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6A01FE5E"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82438">
              <w:t>19.</w:t>
            </w:r>
            <w:r w:rsidR="002E2FBD">
              <w:t>4</w:t>
            </w:r>
            <w:r w:rsidR="00C82438">
              <w:t>.0</w:t>
            </w:r>
            <w:bookmarkEnd w:id="3"/>
            <w:r w:rsidR="00D5769E" w:rsidRPr="00C6761E">
              <w:t xml:space="preserve"> </w:t>
            </w:r>
            <w:r w:rsidRPr="00C6761E">
              <w:rPr>
                <w:sz w:val="32"/>
              </w:rPr>
              <w:t>(</w:t>
            </w:r>
            <w:bookmarkStart w:id="4" w:name="issueDate"/>
            <w:r w:rsidR="00C82438">
              <w:rPr>
                <w:sz w:val="32"/>
              </w:rPr>
              <w:t>2025-</w:t>
            </w:r>
            <w:r w:rsidR="002E2FBD">
              <w:rPr>
                <w:sz w:val="32"/>
              </w:rPr>
              <w:t>12</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6B4BCB5"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E608DD">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5E5F46CF" w14:textId="470A24B5" w:rsidR="00C327F5" w:rsidRDefault="004D3578">
      <w:pPr>
        <w:pStyle w:val="TOC1"/>
        <w:rPr>
          <w:rFonts w:asciiTheme="minorHAnsi" w:eastAsiaTheme="minorEastAsia" w:hAnsiTheme="minorHAnsi" w:cstheme="minorBidi"/>
          <w:noProof/>
          <w:kern w:val="2"/>
          <w:sz w:val="24"/>
          <w:szCs w:val="24"/>
          <w14:ligatures w14:val="standardContextual"/>
        </w:rPr>
      </w:pPr>
      <w:r w:rsidRPr="00C6761E">
        <w:rPr>
          <w:rFonts w:eastAsia="DengXian"/>
          <w:lang w:eastAsia="en-US"/>
        </w:rPr>
        <w:fldChar w:fldCharType="begin" w:fldLock="1"/>
      </w:r>
      <w:r w:rsidRPr="00C6761E">
        <w:instrText xml:space="preserve"> TOC \o "1-9" </w:instrText>
      </w:r>
      <w:r w:rsidRPr="00C6761E">
        <w:rPr>
          <w:rFonts w:eastAsia="DengXian"/>
          <w:lang w:eastAsia="en-US"/>
        </w:rPr>
        <w:fldChar w:fldCharType="separate"/>
      </w:r>
      <w:r w:rsidR="00C327F5">
        <w:rPr>
          <w:noProof/>
        </w:rPr>
        <w:t>Foreword</w:t>
      </w:r>
      <w:r w:rsidR="00C327F5">
        <w:rPr>
          <w:noProof/>
        </w:rPr>
        <w:tab/>
      </w:r>
      <w:r w:rsidR="00C327F5">
        <w:rPr>
          <w:noProof/>
        </w:rPr>
        <w:fldChar w:fldCharType="begin" w:fldLock="1"/>
      </w:r>
      <w:r w:rsidR="00C327F5">
        <w:rPr>
          <w:noProof/>
        </w:rPr>
        <w:instrText xml:space="preserve"> PAGEREF _Toc218596673 \h </w:instrText>
      </w:r>
      <w:r w:rsidR="00C327F5">
        <w:rPr>
          <w:noProof/>
        </w:rPr>
      </w:r>
      <w:r w:rsidR="00C327F5">
        <w:rPr>
          <w:noProof/>
        </w:rPr>
        <w:fldChar w:fldCharType="separate"/>
      </w:r>
      <w:r w:rsidR="00C327F5">
        <w:rPr>
          <w:noProof/>
        </w:rPr>
        <w:t>26</w:t>
      </w:r>
      <w:r w:rsidR="00C327F5">
        <w:rPr>
          <w:noProof/>
        </w:rPr>
        <w:fldChar w:fldCharType="end"/>
      </w:r>
    </w:p>
    <w:p w14:paraId="082C5F79" w14:textId="494BA350"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_Toc218596674 \h </w:instrText>
      </w:r>
      <w:r>
        <w:rPr>
          <w:noProof/>
        </w:rPr>
      </w:r>
      <w:r>
        <w:rPr>
          <w:noProof/>
        </w:rPr>
        <w:fldChar w:fldCharType="separate"/>
      </w:r>
      <w:r>
        <w:rPr>
          <w:noProof/>
        </w:rPr>
        <w:t>28</w:t>
      </w:r>
      <w:r>
        <w:rPr>
          <w:noProof/>
        </w:rPr>
        <w:fldChar w:fldCharType="end"/>
      </w:r>
    </w:p>
    <w:p w14:paraId="29576A7E" w14:textId="23AC8F2C"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_Toc218596675 \h </w:instrText>
      </w:r>
      <w:r>
        <w:rPr>
          <w:noProof/>
        </w:rPr>
      </w:r>
      <w:r>
        <w:rPr>
          <w:noProof/>
        </w:rPr>
        <w:fldChar w:fldCharType="separate"/>
      </w:r>
      <w:r>
        <w:rPr>
          <w:noProof/>
        </w:rPr>
        <w:t>28</w:t>
      </w:r>
      <w:r>
        <w:rPr>
          <w:noProof/>
        </w:rPr>
        <w:fldChar w:fldCharType="end"/>
      </w:r>
    </w:p>
    <w:p w14:paraId="199D2CD5" w14:textId="1CD1289F"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_Toc218596676 \h </w:instrText>
      </w:r>
      <w:r>
        <w:rPr>
          <w:noProof/>
        </w:rPr>
      </w:r>
      <w:r>
        <w:rPr>
          <w:noProof/>
        </w:rPr>
        <w:fldChar w:fldCharType="separate"/>
      </w:r>
      <w:r>
        <w:rPr>
          <w:noProof/>
        </w:rPr>
        <w:t>30</w:t>
      </w:r>
      <w:r>
        <w:rPr>
          <w:noProof/>
        </w:rPr>
        <w:fldChar w:fldCharType="end"/>
      </w:r>
    </w:p>
    <w:p w14:paraId="3DCD9EAD" w14:textId="04CC62E5"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_Toc218596677 \h </w:instrText>
      </w:r>
      <w:r>
        <w:rPr>
          <w:noProof/>
        </w:rPr>
      </w:r>
      <w:r>
        <w:rPr>
          <w:noProof/>
        </w:rPr>
        <w:fldChar w:fldCharType="separate"/>
      </w:r>
      <w:r>
        <w:rPr>
          <w:noProof/>
        </w:rPr>
        <w:t>30</w:t>
      </w:r>
      <w:r>
        <w:rPr>
          <w:noProof/>
        </w:rPr>
        <w:fldChar w:fldCharType="end"/>
      </w:r>
    </w:p>
    <w:p w14:paraId="144D2EA3" w14:textId="6C8239B7"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_Toc218596678 \h </w:instrText>
      </w:r>
      <w:r>
        <w:rPr>
          <w:noProof/>
        </w:rPr>
      </w:r>
      <w:r>
        <w:rPr>
          <w:noProof/>
        </w:rPr>
        <w:fldChar w:fldCharType="separate"/>
      </w:r>
      <w:r>
        <w:rPr>
          <w:noProof/>
        </w:rPr>
        <w:t>33</w:t>
      </w:r>
      <w:r>
        <w:rPr>
          <w:noProof/>
        </w:rPr>
        <w:fldChar w:fldCharType="end"/>
      </w:r>
    </w:p>
    <w:p w14:paraId="7002EA3F" w14:textId="5EE56CFA"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_Toc218596679 \h </w:instrText>
      </w:r>
      <w:r>
        <w:rPr>
          <w:noProof/>
        </w:rPr>
      </w:r>
      <w:r>
        <w:rPr>
          <w:noProof/>
        </w:rPr>
        <w:fldChar w:fldCharType="separate"/>
      </w:r>
      <w:r>
        <w:rPr>
          <w:noProof/>
        </w:rPr>
        <w:t>34</w:t>
      </w:r>
      <w:r>
        <w:rPr>
          <w:noProof/>
        </w:rPr>
        <w:fldChar w:fldCharType="end"/>
      </w:r>
    </w:p>
    <w:p w14:paraId="3AE15438" w14:textId="498DCBC5"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_Toc218596680 \h </w:instrText>
      </w:r>
      <w:r>
        <w:rPr>
          <w:noProof/>
        </w:rPr>
      </w:r>
      <w:r>
        <w:rPr>
          <w:noProof/>
        </w:rPr>
        <w:fldChar w:fldCharType="separate"/>
      </w:r>
      <w:r>
        <w:rPr>
          <w:noProof/>
        </w:rPr>
        <w:t>34</w:t>
      </w:r>
      <w:r>
        <w:rPr>
          <w:noProof/>
        </w:rPr>
        <w:fldChar w:fldCharType="end"/>
      </w:r>
    </w:p>
    <w:p w14:paraId="7168C062" w14:textId="7B708F4E"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_Toc218596681 \h </w:instrText>
      </w:r>
      <w:r>
        <w:rPr>
          <w:noProof/>
        </w:rPr>
      </w:r>
      <w:r>
        <w:rPr>
          <w:noProof/>
        </w:rPr>
        <w:fldChar w:fldCharType="separate"/>
      </w:r>
      <w:r>
        <w:rPr>
          <w:noProof/>
        </w:rPr>
        <w:t>34</w:t>
      </w:r>
      <w:r>
        <w:rPr>
          <w:noProof/>
        </w:rPr>
        <w:fldChar w:fldCharType="end"/>
      </w:r>
    </w:p>
    <w:p w14:paraId="5AA959D9" w14:textId="346106D4"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_Toc218596682 \h </w:instrText>
      </w:r>
      <w:r>
        <w:rPr>
          <w:noProof/>
        </w:rPr>
      </w:r>
      <w:r>
        <w:rPr>
          <w:noProof/>
        </w:rPr>
        <w:fldChar w:fldCharType="separate"/>
      </w:r>
      <w:r>
        <w:rPr>
          <w:noProof/>
        </w:rPr>
        <w:t>34</w:t>
      </w:r>
      <w:r>
        <w:rPr>
          <w:noProof/>
        </w:rPr>
        <w:fldChar w:fldCharType="end"/>
      </w:r>
    </w:p>
    <w:p w14:paraId="2DE8C98D" w14:textId="41DEAB1A"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_Toc218596683 \h </w:instrText>
      </w:r>
      <w:r>
        <w:rPr>
          <w:noProof/>
        </w:rPr>
      </w:r>
      <w:r>
        <w:rPr>
          <w:noProof/>
        </w:rPr>
        <w:fldChar w:fldCharType="separate"/>
      </w:r>
      <w:r>
        <w:rPr>
          <w:noProof/>
        </w:rPr>
        <w:t>34</w:t>
      </w:r>
      <w:r>
        <w:rPr>
          <w:noProof/>
        </w:rPr>
        <w:fldChar w:fldCharType="end"/>
      </w:r>
    </w:p>
    <w:p w14:paraId="5688F964" w14:textId="728B988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_Toc218596684 \h </w:instrText>
      </w:r>
      <w:r>
        <w:rPr>
          <w:noProof/>
        </w:rPr>
      </w:r>
      <w:r>
        <w:rPr>
          <w:noProof/>
        </w:rPr>
        <w:fldChar w:fldCharType="separate"/>
      </w:r>
      <w:r>
        <w:rPr>
          <w:noProof/>
        </w:rPr>
        <w:t>34</w:t>
      </w:r>
      <w:r>
        <w:rPr>
          <w:noProof/>
        </w:rPr>
        <w:fldChar w:fldCharType="end"/>
      </w:r>
    </w:p>
    <w:p w14:paraId="5FD462FE" w14:textId="0056542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_Toc218596685 \h </w:instrText>
      </w:r>
      <w:r>
        <w:rPr>
          <w:noProof/>
        </w:rPr>
      </w:r>
      <w:r>
        <w:rPr>
          <w:noProof/>
        </w:rPr>
        <w:fldChar w:fldCharType="separate"/>
      </w:r>
      <w:r>
        <w:rPr>
          <w:noProof/>
        </w:rPr>
        <w:t>35</w:t>
      </w:r>
      <w:r>
        <w:rPr>
          <w:noProof/>
        </w:rPr>
        <w:fldChar w:fldCharType="end"/>
      </w:r>
    </w:p>
    <w:p w14:paraId="71E6992A" w14:textId="0FEC985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_Toc218596686 \h </w:instrText>
      </w:r>
      <w:r>
        <w:rPr>
          <w:noProof/>
        </w:rPr>
      </w:r>
      <w:r>
        <w:rPr>
          <w:noProof/>
        </w:rPr>
        <w:fldChar w:fldCharType="separate"/>
      </w:r>
      <w:r>
        <w:rPr>
          <w:noProof/>
        </w:rPr>
        <w:t>36</w:t>
      </w:r>
      <w:r>
        <w:rPr>
          <w:noProof/>
        </w:rPr>
        <w:fldChar w:fldCharType="end"/>
      </w:r>
    </w:p>
    <w:p w14:paraId="368ED9DE" w14:textId="76D79EA6"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_Toc218596687 \h </w:instrText>
      </w:r>
      <w:r>
        <w:rPr>
          <w:noProof/>
        </w:rPr>
      </w:r>
      <w:r>
        <w:rPr>
          <w:noProof/>
        </w:rPr>
        <w:fldChar w:fldCharType="separate"/>
      </w:r>
      <w:r>
        <w:rPr>
          <w:noProof/>
        </w:rPr>
        <w:t>37</w:t>
      </w:r>
      <w:r>
        <w:rPr>
          <w:noProof/>
        </w:rPr>
        <w:fldChar w:fldCharType="end"/>
      </w:r>
    </w:p>
    <w:p w14:paraId="2148EBFF" w14:textId="013442E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_Toc218596688 \h </w:instrText>
      </w:r>
      <w:r>
        <w:rPr>
          <w:noProof/>
        </w:rPr>
      </w:r>
      <w:r>
        <w:rPr>
          <w:noProof/>
        </w:rPr>
        <w:fldChar w:fldCharType="separate"/>
      </w:r>
      <w:r>
        <w:rPr>
          <w:noProof/>
        </w:rPr>
        <w:t>39</w:t>
      </w:r>
      <w:r>
        <w:rPr>
          <w:noProof/>
        </w:rPr>
        <w:fldChar w:fldCharType="end"/>
      </w:r>
    </w:p>
    <w:p w14:paraId="05926105" w14:textId="7EE5570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_Toc218596689 \h </w:instrText>
      </w:r>
      <w:r>
        <w:rPr>
          <w:noProof/>
        </w:rPr>
      </w:r>
      <w:r>
        <w:rPr>
          <w:noProof/>
        </w:rPr>
        <w:fldChar w:fldCharType="separate"/>
      </w:r>
      <w:r>
        <w:rPr>
          <w:noProof/>
        </w:rPr>
        <w:t>42</w:t>
      </w:r>
      <w:r>
        <w:rPr>
          <w:noProof/>
        </w:rPr>
        <w:fldChar w:fldCharType="end"/>
      </w:r>
    </w:p>
    <w:p w14:paraId="5BA0A5F3" w14:textId="74830EB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Configuration parameters for 5G ProSe UE-to-UE relay</w:t>
      </w:r>
      <w:r>
        <w:rPr>
          <w:noProof/>
        </w:rPr>
        <w:tab/>
      </w:r>
      <w:r>
        <w:rPr>
          <w:noProof/>
        </w:rPr>
        <w:fldChar w:fldCharType="begin" w:fldLock="1"/>
      </w:r>
      <w:r>
        <w:rPr>
          <w:noProof/>
        </w:rPr>
        <w:instrText xml:space="preserve"> PAGEREF _Toc218596690 \h </w:instrText>
      </w:r>
      <w:r>
        <w:rPr>
          <w:noProof/>
        </w:rPr>
      </w:r>
      <w:r>
        <w:rPr>
          <w:noProof/>
        </w:rPr>
        <w:fldChar w:fldCharType="separate"/>
      </w:r>
      <w:r>
        <w:rPr>
          <w:noProof/>
        </w:rPr>
        <w:t>43</w:t>
      </w:r>
      <w:r>
        <w:rPr>
          <w:noProof/>
        </w:rPr>
        <w:fldChar w:fldCharType="end"/>
      </w:r>
    </w:p>
    <w:p w14:paraId="3D0B50C4" w14:textId="2EC31F5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Configuration parameters for </w:t>
      </w:r>
      <w:r>
        <w:rPr>
          <w:noProof/>
          <w:lang w:eastAsia="zh-CN"/>
        </w:rPr>
        <w:t xml:space="preserve">5G ProSe </w:t>
      </w:r>
      <w:r w:rsidRPr="002448C2">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_Toc218596691 \h </w:instrText>
      </w:r>
      <w:r>
        <w:rPr>
          <w:noProof/>
        </w:rPr>
      </w:r>
      <w:r>
        <w:rPr>
          <w:noProof/>
        </w:rPr>
        <w:fldChar w:fldCharType="separate"/>
      </w:r>
      <w:r>
        <w:rPr>
          <w:noProof/>
        </w:rPr>
        <w:t>46</w:t>
      </w:r>
      <w:r>
        <w:rPr>
          <w:noProof/>
        </w:rPr>
        <w:fldChar w:fldCharType="end"/>
      </w:r>
    </w:p>
    <w:p w14:paraId="762641D9" w14:textId="66F6B62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_Toc218596692 \h </w:instrText>
      </w:r>
      <w:r>
        <w:rPr>
          <w:noProof/>
        </w:rPr>
      </w:r>
      <w:r>
        <w:rPr>
          <w:noProof/>
        </w:rPr>
        <w:fldChar w:fldCharType="separate"/>
      </w:r>
      <w:r>
        <w:rPr>
          <w:noProof/>
        </w:rPr>
        <w:t>51</w:t>
      </w:r>
      <w:r>
        <w:rPr>
          <w:noProof/>
        </w:rPr>
        <w:fldChar w:fldCharType="end"/>
      </w:r>
    </w:p>
    <w:p w14:paraId="34B90916" w14:textId="3EC4A315"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_Toc218596693 \h </w:instrText>
      </w:r>
      <w:r>
        <w:rPr>
          <w:noProof/>
        </w:rPr>
      </w:r>
      <w:r>
        <w:rPr>
          <w:noProof/>
        </w:rPr>
        <w:fldChar w:fldCharType="separate"/>
      </w:r>
      <w:r>
        <w:rPr>
          <w:noProof/>
        </w:rPr>
        <w:t>53</w:t>
      </w:r>
      <w:r>
        <w:rPr>
          <w:noProof/>
        </w:rPr>
        <w:fldChar w:fldCharType="end"/>
      </w:r>
    </w:p>
    <w:p w14:paraId="399E5028" w14:textId="0385C87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_Toc218596694 \h </w:instrText>
      </w:r>
      <w:r>
        <w:rPr>
          <w:noProof/>
        </w:rPr>
      </w:r>
      <w:r>
        <w:rPr>
          <w:noProof/>
        </w:rPr>
        <w:fldChar w:fldCharType="separate"/>
      </w:r>
      <w:r>
        <w:rPr>
          <w:noProof/>
        </w:rPr>
        <w:t>53</w:t>
      </w:r>
      <w:r>
        <w:rPr>
          <w:noProof/>
        </w:rPr>
        <w:fldChar w:fldCharType="end"/>
      </w:r>
    </w:p>
    <w:p w14:paraId="0975ED18" w14:textId="57B33BE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UE-requested ProSeP provisioning procedure</w:t>
      </w:r>
      <w:r>
        <w:rPr>
          <w:noProof/>
        </w:rPr>
        <w:tab/>
      </w:r>
      <w:r>
        <w:rPr>
          <w:noProof/>
        </w:rPr>
        <w:fldChar w:fldCharType="begin" w:fldLock="1"/>
      </w:r>
      <w:r>
        <w:rPr>
          <w:noProof/>
        </w:rPr>
        <w:instrText xml:space="preserve"> PAGEREF _Toc218596695 \h </w:instrText>
      </w:r>
      <w:r>
        <w:rPr>
          <w:noProof/>
        </w:rPr>
      </w:r>
      <w:r>
        <w:rPr>
          <w:noProof/>
        </w:rPr>
        <w:fldChar w:fldCharType="separate"/>
      </w:r>
      <w:r>
        <w:rPr>
          <w:noProof/>
        </w:rPr>
        <w:t>53</w:t>
      </w:r>
      <w:r>
        <w:rPr>
          <w:noProof/>
        </w:rPr>
        <w:fldChar w:fldCharType="end"/>
      </w:r>
    </w:p>
    <w:p w14:paraId="0C156E0A" w14:textId="6A53B72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_Toc218596696 \h </w:instrText>
      </w:r>
      <w:r>
        <w:rPr>
          <w:noProof/>
        </w:rPr>
      </w:r>
      <w:r>
        <w:rPr>
          <w:noProof/>
        </w:rPr>
        <w:fldChar w:fldCharType="separate"/>
      </w:r>
      <w:r>
        <w:rPr>
          <w:noProof/>
        </w:rPr>
        <w:t>53</w:t>
      </w:r>
      <w:r>
        <w:rPr>
          <w:noProof/>
        </w:rPr>
        <w:fldChar w:fldCharType="end"/>
      </w:r>
    </w:p>
    <w:p w14:paraId="2D2B3194" w14:textId="77B962E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_Toc218596697 \h </w:instrText>
      </w:r>
      <w:r>
        <w:rPr>
          <w:noProof/>
        </w:rPr>
      </w:r>
      <w:r>
        <w:rPr>
          <w:noProof/>
        </w:rPr>
        <w:fldChar w:fldCharType="separate"/>
      </w:r>
      <w:r>
        <w:rPr>
          <w:noProof/>
        </w:rPr>
        <w:t>54</w:t>
      </w:r>
      <w:r>
        <w:rPr>
          <w:noProof/>
        </w:rPr>
        <w:fldChar w:fldCharType="end"/>
      </w:r>
    </w:p>
    <w:p w14:paraId="6D19BA3A" w14:textId="26DE8E3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_Toc218596698 \h </w:instrText>
      </w:r>
      <w:r>
        <w:rPr>
          <w:noProof/>
        </w:rPr>
      </w:r>
      <w:r>
        <w:rPr>
          <w:noProof/>
        </w:rPr>
        <w:fldChar w:fldCharType="separate"/>
      </w:r>
      <w:r>
        <w:rPr>
          <w:noProof/>
        </w:rPr>
        <w:t>54</w:t>
      </w:r>
      <w:r>
        <w:rPr>
          <w:noProof/>
        </w:rPr>
        <w:fldChar w:fldCharType="end"/>
      </w:r>
    </w:p>
    <w:p w14:paraId="0F0A3D82" w14:textId="6111D20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_Toc218596699 \h </w:instrText>
      </w:r>
      <w:r>
        <w:rPr>
          <w:noProof/>
        </w:rPr>
      </w:r>
      <w:r>
        <w:rPr>
          <w:noProof/>
        </w:rPr>
        <w:fldChar w:fldCharType="separate"/>
      </w:r>
      <w:r>
        <w:rPr>
          <w:noProof/>
        </w:rPr>
        <w:t>56</w:t>
      </w:r>
      <w:r>
        <w:rPr>
          <w:noProof/>
        </w:rPr>
        <w:fldChar w:fldCharType="end"/>
      </w:r>
    </w:p>
    <w:p w14:paraId="16E65036" w14:textId="3FD8E52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Abnormal cases on the network side</w:t>
      </w:r>
      <w:r>
        <w:rPr>
          <w:noProof/>
        </w:rPr>
        <w:tab/>
      </w:r>
      <w:r>
        <w:rPr>
          <w:noProof/>
        </w:rPr>
        <w:fldChar w:fldCharType="begin" w:fldLock="1"/>
      </w:r>
      <w:r>
        <w:rPr>
          <w:noProof/>
        </w:rPr>
        <w:instrText xml:space="preserve"> PAGEREF _Toc218596700 \h </w:instrText>
      </w:r>
      <w:r>
        <w:rPr>
          <w:noProof/>
        </w:rPr>
      </w:r>
      <w:r>
        <w:rPr>
          <w:noProof/>
        </w:rPr>
        <w:fldChar w:fldCharType="separate"/>
      </w:r>
      <w:r>
        <w:rPr>
          <w:noProof/>
        </w:rPr>
        <w:t>56</w:t>
      </w:r>
      <w:r>
        <w:rPr>
          <w:noProof/>
        </w:rPr>
        <w:fldChar w:fldCharType="end"/>
      </w:r>
    </w:p>
    <w:p w14:paraId="1C9FF2FF" w14:textId="4B29A55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5.3.2.6</w:t>
      </w:r>
      <w:r>
        <w:rPr>
          <w:rFonts w:asciiTheme="minorHAnsi" w:eastAsiaTheme="minorEastAsia" w:hAnsiTheme="minorHAnsi" w:cstheme="minorBidi"/>
          <w:noProof/>
          <w:kern w:val="2"/>
          <w:sz w:val="24"/>
          <w:szCs w:val="24"/>
          <w14:ligatures w14:val="standardContextual"/>
        </w:rPr>
        <w:tab/>
      </w:r>
      <w:r>
        <w:rPr>
          <w:noProof/>
        </w:rPr>
        <w:t>Abnormal cases on the UE</w:t>
      </w:r>
      <w:r>
        <w:rPr>
          <w:noProof/>
        </w:rPr>
        <w:tab/>
      </w:r>
      <w:r>
        <w:rPr>
          <w:noProof/>
        </w:rPr>
        <w:fldChar w:fldCharType="begin" w:fldLock="1"/>
      </w:r>
      <w:r>
        <w:rPr>
          <w:noProof/>
        </w:rPr>
        <w:instrText xml:space="preserve"> PAGEREF _Toc218596701 \h </w:instrText>
      </w:r>
      <w:r>
        <w:rPr>
          <w:noProof/>
        </w:rPr>
      </w:r>
      <w:r>
        <w:rPr>
          <w:noProof/>
        </w:rPr>
        <w:fldChar w:fldCharType="separate"/>
      </w:r>
      <w:r>
        <w:rPr>
          <w:noProof/>
        </w:rPr>
        <w:t>56</w:t>
      </w:r>
      <w:r>
        <w:rPr>
          <w:noProof/>
        </w:rPr>
        <w:fldChar w:fldCharType="end"/>
      </w:r>
    </w:p>
    <w:p w14:paraId="3F39F023" w14:textId="173307C3"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5G ProSe direct discovery</w:t>
      </w:r>
      <w:r>
        <w:rPr>
          <w:noProof/>
        </w:rPr>
        <w:tab/>
      </w:r>
      <w:r>
        <w:rPr>
          <w:noProof/>
        </w:rPr>
        <w:fldChar w:fldCharType="begin" w:fldLock="1"/>
      </w:r>
      <w:r>
        <w:rPr>
          <w:noProof/>
        </w:rPr>
        <w:instrText xml:space="preserve"> PAGEREF _Toc218596702 \h </w:instrText>
      </w:r>
      <w:r>
        <w:rPr>
          <w:noProof/>
        </w:rPr>
      </w:r>
      <w:r>
        <w:rPr>
          <w:noProof/>
        </w:rPr>
        <w:fldChar w:fldCharType="separate"/>
      </w:r>
      <w:r>
        <w:rPr>
          <w:noProof/>
        </w:rPr>
        <w:t>56</w:t>
      </w:r>
      <w:r>
        <w:rPr>
          <w:noProof/>
        </w:rPr>
        <w:fldChar w:fldCharType="end"/>
      </w:r>
    </w:p>
    <w:p w14:paraId="2CBE3DD7" w14:textId="57EB5C3A"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_Toc218596703 \h </w:instrText>
      </w:r>
      <w:r>
        <w:rPr>
          <w:noProof/>
        </w:rPr>
      </w:r>
      <w:r>
        <w:rPr>
          <w:noProof/>
        </w:rPr>
        <w:fldChar w:fldCharType="separate"/>
      </w:r>
      <w:r>
        <w:rPr>
          <w:noProof/>
        </w:rPr>
        <w:t>56</w:t>
      </w:r>
      <w:r>
        <w:rPr>
          <w:noProof/>
        </w:rPr>
        <w:fldChar w:fldCharType="end"/>
      </w:r>
    </w:p>
    <w:p w14:paraId="195733C1" w14:textId="062E2C9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_Toc218596704 \h </w:instrText>
      </w:r>
      <w:r>
        <w:rPr>
          <w:noProof/>
        </w:rPr>
      </w:r>
      <w:r>
        <w:rPr>
          <w:noProof/>
        </w:rPr>
        <w:fldChar w:fldCharType="separate"/>
      </w:r>
      <w:r>
        <w:rPr>
          <w:noProof/>
        </w:rPr>
        <w:t>56</w:t>
      </w:r>
      <w:r>
        <w:rPr>
          <w:noProof/>
        </w:rPr>
        <w:fldChar w:fldCharType="end"/>
      </w:r>
    </w:p>
    <w:p w14:paraId="41693400" w14:textId="32F8FFE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_Toc218596705 \h </w:instrText>
      </w:r>
      <w:r>
        <w:rPr>
          <w:noProof/>
        </w:rPr>
      </w:r>
      <w:r>
        <w:rPr>
          <w:noProof/>
        </w:rPr>
        <w:fldChar w:fldCharType="separate"/>
      </w:r>
      <w:r>
        <w:rPr>
          <w:noProof/>
        </w:rPr>
        <w:t>57</w:t>
      </w:r>
      <w:r>
        <w:rPr>
          <w:noProof/>
        </w:rPr>
        <w:fldChar w:fldCharType="end"/>
      </w:r>
    </w:p>
    <w:p w14:paraId="7BFCC960" w14:textId="129958C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_Toc218596706 \h </w:instrText>
      </w:r>
      <w:r>
        <w:rPr>
          <w:noProof/>
        </w:rPr>
      </w:r>
      <w:r>
        <w:rPr>
          <w:noProof/>
        </w:rPr>
        <w:fldChar w:fldCharType="separate"/>
      </w:r>
      <w:r>
        <w:rPr>
          <w:noProof/>
        </w:rPr>
        <w:t>57</w:t>
      </w:r>
      <w:r>
        <w:rPr>
          <w:noProof/>
        </w:rPr>
        <w:fldChar w:fldCharType="end"/>
      </w:r>
    </w:p>
    <w:p w14:paraId="2BC65EDD" w14:textId="60964D8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_Toc218596707 \h </w:instrText>
      </w:r>
      <w:r>
        <w:rPr>
          <w:noProof/>
        </w:rPr>
      </w:r>
      <w:r>
        <w:rPr>
          <w:noProof/>
        </w:rPr>
        <w:fldChar w:fldCharType="separate"/>
      </w:r>
      <w:r>
        <w:rPr>
          <w:noProof/>
        </w:rPr>
        <w:t>57</w:t>
      </w:r>
      <w:r>
        <w:rPr>
          <w:noProof/>
        </w:rPr>
        <w:fldChar w:fldCharType="end"/>
      </w:r>
    </w:p>
    <w:p w14:paraId="743208D7" w14:textId="0677D11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_Toc218596708 \h </w:instrText>
      </w:r>
      <w:r>
        <w:rPr>
          <w:noProof/>
        </w:rPr>
      </w:r>
      <w:r>
        <w:rPr>
          <w:noProof/>
        </w:rPr>
        <w:fldChar w:fldCharType="separate"/>
      </w:r>
      <w:r>
        <w:rPr>
          <w:noProof/>
        </w:rPr>
        <w:t>57</w:t>
      </w:r>
      <w:r>
        <w:rPr>
          <w:noProof/>
        </w:rPr>
        <w:fldChar w:fldCharType="end"/>
      </w:r>
    </w:p>
    <w:p w14:paraId="3E8A2807" w14:textId="1BF375B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_Toc218596709 \h </w:instrText>
      </w:r>
      <w:r>
        <w:rPr>
          <w:noProof/>
        </w:rPr>
      </w:r>
      <w:r>
        <w:rPr>
          <w:noProof/>
        </w:rPr>
        <w:fldChar w:fldCharType="separate"/>
      </w:r>
      <w:r>
        <w:rPr>
          <w:noProof/>
        </w:rPr>
        <w:t>57</w:t>
      </w:r>
      <w:r>
        <w:rPr>
          <w:noProof/>
        </w:rPr>
        <w:fldChar w:fldCharType="end"/>
      </w:r>
    </w:p>
    <w:p w14:paraId="552E5B33" w14:textId="1CB3EBB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HTTP long polling</w:t>
      </w:r>
      <w:r>
        <w:rPr>
          <w:noProof/>
        </w:rPr>
        <w:tab/>
      </w:r>
      <w:r>
        <w:rPr>
          <w:noProof/>
        </w:rPr>
        <w:fldChar w:fldCharType="begin" w:fldLock="1"/>
      </w:r>
      <w:r>
        <w:rPr>
          <w:noProof/>
        </w:rPr>
        <w:instrText xml:space="preserve"> PAGEREF _Toc218596710 \h </w:instrText>
      </w:r>
      <w:r>
        <w:rPr>
          <w:noProof/>
        </w:rPr>
      </w:r>
      <w:r>
        <w:rPr>
          <w:noProof/>
        </w:rPr>
        <w:fldChar w:fldCharType="separate"/>
      </w:r>
      <w:r>
        <w:rPr>
          <w:noProof/>
        </w:rPr>
        <w:t>57</w:t>
      </w:r>
      <w:r>
        <w:rPr>
          <w:noProof/>
        </w:rPr>
        <w:fldChar w:fldCharType="end"/>
      </w:r>
    </w:p>
    <w:p w14:paraId="6E6D9861" w14:textId="69FFC9D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OMA Push</w:t>
      </w:r>
      <w:r>
        <w:rPr>
          <w:noProof/>
        </w:rPr>
        <w:tab/>
      </w:r>
      <w:r>
        <w:rPr>
          <w:noProof/>
        </w:rPr>
        <w:fldChar w:fldCharType="begin" w:fldLock="1"/>
      </w:r>
      <w:r>
        <w:rPr>
          <w:noProof/>
        </w:rPr>
        <w:instrText xml:space="preserve"> PAGEREF _Toc218596711 \h </w:instrText>
      </w:r>
      <w:r>
        <w:rPr>
          <w:noProof/>
        </w:rPr>
      </w:r>
      <w:r>
        <w:rPr>
          <w:noProof/>
        </w:rPr>
        <w:fldChar w:fldCharType="separate"/>
      </w:r>
      <w:r>
        <w:rPr>
          <w:noProof/>
        </w:rPr>
        <w:t>58</w:t>
      </w:r>
      <w:r>
        <w:rPr>
          <w:noProof/>
        </w:rPr>
        <w:fldChar w:fldCharType="end"/>
      </w:r>
    </w:p>
    <w:p w14:paraId="7D7BADCE" w14:textId="3A289259"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_Toc218596712 \h </w:instrText>
      </w:r>
      <w:r>
        <w:rPr>
          <w:noProof/>
        </w:rPr>
      </w:r>
      <w:r>
        <w:rPr>
          <w:noProof/>
        </w:rPr>
        <w:fldChar w:fldCharType="separate"/>
      </w:r>
      <w:r>
        <w:rPr>
          <w:noProof/>
        </w:rPr>
        <w:t>58</w:t>
      </w:r>
      <w:r>
        <w:rPr>
          <w:noProof/>
        </w:rPr>
        <w:fldChar w:fldCharType="end"/>
      </w:r>
    </w:p>
    <w:p w14:paraId="0CC7BFAF" w14:textId="2A4BD4E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_Toc218596713 \h </w:instrText>
      </w:r>
      <w:r>
        <w:rPr>
          <w:noProof/>
        </w:rPr>
      </w:r>
      <w:r>
        <w:rPr>
          <w:noProof/>
        </w:rPr>
        <w:fldChar w:fldCharType="separate"/>
      </w:r>
      <w:r>
        <w:rPr>
          <w:noProof/>
        </w:rPr>
        <w:t>58</w:t>
      </w:r>
      <w:r>
        <w:rPr>
          <w:noProof/>
        </w:rPr>
        <w:fldChar w:fldCharType="end"/>
      </w:r>
    </w:p>
    <w:p w14:paraId="66115C30" w14:textId="17757AD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_Toc218596714 \h </w:instrText>
      </w:r>
      <w:r>
        <w:rPr>
          <w:noProof/>
        </w:rPr>
      </w:r>
      <w:r>
        <w:rPr>
          <w:noProof/>
        </w:rPr>
        <w:fldChar w:fldCharType="separate"/>
      </w:r>
      <w:r>
        <w:rPr>
          <w:noProof/>
        </w:rPr>
        <w:t>59</w:t>
      </w:r>
      <w:r>
        <w:rPr>
          <w:noProof/>
        </w:rPr>
        <w:fldChar w:fldCharType="end"/>
      </w:r>
    </w:p>
    <w:p w14:paraId="430A7F72" w14:textId="46EE0DB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_Toc218596715 \h </w:instrText>
      </w:r>
      <w:r>
        <w:rPr>
          <w:noProof/>
        </w:rPr>
      </w:r>
      <w:r>
        <w:rPr>
          <w:noProof/>
        </w:rPr>
        <w:fldChar w:fldCharType="separate"/>
      </w:r>
      <w:r>
        <w:rPr>
          <w:noProof/>
        </w:rPr>
        <w:t>59</w:t>
      </w:r>
      <w:r>
        <w:rPr>
          <w:noProof/>
        </w:rPr>
        <w:fldChar w:fldCharType="end"/>
      </w:r>
    </w:p>
    <w:p w14:paraId="04C8025F" w14:textId="01BD522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_Toc218596716 \h </w:instrText>
      </w:r>
      <w:r>
        <w:rPr>
          <w:noProof/>
        </w:rPr>
      </w:r>
      <w:r>
        <w:rPr>
          <w:noProof/>
        </w:rPr>
        <w:fldChar w:fldCharType="separate"/>
      </w:r>
      <w:r>
        <w:rPr>
          <w:noProof/>
        </w:rPr>
        <w:t>59</w:t>
      </w:r>
      <w:r>
        <w:rPr>
          <w:noProof/>
        </w:rPr>
        <w:fldChar w:fldCharType="end"/>
      </w:r>
    </w:p>
    <w:p w14:paraId="080FB4B5" w14:textId="19CBA97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6.2.2.3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_Toc218596717 \h </w:instrText>
      </w:r>
      <w:r>
        <w:rPr>
          <w:noProof/>
        </w:rPr>
      </w:r>
      <w:r>
        <w:rPr>
          <w:noProof/>
        </w:rPr>
        <w:fldChar w:fldCharType="separate"/>
      </w:r>
      <w:r>
        <w:rPr>
          <w:noProof/>
        </w:rPr>
        <w:t>61</w:t>
      </w:r>
      <w:r>
        <w:rPr>
          <w:noProof/>
        </w:rPr>
        <w:fldChar w:fldCharType="end"/>
      </w:r>
    </w:p>
    <w:p w14:paraId="5D942E16" w14:textId="6B38B4E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6.2.2.4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_Toc218596718 \h </w:instrText>
      </w:r>
      <w:r>
        <w:rPr>
          <w:noProof/>
        </w:rPr>
      </w:r>
      <w:r>
        <w:rPr>
          <w:noProof/>
        </w:rPr>
        <w:fldChar w:fldCharType="separate"/>
      </w:r>
      <w:r>
        <w:rPr>
          <w:noProof/>
        </w:rPr>
        <w:t>63</w:t>
      </w:r>
      <w:r>
        <w:rPr>
          <w:noProof/>
        </w:rPr>
        <w:fldChar w:fldCharType="end"/>
      </w:r>
    </w:p>
    <w:p w14:paraId="18B8F3E3" w14:textId="6644D887"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6.2.2.5</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_Toc218596719 \h </w:instrText>
      </w:r>
      <w:r>
        <w:rPr>
          <w:noProof/>
        </w:rPr>
      </w:r>
      <w:r>
        <w:rPr>
          <w:noProof/>
        </w:rPr>
        <w:fldChar w:fldCharType="separate"/>
      </w:r>
      <w:r>
        <w:rPr>
          <w:noProof/>
        </w:rPr>
        <w:t>64</w:t>
      </w:r>
      <w:r>
        <w:rPr>
          <w:noProof/>
        </w:rPr>
        <w:fldChar w:fldCharType="end"/>
      </w:r>
    </w:p>
    <w:p w14:paraId="0A71028A" w14:textId="792B0ED2"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6.2.2.6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_Toc218596720 \h </w:instrText>
      </w:r>
      <w:r>
        <w:rPr>
          <w:noProof/>
        </w:rPr>
      </w:r>
      <w:r>
        <w:rPr>
          <w:noProof/>
        </w:rPr>
        <w:fldChar w:fldCharType="separate"/>
      </w:r>
      <w:r>
        <w:rPr>
          <w:noProof/>
        </w:rPr>
        <w:t>65</w:t>
      </w:r>
      <w:r>
        <w:rPr>
          <w:noProof/>
        </w:rPr>
        <w:fldChar w:fldCharType="end"/>
      </w:r>
    </w:p>
    <w:p w14:paraId="2C7B2F04" w14:textId="20F472B0"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6.2.2.6.1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_Toc218596721 \h </w:instrText>
      </w:r>
      <w:r>
        <w:rPr>
          <w:noProof/>
        </w:rPr>
      </w:r>
      <w:r>
        <w:rPr>
          <w:noProof/>
        </w:rPr>
        <w:fldChar w:fldCharType="separate"/>
      </w:r>
      <w:r>
        <w:rPr>
          <w:noProof/>
        </w:rPr>
        <w:t>65</w:t>
      </w:r>
      <w:r>
        <w:rPr>
          <w:noProof/>
        </w:rPr>
        <w:fldChar w:fldCharType="end"/>
      </w:r>
    </w:p>
    <w:p w14:paraId="0CC77FDA" w14:textId="007D504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6.2.2.6.2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_Toc218596722 \h </w:instrText>
      </w:r>
      <w:r>
        <w:rPr>
          <w:noProof/>
        </w:rPr>
      </w:r>
      <w:r>
        <w:rPr>
          <w:noProof/>
        </w:rPr>
        <w:fldChar w:fldCharType="separate"/>
      </w:r>
      <w:r>
        <w:rPr>
          <w:noProof/>
        </w:rPr>
        <w:t>65</w:t>
      </w:r>
      <w:r>
        <w:rPr>
          <w:noProof/>
        </w:rPr>
        <w:fldChar w:fldCharType="end"/>
      </w:r>
    </w:p>
    <w:p w14:paraId="5C80880A" w14:textId="684DCF8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_Toc218596723 \h </w:instrText>
      </w:r>
      <w:r>
        <w:rPr>
          <w:noProof/>
        </w:rPr>
      </w:r>
      <w:r>
        <w:rPr>
          <w:noProof/>
        </w:rPr>
        <w:fldChar w:fldCharType="separate"/>
      </w:r>
      <w:r>
        <w:rPr>
          <w:noProof/>
        </w:rPr>
        <w:t>66</w:t>
      </w:r>
      <w:r>
        <w:rPr>
          <w:noProof/>
        </w:rPr>
        <w:fldChar w:fldCharType="end"/>
      </w:r>
    </w:p>
    <w:p w14:paraId="49EFCA2A" w14:textId="64D1349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_Toc218596724 \h </w:instrText>
      </w:r>
      <w:r>
        <w:rPr>
          <w:noProof/>
        </w:rPr>
      </w:r>
      <w:r>
        <w:rPr>
          <w:noProof/>
        </w:rPr>
        <w:fldChar w:fldCharType="separate"/>
      </w:r>
      <w:r>
        <w:rPr>
          <w:noProof/>
        </w:rPr>
        <w:t>66</w:t>
      </w:r>
      <w:r>
        <w:rPr>
          <w:noProof/>
        </w:rPr>
        <w:fldChar w:fldCharType="end"/>
      </w:r>
    </w:p>
    <w:p w14:paraId="0F2B81A1" w14:textId="4EEEFD1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Announce request procedure initiation</w:t>
      </w:r>
      <w:r>
        <w:rPr>
          <w:noProof/>
        </w:rPr>
        <w:tab/>
      </w:r>
      <w:r>
        <w:rPr>
          <w:noProof/>
        </w:rPr>
        <w:fldChar w:fldCharType="begin" w:fldLock="1"/>
      </w:r>
      <w:r>
        <w:rPr>
          <w:noProof/>
        </w:rPr>
        <w:instrText xml:space="preserve"> PAGEREF _Toc218596725 \h </w:instrText>
      </w:r>
      <w:r>
        <w:rPr>
          <w:noProof/>
        </w:rPr>
      </w:r>
      <w:r>
        <w:rPr>
          <w:noProof/>
        </w:rPr>
        <w:fldChar w:fldCharType="separate"/>
      </w:r>
      <w:r>
        <w:rPr>
          <w:noProof/>
        </w:rPr>
        <w:t>66</w:t>
      </w:r>
      <w:r>
        <w:rPr>
          <w:noProof/>
        </w:rPr>
        <w:fldChar w:fldCharType="end"/>
      </w:r>
    </w:p>
    <w:p w14:paraId="1318C533" w14:textId="6CB6149A"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6.2.3.3</w:t>
      </w:r>
      <w:r>
        <w:rPr>
          <w:rFonts w:asciiTheme="minorHAnsi" w:eastAsiaTheme="minorEastAsia" w:hAnsiTheme="minorHAnsi" w:cstheme="minorBidi"/>
          <w:noProof/>
          <w:kern w:val="2"/>
          <w:sz w:val="24"/>
          <w:szCs w:val="24"/>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_Toc218596726 \h </w:instrText>
      </w:r>
      <w:r>
        <w:rPr>
          <w:noProof/>
        </w:rPr>
      </w:r>
      <w:r>
        <w:rPr>
          <w:noProof/>
        </w:rPr>
        <w:fldChar w:fldCharType="separate"/>
      </w:r>
      <w:r>
        <w:rPr>
          <w:noProof/>
        </w:rPr>
        <w:t>68</w:t>
      </w:r>
      <w:r>
        <w:rPr>
          <w:noProof/>
        </w:rPr>
        <w:fldChar w:fldCharType="end"/>
      </w:r>
    </w:p>
    <w:p w14:paraId="3851E27C" w14:textId="69D1EAC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6.2.3.4</w:t>
      </w:r>
      <w:r>
        <w:rPr>
          <w:rFonts w:asciiTheme="minorHAnsi" w:eastAsiaTheme="minorEastAsia" w:hAnsiTheme="minorHAnsi" w:cstheme="minorBidi"/>
          <w:noProof/>
          <w:kern w:val="2"/>
          <w:sz w:val="24"/>
          <w:szCs w:val="24"/>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_Toc218596727 \h </w:instrText>
      </w:r>
      <w:r>
        <w:rPr>
          <w:noProof/>
        </w:rPr>
      </w:r>
      <w:r>
        <w:rPr>
          <w:noProof/>
        </w:rPr>
        <w:fldChar w:fldCharType="separate"/>
      </w:r>
      <w:r>
        <w:rPr>
          <w:noProof/>
        </w:rPr>
        <w:t>70</w:t>
      </w:r>
      <w:r>
        <w:rPr>
          <w:noProof/>
        </w:rPr>
        <w:fldChar w:fldCharType="end"/>
      </w:r>
    </w:p>
    <w:p w14:paraId="386A884A" w14:textId="091D55B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6.2.3.5</w:t>
      </w:r>
      <w:r>
        <w:rPr>
          <w:rFonts w:asciiTheme="minorHAnsi" w:eastAsiaTheme="minorEastAsia" w:hAnsiTheme="minorHAnsi" w:cstheme="minorBidi"/>
          <w:noProof/>
          <w:kern w:val="2"/>
          <w:sz w:val="24"/>
          <w:szCs w:val="24"/>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_Toc218596728 \h </w:instrText>
      </w:r>
      <w:r>
        <w:rPr>
          <w:noProof/>
        </w:rPr>
      </w:r>
      <w:r>
        <w:rPr>
          <w:noProof/>
        </w:rPr>
        <w:fldChar w:fldCharType="separate"/>
      </w:r>
      <w:r>
        <w:rPr>
          <w:noProof/>
        </w:rPr>
        <w:t>71</w:t>
      </w:r>
      <w:r>
        <w:rPr>
          <w:noProof/>
        </w:rPr>
        <w:fldChar w:fldCharType="end"/>
      </w:r>
    </w:p>
    <w:p w14:paraId="69FB3F2B" w14:textId="049C3F8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_Toc218596729 \h </w:instrText>
      </w:r>
      <w:r>
        <w:rPr>
          <w:noProof/>
        </w:rPr>
      </w:r>
      <w:r>
        <w:rPr>
          <w:noProof/>
        </w:rPr>
        <w:fldChar w:fldCharType="separate"/>
      </w:r>
      <w:r>
        <w:rPr>
          <w:noProof/>
        </w:rPr>
        <w:t>72</w:t>
      </w:r>
      <w:r>
        <w:rPr>
          <w:noProof/>
        </w:rPr>
        <w:fldChar w:fldCharType="end"/>
      </w:r>
    </w:p>
    <w:p w14:paraId="66B34EFA" w14:textId="5A10909A"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6.2.3.6.1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_Toc218596730 \h </w:instrText>
      </w:r>
      <w:r>
        <w:rPr>
          <w:noProof/>
        </w:rPr>
      </w:r>
      <w:r>
        <w:rPr>
          <w:noProof/>
        </w:rPr>
        <w:fldChar w:fldCharType="separate"/>
      </w:r>
      <w:r>
        <w:rPr>
          <w:noProof/>
        </w:rPr>
        <w:t>72</w:t>
      </w:r>
      <w:r>
        <w:rPr>
          <w:noProof/>
        </w:rPr>
        <w:fldChar w:fldCharType="end"/>
      </w:r>
    </w:p>
    <w:p w14:paraId="07E9BE6A" w14:textId="32860610"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6.2.3.6.2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_Toc218596731 \h </w:instrText>
      </w:r>
      <w:r>
        <w:rPr>
          <w:noProof/>
        </w:rPr>
      </w:r>
      <w:r>
        <w:rPr>
          <w:noProof/>
        </w:rPr>
        <w:fldChar w:fldCharType="separate"/>
      </w:r>
      <w:r>
        <w:rPr>
          <w:noProof/>
        </w:rPr>
        <w:t>72</w:t>
      </w:r>
      <w:r>
        <w:rPr>
          <w:noProof/>
        </w:rPr>
        <w:fldChar w:fldCharType="end"/>
      </w:r>
    </w:p>
    <w:p w14:paraId="2D3AAA12" w14:textId="564C51B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_Toc218596732 \h </w:instrText>
      </w:r>
      <w:r>
        <w:rPr>
          <w:noProof/>
        </w:rPr>
      </w:r>
      <w:r>
        <w:rPr>
          <w:noProof/>
        </w:rPr>
        <w:fldChar w:fldCharType="separate"/>
      </w:r>
      <w:r>
        <w:rPr>
          <w:noProof/>
        </w:rPr>
        <w:t>73</w:t>
      </w:r>
      <w:r>
        <w:rPr>
          <w:noProof/>
        </w:rPr>
        <w:fldChar w:fldCharType="end"/>
      </w:r>
    </w:p>
    <w:p w14:paraId="3E9B4BE8" w14:textId="334CEE1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_Toc218596733 \h </w:instrText>
      </w:r>
      <w:r>
        <w:rPr>
          <w:noProof/>
        </w:rPr>
      </w:r>
      <w:r>
        <w:rPr>
          <w:noProof/>
        </w:rPr>
        <w:fldChar w:fldCharType="separate"/>
      </w:r>
      <w:r>
        <w:rPr>
          <w:noProof/>
        </w:rPr>
        <w:t>73</w:t>
      </w:r>
      <w:r>
        <w:rPr>
          <w:noProof/>
        </w:rPr>
        <w:fldChar w:fldCharType="end"/>
      </w:r>
    </w:p>
    <w:p w14:paraId="66BBD52D" w14:textId="259845B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_Toc218596734 \h </w:instrText>
      </w:r>
      <w:r>
        <w:rPr>
          <w:noProof/>
        </w:rPr>
      </w:r>
      <w:r>
        <w:rPr>
          <w:noProof/>
        </w:rPr>
        <w:fldChar w:fldCharType="separate"/>
      </w:r>
      <w:r>
        <w:rPr>
          <w:noProof/>
        </w:rPr>
        <w:t>73</w:t>
      </w:r>
      <w:r>
        <w:rPr>
          <w:noProof/>
        </w:rPr>
        <w:fldChar w:fldCharType="end"/>
      </w:r>
    </w:p>
    <w:p w14:paraId="4EEE0DA4" w14:textId="7DA78C6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6.2.4.3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_Toc218596735 \h </w:instrText>
      </w:r>
      <w:r>
        <w:rPr>
          <w:noProof/>
        </w:rPr>
      </w:r>
      <w:r>
        <w:rPr>
          <w:noProof/>
        </w:rPr>
        <w:fldChar w:fldCharType="separate"/>
      </w:r>
      <w:r>
        <w:rPr>
          <w:noProof/>
        </w:rPr>
        <w:t>74</w:t>
      </w:r>
      <w:r>
        <w:rPr>
          <w:noProof/>
        </w:rPr>
        <w:fldChar w:fldCharType="end"/>
      </w:r>
    </w:p>
    <w:p w14:paraId="1D8E34CE" w14:textId="34C9420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6.2.4.4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_Toc218596736 \h </w:instrText>
      </w:r>
      <w:r>
        <w:rPr>
          <w:noProof/>
        </w:rPr>
      </w:r>
      <w:r>
        <w:rPr>
          <w:noProof/>
        </w:rPr>
        <w:fldChar w:fldCharType="separate"/>
      </w:r>
      <w:r>
        <w:rPr>
          <w:noProof/>
        </w:rPr>
        <w:t>76</w:t>
      </w:r>
      <w:r>
        <w:rPr>
          <w:noProof/>
        </w:rPr>
        <w:fldChar w:fldCharType="end"/>
      </w:r>
    </w:p>
    <w:p w14:paraId="738C8FB6" w14:textId="20F8435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6.2.4.5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_Toc218596737 \h </w:instrText>
      </w:r>
      <w:r>
        <w:rPr>
          <w:noProof/>
        </w:rPr>
      </w:r>
      <w:r>
        <w:rPr>
          <w:noProof/>
        </w:rPr>
        <w:fldChar w:fldCharType="separate"/>
      </w:r>
      <w:r>
        <w:rPr>
          <w:noProof/>
        </w:rPr>
        <w:t>76</w:t>
      </w:r>
      <w:r>
        <w:rPr>
          <w:noProof/>
        </w:rPr>
        <w:fldChar w:fldCharType="end"/>
      </w:r>
    </w:p>
    <w:p w14:paraId="727220E4" w14:textId="270E560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6.2.4.6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_Toc218596738 \h </w:instrText>
      </w:r>
      <w:r>
        <w:rPr>
          <w:noProof/>
        </w:rPr>
      </w:r>
      <w:r>
        <w:rPr>
          <w:noProof/>
        </w:rPr>
        <w:fldChar w:fldCharType="separate"/>
      </w:r>
      <w:r>
        <w:rPr>
          <w:noProof/>
        </w:rPr>
        <w:t>77</w:t>
      </w:r>
      <w:r>
        <w:rPr>
          <w:noProof/>
        </w:rPr>
        <w:fldChar w:fldCharType="end"/>
      </w:r>
    </w:p>
    <w:p w14:paraId="1F64BAB3" w14:textId="2D755C9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6.2.4.6.1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_Toc218596739 \h </w:instrText>
      </w:r>
      <w:r>
        <w:rPr>
          <w:noProof/>
        </w:rPr>
      </w:r>
      <w:r>
        <w:rPr>
          <w:noProof/>
        </w:rPr>
        <w:fldChar w:fldCharType="separate"/>
      </w:r>
      <w:r>
        <w:rPr>
          <w:noProof/>
        </w:rPr>
        <w:t>77</w:t>
      </w:r>
      <w:r>
        <w:rPr>
          <w:noProof/>
        </w:rPr>
        <w:fldChar w:fldCharType="end"/>
      </w:r>
    </w:p>
    <w:p w14:paraId="765B1FD8" w14:textId="6BA632BE"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6.2.4.6.2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_Toc218596740 \h </w:instrText>
      </w:r>
      <w:r>
        <w:rPr>
          <w:noProof/>
        </w:rPr>
      </w:r>
      <w:r>
        <w:rPr>
          <w:noProof/>
        </w:rPr>
        <w:fldChar w:fldCharType="separate"/>
      </w:r>
      <w:r>
        <w:rPr>
          <w:noProof/>
        </w:rPr>
        <w:t>77</w:t>
      </w:r>
      <w:r>
        <w:rPr>
          <w:noProof/>
        </w:rPr>
        <w:fldChar w:fldCharType="end"/>
      </w:r>
    </w:p>
    <w:p w14:paraId="20E191DD" w14:textId="6025784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_Toc218596741 \h </w:instrText>
      </w:r>
      <w:r>
        <w:rPr>
          <w:noProof/>
        </w:rPr>
      </w:r>
      <w:r>
        <w:rPr>
          <w:noProof/>
        </w:rPr>
        <w:fldChar w:fldCharType="separate"/>
      </w:r>
      <w:r>
        <w:rPr>
          <w:noProof/>
        </w:rPr>
        <w:t>78</w:t>
      </w:r>
      <w:r>
        <w:rPr>
          <w:noProof/>
        </w:rPr>
        <w:fldChar w:fldCharType="end"/>
      </w:r>
    </w:p>
    <w:p w14:paraId="08A59073" w14:textId="4BE4329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_Toc218596742 \h </w:instrText>
      </w:r>
      <w:r>
        <w:rPr>
          <w:noProof/>
        </w:rPr>
      </w:r>
      <w:r>
        <w:rPr>
          <w:noProof/>
        </w:rPr>
        <w:fldChar w:fldCharType="separate"/>
      </w:r>
      <w:r>
        <w:rPr>
          <w:noProof/>
        </w:rPr>
        <w:t>78</w:t>
      </w:r>
      <w:r>
        <w:rPr>
          <w:noProof/>
        </w:rPr>
        <w:fldChar w:fldCharType="end"/>
      </w:r>
    </w:p>
    <w:p w14:paraId="52A331FD" w14:textId="118CCEA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Monitor request procedure Initiation</w:t>
      </w:r>
      <w:r>
        <w:rPr>
          <w:noProof/>
        </w:rPr>
        <w:tab/>
      </w:r>
      <w:r>
        <w:rPr>
          <w:noProof/>
        </w:rPr>
        <w:fldChar w:fldCharType="begin" w:fldLock="1"/>
      </w:r>
      <w:r>
        <w:rPr>
          <w:noProof/>
        </w:rPr>
        <w:instrText xml:space="preserve"> PAGEREF _Toc218596743 \h </w:instrText>
      </w:r>
      <w:r>
        <w:rPr>
          <w:noProof/>
        </w:rPr>
      </w:r>
      <w:r>
        <w:rPr>
          <w:noProof/>
        </w:rPr>
        <w:fldChar w:fldCharType="separate"/>
      </w:r>
      <w:r>
        <w:rPr>
          <w:noProof/>
        </w:rPr>
        <w:t>78</w:t>
      </w:r>
      <w:r>
        <w:rPr>
          <w:noProof/>
        </w:rPr>
        <w:fldChar w:fldCharType="end"/>
      </w:r>
    </w:p>
    <w:p w14:paraId="59C1A92D" w14:textId="48B255B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6.2.5.3</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_Toc218596744 \h </w:instrText>
      </w:r>
      <w:r>
        <w:rPr>
          <w:noProof/>
        </w:rPr>
      </w:r>
      <w:r>
        <w:rPr>
          <w:noProof/>
        </w:rPr>
        <w:fldChar w:fldCharType="separate"/>
      </w:r>
      <w:r>
        <w:rPr>
          <w:noProof/>
        </w:rPr>
        <w:t>79</w:t>
      </w:r>
      <w:r>
        <w:rPr>
          <w:noProof/>
        </w:rPr>
        <w:fldChar w:fldCharType="end"/>
      </w:r>
    </w:p>
    <w:p w14:paraId="7583FD42" w14:textId="3AE6E9A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6.2.5.4</w:t>
      </w:r>
      <w:r>
        <w:rPr>
          <w:rFonts w:asciiTheme="minorHAnsi" w:eastAsiaTheme="minorEastAsia" w:hAnsiTheme="minorHAnsi" w:cstheme="minorBidi"/>
          <w:noProof/>
          <w:kern w:val="2"/>
          <w:sz w:val="24"/>
          <w:szCs w:val="24"/>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_Toc218596745 \h </w:instrText>
      </w:r>
      <w:r>
        <w:rPr>
          <w:noProof/>
        </w:rPr>
      </w:r>
      <w:r>
        <w:rPr>
          <w:noProof/>
        </w:rPr>
        <w:fldChar w:fldCharType="separate"/>
      </w:r>
      <w:r>
        <w:rPr>
          <w:noProof/>
        </w:rPr>
        <w:t>81</w:t>
      </w:r>
      <w:r>
        <w:rPr>
          <w:noProof/>
        </w:rPr>
        <w:fldChar w:fldCharType="end"/>
      </w:r>
    </w:p>
    <w:p w14:paraId="6397CBFA" w14:textId="1450D4E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6.2.5.5</w:t>
      </w:r>
      <w:r>
        <w:rPr>
          <w:rFonts w:asciiTheme="minorHAnsi" w:eastAsiaTheme="minorEastAsia" w:hAnsiTheme="minorHAnsi" w:cstheme="minorBidi"/>
          <w:noProof/>
          <w:kern w:val="2"/>
          <w:sz w:val="24"/>
          <w:szCs w:val="24"/>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_Toc218596746 \h </w:instrText>
      </w:r>
      <w:r>
        <w:rPr>
          <w:noProof/>
        </w:rPr>
      </w:r>
      <w:r>
        <w:rPr>
          <w:noProof/>
        </w:rPr>
        <w:fldChar w:fldCharType="separate"/>
      </w:r>
      <w:r>
        <w:rPr>
          <w:noProof/>
        </w:rPr>
        <w:t>82</w:t>
      </w:r>
      <w:r>
        <w:rPr>
          <w:noProof/>
        </w:rPr>
        <w:fldChar w:fldCharType="end"/>
      </w:r>
    </w:p>
    <w:p w14:paraId="51793187" w14:textId="2D2B346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6.2.5.6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_Toc218596747 \h </w:instrText>
      </w:r>
      <w:r>
        <w:rPr>
          <w:noProof/>
        </w:rPr>
      </w:r>
      <w:r>
        <w:rPr>
          <w:noProof/>
        </w:rPr>
        <w:fldChar w:fldCharType="separate"/>
      </w:r>
      <w:r>
        <w:rPr>
          <w:noProof/>
        </w:rPr>
        <w:t>83</w:t>
      </w:r>
      <w:r>
        <w:rPr>
          <w:noProof/>
        </w:rPr>
        <w:fldChar w:fldCharType="end"/>
      </w:r>
    </w:p>
    <w:p w14:paraId="316DDD9D" w14:textId="1F33B54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6.2.5.6.1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_Toc218596748 \h </w:instrText>
      </w:r>
      <w:r>
        <w:rPr>
          <w:noProof/>
        </w:rPr>
      </w:r>
      <w:r>
        <w:rPr>
          <w:noProof/>
        </w:rPr>
        <w:fldChar w:fldCharType="separate"/>
      </w:r>
      <w:r>
        <w:rPr>
          <w:noProof/>
        </w:rPr>
        <w:t>83</w:t>
      </w:r>
      <w:r>
        <w:rPr>
          <w:noProof/>
        </w:rPr>
        <w:fldChar w:fldCharType="end"/>
      </w:r>
    </w:p>
    <w:p w14:paraId="5EDB9425" w14:textId="375CFA9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6.2.5.6.2</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_Toc218596749 \h </w:instrText>
      </w:r>
      <w:r>
        <w:rPr>
          <w:noProof/>
        </w:rPr>
      </w:r>
      <w:r>
        <w:rPr>
          <w:noProof/>
        </w:rPr>
        <w:fldChar w:fldCharType="separate"/>
      </w:r>
      <w:r>
        <w:rPr>
          <w:noProof/>
        </w:rPr>
        <w:t>83</w:t>
      </w:r>
      <w:r>
        <w:rPr>
          <w:noProof/>
        </w:rPr>
        <w:fldChar w:fldCharType="end"/>
      </w:r>
    </w:p>
    <w:p w14:paraId="28CF2D8E" w14:textId="36028A1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_Toc218596750 \h </w:instrText>
      </w:r>
      <w:r>
        <w:rPr>
          <w:noProof/>
        </w:rPr>
      </w:r>
      <w:r>
        <w:rPr>
          <w:noProof/>
        </w:rPr>
        <w:fldChar w:fldCharType="separate"/>
      </w:r>
      <w:r>
        <w:rPr>
          <w:noProof/>
        </w:rPr>
        <w:t>83</w:t>
      </w:r>
      <w:r>
        <w:rPr>
          <w:noProof/>
        </w:rPr>
        <w:fldChar w:fldCharType="end"/>
      </w:r>
    </w:p>
    <w:p w14:paraId="2F135975" w14:textId="5029809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_Toc218596751 \h </w:instrText>
      </w:r>
      <w:r>
        <w:rPr>
          <w:noProof/>
        </w:rPr>
      </w:r>
      <w:r>
        <w:rPr>
          <w:noProof/>
        </w:rPr>
        <w:fldChar w:fldCharType="separate"/>
      </w:r>
      <w:r>
        <w:rPr>
          <w:noProof/>
        </w:rPr>
        <w:t>83</w:t>
      </w:r>
      <w:r>
        <w:rPr>
          <w:noProof/>
        </w:rPr>
        <w:fldChar w:fldCharType="end"/>
      </w:r>
    </w:p>
    <w:p w14:paraId="145BB22D" w14:textId="7B17BEA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Discoveree request procedure initiation</w:t>
      </w:r>
      <w:r>
        <w:rPr>
          <w:noProof/>
        </w:rPr>
        <w:tab/>
      </w:r>
      <w:r>
        <w:rPr>
          <w:noProof/>
        </w:rPr>
        <w:fldChar w:fldCharType="begin" w:fldLock="1"/>
      </w:r>
      <w:r>
        <w:rPr>
          <w:noProof/>
        </w:rPr>
        <w:instrText xml:space="preserve"> PAGEREF _Toc218596752 \h </w:instrText>
      </w:r>
      <w:r>
        <w:rPr>
          <w:noProof/>
        </w:rPr>
      </w:r>
      <w:r>
        <w:rPr>
          <w:noProof/>
        </w:rPr>
        <w:fldChar w:fldCharType="separate"/>
      </w:r>
      <w:r>
        <w:rPr>
          <w:noProof/>
        </w:rPr>
        <w:t>84</w:t>
      </w:r>
      <w:r>
        <w:rPr>
          <w:noProof/>
        </w:rPr>
        <w:fldChar w:fldCharType="end"/>
      </w:r>
    </w:p>
    <w:p w14:paraId="1CCF2591" w14:textId="617A37D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6.2.6.3</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_Toc218596753 \h </w:instrText>
      </w:r>
      <w:r>
        <w:rPr>
          <w:noProof/>
        </w:rPr>
      </w:r>
      <w:r>
        <w:rPr>
          <w:noProof/>
        </w:rPr>
        <w:fldChar w:fldCharType="separate"/>
      </w:r>
      <w:r>
        <w:rPr>
          <w:noProof/>
        </w:rPr>
        <w:t>85</w:t>
      </w:r>
      <w:r>
        <w:rPr>
          <w:noProof/>
        </w:rPr>
        <w:fldChar w:fldCharType="end"/>
      </w:r>
    </w:p>
    <w:p w14:paraId="51E0EE83" w14:textId="7806584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6.2.6.4</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_Toc218596754 \h </w:instrText>
      </w:r>
      <w:r>
        <w:rPr>
          <w:noProof/>
        </w:rPr>
      </w:r>
      <w:r>
        <w:rPr>
          <w:noProof/>
        </w:rPr>
        <w:fldChar w:fldCharType="separate"/>
      </w:r>
      <w:r>
        <w:rPr>
          <w:noProof/>
        </w:rPr>
        <w:t>87</w:t>
      </w:r>
      <w:r>
        <w:rPr>
          <w:noProof/>
        </w:rPr>
        <w:fldChar w:fldCharType="end"/>
      </w:r>
    </w:p>
    <w:p w14:paraId="3D2AF254" w14:textId="36B6538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6.2.6.5</w:t>
      </w:r>
      <w:r>
        <w:rPr>
          <w:rFonts w:asciiTheme="minorHAnsi" w:eastAsiaTheme="minorEastAsia" w:hAnsiTheme="minorHAnsi" w:cstheme="minorBidi"/>
          <w:noProof/>
          <w:kern w:val="2"/>
          <w:sz w:val="24"/>
          <w:szCs w:val="24"/>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_Toc218596755 \h </w:instrText>
      </w:r>
      <w:r>
        <w:rPr>
          <w:noProof/>
        </w:rPr>
      </w:r>
      <w:r>
        <w:rPr>
          <w:noProof/>
        </w:rPr>
        <w:fldChar w:fldCharType="separate"/>
      </w:r>
      <w:r>
        <w:rPr>
          <w:noProof/>
        </w:rPr>
        <w:t>87</w:t>
      </w:r>
      <w:r>
        <w:rPr>
          <w:noProof/>
        </w:rPr>
        <w:fldChar w:fldCharType="end"/>
      </w:r>
    </w:p>
    <w:p w14:paraId="339F5915" w14:textId="310E6C3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6.2.6.6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_Toc218596756 \h </w:instrText>
      </w:r>
      <w:r>
        <w:rPr>
          <w:noProof/>
        </w:rPr>
      </w:r>
      <w:r>
        <w:rPr>
          <w:noProof/>
        </w:rPr>
        <w:fldChar w:fldCharType="separate"/>
      </w:r>
      <w:r>
        <w:rPr>
          <w:noProof/>
        </w:rPr>
        <w:t>87</w:t>
      </w:r>
      <w:r>
        <w:rPr>
          <w:noProof/>
        </w:rPr>
        <w:fldChar w:fldCharType="end"/>
      </w:r>
    </w:p>
    <w:p w14:paraId="032948EF" w14:textId="7614668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6.2.6.6.1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_Toc218596757 \h </w:instrText>
      </w:r>
      <w:r>
        <w:rPr>
          <w:noProof/>
        </w:rPr>
      </w:r>
      <w:r>
        <w:rPr>
          <w:noProof/>
        </w:rPr>
        <w:fldChar w:fldCharType="separate"/>
      </w:r>
      <w:r>
        <w:rPr>
          <w:noProof/>
        </w:rPr>
        <w:t>87</w:t>
      </w:r>
      <w:r>
        <w:rPr>
          <w:noProof/>
        </w:rPr>
        <w:fldChar w:fldCharType="end"/>
      </w:r>
    </w:p>
    <w:p w14:paraId="61DFA52E" w14:textId="5403451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6.2.6.6.2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_Toc218596758 \h </w:instrText>
      </w:r>
      <w:r>
        <w:rPr>
          <w:noProof/>
        </w:rPr>
      </w:r>
      <w:r>
        <w:rPr>
          <w:noProof/>
        </w:rPr>
        <w:fldChar w:fldCharType="separate"/>
      </w:r>
      <w:r>
        <w:rPr>
          <w:noProof/>
        </w:rPr>
        <w:t>88</w:t>
      </w:r>
      <w:r>
        <w:rPr>
          <w:noProof/>
        </w:rPr>
        <w:fldChar w:fldCharType="end"/>
      </w:r>
    </w:p>
    <w:p w14:paraId="5BD0C3EE" w14:textId="0CB8DB9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6.2.7</w:t>
      </w:r>
      <w:r>
        <w:rPr>
          <w:rFonts w:asciiTheme="minorHAnsi" w:eastAsiaTheme="minorEastAsia" w:hAnsiTheme="minorHAnsi" w:cstheme="minorBidi"/>
          <w:noProof/>
          <w:kern w:val="2"/>
          <w:sz w:val="24"/>
          <w:szCs w:val="24"/>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_Toc218596759 \h </w:instrText>
      </w:r>
      <w:r>
        <w:rPr>
          <w:noProof/>
        </w:rPr>
      </w:r>
      <w:r>
        <w:rPr>
          <w:noProof/>
        </w:rPr>
        <w:fldChar w:fldCharType="separate"/>
      </w:r>
      <w:r>
        <w:rPr>
          <w:noProof/>
        </w:rPr>
        <w:t>88</w:t>
      </w:r>
      <w:r>
        <w:rPr>
          <w:noProof/>
        </w:rPr>
        <w:fldChar w:fldCharType="end"/>
      </w:r>
    </w:p>
    <w:p w14:paraId="72F979B8" w14:textId="5151A97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_Toc218596760 \h </w:instrText>
      </w:r>
      <w:r>
        <w:rPr>
          <w:noProof/>
        </w:rPr>
      </w:r>
      <w:r>
        <w:rPr>
          <w:noProof/>
        </w:rPr>
        <w:fldChar w:fldCharType="separate"/>
      </w:r>
      <w:r>
        <w:rPr>
          <w:noProof/>
        </w:rPr>
        <w:t>88</w:t>
      </w:r>
      <w:r>
        <w:rPr>
          <w:noProof/>
        </w:rPr>
        <w:fldChar w:fldCharType="end"/>
      </w:r>
    </w:p>
    <w:p w14:paraId="67BF7623" w14:textId="443AA0A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Discoverer request procedure initiation</w:t>
      </w:r>
      <w:r>
        <w:rPr>
          <w:noProof/>
        </w:rPr>
        <w:tab/>
      </w:r>
      <w:r>
        <w:rPr>
          <w:noProof/>
        </w:rPr>
        <w:fldChar w:fldCharType="begin" w:fldLock="1"/>
      </w:r>
      <w:r>
        <w:rPr>
          <w:noProof/>
        </w:rPr>
        <w:instrText xml:space="preserve"> PAGEREF _Toc218596761 \h </w:instrText>
      </w:r>
      <w:r>
        <w:rPr>
          <w:noProof/>
        </w:rPr>
      </w:r>
      <w:r>
        <w:rPr>
          <w:noProof/>
        </w:rPr>
        <w:fldChar w:fldCharType="separate"/>
      </w:r>
      <w:r>
        <w:rPr>
          <w:noProof/>
        </w:rPr>
        <w:t>88</w:t>
      </w:r>
      <w:r>
        <w:rPr>
          <w:noProof/>
        </w:rPr>
        <w:fldChar w:fldCharType="end"/>
      </w:r>
    </w:p>
    <w:p w14:paraId="372404F1" w14:textId="54C74EF2"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6.2.7.3</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_Toc218596762 \h </w:instrText>
      </w:r>
      <w:r>
        <w:rPr>
          <w:noProof/>
        </w:rPr>
      </w:r>
      <w:r>
        <w:rPr>
          <w:noProof/>
        </w:rPr>
        <w:fldChar w:fldCharType="separate"/>
      </w:r>
      <w:r>
        <w:rPr>
          <w:noProof/>
        </w:rPr>
        <w:t>90</w:t>
      </w:r>
      <w:r>
        <w:rPr>
          <w:noProof/>
        </w:rPr>
        <w:fldChar w:fldCharType="end"/>
      </w:r>
    </w:p>
    <w:p w14:paraId="7BDE5E6D" w14:textId="526198C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_Toc218596763 \h </w:instrText>
      </w:r>
      <w:r>
        <w:rPr>
          <w:noProof/>
        </w:rPr>
      </w:r>
      <w:r>
        <w:rPr>
          <w:noProof/>
        </w:rPr>
        <w:fldChar w:fldCharType="separate"/>
      </w:r>
      <w:r>
        <w:rPr>
          <w:noProof/>
        </w:rPr>
        <w:t>92</w:t>
      </w:r>
      <w:r>
        <w:rPr>
          <w:noProof/>
        </w:rPr>
        <w:fldChar w:fldCharType="end"/>
      </w:r>
    </w:p>
    <w:p w14:paraId="1CD96360" w14:textId="6C8E359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6.2.7.5</w:t>
      </w:r>
      <w:r>
        <w:rPr>
          <w:rFonts w:asciiTheme="minorHAnsi" w:eastAsiaTheme="minorEastAsia" w:hAnsiTheme="minorHAnsi" w:cstheme="minorBidi"/>
          <w:noProof/>
          <w:kern w:val="2"/>
          <w:sz w:val="24"/>
          <w:szCs w:val="24"/>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_Toc218596764 \h </w:instrText>
      </w:r>
      <w:r>
        <w:rPr>
          <w:noProof/>
        </w:rPr>
      </w:r>
      <w:r>
        <w:rPr>
          <w:noProof/>
        </w:rPr>
        <w:fldChar w:fldCharType="separate"/>
      </w:r>
      <w:r>
        <w:rPr>
          <w:noProof/>
        </w:rPr>
        <w:t>92</w:t>
      </w:r>
      <w:r>
        <w:rPr>
          <w:noProof/>
        </w:rPr>
        <w:fldChar w:fldCharType="end"/>
      </w:r>
    </w:p>
    <w:p w14:paraId="5AC62361" w14:textId="134B3FA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6.2.7.6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_Toc218596765 \h </w:instrText>
      </w:r>
      <w:r>
        <w:rPr>
          <w:noProof/>
        </w:rPr>
      </w:r>
      <w:r>
        <w:rPr>
          <w:noProof/>
        </w:rPr>
        <w:fldChar w:fldCharType="separate"/>
      </w:r>
      <w:r>
        <w:rPr>
          <w:noProof/>
        </w:rPr>
        <w:t>93</w:t>
      </w:r>
      <w:r>
        <w:rPr>
          <w:noProof/>
        </w:rPr>
        <w:fldChar w:fldCharType="end"/>
      </w:r>
    </w:p>
    <w:p w14:paraId="7E482158" w14:textId="2BDDAE0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6.2.7.6.1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_Toc218596766 \h </w:instrText>
      </w:r>
      <w:r>
        <w:rPr>
          <w:noProof/>
        </w:rPr>
      </w:r>
      <w:r>
        <w:rPr>
          <w:noProof/>
        </w:rPr>
        <w:fldChar w:fldCharType="separate"/>
      </w:r>
      <w:r>
        <w:rPr>
          <w:noProof/>
        </w:rPr>
        <w:t>93</w:t>
      </w:r>
      <w:r>
        <w:rPr>
          <w:noProof/>
        </w:rPr>
        <w:fldChar w:fldCharType="end"/>
      </w:r>
    </w:p>
    <w:p w14:paraId="30341665" w14:textId="35DDA9F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6.2.7.6.2</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_Toc218596767 \h </w:instrText>
      </w:r>
      <w:r>
        <w:rPr>
          <w:noProof/>
        </w:rPr>
      </w:r>
      <w:r>
        <w:rPr>
          <w:noProof/>
        </w:rPr>
        <w:fldChar w:fldCharType="separate"/>
      </w:r>
      <w:r>
        <w:rPr>
          <w:noProof/>
        </w:rPr>
        <w:t>94</w:t>
      </w:r>
      <w:r>
        <w:rPr>
          <w:noProof/>
        </w:rPr>
        <w:fldChar w:fldCharType="end"/>
      </w:r>
    </w:p>
    <w:p w14:paraId="594BEA0C" w14:textId="2A5D126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_Toc218596768 \h </w:instrText>
      </w:r>
      <w:r>
        <w:rPr>
          <w:noProof/>
        </w:rPr>
      </w:r>
      <w:r>
        <w:rPr>
          <w:noProof/>
        </w:rPr>
        <w:fldChar w:fldCharType="separate"/>
      </w:r>
      <w:r>
        <w:rPr>
          <w:noProof/>
        </w:rPr>
        <w:t>94</w:t>
      </w:r>
      <w:r>
        <w:rPr>
          <w:noProof/>
        </w:rPr>
        <w:fldChar w:fldCharType="end"/>
      </w:r>
    </w:p>
    <w:p w14:paraId="505EA187" w14:textId="1EA4B31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_Toc218596769 \h </w:instrText>
      </w:r>
      <w:r>
        <w:rPr>
          <w:noProof/>
        </w:rPr>
      </w:r>
      <w:r>
        <w:rPr>
          <w:noProof/>
        </w:rPr>
        <w:fldChar w:fldCharType="separate"/>
      </w:r>
      <w:r>
        <w:rPr>
          <w:noProof/>
        </w:rPr>
        <w:t>94</w:t>
      </w:r>
      <w:r>
        <w:rPr>
          <w:noProof/>
        </w:rPr>
        <w:fldChar w:fldCharType="end"/>
      </w:r>
    </w:p>
    <w:p w14:paraId="5967A9B5" w14:textId="1A9F677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_Toc218596770 \h </w:instrText>
      </w:r>
      <w:r>
        <w:rPr>
          <w:noProof/>
        </w:rPr>
      </w:r>
      <w:r>
        <w:rPr>
          <w:noProof/>
        </w:rPr>
        <w:fldChar w:fldCharType="separate"/>
      </w:r>
      <w:r>
        <w:rPr>
          <w:noProof/>
        </w:rPr>
        <w:t>94</w:t>
      </w:r>
      <w:r>
        <w:rPr>
          <w:noProof/>
        </w:rPr>
        <w:fldChar w:fldCharType="end"/>
      </w:r>
    </w:p>
    <w:p w14:paraId="78E673A5" w14:textId="4489E20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_Toc218596771 \h </w:instrText>
      </w:r>
      <w:r>
        <w:rPr>
          <w:noProof/>
        </w:rPr>
      </w:r>
      <w:r>
        <w:rPr>
          <w:noProof/>
        </w:rPr>
        <w:fldChar w:fldCharType="separate"/>
      </w:r>
      <w:r>
        <w:rPr>
          <w:noProof/>
        </w:rPr>
        <w:t>96</w:t>
      </w:r>
      <w:r>
        <w:rPr>
          <w:noProof/>
        </w:rPr>
        <w:fldChar w:fldCharType="end"/>
      </w:r>
    </w:p>
    <w:p w14:paraId="3BEF7A8D" w14:textId="1A19FCD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6.2.8.4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_Toc218596772 \h </w:instrText>
      </w:r>
      <w:r>
        <w:rPr>
          <w:noProof/>
        </w:rPr>
      </w:r>
      <w:r>
        <w:rPr>
          <w:noProof/>
        </w:rPr>
        <w:fldChar w:fldCharType="separate"/>
      </w:r>
      <w:r>
        <w:rPr>
          <w:noProof/>
        </w:rPr>
        <w:t>97</w:t>
      </w:r>
      <w:r>
        <w:rPr>
          <w:noProof/>
        </w:rPr>
        <w:fldChar w:fldCharType="end"/>
      </w:r>
    </w:p>
    <w:p w14:paraId="6D3D4591" w14:textId="35DFD17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6.2.8.5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_Toc218596773 \h </w:instrText>
      </w:r>
      <w:r>
        <w:rPr>
          <w:noProof/>
        </w:rPr>
      </w:r>
      <w:r>
        <w:rPr>
          <w:noProof/>
        </w:rPr>
        <w:fldChar w:fldCharType="separate"/>
      </w:r>
      <w:r>
        <w:rPr>
          <w:noProof/>
        </w:rPr>
        <w:t>97</w:t>
      </w:r>
      <w:r>
        <w:rPr>
          <w:noProof/>
        </w:rPr>
        <w:fldChar w:fldCharType="end"/>
      </w:r>
    </w:p>
    <w:p w14:paraId="62A2BD6A" w14:textId="62BD40DA"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6.2.8.6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_Toc218596774 \h </w:instrText>
      </w:r>
      <w:r>
        <w:rPr>
          <w:noProof/>
        </w:rPr>
      </w:r>
      <w:r>
        <w:rPr>
          <w:noProof/>
        </w:rPr>
        <w:fldChar w:fldCharType="separate"/>
      </w:r>
      <w:r>
        <w:rPr>
          <w:noProof/>
        </w:rPr>
        <w:t>98</w:t>
      </w:r>
      <w:r>
        <w:rPr>
          <w:noProof/>
        </w:rPr>
        <w:fldChar w:fldCharType="end"/>
      </w:r>
    </w:p>
    <w:p w14:paraId="18498186" w14:textId="62D2479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6.2.8.6.1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_Toc218596775 \h </w:instrText>
      </w:r>
      <w:r>
        <w:rPr>
          <w:noProof/>
        </w:rPr>
      </w:r>
      <w:r>
        <w:rPr>
          <w:noProof/>
        </w:rPr>
        <w:fldChar w:fldCharType="separate"/>
      </w:r>
      <w:r>
        <w:rPr>
          <w:noProof/>
        </w:rPr>
        <w:t>98</w:t>
      </w:r>
      <w:r>
        <w:rPr>
          <w:noProof/>
        </w:rPr>
        <w:fldChar w:fldCharType="end"/>
      </w:r>
    </w:p>
    <w:p w14:paraId="56FAA860" w14:textId="3B2ACAA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_Toc218596776 \h </w:instrText>
      </w:r>
      <w:r>
        <w:rPr>
          <w:noProof/>
        </w:rPr>
      </w:r>
      <w:r>
        <w:rPr>
          <w:noProof/>
        </w:rPr>
        <w:fldChar w:fldCharType="separate"/>
      </w:r>
      <w:r>
        <w:rPr>
          <w:noProof/>
        </w:rPr>
        <w:t>98</w:t>
      </w:r>
      <w:r>
        <w:rPr>
          <w:noProof/>
        </w:rPr>
        <w:fldChar w:fldCharType="end"/>
      </w:r>
    </w:p>
    <w:p w14:paraId="691A5BA4" w14:textId="4FDDB54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_Toc218596777 \h </w:instrText>
      </w:r>
      <w:r>
        <w:rPr>
          <w:noProof/>
        </w:rPr>
      </w:r>
      <w:r>
        <w:rPr>
          <w:noProof/>
        </w:rPr>
        <w:fldChar w:fldCharType="separate"/>
      </w:r>
      <w:r>
        <w:rPr>
          <w:noProof/>
        </w:rPr>
        <w:t>98</w:t>
      </w:r>
      <w:r>
        <w:rPr>
          <w:noProof/>
        </w:rPr>
        <w:fldChar w:fldCharType="end"/>
      </w:r>
    </w:p>
    <w:p w14:paraId="333A8A94" w14:textId="388DA74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_Toc218596778 \h </w:instrText>
      </w:r>
      <w:r>
        <w:rPr>
          <w:noProof/>
        </w:rPr>
      </w:r>
      <w:r>
        <w:rPr>
          <w:noProof/>
        </w:rPr>
        <w:fldChar w:fldCharType="separate"/>
      </w:r>
      <w:r>
        <w:rPr>
          <w:noProof/>
        </w:rPr>
        <w:t>98</w:t>
      </w:r>
      <w:r>
        <w:rPr>
          <w:noProof/>
        </w:rPr>
        <w:fldChar w:fldCharType="end"/>
      </w:r>
    </w:p>
    <w:p w14:paraId="67E32E19" w14:textId="7B03928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_Toc218596779 \h </w:instrText>
      </w:r>
      <w:r>
        <w:rPr>
          <w:noProof/>
        </w:rPr>
      </w:r>
      <w:r>
        <w:rPr>
          <w:noProof/>
        </w:rPr>
        <w:fldChar w:fldCharType="separate"/>
      </w:r>
      <w:r>
        <w:rPr>
          <w:noProof/>
        </w:rPr>
        <w:t>100</w:t>
      </w:r>
      <w:r>
        <w:rPr>
          <w:noProof/>
        </w:rPr>
        <w:fldChar w:fldCharType="end"/>
      </w:r>
    </w:p>
    <w:p w14:paraId="116C6939" w14:textId="0E44378A"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6.2.9.4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_Toc218596780 \h </w:instrText>
      </w:r>
      <w:r>
        <w:rPr>
          <w:noProof/>
        </w:rPr>
      </w:r>
      <w:r>
        <w:rPr>
          <w:noProof/>
        </w:rPr>
        <w:fldChar w:fldCharType="separate"/>
      </w:r>
      <w:r>
        <w:rPr>
          <w:noProof/>
        </w:rPr>
        <w:t>101</w:t>
      </w:r>
      <w:r>
        <w:rPr>
          <w:noProof/>
        </w:rPr>
        <w:fldChar w:fldCharType="end"/>
      </w:r>
    </w:p>
    <w:p w14:paraId="070D7804" w14:textId="050AC0D4"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6.2.9.5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_Toc218596781 \h </w:instrText>
      </w:r>
      <w:r>
        <w:rPr>
          <w:noProof/>
        </w:rPr>
      </w:r>
      <w:r>
        <w:rPr>
          <w:noProof/>
        </w:rPr>
        <w:fldChar w:fldCharType="separate"/>
      </w:r>
      <w:r>
        <w:rPr>
          <w:noProof/>
        </w:rPr>
        <w:t>101</w:t>
      </w:r>
      <w:r>
        <w:rPr>
          <w:noProof/>
        </w:rPr>
        <w:fldChar w:fldCharType="end"/>
      </w:r>
    </w:p>
    <w:p w14:paraId="2AC1EFCC" w14:textId="36CC4C6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6.2.9.6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_Toc218596782 \h </w:instrText>
      </w:r>
      <w:r>
        <w:rPr>
          <w:noProof/>
        </w:rPr>
      </w:r>
      <w:r>
        <w:rPr>
          <w:noProof/>
        </w:rPr>
        <w:fldChar w:fldCharType="separate"/>
      </w:r>
      <w:r>
        <w:rPr>
          <w:noProof/>
        </w:rPr>
        <w:t>102</w:t>
      </w:r>
      <w:r>
        <w:rPr>
          <w:noProof/>
        </w:rPr>
        <w:fldChar w:fldCharType="end"/>
      </w:r>
    </w:p>
    <w:p w14:paraId="6D191D61" w14:textId="6E49B93D"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6.2.9.6.1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_Toc218596783 \h </w:instrText>
      </w:r>
      <w:r>
        <w:rPr>
          <w:noProof/>
        </w:rPr>
      </w:r>
      <w:r>
        <w:rPr>
          <w:noProof/>
        </w:rPr>
        <w:fldChar w:fldCharType="separate"/>
      </w:r>
      <w:r>
        <w:rPr>
          <w:noProof/>
        </w:rPr>
        <w:t>102</w:t>
      </w:r>
      <w:r>
        <w:rPr>
          <w:noProof/>
        </w:rPr>
        <w:fldChar w:fldCharType="end"/>
      </w:r>
    </w:p>
    <w:p w14:paraId="7788FBE2" w14:textId="2B0B99E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_Toc218596784 \h </w:instrText>
      </w:r>
      <w:r>
        <w:rPr>
          <w:noProof/>
        </w:rPr>
      </w:r>
      <w:r>
        <w:rPr>
          <w:noProof/>
        </w:rPr>
        <w:fldChar w:fldCharType="separate"/>
      </w:r>
      <w:r>
        <w:rPr>
          <w:noProof/>
        </w:rPr>
        <w:t>102</w:t>
      </w:r>
      <w:r>
        <w:rPr>
          <w:noProof/>
        </w:rPr>
        <w:fldChar w:fldCharType="end"/>
      </w:r>
    </w:p>
    <w:p w14:paraId="5D3411CC" w14:textId="53C2D1B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_Toc218596785 \h </w:instrText>
      </w:r>
      <w:r>
        <w:rPr>
          <w:noProof/>
        </w:rPr>
      </w:r>
      <w:r>
        <w:rPr>
          <w:noProof/>
        </w:rPr>
        <w:fldChar w:fldCharType="separate"/>
      </w:r>
      <w:r>
        <w:rPr>
          <w:noProof/>
        </w:rPr>
        <w:t>102</w:t>
      </w:r>
      <w:r>
        <w:rPr>
          <w:noProof/>
        </w:rPr>
        <w:fldChar w:fldCharType="end"/>
      </w:r>
    </w:p>
    <w:p w14:paraId="319BB353" w14:textId="6AFA3DB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6.2.10.2</w:t>
      </w:r>
      <w:r>
        <w:rPr>
          <w:rFonts w:asciiTheme="minorHAnsi" w:eastAsiaTheme="minorEastAsia" w:hAnsiTheme="minorHAnsi" w:cstheme="minorBidi"/>
          <w:noProof/>
          <w:kern w:val="2"/>
          <w:sz w:val="24"/>
          <w:szCs w:val="24"/>
          <w14:ligatures w14:val="standardContextual"/>
        </w:rPr>
        <w:tab/>
      </w:r>
      <w:r>
        <w:rPr>
          <w:noProof/>
        </w:rPr>
        <w:t>Match report procedure initiation</w:t>
      </w:r>
      <w:r>
        <w:rPr>
          <w:noProof/>
        </w:rPr>
        <w:tab/>
      </w:r>
      <w:r>
        <w:rPr>
          <w:noProof/>
        </w:rPr>
        <w:fldChar w:fldCharType="begin" w:fldLock="1"/>
      </w:r>
      <w:r>
        <w:rPr>
          <w:noProof/>
        </w:rPr>
        <w:instrText xml:space="preserve"> PAGEREF _Toc218596786 \h </w:instrText>
      </w:r>
      <w:r>
        <w:rPr>
          <w:noProof/>
        </w:rPr>
      </w:r>
      <w:r>
        <w:rPr>
          <w:noProof/>
        </w:rPr>
        <w:fldChar w:fldCharType="separate"/>
      </w:r>
      <w:r>
        <w:rPr>
          <w:noProof/>
        </w:rPr>
        <w:t>102</w:t>
      </w:r>
      <w:r>
        <w:rPr>
          <w:noProof/>
        </w:rPr>
        <w:fldChar w:fldCharType="end"/>
      </w:r>
    </w:p>
    <w:p w14:paraId="3D3B466D" w14:textId="518DF18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6.2.10.3</w:t>
      </w:r>
      <w:r>
        <w:rPr>
          <w:rFonts w:asciiTheme="minorHAnsi" w:eastAsiaTheme="minorEastAsia" w:hAnsiTheme="minorHAnsi" w:cstheme="minorBidi"/>
          <w:noProof/>
          <w:kern w:val="2"/>
          <w:sz w:val="24"/>
          <w:szCs w:val="24"/>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_Toc218596787 \h </w:instrText>
      </w:r>
      <w:r>
        <w:rPr>
          <w:noProof/>
        </w:rPr>
      </w:r>
      <w:r>
        <w:rPr>
          <w:noProof/>
        </w:rPr>
        <w:fldChar w:fldCharType="separate"/>
      </w:r>
      <w:r>
        <w:rPr>
          <w:noProof/>
        </w:rPr>
        <w:t>104</w:t>
      </w:r>
      <w:r>
        <w:rPr>
          <w:noProof/>
        </w:rPr>
        <w:fldChar w:fldCharType="end"/>
      </w:r>
    </w:p>
    <w:p w14:paraId="2609A42F" w14:textId="53BEDC8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6.2.10.4</w:t>
      </w:r>
      <w:r>
        <w:rPr>
          <w:rFonts w:asciiTheme="minorHAnsi" w:eastAsiaTheme="minorEastAsia" w:hAnsiTheme="minorHAnsi" w:cstheme="minorBidi"/>
          <w:noProof/>
          <w:kern w:val="2"/>
          <w:sz w:val="24"/>
          <w:szCs w:val="24"/>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_Toc218596788 \h </w:instrText>
      </w:r>
      <w:r>
        <w:rPr>
          <w:noProof/>
        </w:rPr>
      </w:r>
      <w:r>
        <w:rPr>
          <w:noProof/>
        </w:rPr>
        <w:fldChar w:fldCharType="separate"/>
      </w:r>
      <w:r>
        <w:rPr>
          <w:noProof/>
        </w:rPr>
        <w:t>105</w:t>
      </w:r>
      <w:r>
        <w:rPr>
          <w:noProof/>
        </w:rPr>
        <w:fldChar w:fldCharType="end"/>
      </w:r>
    </w:p>
    <w:p w14:paraId="5AEC57B8" w14:textId="00110597"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6.2.10.5</w:t>
      </w:r>
      <w:r>
        <w:rPr>
          <w:rFonts w:asciiTheme="minorHAnsi" w:eastAsiaTheme="minorEastAsia" w:hAnsiTheme="minorHAnsi" w:cstheme="minorBidi"/>
          <w:noProof/>
          <w:kern w:val="2"/>
          <w:sz w:val="24"/>
          <w:szCs w:val="24"/>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_Toc218596789 \h </w:instrText>
      </w:r>
      <w:r>
        <w:rPr>
          <w:noProof/>
        </w:rPr>
      </w:r>
      <w:r>
        <w:rPr>
          <w:noProof/>
        </w:rPr>
        <w:fldChar w:fldCharType="separate"/>
      </w:r>
      <w:r>
        <w:rPr>
          <w:noProof/>
        </w:rPr>
        <w:t>106</w:t>
      </w:r>
      <w:r>
        <w:rPr>
          <w:noProof/>
        </w:rPr>
        <w:fldChar w:fldCharType="end"/>
      </w:r>
    </w:p>
    <w:p w14:paraId="37EE13F9" w14:textId="1FAB107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6.2.10.6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_Toc218596790 \h </w:instrText>
      </w:r>
      <w:r>
        <w:rPr>
          <w:noProof/>
        </w:rPr>
      </w:r>
      <w:r>
        <w:rPr>
          <w:noProof/>
        </w:rPr>
        <w:fldChar w:fldCharType="separate"/>
      </w:r>
      <w:r>
        <w:rPr>
          <w:noProof/>
        </w:rPr>
        <w:t>106</w:t>
      </w:r>
      <w:r>
        <w:rPr>
          <w:noProof/>
        </w:rPr>
        <w:fldChar w:fldCharType="end"/>
      </w:r>
    </w:p>
    <w:p w14:paraId="43810109" w14:textId="337C89A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6.2.10.6.1</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_Toc218596791 \h </w:instrText>
      </w:r>
      <w:r>
        <w:rPr>
          <w:noProof/>
        </w:rPr>
      </w:r>
      <w:r>
        <w:rPr>
          <w:noProof/>
        </w:rPr>
        <w:fldChar w:fldCharType="separate"/>
      </w:r>
      <w:r>
        <w:rPr>
          <w:noProof/>
        </w:rPr>
        <w:t>106</w:t>
      </w:r>
      <w:r>
        <w:rPr>
          <w:noProof/>
        </w:rPr>
        <w:fldChar w:fldCharType="end"/>
      </w:r>
    </w:p>
    <w:p w14:paraId="47119E58" w14:textId="47AD179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_Toc218596792 \h </w:instrText>
      </w:r>
      <w:r>
        <w:rPr>
          <w:noProof/>
        </w:rPr>
      </w:r>
      <w:r>
        <w:rPr>
          <w:noProof/>
        </w:rPr>
        <w:fldChar w:fldCharType="separate"/>
      </w:r>
      <w:r>
        <w:rPr>
          <w:noProof/>
        </w:rPr>
        <w:t>106</w:t>
      </w:r>
      <w:r>
        <w:rPr>
          <w:noProof/>
        </w:rPr>
        <w:fldChar w:fldCharType="end"/>
      </w:r>
    </w:p>
    <w:p w14:paraId="09F47B47" w14:textId="67D8468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_Toc218596793 \h </w:instrText>
      </w:r>
      <w:r>
        <w:rPr>
          <w:noProof/>
        </w:rPr>
      </w:r>
      <w:r>
        <w:rPr>
          <w:noProof/>
        </w:rPr>
        <w:fldChar w:fldCharType="separate"/>
      </w:r>
      <w:r>
        <w:rPr>
          <w:noProof/>
        </w:rPr>
        <w:t>106</w:t>
      </w:r>
      <w:r>
        <w:rPr>
          <w:noProof/>
        </w:rPr>
        <w:fldChar w:fldCharType="end"/>
      </w:r>
    </w:p>
    <w:p w14:paraId="0329F617" w14:textId="7C5B318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_Toc218596794 \h </w:instrText>
      </w:r>
      <w:r>
        <w:rPr>
          <w:noProof/>
        </w:rPr>
      </w:r>
      <w:r>
        <w:rPr>
          <w:noProof/>
        </w:rPr>
        <w:fldChar w:fldCharType="separate"/>
      </w:r>
      <w:r>
        <w:rPr>
          <w:noProof/>
        </w:rPr>
        <w:t>106</w:t>
      </w:r>
      <w:r>
        <w:rPr>
          <w:noProof/>
        </w:rPr>
        <w:fldChar w:fldCharType="end"/>
      </w:r>
    </w:p>
    <w:p w14:paraId="7BD272AB" w14:textId="37CCE00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_Toc218596795 \h </w:instrText>
      </w:r>
      <w:r>
        <w:rPr>
          <w:noProof/>
        </w:rPr>
      </w:r>
      <w:r>
        <w:rPr>
          <w:noProof/>
        </w:rPr>
        <w:fldChar w:fldCharType="separate"/>
      </w:r>
      <w:r>
        <w:rPr>
          <w:noProof/>
        </w:rPr>
        <w:t>108</w:t>
      </w:r>
      <w:r>
        <w:rPr>
          <w:noProof/>
        </w:rPr>
        <w:fldChar w:fldCharType="end"/>
      </w:r>
    </w:p>
    <w:p w14:paraId="538611AB" w14:textId="56D0CFE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_Toc218596796 \h </w:instrText>
      </w:r>
      <w:r>
        <w:rPr>
          <w:noProof/>
        </w:rPr>
      </w:r>
      <w:r>
        <w:rPr>
          <w:noProof/>
        </w:rPr>
        <w:fldChar w:fldCharType="separate"/>
      </w:r>
      <w:r>
        <w:rPr>
          <w:noProof/>
        </w:rPr>
        <w:t>109</w:t>
      </w:r>
      <w:r>
        <w:rPr>
          <w:noProof/>
        </w:rPr>
        <w:fldChar w:fldCharType="end"/>
      </w:r>
    </w:p>
    <w:p w14:paraId="5960AE27" w14:textId="6AB4534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_Toc218596797 \h </w:instrText>
      </w:r>
      <w:r>
        <w:rPr>
          <w:noProof/>
        </w:rPr>
      </w:r>
      <w:r>
        <w:rPr>
          <w:noProof/>
        </w:rPr>
        <w:fldChar w:fldCharType="separate"/>
      </w:r>
      <w:r>
        <w:rPr>
          <w:noProof/>
        </w:rPr>
        <w:t>109</w:t>
      </w:r>
      <w:r>
        <w:rPr>
          <w:noProof/>
        </w:rPr>
        <w:fldChar w:fldCharType="end"/>
      </w:r>
    </w:p>
    <w:p w14:paraId="6D05F09F" w14:textId="0F6EA72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6.2.11.6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_Toc218596798 \h </w:instrText>
      </w:r>
      <w:r>
        <w:rPr>
          <w:noProof/>
        </w:rPr>
      </w:r>
      <w:r>
        <w:rPr>
          <w:noProof/>
        </w:rPr>
        <w:fldChar w:fldCharType="separate"/>
      </w:r>
      <w:r>
        <w:rPr>
          <w:noProof/>
        </w:rPr>
        <w:t>109</w:t>
      </w:r>
      <w:r>
        <w:rPr>
          <w:noProof/>
        </w:rPr>
        <w:fldChar w:fldCharType="end"/>
      </w:r>
    </w:p>
    <w:p w14:paraId="17ECF787" w14:textId="6C9E3A6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_Toc218596799 \h </w:instrText>
      </w:r>
      <w:r>
        <w:rPr>
          <w:noProof/>
        </w:rPr>
      </w:r>
      <w:r>
        <w:rPr>
          <w:noProof/>
        </w:rPr>
        <w:fldChar w:fldCharType="separate"/>
      </w:r>
      <w:r>
        <w:rPr>
          <w:noProof/>
        </w:rPr>
        <w:t>109</w:t>
      </w:r>
      <w:r>
        <w:rPr>
          <w:noProof/>
        </w:rPr>
        <w:fldChar w:fldCharType="end"/>
      </w:r>
    </w:p>
    <w:p w14:paraId="78E0C1F1" w14:textId="4EEB48F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6.2.11.6.2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_Toc218596800 \h </w:instrText>
      </w:r>
      <w:r>
        <w:rPr>
          <w:noProof/>
        </w:rPr>
      </w:r>
      <w:r>
        <w:rPr>
          <w:noProof/>
        </w:rPr>
        <w:fldChar w:fldCharType="separate"/>
      </w:r>
      <w:r>
        <w:rPr>
          <w:noProof/>
        </w:rPr>
        <w:t>109</w:t>
      </w:r>
      <w:r>
        <w:rPr>
          <w:noProof/>
        </w:rPr>
        <w:fldChar w:fldCharType="end"/>
      </w:r>
    </w:p>
    <w:p w14:paraId="617D3AD4" w14:textId="16ECD28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6.2.12</w:t>
      </w:r>
      <w:r>
        <w:rPr>
          <w:rFonts w:asciiTheme="minorHAnsi" w:eastAsiaTheme="minorEastAsia" w:hAnsiTheme="minorHAnsi" w:cstheme="minorBidi"/>
          <w:noProof/>
          <w:kern w:val="2"/>
          <w:sz w:val="24"/>
          <w:szCs w:val="24"/>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_Toc218596801 \h </w:instrText>
      </w:r>
      <w:r>
        <w:rPr>
          <w:noProof/>
        </w:rPr>
      </w:r>
      <w:r>
        <w:rPr>
          <w:noProof/>
        </w:rPr>
        <w:fldChar w:fldCharType="separate"/>
      </w:r>
      <w:r>
        <w:rPr>
          <w:noProof/>
        </w:rPr>
        <w:t>110</w:t>
      </w:r>
      <w:r>
        <w:rPr>
          <w:noProof/>
        </w:rPr>
        <w:fldChar w:fldCharType="end"/>
      </w:r>
    </w:p>
    <w:p w14:paraId="1C46AFA9" w14:textId="35B06D1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_Toc218596802 \h </w:instrText>
      </w:r>
      <w:r>
        <w:rPr>
          <w:noProof/>
        </w:rPr>
      </w:r>
      <w:r>
        <w:rPr>
          <w:noProof/>
        </w:rPr>
        <w:fldChar w:fldCharType="separate"/>
      </w:r>
      <w:r>
        <w:rPr>
          <w:noProof/>
        </w:rPr>
        <w:t>110</w:t>
      </w:r>
      <w:r>
        <w:rPr>
          <w:noProof/>
        </w:rPr>
        <w:fldChar w:fldCharType="end"/>
      </w:r>
    </w:p>
    <w:p w14:paraId="5ECD954C" w14:textId="47D8A90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6.2.12.2</w:t>
      </w:r>
      <w:r>
        <w:rPr>
          <w:rFonts w:asciiTheme="minorHAnsi" w:eastAsiaTheme="minorEastAsia" w:hAnsiTheme="minorHAnsi" w:cstheme="minorBidi"/>
          <w:noProof/>
          <w:kern w:val="2"/>
          <w:sz w:val="24"/>
          <w:szCs w:val="24"/>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_Toc218596803 \h </w:instrText>
      </w:r>
      <w:r>
        <w:rPr>
          <w:noProof/>
        </w:rPr>
      </w:r>
      <w:r>
        <w:rPr>
          <w:noProof/>
        </w:rPr>
        <w:fldChar w:fldCharType="separate"/>
      </w:r>
      <w:r>
        <w:rPr>
          <w:noProof/>
        </w:rPr>
        <w:t>110</w:t>
      </w:r>
      <w:r>
        <w:rPr>
          <w:noProof/>
        </w:rPr>
        <w:fldChar w:fldCharType="end"/>
      </w:r>
    </w:p>
    <w:p w14:paraId="0FE57993" w14:textId="2AA6063C"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_Toc218596804 \h </w:instrText>
      </w:r>
      <w:r>
        <w:rPr>
          <w:noProof/>
        </w:rPr>
      </w:r>
      <w:r>
        <w:rPr>
          <w:noProof/>
        </w:rPr>
        <w:fldChar w:fldCharType="separate"/>
      </w:r>
      <w:r>
        <w:rPr>
          <w:noProof/>
        </w:rPr>
        <w:t>110</w:t>
      </w:r>
      <w:r>
        <w:rPr>
          <w:noProof/>
        </w:rPr>
        <w:fldChar w:fldCharType="end"/>
      </w:r>
    </w:p>
    <w:p w14:paraId="7175C4A1" w14:textId="0967718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_Toc218596805 \h </w:instrText>
      </w:r>
      <w:r>
        <w:rPr>
          <w:noProof/>
        </w:rPr>
      </w:r>
      <w:r>
        <w:rPr>
          <w:noProof/>
        </w:rPr>
        <w:fldChar w:fldCharType="separate"/>
      </w:r>
      <w:r>
        <w:rPr>
          <w:noProof/>
        </w:rPr>
        <w:t>110</w:t>
      </w:r>
      <w:r>
        <w:rPr>
          <w:noProof/>
        </w:rPr>
        <w:fldChar w:fldCharType="end"/>
      </w:r>
    </w:p>
    <w:p w14:paraId="4E055896" w14:textId="6737A7B5"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_Toc218596806 \h </w:instrText>
      </w:r>
      <w:r>
        <w:rPr>
          <w:noProof/>
        </w:rPr>
      </w:r>
      <w:r>
        <w:rPr>
          <w:noProof/>
        </w:rPr>
        <w:fldChar w:fldCharType="separate"/>
      </w:r>
      <w:r>
        <w:rPr>
          <w:noProof/>
        </w:rPr>
        <w:t>111</w:t>
      </w:r>
      <w:r>
        <w:rPr>
          <w:noProof/>
        </w:rPr>
        <w:fldChar w:fldCharType="end"/>
      </w:r>
    </w:p>
    <w:p w14:paraId="3E245553" w14:textId="3793BEED"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_Toc218596807 \h </w:instrText>
      </w:r>
      <w:r>
        <w:rPr>
          <w:noProof/>
        </w:rPr>
      </w:r>
      <w:r>
        <w:rPr>
          <w:noProof/>
        </w:rPr>
        <w:fldChar w:fldCharType="separate"/>
      </w:r>
      <w:r>
        <w:rPr>
          <w:noProof/>
        </w:rPr>
        <w:t>111</w:t>
      </w:r>
      <w:r>
        <w:rPr>
          <w:noProof/>
        </w:rPr>
        <w:fldChar w:fldCharType="end"/>
      </w:r>
    </w:p>
    <w:p w14:paraId="12EA1B09" w14:textId="5A69E8B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_Toc218596808 \h </w:instrText>
      </w:r>
      <w:r>
        <w:rPr>
          <w:noProof/>
        </w:rPr>
      </w:r>
      <w:r>
        <w:rPr>
          <w:noProof/>
        </w:rPr>
        <w:fldChar w:fldCharType="separate"/>
      </w:r>
      <w:r>
        <w:rPr>
          <w:noProof/>
        </w:rPr>
        <w:t>111</w:t>
      </w:r>
      <w:r>
        <w:rPr>
          <w:noProof/>
        </w:rPr>
        <w:fldChar w:fldCharType="end"/>
      </w:r>
    </w:p>
    <w:p w14:paraId="3A1BDF7E" w14:textId="2719E615"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_Toc218596809 \h </w:instrText>
      </w:r>
      <w:r>
        <w:rPr>
          <w:noProof/>
        </w:rPr>
      </w:r>
      <w:r>
        <w:rPr>
          <w:noProof/>
        </w:rPr>
        <w:fldChar w:fldCharType="separate"/>
      </w:r>
      <w:r>
        <w:rPr>
          <w:noProof/>
        </w:rPr>
        <w:t>111</w:t>
      </w:r>
      <w:r>
        <w:rPr>
          <w:noProof/>
        </w:rPr>
        <w:fldChar w:fldCharType="end"/>
      </w:r>
    </w:p>
    <w:p w14:paraId="5A59B997" w14:textId="0AA2D792"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_Toc218596810 \h </w:instrText>
      </w:r>
      <w:r>
        <w:rPr>
          <w:noProof/>
        </w:rPr>
      </w:r>
      <w:r>
        <w:rPr>
          <w:noProof/>
        </w:rPr>
        <w:fldChar w:fldCharType="separate"/>
      </w:r>
      <w:r>
        <w:rPr>
          <w:noProof/>
        </w:rPr>
        <w:t>111</w:t>
      </w:r>
      <w:r>
        <w:rPr>
          <w:noProof/>
        </w:rPr>
        <w:fldChar w:fldCharType="end"/>
      </w:r>
    </w:p>
    <w:p w14:paraId="3F31C75F" w14:textId="3BAC27E6"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6.2.12.3</w:t>
      </w:r>
      <w:r>
        <w:rPr>
          <w:rFonts w:asciiTheme="minorHAnsi" w:eastAsiaTheme="minorEastAsia" w:hAnsiTheme="minorHAnsi" w:cstheme="minorBidi"/>
          <w:noProof/>
          <w:kern w:val="2"/>
          <w:sz w:val="24"/>
          <w:szCs w:val="24"/>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_Toc218596811 \h </w:instrText>
      </w:r>
      <w:r>
        <w:rPr>
          <w:noProof/>
        </w:rPr>
      </w:r>
      <w:r>
        <w:rPr>
          <w:noProof/>
        </w:rPr>
        <w:fldChar w:fldCharType="separate"/>
      </w:r>
      <w:r>
        <w:rPr>
          <w:noProof/>
        </w:rPr>
        <w:t>111</w:t>
      </w:r>
      <w:r>
        <w:rPr>
          <w:noProof/>
        </w:rPr>
        <w:fldChar w:fldCharType="end"/>
      </w:r>
    </w:p>
    <w:p w14:paraId="73BA6877" w14:textId="7907D5F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_Toc218596812 \h </w:instrText>
      </w:r>
      <w:r>
        <w:rPr>
          <w:noProof/>
        </w:rPr>
      </w:r>
      <w:r>
        <w:rPr>
          <w:noProof/>
        </w:rPr>
        <w:fldChar w:fldCharType="separate"/>
      </w:r>
      <w:r>
        <w:rPr>
          <w:noProof/>
        </w:rPr>
        <w:t>111</w:t>
      </w:r>
      <w:r>
        <w:rPr>
          <w:noProof/>
        </w:rPr>
        <w:fldChar w:fldCharType="end"/>
      </w:r>
    </w:p>
    <w:p w14:paraId="51469F15" w14:textId="368D4AA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_Toc218596813 \h </w:instrText>
      </w:r>
      <w:r>
        <w:rPr>
          <w:noProof/>
        </w:rPr>
      </w:r>
      <w:r>
        <w:rPr>
          <w:noProof/>
        </w:rPr>
        <w:fldChar w:fldCharType="separate"/>
      </w:r>
      <w:r>
        <w:rPr>
          <w:noProof/>
        </w:rPr>
        <w:t>112</w:t>
      </w:r>
      <w:r>
        <w:rPr>
          <w:noProof/>
        </w:rPr>
        <w:fldChar w:fldCharType="end"/>
      </w:r>
    </w:p>
    <w:p w14:paraId="1D51BA3A" w14:textId="5C82315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_Toc218596814 \h </w:instrText>
      </w:r>
      <w:r>
        <w:rPr>
          <w:noProof/>
        </w:rPr>
      </w:r>
      <w:r>
        <w:rPr>
          <w:noProof/>
        </w:rPr>
        <w:fldChar w:fldCharType="separate"/>
      </w:r>
      <w:r>
        <w:rPr>
          <w:noProof/>
        </w:rPr>
        <w:t>112</w:t>
      </w:r>
      <w:r>
        <w:rPr>
          <w:noProof/>
        </w:rPr>
        <w:fldChar w:fldCharType="end"/>
      </w:r>
    </w:p>
    <w:p w14:paraId="6362157D" w14:textId="288B777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_Toc218596815 \h </w:instrText>
      </w:r>
      <w:r>
        <w:rPr>
          <w:noProof/>
        </w:rPr>
      </w:r>
      <w:r>
        <w:rPr>
          <w:noProof/>
        </w:rPr>
        <w:fldChar w:fldCharType="separate"/>
      </w:r>
      <w:r>
        <w:rPr>
          <w:noProof/>
        </w:rPr>
        <w:t>112</w:t>
      </w:r>
      <w:r>
        <w:rPr>
          <w:noProof/>
        </w:rPr>
        <w:fldChar w:fldCharType="end"/>
      </w:r>
    </w:p>
    <w:p w14:paraId="44DF551F" w14:textId="16064DA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_Toc218596816 \h </w:instrText>
      </w:r>
      <w:r>
        <w:rPr>
          <w:noProof/>
        </w:rPr>
      </w:r>
      <w:r>
        <w:rPr>
          <w:noProof/>
        </w:rPr>
        <w:fldChar w:fldCharType="separate"/>
      </w:r>
      <w:r>
        <w:rPr>
          <w:noProof/>
        </w:rPr>
        <w:t>113</w:t>
      </w:r>
      <w:r>
        <w:rPr>
          <w:noProof/>
        </w:rPr>
        <w:fldChar w:fldCharType="end"/>
      </w:r>
    </w:p>
    <w:p w14:paraId="46D151A4" w14:textId="5F15F228"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_Toc218596817 \h </w:instrText>
      </w:r>
      <w:r>
        <w:rPr>
          <w:noProof/>
        </w:rPr>
      </w:r>
      <w:r>
        <w:rPr>
          <w:noProof/>
        </w:rPr>
        <w:fldChar w:fldCharType="separate"/>
      </w:r>
      <w:r>
        <w:rPr>
          <w:noProof/>
        </w:rPr>
        <w:t>113</w:t>
      </w:r>
      <w:r>
        <w:rPr>
          <w:noProof/>
        </w:rPr>
        <w:fldChar w:fldCharType="end"/>
      </w:r>
    </w:p>
    <w:p w14:paraId="6735D013" w14:textId="458B1497"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_Toc218596818 \h </w:instrText>
      </w:r>
      <w:r>
        <w:rPr>
          <w:noProof/>
        </w:rPr>
      </w:r>
      <w:r>
        <w:rPr>
          <w:noProof/>
        </w:rPr>
        <w:fldChar w:fldCharType="separate"/>
      </w:r>
      <w:r>
        <w:rPr>
          <w:noProof/>
        </w:rPr>
        <w:t>113</w:t>
      </w:r>
      <w:r>
        <w:rPr>
          <w:noProof/>
        </w:rPr>
        <w:fldChar w:fldCharType="end"/>
      </w:r>
    </w:p>
    <w:p w14:paraId="167C5E65" w14:textId="28CD7C3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Announcing alert procedure</w:t>
      </w:r>
      <w:r>
        <w:rPr>
          <w:noProof/>
        </w:rPr>
        <w:tab/>
      </w:r>
      <w:r>
        <w:rPr>
          <w:noProof/>
        </w:rPr>
        <w:fldChar w:fldCharType="begin" w:fldLock="1"/>
      </w:r>
      <w:r>
        <w:rPr>
          <w:noProof/>
        </w:rPr>
        <w:instrText xml:space="preserve"> PAGEREF _Toc218596819 \h </w:instrText>
      </w:r>
      <w:r>
        <w:rPr>
          <w:noProof/>
        </w:rPr>
      </w:r>
      <w:r>
        <w:rPr>
          <w:noProof/>
        </w:rPr>
        <w:fldChar w:fldCharType="separate"/>
      </w:r>
      <w:r>
        <w:rPr>
          <w:noProof/>
        </w:rPr>
        <w:t>113</w:t>
      </w:r>
      <w:r>
        <w:rPr>
          <w:noProof/>
        </w:rPr>
        <w:fldChar w:fldCharType="end"/>
      </w:r>
    </w:p>
    <w:p w14:paraId="3C3DF4F9" w14:textId="27909F8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_Toc218596820 \h </w:instrText>
      </w:r>
      <w:r>
        <w:rPr>
          <w:noProof/>
        </w:rPr>
      </w:r>
      <w:r>
        <w:rPr>
          <w:noProof/>
        </w:rPr>
        <w:fldChar w:fldCharType="separate"/>
      </w:r>
      <w:r>
        <w:rPr>
          <w:noProof/>
        </w:rPr>
        <w:t>113</w:t>
      </w:r>
      <w:r>
        <w:rPr>
          <w:noProof/>
        </w:rPr>
        <w:fldChar w:fldCharType="end"/>
      </w:r>
    </w:p>
    <w:p w14:paraId="2FEBDBB6" w14:textId="23550D3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Announcing alert procedure initiation</w:t>
      </w:r>
      <w:r>
        <w:rPr>
          <w:noProof/>
        </w:rPr>
        <w:tab/>
      </w:r>
      <w:r>
        <w:rPr>
          <w:noProof/>
        </w:rPr>
        <w:fldChar w:fldCharType="begin" w:fldLock="1"/>
      </w:r>
      <w:r>
        <w:rPr>
          <w:noProof/>
        </w:rPr>
        <w:instrText xml:space="preserve"> PAGEREF _Toc218596821 \h </w:instrText>
      </w:r>
      <w:r>
        <w:rPr>
          <w:noProof/>
        </w:rPr>
      </w:r>
      <w:r>
        <w:rPr>
          <w:noProof/>
        </w:rPr>
        <w:fldChar w:fldCharType="separate"/>
      </w:r>
      <w:r>
        <w:rPr>
          <w:noProof/>
        </w:rPr>
        <w:t>113</w:t>
      </w:r>
      <w:r>
        <w:rPr>
          <w:noProof/>
        </w:rPr>
        <w:fldChar w:fldCharType="end"/>
      </w:r>
    </w:p>
    <w:p w14:paraId="06589423" w14:textId="64BEDD1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6.2.13.3</w:t>
      </w:r>
      <w:r>
        <w:rPr>
          <w:rFonts w:asciiTheme="minorHAnsi" w:eastAsiaTheme="minorEastAsia" w:hAnsiTheme="minorHAnsi" w:cstheme="minorBidi"/>
          <w:noProof/>
          <w:kern w:val="2"/>
          <w:sz w:val="24"/>
          <w:szCs w:val="24"/>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_Toc218596822 \h </w:instrText>
      </w:r>
      <w:r>
        <w:rPr>
          <w:noProof/>
        </w:rPr>
      </w:r>
      <w:r>
        <w:rPr>
          <w:noProof/>
        </w:rPr>
        <w:fldChar w:fldCharType="separate"/>
      </w:r>
      <w:r>
        <w:rPr>
          <w:noProof/>
        </w:rPr>
        <w:t>114</w:t>
      </w:r>
      <w:r>
        <w:rPr>
          <w:noProof/>
        </w:rPr>
        <w:fldChar w:fldCharType="end"/>
      </w:r>
    </w:p>
    <w:p w14:paraId="0F37ACFA" w14:textId="0AC56CE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6.2.13.4</w:t>
      </w:r>
      <w:r>
        <w:rPr>
          <w:rFonts w:asciiTheme="minorHAnsi" w:eastAsiaTheme="minorEastAsia" w:hAnsiTheme="minorHAnsi" w:cstheme="minorBidi"/>
          <w:noProof/>
          <w:kern w:val="2"/>
          <w:sz w:val="24"/>
          <w:szCs w:val="24"/>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_Toc218596823 \h </w:instrText>
      </w:r>
      <w:r>
        <w:rPr>
          <w:noProof/>
        </w:rPr>
      </w:r>
      <w:r>
        <w:rPr>
          <w:noProof/>
        </w:rPr>
        <w:fldChar w:fldCharType="separate"/>
      </w:r>
      <w:r>
        <w:rPr>
          <w:noProof/>
        </w:rPr>
        <w:t>115</w:t>
      </w:r>
      <w:r>
        <w:rPr>
          <w:noProof/>
        </w:rPr>
        <w:fldChar w:fldCharType="end"/>
      </w:r>
    </w:p>
    <w:p w14:paraId="65F3B761" w14:textId="252F5DA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_Toc218596824 \h </w:instrText>
      </w:r>
      <w:r>
        <w:rPr>
          <w:noProof/>
        </w:rPr>
      </w:r>
      <w:r>
        <w:rPr>
          <w:noProof/>
        </w:rPr>
        <w:fldChar w:fldCharType="separate"/>
      </w:r>
      <w:r>
        <w:rPr>
          <w:noProof/>
        </w:rPr>
        <w:t>115</w:t>
      </w:r>
      <w:r>
        <w:rPr>
          <w:noProof/>
        </w:rPr>
        <w:fldChar w:fldCharType="end"/>
      </w:r>
    </w:p>
    <w:p w14:paraId="51CEE5CB" w14:textId="7169435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6.2.13.6</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_Toc218596825 \h </w:instrText>
      </w:r>
      <w:r>
        <w:rPr>
          <w:noProof/>
        </w:rPr>
      </w:r>
      <w:r>
        <w:rPr>
          <w:noProof/>
        </w:rPr>
        <w:fldChar w:fldCharType="separate"/>
      </w:r>
      <w:r>
        <w:rPr>
          <w:noProof/>
        </w:rPr>
        <w:t>115</w:t>
      </w:r>
      <w:r>
        <w:rPr>
          <w:noProof/>
        </w:rPr>
        <w:fldChar w:fldCharType="end"/>
      </w:r>
    </w:p>
    <w:p w14:paraId="0952899F" w14:textId="39FDD01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_Toc218596826 \h </w:instrText>
      </w:r>
      <w:r>
        <w:rPr>
          <w:noProof/>
        </w:rPr>
      </w:r>
      <w:r>
        <w:rPr>
          <w:noProof/>
        </w:rPr>
        <w:fldChar w:fldCharType="separate"/>
      </w:r>
      <w:r>
        <w:rPr>
          <w:noProof/>
        </w:rPr>
        <w:t>115</w:t>
      </w:r>
      <w:r>
        <w:rPr>
          <w:noProof/>
        </w:rPr>
        <w:fldChar w:fldCharType="end"/>
      </w:r>
    </w:p>
    <w:p w14:paraId="3E764951" w14:textId="5DA8ACE9"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_Toc218596827 \h </w:instrText>
      </w:r>
      <w:r>
        <w:rPr>
          <w:noProof/>
        </w:rPr>
      </w:r>
      <w:r>
        <w:rPr>
          <w:noProof/>
        </w:rPr>
        <w:fldChar w:fldCharType="separate"/>
      </w:r>
      <w:r>
        <w:rPr>
          <w:noProof/>
        </w:rPr>
        <w:t>116</w:t>
      </w:r>
      <w:r>
        <w:rPr>
          <w:noProof/>
        </w:rPr>
        <w:fldChar w:fldCharType="end"/>
      </w:r>
    </w:p>
    <w:p w14:paraId="5AE776E0" w14:textId="6CC4C251"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6.2.14</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_Toc218596828 \h </w:instrText>
      </w:r>
      <w:r>
        <w:rPr>
          <w:noProof/>
        </w:rPr>
      </w:r>
      <w:r>
        <w:rPr>
          <w:noProof/>
        </w:rPr>
        <w:fldChar w:fldCharType="separate"/>
      </w:r>
      <w:r>
        <w:rPr>
          <w:noProof/>
        </w:rPr>
        <w:t>116</w:t>
      </w:r>
      <w:r>
        <w:rPr>
          <w:noProof/>
        </w:rPr>
        <w:fldChar w:fldCharType="end"/>
      </w:r>
    </w:p>
    <w:p w14:paraId="7CC85007" w14:textId="159C5C4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_Toc218596829 \h </w:instrText>
      </w:r>
      <w:r>
        <w:rPr>
          <w:noProof/>
        </w:rPr>
      </w:r>
      <w:r>
        <w:rPr>
          <w:noProof/>
        </w:rPr>
        <w:fldChar w:fldCharType="separate"/>
      </w:r>
      <w:r>
        <w:rPr>
          <w:noProof/>
        </w:rPr>
        <w:t>116</w:t>
      </w:r>
      <w:r>
        <w:rPr>
          <w:noProof/>
        </w:rPr>
        <w:fldChar w:fldCharType="end"/>
      </w:r>
    </w:p>
    <w:p w14:paraId="2BB328E3" w14:textId="12E40DA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6.2.14.2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_Toc218596830 \h </w:instrText>
      </w:r>
      <w:r>
        <w:rPr>
          <w:noProof/>
        </w:rPr>
      </w:r>
      <w:r>
        <w:rPr>
          <w:noProof/>
        </w:rPr>
        <w:fldChar w:fldCharType="separate"/>
      </w:r>
      <w:r>
        <w:rPr>
          <w:noProof/>
        </w:rPr>
        <w:t>117</w:t>
      </w:r>
      <w:r>
        <w:rPr>
          <w:noProof/>
        </w:rPr>
        <w:fldChar w:fldCharType="end"/>
      </w:r>
    </w:p>
    <w:p w14:paraId="13344830" w14:textId="526303E0"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6.2.14.2.1</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_Toc218596831 \h </w:instrText>
      </w:r>
      <w:r>
        <w:rPr>
          <w:noProof/>
        </w:rPr>
      </w:r>
      <w:r>
        <w:rPr>
          <w:noProof/>
        </w:rPr>
        <w:fldChar w:fldCharType="separate"/>
      </w:r>
      <w:r>
        <w:rPr>
          <w:noProof/>
        </w:rPr>
        <w:t>117</w:t>
      </w:r>
      <w:r>
        <w:rPr>
          <w:noProof/>
        </w:rPr>
        <w:fldChar w:fldCharType="end"/>
      </w:r>
    </w:p>
    <w:p w14:paraId="57C203FF" w14:textId="419DA512"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_Toc218596832 \h </w:instrText>
      </w:r>
      <w:r>
        <w:rPr>
          <w:noProof/>
        </w:rPr>
      </w:r>
      <w:r>
        <w:rPr>
          <w:noProof/>
        </w:rPr>
        <w:fldChar w:fldCharType="separate"/>
      </w:r>
      <w:r>
        <w:rPr>
          <w:noProof/>
        </w:rPr>
        <w:t>117</w:t>
      </w:r>
      <w:r>
        <w:rPr>
          <w:noProof/>
        </w:rPr>
        <w:fldChar w:fldCharType="end"/>
      </w:r>
    </w:p>
    <w:p w14:paraId="49202E12" w14:textId="73968611"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_Toc218596833 \h </w:instrText>
      </w:r>
      <w:r>
        <w:rPr>
          <w:noProof/>
        </w:rPr>
      </w:r>
      <w:r>
        <w:rPr>
          <w:noProof/>
        </w:rPr>
        <w:fldChar w:fldCharType="separate"/>
      </w:r>
      <w:r>
        <w:rPr>
          <w:noProof/>
        </w:rPr>
        <w:t>117</w:t>
      </w:r>
      <w:r>
        <w:rPr>
          <w:noProof/>
        </w:rPr>
        <w:fldChar w:fldCharType="end"/>
      </w:r>
    </w:p>
    <w:p w14:paraId="7294399C" w14:textId="490271F3"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_Toc218596834 \h </w:instrText>
      </w:r>
      <w:r>
        <w:rPr>
          <w:noProof/>
        </w:rPr>
      </w:r>
      <w:r>
        <w:rPr>
          <w:noProof/>
        </w:rPr>
        <w:fldChar w:fldCharType="separate"/>
      </w:r>
      <w:r>
        <w:rPr>
          <w:noProof/>
        </w:rPr>
        <w:t>119</w:t>
      </w:r>
      <w:r>
        <w:rPr>
          <w:noProof/>
        </w:rPr>
        <w:fldChar w:fldCharType="end"/>
      </w:r>
    </w:p>
    <w:p w14:paraId="3B73040B" w14:textId="773E10D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_Toc218596835 \h </w:instrText>
      </w:r>
      <w:r>
        <w:rPr>
          <w:noProof/>
        </w:rPr>
      </w:r>
      <w:r>
        <w:rPr>
          <w:noProof/>
        </w:rPr>
        <w:fldChar w:fldCharType="separate"/>
      </w:r>
      <w:r>
        <w:rPr>
          <w:noProof/>
        </w:rPr>
        <w:t>119</w:t>
      </w:r>
      <w:r>
        <w:rPr>
          <w:noProof/>
        </w:rPr>
        <w:fldChar w:fldCharType="end"/>
      </w:r>
    </w:p>
    <w:p w14:paraId="466EE2E7" w14:textId="4F4A0B97"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_Toc218596836 \h </w:instrText>
      </w:r>
      <w:r>
        <w:rPr>
          <w:noProof/>
        </w:rPr>
      </w:r>
      <w:r>
        <w:rPr>
          <w:noProof/>
        </w:rPr>
        <w:fldChar w:fldCharType="separate"/>
      </w:r>
      <w:r>
        <w:rPr>
          <w:noProof/>
        </w:rPr>
        <w:t>121</w:t>
      </w:r>
      <w:r>
        <w:rPr>
          <w:noProof/>
        </w:rPr>
        <w:fldChar w:fldCharType="end"/>
      </w:r>
    </w:p>
    <w:p w14:paraId="270387A5" w14:textId="1DF6C27A"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6.2.14.2.2</w:t>
      </w:r>
      <w:r>
        <w:rPr>
          <w:rFonts w:asciiTheme="minorHAnsi" w:eastAsiaTheme="minorEastAsia" w:hAnsiTheme="minorHAnsi" w:cstheme="minorBidi"/>
          <w:noProof/>
          <w:kern w:val="2"/>
          <w:sz w:val="24"/>
          <w:szCs w:val="24"/>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_Toc218596837 \h </w:instrText>
      </w:r>
      <w:r>
        <w:rPr>
          <w:noProof/>
        </w:rPr>
      </w:r>
      <w:r>
        <w:rPr>
          <w:noProof/>
        </w:rPr>
        <w:fldChar w:fldCharType="separate"/>
      </w:r>
      <w:r>
        <w:rPr>
          <w:noProof/>
        </w:rPr>
        <w:t>121</w:t>
      </w:r>
      <w:r>
        <w:rPr>
          <w:noProof/>
        </w:rPr>
        <w:fldChar w:fldCharType="end"/>
      </w:r>
    </w:p>
    <w:p w14:paraId="4D77829B" w14:textId="66138B39"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_Toc218596838 \h </w:instrText>
      </w:r>
      <w:r>
        <w:rPr>
          <w:noProof/>
        </w:rPr>
      </w:r>
      <w:r>
        <w:rPr>
          <w:noProof/>
        </w:rPr>
        <w:fldChar w:fldCharType="separate"/>
      </w:r>
      <w:r>
        <w:rPr>
          <w:noProof/>
        </w:rPr>
        <w:t>121</w:t>
      </w:r>
      <w:r>
        <w:rPr>
          <w:noProof/>
        </w:rPr>
        <w:fldChar w:fldCharType="end"/>
      </w:r>
    </w:p>
    <w:p w14:paraId="7CDA60F4" w14:textId="15759EE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_Toc218596839 \h </w:instrText>
      </w:r>
      <w:r>
        <w:rPr>
          <w:noProof/>
        </w:rPr>
      </w:r>
      <w:r>
        <w:rPr>
          <w:noProof/>
        </w:rPr>
        <w:fldChar w:fldCharType="separate"/>
      </w:r>
      <w:r>
        <w:rPr>
          <w:noProof/>
        </w:rPr>
        <w:t>121</w:t>
      </w:r>
      <w:r>
        <w:rPr>
          <w:noProof/>
        </w:rPr>
        <w:fldChar w:fldCharType="end"/>
      </w:r>
    </w:p>
    <w:p w14:paraId="60C65904" w14:textId="66D6041C"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_Toc218596840 \h </w:instrText>
      </w:r>
      <w:r>
        <w:rPr>
          <w:noProof/>
        </w:rPr>
      </w:r>
      <w:r>
        <w:rPr>
          <w:noProof/>
        </w:rPr>
        <w:fldChar w:fldCharType="separate"/>
      </w:r>
      <w:r>
        <w:rPr>
          <w:noProof/>
        </w:rPr>
        <w:t>123</w:t>
      </w:r>
      <w:r>
        <w:rPr>
          <w:noProof/>
        </w:rPr>
        <w:fldChar w:fldCharType="end"/>
      </w:r>
    </w:p>
    <w:p w14:paraId="3451C958" w14:textId="24B4784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_Toc218596841 \h </w:instrText>
      </w:r>
      <w:r>
        <w:rPr>
          <w:noProof/>
        </w:rPr>
      </w:r>
      <w:r>
        <w:rPr>
          <w:noProof/>
        </w:rPr>
        <w:fldChar w:fldCharType="separate"/>
      </w:r>
      <w:r>
        <w:rPr>
          <w:noProof/>
        </w:rPr>
        <w:t>123</w:t>
      </w:r>
      <w:r>
        <w:rPr>
          <w:noProof/>
        </w:rPr>
        <w:fldChar w:fldCharType="end"/>
      </w:r>
    </w:p>
    <w:p w14:paraId="40A5F51C" w14:textId="054FBFF5"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6.2.14.2.2.5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_Toc218596842 \h </w:instrText>
      </w:r>
      <w:r>
        <w:rPr>
          <w:noProof/>
        </w:rPr>
      </w:r>
      <w:r>
        <w:rPr>
          <w:noProof/>
        </w:rPr>
        <w:fldChar w:fldCharType="separate"/>
      </w:r>
      <w:r>
        <w:rPr>
          <w:noProof/>
        </w:rPr>
        <w:t>126</w:t>
      </w:r>
      <w:r>
        <w:rPr>
          <w:noProof/>
        </w:rPr>
        <w:fldChar w:fldCharType="end"/>
      </w:r>
    </w:p>
    <w:p w14:paraId="39B8F93B" w14:textId="474E558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6.2.15</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_Toc218596843 \h </w:instrText>
      </w:r>
      <w:r>
        <w:rPr>
          <w:noProof/>
        </w:rPr>
      </w:r>
      <w:r>
        <w:rPr>
          <w:noProof/>
        </w:rPr>
        <w:fldChar w:fldCharType="separate"/>
      </w:r>
      <w:r>
        <w:rPr>
          <w:noProof/>
        </w:rPr>
        <w:t>126</w:t>
      </w:r>
      <w:r>
        <w:rPr>
          <w:noProof/>
        </w:rPr>
        <w:fldChar w:fldCharType="end"/>
      </w:r>
    </w:p>
    <w:p w14:paraId="083E1FE8" w14:textId="7E59CCF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6.2.15.1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_Toc218596844 \h </w:instrText>
      </w:r>
      <w:r>
        <w:rPr>
          <w:noProof/>
        </w:rPr>
      </w:r>
      <w:r>
        <w:rPr>
          <w:noProof/>
        </w:rPr>
        <w:fldChar w:fldCharType="separate"/>
      </w:r>
      <w:r>
        <w:rPr>
          <w:noProof/>
        </w:rPr>
        <w:t>126</w:t>
      </w:r>
      <w:r>
        <w:rPr>
          <w:noProof/>
        </w:rPr>
        <w:fldChar w:fldCharType="end"/>
      </w:r>
    </w:p>
    <w:p w14:paraId="525AC818" w14:textId="4341FAD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6.2.15.2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fldLock="1"/>
      </w:r>
      <w:r>
        <w:rPr>
          <w:noProof/>
        </w:rPr>
        <w:instrText xml:space="preserve"> PAGEREF _Toc218596845 \h </w:instrText>
      </w:r>
      <w:r>
        <w:rPr>
          <w:noProof/>
        </w:rPr>
      </w:r>
      <w:r>
        <w:rPr>
          <w:noProof/>
        </w:rPr>
        <w:fldChar w:fldCharType="separate"/>
      </w:r>
      <w:r>
        <w:rPr>
          <w:noProof/>
        </w:rPr>
        <w:t>127</w:t>
      </w:r>
      <w:r>
        <w:rPr>
          <w:noProof/>
        </w:rPr>
        <w:fldChar w:fldCharType="end"/>
      </w:r>
    </w:p>
    <w:p w14:paraId="7FBB1F20" w14:textId="4B5C90FB"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6.2.15.2.1</w:t>
      </w:r>
      <w:r>
        <w:rPr>
          <w:rFonts w:asciiTheme="minorHAnsi" w:eastAsiaTheme="minorEastAsia" w:hAnsiTheme="minorHAnsi" w:cstheme="minorBidi"/>
          <w:noProof/>
          <w:kern w:val="2"/>
          <w:sz w:val="24"/>
          <w:szCs w:val="24"/>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_Toc218596846 \h </w:instrText>
      </w:r>
      <w:r>
        <w:rPr>
          <w:noProof/>
        </w:rPr>
      </w:r>
      <w:r>
        <w:rPr>
          <w:noProof/>
        </w:rPr>
        <w:fldChar w:fldCharType="separate"/>
      </w:r>
      <w:r>
        <w:rPr>
          <w:noProof/>
        </w:rPr>
        <w:t>127</w:t>
      </w:r>
      <w:r>
        <w:rPr>
          <w:noProof/>
        </w:rPr>
        <w:fldChar w:fldCharType="end"/>
      </w:r>
    </w:p>
    <w:p w14:paraId="48A609BB" w14:textId="6A7E7E8B"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_Toc218596847 \h </w:instrText>
      </w:r>
      <w:r>
        <w:rPr>
          <w:noProof/>
        </w:rPr>
      </w:r>
      <w:r>
        <w:rPr>
          <w:noProof/>
        </w:rPr>
        <w:fldChar w:fldCharType="separate"/>
      </w:r>
      <w:r>
        <w:rPr>
          <w:noProof/>
        </w:rPr>
        <w:t>127</w:t>
      </w:r>
      <w:r>
        <w:rPr>
          <w:noProof/>
        </w:rPr>
        <w:fldChar w:fldCharType="end"/>
      </w:r>
    </w:p>
    <w:p w14:paraId="24D0358F" w14:textId="6E1090E7"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6.2.15.2.1.2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_Toc218596848 \h </w:instrText>
      </w:r>
      <w:r>
        <w:rPr>
          <w:noProof/>
        </w:rPr>
      </w:r>
      <w:r>
        <w:rPr>
          <w:noProof/>
        </w:rPr>
        <w:fldChar w:fldCharType="separate"/>
      </w:r>
      <w:r>
        <w:rPr>
          <w:noProof/>
        </w:rPr>
        <w:t>127</w:t>
      </w:r>
      <w:r>
        <w:rPr>
          <w:noProof/>
        </w:rPr>
        <w:fldChar w:fldCharType="end"/>
      </w:r>
    </w:p>
    <w:p w14:paraId="62A374A1" w14:textId="5CF2EB6A"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6.2.15.2.1.3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_Toc218596849 \h </w:instrText>
      </w:r>
      <w:r>
        <w:rPr>
          <w:noProof/>
        </w:rPr>
      </w:r>
      <w:r>
        <w:rPr>
          <w:noProof/>
        </w:rPr>
        <w:fldChar w:fldCharType="separate"/>
      </w:r>
      <w:r>
        <w:rPr>
          <w:noProof/>
        </w:rPr>
        <w:t>129</w:t>
      </w:r>
      <w:r>
        <w:rPr>
          <w:noProof/>
        </w:rPr>
        <w:fldChar w:fldCharType="end"/>
      </w:r>
    </w:p>
    <w:p w14:paraId="33BE41D8" w14:textId="7CE23896"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6.2.15.2.1.4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_Toc218596850 \h </w:instrText>
      </w:r>
      <w:r>
        <w:rPr>
          <w:noProof/>
        </w:rPr>
      </w:r>
      <w:r>
        <w:rPr>
          <w:noProof/>
        </w:rPr>
        <w:fldChar w:fldCharType="separate"/>
      </w:r>
      <w:r>
        <w:rPr>
          <w:noProof/>
        </w:rPr>
        <w:t>129</w:t>
      </w:r>
      <w:r>
        <w:rPr>
          <w:noProof/>
        </w:rPr>
        <w:fldChar w:fldCharType="end"/>
      </w:r>
    </w:p>
    <w:p w14:paraId="24F0D0E4" w14:textId="0A476B6A"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lastRenderedPageBreak/>
        <w:t>6.2.15.2.1.5</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_Toc218596851 \h </w:instrText>
      </w:r>
      <w:r>
        <w:rPr>
          <w:noProof/>
        </w:rPr>
      </w:r>
      <w:r>
        <w:rPr>
          <w:noProof/>
        </w:rPr>
        <w:fldChar w:fldCharType="separate"/>
      </w:r>
      <w:r>
        <w:rPr>
          <w:noProof/>
        </w:rPr>
        <w:t>130</w:t>
      </w:r>
      <w:r>
        <w:rPr>
          <w:noProof/>
        </w:rPr>
        <w:fldChar w:fldCharType="end"/>
      </w:r>
    </w:p>
    <w:p w14:paraId="458A7100" w14:textId="03AA90F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6.2.15.2.2</w:t>
      </w:r>
      <w:r>
        <w:rPr>
          <w:rFonts w:asciiTheme="minorHAnsi" w:eastAsiaTheme="minorEastAsia" w:hAnsiTheme="minorHAnsi" w:cstheme="minorBidi"/>
          <w:noProof/>
          <w:kern w:val="2"/>
          <w:sz w:val="24"/>
          <w:szCs w:val="24"/>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_Toc218596852 \h </w:instrText>
      </w:r>
      <w:r>
        <w:rPr>
          <w:noProof/>
        </w:rPr>
      </w:r>
      <w:r>
        <w:rPr>
          <w:noProof/>
        </w:rPr>
        <w:fldChar w:fldCharType="separate"/>
      </w:r>
      <w:r>
        <w:rPr>
          <w:noProof/>
        </w:rPr>
        <w:t>131</w:t>
      </w:r>
      <w:r>
        <w:rPr>
          <w:noProof/>
        </w:rPr>
        <w:fldChar w:fldCharType="end"/>
      </w:r>
    </w:p>
    <w:p w14:paraId="6B1DF35A" w14:textId="237E4084"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_Toc218596853 \h </w:instrText>
      </w:r>
      <w:r>
        <w:rPr>
          <w:noProof/>
        </w:rPr>
      </w:r>
      <w:r>
        <w:rPr>
          <w:noProof/>
        </w:rPr>
        <w:fldChar w:fldCharType="separate"/>
      </w:r>
      <w:r>
        <w:rPr>
          <w:noProof/>
        </w:rPr>
        <w:t>131</w:t>
      </w:r>
      <w:r>
        <w:rPr>
          <w:noProof/>
        </w:rPr>
        <w:fldChar w:fldCharType="end"/>
      </w:r>
    </w:p>
    <w:p w14:paraId="770DA22D" w14:textId="054E117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6.2.15.2.2.2</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_Toc218596854 \h </w:instrText>
      </w:r>
      <w:r>
        <w:rPr>
          <w:noProof/>
        </w:rPr>
      </w:r>
      <w:r>
        <w:rPr>
          <w:noProof/>
        </w:rPr>
        <w:fldChar w:fldCharType="separate"/>
      </w:r>
      <w:r>
        <w:rPr>
          <w:noProof/>
        </w:rPr>
        <w:t>131</w:t>
      </w:r>
      <w:r>
        <w:rPr>
          <w:noProof/>
        </w:rPr>
        <w:fldChar w:fldCharType="end"/>
      </w:r>
    </w:p>
    <w:p w14:paraId="61139A7F" w14:textId="17E035C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6.2.15.2.2.3</w:t>
      </w:r>
      <w:r>
        <w:rPr>
          <w:rFonts w:asciiTheme="minorHAnsi" w:eastAsiaTheme="minorEastAsia" w:hAnsiTheme="minorHAnsi" w:cstheme="minorBidi"/>
          <w:noProof/>
          <w:kern w:val="2"/>
          <w:sz w:val="24"/>
          <w:szCs w:val="24"/>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_Toc218596855 \h </w:instrText>
      </w:r>
      <w:r>
        <w:rPr>
          <w:noProof/>
        </w:rPr>
      </w:r>
      <w:r>
        <w:rPr>
          <w:noProof/>
        </w:rPr>
        <w:fldChar w:fldCharType="separate"/>
      </w:r>
      <w:r>
        <w:rPr>
          <w:noProof/>
        </w:rPr>
        <w:t>133</w:t>
      </w:r>
      <w:r>
        <w:rPr>
          <w:noProof/>
        </w:rPr>
        <w:fldChar w:fldCharType="end"/>
      </w:r>
    </w:p>
    <w:p w14:paraId="481AE79B" w14:textId="09EAD9D6"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6.2.15.2.2.4</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_Toc218596856 \h </w:instrText>
      </w:r>
      <w:r>
        <w:rPr>
          <w:noProof/>
        </w:rPr>
      </w:r>
      <w:r>
        <w:rPr>
          <w:noProof/>
        </w:rPr>
        <w:fldChar w:fldCharType="separate"/>
      </w:r>
      <w:r>
        <w:rPr>
          <w:noProof/>
        </w:rPr>
        <w:t>133</w:t>
      </w:r>
      <w:r>
        <w:rPr>
          <w:noProof/>
        </w:rPr>
        <w:fldChar w:fldCharType="end"/>
      </w:r>
    </w:p>
    <w:p w14:paraId="4B340D9C" w14:textId="557940B5"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6.2.15.2.2.5</w:t>
      </w:r>
      <w:r>
        <w:rPr>
          <w:rFonts w:asciiTheme="minorHAnsi" w:eastAsiaTheme="minorEastAsia" w:hAnsiTheme="minorHAnsi" w:cstheme="minorBidi"/>
          <w:noProof/>
          <w:kern w:val="2"/>
          <w:sz w:val="24"/>
          <w:szCs w:val="24"/>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_Toc218596857 \h </w:instrText>
      </w:r>
      <w:r>
        <w:rPr>
          <w:noProof/>
        </w:rPr>
      </w:r>
      <w:r>
        <w:rPr>
          <w:noProof/>
        </w:rPr>
        <w:fldChar w:fldCharType="separate"/>
      </w:r>
      <w:r>
        <w:rPr>
          <w:noProof/>
        </w:rPr>
        <w:t>135</w:t>
      </w:r>
      <w:r>
        <w:rPr>
          <w:noProof/>
        </w:rPr>
        <w:fldChar w:fldCharType="end"/>
      </w:r>
    </w:p>
    <w:p w14:paraId="26FAED85" w14:textId="200E959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6.2.16</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_Toc218596858 \h </w:instrText>
      </w:r>
      <w:r>
        <w:rPr>
          <w:noProof/>
        </w:rPr>
      </w:r>
      <w:r>
        <w:rPr>
          <w:noProof/>
        </w:rPr>
        <w:fldChar w:fldCharType="separate"/>
      </w:r>
      <w:r>
        <w:rPr>
          <w:noProof/>
        </w:rPr>
        <w:t>136</w:t>
      </w:r>
      <w:r>
        <w:rPr>
          <w:noProof/>
        </w:rPr>
        <w:fldChar w:fldCharType="end"/>
      </w:r>
    </w:p>
    <w:p w14:paraId="0376C49D" w14:textId="77027A1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6.2.17</w:t>
      </w:r>
      <w:r>
        <w:rPr>
          <w:rFonts w:asciiTheme="minorHAnsi" w:eastAsiaTheme="minorEastAsia" w:hAnsiTheme="minorHAnsi" w:cstheme="minorBidi"/>
          <w:noProof/>
          <w:kern w:val="2"/>
          <w:sz w:val="24"/>
          <w:szCs w:val="24"/>
          <w14:ligatures w14:val="standardContextual"/>
        </w:rPr>
        <w:tab/>
      </w:r>
      <w:r>
        <w:rPr>
          <w:noProof/>
        </w:rPr>
        <w:t>5G PKMF address request procedure</w:t>
      </w:r>
      <w:r>
        <w:rPr>
          <w:noProof/>
        </w:rPr>
        <w:tab/>
      </w:r>
      <w:r>
        <w:rPr>
          <w:noProof/>
        </w:rPr>
        <w:fldChar w:fldCharType="begin" w:fldLock="1"/>
      </w:r>
      <w:r>
        <w:rPr>
          <w:noProof/>
        </w:rPr>
        <w:instrText xml:space="preserve"> PAGEREF _Toc218596859 \h </w:instrText>
      </w:r>
      <w:r>
        <w:rPr>
          <w:noProof/>
        </w:rPr>
      </w:r>
      <w:r>
        <w:rPr>
          <w:noProof/>
        </w:rPr>
        <w:fldChar w:fldCharType="separate"/>
      </w:r>
      <w:r>
        <w:rPr>
          <w:noProof/>
        </w:rPr>
        <w:t>137</w:t>
      </w:r>
      <w:r>
        <w:rPr>
          <w:noProof/>
        </w:rPr>
        <w:fldChar w:fldCharType="end"/>
      </w:r>
    </w:p>
    <w:p w14:paraId="7E615E79" w14:textId="271AFDB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_Toc218596860 \h </w:instrText>
      </w:r>
      <w:r>
        <w:rPr>
          <w:noProof/>
        </w:rPr>
      </w:r>
      <w:r>
        <w:rPr>
          <w:noProof/>
        </w:rPr>
        <w:fldChar w:fldCharType="separate"/>
      </w:r>
      <w:r>
        <w:rPr>
          <w:noProof/>
        </w:rPr>
        <w:t>137</w:t>
      </w:r>
      <w:r>
        <w:rPr>
          <w:noProof/>
        </w:rPr>
        <w:fldChar w:fldCharType="end"/>
      </w:r>
    </w:p>
    <w:p w14:paraId="787244EF" w14:textId="37E6E2F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6.2.17.2</w:t>
      </w:r>
      <w:r>
        <w:rPr>
          <w:rFonts w:asciiTheme="minorHAnsi" w:eastAsiaTheme="minorEastAsia" w:hAnsiTheme="minorHAnsi" w:cstheme="minorBidi"/>
          <w:noProof/>
          <w:kern w:val="2"/>
          <w:sz w:val="24"/>
          <w:szCs w:val="24"/>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_Toc218596861 \h </w:instrText>
      </w:r>
      <w:r>
        <w:rPr>
          <w:noProof/>
        </w:rPr>
      </w:r>
      <w:r>
        <w:rPr>
          <w:noProof/>
        </w:rPr>
        <w:fldChar w:fldCharType="separate"/>
      </w:r>
      <w:r>
        <w:rPr>
          <w:noProof/>
        </w:rPr>
        <w:t>137</w:t>
      </w:r>
      <w:r>
        <w:rPr>
          <w:noProof/>
        </w:rPr>
        <w:fldChar w:fldCharType="end"/>
      </w:r>
    </w:p>
    <w:p w14:paraId="52CB8420" w14:textId="0911942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6.2.17.3</w:t>
      </w:r>
      <w:r>
        <w:rPr>
          <w:rFonts w:asciiTheme="minorHAnsi" w:eastAsiaTheme="minorEastAsia" w:hAnsiTheme="minorHAnsi" w:cstheme="minorBidi"/>
          <w:noProof/>
          <w:kern w:val="2"/>
          <w:sz w:val="24"/>
          <w:szCs w:val="24"/>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_Toc218596862 \h </w:instrText>
      </w:r>
      <w:r>
        <w:rPr>
          <w:noProof/>
        </w:rPr>
      </w:r>
      <w:r>
        <w:rPr>
          <w:noProof/>
        </w:rPr>
        <w:fldChar w:fldCharType="separate"/>
      </w:r>
      <w:r>
        <w:rPr>
          <w:noProof/>
        </w:rPr>
        <w:t>138</w:t>
      </w:r>
      <w:r>
        <w:rPr>
          <w:noProof/>
        </w:rPr>
        <w:fldChar w:fldCharType="end"/>
      </w:r>
    </w:p>
    <w:p w14:paraId="6498B0D7" w14:textId="28D8749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6.2.17.4</w:t>
      </w:r>
      <w:r>
        <w:rPr>
          <w:rFonts w:asciiTheme="minorHAnsi" w:eastAsiaTheme="minorEastAsia" w:hAnsiTheme="minorHAnsi" w:cstheme="minorBidi"/>
          <w:noProof/>
          <w:kern w:val="2"/>
          <w:sz w:val="24"/>
          <w:szCs w:val="24"/>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_Toc218596863 \h </w:instrText>
      </w:r>
      <w:r>
        <w:rPr>
          <w:noProof/>
        </w:rPr>
      </w:r>
      <w:r>
        <w:rPr>
          <w:noProof/>
        </w:rPr>
        <w:fldChar w:fldCharType="separate"/>
      </w:r>
      <w:r>
        <w:rPr>
          <w:noProof/>
        </w:rPr>
        <w:t>138</w:t>
      </w:r>
      <w:r>
        <w:rPr>
          <w:noProof/>
        </w:rPr>
        <w:fldChar w:fldCharType="end"/>
      </w:r>
    </w:p>
    <w:p w14:paraId="50C5138D" w14:textId="4BB7861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6.2.17.5</w:t>
      </w:r>
      <w:r>
        <w:rPr>
          <w:rFonts w:asciiTheme="minorHAnsi" w:eastAsiaTheme="minorEastAsia" w:hAnsiTheme="minorHAnsi" w:cstheme="minorBidi"/>
          <w:noProof/>
          <w:kern w:val="2"/>
          <w:sz w:val="24"/>
          <w:szCs w:val="24"/>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_Toc218596864 \h </w:instrText>
      </w:r>
      <w:r>
        <w:rPr>
          <w:noProof/>
        </w:rPr>
      </w:r>
      <w:r>
        <w:rPr>
          <w:noProof/>
        </w:rPr>
        <w:fldChar w:fldCharType="separate"/>
      </w:r>
      <w:r>
        <w:rPr>
          <w:noProof/>
        </w:rPr>
        <w:t>138</w:t>
      </w:r>
      <w:r>
        <w:rPr>
          <w:noProof/>
        </w:rPr>
        <w:fldChar w:fldCharType="end"/>
      </w:r>
    </w:p>
    <w:p w14:paraId="338BF432" w14:textId="11F0CE6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6.2.17.6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_Toc218596865 \h </w:instrText>
      </w:r>
      <w:r>
        <w:rPr>
          <w:noProof/>
        </w:rPr>
      </w:r>
      <w:r>
        <w:rPr>
          <w:noProof/>
        </w:rPr>
        <w:fldChar w:fldCharType="separate"/>
      </w:r>
      <w:r>
        <w:rPr>
          <w:noProof/>
        </w:rPr>
        <w:t>139</w:t>
      </w:r>
      <w:r>
        <w:rPr>
          <w:noProof/>
        </w:rPr>
        <w:fldChar w:fldCharType="end"/>
      </w:r>
    </w:p>
    <w:p w14:paraId="1B23F231" w14:textId="6E0A0B9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6.2.17.6.1</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_Toc218596866 \h </w:instrText>
      </w:r>
      <w:r>
        <w:rPr>
          <w:noProof/>
        </w:rPr>
      </w:r>
      <w:r>
        <w:rPr>
          <w:noProof/>
        </w:rPr>
        <w:fldChar w:fldCharType="separate"/>
      </w:r>
      <w:r>
        <w:rPr>
          <w:noProof/>
        </w:rPr>
        <w:t>139</w:t>
      </w:r>
      <w:r>
        <w:rPr>
          <w:noProof/>
        </w:rPr>
        <w:fldChar w:fldCharType="end"/>
      </w:r>
    </w:p>
    <w:p w14:paraId="4D0EF4FA" w14:textId="28AAE0C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6.2.17.6.2</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_Toc218596867 \h </w:instrText>
      </w:r>
      <w:r>
        <w:rPr>
          <w:noProof/>
        </w:rPr>
      </w:r>
      <w:r>
        <w:rPr>
          <w:noProof/>
        </w:rPr>
        <w:fldChar w:fldCharType="separate"/>
      </w:r>
      <w:r>
        <w:rPr>
          <w:noProof/>
        </w:rPr>
        <w:t>139</w:t>
      </w:r>
      <w:r>
        <w:rPr>
          <w:noProof/>
        </w:rPr>
        <w:fldChar w:fldCharType="end"/>
      </w:r>
    </w:p>
    <w:p w14:paraId="51D8F6FB" w14:textId="521D925D"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5G ProSe direct communications</w:t>
      </w:r>
      <w:r>
        <w:rPr>
          <w:noProof/>
        </w:rPr>
        <w:tab/>
      </w:r>
      <w:r>
        <w:rPr>
          <w:noProof/>
        </w:rPr>
        <w:fldChar w:fldCharType="begin" w:fldLock="1"/>
      </w:r>
      <w:r>
        <w:rPr>
          <w:noProof/>
        </w:rPr>
        <w:instrText xml:space="preserve"> PAGEREF _Toc218596868 \h </w:instrText>
      </w:r>
      <w:r>
        <w:rPr>
          <w:noProof/>
        </w:rPr>
      </w:r>
      <w:r>
        <w:rPr>
          <w:noProof/>
        </w:rPr>
        <w:fldChar w:fldCharType="separate"/>
      </w:r>
      <w:r>
        <w:rPr>
          <w:noProof/>
        </w:rPr>
        <w:t>139</w:t>
      </w:r>
      <w:r>
        <w:rPr>
          <w:noProof/>
        </w:rPr>
        <w:fldChar w:fldCharType="end"/>
      </w:r>
    </w:p>
    <w:p w14:paraId="0B87E510" w14:textId="660F58FB"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_Toc218596869 \h </w:instrText>
      </w:r>
      <w:r>
        <w:rPr>
          <w:noProof/>
        </w:rPr>
      </w:r>
      <w:r>
        <w:rPr>
          <w:noProof/>
        </w:rPr>
        <w:fldChar w:fldCharType="separate"/>
      </w:r>
      <w:r>
        <w:rPr>
          <w:noProof/>
        </w:rPr>
        <w:t>139</w:t>
      </w:r>
      <w:r>
        <w:rPr>
          <w:noProof/>
        </w:rPr>
        <w:fldChar w:fldCharType="end"/>
      </w:r>
    </w:p>
    <w:p w14:paraId="776B3D2C" w14:textId="32AD6321"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_Toc218596870 \h </w:instrText>
      </w:r>
      <w:r>
        <w:rPr>
          <w:noProof/>
        </w:rPr>
      </w:r>
      <w:r>
        <w:rPr>
          <w:noProof/>
        </w:rPr>
        <w:fldChar w:fldCharType="separate"/>
      </w:r>
      <w:r>
        <w:rPr>
          <w:noProof/>
        </w:rPr>
        <w:t>140</w:t>
      </w:r>
      <w:r>
        <w:rPr>
          <w:noProof/>
        </w:rPr>
        <w:fldChar w:fldCharType="end"/>
      </w:r>
    </w:p>
    <w:p w14:paraId="6816C12F" w14:textId="30B421C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_Toc218596871 \h </w:instrText>
      </w:r>
      <w:r>
        <w:rPr>
          <w:noProof/>
        </w:rPr>
      </w:r>
      <w:r>
        <w:rPr>
          <w:noProof/>
        </w:rPr>
        <w:fldChar w:fldCharType="separate"/>
      </w:r>
      <w:r>
        <w:rPr>
          <w:noProof/>
        </w:rPr>
        <w:t>140</w:t>
      </w:r>
      <w:r>
        <w:rPr>
          <w:noProof/>
        </w:rPr>
        <w:fldChar w:fldCharType="end"/>
      </w:r>
    </w:p>
    <w:p w14:paraId="4BFE202F" w14:textId="5379D81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_Toc218596872 \h </w:instrText>
      </w:r>
      <w:r>
        <w:rPr>
          <w:noProof/>
        </w:rPr>
      </w:r>
      <w:r>
        <w:rPr>
          <w:noProof/>
        </w:rPr>
        <w:fldChar w:fldCharType="separate"/>
      </w:r>
      <w:r>
        <w:rPr>
          <w:noProof/>
        </w:rPr>
        <w:t>141</w:t>
      </w:r>
      <w:r>
        <w:rPr>
          <w:noProof/>
        </w:rPr>
        <w:fldChar w:fldCharType="end"/>
      </w:r>
    </w:p>
    <w:p w14:paraId="6F258B6E" w14:textId="1E0877E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_Toc218596873 \h </w:instrText>
      </w:r>
      <w:r>
        <w:rPr>
          <w:noProof/>
        </w:rPr>
      </w:r>
      <w:r>
        <w:rPr>
          <w:noProof/>
        </w:rPr>
        <w:fldChar w:fldCharType="separate"/>
      </w:r>
      <w:r>
        <w:rPr>
          <w:noProof/>
        </w:rPr>
        <w:t>141</w:t>
      </w:r>
      <w:r>
        <w:rPr>
          <w:noProof/>
        </w:rPr>
        <w:fldChar w:fldCharType="end"/>
      </w:r>
    </w:p>
    <w:p w14:paraId="0E62EB6F" w14:textId="1B4F5D2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_Toc218596874 \h </w:instrText>
      </w:r>
      <w:r>
        <w:rPr>
          <w:noProof/>
        </w:rPr>
      </w:r>
      <w:r>
        <w:rPr>
          <w:noProof/>
        </w:rPr>
        <w:fldChar w:fldCharType="separate"/>
      </w:r>
      <w:r>
        <w:rPr>
          <w:noProof/>
        </w:rPr>
        <w:t>141</w:t>
      </w:r>
      <w:r>
        <w:rPr>
          <w:noProof/>
        </w:rPr>
        <w:fldChar w:fldCharType="end"/>
      </w:r>
    </w:p>
    <w:p w14:paraId="03EEA72B" w14:textId="6A3741C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_Toc218596875 \h </w:instrText>
      </w:r>
      <w:r>
        <w:rPr>
          <w:noProof/>
        </w:rPr>
      </w:r>
      <w:r>
        <w:rPr>
          <w:noProof/>
        </w:rPr>
        <w:fldChar w:fldCharType="separate"/>
      </w:r>
      <w:r>
        <w:rPr>
          <w:noProof/>
        </w:rPr>
        <w:t>150</w:t>
      </w:r>
      <w:r>
        <w:rPr>
          <w:noProof/>
        </w:rPr>
        <w:fldChar w:fldCharType="end"/>
      </w:r>
    </w:p>
    <w:p w14:paraId="758FC5AE" w14:textId="2C206D3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7.2.2.4</w:t>
      </w:r>
      <w:r>
        <w:rPr>
          <w:rFonts w:asciiTheme="minorHAnsi" w:eastAsiaTheme="minorEastAsia" w:hAnsiTheme="minorHAnsi" w:cstheme="minorBidi"/>
          <w:noProof/>
          <w:kern w:val="2"/>
          <w:sz w:val="24"/>
          <w:szCs w:val="24"/>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_Toc218596876 \h </w:instrText>
      </w:r>
      <w:r>
        <w:rPr>
          <w:noProof/>
        </w:rPr>
      </w:r>
      <w:r>
        <w:rPr>
          <w:noProof/>
        </w:rPr>
        <w:fldChar w:fldCharType="separate"/>
      </w:r>
      <w:r>
        <w:rPr>
          <w:noProof/>
        </w:rPr>
        <w:t>155</w:t>
      </w:r>
      <w:r>
        <w:rPr>
          <w:noProof/>
        </w:rPr>
        <w:fldChar w:fldCharType="end"/>
      </w:r>
    </w:p>
    <w:p w14:paraId="279F92BB" w14:textId="2377EB9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7.2.2.5</w:t>
      </w:r>
      <w:r>
        <w:rPr>
          <w:rFonts w:asciiTheme="minorHAnsi" w:eastAsiaTheme="minorEastAsia" w:hAnsiTheme="minorHAnsi" w:cstheme="minorBidi"/>
          <w:noProof/>
          <w:kern w:val="2"/>
          <w:sz w:val="24"/>
          <w:szCs w:val="24"/>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_Toc218596877 \h </w:instrText>
      </w:r>
      <w:r>
        <w:rPr>
          <w:noProof/>
        </w:rPr>
      </w:r>
      <w:r>
        <w:rPr>
          <w:noProof/>
        </w:rPr>
        <w:fldChar w:fldCharType="separate"/>
      </w:r>
      <w:r>
        <w:rPr>
          <w:noProof/>
        </w:rPr>
        <w:t>156</w:t>
      </w:r>
      <w:r>
        <w:rPr>
          <w:noProof/>
        </w:rPr>
        <w:fldChar w:fldCharType="end"/>
      </w:r>
    </w:p>
    <w:p w14:paraId="2FCCE6C7" w14:textId="1DCF8E1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_Toc218596878 \h </w:instrText>
      </w:r>
      <w:r>
        <w:rPr>
          <w:noProof/>
        </w:rPr>
      </w:r>
      <w:r>
        <w:rPr>
          <w:noProof/>
        </w:rPr>
        <w:fldChar w:fldCharType="separate"/>
      </w:r>
      <w:r>
        <w:rPr>
          <w:noProof/>
        </w:rPr>
        <w:t>162</w:t>
      </w:r>
      <w:r>
        <w:rPr>
          <w:noProof/>
        </w:rPr>
        <w:fldChar w:fldCharType="end"/>
      </w:r>
    </w:p>
    <w:p w14:paraId="62BE27C6" w14:textId="0C79FF26"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7.2.2.6.1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_Toc218596879 \h </w:instrText>
      </w:r>
      <w:r>
        <w:rPr>
          <w:noProof/>
        </w:rPr>
      </w:r>
      <w:r>
        <w:rPr>
          <w:noProof/>
        </w:rPr>
        <w:fldChar w:fldCharType="separate"/>
      </w:r>
      <w:r>
        <w:rPr>
          <w:noProof/>
        </w:rPr>
        <w:t>162</w:t>
      </w:r>
      <w:r>
        <w:rPr>
          <w:noProof/>
        </w:rPr>
        <w:fldChar w:fldCharType="end"/>
      </w:r>
    </w:p>
    <w:p w14:paraId="3408BBB6" w14:textId="6AE6AAE5"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7.2.2.6.2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_Toc218596880 \h </w:instrText>
      </w:r>
      <w:r>
        <w:rPr>
          <w:noProof/>
        </w:rPr>
      </w:r>
      <w:r>
        <w:rPr>
          <w:noProof/>
        </w:rPr>
        <w:fldChar w:fldCharType="separate"/>
      </w:r>
      <w:r>
        <w:rPr>
          <w:noProof/>
        </w:rPr>
        <w:t>163</w:t>
      </w:r>
      <w:r>
        <w:rPr>
          <w:noProof/>
        </w:rPr>
        <w:fldChar w:fldCharType="end"/>
      </w:r>
    </w:p>
    <w:p w14:paraId="4E15F45B" w14:textId="1522D66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5G ProSe direct link modification procedure</w:t>
      </w:r>
      <w:r>
        <w:rPr>
          <w:noProof/>
        </w:rPr>
        <w:tab/>
      </w:r>
      <w:r>
        <w:rPr>
          <w:noProof/>
        </w:rPr>
        <w:fldChar w:fldCharType="begin" w:fldLock="1"/>
      </w:r>
      <w:r>
        <w:rPr>
          <w:noProof/>
        </w:rPr>
        <w:instrText xml:space="preserve"> PAGEREF _Toc218596881 \h </w:instrText>
      </w:r>
      <w:r>
        <w:rPr>
          <w:noProof/>
        </w:rPr>
      </w:r>
      <w:r>
        <w:rPr>
          <w:noProof/>
        </w:rPr>
        <w:fldChar w:fldCharType="separate"/>
      </w:r>
      <w:r>
        <w:rPr>
          <w:noProof/>
        </w:rPr>
        <w:t>163</w:t>
      </w:r>
      <w:r>
        <w:rPr>
          <w:noProof/>
        </w:rPr>
        <w:fldChar w:fldCharType="end"/>
      </w:r>
    </w:p>
    <w:p w14:paraId="3B4C2C96" w14:textId="097F1C8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_Toc218596882 \h </w:instrText>
      </w:r>
      <w:r>
        <w:rPr>
          <w:noProof/>
        </w:rPr>
      </w:r>
      <w:r>
        <w:rPr>
          <w:noProof/>
        </w:rPr>
        <w:fldChar w:fldCharType="separate"/>
      </w:r>
      <w:r>
        <w:rPr>
          <w:noProof/>
        </w:rPr>
        <w:t>163</w:t>
      </w:r>
      <w:r>
        <w:rPr>
          <w:noProof/>
        </w:rPr>
        <w:fldChar w:fldCharType="end"/>
      </w:r>
    </w:p>
    <w:p w14:paraId="7457550C" w14:textId="615B41A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_Toc218596883 \h </w:instrText>
      </w:r>
      <w:r>
        <w:rPr>
          <w:noProof/>
        </w:rPr>
      </w:r>
      <w:r>
        <w:rPr>
          <w:noProof/>
        </w:rPr>
        <w:fldChar w:fldCharType="separate"/>
      </w:r>
      <w:r>
        <w:rPr>
          <w:noProof/>
        </w:rPr>
        <w:t>164</w:t>
      </w:r>
      <w:r>
        <w:rPr>
          <w:noProof/>
        </w:rPr>
        <w:fldChar w:fldCharType="end"/>
      </w:r>
    </w:p>
    <w:p w14:paraId="5566B667" w14:textId="686BCAA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_Toc218596884 \h </w:instrText>
      </w:r>
      <w:r>
        <w:rPr>
          <w:noProof/>
        </w:rPr>
      </w:r>
      <w:r>
        <w:rPr>
          <w:noProof/>
        </w:rPr>
        <w:fldChar w:fldCharType="separate"/>
      </w:r>
      <w:r>
        <w:rPr>
          <w:noProof/>
        </w:rPr>
        <w:t>170</w:t>
      </w:r>
      <w:r>
        <w:rPr>
          <w:noProof/>
        </w:rPr>
        <w:fldChar w:fldCharType="end"/>
      </w:r>
    </w:p>
    <w:p w14:paraId="60706FCC" w14:textId="0DCFC8C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_Toc218596885 \h </w:instrText>
      </w:r>
      <w:r>
        <w:rPr>
          <w:noProof/>
        </w:rPr>
      </w:r>
      <w:r>
        <w:rPr>
          <w:noProof/>
        </w:rPr>
        <w:fldChar w:fldCharType="separate"/>
      </w:r>
      <w:r>
        <w:rPr>
          <w:noProof/>
        </w:rPr>
        <w:t>174</w:t>
      </w:r>
      <w:r>
        <w:rPr>
          <w:noProof/>
        </w:rPr>
        <w:fldChar w:fldCharType="end"/>
      </w:r>
    </w:p>
    <w:p w14:paraId="547DD1E8" w14:textId="0FB4E26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_Toc218596886 \h </w:instrText>
      </w:r>
      <w:r>
        <w:rPr>
          <w:noProof/>
        </w:rPr>
      </w:r>
      <w:r>
        <w:rPr>
          <w:noProof/>
        </w:rPr>
        <w:fldChar w:fldCharType="separate"/>
      </w:r>
      <w:r>
        <w:rPr>
          <w:noProof/>
        </w:rPr>
        <w:t>175</w:t>
      </w:r>
      <w:r>
        <w:rPr>
          <w:noProof/>
        </w:rPr>
        <w:fldChar w:fldCharType="end"/>
      </w:r>
    </w:p>
    <w:p w14:paraId="79EA813A" w14:textId="6CA8FF9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7.2.3.5</w:t>
      </w:r>
      <w:r>
        <w:rPr>
          <w:rFonts w:asciiTheme="minorHAnsi" w:eastAsiaTheme="minorEastAsia" w:hAnsiTheme="minorHAnsi" w:cstheme="minorBidi"/>
          <w:noProof/>
          <w:kern w:val="2"/>
          <w:sz w:val="24"/>
          <w:szCs w:val="24"/>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_Toc218596887 \h </w:instrText>
      </w:r>
      <w:r>
        <w:rPr>
          <w:noProof/>
        </w:rPr>
      </w:r>
      <w:r>
        <w:rPr>
          <w:noProof/>
        </w:rPr>
        <w:fldChar w:fldCharType="separate"/>
      </w:r>
      <w:r>
        <w:rPr>
          <w:noProof/>
        </w:rPr>
        <w:t>175</w:t>
      </w:r>
      <w:r>
        <w:rPr>
          <w:noProof/>
        </w:rPr>
        <w:fldChar w:fldCharType="end"/>
      </w:r>
    </w:p>
    <w:p w14:paraId="346C8701" w14:textId="75FDF45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_Toc218596888 \h </w:instrText>
      </w:r>
      <w:r>
        <w:rPr>
          <w:noProof/>
        </w:rPr>
      </w:r>
      <w:r>
        <w:rPr>
          <w:noProof/>
        </w:rPr>
        <w:fldChar w:fldCharType="separate"/>
      </w:r>
      <w:r>
        <w:rPr>
          <w:noProof/>
        </w:rPr>
        <w:t>177</w:t>
      </w:r>
      <w:r>
        <w:rPr>
          <w:noProof/>
        </w:rPr>
        <w:fldChar w:fldCharType="end"/>
      </w:r>
    </w:p>
    <w:p w14:paraId="428411CC" w14:textId="662AE2BB"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7.2.3.6.1</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_Toc218596889 \h </w:instrText>
      </w:r>
      <w:r>
        <w:rPr>
          <w:noProof/>
        </w:rPr>
      </w:r>
      <w:r>
        <w:rPr>
          <w:noProof/>
        </w:rPr>
        <w:fldChar w:fldCharType="separate"/>
      </w:r>
      <w:r>
        <w:rPr>
          <w:noProof/>
        </w:rPr>
        <w:t>177</w:t>
      </w:r>
      <w:r>
        <w:rPr>
          <w:noProof/>
        </w:rPr>
        <w:fldChar w:fldCharType="end"/>
      </w:r>
    </w:p>
    <w:p w14:paraId="5FAB902E" w14:textId="71932B0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7.2.3.6.2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_Toc218596890 \h </w:instrText>
      </w:r>
      <w:r>
        <w:rPr>
          <w:noProof/>
        </w:rPr>
      </w:r>
      <w:r>
        <w:rPr>
          <w:noProof/>
        </w:rPr>
        <w:fldChar w:fldCharType="separate"/>
      </w:r>
      <w:r>
        <w:rPr>
          <w:noProof/>
        </w:rPr>
        <w:t>178</w:t>
      </w:r>
      <w:r>
        <w:rPr>
          <w:noProof/>
        </w:rPr>
        <w:fldChar w:fldCharType="end"/>
      </w:r>
    </w:p>
    <w:p w14:paraId="53C72314" w14:textId="058B5E4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7.2.3.7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_Toc218596891 \h </w:instrText>
      </w:r>
      <w:r>
        <w:rPr>
          <w:noProof/>
        </w:rPr>
      </w:r>
      <w:r>
        <w:rPr>
          <w:noProof/>
        </w:rPr>
        <w:fldChar w:fldCharType="separate"/>
      </w:r>
      <w:r>
        <w:rPr>
          <w:noProof/>
        </w:rPr>
        <w:t>178</w:t>
      </w:r>
      <w:r>
        <w:rPr>
          <w:noProof/>
        </w:rPr>
        <w:fldChar w:fldCharType="end"/>
      </w:r>
    </w:p>
    <w:p w14:paraId="1999A576" w14:textId="498BC29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_Toc218596892 \h </w:instrText>
      </w:r>
      <w:r>
        <w:rPr>
          <w:noProof/>
        </w:rPr>
      </w:r>
      <w:r>
        <w:rPr>
          <w:noProof/>
        </w:rPr>
        <w:fldChar w:fldCharType="separate"/>
      </w:r>
      <w:r>
        <w:rPr>
          <w:noProof/>
        </w:rPr>
        <w:t>178</w:t>
      </w:r>
      <w:r>
        <w:rPr>
          <w:noProof/>
        </w:rPr>
        <w:fldChar w:fldCharType="end"/>
      </w:r>
    </w:p>
    <w:p w14:paraId="366D68A0" w14:textId="22C53A1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_Toc218596893 \h </w:instrText>
      </w:r>
      <w:r>
        <w:rPr>
          <w:noProof/>
        </w:rPr>
      </w:r>
      <w:r>
        <w:rPr>
          <w:noProof/>
        </w:rPr>
        <w:fldChar w:fldCharType="separate"/>
      </w:r>
      <w:r>
        <w:rPr>
          <w:noProof/>
        </w:rPr>
        <w:t>178</w:t>
      </w:r>
      <w:r>
        <w:rPr>
          <w:noProof/>
        </w:rPr>
        <w:fldChar w:fldCharType="end"/>
      </w:r>
    </w:p>
    <w:p w14:paraId="1E5383EA" w14:textId="3163F44F"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en-US"/>
        </w:rPr>
        <w:t>7.2.4.2</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en-US"/>
        </w:rPr>
        <w:t>5G ProSe direct link identifier update procedure initiation by initiating UE</w:t>
      </w:r>
      <w:r>
        <w:rPr>
          <w:noProof/>
        </w:rPr>
        <w:tab/>
      </w:r>
      <w:r>
        <w:rPr>
          <w:noProof/>
        </w:rPr>
        <w:fldChar w:fldCharType="begin" w:fldLock="1"/>
      </w:r>
      <w:r>
        <w:rPr>
          <w:noProof/>
        </w:rPr>
        <w:instrText xml:space="preserve"> PAGEREF _Toc218596894 \h </w:instrText>
      </w:r>
      <w:r>
        <w:rPr>
          <w:noProof/>
        </w:rPr>
      </w:r>
      <w:r>
        <w:rPr>
          <w:noProof/>
        </w:rPr>
        <w:fldChar w:fldCharType="separate"/>
      </w:r>
      <w:r>
        <w:rPr>
          <w:noProof/>
        </w:rPr>
        <w:t>178</w:t>
      </w:r>
      <w:r>
        <w:rPr>
          <w:noProof/>
        </w:rPr>
        <w:fldChar w:fldCharType="end"/>
      </w:r>
    </w:p>
    <w:p w14:paraId="04F86DEB" w14:textId="165A387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7.2.4.3</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_Toc218596895 \h </w:instrText>
      </w:r>
      <w:r>
        <w:rPr>
          <w:noProof/>
        </w:rPr>
      </w:r>
      <w:r>
        <w:rPr>
          <w:noProof/>
        </w:rPr>
        <w:fldChar w:fldCharType="separate"/>
      </w:r>
      <w:r>
        <w:rPr>
          <w:noProof/>
        </w:rPr>
        <w:t>180</w:t>
      </w:r>
      <w:r>
        <w:rPr>
          <w:noProof/>
        </w:rPr>
        <w:fldChar w:fldCharType="end"/>
      </w:r>
    </w:p>
    <w:p w14:paraId="499D95E7" w14:textId="0A3675B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7.2.4.4</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_Toc218596896 \h </w:instrText>
      </w:r>
      <w:r>
        <w:rPr>
          <w:noProof/>
        </w:rPr>
      </w:r>
      <w:r>
        <w:rPr>
          <w:noProof/>
        </w:rPr>
        <w:fldChar w:fldCharType="separate"/>
      </w:r>
      <w:r>
        <w:rPr>
          <w:noProof/>
        </w:rPr>
        <w:t>182</w:t>
      </w:r>
      <w:r>
        <w:rPr>
          <w:noProof/>
        </w:rPr>
        <w:fldChar w:fldCharType="end"/>
      </w:r>
    </w:p>
    <w:p w14:paraId="3D8CAE56" w14:textId="1243E90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7.2.4.5</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_Toc218596897 \h </w:instrText>
      </w:r>
      <w:r>
        <w:rPr>
          <w:noProof/>
        </w:rPr>
      </w:r>
      <w:r>
        <w:rPr>
          <w:noProof/>
        </w:rPr>
        <w:fldChar w:fldCharType="separate"/>
      </w:r>
      <w:r>
        <w:rPr>
          <w:noProof/>
        </w:rPr>
        <w:t>182</w:t>
      </w:r>
      <w:r>
        <w:rPr>
          <w:noProof/>
        </w:rPr>
        <w:fldChar w:fldCharType="end"/>
      </w:r>
    </w:p>
    <w:p w14:paraId="5908F6E7" w14:textId="4FA1E34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7.2.4.6</w:t>
      </w:r>
      <w:r>
        <w:rPr>
          <w:rFonts w:asciiTheme="minorHAnsi" w:eastAsiaTheme="minorEastAsia" w:hAnsiTheme="minorHAnsi" w:cstheme="minorBidi"/>
          <w:noProof/>
          <w:kern w:val="2"/>
          <w:sz w:val="24"/>
          <w:szCs w:val="24"/>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_Toc218596898 \h </w:instrText>
      </w:r>
      <w:r>
        <w:rPr>
          <w:noProof/>
        </w:rPr>
      </w:r>
      <w:r>
        <w:rPr>
          <w:noProof/>
        </w:rPr>
        <w:fldChar w:fldCharType="separate"/>
      </w:r>
      <w:r>
        <w:rPr>
          <w:noProof/>
        </w:rPr>
        <w:t>183</w:t>
      </w:r>
      <w:r>
        <w:rPr>
          <w:noProof/>
        </w:rPr>
        <w:fldChar w:fldCharType="end"/>
      </w:r>
    </w:p>
    <w:p w14:paraId="47F4D7B4" w14:textId="23BBF3B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7.2.4.7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_Toc218596899 \h </w:instrText>
      </w:r>
      <w:r>
        <w:rPr>
          <w:noProof/>
        </w:rPr>
      </w:r>
      <w:r>
        <w:rPr>
          <w:noProof/>
        </w:rPr>
        <w:fldChar w:fldCharType="separate"/>
      </w:r>
      <w:r>
        <w:rPr>
          <w:noProof/>
        </w:rPr>
        <w:t>183</w:t>
      </w:r>
      <w:r>
        <w:rPr>
          <w:noProof/>
        </w:rPr>
        <w:fldChar w:fldCharType="end"/>
      </w:r>
    </w:p>
    <w:p w14:paraId="170401CA" w14:textId="63BFC82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7.2.4.7.1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_Toc218596900 \h </w:instrText>
      </w:r>
      <w:r>
        <w:rPr>
          <w:noProof/>
        </w:rPr>
      </w:r>
      <w:r>
        <w:rPr>
          <w:noProof/>
        </w:rPr>
        <w:fldChar w:fldCharType="separate"/>
      </w:r>
      <w:r>
        <w:rPr>
          <w:noProof/>
        </w:rPr>
        <w:t>183</w:t>
      </w:r>
      <w:r>
        <w:rPr>
          <w:noProof/>
        </w:rPr>
        <w:fldChar w:fldCharType="end"/>
      </w:r>
    </w:p>
    <w:p w14:paraId="0FC55D5B" w14:textId="34399839"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7.2.4.7.2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_Toc218596901 \h </w:instrText>
      </w:r>
      <w:r>
        <w:rPr>
          <w:noProof/>
        </w:rPr>
      </w:r>
      <w:r>
        <w:rPr>
          <w:noProof/>
        </w:rPr>
        <w:fldChar w:fldCharType="separate"/>
      </w:r>
      <w:r>
        <w:rPr>
          <w:noProof/>
        </w:rPr>
        <w:t>184</w:t>
      </w:r>
      <w:r>
        <w:rPr>
          <w:noProof/>
        </w:rPr>
        <w:fldChar w:fldCharType="end"/>
      </w:r>
    </w:p>
    <w:p w14:paraId="219B1DAA" w14:textId="6BF79B0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link keep-alive procedure</w:t>
      </w:r>
      <w:r>
        <w:rPr>
          <w:noProof/>
        </w:rPr>
        <w:tab/>
      </w:r>
      <w:r>
        <w:rPr>
          <w:noProof/>
        </w:rPr>
        <w:fldChar w:fldCharType="begin" w:fldLock="1"/>
      </w:r>
      <w:r>
        <w:rPr>
          <w:noProof/>
        </w:rPr>
        <w:instrText xml:space="preserve"> PAGEREF _Toc218596902 \h </w:instrText>
      </w:r>
      <w:r>
        <w:rPr>
          <w:noProof/>
        </w:rPr>
      </w:r>
      <w:r>
        <w:rPr>
          <w:noProof/>
        </w:rPr>
        <w:fldChar w:fldCharType="separate"/>
      </w:r>
      <w:r>
        <w:rPr>
          <w:noProof/>
        </w:rPr>
        <w:t>184</w:t>
      </w:r>
      <w:r>
        <w:rPr>
          <w:noProof/>
        </w:rPr>
        <w:fldChar w:fldCharType="end"/>
      </w:r>
    </w:p>
    <w:p w14:paraId="56CDBFAC" w14:textId="5348850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_Toc218596903 \h </w:instrText>
      </w:r>
      <w:r>
        <w:rPr>
          <w:noProof/>
        </w:rPr>
      </w:r>
      <w:r>
        <w:rPr>
          <w:noProof/>
        </w:rPr>
        <w:fldChar w:fldCharType="separate"/>
      </w:r>
      <w:r>
        <w:rPr>
          <w:noProof/>
        </w:rPr>
        <w:t>184</w:t>
      </w:r>
      <w:r>
        <w:rPr>
          <w:noProof/>
        </w:rPr>
        <w:fldChar w:fldCharType="end"/>
      </w:r>
    </w:p>
    <w:p w14:paraId="2E3F1D2D" w14:textId="20D602D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7.2.5.2</w:t>
      </w:r>
      <w:r>
        <w:rPr>
          <w:rFonts w:asciiTheme="minorHAnsi" w:eastAsiaTheme="minorEastAsia" w:hAnsiTheme="minorHAnsi" w:cstheme="minorBidi"/>
          <w:noProof/>
          <w:kern w:val="2"/>
          <w:sz w:val="24"/>
          <w:szCs w:val="24"/>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_Toc218596904 \h </w:instrText>
      </w:r>
      <w:r>
        <w:rPr>
          <w:noProof/>
        </w:rPr>
      </w:r>
      <w:r>
        <w:rPr>
          <w:noProof/>
        </w:rPr>
        <w:fldChar w:fldCharType="separate"/>
      </w:r>
      <w:r>
        <w:rPr>
          <w:noProof/>
        </w:rPr>
        <w:t>185</w:t>
      </w:r>
      <w:r>
        <w:rPr>
          <w:noProof/>
        </w:rPr>
        <w:fldChar w:fldCharType="end"/>
      </w:r>
    </w:p>
    <w:p w14:paraId="464F0C35" w14:textId="0C3332D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7.2.5.3</w:t>
      </w:r>
      <w:r>
        <w:rPr>
          <w:rFonts w:asciiTheme="minorHAnsi" w:eastAsiaTheme="minorEastAsia" w:hAnsiTheme="minorHAnsi" w:cstheme="minorBidi"/>
          <w:noProof/>
          <w:kern w:val="2"/>
          <w:sz w:val="24"/>
          <w:szCs w:val="24"/>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_Toc218596905 \h </w:instrText>
      </w:r>
      <w:r>
        <w:rPr>
          <w:noProof/>
        </w:rPr>
      </w:r>
      <w:r>
        <w:rPr>
          <w:noProof/>
        </w:rPr>
        <w:fldChar w:fldCharType="separate"/>
      </w:r>
      <w:r>
        <w:rPr>
          <w:noProof/>
        </w:rPr>
        <w:t>186</w:t>
      </w:r>
      <w:r>
        <w:rPr>
          <w:noProof/>
        </w:rPr>
        <w:fldChar w:fldCharType="end"/>
      </w:r>
    </w:p>
    <w:p w14:paraId="61942452" w14:textId="31B768C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7.2.5.4</w:t>
      </w:r>
      <w:r>
        <w:rPr>
          <w:rFonts w:asciiTheme="minorHAnsi" w:eastAsiaTheme="minorEastAsia" w:hAnsiTheme="minorHAnsi" w:cstheme="minorBidi"/>
          <w:noProof/>
          <w:kern w:val="2"/>
          <w:sz w:val="24"/>
          <w:szCs w:val="24"/>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_Toc218596906 \h </w:instrText>
      </w:r>
      <w:r>
        <w:rPr>
          <w:noProof/>
        </w:rPr>
      </w:r>
      <w:r>
        <w:rPr>
          <w:noProof/>
        </w:rPr>
        <w:fldChar w:fldCharType="separate"/>
      </w:r>
      <w:r>
        <w:rPr>
          <w:noProof/>
        </w:rPr>
        <w:t>186</w:t>
      </w:r>
      <w:r>
        <w:rPr>
          <w:noProof/>
        </w:rPr>
        <w:fldChar w:fldCharType="end"/>
      </w:r>
    </w:p>
    <w:p w14:paraId="0B423A2E" w14:textId="733FF52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7.2.5.5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_Toc218596907 \h </w:instrText>
      </w:r>
      <w:r>
        <w:rPr>
          <w:noProof/>
        </w:rPr>
      </w:r>
      <w:r>
        <w:rPr>
          <w:noProof/>
        </w:rPr>
        <w:fldChar w:fldCharType="separate"/>
      </w:r>
      <w:r>
        <w:rPr>
          <w:noProof/>
        </w:rPr>
        <w:t>186</w:t>
      </w:r>
      <w:r>
        <w:rPr>
          <w:noProof/>
        </w:rPr>
        <w:fldChar w:fldCharType="end"/>
      </w:r>
    </w:p>
    <w:p w14:paraId="06BEA8C4" w14:textId="7207ACAE"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7.2.5.5.1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_Toc218596908 \h </w:instrText>
      </w:r>
      <w:r>
        <w:rPr>
          <w:noProof/>
        </w:rPr>
      </w:r>
      <w:r>
        <w:rPr>
          <w:noProof/>
        </w:rPr>
        <w:fldChar w:fldCharType="separate"/>
      </w:r>
      <w:r>
        <w:rPr>
          <w:noProof/>
        </w:rPr>
        <w:t>186</w:t>
      </w:r>
      <w:r>
        <w:rPr>
          <w:noProof/>
        </w:rPr>
        <w:fldChar w:fldCharType="end"/>
      </w:r>
    </w:p>
    <w:p w14:paraId="5B5D2791" w14:textId="2507C9AE"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7.2.5.5.2</w:t>
      </w:r>
      <w:r>
        <w:rPr>
          <w:rFonts w:asciiTheme="minorHAnsi" w:eastAsiaTheme="minorEastAsia" w:hAnsiTheme="minorHAnsi" w:cstheme="minorBidi"/>
          <w:noProof/>
          <w:kern w:val="2"/>
          <w:sz w:val="24"/>
          <w:szCs w:val="24"/>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_Toc218596909 \h </w:instrText>
      </w:r>
      <w:r>
        <w:rPr>
          <w:noProof/>
        </w:rPr>
      </w:r>
      <w:r>
        <w:rPr>
          <w:noProof/>
        </w:rPr>
        <w:fldChar w:fldCharType="separate"/>
      </w:r>
      <w:r>
        <w:rPr>
          <w:noProof/>
        </w:rPr>
        <w:t>186</w:t>
      </w:r>
      <w:r>
        <w:rPr>
          <w:noProof/>
        </w:rPr>
        <w:fldChar w:fldCharType="end"/>
      </w:r>
    </w:p>
    <w:p w14:paraId="1FC3C0A4" w14:textId="3687F7E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7.2.6</w:t>
      </w:r>
      <w:r>
        <w:rPr>
          <w:rFonts w:asciiTheme="minorHAnsi" w:eastAsiaTheme="minorEastAsia" w:hAnsiTheme="minorHAnsi" w:cstheme="minorBidi"/>
          <w:noProof/>
          <w:kern w:val="2"/>
          <w:sz w:val="24"/>
          <w:szCs w:val="24"/>
          <w14:ligatures w14:val="standardContextual"/>
        </w:rPr>
        <w:tab/>
      </w:r>
      <w:r>
        <w:rPr>
          <w:noProof/>
        </w:rPr>
        <w:t>5G ProSe direct link release procedure</w:t>
      </w:r>
      <w:r>
        <w:rPr>
          <w:noProof/>
        </w:rPr>
        <w:tab/>
      </w:r>
      <w:r>
        <w:rPr>
          <w:noProof/>
        </w:rPr>
        <w:fldChar w:fldCharType="begin" w:fldLock="1"/>
      </w:r>
      <w:r>
        <w:rPr>
          <w:noProof/>
        </w:rPr>
        <w:instrText xml:space="preserve"> PAGEREF _Toc218596910 \h </w:instrText>
      </w:r>
      <w:r>
        <w:rPr>
          <w:noProof/>
        </w:rPr>
      </w:r>
      <w:r>
        <w:rPr>
          <w:noProof/>
        </w:rPr>
        <w:fldChar w:fldCharType="separate"/>
      </w:r>
      <w:r>
        <w:rPr>
          <w:noProof/>
        </w:rPr>
        <w:t>187</w:t>
      </w:r>
      <w:r>
        <w:rPr>
          <w:noProof/>
        </w:rPr>
        <w:fldChar w:fldCharType="end"/>
      </w:r>
    </w:p>
    <w:p w14:paraId="33C21AB0" w14:textId="6C70117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_Toc218596911 \h </w:instrText>
      </w:r>
      <w:r>
        <w:rPr>
          <w:noProof/>
        </w:rPr>
      </w:r>
      <w:r>
        <w:rPr>
          <w:noProof/>
        </w:rPr>
        <w:fldChar w:fldCharType="separate"/>
      </w:r>
      <w:r>
        <w:rPr>
          <w:noProof/>
        </w:rPr>
        <w:t>187</w:t>
      </w:r>
      <w:r>
        <w:rPr>
          <w:noProof/>
        </w:rPr>
        <w:fldChar w:fldCharType="end"/>
      </w:r>
    </w:p>
    <w:p w14:paraId="388693E0" w14:textId="5C8D0CA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7.2.6.2</w:t>
      </w:r>
      <w:r>
        <w:rPr>
          <w:rFonts w:asciiTheme="minorHAnsi" w:eastAsiaTheme="minorEastAsia" w:hAnsiTheme="minorHAnsi" w:cstheme="minorBidi"/>
          <w:noProof/>
          <w:kern w:val="2"/>
          <w:sz w:val="24"/>
          <w:szCs w:val="24"/>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_Toc218596912 \h </w:instrText>
      </w:r>
      <w:r>
        <w:rPr>
          <w:noProof/>
        </w:rPr>
      </w:r>
      <w:r>
        <w:rPr>
          <w:noProof/>
        </w:rPr>
        <w:fldChar w:fldCharType="separate"/>
      </w:r>
      <w:r>
        <w:rPr>
          <w:noProof/>
        </w:rPr>
        <w:t>187</w:t>
      </w:r>
      <w:r>
        <w:rPr>
          <w:noProof/>
        </w:rPr>
        <w:fldChar w:fldCharType="end"/>
      </w:r>
    </w:p>
    <w:p w14:paraId="1DE3CC39" w14:textId="3A49B70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7.2.6.3</w:t>
      </w:r>
      <w:r>
        <w:rPr>
          <w:rFonts w:asciiTheme="minorHAnsi" w:eastAsiaTheme="minorEastAsia" w:hAnsiTheme="minorHAnsi" w:cstheme="minorBidi"/>
          <w:noProof/>
          <w:kern w:val="2"/>
          <w:sz w:val="24"/>
          <w:szCs w:val="24"/>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_Toc218596913 \h </w:instrText>
      </w:r>
      <w:r>
        <w:rPr>
          <w:noProof/>
        </w:rPr>
      </w:r>
      <w:r>
        <w:rPr>
          <w:noProof/>
        </w:rPr>
        <w:fldChar w:fldCharType="separate"/>
      </w:r>
      <w:r>
        <w:rPr>
          <w:noProof/>
        </w:rPr>
        <w:t>191</w:t>
      </w:r>
      <w:r>
        <w:rPr>
          <w:noProof/>
        </w:rPr>
        <w:fldChar w:fldCharType="end"/>
      </w:r>
    </w:p>
    <w:p w14:paraId="471E6400" w14:textId="1B79E7E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7.2.6.4</w:t>
      </w:r>
      <w:r>
        <w:rPr>
          <w:rFonts w:asciiTheme="minorHAnsi" w:eastAsiaTheme="minorEastAsia" w:hAnsiTheme="minorHAnsi" w:cstheme="minorBidi"/>
          <w:noProof/>
          <w:kern w:val="2"/>
          <w:sz w:val="24"/>
          <w:szCs w:val="24"/>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_Toc218596914 \h </w:instrText>
      </w:r>
      <w:r>
        <w:rPr>
          <w:noProof/>
        </w:rPr>
      </w:r>
      <w:r>
        <w:rPr>
          <w:noProof/>
        </w:rPr>
        <w:fldChar w:fldCharType="separate"/>
      </w:r>
      <w:r>
        <w:rPr>
          <w:noProof/>
        </w:rPr>
        <w:t>192</w:t>
      </w:r>
      <w:r>
        <w:rPr>
          <w:noProof/>
        </w:rPr>
        <w:fldChar w:fldCharType="end"/>
      </w:r>
    </w:p>
    <w:p w14:paraId="73EF1DCD" w14:textId="3EB2832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7.2.6.5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_Toc218596915 \h </w:instrText>
      </w:r>
      <w:r>
        <w:rPr>
          <w:noProof/>
        </w:rPr>
      </w:r>
      <w:r>
        <w:rPr>
          <w:noProof/>
        </w:rPr>
        <w:fldChar w:fldCharType="separate"/>
      </w:r>
      <w:r>
        <w:rPr>
          <w:noProof/>
        </w:rPr>
        <w:t>192</w:t>
      </w:r>
      <w:r>
        <w:rPr>
          <w:noProof/>
        </w:rPr>
        <w:fldChar w:fldCharType="end"/>
      </w:r>
    </w:p>
    <w:p w14:paraId="37573E74" w14:textId="034B41FB"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7.2.6.5.1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_Toc218596916 \h </w:instrText>
      </w:r>
      <w:r>
        <w:rPr>
          <w:noProof/>
        </w:rPr>
      </w:r>
      <w:r>
        <w:rPr>
          <w:noProof/>
        </w:rPr>
        <w:fldChar w:fldCharType="separate"/>
      </w:r>
      <w:r>
        <w:rPr>
          <w:noProof/>
        </w:rPr>
        <w:t>192</w:t>
      </w:r>
      <w:r>
        <w:rPr>
          <w:noProof/>
        </w:rPr>
        <w:fldChar w:fldCharType="end"/>
      </w:r>
    </w:p>
    <w:p w14:paraId="2903C115" w14:textId="23A2637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7.2.7</w:t>
      </w:r>
      <w:r>
        <w:rPr>
          <w:rFonts w:asciiTheme="minorHAnsi" w:eastAsiaTheme="minorEastAsia" w:hAnsiTheme="minorHAnsi" w:cstheme="minorBidi"/>
          <w:noProof/>
          <w:kern w:val="2"/>
          <w:sz w:val="24"/>
          <w:szCs w:val="24"/>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_Toc218596917 \h </w:instrText>
      </w:r>
      <w:r>
        <w:rPr>
          <w:noProof/>
        </w:rPr>
      </w:r>
      <w:r>
        <w:rPr>
          <w:noProof/>
        </w:rPr>
        <w:fldChar w:fldCharType="separate"/>
      </w:r>
      <w:r>
        <w:rPr>
          <w:noProof/>
        </w:rPr>
        <w:t>192</w:t>
      </w:r>
      <w:r>
        <w:rPr>
          <w:noProof/>
        </w:rPr>
        <w:fldChar w:fldCharType="end"/>
      </w:r>
    </w:p>
    <w:p w14:paraId="10130D69" w14:textId="0A63072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7.2.8</w:t>
      </w:r>
      <w:r>
        <w:rPr>
          <w:rFonts w:asciiTheme="minorHAnsi" w:eastAsiaTheme="minorEastAsia" w:hAnsiTheme="minorHAnsi" w:cstheme="minorBidi"/>
          <w:noProof/>
          <w:kern w:val="2"/>
          <w:sz w:val="24"/>
          <w:szCs w:val="24"/>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_Toc218596918 \h </w:instrText>
      </w:r>
      <w:r>
        <w:rPr>
          <w:noProof/>
        </w:rPr>
      </w:r>
      <w:r>
        <w:rPr>
          <w:noProof/>
        </w:rPr>
        <w:fldChar w:fldCharType="separate"/>
      </w:r>
      <w:r>
        <w:rPr>
          <w:noProof/>
        </w:rPr>
        <w:t>193</w:t>
      </w:r>
      <w:r>
        <w:rPr>
          <w:noProof/>
        </w:rPr>
        <w:fldChar w:fldCharType="end"/>
      </w:r>
    </w:p>
    <w:p w14:paraId="45F63343" w14:textId="36F1855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7.2.9</w:t>
      </w:r>
      <w:r>
        <w:rPr>
          <w:rFonts w:asciiTheme="minorHAnsi" w:eastAsiaTheme="minorEastAsia" w:hAnsiTheme="minorHAnsi" w:cstheme="minorBidi"/>
          <w:noProof/>
          <w:kern w:val="2"/>
          <w:sz w:val="24"/>
          <w:szCs w:val="24"/>
          <w14:ligatures w14:val="standardContextual"/>
        </w:rPr>
        <w:tab/>
      </w:r>
      <w:r>
        <w:rPr>
          <w:noProof/>
        </w:rPr>
        <w:t>Data transmission over 5G ProSe direct link</w:t>
      </w:r>
      <w:r>
        <w:rPr>
          <w:noProof/>
        </w:rPr>
        <w:tab/>
      </w:r>
      <w:r>
        <w:rPr>
          <w:noProof/>
        </w:rPr>
        <w:fldChar w:fldCharType="begin" w:fldLock="1"/>
      </w:r>
      <w:r>
        <w:rPr>
          <w:noProof/>
        </w:rPr>
        <w:instrText xml:space="preserve"> PAGEREF _Toc218596919 \h </w:instrText>
      </w:r>
      <w:r>
        <w:rPr>
          <w:noProof/>
        </w:rPr>
      </w:r>
      <w:r>
        <w:rPr>
          <w:noProof/>
        </w:rPr>
        <w:fldChar w:fldCharType="separate"/>
      </w:r>
      <w:r>
        <w:rPr>
          <w:noProof/>
        </w:rPr>
        <w:t>194</w:t>
      </w:r>
      <w:r>
        <w:rPr>
          <w:noProof/>
        </w:rPr>
        <w:fldChar w:fldCharType="end"/>
      </w:r>
    </w:p>
    <w:p w14:paraId="11195B13" w14:textId="616F971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7.2.9.1</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_Toc218596920 \h </w:instrText>
      </w:r>
      <w:r>
        <w:rPr>
          <w:noProof/>
        </w:rPr>
      </w:r>
      <w:r>
        <w:rPr>
          <w:noProof/>
        </w:rPr>
        <w:fldChar w:fldCharType="separate"/>
      </w:r>
      <w:r>
        <w:rPr>
          <w:noProof/>
        </w:rPr>
        <w:t>194</w:t>
      </w:r>
      <w:r>
        <w:rPr>
          <w:noProof/>
        </w:rPr>
        <w:fldChar w:fldCharType="end"/>
      </w:r>
    </w:p>
    <w:p w14:paraId="14C79131" w14:textId="1E23960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7.2.9.2</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_Toc218596921 \h </w:instrText>
      </w:r>
      <w:r>
        <w:rPr>
          <w:noProof/>
        </w:rPr>
      </w:r>
      <w:r>
        <w:rPr>
          <w:noProof/>
        </w:rPr>
        <w:fldChar w:fldCharType="separate"/>
      </w:r>
      <w:r>
        <w:rPr>
          <w:noProof/>
        </w:rPr>
        <w:t>194</w:t>
      </w:r>
      <w:r>
        <w:rPr>
          <w:noProof/>
        </w:rPr>
        <w:fldChar w:fldCharType="end"/>
      </w:r>
    </w:p>
    <w:p w14:paraId="4719BB80" w14:textId="2053EF5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7.2.10</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_Toc218596922 \h </w:instrText>
      </w:r>
      <w:r>
        <w:rPr>
          <w:noProof/>
        </w:rPr>
      </w:r>
      <w:r>
        <w:rPr>
          <w:noProof/>
        </w:rPr>
        <w:fldChar w:fldCharType="separate"/>
      </w:r>
      <w:r>
        <w:rPr>
          <w:noProof/>
        </w:rPr>
        <w:t>194</w:t>
      </w:r>
      <w:r>
        <w:rPr>
          <w:noProof/>
        </w:rPr>
        <w:fldChar w:fldCharType="end"/>
      </w:r>
    </w:p>
    <w:p w14:paraId="413AE7E7" w14:textId="70FC277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_Toc218596923 \h </w:instrText>
      </w:r>
      <w:r>
        <w:rPr>
          <w:noProof/>
        </w:rPr>
      </w:r>
      <w:r>
        <w:rPr>
          <w:noProof/>
        </w:rPr>
        <w:fldChar w:fldCharType="separate"/>
      </w:r>
      <w:r>
        <w:rPr>
          <w:noProof/>
        </w:rPr>
        <w:t>194</w:t>
      </w:r>
      <w:r>
        <w:rPr>
          <w:noProof/>
        </w:rPr>
        <w:fldChar w:fldCharType="end"/>
      </w:r>
    </w:p>
    <w:p w14:paraId="0BDF70EC" w14:textId="47967FA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7.2.10.2</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_Toc218596924 \h </w:instrText>
      </w:r>
      <w:r>
        <w:rPr>
          <w:noProof/>
        </w:rPr>
      </w:r>
      <w:r>
        <w:rPr>
          <w:noProof/>
        </w:rPr>
        <w:fldChar w:fldCharType="separate"/>
      </w:r>
      <w:r>
        <w:rPr>
          <w:noProof/>
        </w:rPr>
        <w:t>195</w:t>
      </w:r>
      <w:r>
        <w:rPr>
          <w:noProof/>
        </w:rPr>
        <w:fldChar w:fldCharType="end"/>
      </w:r>
    </w:p>
    <w:p w14:paraId="15FBC5B5" w14:textId="68DA869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7.2.10.3</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_Toc218596925 \h </w:instrText>
      </w:r>
      <w:r>
        <w:rPr>
          <w:noProof/>
        </w:rPr>
      </w:r>
      <w:r>
        <w:rPr>
          <w:noProof/>
        </w:rPr>
        <w:fldChar w:fldCharType="separate"/>
      </w:r>
      <w:r>
        <w:rPr>
          <w:noProof/>
        </w:rPr>
        <w:t>199</w:t>
      </w:r>
      <w:r>
        <w:rPr>
          <w:noProof/>
        </w:rPr>
        <w:fldChar w:fldCharType="end"/>
      </w:r>
    </w:p>
    <w:p w14:paraId="76DC7E87" w14:textId="77CC5F0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7.2.10.4</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_Toc218596926 \h </w:instrText>
      </w:r>
      <w:r>
        <w:rPr>
          <w:noProof/>
        </w:rPr>
      </w:r>
      <w:r>
        <w:rPr>
          <w:noProof/>
        </w:rPr>
        <w:fldChar w:fldCharType="separate"/>
      </w:r>
      <w:r>
        <w:rPr>
          <w:noProof/>
        </w:rPr>
        <w:t>202</w:t>
      </w:r>
      <w:r>
        <w:rPr>
          <w:noProof/>
        </w:rPr>
        <w:fldChar w:fldCharType="end"/>
      </w:r>
    </w:p>
    <w:p w14:paraId="03EEEFB7" w14:textId="1C74A4F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7.2.10.5</w:t>
      </w:r>
      <w:r>
        <w:rPr>
          <w:rFonts w:asciiTheme="minorHAnsi" w:eastAsiaTheme="minorEastAsia" w:hAnsiTheme="minorHAnsi" w:cstheme="minorBidi"/>
          <w:noProof/>
          <w:kern w:val="2"/>
          <w:sz w:val="24"/>
          <w:szCs w:val="24"/>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_Toc218596927 \h </w:instrText>
      </w:r>
      <w:r>
        <w:rPr>
          <w:noProof/>
        </w:rPr>
      </w:r>
      <w:r>
        <w:rPr>
          <w:noProof/>
        </w:rPr>
        <w:fldChar w:fldCharType="separate"/>
      </w:r>
      <w:r>
        <w:rPr>
          <w:noProof/>
        </w:rPr>
        <w:t>203</w:t>
      </w:r>
      <w:r>
        <w:rPr>
          <w:noProof/>
        </w:rPr>
        <w:fldChar w:fldCharType="end"/>
      </w:r>
    </w:p>
    <w:p w14:paraId="006EFDE6" w14:textId="7E6CE5D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7.2.10.6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_Toc218596928 \h </w:instrText>
      </w:r>
      <w:r>
        <w:rPr>
          <w:noProof/>
        </w:rPr>
      </w:r>
      <w:r>
        <w:rPr>
          <w:noProof/>
        </w:rPr>
        <w:fldChar w:fldCharType="separate"/>
      </w:r>
      <w:r>
        <w:rPr>
          <w:noProof/>
        </w:rPr>
        <w:t>204</w:t>
      </w:r>
      <w:r>
        <w:rPr>
          <w:noProof/>
        </w:rPr>
        <w:fldChar w:fldCharType="end"/>
      </w:r>
    </w:p>
    <w:p w14:paraId="3D0F1FCB" w14:textId="1C1A72EB"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7.2.10.6.1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_Toc218596929 \h </w:instrText>
      </w:r>
      <w:r>
        <w:rPr>
          <w:noProof/>
        </w:rPr>
      </w:r>
      <w:r>
        <w:rPr>
          <w:noProof/>
        </w:rPr>
        <w:fldChar w:fldCharType="separate"/>
      </w:r>
      <w:r>
        <w:rPr>
          <w:noProof/>
        </w:rPr>
        <w:t>204</w:t>
      </w:r>
      <w:r>
        <w:rPr>
          <w:noProof/>
        </w:rPr>
        <w:fldChar w:fldCharType="end"/>
      </w:r>
    </w:p>
    <w:p w14:paraId="08439447" w14:textId="4310F78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7.2.11</w:t>
      </w:r>
      <w:r>
        <w:rPr>
          <w:rFonts w:asciiTheme="minorHAnsi" w:eastAsiaTheme="minorEastAsia" w:hAnsiTheme="minorHAnsi" w:cstheme="minorBidi"/>
          <w:noProof/>
          <w:kern w:val="2"/>
          <w:sz w:val="24"/>
          <w:szCs w:val="24"/>
          <w14:ligatures w14:val="standardContextual"/>
        </w:rPr>
        <w:tab/>
      </w:r>
      <w:r>
        <w:rPr>
          <w:noProof/>
        </w:rPr>
        <w:t>5G ProSe direct link re-keying procedure</w:t>
      </w:r>
      <w:r>
        <w:rPr>
          <w:noProof/>
        </w:rPr>
        <w:tab/>
      </w:r>
      <w:r>
        <w:rPr>
          <w:noProof/>
        </w:rPr>
        <w:fldChar w:fldCharType="begin" w:fldLock="1"/>
      </w:r>
      <w:r>
        <w:rPr>
          <w:noProof/>
        </w:rPr>
        <w:instrText xml:space="preserve"> PAGEREF _Toc218596930 \h </w:instrText>
      </w:r>
      <w:r>
        <w:rPr>
          <w:noProof/>
        </w:rPr>
      </w:r>
      <w:r>
        <w:rPr>
          <w:noProof/>
        </w:rPr>
        <w:fldChar w:fldCharType="separate"/>
      </w:r>
      <w:r>
        <w:rPr>
          <w:noProof/>
        </w:rPr>
        <w:t>205</w:t>
      </w:r>
      <w:r>
        <w:rPr>
          <w:noProof/>
        </w:rPr>
        <w:fldChar w:fldCharType="end"/>
      </w:r>
    </w:p>
    <w:p w14:paraId="239C2B75" w14:textId="6AE706C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_Toc218596931 \h </w:instrText>
      </w:r>
      <w:r>
        <w:rPr>
          <w:noProof/>
        </w:rPr>
      </w:r>
      <w:r>
        <w:rPr>
          <w:noProof/>
        </w:rPr>
        <w:fldChar w:fldCharType="separate"/>
      </w:r>
      <w:r>
        <w:rPr>
          <w:noProof/>
        </w:rPr>
        <w:t>205</w:t>
      </w:r>
      <w:r>
        <w:rPr>
          <w:noProof/>
        </w:rPr>
        <w:fldChar w:fldCharType="end"/>
      </w:r>
    </w:p>
    <w:p w14:paraId="393BDBCE" w14:textId="5CC89B2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7.2.11.2</w:t>
      </w:r>
      <w:r>
        <w:rPr>
          <w:rFonts w:asciiTheme="minorHAnsi" w:eastAsiaTheme="minorEastAsia" w:hAnsiTheme="minorHAnsi" w:cstheme="minorBidi"/>
          <w:noProof/>
          <w:kern w:val="2"/>
          <w:sz w:val="24"/>
          <w:szCs w:val="24"/>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_Toc218596932 \h </w:instrText>
      </w:r>
      <w:r>
        <w:rPr>
          <w:noProof/>
        </w:rPr>
      </w:r>
      <w:r>
        <w:rPr>
          <w:noProof/>
        </w:rPr>
        <w:fldChar w:fldCharType="separate"/>
      </w:r>
      <w:r>
        <w:rPr>
          <w:noProof/>
        </w:rPr>
        <w:t>205</w:t>
      </w:r>
      <w:r>
        <w:rPr>
          <w:noProof/>
        </w:rPr>
        <w:fldChar w:fldCharType="end"/>
      </w:r>
    </w:p>
    <w:p w14:paraId="486C3F6F" w14:textId="1EF85A5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7.2.11.3</w:t>
      </w:r>
      <w:r>
        <w:rPr>
          <w:rFonts w:asciiTheme="minorHAnsi" w:eastAsiaTheme="minorEastAsia" w:hAnsiTheme="minorHAnsi" w:cstheme="minorBidi"/>
          <w:noProof/>
          <w:kern w:val="2"/>
          <w:sz w:val="24"/>
          <w:szCs w:val="24"/>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_Toc218596933 \h </w:instrText>
      </w:r>
      <w:r>
        <w:rPr>
          <w:noProof/>
        </w:rPr>
      </w:r>
      <w:r>
        <w:rPr>
          <w:noProof/>
        </w:rPr>
        <w:fldChar w:fldCharType="separate"/>
      </w:r>
      <w:r>
        <w:rPr>
          <w:noProof/>
        </w:rPr>
        <w:t>206</w:t>
      </w:r>
      <w:r>
        <w:rPr>
          <w:noProof/>
        </w:rPr>
        <w:fldChar w:fldCharType="end"/>
      </w:r>
    </w:p>
    <w:p w14:paraId="7BCA57BE" w14:textId="7A97749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7.2.11.4</w:t>
      </w:r>
      <w:r>
        <w:rPr>
          <w:rFonts w:asciiTheme="minorHAnsi" w:eastAsiaTheme="minorEastAsia" w:hAnsiTheme="minorHAnsi" w:cstheme="minorBidi"/>
          <w:noProof/>
          <w:kern w:val="2"/>
          <w:sz w:val="24"/>
          <w:szCs w:val="24"/>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_Toc218596934 \h </w:instrText>
      </w:r>
      <w:r>
        <w:rPr>
          <w:noProof/>
        </w:rPr>
      </w:r>
      <w:r>
        <w:rPr>
          <w:noProof/>
        </w:rPr>
        <w:fldChar w:fldCharType="separate"/>
      </w:r>
      <w:r>
        <w:rPr>
          <w:noProof/>
        </w:rPr>
        <w:t>207</w:t>
      </w:r>
      <w:r>
        <w:rPr>
          <w:noProof/>
        </w:rPr>
        <w:fldChar w:fldCharType="end"/>
      </w:r>
    </w:p>
    <w:p w14:paraId="1C950CBC" w14:textId="11154F6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7.2.11.5</w:t>
      </w:r>
      <w:r>
        <w:rPr>
          <w:rFonts w:asciiTheme="minorHAnsi" w:eastAsiaTheme="minorEastAsia" w:hAnsiTheme="minorHAnsi" w:cstheme="minorBidi"/>
          <w:noProof/>
          <w:kern w:val="2"/>
          <w:sz w:val="24"/>
          <w:szCs w:val="24"/>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_Toc218596935 \h </w:instrText>
      </w:r>
      <w:r>
        <w:rPr>
          <w:noProof/>
        </w:rPr>
      </w:r>
      <w:r>
        <w:rPr>
          <w:noProof/>
        </w:rPr>
        <w:fldChar w:fldCharType="separate"/>
      </w:r>
      <w:r>
        <w:rPr>
          <w:noProof/>
        </w:rPr>
        <w:t>207</w:t>
      </w:r>
      <w:r>
        <w:rPr>
          <w:noProof/>
        </w:rPr>
        <w:fldChar w:fldCharType="end"/>
      </w:r>
    </w:p>
    <w:p w14:paraId="1D1653C1" w14:textId="442877A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_Toc218596936 \h </w:instrText>
      </w:r>
      <w:r>
        <w:rPr>
          <w:noProof/>
        </w:rPr>
      </w:r>
      <w:r>
        <w:rPr>
          <w:noProof/>
        </w:rPr>
        <w:fldChar w:fldCharType="separate"/>
      </w:r>
      <w:r>
        <w:rPr>
          <w:noProof/>
        </w:rPr>
        <w:t>207</w:t>
      </w:r>
      <w:r>
        <w:rPr>
          <w:noProof/>
        </w:rPr>
        <w:fldChar w:fldCharType="end"/>
      </w:r>
    </w:p>
    <w:p w14:paraId="7C97C337" w14:textId="31B55E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_Toc218596937 \h </w:instrText>
      </w:r>
      <w:r>
        <w:rPr>
          <w:noProof/>
        </w:rPr>
      </w:r>
      <w:r>
        <w:rPr>
          <w:noProof/>
        </w:rPr>
        <w:fldChar w:fldCharType="separate"/>
      </w:r>
      <w:r>
        <w:rPr>
          <w:noProof/>
        </w:rPr>
        <w:t>207</w:t>
      </w:r>
      <w:r>
        <w:rPr>
          <w:noProof/>
        </w:rPr>
        <w:fldChar w:fldCharType="end"/>
      </w:r>
    </w:p>
    <w:p w14:paraId="65290658" w14:textId="2166B66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7.2.12.2</w:t>
      </w:r>
      <w:r>
        <w:rPr>
          <w:rFonts w:asciiTheme="minorHAnsi" w:eastAsiaTheme="minorEastAsia" w:hAnsiTheme="minorHAnsi" w:cstheme="minorBidi"/>
          <w:noProof/>
          <w:kern w:val="2"/>
          <w:sz w:val="24"/>
          <w:szCs w:val="24"/>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_Toc218596938 \h </w:instrText>
      </w:r>
      <w:r>
        <w:rPr>
          <w:noProof/>
        </w:rPr>
      </w:r>
      <w:r>
        <w:rPr>
          <w:noProof/>
        </w:rPr>
        <w:fldChar w:fldCharType="separate"/>
      </w:r>
      <w:r>
        <w:rPr>
          <w:noProof/>
        </w:rPr>
        <w:t>208</w:t>
      </w:r>
      <w:r>
        <w:rPr>
          <w:noProof/>
        </w:rPr>
        <w:fldChar w:fldCharType="end"/>
      </w:r>
    </w:p>
    <w:p w14:paraId="71E5576D" w14:textId="38A5BA4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7.2.12.3</w:t>
      </w:r>
      <w:r>
        <w:rPr>
          <w:rFonts w:asciiTheme="minorHAnsi" w:eastAsiaTheme="minorEastAsia" w:hAnsiTheme="minorHAnsi" w:cstheme="minorBidi"/>
          <w:noProof/>
          <w:kern w:val="2"/>
          <w:sz w:val="24"/>
          <w:szCs w:val="24"/>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_Toc218596939 \h </w:instrText>
      </w:r>
      <w:r>
        <w:rPr>
          <w:noProof/>
        </w:rPr>
      </w:r>
      <w:r>
        <w:rPr>
          <w:noProof/>
        </w:rPr>
        <w:fldChar w:fldCharType="separate"/>
      </w:r>
      <w:r>
        <w:rPr>
          <w:noProof/>
        </w:rPr>
        <w:t>209</w:t>
      </w:r>
      <w:r>
        <w:rPr>
          <w:noProof/>
        </w:rPr>
        <w:fldChar w:fldCharType="end"/>
      </w:r>
    </w:p>
    <w:p w14:paraId="0657DB4D" w14:textId="79EDB2C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7.2.12.4</w:t>
      </w:r>
      <w:r>
        <w:rPr>
          <w:rFonts w:asciiTheme="minorHAnsi" w:eastAsiaTheme="minorEastAsia" w:hAnsiTheme="minorHAnsi" w:cstheme="minorBidi"/>
          <w:noProof/>
          <w:kern w:val="2"/>
          <w:sz w:val="24"/>
          <w:szCs w:val="24"/>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_Toc218596940 \h </w:instrText>
      </w:r>
      <w:r>
        <w:rPr>
          <w:noProof/>
        </w:rPr>
      </w:r>
      <w:r>
        <w:rPr>
          <w:noProof/>
        </w:rPr>
        <w:fldChar w:fldCharType="separate"/>
      </w:r>
      <w:r>
        <w:rPr>
          <w:noProof/>
        </w:rPr>
        <w:t>209</w:t>
      </w:r>
      <w:r>
        <w:rPr>
          <w:noProof/>
        </w:rPr>
        <w:fldChar w:fldCharType="end"/>
      </w:r>
    </w:p>
    <w:p w14:paraId="7384BF42" w14:textId="0657520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7.2.12.5</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_Toc218596941 \h </w:instrText>
      </w:r>
      <w:r>
        <w:rPr>
          <w:noProof/>
        </w:rPr>
      </w:r>
      <w:r>
        <w:rPr>
          <w:noProof/>
        </w:rPr>
        <w:fldChar w:fldCharType="separate"/>
      </w:r>
      <w:r>
        <w:rPr>
          <w:noProof/>
        </w:rPr>
        <w:t>210</w:t>
      </w:r>
      <w:r>
        <w:rPr>
          <w:noProof/>
        </w:rPr>
        <w:fldChar w:fldCharType="end"/>
      </w:r>
    </w:p>
    <w:p w14:paraId="46AA4036" w14:textId="218E00A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7.2.12.6</w:t>
      </w:r>
      <w:r>
        <w:rPr>
          <w:rFonts w:asciiTheme="minorHAnsi" w:eastAsiaTheme="minorEastAsia" w:hAnsiTheme="minorHAnsi" w:cstheme="minorBidi"/>
          <w:noProof/>
          <w:kern w:val="2"/>
          <w:sz w:val="24"/>
          <w:szCs w:val="24"/>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_Toc218596942 \h </w:instrText>
      </w:r>
      <w:r>
        <w:rPr>
          <w:noProof/>
        </w:rPr>
      </w:r>
      <w:r>
        <w:rPr>
          <w:noProof/>
        </w:rPr>
        <w:fldChar w:fldCharType="separate"/>
      </w:r>
      <w:r>
        <w:rPr>
          <w:noProof/>
        </w:rPr>
        <w:t>210</w:t>
      </w:r>
      <w:r>
        <w:rPr>
          <w:noProof/>
        </w:rPr>
        <w:fldChar w:fldCharType="end"/>
      </w:r>
    </w:p>
    <w:p w14:paraId="0C6E2D90" w14:textId="76D709A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7.2.12.7</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_Toc218596943 \h </w:instrText>
      </w:r>
      <w:r>
        <w:rPr>
          <w:noProof/>
        </w:rPr>
      </w:r>
      <w:r>
        <w:rPr>
          <w:noProof/>
        </w:rPr>
        <w:fldChar w:fldCharType="separate"/>
      </w:r>
      <w:r>
        <w:rPr>
          <w:noProof/>
        </w:rPr>
        <w:t>210</w:t>
      </w:r>
      <w:r>
        <w:rPr>
          <w:noProof/>
        </w:rPr>
        <w:fldChar w:fldCharType="end"/>
      </w:r>
    </w:p>
    <w:p w14:paraId="79D6ADE6" w14:textId="3EC8A4B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7.2.12.7.1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_Toc218596944 \h </w:instrText>
      </w:r>
      <w:r>
        <w:rPr>
          <w:noProof/>
        </w:rPr>
      </w:r>
      <w:r>
        <w:rPr>
          <w:noProof/>
        </w:rPr>
        <w:fldChar w:fldCharType="separate"/>
      </w:r>
      <w:r>
        <w:rPr>
          <w:noProof/>
        </w:rPr>
        <w:t>210</w:t>
      </w:r>
      <w:r>
        <w:rPr>
          <w:noProof/>
        </w:rPr>
        <w:fldChar w:fldCharType="end"/>
      </w:r>
    </w:p>
    <w:p w14:paraId="3BDA406C" w14:textId="1CA6456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7.2.13</w:t>
      </w:r>
      <w:r>
        <w:rPr>
          <w:rFonts w:asciiTheme="minorHAnsi" w:eastAsiaTheme="minorEastAsia" w:hAnsiTheme="minorHAnsi" w:cstheme="minorBidi"/>
          <w:noProof/>
          <w:kern w:val="2"/>
          <w:sz w:val="24"/>
          <w:szCs w:val="24"/>
          <w14:ligatures w14:val="standardContextual"/>
        </w:rPr>
        <w:tab/>
      </w:r>
      <w:r>
        <w:rPr>
          <w:noProof/>
        </w:rPr>
        <w:t>5G ProSe UE-to-UE relay update procedure</w:t>
      </w:r>
      <w:r>
        <w:rPr>
          <w:noProof/>
        </w:rPr>
        <w:tab/>
      </w:r>
      <w:r>
        <w:rPr>
          <w:noProof/>
        </w:rPr>
        <w:fldChar w:fldCharType="begin" w:fldLock="1"/>
      </w:r>
      <w:r>
        <w:rPr>
          <w:noProof/>
        </w:rPr>
        <w:instrText xml:space="preserve"> PAGEREF _Toc218596945 \h </w:instrText>
      </w:r>
      <w:r>
        <w:rPr>
          <w:noProof/>
        </w:rPr>
      </w:r>
      <w:r>
        <w:rPr>
          <w:noProof/>
        </w:rPr>
        <w:fldChar w:fldCharType="separate"/>
      </w:r>
      <w:r>
        <w:rPr>
          <w:noProof/>
        </w:rPr>
        <w:t>211</w:t>
      </w:r>
      <w:r>
        <w:rPr>
          <w:noProof/>
        </w:rPr>
        <w:fldChar w:fldCharType="end"/>
      </w:r>
    </w:p>
    <w:p w14:paraId="3EE6506B" w14:textId="6282F4E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_Toc218596946 \h </w:instrText>
      </w:r>
      <w:r>
        <w:rPr>
          <w:noProof/>
        </w:rPr>
      </w:r>
      <w:r>
        <w:rPr>
          <w:noProof/>
        </w:rPr>
        <w:fldChar w:fldCharType="separate"/>
      </w:r>
      <w:r>
        <w:rPr>
          <w:noProof/>
        </w:rPr>
        <w:t>211</w:t>
      </w:r>
      <w:r>
        <w:rPr>
          <w:noProof/>
        </w:rPr>
        <w:fldChar w:fldCharType="end"/>
      </w:r>
    </w:p>
    <w:p w14:paraId="24A7E2E7" w14:textId="69EFBE3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7.2.13.2</w:t>
      </w:r>
      <w:r>
        <w:rPr>
          <w:rFonts w:asciiTheme="minorHAnsi" w:eastAsiaTheme="minorEastAsia" w:hAnsiTheme="minorHAnsi" w:cstheme="minorBidi"/>
          <w:noProof/>
          <w:kern w:val="2"/>
          <w:sz w:val="24"/>
          <w:szCs w:val="24"/>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_Toc218596947 \h </w:instrText>
      </w:r>
      <w:r>
        <w:rPr>
          <w:noProof/>
        </w:rPr>
      </w:r>
      <w:r>
        <w:rPr>
          <w:noProof/>
        </w:rPr>
        <w:fldChar w:fldCharType="separate"/>
      </w:r>
      <w:r>
        <w:rPr>
          <w:noProof/>
        </w:rPr>
        <w:t>211</w:t>
      </w:r>
      <w:r>
        <w:rPr>
          <w:noProof/>
        </w:rPr>
        <w:fldChar w:fldCharType="end"/>
      </w:r>
    </w:p>
    <w:p w14:paraId="57B87D13" w14:textId="23DF977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7.2.13.3</w:t>
      </w:r>
      <w:r>
        <w:rPr>
          <w:rFonts w:asciiTheme="minorHAnsi" w:eastAsiaTheme="minorEastAsia" w:hAnsiTheme="minorHAnsi" w:cstheme="minorBidi"/>
          <w:noProof/>
          <w:kern w:val="2"/>
          <w:sz w:val="24"/>
          <w:szCs w:val="24"/>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_Toc218596948 \h </w:instrText>
      </w:r>
      <w:r>
        <w:rPr>
          <w:noProof/>
        </w:rPr>
      </w:r>
      <w:r>
        <w:rPr>
          <w:noProof/>
        </w:rPr>
        <w:fldChar w:fldCharType="separate"/>
      </w:r>
      <w:r>
        <w:rPr>
          <w:noProof/>
        </w:rPr>
        <w:t>212</w:t>
      </w:r>
      <w:r>
        <w:rPr>
          <w:noProof/>
        </w:rPr>
        <w:fldChar w:fldCharType="end"/>
      </w:r>
    </w:p>
    <w:p w14:paraId="5BA334D7" w14:textId="19D00BE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7.2.13.4</w:t>
      </w:r>
      <w:r>
        <w:rPr>
          <w:rFonts w:asciiTheme="minorHAnsi" w:eastAsiaTheme="minorEastAsia" w:hAnsiTheme="minorHAnsi" w:cstheme="minorBidi"/>
          <w:noProof/>
          <w:kern w:val="2"/>
          <w:sz w:val="24"/>
          <w:szCs w:val="24"/>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_Toc218596949 \h </w:instrText>
      </w:r>
      <w:r>
        <w:rPr>
          <w:noProof/>
        </w:rPr>
      </w:r>
      <w:r>
        <w:rPr>
          <w:noProof/>
        </w:rPr>
        <w:fldChar w:fldCharType="separate"/>
      </w:r>
      <w:r>
        <w:rPr>
          <w:noProof/>
        </w:rPr>
        <w:t>213</w:t>
      </w:r>
      <w:r>
        <w:rPr>
          <w:noProof/>
        </w:rPr>
        <w:fldChar w:fldCharType="end"/>
      </w:r>
    </w:p>
    <w:p w14:paraId="1F2F0E60" w14:textId="4EC080F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7.2.13.5</w:t>
      </w:r>
      <w:r>
        <w:rPr>
          <w:rFonts w:asciiTheme="minorHAnsi" w:eastAsiaTheme="minorEastAsia" w:hAnsiTheme="minorHAnsi" w:cstheme="minorBidi"/>
          <w:noProof/>
          <w:kern w:val="2"/>
          <w:sz w:val="24"/>
          <w:szCs w:val="24"/>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_Toc218596950 \h </w:instrText>
      </w:r>
      <w:r>
        <w:rPr>
          <w:noProof/>
        </w:rPr>
      </w:r>
      <w:r>
        <w:rPr>
          <w:noProof/>
        </w:rPr>
        <w:fldChar w:fldCharType="separate"/>
      </w:r>
      <w:r>
        <w:rPr>
          <w:noProof/>
        </w:rPr>
        <w:t>213</w:t>
      </w:r>
      <w:r>
        <w:rPr>
          <w:noProof/>
        </w:rPr>
        <w:fldChar w:fldCharType="end"/>
      </w:r>
    </w:p>
    <w:p w14:paraId="6B472C6C" w14:textId="5E82539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_Toc218596951 \h </w:instrText>
      </w:r>
      <w:r>
        <w:rPr>
          <w:noProof/>
        </w:rPr>
      </w:r>
      <w:r>
        <w:rPr>
          <w:noProof/>
        </w:rPr>
        <w:fldChar w:fldCharType="separate"/>
      </w:r>
      <w:r>
        <w:rPr>
          <w:noProof/>
        </w:rPr>
        <w:t>213</w:t>
      </w:r>
      <w:r>
        <w:rPr>
          <w:noProof/>
        </w:rPr>
        <w:fldChar w:fldCharType="end"/>
      </w:r>
    </w:p>
    <w:p w14:paraId="24802A3D" w14:textId="7BD4406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7.2.13.6.1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_Toc218596952 \h </w:instrText>
      </w:r>
      <w:r>
        <w:rPr>
          <w:noProof/>
        </w:rPr>
      </w:r>
      <w:r>
        <w:rPr>
          <w:noProof/>
        </w:rPr>
        <w:fldChar w:fldCharType="separate"/>
      </w:r>
      <w:r>
        <w:rPr>
          <w:noProof/>
        </w:rPr>
        <w:t>213</w:t>
      </w:r>
      <w:r>
        <w:rPr>
          <w:noProof/>
        </w:rPr>
        <w:fldChar w:fldCharType="end"/>
      </w:r>
    </w:p>
    <w:p w14:paraId="63E13B80" w14:textId="00446E2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7.2.14</w:t>
      </w:r>
      <w:r>
        <w:rPr>
          <w:rFonts w:asciiTheme="minorHAnsi" w:eastAsiaTheme="minorEastAsia" w:hAnsiTheme="minorHAnsi" w:cstheme="minorBidi"/>
          <w:noProof/>
          <w:kern w:val="2"/>
          <w:sz w:val="24"/>
          <w:szCs w:val="24"/>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_Toc218596953 \h </w:instrText>
      </w:r>
      <w:r>
        <w:rPr>
          <w:noProof/>
        </w:rPr>
      </w:r>
      <w:r>
        <w:rPr>
          <w:noProof/>
        </w:rPr>
        <w:fldChar w:fldCharType="separate"/>
      </w:r>
      <w:r>
        <w:rPr>
          <w:noProof/>
        </w:rPr>
        <w:t>213</w:t>
      </w:r>
      <w:r>
        <w:rPr>
          <w:noProof/>
        </w:rPr>
        <w:fldChar w:fldCharType="end"/>
      </w:r>
    </w:p>
    <w:p w14:paraId="52B4996E" w14:textId="38ED7EE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_Toc218596954 \h </w:instrText>
      </w:r>
      <w:r>
        <w:rPr>
          <w:noProof/>
        </w:rPr>
      </w:r>
      <w:r>
        <w:rPr>
          <w:noProof/>
        </w:rPr>
        <w:fldChar w:fldCharType="separate"/>
      </w:r>
      <w:r>
        <w:rPr>
          <w:noProof/>
        </w:rPr>
        <w:t>213</w:t>
      </w:r>
      <w:r>
        <w:rPr>
          <w:noProof/>
        </w:rPr>
        <w:fldChar w:fldCharType="end"/>
      </w:r>
    </w:p>
    <w:p w14:paraId="756EFB6E" w14:textId="14F0AAE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7.2.14.2</w:t>
      </w:r>
      <w:r>
        <w:rPr>
          <w:rFonts w:asciiTheme="minorHAnsi" w:eastAsiaTheme="minorEastAsia" w:hAnsiTheme="minorHAnsi" w:cstheme="minorBidi"/>
          <w:noProof/>
          <w:kern w:val="2"/>
          <w:sz w:val="24"/>
          <w:szCs w:val="24"/>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_Toc218596955 \h </w:instrText>
      </w:r>
      <w:r>
        <w:rPr>
          <w:noProof/>
        </w:rPr>
      </w:r>
      <w:r>
        <w:rPr>
          <w:noProof/>
        </w:rPr>
        <w:fldChar w:fldCharType="separate"/>
      </w:r>
      <w:r>
        <w:rPr>
          <w:noProof/>
        </w:rPr>
        <w:t>213</w:t>
      </w:r>
      <w:r>
        <w:rPr>
          <w:noProof/>
        </w:rPr>
        <w:fldChar w:fldCharType="end"/>
      </w:r>
    </w:p>
    <w:p w14:paraId="3DB0AF6F" w14:textId="365AB99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7.2.14.3</w:t>
      </w:r>
      <w:r>
        <w:rPr>
          <w:rFonts w:asciiTheme="minorHAnsi" w:eastAsiaTheme="minorEastAsia" w:hAnsiTheme="minorHAnsi" w:cstheme="minorBidi"/>
          <w:noProof/>
          <w:kern w:val="2"/>
          <w:sz w:val="24"/>
          <w:szCs w:val="24"/>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_Toc218596956 \h </w:instrText>
      </w:r>
      <w:r>
        <w:rPr>
          <w:noProof/>
        </w:rPr>
      </w:r>
      <w:r>
        <w:rPr>
          <w:noProof/>
        </w:rPr>
        <w:fldChar w:fldCharType="separate"/>
      </w:r>
      <w:r>
        <w:rPr>
          <w:noProof/>
        </w:rPr>
        <w:t>214</w:t>
      </w:r>
      <w:r>
        <w:rPr>
          <w:noProof/>
        </w:rPr>
        <w:fldChar w:fldCharType="end"/>
      </w:r>
    </w:p>
    <w:p w14:paraId="3E47148F" w14:textId="495FD3A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7.2.14.4</w:t>
      </w:r>
      <w:r>
        <w:rPr>
          <w:rFonts w:asciiTheme="minorHAnsi" w:eastAsiaTheme="minorEastAsia" w:hAnsiTheme="minorHAnsi" w:cstheme="minorBidi"/>
          <w:noProof/>
          <w:kern w:val="2"/>
          <w:sz w:val="24"/>
          <w:szCs w:val="24"/>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_Toc218596957 \h </w:instrText>
      </w:r>
      <w:r>
        <w:rPr>
          <w:noProof/>
        </w:rPr>
      </w:r>
      <w:r>
        <w:rPr>
          <w:noProof/>
        </w:rPr>
        <w:fldChar w:fldCharType="separate"/>
      </w:r>
      <w:r>
        <w:rPr>
          <w:noProof/>
        </w:rPr>
        <w:t>214</w:t>
      </w:r>
      <w:r>
        <w:rPr>
          <w:noProof/>
        </w:rPr>
        <w:fldChar w:fldCharType="end"/>
      </w:r>
    </w:p>
    <w:p w14:paraId="47EC869E" w14:textId="0129D950"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rPr>
        <w:t>7.2.14.5</w:t>
      </w:r>
      <w:r>
        <w:rPr>
          <w:rFonts w:asciiTheme="minorHAnsi" w:eastAsiaTheme="minorEastAsia" w:hAnsiTheme="minorHAnsi" w:cstheme="minorBidi"/>
          <w:noProof/>
          <w:kern w:val="2"/>
          <w:sz w:val="24"/>
          <w:szCs w:val="24"/>
          <w14:ligatures w14:val="standardContextual"/>
        </w:rPr>
        <w:tab/>
      </w:r>
      <w:r w:rsidRPr="002448C2">
        <w:rPr>
          <w:noProof/>
          <w:lang w:val="en-US"/>
        </w:rPr>
        <w:t>Abnormal cases</w:t>
      </w:r>
      <w:r>
        <w:rPr>
          <w:noProof/>
        </w:rPr>
        <w:tab/>
      </w:r>
      <w:r>
        <w:rPr>
          <w:noProof/>
        </w:rPr>
        <w:fldChar w:fldCharType="begin" w:fldLock="1"/>
      </w:r>
      <w:r>
        <w:rPr>
          <w:noProof/>
        </w:rPr>
        <w:instrText xml:space="preserve"> PAGEREF _Toc218596958 \h </w:instrText>
      </w:r>
      <w:r>
        <w:rPr>
          <w:noProof/>
        </w:rPr>
      </w:r>
      <w:r>
        <w:rPr>
          <w:noProof/>
        </w:rPr>
        <w:fldChar w:fldCharType="separate"/>
      </w:r>
      <w:r>
        <w:rPr>
          <w:noProof/>
        </w:rPr>
        <w:t>214</w:t>
      </w:r>
      <w:r>
        <w:rPr>
          <w:noProof/>
        </w:rPr>
        <w:fldChar w:fldCharType="end"/>
      </w:r>
    </w:p>
    <w:p w14:paraId="57F53EFA" w14:textId="0747503C" w:rsidR="00C327F5" w:rsidRDefault="00C327F5">
      <w:pPr>
        <w:pStyle w:val="TOC5"/>
        <w:rPr>
          <w:rFonts w:asciiTheme="minorHAnsi" w:eastAsiaTheme="minorEastAsia" w:hAnsiTheme="minorHAnsi" w:cstheme="minorBidi"/>
          <w:noProof/>
          <w:kern w:val="2"/>
          <w:sz w:val="24"/>
          <w:szCs w:val="24"/>
          <w14:ligatures w14:val="standardContextual"/>
        </w:rPr>
      </w:pPr>
      <w:r w:rsidRPr="002448C2">
        <w:rPr>
          <w:noProof/>
          <w:lang w:val="en-US"/>
        </w:rPr>
        <w:t>7.2.14.5.1</w:t>
      </w:r>
      <w:r>
        <w:rPr>
          <w:rFonts w:asciiTheme="minorHAnsi" w:eastAsiaTheme="minorEastAsia" w:hAnsiTheme="minorHAnsi" w:cstheme="minorBidi"/>
          <w:noProof/>
          <w:kern w:val="2"/>
          <w:sz w:val="24"/>
          <w:szCs w:val="24"/>
          <w14:ligatures w14:val="standardContextual"/>
        </w:rPr>
        <w:tab/>
      </w:r>
      <w:r w:rsidRPr="002448C2">
        <w:rPr>
          <w:noProof/>
          <w:lang w:val="en-US"/>
        </w:rPr>
        <w:t>Abnormal cases at the initiating UE</w:t>
      </w:r>
      <w:r>
        <w:rPr>
          <w:noProof/>
        </w:rPr>
        <w:tab/>
      </w:r>
      <w:r>
        <w:rPr>
          <w:noProof/>
        </w:rPr>
        <w:fldChar w:fldCharType="begin" w:fldLock="1"/>
      </w:r>
      <w:r>
        <w:rPr>
          <w:noProof/>
        </w:rPr>
        <w:instrText xml:space="preserve"> PAGEREF _Toc218596959 \h </w:instrText>
      </w:r>
      <w:r>
        <w:rPr>
          <w:noProof/>
        </w:rPr>
      </w:r>
      <w:r>
        <w:rPr>
          <w:noProof/>
        </w:rPr>
        <w:fldChar w:fldCharType="separate"/>
      </w:r>
      <w:r>
        <w:rPr>
          <w:noProof/>
        </w:rPr>
        <w:t>214</w:t>
      </w:r>
      <w:r>
        <w:rPr>
          <w:noProof/>
        </w:rPr>
        <w:fldChar w:fldCharType="end"/>
      </w:r>
    </w:p>
    <w:p w14:paraId="767DE604" w14:textId="528A1A3A" w:rsidR="00C327F5" w:rsidRDefault="00C327F5">
      <w:pPr>
        <w:pStyle w:val="TOC5"/>
        <w:rPr>
          <w:rFonts w:asciiTheme="minorHAnsi" w:eastAsiaTheme="minorEastAsia" w:hAnsiTheme="minorHAnsi" w:cstheme="minorBidi"/>
          <w:noProof/>
          <w:kern w:val="2"/>
          <w:sz w:val="24"/>
          <w:szCs w:val="24"/>
          <w14:ligatures w14:val="standardContextual"/>
        </w:rPr>
      </w:pPr>
      <w:r w:rsidRPr="002448C2">
        <w:rPr>
          <w:noProof/>
          <w:lang w:val="en-US"/>
        </w:rPr>
        <w:t>7.2.14.5.2</w:t>
      </w:r>
      <w:r>
        <w:rPr>
          <w:rFonts w:asciiTheme="minorHAnsi" w:eastAsiaTheme="minorEastAsia" w:hAnsiTheme="minorHAnsi" w:cstheme="minorBidi"/>
          <w:noProof/>
          <w:kern w:val="2"/>
          <w:sz w:val="24"/>
          <w:szCs w:val="24"/>
          <w14:ligatures w14:val="standardContextual"/>
        </w:rPr>
        <w:tab/>
      </w:r>
      <w:r w:rsidRPr="002448C2">
        <w:rPr>
          <w:noProof/>
          <w:lang w:val="en-US"/>
        </w:rPr>
        <w:t>Abnormal cases at the target UE</w:t>
      </w:r>
      <w:r>
        <w:rPr>
          <w:noProof/>
        </w:rPr>
        <w:tab/>
      </w:r>
      <w:r>
        <w:rPr>
          <w:noProof/>
        </w:rPr>
        <w:fldChar w:fldCharType="begin" w:fldLock="1"/>
      </w:r>
      <w:r>
        <w:rPr>
          <w:noProof/>
        </w:rPr>
        <w:instrText xml:space="preserve"> PAGEREF _Toc218596960 \h </w:instrText>
      </w:r>
      <w:r>
        <w:rPr>
          <w:noProof/>
        </w:rPr>
      </w:r>
      <w:r>
        <w:rPr>
          <w:noProof/>
        </w:rPr>
        <w:fldChar w:fldCharType="separate"/>
      </w:r>
      <w:r>
        <w:rPr>
          <w:noProof/>
        </w:rPr>
        <w:t>214</w:t>
      </w:r>
      <w:r>
        <w:rPr>
          <w:noProof/>
        </w:rPr>
        <w:fldChar w:fldCharType="end"/>
      </w:r>
    </w:p>
    <w:p w14:paraId="56EE288E" w14:textId="47EAA4BC"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_Toc218596961 \h </w:instrText>
      </w:r>
      <w:r>
        <w:rPr>
          <w:noProof/>
        </w:rPr>
      </w:r>
      <w:r>
        <w:rPr>
          <w:noProof/>
        </w:rPr>
        <w:fldChar w:fldCharType="separate"/>
      </w:r>
      <w:r>
        <w:rPr>
          <w:noProof/>
        </w:rPr>
        <w:t>214</w:t>
      </w:r>
      <w:r>
        <w:rPr>
          <w:noProof/>
        </w:rPr>
        <w:fldChar w:fldCharType="end"/>
      </w:r>
    </w:p>
    <w:p w14:paraId="0996A83B" w14:textId="701D73D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_Toc218596962 \h </w:instrText>
      </w:r>
      <w:r>
        <w:rPr>
          <w:noProof/>
        </w:rPr>
      </w:r>
      <w:r>
        <w:rPr>
          <w:noProof/>
        </w:rPr>
        <w:fldChar w:fldCharType="separate"/>
      </w:r>
      <w:r>
        <w:rPr>
          <w:noProof/>
        </w:rPr>
        <w:t>214</w:t>
      </w:r>
      <w:r>
        <w:rPr>
          <w:noProof/>
        </w:rPr>
        <w:fldChar w:fldCharType="end"/>
      </w:r>
    </w:p>
    <w:p w14:paraId="73C08E56" w14:textId="786E841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_Toc218596963 \h </w:instrText>
      </w:r>
      <w:r>
        <w:rPr>
          <w:noProof/>
        </w:rPr>
      </w:r>
      <w:r>
        <w:rPr>
          <w:noProof/>
        </w:rPr>
        <w:fldChar w:fldCharType="separate"/>
      </w:r>
      <w:r>
        <w:rPr>
          <w:noProof/>
        </w:rPr>
        <w:t>215</w:t>
      </w:r>
      <w:r>
        <w:rPr>
          <w:noProof/>
        </w:rPr>
        <w:fldChar w:fldCharType="end"/>
      </w:r>
    </w:p>
    <w:p w14:paraId="3D216E35" w14:textId="19E525F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7.3.2.1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_Toc218596964 \h </w:instrText>
      </w:r>
      <w:r>
        <w:rPr>
          <w:noProof/>
        </w:rPr>
      </w:r>
      <w:r>
        <w:rPr>
          <w:noProof/>
        </w:rPr>
        <w:fldChar w:fldCharType="separate"/>
      </w:r>
      <w:r>
        <w:rPr>
          <w:noProof/>
        </w:rPr>
        <w:t>215</w:t>
      </w:r>
      <w:r>
        <w:rPr>
          <w:noProof/>
        </w:rPr>
        <w:fldChar w:fldCharType="end"/>
      </w:r>
    </w:p>
    <w:p w14:paraId="468DAF8F" w14:textId="125FC1B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7.3.2.1.1</w:t>
      </w:r>
      <w:r>
        <w:rPr>
          <w:rFonts w:asciiTheme="minorHAnsi" w:eastAsiaTheme="minorEastAsia" w:hAnsiTheme="minorHAnsi" w:cstheme="minorBidi"/>
          <w:noProof/>
          <w:kern w:val="2"/>
          <w:sz w:val="24"/>
          <w:szCs w:val="24"/>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_Toc218596965 \h </w:instrText>
      </w:r>
      <w:r>
        <w:rPr>
          <w:noProof/>
        </w:rPr>
      </w:r>
      <w:r>
        <w:rPr>
          <w:noProof/>
        </w:rPr>
        <w:fldChar w:fldCharType="separate"/>
      </w:r>
      <w:r>
        <w:rPr>
          <w:noProof/>
        </w:rPr>
        <w:t>215</w:t>
      </w:r>
      <w:r>
        <w:rPr>
          <w:noProof/>
        </w:rPr>
        <w:fldChar w:fldCharType="end"/>
      </w:r>
    </w:p>
    <w:p w14:paraId="4494E5A7" w14:textId="093319E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7.3.2.1.2</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_Toc218596966 \h </w:instrText>
      </w:r>
      <w:r>
        <w:rPr>
          <w:noProof/>
        </w:rPr>
      </w:r>
      <w:r>
        <w:rPr>
          <w:noProof/>
        </w:rPr>
        <w:fldChar w:fldCharType="separate"/>
      </w:r>
      <w:r>
        <w:rPr>
          <w:noProof/>
        </w:rPr>
        <w:t>216</w:t>
      </w:r>
      <w:r>
        <w:rPr>
          <w:noProof/>
        </w:rPr>
        <w:fldChar w:fldCharType="end"/>
      </w:r>
    </w:p>
    <w:p w14:paraId="1F3B164E" w14:textId="2A62171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7.3.2.2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_Toc218596967 \h </w:instrText>
      </w:r>
      <w:r>
        <w:rPr>
          <w:noProof/>
        </w:rPr>
      </w:r>
      <w:r>
        <w:rPr>
          <w:noProof/>
        </w:rPr>
        <w:fldChar w:fldCharType="separate"/>
      </w:r>
      <w:r>
        <w:rPr>
          <w:noProof/>
        </w:rPr>
        <w:t>217</w:t>
      </w:r>
      <w:r>
        <w:rPr>
          <w:noProof/>
        </w:rPr>
        <w:fldChar w:fldCharType="end"/>
      </w:r>
    </w:p>
    <w:p w14:paraId="38D3719F" w14:textId="37CFB2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7.3.2.3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_Toc218596968 \h </w:instrText>
      </w:r>
      <w:r>
        <w:rPr>
          <w:noProof/>
        </w:rPr>
      </w:r>
      <w:r>
        <w:rPr>
          <w:noProof/>
        </w:rPr>
        <w:fldChar w:fldCharType="separate"/>
      </w:r>
      <w:r>
        <w:rPr>
          <w:noProof/>
        </w:rPr>
        <w:t>218</w:t>
      </w:r>
      <w:r>
        <w:rPr>
          <w:noProof/>
        </w:rPr>
        <w:fldChar w:fldCharType="end"/>
      </w:r>
    </w:p>
    <w:p w14:paraId="22BABEF3" w14:textId="1963AF3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7.3.2.4</w:t>
      </w:r>
      <w:r>
        <w:rPr>
          <w:rFonts w:asciiTheme="minorHAnsi" w:eastAsiaTheme="minorEastAsia" w:hAnsiTheme="minorHAnsi" w:cstheme="minorBidi"/>
          <w:noProof/>
          <w:kern w:val="2"/>
          <w:sz w:val="24"/>
          <w:szCs w:val="24"/>
          <w14:ligatures w14:val="standardContextual"/>
        </w:rPr>
        <w:tab/>
      </w:r>
      <w:r>
        <w:rPr>
          <w:noProof/>
        </w:rPr>
        <w:t>Privacy of 5G ProSe transmission over PC5</w:t>
      </w:r>
      <w:r>
        <w:rPr>
          <w:noProof/>
        </w:rPr>
        <w:tab/>
      </w:r>
      <w:r>
        <w:rPr>
          <w:noProof/>
        </w:rPr>
        <w:fldChar w:fldCharType="begin" w:fldLock="1"/>
      </w:r>
      <w:r>
        <w:rPr>
          <w:noProof/>
        </w:rPr>
        <w:instrText xml:space="preserve"> PAGEREF _Toc218596969 \h </w:instrText>
      </w:r>
      <w:r>
        <w:rPr>
          <w:noProof/>
        </w:rPr>
      </w:r>
      <w:r>
        <w:rPr>
          <w:noProof/>
        </w:rPr>
        <w:fldChar w:fldCharType="separate"/>
      </w:r>
      <w:r>
        <w:rPr>
          <w:noProof/>
        </w:rPr>
        <w:t>219</w:t>
      </w:r>
      <w:r>
        <w:rPr>
          <w:noProof/>
        </w:rPr>
        <w:fldChar w:fldCharType="end"/>
      </w:r>
    </w:p>
    <w:p w14:paraId="713C301D" w14:textId="712ADFE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_Toc218596970 \h </w:instrText>
      </w:r>
      <w:r>
        <w:rPr>
          <w:noProof/>
        </w:rPr>
      </w:r>
      <w:r>
        <w:rPr>
          <w:noProof/>
        </w:rPr>
        <w:fldChar w:fldCharType="separate"/>
      </w:r>
      <w:r>
        <w:rPr>
          <w:noProof/>
        </w:rPr>
        <w:t>220</w:t>
      </w:r>
      <w:r>
        <w:rPr>
          <w:noProof/>
        </w:rPr>
        <w:fldChar w:fldCharType="end"/>
      </w:r>
    </w:p>
    <w:p w14:paraId="2D0EBF73" w14:textId="13007719"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7.3.4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_Toc218596971 \h </w:instrText>
      </w:r>
      <w:r>
        <w:rPr>
          <w:noProof/>
        </w:rPr>
      </w:r>
      <w:r>
        <w:rPr>
          <w:noProof/>
        </w:rPr>
        <w:fldChar w:fldCharType="separate"/>
      </w:r>
      <w:r>
        <w:rPr>
          <w:noProof/>
        </w:rPr>
        <w:t>220</w:t>
      </w:r>
      <w:r>
        <w:rPr>
          <w:noProof/>
        </w:rPr>
        <w:fldChar w:fldCharType="end"/>
      </w:r>
    </w:p>
    <w:p w14:paraId="29D35C72" w14:textId="54B2115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_Toc218596972 \h </w:instrText>
      </w:r>
      <w:r>
        <w:rPr>
          <w:noProof/>
        </w:rPr>
      </w:r>
      <w:r>
        <w:rPr>
          <w:noProof/>
        </w:rPr>
        <w:fldChar w:fldCharType="separate"/>
      </w:r>
      <w:r>
        <w:rPr>
          <w:noProof/>
        </w:rPr>
        <w:t>220</w:t>
      </w:r>
      <w:r>
        <w:rPr>
          <w:noProof/>
        </w:rPr>
        <w:fldChar w:fldCharType="end"/>
      </w:r>
    </w:p>
    <w:p w14:paraId="2C8E47B3" w14:textId="340F4A2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_Toc218596973 \h </w:instrText>
      </w:r>
      <w:r>
        <w:rPr>
          <w:noProof/>
        </w:rPr>
      </w:r>
      <w:r>
        <w:rPr>
          <w:noProof/>
        </w:rPr>
        <w:fldChar w:fldCharType="separate"/>
      </w:r>
      <w:r>
        <w:rPr>
          <w:noProof/>
        </w:rPr>
        <w:t>220</w:t>
      </w:r>
      <w:r>
        <w:rPr>
          <w:noProof/>
        </w:rPr>
        <w:fldChar w:fldCharType="end"/>
      </w:r>
    </w:p>
    <w:p w14:paraId="69616009" w14:textId="6182325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lastRenderedPageBreak/>
        <w:t>7.4.2</w:t>
      </w:r>
      <w:r>
        <w:rPr>
          <w:rFonts w:asciiTheme="minorHAnsi" w:eastAsiaTheme="minorEastAsia" w:hAnsiTheme="minorHAnsi" w:cstheme="minorBidi"/>
          <w:noProof/>
          <w:kern w:val="2"/>
          <w:sz w:val="24"/>
          <w:szCs w:val="24"/>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_Toc218596974 \h </w:instrText>
      </w:r>
      <w:r>
        <w:rPr>
          <w:noProof/>
        </w:rPr>
      </w:r>
      <w:r>
        <w:rPr>
          <w:noProof/>
        </w:rPr>
        <w:fldChar w:fldCharType="separate"/>
      </w:r>
      <w:r>
        <w:rPr>
          <w:noProof/>
        </w:rPr>
        <w:t>221</w:t>
      </w:r>
      <w:r>
        <w:rPr>
          <w:noProof/>
        </w:rPr>
        <w:fldChar w:fldCharType="end"/>
      </w:r>
    </w:p>
    <w:p w14:paraId="57AE3A72" w14:textId="46600CF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Initiation</w:t>
      </w:r>
      <w:r>
        <w:rPr>
          <w:noProof/>
        </w:rPr>
        <w:tab/>
      </w:r>
      <w:r>
        <w:rPr>
          <w:noProof/>
        </w:rPr>
        <w:fldChar w:fldCharType="begin" w:fldLock="1"/>
      </w:r>
      <w:r>
        <w:rPr>
          <w:noProof/>
        </w:rPr>
        <w:instrText xml:space="preserve"> PAGEREF _Toc218596975 \h </w:instrText>
      </w:r>
      <w:r>
        <w:rPr>
          <w:noProof/>
        </w:rPr>
      </w:r>
      <w:r>
        <w:rPr>
          <w:noProof/>
        </w:rPr>
        <w:fldChar w:fldCharType="separate"/>
      </w:r>
      <w:r>
        <w:rPr>
          <w:noProof/>
        </w:rPr>
        <w:t>221</w:t>
      </w:r>
      <w:r>
        <w:rPr>
          <w:noProof/>
        </w:rPr>
        <w:fldChar w:fldCharType="end"/>
      </w:r>
    </w:p>
    <w:p w14:paraId="520506F2" w14:textId="3AF48C1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7.4.2.1.1</w:t>
      </w:r>
      <w:r>
        <w:rPr>
          <w:rFonts w:asciiTheme="minorHAnsi" w:eastAsiaTheme="minorEastAsia" w:hAnsiTheme="minorHAnsi" w:cstheme="minorBidi"/>
          <w:noProof/>
          <w:kern w:val="2"/>
          <w:sz w:val="24"/>
          <w:szCs w:val="24"/>
          <w14:ligatures w14:val="standardContextual"/>
        </w:rPr>
        <w:tab/>
      </w:r>
      <w:r>
        <w:rPr>
          <w:noProof/>
        </w:rPr>
        <w:t>Initiation of forming a group</w:t>
      </w:r>
      <w:r>
        <w:rPr>
          <w:noProof/>
        </w:rPr>
        <w:tab/>
      </w:r>
      <w:r>
        <w:rPr>
          <w:noProof/>
        </w:rPr>
        <w:fldChar w:fldCharType="begin" w:fldLock="1"/>
      </w:r>
      <w:r>
        <w:rPr>
          <w:noProof/>
        </w:rPr>
        <w:instrText xml:space="preserve"> PAGEREF _Toc218596976 \h </w:instrText>
      </w:r>
      <w:r>
        <w:rPr>
          <w:noProof/>
        </w:rPr>
      </w:r>
      <w:r>
        <w:rPr>
          <w:noProof/>
        </w:rPr>
        <w:fldChar w:fldCharType="separate"/>
      </w:r>
      <w:r>
        <w:rPr>
          <w:noProof/>
        </w:rPr>
        <w:t>221</w:t>
      </w:r>
      <w:r>
        <w:rPr>
          <w:noProof/>
        </w:rPr>
        <w:fldChar w:fldCharType="end"/>
      </w:r>
    </w:p>
    <w:p w14:paraId="25E86275" w14:textId="20C4486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7.4.2.1.2</w:t>
      </w:r>
      <w:r>
        <w:rPr>
          <w:rFonts w:asciiTheme="minorHAnsi" w:eastAsiaTheme="minorEastAsia" w:hAnsiTheme="minorHAnsi" w:cstheme="minorBidi"/>
          <w:noProof/>
          <w:kern w:val="2"/>
          <w:sz w:val="24"/>
          <w:szCs w:val="24"/>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_Toc218596977 \h </w:instrText>
      </w:r>
      <w:r>
        <w:rPr>
          <w:noProof/>
        </w:rPr>
      </w:r>
      <w:r>
        <w:rPr>
          <w:noProof/>
        </w:rPr>
        <w:fldChar w:fldCharType="separate"/>
      </w:r>
      <w:r>
        <w:rPr>
          <w:noProof/>
        </w:rPr>
        <w:t>221</w:t>
      </w:r>
      <w:r>
        <w:rPr>
          <w:noProof/>
        </w:rPr>
        <w:fldChar w:fldCharType="end"/>
      </w:r>
    </w:p>
    <w:p w14:paraId="5F15F599" w14:textId="51C2DA48"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7.4.2.1.3</w:t>
      </w:r>
      <w:r>
        <w:rPr>
          <w:rFonts w:asciiTheme="minorHAnsi" w:eastAsiaTheme="minorEastAsia" w:hAnsiTheme="minorHAnsi" w:cstheme="minorBidi"/>
          <w:noProof/>
          <w:kern w:val="2"/>
          <w:sz w:val="24"/>
          <w:szCs w:val="24"/>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_Toc218596978 \h </w:instrText>
      </w:r>
      <w:r>
        <w:rPr>
          <w:noProof/>
        </w:rPr>
      </w:r>
      <w:r>
        <w:rPr>
          <w:noProof/>
        </w:rPr>
        <w:fldChar w:fldCharType="separate"/>
      </w:r>
      <w:r>
        <w:rPr>
          <w:noProof/>
        </w:rPr>
        <w:t>221</w:t>
      </w:r>
      <w:r>
        <w:rPr>
          <w:noProof/>
        </w:rPr>
        <w:fldChar w:fldCharType="end"/>
      </w:r>
    </w:p>
    <w:p w14:paraId="687BD947" w14:textId="6E53483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7.4.2.2</w:t>
      </w:r>
      <w:r>
        <w:rPr>
          <w:rFonts w:asciiTheme="minorHAnsi" w:eastAsiaTheme="minorEastAsia" w:hAnsiTheme="minorHAnsi" w:cstheme="minorBidi"/>
          <w:noProof/>
          <w:kern w:val="2"/>
          <w:sz w:val="24"/>
          <w:szCs w:val="24"/>
          <w14:ligatures w14:val="standardContextual"/>
        </w:rPr>
        <w:tab/>
      </w:r>
      <w:r>
        <w:rPr>
          <w:noProof/>
        </w:rPr>
        <w:t>Transmission</w:t>
      </w:r>
      <w:r>
        <w:rPr>
          <w:noProof/>
        </w:rPr>
        <w:tab/>
      </w:r>
      <w:r>
        <w:rPr>
          <w:noProof/>
        </w:rPr>
        <w:fldChar w:fldCharType="begin" w:fldLock="1"/>
      </w:r>
      <w:r>
        <w:rPr>
          <w:noProof/>
        </w:rPr>
        <w:instrText xml:space="preserve"> PAGEREF _Toc218596979 \h </w:instrText>
      </w:r>
      <w:r>
        <w:rPr>
          <w:noProof/>
        </w:rPr>
      </w:r>
      <w:r>
        <w:rPr>
          <w:noProof/>
        </w:rPr>
        <w:fldChar w:fldCharType="separate"/>
      </w:r>
      <w:r>
        <w:rPr>
          <w:noProof/>
        </w:rPr>
        <w:t>222</w:t>
      </w:r>
      <w:r>
        <w:rPr>
          <w:noProof/>
        </w:rPr>
        <w:fldChar w:fldCharType="end"/>
      </w:r>
    </w:p>
    <w:p w14:paraId="724B6BCE" w14:textId="2FA6D56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7.4.2.3</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_Toc218596980 \h </w:instrText>
      </w:r>
      <w:r>
        <w:rPr>
          <w:noProof/>
        </w:rPr>
      </w:r>
      <w:r>
        <w:rPr>
          <w:noProof/>
        </w:rPr>
        <w:fldChar w:fldCharType="separate"/>
      </w:r>
      <w:r>
        <w:rPr>
          <w:noProof/>
        </w:rPr>
        <w:t>222</w:t>
      </w:r>
      <w:r>
        <w:rPr>
          <w:noProof/>
        </w:rPr>
        <w:fldChar w:fldCharType="end"/>
      </w:r>
    </w:p>
    <w:p w14:paraId="5273B712" w14:textId="34FBF4E9"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7.4.2.4</w:t>
      </w:r>
      <w:r>
        <w:rPr>
          <w:rFonts w:asciiTheme="minorHAnsi" w:eastAsiaTheme="minorEastAsia" w:hAnsiTheme="minorHAnsi" w:cstheme="minorBidi"/>
          <w:noProof/>
          <w:kern w:val="2"/>
          <w:sz w:val="24"/>
          <w:szCs w:val="24"/>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_Toc218596981 \h </w:instrText>
      </w:r>
      <w:r>
        <w:rPr>
          <w:noProof/>
        </w:rPr>
      </w:r>
      <w:r>
        <w:rPr>
          <w:noProof/>
        </w:rPr>
        <w:fldChar w:fldCharType="separate"/>
      </w:r>
      <w:r>
        <w:rPr>
          <w:noProof/>
        </w:rPr>
        <w:t>222</w:t>
      </w:r>
      <w:r>
        <w:rPr>
          <w:noProof/>
        </w:rPr>
        <w:fldChar w:fldCharType="end"/>
      </w:r>
    </w:p>
    <w:p w14:paraId="3C43037B" w14:textId="47090E7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7.4.3</w:t>
      </w:r>
      <w:r>
        <w:rPr>
          <w:rFonts w:asciiTheme="minorHAnsi" w:eastAsiaTheme="minorEastAsia" w:hAnsiTheme="minorHAnsi" w:cstheme="minorBidi"/>
          <w:noProof/>
          <w:kern w:val="2"/>
          <w:sz w:val="24"/>
          <w:szCs w:val="24"/>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_Toc218596982 \h </w:instrText>
      </w:r>
      <w:r>
        <w:rPr>
          <w:noProof/>
        </w:rPr>
      </w:r>
      <w:r>
        <w:rPr>
          <w:noProof/>
        </w:rPr>
        <w:fldChar w:fldCharType="separate"/>
      </w:r>
      <w:r>
        <w:rPr>
          <w:noProof/>
        </w:rPr>
        <w:t>222</w:t>
      </w:r>
      <w:r>
        <w:rPr>
          <w:noProof/>
        </w:rPr>
        <w:fldChar w:fldCharType="end"/>
      </w:r>
    </w:p>
    <w:p w14:paraId="71E96CA2" w14:textId="492E99D8"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7.4.4</w:t>
      </w:r>
      <w:r>
        <w:rPr>
          <w:rFonts w:asciiTheme="minorHAnsi" w:eastAsiaTheme="minorEastAsia" w:hAnsiTheme="minorHAnsi" w:cstheme="minorBidi"/>
          <w:noProof/>
          <w:kern w:val="2"/>
          <w:sz w:val="24"/>
          <w:szCs w:val="24"/>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_Toc218596983 \h </w:instrText>
      </w:r>
      <w:r>
        <w:rPr>
          <w:noProof/>
        </w:rPr>
      </w:r>
      <w:r>
        <w:rPr>
          <w:noProof/>
        </w:rPr>
        <w:fldChar w:fldCharType="separate"/>
      </w:r>
      <w:r>
        <w:rPr>
          <w:noProof/>
        </w:rPr>
        <w:t>222</w:t>
      </w:r>
      <w:r>
        <w:rPr>
          <w:noProof/>
        </w:rPr>
        <w:fldChar w:fldCharType="end"/>
      </w:r>
    </w:p>
    <w:p w14:paraId="22F972B9" w14:textId="271BADB2"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_Toc218596984 \h </w:instrText>
      </w:r>
      <w:r>
        <w:rPr>
          <w:noProof/>
        </w:rPr>
      </w:r>
      <w:r>
        <w:rPr>
          <w:noProof/>
        </w:rPr>
        <w:fldChar w:fldCharType="separate"/>
      </w:r>
      <w:r>
        <w:rPr>
          <w:noProof/>
        </w:rPr>
        <w:t>223</w:t>
      </w:r>
      <w:r>
        <w:rPr>
          <w:noProof/>
        </w:rPr>
        <w:fldChar w:fldCharType="end"/>
      </w:r>
    </w:p>
    <w:p w14:paraId="56B2DE06" w14:textId="7865773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7.5.1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_Toc218596985 \h </w:instrText>
      </w:r>
      <w:r>
        <w:rPr>
          <w:noProof/>
        </w:rPr>
      </w:r>
      <w:r>
        <w:rPr>
          <w:noProof/>
        </w:rPr>
        <w:fldChar w:fldCharType="separate"/>
      </w:r>
      <w:r>
        <w:rPr>
          <w:noProof/>
        </w:rPr>
        <w:t>223</w:t>
      </w:r>
      <w:r>
        <w:rPr>
          <w:noProof/>
        </w:rPr>
        <w:fldChar w:fldCharType="end"/>
      </w:r>
    </w:p>
    <w:p w14:paraId="26FC7C93" w14:textId="6F36E4E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_Toc218596986 \h </w:instrText>
      </w:r>
      <w:r>
        <w:rPr>
          <w:noProof/>
        </w:rPr>
      </w:r>
      <w:r>
        <w:rPr>
          <w:noProof/>
        </w:rPr>
        <w:fldChar w:fldCharType="separate"/>
      </w:r>
      <w:r>
        <w:rPr>
          <w:noProof/>
        </w:rPr>
        <w:t>223</w:t>
      </w:r>
      <w:r>
        <w:rPr>
          <w:noProof/>
        </w:rPr>
        <w:fldChar w:fldCharType="end"/>
      </w:r>
    </w:p>
    <w:p w14:paraId="3F43D890" w14:textId="20B5E55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7.5.3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_Toc218596987 \h </w:instrText>
      </w:r>
      <w:r>
        <w:rPr>
          <w:noProof/>
        </w:rPr>
      </w:r>
      <w:r>
        <w:rPr>
          <w:noProof/>
        </w:rPr>
        <w:fldChar w:fldCharType="separate"/>
      </w:r>
      <w:r>
        <w:rPr>
          <w:noProof/>
        </w:rPr>
        <w:t>223</w:t>
      </w:r>
      <w:r>
        <w:rPr>
          <w:noProof/>
        </w:rPr>
        <w:fldChar w:fldCharType="end"/>
      </w:r>
    </w:p>
    <w:p w14:paraId="28D7D8E4" w14:textId="4F1707A3"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_Toc218596988 \h </w:instrText>
      </w:r>
      <w:r>
        <w:rPr>
          <w:noProof/>
        </w:rPr>
      </w:r>
      <w:r>
        <w:rPr>
          <w:noProof/>
        </w:rPr>
        <w:fldChar w:fldCharType="separate"/>
      </w:r>
      <w:r>
        <w:rPr>
          <w:noProof/>
        </w:rPr>
        <w:t>223</w:t>
      </w:r>
      <w:r>
        <w:rPr>
          <w:noProof/>
        </w:rPr>
        <w:fldChar w:fldCharType="end"/>
      </w:r>
    </w:p>
    <w:p w14:paraId="7BA86EBA" w14:textId="6458FAE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7.6.1</w:t>
      </w:r>
      <w:r>
        <w:rPr>
          <w:rFonts w:asciiTheme="minorHAnsi" w:eastAsiaTheme="minorEastAsia" w:hAnsiTheme="minorHAnsi" w:cstheme="minorBidi"/>
          <w:noProof/>
          <w:kern w:val="2"/>
          <w:sz w:val="24"/>
          <w:szCs w:val="24"/>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_Toc218596989 \h </w:instrText>
      </w:r>
      <w:r>
        <w:rPr>
          <w:noProof/>
        </w:rPr>
      </w:r>
      <w:r>
        <w:rPr>
          <w:noProof/>
        </w:rPr>
        <w:fldChar w:fldCharType="separate"/>
      </w:r>
      <w:r>
        <w:rPr>
          <w:noProof/>
        </w:rPr>
        <w:t>223</w:t>
      </w:r>
      <w:r>
        <w:rPr>
          <w:noProof/>
        </w:rPr>
        <w:fldChar w:fldCharType="end"/>
      </w:r>
    </w:p>
    <w:p w14:paraId="07ACD5DA" w14:textId="6D49C27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7.6.2</w:t>
      </w:r>
      <w:r>
        <w:rPr>
          <w:rFonts w:asciiTheme="minorHAnsi" w:eastAsiaTheme="minorEastAsia" w:hAnsiTheme="minorHAnsi" w:cstheme="minorBidi"/>
          <w:noProof/>
          <w:kern w:val="2"/>
          <w:sz w:val="24"/>
          <w:szCs w:val="24"/>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_Toc218596990 \h </w:instrText>
      </w:r>
      <w:r>
        <w:rPr>
          <w:noProof/>
        </w:rPr>
      </w:r>
      <w:r>
        <w:rPr>
          <w:noProof/>
        </w:rPr>
        <w:fldChar w:fldCharType="separate"/>
      </w:r>
      <w:r>
        <w:rPr>
          <w:noProof/>
        </w:rPr>
        <w:t>223</w:t>
      </w:r>
      <w:r>
        <w:rPr>
          <w:noProof/>
        </w:rPr>
        <w:fldChar w:fldCharType="end"/>
      </w:r>
    </w:p>
    <w:p w14:paraId="0C94BE7A" w14:textId="4380EBC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7.6.2.1</w:t>
      </w:r>
      <w:r>
        <w:rPr>
          <w:rFonts w:asciiTheme="minorHAnsi" w:eastAsiaTheme="minorEastAsia" w:hAnsiTheme="minorHAnsi" w:cstheme="minorBidi"/>
          <w:noProof/>
          <w:kern w:val="2"/>
          <w:sz w:val="24"/>
          <w:szCs w:val="24"/>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_Toc218596991 \h </w:instrText>
      </w:r>
      <w:r>
        <w:rPr>
          <w:noProof/>
        </w:rPr>
      </w:r>
      <w:r>
        <w:rPr>
          <w:noProof/>
        </w:rPr>
        <w:fldChar w:fldCharType="separate"/>
      </w:r>
      <w:r>
        <w:rPr>
          <w:noProof/>
        </w:rPr>
        <w:t>223</w:t>
      </w:r>
      <w:r>
        <w:rPr>
          <w:noProof/>
        </w:rPr>
        <w:fldChar w:fldCharType="end"/>
      </w:r>
    </w:p>
    <w:p w14:paraId="415BFD3A" w14:textId="0C65ACF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_Toc218596992 \h </w:instrText>
      </w:r>
      <w:r>
        <w:rPr>
          <w:noProof/>
        </w:rPr>
      </w:r>
      <w:r>
        <w:rPr>
          <w:noProof/>
        </w:rPr>
        <w:fldChar w:fldCharType="separate"/>
      </w:r>
      <w:r>
        <w:rPr>
          <w:noProof/>
        </w:rPr>
        <w:t>223</w:t>
      </w:r>
      <w:r>
        <w:rPr>
          <w:noProof/>
        </w:rPr>
        <w:fldChar w:fldCharType="end"/>
      </w:r>
    </w:p>
    <w:p w14:paraId="010E68AD" w14:textId="4A354F5E"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7.6.2.1.2</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_Toc218596993 \h </w:instrText>
      </w:r>
      <w:r>
        <w:rPr>
          <w:noProof/>
        </w:rPr>
      </w:r>
      <w:r>
        <w:rPr>
          <w:noProof/>
        </w:rPr>
        <w:fldChar w:fldCharType="separate"/>
      </w:r>
      <w:r>
        <w:rPr>
          <w:noProof/>
        </w:rPr>
        <w:t>223</w:t>
      </w:r>
      <w:r>
        <w:rPr>
          <w:noProof/>
        </w:rPr>
        <w:fldChar w:fldCharType="end"/>
      </w:r>
    </w:p>
    <w:p w14:paraId="20D256B8" w14:textId="784A6A8C"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7.6.2.1.3</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_Toc218596994 \h </w:instrText>
      </w:r>
      <w:r>
        <w:rPr>
          <w:noProof/>
        </w:rPr>
      </w:r>
      <w:r>
        <w:rPr>
          <w:noProof/>
        </w:rPr>
        <w:fldChar w:fldCharType="separate"/>
      </w:r>
      <w:r>
        <w:rPr>
          <w:noProof/>
        </w:rPr>
        <w:t>230</w:t>
      </w:r>
      <w:r>
        <w:rPr>
          <w:noProof/>
        </w:rPr>
        <w:fldChar w:fldCharType="end"/>
      </w:r>
    </w:p>
    <w:p w14:paraId="40558838" w14:textId="43031C29"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7.6.2.1.4</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_Toc218596995 \h </w:instrText>
      </w:r>
      <w:r>
        <w:rPr>
          <w:noProof/>
        </w:rPr>
      </w:r>
      <w:r>
        <w:rPr>
          <w:noProof/>
        </w:rPr>
        <w:fldChar w:fldCharType="separate"/>
      </w:r>
      <w:r>
        <w:rPr>
          <w:noProof/>
        </w:rPr>
        <w:t>230</w:t>
      </w:r>
      <w:r>
        <w:rPr>
          <w:noProof/>
        </w:rPr>
        <w:fldChar w:fldCharType="end"/>
      </w:r>
    </w:p>
    <w:p w14:paraId="2C57943D" w14:textId="311AEB2B"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7.6.2.1.5</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_Toc218596996 \h </w:instrText>
      </w:r>
      <w:r>
        <w:rPr>
          <w:noProof/>
        </w:rPr>
      </w:r>
      <w:r>
        <w:rPr>
          <w:noProof/>
        </w:rPr>
        <w:fldChar w:fldCharType="separate"/>
      </w:r>
      <w:r>
        <w:rPr>
          <w:noProof/>
        </w:rPr>
        <w:t>230</w:t>
      </w:r>
      <w:r>
        <w:rPr>
          <w:noProof/>
        </w:rPr>
        <w:fldChar w:fldCharType="end"/>
      </w:r>
    </w:p>
    <w:p w14:paraId="36DEB9AF" w14:textId="108343FC"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7.6.2.1.6</w:t>
      </w:r>
      <w:r>
        <w:rPr>
          <w:rFonts w:asciiTheme="minorHAnsi" w:eastAsiaTheme="minorEastAsia" w:hAnsiTheme="minorHAnsi" w:cstheme="minorBidi"/>
          <w:noProof/>
          <w:kern w:val="2"/>
          <w:sz w:val="24"/>
          <w:szCs w:val="24"/>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_Toc218596997 \h </w:instrText>
      </w:r>
      <w:r>
        <w:rPr>
          <w:noProof/>
        </w:rPr>
      </w:r>
      <w:r>
        <w:rPr>
          <w:noProof/>
        </w:rPr>
        <w:fldChar w:fldCharType="separate"/>
      </w:r>
      <w:r>
        <w:rPr>
          <w:noProof/>
        </w:rPr>
        <w:t>231</w:t>
      </w:r>
      <w:r>
        <w:rPr>
          <w:noProof/>
        </w:rPr>
        <w:fldChar w:fldCharType="end"/>
      </w:r>
    </w:p>
    <w:p w14:paraId="19863A08" w14:textId="0DA07451"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7.7</w:t>
      </w:r>
      <w:r>
        <w:rPr>
          <w:rFonts w:asciiTheme="minorHAnsi" w:eastAsiaTheme="minorEastAsia" w:hAnsiTheme="minorHAnsi" w:cstheme="minorBidi"/>
          <w:noProof/>
          <w:kern w:val="2"/>
          <w:sz w:val="24"/>
          <w:szCs w:val="24"/>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_Toc218596998 \h </w:instrText>
      </w:r>
      <w:r>
        <w:rPr>
          <w:noProof/>
        </w:rPr>
      </w:r>
      <w:r>
        <w:rPr>
          <w:noProof/>
        </w:rPr>
        <w:fldChar w:fldCharType="separate"/>
      </w:r>
      <w:r>
        <w:rPr>
          <w:noProof/>
        </w:rPr>
        <w:t>231</w:t>
      </w:r>
      <w:r>
        <w:rPr>
          <w:noProof/>
        </w:rPr>
        <w:fldChar w:fldCharType="end"/>
      </w:r>
    </w:p>
    <w:p w14:paraId="4D6CF502" w14:textId="53B41BDF"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_Toc218596999 \h </w:instrText>
      </w:r>
      <w:r>
        <w:rPr>
          <w:noProof/>
        </w:rPr>
      </w:r>
      <w:r>
        <w:rPr>
          <w:noProof/>
        </w:rPr>
        <w:fldChar w:fldCharType="separate"/>
      </w:r>
      <w:r>
        <w:rPr>
          <w:noProof/>
        </w:rPr>
        <w:t>231</w:t>
      </w:r>
      <w:r>
        <w:rPr>
          <w:noProof/>
        </w:rPr>
        <w:fldChar w:fldCharType="end"/>
      </w:r>
    </w:p>
    <w:p w14:paraId="68003F17" w14:textId="49A50F21"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7.7.2</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_Toc218597000 \h </w:instrText>
      </w:r>
      <w:r>
        <w:rPr>
          <w:noProof/>
        </w:rPr>
      </w:r>
      <w:r>
        <w:rPr>
          <w:noProof/>
        </w:rPr>
        <w:fldChar w:fldCharType="separate"/>
      </w:r>
      <w:r>
        <w:rPr>
          <w:noProof/>
        </w:rPr>
        <w:t>231</w:t>
      </w:r>
      <w:r>
        <w:rPr>
          <w:noProof/>
        </w:rPr>
        <w:fldChar w:fldCharType="end"/>
      </w:r>
    </w:p>
    <w:p w14:paraId="6C814EBD" w14:textId="6B41D2A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_Toc218597001 \h </w:instrText>
      </w:r>
      <w:r>
        <w:rPr>
          <w:noProof/>
        </w:rPr>
      </w:r>
      <w:r>
        <w:rPr>
          <w:noProof/>
        </w:rPr>
        <w:fldChar w:fldCharType="separate"/>
      </w:r>
      <w:r>
        <w:rPr>
          <w:noProof/>
        </w:rPr>
        <w:t>231</w:t>
      </w:r>
      <w:r>
        <w:rPr>
          <w:noProof/>
        </w:rPr>
        <w:fldChar w:fldCharType="end"/>
      </w:r>
    </w:p>
    <w:p w14:paraId="37B68C64" w14:textId="48BC1E7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7.7.2.2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_Toc218597002 \h </w:instrText>
      </w:r>
      <w:r>
        <w:rPr>
          <w:noProof/>
        </w:rPr>
      </w:r>
      <w:r>
        <w:rPr>
          <w:noProof/>
        </w:rPr>
        <w:fldChar w:fldCharType="separate"/>
      </w:r>
      <w:r>
        <w:rPr>
          <w:noProof/>
        </w:rPr>
        <w:t>232</w:t>
      </w:r>
      <w:r>
        <w:rPr>
          <w:noProof/>
        </w:rPr>
        <w:fldChar w:fldCharType="end"/>
      </w:r>
    </w:p>
    <w:p w14:paraId="7134A92C" w14:textId="6C128AE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7.7.2.3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_Toc218597003 \h </w:instrText>
      </w:r>
      <w:r>
        <w:rPr>
          <w:noProof/>
        </w:rPr>
      </w:r>
      <w:r>
        <w:rPr>
          <w:noProof/>
        </w:rPr>
        <w:fldChar w:fldCharType="separate"/>
      </w:r>
      <w:r>
        <w:rPr>
          <w:noProof/>
        </w:rPr>
        <w:t>233</w:t>
      </w:r>
      <w:r>
        <w:rPr>
          <w:noProof/>
        </w:rPr>
        <w:fldChar w:fldCharType="end"/>
      </w:r>
    </w:p>
    <w:p w14:paraId="0C4AFCD1" w14:textId="429EC6F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7.7.2.4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_Toc218597004 \h </w:instrText>
      </w:r>
      <w:r>
        <w:rPr>
          <w:noProof/>
        </w:rPr>
      </w:r>
      <w:r>
        <w:rPr>
          <w:noProof/>
        </w:rPr>
        <w:fldChar w:fldCharType="separate"/>
      </w:r>
      <w:r>
        <w:rPr>
          <w:noProof/>
        </w:rPr>
        <w:t>233</w:t>
      </w:r>
      <w:r>
        <w:rPr>
          <w:noProof/>
        </w:rPr>
        <w:fldChar w:fldCharType="end"/>
      </w:r>
    </w:p>
    <w:p w14:paraId="33D18CE8" w14:textId="31A699C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7.7.2.5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_Toc218597005 \h </w:instrText>
      </w:r>
      <w:r>
        <w:rPr>
          <w:noProof/>
        </w:rPr>
      </w:r>
      <w:r>
        <w:rPr>
          <w:noProof/>
        </w:rPr>
        <w:fldChar w:fldCharType="separate"/>
      </w:r>
      <w:r>
        <w:rPr>
          <w:noProof/>
        </w:rPr>
        <w:t>233</w:t>
      </w:r>
      <w:r>
        <w:rPr>
          <w:noProof/>
        </w:rPr>
        <w:fldChar w:fldCharType="end"/>
      </w:r>
    </w:p>
    <w:p w14:paraId="091775DA" w14:textId="5243280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7.7.2.6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_Toc218597006 \h </w:instrText>
      </w:r>
      <w:r>
        <w:rPr>
          <w:noProof/>
        </w:rPr>
      </w:r>
      <w:r>
        <w:rPr>
          <w:noProof/>
        </w:rPr>
        <w:fldChar w:fldCharType="separate"/>
      </w:r>
      <w:r>
        <w:rPr>
          <w:noProof/>
        </w:rPr>
        <w:t>234</w:t>
      </w:r>
      <w:r>
        <w:rPr>
          <w:noProof/>
        </w:rPr>
        <w:fldChar w:fldCharType="end"/>
      </w:r>
    </w:p>
    <w:p w14:paraId="6410F04E" w14:textId="50A8BFD3"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7.7.2.6.1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_Toc218597007 \h </w:instrText>
      </w:r>
      <w:r>
        <w:rPr>
          <w:noProof/>
        </w:rPr>
      </w:r>
      <w:r>
        <w:rPr>
          <w:noProof/>
        </w:rPr>
        <w:fldChar w:fldCharType="separate"/>
      </w:r>
      <w:r>
        <w:rPr>
          <w:noProof/>
        </w:rPr>
        <w:t>234</w:t>
      </w:r>
      <w:r>
        <w:rPr>
          <w:noProof/>
        </w:rPr>
        <w:fldChar w:fldCharType="end"/>
      </w:r>
    </w:p>
    <w:p w14:paraId="78DFBE71" w14:textId="5D29883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7.7.2.6.2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_Toc218597008 \h </w:instrText>
      </w:r>
      <w:r>
        <w:rPr>
          <w:noProof/>
        </w:rPr>
      </w:r>
      <w:r>
        <w:rPr>
          <w:noProof/>
        </w:rPr>
        <w:fldChar w:fldCharType="separate"/>
      </w:r>
      <w:r>
        <w:rPr>
          <w:noProof/>
        </w:rPr>
        <w:t>234</w:t>
      </w:r>
      <w:r>
        <w:rPr>
          <w:noProof/>
        </w:rPr>
        <w:fldChar w:fldCharType="end"/>
      </w:r>
    </w:p>
    <w:p w14:paraId="3A99FAA6" w14:textId="5806E6B3"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7.7.3</w:t>
      </w:r>
      <w:r>
        <w:rPr>
          <w:rFonts w:asciiTheme="minorHAnsi" w:eastAsiaTheme="minorEastAsia" w:hAnsiTheme="minorHAnsi" w:cstheme="minorBidi"/>
          <w:noProof/>
          <w:kern w:val="2"/>
          <w:sz w:val="24"/>
          <w:szCs w:val="24"/>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_Toc218597009 \h </w:instrText>
      </w:r>
      <w:r>
        <w:rPr>
          <w:noProof/>
        </w:rPr>
      </w:r>
      <w:r>
        <w:rPr>
          <w:noProof/>
        </w:rPr>
        <w:fldChar w:fldCharType="separate"/>
      </w:r>
      <w:r>
        <w:rPr>
          <w:noProof/>
        </w:rPr>
        <w:t>234</w:t>
      </w:r>
      <w:r>
        <w:rPr>
          <w:noProof/>
        </w:rPr>
        <w:fldChar w:fldCharType="end"/>
      </w:r>
    </w:p>
    <w:p w14:paraId="4031870D" w14:textId="5D9B666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_Toc218597010 \h </w:instrText>
      </w:r>
      <w:r>
        <w:rPr>
          <w:noProof/>
        </w:rPr>
      </w:r>
      <w:r>
        <w:rPr>
          <w:noProof/>
        </w:rPr>
        <w:fldChar w:fldCharType="separate"/>
      </w:r>
      <w:r>
        <w:rPr>
          <w:noProof/>
        </w:rPr>
        <w:t>234</w:t>
      </w:r>
      <w:r>
        <w:rPr>
          <w:noProof/>
        </w:rPr>
        <w:fldChar w:fldCharType="end"/>
      </w:r>
    </w:p>
    <w:p w14:paraId="4716C1E8" w14:textId="46AAACF2"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7.7.3.2</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_Toc218597011 \h </w:instrText>
      </w:r>
      <w:r>
        <w:rPr>
          <w:noProof/>
        </w:rPr>
      </w:r>
      <w:r>
        <w:rPr>
          <w:noProof/>
        </w:rPr>
        <w:fldChar w:fldCharType="separate"/>
      </w:r>
      <w:r>
        <w:rPr>
          <w:noProof/>
        </w:rPr>
        <w:t>235</w:t>
      </w:r>
      <w:r>
        <w:rPr>
          <w:noProof/>
        </w:rPr>
        <w:fldChar w:fldCharType="end"/>
      </w:r>
    </w:p>
    <w:p w14:paraId="4F19C65C" w14:textId="22D914F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7.7.3.3</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_Toc218597012 \h </w:instrText>
      </w:r>
      <w:r>
        <w:rPr>
          <w:noProof/>
        </w:rPr>
      </w:r>
      <w:r>
        <w:rPr>
          <w:noProof/>
        </w:rPr>
        <w:fldChar w:fldCharType="separate"/>
      </w:r>
      <w:r>
        <w:rPr>
          <w:noProof/>
        </w:rPr>
        <w:t>236</w:t>
      </w:r>
      <w:r>
        <w:rPr>
          <w:noProof/>
        </w:rPr>
        <w:fldChar w:fldCharType="end"/>
      </w:r>
    </w:p>
    <w:p w14:paraId="2ADB9289" w14:textId="2499E27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7.7.3.4</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_Toc218597013 \h </w:instrText>
      </w:r>
      <w:r>
        <w:rPr>
          <w:noProof/>
        </w:rPr>
      </w:r>
      <w:r>
        <w:rPr>
          <w:noProof/>
        </w:rPr>
        <w:fldChar w:fldCharType="separate"/>
      </w:r>
      <w:r>
        <w:rPr>
          <w:noProof/>
        </w:rPr>
        <w:t>237</w:t>
      </w:r>
      <w:r>
        <w:rPr>
          <w:noProof/>
        </w:rPr>
        <w:fldChar w:fldCharType="end"/>
      </w:r>
    </w:p>
    <w:p w14:paraId="449166D0" w14:textId="56C2E04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7.7.3.5</w:t>
      </w:r>
      <w:r>
        <w:rPr>
          <w:rFonts w:asciiTheme="minorHAnsi" w:eastAsiaTheme="minorEastAsia" w:hAnsiTheme="minorHAnsi" w:cstheme="minorBidi"/>
          <w:noProof/>
          <w:kern w:val="2"/>
          <w:sz w:val="24"/>
          <w:szCs w:val="24"/>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_Toc218597014 \h </w:instrText>
      </w:r>
      <w:r>
        <w:rPr>
          <w:noProof/>
        </w:rPr>
      </w:r>
      <w:r>
        <w:rPr>
          <w:noProof/>
        </w:rPr>
        <w:fldChar w:fldCharType="separate"/>
      </w:r>
      <w:r>
        <w:rPr>
          <w:noProof/>
        </w:rPr>
        <w:t>237</w:t>
      </w:r>
      <w:r>
        <w:rPr>
          <w:noProof/>
        </w:rPr>
        <w:fldChar w:fldCharType="end"/>
      </w:r>
    </w:p>
    <w:p w14:paraId="192219A0" w14:textId="475658F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7.7.3.6</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_Toc218597015 \h </w:instrText>
      </w:r>
      <w:r>
        <w:rPr>
          <w:noProof/>
        </w:rPr>
      </w:r>
      <w:r>
        <w:rPr>
          <w:noProof/>
        </w:rPr>
        <w:fldChar w:fldCharType="separate"/>
      </w:r>
      <w:r>
        <w:rPr>
          <w:noProof/>
        </w:rPr>
        <w:t>238</w:t>
      </w:r>
      <w:r>
        <w:rPr>
          <w:noProof/>
        </w:rPr>
        <w:fldChar w:fldCharType="end"/>
      </w:r>
    </w:p>
    <w:p w14:paraId="4C3DBD5B" w14:textId="0E1C669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7.7.3.6.1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_Toc218597016 \h </w:instrText>
      </w:r>
      <w:r>
        <w:rPr>
          <w:noProof/>
        </w:rPr>
      </w:r>
      <w:r>
        <w:rPr>
          <w:noProof/>
        </w:rPr>
        <w:fldChar w:fldCharType="separate"/>
      </w:r>
      <w:r>
        <w:rPr>
          <w:noProof/>
        </w:rPr>
        <w:t>238</w:t>
      </w:r>
      <w:r>
        <w:rPr>
          <w:noProof/>
        </w:rPr>
        <w:fldChar w:fldCharType="end"/>
      </w:r>
    </w:p>
    <w:p w14:paraId="779628AB" w14:textId="4F86C5B4"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7.7.3.6.2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_Toc218597017 \h </w:instrText>
      </w:r>
      <w:r>
        <w:rPr>
          <w:noProof/>
        </w:rPr>
      </w:r>
      <w:r>
        <w:rPr>
          <w:noProof/>
        </w:rPr>
        <w:fldChar w:fldCharType="separate"/>
      </w:r>
      <w:r>
        <w:rPr>
          <w:noProof/>
        </w:rPr>
        <w:t>238</w:t>
      </w:r>
      <w:r>
        <w:rPr>
          <w:noProof/>
        </w:rPr>
        <w:fldChar w:fldCharType="end"/>
      </w:r>
    </w:p>
    <w:p w14:paraId="56A31571" w14:textId="4C04B235"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7.7.4</w:t>
      </w:r>
      <w:r>
        <w:rPr>
          <w:rFonts w:asciiTheme="minorHAnsi" w:eastAsiaTheme="minorEastAsia" w:hAnsiTheme="minorHAnsi" w:cstheme="minorBidi"/>
          <w:noProof/>
          <w:kern w:val="2"/>
          <w:sz w:val="24"/>
          <w:szCs w:val="24"/>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_Toc218597018 \h </w:instrText>
      </w:r>
      <w:r>
        <w:rPr>
          <w:noProof/>
        </w:rPr>
      </w:r>
      <w:r>
        <w:rPr>
          <w:noProof/>
        </w:rPr>
        <w:fldChar w:fldCharType="separate"/>
      </w:r>
      <w:r>
        <w:rPr>
          <w:noProof/>
        </w:rPr>
        <w:t>238</w:t>
      </w:r>
      <w:r>
        <w:rPr>
          <w:noProof/>
        </w:rPr>
        <w:fldChar w:fldCharType="end"/>
      </w:r>
    </w:p>
    <w:p w14:paraId="497A6A7D" w14:textId="05BF66C3" w:rsidR="00C327F5" w:rsidRDefault="00C327F5">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_Toc218597019 \h </w:instrText>
      </w:r>
      <w:r>
        <w:rPr>
          <w:noProof/>
        </w:rPr>
      </w:r>
      <w:r>
        <w:rPr>
          <w:noProof/>
        </w:rPr>
        <w:fldChar w:fldCharType="separate"/>
      </w:r>
      <w:r>
        <w:rPr>
          <w:noProof/>
        </w:rPr>
        <w:t>240</w:t>
      </w:r>
      <w:r>
        <w:rPr>
          <w:noProof/>
        </w:rPr>
        <w:fldChar w:fldCharType="end"/>
      </w:r>
    </w:p>
    <w:p w14:paraId="78542076" w14:textId="70A53D33"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_Toc218597020 \h </w:instrText>
      </w:r>
      <w:r>
        <w:rPr>
          <w:noProof/>
        </w:rPr>
      </w:r>
      <w:r>
        <w:rPr>
          <w:noProof/>
        </w:rPr>
        <w:fldChar w:fldCharType="separate"/>
      </w:r>
      <w:r>
        <w:rPr>
          <w:noProof/>
        </w:rPr>
        <w:t>240</w:t>
      </w:r>
      <w:r>
        <w:rPr>
          <w:noProof/>
        </w:rPr>
        <w:fldChar w:fldCharType="end"/>
      </w:r>
    </w:p>
    <w:p w14:paraId="4E6E5404" w14:textId="6F6574D2"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_Toc218597021 \h </w:instrText>
      </w:r>
      <w:r>
        <w:rPr>
          <w:noProof/>
        </w:rPr>
      </w:r>
      <w:r>
        <w:rPr>
          <w:noProof/>
        </w:rPr>
        <w:fldChar w:fldCharType="separate"/>
      </w:r>
      <w:r>
        <w:rPr>
          <w:noProof/>
        </w:rPr>
        <w:t>240</w:t>
      </w:r>
      <w:r>
        <w:rPr>
          <w:noProof/>
        </w:rPr>
        <w:fldChar w:fldCharType="end"/>
      </w:r>
    </w:p>
    <w:p w14:paraId="7999EEBF" w14:textId="7807E69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_Toc218597022 \h </w:instrText>
      </w:r>
      <w:r>
        <w:rPr>
          <w:noProof/>
        </w:rPr>
      </w:r>
      <w:r>
        <w:rPr>
          <w:noProof/>
        </w:rPr>
        <w:fldChar w:fldCharType="separate"/>
      </w:r>
      <w:r>
        <w:rPr>
          <w:noProof/>
        </w:rPr>
        <w:t>240</w:t>
      </w:r>
      <w:r>
        <w:rPr>
          <w:noProof/>
        </w:rPr>
        <w:fldChar w:fldCharType="end"/>
      </w:r>
    </w:p>
    <w:p w14:paraId="216918AA" w14:textId="73303A0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_Toc218597023 \h </w:instrText>
      </w:r>
      <w:r>
        <w:rPr>
          <w:noProof/>
        </w:rPr>
      </w:r>
      <w:r>
        <w:rPr>
          <w:noProof/>
        </w:rPr>
        <w:fldChar w:fldCharType="separate"/>
      </w:r>
      <w:r>
        <w:rPr>
          <w:noProof/>
        </w:rPr>
        <w:t>240</w:t>
      </w:r>
      <w:r>
        <w:rPr>
          <w:noProof/>
        </w:rPr>
        <w:fldChar w:fldCharType="end"/>
      </w:r>
    </w:p>
    <w:p w14:paraId="57E3EE39" w14:textId="5A8D8BF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8.2.1.2</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_Toc218597024 \h </w:instrText>
      </w:r>
      <w:r>
        <w:rPr>
          <w:noProof/>
        </w:rPr>
      </w:r>
      <w:r>
        <w:rPr>
          <w:noProof/>
        </w:rPr>
        <w:fldChar w:fldCharType="separate"/>
      </w:r>
      <w:r>
        <w:rPr>
          <w:noProof/>
        </w:rPr>
        <w:t>242</w:t>
      </w:r>
      <w:r>
        <w:rPr>
          <w:noProof/>
        </w:rPr>
        <w:fldChar w:fldCharType="end"/>
      </w:r>
    </w:p>
    <w:p w14:paraId="5E36F0F3" w14:textId="06F7795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_Toc218597025 \h </w:instrText>
      </w:r>
      <w:r>
        <w:rPr>
          <w:noProof/>
        </w:rPr>
      </w:r>
      <w:r>
        <w:rPr>
          <w:noProof/>
        </w:rPr>
        <w:fldChar w:fldCharType="separate"/>
      </w:r>
      <w:r>
        <w:rPr>
          <w:noProof/>
        </w:rPr>
        <w:t>242</w:t>
      </w:r>
      <w:r>
        <w:rPr>
          <w:noProof/>
        </w:rPr>
        <w:fldChar w:fldCharType="end"/>
      </w:r>
    </w:p>
    <w:p w14:paraId="7CC677DC" w14:textId="01816285"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_Toc218597026 \h </w:instrText>
      </w:r>
      <w:r>
        <w:rPr>
          <w:noProof/>
        </w:rPr>
      </w:r>
      <w:r>
        <w:rPr>
          <w:noProof/>
        </w:rPr>
        <w:fldChar w:fldCharType="separate"/>
      </w:r>
      <w:r>
        <w:rPr>
          <w:noProof/>
        </w:rPr>
        <w:t>242</w:t>
      </w:r>
      <w:r>
        <w:rPr>
          <w:noProof/>
        </w:rPr>
        <w:fldChar w:fldCharType="end"/>
      </w:r>
    </w:p>
    <w:p w14:paraId="64F12E1A" w14:textId="2E365F4C"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_Toc218597027 \h </w:instrText>
      </w:r>
      <w:r>
        <w:rPr>
          <w:noProof/>
        </w:rPr>
      </w:r>
      <w:r>
        <w:rPr>
          <w:noProof/>
        </w:rPr>
        <w:fldChar w:fldCharType="separate"/>
      </w:r>
      <w:r>
        <w:rPr>
          <w:noProof/>
        </w:rPr>
        <w:t>242</w:t>
      </w:r>
      <w:r>
        <w:rPr>
          <w:noProof/>
        </w:rPr>
        <w:fldChar w:fldCharType="end"/>
      </w:r>
    </w:p>
    <w:p w14:paraId="13828CF7" w14:textId="7CBA8AC8"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_Toc218597028 \h </w:instrText>
      </w:r>
      <w:r>
        <w:rPr>
          <w:noProof/>
        </w:rPr>
      </w:r>
      <w:r>
        <w:rPr>
          <w:noProof/>
        </w:rPr>
        <w:fldChar w:fldCharType="separate"/>
      </w:r>
      <w:r>
        <w:rPr>
          <w:noProof/>
        </w:rPr>
        <w:t>242</w:t>
      </w:r>
      <w:r>
        <w:rPr>
          <w:noProof/>
        </w:rPr>
        <w:fldChar w:fldCharType="end"/>
      </w:r>
    </w:p>
    <w:p w14:paraId="12669A54" w14:textId="28C2211E"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_Toc218597029 \h </w:instrText>
      </w:r>
      <w:r>
        <w:rPr>
          <w:noProof/>
        </w:rPr>
      </w:r>
      <w:r>
        <w:rPr>
          <w:noProof/>
        </w:rPr>
        <w:fldChar w:fldCharType="separate"/>
      </w:r>
      <w:r>
        <w:rPr>
          <w:noProof/>
        </w:rPr>
        <w:t>244</w:t>
      </w:r>
      <w:r>
        <w:rPr>
          <w:noProof/>
        </w:rPr>
        <w:fldChar w:fldCharType="end"/>
      </w:r>
    </w:p>
    <w:p w14:paraId="053B3DA5" w14:textId="13700593"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_Toc218597030 \h </w:instrText>
      </w:r>
      <w:r>
        <w:rPr>
          <w:noProof/>
        </w:rPr>
      </w:r>
      <w:r>
        <w:rPr>
          <w:noProof/>
        </w:rPr>
        <w:fldChar w:fldCharType="separate"/>
      </w:r>
      <w:r>
        <w:rPr>
          <w:noProof/>
        </w:rPr>
        <w:t>244</w:t>
      </w:r>
      <w:r>
        <w:rPr>
          <w:noProof/>
        </w:rPr>
        <w:fldChar w:fldCharType="end"/>
      </w:r>
    </w:p>
    <w:p w14:paraId="4CB88E1A" w14:textId="0E9A39F5"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_Toc218597031 \h </w:instrText>
      </w:r>
      <w:r>
        <w:rPr>
          <w:noProof/>
        </w:rPr>
      </w:r>
      <w:r>
        <w:rPr>
          <w:noProof/>
        </w:rPr>
        <w:fldChar w:fldCharType="separate"/>
      </w:r>
      <w:r>
        <w:rPr>
          <w:noProof/>
        </w:rPr>
        <w:t>244</w:t>
      </w:r>
      <w:r>
        <w:rPr>
          <w:noProof/>
        </w:rPr>
        <w:fldChar w:fldCharType="end"/>
      </w:r>
    </w:p>
    <w:p w14:paraId="5F3046E6" w14:textId="07494C71"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_Toc218597032 \h </w:instrText>
      </w:r>
      <w:r>
        <w:rPr>
          <w:noProof/>
        </w:rPr>
      </w:r>
      <w:r>
        <w:rPr>
          <w:noProof/>
        </w:rPr>
        <w:fldChar w:fldCharType="separate"/>
      </w:r>
      <w:r>
        <w:rPr>
          <w:noProof/>
        </w:rPr>
        <w:t>245</w:t>
      </w:r>
      <w:r>
        <w:rPr>
          <w:noProof/>
        </w:rPr>
        <w:fldChar w:fldCharType="end"/>
      </w:r>
    </w:p>
    <w:p w14:paraId="5A1CBC05" w14:textId="6ED087B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_Toc218597033 \h </w:instrText>
      </w:r>
      <w:r>
        <w:rPr>
          <w:noProof/>
        </w:rPr>
      </w:r>
      <w:r>
        <w:rPr>
          <w:noProof/>
        </w:rPr>
        <w:fldChar w:fldCharType="separate"/>
      </w:r>
      <w:r>
        <w:rPr>
          <w:noProof/>
        </w:rPr>
        <w:t>247</w:t>
      </w:r>
      <w:r>
        <w:rPr>
          <w:noProof/>
        </w:rPr>
        <w:fldChar w:fldCharType="end"/>
      </w:r>
    </w:p>
    <w:p w14:paraId="1B65FD2F" w14:textId="5D0E2AB8"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_Toc218597034 \h </w:instrText>
      </w:r>
      <w:r>
        <w:rPr>
          <w:noProof/>
        </w:rPr>
      </w:r>
      <w:r>
        <w:rPr>
          <w:noProof/>
        </w:rPr>
        <w:fldChar w:fldCharType="separate"/>
      </w:r>
      <w:r>
        <w:rPr>
          <w:noProof/>
        </w:rPr>
        <w:t>247</w:t>
      </w:r>
      <w:r>
        <w:rPr>
          <w:noProof/>
        </w:rPr>
        <w:fldChar w:fldCharType="end"/>
      </w:r>
    </w:p>
    <w:p w14:paraId="32AEC719" w14:textId="54885DE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_Toc218597035 \h </w:instrText>
      </w:r>
      <w:r>
        <w:rPr>
          <w:noProof/>
        </w:rPr>
      </w:r>
      <w:r>
        <w:rPr>
          <w:noProof/>
        </w:rPr>
        <w:fldChar w:fldCharType="separate"/>
      </w:r>
      <w:r>
        <w:rPr>
          <w:noProof/>
        </w:rPr>
        <w:t>247</w:t>
      </w:r>
      <w:r>
        <w:rPr>
          <w:noProof/>
        </w:rPr>
        <w:fldChar w:fldCharType="end"/>
      </w:r>
    </w:p>
    <w:p w14:paraId="7618C772" w14:textId="22AA9305"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8.2.1.2.4.2</w:t>
      </w:r>
      <w:r>
        <w:rPr>
          <w:rFonts w:asciiTheme="minorHAnsi" w:eastAsiaTheme="minorEastAsia" w:hAnsiTheme="minorHAnsi" w:cstheme="minorBidi"/>
          <w:noProof/>
          <w:kern w:val="2"/>
          <w:sz w:val="24"/>
          <w:szCs w:val="24"/>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_Toc218597036 \h </w:instrText>
      </w:r>
      <w:r>
        <w:rPr>
          <w:noProof/>
        </w:rPr>
      </w:r>
      <w:r>
        <w:rPr>
          <w:noProof/>
        </w:rPr>
        <w:fldChar w:fldCharType="separate"/>
      </w:r>
      <w:r>
        <w:rPr>
          <w:noProof/>
        </w:rPr>
        <w:t>247</w:t>
      </w:r>
      <w:r>
        <w:rPr>
          <w:noProof/>
        </w:rPr>
        <w:fldChar w:fldCharType="end"/>
      </w:r>
    </w:p>
    <w:p w14:paraId="2FA8578D" w14:textId="4AF7475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8.2.1.2.5</w:t>
      </w:r>
      <w:r>
        <w:rPr>
          <w:rFonts w:asciiTheme="minorHAnsi" w:eastAsiaTheme="minorEastAsia" w:hAnsiTheme="minorHAnsi" w:cstheme="minorBidi"/>
          <w:noProof/>
          <w:kern w:val="2"/>
          <w:sz w:val="24"/>
          <w:szCs w:val="24"/>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_Toc218597037 \h </w:instrText>
      </w:r>
      <w:r>
        <w:rPr>
          <w:noProof/>
        </w:rPr>
      </w:r>
      <w:r>
        <w:rPr>
          <w:noProof/>
        </w:rPr>
        <w:fldChar w:fldCharType="separate"/>
      </w:r>
      <w:r>
        <w:rPr>
          <w:noProof/>
        </w:rPr>
        <w:t>249</w:t>
      </w:r>
      <w:r>
        <w:rPr>
          <w:noProof/>
        </w:rPr>
        <w:fldChar w:fldCharType="end"/>
      </w:r>
    </w:p>
    <w:p w14:paraId="68338EDE" w14:textId="5F1B4226"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_Toc218597038 \h </w:instrText>
      </w:r>
      <w:r>
        <w:rPr>
          <w:noProof/>
        </w:rPr>
      </w:r>
      <w:r>
        <w:rPr>
          <w:noProof/>
        </w:rPr>
        <w:fldChar w:fldCharType="separate"/>
      </w:r>
      <w:r>
        <w:rPr>
          <w:noProof/>
        </w:rPr>
        <w:t>249</w:t>
      </w:r>
      <w:r>
        <w:rPr>
          <w:noProof/>
        </w:rPr>
        <w:fldChar w:fldCharType="end"/>
      </w:r>
    </w:p>
    <w:p w14:paraId="1CFCC1E7" w14:textId="3E721236"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8.2.1.2.5.2</w:t>
      </w:r>
      <w:r>
        <w:rPr>
          <w:rFonts w:asciiTheme="minorHAnsi" w:eastAsiaTheme="minorEastAsia" w:hAnsiTheme="minorHAnsi" w:cstheme="minorBidi"/>
          <w:noProof/>
          <w:kern w:val="2"/>
          <w:sz w:val="24"/>
          <w:szCs w:val="24"/>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_Toc218597039 \h </w:instrText>
      </w:r>
      <w:r>
        <w:rPr>
          <w:noProof/>
        </w:rPr>
      </w:r>
      <w:r>
        <w:rPr>
          <w:noProof/>
        </w:rPr>
        <w:fldChar w:fldCharType="separate"/>
      </w:r>
      <w:r>
        <w:rPr>
          <w:noProof/>
        </w:rPr>
        <w:t>249</w:t>
      </w:r>
      <w:r>
        <w:rPr>
          <w:noProof/>
        </w:rPr>
        <w:fldChar w:fldCharType="end"/>
      </w:r>
    </w:p>
    <w:p w14:paraId="27A779EF" w14:textId="5871D49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8.2.1.3</w:t>
      </w:r>
      <w:r>
        <w:rPr>
          <w:rFonts w:asciiTheme="minorHAnsi" w:eastAsiaTheme="minorEastAsia" w:hAnsiTheme="minorHAnsi" w:cstheme="minorBidi"/>
          <w:noProof/>
          <w:kern w:val="2"/>
          <w:sz w:val="24"/>
          <w:szCs w:val="24"/>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_Toc218597040 \h </w:instrText>
      </w:r>
      <w:r>
        <w:rPr>
          <w:noProof/>
        </w:rPr>
      </w:r>
      <w:r>
        <w:rPr>
          <w:noProof/>
        </w:rPr>
        <w:fldChar w:fldCharType="separate"/>
      </w:r>
      <w:r>
        <w:rPr>
          <w:noProof/>
        </w:rPr>
        <w:t>250</w:t>
      </w:r>
      <w:r>
        <w:rPr>
          <w:noProof/>
        </w:rPr>
        <w:fldChar w:fldCharType="end"/>
      </w:r>
    </w:p>
    <w:p w14:paraId="5EFD9672" w14:textId="7690BAE9"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8.2.1.3.1</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_Toc218597041 \h </w:instrText>
      </w:r>
      <w:r>
        <w:rPr>
          <w:noProof/>
        </w:rPr>
      </w:r>
      <w:r>
        <w:rPr>
          <w:noProof/>
        </w:rPr>
        <w:fldChar w:fldCharType="separate"/>
      </w:r>
      <w:r>
        <w:rPr>
          <w:noProof/>
        </w:rPr>
        <w:t>250</w:t>
      </w:r>
      <w:r>
        <w:rPr>
          <w:noProof/>
        </w:rPr>
        <w:fldChar w:fldCharType="end"/>
      </w:r>
    </w:p>
    <w:p w14:paraId="41817E56" w14:textId="0D1F2835"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_Toc218597042 \h </w:instrText>
      </w:r>
      <w:r>
        <w:rPr>
          <w:noProof/>
        </w:rPr>
      </w:r>
      <w:r>
        <w:rPr>
          <w:noProof/>
        </w:rPr>
        <w:fldChar w:fldCharType="separate"/>
      </w:r>
      <w:r>
        <w:rPr>
          <w:noProof/>
        </w:rPr>
        <w:t>250</w:t>
      </w:r>
      <w:r>
        <w:rPr>
          <w:noProof/>
        </w:rPr>
        <w:fldChar w:fldCharType="end"/>
      </w:r>
    </w:p>
    <w:p w14:paraId="1FD88ACD" w14:textId="71BE7E4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8.2.1.3.1.2</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_Toc218597043 \h </w:instrText>
      </w:r>
      <w:r>
        <w:rPr>
          <w:noProof/>
        </w:rPr>
      </w:r>
      <w:r>
        <w:rPr>
          <w:noProof/>
        </w:rPr>
        <w:fldChar w:fldCharType="separate"/>
      </w:r>
      <w:r>
        <w:rPr>
          <w:noProof/>
        </w:rPr>
        <w:t>251</w:t>
      </w:r>
      <w:r>
        <w:rPr>
          <w:noProof/>
        </w:rPr>
        <w:fldChar w:fldCharType="end"/>
      </w:r>
    </w:p>
    <w:p w14:paraId="5151A0FB" w14:textId="1CCE34B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8.2.1.3.1.3</w:t>
      </w:r>
      <w:r>
        <w:rPr>
          <w:rFonts w:asciiTheme="minorHAnsi" w:eastAsiaTheme="minorEastAsia" w:hAnsiTheme="minorHAnsi" w:cstheme="minorBidi"/>
          <w:noProof/>
          <w:kern w:val="2"/>
          <w:sz w:val="24"/>
          <w:szCs w:val="24"/>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_Toc218597044 \h </w:instrText>
      </w:r>
      <w:r>
        <w:rPr>
          <w:noProof/>
        </w:rPr>
      </w:r>
      <w:r>
        <w:rPr>
          <w:noProof/>
        </w:rPr>
        <w:fldChar w:fldCharType="separate"/>
      </w:r>
      <w:r>
        <w:rPr>
          <w:noProof/>
        </w:rPr>
        <w:t>254</w:t>
      </w:r>
      <w:r>
        <w:rPr>
          <w:noProof/>
        </w:rPr>
        <w:fldChar w:fldCharType="end"/>
      </w:r>
    </w:p>
    <w:p w14:paraId="4399941A" w14:textId="2F2E72D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8.2.1.3.2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_Toc218597045 \h </w:instrText>
      </w:r>
      <w:r>
        <w:rPr>
          <w:noProof/>
        </w:rPr>
      </w:r>
      <w:r>
        <w:rPr>
          <w:noProof/>
        </w:rPr>
        <w:fldChar w:fldCharType="separate"/>
      </w:r>
      <w:r>
        <w:rPr>
          <w:noProof/>
        </w:rPr>
        <w:t>254</w:t>
      </w:r>
      <w:r>
        <w:rPr>
          <w:noProof/>
        </w:rPr>
        <w:fldChar w:fldCharType="end"/>
      </w:r>
    </w:p>
    <w:p w14:paraId="75D377E4" w14:textId="151C1587"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_Toc218597046 \h </w:instrText>
      </w:r>
      <w:r>
        <w:rPr>
          <w:noProof/>
        </w:rPr>
      </w:r>
      <w:r>
        <w:rPr>
          <w:noProof/>
        </w:rPr>
        <w:fldChar w:fldCharType="separate"/>
      </w:r>
      <w:r>
        <w:rPr>
          <w:noProof/>
        </w:rPr>
        <w:t>254</w:t>
      </w:r>
      <w:r>
        <w:rPr>
          <w:noProof/>
        </w:rPr>
        <w:fldChar w:fldCharType="end"/>
      </w:r>
    </w:p>
    <w:p w14:paraId="4CAB6CD9" w14:textId="0E00B44F"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8.2.1.3.2.2</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_Toc218597047 \h </w:instrText>
      </w:r>
      <w:r>
        <w:rPr>
          <w:noProof/>
        </w:rPr>
      </w:r>
      <w:r>
        <w:rPr>
          <w:noProof/>
        </w:rPr>
        <w:fldChar w:fldCharType="separate"/>
      </w:r>
      <w:r>
        <w:rPr>
          <w:noProof/>
        </w:rPr>
        <w:t>254</w:t>
      </w:r>
      <w:r>
        <w:rPr>
          <w:noProof/>
        </w:rPr>
        <w:fldChar w:fldCharType="end"/>
      </w:r>
    </w:p>
    <w:p w14:paraId="677BA6F5" w14:textId="06CBF49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8.2.1.3.2.3</w:t>
      </w:r>
      <w:r>
        <w:rPr>
          <w:rFonts w:asciiTheme="minorHAnsi" w:eastAsiaTheme="minorEastAsia" w:hAnsiTheme="minorHAnsi" w:cstheme="minorBidi"/>
          <w:noProof/>
          <w:kern w:val="2"/>
          <w:sz w:val="24"/>
          <w:szCs w:val="24"/>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_Toc218597048 \h </w:instrText>
      </w:r>
      <w:r>
        <w:rPr>
          <w:noProof/>
        </w:rPr>
      </w:r>
      <w:r>
        <w:rPr>
          <w:noProof/>
        </w:rPr>
        <w:fldChar w:fldCharType="separate"/>
      </w:r>
      <w:r>
        <w:rPr>
          <w:noProof/>
        </w:rPr>
        <w:t>257</w:t>
      </w:r>
      <w:r>
        <w:rPr>
          <w:noProof/>
        </w:rPr>
        <w:fldChar w:fldCharType="end"/>
      </w:r>
    </w:p>
    <w:p w14:paraId="0DC0F4F3" w14:textId="0012669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_Toc218597049 \h </w:instrText>
      </w:r>
      <w:r>
        <w:rPr>
          <w:noProof/>
        </w:rPr>
      </w:r>
      <w:r>
        <w:rPr>
          <w:noProof/>
        </w:rPr>
        <w:fldChar w:fldCharType="separate"/>
      </w:r>
      <w:r>
        <w:rPr>
          <w:noProof/>
        </w:rPr>
        <w:t>257</w:t>
      </w:r>
      <w:r>
        <w:rPr>
          <w:noProof/>
        </w:rPr>
        <w:fldChar w:fldCharType="end"/>
      </w:r>
    </w:p>
    <w:p w14:paraId="3E81CFFD" w14:textId="33ACC0A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UE-to-network relay selection procedure</w:t>
      </w:r>
      <w:r>
        <w:rPr>
          <w:noProof/>
        </w:rPr>
        <w:tab/>
      </w:r>
      <w:r>
        <w:rPr>
          <w:noProof/>
        </w:rPr>
        <w:fldChar w:fldCharType="begin" w:fldLock="1"/>
      </w:r>
      <w:r>
        <w:rPr>
          <w:noProof/>
        </w:rPr>
        <w:instrText xml:space="preserve"> PAGEREF _Toc218597050 \h </w:instrText>
      </w:r>
      <w:r>
        <w:rPr>
          <w:noProof/>
        </w:rPr>
      </w:r>
      <w:r>
        <w:rPr>
          <w:noProof/>
        </w:rPr>
        <w:fldChar w:fldCharType="separate"/>
      </w:r>
      <w:r>
        <w:rPr>
          <w:noProof/>
        </w:rPr>
        <w:t>258</w:t>
      </w:r>
      <w:r>
        <w:rPr>
          <w:noProof/>
        </w:rPr>
        <w:fldChar w:fldCharType="end"/>
      </w:r>
    </w:p>
    <w:p w14:paraId="15150237" w14:textId="569332E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_Toc218597051 \h </w:instrText>
      </w:r>
      <w:r>
        <w:rPr>
          <w:noProof/>
        </w:rPr>
      </w:r>
      <w:r>
        <w:rPr>
          <w:noProof/>
        </w:rPr>
        <w:fldChar w:fldCharType="separate"/>
      </w:r>
      <w:r>
        <w:rPr>
          <w:noProof/>
        </w:rPr>
        <w:t>258</w:t>
      </w:r>
      <w:r>
        <w:rPr>
          <w:noProof/>
        </w:rPr>
        <w:fldChar w:fldCharType="end"/>
      </w:r>
    </w:p>
    <w:p w14:paraId="6202C1A2" w14:textId="0CF641B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_Toc218597052 \h </w:instrText>
      </w:r>
      <w:r>
        <w:rPr>
          <w:noProof/>
        </w:rPr>
      </w:r>
      <w:r>
        <w:rPr>
          <w:noProof/>
        </w:rPr>
        <w:fldChar w:fldCharType="separate"/>
      </w:r>
      <w:r>
        <w:rPr>
          <w:noProof/>
        </w:rPr>
        <w:t>258</w:t>
      </w:r>
      <w:r>
        <w:rPr>
          <w:noProof/>
        </w:rPr>
        <w:fldChar w:fldCharType="end"/>
      </w:r>
    </w:p>
    <w:p w14:paraId="1ECB52E6" w14:textId="17A94C5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_Toc218597053 \h </w:instrText>
      </w:r>
      <w:r>
        <w:rPr>
          <w:noProof/>
        </w:rPr>
      </w:r>
      <w:r>
        <w:rPr>
          <w:noProof/>
        </w:rPr>
        <w:fldChar w:fldCharType="separate"/>
      </w:r>
      <w:r>
        <w:rPr>
          <w:noProof/>
        </w:rPr>
        <w:t>259</w:t>
      </w:r>
      <w:r>
        <w:rPr>
          <w:noProof/>
        </w:rPr>
        <w:fldChar w:fldCharType="end"/>
      </w:r>
    </w:p>
    <w:p w14:paraId="7937FC5F" w14:textId="06EDCE8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UE-to-network relay reselection procedure</w:t>
      </w:r>
      <w:r>
        <w:rPr>
          <w:noProof/>
        </w:rPr>
        <w:tab/>
      </w:r>
      <w:r>
        <w:rPr>
          <w:noProof/>
        </w:rPr>
        <w:fldChar w:fldCharType="begin" w:fldLock="1"/>
      </w:r>
      <w:r>
        <w:rPr>
          <w:noProof/>
        </w:rPr>
        <w:instrText xml:space="preserve"> PAGEREF _Toc218597054 \h </w:instrText>
      </w:r>
      <w:r>
        <w:rPr>
          <w:noProof/>
        </w:rPr>
      </w:r>
      <w:r>
        <w:rPr>
          <w:noProof/>
        </w:rPr>
        <w:fldChar w:fldCharType="separate"/>
      </w:r>
      <w:r>
        <w:rPr>
          <w:noProof/>
        </w:rPr>
        <w:t>259</w:t>
      </w:r>
      <w:r>
        <w:rPr>
          <w:noProof/>
        </w:rPr>
        <w:fldChar w:fldCharType="end"/>
      </w:r>
    </w:p>
    <w:p w14:paraId="73D9B8E7" w14:textId="34DB311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_Toc218597055 \h </w:instrText>
      </w:r>
      <w:r>
        <w:rPr>
          <w:noProof/>
        </w:rPr>
      </w:r>
      <w:r>
        <w:rPr>
          <w:noProof/>
        </w:rPr>
        <w:fldChar w:fldCharType="separate"/>
      </w:r>
      <w:r>
        <w:rPr>
          <w:noProof/>
        </w:rPr>
        <w:t>259</w:t>
      </w:r>
      <w:r>
        <w:rPr>
          <w:noProof/>
        </w:rPr>
        <w:fldChar w:fldCharType="end"/>
      </w:r>
    </w:p>
    <w:p w14:paraId="02976172" w14:textId="1F352BA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8.2.3.2</w:t>
      </w:r>
      <w:r>
        <w:rPr>
          <w:rFonts w:asciiTheme="minorHAnsi" w:eastAsiaTheme="minorEastAsia" w:hAnsiTheme="minorHAnsi" w:cstheme="minorBidi"/>
          <w:noProof/>
          <w:kern w:val="2"/>
          <w:sz w:val="24"/>
          <w:szCs w:val="24"/>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_Toc218597056 \h </w:instrText>
      </w:r>
      <w:r>
        <w:rPr>
          <w:noProof/>
        </w:rPr>
      </w:r>
      <w:r>
        <w:rPr>
          <w:noProof/>
        </w:rPr>
        <w:fldChar w:fldCharType="separate"/>
      </w:r>
      <w:r>
        <w:rPr>
          <w:noProof/>
        </w:rPr>
        <w:t>259</w:t>
      </w:r>
      <w:r>
        <w:rPr>
          <w:noProof/>
        </w:rPr>
        <w:fldChar w:fldCharType="end"/>
      </w:r>
    </w:p>
    <w:p w14:paraId="0481F8B5" w14:textId="783E981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_Toc218597057 \h </w:instrText>
      </w:r>
      <w:r>
        <w:rPr>
          <w:noProof/>
        </w:rPr>
      </w:r>
      <w:r>
        <w:rPr>
          <w:noProof/>
        </w:rPr>
        <w:fldChar w:fldCharType="separate"/>
      </w:r>
      <w:r>
        <w:rPr>
          <w:noProof/>
        </w:rPr>
        <w:t>260</w:t>
      </w:r>
      <w:r>
        <w:rPr>
          <w:noProof/>
        </w:rPr>
        <w:fldChar w:fldCharType="end"/>
      </w:r>
    </w:p>
    <w:p w14:paraId="092EE444" w14:textId="1A8F0B3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_Toc218597058 \h </w:instrText>
      </w:r>
      <w:r>
        <w:rPr>
          <w:noProof/>
        </w:rPr>
      </w:r>
      <w:r>
        <w:rPr>
          <w:noProof/>
        </w:rPr>
        <w:fldChar w:fldCharType="separate"/>
      </w:r>
      <w:r>
        <w:rPr>
          <w:noProof/>
        </w:rPr>
        <w:t>261</w:t>
      </w:r>
      <w:r>
        <w:rPr>
          <w:noProof/>
        </w:rPr>
        <w:fldChar w:fldCharType="end"/>
      </w:r>
    </w:p>
    <w:p w14:paraId="66F7CB20" w14:textId="60BE836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8.2.5a</w:t>
      </w:r>
      <w:r>
        <w:rPr>
          <w:rFonts w:asciiTheme="minorHAnsi" w:eastAsiaTheme="minorEastAsia" w:hAnsiTheme="minorHAnsi" w:cstheme="minorBidi"/>
          <w:noProof/>
          <w:kern w:val="2"/>
          <w:sz w:val="24"/>
          <w:szCs w:val="24"/>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_Toc218597059 \h </w:instrText>
      </w:r>
      <w:r>
        <w:rPr>
          <w:noProof/>
        </w:rPr>
      </w:r>
      <w:r>
        <w:rPr>
          <w:noProof/>
        </w:rPr>
        <w:fldChar w:fldCharType="separate"/>
      </w:r>
      <w:r>
        <w:rPr>
          <w:noProof/>
        </w:rPr>
        <w:t>262</w:t>
      </w:r>
      <w:r>
        <w:rPr>
          <w:noProof/>
        </w:rPr>
        <w:fldChar w:fldCharType="end"/>
      </w:r>
    </w:p>
    <w:p w14:paraId="4B3871AE" w14:textId="674D9D4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QoS handling for 5G ProSe UE-to-network relay</w:t>
      </w:r>
      <w:r>
        <w:rPr>
          <w:noProof/>
        </w:rPr>
        <w:tab/>
      </w:r>
      <w:r>
        <w:rPr>
          <w:noProof/>
        </w:rPr>
        <w:fldChar w:fldCharType="begin" w:fldLock="1"/>
      </w:r>
      <w:r>
        <w:rPr>
          <w:noProof/>
        </w:rPr>
        <w:instrText xml:space="preserve"> PAGEREF _Toc218597060 \h </w:instrText>
      </w:r>
      <w:r>
        <w:rPr>
          <w:noProof/>
        </w:rPr>
      </w:r>
      <w:r>
        <w:rPr>
          <w:noProof/>
        </w:rPr>
        <w:fldChar w:fldCharType="separate"/>
      </w:r>
      <w:r>
        <w:rPr>
          <w:noProof/>
        </w:rPr>
        <w:t>262</w:t>
      </w:r>
      <w:r>
        <w:rPr>
          <w:noProof/>
        </w:rPr>
        <w:fldChar w:fldCharType="end"/>
      </w:r>
    </w:p>
    <w:p w14:paraId="4F6DF81A" w14:textId="4095840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_Toc218597061 \h </w:instrText>
      </w:r>
      <w:r>
        <w:rPr>
          <w:noProof/>
        </w:rPr>
      </w:r>
      <w:r>
        <w:rPr>
          <w:noProof/>
        </w:rPr>
        <w:fldChar w:fldCharType="separate"/>
      </w:r>
      <w:r>
        <w:rPr>
          <w:noProof/>
        </w:rPr>
        <w:t>262</w:t>
      </w:r>
      <w:r>
        <w:rPr>
          <w:noProof/>
        </w:rPr>
        <w:fldChar w:fldCharType="end"/>
      </w:r>
    </w:p>
    <w:p w14:paraId="48D3D9C2" w14:textId="0A0D20B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_Toc218597062 \h </w:instrText>
      </w:r>
      <w:r>
        <w:rPr>
          <w:noProof/>
        </w:rPr>
      </w:r>
      <w:r>
        <w:rPr>
          <w:noProof/>
        </w:rPr>
        <w:fldChar w:fldCharType="separate"/>
      </w:r>
      <w:r>
        <w:rPr>
          <w:noProof/>
        </w:rPr>
        <w:t>262</w:t>
      </w:r>
      <w:r>
        <w:rPr>
          <w:noProof/>
        </w:rPr>
        <w:fldChar w:fldCharType="end"/>
      </w:r>
    </w:p>
    <w:p w14:paraId="0255B8ED" w14:textId="496B2AA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_Toc218597063 \h </w:instrText>
      </w:r>
      <w:r>
        <w:rPr>
          <w:noProof/>
        </w:rPr>
      </w:r>
      <w:r>
        <w:rPr>
          <w:noProof/>
        </w:rPr>
        <w:fldChar w:fldCharType="separate"/>
      </w:r>
      <w:r>
        <w:rPr>
          <w:noProof/>
        </w:rPr>
        <w:t>262</w:t>
      </w:r>
      <w:r>
        <w:rPr>
          <w:noProof/>
        </w:rPr>
        <w:fldChar w:fldCharType="end"/>
      </w:r>
    </w:p>
    <w:p w14:paraId="2DA42095" w14:textId="06FDCD4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8.2.6.3.1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_Toc218597064 \h </w:instrText>
      </w:r>
      <w:r>
        <w:rPr>
          <w:noProof/>
        </w:rPr>
      </w:r>
      <w:r>
        <w:rPr>
          <w:noProof/>
        </w:rPr>
        <w:fldChar w:fldCharType="separate"/>
      </w:r>
      <w:r>
        <w:rPr>
          <w:noProof/>
        </w:rPr>
        <w:t>262</w:t>
      </w:r>
      <w:r>
        <w:rPr>
          <w:noProof/>
        </w:rPr>
        <w:fldChar w:fldCharType="end"/>
      </w:r>
    </w:p>
    <w:p w14:paraId="0C82CEB9" w14:textId="7FE3CF2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8.2.6.3.2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_Toc218597065 \h </w:instrText>
      </w:r>
      <w:r>
        <w:rPr>
          <w:noProof/>
        </w:rPr>
      </w:r>
      <w:r>
        <w:rPr>
          <w:noProof/>
        </w:rPr>
        <w:fldChar w:fldCharType="separate"/>
      </w:r>
      <w:r>
        <w:rPr>
          <w:noProof/>
        </w:rPr>
        <w:t>263</w:t>
      </w:r>
      <w:r>
        <w:rPr>
          <w:noProof/>
        </w:rPr>
        <w:fldChar w:fldCharType="end"/>
      </w:r>
    </w:p>
    <w:p w14:paraId="11414A7A" w14:textId="2958E050"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8.2.6.3.3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_Toc218597066 \h </w:instrText>
      </w:r>
      <w:r>
        <w:rPr>
          <w:noProof/>
        </w:rPr>
      </w:r>
      <w:r>
        <w:rPr>
          <w:noProof/>
        </w:rPr>
        <w:fldChar w:fldCharType="separate"/>
      </w:r>
      <w:r>
        <w:rPr>
          <w:noProof/>
        </w:rPr>
        <w:t>263</w:t>
      </w:r>
      <w:r>
        <w:rPr>
          <w:noProof/>
        </w:rPr>
        <w:fldChar w:fldCharType="end"/>
      </w:r>
    </w:p>
    <w:p w14:paraId="10D2F7CD" w14:textId="2A516D7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8.2.6.4</w:t>
      </w:r>
      <w:r>
        <w:rPr>
          <w:rFonts w:asciiTheme="minorHAnsi" w:eastAsiaTheme="minorEastAsia" w:hAnsiTheme="minorHAnsi" w:cstheme="minorBidi"/>
          <w:noProof/>
          <w:kern w:val="2"/>
          <w:sz w:val="24"/>
          <w:szCs w:val="24"/>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_Toc218597067 \h </w:instrText>
      </w:r>
      <w:r>
        <w:rPr>
          <w:noProof/>
        </w:rPr>
      </w:r>
      <w:r>
        <w:rPr>
          <w:noProof/>
        </w:rPr>
        <w:fldChar w:fldCharType="separate"/>
      </w:r>
      <w:r>
        <w:rPr>
          <w:noProof/>
        </w:rPr>
        <w:t>264</w:t>
      </w:r>
      <w:r>
        <w:rPr>
          <w:noProof/>
        </w:rPr>
        <w:fldChar w:fldCharType="end"/>
      </w:r>
    </w:p>
    <w:p w14:paraId="08791FE9" w14:textId="44EE730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8.2.6.4.1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_Toc218597068 \h </w:instrText>
      </w:r>
      <w:r>
        <w:rPr>
          <w:noProof/>
        </w:rPr>
      </w:r>
      <w:r>
        <w:rPr>
          <w:noProof/>
        </w:rPr>
        <w:fldChar w:fldCharType="separate"/>
      </w:r>
      <w:r>
        <w:rPr>
          <w:noProof/>
        </w:rPr>
        <w:t>264</w:t>
      </w:r>
      <w:r>
        <w:rPr>
          <w:noProof/>
        </w:rPr>
        <w:fldChar w:fldCharType="end"/>
      </w:r>
    </w:p>
    <w:p w14:paraId="29C9D61C" w14:textId="538481FC"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8.2.6.4.2</w:t>
      </w:r>
      <w:r>
        <w:rPr>
          <w:rFonts w:asciiTheme="minorHAnsi" w:eastAsiaTheme="minorEastAsia" w:hAnsiTheme="minorHAnsi" w:cstheme="minorBidi"/>
          <w:noProof/>
          <w:kern w:val="2"/>
          <w:sz w:val="24"/>
          <w:szCs w:val="24"/>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_Toc218597069 \h </w:instrText>
      </w:r>
      <w:r>
        <w:rPr>
          <w:noProof/>
        </w:rPr>
      </w:r>
      <w:r>
        <w:rPr>
          <w:noProof/>
        </w:rPr>
        <w:fldChar w:fldCharType="separate"/>
      </w:r>
      <w:r>
        <w:rPr>
          <w:noProof/>
        </w:rPr>
        <w:t>264</w:t>
      </w:r>
      <w:r>
        <w:rPr>
          <w:noProof/>
        </w:rPr>
        <w:fldChar w:fldCharType="end"/>
      </w:r>
    </w:p>
    <w:p w14:paraId="3F27A6F2" w14:textId="2EF2166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_Toc218597070 \h </w:instrText>
      </w:r>
      <w:r>
        <w:rPr>
          <w:noProof/>
        </w:rPr>
      </w:r>
      <w:r>
        <w:rPr>
          <w:noProof/>
        </w:rPr>
        <w:fldChar w:fldCharType="separate"/>
      </w:r>
      <w:r>
        <w:rPr>
          <w:noProof/>
        </w:rPr>
        <w:t>265</w:t>
      </w:r>
      <w:r>
        <w:rPr>
          <w:noProof/>
        </w:rPr>
        <w:fldChar w:fldCharType="end"/>
      </w:r>
    </w:p>
    <w:p w14:paraId="6F3C6349" w14:textId="2012C276"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_Toc218597071 \h </w:instrText>
      </w:r>
      <w:r>
        <w:rPr>
          <w:noProof/>
        </w:rPr>
      </w:r>
      <w:r>
        <w:rPr>
          <w:noProof/>
        </w:rPr>
        <w:fldChar w:fldCharType="separate"/>
      </w:r>
      <w:r>
        <w:rPr>
          <w:noProof/>
        </w:rPr>
        <w:t>265</w:t>
      </w:r>
      <w:r>
        <w:rPr>
          <w:noProof/>
        </w:rPr>
        <w:fldChar w:fldCharType="end"/>
      </w:r>
    </w:p>
    <w:p w14:paraId="7AB9CB65" w14:textId="4AE19D3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8.2.7.2</w:t>
      </w:r>
      <w:r>
        <w:rPr>
          <w:rFonts w:asciiTheme="minorHAnsi" w:eastAsiaTheme="minorEastAsia" w:hAnsiTheme="minorHAnsi" w:cstheme="minorBidi"/>
          <w:noProof/>
          <w:kern w:val="2"/>
          <w:sz w:val="24"/>
          <w:szCs w:val="24"/>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_Toc218597072 \h </w:instrText>
      </w:r>
      <w:r>
        <w:rPr>
          <w:noProof/>
        </w:rPr>
      </w:r>
      <w:r>
        <w:rPr>
          <w:noProof/>
        </w:rPr>
        <w:fldChar w:fldCharType="separate"/>
      </w:r>
      <w:r>
        <w:rPr>
          <w:noProof/>
        </w:rPr>
        <w:t>266</w:t>
      </w:r>
      <w:r>
        <w:rPr>
          <w:noProof/>
        </w:rPr>
        <w:fldChar w:fldCharType="end"/>
      </w:r>
    </w:p>
    <w:p w14:paraId="44BCE6D7" w14:textId="41EF7AF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8.2.7.3</w:t>
      </w:r>
      <w:r>
        <w:rPr>
          <w:rFonts w:asciiTheme="minorHAnsi" w:eastAsiaTheme="minorEastAsia" w:hAnsiTheme="minorHAnsi" w:cstheme="minorBidi"/>
          <w:noProof/>
          <w:kern w:val="2"/>
          <w:sz w:val="24"/>
          <w:szCs w:val="24"/>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_Toc218597073 \h </w:instrText>
      </w:r>
      <w:r>
        <w:rPr>
          <w:noProof/>
        </w:rPr>
      </w:r>
      <w:r>
        <w:rPr>
          <w:noProof/>
        </w:rPr>
        <w:fldChar w:fldCharType="separate"/>
      </w:r>
      <w:r>
        <w:rPr>
          <w:noProof/>
        </w:rPr>
        <w:t>266</w:t>
      </w:r>
      <w:r>
        <w:rPr>
          <w:noProof/>
        </w:rPr>
        <w:fldChar w:fldCharType="end"/>
      </w:r>
    </w:p>
    <w:p w14:paraId="1DF09768" w14:textId="3719679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_Toc218597074 \h </w:instrText>
      </w:r>
      <w:r>
        <w:rPr>
          <w:noProof/>
        </w:rPr>
      </w:r>
      <w:r>
        <w:rPr>
          <w:noProof/>
        </w:rPr>
        <w:fldChar w:fldCharType="separate"/>
      </w:r>
      <w:r>
        <w:rPr>
          <w:noProof/>
        </w:rPr>
        <w:t>266</w:t>
      </w:r>
      <w:r>
        <w:rPr>
          <w:noProof/>
        </w:rPr>
        <w:fldChar w:fldCharType="end"/>
      </w:r>
    </w:p>
    <w:p w14:paraId="31ED2755" w14:textId="077F1D74"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_Toc218597075 \h </w:instrText>
      </w:r>
      <w:r>
        <w:rPr>
          <w:noProof/>
        </w:rPr>
      </w:r>
      <w:r>
        <w:rPr>
          <w:noProof/>
        </w:rPr>
        <w:fldChar w:fldCharType="separate"/>
      </w:r>
      <w:r>
        <w:rPr>
          <w:noProof/>
        </w:rPr>
        <w:t>266</w:t>
      </w:r>
      <w:r>
        <w:rPr>
          <w:noProof/>
        </w:rPr>
        <w:fldChar w:fldCharType="end"/>
      </w:r>
    </w:p>
    <w:p w14:paraId="720AA458" w14:textId="2CF1BCE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8.2.8.2</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_Toc218597076 \h </w:instrText>
      </w:r>
      <w:r>
        <w:rPr>
          <w:noProof/>
        </w:rPr>
      </w:r>
      <w:r>
        <w:rPr>
          <w:noProof/>
        </w:rPr>
        <w:fldChar w:fldCharType="separate"/>
      </w:r>
      <w:r>
        <w:rPr>
          <w:noProof/>
        </w:rPr>
        <w:t>266</w:t>
      </w:r>
      <w:r>
        <w:rPr>
          <w:noProof/>
        </w:rPr>
        <w:fldChar w:fldCharType="end"/>
      </w:r>
    </w:p>
    <w:p w14:paraId="1D4FB437" w14:textId="2B5554B2"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8.2.8.3</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_Toc218597077 \h </w:instrText>
      </w:r>
      <w:r>
        <w:rPr>
          <w:noProof/>
        </w:rPr>
      </w:r>
      <w:r>
        <w:rPr>
          <w:noProof/>
        </w:rPr>
        <w:fldChar w:fldCharType="separate"/>
      </w:r>
      <w:r>
        <w:rPr>
          <w:noProof/>
        </w:rPr>
        <w:t>267</w:t>
      </w:r>
      <w:r>
        <w:rPr>
          <w:noProof/>
        </w:rPr>
        <w:fldChar w:fldCharType="end"/>
      </w:r>
    </w:p>
    <w:p w14:paraId="15C1595B" w14:textId="1540515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8.2.8.4</w:t>
      </w:r>
      <w:r>
        <w:rPr>
          <w:rFonts w:asciiTheme="minorHAnsi" w:eastAsiaTheme="minorEastAsia" w:hAnsiTheme="minorHAnsi" w:cstheme="minorBidi"/>
          <w:noProof/>
          <w:kern w:val="2"/>
          <w:sz w:val="24"/>
          <w:szCs w:val="24"/>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_Toc218597078 \h </w:instrText>
      </w:r>
      <w:r>
        <w:rPr>
          <w:noProof/>
        </w:rPr>
      </w:r>
      <w:r>
        <w:rPr>
          <w:noProof/>
        </w:rPr>
        <w:fldChar w:fldCharType="separate"/>
      </w:r>
      <w:r>
        <w:rPr>
          <w:noProof/>
        </w:rPr>
        <w:t>267</w:t>
      </w:r>
      <w:r>
        <w:rPr>
          <w:noProof/>
        </w:rPr>
        <w:fldChar w:fldCharType="end"/>
      </w:r>
    </w:p>
    <w:p w14:paraId="358DB474" w14:textId="28CF7BF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8.2.8.5</w:t>
      </w:r>
      <w:r>
        <w:rPr>
          <w:rFonts w:asciiTheme="minorHAnsi" w:eastAsiaTheme="minorEastAsia" w:hAnsiTheme="minorHAnsi" w:cstheme="minorBidi"/>
          <w:noProof/>
          <w:kern w:val="2"/>
          <w:sz w:val="24"/>
          <w:szCs w:val="24"/>
          <w14:ligatures w14:val="standardContextual"/>
        </w:rPr>
        <w:tab/>
      </w:r>
      <w:r>
        <w:rPr>
          <w:noProof/>
          <w:lang w:eastAsia="zh-CN"/>
        </w:rPr>
        <w:t>Abnormal cases</w:t>
      </w:r>
      <w:r>
        <w:rPr>
          <w:noProof/>
        </w:rPr>
        <w:tab/>
      </w:r>
      <w:r>
        <w:rPr>
          <w:noProof/>
        </w:rPr>
        <w:fldChar w:fldCharType="begin" w:fldLock="1"/>
      </w:r>
      <w:r>
        <w:rPr>
          <w:noProof/>
        </w:rPr>
        <w:instrText xml:space="preserve"> PAGEREF _Toc218597079 \h </w:instrText>
      </w:r>
      <w:r>
        <w:rPr>
          <w:noProof/>
        </w:rPr>
      </w:r>
      <w:r>
        <w:rPr>
          <w:noProof/>
        </w:rPr>
        <w:fldChar w:fldCharType="separate"/>
      </w:r>
      <w:r>
        <w:rPr>
          <w:noProof/>
        </w:rPr>
        <w:t>268</w:t>
      </w:r>
      <w:r>
        <w:rPr>
          <w:noProof/>
        </w:rPr>
        <w:fldChar w:fldCharType="end"/>
      </w:r>
    </w:p>
    <w:p w14:paraId="1850890E" w14:textId="0DFC1B3D"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_Toc218597080 \h </w:instrText>
      </w:r>
      <w:r>
        <w:rPr>
          <w:noProof/>
        </w:rPr>
      </w:r>
      <w:r>
        <w:rPr>
          <w:noProof/>
        </w:rPr>
        <w:fldChar w:fldCharType="separate"/>
      </w:r>
      <w:r>
        <w:rPr>
          <w:noProof/>
        </w:rPr>
        <w:t>268</w:t>
      </w:r>
      <w:r>
        <w:rPr>
          <w:noProof/>
        </w:rPr>
        <w:fldChar w:fldCharType="end"/>
      </w:r>
    </w:p>
    <w:p w14:paraId="64A6996D" w14:textId="3BABB2D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lastRenderedPageBreak/>
        <w:t>8.2.9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_Toc218597081 \h </w:instrText>
      </w:r>
      <w:r>
        <w:rPr>
          <w:noProof/>
        </w:rPr>
      </w:r>
      <w:r>
        <w:rPr>
          <w:noProof/>
        </w:rPr>
        <w:fldChar w:fldCharType="separate"/>
      </w:r>
      <w:r>
        <w:rPr>
          <w:noProof/>
        </w:rPr>
        <w:t>268</w:t>
      </w:r>
      <w:r>
        <w:rPr>
          <w:noProof/>
        </w:rPr>
        <w:fldChar w:fldCharType="end"/>
      </w:r>
    </w:p>
    <w:p w14:paraId="6658E567" w14:textId="4D10D18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_Toc218597082 \h </w:instrText>
      </w:r>
      <w:r>
        <w:rPr>
          <w:noProof/>
        </w:rPr>
      </w:r>
      <w:r>
        <w:rPr>
          <w:noProof/>
        </w:rPr>
        <w:fldChar w:fldCharType="separate"/>
      </w:r>
      <w:r>
        <w:rPr>
          <w:noProof/>
        </w:rPr>
        <w:t>268</w:t>
      </w:r>
      <w:r>
        <w:rPr>
          <w:noProof/>
        </w:rPr>
        <w:fldChar w:fldCharType="end"/>
      </w:r>
    </w:p>
    <w:p w14:paraId="7B659574" w14:textId="5E0F8CA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8.2.9.2</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_Toc218597083 \h </w:instrText>
      </w:r>
      <w:r>
        <w:rPr>
          <w:noProof/>
        </w:rPr>
      </w:r>
      <w:r>
        <w:rPr>
          <w:noProof/>
        </w:rPr>
        <w:fldChar w:fldCharType="separate"/>
      </w:r>
      <w:r>
        <w:rPr>
          <w:noProof/>
        </w:rPr>
        <w:t>268</w:t>
      </w:r>
      <w:r>
        <w:rPr>
          <w:noProof/>
        </w:rPr>
        <w:fldChar w:fldCharType="end"/>
      </w:r>
    </w:p>
    <w:p w14:paraId="032378B5" w14:textId="0ED37CE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8.2.9.3</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_Toc218597084 \h </w:instrText>
      </w:r>
      <w:r>
        <w:rPr>
          <w:noProof/>
        </w:rPr>
      </w:r>
      <w:r>
        <w:rPr>
          <w:noProof/>
        </w:rPr>
        <w:fldChar w:fldCharType="separate"/>
      </w:r>
      <w:r>
        <w:rPr>
          <w:noProof/>
        </w:rPr>
        <w:t>269</w:t>
      </w:r>
      <w:r>
        <w:rPr>
          <w:noProof/>
        </w:rPr>
        <w:fldChar w:fldCharType="end"/>
      </w:r>
    </w:p>
    <w:p w14:paraId="02DA6B15" w14:textId="3954229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8.2.9.4</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_Toc218597085 \h </w:instrText>
      </w:r>
      <w:r>
        <w:rPr>
          <w:noProof/>
        </w:rPr>
      </w:r>
      <w:r>
        <w:rPr>
          <w:noProof/>
        </w:rPr>
        <w:fldChar w:fldCharType="separate"/>
      </w:r>
      <w:r>
        <w:rPr>
          <w:noProof/>
        </w:rPr>
        <w:t>269</w:t>
      </w:r>
      <w:r>
        <w:rPr>
          <w:noProof/>
        </w:rPr>
        <w:fldChar w:fldCharType="end"/>
      </w:r>
    </w:p>
    <w:p w14:paraId="104AC85F" w14:textId="6ED77BA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8.2.9.5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_Toc218597086 \h </w:instrText>
      </w:r>
      <w:r>
        <w:rPr>
          <w:noProof/>
        </w:rPr>
      </w:r>
      <w:r>
        <w:rPr>
          <w:noProof/>
        </w:rPr>
        <w:fldChar w:fldCharType="separate"/>
      </w:r>
      <w:r>
        <w:rPr>
          <w:noProof/>
        </w:rPr>
        <w:t>269</w:t>
      </w:r>
      <w:r>
        <w:rPr>
          <w:noProof/>
        </w:rPr>
        <w:fldChar w:fldCharType="end"/>
      </w:r>
    </w:p>
    <w:p w14:paraId="1FF5906B" w14:textId="5C9176A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8.2.9.5.1</w:t>
      </w:r>
      <w:r>
        <w:rPr>
          <w:rFonts w:asciiTheme="minorHAnsi" w:eastAsiaTheme="minorEastAsia" w:hAnsiTheme="minorHAnsi" w:cstheme="minorBidi"/>
          <w:noProof/>
          <w:kern w:val="2"/>
          <w:sz w:val="24"/>
          <w:szCs w:val="24"/>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_Toc218597087 \h </w:instrText>
      </w:r>
      <w:r>
        <w:rPr>
          <w:noProof/>
        </w:rPr>
      </w:r>
      <w:r>
        <w:rPr>
          <w:noProof/>
        </w:rPr>
        <w:fldChar w:fldCharType="separate"/>
      </w:r>
      <w:r>
        <w:rPr>
          <w:noProof/>
        </w:rPr>
        <w:t>269</w:t>
      </w:r>
      <w:r>
        <w:rPr>
          <w:noProof/>
        </w:rPr>
        <w:fldChar w:fldCharType="end"/>
      </w:r>
    </w:p>
    <w:p w14:paraId="2AB215A9" w14:textId="3E0274B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_Toc218597088 \h </w:instrText>
      </w:r>
      <w:r>
        <w:rPr>
          <w:noProof/>
        </w:rPr>
      </w:r>
      <w:r>
        <w:rPr>
          <w:noProof/>
        </w:rPr>
        <w:fldChar w:fldCharType="separate"/>
      </w:r>
      <w:r>
        <w:rPr>
          <w:noProof/>
        </w:rPr>
        <w:t>270</w:t>
      </w:r>
      <w:r>
        <w:rPr>
          <w:noProof/>
        </w:rPr>
        <w:fldChar w:fldCharType="end"/>
      </w:r>
    </w:p>
    <w:p w14:paraId="0CF5ABEB" w14:textId="0FB50C2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_Toc218597089 \h </w:instrText>
      </w:r>
      <w:r>
        <w:rPr>
          <w:noProof/>
        </w:rPr>
      </w:r>
      <w:r>
        <w:rPr>
          <w:noProof/>
        </w:rPr>
        <w:fldChar w:fldCharType="separate"/>
      </w:r>
      <w:r>
        <w:rPr>
          <w:noProof/>
        </w:rPr>
        <w:t>270</w:t>
      </w:r>
      <w:r>
        <w:rPr>
          <w:noProof/>
        </w:rPr>
        <w:fldChar w:fldCharType="end"/>
      </w:r>
    </w:p>
    <w:p w14:paraId="47D120B3" w14:textId="4E3817D8"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_Toc218597090 \h </w:instrText>
      </w:r>
      <w:r>
        <w:rPr>
          <w:noProof/>
        </w:rPr>
      </w:r>
      <w:r>
        <w:rPr>
          <w:noProof/>
        </w:rPr>
        <w:fldChar w:fldCharType="separate"/>
      </w:r>
      <w:r>
        <w:rPr>
          <w:noProof/>
        </w:rPr>
        <w:t>270</w:t>
      </w:r>
      <w:r>
        <w:rPr>
          <w:noProof/>
        </w:rPr>
        <w:fldChar w:fldCharType="end"/>
      </w:r>
    </w:p>
    <w:p w14:paraId="3CE0540F" w14:textId="280F32C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_Toc218597091 \h </w:instrText>
      </w:r>
      <w:r>
        <w:rPr>
          <w:noProof/>
        </w:rPr>
      </w:r>
      <w:r>
        <w:rPr>
          <w:noProof/>
        </w:rPr>
        <w:fldChar w:fldCharType="separate"/>
      </w:r>
      <w:r>
        <w:rPr>
          <w:noProof/>
        </w:rPr>
        <w:t>270</w:t>
      </w:r>
      <w:r>
        <w:rPr>
          <w:noProof/>
        </w:rPr>
        <w:fldChar w:fldCharType="end"/>
      </w:r>
    </w:p>
    <w:p w14:paraId="0505A5E9" w14:textId="73DD3C31"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_Toc218597092 \h </w:instrText>
      </w:r>
      <w:r>
        <w:rPr>
          <w:noProof/>
        </w:rPr>
      </w:r>
      <w:r>
        <w:rPr>
          <w:noProof/>
        </w:rPr>
        <w:fldChar w:fldCharType="separate"/>
      </w:r>
      <w:r>
        <w:rPr>
          <w:noProof/>
        </w:rPr>
        <w:t>270</w:t>
      </w:r>
      <w:r>
        <w:rPr>
          <w:noProof/>
        </w:rPr>
        <w:fldChar w:fldCharType="end"/>
      </w:r>
    </w:p>
    <w:p w14:paraId="44BA82AF" w14:textId="69EA77E5"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8.2.10.1.2.2</w:t>
      </w:r>
      <w:r>
        <w:rPr>
          <w:rFonts w:asciiTheme="minorHAnsi" w:eastAsiaTheme="minorEastAsia" w:hAnsiTheme="minorHAnsi" w:cstheme="minorBidi"/>
          <w:noProof/>
          <w:kern w:val="2"/>
          <w:sz w:val="24"/>
          <w:szCs w:val="24"/>
          <w14:ligatures w14:val="standardContextual"/>
        </w:rPr>
        <w:tab/>
      </w:r>
      <w:r>
        <w:rPr>
          <w:noProof/>
        </w:rPr>
        <w:t>5G PKMF discovery</w:t>
      </w:r>
      <w:r>
        <w:rPr>
          <w:noProof/>
        </w:rPr>
        <w:tab/>
      </w:r>
      <w:r>
        <w:rPr>
          <w:noProof/>
        </w:rPr>
        <w:fldChar w:fldCharType="begin" w:fldLock="1"/>
      </w:r>
      <w:r>
        <w:rPr>
          <w:noProof/>
        </w:rPr>
        <w:instrText xml:space="preserve"> PAGEREF _Toc218597093 \h </w:instrText>
      </w:r>
      <w:r>
        <w:rPr>
          <w:noProof/>
        </w:rPr>
      </w:r>
      <w:r>
        <w:rPr>
          <w:noProof/>
        </w:rPr>
        <w:fldChar w:fldCharType="separate"/>
      </w:r>
      <w:r>
        <w:rPr>
          <w:noProof/>
        </w:rPr>
        <w:t>270</w:t>
      </w:r>
      <w:r>
        <w:rPr>
          <w:noProof/>
        </w:rPr>
        <w:fldChar w:fldCharType="end"/>
      </w:r>
    </w:p>
    <w:p w14:paraId="42343F67" w14:textId="18CF3B0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_Toc218597094 \h </w:instrText>
      </w:r>
      <w:r>
        <w:rPr>
          <w:noProof/>
        </w:rPr>
      </w:r>
      <w:r>
        <w:rPr>
          <w:noProof/>
        </w:rPr>
        <w:fldChar w:fldCharType="separate"/>
      </w:r>
      <w:r>
        <w:rPr>
          <w:noProof/>
        </w:rPr>
        <w:t>270</w:t>
      </w:r>
      <w:r>
        <w:rPr>
          <w:noProof/>
        </w:rPr>
        <w:fldChar w:fldCharType="end"/>
      </w:r>
    </w:p>
    <w:p w14:paraId="6971255D" w14:textId="10F5ACE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8.2.10.2.1</w:t>
      </w:r>
      <w:r>
        <w:rPr>
          <w:rFonts w:asciiTheme="minorHAnsi" w:eastAsiaTheme="minorEastAsia" w:hAnsiTheme="minorHAnsi" w:cstheme="minorBidi"/>
          <w:noProof/>
          <w:kern w:val="2"/>
          <w:sz w:val="24"/>
          <w:szCs w:val="24"/>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_Toc218597095 \h </w:instrText>
      </w:r>
      <w:r>
        <w:rPr>
          <w:noProof/>
        </w:rPr>
      </w:r>
      <w:r>
        <w:rPr>
          <w:noProof/>
        </w:rPr>
        <w:fldChar w:fldCharType="separate"/>
      </w:r>
      <w:r>
        <w:rPr>
          <w:noProof/>
        </w:rPr>
        <w:t>270</w:t>
      </w:r>
      <w:r>
        <w:rPr>
          <w:noProof/>
        </w:rPr>
        <w:fldChar w:fldCharType="end"/>
      </w:r>
    </w:p>
    <w:p w14:paraId="34B33D8C" w14:textId="582CB1E5"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_Toc218597096 \h </w:instrText>
      </w:r>
      <w:r>
        <w:rPr>
          <w:noProof/>
        </w:rPr>
      </w:r>
      <w:r>
        <w:rPr>
          <w:noProof/>
        </w:rPr>
        <w:fldChar w:fldCharType="separate"/>
      </w:r>
      <w:r>
        <w:rPr>
          <w:noProof/>
        </w:rPr>
        <w:t>271</w:t>
      </w:r>
      <w:r>
        <w:rPr>
          <w:noProof/>
        </w:rPr>
        <w:fldChar w:fldCharType="end"/>
      </w:r>
    </w:p>
    <w:p w14:paraId="5B4CF8C0" w14:textId="2A1C4F11"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_Toc218597097 \h </w:instrText>
      </w:r>
      <w:r>
        <w:rPr>
          <w:noProof/>
        </w:rPr>
      </w:r>
      <w:r>
        <w:rPr>
          <w:noProof/>
        </w:rPr>
        <w:fldChar w:fldCharType="separate"/>
      </w:r>
      <w:r>
        <w:rPr>
          <w:noProof/>
        </w:rPr>
        <w:t>271</w:t>
      </w:r>
      <w:r>
        <w:rPr>
          <w:noProof/>
        </w:rPr>
        <w:fldChar w:fldCharType="end"/>
      </w:r>
    </w:p>
    <w:p w14:paraId="32EFD63C" w14:textId="41CD4B7D"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_Toc218597098 \h </w:instrText>
      </w:r>
      <w:r>
        <w:rPr>
          <w:noProof/>
        </w:rPr>
      </w:r>
      <w:r>
        <w:rPr>
          <w:noProof/>
        </w:rPr>
        <w:fldChar w:fldCharType="separate"/>
      </w:r>
      <w:r>
        <w:rPr>
          <w:noProof/>
        </w:rPr>
        <w:t>271</w:t>
      </w:r>
      <w:r>
        <w:rPr>
          <w:noProof/>
        </w:rPr>
        <w:fldChar w:fldCharType="end"/>
      </w:r>
    </w:p>
    <w:p w14:paraId="35FA98A2" w14:textId="3D906EA5"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_Toc218597099 \h </w:instrText>
      </w:r>
      <w:r>
        <w:rPr>
          <w:noProof/>
        </w:rPr>
      </w:r>
      <w:r>
        <w:rPr>
          <w:noProof/>
        </w:rPr>
        <w:fldChar w:fldCharType="separate"/>
      </w:r>
      <w:r>
        <w:rPr>
          <w:noProof/>
        </w:rPr>
        <w:t>272</w:t>
      </w:r>
      <w:r>
        <w:rPr>
          <w:noProof/>
        </w:rPr>
        <w:fldChar w:fldCharType="end"/>
      </w:r>
    </w:p>
    <w:p w14:paraId="69BE5AB6" w14:textId="2ABDE66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_Toc218597100 \h </w:instrText>
      </w:r>
      <w:r>
        <w:rPr>
          <w:noProof/>
        </w:rPr>
      </w:r>
      <w:r>
        <w:rPr>
          <w:noProof/>
        </w:rPr>
        <w:fldChar w:fldCharType="separate"/>
      </w:r>
      <w:r>
        <w:rPr>
          <w:noProof/>
        </w:rPr>
        <w:t>274</w:t>
      </w:r>
      <w:r>
        <w:rPr>
          <w:noProof/>
        </w:rPr>
        <w:fldChar w:fldCharType="end"/>
      </w:r>
    </w:p>
    <w:p w14:paraId="46AAEC7B" w14:textId="5547660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_Toc218597101 \h </w:instrText>
      </w:r>
      <w:r>
        <w:rPr>
          <w:noProof/>
        </w:rPr>
      </w:r>
      <w:r>
        <w:rPr>
          <w:noProof/>
        </w:rPr>
        <w:fldChar w:fldCharType="separate"/>
      </w:r>
      <w:r>
        <w:rPr>
          <w:noProof/>
        </w:rPr>
        <w:t>274</w:t>
      </w:r>
      <w:r>
        <w:rPr>
          <w:noProof/>
        </w:rPr>
        <w:fldChar w:fldCharType="end"/>
      </w:r>
    </w:p>
    <w:p w14:paraId="263F07E5" w14:textId="775A3A71"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_Toc218597102 \h </w:instrText>
      </w:r>
      <w:r>
        <w:rPr>
          <w:noProof/>
        </w:rPr>
      </w:r>
      <w:r>
        <w:rPr>
          <w:noProof/>
        </w:rPr>
        <w:fldChar w:fldCharType="separate"/>
      </w:r>
      <w:r>
        <w:rPr>
          <w:noProof/>
        </w:rPr>
        <w:t>275</w:t>
      </w:r>
      <w:r>
        <w:rPr>
          <w:noProof/>
        </w:rPr>
        <w:fldChar w:fldCharType="end"/>
      </w:r>
    </w:p>
    <w:p w14:paraId="5B1EB488" w14:textId="1C65263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_Toc218597103 \h </w:instrText>
      </w:r>
      <w:r>
        <w:rPr>
          <w:noProof/>
        </w:rPr>
      </w:r>
      <w:r>
        <w:rPr>
          <w:noProof/>
        </w:rPr>
        <w:fldChar w:fldCharType="separate"/>
      </w:r>
      <w:r>
        <w:rPr>
          <w:noProof/>
        </w:rPr>
        <w:t>275</w:t>
      </w:r>
      <w:r>
        <w:rPr>
          <w:noProof/>
        </w:rPr>
        <w:fldChar w:fldCharType="end"/>
      </w:r>
    </w:p>
    <w:p w14:paraId="4400A52A" w14:textId="0400EA9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8.2.10.2.3</w:t>
      </w:r>
      <w:r>
        <w:rPr>
          <w:rFonts w:asciiTheme="minorHAnsi" w:eastAsiaTheme="minorEastAsia" w:hAnsiTheme="minorHAnsi" w:cstheme="minorBidi"/>
          <w:noProof/>
          <w:kern w:val="2"/>
          <w:sz w:val="24"/>
          <w:szCs w:val="24"/>
          <w14:ligatures w14:val="standardContextual"/>
        </w:rPr>
        <w:tab/>
      </w:r>
      <w:r>
        <w:rPr>
          <w:noProof/>
        </w:rPr>
        <w:t>5G ProSe remote user key request procedure</w:t>
      </w:r>
      <w:r>
        <w:rPr>
          <w:noProof/>
        </w:rPr>
        <w:tab/>
      </w:r>
      <w:r>
        <w:rPr>
          <w:noProof/>
        </w:rPr>
        <w:fldChar w:fldCharType="begin" w:fldLock="1"/>
      </w:r>
      <w:r>
        <w:rPr>
          <w:noProof/>
        </w:rPr>
        <w:instrText xml:space="preserve"> PAGEREF _Toc218597104 \h </w:instrText>
      </w:r>
      <w:r>
        <w:rPr>
          <w:noProof/>
        </w:rPr>
      </w:r>
      <w:r>
        <w:rPr>
          <w:noProof/>
        </w:rPr>
        <w:fldChar w:fldCharType="separate"/>
      </w:r>
      <w:r>
        <w:rPr>
          <w:noProof/>
        </w:rPr>
        <w:t>275</w:t>
      </w:r>
      <w:r>
        <w:rPr>
          <w:noProof/>
        </w:rPr>
        <w:fldChar w:fldCharType="end"/>
      </w:r>
    </w:p>
    <w:p w14:paraId="67CD1B57" w14:textId="27AD7487"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_Toc218597105 \h </w:instrText>
      </w:r>
      <w:r>
        <w:rPr>
          <w:noProof/>
        </w:rPr>
      </w:r>
      <w:r>
        <w:rPr>
          <w:noProof/>
        </w:rPr>
        <w:fldChar w:fldCharType="separate"/>
      </w:r>
      <w:r>
        <w:rPr>
          <w:noProof/>
        </w:rPr>
        <w:t>275</w:t>
      </w:r>
      <w:r>
        <w:rPr>
          <w:noProof/>
        </w:rPr>
        <w:fldChar w:fldCharType="end"/>
      </w:r>
    </w:p>
    <w:p w14:paraId="429EC5B4" w14:textId="6DA1D88D"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8.2.10.2.3.2</w:t>
      </w:r>
      <w:r>
        <w:rPr>
          <w:rFonts w:asciiTheme="minorHAnsi" w:eastAsiaTheme="minorEastAsia" w:hAnsiTheme="minorHAnsi" w:cstheme="minorBidi"/>
          <w:noProof/>
          <w:kern w:val="2"/>
          <w:sz w:val="24"/>
          <w:szCs w:val="24"/>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_Toc218597106 \h </w:instrText>
      </w:r>
      <w:r>
        <w:rPr>
          <w:noProof/>
        </w:rPr>
      </w:r>
      <w:r>
        <w:rPr>
          <w:noProof/>
        </w:rPr>
        <w:fldChar w:fldCharType="separate"/>
      </w:r>
      <w:r>
        <w:rPr>
          <w:noProof/>
        </w:rPr>
        <w:t>275</w:t>
      </w:r>
      <w:r>
        <w:rPr>
          <w:noProof/>
        </w:rPr>
        <w:fldChar w:fldCharType="end"/>
      </w:r>
    </w:p>
    <w:p w14:paraId="60134FD9" w14:textId="591E68B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8.2.10.2.3.3</w:t>
      </w:r>
      <w:r>
        <w:rPr>
          <w:rFonts w:asciiTheme="minorHAnsi" w:eastAsiaTheme="minorEastAsia" w:hAnsiTheme="minorHAnsi" w:cstheme="minorBidi"/>
          <w:noProof/>
          <w:kern w:val="2"/>
          <w:sz w:val="24"/>
          <w:szCs w:val="24"/>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_Toc218597107 \h </w:instrText>
      </w:r>
      <w:r>
        <w:rPr>
          <w:noProof/>
        </w:rPr>
      </w:r>
      <w:r>
        <w:rPr>
          <w:noProof/>
        </w:rPr>
        <w:fldChar w:fldCharType="separate"/>
      </w:r>
      <w:r>
        <w:rPr>
          <w:noProof/>
        </w:rPr>
        <w:t>276</w:t>
      </w:r>
      <w:r>
        <w:rPr>
          <w:noProof/>
        </w:rPr>
        <w:fldChar w:fldCharType="end"/>
      </w:r>
    </w:p>
    <w:p w14:paraId="5FEB2048" w14:textId="5E5D353B"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8.2.10.2.3.4</w:t>
      </w:r>
      <w:r>
        <w:rPr>
          <w:rFonts w:asciiTheme="minorHAnsi" w:eastAsiaTheme="minorEastAsia" w:hAnsiTheme="minorHAnsi" w:cstheme="minorBidi"/>
          <w:noProof/>
          <w:kern w:val="2"/>
          <w:sz w:val="24"/>
          <w:szCs w:val="24"/>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_Toc218597108 \h </w:instrText>
      </w:r>
      <w:r>
        <w:rPr>
          <w:noProof/>
        </w:rPr>
      </w:r>
      <w:r>
        <w:rPr>
          <w:noProof/>
        </w:rPr>
        <w:fldChar w:fldCharType="separate"/>
      </w:r>
      <w:r>
        <w:rPr>
          <w:noProof/>
        </w:rPr>
        <w:t>276</w:t>
      </w:r>
      <w:r>
        <w:rPr>
          <w:noProof/>
        </w:rPr>
        <w:fldChar w:fldCharType="end"/>
      </w:r>
    </w:p>
    <w:p w14:paraId="5A424BF0" w14:textId="0E7DDD9F"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8.2.10.2.3.5</w:t>
      </w:r>
      <w:r>
        <w:rPr>
          <w:rFonts w:asciiTheme="minorHAnsi" w:eastAsiaTheme="minorEastAsia" w:hAnsiTheme="minorHAnsi" w:cstheme="minorBidi"/>
          <w:noProof/>
          <w:kern w:val="2"/>
          <w:sz w:val="24"/>
          <w:szCs w:val="24"/>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_Toc218597109 \h </w:instrText>
      </w:r>
      <w:r>
        <w:rPr>
          <w:noProof/>
        </w:rPr>
      </w:r>
      <w:r>
        <w:rPr>
          <w:noProof/>
        </w:rPr>
        <w:fldChar w:fldCharType="separate"/>
      </w:r>
      <w:r>
        <w:rPr>
          <w:noProof/>
        </w:rPr>
        <w:t>276</w:t>
      </w:r>
      <w:r>
        <w:rPr>
          <w:noProof/>
        </w:rPr>
        <w:fldChar w:fldCharType="end"/>
      </w:r>
    </w:p>
    <w:p w14:paraId="3C68119A" w14:textId="5587E98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_Toc218597110 \h </w:instrText>
      </w:r>
      <w:r>
        <w:rPr>
          <w:noProof/>
        </w:rPr>
      </w:r>
      <w:r>
        <w:rPr>
          <w:noProof/>
        </w:rPr>
        <w:fldChar w:fldCharType="separate"/>
      </w:r>
      <w:r>
        <w:rPr>
          <w:noProof/>
        </w:rPr>
        <w:t>277</w:t>
      </w:r>
      <w:r>
        <w:rPr>
          <w:noProof/>
        </w:rPr>
        <w:fldChar w:fldCharType="end"/>
      </w:r>
    </w:p>
    <w:p w14:paraId="7F780B7F" w14:textId="499B0F4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8.2.10.2.3.7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_Toc218597111 \h </w:instrText>
      </w:r>
      <w:r>
        <w:rPr>
          <w:noProof/>
        </w:rPr>
      </w:r>
      <w:r>
        <w:rPr>
          <w:noProof/>
        </w:rPr>
        <w:fldChar w:fldCharType="separate"/>
      </w:r>
      <w:r>
        <w:rPr>
          <w:noProof/>
        </w:rPr>
        <w:t>277</w:t>
      </w:r>
      <w:r>
        <w:rPr>
          <w:noProof/>
        </w:rPr>
        <w:fldChar w:fldCharType="end"/>
      </w:r>
    </w:p>
    <w:p w14:paraId="3B5DFD13" w14:textId="77BAFE6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8.2.10.2.4</w:t>
      </w:r>
      <w:r>
        <w:rPr>
          <w:rFonts w:asciiTheme="minorHAnsi" w:eastAsiaTheme="minorEastAsia" w:hAnsiTheme="minorHAnsi" w:cstheme="minorBidi"/>
          <w:noProof/>
          <w:kern w:val="2"/>
          <w:sz w:val="24"/>
          <w:szCs w:val="24"/>
          <w14:ligatures w14:val="standardContextual"/>
        </w:rPr>
        <w:tab/>
      </w:r>
      <w:r>
        <w:rPr>
          <w:noProof/>
        </w:rPr>
        <w:t>Key request procedure</w:t>
      </w:r>
      <w:r>
        <w:rPr>
          <w:noProof/>
        </w:rPr>
        <w:tab/>
      </w:r>
      <w:r>
        <w:rPr>
          <w:noProof/>
        </w:rPr>
        <w:fldChar w:fldCharType="begin" w:fldLock="1"/>
      </w:r>
      <w:r>
        <w:rPr>
          <w:noProof/>
        </w:rPr>
        <w:instrText xml:space="preserve"> PAGEREF _Toc218597112 \h </w:instrText>
      </w:r>
      <w:r>
        <w:rPr>
          <w:noProof/>
        </w:rPr>
      </w:r>
      <w:r>
        <w:rPr>
          <w:noProof/>
        </w:rPr>
        <w:fldChar w:fldCharType="separate"/>
      </w:r>
      <w:r>
        <w:rPr>
          <w:noProof/>
        </w:rPr>
        <w:t>277</w:t>
      </w:r>
      <w:r>
        <w:rPr>
          <w:noProof/>
        </w:rPr>
        <w:fldChar w:fldCharType="end"/>
      </w:r>
    </w:p>
    <w:p w14:paraId="1FC29826" w14:textId="3D2F0F9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_Toc218597113 \h </w:instrText>
      </w:r>
      <w:r>
        <w:rPr>
          <w:noProof/>
        </w:rPr>
      </w:r>
      <w:r>
        <w:rPr>
          <w:noProof/>
        </w:rPr>
        <w:fldChar w:fldCharType="separate"/>
      </w:r>
      <w:r>
        <w:rPr>
          <w:noProof/>
        </w:rPr>
        <w:t>277</w:t>
      </w:r>
      <w:r>
        <w:rPr>
          <w:noProof/>
        </w:rPr>
        <w:fldChar w:fldCharType="end"/>
      </w:r>
    </w:p>
    <w:p w14:paraId="07539FE8" w14:textId="2C6CF0F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8.2.10.2.4.2</w:t>
      </w:r>
      <w:r>
        <w:rPr>
          <w:rFonts w:asciiTheme="minorHAnsi" w:eastAsiaTheme="minorEastAsia" w:hAnsiTheme="minorHAnsi" w:cstheme="minorBidi"/>
          <w:noProof/>
          <w:kern w:val="2"/>
          <w:sz w:val="24"/>
          <w:szCs w:val="24"/>
          <w14:ligatures w14:val="standardContextual"/>
        </w:rPr>
        <w:tab/>
      </w:r>
      <w:r>
        <w:rPr>
          <w:noProof/>
        </w:rPr>
        <w:t>Key request procedure initiation</w:t>
      </w:r>
      <w:r>
        <w:rPr>
          <w:noProof/>
        </w:rPr>
        <w:tab/>
      </w:r>
      <w:r>
        <w:rPr>
          <w:noProof/>
        </w:rPr>
        <w:fldChar w:fldCharType="begin" w:fldLock="1"/>
      </w:r>
      <w:r>
        <w:rPr>
          <w:noProof/>
        </w:rPr>
        <w:instrText xml:space="preserve"> PAGEREF _Toc218597114 \h </w:instrText>
      </w:r>
      <w:r>
        <w:rPr>
          <w:noProof/>
        </w:rPr>
      </w:r>
      <w:r>
        <w:rPr>
          <w:noProof/>
        </w:rPr>
        <w:fldChar w:fldCharType="separate"/>
      </w:r>
      <w:r>
        <w:rPr>
          <w:noProof/>
        </w:rPr>
        <w:t>277</w:t>
      </w:r>
      <w:r>
        <w:rPr>
          <w:noProof/>
        </w:rPr>
        <w:fldChar w:fldCharType="end"/>
      </w:r>
    </w:p>
    <w:p w14:paraId="2E2A404E" w14:textId="0362B88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_Toc218597115 \h </w:instrText>
      </w:r>
      <w:r>
        <w:rPr>
          <w:noProof/>
        </w:rPr>
      </w:r>
      <w:r>
        <w:rPr>
          <w:noProof/>
        </w:rPr>
        <w:fldChar w:fldCharType="separate"/>
      </w:r>
      <w:r>
        <w:rPr>
          <w:noProof/>
        </w:rPr>
        <w:t>278</w:t>
      </w:r>
      <w:r>
        <w:rPr>
          <w:noProof/>
        </w:rPr>
        <w:fldChar w:fldCharType="end"/>
      </w:r>
    </w:p>
    <w:p w14:paraId="25F1AC95" w14:textId="7BDA21D1"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8.2.10.2.4.4</w:t>
      </w:r>
      <w:r>
        <w:rPr>
          <w:rFonts w:asciiTheme="minorHAnsi" w:eastAsiaTheme="minorEastAsia" w:hAnsiTheme="minorHAnsi" w:cstheme="minorBidi"/>
          <w:noProof/>
          <w:kern w:val="2"/>
          <w:sz w:val="24"/>
          <w:szCs w:val="24"/>
          <w14:ligatures w14:val="standardContextual"/>
        </w:rPr>
        <w:tab/>
      </w:r>
      <w:r>
        <w:rPr>
          <w:noProof/>
        </w:rPr>
        <w:t>Key request procedure completion by the UE</w:t>
      </w:r>
      <w:r>
        <w:rPr>
          <w:noProof/>
        </w:rPr>
        <w:tab/>
      </w:r>
      <w:r>
        <w:rPr>
          <w:noProof/>
        </w:rPr>
        <w:fldChar w:fldCharType="begin" w:fldLock="1"/>
      </w:r>
      <w:r>
        <w:rPr>
          <w:noProof/>
        </w:rPr>
        <w:instrText xml:space="preserve"> PAGEREF _Toc218597116 \h </w:instrText>
      </w:r>
      <w:r>
        <w:rPr>
          <w:noProof/>
        </w:rPr>
      </w:r>
      <w:r>
        <w:rPr>
          <w:noProof/>
        </w:rPr>
        <w:fldChar w:fldCharType="separate"/>
      </w:r>
      <w:r>
        <w:rPr>
          <w:noProof/>
        </w:rPr>
        <w:t>279</w:t>
      </w:r>
      <w:r>
        <w:rPr>
          <w:noProof/>
        </w:rPr>
        <w:fldChar w:fldCharType="end"/>
      </w:r>
    </w:p>
    <w:p w14:paraId="4376851A" w14:textId="7F14A1D6"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8.2.10.2.4.5</w:t>
      </w:r>
      <w:r>
        <w:rPr>
          <w:rFonts w:asciiTheme="minorHAnsi" w:eastAsiaTheme="minorEastAsia" w:hAnsiTheme="minorHAnsi" w:cstheme="minorBidi"/>
          <w:noProof/>
          <w:kern w:val="2"/>
          <w:sz w:val="24"/>
          <w:szCs w:val="24"/>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_Toc218597117 \h </w:instrText>
      </w:r>
      <w:r>
        <w:rPr>
          <w:noProof/>
        </w:rPr>
      </w:r>
      <w:r>
        <w:rPr>
          <w:noProof/>
        </w:rPr>
        <w:fldChar w:fldCharType="separate"/>
      </w:r>
      <w:r>
        <w:rPr>
          <w:noProof/>
        </w:rPr>
        <w:t>279</w:t>
      </w:r>
      <w:r>
        <w:rPr>
          <w:noProof/>
        </w:rPr>
        <w:fldChar w:fldCharType="end"/>
      </w:r>
    </w:p>
    <w:p w14:paraId="34DD2065" w14:textId="6A0403A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_Toc218597118 \h </w:instrText>
      </w:r>
      <w:r>
        <w:rPr>
          <w:noProof/>
        </w:rPr>
      </w:r>
      <w:r>
        <w:rPr>
          <w:noProof/>
        </w:rPr>
        <w:fldChar w:fldCharType="separate"/>
      </w:r>
      <w:r>
        <w:rPr>
          <w:noProof/>
        </w:rPr>
        <w:t>279</w:t>
      </w:r>
      <w:r>
        <w:rPr>
          <w:noProof/>
        </w:rPr>
        <w:fldChar w:fldCharType="end"/>
      </w:r>
    </w:p>
    <w:p w14:paraId="22309663" w14:textId="5801C32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8.2.10.2.4.7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_Toc218597119 \h </w:instrText>
      </w:r>
      <w:r>
        <w:rPr>
          <w:noProof/>
        </w:rPr>
      </w:r>
      <w:r>
        <w:rPr>
          <w:noProof/>
        </w:rPr>
        <w:fldChar w:fldCharType="separate"/>
      </w:r>
      <w:r>
        <w:rPr>
          <w:noProof/>
        </w:rPr>
        <w:t>279</w:t>
      </w:r>
      <w:r>
        <w:rPr>
          <w:noProof/>
        </w:rPr>
        <w:fldChar w:fldCharType="end"/>
      </w:r>
    </w:p>
    <w:p w14:paraId="3D0629AF" w14:textId="177C592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_Toc218597120 \h </w:instrText>
      </w:r>
      <w:r>
        <w:rPr>
          <w:noProof/>
        </w:rPr>
      </w:r>
      <w:r>
        <w:rPr>
          <w:noProof/>
        </w:rPr>
        <w:fldChar w:fldCharType="separate"/>
      </w:r>
      <w:r>
        <w:rPr>
          <w:noProof/>
        </w:rPr>
        <w:t>279</w:t>
      </w:r>
      <w:r>
        <w:rPr>
          <w:noProof/>
        </w:rPr>
        <w:fldChar w:fldCharType="end"/>
      </w:r>
    </w:p>
    <w:p w14:paraId="3079F09F" w14:textId="22BC20C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_Toc218597121 \h </w:instrText>
      </w:r>
      <w:r>
        <w:rPr>
          <w:noProof/>
        </w:rPr>
      </w:r>
      <w:r>
        <w:rPr>
          <w:noProof/>
        </w:rPr>
        <w:fldChar w:fldCharType="separate"/>
      </w:r>
      <w:r>
        <w:rPr>
          <w:noProof/>
        </w:rPr>
        <w:t>280</w:t>
      </w:r>
      <w:r>
        <w:rPr>
          <w:noProof/>
        </w:rPr>
        <w:fldChar w:fldCharType="end"/>
      </w:r>
    </w:p>
    <w:p w14:paraId="5110D9A1" w14:textId="6C75672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_Toc218597122 \h </w:instrText>
      </w:r>
      <w:r>
        <w:rPr>
          <w:noProof/>
        </w:rPr>
      </w:r>
      <w:r>
        <w:rPr>
          <w:noProof/>
        </w:rPr>
        <w:fldChar w:fldCharType="separate"/>
      </w:r>
      <w:r>
        <w:rPr>
          <w:noProof/>
        </w:rPr>
        <w:t>280</w:t>
      </w:r>
      <w:r>
        <w:rPr>
          <w:noProof/>
        </w:rPr>
        <w:fldChar w:fldCharType="end"/>
      </w:r>
    </w:p>
    <w:p w14:paraId="0E79D57A" w14:textId="670BFBC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_Toc218597123 \h </w:instrText>
      </w:r>
      <w:r>
        <w:rPr>
          <w:noProof/>
        </w:rPr>
      </w:r>
      <w:r>
        <w:rPr>
          <w:noProof/>
        </w:rPr>
        <w:fldChar w:fldCharType="separate"/>
      </w:r>
      <w:r>
        <w:rPr>
          <w:noProof/>
        </w:rPr>
        <w:t>280</w:t>
      </w:r>
      <w:r>
        <w:rPr>
          <w:noProof/>
        </w:rPr>
        <w:fldChar w:fldCharType="end"/>
      </w:r>
    </w:p>
    <w:p w14:paraId="72FF5094" w14:textId="4979FF1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_Toc218597124 \h </w:instrText>
      </w:r>
      <w:r>
        <w:rPr>
          <w:noProof/>
        </w:rPr>
      </w:r>
      <w:r>
        <w:rPr>
          <w:noProof/>
        </w:rPr>
        <w:fldChar w:fldCharType="separate"/>
      </w:r>
      <w:r>
        <w:rPr>
          <w:noProof/>
        </w:rPr>
        <w:t>280</w:t>
      </w:r>
      <w:r>
        <w:rPr>
          <w:noProof/>
        </w:rPr>
        <w:fldChar w:fldCharType="end"/>
      </w:r>
    </w:p>
    <w:p w14:paraId="47C344DC" w14:textId="6A0E93EE"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_Toc218597125 \h </w:instrText>
      </w:r>
      <w:r>
        <w:rPr>
          <w:noProof/>
        </w:rPr>
      </w:r>
      <w:r>
        <w:rPr>
          <w:noProof/>
        </w:rPr>
        <w:fldChar w:fldCharType="separate"/>
      </w:r>
      <w:r>
        <w:rPr>
          <w:noProof/>
        </w:rPr>
        <w:t>280</w:t>
      </w:r>
      <w:r>
        <w:rPr>
          <w:noProof/>
        </w:rPr>
        <w:fldChar w:fldCharType="end"/>
      </w:r>
    </w:p>
    <w:p w14:paraId="293598F2" w14:textId="273E9BF1"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8.2.12.1.2.2</w:t>
      </w:r>
      <w:r>
        <w:rPr>
          <w:rFonts w:asciiTheme="minorHAnsi" w:eastAsiaTheme="minorEastAsia" w:hAnsiTheme="minorHAnsi" w:cstheme="minorBidi"/>
          <w:noProof/>
          <w:kern w:val="2"/>
          <w:sz w:val="24"/>
          <w:szCs w:val="24"/>
          <w14:ligatures w14:val="standardContextual"/>
        </w:rPr>
        <w:tab/>
      </w:r>
      <w:r>
        <w:rPr>
          <w:noProof/>
        </w:rPr>
        <w:t>5G DDNMF discovery</w:t>
      </w:r>
      <w:r>
        <w:rPr>
          <w:noProof/>
        </w:rPr>
        <w:tab/>
      </w:r>
      <w:r>
        <w:rPr>
          <w:noProof/>
        </w:rPr>
        <w:fldChar w:fldCharType="begin" w:fldLock="1"/>
      </w:r>
      <w:r>
        <w:rPr>
          <w:noProof/>
        </w:rPr>
        <w:instrText xml:space="preserve"> PAGEREF _Toc218597126 \h </w:instrText>
      </w:r>
      <w:r>
        <w:rPr>
          <w:noProof/>
        </w:rPr>
      </w:r>
      <w:r>
        <w:rPr>
          <w:noProof/>
        </w:rPr>
        <w:fldChar w:fldCharType="separate"/>
      </w:r>
      <w:r>
        <w:rPr>
          <w:noProof/>
        </w:rPr>
        <w:t>280</w:t>
      </w:r>
      <w:r>
        <w:rPr>
          <w:noProof/>
        </w:rPr>
        <w:fldChar w:fldCharType="end"/>
      </w:r>
    </w:p>
    <w:p w14:paraId="08393A68" w14:textId="6E3EB94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_Toc218597127 \h </w:instrText>
      </w:r>
      <w:r>
        <w:rPr>
          <w:noProof/>
        </w:rPr>
      </w:r>
      <w:r>
        <w:rPr>
          <w:noProof/>
        </w:rPr>
        <w:fldChar w:fldCharType="separate"/>
      </w:r>
      <w:r>
        <w:rPr>
          <w:noProof/>
        </w:rPr>
        <w:t>280</w:t>
      </w:r>
      <w:r>
        <w:rPr>
          <w:noProof/>
        </w:rPr>
        <w:fldChar w:fldCharType="end"/>
      </w:r>
    </w:p>
    <w:p w14:paraId="16826DFE" w14:textId="567796A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_Toc218597128 \h </w:instrText>
      </w:r>
      <w:r>
        <w:rPr>
          <w:noProof/>
        </w:rPr>
      </w:r>
      <w:r>
        <w:rPr>
          <w:noProof/>
        </w:rPr>
        <w:fldChar w:fldCharType="separate"/>
      </w:r>
      <w:r>
        <w:rPr>
          <w:noProof/>
        </w:rPr>
        <w:t>280</w:t>
      </w:r>
      <w:r>
        <w:rPr>
          <w:noProof/>
        </w:rPr>
        <w:fldChar w:fldCharType="end"/>
      </w:r>
    </w:p>
    <w:p w14:paraId="24C26452" w14:textId="53F7068E"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8.2.12.2.2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_Toc218597129 \h </w:instrText>
      </w:r>
      <w:r>
        <w:rPr>
          <w:noProof/>
        </w:rPr>
      </w:r>
      <w:r>
        <w:rPr>
          <w:noProof/>
        </w:rPr>
        <w:fldChar w:fldCharType="separate"/>
      </w:r>
      <w:r>
        <w:rPr>
          <w:noProof/>
        </w:rPr>
        <w:t>281</w:t>
      </w:r>
      <w:r>
        <w:rPr>
          <w:noProof/>
        </w:rPr>
        <w:fldChar w:fldCharType="end"/>
      </w:r>
    </w:p>
    <w:p w14:paraId="508F565C" w14:textId="5228BF78"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_Toc218597130 \h </w:instrText>
      </w:r>
      <w:r>
        <w:rPr>
          <w:noProof/>
        </w:rPr>
      </w:r>
      <w:r>
        <w:rPr>
          <w:noProof/>
        </w:rPr>
        <w:fldChar w:fldCharType="separate"/>
      </w:r>
      <w:r>
        <w:rPr>
          <w:noProof/>
        </w:rPr>
        <w:t>281</w:t>
      </w:r>
      <w:r>
        <w:rPr>
          <w:noProof/>
        </w:rPr>
        <w:fldChar w:fldCharType="end"/>
      </w:r>
    </w:p>
    <w:p w14:paraId="25F0E695" w14:textId="776A2AF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8.2.12.2.2.2</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_Toc218597131 \h </w:instrText>
      </w:r>
      <w:r>
        <w:rPr>
          <w:noProof/>
        </w:rPr>
      </w:r>
      <w:r>
        <w:rPr>
          <w:noProof/>
        </w:rPr>
        <w:fldChar w:fldCharType="separate"/>
      </w:r>
      <w:r>
        <w:rPr>
          <w:noProof/>
        </w:rPr>
        <w:t>281</w:t>
      </w:r>
      <w:r>
        <w:rPr>
          <w:noProof/>
        </w:rPr>
        <w:fldChar w:fldCharType="end"/>
      </w:r>
    </w:p>
    <w:p w14:paraId="25CAAFD5" w14:textId="32BA3A2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8.2.12.2.2.3</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_Toc218597132 \h </w:instrText>
      </w:r>
      <w:r>
        <w:rPr>
          <w:noProof/>
        </w:rPr>
      </w:r>
      <w:r>
        <w:rPr>
          <w:noProof/>
        </w:rPr>
        <w:fldChar w:fldCharType="separate"/>
      </w:r>
      <w:r>
        <w:rPr>
          <w:noProof/>
        </w:rPr>
        <w:t>282</w:t>
      </w:r>
      <w:r>
        <w:rPr>
          <w:noProof/>
        </w:rPr>
        <w:fldChar w:fldCharType="end"/>
      </w:r>
    </w:p>
    <w:p w14:paraId="6BC83FB7" w14:textId="13B6400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8.2.12.2.2.4</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_Toc218597133 \h </w:instrText>
      </w:r>
      <w:r>
        <w:rPr>
          <w:noProof/>
        </w:rPr>
      </w:r>
      <w:r>
        <w:rPr>
          <w:noProof/>
        </w:rPr>
        <w:fldChar w:fldCharType="separate"/>
      </w:r>
      <w:r>
        <w:rPr>
          <w:noProof/>
        </w:rPr>
        <w:t>284</w:t>
      </w:r>
      <w:r>
        <w:rPr>
          <w:noProof/>
        </w:rPr>
        <w:fldChar w:fldCharType="end"/>
      </w:r>
    </w:p>
    <w:p w14:paraId="7C41384D" w14:textId="6171A6A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8.2.12.2.2.5</w:t>
      </w:r>
      <w:r>
        <w:rPr>
          <w:rFonts w:asciiTheme="minorHAnsi" w:eastAsiaTheme="minorEastAsia" w:hAnsiTheme="minorHAnsi" w:cstheme="minorBidi"/>
          <w:noProof/>
          <w:kern w:val="2"/>
          <w:sz w:val="24"/>
          <w:szCs w:val="24"/>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_Toc218597134 \h </w:instrText>
      </w:r>
      <w:r>
        <w:rPr>
          <w:noProof/>
        </w:rPr>
      </w:r>
      <w:r>
        <w:rPr>
          <w:noProof/>
        </w:rPr>
        <w:fldChar w:fldCharType="separate"/>
      </w:r>
      <w:r>
        <w:rPr>
          <w:noProof/>
        </w:rPr>
        <w:t>284</w:t>
      </w:r>
      <w:r>
        <w:rPr>
          <w:noProof/>
        </w:rPr>
        <w:fldChar w:fldCharType="end"/>
      </w:r>
    </w:p>
    <w:p w14:paraId="6D19E6AB" w14:textId="2933B59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_Toc218597135 \h </w:instrText>
      </w:r>
      <w:r>
        <w:rPr>
          <w:noProof/>
        </w:rPr>
      </w:r>
      <w:r>
        <w:rPr>
          <w:noProof/>
        </w:rPr>
        <w:fldChar w:fldCharType="separate"/>
      </w:r>
      <w:r>
        <w:rPr>
          <w:noProof/>
        </w:rPr>
        <w:t>284</w:t>
      </w:r>
      <w:r>
        <w:rPr>
          <w:noProof/>
        </w:rPr>
        <w:fldChar w:fldCharType="end"/>
      </w:r>
    </w:p>
    <w:p w14:paraId="15B32256" w14:textId="2FBA669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8.2.12.2.2.7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_Toc218597136 \h </w:instrText>
      </w:r>
      <w:r>
        <w:rPr>
          <w:noProof/>
        </w:rPr>
      </w:r>
      <w:r>
        <w:rPr>
          <w:noProof/>
        </w:rPr>
        <w:fldChar w:fldCharType="separate"/>
      </w:r>
      <w:r>
        <w:rPr>
          <w:noProof/>
        </w:rPr>
        <w:t>285</w:t>
      </w:r>
      <w:r>
        <w:rPr>
          <w:noProof/>
        </w:rPr>
        <w:fldChar w:fldCharType="end"/>
      </w:r>
    </w:p>
    <w:p w14:paraId="14390C98" w14:textId="314579CA"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en-US" w:eastAsia="zh-CN"/>
        </w:rPr>
        <w:lastRenderedPageBreak/>
        <w:t>8.2.13</w:t>
      </w:r>
      <w:r>
        <w:rPr>
          <w:rFonts w:asciiTheme="minorHAnsi" w:eastAsiaTheme="minorEastAsia" w:hAnsiTheme="minorHAnsi" w:cstheme="minorBidi"/>
          <w:noProof/>
          <w:kern w:val="2"/>
          <w:sz w:val="24"/>
          <w:szCs w:val="24"/>
          <w14:ligatures w14:val="standardContextual"/>
        </w:rPr>
        <w:tab/>
      </w:r>
      <w:r w:rsidRPr="002448C2">
        <w:rPr>
          <w:noProof/>
          <w:lang w:val="en-US" w:eastAsia="zh-CN"/>
        </w:rPr>
        <w:t>Communication path switching between 5G ProSe UE-to-network relays</w:t>
      </w:r>
      <w:r>
        <w:rPr>
          <w:noProof/>
        </w:rPr>
        <w:tab/>
      </w:r>
      <w:r>
        <w:rPr>
          <w:noProof/>
        </w:rPr>
        <w:fldChar w:fldCharType="begin" w:fldLock="1"/>
      </w:r>
      <w:r>
        <w:rPr>
          <w:noProof/>
        </w:rPr>
        <w:instrText xml:space="preserve"> PAGEREF _Toc218597137 \h </w:instrText>
      </w:r>
      <w:r>
        <w:rPr>
          <w:noProof/>
        </w:rPr>
      </w:r>
      <w:r>
        <w:rPr>
          <w:noProof/>
        </w:rPr>
        <w:fldChar w:fldCharType="separate"/>
      </w:r>
      <w:r>
        <w:rPr>
          <w:noProof/>
        </w:rPr>
        <w:t>285</w:t>
      </w:r>
      <w:r>
        <w:rPr>
          <w:noProof/>
        </w:rPr>
        <w:fldChar w:fldCharType="end"/>
      </w:r>
    </w:p>
    <w:p w14:paraId="6BA4E467" w14:textId="5DB711D2"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8.2.13.1</w:t>
      </w:r>
      <w:r>
        <w:rPr>
          <w:rFonts w:asciiTheme="minorHAnsi" w:eastAsiaTheme="minorEastAsia" w:hAnsiTheme="minorHAnsi" w:cstheme="minorBidi"/>
          <w:noProof/>
          <w:kern w:val="2"/>
          <w:sz w:val="24"/>
          <w:szCs w:val="24"/>
          <w14:ligatures w14:val="standardContextual"/>
        </w:rPr>
        <w:tab/>
      </w:r>
      <w:r w:rsidRPr="002448C2">
        <w:rPr>
          <w:noProof/>
          <w:lang w:val="en-US" w:eastAsia="zh-CN"/>
        </w:rPr>
        <w:t>General</w:t>
      </w:r>
      <w:r>
        <w:rPr>
          <w:noProof/>
        </w:rPr>
        <w:tab/>
      </w:r>
      <w:r>
        <w:rPr>
          <w:noProof/>
        </w:rPr>
        <w:fldChar w:fldCharType="begin" w:fldLock="1"/>
      </w:r>
      <w:r>
        <w:rPr>
          <w:noProof/>
        </w:rPr>
        <w:instrText xml:space="preserve"> PAGEREF _Toc218597138 \h </w:instrText>
      </w:r>
      <w:r>
        <w:rPr>
          <w:noProof/>
        </w:rPr>
      </w:r>
      <w:r>
        <w:rPr>
          <w:noProof/>
        </w:rPr>
        <w:fldChar w:fldCharType="separate"/>
      </w:r>
      <w:r>
        <w:rPr>
          <w:noProof/>
        </w:rPr>
        <w:t>285</w:t>
      </w:r>
      <w:r>
        <w:rPr>
          <w:noProof/>
        </w:rPr>
        <w:fldChar w:fldCharType="end"/>
      </w:r>
    </w:p>
    <w:p w14:paraId="2FDB44AC" w14:textId="7D64C1C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8.2.13.2</w:t>
      </w:r>
      <w:r>
        <w:rPr>
          <w:rFonts w:asciiTheme="minorHAnsi" w:eastAsiaTheme="minorEastAsia" w:hAnsiTheme="minorHAnsi" w:cstheme="minorBidi"/>
          <w:noProof/>
          <w:kern w:val="2"/>
          <w:sz w:val="24"/>
          <w:szCs w:val="24"/>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_Toc218597139 \h </w:instrText>
      </w:r>
      <w:r>
        <w:rPr>
          <w:noProof/>
        </w:rPr>
      </w:r>
      <w:r>
        <w:rPr>
          <w:noProof/>
        </w:rPr>
        <w:fldChar w:fldCharType="separate"/>
      </w:r>
      <w:r>
        <w:rPr>
          <w:noProof/>
        </w:rPr>
        <w:t>285</w:t>
      </w:r>
      <w:r>
        <w:rPr>
          <w:noProof/>
        </w:rPr>
        <w:fldChar w:fldCharType="end"/>
      </w:r>
    </w:p>
    <w:p w14:paraId="09E63AB4" w14:textId="6F7C320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8.2.13.3</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_Toc218597140 \h </w:instrText>
      </w:r>
      <w:r>
        <w:rPr>
          <w:noProof/>
        </w:rPr>
      </w:r>
      <w:r>
        <w:rPr>
          <w:noProof/>
        </w:rPr>
        <w:fldChar w:fldCharType="separate"/>
      </w:r>
      <w:r>
        <w:rPr>
          <w:noProof/>
        </w:rPr>
        <w:t>286</w:t>
      </w:r>
      <w:r>
        <w:rPr>
          <w:noProof/>
        </w:rPr>
        <w:fldChar w:fldCharType="end"/>
      </w:r>
    </w:p>
    <w:p w14:paraId="6066B20D" w14:textId="19556D74"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8.2.13.4</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_Toc218597141 \h </w:instrText>
      </w:r>
      <w:r>
        <w:rPr>
          <w:noProof/>
        </w:rPr>
      </w:r>
      <w:r>
        <w:rPr>
          <w:noProof/>
        </w:rPr>
        <w:fldChar w:fldCharType="separate"/>
      </w:r>
      <w:r>
        <w:rPr>
          <w:noProof/>
        </w:rPr>
        <w:t>286</w:t>
      </w:r>
      <w:r>
        <w:rPr>
          <w:noProof/>
        </w:rPr>
        <w:fldChar w:fldCharType="end"/>
      </w:r>
    </w:p>
    <w:p w14:paraId="5EC9926F" w14:textId="0E075FA7"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8.2.13.5</w:t>
      </w:r>
      <w:r>
        <w:rPr>
          <w:rFonts w:asciiTheme="minorHAnsi" w:eastAsiaTheme="minorEastAsia" w:hAnsiTheme="minorHAnsi" w:cstheme="minorBidi"/>
          <w:noProof/>
          <w:kern w:val="2"/>
          <w:sz w:val="24"/>
          <w:szCs w:val="24"/>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_Toc218597142 \h </w:instrText>
      </w:r>
      <w:r>
        <w:rPr>
          <w:noProof/>
        </w:rPr>
      </w:r>
      <w:r>
        <w:rPr>
          <w:noProof/>
        </w:rPr>
        <w:fldChar w:fldCharType="separate"/>
      </w:r>
      <w:r>
        <w:rPr>
          <w:noProof/>
        </w:rPr>
        <w:t>286</w:t>
      </w:r>
      <w:r>
        <w:rPr>
          <w:noProof/>
        </w:rPr>
        <w:fldChar w:fldCharType="end"/>
      </w:r>
    </w:p>
    <w:p w14:paraId="760393DF" w14:textId="57457F58"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en-US" w:eastAsia="zh-CN"/>
        </w:rPr>
        <w:t>8.2.14</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public warning notification relay procedure</w:t>
      </w:r>
      <w:r>
        <w:rPr>
          <w:noProof/>
        </w:rPr>
        <w:tab/>
      </w:r>
      <w:r>
        <w:rPr>
          <w:noProof/>
        </w:rPr>
        <w:fldChar w:fldCharType="begin" w:fldLock="1"/>
      </w:r>
      <w:r>
        <w:rPr>
          <w:noProof/>
        </w:rPr>
        <w:instrText xml:space="preserve"> PAGEREF _Toc218597143 \h </w:instrText>
      </w:r>
      <w:r>
        <w:rPr>
          <w:noProof/>
        </w:rPr>
      </w:r>
      <w:r>
        <w:rPr>
          <w:noProof/>
        </w:rPr>
        <w:fldChar w:fldCharType="separate"/>
      </w:r>
      <w:r>
        <w:rPr>
          <w:noProof/>
        </w:rPr>
        <w:t>287</w:t>
      </w:r>
      <w:r>
        <w:rPr>
          <w:noProof/>
        </w:rPr>
        <w:fldChar w:fldCharType="end"/>
      </w:r>
    </w:p>
    <w:p w14:paraId="024CD344" w14:textId="27D9567A"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8.2.14.1</w:t>
      </w:r>
      <w:r>
        <w:rPr>
          <w:rFonts w:asciiTheme="minorHAnsi" w:eastAsiaTheme="minorEastAsia" w:hAnsiTheme="minorHAnsi" w:cstheme="minorBidi"/>
          <w:noProof/>
          <w:kern w:val="2"/>
          <w:sz w:val="24"/>
          <w:szCs w:val="24"/>
          <w14:ligatures w14:val="standardContextual"/>
        </w:rPr>
        <w:tab/>
      </w:r>
      <w:r w:rsidRPr="002448C2">
        <w:rPr>
          <w:noProof/>
          <w:lang w:val="en-US" w:eastAsia="zh-CN"/>
        </w:rPr>
        <w:t>General</w:t>
      </w:r>
      <w:r>
        <w:rPr>
          <w:noProof/>
        </w:rPr>
        <w:tab/>
      </w:r>
      <w:r>
        <w:rPr>
          <w:noProof/>
        </w:rPr>
        <w:fldChar w:fldCharType="begin" w:fldLock="1"/>
      </w:r>
      <w:r>
        <w:rPr>
          <w:noProof/>
        </w:rPr>
        <w:instrText xml:space="preserve"> PAGEREF _Toc218597144 \h </w:instrText>
      </w:r>
      <w:r>
        <w:rPr>
          <w:noProof/>
        </w:rPr>
      </w:r>
      <w:r>
        <w:rPr>
          <w:noProof/>
        </w:rPr>
        <w:fldChar w:fldCharType="separate"/>
      </w:r>
      <w:r>
        <w:rPr>
          <w:noProof/>
        </w:rPr>
        <w:t>287</w:t>
      </w:r>
      <w:r>
        <w:rPr>
          <w:noProof/>
        </w:rPr>
        <w:fldChar w:fldCharType="end"/>
      </w:r>
    </w:p>
    <w:p w14:paraId="585197EA" w14:textId="59FAC552"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rPr>
        <w:t>8.2.14.2</w:t>
      </w:r>
      <w:r>
        <w:rPr>
          <w:rFonts w:asciiTheme="minorHAnsi" w:eastAsiaTheme="minorEastAsia" w:hAnsiTheme="minorHAnsi" w:cstheme="minorBidi"/>
          <w:noProof/>
          <w:kern w:val="2"/>
          <w:sz w:val="24"/>
          <w:szCs w:val="24"/>
          <w14:ligatures w14:val="standardContextual"/>
        </w:rPr>
        <w:tab/>
      </w:r>
      <w:r w:rsidRPr="002448C2">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_Toc218597145 \h </w:instrText>
      </w:r>
      <w:r>
        <w:rPr>
          <w:noProof/>
        </w:rPr>
      </w:r>
      <w:r>
        <w:rPr>
          <w:noProof/>
        </w:rPr>
        <w:fldChar w:fldCharType="separate"/>
      </w:r>
      <w:r>
        <w:rPr>
          <w:noProof/>
        </w:rPr>
        <w:t>287</w:t>
      </w:r>
      <w:r>
        <w:rPr>
          <w:noProof/>
        </w:rPr>
        <w:fldChar w:fldCharType="end"/>
      </w:r>
    </w:p>
    <w:p w14:paraId="4D3DDF66" w14:textId="27828B5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8.2.14.3</w:t>
      </w:r>
      <w:r>
        <w:rPr>
          <w:rFonts w:asciiTheme="minorHAnsi" w:eastAsiaTheme="minorEastAsia" w:hAnsiTheme="minorHAnsi" w:cstheme="minorBidi"/>
          <w:noProof/>
          <w:kern w:val="2"/>
          <w:sz w:val="24"/>
          <w:szCs w:val="24"/>
          <w14:ligatures w14:val="standardContextual"/>
        </w:rPr>
        <w:tab/>
      </w:r>
      <w:r>
        <w:rPr>
          <w:noProof/>
        </w:rPr>
        <w:t xml:space="preserve">Reception of </w:t>
      </w:r>
      <w:r w:rsidRPr="002448C2">
        <w:rPr>
          <w:noProof/>
          <w:lang w:val="en-US"/>
        </w:rPr>
        <w:t>5G ProSe public warning notification relay message</w:t>
      </w:r>
      <w:r>
        <w:rPr>
          <w:noProof/>
        </w:rPr>
        <w:tab/>
      </w:r>
      <w:r>
        <w:rPr>
          <w:noProof/>
        </w:rPr>
        <w:fldChar w:fldCharType="begin" w:fldLock="1"/>
      </w:r>
      <w:r>
        <w:rPr>
          <w:noProof/>
        </w:rPr>
        <w:instrText xml:space="preserve"> PAGEREF _Toc218597146 \h </w:instrText>
      </w:r>
      <w:r>
        <w:rPr>
          <w:noProof/>
        </w:rPr>
      </w:r>
      <w:r>
        <w:rPr>
          <w:noProof/>
        </w:rPr>
        <w:fldChar w:fldCharType="separate"/>
      </w:r>
      <w:r>
        <w:rPr>
          <w:noProof/>
        </w:rPr>
        <w:t>288</w:t>
      </w:r>
      <w:r>
        <w:rPr>
          <w:noProof/>
        </w:rPr>
        <w:fldChar w:fldCharType="end"/>
      </w:r>
    </w:p>
    <w:p w14:paraId="59B03268" w14:textId="4E216A9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_Toc218597147 \h </w:instrText>
      </w:r>
      <w:r>
        <w:rPr>
          <w:noProof/>
        </w:rPr>
      </w:r>
      <w:r>
        <w:rPr>
          <w:noProof/>
        </w:rPr>
        <w:fldChar w:fldCharType="separate"/>
      </w:r>
      <w:r>
        <w:rPr>
          <w:noProof/>
        </w:rPr>
        <w:t>288</w:t>
      </w:r>
      <w:r>
        <w:rPr>
          <w:noProof/>
        </w:rPr>
        <w:fldChar w:fldCharType="end"/>
      </w:r>
    </w:p>
    <w:p w14:paraId="578A9E44" w14:textId="05B68C89"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8.2.15.1</w:t>
      </w:r>
      <w:r>
        <w:rPr>
          <w:rFonts w:asciiTheme="minorHAnsi" w:eastAsiaTheme="minorEastAsia" w:hAnsiTheme="minorHAnsi" w:cstheme="minorBidi"/>
          <w:noProof/>
          <w:kern w:val="2"/>
          <w:sz w:val="24"/>
          <w:szCs w:val="24"/>
          <w14:ligatures w14:val="standardContextual"/>
        </w:rPr>
        <w:tab/>
      </w:r>
      <w:r w:rsidRPr="002448C2">
        <w:rPr>
          <w:noProof/>
          <w:lang w:val="en-US" w:eastAsia="zh-CN"/>
        </w:rPr>
        <w:t>General</w:t>
      </w:r>
      <w:r>
        <w:rPr>
          <w:noProof/>
        </w:rPr>
        <w:tab/>
      </w:r>
      <w:r>
        <w:rPr>
          <w:noProof/>
        </w:rPr>
        <w:fldChar w:fldCharType="begin" w:fldLock="1"/>
      </w:r>
      <w:r>
        <w:rPr>
          <w:noProof/>
        </w:rPr>
        <w:instrText xml:space="preserve"> PAGEREF _Toc218597148 \h </w:instrText>
      </w:r>
      <w:r>
        <w:rPr>
          <w:noProof/>
        </w:rPr>
      </w:r>
      <w:r>
        <w:rPr>
          <w:noProof/>
        </w:rPr>
        <w:fldChar w:fldCharType="separate"/>
      </w:r>
      <w:r>
        <w:rPr>
          <w:noProof/>
        </w:rPr>
        <w:t>288</w:t>
      </w:r>
      <w:r>
        <w:rPr>
          <w:noProof/>
        </w:rPr>
        <w:fldChar w:fldCharType="end"/>
      </w:r>
    </w:p>
    <w:p w14:paraId="7BE67269" w14:textId="3ECC70F5"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8.2.15.2</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_Toc218597149 \h </w:instrText>
      </w:r>
      <w:r>
        <w:rPr>
          <w:noProof/>
        </w:rPr>
      </w:r>
      <w:r>
        <w:rPr>
          <w:noProof/>
        </w:rPr>
        <w:fldChar w:fldCharType="separate"/>
      </w:r>
      <w:r>
        <w:rPr>
          <w:noProof/>
        </w:rPr>
        <w:t>288</w:t>
      </w:r>
      <w:r>
        <w:rPr>
          <w:noProof/>
        </w:rPr>
        <w:fldChar w:fldCharType="end"/>
      </w:r>
    </w:p>
    <w:p w14:paraId="52C032EF" w14:textId="4650048D"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8.2.15.3</w:t>
      </w:r>
      <w:r>
        <w:rPr>
          <w:rFonts w:asciiTheme="minorHAnsi" w:eastAsiaTheme="minorEastAsia" w:hAnsiTheme="minorHAnsi" w:cstheme="minorBidi"/>
          <w:noProof/>
          <w:kern w:val="2"/>
          <w:sz w:val="24"/>
          <w:szCs w:val="24"/>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_Toc218597150 \h </w:instrText>
      </w:r>
      <w:r>
        <w:rPr>
          <w:noProof/>
        </w:rPr>
      </w:r>
      <w:r>
        <w:rPr>
          <w:noProof/>
        </w:rPr>
        <w:fldChar w:fldCharType="separate"/>
      </w:r>
      <w:r>
        <w:rPr>
          <w:noProof/>
        </w:rPr>
        <w:t>289</w:t>
      </w:r>
      <w:r>
        <w:rPr>
          <w:noProof/>
        </w:rPr>
        <w:fldChar w:fldCharType="end"/>
      </w:r>
    </w:p>
    <w:p w14:paraId="326EE05A" w14:textId="7BEF19C6" w:rsidR="00C327F5" w:rsidRDefault="00C327F5">
      <w:pPr>
        <w:pStyle w:val="TOC1"/>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zh-CN"/>
        </w:rPr>
        <w:t>8a</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zh-CN"/>
        </w:rPr>
        <w:t>5G ProSe UE-to-UE relay</w:t>
      </w:r>
      <w:r>
        <w:rPr>
          <w:noProof/>
        </w:rPr>
        <w:tab/>
      </w:r>
      <w:r>
        <w:rPr>
          <w:noProof/>
        </w:rPr>
        <w:fldChar w:fldCharType="begin" w:fldLock="1"/>
      </w:r>
      <w:r>
        <w:rPr>
          <w:noProof/>
        </w:rPr>
        <w:instrText xml:space="preserve"> PAGEREF _Toc218597151 \h </w:instrText>
      </w:r>
      <w:r>
        <w:rPr>
          <w:noProof/>
        </w:rPr>
      </w:r>
      <w:r>
        <w:rPr>
          <w:noProof/>
        </w:rPr>
        <w:fldChar w:fldCharType="separate"/>
      </w:r>
      <w:r>
        <w:rPr>
          <w:noProof/>
        </w:rPr>
        <w:t>289</w:t>
      </w:r>
      <w:r>
        <w:rPr>
          <w:noProof/>
        </w:rPr>
        <w:fldChar w:fldCharType="end"/>
      </w:r>
    </w:p>
    <w:p w14:paraId="62A1BB41" w14:textId="196B63FA"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8a.1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_Toc218597152 \h </w:instrText>
      </w:r>
      <w:r>
        <w:rPr>
          <w:noProof/>
        </w:rPr>
      </w:r>
      <w:r>
        <w:rPr>
          <w:noProof/>
        </w:rPr>
        <w:fldChar w:fldCharType="separate"/>
      </w:r>
      <w:r>
        <w:rPr>
          <w:noProof/>
        </w:rPr>
        <w:t>289</w:t>
      </w:r>
      <w:r>
        <w:rPr>
          <w:noProof/>
        </w:rPr>
        <w:fldChar w:fldCharType="end"/>
      </w:r>
    </w:p>
    <w:p w14:paraId="71998F4B" w14:textId="573D48E3"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8a.2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_Toc218597153 \h </w:instrText>
      </w:r>
      <w:r>
        <w:rPr>
          <w:noProof/>
        </w:rPr>
      </w:r>
      <w:r>
        <w:rPr>
          <w:noProof/>
        </w:rPr>
        <w:fldChar w:fldCharType="separate"/>
      </w:r>
      <w:r>
        <w:rPr>
          <w:noProof/>
        </w:rPr>
        <w:t>289</w:t>
      </w:r>
      <w:r>
        <w:rPr>
          <w:noProof/>
        </w:rPr>
        <w:fldChar w:fldCharType="end"/>
      </w:r>
    </w:p>
    <w:p w14:paraId="2B1B128E" w14:textId="4AD729C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8a.2.1</w:t>
      </w:r>
      <w:r>
        <w:rPr>
          <w:rFonts w:asciiTheme="minorHAnsi" w:eastAsiaTheme="minorEastAsia" w:hAnsiTheme="minorHAnsi" w:cstheme="minorBidi"/>
          <w:noProof/>
          <w:kern w:val="2"/>
          <w:sz w:val="24"/>
          <w:szCs w:val="24"/>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_Toc218597154 \h </w:instrText>
      </w:r>
      <w:r>
        <w:rPr>
          <w:noProof/>
        </w:rPr>
      </w:r>
      <w:r>
        <w:rPr>
          <w:noProof/>
        </w:rPr>
        <w:fldChar w:fldCharType="separate"/>
      </w:r>
      <w:r>
        <w:rPr>
          <w:noProof/>
        </w:rPr>
        <w:t>289</w:t>
      </w:r>
      <w:r>
        <w:rPr>
          <w:noProof/>
        </w:rPr>
        <w:fldChar w:fldCharType="end"/>
      </w:r>
    </w:p>
    <w:p w14:paraId="48A3910D" w14:textId="0418380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8a.2.1.1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_Toc218597155 \h </w:instrText>
      </w:r>
      <w:r>
        <w:rPr>
          <w:noProof/>
        </w:rPr>
      </w:r>
      <w:r>
        <w:rPr>
          <w:noProof/>
        </w:rPr>
        <w:fldChar w:fldCharType="separate"/>
      </w:r>
      <w:r>
        <w:rPr>
          <w:noProof/>
        </w:rPr>
        <w:t>289</w:t>
      </w:r>
      <w:r>
        <w:rPr>
          <w:noProof/>
        </w:rPr>
        <w:fldChar w:fldCharType="end"/>
      </w:r>
    </w:p>
    <w:p w14:paraId="460073CB" w14:textId="354FEF3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8a.2.1.2</w:t>
      </w:r>
      <w:r>
        <w:rPr>
          <w:rFonts w:asciiTheme="minorHAnsi" w:eastAsiaTheme="minorEastAsia" w:hAnsiTheme="minorHAnsi" w:cstheme="minorBidi"/>
          <w:noProof/>
          <w:kern w:val="2"/>
          <w:sz w:val="24"/>
          <w:szCs w:val="24"/>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_Toc218597156 \h </w:instrText>
      </w:r>
      <w:r>
        <w:rPr>
          <w:noProof/>
        </w:rPr>
      </w:r>
      <w:r>
        <w:rPr>
          <w:noProof/>
        </w:rPr>
        <w:fldChar w:fldCharType="separate"/>
      </w:r>
      <w:r>
        <w:rPr>
          <w:noProof/>
        </w:rPr>
        <w:t>290</w:t>
      </w:r>
      <w:r>
        <w:rPr>
          <w:noProof/>
        </w:rPr>
        <w:fldChar w:fldCharType="end"/>
      </w:r>
    </w:p>
    <w:p w14:paraId="1A6704F2" w14:textId="5CA7546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8a.2.1.2.1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_Toc218597157 \h </w:instrText>
      </w:r>
      <w:r>
        <w:rPr>
          <w:noProof/>
        </w:rPr>
      </w:r>
      <w:r>
        <w:rPr>
          <w:noProof/>
        </w:rPr>
        <w:fldChar w:fldCharType="separate"/>
      </w:r>
      <w:r>
        <w:rPr>
          <w:noProof/>
        </w:rPr>
        <w:t>290</w:t>
      </w:r>
      <w:r>
        <w:rPr>
          <w:noProof/>
        </w:rPr>
        <w:fldChar w:fldCharType="end"/>
      </w:r>
    </w:p>
    <w:p w14:paraId="7D35755A" w14:textId="3137835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8a.2.1.2.2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_Toc218597158 \h </w:instrText>
      </w:r>
      <w:r>
        <w:rPr>
          <w:noProof/>
        </w:rPr>
      </w:r>
      <w:r>
        <w:rPr>
          <w:noProof/>
        </w:rPr>
        <w:fldChar w:fldCharType="separate"/>
      </w:r>
      <w:r>
        <w:rPr>
          <w:noProof/>
        </w:rPr>
        <w:t>290</w:t>
      </w:r>
      <w:r>
        <w:rPr>
          <w:noProof/>
        </w:rPr>
        <w:fldChar w:fldCharType="end"/>
      </w:r>
    </w:p>
    <w:p w14:paraId="06E3FBCE" w14:textId="18441752"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_Toc218597159 \h </w:instrText>
      </w:r>
      <w:r>
        <w:rPr>
          <w:noProof/>
        </w:rPr>
      </w:r>
      <w:r>
        <w:rPr>
          <w:noProof/>
        </w:rPr>
        <w:fldChar w:fldCharType="separate"/>
      </w:r>
      <w:r>
        <w:rPr>
          <w:noProof/>
        </w:rPr>
        <w:t>290</w:t>
      </w:r>
      <w:r>
        <w:rPr>
          <w:noProof/>
        </w:rPr>
        <w:fldChar w:fldCharType="end"/>
      </w:r>
    </w:p>
    <w:p w14:paraId="733FB5EB" w14:textId="466F6A37"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_Toc218597160 \h </w:instrText>
      </w:r>
      <w:r>
        <w:rPr>
          <w:noProof/>
        </w:rPr>
      </w:r>
      <w:r>
        <w:rPr>
          <w:noProof/>
        </w:rPr>
        <w:fldChar w:fldCharType="separate"/>
      </w:r>
      <w:r>
        <w:rPr>
          <w:noProof/>
        </w:rPr>
        <w:t>290</w:t>
      </w:r>
      <w:r>
        <w:rPr>
          <w:noProof/>
        </w:rPr>
        <w:fldChar w:fldCharType="end"/>
      </w:r>
    </w:p>
    <w:p w14:paraId="6E32FF64" w14:textId="1DB0D379"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_Toc218597161 \h </w:instrText>
      </w:r>
      <w:r>
        <w:rPr>
          <w:noProof/>
        </w:rPr>
      </w:r>
      <w:r>
        <w:rPr>
          <w:noProof/>
        </w:rPr>
        <w:fldChar w:fldCharType="separate"/>
      </w:r>
      <w:r>
        <w:rPr>
          <w:noProof/>
        </w:rPr>
        <w:t>293</w:t>
      </w:r>
      <w:r>
        <w:rPr>
          <w:noProof/>
        </w:rPr>
        <w:fldChar w:fldCharType="end"/>
      </w:r>
    </w:p>
    <w:p w14:paraId="357C8575" w14:textId="31F8F79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8a.2.1.2.3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_Toc218597162 \h </w:instrText>
      </w:r>
      <w:r>
        <w:rPr>
          <w:noProof/>
        </w:rPr>
      </w:r>
      <w:r>
        <w:rPr>
          <w:noProof/>
        </w:rPr>
        <w:fldChar w:fldCharType="separate"/>
      </w:r>
      <w:r>
        <w:rPr>
          <w:noProof/>
        </w:rPr>
        <w:t>293</w:t>
      </w:r>
      <w:r>
        <w:rPr>
          <w:noProof/>
        </w:rPr>
        <w:fldChar w:fldCharType="end"/>
      </w:r>
    </w:p>
    <w:p w14:paraId="0518A32A" w14:textId="3E30B94F"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_Toc218597163 \h </w:instrText>
      </w:r>
      <w:r>
        <w:rPr>
          <w:noProof/>
        </w:rPr>
      </w:r>
      <w:r>
        <w:rPr>
          <w:noProof/>
        </w:rPr>
        <w:fldChar w:fldCharType="separate"/>
      </w:r>
      <w:r>
        <w:rPr>
          <w:noProof/>
        </w:rPr>
        <w:t>293</w:t>
      </w:r>
      <w:r>
        <w:rPr>
          <w:noProof/>
        </w:rPr>
        <w:fldChar w:fldCharType="end"/>
      </w:r>
    </w:p>
    <w:p w14:paraId="1D382494" w14:textId="0442E3B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_Toc218597164 \h </w:instrText>
      </w:r>
      <w:r>
        <w:rPr>
          <w:noProof/>
        </w:rPr>
      </w:r>
      <w:r>
        <w:rPr>
          <w:noProof/>
        </w:rPr>
        <w:fldChar w:fldCharType="separate"/>
      </w:r>
      <w:r>
        <w:rPr>
          <w:noProof/>
        </w:rPr>
        <w:t>293</w:t>
      </w:r>
      <w:r>
        <w:rPr>
          <w:noProof/>
        </w:rPr>
        <w:fldChar w:fldCharType="end"/>
      </w:r>
    </w:p>
    <w:p w14:paraId="0DDFFC96" w14:textId="5CC9F9BB"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8a.2.1.2.3.3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_Toc218597165 \h </w:instrText>
      </w:r>
      <w:r>
        <w:rPr>
          <w:noProof/>
        </w:rPr>
      </w:r>
      <w:r>
        <w:rPr>
          <w:noProof/>
        </w:rPr>
        <w:fldChar w:fldCharType="separate"/>
      </w:r>
      <w:r>
        <w:rPr>
          <w:noProof/>
        </w:rPr>
        <w:t>295</w:t>
      </w:r>
      <w:r>
        <w:rPr>
          <w:noProof/>
        </w:rPr>
        <w:fldChar w:fldCharType="end"/>
      </w:r>
    </w:p>
    <w:p w14:paraId="64E9D085" w14:textId="03EAD96C"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zh-CN"/>
        </w:rPr>
        <w:t>8a.2.1.3</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_Toc218597166 \h </w:instrText>
      </w:r>
      <w:r>
        <w:rPr>
          <w:noProof/>
        </w:rPr>
      </w:r>
      <w:r>
        <w:rPr>
          <w:noProof/>
        </w:rPr>
        <w:fldChar w:fldCharType="separate"/>
      </w:r>
      <w:r>
        <w:rPr>
          <w:noProof/>
        </w:rPr>
        <w:t>295</w:t>
      </w:r>
      <w:r>
        <w:rPr>
          <w:noProof/>
        </w:rPr>
        <w:fldChar w:fldCharType="end"/>
      </w:r>
    </w:p>
    <w:p w14:paraId="78F169D6" w14:textId="59410F1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_Toc218597167 \h </w:instrText>
      </w:r>
      <w:r>
        <w:rPr>
          <w:noProof/>
        </w:rPr>
      </w:r>
      <w:r>
        <w:rPr>
          <w:noProof/>
        </w:rPr>
        <w:fldChar w:fldCharType="separate"/>
      </w:r>
      <w:r>
        <w:rPr>
          <w:noProof/>
        </w:rPr>
        <w:t>295</w:t>
      </w:r>
      <w:r>
        <w:rPr>
          <w:noProof/>
        </w:rPr>
        <w:fldChar w:fldCharType="end"/>
      </w:r>
    </w:p>
    <w:p w14:paraId="607629AE" w14:textId="69A26FF8"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_Toc218597168 \h </w:instrText>
      </w:r>
      <w:r>
        <w:rPr>
          <w:noProof/>
        </w:rPr>
      </w:r>
      <w:r>
        <w:rPr>
          <w:noProof/>
        </w:rPr>
        <w:fldChar w:fldCharType="separate"/>
      </w:r>
      <w:r>
        <w:rPr>
          <w:noProof/>
        </w:rPr>
        <w:t>295</w:t>
      </w:r>
      <w:r>
        <w:rPr>
          <w:noProof/>
        </w:rPr>
        <w:fldChar w:fldCharType="end"/>
      </w:r>
    </w:p>
    <w:p w14:paraId="3029EAA1" w14:textId="7B2299D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_Toc218597169 \h </w:instrText>
      </w:r>
      <w:r>
        <w:rPr>
          <w:noProof/>
        </w:rPr>
      </w:r>
      <w:r>
        <w:rPr>
          <w:noProof/>
        </w:rPr>
        <w:fldChar w:fldCharType="separate"/>
      </w:r>
      <w:r>
        <w:rPr>
          <w:noProof/>
        </w:rPr>
        <w:t>295</w:t>
      </w:r>
      <w:r>
        <w:rPr>
          <w:noProof/>
        </w:rPr>
        <w:fldChar w:fldCharType="end"/>
      </w:r>
    </w:p>
    <w:p w14:paraId="531AE3FA" w14:textId="6535E78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_Toc218597170 \h </w:instrText>
      </w:r>
      <w:r>
        <w:rPr>
          <w:noProof/>
        </w:rPr>
      </w:r>
      <w:r>
        <w:rPr>
          <w:noProof/>
        </w:rPr>
        <w:fldChar w:fldCharType="separate"/>
      </w:r>
      <w:r>
        <w:rPr>
          <w:noProof/>
        </w:rPr>
        <w:t>295</w:t>
      </w:r>
      <w:r>
        <w:rPr>
          <w:noProof/>
        </w:rPr>
        <w:fldChar w:fldCharType="end"/>
      </w:r>
    </w:p>
    <w:p w14:paraId="49A8BE38" w14:textId="17A3C8CB"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_Toc218597171 \h </w:instrText>
      </w:r>
      <w:r>
        <w:rPr>
          <w:noProof/>
        </w:rPr>
      </w:r>
      <w:r>
        <w:rPr>
          <w:noProof/>
        </w:rPr>
        <w:fldChar w:fldCharType="separate"/>
      </w:r>
      <w:r>
        <w:rPr>
          <w:noProof/>
        </w:rPr>
        <w:t>299</w:t>
      </w:r>
      <w:r>
        <w:rPr>
          <w:noProof/>
        </w:rPr>
        <w:fldChar w:fldCharType="end"/>
      </w:r>
    </w:p>
    <w:p w14:paraId="6996405C" w14:textId="47506F6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_Toc218597172 \h </w:instrText>
      </w:r>
      <w:r>
        <w:rPr>
          <w:noProof/>
        </w:rPr>
      </w:r>
      <w:r>
        <w:rPr>
          <w:noProof/>
        </w:rPr>
        <w:fldChar w:fldCharType="separate"/>
      </w:r>
      <w:r>
        <w:rPr>
          <w:noProof/>
        </w:rPr>
        <w:t>299</w:t>
      </w:r>
      <w:r>
        <w:rPr>
          <w:noProof/>
        </w:rPr>
        <w:fldChar w:fldCharType="end"/>
      </w:r>
    </w:p>
    <w:p w14:paraId="442FF757" w14:textId="434520B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_Toc218597173 \h </w:instrText>
      </w:r>
      <w:r>
        <w:rPr>
          <w:noProof/>
        </w:rPr>
      </w:r>
      <w:r>
        <w:rPr>
          <w:noProof/>
        </w:rPr>
        <w:fldChar w:fldCharType="separate"/>
      </w:r>
      <w:r>
        <w:rPr>
          <w:noProof/>
        </w:rPr>
        <w:t>299</w:t>
      </w:r>
      <w:r>
        <w:rPr>
          <w:noProof/>
        </w:rPr>
        <w:fldChar w:fldCharType="end"/>
      </w:r>
    </w:p>
    <w:p w14:paraId="7F30B059" w14:textId="70D61D5D"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_Toc218597174 \h </w:instrText>
      </w:r>
      <w:r>
        <w:rPr>
          <w:noProof/>
        </w:rPr>
      </w:r>
      <w:r>
        <w:rPr>
          <w:noProof/>
        </w:rPr>
        <w:fldChar w:fldCharType="separate"/>
      </w:r>
      <w:r>
        <w:rPr>
          <w:noProof/>
        </w:rPr>
        <w:t>299</w:t>
      </w:r>
      <w:r>
        <w:rPr>
          <w:noProof/>
        </w:rPr>
        <w:fldChar w:fldCharType="end"/>
      </w:r>
    </w:p>
    <w:p w14:paraId="09EA4E2E" w14:textId="5C10883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_Toc218597175 \h </w:instrText>
      </w:r>
      <w:r>
        <w:rPr>
          <w:noProof/>
        </w:rPr>
      </w:r>
      <w:r>
        <w:rPr>
          <w:noProof/>
        </w:rPr>
        <w:fldChar w:fldCharType="separate"/>
      </w:r>
      <w:r>
        <w:rPr>
          <w:noProof/>
        </w:rPr>
        <w:t>303</w:t>
      </w:r>
      <w:r>
        <w:rPr>
          <w:noProof/>
        </w:rPr>
        <w:fldChar w:fldCharType="end"/>
      </w:r>
    </w:p>
    <w:p w14:paraId="7CC5FA52" w14:textId="217560B4"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_Toc218597176 \h </w:instrText>
      </w:r>
      <w:r>
        <w:rPr>
          <w:noProof/>
        </w:rPr>
      </w:r>
      <w:r>
        <w:rPr>
          <w:noProof/>
        </w:rPr>
        <w:fldChar w:fldCharType="separate"/>
      </w:r>
      <w:r>
        <w:rPr>
          <w:noProof/>
        </w:rPr>
        <w:t>303</w:t>
      </w:r>
      <w:r>
        <w:rPr>
          <w:noProof/>
        </w:rPr>
        <w:fldChar w:fldCharType="end"/>
      </w:r>
    </w:p>
    <w:p w14:paraId="52212428" w14:textId="47B32B5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_Toc218597177 \h </w:instrText>
      </w:r>
      <w:r>
        <w:rPr>
          <w:noProof/>
        </w:rPr>
      </w:r>
      <w:r>
        <w:rPr>
          <w:noProof/>
        </w:rPr>
        <w:fldChar w:fldCharType="separate"/>
      </w:r>
      <w:r>
        <w:rPr>
          <w:noProof/>
        </w:rPr>
        <w:t>303</w:t>
      </w:r>
      <w:r>
        <w:rPr>
          <w:noProof/>
        </w:rPr>
        <w:fldChar w:fldCharType="end"/>
      </w:r>
    </w:p>
    <w:p w14:paraId="5C7502D9" w14:textId="4BE13E0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_Toc218597178 \h </w:instrText>
      </w:r>
      <w:r>
        <w:rPr>
          <w:noProof/>
        </w:rPr>
      </w:r>
      <w:r>
        <w:rPr>
          <w:noProof/>
        </w:rPr>
        <w:fldChar w:fldCharType="separate"/>
      </w:r>
      <w:r>
        <w:rPr>
          <w:noProof/>
        </w:rPr>
        <w:t>303</w:t>
      </w:r>
      <w:r>
        <w:rPr>
          <w:noProof/>
        </w:rPr>
        <w:fldChar w:fldCharType="end"/>
      </w:r>
    </w:p>
    <w:p w14:paraId="0FFB2364" w14:textId="4292EEE3"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_Toc218597179 \h </w:instrText>
      </w:r>
      <w:r>
        <w:rPr>
          <w:noProof/>
        </w:rPr>
      </w:r>
      <w:r>
        <w:rPr>
          <w:noProof/>
        </w:rPr>
        <w:fldChar w:fldCharType="separate"/>
      </w:r>
      <w:r>
        <w:rPr>
          <w:noProof/>
        </w:rPr>
        <w:t>306</w:t>
      </w:r>
      <w:r>
        <w:rPr>
          <w:noProof/>
        </w:rPr>
        <w:fldChar w:fldCharType="end"/>
      </w:r>
    </w:p>
    <w:p w14:paraId="30895DAA" w14:textId="396259E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8a.2.2</w:t>
      </w:r>
      <w:r>
        <w:rPr>
          <w:rFonts w:asciiTheme="minorHAnsi" w:eastAsiaTheme="minorEastAsia" w:hAnsiTheme="minorHAnsi" w:cstheme="minorBidi"/>
          <w:noProof/>
          <w:kern w:val="2"/>
          <w:sz w:val="24"/>
          <w:szCs w:val="24"/>
          <w14:ligatures w14:val="standardContextual"/>
        </w:rPr>
        <w:tab/>
      </w:r>
      <w:r>
        <w:rPr>
          <w:noProof/>
        </w:rPr>
        <w:t>5G ProSe UE-to-UE relay selection procedure</w:t>
      </w:r>
      <w:r>
        <w:rPr>
          <w:noProof/>
        </w:rPr>
        <w:tab/>
      </w:r>
      <w:r>
        <w:rPr>
          <w:noProof/>
        </w:rPr>
        <w:fldChar w:fldCharType="begin" w:fldLock="1"/>
      </w:r>
      <w:r>
        <w:rPr>
          <w:noProof/>
        </w:rPr>
        <w:instrText xml:space="preserve"> PAGEREF _Toc218597180 \h </w:instrText>
      </w:r>
      <w:r>
        <w:rPr>
          <w:noProof/>
        </w:rPr>
      </w:r>
      <w:r>
        <w:rPr>
          <w:noProof/>
        </w:rPr>
        <w:fldChar w:fldCharType="separate"/>
      </w:r>
      <w:r>
        <w:rPr>
          <w:noProof/>
        </w:rPr>
        <w:t>306</w:t>
      </w:r>
      <w:r>
        <w:rPr>
          <w:noProof/>
        </w:rPr>
        <w:fldChar w:fldCharType="end"/>
      </w:r>
    </w:p>
    <w:p w14:paraId="20DB0E4A" w14:textId="17B3E33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_Toc218597181 \h </w:instrText>
      </w:r>
      <w:r>
        <w:rPr>
          <w:noProof/>
        </w:rPr>
      </w:r>
      <w:r>
        <w:rPr>
          <w:noProof/>
        </w:rPr>
        <w:fldChar w:fldCharType="separate"/>
      </w:r>
      <w:r>
        <w:rPr>
          <w:noProof/>
        </w:rPr>
        <w:t>306</w:t>
      </w:r>
      <w:r>
        <w:rPr>
          <w:noProof/>
        </w:rPr>
        <w:fldChar w:fldCharType="end"/>
      </w:r>
    </w:p>
    <w:p w14:paraId="0EBFE3F5" w14:textId="6979EC6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8a.2.2.2</w:t>
      </w:r>
      <w:r>
        <w:rPr>
          <w:rFonts w:asciiTheme="minorHAnsi" w:eastAsiaTheme="minorEastAsia" w:hAnsiTheme="minorHAnsi" w:cstheme="minorBidi"/>
          <w:noProof/>
          <w:kern w:val="2"/>
          <w:sz w:val="24"/>
          <w:szCs w:val="24"/>
          <w14:ligatures w14:val="standardContextual"/>
        </w:rPr>
        <w:tab/>
      </w:r>
      <w:r>
        <w:rPr>
          <w:noProof/>
        </w:rPr>
        <w:t>UE-to-UE relay selection procedure initiation</w:t>
      </w:r>
      <w:r>
        <w:rPr>
          <w:noProof/>
        </w:rPr>
        <w:tab/>
      </w:r>
      <w:r>
        <w:rPr>
          <w:noProof/>
        </w:rPr>
        <w:fldChar w:fldCharType="begin" w:fldLock="1"/>
      </w:r>
      <w:r>
        <w:rPr>
          <w:noProof/>
        </w:rPr>
        <w:instrText xml:space="preserve"> PAGEREF _Toc218597182 \h </w:instrText>
      </w:r>
      <w:r>
        <w:rPr>
          <w:noProof/>
        </w:rPr>
      </w:r>
      <w:r>
        <w:rPr>
          <w:noProof/>
        </w:rPr>
        <w:fldChar w:fldCharType="separate"/>
      </w:r>
      <w:r>
        <w:rPr>
          <w:noProof/>
        </w:rPr>
        <w:t>306</w:t>
      </w:r>
      <w:r>
        <w:rPr>
          <w:noProof/>
        </w:rPr>
        <w:fldChar w:fldCharType="end"/>
      </w:r>
    </w:p>
    <w:p w14:paraId="7298F4E2" w14:textId="51C4CF9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8a.2.2.3</w:t>
      </w:r>
      <w:r>
        <w:rPr>
          <w:rFonts w:asciiTheme="minorHAnsi" w:eastAsiaTheme="minorEastAsia" w:hAnsiTheme="minorHAnsi" w:cstheme="minorBidi"/>
          <w:noProof/>
          <w:kern w:val="2"/>
          <w:sz w:val="24"/>
          <w:szCs w:val="24"/>
          <w14:ligatures w14:val="standardContextual"/>
        </w:rPr>
        <w:tab/>
      </w:r>
      <w:r>
        <w:rPr>
          <w:noProof/>
        </w:rPr>
        <w:t>UE-to-UE relay selection procedure completion</w:t>
      </w:r>
      <w:r>
        <w:rPr>
          <w:noProof/>
        </w:rPr>
        <w:tab/>
      </w:r>
      <w:r>
        <w:rPr>
          <w:noProof/>
        </w:rPr>
        <w:fldChar w:fldCharType="begin" w:fldLock="1"/>
      </w:r>
      <w:r>
        <w:rPr>
          <w:noProof/>
        </w:rPr>
        <w:instrText xml:space="preserve"> PAGEREF _Toc218597183 \h </w:instrText>
      </w:r>
      <w:r>
        <w:rPr>
          <w:noProof/>
        </w:rPr>
      </w:r>
      <w:r>
        <w:rPr>
          <w:noProof/>
        </w:rPr>
        <w:fldChar w:fldCharType="separate"/>
      </w:r>
      <w:r>
        <w:rPr>
          <w:noProof/>
        </w:rPr>
        <w:t>307</w:t>
      </w:r>
      <w:r>
        <w:rPr>
          <w:noProof/>
        </w:rPr>
        <w:fldChar w:fldCharType="end"/>
      </w:r>
    </w:p>
    <w:p w14:paraId="70F77BDB" w14:textId="6A433AA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8a.2.3</w:t>
      </w:r>
      <w:r>
        <w:rPr>
          <w:rFonts w:asciiTheme="minorHAnsi" w:eastAsiaTheme="minorEastAsia" w:hAnsiTheme="minorHAnsi" w:cstheme="minorBidi"/>
          <w:noProof/>
          <w:kern w:val="2"/>
          <w:sz w:val="24"/>
          <w:szCs w:val="24"/>
          <w14:ligatures w14:val="standardContextual"/>
        </w:rPr>
        <w:tab/>
      </w:r>
      <w:r>
        <w:rPr>
          <w:noProof/>
        </w:rPr>
        <w:t>5G ProSe UE-to-UE relay reselection procedure</w:t>
      </w:r>
      <w:r>
        <w:rPr>
          <w:noProof/>
        </w:rPr>
        <w:tab/>
      </w:r>
      <w:r>
        <w:rPr>
          <w:noProof/>
        </w:rPr>
        <w:fldChar w:fldCharType="begin" w:fldLock="1"/>
      </w:r>
      <w:r>
        <w:rPr>
          <w:noProof/>
        </w:rPr>
        <w:instrText xml:space="preserve"> PAGEREF _Toc218597184 \h </w:instrText>
      </w:r>
      <w:r>
        <w:rPr>
          <w:noProof/>
        </w:rPr>
      </w:r>
      <w:r>
        <w:rPr>
          <w:noProof/>
        </w:rPr>
        <w:fldChar w:fldCharType="separate"/>
      </w:r>
      <w:r>
        <w:rPr>
          <w:noProof/>
        </w:rPr>
        <w:t>307</w:t>
      </w:r>
      <w:r>
        <w:rPr>
          <w:noProof/>
        </w:rPr>
        <w:fldChar w:fldCharType="end"/>
      </w:r>
    </w:p>
    <w:p w14:paraId="61578734" w14:textId="65D1585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_Toc218597185 \h </w:instrText>
      </w:r>
      <w:r>
        <w:rPr>
          <w:noProof/>
        </w:rPr>
      </w:r>
      <w:r>
        <w:rPr>
          <w:noProof/>
        </w:rPr>
        <w:fldChar w:fldCharType="separate"/>
      </w:r>
      <w:r>
        <w:rPr>
          <w:noProof/>
        </w:rPr>
        <w:t>307</w:t>
      </w:r>
      <w:r>
        <w:rPr>
          <w:noProof/>
        </w:rPr>
        <w:fldChar w:fldCharType="end"/>
      </w:r>
    </w:p>
    <w:p w14:paraId="75EABF76" w14:textId="4BACAD0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8a.2.3.2</w:t>
      </w:r>
      <w:r>
        <w:rPr>
          <w:rFonts w:asciiTheme="minorHAnsi" w:eastAsiaTheme="minorEastAsia" w:hAnsiTheme="minorHAnsi" w:cstheme="minorBidi"/>
          <w:noProof/>
          <w:kern w:val="2"/>
          <w:sz w:val="24"/>
          <w:szCs w:val="24"/>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_Toc218597186 \h </w:instrText>
      </w:r>
      <w:r>
        <w:rPr>
          <w:noProof/>
        </w:rPr>
      </w:r>
      <w:r>
        <w:rPr>
          <w:noProof/>
        </w:rPr>
        <w:fldChar w:fldCharType="separate"/>
      </w:r>
      <w:r>
        <w:rPr>
          <w:noProof/>
        </w:rPr>
        <w:t>307</w:t>
      </w:r>
      <w:r>
        <w:rPr>
          <w:noProof/>
        </w:rPr>
        <w:fldChar w:fldCharType="end"/>
      </w:r>
    </w:p>
    <w:p w14:paraId="49C00F72" w14:textId="01E49F9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8a.2.3.3</w:t>
      </w:r>
      <w:r>
        <w:rPr>
          <w:rFonts w:asciiTheme="minorHAnsi" w:eastAsiaTheme="minorEastAsia" w:hAnsiTheme="minorHAnsi" w:cstheme="minorBidi"/>
          <w:noProof/>
          <w:kern w:val="2"/>
          <w:sz w:val="24"/>
          <w:szCs w:val="24"/>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_Toc218597187 \h </w:instrText>
      </w:r>
      <w:r>
        <w:rPr>
          <w:noProof/>
        </w:rPr>
      </w:r>
      <w:r>
        <w:rPr>
          <w:noProof/>
        </w:rPr>
        <w:fldChar w:fldCharType="separate"/>
      </w:r>
      <w:r>
        <w:rPr>
          <w:noProof/>
        </w:rPr>
        <w:t>308</w:t>
      </w:r>
      <w:r>
        <w:rPr>
          <w:noProof/>
        </w:rPr>
        <w:fldChar w:fldCharType="end"/>
      </w:r>
    </w:p>
    <w:p w14:paraId="681D72BC" w14:textId="514E418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8a.2.4</w:t>
      </w:r>
      <w:r>
        <w:rPr>
          <w:rFonts w:asciiTheme="minorHAnsi" w:eastAsiaTheme="minorEastAsia" w:hAnsiTheme="minorHAnsi" w:cstheme="minorBidi"/>
          <w:noProof/>
          <w:kern w:val="2"/>
          <w:sz w:val="24"/>
          <w:szCs w:val="24"/>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_Toc218597188 \h </w:instrText>
      </w:r>
      <w:r>
        <w:rPr>
          <w:noProof/>
        </w:rPr>
      </w:r>
      <w:r>
        <w:rPr>
          <w:noProof/>
        </w:rPr>
        <w:fldChar w:fldCharType="separate"/>
      </w:r>
      <w:r>
        <w:rPr>
          <w:noProof/>
        </w:rPr>
        <w:t>309</w:t>
      </w:r>
      <w:r>
        <w:rPr>
          <w:noProof/>
        </w:rPr>
        <w:fldChar w:fldCharType="end"/>
      </w:r>
    </w:p>
    <w:p w14:paraId="4CC78CD5" w14:textId="626FB6B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_Toc218597189 \h </w:instrText>
      </w:r>
      <w:r>
        <w:rPr>
          <w:noProof/>
        </w:rPr>
      </w:r>
      <w:r>
        <w:rPr>
          <w:noProof/>
        </w:rPr>
        <w:fldChar w:fldCharType="separate"/>
      </w:r>
      <w:r>
        <w:rPr>
          <w:noProof/>
        </w:rPr>
        <w:t>309</w:t>
      </w:r>
      <w:r>
        <w:rPr>
          <w:noProof/>
        </w:rPr>
        <w:fldChar w:fldCharType="end"/>
      </w:r>
    </w:p>
    <w:p w14:paraId="1E72AEDB" w14:textId="676C30A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8a.2.6</w:t>
      </w:r>
      <w:r>
        <w:rPr>
          <w:rFonts w:asciiTheme="minorHAnsi" w:eastAsiaTheme="minorEastAsia" w:hAnsiTheme="minorHAnsi" w:cstheme="minorBidi"/>
          <w:noProof/>
          <w:kern w:val="2"/>
          <w:sz w:val="24"/>
          <w:szCs w:val="24"/>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_Toc218597190 \h </w:instrText>
      </w:r>
      <w:r>
        <w:rPr>
          <w:noProof/>
        </w:rPr>
      </w:r>
      <w:r>
        <w:rPr>
          <w:noProof/>
        </w:rPr>
        <w:fldChar w:fldCharType="separate"/>
      </w:r>
      <w:r>
        <w:rPr>
          <w:noProof/>
        </w:rPr>
        <w:t>309</w:t>
      </w:r>
      <w:r>
        <w:rPr>
          <w:noProof/>
        </w:rPr>
        <w:fldChar w:fldCharType="end"/>
      </w:r>
    </w:p>
    <w:p w14:paraId="30AADB7B" w14:textId="3DD3A24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8a.2.7</w:t>
      </w:r>
      <w:r>
        <w:rPr>
          <w:rFonts w:asciiTheme="minorHAnsi" w:eastAsiaTheme="minorEastAsia" w:hAnsiTheme="minorHAnsi" w:cstheme="minorBidi"/>
          <w:noProof/>
          <w:kern w:val="2"/>
          <w:sz w:val="24"/>
          <w:szCs w:val="24"/>
          <w14:ligatures w14:val="standardContextual"/>
        </w:rPr>
        <w:tab/>
      </w:r>
      <w:r>
        <w:rPr>
          <w:noProof/>
        </w:rPr>
        <w:t>QoS handling for 5G ProSe UE-to-UE relay</w:t>
      </w:r>
      <w:r>
        <w:rPr>
          <w:noProof/>
        </w:rPr>
        <w:tab/>
      </w:r>
      <w:r>
        <w:rPr>
          <w:noProof/>
        </w:rPr>
        <w:fldChar w:fldCharType="begin" w:fldLock="1"/>
      </w:r>
      <w:r>
        <w:rPr>
          <w:noProof/>
        </w:rPr>
        <w:instrText xml:space="preserve"> PAGEREF _Toc218597191 \h </w:instrText>
      </w:r>
      <w:r>
        <w:rPr>
          <w:noProof/>
        </w:rPr>
      </w:r>
      <w:r>
        <w:rPr>
          <w:noProof/>
        </w:rPr>
        <w:fldChar w:fldCharType="separate"/>
      </w:r>
      <w:r>
        <w:rPr>
          <w:noProof/>
        </w:rPr>
        <w:t>310</w:t>
      </w:r>
      <w:r>
        <w:rPr>
          <w:noProof/>
        </w:rPr>
        <w:fldChar w:fldCharType="end"/>
      </w:r>
    </w:p>
    <w:p w14:paraId="25B2C1F2" w14:textId="6641CB04"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8a.2.7.1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_Toc218597192 \h </w:instrText>
      </w:r>
      <w:r>
        <w:rPr>
          <w:noProof/>
        </w:rPr>
      </w:r>
      <w:r>
        <w:rPr>
          <w:noProof/>
        </w:rPr>
        <w:fldChar w:fldCharType="separate"/>
      </w:r>
      <w:r>
        <w:rPr>
          <w:noProof/>
        </w:rPr>
        <w:t>310</w:t>
      </w:r>
      <w:r>
        <w:rPr>
          <w:noProof/>
        </w:rPr>
        <w:fldChar w:fldCharType="end"/>
      </w:r>
    </w:p>
    <w:p w14:paraId="55C72699" w14:textId="5F480820"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en-US"/>
        </w:rPr>
        <w:t>8a.2.7.2</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en-US"/>
        </w:rPr>
        <w:t>QoS handling for 5G ProSe layer-3 UE-to-UE relay</w:t>
      </w:r>
      <w:r>
        <w:rPr>
          <w:noProof/>
        </w:rPr>
        <w:tab/>
      </w:r>
      <w:r>
        <w:rPr>
          <w:noProof/>
        </w:rPr>
        <w:fldChar w:fldCharType="begin" w:fldLock="1"/>
      </w:r>
      <w:r>
        <w:rPr>
          <w:noProof/>
        </w:rPr>
        <w:instrText xml:space="preserve"> PAGEREF _Toc218597193 \h </w:instrText>
      </w:r>
      <w:r>
        <w:rPr>
          <w:noProof/>
        </w:rPr>
      </w:r>
      <w:r>
        <w:rPr>
          <w:noProof/>
        </w:rPr>
        <w:fldChar w:fldCharType="separate"/>
      </w:r>
      <w:r>
        <w:rPr>
          <w:noProof/>
        </w:rPr>
        <w:t>310</w:t>
      </w:r>
      <w:r>
        <w:rPr>
          <w:noProof/>
        </w:rPr>
        <w:fldChar w:fldCharType="end"/>
      </w:r>
    </w:p>
    <w:p w14:paraId="54209293" w14:textId="2481B213"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8a.2.7.2.1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_Toc218597194 \h </w:instrText>
      </w:r>
      <w:r>
        <w:rPr>
          <w:noProof/>
        </w:rPr>
      </w:r>
      <w:r>
        <w:rPr>
          <w:noProof/>
        </w:rPr>
        <w:fldChar w:fldCharType="separate"/>
      </w:r>
      <w:r>
        <w:rPr>
          <w:noProof/>
        </w:rPr>
        <w:t>310</w:t>
      </w:r>
      <w:r>
        <w:rPr>
          <w:noProof/>
        </w:rPr>
        <w:fldChar w:fldCharType="end"/>
      </w:r>
    </w:p>
    <w:p w14:paraId="00A3E6D3" w14:textId="1FA07DB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_Toc218597195 \h </w:instrText>
      </w:r>
      <w:r>
        <w:rPr>
          <w:noProof/>
        </w:rPr>
      </w:r>
      <w:r>
        <w:rPr>
          <w:noProof/>
        </w:rPr>
        <w:fldChar w:fldCharType="separate"/>
      </w:r>
      <w:r>
        <w:rPr>
          <w:noProof/>
        </w:rPr>
        <w:t>310</w:t>
      </w:r>
      <w:r>
        <w:rPr>
          <w:noProof/>
        </w:rPr>
        <w:fldChar w:fldCharType="end"/>
      </w:r>
    </w:p>
    <w:p w14:paraId="2ADAE2D4" w14:textId="4C224DC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8a.2.7.3</w:t>
      </w:r>
      <w:r>
        <w:rPr>
          <w:rFonts w:asciiTheme="minorHAnsi" w:eastAsiaTheme="minorEastAsia" w:hAnsiTheme="minorHAnsi" w:cstheme="minorBidi"/>
          <w:noProof/>
          <w:kern w:val="2"/>
          <w:sz w:val="24"/>
          <w:szCs w:val="24"/>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_Toc218597196 \h </w:instrText>
      </w:r>
      <w:r>
        <w:rPr>
          <w:noProof/>
        </w:rPr>
      </w:r>
      <w:r>
        <w:rPr>
          <w:noProof/>
        </w:rPr>
        <w:fldChar w:fldCharType="separate"/>
      </w:r>
      <w:r>
        <w:rPr>
          <w:noProof/>
        </w:rPr>
        <w:t>311</w:t>
      </w:r>
      <w:r>
        <w:rPr>
          <w:noProof/>
        </w:rPr>
        <w:fldChar w:fldCharType="end"/>
      </w:r>
    </w:p>
    <w:p w14:paraId="2A3C9F02" w14:textId="5E77B58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lastRenderedPageBreak/>
        <w:t>8a.2.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_Toc218597197 \h </w:instrText>
      </w:r>
      <w:r>
        <w:rPr>
          <w:noProof/>
        </w:rPr>
      </w:r>
      <w:r>
        <w:rPr>
          <w:noProof/>
        </w:rPr>
        <w:fldChar w:fldCharType="separate"/>
      </w:r>
      <w:r>
        <w:rPr>
          <w:noProof/>
        </w:rPr>
        <w:t>311</w:t>
      </w:r>
      <w:r>
        <w:rPr>
          <w:noProof/>
        </w:rPr>
        <w:fldChar w:fldCharType="end"/>
      </w:r>
    </w:p>
    <w:p w14:paraId="72ACD359" w14:textId="608DB28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_Toc218597198 \h </w:instrText>
      </w:r>
      <w:r>
        <w:rPr>
          <w:noProof/>
        </w:rPr>
      </w:r>
      <w:r>
        <w:rPr>
          <w:noProof/>
        </w:rPr>
        <w:fldChar w:fldCharType="separate"/>
      </w:r>
      <w:r>
        <w:rPr>
          <w:noProof/>
        </w:rPr>
        <w:t>312</w:t>
      </w:r>
      <w:r>
        <w:rPr>
          <w:noProof/>
        </w:rPr>
        <w:fldChar w:fldCharType="end"/>
      </w:r>
    </w:p>
    <w:p w14:paraId="6B34E7B1" w14:textId="6E42FD83"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en-US" w:eastAsia="zh-CN"/>
        </w:rPr>
        <w:t>8a.2.10</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UE-to-UE relay direct link security establishment procedure</w:t>
      </w:r>
      <w:r>
        <w:rPr>
          <w:noProof/>
        </w:rPr>
        <w:tab/>
      </w:r>
      <w:r>
        <w:rPr>
          <w:noProof/>
        </w:rPr>
        <w:fldChar w:fldCharType="begin" w:fldLock="1"/>
      </w:r>
      <w:r>
        <w:rPr>
          <w:noProof/>
        </w:rPr>
        <w:instrText xml:space="preserve"> PAGEREF _Toc218597199 \h </w:instrText>
      </w:r>
      <w:r>
        <w:rPr>
          <w:noProof/>
        </w:rPr>
      </w:r>
      <w:r>
        <w:rPr>
          <w:noProof/>
        </w:rPr>
        <w:fldChar w:fldCharType="separate"/>
      </w:r>
      <w:r>
        <w:rPr>
          <w:noProof/>
        </w:rPr>
        <w:t>312</w:t>
      </w:r>
      <w:r>
        <w:rPr>
          <w:noProof/>
        </w:rPr>
        <w:fldChar w:fldCharType="end"/>
      </w:r>
    </w:p>
    <w:p w14:paraId="67A9582D" w14:textId="402A4B6C"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8a.2.10.1</w:t>
      </w:r>
      <w:r>
        <w:rPr>
          <w:rFonts w:asciiTheme="minorHAnsi" w:eastAsiaTheme="minorEastAsia" w:hAnsiTheme="minorHAnsi" w:cstheme="minorBidi"/>
          <w:noProof/>
          <w:kern w:val="2"/>
          <w:sz w:val="24"/>
          <w:szCs w:val="24"/>
          <w14:ligatures w14:val="standardContextual"/>
        </w:rPr>
        <w:tab/>
      </w:r>
      <w:r w:rsidRPr="002448C2">
        <w:rPr>
          <w:noProof/>
          <w:lang w:val="en-US" w:eastAsia="zh-CN"/>
        </w:rPr>
        <w:t>General</w:t>
      </w:r>
      <w:r>
        <w:rPr>
          <w:noProof/>
        </w:rPr>
        <w:tab/>
      </w:r>
      <w:r>
        <w:rPr>
          <w:noProof/>
        </w:rPr>
        <w:fldChar w:fldCharType="begin" w:fldLock="1"/>
      </w:r>
      <w:r>
        <w:rPr>
          <w:noProof/>
        </w:rPr>
        <w:instrText xml:space="preserve"> PAGEREF _Toc218597200 \h </w:instrText>
      </w:r>
      <w:r>
        <w:rPr>
          <w:noProof/>
        </w:rPr>
      </w:r>
      <w:r>
        <w:rPr>
          <w:noProof/>
        </w:rPr>
        <w:fldChar w:fldCharType="separate"/>
      </w:r>
      <w:r>
        <w:rPr>
          <w:noProof/>
        </w:rPr>
        <w:t>312</w:t>
      </w:r>
      <w:r>
        <w:rPr>
          <w:noProof/>
        </w:rPr>
        <w:fldChar w:fldCharType="end"/>
      </w:r>
    </w:p>
    <w:p w14:paraId="66A89F52" w14:textId="5DF715E1"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8a.2.10.2</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_Toc218597201 \h </w:instrText>
      </w:r>
      <w:r>
        <w:rPr>
          <w:noProof/>
        </w:rPr>
      </w:r>
      <w:r>
        <w:rPr>
          <w:noProof/>
        </w:rPr>
        <w:fldChar w:fldCharType="separate"/>
      </w:r>
      <w:r>
        <w:rPr>
          <w:noProof/>
        </w:rPr>
        <w:t>312</w:t>
      </w:r>
      <w:r>
        <w:rPr>
          <w:noProof/>
        </w:rPr>
        <w:fldChar w:fldCharType="end"/>
      </w:r>
    </w:p>
    <w:p w14:paraId="6DF4F8FC" w14:textId="58C29194"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8a.2.10.3</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_Toc218597202 \h </w:instrText>
      </w:r>
      <w:r>
        <w:rPr>
          <w:noProof/>
        </w:rPr>
      </w:r>
      <w:r>
        <w:rPr>
          <w:noProof/>
        </w:rPr>
        <w:fldChar w:fldCharType="separate"/>
      </w:r>
      <w:r>
        <w:rPr>
          <w:noProof/>
        </w:rPr>
        <w:t>314</w:t>
      </w:r>
      <w:r>
        <w:rPr>
          <w:noProof/>
        </w:rPr>
        <w:fldChar w:fldCharType="end"/>
      </w:r>
    </w:p>
    <w:p w14:paraId="6A00C079" w14:textId="3AF7907A"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8a.2.10.4</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_Toc218597203 \h </w:instrText>
      </w:r>
      <w:r>
        <w:rPr>
          <w:noProof/>
        </w:rPr>
      </w:r>
      <w:r>
        <w:rPr>
          <w:noProof/>
        </w:rPr>
        <w:fldChar w:fldCharType="separate"/>
      </w:r>
      <w:r>
        <w:rPr>
          <w:noProof/>
        </w:rPr>
        <w:t>315</w:t>
      </w:r>
      <w:r>
        <w:rPr>
          <w:noProof/>
        </w:rPr>
        <w:fldChar w:fldCharType="end"/>
      </w:r>
    </w:p>
    <w:p w14:paraId="39E4D592" w14:textId="1AC3E179"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8a.2.10.5</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_Toc218597204 \h </w:instrText>
      </w:r>
      <w:r>
        <w:rPr>
          <w:noProof/>
        </w:rPr>
      </w:r>
      <w:r>
        <w:rPr>
          <w:noProof/>
        </w:rPr>
        <w:fldChar w:fldCharType="separate"/>
      </w:r>
      <w:r>
        <w:rPr>
          <w:noProof/>
        </w:rPr>
        <w:t>315</w:t>
      </w:r>
      <w:r>
        <w:rPr>
          <w:noProof/>
        </w:rPr>
        <w:fldChar w:fldCharType="end"/>
      </w:r>
    </w:p>
    <w:p w14:paraId="1AE2264C" w14:textId="5BF54702"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8a.2.10.6</w:t>
      </w:r>
      <w:r>
        <w:rPr>
          <w:rFonts w:asciiTheme="minorHAnsi" w:eastAsiaTheme="minorEastAsia" w:hAnsiTheme="minorHAnsi" w:cstheme="minorBidi"/>
          <w:noProof/>
          <w:kern w:val="2"/>
          <w:sz w:val="24"/>
          <w:szCs w:val="24"/>
          <w14:ligatures w14:val="standardContextual"/>
        </w:rPr>
        <w:tab/>
      </w:r>
      <w:r w:rsidRPr="002448C2">
        <w:rPr>
          <w:noProof/>
          <w:lang w:val="en-US" w:eastAsia="zh-CN"/>
        </w:rPr>
        <w:t>Abnormal cases</w:t>
      </w:r>
      <w:r>
        <w:rPr>
          <w:noProof/>
        </w:rPr>
        <w:tab/>
      </w:r>
      <w:r>
        <w:rPr>
          <w:noProof/>
        </w:rPr>
        <w:fldChar w:fldCharType="begin" w:fldLock="1"/>
      </w:r>
      <w:r>
        <w:rPr>
          <w:noProof/>
        </w:rPr>
        <w:instrText xml:space="preserve"> PAGEREF _Toc218597205 \h </w:instrText>
      </w:r>
      <w:r>
        <w:rPr>
          <w:noProof/>
        </w:rPr>
      </w:r>
      <w:r>
        <w:rPr>
          <w:noProof/>
        </w:rPr>
        <w:fldChar w:fldCharType="separate"/>
      </w:r>
      <w:r>
        <w:rPr>
          <w:noProof/>
        </w:rPr>
        <w:t>317</w:t>
      </w:r>
      <w:r>
        <w:rPr>
          <w:noProof/>
        </w:rPr>
        <w:fldChar w:fldCharType="end"/>
      </w:r>
    </w:p>
    <w:p w14:paraId="70E3E66E" w14:textId="61DEF5B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8a.2.10.6.1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_Toc218597206 \h </w:instrText>
      </w:r>
      <w:r>
        <w:rPr>
          <w:noProof/>
        </w:rPr>
      </w:r>
      <w:r>
        <w:rPr>
          <w:noProof/>
        </w:rPr>
        <w:fldChar w:fldCharType="separate"/>
      </w:r>
      <w:r>
        <w:rPr>
          <w:noProof/>
        </w:rPr>
        <w:t>317</w:t>
      </w:r>
      <w:r>
        <w:rPr>
          <w:noProof/>
        </w:rPr>
        <w:fldChar w:fldCharType="end"/>
      </w:r>
    </w:p>
    <w:p w14:paraId="720C0C55" w14:textId="03739D6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8a.2.10.6.2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_Toc218597207 \h </w:instrText>
      </w:r>
      <w:r>
        <w:rPr>
          <w:noProof/>
        </w:rPr>
      </w:r>
      <w:r>
        <w:rPr>
          <w:noProof/>
        </w:rPr>
        <w:fldChar w:fldCharType="separate"/>
      </w:r>
      <w:r>
        <w:rPr>
          <w:noProof/>
        </w:rPr>
        <w:t>317</w:t>
      </w:r>
      <w:r>
        <w:rPr>
          <w:noProof/>
        </w:rPr>
        <w:fldChar w:fldCharType="end"/>
      </w:r>
    </w:p>
    <w:p w14:paraId="53421B2E" w14:textId="0A715A8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_Toc218597208 \h </w:instrText>
      </w:r>
      <w:r>
        <w:rPr>
          <w:noProof/>
        </w:rPr>
      </w:r>
      <w:r>
        <w:rPr>
          <w:noProof/>
        </w:rPr>
        <w:fldChar w:fldCharType="separate"/>
      </w:r>
      <w:r>
        <w:rPr>
          <w:noProof/>
        </w:rPr>
        <w:t>317</w:t>
      </w:r>
      <w:r>
        <w:rPr>
          <w:noProof/>
        </w:rPr>
        <w:fldChar w:fldCharType="end"/>
      </w:r>
    </w:p>
    <w:p w14:paraId="2A1988C2" w14:textId="43A47EB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_Toc218597209 \h </w:instrText>
      </w:r>
      <w:r>
        <w:rPr>
          <w:noProof/>
        </w:rPr>
      </w:r>
      <w:r>
        <w:rPr>
          <w:noProof/>
        </w:rPr>
        <w:fldChar w:fldCharType="separate"/>
      </w:r>
      <w:r>
        <w:rPr>
          <w:noProof/>
        </w:rPr>
        <w:t>317</w:t>
      </w:r>
      <w:r>
        <w:rPr>
          <w:noProof/>
        </w:rPr>
        <w:fldChar w:fldCharType="end"/>
      </w:r>
    </w:p>
    <w:p w14:paraId="30A0342C" w14:textId="3C6FE3A9"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_Toc218597210 \h </w:instrText>
      </w:r>
      <w:r>
        <w:rPr>
          <w:noProof/>
        </w:rPr>
      </w:r>
      <w:r>
        <w:rPr>
          <w:noProof/>
        </w:rPr>
        <w:fldChar w:fldCharType="separate"/>
      </w:r>
      <w:r>
        <w:rPr>
          <w:noProof/>
        </w:rPr>
        <w:t>317</w:t>
      </w:r>
      <w:r>
        <w:rPr>
          <w:noProof/>
        </w:rPr>
        <w:fldChar w:fldCharType="end"/>
      </w:r>
    </w:p>
    <w:p w14:paraId="0CFE5095" w14:textId="4D43D8C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_Toc218597211 \h </w:instrText>
      </w:r>
      <w:r>
        <w:rPr>
          <w:noProof/>
        </w:rPr>
      </w:r>
      <w:r>
        <w:rPr>
          <w:noProof/>
        </w:rPr>
        <w:fldChar w:fldCharType="separate"/>
      </w:r>
      <w:r>
        <w:rPr>
          <w:noProof/>
        </w:rPr>
        <w:t>317</w:t>
      </w:r>
      <w:r>
        <w:rPr>
          <w:noProof/>
        </w:rPr>
        <w:fldChar w:fldCharType="end"/>
      </w:r>
    </w:p>
    <w:p w14:paraId="13661A61" w14:textId="428530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_Toc218597212 \h </w:instrText>
      </w:r>
      <w:r>
        <w:rPr>
          <w:noProof/>
        </w:rPr>
      </w:r>
      <w:r>
        <w:rPr>
          <w:noProof/>
        </w:rPr>
        <w:fldChar w:fldCharType="separate"/>
      </w:r>
      <w:r>
        <w:rPr>
          <w:noProof/>
        </w:rPr>
        <w:t>317</w:t>
      </w:r>
      <w:r>
        <w:rPr>
          <w:noProof/>
        </w:rPr>
        <w:fldChar w:fldCharType="end"/>
      </w:r>
    </w:p>
    <w:p w14:paraId="4F0EC232" w14:textId="3B90D02D"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8a.2.11.2.1</w:t>
      </w:r>
      <w:r>
        <w:rPr>
          <w:rFonts w:asciiTheme="minorHAnsi" w:eastAsiaTheme="minorEastAsia" w:hAnsiTheme="minorHAnsi" w:cstheme="minorBidi"/>
          <w:noProof/>
          <w:kern w:val="2"/>
          <w:sz w:val="24"/>
          <w:szCs w:val="24"/>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_Toc218597213 \h </w:instrText>
      </w:r>
      <w:r>
        <w:rPr>
          <w:noProof/>
        </w:rPr>
      </w:r>
      <w:r>
        <w:rPr>
          <w:noProof/>
        </w:rPr>
        <w:fldChar w:fldCharType="separate"/>
      </w:r>
      <w:r>
        <w:rPr>
          <w:noProof/>
        </w:rPr>
        <w:t>317</w:t>
      </w:r>
      <w:r>
        <w:rPr>
          <w:noProof/>
        </w:rPr>
        <w:fldChar w:fldCharType="end"/>
      </w:r>
    </w:p>
    <w:p w14:paraId="043CD288" w14:textId="7199119C"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8a.2.11.2.2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_Toc218597214 \h </w:instrText>
      </w:r>
      <w:r>
        <w:rPr>
          <w:noProof/>
        </w:rPr>
      </w:r>
      <w:r>
        <w:rPr>
          <w:noProof/>
        </w:rPr>
        <w:fldChar w:fldCharType="separate"/>
      </w:r>
      <w:r>
        <w:rPr>
          <w:noProof/>
        </w:rPr>
        <w:t>318</w:t>
      </w:r>
      <w:r>
        <w:rPr>
          <w:noProof/>
        </w:rPr>
        <w:fldChar w:fldCharType="end"/>
      </w:r>
    </w:p>
    <w:p w14:paraId="2C656122" w14:textId="2B95300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_Toc218597215 \h </w:instrText>
      </w:r>
      <w:r>
        <w:rPr>
          <w:noProof/>
        </w:rPr>
      </w:r>
      <w:r>
        <w:rPr>
          <w:noProof/>
        </w:rPr>
        <w:fldChar w:fldCharType="separate"/>
      </w:r>
      <w:r>
        <w:rPr>
          <w:noProof/>
        </w:rPr>
        <w:t>318</w:t>
      </w:r>
      <w:r>
        <w:rPr>
          <w:noProof/>
        </w:rPr>
        <w:fldChar w:fldCharType="end"/>
      </w:r>
    </w:p>
    <w:p w14:paraId="484C11E5" w14:textId="309C9C08"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8a.2.11.2.2.2</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_Toc218597216 \h </w:instrText>
      </w:r>
      <w:r>
        <w:rPr>
          <w:noProof/>
        </w:rPr>
      </w:r>
      <w:r>
        <w:rPr>
          <w:noProof/>
        </w:rPr>
        <w:fldChar w:fldCharType="separate"/>
      </w:r>
      <w:r>
        <w:rPr>
          <w:noProof/>
        </w:rPr>
        <w:t>318</w:t>
      </w:r>
      <w:r>
        <w:rPr>
          <w:noProof/>
        </w:rPr>
        <w:fldChar w:fldCharType="end"/>
      </w:r>
    </w:p>
    <w:p w14:paraId="29574F0A" w14:textId="1E36FC3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8a.2.11.2.2.3</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_Toc218597217 \h </w:instrText>
      </w:r>
      <w:r>
        <w:rPr>
          <w:noProof/>
        </w:rPr>
      </w:r>
      <w:r>
        <w:rPr>
          <w:noProof/>
        </w:rPr>
        <w:fldChar w:fldCharType="separate"/>
      </w:r>
      <w:r>
        <w:rPr>
          <w:noProof/>
        </w:rPr>
        <w:t>319</w:t>
      </w:r>
      <w:r>
        <w:rPr>
          <w:noProof/>
        </w:rPr>
        <w:fldChar w:fldCharType="end"/>
      </w:r>
    </w:p>
    <w:p w14:paraId="15800C1A" w14:textId="50A1CDC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8a.2.11.2.2.4</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_Toc218597218 \h </w:instrText>
      </w:r>
      <w:r>
        <w:rPr>
          <w:noProof/>
        </w:rPr>
      </w:r>
      <w:r>
        <w:rPr>
          <w:noProof/>
        </w:rPr>
        <w:fldChar w:fldCharType="separate"/>
      </w:r>
      <w:r>
        <w:rPr>
          <w:noProof/>
        </w:rPr>
        <w:t>321</w:t>
      </w:r>
      <w:r>
        <w:rPr>
          <w:noProof/>
        </w:rPr>
        <w:fldChar w:fldCharType="end"/>
      </w:r>
    </w:p>
    <w:p w14:paraId="6C5CF046" w14:textId="7DDC1D6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8a.2.11.2.2.5</w:t>
      </w:r>
      <w:r>
        <w:rPr>
          <w:rFonts w:asciiTheme="minorHAnsi" w:eastAsiaTheme="minorEastAsia" w:hAnsiTheme="minorHAnsi" w:cstheme="minorBidi"/>
          <w:noProof/>
          <w:kern w:val="2"/>
          <w:sz w:val="24"/>
          <w:szCs w:val="24"/>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_Toc218597219 \h </w:instrText>
      </w:r>
      <w:r>
        <w:rPr>
          <w:noProof/>
        </w:rPr>
      </w:r>
      <w:r>
        <w:rPr>
          <w:noProof/>
        </w:rPr>
        <w:fldChar w:fldCharType="separate"/>
      </w:r>
      <w:r>
        <w:rPr>
          <w:noProof/>
        </w:rPr>
        <w:t>321</w:t>
      </w:r>
      <w:r>
        <w:rPr>
          <w:noProof/>
        </w:rPr>
        <w:fldChar w:fldCharType="end"/>
      </w:r>
    </w:p>
    <w:p w14:paraId="447A9B6D" w14:textId="2D58E1D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_Toc218597220 \h </w:instrText>
      </w:r>
      <w:r>
        <w:rPr>
          <w:noProof/>
        </w:rPr>
      </w:r>
      <w:r>
        <w:rPr>
          <w:noProof/>
        </w:rPr>
        <w:fldChar w:fldCharType="separate"/>
      </w:r>
      <w:r>
        <w:rPr>
          <w:noProof/>
        </w:rPr>
        <w:t>321</w:t>
      </w:r>
      <w:r>
        <w:rPr>
          <w:noProof/>
        </w:rPr>
        <w:fldChar w:fldCharType="end"/>
      </w:r>
    </w:p>
    <w:p w14:paraId="2EA970F3" w14:textId="218AD1D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8a.2.11.2.2.7</w:t>
      </w:r>
      <w:r>
        <w:rPr>
          <w:rFonts w:asciiTheme="minorHAnsi" w:eastAsiaTheme="minorEastAsia" w:hAnsiTheme="minorHAnsi" w:cstheme="minorBidi"/>
          <w:noProof/>
          <w:kern w:val="2"/>
          <w:sz w:val="24"/>
          <w:szCs w:val="24"/>
          <w14:ligatures w14:val="standardContextual"/>
        </w:rPr>
        <w:tab/>
      </w:r>
      <w:r>
        <w:rPr>
          <w:noProof/>
        </w:rPr>
        <w:t>Abnormal cases in the 5G DDNMF</w:t>
      </w:r>
      <w:r>
        <w:rPr>
          <w:noProof/>
        </w:rPr>
        <w:tab/>
      </w:r>
      <w:r>
        <w:rPr>
          <w:noProof/>
        </w:rPr>
        <w:fldChar w:fldCharType="begin" w:fldLock="1"/>
      </w:r>
      <w:r>
        <w:rPr>
          <w:noProof/>
        </w:rPr>
        <w:instrText xml:space="preserve"> PAGEREF _Toc218597221 \h </w:instrText>
      </w:r>
      <w:r>
        <w:rPr>
          <w:noProof/>
        </w:rPr>
      </w:r>
      <w:r>
        <w:rPr>
          <w:noProof/>
        </w:rPr>
        <w:fldChar w:fldCharType="separate"/>
      </w:r>
      <w:r>
        <w:rPr>
          <w:noProof/>
        </w:rPr>
        <w:t>322</w:t>
      </w:r>
      <w:r>
        <w:rPr>
          <w:noProof/>
        </w:rPr>
        <w:fldChar w:fldCharType="end"/>
      </w:r>
    </w:p>
    <w:p w14:paraId="355EF7A4" w14:textId="191EB8D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8a.2.12</w:t>
      </w:r>
      <w:r>
        <w:rPr>
          <w:rFonts w:asciiTheme="minorHAnsi" w:eastAsiaTheme="minorEastAsia" w:hAnsiTheme="minorHAnsi" w:cstheme="minorBidi"/>
          <w:noProof/>
          <w:kern w:val="2"/>
          <w:sz w:val="24"/>
          <w:szCs w:val="24"/>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_Toc218597222 \h </w:instrText>
      </w:r>
      <w:r>
        <w:rPr>
          <w:noProof/>
        </w:rPr>
      </w:r>
      <w:r>
        <w:rPr>
          <w:noProof/>
        </w:rPr>
        <w:fldChar w:fldCharType="separate"/>
      </w:r>
      <w:r>
        <w:rPr>
          <w:noProof/>
        </w:rPr>
        <w:t>322</w:t>
      </w:r>
      <w:r>
        <w:rPr>
          <w:noProof/>
        </w:rPr>
        <w:fldChar w:fldCharType="end"/>
      </w:r>
    </w:p>
    <w:p w14:paraId="174F0E7F" w14:textId="3C88EF5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_Toc218597223 \h </w:instrText>
      </w:r>
      <w:r>
        <w:rPr>
          <w:noProof/>
        </w:rPr>
      </w:r>
      <w:r>
        <w:rPr>
          <w:noProof/>
        </w:rPr>
        <w:fldChar w:fldCharType="separate"/>
      </w:r>
      <w:r>
        <w:rPr>
          <w:noProof/>
        </w:rPr>
        <w:t>322</w:t>
      </w:r>
      <w:r>
        <w:rPr>
          <w:noProof/>
        </w:rPr>
        <w:fldChar w:fldCharType="end"/>
      </w:r>
    </w:p>
    <w:p w14:paraId="4EEBCF4A" w14:textId="38CFA0FE"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8a.2.12.1.1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_Toc218597224 \h </w:instrText>
      </w:r>
      <w:r>
        <w:rPr>
          <w:noProof/>
        </w:rPr>
      </w:r>
      <w:r>
        <w:rPr>
          <w:noProof/>
        </w:rPr>
        <w:fldChar w:fldCharType="separate"/>
      </w:r>
      <w:r>
        <w:rPr>
          <w:noProof/>
        </w:rPr>
        <w:t>322</w:t>
      </w:r>
      <w:r>
        <w:rPr>
          <w:noProof/>
        </w:rPr>
        <w:fldChar w:fldCharType="end"/>
      </w:r>
    </w:p>
    <w:p w14:paraId="477C29B7" w14:textId="105A2DA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8a.2.12.1.2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_Toc218597225 \h </w:instrText>
      </w:r>
      <w:r>
        <w:rPr>
          <w:noProof/>
        </w:rPr>
      </w:r>
      <w:r>
        <w:rPr>
          <w:noProof/>
        </w:rPr>
        <w:fldChar w:fldCharType="separate"/>
      </w:r>
      <w:r>
        <w:rPr>
          <w:noProof/>
        </w:rPr>
        <w:t>322</w:t>
      </w:r>
      <w:r>
        <w:rPr>
          <w:noProof/>
        </w:rPr>
        <w:fldChar w:fldCharType="end"/>
      </w:r>
    </w:p>
    <w:p w14:paraId="01593789" w14:textId="06EEC46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8a.2.12.2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_Toc218597226 \h </w:instrText>
      </w:r>
      <w:r>
        <w:rPr>
          <w:noProof/>
        </w:rPr>
      </w:r>
      <w:r>
        <w:rPr>
          <w:noProof/>
        </w:rPr>
        <w:fldChar w:fldCharType="separate"/>
      </w:r>
      <w:r>
        <w:rPr>
          <w:noProof/>
        </w:rPr>
        <w:t>322</w:t>
      </w:r>
      <w:r>
        <w:rPr>
          <w:noProof/>
        </w:rPr>
        <w:fldChar w:fldCharType="end"/>
      </w:r>
    </w:p>
    <w:p w14:paraId="56B44561" w14:textId="058DA95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8a.2.12.2.1</w:t>
      </w:r>
      <w:r>
        <w:rPr>
          <w:rFonts w:asciiTheme="minorHAnsi" w:eastAsiaTheme="minorEastAsia" w:hAnsiTheme="minorHAnsi" w:cstheme="minorBidi"/>
          <w:noProof/>
          <w:kern w:val="2"/>
          <w:sz w:val="24"/>
          <w:szCs w:val="24"/>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_Toc218597227 \h </w:instrText>
      </w:r>
      <w:r>
        <w:rPr>
          <w:noProof/>
        </w:rPr>
      </w:r>
      <w:r>
        <w:rPr>
          <w:noProof/>
        </w:rPr>
        <w:fldChar w:fldCharType="separate"/>
      </w:r>
      <w:r>
        <w:rPr>
          <w:noProof/>
        </w:rPr>
        <w:t>322</w:t>
      </w:r>
      <w:r>
        <w:rPr>
          <w:noProof/>
        </w:rPr>
        <w:fldChar w:fldCharType="end"/>
      </w:r>
    </w:p>
    <w:p w14:paraId="5CD6866F" w14:textId="779B233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w:t>
      </w:r>
      <w:r>
        <w:rPr>
          <w:noProof/>
        </w:rPr>
        <w:tab/>
      </w:r>
      <w:r>
        <w:rPr>
          <w:noProof/>
        </w:rPr>
        <w:fldChar w:fldCharType="begin" w:fldLock="1"/>
      </w:r>
      <w:r>
        <w:rPr>
          <w:noProof/>
        </w:rPr>
        <w:instrText xml:space="preserve"> PAGEREF _Toc218597228 \h </w:instrText>
      </w:r>
      <w:r>
        <w:rPr>
          <w:noProof/>
        </w:rPr>
      </w:r>
      <w:r>
        <w:rPr>
          <w:noProof/>
        </w:rPr>
        <w:fldChar w:fldCharType="separate"/>
      </w:r>
      <w:r>
        <w:rPr>
          <w:noProof/>
        </w:rPr>
        <w:t>323</w:t>
      </w:r>
      <w:r>
        <w:rPr>
          <w:noProof/>
        </w:rPr>
        <w:fldChar w:fldCharType="end"/>
      </w:r>
    </w:p>
    <w:p w14:paraId="2CF040B8" w14:textId="7676F3D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_Toc218597229 \h </w:instrText>
      </w:r>
      <w:r>
        <w:rPr>
          <w:noProof/>
        </w:rPr>
      </w:r>
      <w:r>
        <w:rPr>
          <w:noProof/>
        </w:rPr>
        <w:fldChar w:fldCharType="separate"/>
      </w:r>
      <w:r>
        <w:rPr>
          <w:noProof/>
        </w:rPr>
        <w:t>323</w:t>
      </w:r>
      <w:r>
        <w:rPr>
          <w:noProof/>
        </w:rPr>
        <w:fldChar w:fldCharType="end"/>
      </w:r>
    </w:p>
    <w:p w14:paraId="17EF9801" w14:textId="3270A30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8a.2.12.2.2.2</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initiation</w:t>
      </w:r>
      <w:r>
        <w:rPr>
          <w:noProof/>
        </w:rPr>
        <w:tab/>
      </w:r>
      <w:r>
        <w:rPr>
          <w:noProof/>
        </w:rPr>
        <w:fldChar w:fldCharType="begin" w:fldLock="1"/>
      </w:r>
      <w:r>
        <w:rPr>
          <w:noProof/>
        </w:rPr>
        <w:instrText xml:space="preserve"> PAGEREF _Toc218597230 \h </w:instrText>
      </w:r>
      <w:r>
        <w:rPr>
          <w:noProof/>
        </w:rPr>
      </w:r>
      <w:r>
        <w:rPr>
          <w:noProof/>
        </w:rPr>
        <w:fldChar w:fldCharType="separate"/>
      </w:r>
      <w:r>
        <w:rPr>
          <w:noProof/>
        </w:rPr>
        <w:t>323</w:t>
      </w:r>
      <w:r>
        <w:rPr>
          <w:noProof/>
        </w:rPr>
        <w:fldChar w:fldCharType="end"/>
      </w:r>
    </w:p>
    <w:p w14:paraId="5DA72AF0" w14:textId="5871FB98"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8a.2.12.2.2.3</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accepted by the 5G PKMF</w:t>
      </w:r>
      <w:r>
        <w:rPr>
          <w:noProof/>
        </w:rPr>
        <w:tab/>
      </w:r>
      <w:r>
        <w:rPr>
          <w:noProof/>
        </w:rPr>
        <w:fldChar w:fldCharType="begin" w:fldLock="1"/>
      </w:r>
      <w:r>
        <w:rPr>
          <w:noProof/>
        </w:rPr>
        <w:instrText xml:space="preserve"> PAGEREF _Toc218597231 \h </w:instrText>
      </w:r>
      <w:r>
        <w:rPr>
          <w:noProof/>
        </w:rPr>
      </w:r>
      <w:r>
        <w:rPr>
          <w:noProof/>
        </w:rPr>
        <w:fldChar w:fldCharType="separate"/>
      </w:r>
      <w:r>
        <w:rPr>
          <w:noProof/>
        </w:rPr>
        <w:t>324</w:t>
      </w:r>
      <w:r>
        <w:rPr>
          <w:noProof/>
        </w:rPr>
        <w:fldChar w:fldCharType="end"/>
      </w:r>
    </w:p>
    <w:p w14:paraId="71272B73" w14:textId="113EFCD3"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8a.2.12.2.2.4</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completion by the UE</w:t>
      </w:r>
      <w:r>
        <w:rPr>
          <w:noProof/>
        </w:rPr>
        <w:tab/>
      </w:r>
      <w:r>
        <w:rPr>
          <w:noProof/>
        </w:rPr>
        <w:fldChar w:fldCharType="begin" w:fldLock="1"/>
      </w:r>
      <w:r>
        <w:rPr>
          <w:noProof/>
        </w:rPr>
        <w:instrText xml:space="preserve"> PAGEREF _Toc218597232 \h </w:instrText>
      </w:r>
      <w:r>
        <w:rPr>
          <w:noProof/>
        </w:rPr>
      </w:r>
      <w:r>
        <w:rPr>
          <w:noProof/>
        </w:rPr>
        <w:fldChar w:fldCharType="separate"/>
      </w:r>
      <w:r>
        <w:rPr>
          <w:noProof/>
        </w:rPr>
        <w:t>326</w:t>
      </w:r>
      <w:r>
        <w:rPr>
          <w:noProof/>
        </w:rPr>
        <w:fldChar w:fldCharType="end"/>
      </w:r>
    </w:p>
    <w:p w14:paraId="06BADB0F" w14:textId="614D029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8a.2.12.2.2.5</w:t>
      </w:r>
      <w:r>
        <w:rPr>
          <w:rFonts w:asciiTheme="minorHAnsi" w:eastAsiaTheme="minorEastAsia" w:hAnsiTheme="minorHAnsi" w:cstheme="minorBidi"/>
          <w:noProof/>
          <w:kern w:val="2"/>
          <w:sz w:val="24"/>
          <w:szCs w:val="24"/>
          <w14:ligatures w14:val="standardContextual"/>
        </w:rPr>
        <w:tab/>
      </w:r>
      <w:r>
        <w:rPr>
          <w:noProof/>
        </w:rPr>
        <w:t>5G ProSe UE-to-UE relay discovery security parameters request procedure not accepted by the 5G PKMF</w:t>
      </w:r>
      <w:r>
        <w:rPr>
          <w:noProof/>
        </w:rPr>
        <w:tab/>
      </w:r>
      <w:r>
        <w:rPr>
          <w:noProof/>
        </w:rPr>
        <w:fldChar w:fldCharType="begin" w:fldLock="1"/>
      </w:r>
      <w:r>
        <w:rPr>
          <w:noProof/>
        </w:rPr>
        <w:instrText xml:space="preserve"> PAGEREF _Toc218597233 \h </w:instrText>
      </w:r>
      <w:r>
        <w:rPr>
          <w:noProof/>
        </w:rPr>
      </w:r>
      <w:r>
        <w:rPr>
          <w:noProof/>
        </w:rPr>
        <w:fldChar w:fldCharType="separate"/>
      </w:r>
      <w:r>
        <w:rPr>
          <w:noProof/>
        </w:rPr>
        <w:t>326</w:t>
      </w:r>
      <w:r>
        <w:rPr>
          <w:noProof/>
        </w:rPr>
        <w:fldChar w:fldCharType="end"/>
      </w:r>
    </w:p>
    <w:p w14:paraId="497280BA" w14:textId="01B83DBA"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8a.2.12.2.2.6</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_Toc218597234 \h </w:instrText>
      </w:r>
      <w:r>
        <w:rPr>
          <w:noProof/>
        </w:rPr>
      </w:r>
      <w:r>
        <w:rPr>
          <w:noProof/>
        </w:rPr>
        <w:fldChar w:fldCharType="separate"/>
      </w:r>
      <w:r>
        <w:rPr>
          <w:noProof/>
        </w:rPr>
        <w:t>326</w:t>
      </w:r>
      <w:r>
        <w:rPr>
          <w:noProof/>
        </w:rPr>
        <w:fldChar w:fldCharType="end"/>
      </w:r>
    </w:p>
    <w:p w14:paraId="48C134D7" w14:textId="48FEB35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8a.2.12.2.2.7</w:t>
      </w:r>
      <w:r>
        <w:rPr>
          <w:rFonts w:asciiTheme="minorHAnsi" w:eastAsiaTheme="minorEastAsia" w:hAnsiTheme="minorHAnsi" w:cstheme="minorBidi"/>
          <w:noProof/>
          <w:kern w:val="2"/>
          <w:sz w:val="24"/>
          <w:szCs w:val="24"/>
          <w14:ligatures w14:val="standardContextual"/>
        </w:rPr>
        <w:tab/>
      </w:r>
      <w:r>
        <w:rPr>
          <w:noProof/>
        </w:rPr>
        <w:t>Abnormal cases in the 5G PKMF</w:t>
      </w:r>
      <w:r>
        <w:rPr>
          <w:noProof/>
        </w:rPr>
        <w:tab/>
      </w:r>
      <w:r>
        <w:rPr>
          <w:noProof/>
        </w:rPr>
        <w:fldChar w:fldCharType="begin" w:fldLock="1"/>
      </w:r>
      <w:r>
        <w:rPr>
          <w:noProof/>
        </w:rPr>
        <w:instrText xml:space="preserve"> PAGEREF _Toc218597235 \h </w:instrText>
      </w:r>
      <w:r>
        <w:rPr>
          <w:noProof/>
        </w:rPr>
      </w:r>
      <w:r>
        <w:rPr>
          <w:noProof/>
        </w:rPr>
        <w:fldChar w:fldCharType="separate"/>
      </w:r>
      <w:r>
        <w:rPr>
          <w:noProof/>
        </w:rPr>
        <w:t>327</w:t>
      </w:r>
      <w:r>
        <w:rPr>
          <w:noProof/>
        </w:rPr>
        <w:fldChar w:fldCharType="end"/>
      </w:r>
    </w:p>
    <w:p w14:paraId="3714EAB5" w14:textId="7F10D6A0"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14:ligatures w14:val="standardContextual"/>
        </w:rPr>
        <w:tab/>
      </w:r>
      <w:r>
        <w:rPr>
          <w:noProof/>
        </w:rPr>
        <w:t>5G ProSe end UE key request procedure</w:t>
      </w:r>
      <w:r>
        <w:rPr>
          <w:noProof/>
        </w:rPr>
        <w:tab/>
      </w:r>
      <w:r>
        <w:rPr>
          <w:noProof/>
        </w:rPr>
        <w:fldChar w:fldCharType="begin" w:fldLock="1"/>
      </w:r>
      <w:r>
        <w:rPr>
          <w:noProof/>
        </w:rPr>
        <w:instrText xml:space="preserve"> PAGEREF _Toc218597236 \h </w:instrText>
      </w:r>
      <w:r>
        <w:rPr>
          <w:noProof/>
        </w:rPr>
      </w:r>
      <w:r>
        <w:rPr>
          <w:noProof/>
        </w:rPr>
        <w:fldChar w:fldCharType="separate"/>
      </w:r>
      <w:r>
        <w:rPr>
          <w:noProof/>
        </w:rPr>
        <w:t>327</w:t>
      </w:r>
      <w:r>
        <w:rPr>
          <w:noProof/>
        </w:rPr>
        <w:fldChar w:fldCharType="end"/>
      </w:r>
    </w:p>
    <w:p w14:paraId="387CE9FC" w14:textId="5F85B33F"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_Toc218597237 \h </w:instrText>
      </w:r>
      <w:r>
        <w:rPr>
          <w:noProof/>
        </w:rPr>
      </w:r>
      <w:r>
        <w:rPr>
          <w:noProof/>
        </w:rPr>
        <w:fldChar w:fldCharType="separate"/>
      </w:r>
      <w:r>
        <w:rPr>
          <w:noProof/>
        </w:rPr>
        <w:t>327</w:t>
      </w:r>
      <w:r>
        <w:rPr>
          <w:noProof/>
        </w:rPr>
        <w:fldChar w:fldCharType="end"/>
      </w:r>
    </w:p>
    <w:p w14:paraId="2B294649" w14:textId="1730F044"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en-US" w:eastAsia="zh-CN"/>
        </w:rPr>
        <w:t>8a.2.13</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direct discovery set transfer procedure</w:t>
      </w:r>
      <w:r>
        <w:rPr>
          <w:noProof/>
        </w:rPr>
        <w:tab/>
      </w:r>
      <w:r>
        <w:rPr>
          <w:noProof/>
        </w:rPr>
        <w:fldChar w:fldCharType="begin" w:fldLock="1"/>
      </w:r>
      <w:r>
        <w:rPr>
          <w:noProof/>
        </w:rPr>
        <w:instrText xml:space="preserve"> PAGEREF _Toc218597238 \h </w:instrText>
      </w:r>
      <w:r>
        <w:rPr>
          <w:noProof/>
        </w:rPr>
      </w:r>
      <w:r>
        <w:rPr>
          <w:noProof/>
        </w:rPr>
        <w:fldChar w:fldCharType="separate"/>
      </w:r>
      <w:r>
        <w:rPr>
          <w:noProof/>
        </w:rPr>
        <w:t>327</w:t>
      </w:r>
      <w:r>
        <w:rPr>
          <w:noProof/>
        </w:rPr>
        <w:fldChar w:fldCharType="end"/>
      </w:r>
    </w:p>
    <w:p w14:paraId="697A1AE9" w14:textId="47E1F5AD"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8a.2.13.1</w:t>
      </w:r>
      <w:r>
        <w:rPr>
          <w:rFonts w:asciiTheme="minorHAnsi" w:eastAsiaTheme="minorEastAsia" w:hAnsiTheme="minorHAnsi" w:cstheme="minorBidi"/>
          <w:noProof/>
          <w:kern w:val="2"/>
          <w:sz w:val="24"/>
          <w:szCs w:val="24"/>
          <w14:ligatures w14:val="standardContextual"/>
        </w:rPr>
        <w:tab/>
      </w:r>
      <w:r w:rsidRPr="002448C2">
        <w:rPr>
          <w:noProof/>
          <w:lang w:val="en-US" w:eastAsia="zh-CN"/>
        </w:rPr>
        <w:t>General</w:t>
      </w:r>
      <w:r>
        <w:rPr>
          <w:noProof/>
        </w:rPr>
        <w:tab/>
      </w:r>
      <w:r>
        <w:rPr>
          <w:noProof/>
        </w:rPr>
        <w:fldChar w:fldCharType="begin" w:fldLock="1"/>
      </w:r>
      <w:r>
        <w:rPr>
          <w:noProof/>
        </w:rPr>
        <w:instrText xml:space="preserve"> PAGEREF _Toc218597239 \h </w:instrText>
      </w:r>
      <w:r>
        <w:rPr>
          <w:noProof/>
        </w:rPr>
      </w:r>
      <w:r>
        <w:rPr>
          <w:noProof/>
        </w:rPr>
        <w:fldChar w:fldCharType="separate"/>
      </w:r>
      <w:r>
        <w:rPr>
          <w:noProof/>
        </w:rPr>
        <w:t>327</w:t>
      </w:r>
      <w:r>
        <w:rPr>
          <w:noProof/>
        </w:rPr>
        <w:fldChar w:fldCharType="end"/>
      </w:r>
    </w:p>
    <w:p w14:paraId="0C6745EC" w14:textId="1630D660"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8a.2.13.2</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_Toc218597240 \h </w:instrText>
      </w:r>
      <w:r>
        <w:rPr>
          <w:noProof/>
        </w:rPr>
      </w:r>
      <w:r>
        <w:rPr>
          <w:noProof/>
        </w:rPr>
        <w:fldChar w:fldCharType="separate"/>
      </w:r>
      <w:r>
        <w:rPr>
          <w:noProof/>
        </w:rPr>
        <w:t>327</w:t>
      </w:r>
      <w:r>
        <w:rPr>
          <w:noProof/>
        </w:rPr>
        <w:fldChar w:fldCharType="end"/>
      </w:r>
    </w:p>
    <w:p w14:paraId="70F22A13" w14:textId="1C90360E"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8a.2.13.3</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_Toc218597241 \h </w:instrText>
      </w:r>
      <w:r>
        <w:rPr>
          <w:noProof/>
        </w:rPr>
      </w:r>
      <w:r>
        <w:rPr>
          <w:noProof/>
        </w:rPr>
        <w:fldChar w:fldCharType="separate"/>
      </w:r>
      <w:r>
        <w:rPr>
          <w:noProof/>
        </w:rPr>
        <w:t>328</w:t>
      </w:r>
      <w:r>
        <w:rPr>
          <w:noProof/>
        </w:rPr>
        <w:fldChar w:fldCharType="end"/>
      </w:r>
    </w:p>
    <w:p w14:paraId="154515B6" w14:textId="6A7AA179"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8a.2.13.4</w:t>
      </w:r>
      <w:r>
        <w:rPr>
          <w:rFonts w:asciiTheme="minorHAnsi" w:eastAsiaTheme="minorEastAsia" w:hAnsiTheme="minorHAnsi" w:cstheme="minorBidi"/>
          <w:noProof/>
          <w:kern w:val="2"/>
          <w:sz w:val="24"/>
          <w:szCs w:val="24"/>
          <w14:ligatures w14:val="standardContextual"/>
        </w:rPr>
        <w:tab/>
      </w:r>
      <w:r w:rsidRPr="002448C2">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_Toc218597242 \h </w:instrText>
      </w:r>
      <w:r>
        <w:rPr>
          <w:noProof/>
        </w:rPr>
      </w:r>
      <w:r>
        <w:rPr>
          <w:noProof/>
        </w:rPr>
        <w:fldChar w:fldCharType="separate"/>
      </w:r>
      <w:r>
        <w:rPr>
          <w:noProof/>
        </w:rPr>
        <w:t>328</w:t>
      </w:r>
      <w:r>
        <w:rPr>
          <w:noProof/>
        </w:rPr>
        <w:fldChar w:fldCharType="end"/>
      </w:r>
    </w:p>
    <w:p w14:paraId="165EB5DF" w14:textId="56C99BC0"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zh-CN"/>
        </w:rPr>
        <w:t>8a.2.13.5</w:t>
      </w:r>
      <w:r>
        <w:rPr>
          <w:rFonts w:asciiTheme="minorHAnsi" w:eastAsiaTheme="minorEastAsia" w:hAnsiTheme="minorHAnsi" w:cstheme="minorBidi"/>
          <w:noProof/>
          <w:kern w:val="2"/>
          <w:sz w:val="24"/>
          <w:szCs w:val="24"/>
          <w14:ligatures w14:val="standardContextual"/>
        </w:rPr>
        <w:tab/>
      </w:r>
      <w:r w:rsidRPr="002448C2">
        <w:rPr>
          <w:noProof/>
          <w:lang w:val="en-US" w:eastAsia="zh-CN"/>
        </w:rPr>
        <w:t>Abnormal cases</w:t>
      </w:r>
      <w:r>
        <w:rPr>
          <w:noProof/>
        </w:rPr>
        <w:tab/>
      </w:r>
      <w:r>
        <w:rPr>
          <w:noProof/>
        </w:rPr>
        <w:fldChar w:fldCharType="begin" w:fldLock="1"/>
      </w:r>
      <w:r>
        <w:rPr>
          <w:noProof/>
        </w:rPr>
        <w:instrText xml:space="preserve"> PAGEREF _Toc218597243 \h </w:instrText>
      </w:r>
      <w:r>
        <w:rPr>
          <w:noProof/>
        </w:rPr>
      </w:r>
      <w:r>
        <w:rPr>
          <w:noProof/>
        </w:rPr>
        <w:fldChar w:fldCharType="separate"/>
      </w:r>
      <w:r>
        <w:rPr>
          <w:noProof/>
        </w:rPr>
        <w:t>328</w:t>
      </w:r>
      <w:r>
        <w:rPr>
          <w:noProof/>
        </w:rPr>
        <w:fldChar w:fldCharType="end"/>
      </w:r>
    </w:p>
    <w:p w14:paraId="4A73DBD1" w14:textId="6C9AD443"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8a.2.13.5.1</w:t>
      </w:r>
      <w:r>
        <w:rPr>
          <w:rFonts w:asciiTheme="minorHAnsi" w:eastAsiaTheme="minorEastAsia" w:hAnsiTheme="minorHAnsi" w:cstheme="minorBidi"/>
          <w:noProof/>
          <w:kern w:val="2"/>
          <w:sz w:val="24"/>
          <w:szCs w:val="24"/>
          <w14:ligatures w14:val="standardContextual"/>
        </w:rPr>
        <w:tab/>
      </w:r>
      <w:r>
        <w:rPr>
          <w:noProof/>
        </w:rPr>
        <w:t>Abnormal cases at the initiating UE</w:t>
      </w:r>
      <w:r>
        <w:rPr>
          <w:noProof/>
        </w:rPr>
        <w:tab/>
      </w:r>
      <w:r>
        <w:rPr>
          <w:noProof/>
        </w:rPr>
        <w:fldChar w:fldCharType="begin" w:fldLock="1"/>
      </w:r>
      <w:r>
        <w:rPr>
          <w:noProof/>
        </w:rPr>
        <w:instrText xml:space="preserve"> PAGEREF _Toc218597244 \h </w:instrText>
      </w:r>
      <w:r>
        <w:rPr>
          <w:noProof/>
        </w:rPr>
      </w:r>
      <w:r>
        <w:rPr>
          <w:noProof/>
        </w:rPr>
        <w:fldChar w:fldCharType="separate"/>
      </w:r>
      <w:r>
        <w:rPr>
          <w:noProof/>
        </w:rPr>
        <w:t>328</w:t>
      </w:r>
      <w:r>
        <w:rPr>
          <w:noProof/>
        </w:rPr>
        <w:fldChar w:fldCharType="end"/>
      </w:r>
    </w:p>
    <w:p w14:paraId="59C4B66B" w14:textId="7F82E8F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14:ligatures w14:val="standardContextual"/>
        </w:rPr>
        <w:tab/>
      </w:r>
      <w:r>
        <w:rPr>
          <w:noProof/>
        </w:rPr>
        <w:t>Abnormal cases at the target UE</w:t>
      </w:r>
      <w:r>
        <w:rPr>
          <w:noProof/>
        </w:rPr>
        <w:tab/>
      </w:r>
      <w:r>
        <w:rPr>
          <w:noProof/>
        </w:rPr>
        <w:fldChar w:fldCharType="begin" w:fldLock="1"/>
      </w:r>
      <w:r>
        <w:rPr>
          <w:noProof/>
        </w:rPr>
        <w:instrText xml:space="preserve"> PAGEREF _Toc218597245 \h </w:instrText>
      </w:r>
      <w:r>
        <w:rPr>
          <w:noProof/>
        </w:rPr>
      </w:r>
      <w:r>
        <w:rPr>
          <w:noProof/>
        </w:rPr>
        <w:fldChar w:fldCharType="separate"/>
      </w:r>
      <w:r>
        <w:rPr>
          <w:noProof/>
        </w:rPr>
        <w:t>329</w:t>
      </w:r>
      <w:r>
        <w:rPr>
          <w:noProof/>
        </w:rPr>
        <w:fldChar w:fldCharType="end"/>
      </w:r>
    </w:p>
    <w:p w14:paraId="6A970A60" w14:textId="443A6BD4" w:rsidR="00C327F5" w:rsidRDefault="00C327F5">
      <w:pPr>
        <w:pStyle w:val="TOC1"/>
        <w:rPr>
          <w:rFonts w:asciiTheme="minorHAnsi" w:eastAsiaTheme="minorEastAsia" w:hAnsiTheme="minorHAnsi" w:cstheme="minorBidi"/>
          <w:noProof/>
          <w:kern w:val="2"/>
          <w:sz w:val="24"/>
          <w:szCs w:val="24"/>
          <w14:ligatures w14:val="standardContextual"/>
        </w:rPr>
      </w:pPr>
      <w:r>
        <w:rPr>
          <w:noProof/>
          <w:lang w:eastAsia="zh-CN"/>
        </w:rPr>
        <w:t>8b</w:t>
      </w:r>
      <w:r>
        <w:rPr>
          <w:rFonts w:asciiTheme="minorHAnsi" w:eastAsiaTheme="minorEastAsia" w:hAnsiTheme="minorHAnsi" w:cstheme="minorBidi"/>
          <w:noProof/>
          <w:kern w:val="2"/>
          <w:sz w:val="24"/>
          <w:szCs w:val="24"/>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_Toc218597246 \h </w:instrText>
      </w:r>
      <w:r>
        <w:rPr>
          <w:noProof/>
        </w:rPr>
      </w:r>
      <w:r>
        <w:rPr>
          <w:noProof/>
        </w:rPr>
        <w:fldChar w:fldCharType="separate"/>
      </w:r>
      <w:r>
        <w:rPr>
          <w:noProof/>
        </w:rPr>
        <w:t>329</w:t>
      </w:r>
      <w:r>
        <w:rPr>
          <w:noProof/>
        </w:rPr>
        <w:fldChar w:fldCharType="end"/>
      </w:r>
    </w:p>
    <w:p w14:paraId="3F75E71B" w14:textId="119D62FA"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en-US"/>
        </w:rPr>
        <w:t>8b.1</w:t>
      </w:r>
      <w:r>
        <w:rPr>
          <w:rFonts w:asciiTheme="minorHAnsi" w:eastAsiaTheme="minorEastAsia" w:hAnsiTheme="minorHAnsi" w:cstheme="minorBidi"/>
          <w:noProof/>
          <w:kern w:val="2"/>
          <w:sz w:val="24"/>
          <w:szCs w:val="24"/>
          <w14:ligatures w14:val="standardContextual"/>
        </w:rPr>
        <w:tab/>
      </w:r>
      <w:r>
        <w:rPr>
          <w:noProof/>
          <w:lang w:eastAsia="en-US"/>
        </w:rPr>
        <w:t>Overview</w:t>
      </w:r>
      <w:r>
        <w:rPr>
          <w:noProof/>
        </w:rPr>
        <w:tab/>
      </w:r>
      <w:r>
        <w:rPr>
          <w:noProof/>
        </w:rPr>
        <w:fldChar w:fldCharType="begin" w:fldLock="1"/>
      </w:r>
      <w:r>
        <w:rPr>
          <w:noProof/>
        </w:rPr>
        <w:instrText xml:space="preserve"> PAGEREF _Toc218597247 \h </w:instrText>
      </w:r>
      <w:r>
        <w:rPr>
          <w:noProof/>
        </w:rPr>
      </w:r>
      <w:r>
        <w:rPr>
          <w:noProof/>
        </w:rPr>
        <w:fldChar w:fldCharType="separate"/>
      </w:r>
      <w:r>
        <w:rPr>
          <w:noProof/>
        </w:rPr>
        <w:t>329</w:t>
      </w:r>
      <w:r>
        <w:rPr>
          <w:noProof/>
        </w:rPr>
        <w:fldChar w:fldCharType="end"/>
      </w:r>
    </w:p>
    <w:p w14:paraId="292FD5AB" w14:textId="2382EA49"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8b.2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_Toc218597248 \h </w:instrText>
      </w:r>
      <w:r>
        <w:rPr>
          <w:noProof/>
        </w:rPr>
      </w:r>
      <w:r>
        <w:rPr>
          <w:noProof/>
        </w:rPr>
        <w:fldChar w:fldCharType="separate"/>
      </w:r>
      <w:r>
        <w:rPr>
          <w:noProof/>
        </w:rPr>
        <w:t>329</w:t>
      </w:r>
      <w:r>
        <w:rPr>
          <w:noProof/>
        </w:rPr>
        <w:fldChar w:fldCharType="end"/>
      </w:r>
    </w:p>
    <w:p w14:paraId="2B24D950" w14:textId="7717B0D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8b.2.1</w:t>
      </w:r>
      <w:r>
        <w:rPr>
          <w:rFonts w:asciiTheme="minorHAnsi" w:eastAsiaTheme="minorEastAsia" w:hAnsiTheme="minorHAnsi" w:cstheme="minorBidi"/>
          <w:noProof/>
          <w:kern w:val="2"/>
          <w:sz w:val="24"/>
          <w:szCs w:val="24"/>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_Toc218597249 \h </w:instrText>
      </w:r>
      <w:r>
        <w:rPr>
          <w:noProof/>
        </w:rPr>
      </w:r>
      <w:r>
        <w:rPr>
          <w:noProof/>
        </w:rPr>
        <w:fldChar w:fldCharType="separate"/>
      </w:r>
      <w:r>
        <w:rPr>
          <w:noProof/>
        </w:rPr>
        <w:t>329</w:t>
      </w:r>
      <w:r>
        <w:rPr>
          <w:noProof/>
        </w:rPr>
        <w:fldChar w:fldCharType="end"/>
      </w:r>
    </w:p>
    <w:p w14:paraId="3FB1A3E2" w14:textId="4381BA7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8b.2.1.1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_Toc218597250 \h </w:instrText>
      </w:r>
      <w:r>
        <w:rPr>
          <w:noProof/>
        </w:rPr>
      </w:r>
      <w:r>
        <w:rPr>
          <w:noProof/>
        </w:rPr>
        <w:fldChar w:fldCharType="separate"/>
      </w:r>
      <w:r>
        <w:rPr>
          <w:noProof/>
        </w:rPr>
        <w:t>329</w:t>
      </w:r>
      <w:r>
        <w:rPr>
          <w:noProof/>
        </w:rPr>
        <w:fldChar w:fldCharType="end"/>
      </w:r>
    </w:p>
    <w:p w14:paraId="1CE8FC6E" w14:textId="40BA68C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8b.2.1.2</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_Toc218597251 \h </w:instrText>
      </w:r>
      <w:r>
        <w:rPr>
          <w:noProof/>
        </w:rPr>
      </w:r>
      <w:r>
        <w:rPr>
          <w:noProof/>
        </w:rPr>
        <w:fldChar w:fldCharType="separate"/>
      </w:r>
      <w:r>
        <w:rPr>
          <w:noProof/>
        </w:rPr>
        <w:t>331</w:t>
      </w:r>
      <w:r>
        <w:rPr>
          <w:noProof/>
        </w:rPr>
        <w:fldChar w:fldCharType="end"/>
      </w:r>
    </w:p>
    <w:p w14:paraId="3128CDF2" w14:textId="4B7275B2"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8b.2.1.2.1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_Toc218597252 \h </w:instrText>
      </w:r>
      <w:r>
        <w:rPr>
          <w:noProof/>
        </w:rPr>
      </w:r>
      <w:r>
        <w:rPr>
          <w:noProof/>
        </w:rPr>
        <w:fldChar w:fldCharType="separate"/>
      </w:r>
      <w:r>
        <w:rPr>
          <w:noProof/>
        </w:rPr>
        <w:t>331</w:t>
      </w:r>
      <w:r>
        <w:rPr>
          <w:noProof/>
        </w:rPr>
        <w:fldChar w:fldCharType="end"/>
      </w:r>
    </w:p>
    <w:p w14:paraId="0571896B" w14:textId="46719247"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8b.2.1.2.2</w:t>
      </w:r>
      <w:r>
        <w:rPr>
          <w:rFonts w:asciiTheme="minorHAnsi" w:eastAsiaTheme="minorEastAsia" w:hAnsiTheme="minorHAnsi" w:cstheme="minorBidi"/>
          <w:noProof/>
          <w:kern w:val="2"/>
          <w:sz w:val="24"/>
          <w:szCs w:val="24"/>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_Toc218597253 \h </w:instrText>
      </w:r>
      <w:r>
        <w:rPr>
          <w:noProof/>
        </w:rPr>
      </w:r>
      <w:r>
        <w:rPr>
          <w:noProof/>
        </w:rPr>
        <w:fldChar w:fldCharType="separate"/>
      </w:r>
      <w:r>
        <w:rPr>
          <w:noProof/>
        </w:rPr>
        <w:t>331</w:t>
      </w:r>
      <w:r>
        <w:rPr>
          <w:noProof/>
        </w:rPr>
        <w:fldChar w:fldCharType="end"/>
      </w:r>
    </w:p>
    <w:p w14:paraId="6FB192CD" w14:textId="393AD5EB"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_Toc218597254 \h </w:instrText>
      </w:r>
      <w:r>
        <w:rPr>
          <w:noProof/>
        </w:rPr>
      </w:r>
      <w:r>
        <w:rPr>
          <w:noProof/>
        </w:rPr>
        <w:fldChar w:fldCharType="separate"/>
      </w:r>
      <w:r>
        <w:rPr>
          <w:noProof/>
        </w:rPr>
        <w:t>331</w:t>
      </w:r>
      <w:r>
        <w:rPr>
          <w:noProof/>
        </w:rPr>
        <w:fldChar w:fldCharType="end"/>
      </w:r>
    </w:p>
    <w:p w14:paraId="0A59C6E0" w14:textId="12F02671"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8b.2.1.2.2.2</w:t>
      </w:r>
      <w:r>
        <w:rPr>
          <w:rFonts w:asciiTheme="minorHAnsi" w:eastAsiaTheme="minorEastAsia" w:hAnsiTheme="minorHAnsi" w:cstheme="minorBidi"/>
          <w:noProof/>
          <w:kern w:val="2"/>
          <w:sz w:val="24"/>
          <w:szCs w:val="24"/>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_Toc218597255 \h </w:instrText>
      </w:r>
      <w:r>
        <w:rPr>
          <w:noProof/>
        </w:rPr>
      </w:r>
      <w:r>
        <w:rPr>
          <w:noProof/>
        </w:rPr>
        <w:fldChar w:fldCharType="separate"/>
      </w:r>
      <w:r>
        <w:rPr>
          <w:noProof/>
        </w:rPr>
        <w:t>331</w:t>
      </w:r>
      <w:r>
        <w:rPr>
          <w:noProof/>
        </w:rPr>
        <w:fldChar w:fldCharType="end"/>
      </w:r>
    </w:p>
    <w:p w14:paraId="312F315A" w14:textId="644B50AF"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8b.2.1.2.2.3</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_Toc218597256 \h </w:instrText>
      </w:r>
      <w:r>
        <w:rPr>
          <w:noProof/>
        </w:rPr>
      </w:r>
      <w:r>
        <w:rPr>
          <w:noProof/>
        </w:rPr>
        <w:fldChar w:fldCharType="separate"/>
      </w:r>
      <w:r>
        <w:rPr>
          <w:noProof/>
        </w:rPr>
        <w:t>333</w:t>
      </w:r>
      <w:r>
        <w:rPr>
          <w:noProof/>
        </w:rPr>
        <w:fldChar w:fldCharType="end"/>
      </w:r>
    </w:p>
    <w:p w14:paraId="7A852973" w14:textId="71CA3A2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8b.2.1.2.2.4</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_Toc218597257 \h </w:instrText>
      </w:r>
      <w:r>
        <w:rPr>
          <w:noProof/>
        </w:rPr>
      </w:r>
      <w:r>
        <w:rPr>
          <w:noProof/>
        </w:rPr>
        <w:fldChar w:fldCharType="separate"/>
      </w:r>
      <w:r>
        <w:rPr>
          <w:noProof/>
        </w:rPr>
        <w:t>336</w:t>
      </w:r>
      <w:r>
        <w:rPr>
          <w:noProof/>
        </w:rPr>
        <w:fldChar w:fldCharType="end"/>
      </w:r>
    </w:p>
    <w:p w14:paraId="61942639" w14:textId="4D0FB84A"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8b.2.1.2.3</w:t>
      </w:r>
      <w:r>
        <w:rPr>
          <w:rFonts w:asciiTheme="minorHAnsi" w:eastAsiaTheme="minorEastAsia" w:hAnsiTheme="minorHAnsi" w:cstheme="minorBidi"/>
          <w:noProof/>
          <w:kern w:val="2"/>
          <w:sz w:val="24"/>
          <w:szCs w:val="24"/>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_Toc218597258 \h </w:instrText>
      </w:r>
      <w:r>
        <w:rPr>
          <w:noProof/>
        </w:rPr>
      </w:r>
      <w:r>
        <w:rPr>
          <w:noProof/>
        </w:rPr>
        <w:fldChar w:fldCharType="separate"/>
      </w:r>
      <w:r>
        <w:rPr>
          <w:noProof/>
        </w:rPr>
        <w:t>336</w:t>
      </w:r>
      <w:r>
        <w:rPr>
          <w:noProof/>
        </w:rPr>
        <w:fldChar w:fldCharType="end"/>
      </w:r>
    </w:p>
    <w:p w14:paraId="0B8B45E2" w14:textId="607CEBF9"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_Toc218597259 \h </w:instrText>
      </w:r>
      <w:r>
        <w:rPr>
          <w:noProof/>
        </w:rPr>
      </w:r>
      <w:r>
        <w:rPr>
          <w:noProof/>
        </w:rPr>
        <w:fldChar w:fldCharType="separate"/>
      </w:r>
      <w:r>
        <w:rPr>
          <w:noProof/>
        </w:rPr>
        <w:t>336</w:t>
      </w:r>
      <w:r>
        <w:rPr>
          <w:noProof/>
        </w:rPr>
        <w:fldChar w:fldCharType="end"/>
      </w:r>
    </w:p>
    <w:p w14:paraId="79049529" w14:textId="5AD34CBB"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8b.2.1.2.3.2</w:t>
      </w:r>
      <w:r>
        <w:rPr>
          <w:rFonts w:asciiTheme="minorHAnsi" w:eastAsiaTheme="minorEastAsia" w:hAnsiTheme="minorHAnsi" w:cstheme="minorBidi"/>
          <w:noProof/>
          <w:kern w:val="2"/>
          <w:sz w:val="24"/>
          <w:szCs w:val="24"/>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fldLock="1"/>
      </w:r>
      <w:r>
        <w:rPr>
          <w:noProof/>
        </w:rPr>
        <w:instrText xml:space="preserve"> PAGEREF _Toc218597260 \h </w:instrText>
      </w:r>
      <w:r>
        <w:rPr>
          <w:noProof/>
        </w:rPr>
      </w:r>
      <w:r>
        <w:rPr>
          <w:noProof/>
        </w:rPr>
        <w:fldChar w:fldCharType="separate"/>
      </w:r>
      <w:r>
        <w:rPr>
          <w:noProof/>
        </w:rPr>
        <w:t>336</w:t>
      </w:r>
      <w:r>
        <w:rPr>
          <w:noProof/>
        </w:rPr>
        <w:fldChar w:fldCharType="end"/>
      </w:r>
    </w:p>
    <w:p w14:paraId="3FDB5096" w14:textId="5576A84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8b.2.1.2.3.3</w:t>
      </w:r>
      <w:r>
        <w:rPr>
          <w:rFonts w:asciiTheme="minorHAnsi" w:eastAsiaTheme="minorEastAsia" w:hAnsiTheme="minorHAnsi" w:cstheme="minorBidi"/>
          <w:noProof/>
          <w:kern w:val="2"/>
          <w:sz w:val="24"/>
          <w:szCs w:val="24"/>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_Toc218597261 \h </w:instrText>
      </w:r>
      <w:r>
        <w:rPr>
          <w:noProof/>
        </w:rPr>
      </w:r>
      <w:r>
        <w:rPr>
          <w:noProof/>
        </w:rPr>
        <w:fldChar w:fldCharType="separate"/>
      </w:r>
      <w:r>
        <w:rPr>
          <w:noProof/>
        </w:rPr>
        <w:t>339</w:t>
      </w:r>
      <w:r>
        <w:rPr>
          <w:noProof/>
        </w:rPr>
        <w:fldChar w:fldCharType="end"/>
      </w:r>
    </w:p>
    <w:p w14:paraId="5BAF6CB9" w14:textId="35A587DB"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8b.2.1.2.3.4</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_Toc218597262 \h </w:instrText>
      </w:r>
      <w:r>
        <w:rPr>
          <w:noProof/>
        </w:rPr>
      </w:r>
      <w:r>
        <w:rPr>
          <w:noProof/>
        </w:rPr>
        <w:fldChar w:fldCharType="separate"/>
      </w:r>
      <w:r>
        <w:rPr>
          <w:noProof/>
        </w:rPr>
        <w:t>341</w:t>
      </w:r>
      <w:r>
        <w:rPr>
          <w:noProof/>
        </w:rPr>
        <w:fldChar w:fldCharType="end"/>
      </w:r>
    </w:p>
    <w:p w14:paraId="73EAD410" w14:textId="4C559346"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8b.2.1.2.4</w:t>
      </w:r>
      <w:r>
        <w:rPr>
          <w:rFonts w:asciiTheme="minorHAnsi" w:eastAsiaTheme="minorEastAsia" w:hAnsiTheme="minorHAnsi" w:cstheme="minorBidi"/>
          <w:noProof/>
          <w:kern w:val="2"/>
          <w:sz w:val="24"/>
          <w:szCs w:val="24"/>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_Toc218597263 \h </w:instrText>
      </w:r>
      <w:r>
        <w:rPr>
          <w:noProof/>
        </w:rPr>
      </w:r>
      <w:r>
        <w:rPr>
          <w:noProof/>
        </w:rPr>
        <w:fldChar w:fldCharType="separate"/>
      </w:r>
      <w:r>
        <w:rPr>
          <w:noProof/>
        </w:rPr>
        <w:t>341</w:t>
      </w:r>
      <w:r>
        <w:rPr>
          <w:noProof/>
        </w:rPr>
        <w:fldChar w:fldCharType="end"/>
      </w:r>
    </w:p>
    <w:p w14:paraId="12D6685F" w14:textId="08765093"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_Toc218597264 \h </w:instrText>
      </w:r>
      <w:r>
        <w:rPr>
          <w:noProof/>
        </w:rPr>
      </w:r>
      <w:r>
        <w:rPr>
          <w:noProof/>
        </w:rPr>
        <w:fldChar w:fldCharType="separate"/>
      </w:r>
      <w:r>
        <w:rPr>
          <w:noProof/>
        </w:rPr>
        <w:t>341</w:t>
      </w:r>
      <w:r>
        <w:rPr>
          <w:noProof/>
        </w:rPr>
        <w:fldChar w:fldCharType="end"/>
      </w:r>
    </w:p>
    <w:p w14:paraId="466EB00C" w14:textId="78B1380F"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8b.2.1.2.4.2</w:t>
      </w:r>
      <w:r>
        <w:rPr>
          <w:rFonts w:asciiTheme="minorHAnsi" w:eastAsiaTheme="minorEastAsia" w:hAnsiTheme="minorHAnsi" w:cstheme="minorBidi"/>
          <w:noProof/>
          <w:kern w:val="2"/>
          <w:sz w:val="24"/>
          <w:szCs w:val="24"/>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_Toc218597265 \h </w:instrText>
      </w:r>
      <w:r>
        <w:rPr>
          <w:noProof/>
        </w:rPr>
      </w:r>
      <w:r>
        <w:rPr>
          <w:noProof/>
        </w:rPr>
        <w:fldChar w:fldCharType="separate"/>
      </w:r>
      <w:r>
        <w:rPr>
          <w:noProof/>
        </w:rPr>
        <w:t>341</w:t>
      </w:r>
      <w:r>
        <w:rPr>
          <w:noProof/>
        </w:rPr>
        <w:fldChar w:fldCharType="end"/>
      </w:r>
    </w:p>
    <w:p w14:paraId="1F64844B" w14:textId="7F88A654"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8b.2.1.2.4.3</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_Toc218597266 \h </w:instrText>
      </w:r>
      <w:r>
        <w:rPr>
          <w:noProof/>
        </w:rPr>
      </w:r>
      <w:r>
        <w:rPr>
          <w:noProof/>
        </w:rPr>
        <w:fldChar w:fldCharType="separate"/>
      </w:r>
      <w:r>
        <w:rPr>
          <w:noProof/>
        </w:rPr>
        <w:t>344</w:t>
      </w:r>
      <w:r>
        <w:rPr>
          <w:noProof/>
        </w:rPr>
        <w:fldChar w:fldCharType="end"/>
      </w:r>
    </w:p>
    <w:p w14:paraId="6E33F31B" w14:textId="5ECB4B3E"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8b.2.1.2.5</w:t>
      </w:r>
      <w:r>
        <w:rPr>
          <w:rFonts w:asciiTheme="minorHAnsi" w:eastAsiaTheme="minorEastAsia" w:hAnsiTheme="minorHAnsi" w:cstheme="minorBidi"/>
          <w:noProof/>
          <w:kern w:val="2"/>
          <w:sz w:val="24"/>
          <w:szCs w:val="24"/>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_Toc218597267 \h </w:instrText>
      </w:r>
      <w:r>
        <w:rPr>
          <w:noProof/>
        </w:rPr>
      </w:r>
      <w:r>
        <w:rPr>
          <w:noProof/>
        </w:rPr>
        <w:fldChar w:fldCharType="separate"/>
      </w:r>
      <w:r>
        <w:rPr>
          <w:noProof/>
        </w:rPr>
        <w:t>346</w:t>
      </w:r>
      <w:r>
        <w:rPr>
          <w:noProof/>
        </w:rPr>
        <w:fldChar w:fldCharType="end"/>
      </w:r>
    </w:p>
    <w:p w14:paraId="5A02460C" w14:textId="3ED55F0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_Toc218597268 \h </w:instrText>
      </w:r>
      <w:r>
        <w:rPr>
          <w:noProof/>
        </w:rPr>
      </w:r>
      <w:r>
        <w:rPr>
          <w:noProof/>
        </w:rPr>
        <w:fldChar w:fldCharType="separate"/>
      </w:r>
      <w:r>
        <w:rPr>
          <w:noProof/>
        </w:rPr>
        <w:t>346</w:t>
      </w:r>
      <w:r>
        <w:rPr>
          <w:noProof/>
        </w:rPr>
        <w:fldChar w:fldCharType="end"/>
      </w:r>
    </w:p>
    <w:p w14:paraId="24462249" w14:textId="4A26B16D"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8b.2.1.2.5.2</w:t>
      </w:r>
      <w:r>
        <w:rPr>
          <w:rFonts w:asciiTheme="minorHAnsi" w:eastAsiaTheme="minorEastAsia" w:hAnsiTheme="minorHAnsi" w:cstheme="minorBidi"/>
          <w:noProof/>
          <w:kern w:val="2"/>
          <w:sz w:val="24"/>
          <w:szCs w:val="24"/>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_Toc218597269 \h </w:instrText>
      </w:r>
      <w:r>
        <w:rPr>
          <w:noProof/>
        </w:rPr>
      </w:r>
      <w:r>
        <w:rPr>
          <w:noProof/>
        </w:rPr>
        <w:fldChar w:fldCharType="separate"/>
      </w:r>
      <w:r>
        <w:rPr>
          <w:noProof/>
        </w:rPr>
        <w:t>346</w:t>
      </w:r>
      <w:r>
        <w:rPr>
          <w:noProof/>
        </w:rPr>
        <w:fldChar w:fldCharType="end"/>
      </w:r>
    </w:p>
    <w:p w14:paraId="319E21E3" w14:textId="52069AA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8b.2.1.2.5.3</w:t>
      </w:r>
      <w:r>
        <w:rPr>
          <w:rFonts w:asciiTheme="minorHAnsi" w:eastAsiaTheme="minorEastAsia" w:hAnsiTheme="minorHAnsi" w:cstheme="minorBidi"/>
          <w:noProof/>
          <w:kern w:val="2"/>
          <w:sz w:val="24"/>
          <w:szCs w:val="24"/>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_Toc218597270 \h </w:instrText>
      </w:r>
      <w:r>
        <w:rPr>
          <w:noProof/>
        </w:rPr>
      </w:r>
      <w:r>
        <w:rPr>
          <w:noProof/>
        </w:rPr>
        <w:fldChar w:fldCharType="separate"/>
      </w:r>
      <w:r>
        <w:rPr>
          <w:noProof/>
        </w:rPr>
        <w:t>347</w:t>
      </w:r>
      <w:r>
        <w:rPr>
          <w:noProof/>
        </w:rPr>
        <w:fldChar w:fldCharType="end"/>
      </w:r>
    </w:p>
    <w:p w14:paraId="1A86D35D" w14:textId="293DCB2A"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8b.2.1.3</w:t>
      </w:r>
      <w:r>
        <w:rPr>
          <w:rFonts w:asciiTheme="minorHAnsi" w:eastAsiaTheme="minorEastAsia" w:hAnsiTheme="minorHAnsi" w:cstheme="minorBidi"/>
          <w:noProof/>
          <w:kern w:val="2"/>
          <w:sz w:val="24"/>
          <w:szCs w:val="24"/>
          <w14:ligatures w14:val="standardContextual"/>
        </w:rPr>
        <w:tab/>
      </w:r>
      <w:r>
        <w:rPr>
          <w:noProof/>
          <w:lang w:eastAsia="zh-CN"/>
        </w:rPr>
        <w:t>Multi-hop UE-to-network relay discovery over PC5 interface with model B</w:t>
      </w:r>
      <w:r>
        <w:rPr>
          <w:noProof/>
        </w:rPr>
        <w:tab/>
      </w:r>
      <w:r>
        <w:rPr>
          <w:noProof/>
        </w:rPr>
        <w:fldChar w:fldCharType="begin" w:fldLock="1"/>
      </w:r>
      <w:r>
        <w:rPr>
          <w:noProof/>
        </w:rPr>
        <w:instrText xml:space="preserve"> PAGEREF _Toc218597271 \h </w:instrText>
      </w:r>
      <w:r>
        <w:rPr>
          <w:noProof/>
        </w:rPr>
      </w:r>
      <w:r>
        <w:rPr>
          <w:noProof/>
        </w:rPr>
        <w:fldChar w:fldCharType="separate"/>
      </w:r>
      <w:r>
        <w:rPr>
          <w:noProof/>
        </w:rPr>
        <w:t>348</w:t>
      </w:r>
      <w:r>
        <w:rPr>
          <w:noProof/>
        </w:rPr>
        <w:fldChar w:fldCharType="end"/>
      </w:r>
    </w:p>
    <w:p w14:paraId="41675EB7" w14:textId="7E95894C"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_Toc218597272 \h </w:instrText>
      </w:r>
      <w:r>
        <w:rPr>
          <w:noProof/>
        </w:rPr>
      </w:r>
      <w:r>
        <w:rPr>
          <w:noProof/>
        </w:rPr>
        <w:fldChar w:fldCharType="separate"/>
      </w:r>
      <w:r>
        <w:rPr>
          <w:noProof/>
        </w:rPr>
        <w:t>348</w:t>
      </w:r>
      <w:r>
        <w:rPr>
          <w:noProof/>
        </w:rPr>
        <w:fldChar w:fldCharType="end"/>
      </w:r>
    </w:p>
    <w:p w14:paraId="35A97AB5" w14:textId="4EE35A34"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8b.2.1.3.2</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w:t>
      </w:r>
      <w:r>
        <w:rPr>
          <w:noProof/>
        </w:rPr>
        <w:tab/>
      </w:r>
      <w:r>
        <w:rPr>
          <w:noProof/>
        </w:rPr>
        <w:fldChar w:fldCharType="begin" w:fldLock="1"/>
      </w:r>
      <w:r>
        <w:rPr>
          <w:noProof/>
        </w:rPr>
        <w:instrText xml:space="preserve"> PAGEREF _Toc218597273 \h </w:instrText>
      </w:r>
      <w:r>
        <w:rPr>
          <w:noProof/>
        </w:rPr>
      </w:r>
      <w:r>
        <w:rPr>
          <w:noProof/>
        </w:rPr>
        <w:fldChar w:fldCharType="separate"/>
      </w:r>
      <w:r>
        <w:rPr>
          <w:noProof/>
        </w:rPr>
        <w:t>348</w:t>
      </w:r>
      <w:r>
        <w:rPr>
          <w:noProof/>
        </w:rPr>
        <w:fldChar w:fldCharType="end"/>
      </w:r>
    </w:p>
    <w:p w14:paraId="41D53EA1" w14:textId="31B091BE"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_Toc218597274 \h </w:instrText>
      </w:r>
      <w:r>
        <w:rPr>
          <w:noProof/>
        </w:rPr>
      </w:r>
      <w:r>
        <w:rPr>
          <w:noProof/>
        </w:rPr>
        <w:fldChar w:fldCharType="separate"/>
      </w:r>
      <w:r>
        <w:rPr>
          <w:noProof/>
        </w:rPr>
        <w:t>348</w:t>
      </w:r>
      <w:r>
        <w:rPr>
          <w:noProof/>
        </w:rPr>
        <w:fldChar w:fldCharType="end"/>
      </w:r>
    </w:p>
    <w:p w14:paraId="2CD08E44" w14:textId="5C3372E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8b.2.1.3.2.2</w:t>
      </w:r>
      <w:r>
        <w:rPr>
          <w:rFonts w:asciiTheme="minorHAnsi" w:eastAsiaTheme="minorEastAsia" w:hAnsiTheme="minorHAnsi" w:cstheme="minorBidi"/>
          <w:noProof/>
          <w:kern w:val="2"/>
          <w:sz w:val="24"/>
          <w:szCs w:val="24"/>
          <w14:ligatures w14:val="standardContextual"/>
        </w:rPr>
        <w:tab/>
      </w:r>
      <w:r>
        <w:rPr>
          <w:noProof/>
        </w:rPr>
        <w:t>Discoverer remote UE procedure for multi-hop UE-to-network relay discovery initiation</w:t>
      </w:r>
      <w:r>
        <w:rPr>
          <w:noProof/>
        </w:rPr>
        <w:tab/>
      </w:r>
      <w:r>
        <w:rPr>
          <w:noProof/>
        </w:rPr>
        <w:fldChar w:fldCharType="begin" w:fldLock="1"/>
      </w:r>
      <w:r>
        <w:rPr>
          <w:noProof/>
        </w:rPr>
        <w:instrText xml:space="preserve"> PAGEREF _Toc218597275 \h </w:instrText>
      </w:r>
      <w:r>
        <w:rPr>
          <w:noProof/>
        </w:rPr>
      </w:r>
      <w:r>
        <w:rPr>
          <w:noProof/>
        </w:rPr>
        <w:fldChar w:fldCharType="separate"/>
      </w:r>
      <w:r>
        <w:rPr>
          <w:noProof/>
        </w:rPr>
        <w:t>349</w:t>
      </w:r>
      <w:r>
        <w:rPr>
          <w:noProof/>
        </w:rPr>
        <w:fldChar w:fldCharType="end"/>
      </w:r>
    </w:p>
    <w:p w14:paraId="57EE9022" w14:textId="7A50D5D9"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8b.2.1.3.2.3</w:t>
      </w:r>
      <w:r>
        <w:rPr>
          <w:rFonts w:asciiTheme="minorHAnsi" w:eastAsiaTheme="minorEastAsia" w:hAnsiTheme="minorHAnsi" w:cstheme="minorBidi"/>
          <w:noProof/>
          <w:kern w:val="2"/>
          <w:sz w:val="24"/>
          <w:szCs w:val="24"/>
          <w14:ligatures w14:val="standardContextual"/>
        </w:rPr>
        <w:tab/>
      </w:r>
      <w:r>
        <w:rPr>
          <w:noProof/>
        </w:rPr>
        <w:t>Discoverer intermediate UE procedure for multi-hop UE-to-network relay discovery initiation</w:t>
      </w:r>
      <w:r>
        <w:rPr>
          <w:noProof/>
        </w:rPr>
        <w:tab/>
      </w:r>
      <w:r>
        <w:rPr>
          <w:noProof/>
        </w:rPr>
        <w:fldChar w:fldCharType="begin" w:fldLock="1"/>
      </w:r>
      <w:r>
        <w:rPr>
          <w:noProof/>
        </w:rPr>
        <w:instrText xml:space="preserve"> PAGEREF _Toc218597276 \h </w:instrText>
      </w:r>
      <w:r>
        <w:rPr>
          <w:noProof/>
        </w:rPr>
      </w:r>
      <w:r>
        <w:rPr>
          <w:noProof/>
        </w:rPr>
        <w:fldChar w:fldCharType="separate"/>
      </w:r>
      <w:r>
        <w:rPr>
          <w:noProof/>
        </w:rPr>
        <w:t>353</w:t>
      </w:r>
      <w:r>
        <w:rPr>
          <w:noProof/>
        </w:rPr>
        <w:fldChar w:fldCharType="end"/>
      </w:r>
    </w:p>
    <w:p w14:paraId="761C427D" w14:textId="4154CE3C"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8b.2.1.3.2.4</w:t>
      </w:r>
      <w:r>
        <w:rPr>
          <w:rFonts w:asciiTheme="minorHAnsi" w:eastAsiaTheme="minorEastAsia" w:hAnsiTheme="minorHAnsi" w:cstheme="minorBidi"/>
          <w:noProof/>
          <w:kern w:val="2"/>
          <w:sz w:val="24"/>
          <w:szCs w:val="24"/>
          <w14:ligatures w14:val="standardContextual"/>
        </w:rPr>
        <w:tab/>
      </w:r>
      <w:r>
        <w:rPr>
          <w:noProof/>
        </w:rPr>
        <w:t>Discoverer UE procedure for multi-hop UE-to-network relay discovery completion</w:t>
      </w:r>
      <w:r>
        <w:rPr>
          <w:noProof/>
        </w:rPr>
        <w:tab/>
      </w:r>
      <w:r>
        <w:rPr>
          <w:noProof/>
        </w:rPr>
        <w:fldChar w:fldCharType="begin" w:fldLock="1"/>
      </w:r>
      <w:r>
        <w:rPr>
          <w:noProof/>
        </w:rPr>
        <w:instrText xml:space="preserve"> PAGEREF _Toc218597277 \h </w:instrText>
      </w:r>
      <w:r>
        <w:rPr>
          <w:noProof/>
        </w:rPr>
      </w:r>
      <w:r>
        <w:rPr>
          <w:noProof/>
        </w:rPr>
        <w:fldChar w:fldCharType="separate"/>
      </w:r>
      <w:r>
        <w:rPr>
          <w:noProof/>
        </w:rPr>
        <w:t>357</w:t>
      </w:r>
      <w:r>
        <w:rPr>
          <w:noProof/>
        </w:rPr>
        <w:fldChar w:fldCharType="end"/>
      </w:r>
    </w:p>
    <w:p w14:paraId="352FA2F5" w14:textId="4A9713C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8b.2.1.3.3</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w:t>
      </w:r>
      <w:r>
        <w:rPr>
          <w:noProof/>
        </w:rPr>
        <w:tab/>
      </w:r>
      <w:r>
        <w:rPr>
          <w:noProof/>
        </w:rPr>
        <w:fldChar w:fldCharType="begin" w:fldLock="1"/>
      </w:r>
      <w:r>
        <w:rPr>
          <w:noProof/>
        </w:rPr>
        <w:instrText xml:space="preserve"> PAGEREF _Toc218597278 \h </w:instrText>
      </w:r>
      <w:r>
        <w:rPr>
          <w:noProof/>
        </w:rPr>
      </w:r>
      <w:r>
        <w:rPr>
          <w:noProof/>
        </w:rPr>
        <w:fldChar w:fldCharType="separate"/>
      </w:r>
      <w:r>
        <w:rPr>
          <w:noProof/>
        </w:rPr>
        <w:t>357</w:t>
      </w:r>
      <w:r>
        <w:rPr>
          <w:noProof/>
        </w:rPr>
        <w:fldChar w:fldCharType="end"/>
      </w:r>
    </w:p>
    <w:p w14:paraId="7F8B5A0E" w14:textId="572794D2"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_Toc218597279 \h </w:instrText>
      </w:r>
      <w:r>
        <w:rPr>
          <w:noProof/>
        </w:rPr>
      </w:r>
      <w:r>
        <w:rPr>
          <w:noProof/>
        </w:rPr>
        <w:fldChar w:fldCharType="separate"/>
      </w:r>
      <w:r>
        <w:rPr>
          <w:noProof/>
        </w:rPr>
        <w:t>357</w:t>
      </w:r>
      <w:r>
        <w:rPr>
          <w:noProof/>
        </w:rPr>
        <w:fldChar w:fldCharType="end"/>
      </w:r>
    </w:p>
    <w:p w14:paraId="200ACF1D" w14:textId="3BB1168B"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8b.2.1.3.3.2</w:t>
      </w:r>
      <w:r>
        <w:rPr>
          <w:rFonts w:asciiTheme="minorHAnsi" w:eastAsiaTheme="minorEastAsia" w:hAnsiTheme="minorHAnsi" w:cstheme="minorBidi"/>
          <w:noProof/>
          <w:kern w:val="2"/>
          <w:sz w:val="24"/>
          <w:szCs w:val="24"/>
          <w14:ligatures w14:val="standardContextual"/>
        </w:rPr>
        <w:tab/>
      </w:r>
      <w:r>
        <w:rPr>
          <w:noProof/>
        </w:rPr>
        <w:t>Discoveree UE-to-network relay UE procedure for multi-hop UE-to-network relay discovery initiation</w:t>
      </w:r>
      <w:r>
        <w:rPr>
          <w:noProof/>
        </w:rPr>
        <w:tab/>
      </w:r>
      <w:r>
        <w:rPr>
          <w:noProof/>
        </w:rPr>
        <w:fldChar w:fldCharType="begin" w:fldLock="1"/>
      </w:r>
      <w:r>
        <w:rPr>
          <w:noProof/>
        </w:rPr>
        <w:instrText xml:space="preserve"> PAGEREF _Toc218597280 \h </w:instrText>
      </w:r>
      <w:r>
        <w:rPr>
          <w:noProof/>
        </w:rPr>
      </w:r>
      <w:r>
        <w:rPr>
          <w:noProof/>
        </w:rPr>
        <w:fldChar w:fldCharType="separate"/>
      </w:r>
      <w:r>
        <w:rPr>
          <w:noProof/>
        </w:rPr>
        <w:t>357</w:t>
      </w:r>
      <w:r>
        <w:rPr>
          <w:noProof/>
        </w:rPr>
        <w:fldChar w:fldCharType="end"/>
      </w:r>
    </w:p>
    <w:p w14:paraId="59B8411C" w14:textId="1A8DAD17"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8b.2.1.3.3.3</w:t>
      </w:r>
      <w:r>
        <w:rPr>
          <w:rFonts w:asciiTheme="minorHAnsi" w:eastAsiaTheme="minorEastAsia" w:hAnsiTheme="minorHAnsi" w:cstheme="minorBidi"/>
          <w:noProof/>
          <w:kern w:val="2"/>
          <w:sz w:val="24"/>
          <w:szCs w:val="24"/>
          <w14:ligatures w14:val="standardContextual"/>
        </w:rPr>
        <w:tab/>
      </w:r>
      <w:r>
        <w:rPr>
          <w:noProof/>
        </w:rPr>
        <w:t>Discoveree intermediate UE procedure for multi-hop UE-to-network relay discovery initiation</w:t>
      </w:r>
      <w:r>
        <w:rPr>
          <w:noProof/>
        </w:rPr>
        <w:tab/>
      </w:r>
      <w:r>
        <w:rPr>
          <w:noProof/>
        </w:rPr>
        <w:fldChar w:fldCharType="begin" w:fldLock="1"/>
      </w:r>
      <w:r>
        <w:rPr>
          <w:noProof/>
        </w:rPr>
        <w:instrText xml:space="preserve"> PAGEREF _Toc218597281 \h </w:instrText>
      </w:r>
      <w:r>
        <w:rPr>
          <w:noProof/>
        </w:rPr>
      </w:r>
      <w:r>
        <w:rPr>
          <w:noProof/>
        </w:rPr>
        <w:fldChar w:fldCharType="separate"/>
      </w:r>
      <w:r>
        <w:rPr>
          <w:noProof/>
        </w:rPr>
        <w:t>360</w:t>
      </w:r>
      <w:r>
        <w:rPr>
          <w:noProof/>
        </w:rPr>
        <w:fldChar w:fldCharType="end"/>
      </w:r>
    </w:p>
    <w:p w14:paraId="0CA6A425" w14:textId="7D4D5760" w:rsidR="00C327F5" w:rsidRDefault="00C327F5">
      <w:pPr>
        <w:pStyle w:val="TOC6"/>
        <w:rPr>
          <w:rFonts w:asciiTheme="minorHAnsi" w:eastAsiaTheme="minorEastAsia" w:hAnsiTheme="minorHAnsi" w:cstheme="minorBidi"/>
          <w:noProof/>
          <w:kern w:val="2"/>
          <w:sz w:val="24"/>
          <w:szCs w:val="24"/>
          <w14:ligatures w14:val="standardContextual"/>
        </w:rPr>
      </w:pPr>
      <w:r>
        <w:rPr>
          <w:noProof/>
        </w:rPr>
        <w:t>8b.2.1.3.3.4</w:t>
      </w:r>
      <w:r>
        <w:rPr>
          <w:rFonts w:asciiTheme="minorHAnsi" w:eastAsiaTheme="minorEastAsia" w:hAnsiTheme="minorHAnsi" w:cstheme="minorBidi"/>
          <w:noProof/>
          <w:kern w:val="2"/>
          <w:sz w:val="24"/>
          <w:szCs w:val="24"/>
          <w14:ligatures w14:val="standardContextual"/>
        </w:rPr>
        <w:tab/>
      </w:r>
      <w:r>
        <w:rPr>
          <w:noProof/>
        </w:rPr>
        <w:t>Discoveree UE procedure for multi-hop UE-to-network relay discovery completion</w:t>
      </w:r>
      <w:r>
        <w:rPr>
          <w:noProof/>
        </w:rPr>
        <w:tab/>
      </w:r>
      <w:r>
        <w:rPr>
          <w:noProof/>
        </w:rPr>
        <w:fldChar w:fldCharType="begin" w:fldLock="1"/>
      </w:r>
      <w:r>
        <w:rPr>
          <w:noProof/>
        </w:rPr>
        <w:instrText xml:space="preserve"> PAGEREF _Toc218597282 \h </w:instrText>
      </w:r>
      <w:r>
        <w:rPr>
          <w:noProof/>
        </w:rPr>
      </w:r>
      <w:r>
        <w:rPr>
          <w:noProof/>
        </w:rPr>
        <w:fldChar w:fldCharType="separate"/>
      </w:r>
      <w:r>
        <w:rPr>
          <w:noProof/>
        </w:rPr>
        <w:t>363</w:t>
      </w:r>
      <w:r>
        <w:rPr>
          <w:noProof/>
        </w:rPr>
        <w:fldChar w:fldCharType="end"/>
      </w:r>
    </w:p>
    <w:p w14:paraId="6FF3D22A" w14:textId="480BD6C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8b.2.2</w:t>
      </w:r>
      <w:r>
        <w:rPr>
          <w:rFonts w:asciiTheme="minorHAnsi" w:eastAsiaTheme="minorEastAsia" w:hAnsiTheme="minorHAnsi" w:cstheme="minorBidi"/>
          <w:noProof/>
          <w:kern w:val="2"/>
          <w:sz w:val="24"/>
          <w:szCs w:val="24"/>
          <w14:ligatures w14:val="standardContextual"/>
        </w:rPr>
        <w:tab/>
      </w:r>
      <w:r>
        <w:rPr>
          <w:noProof/>
        </w:rPr>
        <w:t>5G ProSe multi-hop UE-to-network relay unicast direct communication over PC5 interface</w:t>
      </w:r>
      <w:r>
        <w:rPr>
          <w:noProof/>
        </w:rPr>
        <w:tab/>
      </w:r>
      <w:r>
        <w:rPr>
          <w:noProof/>
        </w:rPr>
        <w:fldChar w:fldCharType="begin" w:fldLock="1"/>
      </w:r>
      <w:r>
        <w:rPr>
          <w:noProof/>
        </w:rPr>
        <w:instrText xml:space="preserve"> PAGEREF _Toc218597283 \h </w:instrText>
      </w:r>
      <w:r>
        <w:rPr>
          <w:noProof/>
        </w:rPr>
      </w:r>
      <w:r>
        <w:rPr>
          <w:noProof/>
        </w:rPr>
        <w:fldChar w:fldCharType="separate"/>
      </w:r>
      <w:r>
        <w:rPr>
          <w:noProof/>
        </w:rPr>
        <w:t>363</w:t>
      </w:r>
      <w:r>
        <w:rPr>
          <w:noProof/>
        </w:rPr>
        <w:fldChar w:fldCharType="end"/>
      </w:r>
    </w:p>
    <w:p w14:paraId="77D29455" w14:textId="5B37CF8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_Toc218597284 \h </w:instrText>
      </w:r>
      <w:r>
        <w:rPr>
          <w:noProof/>
        </w:rPr>
      </w:r>
      <w:r>
        <w:rPr>
          <w:noProof/>
        </w:rPr>
        <w:fldChar w:fldCharType="separate"/>
      </w:r>
      <w:r>
        <w:rPr>
          <w:noProof/>
        </w:rPr>
        <w:t>363</w:t>
      </w:r>
      <w:r>
        <w:rPr>
          <w:noProof/>
        </w:rPr>
        <w:fldChar w:fldCharType="end"/>
      </w:r>
    </w:p>
    <w:p w14:paraId="6491837A" w14:textId="3992360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_Toc218597285 \h </w:instrText>
      </w:r>
      <w:r>
        <w:rPr>
          <w:noProof/>
        </w:rPr>
      </w:r>
      <w:r>
        <w:rPr>
          <w:noProof/>
        </w:rPr>
        <w:fldChar w:fldCharType="separate"/>
      </w:r>
      <w:r>
        <w:rPr>
          <w:noProof/>
        </w:rPr>
        <w:t>364</w:t>
      </w:r>
      <w:r>
        <w:rPr>
          <w:noProof/>
        </w:rPr>
        <w:fldChar w:fldCharType="end"/>
      </w:r>
    </w:p>
    <w:p w14:paraId="3D6DD03D" w14:textId="43008CD6"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_Toc218597286 \h </w:instrText>
      </w:r>
      <w:r>
        <w:rPr>
          <w:noProof/>
        </w:rPr>
      </w:r>
      <w:r>
        <w:rPr>
          <w:noProof/>
        </w:rPr>
        <w:fldChar w:fldCharType="separate"/>
      </w:r>
      <w:r>
        <w:rPr>
          <w:noProof/>
        </w:rPr>
        <w:t>364</w:t>
      </w:r>
      <w:r>
        <w:rPr>
          <w:noProof/>
        </w:rPr>
        <w:fldChar w:fldCharType="end"/>
      </w:r>
    </w:p>
    <w:p w14:paraId="38DA83BC" w14:textId="2D740D8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8b.2.2.2.2</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_Toc218597287 \h </w:instrText>
      </w:r>
      <w:r>
        <w:rPr>
          <w:noProof/>
        </w:rPr>
      </w:r>
      <w:r>
        <w:rPr>
          <w:noProof/>
        </w:rPr>
        <w:fldChar w:fldCharType="separate"/>
      </w:r>
      <w:r>
        <w:rPr>
          <w:noProof/>
        </w:rPr>
        <w:t>364</w:t>
      </w:r>
      <w:r>
        <w:rPr>
          <w:noProof/>
        </w:rPr>
        <w:fldChar w:fldCharType="end"/>
      </w:r>
    </w:p>
    <w:p w14:paraId="31FC9964" w14:textId="72093A59"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8b.2.2.2.3</w:t>
      </w:r>
      <w:r>
        <w:rPr>
          <w:rFonts w:asciiTheme="minorHAnsi" w:eastAsiaTheme="minorEastAsia" w:hAnsiTheme="minorHAnsi" w:cstheme="minorBidi"/>
          <w:noProof/>
          <w:kern w:val="2"/>
          <w:sz w:val="24"/>
          <w:szCs w:val="24"/>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_Toc218597288 \h </w:instrText>
      </w:r>
      <w:r>
        <w:rPr>
          <w:noProof/>
        </w:rPr>
      </w:r>
      <w:r>
        <w:rPr>
          <w:noProof/>
        </w:rPr>
        <w:fldChar w:fldCharType="separate"/>
      </w:r>
      <w:r>
        <w:rPr>
          <w:noProof/>
        </w:rPr>
        <w:t>364</w:t>
      </w:r>
      <w:r>
        <w:rPr>
          <w:noProof/>
        </w:rPr>
        <w:fldChar w:fldCharType="end"/>
      </w:r>
    </w:p>
    <w:p w14:paraId="42955FDA" w14:textId="7ED649E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8b.2.2.3</w:t>
      </w:r>
      <w:r>
        <w:rPr>
          <w:rFonts w:asciiTheme="minorHAnsi" w:eastAsiaTheme="minorEastAsia" w:hAnsiTheme="minorHAnsi" w:cstheme="minorBidi"/>
          <w:noProof/>
          <w:kern w:val="2"/>
          <w:sz w:val="24"/>
          <w:szCs w:val="24"/>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_Toc218597289 \h </w:instrText>
      </w:r>
      <w:r>
        <w:rPr>
          <w:noProof/>
        </w:rPr>
      </w:r>
      <w:r>
        <w:rPr>
          <w:noProof/>
        </w:rPr>
        <w:fldChar w:fldCharType="separate"/>
      </w:r>
      <w:r>
        <w:rPr>
          <w:noProof/>
        </w:rPr>
        <w:t>365</w:t>
      </w:r>
      <w:r>
        <w:rPr>
          <w:noProof/>
        </w:rPr>
        <w:fldChar w:fldCharType="end"/>
      </w:r>
    </w:p>
    <w:p w14:paraId="778B15D1" w14:textId="1C014998"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en-US"/>
        </w:rPr>
        <w:t>8b.2.3</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en-US"/>
        </w:rPr>
        <w:t>Multi-hop UE-to-network relay reselection procedure</w:t>
      </w:r>
      <w:r>
        <w:rPr>
          <w:noProof/>
        </w:rPr>
        <w:tab/>
      </w:r>
      <w:r>
        <w:rPr>
          <w:noProof/>
        </w:rPr>
        <w:fldChar w:fldCharType="begin" w:fldLock="1"/>
      </w:r>
      <w:r>
        <w:rPr>
          <w:noProof/>
        </w:rPr>
        <w:instrText xml:space="preserve"> PAGEREF _Toc218597290 \h </w:instrText>
      </w:r>
      <w:r>
        <w:rPr>
          <w:noProof/>
        </w:rPr>
      </w:r>
      <w:r>
        <w:rPr>
          <w:noProof/>
        </w:rPr>
        <w:fldChar w:fldCharType="separate"/>
      </w:r>
      <w:r>
        <w:rPr>
          <w:noProof/>
        </w:rPr>
        <w:t>366</w:t>
      </w:r>
      <w:r>
        <w:rPr>
          <w:noProof/>
        </w:rPr>
        <w:fldChar w:fldCharType="end"/>
      </w:r>
    </w:p>
    <w:p w14:paraId="2DD0FB26" w14:textId="7911E4B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_Toc218597291 \h </w:instrText>
      </w:r>
      <w:r>
        <w:rPr>
          <w:noProof/>
        </w:rPr>
      </w:r>
      <w:r>
        <w:rPr>
          <w:noProof/>
        </w:rPr>
        <w:fldChar w:fldCharType="separate"/>
      </w:r>
      <w:r>
        <w:rPr>
          <w:noProof/>
        </w:rPr>
        <w:t>366</w:t>
      </w:r>
      <w:r>
        <w:rPr>
          <w:noProof/>
        </w:rPr>
        <w:fldChar w:fldCharType="end"/>
      </w:r>
    </w:p>
    <w:p w14:paraId="453F9CF9" w14:textId="34B242E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.2.3.2</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initiation</w:t>
      </w:r>
      <w:r>
        <w:rPr>
          <w:noProof/>
        </w:rPr>
        <w:tab/>
      </w:r>
      <w:r>
        <w:rPr>
          <w:noProof/>
        </w:rPr>
        <w:fldChar w:fldCharType="begin" w:fldLock="1"/>
      </w:r>
      <w:r>
        <w:rPr>
          <w:noProof/>
        </w:rPr>
        <w:instrText xml:space="preserve"> PAGEREF _Toc218597292 \h </w:instrText>
      </w:r>
      <w:r>
        <w:rPr>
          <w:noProof/>
        </w:rPr>
      </w:r>
      <w:r>
        <w:rPr>
          <w:noProof/>
        </w:rPr>
        <w:fldChar w:fldCharType="separate"/>
      </w:r>
      <w:r>
        <w:rPr>
          <w:noProof/>
        </w:rPr>
        <w:t>367</w:t>
      </w:r>
      <w:r>
        <w:rPr>
          <w:noProof/>
        </w:rPr>
        <w:fldChar w:fldCharType="end"/>
      </w:r>
    </w:p>
    <w:p w14:paraId="3475D0D4" w14:textId="74723B9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.2.3.</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Multi-hop UE-to-network relay reselection procedure completion</w:t>
      </w:r>
      <w:r>
        <w:rPr>
          <w:noProof/>
        </w:rPr>
        <w:tab/>
      </w:r>
      <w:r>
        <w:rPr>
          <w:noProof/>
        </w:rPr>
        <w:fldChar w:fldCharType="begin" w:fldLock="1"/>
      </w:r>
      <w:r>
        <w:rPr>
          <w:noProof/>
        </w:rPr>
        <w:instrText xml:space="preserve"> PAGEREF _Toc218597293 \h </w:instrText>
      </w:r>
      <w:r>
        <w:rPr>
          <w:noProof/>
        </w:rPr>
      </w:r>
      <w:r>
        <w:rPr>
          <w:noProof/>
        </w:rPr>
        <w:fldChar w:fldCharType="separate"/>
      </w:r>
      <w:r>
        <w:rPr>
          <w:noProof/>
        </w:rPr>
        <w:t>368</w:t>
      </w:r>
      <w:r>
        <w:rPr>
          <w:noProof/>
        </w:rPr>
        <w:fldChar w:fldCharType="end"/>
      </w:r>
    </w:p>
    <w:p w14:paraId="26D91CB9" w14:textId="2E3B9FA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8b.2.4</w:t>
      </w:r>
      <w:r>
        <w:rPr>
          <w:rFonts w:asciiTheme="minorHAnsi" w:eastAsiaTheme="minorEastAsia" w:hAnsiTheme="minorHAnsi" w:cstheme="minorBidi"/>
          <w:noProof/>
          <w:kern w:val="2"/>
          <w:sz w:val="24"/>
          <w:szCs w:val="24"/>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_Toc218597294 \h </w:instrText>
      </w:r>
      <w:r>
        <w:rPr>
          <w:noProof/>
        </w:rPr>
      </w:r>
      <w:r>
        <w:rPr>
          <w:noProof/>
        </w:rPr>
        <w:fldChar w:fldCharType="separate"/>
      </w:r>
      <w:r>
        <w:rPr>
          <w:noProof/>
        </w:rPr>
        <w:t>369</w:t>
      </w:r>
      <w:r>
        <w:rPr>
          <w:noProof/>
        </w:rPr>
        <w:fldChar w:fldCharType="end"/>
      </w:r>
    </w:p>
    <w:p w14:paraId="722FB886" w14:textId="3126379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8b.2.5</w:t>
      </w:r>
      <w:r>
        <w:rPr>
          <w:rFonts w:asciiTheme="minorHAnsi" w:eastAsiaTheme="minorEastAsia" w:hAnsiTheme="minorHAnsi" w:cstheme="minorBidi"/>
          <w:noProof/>
          <w:kern w:val="2"/>
          <w:sz w:val="24"/>
          <w:szCs w:val="24"/>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_Toc218597295 \h </w:instrText>
      </w:r>
      <w:r>
        <w:rPr>
          <w:noProof/>
        </w:rPr>
      </w:r>
      <w:r>
        <w:rPr>
          <w:noProof/>
        </w:rPr>
        <w:fldChar w:fldCharType="separate"/>
      </w:r>
      <w:r>
        <w:rPr>
          <w:noProof/>
        </w:rPr>
        <w:t>370</w:t>
      </w:r>
      <w:r>
        <w:rPr>
          <w:noProof/>
        </w:rPr>
        <w:fldChar w:fldCharType="end"/>
      </w:r>
    </w:p>
    <w:p w14:paraId="2BC6EC49" w14:textId="4ECE281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_Toc218597296 \h </w:instrText>
      </w:r>
      <w:r>
        <w:rPr>
          <w:noProof/>
        </w:rPr>
      </w:r>
      <w:r>
        <w:rPr>
          <w:noProof/>
        </w:rPr>
        <w:fldChar w:fldCharType="separate"/>
      </w:r>
      <w:r>
        <w:rPr>
          <w:noProof/>
        </w:rPr>
        <w:t>370</w:t>
      </w:r>
      <w:r>
        <w:rPr>
          <w:noProof/>
        </w:rPr>
        <w:fldChar w:fldCharType="end"/>
      </w:r>
    </w:p>
    <w:p w14:paraId="09636CE3" w14:textId="35FBD67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 xml:space="preserve">Multi-hop </w:t>
      </w:r>
      <w:r>
        <w:rPr>
          <w:noProof/>
        </w:rPr>
        <w:t>UE-to-network relay selection procedure initiation</w:t>
      </w:r>
      <w:r>
        <w:rPr>
          <w:noProof/>
        </w:rPr>
        <w:tab/>
      </w:r>
      <w:r>
        <w:rPr>
          <w:noProof/>
        </w:rPr>
        <w:fldChar w:fldCharType="begin" w:fldLock="1"/>
      </w:r>
      <w:r>
        <w:rPr>
          <w:noProof/>
        </w:rPr>
        <w:instrText xml:space="preserve"> PAGEREF _Toc218597297 \h </w:instrText>
      </w:r>
      <w:r>
        <w:rPr>
          <w:noProof/>
        </w:rPr>
      </w:r>
      <w:r>
        <w:rPr>
          <w:noProof/>
        </w:rPr>
        <w:fldChar w:fldCharType="separate"/>
      </w:r>
      <w:r>
        <w:rPr>
          <w:noProof/>
        </w:rPr>
        <w:t>370</w:t>
      </w:r>
      <w:r>
        <w:rPr>
          <w:noProof/>
        </w:rPr>
        <w:fldChar w:fldCharType="end"/>
      </w:r>
    </w:p>
    <w:p w14:paraId="4654F510" w14:textId="07064B0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8b.2.5.</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Multi-hop</w:t>
      </w:r>
      <w:r>
        <w:rPr>
          <w:noProof/>
        </w:rPr>
        <w:t xml:space="preserve"> UE-to-network relay selection procedure completion</w:t>
      </w:r>
      <w:r>
        <w:rPr>
          <w:noProof/>
        </w:rPr>
        <w:tab/>
      </w:r>
      <w:r>
        <w:rPr>
          <w:noProof/>
        </w:rPr>
        <w:fldChar w:fldCharType="begin" w:fldLock="1"/>
      </w:r>
      <w:r>
        <w:rPr>
          <w:noProof/>
        </w:rPr>
        <w:instrText xml:space="preserve"> PAGEREF _Toc218597298 \h </w:instrText>
      </w:r>
      <w:r>
        <w:rPr>
          <w:noProof/>
        </w:rPr>
      </w:r>
      <w:r>
        <w:rPr>
          <w:noProof/>
        </w:rPr>
        <w:fldChar w:fldCharType="separate"/>
      </w:r>
      <w:r>
        <w:rPr>
          <w:noProof/>
        </w:rPr>
        <w:t>370</w:t>
      </w:r>
      <w:r>
        <w:rPr>
          <w:noProof/>
        </w:rPr>
        <w:fldChar w:fldCharType="end"/>
      </w:r>
    </w:p>
    <w:p w14:paraId="444A5448" w14:textId="4041718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8b.2.6</w:t>
      </w:r>
      <w:r>
        <w:rPr>
          <w:rFonts w:asciiTheme="minorHAnsi" w:eastAsiaTheme="minorEastAsia" w:hAnsiTheme="minorHAnsi" w:cstheme="minorBidi"/>
          <w:noProof/>
          <w:kern w:val="2"/>
          <w:sz w:val="24"/>
          <w:szCs w:val="24"/>
          <w14:ligatures w14:val="standardContextual"/>
        </w:rPr>
        <w:tab/>
      </w:r>
      <w:r>
        <w:rPr>
          <w:noProof/>
        </w:rPr>
        <w:t>QoS handling for 5G ProSe multi-hop UE-to-network relay</w:t>
      </w:r>
      <w:r>
        <w:rPr>
          <w:noProof/>
        </w:rPr>
        <w:tab/>
      </w:r>
      <w:r>
        <w:rPr>
          <w:noProof/>
        </w:rPr>
        <w:fldChar w:fldCharType="begin" w:fldLock="1"/>
      </w:r>
      <w:r>
        <w:rPr>
          <w:noProof/>
        </w:rPr>
        <w:instrText xml:space="preserve"> PAGEREF _Toc218597299 \h </w:instrText>
      </w:r>
      <w:r>
        <w:rPr>
          <w:noProof/>
        </w:rPr>
      </w:r>
      <w:r>
        <w:rPr>
          <w:noProof/>
        </w:rPr>
        <w:fldChar w:fldCharType="separate"/>
      </w:r>
      <w:r>
        <w:rPr>
          <w:noProof/>
        </w:rPr>
        <w:t>371</w:t>
      </w:r>
      <w:r>
        <w:rPr>
          <w:noProof/>
        </w:rPr>
        <w:fldChar w:fldCharType="end"/>
      </w:r>
    </w:p>
    <w:p w14:paraId="72903674" w14:textId="5AF6AF7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8b.2.6.1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_Toc218597300 \h </w:instrText>
      </w:r>
      <w:r>
        <w:rPr>
          <w:noProof/>
        </w:rPr>
      </w:r>
      <w:r>
        <w:rPr>
          <w:noProof/>
        </w:rPr>
        <w:fldChar w:fldCharType="separate"/>
      </w:r>
      <w:r>
        <w:rPr>
          <w:noProof/>
        </w:rPr>
        <w:t>371</w:t>
      </w:r>
      <w:r>
        <w:rPr>
          <w:noProof/>
        </w:rPr>
        <w:fldChar w:fldCharType="end"/>
      </w:r>
    </w:p>
    <w:p w14:paraId="2185FA5A" w14:textId="4A5BF90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8b.2.6.2</w:t>
      </w:r>
      <w:r>
        <w:rPr>
          <w:rFonts w:asciiTheme="minorHAnsi" w:eastAsiaTheme="minorEastAsia" w:hAnsiTheme="minorHAnsi" w:cstheme="minorBidi"/>
          <w:noProof/>
          <w:kern w:val="2"/>
          <w:sz w:val="24"/>
          <w:szCs w:val="24"/>
          <w14:ligatures w14:val="standardContextual"/>
        </w:rPr>
        <w:tab/>
      </w:r>
      <w:r>
        <w:rPr>
          <w:noProof/>
        </w:rPr>
        <w:t>QoS handling for 5G ProSe multi-hop layer-3 UE-to-network relay without N3IWF</w:t>
      </w:r>
      <w:r>
        <w:rPr>
          <w:noProof/>
        </w:rPr>
        <w:tab/>
      </w:r>
      <w:r>
        <w:rPr>
          <w:noProof/>
        </w:rPr>
        <w:fldChar w:fldCharType="begin" w:fldLock="1"/>
      </w:r>
      <w:r>
        <w:rPr>
          <w:noProof/>
        </w:rPr>
        <w:instrText xml:space="preserve"> PAGEREF _Toc218597301 \h </w:instrText>
      </w:r>
      <w:r>
        <w:rPr>
          <w:noProof/>
        </w:rPr>
      </w:r>
      <w:r>
        <w:rPr>
          <w:noProof/>
        </w:rPr>
        <w:fldChar w:fldCharType="separate"/>
      </w:r>
      <w:r>
        <w:rPr>
          <w:noProof/>
        </w:rPr>
        <w:t>371</w:t>
      </w:r>
      <w:r>
        <w:rPr>
          <w:noProof/>
        </w:rPr>
        <w:fldChar w:fldCharType="end"/>
      </w:r>
    </w:p>
    <w:p w14:paraId="2BE20C10" w14:textId="335A562A"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8b.2.6.2.1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_Toc218597302 \h </w:instrText>
      </w:r>
      <w:r>
        <w:rPr>
          <w:noProof/>
        </w:rPr>
      </w:r>
      <w:r>
        <w:rPr>
          <w:noProof/>
        </w:rPr>
        <w:fldChar w:fldCharType="separate"/>
      </w:r>
      <w:r>
        <w:rPr>
          <w:noProof/>
        </w:rPr>
        <w:t>371</w:t>
      </w:r>
      <w:r>
        <w:rPr>
          <w:noProof/>
        </w:rPr>
        <w:fldChar w:fldCharType="end"/>
      </w:r>
    </w:p>
    <w:p w14:paraId="19F59296" w14:textId="3D5A8AB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8b.2.6.2.2</w:t>
      </w:r>
      <w:r>
        <w:rPr>
          <w:rFonts w:asciiTheme="minorHAnsi" w:eastAsiaTheme="minorEastAsia" w:hAnsiTheme="minorHAnsi" w:cstheme="minorBidi"/>
          <w:noProof/>
          <w:kern w:val="2"/>
          <w:sz w:val="24"/>
          <w:szCs w:val="24"/>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_Toc218597303 \h </w:instrText>
      </w:r>
      <w:r>
        <w:rPr>
          <w:noProof/>
        </w:rPr>
      </w:r>
      <w:r>
        <w:rPr>
          <w:noProof/>
        </w:rPr>
        <w:fldChar w:fldCharType="separate"/>
      </w:r>
      <w:r>
        <w:rPr>
          <w:noProof/>
        </w:rPr>
        <w:t>372</w:t>
      </w:r>
      <w:r>
        <w:rPr>
          <w:noProof/>
        </w:rPr>
        <w:fldChar w:fldCharType="end"/>
      </w:r>
    </w:p>
    <w:p w14:paraId="7D0556FC" w14:textId="6B4D3EE9"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8b.2.6.2.3</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fldLock="1"/>
      </w:r>
      <w:r>
        <w:rPr>
          <w:noProof/>
        </w:rPr>
        <w:instrText xml:space="preserve"> PAGEREF _Toc218597304 \h </w:instrText>
      </w:r>
      <w:r>
        <w:rPr>
          <w:noProof/>
        </w:rPr>
      </w:r>
      <w:r>
        <w:rPr>
          <w:noProof/>
        </w:rPr>
        <w:fldChar w:fldCharType="separate"/>
      </w:r>
      <w:r>
        <w:rPr>
          <w:noProof/>
        </w:rPr>
        <w:t>373</w:t>
      </w:r>
      <w:r>
        <w:rPr>
          <w:noProof/>
        </w:rPr>
        <w:fldChar w:fldCharType="end"/>
      </w:r>
    </w:p>
    <w:p w14:paraId="50E70139" w14:textId="52693DD6"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8b.2.7</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IP address allocation in 5G ProSe multi-hop layer-3 UE-to-network relay procedure</w:t>
      </w:r>
      <w:r>
        <w:rPr>
          <w:noProof/>
        </w:rPr>
        <w:tab/>
      </w:r>
      <w:r>
        <w:rPr>
          <w:noProof/>
        </w:rPr>
        <w:fldChar w:fldCharType="begin" w:fldLock="1"/>
      </w:r>
      <w:r>
        <w:rPr>
          <w:noProof/>
        </w:rPr>
        <w:instrText xml:space="preserve"> PAGEREF _Toc218597305 \h </w:instrText>
      </w:r>
      <w:r>
        <w:rPr>
          <w:noProof/>
        </w:rPr>
      </w:r>
      <w:r>
        <w:rPr>
          <w:noProof/>
        </w:rPr>
        <w:fldChar w:fldCharType="separate"/>
      </w:r>
      <w:r>
        <w:rPr>
          <w:noProof/>
        </w:rPr>
        <w:t>374</w:t>
      </w:r>
      <w:r>
        <w:rPr>
          <w:noProof/>
        </w:rPr>
        <w:fldChar w:fldCharType="end"/>
      </w:r>
    </w:p>
    <w:p w14:paraId="4926D554" w14:textId="09ABAB2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8b.2.8</w:t>
      </w:r>
      <w:r>
        <w:rPr>
          <w:rFonts w:asciiTheme="minorHAnsi" w:eastAsiaTheme="minorEastAsia" w:hAnsiTheme="minorHAnsi" w:cstheme="minorBidi"/>
          <w:noProof/>
          <w:kern w:val="2"/>
          <w:sz w:val="24"/>
          <w:szCs w:val="24"/>
          <w14:ligatures w14:val="standardContextual"/>
        </w:rPr>
        <w:tab/>
      </w:r>
      <w:r>
        <w:rPr>
          <w:noProof/>
          <w:lang w:eastAsia="zh-CN"/>
        </w:rPr>
        <w:t>5G ProSe a</w:t>
      </w:r>
      <w:r>
        <w:rPr>
          <w:noProof/>
        </w:rPr>
        <w:t>dditional parameters announcement procedure</w:t>
      </w:r>
      <w:r>
        <w:rPr>
          <w:noProof/>
          <w:lang w:eastAsia="ko-KR"/>
        </w:rPr>
        <w:t xml:space="preserve"> for multi-hop UE-to-network relay</w:t>
      </w:r>
      <w:r>
        <w:rPr>
          <w:noProof/>
        </w:rPr>
        <w:tab/>
      </w:r>
      <w:r>
        <w:rPr>
          <w:noProof/>
        </w:rPr>
        <w:fldChar w:fldCharType="begin" w:fldLock="1"/>
      </w:r>
      <w:r>
        <w:rPr>
          <w:noProof/>
        </w:rPr>
        <w:instrText xml:space="preserve"> PAGEREF _Toc218597306 \h </w:instrText>
      </w:r>
      <w:r>
        <w:rPr>
          <w:noProof/>
        </w:rPr>
      </w:r>
      <w:r>
        <w:rPr>
          <w:noProof/>
        </w:rPr>
        <w:fldChar w:fldCharType="separate"/>
      </w:r>
      <w:r>
        <w:rPr>
          <w:noProof/>
        </w:rPr>
        <w:t>375</w:t>
      </w:r>
      <w:r>
        <w:rPr>
          <w:noProof/>
        </w:rPr>
        <w:fldChar w:fldCharType="end"/>
      </w:r>
    </w:p>
    <w:p w14:paraId="71D2C763" w14:textId="39E839D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_Toc218597307 \h </w:instrText>
      </w:r>
      <w:r>
        <w:rPr>
          <w:noProof/>
        </w:rPr>
      </w:r>
      <w:r>
        <w:rPr>
          <w:noProof/>
        </w:rPr>
        <w:fldChar w:fldCharType="separate"/>
      </w:r>
      <w:r>
        <w:rPr>
          <w:noProof/>
        </w:rPr>
        <w:t>375</w:t>
      </w:r>
      <w:r>
        <w:rPr>
          <w:noProof/>
        </w:rPr>
        <w:fldChar w:fldCharType="end"/>
      </w:r>
    </w:p>
    <w:p w14:paraId="3E3812EE" w14:textId="0FB4BF8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8b.2.8.2</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initiation by the 5G ProSe multi-hop layer-3 remote UE</w:t>
      </w:r>
      <w:r>
        <w:rPr>
          <w:noProof/>
        </w:rPr>
        <w:tab/>
      </w:r>
      <w:r>
        <w:rPr>
          <w:noProof/>
        </w:rPr>
        <w:fldChar w:fldCharType="begin" w:fldLock="1"/>
      </w:r>
      <w:r>
        <w:rPr>
          <w:noProof/>
        </w:rPr>
        <w:instrText xml:space="preserve"> PAGEREF _Toc218597308 \h </w:instrText>
      </w:r>
      <w:r>
        <w:rPr>
          <w:noProof/>
        </w:rPr>
      </w:r>
      <w:r>
        <w:rPr>
          <w:noProof/>
        </w:rPr>
        <w:fldChar w:fldCharType="separate"/>
      </w:r>
      <w:r>
        <w:rPr>
          <w:noProof/>
        </w:rPr>
        <w:t>375</w:t>
      </w:r>
      <w:r>
        <w:rPr>
          <w:noProof/>
        </w:rPr>
        <w:fldChar w:fldCharType="end"/>
      </w:r>
    </w:p>
    <w:p w14:paraId="083B18F2" w14:textId="53A893C9"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8b.2.8.3</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by the 5G ProSe layer-3 intermediate UE-to-network relay UE</w:t>
      </w:r>
      <w:r>
        <w:rPr>
          <w:noProof/>
        </w:rPr>
        <w:tab/>
      </w:r>
      <w:r>
        <w:rPr>
          <w:noProof/>
        </w:rPr>
        <w:fldChar w:fldCharType="begin" w:fldLock="1"/>
      </w:r>
      <w:r>
        <w:rPr>
          <w:noProof/>
        </w:rPr>
        <w:instrText xml:space="preserve"> PAGEREF _Toc218597309 \h </w:instrText>
      </w:r>
      <w:r>
        <w:rPr>
          <w:noProof/>
        </w:rPr>
      </w:r>
      <w:r>
        <w:rPr>
          <w:noProof/>
        </w:rPr>
        <w:fldChar w:fldCharType="separate"/>
      </w:r>
      <w:r>
        <w:rPr>
          <w:noProof/>
        </w:rPr>
        <w:t>376</w:t>
      </w:r>
      <w:r>
        <w:rPr>
          <w:noProof/>
        </w:rPr>
        <w:fldChar w:fldCharType="end"/>
      </w:r>
    </w:p>
    <w:p w14:paraId="5E389F47" w14:textId="68C00DB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8b.2.8.4</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accepted by the 5G ProSe multi-hop layer-3 UE-to-network relay UE</w:t>
      </w:r>
      <w:r>
        <w:rPr>
          <w:noProof/>
        </w:rPr>
        <w:tab/>
      </w:r>
      <w:r>
        <w:rPr>
          <w:noProof/>
        </w:rPr>
        <w:fldChar w:fldCharType="begin" w:fldLock="1"/>
      </w:r>
      <w:r>
        <w:rPr>
          <w:noProof/>
        </w:rPr>
        <w:instrText xml:space="preserve"> PAGEREF _Toc218597310 \h </w:instrText>
      </w:r>
      <w:r>
        <w:rPr>
          <w:noProof/>
        </w:rPr>
      </w:r>
      <w:r>
        <w:rPr>
          <w:noProof/>
        </w:rPr>
        <w:fldChar w:fldCharType="separate"/>
      </w:r>
      <w:r>
        <w:rPr>
          <w:noProof/>
        </w:rPr>
        <w:t>376</w:t>
      </w:r>
      <w:r>
        <w:rPr>
          <w:noProof/>
        </w:rPr>
        <w:fldChar w:fldCharType="end"/>
      </w:r>
    </w:p>
    <w:p w14:paraId="3D435CCE" w14:textId="3B6B4DB9"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8b.2.8.5</w:t>
      </w:r>
      <w:r>
        <w:rPr>
          <w:rFonts w:asciiTheme="minorHAnsi" w:eastAsiaTheme="minorEastAsia" w:hAnsiTheme="minorHAnsi" w:cstheme="minorBidi"/>
          <w:noProof/>
          <w:kern w:val="2"/>
          <w:sz w:val="24"/>
          <w:szCs w:val="24"/>
          <w14:ligatures w14:val="standardContextual"/>
        </w:rPr>
        <w:tab/>
      </w:r>
      <w:r>
        <w:rPr>
          <w:noProof/>
          <w:lang w:eastAsia="ko-KR"/>
        </w:rPr>
        <w:t>5G ProSe additional parameters announcement procedure completion by the 5G ProSe multi-hop layer-3 remote UE</w:t>
      </w:r>
      <w:r>
        <w:rPr>
          <w:noProof/>
        </w:rPr>
        <w:tab/>
      </w:r>
      <w:r>
        <w:rPr>
          <w:noProof/>
        </w:rPr>
        <w:fldChar w:fldCharType="begin" w:fldLock="1"/>
      </w:r>
      <w:r>
        <w:rPr>
          <w:noProof/>
        </w:rPr>
        <w:instrText xml:space="preserve"> PAGEREF _Toc218597311 \h </w:instrText>
      </w:r>
      <w:r>
        <w:rPr>
          <w:noProof/>
        </w:rPr>
      </w:r>
      <w:r>
        <w:rPr>
          <w:noProof/>
        </w:rPr>
        <w:fldChar w:fldCharType="separate"/>
      </w:r>
      <w:r>
        <w:rPr>
          <w:noProof/>
        </w:rPr>
        <w:t>377</w:t>
      </w:r>
      <w:r>
        <w:rPr>
          <w:noProof/>
        </w:rPr>
        <w:fldChar w:fldCharType="end"/>
      </w:r>
    </w:p>
    <w:p w14:paraId="5C4C27E5" w14:textId="5C52870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8b.2.8.6</w:t>
      </w:r>
      <w:r>
        <w:rPr>
          <w:rFonts w:asciiTheme="minorHAnsi" w:eastAsiaTheme="minorEastAsia" w:hAnsiTheme="minorHAnsi" w:cstheme="minorBidi"/>
          <w:noProof/>
          <w:kern w:val="2"/>
          <w:sz w:val="24"/>
          <w:szCs w:val="24"/>
          <w14:ligatures w14:val="standardContextual"/>
        </w:rPr>
        <w:tab/>
      </w:r>
      <w:r>
        <w:rPr>
          <w:noProof/>
          <w:lang w:eastAsia="ko-KR"/>
        </w:rPr>
        <w:t>Abnormal cases</w:t>
      </w:r>
      <w:r>
        <w:rPr>
          <w:noProof/>
        </w:rPr>
        <w:tab/>
      </w:r>
      <w:r>
        <w:rPr>
          <w:noProof/>
        </w:rPr>
        <w:fldChar w:fldCharType="begin" w:fldLock="1"/>
      </w:r>
      <w:r>
        <w:rPr>
          <w:noProof/>
        </w:rPr>
        <w:instrText xml:space="preserve"> PAGEREF _Toc218597312 \h </w:instrText>
      </w:r>
      <w:r>
        <w:rPr>
          <w:noProof/>
        </w:rPr>
      </w:r>
      <w:r>
        <w:rPr>
          <w:noProof/>
        </w:rPr>
        <w:fldChar w:fldCharType="separate"/>
      </w:r>
      <w:r>
        <w:rPr>
          <w:noProof/>
        </w:rPr>
        <w:t>377</w:t>
      </w:r>
      <w:r>
        <w:rPr>
          <w:noProof/>
        </w:rPr>
        <w:fldChar w:fldCharType="end"/>
      </w:r>
    </w:p>
    <w:p w14:paraId="70A36CF5" w14:textId="1B2E23B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w:t>
      </w:r>
      <w:r>
        <w:rPr>
          <w:noProof/>
          <w:lang w:eastAsia="zh-CN"/>
        </w:rPr>
        <w:t>.2.</w:t>
      </w:r>
      <w:r>
        <w:rPr>
          <w:noProof/>
          <w:lang w:eastAsia="ko-KR"/>
        </w:rPr>
        <w:t>8</w:t>
      </w:r>
      <w:r>
        <w:rPr>
          <w:noProof/>
        </w:rPr>
        <w:t>.</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 xml:space="preserve">multi-hop </w:t>
      </w:r>
      <w:r>
        <w:rPr>
          <w:noProof/>
          <w:lang w:eastAsia="zh-CN"/>
        </w:rPr>
        <w:t xml:space="preserve">layer-3 </w:t>
      </w:r>
      <w:r>
        <w:rPr>
          <w:noProof/>
        </w:rPr>
        <w:t>remote UE</w:t>
      </w:r>
      <w:r>
        <w:rPr>
          <w:noProof/>
        </w:rPr>
        <w:tab/>
      </w:r>
      <w:r>
        <w:rPr>
          <w:noProof/>
        </w:rPr>
        <w:fldChar w:fldCharType="begin" w:fldLock="1"/>
      </w:r>
      <w:r>
        <w:rPr>
          <w:noProof/>
        </w:rPr>
        <w:instrText xml:space="preserve"> PAGEREF _Toc218597313 \h </w:instrText>
      </w:r>
      <w:r>
        <w:rPr>
          <w:noProof/>
        </w:rPr>
      </w:r>
      <w:r>
        <w:rPr>
          <w:noProof/>
        </w:rPr>
        <w:fldChar w:fldCharType="separate"/>
      </w:r>
      <w:r>
        <w:rPr>
          <w:noProof/>
        </w:rPr>
        <w:t>377</w:t>
      </w:r>
      <w:r>
        <w:rPr>
          <w:noProof/>
        </w:rPr>
        <w:fldChar w:fldCharType="end"/>
      </w:r>
    </w:p>
    <w:p w14:paraId="4897DB01" w14:textId="40ECC944"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w:t>
      </w:r>
      <w:r>
        <w:rPr>
          <w:noProof/>
          <w:lang w:eastAsia="ko-KR"/>
        </w:rPr>
        <w:t>b.2.8</w:t>
      </w:r>
      <w:r>
        <w:rPr>
          <w:noProof/>
        </w:rPr>
        <w:t>.</w:t>
      </w:r>
      <w:r>
        <w:rPr>
          <w:noProof/>
          <w:lang w:eastAsia="ko-KR"/>
        </w:rPr>
        <w:t>6</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 xml:space="preserve">Abnormal cases in the </w:t>
      </w:r>
      <w:r>
        <w:rPr>
          <w:noProof/>
          <w:lang w:eastAsia="zh-CN"/>
        </w:rPr>
        <w:t xml:space="preserve">5G ProSe </w:t>
      </w:r>
      <w:r>
        <w:rPr>
          <w:noProof/>
          <w:lang w:eastAsia="ko-KR"/>
        </w:rPr>
        <w:t>layer-3 intermediate UE-to-network relay</w:t>
      </w:r>
      <w:r>
        <w:rPr>
          <w:noProof/>
        </w:rPr>
        <w:t xml:space="preserve"> UE</w:t>
      </w:r>
      <w:r>
        <w:rPr>
          <w:noProof/>
        </w:rPr>
        <w:tab/>
      </w:r>
      <w:r>
        <w:rPr>
          <w:noProof/>
        </w:rPr>
        <w:fldChar w:fldCharType="begin" w:fldLock="1"/>
      </w:r>
      <w:r>
        <w:rPr>
          <w:noProof/>
        </w:rPr>
        <w:instrText xml:space="preserve"> PAGEREF _Toc218597314 \h </w:instrText>
      </w:r>
      <w:r>
        <w:rPr>
          <w:noProof/>
        </w:rPr>
      </w:r>
      <w:r>
        <w:rPr>
          <w:noProof/>
        </w:rPr>
        <w:fldChar w:fldCharType="separate"/>
      </w:r>
      <w:r>
        <w:rPr>
          <w:noProof/>
        </w:rPr>
        <w:t>377</w:t>
      </w:r>
      <w:r>
        <w:rPr>
          <w:noProof/>
        </w:rPr>
        <w:fldChar w:fldCharType="end"/>
      </w:r>
    </w:p>
    <w:p w14:paraId="04B993B4" w14:textId="4EA89341"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en-US" w:eastAsia="ko-KR"/>
        </w:rPr>
        <w:t>8b.2.9</w:t>
      </w:r>
      <w:r>
        <w:rPr>
          <w:rFonts w:asciiTheme="minorHAnsi" w:eastAsiaTheme="minorEastAsia" w:hAnsiTheme="minorHAnsi" w:cstheme="minorBidi"/>
          <w:noProof/>
          <w:kern w:val="2"/>
          <w:sz w:val="24"/>
          <w:szCs w:val="24"/>
          <w14:ligatures w14:val="standardContextual"/>
        </w:rPr>
        <w:tab/>
      </w:r>
      <w:r w:rsidRPr="002448C2">
        <w:rPr>
          <w:noProof/>
          <w:lang w:val="en-US" w:eastAsia="ko-KR"/>
        </w:rPr>
        <w:t>5G ProSe multi-hop public warning notification relay procedure</w:t>
      </w:r>
      <w:r>
        <w:rPr>
          <w:noProof/>
        </w:rPr>
        <w:tab/>
      </w:r>
      <w:r>
        <w:rPr>
          <w:noProof/>
        </w:rPr>
        <w:fldChar w:fldCharType="begin" w:fldLock="1"/>
      </w:r>
      <w:r>
        <w:rPr>
          <w:noProof/>
        </w:rPr>
        <w:instrText xml:space="preserve"> PAGEREF _Toc218597315 \h </w:instrText>
      </w:r>
      <w:r>
        <w:rPr>
          <w:noProof/>
        </w:rPr>
      </w:r>
      <w:r>
        <w:rPr>
          <w:noProof/>
        </w:rPr>
        <w:fldChar w:fldCharType="separate"/>
      </w:r>
      <w:r>
        <w:rPr>
          <w:noProof/>
        </w:rPr>
        <w:t>377</w:t>
      </w:r>
      <w:r>
        <w:rPr>
          <w:noProof/>
        </w:rPr>
        <w:fldChar w:fldCharType="end"/>
      </w:r>
    </w:p>
    <w:p w14:paraId="5E6407CD" w14:textId="340A6D28"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eastAsia="ko-KR"/>
        </w:rPr>
        <w:t>8b.2.9.1</w:t>
      </w:r>
      <w:r>
        <w:rPr>
          <w:rFonts w:asciiTheme="minorHAnsi" w:eastAsiaTheme="minorEastAsia" w:hAnsiTheme="minorHAnsi" w:cstheme="minorBidi"/>
          <w:noProof/>
          <w:kern w:val="2"/>
          <w:sz w:val="24"/>
          <w:szCs w:val="24"/>
          <w14:ligatures w14:val="standardContextual"/>
        </w:rPr>
        <w:tab/>
      </w:r>
      <w:r w:rsidRPr="002448C2">
        <w:rPr>
          <w:noProof/>
          <w:lang w:val="en-US" w:eastAsia="ko-KR"/>
        </w:rPr>
        <w:t>General</w:t>
      </w:r>
      <w:r>
        <w:rPr>
          <w:noProof/>
        </w:rPr>
        <w:tab/>
      </w:r>
      <w:r>
        <w:rPr>
          <w:noProof/>
        </w:rPr>
        <w:fldChar w:fldCharType="begin" w:fldLock="1"/>
      </w:r>
      <w:r>
        <w:rPr>
          <w:noProof/>
        </w:rPr>
        <w:instrText xml:space="preserve"> PAGEREF _Toc218597316 \h </w:instrText>
      </w:r>
      <w:r>
        <w:rPr>
          <w:noProof/>
        </w:rPr>
      </w:r>
      <w:r>
        <w:rPr>
          <w:noProof/>
        </w:rPr>
        <w:fldChar w:fldCharType="separate"/>
      </w:r>
      <w:r>
        <w:rPr>
          <w:noProof/>
        </w:rPr>
        <w:t>377</w:t>
      </w:r>
      <w:r>
        <w:rPr>
          <w:noProof/>
        </w:rPr>
        <w:fldChar w:fldCharType="end"/>
      </w:r>
    </w:p>
    <w:p w14:paraId="3E8C3224" w14:textId="55D8D66C"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noProof/>
          <w:lang w:val="en-US"/>
        </w:rPr>
        <w:t>8</w:t>
      </w:r>
      <w:r w:rsidRPr="002448C2">
        <w:rPr>
          <w:noProof/>
          <w:lang w:val="en-US" w:eastAsia="ko-KR"/>
        </w:rPr>
        <w:t>b</w:t>
      </w:r>
      <w:r w:rsidRPr="002448C2">
        <w:rPr>
          <w:noProof/>
          <w:lang w:val="en-US"/>
        </w:rPr>
        <w:t>.2.</w:t>
      </w:r>
      <w:r w:rsidRPr="002448C2">
        <w:rPr>
          <w:noProof/>
          <w:lang w:val="en-US" w:eastAsia="ko-KR"/>
        </w:rPr>
        <w:t>9</w:t>
      </w:r>
      <w:r w:rsidRPr="002448C2">
        <w:rPr>
          <w:noProof/>
          <w:lang w:val="en-US"/>
        </w:rPr>
        <w:t>.2</w:t>
      </w:r>
      <w:r>
        <w:rPr>
          <w:rFonts w:asciiTheme="minorHAnsi" w:eastAsiaTheme="minorEastAsia" w:hAnsiTheme="minorHAnsi" w:cstheme="minorBidi"/>
          <w:noProof/>
          <w:kern w:val="2"/>
          <w:sz w:val="24"/>
          <w:szCs w:val="24"/>
          <w14:ligatures w14:val="standardContextual"/>
        </w:rPr>
        <w:tab/>
      </w:r>
      <w:r w:rsidRPr="002448C2">
        <w:rPr>
          <w:noProof/>
          <w:lang w:val="en-US"/>
        </w:rPr>
        <w:t xml:space="preserve">5G ProSe public warning notification relay initiation </w:t>
      </w:r>
      <w:r w:rsidRPr="002448C2">
        <w:rPr>
          <w:noProof/>
          <w:lang w:val="en-US" w:eastAsia="ko-KR"/>
        </w:rPr>
        <w:t xml:space="preserve">procedure </w:t>
      </w:r>
      <w:r w:rsidRPr="002448C2">
        <w:rPr>
          <w:noProof/>
          <w:lang w:val="en-US"/>
        </w:rPr>
        <w:t xml:space="preserve">for 5G ProSe layer-3 </w:t>
      </w:r>
      <w:r w:rsidRPr="002448C2">
        <w:rPr>
          <w:noProof/>
          <w:lang w:val="en-US" w:eastAsia="ko-KR"/>
        </w:rPr>
        <w:t xml:space="preserve">multi-hop </w:t>
      </w:r>
      <w:r w:rsidRPr="002448C2">
        <w:rPr>
          <w:noProof/>
          <w:lang w:val="en-US"/>
        </w:rPr>
        <w:t>UE-to-network relay</w:t>
      </w:r>
      <w:r>
        <w:rPr>
          <w:noProof/>
        </w:rPr>
        <w:tab/>
      </w:r>
      <w:r>
        <w:rPr>
          <w:noProof/>
        </w:rPr>
        <w:fldChar w:fldCharType="begin" w:fldLock="1"/>
      </w:r>
      <w:r>
        <w:rPr>
          <w:noProof/>
        </w:rPr>
        <w:instrText xml:space="preserve"> PAGEREF _Toc218597317 \h </w:instrText>
      </w:r>
      <w:r>
        <w:rPr>
          <w:noProof/>
        </w:rPr>
      </w:r>
      <w:r>
        <w:rPr>
          <w:noProof/>
        </w:rPr>
        <w:fldChar w:fldCharType="separate"/>
      </w:r>
      <w:r>
        <w:rPr>
          <w:noProof/>
        </w:rPr>
        <w:t>377</w:t>
      </w:r>
      <w:r>
        <w:rPr>
          <w:noProof/>
        </w:rPr>
        <w:fldChar w:fldCharType="end"/>
      </w:r>
    </w:p>
    <w:p w14:paraId="236C73C9" w14:textId="3EF7CBA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ko-KR"/>
        </w:rPr>
        <w:t>b</w:t>
      </w:r>
      <w:r>
        <w:rPr>
          <w:noProof/>
        </w:rPr>
        <w:t>.2.</w:t>
      </w:r>
      <w:r>
        <w:rPr>
          <w:noProof/>
          <w:lang w:eastAsia="ko-KR"/>
        </w:rPr>
        <w:t>9</w:t>
      </w:r>
      <w:r>
        <w:rPr>
          <w:noProof/>
        </w:rPr>
        <w:t>.3</w:t>
      </w:r>
      <w:r>
        <w:rPr>
          <w:rFonts w:asciiTheme="minorHAnsi" w:eastAsiaTheme="minorEastAsia" w:hAnsiTheme="minorHAnsi" w:cstheme="minorBidi"/>
          <w:noProof/>
          <w:kern w:val="2"/>
          <w:sz w:val="24"/>
          <w:szCs w:val="24"/>
          <w14:ligatures w14:val="standardContextual"/>
        </w:rPr>
        <w:tab/>
      </w:r>
      <w:r w:rsidRPr="002448C2">
        <w:rPr>
          <w:noProof/>
          <w:lang w:val="en-US"/>
        </w:rPr>
        <w:t xml:space="preserve">5G ProSe public warning notification </w:t>
      </w:r>
      <w:r w:rsidRPr="002448C2">
        <w:rPr>
          <w:noProof/>
          <w:lang w:val="en-US" w:eastAsia="ko-KR"/>
        </w:rPr>
        <w:t xml:space="preserve">reception procedure </w:t>
      </w:r>
      <w:r w:rsidRPr="002448C2">
        <w:rPr>
          <w:noProof/>
          <w:lang w:val="en-US"/>
        </w:rPr>
        <w:t xml:space="preserve">for 5G ProSe layer-3 </w:t>
      </w:r>
      <w:r w:rsidRPr="002448C2">
        <w:rPr>
          <w:noProof/>
          <w:lang w:val="en-US" w:eastAsia="ko-KR"/>
        </w:rPr>
        <w:t xml:space="preserve">multi-hop </w:t>
      </w:r>
      <w:r w:rsidRPr="002448C2">
        <w:rPr>
          <w:noProof/>
          <w:lang w:val="en-US"/>
        </w:rPr>
        <w:t>UE-to-network relay</w:t>
      </w:r>
      <w:r>
        <w:rPr>
          <w:noProof/>
        </w:rPr>
        <w:tab/>
      </w:r>
      <w:r>
        <w:rPr>
          <w:noProof/>
        </w:rPr>
        <w:fldChar w:fldCharType="begin" w:fldLock="1"/>
      </w:r>
      <w:r>
        <w:rPr>
          <w:noProof/>
        </w:rPr>
        <w:instrText xml:space="preserve"> PAGEREF _Toc218597318 \h </w:instrText>
      </w:r>
      <w:r>
        <w:rPr>
          <w:noProof/>
        </w:rPr>
      </w:r>
      <w:r>
        <w:rPr>
          <w:noProof/>
        </w:rPr>
        <w:fldChar w:fldCharType="separate"/>
      </w:r>
      <w:r>
        <w:rPr>
          <w:noProof/>
        </w:rPr>
        <w:t>378</w:t>
      </w:r>
      <w:r>
        <w:rPr>
          <w:noProof/>
        </w:rPr>
        <w:fldChar w:fldCharType="end"/>
      </w:r>
    </w:p>
    <w:p w14:paraId="12A29E4B" w14:textId="13A971B9"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8b</w:t>
      </w:r>
      <w:r>
        <w:rPr>
          <w:noProof/>
        </w:rPr>
        <w:t>.2.</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_Toc218597319 \h </w:instrText>
      </w:r>
      <w:r>
        <w:rPr>
          <w:noProof/>
        </w:rPr>
      </w:r>
      <w:r>
        <w:rPr>
          <w:noProof/>
        </w:rPr>
        <w:fldChar w:fldCharType="separate"/>
      </w:r>
      <w:r>
        <w:rPr>
          <w:noProof/>
        </w:rPr>
        <w:t>379</w:t>
      </w:r>
      <w:r>
        <w:rPr>
          <w:noProof/>
        </w:rPr>
        <w:fldChar w:fldCharType="end"/>
      </w:r>
    </w:p>
    <w:p w14:paraId="039F6689" w14:textId="0F19218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_Toc218597320 \h </w:instrText>
      </w:r>
      <w:r>
        <w:rPr>
          <w:noProof/>
        </w:rPr>
      </w:r>
      <w:r>
        <w:rPr>
          <w:noProof/>
        </w:rPr>
        <w:fldChar w:fldCharType="separate"/>
      </w:r>
      <w:r>
        <w:rPr>
          <w:noProof/>
        </w:rPr>
        <w:t>379</w:t>
      </w:r>
      <w:r>
        <w:rPr>
          <w:noProof/>
        </w:rPr>
        <w:fldChar w:fldCharType="end"/>
      </w:r>
    </w:p>
    <w:p w14:paraId="152D4D98" w14:textId="79D46862"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_Toc218597321 \h </w:instrText>
      </w:r>
      <w:r>
        <w:rPr>
          <w:noProof/>
        </w:rPr>
      </w:r>
      <w:r>
        <w:rPr>
          <w:noProof/>
        </w:rPr>
        <w:fldChar w:fldCharType="separate"/>
      </w:r>
      <w:r>
        <w:rPr>
          <w:noProof/>
        </w:rPr>
        <w:t>379</w:t>
      </w:r>
      <w:r>
        <w:rPr>
          <w:noProof/>
        </w:rPr>
        <w:fldChar w:fldCharType="end"/>
      </w:r>
    </w:p>
    <w:p w14:paraId="06068010" w14:textId="40D3223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_Toc218597322 \h </w:instrText>
      </w:r>
      <w:r>
        <w:rPr>
          <w:noProof/>
        </w:rPr>
      </w:r>
      <w:r>
        <w:rPr>
          <w:noProof/>
        </w:rPr>
        <w:fldChar w:fldCharType="separate"/>
      </w:r>
      <w:r>
        <w:rPr>
          <w:noProof/>
        </w:rPr>
        <w:t>379</w:t>
      </w:r>
      <w:r>
        <w:rPr>
          <w:noProof/>
        </w:rPr>
        <w:fldChar w:fldCharType="end"/>
      </w:r>
    </w:p>
    <w:p w14:paraId="426B8FFF" w14:textId="136B187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b</w:t>
      </w:r>
      <w:r>
        <w:rPr>
          <w:noProof/>
        </w:rPr>
        <w:t>.2.</w:t>
      </w: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_Toc218597323 \h </w:instrText>
      </w:r>
      <w:r>
        <w:rPr>
          <w:noProof/>
        </w:rPr>
      </w:r>
      <w:r>
        <w:rPr>
          <w:noProof/>
        </w:rPr>
        <w:fldChar w:fldCharType="separate"/>
      </w:r>
      <w:r>
        <w:rPr>
          <w:noProof/>
        </w:rPr>
        <w:t>380</w:t>
      </w:r>
      <w:r>
        <w:rPr>
          <w:noProof/>
        </w:rPr>
        <w:fldChar w:fldCharType="end"/>
      </w:r>
    </w:p>
    <w:p w14:paraId="33800D98" w14:textId="0823B23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8b.2.11</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_Toc218597324 \h </w:instrText>
      </w:r>
      <w:r>
        <w:rPr>
          <w:noProof/>
        </w:rPr>
      </w:r>
      <w:r>
        <w:rPr>
          <w:noProof/>
        </w:rPr>
        <w:fldChar w:fldCharType="separate"/>
      </w:r>
      <w:r>
        <w:rPr>
          <w:noProof/>
        </w:rPr>
        <w:t>380</w:t>
      </w:r>
      <w:r>
        <w:rPr>
          <w:noProof/>
        </w:rPr>
        <w:fldChar w:fldCharType="end"/>
      </w:r>
    </w:p>
    <w:p w14:paraId="52963F88" w14:textId="57D046A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_Toc218597325 \h </w:instrText>
      </w:r>
      <w:r>
        <w:rPr>
          <w:noProof/>
        </w:rPr>
      </w:r>
      <w:r>
        <w:rPr>
          <w:noProof/>
        </w:rPr>
        <w:fldChar w:fldCharType="separate"/>
      </w:r>
      <w:r>
        <w:rPr>
          <w:noProof/>
        </w:rPr>
        <w:t>380</w:t>
      </w:r>
      <w:r>
        <w:rPr>
          <w:noProof/>
        </w:rPr>
        <w:fldChar w:fldCharType="end"/>
      </w:r>
    </w:p>
    <w:p w14:paraId="691030E6" w14:textId="2A0B2EF7"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8b.2.11.1.1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_Toc218597326 \h </w:instrText>
      </w:r>
      <w:r>
        <w:rPr>
          <w:noProof/>
        </w:rPr>
      </w:r>
      <w:r>
        <w:rPr>
          <w:noProof/>
        </w:rPr>
        <w:fldChar w:fldCharType="separate"/>
      </w:r>
      <w:r>
        <w:rPr>
          <w:noProof/>
        </w:rPr>
        <w:t>380</w:t>
      </w:r>
      <w:r>
        <w:rPr>
          <w:noProof/>
        </w:rPr>
        <w:fldChar w:fldCharType="end"/>
      </w:r>
    </w:p>
    <w:p w14:paraId="2D30E85C" w14:textId="2CA51D41"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8b.2.11.1.2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_Toc218597327 \h </w:instrText>
      </w:r>
      <w:r>
        <w:rPr>
          <w:noProof/>
        </w:rPr>
      </w:r>
      <w:r>
        <w:rPr>
          <w:noProof/>
        </w:rPr>
        <w:fldChar w:fldCharType="separate"/>
      </w:r>
      <w:r>
        <w:rPr>
          <w:noProof/>
        </w:rPr>
        <w:t>380</w:t>
      </w:r>
      <w:r>
        <w:rPr>
          <w:noProof/>
        </w:rPr>
        <w:fldChar w:fldCharType="end"/>
      </w:r>
    </w:p>
    <w:p w14:paraId="484ECE1D" w14:textId="39424C8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8b.2.11.2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_Toc218597328 \h </w:instrText>
      </w:r>
      <w:r>
        <w:rPr>
          <w:noProof/>
        </w:rPr>
      </w:r>
      <w:r>
        <w:rPr>
          <w:noProof/>
        </w:rPr>
        <w:fldChar w:fldCharType="separate"/>
      </w:r>
      <w:r>
        <w:rPr>
          <w:noProof/>
        </w:rPr>
        <w:t>380</w:t>
      </w:r>
      <w:r>
        <w:rPr>
          <w:noProof/>
        </w:rPr>
        <w:fldChar w:fldCharType="end"/>
      </w:r>
    </w:p>
    <w:p w14:paraId="12460D53" w14:textId="21403654" w:rsidR="00C327F5" w:rsidRDefault="00C327F5">
      <w:pPr>
        <w:pStyle w:val="TOC1"/>
        <w:rPr>
          <w:rFonts w:asciiTheme="minorHAnsi" w:eastAsiaTheme="minorEastAsia" w:hAnsiTheme="minorHAnsi" w:cstheme="minorBidi"/>
          <w:noProof/>
          <w:kern w:val="2"/>
          <w:sz w:val="24"/>
          <w:szCs w:val="24"/>
          <w14:ligatures w14:val="standardContextual"/>
        </w:rPr>
      </w:pPr>
      <w:r>
        <w:rPr>
          <w:noProof/>
          <w:lang w:eastAsia="zh-CN"/>
        </w:rPr>
        <w:t>8c</w:t>
      </w:r>
      <w:r>
        <w:rPr>
          <w:rFonts w:asciiTheme="minorHAnsi" w:eastAsiaTheme="minorEastAsia" w:hAnsiTheme="minorHAnsi" w:cstheme="minorBidi"/>
          <w:noProof/>
          <w:kern w:val="2"/>
          <w:sz w:val="24"/>
          <w:szCs w:val="24"/>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_Toc218597329 \h </w:instrText>
      </w:r>
      <w:r>
        <w:rPr>
          <w:noProof/>
        </w:rPr>
      </w:r>
      <w:r>
        <w:rPr>
          <w:noProof/>
        </w:rPr>
        <w:fldChar w:fldCharType="separate"/>
      </w:r>
      <w:r>
        <w:rPr>
          <w:noProof/>
        </w:rPr>
        <w:t>381</w:t>
      </w:r>
      <w:r>
        <w:rPr>
          <w:noProof/>
        </w:rPr>
        <w:fldChar w:fldCharType="end"/>
      </w:r>
    </w:p>
    <w:p w14:paraId="2479D403" w14:textId="0FF759DF"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8c.1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_Toc218597330 \h </w:instrText>
      </w:r>
      <w:r>
        <w:rPr>
          <w:noProof/>
        </w:rPr>
      </w:r>
      <w:r>
        <w:rPr>
          <w:noProof/>
        </w:rPr>
        <w:fldChar w:fldCharType="separate"/>
      </w:r>
      <w:r>
        <w:rPr>
          <w:noProof/>
        </w:rPr>
        <w:t>381</w:t>
      </w:r>
      <w:r>
        <w:rPr>
          <w:noProof/>
        </w:rPr>
        <w:fldChar w:fldCharType="end"/>
      </w:r>
    </w:p>
    <w:p w14:paraId="70C74D08" w14:textId="0681811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8c.2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_Toc218597331 \h </w:instrText>
      </w:r>
      <w:r>
        <w:rPr>
          <w:noProof/>
        </w:rPr>
      </w:r>
      <w:r>
        <w:rPr>
          <w:noProof/>
        </w:rPr>
        <w:fldChar w:fldCharType="separate"/>
      </w:r>
      <w:r>
        <w:rPr>
          <w:noProof/>
        </w:rPr>
        <w:t>381</w:t>
      </w:r>
      <w:r>
        <w:rPr>
          <w:noProof/>
        </w:rPr>
        <w:fldChar w:fldCharType="end"/>
      </w:r>
    </w:p>
    <w:p w14:paraId="28E312DC" w14:textId="64A84BB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8c.2.1</w:t>
      </w:r>
      <w:r>
        <w:rPr>
          <w:rFonts w:asciiTheme="minorHAnsi" w:eastAsiaTheme="minorEastAsia" w:hAnsiTheme="minorHAnsi" w:cstheme="minorBidi"/>
          <w:noProof/>
          <w:kern w:val="2"/>
          <w:sz w:val="24"/>
          <w:szCs w:val="24"/>
          <w14:ligatures w14:val="standardContextual"/>
        </w:rPr>
        <w:tab/>
      </w:r>
      <w:r>
        <w:rPr>
          <w:noProof/>
        </w:rPr>
        <w:t>5G ProSe multi-hop layer-3 UE-to-UE relay discovery over PC5 interface</w:t>
      </w:r>
      <w:r>
        <w:rPr>
          <w:noProof/>
        </w:rPr>
        <w:tab/>
      </w:r>
      <w:r>
        <w:rPr>
          <w:noProof/>
        </w:rPr>
        <w:fldChar w:fldCharType="begin" w:fldLock="1"/>
      </w:r>
      <w:r>
        <w:rPr>
          <w:noProof/>
        </w:rPr>
        <w:instrText xml:space="preserve"> PAGEREF _Toc218597332 \h </w:instrText>
      </w:r>
      <w:r>
        <w:rPr>
          <w:noProof/>
        </w:rPr>
      </w:r>
      <w:r>
        <w:rPr>
          <w:noProof/>
        </w:rPr>
        <w:fldChar w:fldCharType="separate"/>
      </w:r>
      <w:r>
        <w:rPr>
          <w:noProof/>
        </w:rPr>
        <w:t>381</w:t>
      </w:r>
      <w:r>
        <w:rPr>
          <w:noProof/>
        </w:rPr>
        <w:fldChar w:fldCharType="end"/>
      </w:r>
    </w:p>
    <w:p w14:paraId="2A574B94" w14:textId="06C74E0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8c.2.1.1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_Toc218597333 \h </w:instrText>
      </w:r>
      <w:r>
        <w:rPr>
          <w:noProof/>
        </w:rPr>
      </w:r>
      <w:r>
        <w:rPr>
          <w:noProof/>
        </w:rPr>
        <w:fldChar w:fldCharType="separate"/>
      </w:r>
      <w:r>
        <w:rPr>
          <w:noProof/>
        </w:rPr>
        <w:t>381</w:t>
      </w:r>
      <w:r>
        <w:rPr>
          <w:noProof/>
        </w:rPr>
        <w:fldChar w:fldCharType="end"/>
      </w:r>
    </w:p>
    <w:p w14:paraId="71FB3571" w14:textId="7B9CBBF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8c.2.1.2</w:t>
      </w:r>
      <w:r>
        <w:rPr>
          <w:rFonts w:asciiTheme="minorHAnsi" w:eastAsiaTheme="minorEastAsia" w:hAnsiTheme="minorHAnsi" w:cstheme="minorBidi"/>
          <w:noProof/>
          <w:kern w:val="2"/>
          <w:sz w:val="24"/>
          <w:szCs w:val="24"/>
          <w14:ligatures w14:val="standardContextual"/>
        </w:rPr>
        <w:tab/>
      </w:r>
      <w:r>
        <w:rPr>
          <w:noProof/>
          <w:lang w:eastAsia="zh-CN"/>
        </w:rPr>
        <w:t>5G ProSe multi-hop layer-3 UE-to-UE relay discovery over PC5 interface for IP data unit type</w:t>
      </w:r>
      <w:r>
        <w:rPr>
          <w:noProof/>
        </w:rPr>
        <w:tab/>
      </w:r>
      <w:r>
        <w:rPr>
          <w:noProof/>
        </w:rPr>
        <w:fldChar w:fldCharType="begin" w:fldLock="1"/>
      </w:r>
      <w:r>
        <w:rPr>
          <w:noProof/>
        </w:rPr>
        <w:instrText xml:space="preserve"> PAGEREF _Toc218597334 \h </w:instrText>
      </w:r>
      <w:r>
        <w:rPr>
          <w:noProof/>
        </w:rPr>
      </w:r>
      <w:r>
        <w:rPr>
          <w:noProof/>
        </w:rPr>
        <w:fldChar w:fldCharType="separate"/>
      </w:r>
      <w:r>
        <w:rPr>
          <w:noProof/>
        </w:rPr>
        <w:t>381</w:t>
      </w:r>
      <w:r>
        <w:rPr>
          <w:noProof/>
        </w:rPr>
        <w:fldChar w:fldCharType="end"/>
      </w:r>
    </w:p>
    <w:p w14:paraId="4D3E3798" w14:textId="4EFC4D5A"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_Toc218597335 \h </w:instrText>
      </w:r>
      <w:r>
        <w:rPr>
          <w:noProof/>
        </w:rPr>
      </w:r>
      <w:r>
        <w:rPr>
          <w:noProof/>
        </w:rPr>
        <w:fldChar w:fldCharType="separate"/>
      </w:r>
      <w:r>
        <w:rPr>
          <w:noProof/>
        </w:rPr>
        <w:t>381</w:t>
      </w:r>
      <w:r>
        <w:rPr>
          <w:noProof/>
        </w:rPr>
        <w:fldChar w:fldCharType="end"/>
      </w:r>
    </w:p>
    <w:p w14:paraId="66E7B2AF" w14:textId="2BA59679"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8c.2.1.2.2</w:t>
      </w:r>
      <w:r>
        <w:rPr>
          <w:rFonts w:asciiTheme="minorHAnsi" w:eastAsiaTheme="minorEastAsia" w:hAnsiTheme="minorHAnsi" w:cstheme="minorBidi"/>
          <w:noProof/>
          <w:kern w:val="2"/>
          <w:sz w:val="24"/>
          <w:szCs w:val="24"/>
          <w14:ligatures w14:val="standardContextual"/>
        </w:rPr>
        <w:tab/>
      </w:r>
      <w:r>
        <w:rPr>
          <w:noProof/>
          <w:lang w:eastAsia="zh-CN"/>
        </w:rPr>
        <w:t>Multi-hop layer-3 UE-to-UE relay discovery over PC5 interface with model A</w:t>
      </w:r>
      <w:r>
        <w:rPr>
          <w:noProof/>
        </w:rPr>
        <w:tab/>
      </w:r>
      <w:r>
        <w:rPr>
          <w:noProof/>
        </w:rPr>
        <w:fldChar w:fldCharType="begin" w:fldLock="1"/>
      </w:r>
      <w:r>
        <w:rPr>
          <w:noProof/>
        </w:rPr>
        <w:instrText xml:space="preserve"> PAGEREF _Toc218597336 \h </w:instrText>
      </w:r>
      <w:r>
        <w:rPr>
          <w:noProof/>
        </w:rPr>
      </w:r>
      <w:r>
        <w:rPr>
          <w:noProof/>
        </w:rPr>
        <w:fldChar w:fldCharType="separate"/>
      </w:r>
      <w:r>
        <w:rPr>
          <w:noProof/>
        </w:rPr>
        <w:t>383</w:t>
      </w:r>
      <w:r>
        <w:rPr>
          <w:noProof/>
        </w:rPr>
        <w:fldChar w:fldCharType="end"/>
      </w:r>
    </w:p>
    <w:p w14:paraId="61BED610" w14:textId="33CCE727"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_Toc218597337 \h </w:instrText>
      </w:r>
      <w:r>
        <w:rPr>
          <w:noProof/>
        </w:rPr>
      </w:r>
      <w:r>
        <w:rPr>
          <w:noProof/>
        </w:rPr>
        <w:fldChar w:fldCharType="separate"/>
      </w:r>
      <w:r>
        <w:rPr>
          <w:noProof/>
        </w:rPr>
        <w:t>383</w:t>
      </w:r>
      <w:r>
        <w:rPr>
          <w:noProof/>
        </w:rPr>
        <w:fldChar w:fldCharType="end"/>
      </w:r>
    </w:p>
    <w:p w14:paraId="712712A1" w14:textId="03B189F3"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8c.2.1.2.2.2</w:t>
      </w:r>
      <w:r>
        <w:rPr>
          <w:rFonts w:asciiTheme="minorHAnsi" w:eastAsiaTheme="minorEastAsia" w:hAnsiTheme="minorHAnsi" w:cstheme="minorBidi"/>
          <w:noProof/>
          <w:kern w:val="2"/>
          <w:sz w:val="24"/>
          <w:szCs w:val="24"/>
          <w14:ligatures w14:val="standardContextual"/>
        </w:rPr>
        <w:tab/>
      </w:r>
      <w:r>
        <w:rPr>
          <w:noProof/>
          <w:lang w:eastAsia="zh-CN"/>
        </w:rPr>
        <w:t>Announcing UE relay discovery for multi-hop layer-3 UE-to-UE relay discovery</w:t>
      </w:r>
      <w:r>
        <w:rPr>
          <w:noProof/>
        </w:rPr>
        <w:tab/>
      </w:r>
      <w:r>
        <w:rPr>
          <w:noProof/>
        </w:rPr>
        <w:fldChar w:fldCharType="begin" w:fldLock="1"/>
      </w:r>
      <w:r>
        <w:rPr>
          <w:noProof/>
        </w:rPr>
        <w:instrText xml:space="preserve"> PAGEREF _Toc218597338 \h </w:instrText>
      </w:r>
      <w:r>
        <w:rPr>
          <w:noProof/>
        </w:rPr>
      </w:r>
      <w:r>
        <w:rPr>
          <w:noProof/>
        </w:rPr>
        <w:fldChar w:fldCharType="separate"/>
      </w:r>
      <w:r>
        <w:rPr>
          <w:noProof/>
        </w:rPr>
        <w:t>383</w:t>
      </w:r>
      <w:r>
        <w:rPr>
          <w:noProof/>
        </w:rPr>
        <w:fldChar w:fldCharType="end"/>
      </w:r>
    </w:p>
    <w:p w14:paraId="03029D22" w14:textId="45AD4126"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_Toc218597339 \h </w:instrText>
      </w:r>
      <w:r>
        <w:rPr>
          <w:noProof/>
        </w:rPr>
      </w:r>
      <w:r>
        <w:rPr>
          <w:noProof/>
        </w:rPr>
        <w:fldChar w:fldCharType="separate"/>
      </w:r>
      <w:r>
        <w:rPr>
          <w:noProof/>
        </w:rPr>
        <w:t>383</w:t>
      </w:r>
      <w:r>
        <w:rPr>
          <w:noProof/>
        </w:rPr>
        <w:fldChar w:fldCharType="end"/>
      </w:r>
    </w:p>
    <w:p w14:paraId="1652D189" w14:textId="1799E364"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initiation</w:t>
      </w:r>
      <w:r>
        <w:rPr>
          <w:noProof/>
        </w:rPr>
        <w:tab/>
      </w:r>
      <w:r>
        <w:rPr>
          <w:noProof/>
        </w:rPr>
        <w:fldChar w:fldCharType="begin" w:fldLock="1"/>
      </w:r>
      <w:r>
        <w:rPr>
          <w:noProof/>
        </w:rPr>
        <w:instrText xml:space="preserve"> PAGEREF _Toc218597340 \h </w:instrText>
      </w:r>
      <w:r>
        <w:rPr>
          <w:noProof/>
        </w:rPr>
      </w:r>
      <w:r>
        <w:rPr>
          <w:noProof/>
        </w:rPr>
        <w:fldChar w:fldCharType="separate"/>
      </w:r>
      <w:r>
        <w:rPr>
          <w:noProof/>
        </w:rPr>
        <w:t>383</w:t>
      </w:r>
      <w:r>
        <w:rPr>
          <w:noProof/>
        </w:rPr>
        <w:fldChar w:fldCharType="end"/>
      </w:r>
    </w:p>
    <w:p w14:paraId="023D2062" w14:textId="68A3996B"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fldLock="1"/>
      </w:r>
      <w:r>
        <w:rPr>
          <w:noProof/>
        </w:rPr>
        <w:instrText xml:space="preserve"> PAGEREF _Toc218597341 \h </w:instrText>
      </w:r>
      <w:r>
        <w:rPr>
          <w:noProof/>
        </w:rPr>
      </w:r>
      <w:r>
        <w:rPr>
          <w:noProof/>
        </w:rPr>
        <w:fldChar w:fldCharType="separate"/>
      </w:r>
      <w:r>
        <w:rPr>
          <w:noProof/>
        </w:rPr>
        <w:t>385</w:t>
      </w:r>
      <w:r>
        <w:rPr>
          <w:noProof/>
        </w:rPr>
        <w:fldChar w:fldCharType="end"/>
      </w:r>
    </w:p>
    <w:p w14:paraId="7E100F23" w14:textId="2C1A7DB6"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8c.2.1.2.2.3</w:t>
      </w:r>
      <w:r>
        <w:rPr>
          <w:rFonts w:asciiTheme="minorHAnsi" w:eastAsiaTheme="minorEastAsia" w:hAnsiTheme="minorHAnsi" w:cstheme="minorBidi"/>
          <w:noProof/>
          <w:kern w:val="2"/>
          <w:sz w:val="24"/>
          <w:szCs w:val="24"/>
          <w14:ligatures w14:val="standardContextual"/>
        </w:rPr>
        <w:tab/>
      </w:r>
      <w:r>
        <w:rPr>
          <w:noProof/>
          <w:lang w:eastAsia="zh-CN"/>
        </w:rPr>
        <w:t>Monitoring UE relay discovery for multi-hop layer-3 UE-to-UE relay discovery for IP data unit type</w:t>
      </w:r>
      <w:r>
        <w:rPr>
          <w:noProof/>
        </w:rPr>
        <w:tab/>
      </w:r>
      <w:r>
        <w:rPr>
          <w:noProof/>
        </w:rPr>
        <w:fldChar w:fldCharType="begin" w:fldLock="1"/>
      </w:r>
      <w:r>
        <w:rPr>
          <w:noProof/>
        </w:rPr>
        <w:instrText xml:space="preserve"> PAGEREF _Toc218597342 \h </w:instrText>
      </w:r>
      <w:r>
        <w:rPr>
          <w:noProof/>
        </w:rPr>
      </w:r>
      <w:r>
        <w:rPr>
          <w:noProof/>
        </w:rPr>
        <w:fldChar w:fldCharType="separate"/>
      </w:r>
      <w:r>
        <w:rPr>
          <w:noProof/>
        </w:rPr>
        <w:t>385</w:t>
      </w:r>
      <w:r>
        <w:rPr>
          <w:noProof/>
        </w:rPr>
        <w:fldChar w:fldCharType="end"/>
      </w:r>
    </w:p>
    <w:p w14:paraId="4921B31E" w14:textId="07C4C1E2" w:rsidR="00C327F5" w:rsidRDefault="00C327F5">
      <w:pPr>
        <w:pStyle w:val="TOC7"/>
        <w:rPr>
          <w:rFonts w:asciiTheme="minorHAnsi" w:eastAsiaTheme="minorEastAsia" w:hAnsiTheme="minorHAnsi" w:cstheme="minorBidi"/>
          <w:noProof/>
          <w:kern w:val="2"/>
          <w:sz w:val="24"/>
          <w:szCs w:val="24"/>
          <w14:ligatures w14:val="standardContextual"/>
        </w:rPr>
      </w:pPr>
      <w:r>
        <w:rPr>
          <w:noProof/>
        </w:rPr>
        <w:t>8c.2.1.2.2.3.1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_Toc218597343 \h </w:instrText>
      </w:r>
      <w:r>
        <w:rPr>
          <w:noProof/>
        </w:rPr>
      </w:r>
      <w:r>
        <w:rPr>
          <w:noProof/>
        </w:rPr>
        <w:fldChar w:fldCharType="separate"/>
      </w:r>
      <w:r>
        <w:rPr>
          <w:noProof/>
        </w:rPr>
        <w:t>385</w:t>
      </w:r>
      <w:r>
        <w:rPr>
          <w:noProof/>
        </w:rPr>
        <w:fldChar w:fldCharType="end"/>
      </w:r>
    </w:p>
    <w:p w14:paraId="2CE16AFA" w14:textId="6DA7C039"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fldLock="1"/>
      </w:r>
      <w:r>
        <w:rPr>
          <w:noProof/>
        </w:rPr>
        <w:instrText xml:space="preserve"> PAGEREF _Toc218597344 \h </w:instrText>
      </w:r>
      <w:r>
        <w:rPr>
          <w:noProof/>
        </w:rPr>
      </w:r>
      <w:r>
        <w:rPr>
          <w:noProof/>
        </w:rPr>
        <w:fldChar w:fldCharType="separate"/>
      </w:r>
      <w:r>
        <w:rPr>
          <w:noProof/>
        </w:rPr>
        <w:t>385</w:t>
      </w:r>
      <w:r>
        <w:rPr>
          <w:noProof/>
        </w:rPr>
        <w:fldChar w:fldCharType="end"/>
      </w:r>
    </w:p>
    <w:p w14:paraId="5ED1D3EE" w14:textId="1925E748" w:rsidR="00C327F5" w:rsidRDefault="00C327F5">
      <w:pPr>
        <w:pStyle w:val="TOC7"/>
        <w:rPr>
          <w:rFonts w:asciiTheme="minorHAnsi" w:eastAsiaTheme="minorEastAsia" w:hAnsiTheme="minorHAnsi" w:cstheme="minorBidi"/>
          <w:noProof/>
          <w:kern w:val="2"/>
          <w:sz w:val="24"/>
          <w:szCs w:val="24"/>
          <w14:ligatures w14:val="standardContextual"/>
        </w:rPr>
      </w:pPr>
      <w:r>
        <w:rPr>
          <w:noProof/>
        </w:rPr>
        <w:t>8c.2.1.2.2.3.3</w:t>
      </w:r>
      <w:r>
        <w:rPr>
          <w:rFonts w:asciiTheme="minorHAnsi" w:eastAsiaTheme="minorEastAsia" w:hAnsiTheme="minorHAnsi" w:cstheme="minorBidi"/>
          <w:noProof/>
          <w:kern w:val="2"/>
          <w:sz w:val="24"/>
          <w:szCs w:val="24"/>
          <w14:ligatures w14:val="standardContextual"/>
        </w:rPr>
        <w:tab/>
      </w:r>
      <w:r>
        <w:rPr>
          <w:noProof/>
        </w:rPr>
        <w:t xml:space="preserve"> Monitoring UE procedure for multi-hop layer-3 UE-to-UE relay discovery completion for IP data unit type</w:t>
      </w:r>
      <w:r>
        <w:rPr>
          <w:noProof/>
        </w:rPr>
        <w:tab/>
      </w:r>
      <w:r>
        <w:rPr>
          <w:noProof/>
        </w:rPr>
        <w:fldChar w:fldCharType="begin" w:fldLock="1"/>
      </w:r>
      <w:r>
        <w:rPr>
          <w:noProof/>
        </w:rPr>
        <w:instrText xml:space="preserve"> PAGEREF _Toc218597345 \h </w:instrText>
      </w:r>
      <w:r>
        <w:rPr>
          <w:noProof/>
        </w:rPr>
      </w:r>
      <w:r>
        <w:rPr>
          <w:noProof/>
        </w:rPr>
        <w:fldChar w:fldCharType="separate"/>
      </w:r>
      <w:r>
        <w:rPr>
          <w:noProof/>
        </w:rPr>
        <w:t>386</w:t>
      </w:r>
      <w:r>
        <w:rPr>
          <w:noProof/>
        </w:rPr>
        <w:fldChar w:fldCharType="end"/>
      </w:r>
    </w:p>
    <w:p w14:paraId="32BC4CDE" w14:textId="2C12A8BE"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8c.2.1.2.3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fldLock="1"/>
      </w:r>
      <w:r>
        <w:rPr>
          <w:noProof/>
        </w:rPr>
        <w:instrText xml:space="preserve"> PAGEREF _Toc218597346 \h </w:instrText>
      </w:r>
      <w:r>
        <w:rPr>
          <w:noProof/>
        </w:rPr>
      </w:r>
      <w:r>
        <w:rPr>
          <w:noProof/>
        </w:rPr>
        <w:fldChar w:fldCharType="separate"/>
      </w:r>
      <w:r>
        <w:rPr>
          <w:noProof/>
        </w:rPr>
        <w:t>387</w:t>
      </w:r>
      <w:r>
        <w:rPr>
          <w:noProof/>
        </w:rPr>
        <w:fldChar w:fldCharType="end"/>
      </w:r>
    </w:p>
    <w:p w14:paraId="7CDDC0B4" w14:textId="62DC959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_Toc218597347 \h </w:instrText>
      </w:r>
      <w:r>
        <w:rPr>
          <w:noProof/>
        </w:rPr>
      </w:r>
      <w:r>
        <w:rPr>
          <w:noProof/>
        </w:rPr>
        <w:fldChar w:fldCharType="separate"/>
      </w:r>
      <w:r>
        <w:rPr>
          <w:noProof/>
        </w:rPr>
        <w:t>387</w:t>
      </w:r>
      <w:r>
        <w:rPr>
          <w:noProof/>
        </w:rPr>
        <w:fldChar w:fldCharType="end"/>
      </w:r>
    </w:p>
    <w:p w14:paraId="6236B459" w14:textId="03F891E4"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_Toc218597348 \h </w:instrText>
      </w:r>
      <w:r>
        <w:rPr>
          <w:noProof/>
        </w:rPr>
      </w:r>
      <w:r>
        <w:rPr>
          <w:noProof/>
        </w:rPr>
        <w:fldChar w:fldCharType="separate"/>
      </w:r>
      <w:r>
        <w:rPr>
          <w:noProof/>
        </w:rPr>
        <w:t>387</w:t>
      </w:r>
      <w:r>
        <w:rPr>
          <w:noProof/>
        </w:rPr>
        <w:fldChar w:fldCharType="end"/>
      </w:r>
    </w:p>
    <w:p w14:paraId="67B19704" w14:textId="7A0E6AC4"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_Toc218597349 \h </w:instrText>
      </w:r>
      <w:r>
        <w:rPr>
          <w:noProof/>
        </w:rPr>
      </w:r>
      <w:r>
        <w:rPr>
          <w:noProof/>
        </w:rPr>
        <w:fldChar w:fldCharType="separate"/>
      </w:r>
      <w:r>
        <w:rPr>
          <w:noProof/>
        </w:rPr>
        <w:t>387</w:t>
      </w:r>
      <w:r>
        <w:rPr>
          <w:noProof/>
        </w:rPr>
        <w:fldChar w:fldCharType="end"/>
      </w:r>
    </w:p>
    <w:p w14:paraId="22FB68BE" w14:textId="1F0DEFEF"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_Toc218597350 \h </w:instrText>
      </w:r>
      <w:r>
        <w:rPr>
          <w:noProof/>
        </w:rPr>
      </w:r>
      <w:r>
        <w:rPr>
          <w:noProof/>
        </w:rPr>
        <w:fldChar w:fldCharType="separate"/>
      </w:r>
      <w:r>
        <w:rPr>
          <w:noProof/>
        </w:rPr>
        <w:t>387</w:t>
      </w:r>
      <w:r>
        <w:rPr>
          <w:noProof/>
        </w:rPr>
        <w:fldChar w:fldCharType="end"/>
      </w:r>
    </w:p>
    <w:p w14:paraId="21EE1745" w14:textId="7C7FD7AE"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lastRenderedPageBreak/>
        <w:t>8c.2.1.2.3.2.3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fldLock="1"/>
      </w:r>
      <w:r>
        <w:rPr>
          <w:noProof/>
        </w:rPr>
        <w:instrText xml:space="preserve"> PAGEREF _Toc218597351 \h </w:instrText>
      </w:r>
      <w:r>
        <w:rPr>
          <w:noProof/>
        </w:rPr>
      </w:r>
      <w:r>
        <w:rPr>
          <w:noProof/>
        </w:rPr>
        <w:fldChar w:fldCharType="separate"/>
      </w:r>
      <w:r>
        <w:rPr>
          <w:noProof/>
        </w:rPr>
        <w:t>389</w:t>
      </w:r>
      <w:r>
        <w:rPr>
          <w:noProof/>
        </w:rPr>
        <w:fldChar w:fldCharType="end"/>
      </w:r>
    </w:p>
    <w:p w14:paraId="45FF682A" w14:textId="286ED282"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8c.2.1.2.3.3</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_Toc218597352 \h </w:instrText>
      </w:r>
      <w:r>
        <w:rPr>
          <w:noProof/>
        </w:rPr>
      </w:r>
      <w:r>
        <w:rPr>
          <w:noProof/>
        </w:rPr>
        <w:fldChar w:fldCharType="separate"/>
      </w:r>
      <w:r>
        <w:rPr>
          <w:noProof/>
        </w:rPr>
        <w:t>390</w:t>
      </w:r>
      <w:r>
        <w:rPr>
          <w:noProof/>
        </w:rPr>
        <w:fldChar w:fldCharType="end"/>
      </w:r>
    </w:p>
    <w:p w14:paraId="724BF2A4" w14:textId="22C50E8F"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8c.2.1.2.3.4</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fldLock="1"/>
      </w:r>
      <w:r>
        <w:rPr>
          <w:noProof/>
        </w:rPr>
        <w:instrText xml:space="preserve"> PAGEREF _Toc218597353 \h </w:instrText>
      </w:r>
      <w:r>
        <w:rPr>
          <w:noProof/>
        </w:rPr>
      </w:r>
      <w:r>
        <w:rPr>
          <w:noProof/>
        </w:rPr>
        <w:fldChar w:fldCharType="separate"/>
      </w:r>
      <w:r>
        <w:rPr>
          <w:noProof/>
        </w:rPr>
        <w:t>390</w:t>
      </w:r>
      <w:r>
        <w:rPr>
          <w:noProof/>
        </w:rPr>
        <w:fldChar w:fldCharType="end"/>
      </w:r>
    </w:p>
    <w:p w14:paraId="66A8602F" w14:textId="46BD812F"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_Toc218597354 \h </w:instrText>
      </w:r>
      <w:r>
        <w:rPr>
          <w:noProof/>
        </w:rPr>
      </w:r>
      <w:r>
        <w:rPr>
          <w:noProof/>
        </w:rPr>
        <w:fldChar w:fldCharType="separate"/>
      </w:r>
      <w:r>
        <w:rPr>
          <w:noProof/>
        </w:rPr>
        <w:t>390</w:t>
      </w:r>
      <w:r>
        <w:rPr>
          <w:noProof/>
        </w:rPr>
        <w:fldChar w:fldCharType="end"/>
      </w:r>
    </w:p>
    <w:p w14:paraId="647EC669" w14:textId="135C131C"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8c.2.1.2.3.4.2</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fldLock="1"/>
      </w:r>
      <w:r>
        <w:rPr>
          <w:noProof/>
        </w:rPr>
        <w:instrText xml:space="preserve"> PAGEREF _Toc218597355 \h </w:instrText>
      </w:r>
      <w:r>
        <w:rPr>
          <w:noProof/>
        </w:rPr>
      </w:r>
      <w:r>
        <w:rPr>
          <w:noProof/>
        </w:rPr>
        <w:fldChar w:fldCharType="separate"/>
      </w:r>
      <w:r>
        <w:rPr>
          <w:noProof/>
        </w:rPr>
        <w:t>390</w:t>
      </w:r>
      <w:r>
        <w:rPr>
          <w:noProof/>
        </w:rPr>
        <w:fldChar w:fldCharType="end"/>
      </w:r>
    </w:p>
    <w:p w14:paraId="6E8E9417" w14:textId="2E9E251B"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8c.2.1.2.3.4.3</w:t>
      </w:r>
      <w:r>
        <w:rPr>
          <w:rFonts w:asciiTheme="minorHAnsi" w:eastAsiaTheme="minorEastAsia" w:hAnsiTheme="minorHAnsi" w:cstheme="minorBidi"/>
          <w:noProof/>
          <w:kern w:val="2"/>
          <w:sz w:val="24"/>
          <w:szCs w:val="24"/>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fldLock="1"/>
      </w:r>
      <w:r>
        <w:rPr>
          <w:noProof/>
        </w:rPr>
        <w:instrText xml:space="preserve"> PAGEREF _Toc218597356 \h </w:instrText>
      </w:r>
      <w:r>
        <w:rPr>
          <w:noProof/>
        </w:rPr>
      </w:r>
      <w:r>
        <w:rPr>
          <w:noProof/>
        </w:rPr>
        <w:fldChar w:fldCharType="separate"/>
      </w:r>
      <w:r>
        <w:rPr>
          <w:noProof/>
        </w:rPr>
        <w:t>392</w:t>
      </w:r>
      <w:r>
        <w:rPr>
          <w:noProof/>
        </w:rPr>
        <w:fldChar w:fldCharType="end"/>
      </w:r>
    </w:p>
    <w:p w14:paraId="6ED43069" w14:textId="1F70099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8c.2.1.3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w:t>
      </w:r>
      <w:r>
        <w:rPr>
          <w:noProof/>
        </w:rPr>
        <w:tab/>
      </w:r>
      <w:r>
        <w:rPr>
          <w:noProof/>
        </w:rPr>
        <w:fldChar w:fldCharType="begin" w:fldLock="1"/>
      </w:r>
      <w:r>
        <w:rPr>
          <w:noProof/>
        </w:rPr>
        <w:instrText xml:space="preserve"> PAGEREF _Toc218597357 \h </w:instrText>
      </w:r>
      <w:r>
        <w:rPr>
          <w:noProof/>
        </w:rPr>
      </w:r>
      <w:r>
        <w:rPr>
          <w:noProof/>
        </w:rPr>
        <w:fldChar w:fldCharType="separate"/>
      </w:r>
      <w:r>
        <w:rPr>
          <w:noProof/>
        </w:rPr>
        <w:t>393</w:t>
      </w:r>
      <w:r>
        <w:rPr>
          <w:noProof/>
        </w:rPr>
        <w:fldChar w:fldCharType="end"/>
      </w:r>
    </w:p>
    <w:p w14:paraId="5D52284D" w14:textId="1D3254BF"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_Toc218597358 \h </w:instrText>
      </w:r>
      <w:r>
        <w:rPr>
          <w:noProof/>
        </w:rPr>
      </w:r>
      <w:r>
        <w:rPr>
          <w:noProof/>
        </w:rPr>
        <w:fldChar w:fldCharType="separate"/>
      </w:r>
      <w:r>
        <w:rPr>
          <w:noProof/>
        </w:rPr>
        <w:t>393</w:t>
      </w:r>
      <w:r>
        <w:rPr>
          <w:noProof/>
        </w:rPr>
        <w:fldChar w:fldCharType="end"/>
      </w:r>
    </w:p>
    <w:p w14:paraId="33E0EB10" w14:textId="0E59934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8c.2.1.3.2</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fldLock="1"/>
      </w:r>
      <w:r>
        <w:rPr>
          <w:noProof/>
        </w:rPr>
        <w:instrText xml:space="preserve"> PAGEREF _Toc218597359 \h </w:instrText>
      </w:r>
      <w:r>
        <w:rPr>
          <w:noProof/>
        </w:rPr>
      </w:r>
      <w:r>
        <w:rPr>
          <w:noProof/>
        </w:rPr>
        <w:fldChar w:fldCharType="separate"/>
      </w:r>
      <w:r>
        <w:rPr>
          <w:noProof/>
        </w:rPr>
        <w:t>393</w:t>
      </w:r>
      <w:r>
        <w:rPr>
          <w:noProof/>
        </w:rPr>
        <w:fldChar w:fldCharType="end"/>
      </w:r>
    </w:p>
    <w:p w14:paraId="56A69D87" w14:textId="0336CE5E"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_Toc218597360 \h </w:instrText>
      </w:r>
      <w:r>
        <w:rPr>
          <w:noProof/>
        </w:rPr>
      </w:r>
      <w:r>
        <w:rPr>
          <w:noProof/>
        </w:rPr>
        <w:fldChar w:fldCharType="separate"/>
      </w:r>
      <w:r>
        <w:rPr>
          <w:noProof/>
        </w:rPr>
        <w:t>393</w:t>
      </w:r>
      <w:r>
        <w:rPr>
          <w:noProof/>
        </w:rPr>
        <w:fldChar w:fldCharType="end"/>
      </w:r>
    </w:p>
    <w:p w14:paraId="50F62047" w14:textId="63198CE0"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w:t>
      </w:r>
      <w:r>
        <w:rPr>
          <w:noProof/>
        </w:rPr>
        <w:tab/>
      </w:r>
      <w:r>
        <w:rPr>
          <w:noProof/>
        </w:rPr>
        <w:fldChar w:fldCharType="begin" w:fldLock="1"/>
      </w:r>
      <w:r>
        <w:rPr>
          <w:noProof/>
        </w:rPr>
        <w:instrText xml:space="preserve"> PAGEREF _Toc218597361 \h </w:instrText>
      </w:r>
      <w:r>
        <w:rPr>
          <w:noProof/>
        </w:rPr>
      </w:r>
      <w:r>
        <w:rPr>
          <w:noProof/>
        </w:rPr>
        <w:fldChar w:fldCharType="separate"/>
      </w:r>
      <w:r>
        <w:rPr>
          <w:noProof/>
        </w:rPr>
        <w:t>393</w:t>
      </w:r>
      <w:r>
        <w:rPr>
          <w:noProof/>
        </w:rPr>
        <w:fldChar w:fldCharType="end"/>
      </w:r>
    </w:p>
    <w:p w14:paraId="0D4134A3" w14:textId="4E3DF61F"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_Toc218597362 \h </w:instrText>
      </w:r>
      <w:r>
        <w:rPr>
          <w:noProof/>
        </w:rPr>
      </w:r>
      <w:r>
        <w:rPr>
          <w:noProof/>
        </w:rPr>
        <w:fldChar w:fldCharType="separate"/>
      </w:r>
      <w:r>
        <w:rPr>
          <w:noProof/>
        </w:rPr>
        <w:t>393</w:t>
      </w:r>
      <w:r>
        <w:rPr>
          <w:noProof/>
        </w:rPr>
        <w:fldChar w:fldCharType="end"/>
      </w:r>
    </w:p>
    <w:p w14:paraId="198D19D3" w14:textId="3C5A1972"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8c.2.1.3.2.2.2</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initiation</w:t>
      </w:r>
      <w:r>
        <w:rPr>
          <w:noProof/>
        </w:rPr>
        <w:tab/>
      </w:r>
      <w:r>
        <w:rPr>
          <w:noProof/>
        </w:rPr>
        <w:fldChar w:fldCharType="begin" w:fldLock="1"/>
      </w:r>
      <w:r>
        <w:rPr>
          <w:noProof/>
        </w:rPr>
        <w:instrText xml:space="preserve"> PAGEREF _Toc218597363 \h </w:instrText>
      </w:r>
      <w:r>
        <w:rPr>
          <w:noProof/>
        </w:rPr>
      </w:r>
      <w:r>
        <w:rPr>
          <w:noProof/>
        </w:rPr>
        <w:fldChar w:fldCharType="separate"/>
      </w:r>
      <w:r>
        <w:rPr>
          <w:noProof/>
        </w:rPr>
        <w:t>393</w:t>
      </w:r>
      <w:r>
        <w:rPr>
          <w:noProof/>
        </w:rPr>
        <w:fldChar w:fldCharType="end"/>
      </w:r>
    </w:p>
    <w:p w14:paraId="55246780" w14:textId="67E189A4"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8c.2.1.3.2.2.3</w:t>
      </w:r>
      <w:r>
        <w:rPr>
          <w:rFonts w:asciiTheme="minorHAnsi" w:eastAsiaTheme="minorEastAsia" w:hAnsiTheme="minorHAnsi" w:cstheme="minorBidi"/>
          <w:noProof/>
          <w:kern w:val="2"/>
          <w:sz w:val="24"/>
          <w:szCs w:val="24"/>
          <w14:ligatures w14:val="standardContextual"/>
        </w:rPr>
        <w:tab/>
      </w:r>
      <w:r>
        <w:rPr>
          <w:noProof/>
          <w:lang w:eastAsia="zh-CN"/>
        </w:rPr>
        <w:t>Announcing UE procedure for 5G ProSe multi-hop layer-3 UE-to-UE relay discovery completion</w:t>
      </w:r>
      <w:r>
        <w:rPr>
          <w:noProof/>
        </w:rPr>
        <w:tab/>
      </w:r>
      <w:r>
        <w:rPr>
          <w:noProof/>
        </w:rPr>
        <w:fldChar w:fldCharType="begin" w:fldLock="1"/>
      </w:r>
      <w:r>
        <w:rPr>
          <w:noProof/>
        </w:rPr>
        <w:instrText xml:space="preserve"> PAGEREF _Toc218597364 \h </w:instrText>
      </w:r>
      <w:r>
        <w:rPr>
          <w:noProof/>
        </w:rPr>
      </w:r>
      <w:r>
        <w:rPr>
          <w:noProof/>
        </w:rPr>
        <w:fldChar w:fldCharType="separate"/>
      </w:r>
      <w:r>
        <w:rPr>
          <w:noProof/>
        </w:rPr>
        <w:t>394</w:t>
      </w:r>
      <w:r>
        <w:rPr>
          <w:noProof/>
        </w:rPr>
        <w:fldChar w:fldCharType="end"/>
      </w:r>
    </w:p>
    <w:p w14:paraId="70A38E03" w14:textId="17141886"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8c.2.1.3.2.3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w:t>
      </w:r>
      <w:r>
        <w:rPr>
          <w:noProof/>
        </w:rPr>
        <w:tab/>
      </w:r>
      <w:r>
        <w:rPr>
          <w:noProof/>
        </w:rPr>
        <w:fldChar w:fldCharType="begin" w:fldLock="1"/>
      </w:r>
      <w:r>
        <w:rPr>
          <w:noProof/>
        </w:rPr>
        <w:instrText xml:space="preserve"> PAGEREF _Toc218597365 \h </w:instrText>
      </w:r>
      <w:r>
        <w:rPr>
          <w:noProof/>
        </w:rPr>
      </w:r>
      <w:r>
        <w:rPr>
          <w:noProof/>
        </w:rPr>
        <w:fldChar w:fldCharType="separate"/>
      </w:r>
      <w:r>
        <w:rPr>
          <w:noProof/>
        </w:rPr>
        <w:t>394</w:t>
      </w:r>
      <w:r>
        <w:rPr>
          <w:noProof/>
        </w:rPr>
        <w:fldChar w:fldCharType="end"/>
      </w:r>
    </w:p>
    <w:p w14:paraId="4D8BF43D" w14:textId="3319D86F"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_Toc218597366 \h </w:instrText>
      </w:r>
      <w:r>
        <w:rPr>
          <w:noProof/>
        </w:rPr>
      </w:r>
      <w:r>
        <w:rPr>
          <w:noProof/>
        </w:rPr>
        <w:fldChar w:fldCharType="separate"/>
      </w:r>
      <w:r>
        <w:rPr>
          <w:noProof/>
        </w:rPr>
        <w:t>394</w:t>
      </w:r>
      <w:r>
        <w:rPr>
          <w:noProof/>
        </w:rPr>
        <w:fldChar w:fldCharType="end"/>
      </w:r>
    </w:p>
    <w:p w14:paraId="0D259869" w14:textId="710E5304"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8c.2.1.3.2.3.2</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initiation</w:t>
      </w:r>
      <w:r>
        <w:rPr>
          <w:noProof/>
        </w:rPr>
        <w:tab/>
      </w:r>
      <w:r>
        <w:rPr>
          <w:noProof/>
        </w:rPr>
        <w:fldChar w:fldCharType="begin" w:fldLock="1"/>
      </w:r>
      <w:r>
        <w:rPr>
          <w:noProof/>
        </w:rPr>
        <w:instrText xml:space="preserve"> PAGEREF _Toc218597367 \h </w:instrText>
      </w:r>
      <w:r>
        <w:rPr>
          <w:noProof/>
        </w:rPr>
      </w:r>
      <w:r>
        <w:rPr>
          <w:noProof/>
        </w:rPr>
        <w:fldChar w:fldCharType="separate"/>
      </w:r>
      <w:r>
        <w:rPr>
          <w:noProof/>
        </w:rPr>
        <w:t>394</w:t>
      </w:r>
      <w:r>
        <w:rPr>
          <w:noProof/>
        </w:rPr>
        <w:fldChar w:fldCharType="end"/>
      </w:r>
    </w:p>
    <w:p w14:paraId="7654BC39" w14:textId="1AEE9D9A"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8c.2.1.3.2.3.3</w:t>
      </w:r>
      <w:r>
        <w:rPr>
          <w:rFonts w:asciiTheme="minorHAnsi" w:eastAsiaTheme="minorEastAsia" w:hAnsiTheme="minorHAnsi" w:cstheme="minorBidi"/>
          <w:noProof/>
          <w:kern w:val="2"/>
          <w:sz w:val="24"/>
          <w:szCs w:val="24"/>
          <w14:ligatures w14:val="standardContextual"/>
        </w:rPr>
        <w:tab/>
      </w:r>
      <w:r>
        <w:rPr>
          <w:noProof/>
          <w:lang w:eastAsia="zh-CN"/>
        </w:rPr>
        <w:t>Monitoring UE procedure for 5G ProSe multi-hop layer-3 UE-to-UE relay discovery completion</w:t>
      </w:r>
      <w:r>
        <w:rPr>
          <w:noProof/>
        </w:rPr>
        <w:tab/>
      </w:r>
      <w:r>
        <w:rPr>
          <w:noProof/>
        </w:rPr>
        <w:fldChar w:fldCharType="begin" w:fldLock="1"/>
      </w:r>
      <w:r>
        <w:rPr>
          <w:noProof/>
        </w:rPr>
        <w:instrText xml:space="preserve"> PAGEREF _Toc218597368 \h </w:instrText>
      </w:r>
      <w:r>
        <w:rPr>
          <w:noProof/>
        </w:rPr>
      </w:r>
      <w:r>
        <w:rPr>
          <w:noProof/>
        </w:rPr>
        <w:fldChar w:fldCharType="separate"/>
      </w:r>
      <w:r>
        <w:rPr>
          <w:noProof/>
        </w:rPr>
        <w:t>395</w:t>
      </w:r>
      <w:r>
        <w:rPr>
          <w:noProof/>
        </w:rPr>
        <w:fldChar w:fldCharType="end"/>
      </w:r>
    </w:p>
    <w:p w14:paraId="2BC5CCDF" w14:textId="331B35C6"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8c.2.1.3.3</w:t>
      </w:r>
      <w:r>
        <w:rPr>
          <w:rFonts w:asciiTheme="minorHAnsi" w:eastAsiaTheme="minorEastAsia" w:hAnsiTheme="minorHAnsi" w:cstheme="minorBidi"/>
          <w:noProof/>
          <w:kern w:val="2"/>
          <w:sz w:val="24"/>
          <w:szCs w:val="24"/>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fldLock="1"/>
      </w:r>
      <w:r>
        <w:rPr>
          <w:noProof/>
        </w:rPr>
        <w:instrText xml:space="preserve"> PAGEREF _Toc218597369 \h </w:instrText>
      </w:r>
      <w:r>
        <w:rPr>
          <w:noProof/>
        </w:rPr>
      </w:r>
      <w:r>
        <w:rPr>
          <w:noProof/>
        </w:rPr>
        <w:fldChar w:fldCharType="separate"/>
      </w:r>
      <w:r>
        <w:rPr>
          <w:noProof/>
        </w:rPr>
        <w:t>395</w:t>
      </w:r>
      <w:r>
        <w:rPr>
          <w:noProof/>
        </w:rPr>
        <w:fldChar w:fldCharType="end"/>
      </w:r>
    </w:p>
    <w:p w14:paraId="5E514BB8" w14:textId="45E7C9F6"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_Toc218597370 \h </w:instrText>
      </w:r>
      <w:r>
        <w:rPr>
          <w:noProof/>
        </w:rPr>
      </w:r>
      <w:r>
        <w:rPr>
          <w:noProof/>
        </w:rPr>
        <w:fldChar w:fldCharType="separate"/>
      </w:r>
      <w:r>
        <w:rPr>
          <w:noProof/>
        </w:rPr>
        <w:t>395</w:t>
      </w:r>
      <w:r>
        <w:rPr>
          <w:noProof/>
        </w:rPr>
        <w:fldChar w:fldCharType="end"/>
      </w:r>
    </w:p>
    <w:p w14:paraId="6FD2C156" w14:textId="3D20578D"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8c.2.1.3.3.2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_Toc218597371 \h </w:instrText>
      </w:r>
      <w:r>
        <w:rPr>
          <w:noProof/>
        </w:rPr>
      </w:r>
      <w:r>
        <w:rPr>
          <w:noProof/>
        </w:rPr>
        <w:fldChar w:fldCharType="separate"/>
      </w:r>
      <w:r>
        <w:rPr>
          <w:noProof/>
        </w:rPr>
        <w:t>395</w:t>
      </w:r>
      <w:r>
        <w:rPr>
          <w:noProof/>
        </w:rPr>
        <w:fldChar w:fldCharType="end"/>
      </w:r>
    </w:p>
    <w:p w14:paraId="034FE4E0" w14:textId="4A4786B4"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8c.2.1.3.3.2.1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_Toc218597372 \h </w:instrText>
      </w:r>
      <w:r>
        <w:rPr>
          <w:noProof/>
        </w:rPr>
      </w:r>
      <w:r>
        <w:rPr>
          <w:noProof/>
        </w:rPr>
        <w:fldChar w:fldCharType="separate"/>
      </w:r>
      <w:r>
        <w:rPr>
          <w:noProof/>
        </w:rPr>
        <w:t>395</w:t>
      </w:r>
      <w:r>
        <w:rPr>
          <w:noProof/>
        </w:rPr>
        <w:fldChar w:fldCharType="end"/>
      </w:r>
    </w:p>
    <w:p w14:paraId="2B0C16C1" w14:textId="28E62A7B"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8c.2.1.3.3.2.2</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_Toc218597373 \h </w:instrText>
      </w:r>
      <w:r>
        <w:rPr>
          <w:noProof/>
        </w:rPr>
      </w:r>
      <w:r>
        <w:rPr>
          <w:noProof/>
        </w:rPr>
        <w:fldChar w:fldCharType="separate"/>
      </w:r>
      <w:r>
        <w:rPr>
          <w:noProof/>
        </w:rPr>
        <w:t>395</w:t>
      </w:r>
      <w:r>
        <w:rPr>
          <w:noProof/>
        </w:rPr>
        <w:fldChar w:fldCharType="end"/>
      </w:r>
    </w:p>
    <w:p w14:paraId="09D1B87F" w14:textId="3B9A7F53" w:rsidR="00C327F5" w:rsidRDefault="00C327F5">
      <w:pPr>
        <w:pStyle w:val="TOC7"/>
        <w:rPr>
          <w:rFonts w:asciiTheme="minorHAnsi" w:eastAsiaTheme="minorEastAsia" w:hAnsiTheme="minorHAnsi" w:cstheme="minorBidi"/>
          <w:noProof/>
          <w:kern w:val="2"/>
          <w:sz w:val="24"/>
          <w:szCs w:val="24"/>
          <w14:ligatures w14:val="standardContextual"/>
        </w:rPr>
      </w:pPr>
      <w:r>
        <w:rPr>
          <w:noProof/>
        </w:rPr>
        <w:t>8c.2.1.3.3.2.3</w:t>
      </w:r>
      <w:r>
        <w:rPr>
          <w:rFonts w:asciiTheme="minorHAnsi" w:eastAsiaTheme="minorEastAsia" w:hAnsiTheme="minorHAnsi" w:cstheme="minorBidi"/>
          <w:noProof/>
          <w:kern w:val="2"/>
          <w:sz w:val="24"/>
          <w:szCs w:val="24"/>
          <w14:ligatures w14:val="standardContextual"/>
        </w:rPr>
        <w:tab/>
      </w:r>
      <w:r>
        <w:rPr>
          <w:noProof/>
        </w:rPr>
        <w:t>Discoverer end UE procedure for 5G ProSe multi-hop layer-3 UE-to-UE relay discovery completion</w:t>
      </w:r>
      <w:r>
        <w:rPr>
          <w:noProof/>
        </w:rPr>
        <w:tab/>
      </w:r>
      <w:r>
        <w:rPr>
          <w:noProof/>
        </w:rPr>
        <w:fldChar w:fldCharType="begin" w:fldLock="1"/>
      </w:r>
      <w:r>
        <w:rPr>
          <w:noProof/>
        </w:rPr>
        <w:instrText xml:space="preserve"> PAGEREF _Toc218597374 \h </w:instrText>
      </w:r>
      <w:r>
        <w:rPr>
          <w:noProof/>
        </w:rPr>
      </w:r>
      <w:r>
        <w:rPr>
          <w:noProof/>
        </w:rPr>
        <w:fldChar w:fldCharType="separate"/>
      </w:r>
      <w:r>
        <w:rPr>
          <w:noProof/>
        </w:rPr>
        <w:t>396</w:t>
      </w:r>
      <w:r>
        <w:rPr>
          <w:noProof/>
        </w:rPr>
        <w:fldChar w:fldCharType="end"/>
      </w:r>
    </w:p>
    <w:p w14:paraId="4D9F841A" w14:textId="0B199165"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8c.2.1.3.3.3</w:t>
      </w:r>
      <w:r>
        <w:rPr>
          <w:rFonts w:asciiTheme="minorHAnsi" w:eastAsiaTheme="minorEastAsia" w:hAnsiTheme="minorHAnsi" w:cstheme="minorBidi"/>
          <w:noProof/>
          <w:kern w:val="2"/>
          <w:sz w:val="24"/>
          <w:szCs w:val="24"/>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_Toc218597375 \h </w:instrText>
      </w:r>
      <w:r>
        <w:rPr>
          <w:noProof/>
        </w:rPr>
      </w:r>
      <w:r>
        <w:rPr>
          <w:noProof/>
        </w:rPr>
        <w:fldChar w:fldCharType="separate"/>
      </w:r>
      <w:r>
        <w:rPr>
          <w:noProof/>
        </w:rPr>
        <w:t>396</w:t>
      </w:r>
      <w:r>
        <w:rPr>
          <w:noProof/>
        </w:rPr>
        <w:fldChar w:fldCharType="end"/>
      </w:r>
    </w:p>
    <w:p w14:paraId="7B9BBA79" w14:textId="1BE65324" w:rsidR="00C327F5" w:rsidRDefault="00C327F5">
      <w:pPr>
        <w:pStyle w:val="TOC6"/>
        <w:rPr>
          <w:rFonts w:asciiTheme="minorHAnsi" w:eastAsiaTheme="minorEastAsia" w:hAnsiTheme="minorHAnsi" w:cstheme="minorBidi"/>
          <w:noProof/>
          <w:kern w:val="2"/>
          <w:sz w:val="24"/>
          <w:szCs w:val="24"/>
          <w14:ligatures w14:val="standardContextual"/>
        </w:rPr>
      </w:pPr>
      <w:r>
        <w:rPr>
          <w:noProof/>
          <w:lang w:eastAsia="zh-CN"/>
        </w:rPr>
        <w:t>8c.2.1.3.3.4</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_Toc218597376 \h </w:instrText>
      </w:r>
      <w:r>
        <w:rPr>
          <w:noProof/>
        </w:rPr>
      </w:r>
      <w:r>
        <w:rPr>
          <w:noProof/>
        </w:rPr>
        <w:fldChar w:fldCharType="separate"/>
      </w:r>
      <w:r>
        <w:rPr>
          <w:noProof/>
        </w:rPr>
        <w:t>397</w:t>
      </w:r>
      <w:r>
        <w:rPr>
          <w:noProof/>
        </w:rPr>
        <w:fldChar w:fldCharType="end"/>
      </w:r>
    </w:p>
    <w:p w14:paraId="204DBCC7" w14:textId="36BF1058"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_Toc218597377 \h </w:instrText>
      </w:r>
      <w:r>
        <w:rPr>
          <w:noProof/>
        </w:rPr>
      </w:r>
      <w:r>
        <w:rPr>
          <w:noProof/>
        </w:rPr>
        <w:fldChar w:fldCharType="separate"/>
      </w:r>
      <w:r>
        <w:rPr>
          <w:noProof/>
        </w:rPr>
        <w:t>397</w:t>
      </w:r>
      <w:r>
        <w:rPr>
          <w:noProof/>
        </w:rPr>
        <w:fldChar w:fldCharType="end"/>
      </w:r>
    </w:p>
    <w:p w14:paraId="614FEBD8" w14:textId="3D1D48A3"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8c.2.1.3.3.4.2</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_Toc218597378 \h </w:instrText>
      </w:r>
      <w:r>
        <w:rPr>
          <w:noProof/>
        </w:rPr>
      </w:r>
      <w:r>
        <w:rPr>
          <w:noProof/>
        </w:rPr>
        <w:fldChar w:fldCharType="separate"/>
      </w:r>
      <w:r>
        <w:rPr>
          <w:noProof/>
        </w:rPr>
        <w:t>398</w:t>
      </w:r>
      <w:r>
        <w:rPr>
          <w:noProof/>
        </w:rPr>
        <w:fldChar w:fldCharType="end"/>
      </w:r>
    </w:p>
    <w:p w14:paraId="5217973B" w14:textId="2DD171FD" w:rsidR="00C327F5" w:rsidRDefault="00C327F5">
      <w:pPr>
        <w:pStyle w:val="TOC7"/>
        <w:rPr>
          <w:rFonts w:asciiTheme="minorHAnsi" w:eastAsiaTheme="minorEastAsia" w:hAnsiTheme="minorHAnsi" w:cstheme="minorBidi"/>
          <w:noProof/>
          <w:kern w:val="2"/>
          <w:sz w:val="24"/>
          <w:szCs w:val="24"/>
          <w14:ligatures w14:val="standardContextual"/>
        </w:rPr>
      </w:pPr>
      <w:r>
        <w:rPr>
          <w:noProof/>
          <w:lang w:eastAsia="zh-CN"/>
        </w:rPr>
        <w:t>8c.2.1.3.3.4.3</w:t>
      </w:r>
      <w:r>
        <w:rPr>
          <w:rFonts w:asciiTheme="minorHAnsi" w:eastAsiaTheme="minorEastAsia" w:hAnsiTheme="minorHAnsi" w:cstheme="minorBidi"/>
          <w:noProof/>
          <w:kern w:val="2"/>
          <w:sz w:val="24"/>
          <w:szCs w:val="24"/>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fldLock="1"/>
      </w:r>
      <w:r>
        <w:rPr>
          <w:noProof/>
        </w:rPr>
        <w:instrText xml:space="preserve"> PAGEREF _Toc218597379 \h </w:instrText>
      </w:r>
      <w:r>
        <w:rPr>
          <w:noProof/>
        </w:rPr>
      </w:r>
      <w:r>
        <w:rPr>
          <w:noProof/>
        </w:rPr>
        <w:fldChar w:fldCharType="separate"/>
      </w:r>
      <w:r>
        <w:rPr>
          <w:noProof/>
        </w:rPr>
        <w:t>399</w:t>
      </w:r>
      <w:r>
        <w:rPr>
          <w:noProof/>
        </w:rPr>
        <w:fldChar w:fldCharType="end"/>
      </w:r>
    </w:p>
    <w:p w14:paraId="6E11A37F" w14:textId="72FDB03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8c.2.2</w:t>
      </w:r>
      <w:r>
        <w:rPr>
          <w:rFonts w:asciiTheme="minorHAnsi" w:eastAsiaTheme="minorEastAsia" w:hAnsiTheme="minorHAnsi" w:cstheme="minorBidi"/>
          <w:noProof/>
          <w:kern w:val="2"/>
          <w:sz w:val="24"/>
          <w:szCs w:val="24"/>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_Toc218597380 \h </w:instrText>
      </w:r>
      <w:r>
        <w:rPr>
          <w:noProof/>
        </w:rPr>
      </w:r>
      <w:r>
        <w:rPr>
          <w:noProof/>
        </w:rPr>
        <w:fldChar w:fldCharType="separate"/>
      </w:r>
      <w:r>
        <w:rPr>
          <w:noProof/>
        </w:rPr>
        <w:t>400</w:t>
      </w:r>
      <w:r>
        <w:rPr>
          <w:noProof/>
        </w:rPr>
        <w:fldChar w:fldCharType="end"/>
      </w:r>
    </w:p>
    <w:p w14:paraId="35BA4303" w14:textId="1D5E682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8c.2.2.1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_Toc218597381 \h </w:instrText>
      </w:r>
      <w:r>
        <w:rPr>
          <w:noProof/>
        </w:rPr>
      </w:r>
      <w:r>
        <w:rPr>
          <w:noProof/>
        </w:rPr>
        <w:fldChar w:fldCharType="separate"/>
      </w:r>
      <w:r>
        <w:rPr>
          <w:noProof/>
        </w:rPr>
        <w:t>400</w:t>
      </w:r>
      <w:r>
        <w:rPr>
          <w:noProof/>
        </w:rPr>
        <w:fldChar w:fldCharType="end"/>
      </w:r>
    </w:p>
    <w:p w14:paraId="45A997F1" w14:textId="787D497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ko-KR"/>
        </w:rPr>
        <w:t>8c.2.2.2</w:t>
      </w:r>
      <w:r>
        <w:rPr>
          <w:rFonts w:asciiTheme="minorHAnsi" w:eastAsiaTheme="minorEastAsia" w:hAnsiTheme="minorHAnsi" w:cstheme="minorBidi"/>
          <w:noProof/>
          <w:kern w:val="2"/>
          <w:sz w:val="24"/>
          <w:szCs w:val="24"/>
          <w14:ligatures w14:val="standardContextual"/>
        </w:rPr>
        <w:tab/>
      </w:r>
      <w:r>
        <w:rPr>
          <w:noProof/>
          <w:lang w:eastAsia="ko-KR"/>
        </w:rPr>
        <w:t>5G ProSe direct link management procedure for IP based 5G ProSe multi-hop layer-3 UE-to-UE relay</w:t>
      </w:r>
      <w:r>
        <w:rPr>
          <w:noProof/>
        </w:rPr>
        <w:tab/>
      </w:r>
      <w:r>
        <w:rPr>
          <w:noProof/>
        </w:rPr>
        <w:fldChar w:fldCharType="begin" w:fldLock="1"/>
      </w:r>
      <w:r>
        <w:rPr>
          <w:noProof/>
        </w:rPr>
        <w:instrText xml:space="preserve"> PAGEREF _Toc218597382 \h </w:instrText>
      </w:r>
      <w:r>
        <w:rPr>
          <w:noProof/>
        </w:rPr>
      </w:r>
      <w:r>
        <w:rPr>
          <w:noProof/>
        </w:rPr>
        <w:fldChar w:fldCharType="separate"/>
      </w:r>
      <w:r>
        <w:rPr>
          <w:noProof/>
        </w:rPr>
        <w:t>400</w:t>
      </w:r>
      <w:r>
        <w:rPr>
          <w:noProof/>
        </w:rPr>
        <w:fldChar w:fldCharType="end"/>
      </w:r>
    </w:p>
    <w:p w14:paraId="1636C7D4" w14:textId="3DC473AF"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8c.2.3</w:t>
      </w:r>
      <w:r>
        <w:rPr>
          <w:rFonts w:asciiTheme="minorHAnsi" w:eastAsiaTheme="minorEastAsia" w:hAnsiTheme="minorHAnsi" w:cstheme="minorBidi"/>
          <w:noProof/>
          <w:kern w:val="2"/>
          <w:sz w:val="24"/>
          <w:szCs w:val="24"/>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fldLock="1"/>
      </w:r>
      <w:r>
        <w:rPr>
          <w:noProof/>
        </w:rPr>
        <w:instrText xml:space="preserve"> PAGEREF _Toc218597383 \h </w:instrText>
      </w:r>
      <w:r>
        <w:rPr>
          <w:noProof/>
        </w:rPr>
      </w:r>
      <w:r>
        <w:rPr>
          <w:noProof/>
        </w:rPr>
        <w:fldChar w:fldCharType="separate"/>
      </w:r>
      <w:r>
        <w:rPr>
          <w:noProof/>
        </w:rPr>
        <w:t>402</w:t>
      </w:r>
      <w:r>
        <w:rPr>
          <w:noProof/>
        </w:rPr>
        <w:fldChar w:fldCharType="end"/>
      </w:r>
    </w:p>
    <w:p w14:paraId="4E9CCA3C" w14:textId="4606316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8c.2.4</w:t>
      </w:r>
      <w:r>
        <w:rPr>
          <w:rFonts w:asciiTheme="minorHAnsi" w:eastAsiaTheme="minorEastAsia" w:hAnsiTheme="minorHAnsi" w:cstheme="minorBidi"/>
          <w:noProof/>
          <w:kern w:val="2"/>
          <w:sz w:val="24"/>
          <w:szCs w:val="24"/>
          <w14:ligatures w14:val="standardContextual"/>
        </w:rPr>
        <w:tab/>
      </w:r>
      <w:r>
        <w:rPr>
          <w:noProof/>
        </w:rPr>
        <w:t>IP address allocation for 5G ProSe multi-hop layer-3 end UE in 5G ProSe multi-hop layer-3 UE-to-UE relay procedure</w:t>
      </w:r>
      <w:r>
        <w:rPr>
          <w:noProof/>
        </w:rPr>
        <w:tab/>
      </w:r>
      <w:r>
        <w:rPr>
          <w:noProof/>
        </w:rPr>
        <w:fldChar w:fldCharType="begin" w:fldLock="1"/>
      </w:r>
      <w:r>
        <w:rPr>
          <w:noProof/>
        </w:rPr>
        <w:instrText xml:space="preserve"> PAGEREF _Toc218597384 \h </w:instrText>
      </w:r>
      <w:r>
        <w:rPr>
          <w:noProof/>
        </w:rPr>
      </w:r>
      <w:r>
        <w:rPr>
          <w:noProof/>
        </w:rPr>
        <w:fldChar w:fldCharType="separate"/>
      </w:r>
      <w:r>
        <w:rPr>
          <w:noProof/>
        </w:rPr>
        <w:t>402</w:t>
      </w:r>
      <w:r>
        <w:rPr>
          <w:noProof/>
        </w:rPr>
        <w:fldChar w:fldCharType="end"/>
      </w:r>
    </w:p>
    <w:p w14:paraId="70073ECE" w14:textId="76605636"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8c</w:t>
      </w:r>
      <w:r>
        <w:rPr>
          <w:noProof/>
        </w:rPr>
        <w:t>.2.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_Toc218597385 \h </w:instrText>
      </w:r>
      <w:r>
        <w:rPr>
          <w:noProof/>
        </w:rPr>
      </w:r>
      <w:r>
        <w:rPr>
          <w:noProof/>
        </w:rPr>
        <w:fldChar w:fldCharType="separate"/>
      </w:r>
      <w:r>
        <w:rPr>
          <w:noProof/>
        </w:rPr>
        <w:t>403</w:t>
      </w:r>
      <w:r>
        <w:rPr>
          <w:noProof/>
        </w:rPr>
        <w:fldChar w:fldCharType="end"/>
      </w:r>
    </w:p>
    <w:p w14:paraId="61014AF6" w14:textId="4F60BE4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_Toc218597386 \h </w:instrText>
      </w:r>
      <w:r>
        <w:rPr>
          <w:noProof/>
        </w:rPr>
      </w:r>
      <w:r>
        <w:rPr>
          <w:noProof/>
        </w:rPr>
        <w:fldChar w:fldCharType="separate"/>
      </w:r>
      <w:r>
        <w:rPr>
          <w:noProof/>
        </w:rPr>
        <w:t>403</w:t>
      </w:r>
      <w:r>
        <w:rPr>
          <w:noProof/>
        </w:rPr>
        <w:fldChar w:fldCharType="end"/>
      </w:r>
    </w:p>
    <w:p w14:paraId="09A5AF63" w14:textId="369CE924"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.1.1</w:t>
      </w:r>
      <w:r>
        <w:rPr>
          <w:rFonts w:asciiTheme="minorHAnsi" w:eastAsiaTheme="minorEastAsia" w:hAnsiTheme="minorHAnsi" w:cstheme="minorBidi"/>
          <w:noProof/>
          <w:kern w:val="2"/>
          <w:sz w:val="24"/>
          <w:szCs w:val="24"/>
          <w14:ligatures w14:val="standardContextual"/>
        </w:rPr>
        <w:tab/>
      </w:r>
      <w:r>
        <w:rPr>
          <w:noProof/>
        </w:rPr>
        <w:t>Transport protocol for PC8 messages</w:t>
      </w:r>
      <w:r>
        <w:rPr>
          <w:noProof/>
        </w:rPr>
        <w:tab/>
      </w:r>
      <w:r>
        <w:rPr>
          <w:noProof/>
        </w:rPr>
        <w:fldChar w:fldCharType="begin" w:fldLock="1"/>
      </w:r>
      <w:r>
        <w:rPr>
          <w:noProof/>
        </w:rPr>
        <w:instrText xml:space="preserve"> PAGEREF _Toc218597387 \h </w:instrText>
      </w:r>
      <w:r>
        <w:rPr>
          <w:noProof/>
        </w:rPr>
      </w:r>
      <w:r>
        <w:rPr>
          <w:noProof/>
        </w:rPr>
        <w:fldChar w:fldCharType="separate"/>
      </w:r>
      <w:r>
        <w:rPr>
          <w:noProof/>
        </w:rPr>
        <w:t>403</w:t>
      </w:r>
      <w:r>
        <w:rPr>
          <w:noProof/>
        </w:rPr>
        <w:fldChar w:fldCharType="end"/>
      </w:r>
    </w:p>
    <w:p w14:paraId="344631A5" w14:textId="63DA9A2D"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_Toc218597388 \h </w:instrText>
      </w:r>
      <w:r>
        <w:rPr>
          <w:noProof/>
        </w:rPr>
      </w:r>
      <w:r>
        <w:rPr>
          <w:noProof/>
        </w:rPr>
        <w:fldChar w:fldCharType="separate"/>
      </w:r>
      <w:r>
        <w:rPr>
          <w:noProof/>
        </w:rPr>
        <w:t>403</w:t>
      </w:r>
      <w:r>
        <w:rPr>
          <w:noProof/>
        </w:rPr>
        <w:fldChar w:fldCharType="end"/>
      </w:r>
    </w:p>
    <w:p w14:paraId="03EB6821" w14:textId="0B14F58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w:t>
      </w:r>
      <w:r>
        <w:rPr>
          <w:noProof/>
          <w:lang w:eastAsia="zh-CN"/>
        </w:rPr>
        <w:t>c</w:t>
      </w:r>
      <w:r>
        <w:rPr>
          <w:noProof/>
        </w:rPr>
        <w:t>.2.</w:t>
      </w: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_Toc218597389 \h </w:instrText>
      </w:r>
      <w:r>
        <w:rPr>
          <w:noProof/>
        </w:rPr>
      </w:r>
      <w:r>
        <w:rPr>
          <w:noProof/>
        </w:rPr>
        <w:fldChar w:fldCharType="separate"/>
      </w:r>
      <w:r>
        <w:rPr>
          <w:noProof/>
        </w:rPr>
        <w:t>403</w:t>
      </w:r>
      <w:r>
        <w:rPr>
          <w:noProof/>
        </w:rPr>
        <w:fldChar w:fldCharType="end"/>
      </w:r>
    </w:p>
    <w:p w14:paraId="79065DA7" w14:textId="23CE5CE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8c.2.6</w:t>
      </w:r>
      <w:r>
        <w:rPr>
          <w:rFonts w:asciiTheme="minorHAnsi" w:eastAsiaTheme="minorEastAsia" w:hAnsiTheme="minorHAnsi" w:cstheme="minorBidi"/>
          <w:noProof/>
          <w:kern w:val="2"/>
          <w:sz w:val="24"/>
          <w:szCs w:val="24"/>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_Toc218597390 \h </w:instrText>
      </w:r>
      <w:r>
        <w:rPr>
          <w:noProof/>
        </w:rPr>
      </w:r>
      <w:r>
        <w:rPr>
          <w:noProof/>
        </w:rPr>
        <w:fldChar w:fldCharType="separate"/>
      </w:r>
      <w:r>
        <w:rPr>
          <w:noProof/>
        </w:rPr>
        <w:t>403</w:t>
      </w:r>
      <w:r>
        <w:rPr>
          <w:noProof/>
        </w:rPr>
        <w:fldChar w:fldCharType="end"/>
      </w:r>
    </w:p>
    <w:p w14:paraId="0443BB32" w14:textId="68B21B3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8c.2.6.1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_Toc218597391 \h </w:instrText>
      </w:r>
      <w:r>
        <w:rPr>
          <w:noProof/>
        </w:rPr>
      </w:r>
      <w:r>
        <w:rPr>
          <w:noProof/>
        </w:rPr>
        <w:fldChar w:fldCharType="separate"/>
      </w:r>
      <w:r>
        <w:rPr>
          <w:noProof/>
        </w:rPr>
        <w:t>403</w:t>
      </w:r>
      <w:r>
        <w:rPr>
          <w:noProof/>
        </w:rPr>
        <w:fldChar w:fldCharType="end"/>
      </w:r>
    </w:p>
    <w:p w14:paraId="35711374" w14:textId="667DFC48"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8c.2.6.1.1</w:t>
      </w:r>
      <w:r>
        <w:rPr>
          <w:rFonts w:asciiTheme="minorHAnsi" w:eastAsiaTheme="minorEastAsia" w:hAnsiTheme="minorHAnsi" w:cstheme="minorBidi"/>
          <w:noProof/>
          <w:kern w:val="2"/>
          <w:sz w:val="24"/>
          <w:szCs w:val="24"/>
          <w14:ligatures w14:val="standardContextual"/>
        </w:rPr>
        <w:tab/>
      </w:r>
      <w:r>
        <w:rPr>
          <w:noProof/>
        </w:rPr>
        <w:t>Transport protocol for PC3a messages</w:t>
      </w:r>
      <w:r>
        <w:rPr>
          <w:noProof/>
        </w:rPr>
        <w:tab/>
      </w:r>
      <w:r>
        <w:rPr>
          <w:noProof/>
        </w:rPr>
        <w:fldChar w:fldCharType="begin" w:fldLock="1"/>
      </w:r>
      <w:r>
        <w:rPr>
          <w:noProof/>
        </w:rPr>
        <w:instrText xml:space="preserve"> PAGEREF _Toc218597392 \h </w:instrText>
      </w:r>
      <w:r>
        <w:rPr>
          <w:noProof/>
        </w:rPr>
      </w:r>
      <w:r>
        <w:rPr>
          <w:noProof/>
        </w:rPr>
        <w:fldChar w:fldCharType="separate"/>
      </w:r>
      <w:r>
        <w:rPr>
          <w:noProof/>
        </w:rPr>
        <w:t>403</w:t>
      </w:r>
      <w:r>
        <w:rPr>
          <w:noProof/>
        </w:rPr>
        <w:fldChar w:fldCharType="end"/>
      </w:r>
    </w:p>
    <w:p w14:paraId="4E041C03" w14:textId="1E3E872E"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8c.2.6.1.2</w:t>
      </w:r>
      <w:r>
        <w:rPr>
          <w:rFonts w:asciiTheme="minorHAnsi" w:eastAsiaTheme="minorEastAsia" w:hAnsiTheme="minorHAnsi" w:cstheme="minorBidi"/>
          <w:noProof/>
          <w:kern w:val="2"/>
          <w:sz w:val="24"/>
          <w:szCs w:val="24"/>
          <w14:ligatures w14:val="standardContextual"/>
        </w:rPr>
        <w:tab/>
      </w:r>
      <w:r>
        <w:rPr>
          <w:noProof/>
        </w:rPr>
        <w:t>Handling of UE-initiated procedures</w:t>
      </w:r>
      <w:r>
        <w:rPr>
          <w:noProof/>
        </w:rPr>
        <w:tab/>
      </w:r>
      <w:r>
        <w:rPr>
          <w:noProof/>
        </w:rPr>
        <w:fldChar w:fldCharType="begin" w:fldLock="1"/>
      </w:r>
      <w:r>
        <w:rPr>
          <w:noProof/>
        </w:rPr>
        <w:instrText xml:space="preserve"> PAGEREF _Toc218597393 \h </w:instrText>
      </w:r>
      <w:r>
        <w:rPr>
          <w:noProof/>
        </w:rPr>
      </w:r>
      <w:r>
        <w:rPr>
          <w:noProof/>
        </w:rPr>
        <w:fldChar w:fldCharType="separate"/>
      </w:r>
      <w:r>
        <w:rPr>
          <w:noProof/>
        </w:rPr>
        <w:t>403</w:t>
      </w:r>
      <w:r>
        <w:rPr>
          <w:noProof/>
        </w:rPr>
        <w:fldChar w:fldCharType="end"/>
      </w:r>
    </w:p>
    <w:p w14:paraId="0EB374E3" w14:textId="33466CB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8c.2.6.2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_Toc218597394 \h </w:instrText>
      </w:r>
      <w:r>
        <w:rPr>
          <w:noProof/>
        </w:rPr>
      </w:r>
      <w:r>
        <w:rPr>
          <w:noProof/>
        </w:rPr>
        <w:fldChar w:fldCharType="separate"/>
      </w:r>
      <w:r>
        <w:rPr>
          <w:noProof/>
        </w:rPr>
        <w:t>403</w:t>
      </w:r>
      <w:r>
        <w:rPr>
          <w:noProof/>
        </w:rPr>
        <w:fldChar w:fldCharType="end"/>
      </w:r>
    </w:p>
    <w:p w14:paraId="1597DB1F" w14:textId="0926C99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8c.2.7</w:t>
      </w:r>
      <w:r>
        <w:rPr>
          <w:rFonts w:asciiTheme="minorHAnsi" w:eastAsiaTheme="minorEastAsia" w:hAnsiTheme="minorHAnsi" w:cstheme="minorBidi"/>
          <w:noProof/>
          <w:kern w:val="2"/>
          <w:sz w:val="24"/>
          <w:szCs w:val="24"/>
          <w14:ligatures w14:val="standardContextual"/>
        </w:rPr>
        <w:tab/>
      </w:r>
      <w:r>
        <w:rPr>
          <w:noProof/>
        </w:rPr>
        <w:t>QoS handling for 5G ProSe multi-hop UE-to-UE relay</w:t>
      </w:r>
      <w:r>
        <w:rPr>
          <w:noProof/>
        </w:rPr>
        <w:tab/>
      </w:r>
      <w:r>
        <w:rPr>
          <w:noProof/>
        </w:rPr>
        <w:fldChar w:fldCharType="begin" w:fldLock="1"/>
      </w:r>
      <w:r>
        <w:rPr>
          <w:noProof/>
        </w:rPr>
        <w:instrText xml:space="preserve"> PAGEREF _Toc218597395 \h </w:instrText>
      </w:r>
      <w:r>
        <w:rPr>
          <w:noProof/>
        </w:rPr>
      </w:r>
      <w:r>
        <w:rPr>
          <w:noProof/>
        </w:rPr>
        <w:fldChar w:fldCharType="separate"/>
      </w:r>
      <w:r>
        <w:rPr>
          <w:noProof/>
        </w:rPr>
        <w:t>404</w:t>
      </w:r>
      <w:r>
        <w:rPr>
          <w:noProof/>
        </w:rPr>
        <w:fldChar w:fldCharType="end"/>
      </w:r>
    </w:p>
    <w:p w14:paraId="7DBDDFA4" w14:textId="337356E7"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8c.2.7.1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_Toc218597396 \h </w:instrText>
      </w:r>
      <w:r>
        <w:rPr>
          <w:noProof/>
        </w:rPr>
      </w:r>
      <w:r>
        <w:rPr>
          <w:noProof/>
        </w:rPr>
        <w:fldChar w:fldCharType="separate"/>
      </w:r>
      <w:r>
        <w:rPr>
          <w:noProof/>
        </w:rPr>
        <w:t>404</w:t>
      </w:r>
      <w:r>
        <w:rPr>
          <w:noProof/>
        </w:rPr>
        <w:fldChar w:fldCharType="end"/>
      </w:r>
    </w:p>
    <w:p w14:paraId="78399D4C" w14:textId="6DC969C6"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Theme="minorEastAsia"/>
          <w:noProof/>
        </w:rPr>
        <w:t>8c.2.7.2</w:t>
      </w:r>
      <w:r>
        <w:rPr>
          <w:rFonts w:asciiTheme="minorHAnsi" w:eastAsiaTheme="minorEastAsia" w:hAnsiTheme="minorHAnsi" w:cstheme="minorBidi"/>
          <w:noProof/>
          <w:kern w:val="2"/>
          <w:sz w:val="24"/>
          <w:szCs w:val="24"/>
          <w14:ligatures w14:val="standardContextual"/>
        </w:rPr>
        <w:tab/>
      </w:r>
      <w:r w:rsidRPr="002448C2">
        <w:rPr>
          <w:rFonts w:eastAsiaTheme="minorEastAsia"/>
          <w:noProof/>
        </w:rPr>
        <w:t xml:space="preserve">QoS handling for 5G ProSe layer-3 UE-to-UE relay </w:t>
      </w:r>
      <w:r>
        <w:rPr>
          <w:noProof/>
          <w:lang w:eastAsia="zh-CN"/>
        </w:rPr>
        <w:t>for Ethernet and unstructured data unit type</w:t>
      </w:r>
      <w:r>
        <w:rPr>
          <w:noProof/>
        </w:rPr>
        <w:tab/>
      </w:r>
      <w:r>
        <w:rPr>
          <w:noProof/>
        </w:rPr>
        <w:fldChar w:fldCharType="begin" w:fldLock="1"/>
      </w:r>
      <w:r>
        <w:rPr>
          <w:noProof/>
        </w:rPr>
        <w:instrText xml:space="preserve"> PAGEREF _Toc218597397 \h </w:instrText>
      </w:r>
      <w:r>
        <w:rPr>
          <w:noProof/>
        </w:rPr>
      </w:r>
      <w:r>
        <w:rPr>
          <w:noProof/>
        </w:rPr>
        <w:fldChar w:fldCharType="separate"/>
      </w:r>
      <w:r>
        <w:rPr>
          <w:noProof/>
        </w:rPr>
        <w:t>404</w:t>
      </w:r>
      <w:r>
        <w:rPr>
          <w:noProof/>
        </w:rPr>
        <w:fldChar w:fldCharType="end"/>
      </w:r>
    </w:p>
    <w:p w14:paraId="55545D3A" w14:textId="0E92D818" w:rsidR="00C327F5" w:rsidRDefault="00C327F5">
      <w:pPr>
        <w:pStyle w:val="TOC5"/>
        <w:rPr>
          <w:rFonts w:asciiTheme="minorHAnsi" w:eastAsiaTheme="minorEastAsia" w:hAnsiTheme="minorHAnsi" w:cstheme="minorBidi"/>
          <w:noProof/>
          <w:kern w:val="2"/>
          <w:sz w:val="24"/>
          <w:szCs w:val="24"/>
          <w14:ligatures w14:val="standardContextual"/>
        </w:rPr>
      </w:pPr>
      <w:r>
        <w:rPr>
          <w:noProof/>
          <w:lang w:eastAsia="zh-CN"/>
        </w:rPr>
        <w:t>8c.2.7.2.1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_Toc218597398 \h </w:instrText>
      </w:r>
      <w:r>
        <w:rPr>
          <w:noProof/>
        </w:rPr>
      </w:r>
      <w:r>
        <w:rPr>
          <w:noProof/>
        </w:rPr>
        <w:fldChar w:fldCharType="separate"/>
      </w:r>
      <w:r>
        <w:rPr>
          <w:noProof/>
        </w:rPr>
        <w:t>404</w:t>
      </w:r>
      <w:r>
        <w:rPr>
          <w:noProof/>
        </w:rPr>
        <w:fldChar w:fldCharType="end"/>
      </w:r>
    </w:p>
    <w:p w14:paraId="20895436" w14:textId="5D0F021A" w:rsidR="00C327F5" w:rsidRDefault="00C327F5">
      <w:pPr>
        <w:pStyle w:val="TOC5"/>
        <w:rPr>
          <w:rFonts w:asciiTheme="minorHAnsi" w:eastAsiaTheme="minorEastAsia" w:hAnsiTheme="minorHAnsi" w:cstheme="minorBidi"/>
          <w:noProof/>
          <w:kern w:val="2"/>
          <w:sz w:val="24"/>
          <w:szCs w:val="24"/>
          <w14:ligatures w14:val="standardContextual"/>
        </w:rPr>
      </w:pPr>
      <w:r>
        <w:rPr>
          <w:noProof/>
        </w:rPr>
        <w:t>8c.2.7.2.2</w:t>
      </w:r>
      <w:r>
        <w:rPr>
          <w:rFonts w:asciiTheme="minorHAnsi" w:eastAsiaTheme="minorEastAsia" w:hAnsiTheme="minorHAnsi" w:cstheme="minorBidi"/>
          <w:noProof/>
          <w:kern w:val="2"/>
          <w:sz w:val="24"/>
          <w:szCs w:val="24"/>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ProSe multi-hop layer-3 end UE</w:t>
      </w:r>
      <w:r>
        <w:rPr>
          <w:noProof/>
        </w:rPr>
        <w:tab/>
      </w:r>
      <w:r>
        <w:rPr>
          <w:noProof/>
        </w:rPr>
        <w:fldChar w:fldCharType="begin" w:fldLock="1"/>
      </w:r>
      <w:r>
        <w:rPr>
          <w:noProof/>
        </w:rPr>
        <w:instrText xml:space="preserve"> PAGEREF _Toc218597399 \h </w:instrText>
      </w:r>
      <w:r>
        <w:rPr>
          <w:noProof/>
        </w:rPr>
      </w:r>
      <w:r>
        <w:rPr>
          <w:noProof/>
        </w:rPr>
        <w:fldChar w:fldCharType="separate"/>
      </w:r>
      <w:r>
        <w:rPr>
          <w:noProof/>
        </w:rPr>
        <w:t>404</w:t>
      </w:r>
      <w:r>
        <w:rPr>
          <w:noProof/>
        </w:rPr>
        <w:fldChar w:fldCharType="end"/>
      </w:r>
    </w:p>
    <w:p w14:paraId="4F7062CC" w14:textId="6F2B0F0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8c.2.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Support for Ethernet traffic via 5G ProSe multi-hop layer-3 UE-to-UE relay</w:t>
      </w:r>
      <w:r>
        <w:rPr>
          <w:noProof/>
        </w:rPr>
        <w:tab/>
      </w:r>
      <w:r>
        <w:rPr>
          <w:noProof/>
        </w:rPr>
        <w:fldChar w:fldCharType="begin" w:fldLock="1"/>
      </w:r>
      <w:r>
        <w:rPr>
          <w:noProof/>
        </w:rPr>
        <w:instrText xml:space="preserve"> PAGEREF _Toc218597400 \h </w:instrText>
      </w:r>
      <w:r>
        <w:rPr>
          <w:noProof/>
        </w:rPr>
      </w:r>
      <w:r>
        <w:rPr>
          <w:noProof/>
        </w:rPr>
        <w:fldChar w:fldCharType="separate"/>
      </w:r>
      <w:r>
        <w:rPr>
          <w:noProof/>
        </w:rPr>
        <w:t>405</w:t>
      </w:r>
      <w:r>
        <w:rPr>
          <w:noProof/>
        </w:rPr>
        <w:fldChar w:fldCharType="end"/>
      </w:r>
    </w:p>
    <w:p w14:paraId="258B1B61" w14:textId="4CD7F580"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_Toc218597401 \h </w:instrText>
      </w:r>
      <w:r>
        <w:rPr>
          <w:noProof/>
        </w:rPr>
      </w:r>
      <w:r>
        <w:rPr>
          <w:noProof/>
        </w:rPr>
        <w:fldChar w:fldCharType="separate"/>
      </w:r>
      <w:r>
        <w:rPr>
          <w:noProof/>
        </w:rPr>
        <w:t>406</w:t>
      </w:r>
      <w:r>
        <w:rPr>
          <w:noProof/>
        </w:rPr>
        <w:fldChar w:fldCharType="end"/>
      </w:r>
    </w:p>
    <w:p w14:paraId="64A627F6" w14:textId="79D50CD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_Toc218597402 \h </w:instrText>
      </w:r>
      <w:r>
        <w:rPr>
          <w:noProof/>
        </w:rPr>
      </w:r>
      <w:r>
        <w:rPr>
          <w:noProof/>
        </w:rPr>
        <w:fldChar w:fldCharType="separate"/>
      </w:r>
      <w:r>
        <w:rPr>
          <w:noProof/>
        </w:rPr>
        <w:t>406</w:t>
      </w:r>
      <w:r>
        <w:rPr>
          <w:noProof/>
        </w:rPr>
        <w:fldChar w:fldCharType="end"/>
      </w:r>
    </w:p>
    <w:p w14:paraId="5557EC65" w14:textId="1DBEDAF7"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_Toc218597403 \h </w:instrText>
      </w:r>
      <w:r>
        <w:rPr>
          <w:noProof/>
        </w:rPr>
      </w:r>
      <w:r>
        <w:rPr>
          <w:noProof/>
        </w:rPr>
        <w:fldChar w:fldCharType="separate"/>
      </w:r>
      <w:r>
        <w:rPr>
          <w:noProof/>
        </w:rPr>
        <w:t>406</w:t>
      </w:r>
      <w:r>
        <w:rPr>
          <w:noProof/>
        </w:rPr>
        <w:fldChar w:fldCharType="end"/>
      </w:r>
    </w:p>
    <w:p w14:paraId="2914CB57" w14:textId="3D70017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Unforeseen message type</w:t>
      </w:r>
      <w:r>
        <w:rPr>
          <w:noProof/>
        </w:rPr>
        <w:tab/>
      </w:r>
      <w:r>
        <w:rPr>
          <w:noProof/>
        </w:rPr>
        <w:fldChar w:fldCharType="begin" w:fldLock="1"/>
      </w:r>
      <w:r>
        <w:rPr>
          <w:noProof/>
        </w:rPr>
        <w:instrText xml:space="preserve"> PAGEREF _Toc218597404 \h </w:instrText>
      </w:r>
      <w:r>
        <w:rPr>
          <w:noProof/>
        </w:rPr>
      </w:r>
      <w:r>
        <w:rPr>
          <w:noProof/>
        </w:rPr>
        <w:fldChar w:fldCharType="separate"/>
      </w:r>
      <w:r>
        <w:rPr>
          <w:noProof/>
        </w:rPr>
        <w:t>406</w:t>
      </w:r>
      <w:r>
        <w:rPr>
          <w:noProof/>
        </w:rPr>
        <w:fldChar w:fldCharType="end"/>
      </w:r>
    </w:p>
    <w:p w14:paraId="1DC98A9F" w14:textId="6A3FE0EF"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_Toc218597405 \h </w:instrText>
      </w:r>
      <w:r>
        <w:rPr>
          <w:noProof/>
        </w:rPr>
      </w:r>
      <w:r>
        <w:rPr>
          <w:noProof/>
        </w:rPr>
        <w:fldChar w:fldCharType="separate"/>
      </w:r>
      <w:r>
        <w:rPr>
          <w:noProof/>
        </w:rPr>
        <w:t>407</w:t>
      </w:r>
      <w:r>
        <w:rPr>
          <w:noProof/>
        </w:rPr>
        <w:fldChar w:fldCharType="end"/>
      </w:r>
    </w:p>
    <w:p w14:paraId="57D7AA36" w14:textId="201FF8B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_Toc218597406 \h </w:instrText>
      </w:r>
      <w:r>
        <w:rPr>
          <w:noProof/>
        </w:rPr>
      </w:r>
      <w:r>
        <w:rPr>
          <w:noProof/>
        </w:rPr>
        <w:fldChar w:fldCharType="separate"/>
      </w:r>
      <w:r>
        <w:rPr>
          <w:noProof/>
        </w:rPr>
        <w:t>407</w:t>
      </w:r>
      <w:r>
        <w:rPr>
          <w:noProof/>
        </w:rPr>
        <w:fldChar w:fldCharType="end"/>
      </w:r>
    </w:p>
    <w:p w14:paraId="07A9B928" w14:textId="6667878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 too short or too long</w:t>
      </w:r>
      <w:r>
        <w:rPr>
          <w:noProof/>
        </w:rPr>
        <w:tab/>
      </w:r>
      <w:r>
        <w:rPr>
          <w:noProof/>
        </w:rPr>
        <w:fldChar w:fldCharType="begin" w:fldLock="1"/>
      </w:r>
      <w:r>
        <w:rPr>
          <w:noProof/>
        </w:rPr>
        <w:instrText xml:space="preserve"> PAGEREF _Toc218597407 \h </w:instrText>
      </w:r>
      <w:r>
        <w:rPr>
          <w:noProof/>
        </w:rPr>
      </w:r>
      <w:r>
        <w:rPr>
          <w:noProof/>
        </w:rPr>
        <w:fldChar w:fldCharType="separate"/>
      </w:r>
      <w:r>
        <w:rPr>
          <w:noProof/>
        </w:rPr>
        <w:t>407</w:t>
      </w:r>
      <w:r>
        <w:rPr>
          <w:noProof/>
        </w:rPr>
        <w:fldChar w:fldCharType="end"/>
      </w:r>
    </w:p>
    <w:p w14:paraId="1530D75A" w14:textId="7271563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Message too short</w:t>
      </w:r>
      <w:r>
        <w:rPr>
          <w:noProof/>
        </w:rPr>
        <w:tab/>
      </w:r>
      <w:r>
        <w:rPr>
          <w:noProof/>
        </w:rPr>
        <w:fldChar w:fldCharType="begin" w:fldLock="1"/>
      </w:r>
      <w:r>
        <w:rPr>
          <w:noProof/>
        </w:rPr>
        <w:instrText xml:space="preserve"> PAGEREF _Toc218597408 \h </w:instrText>
      </w:r>
      <w:r>
        <w:rPr>
          <w:noProof/>
        </w:rPr>
      </w:r>
      <w:r>
        <w:rPr>
          <w:noProof/>
        </w:rPr>
        <w:fldChar w:fldCharType="separate"/>
      </w:r>
      <w:r>
        <w:rPr>
          <w:noProof/>
        </w:rPr>
        <w:t>407</w:t>
      </w:r>
      <w:r>
        <w:rPr>
          <w:noProof/>
        </w:rPr>
        <w:fldChar w:fldCharType="end"/>
      </w:r>
    </w:p>
    <w:p w14:paraId="0DC2446E" w14:textId="4CEFF5E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Message too long</w:t>
      </w:r>
      <w:r>
        <w:rPr>
          <w:noProof/>
        </w:rPr>
        <w:tab/>
      </w:r>
      <w:r>
        <w:rPr>
          <w:noProof/>
        </w:rPr>
        <w:fldChar w:fldCharType="begin" w:fldLock="1"/>
      </w:r>
      <w:r>
        <w:rPr>
          <w:noProof/>
        </w:rPr>
        <w:instrText xml:space="preserve"> PAGEREF _Toc218597409 \h </w:instrText>
      </w:r>
      <w:r>
        <w:rPr>
          <w:noProof/>
        </w:rPr>
      </w:r>
      <w:r>
        <w:rPr>
          <w:noProof/>
        </w:rPr>
        <w:fldChar w:fldCharType="separate"/>
      </w:r>
      <w:r>
        <w:rPr>
          <w:noProof/>
        </w:rPr>
        <w:t>407</w:t>
      </w:r>
      <w:r>
        <w:rPr>
          <w:noProof/>
        </w:rPr>
        <w:fldChar w:fldCharType="end"/>
      </w:r>
    </w:p>
    <w:p w14:paraId="70C7F44B" w14:textId="4E3B0EA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Unknown or unforeseen message type</w:t>
      </w:r>
      <w:r>
        <w:rPr>
          <w:noProof/>
        </w:rPr>
        <w:tab/>
      </w:r>
      <w:r>
        <w:rPr>
          <w:noProof/>
        </w:rPr>
        <w:fldChar w:fldCharType="begin" w:fldLock="1"/>
      </w:r>
      <w:r>
        <w:rPr>
          <w:noProof/>
        </w:rPr>
        <w:instrText xml:space="preserve"> PAGEREF _Toc218597410 \h </w:instrText>
      </w:r>
      <w:r>
        <w:rPr>
          <w:noProof/>
        </w:rPr>
      </w:r>
      <w:r>
        <w:rPr>
          <w:noProof/>
        </w:rPr>
        <w:fldChar w:fldCharType="separate"/>
      </w:r>
      <w:r>
        <w:rPr>
          <w:noProof/>
        </w:rPr>
        <w:t>407</w:t>
      </w:r>
      <w:r>
        <w:rPr>
          <w:noProof/>
        </w:rPr>
        <w:fldChar w:fldCharType="end"/>
      </w:r>
    </w:p>
    <w:p w14:paraId="41F3D443" w14:textId="0A20A3F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_Toc218597411 \h </w:instrText>
      </w:r>
      <w:r>
        <w:rPr>
          <w:noProof/>
        </w:rPr>
      </w:r>
      <w:r>
        <w:rPr>
          <w:noProof/>
        </w:rPr>
        <w:fldChar w:fldCharType="separate"/>
      </w:r>
      <w:r>
        <w:rPr>
          <w:noProof/>
        </w:rPr>
        <w:t>407</w:t>
      </w:r>
      <w:r>
        <w:rPr>
          <w:noProof/>
        </w:rPr>
        <w:fldChar w:fldCharType="end"/>
      </w:r>
    </w:p>
    <w:p w14:paraId="4222E149" w14:textId="14C8ACE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_Toc218597412 \h </w:instrText>
      </w:r>
      <w:r>
        <w:rPr>
          <w:noProof/>
        </w:rPr>
      </w:r>
      <w:r>
        <w:rPr>
          <w:noProof/>
        </w:rPr>
        <w:fldChar w:fldCharType="separate"/>
      </w:r>
      <w:r>
        <w:rPr>
          <w:noProof/>
        </w:rPr>
        <w:t>407</w:t>
      </w:r>
      <w:r>
        <w:rPr>
          <w:noProof/>
        </w:rPr>
        <w:fldChar w:fldCharType="end"/>
      </w:r>
    </w:p>
    <w:p w14:paraId="4F298A48" w14:textId="0F09933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IEIs unknown in the message</w:t>
      </w:r>
      <w:r>
        <w:rPr>
          <w:noProof/>
        </w:rPr>
        <w:tab/>
      </w:r>
      <w:r>
        <w:rPr>
          <w:noProof/>
        </w:rPr>
        <w:fldChar w:fldCharType="begin" w:fldLock="1"/>
      </w:r>
      <w:r>
        <w:rPr>
          <w:noProof/>
        </w:rPr>
        <w:instrText xml:space="preserve"> PAGEREF _Toc218597413 \h </w:instrText>
      </w:r>
      <w:r>
        <w:rPr>
          <w:noProof/>
        </w:rPr>
      </w:r>
      <w:r>
        <w:rPr>
          <w:noProof/>
        </w:rPr>
        <w:fldChar w:fldCharType="separate"/>
      </w:r>
      <w:r>
        <w:rPr>
          <w:noProof/>
        </w:rPr>
        <w:t>407</w:t>
      </w:r>
      <w:r>
        <w:rPr>
          <w:noProof/>
        </w:rPr>
        <w:fldChar w:fldCharType="end"/>
      </w:r>
    </w:p>
    <w:p w14:paraId="07AAC10E" w14:textId="370E80C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Out of sequence IEs</w:t>
      </w:r>
      <w:r>
        <w:rPr>
          <w:noProof/>
        </w:rPr>
        <w:tab/>
      </w:r>
      <w:r>
        <w:rPr>
          <w:noProof/>
        </w:rPr>
        <w:fldChar w:fldCharType="begin" w:fldLock="1"/>
      </w:r>
      <w:r>
        <w:rPr>
          <w:noProof/>
        </w:rPr>
        <w:instrText xml:space="preserve"> PAGEREF _Toc218597414 \h </w:instrText>
      </w:r>
      <w:r>
        <w:rPr>
          <w:noProof/>
        </w:rPr>
      </w:r>
      <w:r>
        <w:rPr>
          <w:noProof/>
        </w:rPr>
        <w:fldChar w:fldCharType="separate"/>
      </w:r>
      <w:r>
        <w:rPr>
          <w:noProof/>
        </w:rPr>
        <w:t>408</w:t>
      </w:r>
      <w:r>
        <w:rPr>
          <w:noProof/>
        </w:rPr>
        <w:fldChar w:fldCharType="end"/>
      </w:r>
    </w:p>
    <w:p w14:paraId="3CBCE1D8" w14:textId="2100600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Repeated IEs</w:t>
      </w:r>
      <w:r>
        <w:rPr>
          <w:noProof/>
        </w:rPr>
        <w:tab/>
      </w:r>
      <w:r>
        <w:rPr>
          <w:noProof/>
        </w:rPr>
        <w:fldChar w:fldCharType="begin" w:fldLock="1"/>
      </w:r>
      <w:r>
        <w:rPr>
          <w:noProof/>
        </w:rPr>
        <w:instrText xml:space="preserve"> PAGEREF _Toc218597415 \h </w:instrText>
      </w:r>
      <w:r>
        <w:rPr>
          <w:noProof/>
        </w:rPr>
      </w:r>
      <w:r>
        <w:rPr>
          <w:noProof/>
        </w:rPr>
        <w:fldChar w:fldCharType="separate"/>
      </w:r>
      <w:r>
        <w:rPr>
          <w:noProof/>
        </w:rPr>
        <w:t>408</w:t>
      </w:r>
      <w:r>
        <w:rPr>
          <w:noProof/>
        </w:rPr>
        <w:fldChar w:fldCharType="end"/>
      </w:r>
    </w:p>
    <w:p w14:paraId="3530F84E" w14:textId="01DB00F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Non-imperative message part errors</w:t>
      </w:r>
      <w:r>
        <w:rPr>
          <w:noProof/>
        </w:rPr>
        <w:tab/>
      </w:r>
      <w:r>
        <w:rPr>
          <w:noProof/>
        </w:rPr>
        <w:fldChar w:fldCharType="begin" w:fldLock="1"/>
      </w:r>
      <w:r>
        <w:rPr>
          <w:noProof/>
        </w:rPr>
        <w:instrText xml:space="preserve"> PAGEREF _Toc218597416 \h </w:instrText>
      </w:r>
      <w:r>
        <w:rPr>
          <w:noProof/>
        </w:rPr>
      </w:r>
      <w:r>
        <w:rPr>
          <w:noProof/>
        </w:rPr>
        <w:fldChar w:fldCharType="separate"/>
      </w:r>
      <w:r>
        <w:rPr>
          <w:noProof/>
        </w:rPr>
        <w:t>408</w:t>
      </w:r>
      <w:r>
        <w:rPr>
          <w:noProof/>
        </w:rPr>
        <w:fldChar w:fldCharType="end"/>
      </w:r>
    </w:p>
    <w:p w14:paraId="32B2A433" w14:textId="7FCF343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_Toc218597417 \h </w:instrText>
      </w:r>
      <w:r>
        <w:rPr>
          <w:noProof/>
        </w:rPr>
      </w:r>
      <w:r>
        <w:rPr>
          <w:noProof/>
        </w:rPr>
        <w:fldChar w:fldCharType="separate"/>
      </w:r>
      <w:r>
        <w:rPr>
          <w:noProof/>
        </w:rPr>
        <w:t>408</w:t>
      </w:r>
      <w:r>
        <w:rPr>
          <w:noProof/>
        </w:rPr>
        <w:fldChar w:fldCharType="end"/>
      </w:r>
    </w:p>
    <w:p w14:paraId="0A520688" w14:textId="4DB0AE2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Syntactically incorrect optional IEs</w:t>
      </w:r>
      <w:r>
        <w:rPr>
          <w:noProof/>
        </w:rPr>
        <w:tab/>
      </w:r>
      <w:r>
        <w:rPr>
          <w:noProof/>
        </w:rPr>
        <w:fldChar w:fldCharType="begin" w:fldLock="1"/>
      </w:r>
      <w:r>
        <w:rPr>
          <w:noProof/>
        </w:rPr>
        <w:instrText xml:space="preserve"> PAGEREF _Toc218597418 \h </w:instrText>
      </w:r>
      <w:r>
        <w:rPr>
          <w:noProof/>
        </w:rPr>
      </w:r>
      <w:r>
        <w:rPr>
          <w:noProof/>
        </w:rPr>
        <w:fldChar w:fldCharType="separate"/>
      </w:r>
      <w:r>
        <w:rPr>
          <w:noProof/>
        </w:rPr>
        <w:t>408</w:t>
      </w:r>
      <w:r>
        <w:rPr>
          <w:noProof/>
        </w:rPr>
        <w:fldChar w:fldCharType="end"/>
      </w:r>
    </w:p>
    <w:p w14:paraId="07D14642" w14:textId="2B36E0D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Conditional IE errors</w:t>
      </w:r>
      <w:r>
        <w:rPr>
          <w:noProof/>
        </w:rPr>
        <w:tab/>
      </w:r>
      <w:r>
        <w:rPr>
          <w:noProof/>
        </w:rPr>
        <w:fldChar w:fldCharType="begin" w:fldLock="1"/>
      </w:r>
      <w:r>
        <w:rPr>
          <w:noProof/>
        </w:rPr>
        <w:instrText xml:space="preserve"> PAGEREF _Toc218597419 \h </w:instrText>
      </w:r>
      <w:r>
        <w:rPr>
          <w:noProof/>
        </w:rPr>
      </w:r>
      <w:r>
        <w:rPr>
          <w:noProof/>
        </w:rPr>
        <w:fldChar w:fldCharType="separate"/>
      </w:r>
      <w:r>
        <w:rPr>
          <w:noProof/>
        </w:rPr>
        <w:t>408</w:t>
      </w:r>
      <w:r>
        <w:rPr>
          <w:noProof/>
        </w:rPr>
        <w:fldChar w:fldCharType="end"/>
      </w:r>
    </w:p>
    <w:p w14:paraId="028103F5" w14:textId="651C9A6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_Toc218597420 \h </w:instrText>
      </w:r>
      <w:r>
        <w:rPr>
          <w:noProof/>
        </w:rPr>
      </w:r>
      <w:r>
        <w:rPr>
          <w:noProof/>
        </w:rPr>
        <w:fldChar w:fldCharType="separate"/>
      </w:r>
      <w:r>
        <w:rPr>
          <w:noProof/>
        </w:rPr>
        <w:t>408</w:t>
      </w:r>
      <w:r>
        <w:rPr>
          <w:noProof/>
        </w:rPr>
        <w:fldChar w:fldCharType="end"/>
      </w:r>
    </w:p>
    <w:p w14:paraId="2A818767" w14:textId="5B2BD734"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Message functional definitions and contents</w:t>
      </w:r>
      <w:r>
        <w:rPr>
          <w:noProof/>
        </w:rPr>
        <w:tab/>
      </w:r>
      <w:r>
        <w:rPr>
          <w:noProof/>
        </w:rPr>
        <w:fldChar w:fldCharType="begin" w:fldLock="1"/>
      </w:r>
      <w:r>
        <w:rPr>
          <w:noProof/>
        </w:rPr>
        <w:instrText xml:space="preserve"> PAGEREF _Toc218597421 \h </w:instrText>
      </w:r>
      <w:r>
        <w:rPr>
          <w:noProof/>
        </w:rPr>
      </w:r>
      <w:r>
        <w:rPr>
          <w:noProof/>
        </w:rPr>
        <w:fldChar w:fldCharType="separate"/>
      </w:r>
      <w:r>
        <w:rPr>
          <w:noProof/>
        </w:rPr>
        <w:t>408</w:t>
      </w:r>
      <w:r>
        <w:rPr>
          <w:noProof/>
        </w:rPr>
        <w:fldChar w:fldCharType="end"/>
      </w:r>
    </w:p>
    <w:p w14:paraId="46343324" w14:textId="3D998773"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_Toc218597422 \h </w:instrText>
      </w:r>
      <w:r>
        <w:rPr>
          <w:noProof/>
        </w:rPr>
      </w:r>
      <w:r>
        <w:rPr>
          <w:noProof/>
        </w:rPr>
        <w:fldChar w:fldCharType="separate"/>
      </w:r>
      <w:r>
        <w:rPr>
          <w:noProof/>
        </w:rPr>
        <w:t>408</w:t>
      </w:r>
      <w:r>
        <w:rPr>
          <w:noProof/>
        </w:rPr>
        <w:fldChar w:fldCharType="end"/>
      </w:r>
    </w:p>
    <w:p w14:paraId="5B9AC9D0" w14:textId="3D1F9AA0"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5G ProSe direct discovery messages</w:t>
      </w:r>
      <w:r>
        <w:rPr>
          <w:noProof/>
        </w:rPr>
        <w:tab/>
      </w:r>
      <w:r>
        <w:rPr>
          <w:noProof/>
        </w:rPr>
        <w:fldChar w:fldCharType="begin" w:fldLock="1"/>
      </w:r>
      <w:r>
        <w:rPr>
          <w:noProof/>
        </w:rPr>
        <w:instrText xml:space="preserve"> PAGEREF _Toc218597423 \h </w:instrText>
      </w:r>
      <w:r>
        <w:rPr>
          <w:noProof/>
        </w:rPr>
      </w:r>
      <w:r>
        <w:rPr>
          <w:noProof/>
        </w:rPr>
        <w:fldChar w:fldCharType="separate"/>
      </w:r>
      <w:r>
        <w:rPr>
          <w:noProof/>
        </w:rPr>
        <w:t>408</w:t>
      </w:r>
      <w:r>
        <w:rPr>
          <w:noProof/>
        </w:rPr>
        <w:fldChar w:fldCharType="end"/>
      </w:r>
    </w:p>
    <w:p w14:paraId="5C3D1351" w14:textId="4E48C44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_Toc218597424 \h </w:instrText>
      </w:r>
      <w:r>
        <w:rPr>
          <w:noProof/>
        </w:rPr>
      </w:r>
      <w:r>
        <w:rPr>
          <w:noProof/>
        </w:rPr>
        <w:fldChar w:fldCharType="separate"/>
      </w:r>
      <w:r>
        <w:rPr>
          <w:noProof/>
        </w:rPr>
        <w:t>408</w:t>
      </w:r>
      <w:r>
        <w:rPr>
          <w:noProof/>
        </w:rPr>
        <w:fldChar w:fldCharType="end"/>
      </w:r>
    </w:p>
    <w:p w14:paraId="2E1AF3B4" w14:textId="0F30B39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Relay TAI</w:t>
      </w:r>
      <w:r>
        <w:rPr>
          <w:noProof/>
        </w:rPr>
        <w:tab/>
      </w:r>
      <w:r>
        <w:rPr>
          <w:noProof/>
        </w:rPr>
        <w:fldChar w:fldCharType="begin" w:fldLock="1"/>
      </w:r>
      <w:r>
        <w:rPr>
          <w:noProof/>
        </w:rPr>
        <w:instrText xml:space="preserve"> PAGEREF _Toc218597425 \h </w:instrText>
      </w:r>
      <w:r>
        <w:rPr>
          <w:noProof/>
        </w:rPr>
      </w:r>
      <w:r>
        <w:rPr>
          <w:noProof/>
        </w:rPr>
        <w:fldChar w:fldCharType="separate"/>
      </w:r>
      <w:r>
        <w:rPr>
          <w:noProof/>
        </w:rPr>
        <w:t>421</w:t>
      </w:r>
      <w:r>
        <w:rPr>
          <w:noProof/>
        </w:rPr>
        <w:fldChar w:fldCharType="end"/>
      </w:r>
    </w:p>
    <w:p w14:paraId="5B03FBBC" w14:textId="2DBFB11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fldLock="1"/>
      </w:r>
      <w:r>
        <w:rPr>
          <w:noProof/>
        </w:rPr>
        <w:instrText xml:space="preserve"> PAGEREF _Toc218597426 \h </w:instrText>
      </w:r>
      <w:r>
        <w:rPr>
          <w:noProof/>
        </w:rPr>
      </w:r>
      <w:r>
        <w:rPr>
          <w:noProof/>
        </w:rPr>
        <w:fldChar w:fldCharType="separate"/>
      </w:r>
      <w:r>
        <w:rPr>
          <w:noProof/>
        </w:rPr>
        <w:t>421</w:t>
      </w:r>
      <w:r>
        <w:rPr>
          <w:noProof/>
        </w:rPr>
        <w:fldChar w:fldCharType="end"/>
      </w:r>
    </w:p>
    <w:p w14:paraId="42DD2FBE" w14:textId="49C29578"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10.2.4</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_Toc218597427 \h </w:instrText>
      </w:r>
      <w:r>
        <w:rPr>
          <w:noProof/>
        </w:rPr>
      </w:r>
      <w:r>
        <w:rPr>
          <w:noProof/>
        </w:rPr>
        <w:fldChar w:fldCharType="separate"/>
      </w:r>
      <w:r>
        <w:rPr>
          <w:noProof/>
        </w:rPr>
        <w:t>421</w:t>
      </w:r>
      <w:r>
        <w:rPr>
          <w:noProof/>
        </w:rPr>
        <w:fldChar w:fldCharType="end"/>
      </w:r>
    </w:p>
    <w:p w14:paraId="3A7D5AB3" w14:textId="5606DFD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10.2.5</w:t>
      </w:r>
      <w:r>
        <w:rPr>
          <w:rFonts w:asciiTheme="minorHAnsi" w:eastAsiaTheme="minorEastAsia" w:hAnsiTheme="minorHAnsi" w:cstheme="minorBidi"/>
          <w:noProof/>
          <w:kern w:val="2"/>
          <w:sz w:val="24"/>
          <w:szCs w:val="24"/>
          <w14:ligatures w14:val="standardContextual"/>
        </w:rPr>
        <w:tab/>
      </w:r>
      <w:r>
        <w:rPr>
          <w:noProof/>
          <w:lang w:eastAsia="zh-CN"/>
        </w:rPr>
        <w:t>Metadata</w:t>
      </w:r>
      <w:r>
        <w:rPr>
          <w:noProof/>
        </w:rPr>
        <w:tab/>
      </w:r>
      <w:r>
        <w:rPr>
          <w:noProof/>
        </w:rPr>
        <w:fldChar w:fldCharType="begin" w:fldLock="1"/>
      </w:r>
      <w:r>
        <w:rPr>
          <w:noProof/>
        </w:rPr>
        <w:instrText xml:space="preserve"> PAGEREF _Toc218597428 \h </w:instrText>
      </w:r>
      <w:r>
        <w:rPr>
          <w:noProof/>
        </w:rPr>
      </w:r>
      <w:r>
        <w:rPr>
          <w:noProof/>
        </w:rPr>
        <w:fldChar w:fldCharType="separate"/>
      </w:r>
      <w:r>
        <w:rPr>
          <w:noProof/>
        </w:rPr>
        <w:t>421</w:t>
      </w:r>
      <w:r>
        <w:rPr>
          <w:noProof/>
        </w:rPr>
        <w:fldChar w:fldCharType="end"/>
      </w:r>
    </w:p>
    <w:p w14:paraId="760D5439" w14:textId="2E001A1A"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10.2.6</w:t>
      </w:r>
      <w:r>
        <w:rPr>
          <w:rFonts w:asciiTheme="minorHAnsi" w:eastAsiaTheme="minorEastAsia" w:hAnsiTheme="minorHAnsi" w:cstheme="minorBidi"/>
          <w:noProof/>
          <w:kern w:val="2"/>
          <w:sz w:val="24"/>
          <w:szCs w:val="24"/>
          <w14:ligatures w14:val="standardContextual"/>
        </w:rPr>
        <w:tab/>
      </w:r>
      <w:r>
        <w:rPr>
          <w:noProof/>
          <w:lang w:eastAsia="zh-CN"/>
        </w:rPr>
        <w:t>RRC container</w:t>
      </w:r>
      <w:r>
        <w:rPr>
          <w:noProof/>
        </w:rPr>
        <w:tab/>
      </w:r>
      <w:r>
        <w:rPr>
          <w:noProof/>
        </w:rPr>
        <w:fldChar w:fldCharType="begin" w:fldLock="1"/>
      </w:r>
      <w:r>
        <w:rPr>
          <w:noProof/>
        </w:rPr>
        <w:instrText xml:space="preserve"> PAGEREF _Toc218597429 \h </w:instrText>
      </w:r>
      <w:r>
        <w:rPr>
          <w:noProof/>
        </w:rPr>
      </w:r>
      <w:r>
        <w:rPr>
          <w:noProof/>
        </w:rPr>
        <w:fldChar w:fldCharType="separate"/>
      </w:r>
      <w:r>
        <w:rPr>
          <w:noProof/>
        </w:rPr>
        <w:t>422</w:t>
      </w:r>
      <w:r>
        <w:rPr>
          <w:noProof/>
        </w:rPr>
        <w:fldChar w:fldCharType="end"/>
      </w:r>
    </w:p>
    <w:p w14:paraId="78650EAE" w14:textId="78023C9C"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10.2.7</w:t>
      </w:r>
      <w:r>
        <w:rPr>
          <w:rFonts w:asciiTheme="minorHAnsi" w:eastAsiaTheme="minorEastAsia" w:hAnsiTheme="minorHAnsi" w:cstheme="minorBidi"/>
          <w:noProof/>
          <w:kern w:val="2"/>
          <w:sz w:val="24"/>
          <w:szCs w:val="24"/>
          <w14:ligatures w14:val="standardContextual"/>
        </w:rPr>
        <w:tab/>
      </w:r>
      <w:r>
        <w:rPr>
          <w:noProof/>
          <w:lang w:eastAsia="zh-CN"/>
        </w:rPr>
        <w:t>Target discoveree info</w:t>
      </w:r>
      <w:r>
        <w:rPr>
          <w:noProof/>
        </w:rPr>
        <w:tab/>
      </w:r>
      <w:r>
        <w:rPr>
          <w:noProof/>
        </w:rPr>
        <w:fldChar w:fldCharType="begin" w:fldLock="1"/>
      </w:r>
      <w:r>
        <w:rPr>
          <w:noProof/>
        </w:rPr>
        <w:instrText xml:space="preserve"> PAGEREF _Toc218597430 \h </w:instrText>
      </w:r>
      <w:r>
        <w:rPr>
          <w:noProof/>
        </w:rPr>
      </w:r>
      <w:r>
        <w:rPr>
          <w:noProof/>
        </w:rPr>
        <w:fldChar w:fldCharType="separate"/>
      </w:r>
      <w:r>
        <w:rPr>
          <w:noProof/>
        </w:rPr>
        <w:t>422</w:t>
      </w:r>
      <w:r>
        <w:rPr>
          <w:noProof/>
        </w:rPr>
        <w:fldChar w:fldCharType="end"/>
      </w:r>
    </w:p>
    <w:p w14:paraId="57F132B4" w14:textId="467965B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10.2.8</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_Toc218597431 \h </w:instrText>
      </w:r>
      <w:r>
        <w:rPr>
          <w:noProof/>
        </w:rPr>
      </w:r>
      <w:r>
        <w:rPr>
          <w:noProof/>
        </w:rPr>
        <w:fldChar w:fldCharType="separate"/>
      </w:r>
      <w:r>
        <w:rPr>
          <w:noProof/>
        </w:rPr>
        <w:t>422</w:t>
      </w:r>
      <w:r>
        <w:rPr>
          <w:noProof/>
        </w:rPr>
        <w:fldChar w:fldCharType="end"/>
      </w:r>
    </w:p>
    <w:p w14:paraId="5B330938" w14:textId="746B72B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10.2.8a</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_Toc218597432 \h </w:instrText>
      </w:r>
      <w:r>
        <w:rPr>
          <w:noProof/>
        </w:rPr>
      </w:r>
      <w:r>
        <w:rPr>
          <w:noProof/>
        </w:rPr>
        <w:fldChar w:fldCharType="separate"/>
      </w:r>
      <w:r>
        <w:rPr>
          <w:noProof/>
        </w:rPr>
        <w:t>422</w:t>
      </w:r>
      <w:r>
        <w:rPr>
          <w:noProof/>
        </w:rPr>
        <w:fldChar w:fldCharType="end"/>
      </w:r>
    </w:p>
    <w:p w14:paraId="4FF57D6A" w14:textId="427E9428"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zh-CN"/>
        </w:rPr>
        <w:t>10.2.9</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zh-CN"/>
        </w:rPr>
        <w:t>UE-to-UE relay UE info</w:t>
      </w:r>
      <w:r>
        <w:rPr>
          <w:noProof/>
        </w:rPr>
        <w:tab/>
      </w:r>
      <w:r>
        <w:rPr>
          <w:noProof/>
        </w:rPr>
        <w:fldChar w:fldCharType="begin" w:fldLock="1"/>
      </w:r>
      <w:r>
        <w:rPr>
          <w:noProof/>
        </w:rPr>
        <w:instrText xml:space="preserve"> PAGEREF _Toc218597433 \h </w:instrText>
      </w:r>
      <w:r>
        <w:rPr>
          <w:noProof/>
        </w:rPr>
      </w:r>
      <w:r>
        <w:rPr>
          <w:noProof/>
        </w:rPr>
        <w:fldChar w:fldCharType="separate"/>
      </w:r>
      <w:r>
        <w:rPr>
          <w:noProof/>
        </w:rPr>
        <w:t>422</w:t>
      </w:r>
      <w:r>
        <w:rPr>
          <w:noProof/>
        </w:rPr>
        <w:fldChar w:fldCharType="end"/>
      </w:r>
    </w:p>
    <w:p w14:paraId="17D91DB5" w14:textId="47C14338"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Theme="minorEastAsia"/>
          <w:noProof/>
          <w:lang w:eastAsia="zh-CN"/>
        </w:rPr>
        <w:t>10.2.10</w:t>
      </w:r>
      <w:r>
        <w:rPr>
          <w:rFonts w:asciiTheme="minorHAnsi" w:eastAsiaTheme="minorEastAsia" w:hAnsiTheme="minorHAnsi" w:cstheme="minorBidi"/>
          <w:noProof/>
          <w:kern w:val="2"/>
          <w:sz w:val="24"/>
          <w:szCs w:val="24"/>
          <w14:ligatures w14:val="standardContextual"/>
        </w:rPr>
        <w:tab/>
      </w:r>
      <w:r w:rsidRPr="002448C2">
        <w:rPr>
          <w:rFonts w:eastAsiaTheme="minorEastAsia"/>
          <w:noProof/>
          <w:lang w:eastAsia="zh-CN"/>
        </w:rPr>
        <w:t>Status indicator</w:t>
      </w:r>
      <w:r>
        <w:rPr>
          <w:noProof/>
        </w:rPr>
        <w:tab/>
      </w:r>
      <w:r>
        <w:rPr>
          <w:noProof/>
        </w:rPr>
        <w:fldChar w:fldCharType="begin" w:fldLock="1"/>
      </w:r>
      <w:r>
        <w:rPr>
          <w:noProof/>
        </w:rPr>
        <w:instrText xml:space="preserve"> PAGEREF _Toc218597434 \h </w:instrText>
      </w:r>
      <w:r>
        <w:rPr>
          <w:noProof/>
        </w:rPr>
      </w:r>
      <w:r>
        <w:rPr>
          <w:noProof/>
        </w:rPr>
        <w:fldChar w:fldCharType="separate"/>
      </w:r>
      <w:r>
        <w:rPr>
          <w:noProof/>
        </w:rPr>
        <w:t>423</w:t>
      </w:r>
      <w:r>
        <w:rPr>
          <w:noProof/>
        </w:rPr>
        <w:fldChar w:fldCharType="end"/>
      </w:r>
    </w:p>
    <w:p w14:paraId="7F556631" w14:textId="75307C7C"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Announce prohibited indication</w:t>
      </w:r>
      <w:r>
        <w:rPr>
          <w:noProof/>
        </w:rPr>
        <w:tab/>
      </w:r>
      <w:r>
        <w:rPr>
          <w:noProof/>
        </w:rPr>
        <w:fldChar w:fldCharType="begin" w:fldLock="1"/>
      </w:r>
      <w:r>
        <w:rPr>
          <w:noProof/>
        </w:rPr>
        <w:instrText xml:space="preserve"> PAGEREF _Toc218597435 \h </w:instrText>
      </w:r>
      <w:r>
        <w:rPr>
          <w:noProof/>
        </w:rPr>
      </w:r>
      <w:r>
        <w:rPr>
          <w:noProof/>
        </w:rPr>
        <w:fldChar w:fldCharType="separate"/>
      </w:r>
      <w:r>
        <w:rPr>
          <w:noProof/>
        </w:rPr>
        <w:t>423</w:t>
      </w:r>
      <w:r>
        <w:rPr>
          <w:noProof/>
        </w:rPr>
        <w:fldChar w:fldCharType="end"/>
      </w:r>
    </w:p>
    <w:p w14:paraId="0A3E63E9" w14:textId="510B2075"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10.2.11a</w:t>
      </w:r>
      <w:r>
        <w:rPr>
          <w:rFonts w:asciiTheme="minorHAnsi" w:eastAsiaTheme="minorEastAsia" w:hAnsiTheme="minorHAnsi" w:cstheme="minorBidi"/>
          <w:noProof/>
          <w:kern w:val="2"/>
          <w:sz w:val="24"/>
          <w:szCs w:val="24"/>
          <w14:ligatures w14:val="standardContextual"/>
        </w:rPr>
        <w:tab/>
      </w:r>
      <w:r>
        <w:rPr>
          <w:noProof/>
        </w:rPr>
        <w:t>Discoveree user info</w:t>
      </w:r>
      <w:r>
        <w:rPr>
          <w:noProof/>
        </w:rPr>
        <w:tab/>
      </w:r>
      <w:r>
        <w:rPr>
          <w:noProof/>
        </w:rPr>
        <w:fldChar w:fldCharType="begin" w:fldLock="1"/>
      </w:r>
      <w:r>
        <w:rPr>
          <w:noProof/>
        </w:rPr>
        <w:instrText xml:space="preserve"> PAGEREF _Toc218597436 \h </w:instrText>
      </w:r>
      <w:r>
        <w:rPr>
          <w:noProof/>
        </w:rPr>
      </w:r>
      <w:r>
        <w:rPr>
          <w:noProof/>
        </w:rPr>
        <w:fldChar w:fldCharType="separate"/>
      </w:r>
      <w:r>
        <w:rPr>
          <w:noProof/>
        </w:rPr>
        <w:t>423</w:t>
      </w:r>
      <w:r>
        <w:rPr>
          <w:noProof/>
        </w:rPr>
        <w:fldChar w:fldCharType="end"/>
      </w:r>
    </w:p>
    <w:p w14:paraId="168B89BC" w14:textId="6847494A"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10.2.12</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fldLock="1"/>
      </w:r>
      <w:r>
        <w:rPr>
          <w:noProof/>
        </w:rPr>
        <w:instrText xml:space="preserve"> PAGEREF _Toc218597437 \h </w:instrText>
      </w:r>
      <w:r>
        <w:rPr>
          <w:noProof/>
        </w:rPr>
      </w:r>
      <w:r>
        <w:rPr>
          <w:noProof/>
        </w:rPr>
        <w:fldChar w:fldCharType="separate"/>
      </w:r>
      <w:r>
        <w:rPr>
          <w:noProof/>
        </w:rPr>
        <w:t>423</w:t>
      </w:r>
      <w:r>
        <w:rPr>
          <w:noProof/>
        </w:rPr>
        <w:fldChar w:fldCharType="end"/>
      </w:r>
    </w:p>
    <w:p w14:paraId="022FAB98" w14:textId="0E1385A6"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10.2.13</w:t>
      </w:r>
      <w:r>
        <w:rPr>
          <w:rFonts w:asciiTheme="minorHAnsi" w:eastAsiaTheme="minorEastAsia" w:hAnsiTheme="minorHAnsi" w:cstheme="minorBidi"/>
          <w:noProof/>
          <w:kern w:val="2"/>
          <w:sz w:val="24"/>
          <w:szCs w:val="24"/>
          <w14:ligatures w14:val="standardContextual"/>
        </w:rPr>
        <w:tab/>
      </w:r>
      <w:r>
        <w:rPr>
          <w:noProof/>
          <w:lang w:eastAsia="zh-CN"/>
        </w:rPr>
        <w:t>Hop count</w:t>
      </w:r>
      <w:r>
        <w:rPr>
          <w:noProof/>
        </w:rPr>
        <w:tab/>
      </w:r>
      <w:r>
        <w:rPr>
          <w:noProof/>
        </w:rPr>
        <w:fldChar w:fldCharType="begin" w:fldLock="1"/>
      </w:r>
      <w:r>
        <w:rPr>
          <w:noProof/>
        </w:rPr>
        <w:instrText xml:space="preserve"> PAGEREF _Toc218597438 \h </w:instrText>
      </w:r>
      <w:r>
        <w:rPr>
          <w:noProof/>
        </w:rPr>
      </w:r>
      <w:r>
        <w:rPr>
          <w:noProof/>
        </w:rPr>
        <w:fldChar w:fldCharType="separate"/>
      </w:r>
      <w:r>
        <w:rPr>
          <w:noProof/>
        </w:rPr>
        <w:t>423</w:t>
      </w:r>
      <w:r>
        <w:rPr>
          <w:noProof/>
        </w:rPr>
        <w:fldChar w:fldCharType="end"/>
      </w:r>
    </w:p>
    <w:p w14:paraId="79D6A5D4" w14:textId="1A3F5839"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10.2.14</w:t>
      </w:r>
      <w:r>
        <w:rPr>
          <w:rFonts w:asciiTheme="minorHAnsi" w:eastAsiaTheme="minorEastAsia" w:hAnsiTheme="minorHAnsi" w:cstheme="minorBidi"/>
          <w:noProof/>
          <w:kern w:val="2"/>
          <w:sz w:val="24"/>
          <w:szCs w:val="24"/>
          <w14:ligatures w14:val="standardContextual"/>
        </w:rPr>
        <w:tab/>
      </w:r>
      <w:r>
        <w:rPr>
          <w:noProof/>
          <w:lang w:eastAsia="zh-CN"/>
        </w:rPr>
        <w:t>Hop limit</w:t>
      </w:r>
      <w:r>
        <w:rPr>
          <w:noProof/>
        </w:rPr>
        <w:tab/>
      </w:r>
      <w:r>
        <w:rPr>
          <w:noProof/>
        </w:rPr>
        <w:fldChar w:fldCharType="begin" w:fldLock="1"/>
      </w:r>
      <w:r>
        <w:rPr>
          <w:noProof/>
        </w:rPr>
        <w:instrText xml:space="preserve"> PAGEREF _Toc218597439 \h </w:instrText>
      </w:r>
      <w:r>
        <w:rPr>
          <w:noProof/>
        </w:rPr>
      </w:r>
      <w:r>
        <w:rPr>
          <w:noProof/>
        </w:rPr>
        <w:fldChar w:fldCharType="separate"/>
      </w:r>
      <w:r>
        <w:rPr>
          <w:noProof/>
        </w:rPr>
        <w:t>423</w:t>
      </w:r>
      <w:r>
        <w:rPr>
          <w:noProof/>
        </w:rPr>
        <w:fldChar w:fldCharType="end"/>
      </w:r>
    </w:p>
    <w:p w14:paraId="3AA4BE63" w14:textId="5B5A394B"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10.2.15</w:t>
      </w:r>
      <w:r>
        <w:rPr>
          <w:rFonts w:asciiTheme="minorHAnsi" w:eastAsiaTheme="minorEastAsia" w:hAnsiTheme="minorHAnsi" w:cstheme="minorBidi"/>
          <w:noProof/>
          <w:kern w:val="2"/>
          <w:sz w:val="24"/>
          <w:szCs w:val="24"/>
          <w14:ligatures w14:val="standardContextual"/>
        </w:rPr>
        <w:tab/>
      </w:r>
      <w:r>
        <w:rPr>
          <w:noProof/>
          <w:lang w:eastAsia="zh-CN"/>
        </w:rPr>
        <w:t>Root relay info</w:t>
      </w:r>
      <w:r>
        <w:rPr>
          <w:noProof/>
        </w:rPr>
        <w:tab/>
      </w:r>
      <w:r>
        <w:rPr>
          <w:noProof/>
        </w:rPr>
        <w:fldChar w:fldCharType="begin" w:fldLock="1"/>
      </w:r>
      <w:r>
        <w:rPr>
          <w:noProof/>
        </w:rPr>
        <w:instrText xml:space="preserve"> PAGEREF _Toc218597440 \h </w:instrText>
      </w:r>
      <w:r>
        <w:rPr>
          <w:noProof/>
        </w:rPr>
      </w:r>
      <w:r>
        <w:rPr>
          <w:noProof/>
        </w:rPr>
        <w:fldChar w:fldCharType="separate"/>
      </w:r>
      <w:r>
        <w:rPr>
          <w:noProof/>
        </w:rPr>
        <w:t>423</w:t>
      </w:r>
      <w:r>
        <w:rPr>
          <w:noProof/>
        </w:rPr>
        <w:fldChar w:fldCharType="end"/>
      </w:r>
    </w:p>
    <w:p w14:paraId="5D28BCFF" w14:textId="2E4413B2"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10.2.16</w:t>
      </w:r>
      <w:r>
        <w:rPr>
          <w:rFonts w:asciiTheme="minorHAnsi" w:eastAsiaTheme="minorEastAsia" w:hAnsiTheme="minorHAnsi" w:cstheme="minorBidi"/>
          <w:noProof/>
          <w:kern w:val="2"/>
          <w:sz w:val="24"/>
          <w:szCs w:val="24"/>
          <w14:ligatures w14:val="standardContextual"/>
        </w:rPr>
        <w:tab/>
      </w:r>
      <w:r>
        <w:rPr>
          <w:noProof/>
          <w:lang w:eastAsia="zh-CN"/>
        </w:rPr>
        <w:t xml:space="preserve">Multi-hop </w:t>
      </w:r>
      <w:r w:rsidRPr="002448C2">
        <w:rPr>
          <w:rFonts w:eastAsiaTheme="minorEastAsia"/>
          <w:noProof/>
          <w:lang w:eastAsia="zh-CN"/>
        </w:rPr>
        <w:t xml:space="preserve">U2N </w:t>
      </w:r>
      <w:r>
        <w:rPr>
          <w:noProof/>
          <w:lang w:eastAsia="zh-CN"/>
        </w:rPr>
        <w:t>path info</w:t>
      </w:r>
      <w:r>
        <w:rPr>
          <w:noProof/>
        </w:rPr>
        <w:tab/>
      </w:r>
      <w:r>
        <w:rPr>
          <w:noProof/>
        </w:rPr>
        <w:fldChar w:fldCharType="begin" w:fldLock="1"/>
      </w:r>
      <w:r>
        <w:rPr>
          <w:noProof/>
        </w:rPr>
        <w:instrText xml:space="preserve"> PAGEREF _Toc218597441 \h </w:instrText>
      </w:r>
      <w:r>
        <w:rPr>
          <w:noProof/>
        </w:rPr>
      </w:r>
      <w:r>
        <w:rPr>
          <w:noProof/>
        </w:rPr>
        <w:fldChar w:fldCharType="separate"/>
      </w:r>
      <w:r>
        <w:rPr>
          <w:noProof/>
        </w:rPr>
        <w:t>424</w:t>
      </w:r>
      <w:r>
        <w:rPr>
          <w:noProof/>
        </w:rPr>
        <w:fldChar w:fldCharType="end"/>
      </w:r>
    </w:p>
    <w:p w14:paraId="7EE76517" w14:textId="657DC0C1"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10.2.17</w:t>
      </w:r>
      <w:r>
        <w:rPr>
          <w:rFonts w:asciiTheme="minorHAnsi" w:eastAsiaTheme="minorEastAsia" w:hAnsiTheme="minorHAnsi" w:cstheme="minorBidi"/>
          <w:noProof/>
          <w:kern w:val="2"/>
          <w:sz w:val="24"/>
          <w:szCs w:val="24"/>
          <w14:ligatures w14:val="standardContextual"/>
        </w:rPr>
        <w:tab/>
      </w:r>
      <w:r>
        <w:rPr>
          <w:noProof/>
          <w:lang w:eastAsia="zh-CN"/>
        </w:rPr>
        <w:t>Intermediate relays</w:t>
      </w:r>
      <w:r>
        <w:rPr>
          <w:noProof/>
        </w:rPr>
        <w:tab/>
      </w:r>
      <w:r>
        <w:rPr>
          <w:noProof/>
        </w:rPr>
        <w:fldChar w:fldCharType="begin" w:fldLock="1"/>
      </w:r>
      <w:r>
        <w:rPr>
          <w:noProof/>
        </w:rPr>
        <w:instrText xml:space="preserve"> PAGEREF _Toc218597442 \h </w:instrText>
      </w:r>
      <w:r>
        <w:rPr>
          <w:noProof/>
        </w:rPr>
      </w:r>
      <w:r>
        <w:rPr>
          <w:noProof/>
        </w:rPr>
        <w:fldChar w:fldCharType="separate"/>
      </w:r>
      <w:r>
        <w:rPr>
          <w:noProof/>
        </w:rPr>
        <w:t>424</w:t>
      </w:r>
      <w:r>
        <w:rPr>
          <w:noProof/>
        </w:rPr>
        <w:fldChar w:fldCharType="end"/>
      </w:r>
    </w:p>
    <w:p w14:paraId="0E1E1720" w14:textId="127BCF76"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10.2.18</w:t>
      </w:r>
      <w:r>
        <w:rPr>
          <w:rFonts w:asciiTheme="minorHAnsi" w:eastAsiaTheme="minorEastAsia" w:hAnsiTheme="minorHAnsi" w:cstheme="minorBidi"/>
          <w:noProof/>
          <w:kern w:val="2"/>
          <w:sz w:val="24"/>
          <w:szCs w:val="24"/>
          <w14:ligatures w14:val="standardContextual"/>
        </w:rPr>
        <w:tab/>
      </w:r>
      <w:r>
        <w:rPr>
          <w:noProof/>
        </w:rPr>
        <w:t>Multi-hop UE-to-UE relay UE info</w:t>
      </w:r>
      <w:r>
        <w:rPr>
          <w:noProof/>
        </w:rPr>
        <w:tab/>
      </w:r>
      <w:r>
        <w:rPr>
          <w:noProof/>
        </w:rPr>
        <w:fldChar w:fldCharType="begin" w:fldLock="1"/>
      </w:r>
      <w:r>
        <w:rPr>
          <w:noProof/>
        </w:rPr>
        <w:instrText xml:space="preserve"> PAGEREF _Toc218597443 \h </w:instrText>
      </w:r>
      <w:r>
        <w:rPr>
          <w:noProof/>
        </w:rPr>
      </w:r>
      <w:r>
        <w:rPr>
          <w:noProof/>
        </w:rPr>
        <w:fldChar w:fldCharType="separate"/>
      </w:r>
      <w:r>
        <w:rPr>
          <w:noProof/>
        </w:rPr>
        <w:t>424</w:t>
      </w:r>
      <w:r>
        <w:rPr>
          <w:noProof/>
        </w:rPr>
        <w:fldChar w:fldCharType="end"/>
      </w:r>
    </w:p>
    <w:p w14:paraId="3369CC2A" w14:textId="26EF05D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10.2.19</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_Toc218597444 \h </w:instrText>
      </w:r>
      <w:r>
        <w:rPr>
          <w:noProof/>
        </w:rPr>
      </w:r>
      <w:r>
        <w:rPr>
          <w:noProof/>
        </w:rPr>
        <w:fldChar w:fldCharType="separate"/>
      </w:r>
      <w:r>
        <w:rPr>
          <w:noProof/>
        </w:rPr>
        <w:t>424</w:t>
      </w:r>
      <w:r>
        <w:rPr>
          <w:noProof/>
        </w:rPr>
        <w:fldChar w:fldCharType="end"/>
      </w:r>
    </w:p>
    <w:p w14:paraId="7CCA412B" w14:textId="0F6A0BE9"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10.2.20</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fldLock="1"/>
      </w:r>
      <w:r>
        <w:rPr>
          <w:noProof/>
        </w:rPr>
        <w:instrText xml:space="preserve"> PAGEREF _Toc218597445 \h </w:instrText>
      </w:r>
      <w:r>
        <w:rPr>
          <w:noProof/>
        </w:rPr>
      </w:r>
      <w:r>
        <w:rPr>
          <w:noProof/>
        </w:rPr>
        <w:fldChar w:fldCharType="separate"/>
      </w:r>
      <w:r>
        <w:rPr>
          <w:noProof/>
        </w:rPr>
        <w:t>424</w:t>
      </w:r>
      <w:r>
        <w:rPr>
          <w:noProof/>
        </w:rPr>
        <w:fldChar w:fldCharType="end"/>
      </w:r>
    </w:p>
    <w:p w14:paraId="76330D9F" w14:textId="2CA59A2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10.2.</w:t>
      </w:r>
      <w:r w:rsidRPr="002448C2">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Accumulated QoS</w:t>
      </w:r>
      <w:r>
        <w:rPr>
          <w:noProof/>
        </w:rPr>
        <w:tab/>
      </w:r>
      <w:r>
        <w:rPr>
          <w:noProof/>
        </w:rPr>
        <w:fldChar w:fldCharType="begin" w:fldLock="1"/>
      </w:r>
      <w:r>
        <w:rPr>
          <w:noProof/>
        </w:rPr>
        <w:instrText xml:space="preserve"> PAGEREF _Toc218597446 \h </w:instrText>
      </w:r>
      <w:r>
        <w:rPr>
          <w:noProof/>
        </w:rPr>
      </w:r>
      <w:r>
        <w:rPr>
          <w:noProof/>
        </w:rPr>
        <w:fldChar w:fldCharType="separate"/>
      </w:r>
      <w:r>
        <w:rPr>
          <w:noProof/>
        </w:rPr>
        <w:t>424</w:t>
      </w:r>
      <w:r>
        <w:rPr>
          <w:noProof/>
        </w:rPr>
        <w:fldChar w:fldCharType="end"/>
      </w:r>
    </w:p>
    <w:p w14:paraId="1F9E8878" w14:textId="4EF24F3A"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PC5 signalling messages</w:t>
      </w:r>
      <w:r>
        <w:rPr>
          <w:noProof/>
        </w:rPr>
        <w:tab/>
      </w:r>
      <w:r>
        <w:rPr>
          <w:noProof/>
        </w:rPr>
        <w:fldChar w:fldCharType="begin" w:fldLock="1"/>
      </w:r>
      <w:r>
        <w:rPr>
          <w:noProof/>
        </w:rPr>
        <w:instrText xml:space="preserve"> PAGEREF _Toc218597447 \h </w:instrText>
      </w:r>
      <w:r>
        <w:rPr>
          <w:noProof/>
        </w:rPr>
      </w:r>
      <w:r>
        <w:rPr>
          <w:noProof/>
        </w:rPr>
        <w:fldChar w:fldCharType="separate"/>
      </w:r>
      <w:r>
        <w:rPr>
          <w:noProof/>
        </w:rPr>
        <w:t>424</w:t>
      </w:r>
      <w:r>
        <w:rPr>
          <w:noProof/>
        </w:rPr>
        <w:fldChar w:fldCharType="end"/>
      </w:r>
    </w:p>
    <w:p w14:paraId="1FE6393D" w14:textId="6AAFBE1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ProSe direct link establishment request</w:t>
      </w:r>
      <w:r>
        <w:rPr>
          <w:noProof/>
        </w:rPr>
        <w:tab/>
      </w:r>
      <w:r>
        <w:rPr>
          <w:noProof/>
        </w:rPr>
        <w:fldChar w:fldCharType="begin" w:fldLock="1"/>
      </w:r>
      <w:r>
        <w:rPr>
          <w:noProof/>
        </w:rPr>
        <w:instrText xml:space="preserve"> PAGEREF _Toc218597448 \h </w:instrText>
      </w:r>
      <w:r>
        <w:rPr>
          <w:noProof/>
        </w:rPr>
      </w:r>
      <w:r>
        <w:rPr>
          <w:noProof/>
        </w:rPr>
        <w:fldChar w:fldCharType="separate"/>
      </w:r>
      <w:r>
        <w:rPr>
          <w:noProof/>
        </w:rPr>
        <w:t>424</w:t>
      </w:r>
      <w:r>
        <w:rPr>
          <w:noProof/>
        </w:rPr>
        <w:fldChar w:fldCharType="end"/>
      </w:r>
    </w:p>
    <w:p w14:paraId="5E2EA43D" w14:textId="6672EEB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_Toc218597449 \h </w:instrText>
      </w:r>
      <w:r>
        <w:rPr>
          <w:noProof/>
        </w:rPr>
      </w:r>
      <w:r>
        <w:rPr>
          <w:noProof/>
        </w:rPr>
        <w:fldChar w:fldCharType="separate"/>
      </w:r>
      <w:r>
        <w:rPr>
          <w:noProof/>
        </w:rPr>
        <w:t>424</w:t>
      </w:r>
      <w:r>
        <w:rPr>
          <w:noProof/>
        </w:rPr>
        <w:fldChar w:fldCharType="end"/>
      </w:r>
    </w:p>
    <w:p w14:paraId="3E5F9226" w14:textId="42D7563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Target user info</w:t>
      </w:r>
      <w:r>
        <w:rPr>
          <w:noProof/>
        </w:rPr>
        <w:tab/>
      </w:r>
      <w:r>
        <w:rPr>
          <w:noProof/>
        </w:rPr>
        <w:fldChar w:fldCharType="begin" w:fldLock="1"/>
      </w:r>
      <w:r>
        <w:rPr>
          <w:noProof/>
        </w:rPr>
        <w:instrText xml:space="preserve"> PAGEREF _Toc218597450 \h </w:instrText>
      </w:r>
      <w:r>
        <w:rPr>
          <w:noProof/>
        </w:rPr>
      </w:r>
      <w:r>
        <w:rPr>
          <w:noProof/>
        </w:rPr>
        <w:fldChar w:fldCharType="separate"/>
      </w:r>
      <w:r>
        <w:rPr>
          <w:noProof/>
        </w:rPr>
        <w:t>425</w:t>
      </w:r>
      <w:r>
        <w:rPr>
          <w:noProof/>
        </w:rPr>
        <w:fldChar w:fldCharType="end"/>
      </w:r>
    </w:p>
    <w:p w14:paraId="73769B69" w14:textId="49C342B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_Toc218597451 \h </w:instrText>
      </w:r>
      <w:r>
        <w:rPr>
          <w:noProof/>
        </w:rPr>
      </w:r>
      <w:r>
        <w:rPr>
          <w:noProof/>
        </w:rPr>
        <w:fldChar w:fldCharType="separate"/>
      </w:r>
      <w:r>
        <w:rPr>
          <w:noProof/>
        </w:rPr>
        <w:t>426</w:t>
      </w:r>
      <w:r>
        <w:rPr>
          <w:noProof/>
        </w:rPr>
        <w:fldChar w:fldCharType="end"/>
      </w:r>
    </w:p>
    <w:p w14:paraId="283502A8" w14:textId="237A839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_Toc218597452 \h </w:instrText>
      </w:r>
      <w:r>
        <w:rPr>
          <w:noProof/>
        </w:rPr>
      </w:r>
      <w:r>
        <w:rPr>
          <w:noProof/>
        </w:rPr>
        <w:fldChar w:fldCharType="separate"/>
      </w:r>
      <w:r>
        <w:rPr>
          <w:noProof/>
        </w:rPr>
        <w:t>426</w:t>
      </w:r>
      <w:r>
        <w:rPr>
          <w:noProof/>
        </w:rPr>
        <w:fldChar w:fldCharType="end"/>
      </w:r>
    </w:p>
    <w:p w14:paraId="14B3B615" w14:textId="641F942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2448C2">
        <w:rPr>
          <w:noProof/>
          <w:vertAlign w:val="subscript"/>
        </w:rPr>
        <w:t>NRP-sess</w:t>
      </w:r>
      <w:r>
        <w:rPr>
          <w:noProof/>
        </w:rPr>
        <w:t xml:space="preserve"> ID</w:t>
      </w:r>
      <w:r>
        <w:rPr>
          <w:noProof/>
        </w:rPr>
        <w:tab/>
      </w:r>
      <w:r>
        <w:rPr>
          <w:noProof/>
        </w:rPr>
        <w:fldChar w:fldCharType="begin" w:fldLock="1"/>
      </w:r>
      <w:r>
        <w:rPr>
          <w:noProof/>
        </w:rPr>
        <w:instrText xml:space="preserve"> PAGEREF _Toc218597453 \h </w:instrText>
      </w:r>
      <w:r>
        <w:rPr>
          <w:noProof/>
        </w:rPr>
      </w:r>
      <w:r>
        <w:rPr>
          <w:noProof/>
        </w:rPr>
        <w:fldChar w:fldCharType="separate"/>
      </w:r>
      <w:r>
        <w:rPr>
          <w:noProof/>
        </w:rPr>
        <w:t>426</w:t>
      </w:r>
      <w:r>
        <w:rPr>
          <w:noProof/>
        </w:rPr>
        <w:fldChar w:fldCharType="end"/>
      </w:r>
    </w:p>
    <w:p w14:paraId="4D5D0F4E" w14:textId="534E043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sidRPr="002448C2">
        <w:rPr>
          <w:rFonts w:cs="Arial"/>
          <w:noProof/>
        </w:rPr>
        <w:t>K</w:t>
      </w:r>
      <w:r w:rsidRPr="002448C2">
        <w:rPr>
          <w:rFonts w:cs="Arial"/>
          <w:noProof/>
          <w:vertAlign w:val="subscript"/>
        </w:rPr>
        <w:t>NRP</w:t>
      </w:r>
      <w:r w:rsidRPr="002448C2">
        <w:rPr>
          <w:rFonts w:cs="Arial"/>
          <w:noProof/>
        </w:rPr>
        <w:t xml:space="preserve"> ID</w:t>
      </w:r>
      <w:r>
        <w:rPr>
          <w:noProof/>
        </w:rPr>
        <w:tab/>
      </w:r>
      <w:r>
        <w:rPr>
          <w:noProof/>
        </w:rPr>
        <w:fldChar w:fldCharType="begin" w:fldLock="1"/>
      </w:r>
      <w:r>
        <w:rPr>
          <w:noProof/>
        </w:rPr>
        <w:instrText xml:space="preserve"> PAGEREF _Toc218597454 \h </w:instrText>
      </w:r>
      <w:r>
        <w:rPr>
          <w:noProof/>
        </w:rPr>
      </w:r>
      <w:r>
        <w:rPr>
          <w:noProof/>
        </w:rPr>
        <w:fldChar w:fldCharType="separate"/>
      </w:r>
      <w:r>
        <w:rPr>
          <w:noProof/>
        </w:rPr>
        <w:t>426</w:t>
      </w:r>
      <w:r>
        <w:rPr>
          <w:noProof/>
        </w:rPr>
        <w:fldChar w:fldCharType="end"/>
      </w:r>
    </w:p>
    <w:p w14:paraId="06210EB6" w14:textId="7625679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10.3.1.7</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fldLock="1"/>
      </w:r>
      <w:r>
        <w:rPr>
          <w:noProof/>
        </w:rPr>
        <w:instrText xml:space="preserve"> PAGEREF _Toc218597455 \h </w:instrText>
      </w:r>
      <w:r>
        <w:rPr>
          <w:noProof/>
        </w:rPr>
      </w:r>
      <w:r>
        <w:rPr>
          <w:noProof/>
        </w:rPr>
        <w:fldChar w:fldCharType="separate"/>
      </w:r>
      <w:r>
        <w:rPr>
          <w:noProof/>
        </w:rPr>
        <w:t>426</w:t>
      </w:r>
      <w:r>
        <w:rPr>
          <w:noProof/>
        </w:rPr>
        <w:fldChar w:fldCharType="end"/>
      </w:r>
    </w:p>
    <w:p w14:paraId="3D3E1AC2" w14:textId="4A60D4B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identifiers</w:t>
      </w:r>
      <w:r>
        <w:rPr>
          <w:noProof/>
        </w:rPr>
        <w:tab/>
      </w:r>
      <w:r>
        <w:rPr>
          <w:noProof/>
        </w:rPr>
        <w:fldChar w:fldCharType="begin" w:fldLock="1"/>
      </w:r>
      <w:r>
        <w:rPr>
          <w:noProof/>
        </w:rPr>
        <w:instrText xml:space="preserve"> PAGEREF _Toc218597456 \h </w:instrText>
      </w:r>
      <w:r>
        <w:rPr>
          <w:noProof/>
        </w:rPr>
      </w:r>
      <w:r>
        <w:rPr>
          <w:noProof/>
        </w:rPr>
        <w:fldChar w:fldCharType="separate"/>
      </w:r>
      <w:r>
        <w:rPr>
          <w:noProof/>
        </w:rPr>
        <w:t>426</w:t>
      </w:r>
      <w:r>
        <w:rPr>
          <w:noProof/>
        </w:rPr>
        <w:fldChar w:fldCharType="end"/>
      </w:r>
    </w:p>
    <w:p w14:paraId="129558A0" w14:textId="40F4173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10.3.1.9</w:t>
      </w:r>
      <w:r>
        <w:rPr>
          <w:rFonts w:asciiTheme="minorHAnsi" w:eastAsiaTheme="minorEastAsia" w:hAnsiTheme="minorHAnsi" w:cstheme="minorBidi"/>
          <w:noProof/>
          <w:kern w:val="2"/>
          <w:sz w:val="24"/>
          <w:szCs w:val="24"/>
          <w14:ligatures w14:val="standardContextual"/>
        </w:rPr>
        <w:tab/>
      </w:r>
      <w:r>
        <w:rPr>
          <w:noProof/>
        </w:rPr>
        <w:t>UE identity</w:t>
      </w:r>
      <w:r>
        <w:rPr>
          <w:noProof/>
        </w:rPr>
        <w:tab/>
      </w:r>
      <w:r>
        <w:rPr>
          <w:noProof/>
        </w:rPr>
        <w:fldChar w:fldCharType="begin" w:fldLock="1"/>
      </w:r>
      <w:r>
        <w:rPr>
          <w:noProof/>
        </w:rPr>
        <w:instrText xml:space="preserve"> PAGEREF _Toc218597457 \h </w:instrText>
      </w:r>
      <w:r>
        <w:rPr>
          <w:noProof/>
        </w:rPr>
      </w:r>
      <w:r>
        <w:rPr>
          <w:noProof/>
        </w:rPr>
        <w:fldChar w:fldCharType="separate"/>
      </w:r>
      <w:r>
        <w:rPr>
          <w:noProof/>
        </w:rPr>
        <w:t>426</w:t>
      </w:r>
      <w:r>
        <w:rPr>
          <w:noProof/>
        </w:rPr>
        <w:fldChar w:fldCharType="end"/>
      </w:r>
    </w:p>
    <w:p w14:paraId="0675A4EE" w14:textId="4129375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10.3.1.10</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_Toc218597458 \h </w:instrText>
      </w:r>
      <w:r>
        <w:rPr>
          <w:noProof/>
        </w:rPr>
      </w:r>
      <w:r>
        <w:rPr>
          <w:noProof/>
        </w:rPr>
        <w:fldChar w:fldCharType="separate"/>
      </w:r>
      <w:r>
        <w:rPr>
          <w:noProof/>
        </w:rPr>
        <w:t>426</w:t>
      </w:r>
      <w:r>
        <w:rPr>
          <w:noProof/>
        </w:rPr>
        <w:fldChar w:fldCharType="end"/>
      </w:r>
    </w:p>
    <w:p w14:paraId="6A44F7C7" w14:textId="157CE85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10.3.1.11</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_Toc218597459 \h </w:instrText>
      </w:r>
      <w:r>
        <w:rPr>
          <w:noProof/>
        </w:rPr>
      </w:r>
      <w:r>
        <w:rPr>
          <w:noProof/>
        </w:rPr>
        <w:fldChar w:fldCharType="separate"/>
      </w:r>
      <w:r>
        <w:rPr>
          <w:noProof/>
        </w:rPr>
        <w:t>427</w:t>
      </w:r>
      <w:r>
        <w:rPr>
          <w:noProof/>
        </w:rPr>
        <w:fldChar w:fldCharType="end"/>
      </w:r>
    </w:p>
    <w:p w14:paraId="72E28BC5" w14:textId="6B7D983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fldLock="1"/>
      </w:r>
      <w:r>
        <w:rPr>
          <w:noProof/>
        </w:rPr>
        <w:instrText xml:space="preserve"> PAGEREF _Toc218597460 \h </w:instrText>
      </w:r>
      <w:r>
        <w:rPr>
          <w:noProof/>
        </w:rPr>
      </w:r>
      <w:r>
        <w:rPr>
          <w:noProof/>
        </w:rPr>
        <w:fldChar w:fldCharType="separate"/>
      </w:r>
      <w:r>
        <w:rPr>
          <w:noProof/>
        </w:rPr>
        <w:t>427</w:t>
      </w:r>
      <w:r>
        <w:rPr>
          <w:noProof/>
        </w:rPr>
        <w:fldChar w:fldCharType="end"/>
      </w:r>
    </w:p>
    <w:p w14:paraId="7818F5C8" w14:textId="0E64781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10.3.1.13</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fldLock="1"/>
      </w:r>
      <w:r>
        <w:rPr>
          <w:noProof/>
        </w:rPr>
        <w:instrText xml:space="preserve"> PAGEREF _Toc218597461 \h </w:instrText>
      </w:r>
      <w:r>
        <w:rPr>
          <w:noProof/>
        </w:rPr>
      </w:r>
      <w:r>
        <w:rPr>
          <w:noProof/>
        </w:rPr>
        <w:fldChar w:fldCharType="separate"/>
      </w:r>
      <w:r>
        <w:rPr>
          <w:noProof/>
        </w:rPr>
        <w:t>427</w:t>
      </w:r>
      <w:r>
        <w:rPr>
          <w:noProof/>
        </w:rPr>
        <w:fldChar w:fldCharType="end"/>
      </w:r>
    </w:p>
    <w:p w14:paraId="7099E52D" w14:textId="44B1393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10.3.1.14</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_Toc218597462 \h </w:instrText>
      </w:r>
      <w:r>
        <w:rPr>
          <w:noProof/>
        </w:rPr>
      </w:r>
      <w:r>
        <w:rPr>
          <w:noProof/>
        </w:rPr>
        <w:fldChar w:fldCharType="separate"/>
      </w:r>
      <w:r>
        <w:rPr>
          <w:noProof/>
        </w:rPr>
        <w:t>427</w:t>
      </w:r>
      <w:r>
        <w:rPr>
          <w:noProof/>
        </w:rPr>
        <w:fldChar w:fldCharType="end"/>
      </w:r>
    </w:p>
    <w:p w14:paraId="5AF9E25C" w14:textId="243D15C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_Toc218597463 \h </w:instrText>
      </w:r>
      <w:r>
        <w:rPr>
          <w:noProof/>
        </w:rPr>
      </w:r>
      <w:r>
        <w:rPr>
          <w:noProof/>
        </w:rPr>
        <w:fldChar w:fldCharType="separate"/>
      </w:r>
      <w:r>
        <w:rPr>
          <w:noProof/>
        </w:rPr>
        <w:t>427</w:t>
      </w:r>
      <w:r>
        <w:rPr>
          <w:noProof/>
        </w:rPr>
        <w:fldChar w:fldCharType="end"/>
      </w:r>
    </w:p>
    <w:p w14:paraId="3F6DDCBB" w14:textId="79B8780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10.3.1.16</w:t>
      </w:r>
      <w:r>
        <w:rPr>
          <w:rFonts w:asciiTheme="minorHAnsi" w:eastAsiaTheme="minorEastAsia" w:hAnsiTheme="minorHAnsi" w:cstheme="minorBidi"/>
          <w:noProof/>
          <w:kern w:val="2"/>
          <w:sz w:val="24"/>
          <w:szCs w:val="24"/>
          <w14:ligatures w14:val="standardContextual"/>
        </w:rPr>
        <w:tab/>
      </w:r>
      <w:r>
        <w:rPr>
          <w:noProof/>
          <w:lang w:eastAsia="x-none"/>
        </w:rPr>
        <w:t xml:space="preserve">MSB of </w:t>
      </w:r>
      <w:r>
        <w:rPr>
          <w:noProof/>
        </w:rPr>
        <w:t>K</w:t>
      </w:r>
      <w:r w:rsidRPr="002448C2">
        <w:rPr>
          <w:noProof/>
          <w:vertAlign w:val="subscript"/>
        </w:rPr>
        <w:t>SLP-sess</w:t>
      </w:r>
      <w:r>
        <w:rPr>
          <w:noProof/>
        </w:rPr>
        <w:t xml:space="preserve"> ID</w:t>
      </w:r>
      <w:r>
        <w:rPr>
          <w:noProof/>
        </w:rPr>
        <w:tab/>
      </w:r>
      <w:r>
        <w:rPr>
          <w:noProof/>
        </w:rPr>
        <w:fldChar w:fldCharType="begin" w:fldLock="1"/>
      </w:r>
      <w:r>
        <w:rPr>
          <w:noProof/>
        </w:rPr>
        <w:instrText xml:space="preserve"> PAGEREF _Toc218597464 \h </w:instrText>
      </w:r>
      <w:r>
        <w:rPr>
          <w:noProof/>
        </w:rPr>
      </w:r>
      <w:r>
        <w:rPr>
          <w:noProof/>
        </w:rPr>
        <w:fldChar w:fldCharType="separate"/>
      </w:r>
      <w:r>
        <w:rPr>
          <w:noProof/>
        </w:rPr>
        <w:t>427</w:t>
      </w:r>
      <w:r>
        <w:rPr>
          <w:noProof/>
        </w:rPr>
        <w:fldChar w:fldCharType="end"/>
      </w:r>
    </w:p>
    <w:p w14:paraId="74B9CEB1" w14:textId="24BD2E0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10.3.1.17</w:t>
      </w:r>
      <w:r>
        <w:rPr>
          <w:rFonts w:asciiTheme="minorHAnsi" w:eastAsiaTheme="minorEastAsia" w:hAnsiTheme="minorHAnsi" w:cstheme="minorBidi"/>
          <w:noProof/>
          <w:kern w:val="2"/>
          <w:sz w:val="24"/>
          <w:szCs w:val="24"/>
          <w14:ligatures w14:val="standardContextual"/>
        </w:rPr>
        <w:tab/>
      </w:r>
      <w:r w:rsidRPr="002448C2">
        <w:rPr>
          <w:rFonts w:cs="Arial"/>
          <w:noProof/>
        </w:rPr>
        <w:t>K</w:t>
      </w:r>
      <w:r w:rsidRPr="002448C2">
        <w:rPr>
          <w:rFonts w:cs="Arial"/>
          <w:noProof/>
          <w:vertAlign w:val="subscript"/>
        </w:rPr>
        <w:t>SLP</w:t>
      </w:r>
      <w:r w:rsidRPr="002448C2">
        <w:rPr>
          <w:rFonts w:cs="Arial"/>
          <w:noProof/>
        </w:rPr>
        <w:t xml:space="preserve"> ID</w:t>
      </w:r>
      <w:r>
        <w:rPr>
          <w:noProof/>
        </w:rPr>
        <w:tab/>
      </w:r>
      <w:r>
        <w:rPr>
          <w:noProof/>
        </w:rPr>
        <w:fldChar w:fldCharType="begin" w:fldLock="1"/>
      </w:r>
      <w:r>
        <w:rPr>
          <w:noProof/>
        </w:rPr>
        <w:instrText xml:space="preserve"> PAGEREF _Toc218597465 \h </w:instrText>
      </w:r>
      <w:r>
        <w:rPr>
          <w:noProof/>
        </w:rPr>
      </w:r>
      <w:r>
        <w:rPr>
          <w:noProof/>
        </w:rPr>
        <w:fldChar w:fldCharType="separate"/>
      </w:r>
      <w:r>
        <w:rPr>
          <w:noProof/>
        </w:rPr>
        <w:t>427</w:t>
      </w:r>
      <w:r>
        <w:rPr>
          <w:noProof/>
        </w:rPr>
        <w:fldChar w:fldCharType="end"/>
      </w:r>
    </w:p>
    <w:p w14:paraId="173B5790" w14:textId="399B407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10.3.1.18</w:t>
      </w:r>
      <w:r>
        <w:rPr>
          <w:rFonts w:asciiTheme="minorHAnsi" w:eastAsiaTheme="minorEastAsia" w:hAnsiTheme="minorHAnsi" w:cstheme="minorBidi"/>
          <w:noProof/>
          <w:kern w:val="2"/>
          <w:sz w:val="24"/>
          <w:szCs w:val="24"/>
          <w14:ligatures w14:val="standardContextual"/>
        </w:rPr>
        <w:tab/>
      </w:r>
      <w:r>
        <w:rPr>
          <w:noProof/>
        </w:rPr>
        <w:t>Relay indication</w:t>
      </w:r>
      <w:r>
        <w:rPr>
          <w:noProof/>
        </w:rPr>
        <w:tab/>
      </w:r>
      <w:r>
        <w:rPr>
          <w:noProof/>
        </w:rPr>
        <w:fldChar w:fldCharType="begin" w:fldLock="1"/>
      </w:r>
      <w:r>
        <w:rPr>
          <w:noProof/>
        </w:rPr>
        <w:instrText xml:space="preserve"> PAGEREF _Toc218597466 \h </w:instrText>
      </w:r>
      <w:r>
        <w:rPr>
          <w:noProof/>
        </w:rPr>
      </w:r>
      <w:r>
        <w:rPr>
          <w:noProof/>
        </w:rPr>
        <w:fldChar w:fldCharType="separate"/>
      </w:r>
      <w:r>
        <w:rPr>
          <w:noProof/>
        </w:rPr>
        <w:t>428</w:t>
      </w:r>
      <w:r>
        <w:rPr>
          <w:noProof/>
        </w:rPr>
        <w:fldChar w:fldCharType="end"/>
      </w:r>
    </w:p>
    <w:p w14:paraId="5A9ADB25" w14:textId="7B3ADA5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_Toc218597467 \h </w:instrText>
      </w:r>
      <w:r>
        <w:rPr>
          <w:noProof/>
        </w:rPr>
      </w:r>
      <w:r>
        <w:rPr>
          <w:noProof/>
        </w:rPr>
        <w:fldChar w:fldCharType="separate"/>
      </w:r>
      <w:r>
        <w:rPr>
          <w:noProof/>
        </w:rPr>
        <w:t>428</w:t>
      </w:r>
      <w:r>
        <w:rPr>
          <w:noProof/>
        </w:rPr>
        <w:fldChar w:fldCharType="end"/>
      </w:r>
    </w:p>
    <w:p w14:paraId="01D5FE40" w14:textId="055A902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10.3.1.20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_Toc218597468 \h </w:instrText>
      </w:r>
      <w:r>
        <w:rPr>
          <w:noProof/>
        </w:rPr>
      </w:r>
      <w:r>
        <w:rPr>
          <w:noProof/>
        </w:rPr>
        <w:fldChar w:fldCharType="separate"/>
      </w:r>
      <w:r>
        <w:rPr>
          <w:noProof/>
        </w:rPr>
        <w:t>428</w:t>
      </w:r>
      <w:r>
        <w:rPr>
          <w:noProof/>
        </w:rPr>
        <w:fldChar w:fldCharType="end"/>
      </w:r>
    </w:p>
    <w:p w14:paraId="09878EA2" w14:textId="7755FC2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1</w:t>
      </w:r>
      <w:r>
        <w:rPr>
          <w:noProof/>
        </w:rPr>
        <w:t>.</w:t>
      </w:r>
      <w:r w:rsidRPr="002448C2">
        <w:rPr>
          <w:rFonts w:eastAsiaTheme="minorEastAsia"/>
          <w:noProof/>
          <w:lang w:eastAsia="zh-CN"/>
        </w:rPr>
        <w:t>21</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_Toc218597469 \h </w:instrText>
      </w:r>
      <w:r>
        <w:rPr>
          <w:noProof/>
        </w:rPr>
      </w:r>
      <w:r>
        <w:rPr>
          <w:noProof/>
        </w:rPr>
        <w:fldChar w:fldCharType="separate"/>
      </w:r>
      <w:r>
        <w:rPr>
          <w:noProof/>
        </w:rPr>
        <w:t>428</w:t>
      </w:r>
      <w:r>
        <w:rPr>
          <w:noProof/>
        </w:rPr>
        <w:fldChar w:fldCharType="end"/>
      </w:r>
    </w:p>
    <w:p w14:paraId="307784DE" w14:textId="7258782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1</w:t>
      </w:r>
      <w:r>
        <w:rPr>
          <w:noProof/>
        </w:rPr>
        <w:t>.</w:t>
      </w:r>
      <w:r w:rsidRPr="002448C2">
        <w:rPr>
          <w:rFonts w:eastAsiaTheme="minorEastAsia"/>
          <w:noProof/>
          <w:lang w:eastAsia="zh-CN"/>
        </w:rPr>
        <w:t>22</w:t>
      </w:r>
      <w:r>
        <w:rPr>
          <w:rFonts w:asciiTheme="minorHAnsi" w:eastAsiaTheme="minorEastAsia" w:hAnsiTheme="minorHAnsi" w:cstheme="minorBidi"/>
          <w:noProof/>
          <w:kern w:val="2"/>
          <w:sz w:val="24"/>
          <w:szCs w:val="24"/>
          <w14:ligatures w14:val="standardContextual"/>
        </w:rPr>
        <w:tab/>
      </w:r>
      <w:r>
        <w:rPr>
          <w:noProof/>
        </w:rPr>
        <w:t>Multi-hop U2N path info</w:t>
      </w:r>
      <w:r>
        <w:rPr>
          <w:noProof/>
        </w:rPr>
        <w:tab/>
      </w:r>
      <w:r>
        <w:rPr>
          <w:noProof/>
        </w:rPr>
        <w:fldChar w:fldCharType="begin" w:fldLock="1"/>
      </w:r>
      <w:r>
        <w:rPr>
          <w:noProof/>
        </w:rPr>
        <w:instrText xml:space="preserve"> PAGEREF _Toc218597470 \h </w:instrText>
      </w:r>
      <w:r>
        <w:rPr>
          <w:noProof/>
        </w:rPr>
      </w:r>
      <w:r>
        <w:rPr>
          <w:noProof/>
        </w:rPr>
        <w:fldChar w:fldCharType="separate"/>
      </w:r>
      <w:r>
        <w:rPr>
          <w:noProof/>
        </w:rPr>
        <w:t>428</w:t>
      </w:r>
      <w:r>
        <w:rPr>
          <w:noProof/>
        </w:rPr>
        <w:fldChar w:fldCharType="end"/>
      </w:r>
    </w:p>
    <w:p w14:paraId="743102F7" w14:textId="2B5E57E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ProSe direct link establishment accept</w:t>
      </w:r>
      <w:r>
        <w:rPr>
          <w:noProof/>
        </w:rPr>
        <w:tab/>
      </w:r>
      <w:r>
        <w:rPr>
          <w:noProof/>
        </w:rPr>
        <w:fldChar w:fldCharType="begin" w:fldLock="1"/>
      </w:r>
      <w:r>
        <w:rPr>
          <w:noProof/>
        </w:rPr>
        <w:instrText xml:space="preserve"> PAGEREF _Toc218597471 \h </w:instrText>
      </w:r>
      <w:r>
        <w:rPr>
          <w:noProof/>
        </w:rPr>
      </w:r>
      <w:r>
        <w:rPr>
          <w:noProof/>
        </w:rPr>
        <w:fldChar w:fldCharType="separate"/>
      </w:r>
      <w:r>
        <w:rPr>
          <w:noProof/>
        </w:rPr>
        <w:t>428</w:t>
      </w:r>
      <w:r>
        <w:rPr>
          <w:noProof/>
        </w:rPr>
        <w:fldChar w:fldCharType="end"/>
      </w:r>
    </w:p>
    <w:p w14:paraId="174BB5E1" w14:textId="4F045FE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_Toc218597472 \h </w:instrText>
      </w:r>
      <w:r>
        <w:rPr>
          <w:noProof/>
        </w:rPr>
      </w:r>
      <w:r>
        <w:rPr>
          <w:noProof/>
        </w:rPr>
        <w:fldChar w:fldCharType="separate"/>
      </w:r>
      <w:r>
        <w:rPr>
          <w:noProof/>
        </w:rPr>
        <w:t>428</w:t>
      </w:r>
      <w:r>
        <w:rPr>
          <w:noProof/>
        </w:rPr>
        <w:fldChar w:fldCharType="end"/>
      </w:r>
    </w:p>
    <w:p w14:paraId="4E8D496F" w14:textId="3D4C7D7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_Toc218597473 \h </w:instrText>
      </w:r>
      <w:r>
        <w:rPr>
          <w:noProof/>
        </w:rPr>
      </w:r>
      <w:r>
        <w:rPr>
          <w:noProof/>
        </w:rPr>
        <w:fldChar w:fldCharType="separate"/>
      </w:r>
      <w:r>
        <w:rPr>
          <w:noProof/>
        </w:rPr>
        <w:t>429</w:t>
      </w:r>
      <w:r>
        <w:rPr>
          <w:noProof/>
        </w:rPr>
        <w:fldChar w:fldCharType="end"/>
      </w:r>
    </w:p>
    <w:p w14:paraId="1D471938" w14:textId="1A91CC2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_Toc218597474 \h </w:instrText>
      </w:r>
      <w:r>
        <w:rPr>
          <w:noProof/>
        </w:rPr>
      </w:r>
      <w:r>
        <w:rPr>
          <w:noProof/>
        </w:rPr>
        <w:fldChar w:fldCharType="separate"/>
      </w:r>
      <w:r>
        <w:rPr>
          <w:noProof/>
        </w:rPr>
        <w:t>429</w:t>
      </w:r>
      <w:r>
        <w:rPr>
          <w:noProof/>
        </w:rPr>
        <w:fldChar w:fldCharType="end"/>
      </w:r>
    </w:p>
    <w:p w14:paraId="4B9F306A" w14:textId="3DE26D5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_Toc218597475 \h </w:instrText>
      </w:r>
      <w:r>
        <w:rPr>
          <w:noProof/>
        </w:rPr>
      </w:r>
      <w:r>
        <w:rPr>
          <w:noProof/>
        </w:rPr>
        <w:fldChar w:fldCharType="separate"/>
      </w:r>
      <w:r>
        <w:rPr>
          <w:noProof/>
        </w:rPr>
        <w:t>429</w:t>
      </w:r>
      <w:r>
        <w:rPr>
          <w:noProof/>
        </w:rPr>
        <w:fldChar w:fldCharType="end"/>
      </w:r>
    </w:p>
    <w:p w14:paraId="35113FC1" w14:textId="71E829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_Toc218597476 \h </w:instrText>
      </w:r>
      <w:r>
        <w:rPr>
          <w:noProof/>
        </w:rPr>
      </w:r>
      <w:r>
        <w:rPr>
          <w:noProof/>
        </w:rPr>
        <w:fldChar w:fldCharType="separate"/>
      </w:r>
      <w:r>
        <w:rPr>
          <w:noProof/>
        </w:rPr>
        <w:t>429</w:t>
      </w:r>
      <w:r>
        <w:rPr>
          <w:noProof/>
        </w:rPr>
        <w:fldChar w:fldCharType="end"/>
      </w:r>
    </w:p>
    <w:p w14:paraId="71C7A281" w14:textId="260618D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_Toc218597477 \h </w:instrText>
      </w:r>
      <w:r>
        <w:rPr>
          <w:noProof/>
        </w:rPr>
      </w:r>
      <w:r>
        <w:rPr>
          <w:noProof/>
        </w:rPr>
        <w:fldChar w:fldCharType="separate"/>
      </w:r>
      <w:r>
        <w:rPr>
          <w:noProof/>
        </w:rPr>
        <w:t>429</w:t>
      </w:r>
      <w:r>
        <w:rPr>
          <w:noProof/>
        </w:rPr>
        <w:fldChar w:fldCharType="end"/>
      </w:r>
    </w:p>
    <w:p w14:paraId="12B23570" w14:textId="033627E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10.3.2.7</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_Toc218597478 \h </w:instrText>
      </w:r>
      <w:r>
        <w:rPr>
          <w:noProof/>
        </w:rPr>
      </w:r>
      <w:r>
        <w:rPr>
          <w:noProof/>
        </w:rPr>
        <w:fldChar w:fldCharType="separate"/>
      </w:r>
      <w:r>
        <w:rPr>
          <w:noProof/>
        </w:rPr>
        <w:t>430</w:t>
      </w:r>
      <w:r>
        <w:rPr>
          <w:noProof/>
        </w:rPr>
        <w:fldChar w:fldCharType="end"/>
      </w:r>
    </w:p>
    <w:p w14:paraId="59B8C5DB" w14:textId="61D76C5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10.3.2.8</w:t>
      </w:r>
      <w:r>
        <w:rPr>
          <w:rFonts w:asciiTheme="minorHAnsi" w:eastAsiaTheme="minorEastAsia" w:hAnsiTheme="minorHAnsi" w:cstheme="minorBidi"/>
          <w:noProof/>
          <w:kern w:val="2"/>
          <w:sz w:val="24"/>
          <w:szCs w:val="24"/>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_Toc218597479 \h </w:instrText>
      </w:r>
      <w:r>
        <w:rPr>
          <w:noProof/>
        </w:rPr>
      </w:r>
      <w:r>
        <w:rPr>
          <w:noProof/>
        </w:rPr>
        <w:fldChar w:fldCharType="separate"/>
      </w:r>
      <w:r>
        <w:rPr>
          <w:noProof/>
        </w:rPr>
        <w:t>430</w:t>
      </w:r>
      <w:r>
        <w:rPr>
          <w:noProof/>
        </w:rPr>
        <w:fldChar w:fldCharType="end"/>
      </w:r>
    </w:p>
    <w:p w14:paraId="208B36EE" w14:textId="6BB26B2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10.3.2.9</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_Toc218597480 \h </w:instrText>
      </w:r>
      <w:r>
        <w:rPr>
          <w:noProof/>
        </w:rPr>
      </w:r>
      <w:r>
        <w:rPr>
          <w:noProof/>
        </w:rPr>
        <w:fldChar w:fldCharType="separate"/>
      </w:r>
      <w:r>
        <w:rPr>
          <w:noProof/>
        </w:rPr>
        <w:t>430</w:t>
      </w:r>
      <w:r>
        <w:rPr>
          <w:noProof/>
        </w:rPr>
        <w:fldChar w:fldCharType="end"/>
      </w:r>
    </w:p>
    <w:p w14:paraId="17C7102C" w14:textId="1D24E235"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_Toc218597481 \h </w:instrText>
      </w:r>
      <w:r>
        <w:rPr>
          <w:noProof/>
        </w:rPr>
      </w:r>
      <w:r>
        <w:rPr>
          <w:noProof/>
        </w:rPr>
        <w:fldChar w:fldCharType="separate"/>
      </w:r>
      <w:r>
        <w:rPr>
          <w:noProof/>
        </w:rPr>
        <w:t>430</w:t>
      </w:r>
      <w:r>
        <w:rPr>
          <w:noProof/>
        </w:rPr>
        <w:fldChar w:fldCharType="end"/>
      </w:r>
    </w:p>
    <w:p w14:paraId="4AC414F1" w14:textId="2C9E4C5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_Toc218597482 \h </w:instrText>
      </w:r>
      <w:r>
        <w:rPr>
          <w:noProof/>
        </w:rPr>
      </w:r>
      <w:r>
        <w:rPr>
          <w:noProof/>
        </w:rPr>
        <w:fldChar w:fldCharType="separate"/>
      </w:r>
      <w:r>
        <w:rPr>
          <w:noProof/>
        </w:rPr>
        <w:t>430</w:t>
      </w:r>
      <w:r>
        <w:rPr>
          <w:noProof/>
        </w:rPr>
        <w:fldChar w:fldCharType="end"/>
      </w:r>
    </w:p>
    <w:p w14:paraId="5F643ACA" w14:textId="5F1278B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_Toc218597483 \h </w:instrText>
      </w:r>
      <w:r>
        <w:rPr>
          <w:noProof/>
        </w:rPr>
      </w:r>
      <w:r>
        <w:rPr>
          <w:noProof/>
        </w:rPr>
        <w:fldChar w:fldCharType="separate"/>
      </w:r>
      <w:r>
        <w:rPr>
          <w:noProof/>
        </w:rPr>
        <w:t>431</w:t>
      </w:r>
      <w:r>
        <w:rPr>
          <w:noProof/>
        </w:rPr>
        <w:fldChar w:fldCharType="end"/>
      </w:r>
    </w:p>
    <w:p w14:paraId="23303E09" w14:textId="55B8766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10.3.3.3</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_Toc218597484 \h </w:instrText>
      </w:r>
      <w:r>
        <w:rPr>
          <w:noProof/>
        </w:rPr>
      </w:r>
      <w:r>
        <w:rPr>
          <w:noProof/>
        </w:rPr>
        <w:fldChar w:fldCharType="separate"/>
      </w:r>
      <w:r>
        <w:rPr>
          <w:noProof/>
        </w:rPr>
        <w:t>431</w:t>
      </w:r>
      <w:r>
        <w:rPr>
          <w:noProof/>
        </w:rPr>
        <w:fldChar w:fldCharType="end"/>
      </w:r>
    </w:p>
    <w:p w14:paraId="0CC8B345" w14:textId="64B22A6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10.3.3.4</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fldLock="1"/>
      </w:r>
      <w:r>
        <w:rPr>
          <w:noProof/>
        </w:rPr>
        <w:instrText xml:space="preserve"> PAGEREF _Toc218597485 \h </w:instrText>
      </w:r>
      <w:r>
        <w:rPr>
          <w:noProof/>
        </w:rPr>
      </w:r>
      <w:r>
        <w:rPr>
          <w:noProof/>
        </w:rPr>
        <w:fldChar w:fldCharType="separate"/>
      </w:r>
      <w:r>
        <w:rPr>
          <w:noProof/>
        </w:rPr>
        <w:t>431</w:t>
      </w:r>
      <w:r>
        <w:rPr>
          <w:noProof/>
        </w:rPr>
        <w:fldChar w:fldCharType="end"/>
      </w:r>
    </w:p>
    <w:p w14:paraId="0A9202EF" w14:textId="4E6C0B7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10.3.3.5</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_Toc218597486 \h </w:instrText>
      </w:r>
      <w:r>
        <w:rPr>
          <w:noProof/>
        </w:rPr>
      </w:r>
      <w:r>
        <w:rPr>
          <w:noProof/>
        </w:rPr>
        <w:fldChar w:fldCharType="separate"/>
      </w:r>
      <w:r>
        <w:rPr>
          <w:noProof/>
        </w:rPr>
        <w:t>431</w:t>
      </w:r>
      <w:r>
        <w:rPr>
          <w:noProof/>
        </w:rPr>
        <w:fldChar w:fldCharType="end"/>
      </w:r>
    </w:p>
    <w:p w14:paraId="1E874C64" w14:textId="5935633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_Toc218597487 \h </w:instrText>
      </w:r>
      <w:r>
        <w:rPr>
          <w:noProof/>
        </w:rPr>
      </w:r>
      <w:r>
        <w:rPr>
          <w:noProof/>
        </w:rPr>
        <w:fldChar w:fldCharType="separate"/>
      </w:r>
      <w:r>
        <w:rPr>
          <w:noProof/>
        </w:rPr>
        <w:t>431</w:t>
      </w:r>
      <w:r>
        <w:rPr>
          <w:noProof/>
        </w:rPr>
        <w:fldChar w:fldCharType="end"/>
      </w:r>
    </w:p>
    <w:p w14:paraId="478A4955" w14:textId="527975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10.3.3.7</w:t>
      </w:r>
      <w:r>
        <w:rPr>
          <w:rFonts w:asciiTheme="minorHAnsi" w:eastAsiaTheme="minorEastAsia" w:hAnsiTheme="minorHAnsi" w:cstheme="minorBidi"/>
          <w:noProof/>
          <w:kern w:val="2"/>
          <w:sz w:val="24"/>
          <w:szCs w:val="24"/>
          <w14:ligatures w14:val="standardContextual"/>
        </w:rPr>
        <w:tab/>
      </w:r>
      <w:r>
        <w:rPr>
          <w:noProof/>
        </w:rPr>
        <w:t>UE-to-UE relay UE user info</w:t>
      </w:r>
      <w:r>
        <w:rPr>
          <w:noProof/>
        </w:rPr>
        <w:tab/>
      </w:r>
      <w:r>
        <w:rPr>
          <w:noProof/>
        </w:rPr>
        <w:fldChar w:fldCharType="begin" w:fldLock="1"/>
      </w:r>
      <w:r>
        <w:rPr>
          <w:noProof/>
        </w:rPr>
        <w:instrText xml:space="preserve"> PAGEREF _Toc218597488 \h </w:instrText>
      </w:r>
      <w:r>
        <w:rPr>
          <w:noProof/>
        </w:rPr>
      </w:r>
      <w:r>
        <w:rPr>
          <w:noProof/>
        </w:rPr>
        <w:fldChar w:fldCharType="separate"/>
      </w:r>
      <w:r>
        <w:rPr>
          <w:noProof/>
        </w:rPr>
        <w:t>431</w:t>
      </w:r>
      <w:r>
        <w:rPr>
          <w:noProof/>
        </w:rPr>
        <w:fldChar w:fldCharType="end"/>
      </w:r>
    </w:p>
    <w:p w14:paraId="1F2C13C7" w14:textId="718D28A1"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_Toc218597489 \h </w:instrText>
      </w:r>
      <w:r>
        <w:rPr>
          <w:noProof/>
        </w:rPr>
      </w:r>
      <w:r>
        <w:rPr>
          <w:noProof/>
        </w:rPr>
        <w:fldChar w:fldCharType="separate"/>
      </w:r>
      <w:r>
        <w:rPr>
          <w:noProof/>
        </w:rPr>
        <w:t>431</w:t>
      </w:r>
      <w:r>
        <w:rPr>
          <w:noProof/>
        </w:rPr>
        <w:fldChar w:fldCharType="end"/>
      </w:r>
    </w:p>
    <w:p w14:paraId="78FF8139" w14:textId="0156868A"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_Toc218597490 \h </w:instrText>
      </w:r>
      <w:r>
        <w:rPr>
          <w:noProof/>
        </w:rPr>
      </w:r>
      <w:r>
        <w:rPr>
          <w:noProof/>
        </w:rPr>
        <w:fldChar w:fldCharType="separate"/>
      </w:r>
      <w:r>
        <w:rPr>
          <w:noProof/>
        </w:rPr>
        <w:t>431</w:t>
      </w:r>
      <w:r>
        <w:rPr>
          <w:noProof/>
        </w:rPr>
        <w:fldChar w:fldCharType="end"/>
      </w:r>
    </w:p>
    <w:p w14:paraId="7D0D4FEE" w14:textId="5253495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10.3.4.2</w:t>
      </w:r>
      <w:r>
        <w:rPr>
          <w:rFonts w:asciiTheme="minorHAnsi" w:eastAsiaTheme="minorEastAsia" w:hAnsiTheme="minorHAnsi" w:cstheme="minorBidi"/>
          <w:noProof/>
          <w:kern w:val="2"/>
          <w:sz w:val="24"/>
          <w:szCs w:val="24"/>
          <w14:ligatures w14:val="standardContextual"/>
        </w:rPr>
        <w:tab/>
      </w:r>
      <w:r>
        <w:rPr>
          <w:noProof/>
        </w:rPr>
        <w:t>Back-off value</w:t>
      </w:r>
      <w:r>
        <w:rPr>
          <w:noProof/>
        </w:rPr>
        <w:tab/>
      </w:r>
      <w:r>
        <w:rPr>
          <w:noProof/>
        </w:rPr>
        <w:fldChar w:fldCharType="begin" w:fldLock="1"/>
      </w:r>
      <w:r>
        <w:rPr>
          <w:noProof/>
        </w:rPr>
        <w:instrText xml:space="preserve"> PAGEREF _Toc218597491 \h </w:instrText>
      </w:r>
      <w:r>
        <w:rPr>
          <w:noProof/>
        </w:rPr>
      </w:r>
      <w:r>
        <w:rPr>
          <w:noProof/>
        </w:rPr>
        <w:fldChar w:fldCharType="separate"/>
      </w:r>
      <w:r>
        <w:rPr>
          <w:noProof/>
        </w:rPr>
        <w:t>432</w:t>
      </w:r>
      <w:r>
        <w:rPr>
          <w:noProof/>
        </w:rPr>
        <w:fldChar w:fldCharType="end"/>
      </w:r>
    </w:p>
    <w:p w14:paraId="02C050C8" w14:textId="0A5D9A5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10.3.4.3</w:t>
      </w:r>
      <w:r>
        <w:rPr>
          <w:rFonts w:asciiTheme="minorHAnsi" w:eastAsiaTheme="minorEastAsia" w:hAnsiTheme="minorHAnsi" w:cstheme="minorBidi"/>
          <w:noProof/>
          <w:kern w:val="2"/>
          <w:sz w:val="24"/>
          <w:szCs w:val="24"/>
          <w14:ligatures w14:val="standardContextual"/>
        </w:rPr>
        <w:tab/>
      </w:r>
      <w:r>
        <w:rPr>
          <w:noProof/>
        </w:rPr>
        <w:t>PC5 end UE release cause</w:t>
      </w:r>
      <w:r>
        <w:rPr>
          <w:noProof/>
        </w:rPr>
        <w:tab/>
      </w:r>
      <w:r>
        <w:rPr>
          <w:noProof/>
        </w:rPr>
        <w:fldChar w:fldCharType="begin" w:fldLock="1"/>
      </w:r>
      <w:r>
        <w:rPr>
          <w:noProof/>
        </w:rPr>
        <w:instrText xml:space="preserve"> PAGEREF _Toc218597492 \h </w:instrText>
      </w:r>
      <w:r>
        <w:rPr>
          <w:noProof/>
        </w:rPr>
      </w:r>
      <w:r>
        <w:rPr>
          <w:noProof/>
        </w:rPr>
        <w:fldChar w:fldCharType="separate"/>
      </w:r>
      <w:r>
        <w:rPr>
          <w:noProof/>
        </w:rPr>
        <w:t>432</w:t>
      </w:r>
      <w:r>
        <w:rPr>
          <w:noProof/>
        </w:rPr>
        <w:fldChar w:fldCharType="end"/>
      </w:r>
    </w:p>
    <w:p w14:paraId="26E7AAC0" w14:textId="3B39D18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_Toc218597493 \h </w:instrText>
      </w:r>
      <w:r>
        <w:rPr>
          <w:noProof/>
        </w:rPr>
      </w:r>
      <w:r>
        <w:rPr>
          <w:noProof/>
        </w:rPr>
        <w:fldChar w:fldCharType="separate"/>
      </w:r>
      <w:r>
        <w:rPr>
          <w:noProof/>
        </w:rPr>
        <w:t>432</w:t>
      </w:r>
      <w:r>
        <w:rPr>
          <w:noProof/>
        </w:rPr>
        <w:fldChar w:fldCharType="end"/>
      </w:r>
    </w:p>
    <w:p w14:paraId="208E5408" w14:textId="57A330D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_Toc218597494 \h </w:instrText>
      </w:r>
      <w:r>
        <w:rPr>
          <w:noProof/>
        </w:rPr>
      </w:r>
      <w:r>
        <w:rPr>
          <w:noProof/>
        </w:rPr>
        <w:fldChar w:fldCharType="separate"/>
      </w:r>
      <w:r>
        <w:rPr>
          <w:noProof/>
        </w:rPr>
        <w:t>432</w:t>
      </w:r>
      <w:r>
        <w:rPr>
          <w:noProof/>
        </w:rPr>
        <w:fldChar w:fldCharType="end"/>
      </w:r>
    </w:p>
    <w:p w14:paraId="0F3A7DF1" w14:textId="4F55260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ProSe direct link modification request</w:t>
      </w:r>
      <w:r>
        <w:rPr>
          <w:noProof/>
        </w:rPr>
        <w:tab/>
      </w:r>
      <w:r>
        <w:rPr>
          <w:noProof/>
        </w:rPr>
        <w:fldChar w:fldCharType="begin" w:fldLock="1"/>
      </w:r>
      <w:r>
        <w:rPr>
          <w:noProof/>
        </w:rPr>
        <w:instrText xml:space="preserve"> PAGEREF _Toc218597495 \h </w:instrText>
      </w:r>
      <w:r>
        <w:rPr>
          <w:noProof/>
        </w:rPr>
      </w:r>
      <w:r>
        <w:rPr>
          <w:noProof/>
        </w:rPr>
        <w:fldChar w:fldCharType="separate"/>
      </w:r>
      <w:r>
        <w:rPr>
          <w:noProof/>
        </w:rPr>
        <w:t>433</w:t>
      </w:r>
      <w:r>
        <w:rPr>
          <w:noProof/>
        </w:rPr>
        <w:fldChar w:fldCharType="end"/>
      </w:r>
    </w:p>
    <w:p w14:paraId="51FE4185" w14:textId="206A8B1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_Toc218597496 \h </w:instrText>
      </w:r>
      <w:r>
        <w:rPr>
          <w:noProof/>
        </w:rPr>
      </w:r>
      <w:r>
        <w:rPr>
          <w:noProof/>
        </w:rPr>
        <w:fldChar w:fldCharType="separate"/>
      </w:r>
      <w:r>
        <w:rPr>
          <w:noProof/>
        </w:rPr>
        <w:t>433</w:t>
      </w:r>
      <w:r>
        <w:rPr>
          <w:noProof/>
        </w:rPr>
        <w:fldChar w:fldCharType="end"/>
      </w:r>
    </w:p>
    <w:p w14:paraId="22246349" w14:textId="07FC2C8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10.3.6.2</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_Toc218597497 \h </w:instrText>
      </w:r>
      <w:r>
        <w:rPr>
          <w:noProof/>
        </w:rPr>
      </w:r>
      <w:r>
        <w:rPr>
          <w:noProof/>
        </w:rPr>
        <w:fldChar w:fldCharType="separate"/>
      </w:r>
      <w:r>
        <w:rPr>
          <w:noProof/>
        </w:rPr>
        <w:t>433</w:t>
      </w:r>
      <w:r>
        <w:rPr>
          <w:noProof/>
        </w:rPr>
        <w:fldChar w:fldCharType="end"/>
      </w:r>
    </w:p>
    <w:p w14:paraId="6901A46F" w14:textId="0724BB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_Toc218597498 \h </w:instrText>
      </w:r>
      <w:r>
        <w:rPr>
          <w:noProof/>
        </w:rPr>
      </w:r>
      <w:r>
        <w:rPr>
          <w:noProof/>
        </w:rPr>
        <w:fldChar w:fldCharType="separate"/>
      </w:r>
      <w:r>
        <w:rPr>
          <w:noProof/>
        </w:rPr>
        <w:t>434</w:t>
      </w:r>
      <w:r>
        <w:rPr>
          <w:noProof/>
        </w:rPr>
        <w:fldChar w:fldCharType="end"/>
      </w:r>
    </w:p>
    <w:p w14:paraId="7F0E2A03" w14:textId="6E99804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_Toc218597499 \h </w:instrText>
      </w:r>
      <w:r>
        <w:rPr>
          <w:noProof/>
        </w:rPr>
      </w:r>
      <w:r>
        <w:rPr>
          <w:noProof/>
        </w:rPr>
        <w:fldChar w:fldCharType="separate"/>
      </w:r>
      <w:r>
        <w:rPr>
          <w:noProof/>
        </w:rPr>
        <w:t>434</w:t>
      </w:r>
      <w:r>
        <w:rPr>
          <w:noProof/>
        </w:rPr>
        <w:fldChar w:fldCharType="end"/>
      </w:r>
    </w:p>
    <w:p w14:paraId="5D6EA050" w14:textId="0AFD7FF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10.3.6.5</w:t>
      </w:r>
      <w:r>
        <w:rPr>
          <w:rFonts w:asciiTheme="minorHAnsi" w:eastAsiaTheme="minorEastAsia" w:hAnsiTheme="minorHAnsi" w:cstheme="minorBidi"/>
          <w:noProof/>
          <w:kern w:val="2"/>
          <w:sz w:val="24"/>
          <w:szCs w:val="24"/>
          <w14:ligatures w14:val="standardContextual"/>
        </w:rPr>
        <w:tab/>
      </w:r>
      <w:r>
        <w:rPr>
          <w:noProof/>
        </w:rPr>
        <w:t>Target end UE layer-2 ID</w:t>
      </w:r>
      <w:r>
        <w:rPr>
          <w:noProof/>
        </w:rPr>
        <w:tab/>
      </w:r>
      <w:r>
        <w:rPr>
          <w:noProof/>
        </w:rPr>
        <w:fldChar w:fldCharType="begin" w:fldLock="1"/>
      </w:r>
      <w:r>
        <w:rPr>
          <w:noProof/>
        </w:rPr>
        <w:instrText xml:space="preserve"> PAGEREF _Toc218597500 \h </w:instrText>
      </w:r>
      <w:r>
        <w:rPr>
          <w:noProof/>
        </w:rPr>
      </w:r>
      <w:r>
        <w:rPr>
          <w:noProof/>
        </w:rPr>
        <w:fldChar w:fldCharType="separate"/>
      </w:r>
      <w:r>
        <w:rPr>
          <w:noProof/>
        </w:rPr>
        <w:t>435</w:t>
      </w:r>
      <w:r>
        <w:rPr>
          <w:noProof/>
        </w:rPr>
        <w:fldChar w:fldCharType="end"/>
      </w:r>
    </w:p>
    <w:p w14:paraId="7808F433" w14:textId="6748A4A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_Toc218597501 \h </w:instrText>
      </w:r>
      <w:r>
        <w:rPr>
          <w:noProof/>
        </w:rPr>
      </w:r>
      <w:r>
        <w:rPr>
          <w:noProof/>
        </w:rPr>
        <w:fldChar w:fldCharType="separate"/>
      </w:r>
      <w:r>
        <w:rPr>
          <w:noProof/>
        </w:rPr>
        <w:t>435</w:t>
      </w:r>
      <w:r>
        <w:rPr>
          <w:noProof/>
        </w:rPr>
        <w:fldChar w:fldCharType="end"/>
      </w:r>
    </w:p>
    <w:p w14:paraId="0A8D5240" w14:textId="656CC3C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_Toc218597502 \h </w:instrText>
      </w:r>
      <w:r>
        <w:rPr>
          <w:noProof/>
        </w:rPr>
      </w:r>
      <w:r>
        <w:rPr>
          <w:noProof/>
        </w:rPr>
        <w:fldChar w:fldCharType="separate"/>
      </w:r>
      <w:r>
        <w:rPr>
          <w:noProof/>
        </w:rPr>
        <w:t>435</w:t>
      </w:r>
      <w:r>
        <w:rPr>
          <w:noProof/>
        </w:rPr>
        <w:fldChar w:fldCharType="end"/>
      </w:r>
    </w:p>
    <w:p w14:paraId="6A990F54" w14:textId="69E005E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10.3.6.8</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_Toc218597503 \h </w:instrText>
      </w:r>
      <w:r>
        <w:rPr>
          <w:noProof/>
        </w:rPr>
      </w:r>
      <w:r>
        <w:rPr>
          <w:noProof/>
        </w:rPr>
        <w:fldChar w:fldCharType="separate"/>
      </w:r>
      <w:r>
        <w:rPr>
          <w:noProof/>
        </w:rPr>
        <w:t>435</w:t>
      </w:r>
      <w:r>
        <w:rPr>
          <w:noProof/>
        </w:rPr>
        <w:fldChar w:fldCharType="end"/>
      </w:r>
    </w:p>
    <w:p w14:paraId="0CEDFE8F" w14:textId="25BCB11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10.3.6.9</w:t>
      </w:r>
      <w:r>
        <w:rPr>
          <w:rFonts w:asciiTheme="minorHAnsi" w:eastAsiaTheme="minorEastAsia" w:hAnsiTheme="minorHAnsi" w:cstheme="minorBidi"/>
          <w:noProof/>
          <w:kern w:val="2"/>
          <w:sz w:val="24"/>
          <w:szCs w:val="24"/>
          <w14:ligatures w14:val="standardContextual"/>
        </w:rPr>
        <w:tab/>
      </w:r>
      <w:r>
        <w:rPr>
          <w:noProof/>
        </w:rPr>
        <w:t>List of candidates U2U relay UE info</w:t>
      </w:r>
      <w:r>
        <w:rPr>
          <w:noProof/>
        </w:rPr>
        <w:tab/>
      </w:r>
      <w:r>
        <w:rPr>
          <w:noProof/>
        </w:rPr>
        <w:fldChar w:fldCharType="begin" w:fldLock="1"/>
      </w:r>
      <w:r>
        <w:rPr>
          <w:noProof/>
        </w:rPr>
        <w:instrText xml:space="preserve"> PAGEREF _Toc218597504 \h </w:instrText>
      </w:r>
      <w:r>
        <w:rPr>
          <w:noProof/>
        </w:rPr>
      </w:r>
      <w:r>
        <w:rPr>
          <w:noProof/>
        </w:rPr>
        <w:fldChar w:fldCharType="separate"/>
      </w:r>
      <w:r>
        <w:rPr>
          <w:noProof/>
        </w:rPr>
        <w:t>435</w:t>
      </w:r>
      <w:r>
        <w:rPr>
          <w:noProof/>
        </w:rPr>
        <w:fldChar w:fldCharType="end"/>
      </w:r>
    </w:p>
    <w:p w14:paraId="214B5CCA" w14:textId="42898BF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10.3.6.10</w:t>
      </w:r>
      <w:r>
        <w:rPr>
          <w:rFonts w:asciiTheme="minorHAnsi" w:eastAsiaTheme="minorEastAsia" w:hAnsiTheme="minorHAnsi" w:cstheme="minorBidi"/>
          <w:noProof/>
          <w:kern w:val="2"/>
          <w:sz w:val="24"/>
          <w:szCs w:val="24"/>
          <w14:ligatures w14:val="standardContextual"/>
        </w:rPr>
        <w:tab/>
      </w:r>
      <w:r>
        <w:rPr>
          <w:noProof/>
          <w:lang w:eastAsia="zh-CN"/>
        </w:rPr>
        <w:t>List of target end UE IP addresses</w:t>
      </w:r>
      <w:r>
        <w:rPr>
          <w:noProof/>
        </w:rPr>
        <w:tab/>
      </w:r>
      <w:r>
        <w:rPr>
          <w:noProof/>
        </w:rPr>
        <w:fldChar w:fldCharType="begin" w:fldLock="1"/>
      </w:r>
      <w:r>
        <w:rPr>
          <w:noProof/>
        </w:rPr>
        <w:instrText xml:space="preserve"> PAGEREF _Toc218597505 \h </w:instrText>
      </w:r>
      <w:r>
        <w:rPr>
          <w:noProof/>
        </w:rPr>
      </w:r>
      <w:r>
        <w:rPr>
          <w:noProof/>
        </w:rPr>
        <w:fldChar w:fldCharType="separate"/>
      </w:r>
      <w:r>
        <w:rPr>
          <w:noProof/>
        </w:rPr>
        <w:t>435</w:t>
      </w:r>
      <w:r>
        <w:rPr>
          <w:noProof/>
        </w:rPr>
        <w:fldChar w:fldCharType="end"/>
      </w:r>
    </w:p>
    <w:p w14:paraId="633364A2" w14:textId="2A2B80F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10.3.6.11</w:t>
      </w:r>
      <w:r>
        <w:rPr>
          <w:rFonts w:asciiTheme="minorHAnsi" w:eastAsiaTheme="minorEastAsia" w:hAnsiTheme="minorHAnsi" w:cstheme="minorBidi"/>
          <w:noProof/>
          <w:kern w:val="2"/>
          <w:sz w:val="24"/>
          <w:szCs w:val="24"/>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_Toc218597506 \h </w:instrText>
      </w:r>
      <w:r>
        <w:rPr>
          <w:noProof/>
        </w:rPr>
      </w:r>
      <w:r>
        <w:rPr>
          <w:noProof/>
        </w:rPr>
        <w:fldChar w:fldCharType="separate"/>
      </w:r>
      <w:r>
        <w:rPr>
          <w:noProof/>
        </w:rPr>
        <w:t>435</w:t>
      </w:r>
      <w:r>
        <w:rPr>
          <w:noProof/>
        </w:rPr>
        <w:fldChar w:fldCharType="end"/>
      </w:r>
    </w:p>
    <w:p w14:paraId="45A87DFB" w14:textId="7064523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10.3.6.12</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_Toc218597507 \h </w:instrText>
      </w:r>
      <w:r>
        <w:rPr>
          <w:noProof/>
        </w:rPr>
      </w:r>
      <w:r>
        <w:rPr>
          <w:noProof/>
        </w:rPr>
        <w:fldChar w:fldCharType="separate"/>
      </w:r>
      <w:r>
        <w:rPr>
          <w:noProof/>
        </w:rPr>
        <w:t>435</w:t>
      </w:r>
      <w:r>
        <w:rPr>
          <w:noProof/>
        </w:rPr>
        <w:fldChar w:fldCharType="end"/>
      </w:r>
    </w:p>
    <w:p w14:paraId="6BF5EBEF" w14:textId="4E52718F"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10.3.6.13</w:t>
      </w:r>
      <w:r>
        <w:rPr>
          <w:rFonts w:asciiTheme="minorHAnsi" w:eastAsiaTheme="minorEastAsia" w:hAnsiTheme="minorHAnsi" w:cstheme="minorBidi"/>
          <w:noProof/>
          <w:kern w:val="2"/>
          <w:sz w:val="24"/>
          <w:szCs w:val="24"/>
          <w14:ligatures w14:val="standardContextual"/>
        </w:rPr>
        <w:tab/>
      </w:r>
      <w:r>
        <w:rPr>
          <w:noProof/>
          <w:lang w:eastAsia="zh-CN"/>
        </w:rPr>
        <w:t xml:space="preserve">New MSBs of </w:t>
      </w:r>
      <w:r>
        <w:rPr>
          <w:noProof/>
        </w:rPr>
        <w:t>K</w:t>
      </w:r>
      <w:r w:rsidRPr="002448C2">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_Toc218597508 \h </w:instrText>
      </w:r>
      <w:r>
        <w:rPr>
          <w:noProof/>
        </w:rPr>
      </w:r>
      <w:r>
        <w:rPr>
          <w:noProof/>
        </w:rPr>
        <w:fldChar w:fldCharType="separate"/>
      </w:r>
      <w:r>
        <w:rPr>
          <w:noProof/>
        </w:rPr>
        <w:t>435</w:t>
      </w:r>
      <w:r>
        <w:rPr>
          <w:noProof/>
        </w:rPr>
        <w:fldChar w:fldCharType="end"/>
      </w:r>
    </w:p>
    <w:p w14:paraId="5469234A" w14:textId="249B4D1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10.3.6.14</w:t>
      </w:r>
      <w:r>
        <w:rPr>
          <w:rFonts w:asciiTheme="minorHAnsi" w:eastAsiaTheme="minorEastAsia" w:hAnsiTheme="minorHAnsi" w:cstheme="minorBidi"/>
          <w:noProof/>
          <w:kern w:val="2"/>
          <w:sz w:val="24"/>
          <w:szCs w:val="24"/>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fldLock="1"/>
      </w:r>
      <w:r>
        <w:rPr>
          <w:noProof/>
        </w:rPr>
        <w:instrText xml:space="preserve"> PAGEREF _Toc218597509 \h </w:instrText>
      </w:r>
      <w:r>
        <w:rPr>
          <w:noProof/>
        </w:rPr>
      </w:r>
      <w:r>
        <w:rPr>
          <w:noProof/>
        </w:rPr>
        <w:fldChar w:fldCharType="separate"/>
      </w:r>
      <w:r>
        <w:rPr>
          <w:noProof/>
        </w:rPr>
        <w:t>435</w:t>
      </w:r>
      <w:r>
        <w:rPr>
          <w:noProof/>
        </w:rPr>
        <w:fldChar w:fldCharType="end"/>
      </w:r>
    </w:p>
    <w:p w14:paraId="607BA446" w14:textId="00E5000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10.3.6.15</w:t>
      </w:r>
      <w:r>
        <w:rPr>
          <w:rFonts w:asciiTheme="minorHAnsi" w:eastAsiaTheme="minorEastAsia" w:hAnsiTheme="minorHAnsi" w:cstheme="minorBidi"/>
          <w:noProof/>
          <w:kern w:val="2"/>
          <w:sz w:val="24"/>
          <w:szCs w:val="24"/>
          <w14:ligatures w14:val="standardContextual"/>
        </w:rPr>
        <w:tab/>
      </w:r>
      <w:r>
        <w:rPr>
          <w:noProof/>
        </w:rPr>
        <w:t>Child UEs multi-hop user info</w:t>
      </w:r>
      <w:r>
        <w:rPr>
          <w:noProof/>
        </w:rPr>
        <w:tab/>
      </w:r>
      <w:r>
        <w:rPr>
          <w:noProof/>
        </w:rPr>
        <w:fldChar w:fldCharType="begin" w:fldLock="1"/>
      </w:r>
      <w:r>
        <w:rPr>
          <w:noProof/>
        </w:rPr>
        <w:instrText xml:space="preserve"> PAGEREF _Toc218597510 \h </w:instrText>
      </w:r>
      <w:r>
        <w:rPr>
          <w:noProof/>
        </w:rPr>
      </w:r>
      <w:r>
        <w:rPr>
          <w:noProof/>
        </w:rPr>
        <w:fldChar w:fldCharType="separate"/>
      </w:r>
      <w:r>
        <w:rPr>
          <w:noProof/>
        </w:rPr>
        <w:t>436</w:t>
      </w:r>
      <w:r>
        <w:rPr>
          <w:noProof/>
        </w:rPr>
        <w:fldChar w:fldCharType="end"/>
      </w:r>
    </w:p>
    <w:p w14:paraId="0259FBD5" w14:textId="6C7A88F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10.3.6.16</w:t>
      </w:r>
      <w:r>
        <w:rPr>
          <w:rFonts w:asciiTheme="minorHAnsi" w:eastAsiaTheme="minorEastAsia" w:hAnsiTheme="minorHAnsi" w:cstheme="minorBidi"/>
          <w:noProof/>
          <w:kern w:val="2"/>
          <w:sz w:val="24"/>
          <w:szCs w:val="24"/>
          <w14:ligatures w14:val="standardContextual"/>
        </w:rPr>
        <w:tab/>
      </w:r>
      <w:r>
        <w:rPr>
          <w:noProof/>
        </w:rPr>
        <w:t>End-to-end QoS flow descriptions</w:t>
      </w:r>
      <w:r>
        <w:rPr>
          <w:noProof/>
        </w:rPr>
        <w:tab/>
      </w:r>
      <w:r>
        <w:rPr>
          <w:noProof/>
        </w:rPr>
        <w:fldChar w:fldCharType="begin" w:fldLock="1"/>
      </w:r>
      <w:r>
        <w:rPr>
          <w:noProof/>
        </w:rPr>
        <w:instrText xml:space="preserve"> PAGEREF _Toc218597511 \h </w:instrText>
      </w:r>
      <w:r>
        <w:rPr>
          <w:noProof/>
        </w:rPr>
      </w:r>
      <w:r>
        <w:rPr>
          <w:noProof/>
        </w:rPr>
        <w:fldChar w:fldCharType="separate"/>
      </w:r>
      <w:r>
        <w:rPr>
          <w:noProof/>
        </w:rPr>
        <w:t>436</w:t>
      </w:r>
      <w:r>
        <w:rPr>
          <w:noProof/>
        </w:rPr>
        <w:fldChar w:fldCharType="end"/>
      </w:r>
    </w:p>
    <w:p w14:paraId="511ECB28" w14:textId="5CBCE7B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10.3.6.17</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_Toc218597512 \h </w:instrText>
      </w:r>
      <w:r>
        <w:rPr>
          <w:noProof/>
        </w:rPr>
      </w:r>
      <w:r>
        <w:rPr>
          <w:noProof/>
        </w:rPr>
        <w:fldChar w:fldCharType="separate"/>
      </w:r>
      <w:r>
        <w:rPr>
          <w:noProof/>
        </w:rPr>
        <w:t>436</w:t>
      </w:r>
      <w:r>
        <w:rPr>
          <w:noProof/>
        </w:rPr>
        <w:fldChar w:fldCharType="end"/>
      </w:r>
    </w:p>
    <w:p w14:paraId="2564A0E4" w14:textId="5F09F55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10.3.6.18</w:t>
      </w:r>
      <w:r>
        <w:rPr>
          <w:rFonts w:asciiTheme="minorHAnsi" w:eastAsiaTheme="minorEastAsia" w:hAnsiTheme="minorHAnsi" w:cstheme="minorBidi"/>
          <w:noProof/>
          <w:kern w:val="2"/>
          <w:sz w:val="24"/>
          <w:szCs w:val="24"/>
          <w14:ligatures w14:val="standardContextual"/>
        </w:rPr>
        <w:tab/>
      </w:r>
      <w:r>
        <w:rPr>
          <w:noProof/>
          <w:lang w:eastAsia="zh-CN"/>
        </w:rPr>
        <w:t xml:space="preserve">Initiating 5G ProSe multi-hop layer-3 UE-to-UE relay UE </w:t>
      </w:r>
      <w:r>
        <w:rPr>
          <w:noProof/>
          <w:lang w:eastAsia="ja-JP"/>
        </w:rPr>
        <w:t>MAC address</w:t>
      </w:r>
      <w:r>
        <w:rPr>
          <w:noProof/>
        </w:rPr>
        <w:tab/>
      </w:r>
      <w:r>
        <w:rPr>
          <w:noProof/>
        </w:rPr>
        <w:fldChar w:fldCharType="begin" w:fldLock="1"/>
      </w:r>
      <w:r>
        <w:rPr>
          <w:noProof/>
        </w:rPr>
        <w:instrText xml:space="preserve"> PAGEREF _Toc218597513 \h </w:instrText>
      </w:r>
      <w:r>
        <w:rPr>
          <w:noProof/>
        </w:rPr>
      </w:r>
      <w:r>
        <w:rPr>
          <w:noProof/>
        </w:rPr>
        <w:fldChar w:fldCharType="separate"/>
      </w:r>
      <w:r>
        <w:rPr>
          <w:noProof/>
        </w:rPr>
        <w:t>436</w:t>
      </w:r>
      <w:r>
        <w:rPr>
          <w:noProof/>
        </w:rPr>
        <w:fldChar w:fldCharType="end"/>
      </w:r>
    </w:p>
    <w:p w14:paraId="207D0FC4" w14:textId="549FC8A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10.3.7</w:t>
      </w:r>
      <w:r>
        <w:rPr>
          <w:rFonts w:asciiTheme="minorHAnsi" w:eastAsiaTheme="minorEastAsia" w:hAnsiTheme="minorHAnsi" w:cstheme="minorBidi"/>
          <w:noProof/>
          <w:kern w:val="2"/>
          <w:sz w:val="24"/>
          <w:szCs w:val="24"/>
          <w14:ligatures w14:val="standardContextual"/>
        </w:rPr>
        <w:tab/>
      </w:r>
      <w:r>
        <w:rPr>
          <w:noProof/>
        </w:rPr>
        <w:t>ProSe direct link modification accept</w:t>
      </w:r>
      <w:r>
        <w:rPr>
          <w:noProof/>
        </w:rPr>
        <w:tab/>
      </w:r>
      <w:r>
        <w:rPr>
          <w:noProof/>
        </w:rPr>
        <w:fldChar w:fldCharType="begin" w:fldLock="1"/>
      </w:r>
      <w:r>
        <w:rPr>
          <w:noProof/>
        </w:rPr>
        <w:instrText xml:space="preserve"> PAGEREF _Toc218597514 \h </w:instrText>
      </w:r>
      <w:r>
        <w:rPr>
          <w:noProof/>
        </w:rPr>
      </w:r>
      <w:r>
        <w:rPr>
          <w:noProof/>
        </w:rPr>
        <w:fldChar w:fldCharType="separate"/>
      </w:r>
      <w:r>
        <w:rPr>
          <w:noProof/>
        </w:rPr>
        <w:t>436</w:t>
      </w:r>
      <w:r>
        <w:rPr>
          <w:noProof/>
        </w:rPr>
        <w:fldChar w:fldCharType="end"/>
      </w:r>
    </w:p>
    <w:p w14:paraId="78D289DF" w14:textId="3AB0554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_Toc218597515 \h </w:instrText>
      </w:r>
      <w:r>
        <w:rPr>
          <w:noProof/>
        </w:rPr>
      </w:r>
      <w:r>
        <w:rPr>
          <w:noProof/>
        </w:rPr>
        <w:fldChar w:fldCharType="separate"/>
      </w:r>
      <w:r>
        <w:rPr>
          <w:noProof/>
        </w:rPr>
        <w:t>436</w:t>
      </w:r>
      <w:r>
        <w:rPr>
          <w:noProof/>
        </w:rPr>
        <w:fldChar w:fldCharType="end"/>
      </w:r>
    </w:p>
    <w:p w14:paraId="40002EA4" w14:textId="1F63505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10.3.7.2</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_Toc218597516 \h </w:instrText>
      </w:r>
      <w:r>
        <w:rPr>
          <w:noProof/>
        </w:rPr>
      </w:r>
      <w:r>
        <w:rPr>
          <w:noProof/>
        </w:rPr>
        <w:fldChar w:fldCharType="separate"/>
      </w:r>
      <w:r>
        <w:rPr>
          <w:noProof/>
        </w:rPr>
        <w:t>437</w:t>
      </w:r>
      <w:r>
        <w:rPr>
          <w:noProof/>
        </w:rPr>
        <w:fldChar w:fldCharType="end"/>
      </w:r>
    </w:p>
    <w:p w14:paraId="620A2284" w14:textId="3A2F044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10.3.7.3</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_Toc218597517 \h </w:instrText>
      </w:r>
      <w:r>
        <w:rPr>
          <w:noProof/>
        </w:rPr>
      </w:r>
      <w:r>
        <w:rPr>
          <w:noProof/>
        </w:rPr>
        <w:fldChar w:fldCharType="separate"/>
      </w:r>
      <w:r>
        <w:rPr>
          <w:noProof/>
        </w:rPr>
        <w:t>437</w:t>
      </w:r>
      <w:r>
        <w:rPr>
          <w:noProof/>
        </w:rPr>
        <w:fldChar w:fldCharType="end"/>
      </w:r>
    </w:p>
    <w:p w14:paraId="39DB1318" w14:textId="16C3A5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10.3.7.4</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fldLock="1"/>
      </w:r>
      <w:r>
        <w:rPr>
          <w:noProof/>
        </w:rPr>
        <w:instrText xml:space="preserve"> PAGEREF _Toc218597518 \h </w:instrText>
      </w:r>
      <w:r>
        <w:rPr>
          <w:noProof/>
        </w:rPr>
      </w:r>
      <w:r>
        <w:rPr>
          <w:noProof/>
        </w:rPr>
        <w:fldChar w:fldCharType="separate"/>
      </w:r>
      <w:r>
        <w:rPr>
          <w:noProof/>
        </w:rPr>
        <w:t>437</w:t>
      </w:r>
      <w:r>
        <w:rPr>
          <w:noProof/>
        </w:rPr>
        <w:fldChar w:fldCharType="end"/>
      </w:r>
    </w:p>
    <w:p w14:paraId="24786433" w14:textId="1E30033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10.3.7.5</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fldLock="1"/>
      </w:r>
      <w:r>
        <w:rPr>
          <w:noProof/>
        </w:rPr>
        <w:instrText xml:space="preserve"> PAGEREF _Toc218597519 \h </w:instrText>
      </w:r>
      <w:r>
        <w:rPr>
          <w:noProof/>
        </w:rPr>
      </w:r>
      <w:r>
        <w:rPr>
          <w:noProof/>
        </w:rPr>
        <w:fldChar w:fldCharType="separate"/>
      </w:r>
      <w:r>
        <w:rPr>
          <w:noProof/>
        </w:rPr>
        <w:t>438</w:t>
      </w:r>
      <w:r>
        <w:rPr>
          <w:noProof/>
        </w:rPr>
        <w:fldChar w:fldCharType="end"/>
      </w:r>
    </w:p>
    <w:p w14:paraId="39A8C242" w14:textId="707502F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10.3.7.6</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_Toc218597520 \h </w:instrText>
      </w:r>
      <w:r>
        <w:rPr>
          <w:noProof/>
        </w:rPr>
      </w:r>
      <w:r>
        <w:rPr>
          <w:noProof/>
        </w:rPr>
        <w:fldChar w:fldCharType="separate"/>
      </w:r>
      <w:r>
        <w:rPr>
          <w:noProof/>
        </w:rPr>
        <w:t>438</w:t>
      </w:r>
      <w:r>
        <w:rPr>
          <w:noProof/>
        </w:rPr>
        <w:fldChar w:fldCharType="end"/>
      </w:r>
    </w:p>
    <w:p w14:paraId="1A312DA1" w14:textId="6B5661E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10.3.7.7</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_Toc218597521 \h </w:instrText>
      </w:r>
      <w:r>
        <w:rPr>
          <w:noProof/>
        </w:rPr>
      </w:r>
      <w:r>
        <w:rPr>
          <w:noProof/>
        </w:rPr>
        <w:fldChar w:fldCharType="separate"/>
      </w:r>
      <w:r>
        <w:rPr>
          <w:noProof/>
        </w:rPr>
        <w:t>439</w:t>
      </w:r>
      <w:r>
        <w:rPr>
          <w:noProof/>
        </w:rPr>
        <w:fldChar w:fldCharType="end"/>
      </w:r>
    </w:p>
    <w:p w14:paraId="6BB0302F" w14:textId="4FB3552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10.3.7.8</w:t>
      </w:r>
      <w:r>
        <w:rPr>
          <w:rFonts w:asciiTheme="minorHAnsi" w:eastAsiaTheme="minorEastAsia" w:hAnsiTheme="minorHAnsi" w:cstheme="minorBidi"/>
          <w:noProof/>
          <w:kern w:val="2"/>
          <w:sz w:val="24"/>
          <w:szCs w:val="24"/>
          <w14:ligatures w14:val="standardContextual"/>
        </w:rPr>
        <w:tab/>
      </w:r>
      <w:r>
        <w:rPr>
          <w:noProof/>
        </w:rPr>
        <w:t>New 5G ProSe UE-to-UE relay UE info</w:t>
      </w:r>
      <w:r>
        <w:rPr>
          <w:noProof/>
        </w:rPr>
        <w:tab/>
      </w:r>
      <w:r>
        <w:rPr>
          <w:noProof/>
        </w:rPr>
        <w:fldChar w:fldCharType="begin" w:fldLock="1"/>
      </w:r>
      <w:r>
        <w:rPr>
          <w:noProof/>
        </w:rPr>
        <w:instrText xml:space="preserve"> PAGEREF _Toc218597522 \h </w:instrText>
      </w:r>
      <w:r>
        <w:rPr>
          <w:noProof/>
        </w:rPr>
      </w:r>
      <w:r>
        <w:rPr>
          <w:noProof/>
        </w:rPr>
        <w:fldChar w:fldCharType="separate"/>
      </w:r>
      <w:r>
        <w:rPr>
          <w:noProof/>
        </w:rPr>
        <w:t>439</w:t>
      </w:r>
      <w:r>
        <w:rPr>
          <w:noProof/>
        </w:rPr>
        <w:fldChar w:fldCharType="end"/>
      </w:r>
    </w:p>
    <w:p w14:paraId="61356BD7" w14:textId="0193C11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10.3.7.9</w:t>
      </w:r>
      <w:r>
        <w:rPr>
          <w:rFonts w:asciiTheme="minorHAnsi" w:eastAsiaTheme="minorEastAsia" w:hAnsiTheme="minorHAnsi" w:cstheme="minorBidi"/>
          <w:noProof/>
          <w:kern w:val="2"/>
          <w:sz w:val="24"/>
          <w:szCs w:val="24"/>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_Toc218597523 \h </w:instrText>
      </w:r>
      <w:r>
        <w:rPr>
          <w:noProof/>
        </w:rPr>
      </w:r>
      <w:r>
        <w:rPr>
          <w:noProof/>
        </w:rPr>
        <w:fldChar w:fldCharType="separate"/>
      </w:r>
      <w:r>
        <w:rPr>
          <w:noProof/>
        </w:rPr>
        <w:t>439</w:t>
      </w:r>
      <w:r>
        <w:rPr>
          <w:noProof/>
        </w:rPr>
        <w:fldChar w:fldCharType="end"/>
      </w:r>
    </w:p>
    <w:p w14:paraId="5976FF2E" w14:textId="1464396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10.3.7.10</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_Toc218597524 \h </w:instrText>
      </w:r>
      <w:r>
        <w:rPr>
          <w:noProof/>
        </w:rPr>
      </w:r>
      <w:r>
        <w:rPr>
          <w:noProof/>
        </w:rPr>
        <w:fldChar w:fldCharType="separate"/>
      </w:r>
      <w:r>
        <w:rPr>
          <w:noProof/>
        </w:rPr>
        <w:t>439</w:t>
      </w:r>
      <w:r>
        <w:rPr>
          <w:noProof/>
        </w:rPr>
        <w:fldChar w:fldCharType="end"/>
      </w:r>
    </w:p>
    <w:p w14:paraId="45286D04" w14:textId="06691B8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10.3.7.11</w:t>
      </w:r>
      <w:r>
        <w:rPr>
          <w:rFonts w:asciiTheme="minorHAnsi" w:eastAsiaTheme="minorEastAsia" w:hAnsiTheme="minorHAnsi" w:cstheme="minorBidi"/>
          <w:noProof/>
          <w:kern w:val="2"/>
          <w:sz w:val="24"/>
          <w:szCs w:val="24"/>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_Toc218597525 \h </w:instrText>
      </w:r>
      <w:r>
        <w:rPr>
          <w:noProof/>
        </w:rPr>
      </w:r>
      <w:r>
        <w:rPr>
          <w:noProof/>
        </w:rPr>
        <w:fldChar w:fldCharType="separate"/>
      </w:r>
      <w:r>
        <w:rPr>
          <w:noProof/>
        </w:rPr>
        <w:t>439</w:t>
      </w:r>
      <w:r>
        <w:rPr>
          <w:noProof/>
        </w:rPr>
        <w:fldChar w:fldCharType="end"/>
      </w:r>
    </w:p>
    <w:p w14:paraId="3AEAFC1C" w14:textId="77ADC3FB"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10.3.7.12</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2448C2">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_Toc218597526 \h </w:instrText>
      </w:r>
      <w:r>
        <w:rPr>
          <w:noProof/>
        </w:rPr>
      </w:r>
      <w:r>
        <w:rPr>
          <w:noProof/>
        </w:rPr>
        <w:fldChar w:fldCharType="separate"/>
      </w:r>
      <w:r>
        <w:rPr>
          <w:noProof/>
        </w:rPr>
        <w:t>439</w:t>
      </w:r>
      <w:r>
        <w:rPr>
          <w:noProof/>
        </w:rPr>
        <w:fldChar w:fldCharType="end"/>
      </w:r>
    </w:p>
    <w:p w14:paraId="63D686DA" w14:textId="65EC166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10.3.7.13</w:t>
      </w:r>
      <w:r>
        <w:rPr>
          <w:rFonts w:asciiTheme="minorHAnsi" w:eastAsiaTheme="minorEastAsia" w:hAnsiTheme="minorHAnsi" w:cstheme="minorBidi"/>
          <w:noProof/>
          <w:kern w:val="2"/>
          <w:sz w:val="24"/>
          <w:szCs w:val="24"/>
          <w14:ligatures w14:val="standardContextual"/>
        </w:rPr>
        <w:tab/>
      </w:r>
      <w:r>
        <w:rPr>
          <w:noProof/>
          <w:lang w:eastAsia="zh-CN"/>
        </w:rPr>
        <w:t>End-to-end QoS flow descriptions</w:t>
      </w:r>
      <w:r>
        <w:rPr>
          <w:noProof/>
        </w:rPr>
        <w:tab/>
      </w:r>
      <w:r>
        <w:rPr>
          <w:noProof/>
        </w:rPr>
        <w:fldChar w:fldCharType="begin" w:fldLock="1"/>
      </w:r>
      <w:r>
        <w:rPr>
          <w:noProof/>
        </w:rPr>
        <w:instrText xml:space="preserve"> PAGEREF _Toc218597527 \h </w:instrText>
      </w:r>
      <w:r>
        <w:rPr>
          <w:noProof/>
        </w:rPr>
      </w:r>
      <w:r>
        <w:rPr>
          <w:noProof/>
        </w:rPr>
        <w:fldChar w:fldCharType="separate"/>
      </w:r>
      <w:r>
        <w:rPr>
          <w:noProof/>
        </w:rPr>
        <w:t>440</w:t>
      </w:r>
      <w:r>
        <w:rPr>
          <w:noProof/>
        </w:rPr>
        <w:fldChar w:fldCharType="end"/>
      </w:r>
    </w:p>
    <w:p w14:paraId="38003A61" w14:textId="27FC691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10.3.7.14</w:t>
      </w:r>
      <w:r>
        <w:rPr>
          <w:rFonts w:asciiTheme="minorHAnsi" w:eastAsiaTheme="minorEastAsia" w:hAnsiTheme="minorHAnsi" w:cstheme="minorBidi"/>
          <w:noProof/>
          <w:kern w:val="2"/>
          <w:sz w:val="24"/>
          <w:szCs w:val="24"/>
          <w14:ligatures w14:val="standardContextual"/>
        </w:rPr>
        <w:tab/>
      </w:r>
      <w:r>
        <w:rPr>
          <w:noProof/>
        </w:rPr>
        <w:t>Multi-hop path info</w:t>
      </w:r>
      <w:r>
        <w:rPr>
          <w:noProof/>
        </w:rPr>
        <w:tab/>
      </w:r>
      <w:r>
        <w:rPr>
          <w:noProof/>
        </w:rPr>
        <w:fldChar w:fldCharType="begin" w:fldLock="1"/>
      </w:r>
      <w:r>
        <w:rPr>
          <w:noProof/>
        </w:rPr>
        <w:instrText xml:space="preserve"> PAGEREF _Toc218597528 \h </w:instrText>
      </w:r>
      <w:r>
        <w:rPr>
          <w:noProof/>
        </w:rPr>
      </w:r>
      <w:r>
        <w:rPr>
          <w:noProof/>
        </w:rPr>
        <w:fldChar w:fldCharType="separate"/>
      </w:r>
      <w:r>
        <w:rPr>
          <w:noProof/>
        </w:rPr>
        <w:t>440</w:t>
      </w:r>
      <w:r>
        <w:rPr>
          <w:noProof/>
        </w:rPr>
        <w:fldChar w:fldCharType="end"/>
      </w:r>
    </w:p>
    <w:p w14:paraId="7BCC6544" w14:textId="3EF43F7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10.3.7.15</w:t>
      </w:r>
      <w:r>
        <w:rPr>
          <w:rFonts w:asciiTheme="minorHAnsi" w:eastAsiaTheme="minorEastAsia" w:hAnsiTheme="minorHAnsi" w:cstheme="minorBidi"/>
          <w:noProof/>
          <w:kern w:val="2"/>
          <w:sz w:val="24"/>
          <w:szCs w:val="24"/>
          <w14:ligatures w14:val="standardContextual"/>
        </w:rPr>
        <w:tab/>
      </w:r>
      <w:r>
        <w:rPr>
          <w:noProof/>
          <w:lang w:eastAsia="zh-CN"/>
        </w:rPr>
        <w:t xml:space="preserve">Initiating 5G ProSe multi-hop layer-3 UE-to-UE relay UE </w:t>
      </w:r>
      <w:r>
        <w:rPr>
          <w:noProof/>
          <w:lang w:eastAsia="ja-JP"/>
        </w:rPr>
        <w:t>MAC address</w:t>
      </w:r>
      <w:r>
        <w:rPr>
          <w:noProof/>
        </w:rPr>
        <w:tab/>
      </w:r>
      <w:r>
        <w:rPr>
          <w:noProof/>
        </w:rPr>
        <w:fldChar w:fldCharType="begin" w:fldLock="1"/>
      </w:r>
      <w:r>
        <w:rPr>
          <w:noProof/>
        </w:rPr>
        <w:instrText xml:space="preserve"> PAGEREF _Toc218597529 \h </w:instrText>
      </w:r>
      <w:r>
        <w:rPr>
          <w:noProof/>
        </w:rPr>
      </w:r>
      <w:r>
        <w:rPr>
          <w:noProof/>
        </w:rPr>
        <w:fldChar w:fldCharType="separate"/>
      </w:r>
      <w:r>
        <w:rPr>
          <w:noProof/>
        </w:rPr>
        <w:t>440</w:t>
      </w:r>
      <w:r>
        <w:rPr>
          <w:noProof/>
        </w:rPr>
        <w:fldChar w:fldCharType="end"/>
      </w:r>
    </w:p>
    <w:p w14:paraId="6B55CD39" w14:textId="6EA52C3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10.3.7a</w:t>
      </w:r>
      <w:r>
        <w:rPr>
          <w:rFonts w:asciiTheme="minorHAnsi" w:eastAsiaTheme="minorEastAsia" w:hAnsiTheme="minorHAnsi" w:cstheme="minorBidi"/>
          <w:noProof/>
          <w:kern w:val="2"/>
          <w:sz w:val="24"/>
          <w:szCs w:val="24"/>
          <w14:ligatures w14:val="standardContextual"/>
        </w:rPr>
        <w:tab/>
      </w:r>
      <w:r>
        <w:rPr>
          <w:noProof/>
        </w:rPr>
        <w:t>ProSe direct link modification ack</w:t>
      </w:r>
      <w:r>
        <w:rPr>
          <w:noProof/>
        </w:rPr>
        <w:tab/>
      </w:r>
      <w:r>
        <w:rPr>
          <w:noProof/>
        </w:rPr>
        <w:fldChar w:fldCharType="begin" w:fldLock="1"/>
      </w:r>
      <w:r>
        <w:rPr>
          <w:noProof/>
        </w:rPr>
        <w:instrText xml:space="preserve"> PAGEREF _Toc218597530 \h </w:instrText>
      </w:r>
      <w:r>
        <w:rPr>
          <w:noProof/>
        </w:rPr>
      </w:r>
      <w:r>
        <w:rPr>
          <w:noProof/>
        </w:rPr>
        <w:fldChar w:fldCharType="separate"/>
      </w:r>
      <w:r>
        <w:rPr>
          <w:noProof/>
        </w:rPr>
        <w:t>440</w:t>
      </w:r>
      <w:r>
        <w:rPr>
          <w:noProof/>
        </w:rPr>
        <w:fldChar w:fldCharType="end"/>
      </w:r>
    </w:p>
    <w:p w14:paraId="55AEF6B9" w14:textId="6E655B9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10.3.7a.1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_Toc218597531 \h </w:instrText>
      </w:r>
      <w:r>
        <w:rPr>
          <w:noProof/>
        </w:rPr>
      </w:r>
      <w:r>
        <w:rPr>
          <w:noProof/>
        </w:rPr>
        <w:fldChar w:fldCharType="separate"/>
      </w:r>
      <w:r>
        <w:rPr>
          <w:noProof/>
        </w:rPr>
        <w:t>440</w:t>
      </w:r>
      <w:r>
        <w:rPr>
          <w:noProof/>
        </w:rPr>
        <w:fldChar w:fldCharType="end"/>
      </w:r>
    </w:p>
    <w:p w14:paraId="343BEA27" w14:textId="16BF07D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10.3.7a.2</w:t>
      </w:r>
      <w:r>
        <w:rPr>
          <w:rFonts w:asciiTheme="minorHAnsi" w:eastAsiaTheme="minorEastAsia" w:hAnsiTheme="minorHAnsi" w:cstheme="minorBidi"/>
          <w:noProof/>
          <w:kern w:val="2"/>
          <w:sz w:val="24"/>
          <w:szCs w:val="24"/>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_Toc218597532 \h </w:instrText>
      </w:r>
      <w:r>
        <w:rPr>
          <w:noProof/>
        </w:rPr>
      </w:r>
      <w:r>
        <w:rPr>
          <w:noProof/>
        </w:rPr>
        <w:fldChar w:fldCharType="separate"/>
      </w:r>
      <w:r>
        <w:rPr>
          <w:noProof/>
        </w:rPr>
        <w:t>440</w:t>
      </w:r>
      <w:r>
        <w:rPr>
          <w:noProof/>
        </w:rPr>
        <w:fldChar w:fldCharType="end"/>
      </w:r>
    </w:p>
    <w:p w14:paraId="7992B6ED" w14:textId="7F9288D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10.3.7a.3</w:t>
      </w:r>
      <w:r>
        <w:rPr>
          <w:rFonts w:asciiTheme="minorHAnsi" w:eastAsiaTheme="minorEastAsia" w:hAnsiTheme="minorHAnsi" w:cstheme="minorBidi"/>
          <w:noProof/>
          <w:kern w:val="2"/>
          <w:sz w:val="24"/>
          <w:szCs w:val="24"/>
          <w14:ligatures w14:val="standardContextual"/>
        </w:rPr>
        <w:tab/>
      </w:r>
      <w:r>
        <w:rPr>
          <w:noProof/>
        </w:rPr>
        <w:t>Target end UE IP address</w:t>
      </w:r>
      <w:r>
        <w:rPr>
          <w:noProof/>
        </w:rPr>
        <w:tab/>
      </w:r>
      <w:r>
        <w:rPr>
          <w:noProof/>
        </w:rPr>
        <w:fldChar w:fldCharType="begin" w:fldLock="1"/>
      </w:r>
      <w:r>
        <w:rPr>
          <w:noProof/>
        </w:rPr>
        <w:instrText xml:space="preserve"> PAGEREF _Toc218597533 \h </w:instrText>
      </w:r>
      <w:r>
        <w:rPr>
          <w:noProof/>
        </w:rPr>
      </w:r>
      <w:r>
        <w:rPr>
          <w:noProof/>
        </w:rPr>
        <w:fldChar w:fldCharType="separate"/>
      </w:r>
      <w:r>
        <w:rPr>
          <w:noProof/>
        </w:rPr>
        <w:t>441</w:t>
      </w:r>
      <w:r>
        <w:rPr>
          <w:noProof/>
        </w:rPr>
        <w:fldChar w:fldCharType="end"/>
      </w:r>
    </w:p>
    <w:p w14:paraId="0C809D5C" w14:textId="1E986924"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10.3.7a.4</w:t>
      </w:r>
      <w:r>
        <w:rPr>
          <w:rFonts w:asciiTheme="minorHAnsi" w:eastAsiaTheme="minorEastAsia" w:hAnsiTheme="minorHAnsi" w:cstheme="minorBidi"/>
          <w:noProof/>
          <w:kern w:val="2"/>
          <w:sz w:val="24"/>
          <w:szCs w:val="24"/>
          <w14:ligatures w14:val="standardContextual"/>
        </w:rPr>
        <w:tab/>
      </w:r>
      <w:r>
        <w:rPr>
          <w:noProof/>
          <w:lang w:eastAsia="zh-CN"/>
        </w:rPr>
        <w:t xml:space="preserve">New LSBs of </w:t>
      </w:r>
      <w:r>
        <w:rPr>
          <w:noProof/>
        </w:rPr>
        <w:t>K</w:t>
      </w:r>
      <w:r w:rsidRPr="002448C2">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_Toc218597534 \h </w:instrText>
      </w:r>
      <w:r>
        <w:rPr>
          <w:noProof/>
        </w:rPr>
      </w:r>
      <w:r>
        <w:rPr>
          <w:noProof/>
        </w:rPr>
        <w:fldChar w:fldCharType="separate"/>
      </w:r>
      <w:r>
        <w:rPr>
          <w:noProof/>
        </w:rPr>
        <w:t>441</w:t>
      </w:r>
      <w:r>
        <w:rPr>
          <w:noProof/>
        </w:rPr>
        <w:fldChar w:fldCharType="end"/>
      </w:r>
    </w:p>
    <w:p w14:paraId="3D217E41" w14:textId="77D5066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10.3.8</w:t>
      </w:r>
      <w:r>
        <w:rPr>
          <w:rFonts w:asciiTheme="minorHAnsi" w:eastAsiaTheme="minorEastAsia" w:hAnsiTheme="minorHAnsi" w:cstheme="minorBidi"/>
          <w:noProof/>
          <w:kern w:val="2"/>
          <w:sz w:val="24"/>
          <w:szCs w:val="24"/>
          <w14:ligatures w14:val="standardContextual"/>
        </w:rPr>
        <w:tab/>
      </w:r>
      <w:r>
        <w:rPr>
          <w:noProof/>
        </w:rPr>
        <w:t>ProSe direct link keepalive request</w:t>
      </w:r>
      <w:r>
        <w:rPr>
          <w:noProof/>
        </w:rPr>
        <w:tab/>
      </w:r>
      <w:r>
        <w:rPr>
          <w:noProof/>
        </w:rPr>
        <w:fldChar w:fldCharType="begin" w:fldLock="1"/>
      </w:r>
      <w:r>
        <w:rPr>
          <w:noProof/>
        </w:rPr>
        <w:instrText xml:space="preserve"> PAGEREF _Toc218597535 \h </w:instrText>
      </w:r>
      <w:r>
        <w:rPr>
          <w:noProof/>
        </w:rPr>
      </w:r>
      <w:r>
        <w:rPr>
          <w:noProof/>
        </w:rPr>
        <w:fldChar w:fldCharType="separate"/>
      </w:r>
      <w:r>
        <w:rPr>
          <w:noProof/>
        </w:rPr>
        <w:t>441</w:t>
      </w:r>
      <w:r>
        <w:rPr>
          <w:noProof/>
        </w:rPr>
        <w:fldChar w:fldCharType="end"/>
      </w:r>
    </w:p>
    <w:p w14:paraId="48F5676B" w14:textId="4FEED02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_Toc218597536 \h </w:instrText>
      </w:r>
      <w:r>
        <w:rPr>
          <w:noProof/>
        </w:rPr>
      </w:r>
      <w:r>
        <w:rPr>
          <w:noProof/>
        </w:rPr>
        <w:fldChar w:fldCharType="separate"/>
      </w:r>
      <w:r>
        <w:rPr>
          <w:noProof/>
        </w:rPr>
        <w:t>441</w:t>
      </w:r>
      <w:r>
        <w:rPr>
          <w:noProof/>
        </w:rPr>
        <w:fldChar w:fldCharType="end"/>
      </w:r>
    </w:p>
    <w:p w14:paraId="098D4B9E" w14:textId="5901F4A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10.3.8.2</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fldLock="1"/>
      </w:r>
      <w:r>
        <w:rPr>
          <w:noProof/>
        </w:rPr>
        <w:instrText xml:space="preserve"> PAGEREF _Toc218597537 \h </w:instrText>
      </w:r>
      <w:r>
        <w:rPr>
          <w:noProof/>
        </w:rPr>
      </w:r>
      <w:r>
        <w:rPr>
          <w:noProof/>
        </w:rPr>
        <w:fldChar w:fldCharType="separate"/>
      </w:r>
      <w:r>
        <w:rPr>
          <w:noProof/>
        </w:rPr>
        <w:t>441</w:t>
      </w:r>
      <w:r>
        <w:rPr>
          <w:noProof/>
        </w:rPr>
        <w:fldChar w:fldCharType="end"/>
      </w:r>
    </w:p>
    <w:p w14:paraId="0C9A946A" w14:textId="612BCF3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10.3.9</w:t>
      </w:r>
      <w:r>
        <w:rPr>
          <w:rFonts w:asciiTheme="minorHAnsi" w:eastAsiaTheme="minorEastAsia" w:hAnsiTheme="minorHAnsi" w:cstheme="minorBidi"/>
          <w:noProof/>
          <w:kern w:val="2"/>
          <w:sz w:val="24"/>
          <w:szCs w:val="24"/>
          <w14:ligatures w14:val="standardContextual"/>
        </w:rPr>
        <w:tab/>
      </w:r>
      <w:r>
        <w:rPr>
          <w:noProof/>
        </w:rPr>
        <w:t>ProSe direct link keepalive response</w:t>
      </w:r>
      <w:r>
        <w:rPr>
          <w:noProof/>
        </w:rPr>
        <w:tab/>
      </w:r>
      <w:r>
        <w:rPr>
          <w:noProof/>
        </w:rPr>
        <w:fldChar w:fldCharType="begin" w:fldLock="1"/>
      </w:r>
      <w:r>
        <w:rPr>
          <w:noProof/>
        </w:rPr>
        <w:instrText xml:space="preserve"> PAGEREF _Toc218597538 \h </w:instrText>
      </w:r>
      <w:r>
        <w:rPr>
          <w:noProof/>
        </w:rPr>
      </w:r>
      <w:r>
        <w:rPr>
          <w:noProof/>
        </w:rPr>
        <w:fldChar w:fldCharType="separate"/>
      </w:r>
      <w:r>
        <w:rPr>
          <w:noProof/>
        </w:rPr>
        <w:t>441</w:t>
      </w:r>
      <w:r>
        <w:rPr>
          <w:noProof/>
        </w:rPr>
        <w:fldChar w:fldCharType="end"/>
      </w:r>
    </w:p>
    <w:p w14:paraId="213C59D6" w14:textId="689B687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_Toc218597539 \h </w:instrText>
      </w:r>
      <w:r>
        <w:rPr>
          <w:noProof/>
        </w:rPr>
      </w:r>
      <w:r>
        <w:rPr>
          <w:noProof/>
        </w:rPr>
        <w:fldChar w:fldCharType="separate"/>
      </w:r>
      <w:r>
        <w:rPr>
          <w:noProof/>
        </w:rPr>
        <w:t>441</w:t>
      </w:r>
      <w:r>
        <w:rPr>
          <w:noProof/>
        </w:rPr>
        <w:fldChar w:fldCharType="end"/>
      </w:r>
    </w:p>
    <w:p w14:paraId="234F2A7B" w14:textId="573B2CD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10.3.10</w:t>
      </w:r>
      <w:r>
        <w:rPr>
          <w:rFonts w:asciiTheme="minorHAnsi" w:eastAsiaTheme="minorEastAsia" w:hAnsiTheme="minorHAnsi" w:cstheme="minorBidi"/>
          <w:noProof/>
          <w:kern w:val="2"/>
          <w:sz w:val="24"/>
          <w:szCs w:val="24"/>
          <w14:ligatures w14:val="standardContextual"/>
        </w:rPr>
        <w:tab/>
      </w:r>
      <w:r>
        <w:rPr>
          <w:noProof/>
        </w:rPr>
        <w:t>ProSe direct link authentication request</w:t>
      </w:r>
      <w:r>
        <w:rPr>
          <w:noProof/>
        </w:rPr>
        <w:tab/>
      </w:r>
      <w:r>
        <w:rPr>
          <w:noProof/>
        </w:rPr>
        <w:fldChar w:fldCharType="begin" w:fldLock="1"/>
      </w:r>
      <w:r>
        <w:rPr>
          <w:noProof/>
        </w:rPr>
        <w:instrText xml:space="preserve"> PAGEREF _Toc218597540 \h </w:instrText>
      </w:r>
      <w:r>
        <w:rPr>
          <w:noProof/>
        </w:rPr>
      </w:r>
      <w:r>
        <w:rPr>
          <w:noProof/>
        </w:rPr>
        <w:fldChar w:fldCharType="separate"/>
      </w:r>
      <w:r>
        <w:rPr>
          <w:noProof/>
        </w:rPr>
        <w:t>442</w:t>
      </w:r>
      <w:r>
        <w:rPr>
          <w:noProof/>
        </w:rPr>
        <w:fldChar w:fldCharType="end"/>
      </w:r>
    </w:p>
    <w:p w14:paraId="2F1D6BF4" w14:textId="6A55804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_Toc218597541 \h </w:instrText>
      </w:r>
      <w:r>
        <w:rPr>
          <w:noProof/>
        </w:rPr>
      </w:r>
      <w:r>
        <w:rPr>
          <w:noProof/>
        </w:rPr>
        <w:fldChar w:fldCharType="separate"/>
      </w:r>
      <w:r>
        <w:rPr>
          <w:noProof/>
        </w:rPr>
        <w:t>442</w:t>
      </w:r>
      <w:r>
        <w:rPr>
          <w:noProof/>
        </w:rPr>
        <w:fldChar w:fldCharType="end"/>
      </w:r>
    </w:p>
    <w:p w14:paraId="16C33D1F" w14:textId="2E8FB69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ProSe direct link authentication response</w:t>
      </w:r>
      <w:r>
        <w:rPr>
          <w:noProof/>
        </w:rPr>
        <w:tab/>
      </w:r>
      <w:r>
        <w:rPr>
          <w:noProof/>
        </w:rPr>
        <w:fldChar w:fldCharType="begin" w:fldLock="1"/>
      </w:r>
      <w:r>
        <w:rPr>
          <w:noProof/>
        </w:rPr>
        <w:instrText xml:space="preserve"> PAGEREF _Toc218597542 \h </w:instrText>
      </w:r>
      <w:r>
        <w:rPr>
          <w:noProof/>
        </w:rPr>
      </w:r>
      <w:r>
        <w:rPr>
          <w:noProof/>
        </w:rPr>
        <w:fldChar w:fldCharType="separate"/>
      </w:r>
      <w:r>
        <w:rPr>
          <w:noProof/>
        </w:rPr>
        <w:t>442</w:t>
      </w:r>
      <w:r>
        <w:rPr>
          <w:noProof/>
        </w:rPr>
        <w:fldChar w:fldCharType="end"/>
      </w:r>
    </w:p>
    <w:p w14:paraId="5B0C7AB1" w14:textId="3D919DC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_Toc218597543 \h </w:instrText>
      </w:r>
      <w:r>
        <w:rPr>
          <w:noProof/>
        </w:rPr>
      </w:r>
      <w:r>
        <w:rPr>
          <w:noProof/>
        </w:rPr>
        <w:fldChar w:fldCharType="separate"/>
      </w:r>
      <w:r>
        <w:rPr>
          <w:noProof/>
        </w:rPr>
        <w:t>442</w:t>
      </w:r>
      <w:r>
        <w:rPr>
          <w:noProof/>
        </w:rPr>
        <w:fldChar w:fldCharType="end"/>
      </w:r>
    </w:p>
    <w:p w14:paraId="08CBCD7E" w14:textId="60CAC9D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10.3.12</w:t>
      </w:r>
      <w:r>
        <w:rPr>
          <w:rFonts w:asciiTheme="minorHAnsi" w:eastAsiaTheme="minorEastAsia" w:hAnsiTheme="minorHAnsi" w:cstheme="minorBidi"/>
          <w:noProof/>
          <w:kern w:val="2"/>
          <w:sz w:val="24"/>
          <w:szCs w:val="24"/>
          <w14:ligatures w14:val="standardContextual"/>
        </w:rPr>
        <w:tab/>
      </w:r>
      <w:r>
        <w:rPr>
          <w:noProof/>
        </w:rPr>
        <w:t>ProSe direct link authentication reject</w:t>
      </w:r>
      <w:r>
        <w:rPr>
          <w:noProof/>
        </w:rPr>
        <w:tab/>
      </w:r>
      <w:r>
        <w:rPr>
          <w:noProof/>
        </w:rPr>
        <w:fldChar w:fldCharType="begin" w:fldLock="1"/>
      </w:r>
      <w:r>
        <w:rPr>
          <w:noProof/>
        </w:rPr>
        <w:instrText xml:space="preserve"> PAGEREF _Toc218597544 \h </w:instrText>
      </w:r>
      <w:r>
        <w:rPr>
          <w:noProof/>
        </w:rPr>
      </w:r>
      <w:r>
        <w:rPr>
          <w:noProof/>
        </w:rPr>
        <w:fldChar w:fldCharType="separate"/>
      </w:r>
      <w:r>
        <w:rPr>
          <w:noProof/>
        </w:rPr>
        <w:t>443</w:t>
      </w:r>
      <w:r>
        <w:rPr>
          <w:noProof/>
        </w:rPr>
        <w:fldChar w:fldCharType="end"/>
      </w:r>
    </w:p>
    <w:p w14:paraId="0D97118D" w14:textId="30660E2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_Toc218597545 \h </w:instrText>
      </w:r>
      <w:r>
        <w:rPr>
          <w:noProof/>
        </w:rPr>
      </w:r>
      <w:r>
        <w:rPr>
          <w:noProof/>
        </w:rPr>
        <w:fldChar w:fldCharType="separate"/>
      </w:r>
      <w:r>
        <w:rPr>
          <w:noProof/>
        </w:rPr>
        <w:t>443</w:t>
      </w:r>
      <w:r>
        <w:rPr>
          <w:noProof/>
        </w:rPr>
        <w:fldChar w:fldCharType="end"/>
      </w:r>
    </w:p>
    <w:p w14:paraId="7788F93A" w14:textId="0DAD0C2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10.3.13</w:t>
      </w:r>
      <w:r>
        <w:rPr>
          <w:rFonts w:asciiTheme="minorHAnsi" w:eastAsiaTheme="minorEastAsia" w:hAnsiTheme="minorHAnsi" w:cstheme="minorBidi"/>
          <w:noProof/>
          <w:kern w:val="2"/>
          <w:sz w:val="24"/>
          <w:szCs w:val="24"/>
          <w14:ligatures w14:val="standardContextual"/>
        </w:rPr>
        <w:tab/>
      </w:r>
      <w:r>
        <w:rPr>
          <w:noProof/>
        </w:rPr>
        <w:t>ProSe direct link security mode command</w:t>
      </w:r>
      <w:r>
        <w:rPr>
          <w:noProof/>
        </w:rPr>
        <w:tab/>
      </w:r>
      <w:r>
        <w:rPr>
          <w:noProof/>
        </w:rPr>
        <w:fldChar w:fldCharType="begin" w:fldLock="1"/>
      </w:r>
      <w:r>
        <w:rPr>
          <w:noProof/>
        </w:rPr>
        <w:instrText xml:space="preserve"> PAGEREF _Toc218597546 \h </w:instrText>
      </w:r>
      <w:r>
        <w:rPr>
          <w:noProof/>
        </w:rPr>
      </w:r>
      <w:r>
        <w:rPr>
          <w:noProof/>
        </w:rPr>
        <w:fldChar w:fldCharType="separate"/>
      </w:r>
      <w:r>
        <w:rPr>
          <w:noProof/>
        </w:rPr>
        <w:t>443</w:t>
      </w:r>
      <w:r>
        <w:rPr>
          <w:noProof/>
        </w:rPr>
        <w:fldChar w:fldCharType="end"/>
      </w:r>
    </w:p>
    <w:p w14:paraId="5CCE3050" w14:textId="4889D5F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_Toc218597547 \h </w:instrText>
      </w:r>
      <w:r>
        <w:rPr>
          <w:noProof/>
        </w:rPr>
      </w:r>
      <w:r>
        <w:rPr>
          <w:noProof/>
        </w:rPr>
        <w:fldChar w:fldCharType="separate"/>
      </w:r>
      <w:r>
        <w:rPr>
          <w:noProof/>
        </w:rPr>
        <w:t>443</w:t>
      </w:r>
      <w:r>
        <w:rPr>
          <w:noProof/>
        </w:rPr>
        <w:fldChar w:fldCharType="end"/>
      </w:r>
    </w:p>
    <w:p w14:paraId="6D204BD8" w14:textId="737D408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10.3.13.2</w:t>
      </w:r>
      <w:r>
        <w:rPr>
          <w:rFonts w:asciiTheme="minorHAnsi" w:eastAsiaTheme="minorEastAsia" w:hAnsiTheme="minorHAnsi" w:cstheme="minorBidi"/>
          <w:noProof/>
          <w:kern w:val="2"/>
          <w:sz w:val="24"/>
          <w:szCs w:val="24"/>
          <w14:ligatures w14:val="standardContextual"/>
        </w:rPr>
        <w:tab/>
      </w:r>
      <w:r>
        <w:rPr>
          <w:noProof/>
        </w:rPr>
        <w:t>Nonce_2</w:t>
      </w:r>
      <w:r>
        <w:rPr>
          <w:noProof/>
        </w:rPr>
        <w:tab/>
      </w:r>
      <w:r>
        <w:rPr>
          <w:noProof/>
        </w:rPr>
        <w:fldChar w:fldCharType="begin" w:fldLock="1"/>
      </w:r>
      <w:r>
        <w:rPr>
          <w:noProof/>
        </w:rPr>
        <w:instrText xml:space="preserve"> PAGEREF _Toc218597548 \h </w:instrText>
      </w:r>
      <w:r>
        <w:rPr>
          <w:noProof/>
        </w:rPr>
      </w:r>
      <w:r>
        <w:rPr>
          <w:noProof/>
        </w:rPr>
        <w:fldChar w:fldCharType="separate"/>
      </w:r>
      <w:r>
        <w:rPr>
          <w:noProof/>
        </w:rPr>
        <w:t>444</w:t>
      </w:r>
      <w:r>
        <w:rPr>
          <w:noProof/>
        </w:rPr>
        <w:fldChar w:fldCharType="end"/>
      </w:r>
    </w:p>
    <w:p w14:paraId="0B0A950F" w14:textId="0BC1A3D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10.3.13.3</w:t>
      </w:r>
      <w:r>
        <w:rPr>
          <w:rFonts w:asciiTheme="minorHAnsi" w:eastAsiaTheme="minorEastAsia" w:hAnsiTheme="minorHAnsi" w:cstheme="minorBidi"/>
          <w:noProof/>
          <w:kern w:val="2"/>
          <w:sz w:val="24"/>
          <w:szCs w:val="24"/>
          <w14:ligatures w14:val="standardContextual"/>
        </w:rPr>
        <w:tab/>
      </w:r>
      <w:r>
        <w:rPr>
          <w:noProof/>
        </w:rPr>
        <w:t>LSB of KNRP-sess ID</w:t>
      </w:r>
      <w:r>
        <w:rPr>
          <w:noProof/>
        </w:rPr>
        <w:tab/>
      </w:r>
      <w:r>
        <w:rPr>
          <w:noProof/>
        </w:rPr>
        <w:fldChar w:fldCharType="begin" w:fldLock="1"/>
      </w:r>
      <w:r>
        <w:rPr>
          <w:noProof/>
        </w:rPr>
        <w:instrText xml:space="preserve"> PAGEREF _Toc218597549 \h </w:instrText>
      </w:r>
      <w:r>
        <w:rPr>
          <w:noProof/>
        </w:rPr>
      </w:r>
      <w:r>
        <w:rPr>
          <w:noProof/>
        </w:rPr>
        <w:fldChar w:fldCharType="separate"/>
      </w:r>
      <w:r>
        <w:rPr>
          <w:noProof/>
        </w:rPr>
        <w:t>444</w:t>
      </w:r>
      <w:r>
        <w:rPr>
          <w:noProof/>
        </w:rPr>
        <w:fldChar w:fldCharType="end"/>
      </w:r>
    </w:p>
    <w:p w14:paraId="30051008" w14:textId="081E60A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10.3.13.4</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_Toc218597550 \h </w:instrText>
      </w:r>
      <w:r>
        <w:rPr>
          <w:noProof/>
        </w:rPr>
      </w:r>
      <w:r>
        <w:rPr>
          <w:noProof/>
        </w:rPr>
        <w:fldChar w:fldCharType="separate"/>
      </w:r>
      <w:r>
        <w:rPr>
          <w:noProof/>
        </w:rPr>
        <w:t>444</w:t>
      </w:r>
      <w:r>
        <w:rPr>
          <w:noProof/>
        </w:rPr>
        <w:fldChar w:fldCharType="end"/>
      </w:r>
    </w:p>
    <w:p w14:paraId="4D44C37E" w14:textId="6AC29A2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10.3.13.5</w:t>
      </w:r>
      <w:r>
        <w:rPr>
          <w:rFonts w:asciiTheme="minorHAnsi" w:eastAsiaTheme="minorEastAsia" w:hAnsiTheme="minorHAnsi" w:cstheme="minorBidi"/>
          <w:noProof/>
          <w:kern w:val="2"/>
          <w:sz w:val="24"/>
          <w:szCs w:val="24"/>
          <w14:ligatures w14:val="standardContextual"/>
        </w:rPr>
        <w:tab/>
      </w:r>
      <w:r>
        <w:rPr>
          <w:noProof/>
        </w:rPr>
        <w:t xml:space="preserve">MSBs of </w:t>
      </w:r>
      <w:r>
        <w:rPr>
          <w:noProof/>
          <w:lang w:eastAsia="ja-JP"/>
        </w:rPr>
        <w:t>K</w:t>
      </w:r>
      <w:r w:rsidRPr="002448C2">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_Toc218597551 \h </w:instrText>
      </w:r>
      <w:r>
        <w:rPr>
          <w:noProof/>
        </w:rPr>
      </w:r>
      <w:r>
        <w:rPr>
          <w:noProof/>
        </w:rPr>
        <w:fldChar w:fldCharType="separate"/>
      </w:r>
      <w:r>
        <w:rPr>
          <w:noProof/>
        </w:rPr>
        <w:t>444</w:t>
      </w:r>
      <w:r>
        <w:rPr>
          <w:noProof/>
        </w:rPr>
        <w:fldChar w:fldCharType="end"/>
      </w:r>
    </w:p>
    <w:p w14:paraId="620CA8A4" w14:textId="1B0F0A7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_Toc218597552 \h </w:instrText>
      </w:r>
      <w:r>
        <w:rPr>
          <w:noProof/>
        </w:rPr>
      </w:r>
      <w:r>
        <w:rPr>
          <w:noProof/>
        </w:rPr>
        <w:fldChar w:fldCharType="separate"/>
      </w:r>
      <w:r>
        <w:rPr>
          <w:noProof/>
        </w:rPr>
        <w:t>444</w:t>
      </w:r>
      <w:r>
        <w:rPr>
          <w:noProof/>
        </w:rPr>
        <w:fldChar w:fldCharType="end"/>
      </w:r>
    </w:p>
    <w:p w14:paraId="1AAE7CB0" w14:textId="1FB4EE8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10.3.13.7</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fldLock="1"/>
      </w:r>
      <w:r>
        <w:rPr>
          <w:noProof/>
        </w:rPr>
        <w:instrText xml:space="preserve"> PAGEREF _Toc218597553 \h </w:instrText>
      </w:r>
      <w:r>
        <w:rPr>
          <w:noProof/>
        </w:rPr>
      </w:r>
      <w:r>
        <w:rPr>
          <w:noProof/>
        </w:rPr>
        <w:fldChar w:fldCharType="separate"/>
      </w:r>
      <w:r>
        <w:rPr>
          <w:noProof/>
        </w:rPr>
        <w:t>445</w:t>
      </w:r>
      <w:r>
        <w:rPr>
          <w:noProof/>
        </w:rPr>
        <w:fldChar w:fldCharType="end"/>
      </w:r>
    </w:p>
    <w:p w14:paraId="32F22F00" w14:textId="3A387FEC"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10.3.13.8</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fldLock="1"/>
      </w:r>
      <w:r>
        <w:rPr>
          <w:noProof/>
        </w:rPr>
        <w:instrText xml:space="preserve"> PAGEREF _Toc218597554 \h </w:instrText>
      </w:r>
      <w:r>
        <w:rPr>
          <w:noProof/>
        </w:rPr>
      </w:r>
      <w:r>
        <w:rPr>
          <w:noProof/>
        </w:rPr>
        <w:fldChar w:fldCharType="separate"/>
      </w:r>
      <w:r>
        <w:rPr>
          <w:noProof/>
        </w:rPr>
        <w:t>445</w:t>
      </w:r>
      <w:r>
        <w:rPr>
          <w:noProof/>
        </w:rPr>
        <w:fldChar w:fldCharType="end"/>
      </w:r>
    </w:p>
    <w:p w14:paraId="1001DC48" w14:textId="1DF772F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10.3.14</w:t>
      </w:r>
      <w:r>
        <w:rPr>
          <w:rFonts w:asciiTheme="minorHAnsi" w:eastAsiaTheme="minorEastAsia" w:hAnsiTheme="minorHAnsi" w:cstheme="minorBidi"/>
          <w:noProof/>
          <w:kern w:val="2"/>
          <w:sz w:val="24"/>
          <w:szCs w:val="24"/>
          <w14:ligatures w14:val="standardContextual"/>
        </w:rPr>
        <w:tab/>
      </w:r>
      <w:r>
        <w:rPr>
          <w:noProof/>
        </w:rPr>
        <w:t>ProSe direct link security mode complete</w:t>
      </w:r>
      <w:r>
        <w:rPr>
          <w:noProof/>
        </w:rPr>
        <w:tab/>
      </w:r>
      <w:r>
        <w:rPr>
          <w:noProof/>
        </w:rPr>
        <w:fldChar w:fldCharType="begin" w:fldLock="1"/>
      </w:r>
      <w:r>
        <w:rPr>
          <w:noProof/>
        </w:rPr>
        <w:instrText xml:space="preserve"> PAGEREF _Toc218597555 \h </w:instrText>
      </w:r>
      <w:r>
        <w:rPr>
          <w:noProof/>
        </w:rPr>
      </w:r>
      <w:r>
        <w:rPr>
          <w:noProof/>
        </w:rPr>
        <w:fldChar w:fldCharType="separate"/>
      </w:r>
      <w:r>
        <w:rPr>
          <w:noProof/>
        </w:rPr>
        <w:t>445</w:t>
      </w:r>
      <w:r>
        <w:rPr>
          <w:noProof/>
        </w:rPr>
        <w:fldChar w:fldCharType="end"/>
      </w:r>
    </w:p>
    <w:p w14:paraId="326C825C" w14:textId="46DFF16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_Toc218597556 \h </w:instrText>
      </w:r>
      <w:r>
        <w:rPr>
          <w:noProof/>
        </w:rPr>
      </w:r>
      <w:r>
        <w:rPr>
          <w:noProof/>
        </w:rPr>
        <w:fldChar w:fldCharType="separate"/>
      </w:r>
      <w:r>
        <w:rPr>
          <w:noProof/>
        </w:rPr>
        <w:t>445</w:t>
      </w:r>
      <w:r>
        <w:rPr>
          <w:noProof/>
        </w:rPr>
        <w:fldChar w:fldCharType="end"/>
      </w:r>
    </w:p>
    <w:p w14:paraId="07D1D2DA" w14:textId="3E84A79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fldLock="1"/>
      </w:r>
      <w:r>
        <w:rPr>
          <w:noProof/>
        </w:rPr>
        <w:instrText xml:space="preserve"> PAGEREF _Toc218597557 \h </w:instrText>
      </w:r>
      <w:r>
        <w:rPr>
          <w:noProof/>
        </w:rPr>
      </w:r>
      <w:r>
        <w:rPr>
          <w:noProof/>
        </w:rPr>
        <w:fldChar w:fldCharType="separate"/>
      </w:r>
      <w:r>
        <w:rPr>
          <w:noProof/>
        </w:rPr>
        <w:t>445</w:t>
      </w:r>
      <w:r>
        <w:rPr>
          <w:noProof/>
        </w:rPr>
        <w:fldChar w:fldCharType="end"/>
      </w:r>
    </w:p>
    <w:p w14:paraId="179296FE" w14:textId="39FE8C7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fldLock="1"/>
      </w:r>
      <w:r>
        <w:rPr>
          <w:noProof/>
        </w:rPr>
        <w:instrText xml:space="preserve"> PAGEREF _Toc218597558 \h </w:instrText>
      </w:r>
      <w:r>
        <w:rPr>
          <w:noProof/>
        </w:rPr>
      </w:r>
      <w:r>
        <w:rPr>
          <w:noProof/>
        </w:rPr>
        <w:fldChar w:fldCharType="separate"/>
      </w:r>
      <w:r>
        <w:rPr>
          <w:noProof/>
        </w:rPr>
        <w:t>445</w:t>
      </w:r>
      <w:r>
        <w:rPr>
          <w:noProof/>
        </w:rPr>
        <w:fldChar w:fldCharType="end"/>
      </w:r>
    </w:p>
    <w:p w14:paraId="6DB73EAD" w14:textId="51D84FA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10.3.14.4</w:t>
      </w:r>
      <w:r>
        <w:rPr>
          <w:rFonts w:asciiTheme="minorHAnsi" w:eastAsiaTheme="minorEastAsia" w:hAnsiTheme="minorHAnsi" w:cstheme="minorBidi"/>
          <w:noProof/>
          <w:kern w:val="2"/>
          <w:sz w:val="24"/>
          <w:szCs w:val="24"/>
          <w14:ligatures w14:val="standardContextual"/>
        </w:rPr>
        <w:tab/>
      </w:r>
      <w:r>
        <w:rPr>
          <w:noProof/>
          <w:lang w:eastAsia="ja-JP"/>
        </w:rPr>
        <w:t>LSBs of K</w:t>
      </w:r>
      <w:r w:rsidRPr="002448C2">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_Toc218597559 \h </w:instrText>
      </w:r>
      <w:r>
        <w:rPr>
          <w:noProof/>
        </w:rPr>
      </w:r>
      <w:r>
        <w:rPr>
          <w:noProof/>
        </w:rPr>
        <w:fldChar w:fldCharType="separate"/>
      </w:r>
      <w:r>
        <w:rPr>
          <w:noProof/>
        </w:rPr>
        <w:t>446</w:t>
      </w:r>
      <w:r>
        <w:rPr>
          <w:noProof/>
        </w:rPr>
        <w:fldChar w:fldCharType="end"/>
      </w:r>
    </w:p>
    <w:p w14:paraId="29EC59BA" w14:textId="5A30693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fldLock="1"/>
      </w:r>
      <w:r>
        <w:rPr>
          <w:noProof/>
        </w:rPr>
        <w:instrText xml:space="preserve"> PAGEREF _Toc218597560 \h </w:instrText>
      </w:r>
      <w:r>
        <w:rPr>
          <w:noProof/>
        </w:rPr>
      </w:r>
      <w:r>
        <w:rPr>
          <w:noProof/>
        </w:rPr>
        <w:fldChar w:fldCharType="separate"/>
      </w:r>
      <w:r>
        <w:rPr>
          <w:noProof/>
        </w:rPr>
        <w:t>446</w:t>
      </w:r>
      <w:r>
        <w:rPr>
          <w:noProof/>
        </w:rPr>
        <w:fldChar w:fldCharType="end"/>
      </w:r>
    </w:p>
    <w:p w14:paraId="6B3AF72E" w14:textId="38AB182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10.3.14.6</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fldLock="1"/>
      </w:r>
      <w:r>
        <w:rPr>
          <w:noProof/>
        </w:rPr>
        <w:instrText xml:space="preserve"> PAGEREF _Toc218597561 \h </w:instrText>
      </w:r>
      <w:r>
        <w:rPr>
          <w:noProof/>
        </w:rPr>
      </w:r>
      <w:r>
        <w:rPr>
          <w:noProof/>
        </w:rPr>
        <w:fldChar w:fldCharType="separate"/>
      </w:r>
      <w:r>
        <w:rPr>
          <w:noProof/>
        </w:rPr>
        <w:t>446</w:t>
      </w:r>
      <w:r>
        <w:rPr>
          <w:noProof/>
        </w:rPr>
        <w:fldChar w:fldCharType="end"/>
      </w:r>
    </w:p>
    <w:p w14:paraId="50298BE8" w14:textId="7013DFE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10.3.14.7</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_Toc218597562 \h </w:instrText>
      </w:r>
      <w:r>
        <w:rPr>
          <w:noProof/>
        </w:rPr>
      </w:r>
      <w:r>
        <w:rPr>
          <w:noProof/>
        </w:rPr>
        <w:fldChar w:fldCharType="separate"/>
      </w:r>
      <w:r>
        <w:rPr>
          <w:noProof/>
        </w:rPr>
        <w:t>446</w:t>
      </w:r>
      <w:r>
        <w:rPr>
          <w:noProof/>
        </w:rPr>
        <w:fldChar w:fldCharType="end"/>
      </w:r>
    </w:p>
    <w:p w14:paraId="64E92835" w14:textId="40AEB73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10.3.15</w:t>
      </w:r>
      <w:r>
        <w:rPr>
          <w:rFonts w:asciiTheme="minorHAnsi" w:eastAsiaTheme="minorEastAsia" w:hAnsiTheme="minorHAnsi" w:cstheme="minorBidi"/>
          <w:noProof/>
          <w:kern w:val="2"/>
          <w:sz w:val="24"/>
          <w:szCs w:val="24"/>
          <w14:ligatures w14:val="standardContextual"/>
        </w:rPr>
        <w:tab/>
      </w:r>
      <w:r>
        <w:rPr>
          <w:noProof/>
        </w:rPr>
        <w:t>ProSe direct link security mode reject</w:t>
      </w:r>
      <w:r>
        <w:rPr>
          <w:noProof/>
        </w:rPr>
        <w:tab/>
      </w:r>
      <w:r>
        <w:rPr>
          <w:noProof/>
        </w:rPr>
        <w:fldChar w:fldCharType="begin" w:fldLock="1"/>
      </w:r>
      <w:r>
        <w:rPr>
          <w:noProof/>
        </w:rPr>
        <w:instrText xml:space="preserve"> PAGEREF _Toc218597563 \h </w:instrText>
      </w:r>
      <w:r>
        <w:rPr>
          <w:noProof/>
        </w:rPr>
      </w:r>
      <w:r>
        <w:rPr>
          <w:noProof/>
        </w:rPr>
        <w:fldChar w:fldCharType="separate"/>
      </w:r>
      <w:r>
        <w:rPr>
          <w:noProof/>
        </w:rPr>
        <w:t>446</w:t>
      </w:r>
      <w:r>
        <w:rPr>
          <w:noProof/>
        </w:rPr>
        <w:fldChar w:fldCharType="end"/>
      </w:r>
    </w:p>
    <w:p w14:paraId="5FB86CCB" w14:textId="48F63DC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_Toc218597564 \h </w:instrText>
      </w:r>
      <w:r>
        <w:rPr>
          <w:noProof/>
        </w:rPr>
      </w:r>
      <w:r>
        <w:rPr>
          <w:noProof/>
        </w:rPr>
        <w:fldChar w:fldCharType="separate"/>
      </w:r>
      <w:r>
        <w:rPr>
          <w:noProof/>
        </w:rPr>
        <w:t>446</w:t>
      </w:r>
      <w:r>
        <w:rPr>
          <w:noProof/>
        </w:rPr>
        <w:fldChar w:fldCharType="end"/>
      </w:r>
    </w:p>
    <w:p w14:paraId="41328508" w14:textId="42F399E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10.3.15.2</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fldLock="1"/>
      </w:r>
      <w:r>
        <w:rPr>
          <w:noProof/>
        </w:rPr>
        <w:instrText xml:space="preserve"> PAGEREF _Toc218597565 \h </w:instrText>
      </w:r>
      <w:r>
        <w:rPr>
          <w:noProof/>
        </w:rPr>
      </w:r>
      <w:r>
        <w:rPr>
          <w:noProof/>
        </w:rPr>
        <w:fldChar w:fldCharType="separate"/>
      </w:r>
      <w:r>
        <w:rPr>
          <w:noProof/>
        </w:rPr>
        <w:t>446</w:t>
      </w:r>
      <w:r>
        <w:rPr>
          <w:noProof/>
        </w:rPr>
        <w:fldChar w:fldCharType="end"/>
      </w:r>
    </w:p>
    <w:p w14:paraId="4A266337" w14:textId="1872AF4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10.3.15.3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fldLock="1"/>
      </w:r>
      <w:r>
        <w:rPr>
          <w:noProof/>
        </w:rPr>
        <w:instrText xml:space="preserve"> PAGEREF _Toc218597566 \h </w:instrText>
      </w:r>
      <w:r>
        <w:rPr>
          <w:noProof/>
        </w:rPr>
      </w:r>
      <w:r>
        <w:rPr>
          <w:noProof/>
        </w:rPr>
        <w:fldChar w:fldCharType="separate"/>
      </w:r>
      <w:r>
        <w:rPr>
          <w:noProof/>
        </w:rPr>
        <w:t>447</w:t>
      </w:r>
      <w:r>
        <w:rPr>
          <w:noProof/>
        </w:rPr>
        <w:fldChar w:fldCharType="end"/>
      </w:r>
    </w:p>
    <w:p w14:paraId="3DB9109E" w14:textId="2D97A53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10.3.16</w:t>
      </w:r>
      <w:r>
        <w:rPr>
          <w:rFonts w:asciiTheme="minorHAnsi" w:eastAsiaTheme="minorEastAsia" w:hAnsiTheme="minorHAnsi" w:cstheme="minorBidi"/>
          <w:noProof/>
          <w:kern w:val="2"/>
          <w:sz w:val="24"/>
          <w:szCs w:val="24"/>
          <w14:ligatures w14:val="standardContextual"/>
        </w:rPr>
        <w:tab/>
      </w:r>
      <w:r>
        <w:rPr>
          <w:noProof/>
        </w:rPr>
        <w:t>ProSe direct link rekeying request</w:t>
      </w:r>
      <w:r>
        <w:rPr>
          <w:noProof/>
        </w:rPr>
        <w:tab/>
      </w:r>
      <w:r>
        <w:rPr>
          <w:noProof/>
        </w:rPr>
        <w:fldChar w:fldCharType="begin" w:fldLock="1"/>
      </w:r>
      <w:r>
        <w:rPr>
          <w:noProof/>
        </w:rPr>
        <w:instrText xml:space="preserve"> PAGEREF _Toc218597567 \h </w:instrText>
      </w:r>
      <w:r>
        <w:rPr>
          <w:noProof/>
        </w:rPr>
      </w:r>
      <w:r>
        <w:rPr>
          <w:noProof/>
        </w:rPr>
        <w:fldChar w:fldCharType="separate"/>
      </w:r>
      <w:r>
        <w:rPr>
          <w:noProof/>
        </w:rPr>
        <w:t>447</w:t>
      </w:r>
      <w:r>
        <w:rPr>
          <w:noProof/>
        </w:rPr>
        <w:fldChar w:fldCharType="end"/>
      </w:r>
    </w:p>
    <w:p w14:paraId="7FBF5CDB" w14:textId="06ADC79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_Toc218597568 \h </w:instrText>
      </w:r>
      <w:r>
        <w:rPr>
          <w:noProof/>
        </w:rPr>
      </w:r>
      <w:r>
        <w:rPr>
          <w:noProof/>
        </w:rPr>
        <w:fldChar w:fldCharType="separate"/>
      </w:r>
      <w:r>
        <w:rPr>
          <w:noProof/>
        </w:rPr>
        <w:t>447</w:t>
      </w:r>
      <w:r>
        <w:rPr>
          <w:noProof/>
        </w:rPr>
        <w:fldChar w:fldCharType="end"/>
      </w:r>
    </w:p>
    <w:p w14:paraId="6B5A2721" w14:textId="74C59D1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fldLock="1"/>
      </w:r>
      <w:r>
        <w:rPr>
          <w:noProof/>
        </w:rPr>
        <w:instrText xml:space="preserve"> PAGEREF _Toc218597569 \h </w:instrText>
      </w:r>
      <w:r>
        <w:rPr>
          <w:noProof/>
        </w:rPr>
      </w:r>
      <w:r>
        <w:rPr>
          <w:noProof/>
        </w:rPr>
        <w:fldChar w:fldCharType="separate"/>
      </w:r>
      <w:r>
        <w:rPr>
          <w:noProof/>
        </w:rPr>
        <w:t>447</w:t>
      </w:r>
      <w:r>
        <w:rPr>
          <w:noProof/>
        </w:rPr>
        <w:fldChar w:fldCharType="end"/>
      </w:r>
    </w:p>
    <w:p w14:paraId="7C9C1AA4" w14:textId="53BD792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10.3.16.3</w:t>
      </w:r>
      <w:r>
        <w:rPr>
          <w:rFonts w:asciiTheme="minorHAnsi" w:eastAsiaTheme="minorEastAsia" w:hAnsiTheme="minorHAnsi" w:cstheme="minorBidi"/>
          <w:noProof/>
          <w:kern w:val="2"/>
          <w:sz w:val="24"/>
          <w:szCs w:val="24"/>
          <w14:ligatures w14:val="standardContextual"/>
        </w:rPr>
        <w:tab/>
      </w:r>
      <w:r>
        <w:rPr>
          <w:noProof/>
        </w:rPr>
        <w:t>Nonce_1</w:t>
      </w:r>
      <w:r>
        <w:rPr>
          <w:noProof/>
        </w:rPr>
        <w:tab/>
      </w:r>
      <w:r>
        <w:rPr>
          <w:noProof/>
        </w:rPr>
        <w:fldChar w:fldCharType="begin" w:fldLock="1"/>
      </w:r>
      <w:r>
        <w:rPr>
          <w:noProof/>
        </w:rPr>
        <w:instrText xml:space="preserve"> PAGEREF _Toc218597570 \h </w:instrText>
      </w:r>
      <w:r>
        <w:rPr>
          <w:noProof/>
        </w:rPr>
      </w:r>
      <w:r>
        <w:rPr>
          <w:noProof/>
        </w:rPr>
        <w:fldChar w:fldCharType="separate"/>
      </w:r>
      <w:r>
        <w:rPr>
          <w:noProof/>
        </w:rPr>
        <w:t>447</w:t>
      </w:r>
      <w:r>
        <w:rPr>
          <w:noProof/>
        </w:rPr>
        <w:fldChar w:fldCharType="end"/>
      </w:r>
    </w:p>
    <w:p w14:paraId="0BB6F6F3" w14:textId="50FC49F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10.3.16.4</w:t>
      </w:r>
      <w:r>
        <w:rPr>
          <w:rFonts w:asciiTheme="minorHAnsi" w:eastAsiaTheme="minorEastAsia" w:hAnsiTheme="minorHAnsi" w:cstheme="minorBidi"/>
          <w:noProof/>
          <w:kern w:val="2"/>
          <w:sz w:val="24"/>
          <w:szCs w:val="24"/>
          <w14:ligatures w14:val="standardContextual"/>
        </w:rPr>
        <w:tab/>
      </w:r>
      <w:r>
        <w:rPr>
          <w:noProof/>
        </w:rPr>
        <w:t>MSB of KNRP-sess ID</w:t>
      </w:r>
      <w:r>
        <w:rPr>
          <w:noProof/>
        </w:rPr>
        <w:tab/>
      </w:r>
      <w:r>
        <w:rPr>
          <w:noProof/>
        </w:rPr>
        <w:fldChar w:fldCharType="begin" w:fldLock="1"/>
      </w:r>
      <w:r>
        <w:rPr>
          <w:noProof/>
        </w:rPr>
        <w:instrText xml:space="preserve"> PAGEREF _Toc218597571 \h </w:instrText>
      </w:r>
      <w:r>
        <w:rPr>
          <w:noProof/>
        </w:rPr>
      </w:r>
      <w:r>
        <w:rPr>
          <w:noProof/>
        </w:rPr>
        <w:fldChar w:fldCharType="separate"/>
      </w:r>
      <w:r>
        <w:rPr>
          <w:noProof/>
        </w:rPr>
        <w:t>447</w:t>
      </w:r>
      <w:r>
        <w:rPr>
          <w:noProof/>
        </w:rPr>
        <w:fldChar w:fldCharType="end"/>
      </w:r>
    </w:p>
    <w:p w14:paraId="052C7503" w14:textId="7FBA22E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10.3.16.5</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fldLock="1"/>
      </w:r>
      <w:r>
        <w:rPr>
          <w:noProof/>
        </w:rPr>
        <w:instrText xml:space="preserve"> PAGEREF _Toc218597572 \h </w:instrText>
      </w:r>
      <w:r>
        <w:rPr>
          <w:noProof/>
        </w:rPr>
      </w:r>
      <w:r>
        <w:rPr>
          <w:noProof/>
        </w:rPr>
        <w:fldChar w:fldCharType="separate"/>
      </w:r>
      <w:r>
        <w:rPr>
          <w:noProof/>
        </w:rPr>
        <w:t>448</w:t>
      </w:r>
      <w:r>
        <w:rPr>
          <w:noProof/>
        </w:rPr>
        <w:fldChar w:fldCharType="end"/>
      </w:r>
    </w:p>
    <w:p w14:paraId="1591B86D" w14:textId="37D0278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10.3.16.6</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fldLock="1"/>
      </w:r>
      <w:r>
        <w:rPr>
          <w:noProof/>
        </w:rPr>
        <w:instrText xml:space="preserve"> PAGEREF _Toc218597573 \h </w:instrText>
      </w:r>
      <w:r>
        <w:rPr>
          <w:noProof/>
        </w:rPr>
      </w:r>
      <w:r>
        <w:rPr>
          <w:noProof/>
        </w:rPr>
        <w:fldChar w:fldCharType="separate"/>
      </w:r>
      <w:r>
        <w:rPr>
          <w:noProof/>
        </w:rPr>
        <w:t>448</w:t>
      </w:r>
      <w:r>
        <w:rPr>
          <w:noProof/>
        </w:rPr>
        <w:fldChar w:fldCharType="end"/>
      </w:r>
    </w:p>
    <w:p w14:paraId="125CFA41" w14:textId="6277968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10.3.16.7</w:t>
      </w:r>
      <w:r>
        <w:rPr>
          <w:rFonts w:asciiTheme="minorHAnsi" w:eastAsiaTheme="minorEastAsia" w:hAnsiTheme="minorHAnsi" w:cstheme="minorBidi"/>
          <w:noProof/>
          <w:kern w:val="2"/>
          <w:sz w:val="24"/>
          <w:szCs w:val="24"/>
          <w14:ligatures w14:val="standardContextual"/>
        </w:rPr>
        <w:tab/>
      </w:r>
      <w:r>
        <w:rPr>
          <w:noProof/>
        </w:rPr>
        <w:t>HPLMN ID</w:t>
      </w:r>
      <w:r>
        <w:rPr>
          <w:noProof/>
        </w:rPr>
        <w:tab/>
      </w:r>
      <w:r>
        <w:rPr>
          <w:noProof/>
        </w:rPr>
        <w:fldChar w:fldCharType="begin" w:fldLock="1"/>
      </w:r>
      <w:r>
        <w:rPr>
          <w:noProof/>
        </w:rPr>
        <w:instrText xml:space="preserve"> PAGEREF _Toc218597574 \h </w:instrText>
      </w:r>
      <w:r>
        <w:rPr>
          <w:noProof/>
        </w:rPr>
      </w:r>
      <w:r>
        <w:rPr>
          <w:noProof/>
        </w:rPr>
        <w:fldChar w:fldCharType="separate"/>
      </w:r>
      <w:r>
        <w:rPr>
          <w:noProof/>
        </w:rPr>
        <w:t>448</w:t>
      </w:r>
      <w:r>
        <w:rPr>
          <w:noProof/>
        </w:rPr>
        <w:fldChar w:fldCharType="end"/>
      </w:r>
    </w:p>
    <w:p w14:paraId="13F93C20" w14:textId="093103B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10.3.17</w:t>
      </w:r>
      <w:r>
        <w:rPr>
          <w:rFonts w:asciiTheme="minorHAnsi" w:eastAsiaTheme="minorEastAsia" w:hAnsiTheme="minorHAnsi" w:cstheme="minorBidi"/>
          <w:noProof/>
          <w:kern w:val="2"/>
          <w:sz w:val="24"/>
          <w:szCs w:val="24"/>
          <w14:ligatures w14:val="standardContextual"/>
        </w:rPr>
        <w:tab/>
      </w:r>
      <w:r>
        <w:rPr>
          <w:noProof/>
        </w:rPr>
        <w:t>ProSe direct link rekeying response</w:t>
      </w:r>
      <w:r>
        <w:rPr>
          <w:noProof/>
        </w:rPr>
        <w:tab/>
      </w:r>
      <w:r>
        <w:rPr>
          <w:noProof/>
        </w:rPr>
        <w:fldChar w:fldCharType="begin" w:fldLock="1"/>
      </w:r>
      <w:r>
        <w:rPr>
          <w:noProof/>
        </w:rPr>
        <w:instrText xml:space="preserve"> PAGEREF _Toc218597575 \h </w:instrText>
      </w:r>
      <w:r>
        <w:rPr>
          <w:noProof/>
        </w:rPr>
      </w:r>
      <w:r>
        <w:rPr>
          <w:noProof/>
        </w:rPr>
        <w:fldChar w:fldCharType="separate"/>
      </w:r>
      <w:r>
        <w:rPr>
          <w:noProof/>
        </w:rPr>
        <w:t>448</w:t>
      </w:r>
      <w:r>
        <w:rPr>
          <w:noProof/>
        </w:rPr>
        <w:fldChar w:fldCharType="end"/>
      </w:r>
    </w:p>
    <w:p w14:paraId="5B84470E" w14:textId="46C0C58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10.3.17.1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_Toc218597576 \h </w:instrText>
      </w:r>
      <w:r>
        <w:rPr>
          <w:noProof/>
        </w:rPr>
      </w:r>
      <w:r>
        <w:rPr>
          <w:noProof/>
        </w:rPr>
        <w:fldChar w:fldCharType="separate"/>
      </w:r>
      <w:r>
        <w:rPr>
          <w:noProof/>
        </w:rPr>
        <w:t>448</w:t>
      </w:r>
      <w:r>
        <w:rPr>
          <w:noProof/>
        </w:rPr>
        <w:fldChar w:fldCharType="end"/>
      </w:r>
    </w:p>
    <w:p w14:paraId="7CA6BD19" w14:textId="29554E6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10.3.18</w:t>
      </w:r>
      <w:r>
        <w:rPr>
          <w:rFonts w:asciiTheme="minorHAnsi" w:eastAsiaTheme="minorEastAsia" w:hAnsiTheme="minorHAnsi" w:cstheme="minorBidi"/>
          <w:noProof/>
          <w:kern w:val="2"/>
          <w:sz w:val="24"/>
          <w:szCs w:val="24"/>
          <w14:ligatures w14:val="standardContextual"/>
        </w:rPr>
        <w:tab/>
      </w:r>
      <w:r>
        <w:rPr>
          <w:noProof/>
        </w:rPr>
        <w:t>ProSe direct link identifier update request</w:t>
      </w:r>
      <w:r>
        <w:rPr>
          <w:noProof/>
        </w:rPr>
        <w:tab/>
      </w:r>
      <w:r>
        <w:rPr>
          <w:noProof/>
        </w:rPr>
        <w:fldChar w:fldCharType="begin" w:fldLock="1"/>
      </w:r>
      <w:r>
        <w:rPr>
          <w:noProof/>
        </w:rPr>
        <w:instrText xml:space="preserve"> PAGEREF _Toc218597577 \h </w:instrText>
      </w:r>
      <w:r>
        <w:rPr>
          <w:noProof/>
        </w:rPr>
      </w:r>
      <w:r>
        <w:rPr>
          <w:noProof/>
        </w:rPr>
        <w:fldChar w:fldCharType="separate"/>
      </w:r>
      <w:r>
        <w:rPr>
          <w:noProof/>
        </w:rPr>
        <w:t>448</w:t>
      </w:r>
      <w:r>
        <w:rPr>
          <w:noProof/>
        </w:rPr>
        <w:fldChar w:fldCharType="end"/>
      </w:r>
    </w:p>
    <w:p w14:paraId="23B16032" w14:textId="3C75D98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_Toc218597578 \h </w:instrText>
      </w:r>
      <w:r>
        <w:rPr>
          <w:noProof/>
        </w:rPr>
      </w:r>
      <w:r>
        <w:rPr>
          <w:noProof/>
        </w:rPr>
        <w:fldChar w:fldCharType="separate"/>
      </w:r>
      <w:r>
        <w:rPr>
          <w:noProof/>
        </w:rPr>
        <w:t>448</w:t>
      </w:r>
      <w:r>
        <w:rPr>
          <w:noProof/>
        </w:rPr>
        <w:fldChar w:fldCharType="end"/>
      </w:r>
    </w:p>
    <w:p w14:paraId="66C4183B" w14:textId="2A0B8B5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10.3.18.</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Source user info</w:t>
      </w:r>
      <w:r>
        <w:rPr>
          <w:noProof/>
        </w:rPr>
        <w:tab/>
      </w:r>
      <w:r>
        <w:rPr>
          <w:noProof/>
        </w:rPr>
        <w:fldChar w:fldCharType="begin" w:fldLock="1"/>
      </w:r>
      <w:r>
        <w:rPr>
          <w:noProof/>
        </w:rPr>
        <w:instrText xml:space="preserve"> PAGEREF _Toc218597579 \h </w:instrText>
      </w:r>
      <w:r>
        <w:rPr>
          <w:noProof/>
        </w:rPr>
      </w:r>
      <w:r>
        <w:rPr>
          <w:noProof/>
        </w:rPr>
        <w:fldChar w:fldCharType="separate"/>
      </w:r>
      <w:r>
        <w:rPr>
          <w:noProof/>
        </w:rPr>
        <w:t>449</w:t>
      </w:r>
      <w:r>
        <w:rPr>
          <w:noProof/>
        </w:rPr>
        <w:fldChar w:fldCharType="end"/>
      </w:r>
    </w:p>
    <w:p w14:paraId="0BE286DF" w14:textId="42CF06D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_Toc218597580 \h </w:instrText>
      </w:r>
      <w:r>
        <w:rPr>
          <w:noProof/>
        </w:rPr>
      </w:r>
      <w:r>
        <w:rPr>
          <w:noProof/>
        </w:rPr>
        <w:fldChar w:fldCharType="separate"/>
      </w:r>
      <w:r>
        <w:rPr>
          <w:noProof/>
        </w:rPr>
        <w:t>449</w:t>
      </w:r>
      <w:r>
        <w:rPr>
          <w:noProof/>
        </w:rPr>
        <w:fldChar w:fldCharType="end"/>
      </w:r>
    </w:p>
    <w:p w14:paraId="0C5CE105" w14:textId="2B4C1E2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10.3.18.4</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fldLock="1"/>
      </w:r>
      <w:r>
        <w:rPr>
          <w:noProof/>
        </w:rPr>
        <w:instrText xml:space="preserve"> PAGEREF _Toc218597581 \h </w:instrText>
      </w:r>
      <w:r>
        <w:rPr>
          <w:noProof/>
        </w:rPr>
      </w:r>
      <w:r>
        <w:rPr>
          <w:noProof/>
        </w:rPr>
        <w:fldChar w:fldCharType="separate"/>
      </w:r>
      <w:r>
        <w:rPr>
          <w:noProof/>
        </w:rPr>
        <w:t>449</w:t>
      </w:r>
      <w:r>
        <w:rPr>
          <w:noProof/>
        </w:rPr>
        <w:fldChar w:fldCharType="end"/>
      </w:r>
    </w:p>
    <w:p w14:paraId="623145A5" w14:textId="2873164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_Toc218597582 \h </w:instrText>
      </w:r>
      <w:r>
        <w:rPr>
          <w:noProof/>
        </w:rPr>
      </w:r>
      <w:r>
        <w:rPr>
          <w:noProof/>
        </w:rPr>
        <w:fldChar w:fldCharType="separate"/>
      </w:r>
      <w:r>
        <w:rPr>
          <w:noProof/>
        </w:rPr>
        <w:t>449</w:t>
      </w:r>
      <w:r>
        <w:rPr>
          <w:noProof/>
        </w:rPr>
        <w:fldChar w:fldCharType="end"/>
      </w:r>
    </w:p>
    <w:p w14:paraId="1749BA10" w14:textId="098920D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10.3.18.6</w:t>
      </w:r>
      <w:r>
        <w:rPr>
          <w:rFonts w:asciiTheme="minorHAnsi" w:eastAsiaTheme="minorEastAsia" w:hAnsiTheme="minorHAnsi" w:cstheme="minorBidi"/>
          <w:noProof/>
          <w:kern w:val="2"/>
          <w:sz w:val="24"/>
          <w:szCs w:val="24"/>
          <w14:ligatures w14:val="standardContextual"/>
        </w:rPr>
        <w:tab/>
      </w:r>
      <w:r>
        <w:rPr>
          <w:noProof/>
        </w:rPr>
        <w:t>List of target End UE user info</w:t>
      </w:r>
      <w:r>
        <w:rPr>
          <w:noProof/>
        </w:rPr>
        <w:tab/>
      </w:r>
      <w:r>
        <w:rPr>
          <w:noProof/>
        </w:rPr>
        <w:fldChar w:fldCharType="begin" w:fldLock="1"/>
      </w:r>
      <w:r>
        <w:rPr>
          <w:noProof/>
        </w:rPr>
        <w:instrText xml:space="preserve"> PAGEREF _Toc218597583 \h </w:instrText>
      </w:r>
      <w:r>
        <w:rPr>
          <w:noProof/>
        </w:rPr>
      </w:r>
      <w:r>
        <w:rPr>
          <w:noProof/>
        </w:rPr>
        <w:fldChar w:fldCharType="separate"/>
      </w:r>
      <w:r>
        <w:rPr>
          <w:noProof/>
        </w:rPr>
        <w:t>449</w:t>
      </w:r>
      <w:r>
        <w:rPr>
          <w:noProof/>
        </w:rPr>
        <w:fldChar w:fldCharType="end"/>
      </w:r>
    </w:p>
    <w:p w14:paraId="0273B99B" w14:textId="697D6F0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10.3.18.7</w:t>
      </w:r>
      <w:r>
        <w:rPr>
          <w:rFonts w:asciiTheme="minorHAnsi" w:eastAsiaTheme="minorEastAsia" w:hAnsiTheme="minorHAnsi" w:cstheme="minorBidi"/>
          <w:noProof/>
          <w:kern w:val="2"/>
          <w:sz w:val="24"/>
          <w:szCs w:val="24"/>
          <w14:ligatures w14:val="standardContextual"/>
        </w:rPr>
        <w:tab/>
      </w:r>
      <w:r>
        <w:rPr>
          <w:noProof/>
        </w:rPr>
        <w:t>List of target end UE IP addresses</w:t>
      </w:r>
      <w:r>
        <w:rPr>
          <w:noProof/>
        </w:rPr>
        <w:tab/>
      </w:r>
      <w:r>
        <w:rPr>
          <w:noProof/>
        </w:rPr>
        <w:fldChar w:fldCharType="begin" w:fldLock="1"/>
      </w:r>
      <w:r>
        <w:rPr>
          <w:noProof/>
        </w:rPr>
        <w:instrText xml:space="preserve"> PAGEREF _Toc218597584 \h </w:instrText>
      </w:r>
      <w:r>
        <w:rPr>
          <w:noProof/>
        </w:rPr>
      </w:r>
      <w:r>
        <w:rPr>
          <w:noProof/>
        </w:rPr>
        <w:fldChar w:fldCharType="separate"/>
      </w:r>
      <w:r>
        <w:rPr>
          <w:noProof/>
        </w:rPr>
        <w:t>449</w:t>
      </w:r>
      <w:r>
        <w:rPr>
          <w:noProof/>
        </w:rPr>
        <w:fldChar w:fldCharType="end"/>
      </w:r>
    </w:p>
    <w:p w14:paraId="2CA40EDB" w14:textId="5FAC651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_Toc218597585 \h </w:instrText>
      </w:r>
      <w:r>
        <w:rPr>
          <w:noProof/>
        </w:rPr>
      </w:r>
      <w:r>
        <w:rPr>
          <w:noProof/>
        </w:rPr>
        <w:fldChar w:fldCharType="separate"/>
      </w:r>
      <w:r>
        <w:rPr>
          <w:noProof/>
        </w:rPr>
        <w:t>449</w:t>
      </w:r>
      <w:r>
        <w:rPr>
          <w:noProof/>
        </w:rPr>
        <w:fldChar w:fldCharType="end"/>
      </w:r>
    </w:p>
    <w:p w14:paraId="2CDAAD19" w14:textId="2AECCF1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10.3.18.9</w:t>
      </w:r>
      <w:r>
        <w:rPr>
          <w:rFonts w:asciiTheme="minorHAnsi" w:eastAsiaTheme="minorEastAsia" w:hAnsiTheme="minorHAnsi" w:cstheme="minorBidi"/>
          <w:noProof/>
          <w:kern w:val="2"/>
          <w:sz w:val="24"/>
          <w:szCs w:val="24"/>
          <w14:ligatures w14:val="standardContextual"/>
        </w:rPr>
        <w:tab/>
      </w:r>
      <w:r>
        <w:rPr>
          <w:noProof/>
        </w:rPr>
        <w:t>List of source end UE IP addresses</w:t>
      </w:r>
      <w:r>
        <w:rPr>
          <w:noProof/>
        </w:rPr>
        <w:tab/>
      </w:r>
      <w:r>
        <w:rPr>
          <w:noProof/>
        </w:rPr>
        <w:fldChar w:fldCharType="begin" w:fldLock="1"/>
      </w:r>
      <w:r>
        <w:rPr>
          <w:noProof/>
        </w:rPr>
        <w:instrText xml:space="preserve"> PAGEREF _Toc218597586 \h </w:instrText>
      </w:r>
      <w:r>
        <w:rPr>
          <w:noProof/>
        </w:rPr>
      </w:r>
      <w:r>
        <w:rPr>
          <w:noProof/>
        </w:rPr>
        <w:fldChar w:fldCharType="separate"/>
      </w:r>
      <w:r>
        <w:rPr>
          <w:noProof/>
        </w:rPr>
        <w:t>450</w:t>
      </w:r>
      <w:r>
        <w:rPr>
          <w:noProof/>
        </w:rPr>
        <w:fldChar w:fldCharType="end"/>
      </w:r>
    </w:p>
    <w:p w14:paraId="5C2F51C7" w14:textId="7137AAB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10.3.18.10</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fldLock="1"/>
      </w:r>
      <w:r>
        <w:rPr>
          <w:noProof/>
        </w:rPr>
        <w:instrText xml:space="preserve"> PAGEREF _Toc218597587 \h </w:instrText>
      </w:r>
      <w:r>
        <w:rPr>
          <w:noProof/>
        </w:rPr>
      </w:r>
      <w:r>
        <w:rPr>
          <w:noProof/>
        </w:rPr>
        <w:fldChar w:fldCharType="separate"/>
      </w:r>
      <w:r>
        <w:rPr>
          <w:noProof/>
        </w:rPr>
        <w:t>450</w:t>
      </w:r>
      <w:r>
        <w:rPr>
          <w:noProof/>
        </w:rPr>
        <w:fldChar w:fldCharType="end"/>
      </w:r>
    </w:p>
    <w:p w14:paraId="1E6113E4" w14:textId="5E4C0678"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10.3.19</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_Toc218597588 \h </w:instrText>
      </w:r>
      <w:r>
        <w:rPr>
          <w:noProof/>
        </w:rPr>
      </w:r>
      <w:r>
        <w:rPr>
          <w:noProof/>
        </w:rPr>
        <w:fldChar w:fldCharType="separate"/>
      </w:r>
      <w:r>
        <w:rPr>
          <w:noProof/>
        </w:rPr>
        <w:t>450</w:t>
      </w:r>
      <w:r>
        <w:rPr>
          <w:noProof/>
        </w:rPr>
        <w:fldChar w:fldCharType="end"/>
      </w:r>
    </w:p>
    <w:p w14:paraId="0D44C814" w14:textId="2689D16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10.3.19.1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_Toc218597589 \h </w:instrText>
      </w:r>
      <w:r>
        <w:rPr>
          <w:noProof/>
        </w:rPr>
      </w:r>
      <w:r>
        <w:rPr>
          <w:noProof/>
        </w:rPr>
        <w:fldChar w:fldCharType="separate"/>
      </w:r>
      <w:r>
        <w:rPr>
          <w:noProof/>
        </w:rPr>
        <w:t>450</w:t>
      </w:r>
      <w:r>
        <w:rPr>
          <w:noProof/>
        </w:rPr>
        <w:fldChar w:fldCharType="end"/>
      </w:r>
    </w:p>
    <w:p w14:paraId="22BC6E3A" w14:textId="0113C06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_Toc218597590 \h </w:instrText>
      </w:r>
      <w:r>
        <w:rPr>
          <w:noProof/>
        </w:rPr>
      </w:r>
      <w:r>
        <w:rPr>
          <w:noProof/>
        </w:rPr>
        <w:fldChar w:fldCharType="separate"/>
      </w:r>
      <w:r>
        <w:rPr>
          <w:noProof/>
        </w:rPr>
        <w:t>450</w:t>
      </w:r>
      <w:r>
        <w:rPr>
          <w:noProof/>
        </w:rPr>
        <w:fldChar w:fldCharType="end"/>
      </w:r>
    </w:p>
    <w:p w14:paraId="31DD5B12" w14:textId="48E870F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10.3.19.3</w:t>
      </w:r>
      <w:r>
        <w:rPr>
          <w:rFonts w:asciiTheme="minorHAnsi" w:eastAsiaTheme="minorEastAsia" w:hAnsiTheme="minorHAnsi" w:cstheme="minorBidi"/>
          <w:noProof/>
          <w:kern w:val="2"/>
          <w:sz w:val="24"/>
          <w:szCs w:val="24"/>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_Toc218597591 \h </w:instrText>
      </w:r>
      <w:r>
        <w:rPr>
          <w:noProof/>
        </w:rPr>
      </w:r>
      <w:r>
        <w:rPr>
          <w:noProof/>
        </w:rPr>
        <w:fldChar w:fldCharType="separate"/>
      </w:r>
      <w:r>
        <w:rPr>
          <w:noProof/>
        </w:rPr>
        <w:t>450</w:t>
      </w:r>
      <w:r>
        <w:rPr>
          <w:noProof/>
        </w:rPr>
        <w:fldChar w:fldCharType="end"/>
      </w:r>
    </w:p>
    <w:p w14:paraId="13FB9DA1" w14:textId="0655AF8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10.3.19.4</w:t>
      </w:r>
      <w:r>
        <w:rPr>
          <w:rFonts w:asciiTheme="minorHAnsi" w:eastAsiaTheme="minorEastAsia" w:hAnsiTheme="minorHAnsi" w:cstheme="minorBidi"/>
          <w:noProof/>
          <w:kern w:val="2"/>
          <w:sz w:val="24"/>
          <w:szCs w:val="24"/>
          <w14:ligatures w14:val="standardContextual"/>
        </w:rPr>
        <w:tab/>
      </w:r>
      <w:r>
        <w:rPr>
          <w:noProof/>
        </w:rPr>
        <w:t>Source user info</w:t>
      </w:r>
      <w:r>
        <w:rPr>
          <w:noProof/>
        </w:rPr>
        <w:tab/>
      </w:r>
      <w:r>
        <w:rPr>
          <w:noProof/>
        </w:rPr>
        <w:fldChar w:fldCharType="begin" w:fldLock="1"/>
      </w:r>
      <w:r>
        <w:rPr>
          <w:noProof/>
        </w:rPr>
        <w:instrText xml:space="preserve"> PAGEREF _Toc218597592 \h </w:instrText>
      </w:r>
      <w:r>
        <w:rPr>
          <w:noProof/>
        </w:rPr>
      </w:r>
      <w:r>
        <w:rPr>
          <w:noProof/>
        </w:rPr>
        <w:fldChar w:fldCharType="separate"/>
      </w:r>
      <w:r>
        <w:rPr>
          <w:noProof/>
        </w:rPr>
        <w:t>451</w:t>
      </w:r>
      <w:r>
        <w:rPr>
          <w:noProof/>
        </w:rPr>
        <w:fldChar w:fldCharType="end"/>
      </w:r>
    </w:p>
    <w:p w14:paraId="36DAE608" w14:textId="259E9A0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10.3.19.5</w:t>
      </w:r>
      <w:r>
        <w:rPr>
          <w:rFonts w:asciiTheme="minorHAnsi" w:eastAsiaTheme="minorEastAsia" w:hAnsiTheme="minorHAnsi" w:cstheme="minorBidi"/>
          <w:noProof/>
          <w:kern w:val="2"/>
          <w:sz w:val="24"/>
          <w:szCs w:val="24"/>
          <w14:ligatures w14:val="standardContextual"/>
        </w:rPr>
        <w:tab/>
      </w:r>
      <w:r>
        <w:rPr>
          <w:noProof/>
        </w:rPr>
        <w:t>Source link local IPv6 address</w:t>
      </w:r>
      <w:r>
        <w:rPr>
          <w:noProof/>
        </w:rPr>
        <w:tab/>
      </w:r>
      <w:r>
        <w:rPr>
          <w:noProof/>
        </w:rPr>
        <w:fldChar w:fldCharType="begin" w:fldLock="1"/>
      </w:r>
      <w:r>
        <w:rPr>
          <w:noProof/>
        </w:rPr>
        <w:instrText xml:space="preserve"> PAGEREF _Toc218597593 \h </w:instrText>
      </w:r>
      <w:r>
        <w:rPr>
          <w:noProof/>
        </w:rPr>
      </w:r>
      <w:r>
        <w:rPr>
          <w:noProof/>
        </w:rPr>
        <w:fldChar w:fldCharType="separate"/>
      </w:r>
      <w:r>
        <w:rPr>
          <w:noProof/>
        </w:rPr>
        <w:t>451</w:t>
      </w:r>
      <w:r>
        <w:rPr>
          <w:noProof/>
        </w:rPr>
        <w:fldChar w:fldCharType="end"/>
      </w:r>
    </w:p>
    <w:p w14:paraId="06B791C2" w14:textId="7B839F1C"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10.3.19.</w:t>
      </w:r>
      <w:r w:rsidRPr="002448C2">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zh-CN"/>
        </w:rPr>
        <w:t>Source end UE IP address</w:t>
      </w:r>
      <w:r>
        <w:rPr>
          <w:noProof/>
        </w:rPr>
        <w:tab/>
      </w:r>
      <w:r>
        <w:rPr>
          <w:noProof/>
        </w:rPr>
        <w:fldChar w:fldCharType="begin" w:fldLock="1"/>
      </w:r>
      <w:r>
        <w:rPr>
          <w:noProof/>
        </w:rPr>
        <w:instrText xml:space="preserve"> PAGEREF _Toc218597594 \h </w:instrText>
      </w:r>
      <w:r>
        <w:rPr>
          <w:noProof/>
        </w:rPr>
      </w:r>
      <w:r>
        <w:rPr>
          <w:noProof/>
        </w:rPr>
        <w:fldChar w:fldCharType="separate"/>
      </w:r>
      <w:r>
        <w:rPr>
          <w:noProof/>
        </w:rPr>
        <w:t>451</w:t>
      </w:r>
      <w:r>
        <w:rPr>
          <w:noProof/>
        </w:rPr>
        <w:fldChar w:fldCharType="end"/>
      </w:r>
    </w:p>
    <w:p w14:paraId="4B5F7294" w14:textId="2A63000A"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10.3.20</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_Toc218597595 \h </w:instrText>
      </w:r>
      <w:r>
        <w:rPr>
          <w:noProof/>
        </w:rPr>
      </w:r>
      <w:r>
        <w:rPr>
          <w:noProof/>
        </w:rPr>
        <w:fldChar w:fldCharType="separate"/>
      </w:r>
      <w:r>
        <w:rPr>
          <w:noProof/>
        </w:rPr>
        <w:t>451</w:t>
      </w:r>
      <w:r>
        <w:rPr>
          <w:noProof/>
        </w:rPr>
        <w:fldChar w:fldCharType="end"/>
      </w:r>
    </w:p>
    <w:p w14:paraId="27BB6CF6" w14:textId="769B5C17"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_Toc218597596 \h </w:instrText>
      </w:r>
      <w:r>
        <w:rPr>
          <w:noProof/>
        </w:rPr>
      </w:r>
      <w:r>
        <w:rPr>
          <w:noProof/>
        </w:rPr>
        <w:fldChar w:fldCharType="separate"/>
      </w:r>
      <w:r>
        <w:rPr>
          <w:noProof/>
        </w:rPr>
        <w:t>451</w:t>
      </w:r>
      <w:r>
        <w:rPr>
          <w:noProof/>
        </w:rPr>
        <w:fldChar w:fldCharType="end"/>
      </w:r>
    </w:p>
    <w:p w14:paraId="5C4FE0FF" w14:textId="3A9DF5F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Target user info</w:t>
      </w:r>
      <w:r>
        <w:rPr>
          <w:noProof/>
        </w:rPr>
        <w:tab/>
      </w:r>
      <w:r>
        <w:rPr>
          <w:noProof/>
        </w:rPr>
        <w:fldChar w:fldCharType="begin" w:fldLock="1"/>
      </w:r>
      <w:r>
        <w:rPr>
          <w:noProof/>
        </w:rPr>
        <w:instrText xml:space="preserve"> PAGEREF _Toc218597597 \h </w:instrText>
      </w:r>
      <w:r>
        <w:rPr>
          <w:noProof/>
        </w:rPr>
      </w:r>
      <w:r>
        <w:rPr>
          <w:noProof/>
        </w:rPr>
        <w:fldChar w:fldCharType="separate"/>
      </w:r>
      <w:r>
        <w:rPr>
          <w:noProof/>
        </w:rPr>
        <w:t>451</w:t>
      </w:r>
      <w:r>
        <w:rPr>
          <w:noProof/>
        </w:rPr>
        <w:fldChar w:fldCharType="end"/>
      </w:r>
    </w:p>
    <w:p w14:paraId="7F778959" w14:textId="39D18A1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10.3.20.3</w:t>
      </w:r>
      <w:r>
        <w:rPr>
          <w:rFonts w:asciiTheme="minorHAnsi" w:eastAsiaTheme="minorEastAsia" w:hAnsiTheme="minorHAnsi" w:cstheme="minorBidi"/>
          <w:noProof/>
          <w:kern w:val="2"/>
          <w:sz w:val="24"/>
          <w:szCs w:val="24"/>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_Toc218597598 \h </w:instrText>
      </w:r>
      <w:r>
        <w:rPr>
          <w:noProof/>
        </w:rPr>
      </w:r>
      <w:r>
        <w:rPr>
          <w:noProof/>
        </w:rPr>
        <w:fldChar w:fldCharType="separate"/>
      </w:r>
      <w:r>
        <w:rPr>
          <w:noProof/>
        </w:rPr>
        <w:t>451</w:t>
      </w:r>
      <w:r>
        <w:rPr>
          <w:noProof/>
        </w:rPr>
        <w:fldChar w:fldCharType="end"/>
      </w:r>
    </w:p>
    <w:p w14:paraId="27DD1F0F" w14:textId="1657F451"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10.3.20.4</w:t>
      </w:r>
      <w:r>
        <w:rPr>
          <w:rFonts w:asciiTheme="minorHAnsi" w:eastAsiaTheme="minorEastAsia" w:hAnsiTheme="minorHAnsi" w:cstheme="minorBidi"/>
          <w:noProof/>
          <w:kern w:val="2"/>
          <w:sz w:val="24"/>
          <w:szCs w:val="24"/>
          <w14:ligatures w14:val="standardContextual"/>
        </w:rPr>
        <w:tab/>
      </w:r>
      <w:r>
        <w:rPr>
          <w:noProof/>
          <w:lang w:eastAsia="zh-CN"/>
        </w:rPr>
        <w:t>Source end UE IP address</w:t>
      </w:r>
      <w:r>
        <w:rPr>
          <w:noProof/>
        </w:rPr>
        <w:tab/>
      </w:r>
      <w:r>
        <w:rPr>
          <w:noProof/>
        </w:rPr>
        <w:fldChar w:fldCharType="begin"/>
      </w:r>
      <w:r>
        <w:rPr>
          <w:noProof/>
        </w:rPr>
        <w:instrText xml:space="preserve"> PAGEREF _Toc218597599 \h </w:instrText>
      </w:r>
      <w:r>
        <w:rPr>
          <w:noProof/>
        </w:rPr>
      </w:r>
      <w:r>
        <w:rPr>
          <w:noProof/>
        </w:rPr>
        <w:fldChar w:fldCharType="separate"/>
      </w:r>
      <w:r>
        <w:rPr>
          <w:noProof/>
        </w:rPr>
        <w:t>452</w:t>
      </w:r>
      <w:r>
        <w:rPr>
          <w:noProof/>
        </w:rPr>
        <w:fldChar w:fldCharType="end"/>
      </w:r>
    </w:p>
    <w:p w14:paraId="68FD4283" w14:textId="58E64362"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10.3.21</w:t>
      </w:r>
      <w:r>
        <w:rPr>
          <w:rFonts w:asciiTheme="minorHAnsi" w:eastAsiaTheme="minorEastAsia" w:hAnsiTheme="minorHAnsi" w:cstheme="minorBidi"/>
          <w:noProof/>
          <w:kern w:val="2"/>
          <w:sz w:val="24"/>
          <w:szCs w:val="24"/>
          <w14:ligatures w14:val="standardContextual"/>
        </w:rPr>
        <w:tab/>
      </w:r>
      <w:r>
        <w:rPr>
          <w:noProof/>
        </w:rPr>
        <w:t xml:space="preserve">ProSe direct link </w:t>
      </w:r>
      <w:r>
        <w:rPr>
          <w:noProof/>
          <w:lang w:eastAsia="zh-CN"/>
        </w:rPr>
        <w:t>identifier update reject</w:t>
      </w:r>
      <w:r>
        <w:rPr>
          <w:noProof/>
        </w:rPr>
        <w:tab/>
      </w:r>
      <w:r>
        <w:rPr>
          <w:noProof/>
        </w:rPr>
        <w:fldChar w:fldCharType="begin"/>
      </w:r>
      <w:r>
        <w:rPr>
          <w:noProof/>
        </w:rPr>
        <w:instrText xml:space="preserve"> PAGEREF _Toc218597600 \h </w:instrText>
      </w:r>
      <w:r>
        <w:rPr>
          <w:noProof/>
        </w:rPr>
      </w:r>
      <w:r>
        <w:rPr>
          <w:noProof/>
        </w:rPr>
        <w:fldChar w:fldCharType="separate"/>
      </w:r>
      <w:r>
        <w:rPr>
          <w:noProof/>
        </w:rPr>
        <w:t>452</w:t>
      </w:r>
      <w:r>
        <w:rPr>
          <w:noProof/>
        </w:rPr>
        <w:fldChar w:fldCharType="end"/>
      </w:r>
    </w:p>
    <w:p w14:paraId="56ED810B" w14:textId="150B1A2D"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_Toc218597601 \h </w:instrText>
      </w:r>
      <w:r>
        <w:rPr>
          <w:noProof/>
        </w:rPr>
      </w:r>
      <w:r>
        <w:rPr>
          <w:noProof/>
        </w:rPr>
        <w:fldChar w:fldCharType="separate"/>
      </w:r>
      <w:r>
        <w:rPr>
          <w:noProof/>
        </w:rPr>
        <w:t>452</w:t>
      </w:r>
      <w:r>
        <w:rPr>
          <w:noProof/>
        </w:rPr>
        <w:fldChar w:fldCharType="end"/>
      </w:r>
    </w:p>
    <w:p w14:paraId="707C5A96" w14:textId="7224656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ProSe direct link modification reject</w:t>
      </w:r>
      <w:r>
        <w:rPr>
          <w:noProof/>
        </w:rPr>
        <w:tab/>
      </w:r>
      <w:r>
        <w:rPr>
          <w:noProof/>
        </w:rPr>
        <w:fldChar w:fldCharType="begin"/>
      </w:r>
      <w:r>
        <w:rPr>
          <w:noProof/>
        </w:rPr>
        <w:instrText xml:space="preserve"> PAGEREF _Toc218597602 \h </w:instrText>
      </w:r>
      <w:r>
        <w:rPr>
          <w:noProof/>
        </w:rPr>
      </w:r>
      <w:r>
        <w:rPr>
          <w:noProof/>
        </w:rPr>
        <w:fldChar w:fldCharType="separate"/>
      </w:r>
      <w:r>
        <w:rPr>
          <w:noProof/>
        </w:rPr>
        <w:t>452</w:t>
      </w:r>
      <w:r>
        <w:rPr>
          <w:noProof/>
        </w:rPr>
        <w:fldChar w:fldCharType="end"/>
      </w:r>
    </w:p>
    <w:p w14:paraId="6DAC134B" w14:textId="029AC5A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_Toc218597603 \h </w:instrText>
      </w:r>
      <w:r>
        <w:rPr>
          <w:noProof/>
        </w:rPr>
      </w:r>
      <w:r>
        <w:rPr>
          <w:noProof/>
        </w:rPr>
        <w:fldChar w:fldCharType="separate"/>
      </w:r>
      <w:r>
        <w:rPr>
          <w:noProof/>
        </w:rPr>
        <w:t>452</w:t>
      </w:r>
      <w:r>
        <w:rPr>
          <w:noProof/>
        </w:rPr>
        <w:fldChar w:fldCharType="end"/>
      </w:r>
    </w:p>
    <w:p w14:paraId="7D6D062D" w14:textId="6E238ED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PC5 end UE failure cause</w:t>
      </w:r>
      <w:r>
        <w:rPr>
          <w:noProof/>
        </w:rPr>
        <w:tab/>
      </w:r>
      <w:r>
        <w:rPr>
          <w:noProof/>
        </w:rPr>
        <w:fldChar w:fldCharType="begin"/>
      </w:r>
      <w:r>
        <w:rPr>
          <w:noProof/>
        </w:rPr>
        <w:instrText xml:space="preserve"> PAGEREF _Toc218597604 \h </w:instrText>
      </w:r>
      <w:r>
        <w:rPr>
          <w:noProof/>
        </w:rPr>
      </w:r>
      <w:r>
        <w:rPr>
          <w:noProof/>
        </w:rPr>
        <w:fldChar w:fldCharType="separate"/>
      </w:r>
      <w:r>
        <w:rPr>
          <w:noProof/>
        </w:rPr>
        <w:t>453</w:t>
      </w:r>
      <w:r>
        <w:rPr>
          <w:noProof/>
        </w:rPr>
        <w:fldChar w:fldCharType="end"/>
      </w:r>
    </w:p>
    <w:p w14:paraId="5A92D5C5" w14:textId="40A2D26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10.3.22.3</w:t>
      </w:r>
      <w:r>
        <w:rPr>
          <w:rFonts w:asciiTheme="minorHAnsi" w:eastAsiaTheme="minorEastAsia" w:hAnsiTheme="minorHAnsi" w:cstheme="minorBidi"/>
          <w:noProof/>
          <w:kern w:val="2"/>
          <w:sz w:val="24"/>
          <w:szCs w:val="24"/>
          <w14:ligatures w14:val="standardContextual"/>
        </w:rPr>
        <w:tab/>
      </w:r>
      <w:r>
        <w:rPr>
          <w:noProof/>
        </w:rPr>
        <w:t>Source end UE info</w:t>
      </w:r>
      <w:r>
        <w:rPr>
          <w:noProof/>
        </w:rPr>
        <w:tab/>
      </w:r>
      <w:r>
        <w:rPr>
          <w:noProof/>
        </w:rPr>
        <w:fldChar w:fldCharType="begin"/>
      </w:r>
      <w:r>
        <w:rPr>
          <w:noProof/>
        </w:rPr>
        <w:instrText xml:space="preserve"> PAGEREF _Toc218597605 \h </w:instrText>
      </w:r>
      <w:r>
        <w:rPr>
          <w:noProof/>
        </w:rPr>
      </w:r>
      <w:r>
        <w:rPr>
          <w:noProof/>
        </w:rPr>
        <w:fldChar w:fldCharType="separate"/>
      </w:r>
      <w:r>
        <w:rPr>
          <w:noProof/>
        </w:rPr>
        <w:t>453</w:t>
      </w:r>
      <w:r>
        <w:rPr>
          <w:noProof/>
        </w:rPr>
        <w:fldChar w:fldCharType="end"/>
      </w:r>
    </w:p>
    <w:p w14:paraId="4E1FD649" w14:textId="1CD284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10.3.22.4</w:t>
      </w:r>
      <w:r>
        <w:rPr>
          <w:rFonts w:asciiTheme="minorHAnsi" w:eastAsiaTheme="minorEastAsia" w:hAnsiTheme="minorHAnsi" w:cstheme="minorBidi"/>
          <w:noProof/>
          <w:kern w:val="2"/>
          <w:sz w:val="24"/>
          <w:szCs w:val="24"/>
          <w14:ligatures w14:val="standardContextual"/>
        </w:rPr>
        <w:tab/>
      </w:r>
      <w:r>
        <w:rPr>
          <w:noProof/>
        </w:rPr>
        <w:t>Target end UE info</w:t>
      </w:r>
      <w:r>
        <w:rPr>
          <w:noProof/>
        </w:rPr>
        <w:tab/>
      </w:r>
      <w:r>
        <w:rPr>
          <w:noProof/>
        </w:rPr>
        <w:fldChar w:fldCharType="begin"/>
      </w:r>
      <w:r>
        <w:rPr>
          <w:noProof/>
        </w:rPr>
        <w:instrText xml:space="preserve"> PAGEREF _Toc218597606 \h </w:instrText>
      </w:r>
      <w:r>
        <w:rPr>
          <w:noProof/>
        </w:rPr>
      </w:r>
      <w:r>
        <w:rPr>
          <w:noProof/>
        </w:rPr>
        <w:fldChar w:fldCharType="separate"/>
      </w:r>
      <w:r>
        <w:rPr>
          <w:noProof/>
        </w:rPr>
        <w:t>453</w:t>
      </w:r>
      <w:r>
        <w:rPr>
          <w:noProof/>
        </w:rPr>
        <w:fldChar w:fldCharType="end"/>
      </w:r>
    </w:p>
    <w:p w14:paraId="366C81B1" w14:textId="0606F8F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ProSe direct link authentication failure</w:t>
      </w:r>
      <w:r>
        <w:rPr>
          <w:noProof/>
        </w:rPr>
        <w:tab/>
      </w:r>
      <w:r>
        <w:rPr>
          <w:noProof/>
        </w:rPr>
        <w:fldChar w:fldCharType="begin"/>
      </w:r>
      <w:r>
        <w:rPr>
          <w:noProof/>
        </w:rPr>
        <w:instrText xml:space="preserve"> PAGEREF _Toc218597607 \h </w:instrText>
      </w:r>
      <w:r>
        <w:rPr>
          <w:noProof/>
        </w:rPr>
      </w:r>
      <w:r>
        <w:rPr>
          <w:noProof/>
        </w:rPr>
        <w:fldChar w:fldCharType="separate"/>
      </w:r>
      <w:r>
        <w:rPr>
          <w:noProof/>
        </w:rPr>
        <w:t>453</w:t>
      </w:r>
      <w:r>
        <w:rPr>
          <w:noProof/>
        </w:rPr>
        <w:fldChar w:fldCharType="end"/>
      </w:r>
    </w:p>
    <w:p w14:paraId="7BB82E9A" w14:textId="193DB55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_Toc218597608 \h </w:instrText>
      </w:r>
      <w:r>
        <w:rPr>
          <w:noProof/>
        </w:rPr>
      </w:r>
      <w:r>
        <w:rPr>
          <w:noProof/>
        </w:rPr>
        <w:fldChar w:fldCharType="separate"/>
      </w:r>
      <w:r>
        <w:rPr>
          <w:noProof/>
        </w:rPr>
        <w:t>453</w:t>
      </w:r>
      <w:r>
        <w:rPr>
          <w:noProof/>
        </w:rPr>
        <w:fldChar w:fldCharType="end"/>
      </w:r>
    </w:p>
    <w:p w14:paraId="63E0B8D6" w14:textId="575EDA4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r>
      <w:r>
        <w:rPr>
          <w:noProof/>
        </w:rPr>
        <w:instrText xml:space="preserve"> PAGEREF _Toc218597609 \h </w:instrText>
      </w:r>
      <w:r>
        <w:rPr>
          <w:noProof/>
        </w:rPr>
      </w:r>
      <w:r>
        <w:rPr>
          <w:noProof/>
        </w:rPr>
        <w:fldChar w:fldCharType="separate"/>
      </w:r>
      <w:r>
        <w:rPr>
          <w:noProof/>
        </w:rPr>
        <w:t>453</w:t>
      </w:r>
      <w:r>
        <w:rPr>
          <w:noProof/>
        </w:rPr>
        <w:fldChar w:fldCharType="end"/>
      </w:r>
    </w:p>
    <w:p w14:paraId="3F1FE35A" w14:textId="5D2FD4C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10.3.24</w:t>
      </w:r>
      <w:r>
        <w:rPr>
          <w:rFonts w:asciiTheme="minorHAnsi" w:eastAsiaTheme="minorEastAsia" w:hAnsiTheme="minorHAnsi" w:cstheme="minorBidi"/>
          <w:noProof/>
          <w:kern w:val="2"/>
          <w:sz w:val="24"/>
          <w:szCs w:val="24"/>
          <w14:ligatures w14:val="standardContextual"/>
        </w:rPr>
        <w:tab/>
      </w:r>
      <w:r>
        <w:rPr>
          <w:noProof/>
          <w:lang w:eastAsia="zh-CN"/>
        </w:rPr>
        <w:t>ProSe additional parameters announcement request</w:t>
      </w:r>
      <w:r>
        <w:rPr>
          <w:noProof/>
        </w:rPr>
        <w:tab/>
      </w:r>
      <w:r>
        <w:rPr>
          <w:noProof/>
        </w:rPr>
        <w:fldChar w:fldCharType="begin"/>
      </w:r>
      <w:r>
        <w:rPr>
          <w:noProof/>
        </w:rPr>
        <w:instrText xml:space="preserve"> PAGEREF _Toc218597610 \h </w:instrText>
      </w:r>
      <w:r>
        <w:rPr>
          <w:noProof/>
        </w:rPr>
      </w:r>
      <w:r>
        <w:rPr>
          <w:noProof/>
        </w:rPr>
        <w:fldChar w:fldCharType="separate"/>
      </w:r>
      <w:r>
        <w:rPr>
          <w:noProof/>
        </w:rPr>
        <w:t>453</w:t>
      </w:r>
      <w:r>
        <w:rPr>
          <w:noProof/>
        </w:rPr>
        <w:fldChar w:fldCharType="end"/>
      </w:r>
    </w:p>
    <w:p w14:paraId="4561C5F7" w14:textId="510EC35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_Toc218597611 \h </w:instrText>
      </w:r>
      <w:r>
        <w:rPr>
          <w:noProof/>
        </w:rPr>
      </w:r>
      <w:r>
        <w:rPr>
          <w:noProof/>
        </w:rPr>
        <w:fldChar w:fldCharType="separate"/>
      </w:r>
      <w:r>
        <w:rPr>
          <w:noProof/>
        </w:rPr>
        <w:t>453</w:t>
      </w:r>
      <w:r>
        <w:rPr>
          <w:noProof/>
        </w:rPr>
        <w:fldChar w:fldCharType="end"/>
      </w:r>
    </w:p>
    <w:p w14:paraId="52F47F81" w14:textId="57C80D4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10.3.25</w:t>
      </w:r>
      <w:r>
        <w:rPr>
          <w:rFonts w:asciiTheme="minorHAnsi" w:eastAsiaTheme="minorEastAsia" w:hAnsiTheme="minorHAnsi" w:cstheme="minorBidi"/>
          <w:noProof/>
          <w:kern w:val="2"/>
          <w:sz w:val="24"/>
          <w:szCs w:val="24"/>
          <w14:ligatures w14:val="standardContextual"/>
        </w:rPr>
        <w:tab/>
      </w:r>
      <w:r>
        <w:rPr>
          <w:noProof/>
          <w:lang w:eastAsia="zh-CN"/>
        </w:rPr>
        <w:t>ProSe additional parameters</w:t>
      </w:r>
      <w:r>
        <w:rPr>
          <w:noProof/>
        </w:rPr>
        <w:t xml:space="preserve"> announcement response</w:t>
      </w:r>
      <w:r>
        <w:rPr>
          <w:noProof/>
        </w:rPr>
        <w:tab/>
      </w:r>
      <w:r>
        <w:rPr>
          <w:noProof/>
        </w:rPr>
        <w:fldChar w:fldCharType="begin"/>
      </w:r>
      <w:r>
        <w:rPr>
          <w:noProof/>
        </w:rPr>
        <w:instrText xml:space="preserve"> PAGEREF _Toc218597612 \h </w:instrText>
      </w:r>
      <w:r>
        <w:rPr>
          <w:noProof/>
        </w:rPr>
      </w:r>
      <w:r>
        <w:rPr>
          <w:noProof/>
        </w:rPr>
        <w:fldChar w:fldCharType="separate"/>
      </w:r>
      <w:r>
        <w:rPr>
          <w:noProof/>
        </w:rPr>
        <w:t>454</w:t>
      </w:r>
      <w:r>
        <w:rPr>
          <w:noProof/>
        </w:rPr>
        <w:fldChar w:fldCharType="end"/>
      </w:r>
    </w:p>
    <w:p w14:paraId="08CC4B7D" w14:textId="6DC1C5E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_Toc218597613 \h </w:instrText>
      </w:r>
      <w:r>
        <w:rPr>
          <w:noProof/>
        </w:rPr>
      </w:r>
      <w:r>
        <w:rPr>
          <w:noProof/>
        </w:rPr>
        <w:fldChar w:fldCharType="separate"/>
      </w:r>
      <w:r>
        <w:rPr>
          <w:noProof/>
        </w:rPr>
        <w:t>454</w:t>
      </w:r>
      <w:r>
        <w:rPr>
          <w:noProof/>
        </w:rPr>
        <w:fldChar w:fldCharType="end"/>
      </w:r>
    </w:p>
    <w:p w14:paraId="2078A2CC" w14:textId="5BF843C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10.3.26</w:t>
      </w:r>
      <w:r>
        <w:rPr>
          <w:rFonts w:asciiTheme="minorHAnsi" w:eastAsiaTheme="minorEastAsia" w:hAnsiTheme="minorHAnsi" w:cstheme="minorBidi"/>
          <w:noProof/>
          <w:kern w:val="2"/>
          <w:sz w:val="24"/>
          <w:szCs w:val="24"/>
          <w14:ligatures w14:val="standardContextual"/>
        </w:rPr>
        <w:tab/>
      </w:r>
      <w:r>
        <w:rPr>
          <w:noProof/>
        </w:rPr>
        <w:t>ProSe AA message transport request</w:t>
      </w:r>
      <w:r>
        <w:rPr>
          <w:noProof/>
        </w:rPr>
        <w:tab/>
      </w:r>
      <w:r>
        <w:rPr>
          <w:noProof/>
        </w:rPr>
        <w:fldChar w:fldCharType="begin"/>
      </w:r>
      <w:r>
        <w:rPr>
          <w:noProof/>
        </w:rPr>
        <w:instrText xml:space="preserve"> PAGEREF _Toc218597614 \h </w:instrText>
      </w:r>
      <w:r>
        <w:rPr>
          <w:noProof/>
        </w:rPr>
      </w:r>
      <w:r>
        <w:rPr>
          <w:noProof/>
        </w:rPr>
        <w:fldChar w:fldCharType="separate"/>
      </w:r>
      <w:r>
        <w:rPr>
          <w:noProof/>
        </w:rPr>
        <w:t>454</w:t>
      </w:r>
      <w:r>
        <w:rPr>
          <w:noProof/>
        </w:rPr>
        <w:fldChar w:fldCharType="end"/>
      </w:r>
    </w:p>
    <w:p w14:paraId="4F0A4247" w14:textId="5CEC7F0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_Toc218597615 \h </w:instrText>
      </w:r>
      <w:r>
        <w:rPr>
          <w:noProof/>
        </w:rPr>
      </w:r>
      <w:r>
        <w:rPr>
          <w:noProof/>
        </w:rPr>
        <w:fldChar w:fldCharType="separate"/>
      </w:r>
      <w:r>
        <w:rPr>
          <w:noProof/>
        </w:rPr>
        <w:t>454</w:t>
      </w:r>
      <w:r>
        <w:rPr>
          <w:noProof/>
        </w:rPr>
        <w:fldChar w:fldCharType="end"/>
      </w:r>
    </w:p>
    <w:p w14:paraId="579D7349" w14:textId="1F392CA3"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10.3.26.2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r>
      <w:r>
        <w:rPr>
          <w:noProof/>
        </w:rPr>
        <w:instrText xml:space="preserve"> PAGEREF _Toc218597616 \h </w:instrText>
      </w:r>
      <w:r>
        <w:rPr>
          <w:noProof/>
        </w:rPr>
      </w:r>
      <w:r>
        <w:rPr>
          <w:noProof/>
        </w:rPr>
        <w:fldChar w:fldCharType="separate"/>
      </w:r>
      <w:r>
        <w:rPr>
          <w:noProof/>
        </w:rPr>
        <w:t>455</w:t>
      </w:r>
      <w:r>
        <w:rPr>
          <w:noProof/>
        </w:rPr>
        <w:fldChar w:fldCharType="end"/>
      </w:r>
    </w:p>
    <w:p w14:paraId="4E5C9B06" w14:textId="3B971A88"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10.3.27</w:t>
      </w:r>
      <w:r>
        <w:rPr>
          <w:rFonts w:asciiTheme="minorHAnsi" w:eastAsiaTheme="minorEastAsia" w:hAnsiTheme="minorHAnsi" w:cstheme="minorBidi"/>
          <w:noProof/>
          <w:kern w:val="2"/>
          <w:sz w:val="24"/>
          <w:szCs w:val="24"/>
          <w14:ligatures w14:val="standardContextual"/>
        </w:rPr>
        <w:tab/>
      </w:r>
      <w:r>
        <w:rPr>
          <w:noProof/>
          <w:lang w:eastAsia="zh-CN"/>
        </w:rPr>
        <w:t>ProSe AA message transport response</w:t>
      </w:r>
      <w:r>
        <w:rPr>
          <w:noProof/>
        </w:rPr>
        <w:tab/>
      </w:r>
      <w:r>
        <w:rPr>
          <w:noProof/>
        </w:rPr>
        <w:fldChar w:fldCharType="begin"/>
      </w:r>
      <w:r>
        <w:rPr>
          <w:noProof/>
        </w:rPr>
        <w:instrText xml:space="preserve"> PAGEREF _Toc218597617 \h </w:instrText>
      </w:r>
      <w:r>
        <w:rPr>
          <w:noProof/>
        </w:rPr>
      </w:r>
      <w:r>
        <w:rPr>
          <w:noProof/>
        </w:rPr>
        <w:fldChar w:fldCharType="separate"/>
      </w:r>
      <w:r>
        <w:rPr>
          <w:noProof/>
        </w:rPr>
        <w:t>455</w:t>
      </w:r>
      <w:r>
        <w:rPr>
          <w:noProof/>
        </w:rPr>
        <w:fldChar w:fldCharType="end"/>
      </w:r>
    </w:p>
    <w:p w14:paraId="51B41769" w14:textId="767E3128"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_Toc218597618 \h </w:instrText>
      </w:r>
      <w:r>
        <w:rPr>
          <w:noProof/>
        </w:rPr>
      </w:r>
      <w:r>
        <w:rPr>
          <w:noProof/>
        </w:rPr>
        <w:fldChar w:fldCharType="separate"/>
      </w:r>
      <w:r>
        <w:rPr>
          <w:noProof/>
        </w:rPr>
        <w:t>455</w:t>
      </w:r>
      <w:r>
        <w:rPr>
          <w:noProof/>
        </w:rPr>
        <w:fldChar w:fldCharType="end"/>
      </w:r>
    </w:p>
    <w:p w14:paraId="04F2F602" w14:textId="0CAB2871"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10.3.27.2</w:t>
      </w:r>
      <w:r>
        <w:rPr>
          <w:rFonts w:asciiTheme="minorHAnsi" w:eastAsiaTheme="minorEastAsia" w:hAnsiTheme="minorHAnsi" w:cstheme="minorBidi"/>
          <w:noProof/>
          <w:kern w:val="2"/>
          <w:sz w:val="24"/>
          <w:szCs w:val="24"/>
          <w14:ligatures w14:val="standardContextual"/>
        </w:rPr>
        <w:tab/>
      </w:r>
      <w:r>
        <w:rPr>
          <w:noProof/>
          <w:lang w:eastAsia="zh-CN"/>
        </w:rPr>
        <w:t>EAP message</w:t>
      </w:r>
      <w:r>
        <w:rPr>
          <w:noProof/>
        </w:rPr>
        <w:tab/>
      </w:r>
      <w:r>
        <w:rPr>
          <w:noProof/>
        </w:rPr>
        <w:fldChar w:fldCharType="begin"/>
      </w:r>
      <w:r>
        <w:rPr>
          <w:noProof/>
        </w:rPr>
        <w:instrText xml:space="preserve"> PAGEREF _Toc218597619 \h </w:instrText>
      </w:r>
      <w:r>
        <w:rPr>
          <w:noProof/>
        </w:rPr>
      </w:r>
      <w:r>
        <w:rPr>
          <w:noProof/>
        </w:rPr>
        <w:fldChar w:fldCharType="separate"/>
      </w:r>
      <w:r>
        <w:rPr>
          <w:noProof/>
        </w:rPr>
        <w:t>455</w:t>
      </w:r>
      <w:r>
        <w:rPr>
          <w:noProof/>
        </w:rPr>
        <w:fldChar w:fldCharType="end"/>
      </w:r>
    </w:p>
    <w:p w14:paraId="77D45C8D" w14:textId="1FC010A2"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Arial" w:cs="Arial"/>
          <w:noProof/>
        </w:rPr>
        <w:t>10.3.28</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ProSe UE to UE relay update request</w:t>
      </w:r>
      <w:r>
        <w:rPr>
          <w:noProof/>
        </w:rPr>
        <w:tab/>
      </w:r>
      <w:r>
        <w:rPr>
          <w:noProof/>
        </w:rPr>
        <w:fldChar w:fldCharType="begin"/>
      </w:r>
      <w:r>
        <w:rPr>
          <w:noProof/>
        </w:rPr>
        <w:instrText xml:space="preserve"> PAGEREF _Toc218597620 \h </w:instrText>
      </w:r>
      <w:r>
        <w:rPr>
          <w:noProof/>
        </w:rPr>
      </w:r>
      <w:r>
        <w:rPr>
          <w:noProof/>
        </w:rPr>
        <w:fldChar w:fldCharType="separate"/>
      </w:r>
      <w:r>
        <w:rPr>
          <w:noProof/>
        </w:rPr>
        <w:t>455</w:t>
      </w:r>
      <w:r>
        <w:rPr>
          <w:noProof/>
        </w:rPr>
        <w:fldChar w:fldCharType="end"/>
      </w:r>
    </w:p>
    <w:p w14:paraId="28EF8569" w14:textId="53709A0B"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10.3.28.1</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Message definition</w:t>
      </w:r>
      <w:r>
        <w:rPr>
          <w:noProof/>
        </w:rPr>
        <w:tab/>
      </w:r>
      <w:r>
        <w:rPr>
          <w:noProof/>
        </w:rPr>
        <w:fldChar w:fldCharType="begin"/>
      </w:r>
      <w:r>
        <w:rPr>
          <w:noProof/>
        </w:rPr>
        <w:instrText xml:space="preserve"> PAGEREF _Toc218597621 \h </w:instrText>
      </w:r>
      <w:r>
        <w:rPr>
          <w:noProof/>
        </w:rPr>
      </w:r>
      <w:r>
        <w:rPr>
          <w:noProof/>
        </w:rPr>
        <w:fldChar w:fldCharType="separate"/>
      </w:r>
      <w:r>
        <w:rPr>
          <w:noProof/>
        </w:rPr>
        <w:t>455</w:t>
      </w:r>
      <w:r>
        <w:rPr>
          <w:noProof/>
        </w:rPr>
        <w:fldChar w:fldCharType="end"/>
      </w:r>
    </w:p>
    <w:p w14:paraId="07DDCE1C" w14:textId="494BAC4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10.3.28.2</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r>
      <w:r>
        <w:rPr>
          <w:noProof/>
        </w:rPr>
        <w:instrText xml:space="preserve"> PAGEREF _Toc218597622 \h </w:instrText>
      </w:r>
      <w:r>
        <w:rPr>
          <w:noProof/>
        </w:rPr>
      </w:r>
      <w:r>
        <w:rPr>
          <w:noProof/>
        </w:rPr>
        <w:fldChar w:fldCharType="separate"/>
      </w:r>
      <w:r>
        <w:rPr>
          <w:noProof/>
        </w:rPr>
        <w:t>456</w:t>
      </w:r>
      <w:r>
        <w:rPr>
          <w:noProof/>
        </w:rPr>
        <w:fldChar w:fldCharType="end"/>
      </w:r>
    </w:p>
    <w:p w14:paraId="6338CE27" w14:textId="259407B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10.3.28.3</w:t>
      </w:r>
      <w:r>
        <w:rPr>
          <w:rFonts w:asciiTheme="minorHAnsi" w:eastAsiaTheme="minorEastAsia" w:hAnsiTheme="minorHAnsi" w:cstheme="minorBidi"/>
          <w:noProof/>
          <w:kern w:val="2"/>
          <w:sz w:val="24"/>
          <w:szCs w:val="24"/>
          <w14:ligatures w14:val="standardContextual"/>
        </w:rPr>
        <w:tab/>
      </w:r>
      <w:r>
        <w:rPr>
          <w:noProof/>
        </w:rPr>
        <w:t xml:space="preserve"> New source end UE IP address</w:t>
      </w:r>
      <w:r>
        <w:rPr>
          <w:noProof/>
        </w:rPr>
        <w:tab/>
      </w:r>
      <w:r>
        <w:rPr>
          <w:noProof/>
        </w:rPr>
        <w:fldChar w:fldCharType="begin"/>
      </w:r>
      <w:r>
        <w:rPr>
          <w:noProof/>
        </w:rPr>
        <w:instrText xml:space="preserve"> PAGEREF _Toc218597623 \h </w:instrText>
      </w:r>
      <w:r>
        <w:rPr>
          <w:noProof/>
        </w:rPr>
      </w:r>
      <w:r>
        <w:rPr>
          <w:noProof/>
        </w:rPr>
        <w:fldChar w:fldCharType="separate"/>
      </w:r>
      <w:r>
        <w:rPr>
          <w:noProof/>
        </w:rPr>
        <w:t>456</w:t>
      </w:r>
      <w:r>
        <w:rPr>
          <w:noProof/>
        </w:rPr>
        <w:fldChar w:fldCharType="end"/>
      </w:r>
    </w:p>
    <w:p w14:paraId="1549A109" w14:textId="050C7DA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10.3.28.4</w:t>
      </w:r>
      <w:r>
        <w:rPr>
          <w:rFonts w:asciiTheme="minorHAnsi" w:eastAsiaTheme="minorEastAsia" w:hAnsiTheme="minorHAnsi" w:cstheme="minorBidi"/>
          <w:noProof/>
          <w:kern w:val="2"/>
          <w:sz w:val="24"/>
          <w:szCs w:val="24"/>
          <w14:ligatures w14:val="standardContextual"/>
        </w:rPr>
        <w:tab/>
      </w:r>
      <w:r>
        <w:rPr>
          <w:noProof/>
        </w:rPr>
        <w:t xml:space="preserve"> Old source end UE user info</w:t>
      </w:r>
      <w:r>
        <w:rPr>
          <w:noProof/>
        </w:rPr>
        <w:tab/>
      </w:r>
      <w:r>
        <w:rPr>
          <w:noProof/>
        </w:rPr>
        <w:fldChar w:fldCharType="begin"/>
      </w:r>
      <w:r>
        <w:rPr>
          <w:noProof/>
        </w:rPr>
        <w:instrText xml:space="preserve"> PAGEREF _Toc218597624 \h </w:instrText>
      </w:r>
      <w:r>
        <w:rPr>
          <w:noProof/>
        </w:rPr>
      </w:r>
      <w:r>
        <w:rPr>
          <w:noProof/>
        </w:rPr>
        <w:fldChar w:fldCharType="separate"/>
      </w:r>
      <w:r>
        <w:rPr>
          <w:noProof/>
        </w:rPr>
        <w:t>456</w:t>
      </w:r>
      <w:r>
        <w:rPr>
          <w:noProof/>
        </w:rPr>
        <w:fldChar w:fldCharType="end"/>
      </w:r>
    </w:p>
    <w:p w14:paraId="44B39B34" w14:textId="60ED9C9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10.3.28.5</w:t>
      </w:r>
      <w:r>
        <w:rPr>
          <w:rFonts w:asciiTheme="minorHAnsi" w:eastAsiaTheme="minorEastAsia" w:hAnsiTheme="minorHAnsi" w:cstheme="minorBidi"/>
          <w:noProof/>
          <w:kern w:val="2"/>
          <w:sz w:val="24"/>
          <w:szCs w:val="24"/>
          <w14:ligatures w14:val="standardContextual"/>
        </w:rPr>
        <w:tab/>
      </w:r>
      <w:r>
        <w:rPr>
          <w:noProof/>
        </w:rPr>
        <w:t xml:space="preserve"> New source end UE user info</w:t>
      </w:r>
      <w:r>
        <w:rPr>
          <w:noProof/>
        </w:rPr>
        <w:tab/>
      </w:r>
      <w:r>
        <w:rPr>
          <w:noProof/>
        </w:rPr>
        <w:fldChar w:fldCharType="begin"/>
      </w:r>
      <w:r>
        <w:rPr>
          <w:noProof/>
        </w:rPr>
        <w:instrText xml:space="preserve"> PAGEREF _Toc218597625 \h </w:instrText>
      </w:r>
      <w:r>
        <w:rPr>
          <w:noProof/>
        </w:rPr>
      </w:r>
      <w:r>
        <w:rPr>
          <w:noProof/>
        </w:rPr>
        <w:fldChar w:fldCharType="separate"/>
      </w:r>
      <w:r>
        <w:rPr>
          <w:noProof/>
        </w:rPr>
        <w:t>456</w:t>
      </w:r>
      <w:r>
        <w:rPr>
          <w:noProof/>
        </w:rPr>
        <w:fldChar w:fldCharType="end"/>
      </w:r>
    </w:p>
    <w:p w14:paraId="3955F7ED" w14:textId="6E8C6C43"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10.3.28.6</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Old Source end UE user info</w:t>
      </w:r>
      <w:r>
        <w:rPr>
          <w:noProof/>
        </w:rPr>
        <w:tab/>
      </w:r>
      <w:r>
        <w:rPr>
          <w:noProof/>
        </w:rPr>
        <w:fldChar w:fldCharType="begin"/>
      </w:r>
      <w:r>
        <w:rPr>
          <w:noProof/>
        </w:rPr>
        <w:instrText xml:space="preserve"> PAGEREF _Toc218597626 \h </w:instrText>
      </w:r>
      <w:r>
        <w:rPr>
          <w:noProof/>
        </w:rPr>
      </w:r>
      <w:r>
        <w:rPr>
          <w:noProof/>
        </w:rPr>
        <w:fldChar w:fldCharType="separate"/>
      </w:r>
      <w:r>
        <w:rPr>
          <w:noProof/>
        </w:rPr>
        <w:t>456</w:t>
      </w:r>
      <w:r>
        <w:rPr>
          <w:noProof/>
        </w:rPr>
        <w:fldChar w:fldCharType="end"/>
      </w:r>
    </w:p>
    <w:p w14:paraId="3215175D" w14:textId="5EBB03DF"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10.3.28.7</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New Source end UE user info</w:t>
      </w:r>
      <w:r>
        <w:rPr>
          <w:noProof/>
        </w:rPr>
        <w:tab/>
      </w:r>
      <w:r>
        <w:rPr>
          <w:noProof/>
        </w:rPr>
        <w:fldChar w:fldCharType="begin"/>
      </w:r>
      <w:r>
        <w:rPr>
          <w:noProof/>
        </w:rPr>
        <w:instrText xml:space="preserve"> PAGEREF _Toc218597627 \h </w:instrText>
      </w:r>
      <w:r>
        <w:rPr>
          <w:noProof/>
        </w:rPr>
      </w:r>
      <w:r>
        <w:rPr>
          <w:noProof/>
        </w:rPr>
        <w:fldChar w:fldCharType="separate"/>
      </w:r>
      <w:r>
        <w:rPr>
          <w:noProof/>
        </w:rPr>
        <w:t>456</w:t>
      </w:r>
      <w:r>
        <w:rPr>
          <w:noProof/>
        </w:rPr>
        <w:fldChar w:fldCharType="end"/>
      </w:r>
    </w:p>
    <w:p w14:paraId="6E2E2393" w14:textId="0C4E0106"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Arial" w:cs="Arial"/>
          <w:noProof/>
        </w:rPr>
        <w:t>10.3.29</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ProSe UE to UE relay update accept</w:t>
      </w:r>
      <w:r>
        <w:rPr>
          <w:noProof/>
        </w:rPr>
        <w:tab/>
      </w:r>
      <w:r>
        <w:rPr>
          <w:noProof/>
        </w:rPr>
        <w:fldChar w:fldCharType="begin"/>
      </w:r>
      <w:r>
        <w:rPr>
          <w:noProof/>
        </w:rPr>
        <w:instrText xml:space="preserve"> PAGEREF _Toc218597628 \h </w:instrText>
      </w:r>
      <w:r>
        <w:rPr>
          <w:noProof/>
        </w:rPr>
      </w:r>
      <w:r>
        <w:rPr>
          <w:noProof/>
        </w:rPr>
        <w:fldChar w:fldCharType="separate"/>
      </w:r>
      <w:r>
        <w:rPr>
          <w:noProof/>
        </w:rPr>
        <w:t>456</w:t>
      </w:r>
      <w:r>
        <w:rPr>
          <w:noProof/>
        </w:rPr>
        <w:fldChar w:fldCharType="end"/>
      </w:r>
    </w:p>
    <w:p w14:paraId="7B17A19B" w14:textId="6BD4BD94"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10.3.29.1</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Message definition</w:t>
      </w:r>
      <w:r>
        <w:rPr>
          <w:noProof/>
        </w:rPr>
        <w:tab/>
      </w:r>
      <w:r>
        <w:rPr>
          <w:noProof/>
        </w:rPr>
        <w:fldChar w:fldCharType="begin"/>
      </w:r>
      <w:r>
        <w:rPr>
          <w:noProof/>
        </w:rPr>
        <w:instrText xml:space="preserve"> PAGEREF _Toc218597629 \h </w:instrText>
      </w:r>
      <w:r>
        <w:rPr>
          <w:noProof/>
        </w:rPr>
      </w:r>
      <w:r>
        <w:rPr>
          <w:noProof/>
        </w:rPr>
        <w:fldChar w:fldCharType="separate"/>
      </w:r>
      <w:r>
        <w:rPr>
          <w:noProof/>
        </w:rPr>
        <w:t>456</w:t>
      </w:r>
      <w:r>
        <w:rPr>
          <w:noProof/>
        </w:rPr>
        <w:fldChar w:fldCharType="end"/>
      </w:r>
    </w:p>
    <w:p w14:paraId="549FA407" w14:textId="66F1E26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10.3.29.2</w:t>
      </w:r>
      <w:r>
        <w:rPr>
          <w:rFonts w:asciiTheme="minorHAnsi" w:eastAsiaTheme="minorEastAsia" w:hAnsiTheme="minorHAnsi" w:cstheme="minorBidi"/>
          <w:noProof/>
          <w:kern w:val="2"/>
          <w:sz w:val="24"/>
          <w:szCs w:val="24"/>
          <w14:ligatures w14:val="standardContextual"/>
        </w:rPr>
        <w:tab/>
      </w:r>
      <w:r>
        <w:rPr>
          <w:noProof/>
        </w:rPr>
        <w:t>Old source end UE IP address</w:t>
      </w:r>
      <w:r>
        <w:rPr>
          <w:noProof/>
        </w:rPr>
        <w:tab/>
      </w:r>
      <w:r>
        <w:rPr>
          <w:noProof/>
        </w:rPr>
        <w:fldChar w:fldCharType="begin"/>
      </w:r>
      <w:r>
        <w:rPr>
          <w:noProof/>
        </w:rPr>
        <w:instrText xml:space="preserve"> PAGEREF _Toc218597630 \h </w:instrText>
      </w:r>
      <w:r>
        <w:rPr>
          <w:noProof/>
        </w:rPr>
      </w:r>
      <w:r>
        <w:rPr>
          <w:noProof/>
        </w:rPr>
        <w:fldChar w:fldCharType="separate"/>
      </w:r>
      <w:r>
        <w:rPr>
          <w:noProof/>
        </w:rPr>
        <w:t>457</w:t>
      </w:r>
      <w:r>
        <w:rPr>
          <w:noProof/>
        </w:rPr>
        <w:fldChar w:fldCharType="end"/>
      </w:r>
    </w:p>
    <w:p w14:paraId="0B648FF7" w14:textId="69F3152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10.3.29.3</w:t>
      </w:r>
      <w:r>
        <w:rPr>
          <w:rFonts w:asciiTheme="minorHAnsi" w:eastAsiaTheme="minorEastAsia" w:hAnsiTheme="minorHAnsi" w:cstheme="minorBidi"/>
          <w:noProof/>
          <w:kern w:val="2"/>
          <w:sz w:val="24"/>
          <w:szCs w:val="24"/>
          <w14:ligatures w14:val="standardContextual"/>
        </w:rPr>
        <w:tab/>
      </w:r>
      <w:r>
        <w:rPr>
          <w:noProof/>
        </w:rPr>
        <w:t>New source end UE IP address</w:t>
      </w:r>
      <w:r>
        <w:rPr>
          <w:noProof/>
        </w:rPr>
        <w:tab/>
      </w:r>
      <w:r>
        <w:rPr>
          <w:noProof/>
        </w:rPr>
        <w:fldChar w:fldCharType="begin"/>
      </w:r>
      <w:r>
        <w:rPr>
          <w:noProof/>
        </w:rPr>
        <w:instrText xml:space="preserve"> PAGEREF _Toc218597631 \h </w:instrText>
      </w:r>
      <w:r>
        <w:rPr>
          <w:noProof/>
        </w:rPr>
      </w:r>
      <w:r>
        <w:rPr>
          <w:noProof/>
        </w:rPr>
        <w:fldChar w:fldCharType="separate"/>
      </w:r>
      <w:r>
        <w:rPr>
          <w:noProof/>
        </w:rPr>
        <w:t>457</w:t>
      </w:r>
      <w:r>
        <w:rPr>
          <w:noProof/>
        </w:rPr>
        <w:fldChar w:fldCharType="end"/>
      </w:r>
    </w:p>
    <w:p w14:paraId="2BF3AE07" w14:textId="0D498B7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10.3.29.4</w:t>
      </w:r>
      <w:r>
        <w:rPr>
          <w:rFonts w:asciiTheme="minorHAnsi" w:eastAsiaTheme="minorEastAsia" w:hAnsiTheme="minorHAnsi" w:cstheme="minorBidi"/>
          <w:noProof/>
          <w:kern w:val="2"/>
          <w:sz w:val="24"/>
          <w:szCs w:val="24"/>
          <w14:ligatures w14:val="standardContextual"/>
        </w:rPr>
        <w:tab/>
      </w:r>
      <w:r>
        <w:rPr>
          <w:noProof/>
        </w:rPr>
        <w:t>Old source end UE user info</w:t>
      </w:r>
      <w:r>
        <w:rPr>
          <w:noProof/>
        </w:rPr>
        <w:tab/>
      </w:r>
      <w:r>
        <w:rPr>
          <w:noProof/>
        </w:rPr>
        <w:fldChar w:fldCharType="begin"/>
      </w:r>
      <w:r>
        <w:rPr>
          <w:noProof/>
        </w:rPr>
        <w:instrText xml:space="preserve"> PAGEREF _Toc218597632 \h </w:instrText>
      </w:r>
      <w:r>
        <w:rPr>
          <w:noProof/>
        </w:rPr>
      </w:r>
      <w:r>
        <w:rPr>
          <w:noProof/>
        </w:rPr>
        <w:fldChar w:fldCharType="separate"/>
      </w:r>
      <w:r>
        <w:rPr>
          <w:noProof/>
        </w:rPr>
        <w:t>457</w:t>
      </w:r>
      <w:r>
        <w:rPr>
          <w:noProof/>
        </w:rPr>
        <w:fldChar w:fldCharType="end"/>
      </w:r>
    </w:p>
    <w:p w14:paraId="3E681E55" w14:textId="6E34D6A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10.3.29.5</w:t>
      </w:r>
      <w:r>
        <w:rPr>
          <w:rFonts w:asciiTheme="minorHAnsi" w:eastAsiaTheme="minorEastAsia" w:hAnsiTheme="minorHAnsi" w:cstheme="minorBidi"/>
          <w:noProof/>
          <w:kern w:val="2"/>
          <w:sz w:val="24"/>
          <w:szCs w:val="24"/>
          <w14:ligatures w14:val="standardContextual"/>
        </w:rPr>
        <w:tab/>
      </w:r>
      <w:r>
        <w:rPr>
          <w:noProof/>
        </w:rPr>
        <w:t>New source end UE user info</w:t>
      </w:r>
      <w:r>
        <w:rPr>
          <w:noProof/>
        </w:rPr>
        <w:tab/>
      </w:r>
      <w:r>
        <w:rPr>
          <w:noProof/>
        </w:rPr>
        <w:fldChar w:fldCharType="begin"/>
      </w:r>
      <w:r>
        <w:rPr>
          <w:noProof/>
        </w:rPr>
        <w:instrText xml:space="preserve"> PAGEREF _Toc218597633 \h </w:instrText>
      </w:r>
      <w:r>
        <w:rPr>
          <w:noProof/>
        </w:rPr>
      </w:r>
      <w:r>
        <w:rPr>
          <w:noProof/>
        </w:rPr>
        <w:fldChar w:fldCharType="separate"/>
      </w:r>
      <w:r>
        <w:rPr>
          <w:noProof/>
        </w:rPr>
        <w:t>457</w:t>
      </w:r>
      <w:r>
        <w:rPr>
          <w:noProof/>
        </w:rPr>
        <w:fldChar w:fldCharType="end"/>
      </w:r>
    </w:p>
    <w:p w14:paraId="3B6069E9" w14:textId="4488A227"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10.3.29.6</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Old Source end UE user info</w:t>
      </w:r>
      <w:r>
        <w:rPr>
          <w:noProof/>
        </w:rPr>
        <w:tab/>
      </w:r>
      <w:r>
        <w:rPr>
          <w:noProof/>
        </w:rPr>
        <w:fldChar w:fldCharType="begin"/>
      </w:r>
      <w:r>
        <w:rPr>
          <w:noProof/>
        </w:rPr>
        <w:instrText xml:space="preserve"> PAGEREF _Toc218597634 \h </w:instrText>
      </w:r>
      <w:r>
        <w:rPr>
          <w:noProof/>
        </w:rPr>
      </w:r>
      <w:r>
        <w:rPr>
          <w:noProof/>
        </w:rPr>
        <w:fldChar w:fldCharType="separate"/>
      </w:r>
      <w:r>
        <w:rPr>
          <w:noProof/>
        </w:rPr>
        <w:t>457</w:t>
      </w:r>
      <w:r>
        <w:rPr>
          <w:noProof/>
        </w:rPr>
        <w:fldChar w:fldCharType="end"/>
      </w:r>
    </w:p>
    <w:p w14:paraId="7CCBF0F9" w14:textId="1CBF84C2"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10.3.29.7</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New Source end UE user info</w:t>
      </w:r>
      <w:r>
        <w:rPr>
          <w:noProof/>
        </w:rPr>
        <w:tab/>
      </w:r>
      <w:r>
        <w:rPr>
          <w:noProof/>
        </w:rPr>
        <w:fldChar w:fldCharType="begin"/>
      </w:r>
      <w:r>
        <w:rPr>
          <w:noProof/>
        </w:rPr>
        <w:instrText xml:space="preserve"> PAGEREF _Toc218597635 \h </w:instrText>
      </w:r>
      <w:r>
        <w:rPr>
          <w:noProof/>
        </w:rPr>
      </w:r>
      <w:r>
        <w:rPr>
          <w:noProof/>
        </w:rPr>
        <w:fldChar w:fldCharType="separate"/>
      </w:r>
      <w:r>
        <w:rPr>
          <w:noProof/>
        </w:rPr>
        <w:t>457</w:t>
      </w:r>
      <w:r>
        <w:rPr>
          <w:noProof/>
        </w:rPr>
        <w:fldChar w:fldCharType="end"/>
      </w:r>
    </w:p>
    <w:p w14:paraId="36E87EC9" w14:textId="085C2E0C"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10.3.30</w:t>
      </w:r>
      <w:r>
        <w:rPr>
          <w:rFonts w:asciiTheme="minorHAnsi" w:eastAsiaTheme="minorEastAsia" w:hAnsiTheme="minorHAnsi" w:cstheme="minorBidi"/>
          <w:noProof/>
          <w:kern w:val="2"/>
          <w:sz w:val="24"/>
          <w:szCs w:val="24"/>
          <w14:ligatures w14:val="standardContextual"/>
        </w:rPr>
        <w:tab/>
      </w:r>
      <w:r>
        <w:rPr>
          <w:noProof/>
          <w:lang w:eastAsia="zh-CN"/>
        </w:rPr>
        <w:t>ProSe path switching request</w:t>
      </w:r>
      <w:r>
        <w:rPr>
          <w:noProof/>
        </w:rPr>
        <w:tab/>
      </w:r>
      <w:r>
        <w:rPr>
          <w:noProof/>
        </w:rPr>
        <w:fldChar w:fldCharType="begin"/>
      </w:r>
      <w:r>
        <w:rPr>
          <w:noProof/>
        </w:rPr>
        <w:instrText xml:space="preserve"> PAGEREF _Toc218597636 \h </w:instrText>
      </w:r>
      <w:r>
        <w:rPr>
          <w:noProof/>
        </w:rPr>
      </w:r>
      <w:r>
        <w:rPr>
          <w:noProof/>
        </w:rPr>
        <w:fldChar w:fldCharType="separate"/>
      </w:r>
      <w:r>
        <w:rPr>
          <w:noProof/>
        </w:rPr>
        <w:t>458</w:t>
      </w:r>
      <w:r>
        <w:rPr>
          <w:noProof/>
        </w:rPr>
        <w:fldChar w:fldCharType="end"/>
      </w:r>
    </w:p>
    <w:p w14:paraId="1054C874" w14:textId="304F9940"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10.3.30.1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_Toc218597637 \h </w:instrText>
      </w:r>
      <w:r>
        <w:rPr>
          <w:noProof/>
        </w:rPr>
      </w:r>
      <w:r>
        <w:rPr>
          <w:noProof/>
        </w:rPr>
        <w:fldChar w:fldCharType="separate"/>
      </w:r>
      <w:r>
        <w:rPr>
          <w:noProof/>
        </w:rPr>
        <w:t>458</w:t>
      </w:r>
      <w:r>
        <w:rPr>
          <w:noProof/>
        </w:rPr>
        <w:fldChar w:fldCharType="end"/>
      </w:r>
    </w:p>
    <w:p w14:paraId="1F9ABF0B" w14:textId="56C9B1D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10.3.30.2</w:t>
      </w:r>
      <w:r>
        <w:rPr>
          <w:rFonts w:asciiTheme="minorHAnsi" w:eastAsiaTheme="minorEastAsia" w:hAnsiTheme="minorHAnsi" w:cstheme="minorBidi"/>
          <w:noProof/>
          <w:kern w:val="2"/>
          <w:sz w:val="24"/>
          <w:szCs w:val="24"/>
          <w14:ligatures w14:val="standardContextual"/>
        </w:rPr>
        <w:tab/>
      </w:r>
      <w:r>
        <w:rPr>
          <w:noProof/>
        </w:rPr>
        <w:t>Uu QoS flow descriptions</w:t>
      </w:r>
      <w:r>
        <w:rPr>
          <w:noProof/>
        </w:rPr>
        <w:tab/>
      </w:r>
      <w:r>
        <w:rPr>
          <w:noProof/>
        </w:rPr>
        <w:fldChar w:fldCharType="begin"/>
      </w:r>
      <w:r>
        <w:rPr>
          <w:noProof/>
        </w:rPr>
        <w:instrText xml:space="preserve"> PAGEREF _Toc218597638 \h </w:instrText>
      </w:r>
      <w:r>
        <w:rPr>
          <w:noProof/>
        </w:rPr>
      </w:r>
      <w:r>
        <w:rPr>
          <w:noProof/>
        </w:rPr>
        <w:fldChar w:fldCharType="separate"/>
      </w:r>
      <w:r>
        <w:rPr>
          <w:noProof/>
        </w:rPr>
        <w:t>458</w:t>
      </w:r>
      <w:r>
        <w:rPr>
          <w:noProof/>
        </w:rPr>
        <w:fldChar w:fldCharType="end"/>
      </w:r>
    </w:p>
    <w:p w14:paraId="0E9FC59E" w14:textId="021BEE34"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10.3.31</w:t>
      </w:r>
      <w:r>
        <w:rPr>
          <w:rFonts w:asciiTheme="minorHAnsi" w:eastAsiaTheme="minorEastAsia" w:hAnsiTheme="minorHAnsi" w:cstheme="minorBidi"/>
          <w:noProof/>
          <w:kern w:val="2"/>
          <w:sz w:val="24"/>
          <w:szCs w:val="24"/>
          <w14:ligatures w14:val="standardContextual"/>
        </w:rPr>
        <w:tab/>
      </w:r>
      <w:r>
        <w:rPr>
          <w:noProof/>
          <w:lang w:eastAsia="zh-CN"/>
        </w:rPr>
        <w:t>ProSe path switching accept</w:t>
      </w:r>
      <w:r>
        <w:rPr>
          <w:noProof/>
        </w:rPr>
        <w:tab/>
      </w:r>
      <w:r>
        <w:rPr>
          <w:noProof/>
        </w:rPr>
        <w:fldChar w:fldCharType="begin"/>
      </w:r>
      <w:r>
        <w:rPr>
          <w:noProof/>
        </w:rPr>
        <w:instrText xml:space="preserve"> PAGEREF _Toc218597639 \h </w:instrText>
      </w:r>
      <w:r>
        <w:rPr>
          <w:noProof/>
        </w:rPr>
      </w:r>
      <w:r>
        <w:rPr>
          <w:noProof/>
        </w:rPr>
        <w:fldChar w:fldCharType="separate"/>
      </w:r>
      <w:r>
        <w:rPr>
          <w:noProof/>
        </w:rPr>
        <w:t>458</w:t>
      </w:r>
      <w:r>
        <w:rPr>
          <w:noProof/>
        </w:rPr>
        <w:fldChar w:fldCharType="end"/>
      </w:r>
    </w:p>
    <w:p w14:paraId="226CEFDA" w14:textId="1DA33B6E"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10.3.31.1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_Toc218597640 \h </w:instrText>
      </w:r>
      <w:r>
        <w:rPr>
          <w:noProof/>
        </w:rPr>
      </w:r>
      <w:r>
        <w:rPr>
          <w:noProof/>
        </w:rPr>
        <w:fldChar w:fldCharType="separate"/>
      </w:r>
      <w:r>
        <w:rPr>
          <w:noProof/>
        </w:rPr>
        <w:t>458</w:t>
      </w:r>
      <w:r>
        <w:rPr>
          <w:noProof/>
        </w:rPr>
        <w:fldChar w:fldCharType="end"/>
      </w:r>
    </w:p>
    <w:p w14:paraId="483A538A" w14:textId="719DBA1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lastRenderedPageBreak/>
        <w:t>10.3.32</w:t>
      </w:r>
      <w:r>
        <w:rPr>
          <w:rFonts w:asciiTheme="minorHAnsi" w:eastAsiaTheme="minorEastAsia" w:hAnsiTheme="minorHAnsi" w:cstheme="minorBidi"/>
          <w:noProof/>
          <w:kern w:val="2"/>
          <w:sz w:val="24"/>
          <w:szCs w:val="24"/>
          <w14:ligatures w14:val="standardContextual"/>
        </w:rPr>
        <w:tab/>
      </w:r>
      <w:r>
        <w:rPr>
          <w:noProof/>
          <w:lang w:eastAsia="zh-CN"/>
        </w:rPr>
        <w:t>ProSe path switching reject</w:t>
      </w:r>
      <w:r>
        <w:rPr>
          <w:noProof/>
        </w:rPr>
        <w:tab/>
      </w:r>
      <w:r>
        <w:rPr>
          <w:noProof/>
        </w:rPr>
        <w:fldChar w:fldCharType="begin"/>
      </w:r>
      <w:r>
        <w:rPr>
          <w:noProof/>
        </w:rPr>
        <w:instrText xml:space="preserve"> PAGEREF _Toc218597641 \h </w:instrText>
      </w:r>
      <w:r>
        <w:rPr>
          <w:noProof/>
        </w:rPr>
      </w:r>
      <w:r>
        <w:rPr>
          <w:noProof/>
        </w:rPr>
        <w:fldChar w:fldCharType="separate"/>
      </w:r>
      <w:r>
        <w:rPr>
          <w:noProof/>
        </w:rPr>
        <w:t>459</w:t>
      </w:r>
      <w:r>
        <w:rPr>
          <w:noProof/>
        </w:rPr>
        <w:fldChar w:fldCharType="end"/>
      </w:r>
    </w:p>
    <w:p w14:paraId="00A3AAB5" w14:textId="602CCB35"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zh-CN"/>
        </w:rPr>
        <w:t>10.3.32.1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_Toc218597642 \h </w:instrText>
      </w:r>
      <w:r>
        <w:rPr>
          <w:noProof/>
        </w:rPr>
      </w:r>
      <w:r>
        <w:rPr>
          <w:noProof/>
        </w:rPr>
        <w:fldChar w:fldCharType="separate"/>
      </w:r>
      <w:r>
        <w:rPr>
          <w:noProof/>
        </w:rPr>
        <w:t>459</w:t>
      </w:r>
      <w:r>
        <w:rPr>
          <w:noProof/>
        </w:rPr>
        <w:fldChar w:fldCharType="end"/>
      </w:r>
    </w:p>
    <w:p w14:paraId="21D87F81" w14:textId="731FB8AF"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Arial" w:cs="Arial"/>
          <w:noProof/>
        </w:rPr>
        <w:t>10.3.33</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ProSe UE to UE relay update reject</w:t>
      </w:r>
      <w:r>
        <w:rPr>
          <w:noProof/>
        </w:rPr>
        <w:tab/>
      </w:r>
      <w:r>
        <w:rPr>
          <w:noProof/>
        </w:rPr>
        <w:fldChar w:fldCharType="begin"/>
      </w:r>
      <w:r>
        <w:rPr>
          <w:noProof/>
        </w:rPr>
        <w:instrText xml:space="preserve"> PAGEREF _Toc218597643 \h </w:instrText>
      </w:r>
      <w:r>
        <w:rPr>
          <w:noProof/>
        </w:rPr>
      </w:r>
      <w:r>
        <w:rPr>
          <w:noProof/>
        </w:rPr>
        <w:fldChar w:fldCharType="separate"/>
      </w:r>
      <w:r>
        <w:rPr>
          <w:noProof/>
        </w:rPr>
        <w:t>459</w:t>
      </w:r>
      <w:r>
        <w:rPr>
          <w:noProof/>
        </w:rPr>
        <w:fldChar w:fldCharType="end"/>
      </w:r>
    </w:p>
    <w:p w14:paraId="09A02F9D" w14:textId="19C732AA"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Arial" w:cs="Arial"/>
          <w:noProof/>
        </w:rPr>
        <w:t>10.3.33.1</w:t>
      </w:r>
      <w:r>
        <w:rPr>
          <w:rFonts w:asciiTheme="minorHAnsi" w:eastAsiaTheme="minorEastAsia" w:hAnsiTheme="minorHAnsi" w:cstheme="minorBidi"/>
          <w:noProof/>
          <w:kern w:val="2"/>
          <w:sz w:val="24"/>
          <w:szCs w:val="24"/>
          <w14:ligatures w14:val="standardContextual"/>
        </w:rPr>
        <w:tab/>
      </w:r>
      <w:r w:rsidRPr="002448C2">
        <w:rPr>
          <w:rFonts w:eastAsia="Arial" w:cs="Arial"/>
          <w:noProof/>
        </w:rPr>
        <w:t>Message definition</w:t>
      </w:r>
      <w:r>
        <w:rPr>
          <w:noProof/>
        </w:rPr>
        <w:tab/>
      </w:r>
      <w:r>
        <w:rPr>
          <w:noProof/>
        </w:rPr>
        <w:fldChar w:fldCharType="begin"/>
      </w:r>
      <w:r>
        <w:rPr>
          <w:noProof/>
        </w:rPr>
        <w:instrText xml:space="preserve"> PAGEREF _Toc218597644 \h </w:instrText>
      </w:r>
      <w:r>
        <w:rPr>
          <w:noProof/>
        </w:rPr>
      </w:r>
      <w:r>
        <w:rPr>
          <w:noProof/>
        </w:rPr>
        <w:fldChar w:fldCharType="separate"/>
      </w:r>
      <w:r>
        <w:rPr>
          <w:noProof/>
        </w:rPr>
        <w:t>459</w:t>
      </w:r>
      <w:r>
        <w:rPr>
          <w:noProof/>
        </w:rPr>
        <w:fldChar w:fldCharType="end"/>
      </w:r>
    </w:p>
    <w:p w14:paraId="614F5E68" w14:textId="7A2CD6F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10.3.34</w:t>
      </w:r>
      <w:r>
        <w:rPr>
          <w:rFonts w:asciiTheme="minorHAnsi" w:eastAsiaTheme="minorEastAsia" w:hAnsiTheme="minorHAnsi" w:cstheme="minorBidi"/>
          <w:noProof/>
          <w:kern w:val="2"/>
          <w:sz w:val="24"/>
          <w:szCs w:val="24"/>
          <w14:ligatures w14:val="standardContextual"/>
        </w:rPr>
        <w:tab/>
      </w:r>
      <w:r>
        <w:rPr>
          <w:noProof/>
        </w:rPr>
        <w:t>ProSe direct link identity request</w:t>
      </w:r>
      <w:r>
        <w:rPr>
          <w:noProof/>
        </w:rPr>
        <w:tab/>
      </w:r>
      <w:r>
        <w:rPr>
          <w:noProof/>
        </w:rPr>
        <w:fldChar w:fldCharType="begin"/>
      </w:r>
      <w:r>
        <w:rPr>
          <w:noProof/>
        </w:rPr>
        <w:instrText xml:space="preserve"> PAGEREF _Toc218597645 \h </w:instrText>
      </w:r>
      <w:r>
        <w:rPr>
          <w:noProof/>
        </w:rPr>
      </w:r>
      <w:r>
        <w:rPr>
          <w:noProof/>
        </w:rPr>
        <w:fldChar w:fldCharType="separate"/>
      </w:r>
      <w:r>
        <w:rPr>
          <w:noProof/>
        </w:rPr>
        <w:t>459</w:t>
      </w:r>
      <w:r>
        <w:rPr>
          <w:noProof/>
        </w:rPr>
        <w:fldChar w:fldCharType="end"/>
      </w:r>
    </w:p>
    <w:p w14:paraId="3CE59F19" w14:textId="76BE470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10.3.34.1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_Toc218597646 \h </w:instrText>
      </w:r>
      <w:r>
        <w:rPr>
          <w:noProof/>
        </w:rPr>
      </w:r>
      <w:r>
        <w:rPr>
          <w:noProof/>
        </w:rPr>
        <w:fldChar w:fldCharType="separate"/>
      </w:r>
      <w:r>
        <w:rPr>
          <w:noProof/>
        </w:rPr>
        <w:t>459</w:t>
      </w:r>
      <w:r>
        <w:rPr>
          <w:noProof/>
        </w:rPr>
        <w:fldChar w:fldCharType="end"/>
      </w:r>
    </w:p>
    <w:p w14:paraId="50156609" w14:textId="3C368D9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10.3.35</w:t>
      </w:r>
      <w:r>
        <w:rPr>
          <w:rFonts w:asciiTheme="minorHAnsi" w:eastAsiaTheme="minorEastAsia" w:hAnsiTheme="minorHAnsi" w:cstheme="minorBidi"/>
          <w:noProof/>
          <w:kern w:val="2"/>
          <w:sz w:val="24"/>
          <w:szCs w:val="24"/>
          <w14:ligatures w14:val="standardContextual"/>
        </w:rPr>
        <w:tab/>
      </w:r>
      <w:r>
        <w:rPr>
          <w:noProof/>
        </w:rPr>
        <w:t>ProSe direct link identity response</w:t>
      </w:r>
      <w:r>
        <w:rPr>
          <w:noProof/>
        </w:rPr>
        <w:tab/>
      </w:r>
      <w:r>
        <w:rPr>
          <w:noProof/>
        </w:rPr>
        <w:fldChar w:fldCharType="begin"/>
      </w:r>
      <w:r>
        <w:rPr>
          <w:noProof/>
        </w:rPr>
        <w:instrText xml:space="preserve"> PAGEREF _Toc218597647 \h </w:instrText>
      </w:r>
      <w:r>
        <w:rPr>
          <w:noProof/>
        </w:rPr>
      </w:r>
      <w:r>
        <w:rPr>
          <w:noProof/>
        </w:rPr>
        <w:fldChar w:fldCharType="separate"/>
      </w:r>
      <w:r>
        <w:rPr>
          <w:noProof/>
        </w:rPr>
        <w:t>460</w:t>
      </w:r>
      <w:r>
        <w:rPr>
          <w:noProof/>
        </w:rPr>
        <w:fldChar w:fldCharType="end"/>
      </w:r>
    </w:p>
    <w:p w14:paraId="5FF84CF2" w14:textId="5411155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10.3.35.1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_Toc218597648 \h </w:instrText>
      </w:r>
      <w:r>
        <w:rPr>
          <w:noProof/>
        </w:rPr>
      </w:r>
      <w:r>
        <w:rPr>
          <w:noProof/>
        </w:rPr>
        <w:fldChar w:fldCharType="separate"/>
      </w:r>
      <w:r>
        <w:rPr>
          <w:noProof/>
        </w:rPr>
        <w:t>460</w:t>
      </w:r>
      <w:r>
        <w:rPr>
          <w:noProof/>
        </w:rPr>
        <w:fldChar w:fldCharType="end"/>
      </w:r>
    </w:p>
    <w:p w14:paraId="53ACCC69" w14:textId="2505758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10.3.36</w:t>
      </w:r>
      <w:r>
        <w:rPr>
          <w:rFonts w:asciiTheme="minorHAnsi" w:eastAsiaTheme="minorEastAsia" w:hAnsiTheme="minorHAnsi" w:cstheme="minorBidi"/>
          <w:noProof/>
          <w:kern w:val="2"/>
          <w:sz w:val="24"/>
          <w:szCs w:val="24"/>
          <w14:ligatures w14:val="standardContextual"/>
        </w:rPr>
        <w:tab/>
      </w:r>
      <w:r>
        <w:rPr>
          <w:noProof/>
        </w:rPr>
        <w:t>ProSe direct link security establishment accept</w:t>
      </w:r>
      <w:r>
        <w:rPr>
          <w:noProof/>
        </w:rPr>
        <w:tab/>
      </w:r>
      <w:r>
        <w:rPr>
          <w:noProof/>
        </w:rPr>
        <w:fldChar w:fldCharType="begin"/>
      </w:r>
      <w:r>
        <w:rPr>
          <w:noProof/>
        </w:rPr>
        <w:instrText xml:space="preserve"> PAGEREF _Toc218597649 \h </w:instrText>
      </w:r>
      <w:r>
        <w:rPr>
          <w:noProof/>
        </w:rPr>
      </w:r>
      <w:r>
        <w:rPr>
          <w:noProof/>
        </w:rPr>
        <w:fldChar w:fldCharType="separate"/>
      </w:r>
      <w:r>
        <w:rPr>
          <w:noProof/>
        </w:rPr>
        <w:t>460</w:t>
      </w:r>
      <w:r>
        <w:rPr>
          <w:noProof/>
        </w:rPr>
        <w:fldChar w:fldCharType="end"/>
      </w:r>
    </w:p>
    <w:p w14:paraId="272AB296" w14:textId="5AF5161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10.3.36.1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_Toc218597650 \h </w:instrText>
      </w:r>
      <w:r>
        <w:rPr>
          <w:noProof/>
        </w:rPr>
      </w:r>
      <w:r>
        <w:rPr>
          <w:noProof/>
        </w:rPr>
        <w:fldChar w:fldCharType="separate"/>
      </w:r>
      <w:r>
        <w:rPr>
          <w:noProof/>
        </w:rPr>
        <w:t>460</w:t>
      </w:r>
      <w:r>
        <w:rPr>
          <w:noProof/>
        </w:rPr>
        <w:fldChar w:fldCharType="end"/>
      </w:r>
    </w:p>
    <w:p w14:paraId="2C11E130" w14:textId="031B96D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36</w:t>
      </w:r>
      <w:r>
        <w:rPr>
          <w:noProof/>
        </w:rPr>
        <w:t>.2</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r>
      <w:r>
        <w:rPr>
          <w:noProof/>
        </w:rPr>
        <w:instrText xml:space="preserve"> PAGEREF _Toc218597651 \h </w:instrText>
      </w:r>
      <w:r>
        <w:rPr>
          <w:noProof/>
        </w:rPr>
      </w:r>
      <w:r>
        <w:rPr>
          <w:noProof/>
        </w:rPr>
        <w:fldChar w:fldCharType="separate"/>
      </w:r>
      <w:r>
        <w:rPr>
          <w:noProof/>
        </w:rPr>
        <w:t>461</w:t>
      </w:r>
      <w:r>
        <w:rPr>
          <w:noProof/>
        </w:rPr>
        <w:fldChar w:fldCharType="end"/>
      </w:r>
    </w:p>
    <w:p w14:paraId="44F8A6DC" w14:textId="6C7C271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36</w:t>
      </w:r>
      <w:r>
        <w:rPr>
          <w:noProof/>
        </w:rPr>
        <w:t>.3</w:t>
      </w:r>
      <w:r>
        <w:rPr>
          <w:rFonts w:asciiTheme="minorHAnsi" w:eastAsiaTheme="minorEastAsia" w:hAnsiTheme="minorHAnsi" w:cstheme="minorBidi"/>
          <w:noProof/>
          <w:kern w:val="2"/>
          <w:sz w:val="24"/>
          <w:szCs w:val="24"/>
          <w14:ligatures w14:val="standardContextual"/>
        </w:rPr>
        <w:tab/>
      </w:r>
      <w:r>
        <w:rPr>
          <w:noProof/>
        </w:rPr>
        <w:t>Target link local IPv6 address</w:t>
      </w:r>
      <w:r>
        <w:rPr>
          <w:noProof/>
        </w:rPr>
        <w:tab/>
      </w:r>
      <w:r>
        <w:rPr>
          <w:noProof/>
        </w:rPr>
        <w:fldChar w:fldCharType="begin"/>
      </w:r>
      <w:r>
        <w:rPr>
          <w:noProof/>
        </w:rPr>
        <w:instrText xml:space="preserve"> PAGEREF _Toc218597652 \h </w:instrText>
      </w:r>
      <w:r>
        <w:rPr>
          <w:noProof/>
        </w:rPr>
      </w:r>
      <w:r>
        <w:rPr>
          <w:noProof/>
        </w:rPr>
        <w:fldChar w:fldCharType="separate"/>
      </w:r>
      <w:r>
        <w:rPr>
          <w:noProof/>
        </w:rPr>
        <w:t>461</w:t>
      </w:r>
      <w:r>
        <w:rPr>
          <w:noProof/>
        </w:rPr>
        <w:fldChar w:fldCharType="end"/>
      </w:r>
    </w:p>
    <w:p w14:paraId="12261726" w14:textId="496107B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36</w:t>
      </w:r>
      <w:r>
        <w:rPr>
          <w:noProof/>
        </w:rPr>
        <w:t>.4</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r>
      <w:r>
        <w:rPr>
          <w:noProof/>
        </w:rPr>
        <w:instrText xml:space="preserve"> PAGEREF _Toc218597653 \h </w:instrText>
      </w:r>
      <w:r>
        <w:rPr>
          <w:noProof/>
        </w:rPr>
      </w:r>
      <w:r>
        <w:rPr>
          <w:noProof/>
        </w:rPr>
        <w:fldChar w:fldCharType="separate"/>
      </w:r>
      <w:r>
        <w:rPr>
          <w:noProof/>
        </w:rPr>
        <w:t>461</w:t>
      </w:r>
      <w:r>
        <w:rPr>
          <w:noProof/>
        </w:rPr>
        <w:fldChar w:fldCharType="end"/>
      </w:r>
    </w:p>
    <w:p w14:paraId="5A52BC62" w14:textId="1840C00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w:t>
      </w:r>
      <w:r w:rsidRPr="002448C2">
        <w:rPr>
          <w:rFonts w:eastAsiaTheme="minorEastAsia"/>
          <w:noProof/>
          <w:lang w:eastAsia="zh-CN"/>
        </w:rPr>
        <w:t>36</w:t>
      </w:r>
      <w:r>
        <w:rPr>
          <w:noProof/>
        </w:rPr>
        <w:t>.5</w:t>
      </w:r>
      <w:r>
        <w:rPr>
          <w:rFonts w:asciiTheme="minorHAnsi" w:eastAsiaTheme="minorEastAsia" w:hAnsiTheme="minorHAnsi" w:cstheme="minorBidi"/>
          <w:noProof/>
          <w:kern w:val="2"/>
          <w:sz w:val="24"/>
          <w:szCs w:val="24"/>
          <w14:ligatures w14:val="standardContextual"/>
        </w:rPr>
        <w:tab/>
      </w:r>
      <w:r>
        <w:rPr>
          <w:noProof/>
        </w:rPr>
        <w:t>QoS rules</w:t>
      </w:r>
      <w:r>
        <w:rPr>
          <w:noProof/>
        </w:rPr>
        <w:tab/>
      </w:r>
      <w:r>
        <w:rPr>
          <w:noProof/>
        </w:rPr>
        <w:fldChar w:fldCharType="begin"/>
      </w:r>
      <w:r>
        <w:rPr>
          <w:noProof/>
        </w:rPr>
        <w:instrText xml:space="preserve"> PAGEREF _Toc218597654 \h </w:instrText>
      </w:r>
      <w:r>
        <w:rPr>
          <w:noProof/>
        </w:rPr>
      </w:r>
      <w:r>
        <w:rPr>
          <w:noProof/>
        </w:rPr>
        <w:fldChar w:fldCharType="separate"/>
      </w:r>
      <w:r>
        <w:rPr>
          <w:noProof/>
        </w:rPr>
        <w:t>461</w:t>
      </w:r>
      <w:r>
        <w:rPr>
          <w:noProof/>
        </w:rPr>
        <w:fldChar w:fldCharType="end"/>
      </w:r>
    </w:p>
    <w:p w14:paraId="3311E28E" w14:textId="149A730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10.3.36.6</w:t>
      </w:r>
      <w:r>
        <w:rPr>
          <w:rFonts w:asciiTheme="minorHAnsi" w:eastAsiaTheme="minorEastAsia" w:hAnsiTheme="minorHAnsi" w:cstheme="minorBidi"/>
          <w:noProof/>
          <w:kern w:val="2"/>
          <w:sz w:val="24"/>
          <w:szCs w:val="24"/>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_Toc218597655 \h </w:instrText>
      </w:r>
      <w:r>
        <w:rPr>
          <w:noProof/>
        </w:rPr>
      </w:r>
      <w:r>
        <w:rPr>
          <w:noProof/>
        </w:rPr>
        <w:fldChar w:fldCharType="separate"/>
      </w:r>
      <w:r>
        <w:rPr>
          <w:noProof/>
        </w:rPr>
        <w:t>461</w:t>
      </w:r>
      <w:r>
        <w:rPr>
          <w:noProof/>
        </w:rPr>
        <w:fldChar w:fldCharType="end"/>
      </w:r>
    </w:p>
    <w:p w14:paraId="502D2B17" w14:textId="3C2FCE9D"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 xml:space="preserve">ProSe direct link </w:t>
      </w:r>
      <w:r w:rsidRPr="002448C2">
        <w:rPr>
          <w:rFonts w:eastAsia="SimSun"/>
          <w:noProof/>
          <w:lang w:val="en-US" w:eastAsia="zh-CN"/>
        </w:rPr>
        <w:t>security</w:t>
      </w:r>
      <w:r w:rsidRPr="002448C2">
        <w:rPr>
          <w:rFonts w:eastAsia="SimSun"/>
          <w:noProof/>
          <w:lang w:eastAsia="en-US"/>
        </w:rPr>
        <w:t xml:space="preserve"> establishment request</w:t>
      </w:r>
      <w:r>
        <w:rPr>
          <w:noProof/>
        </w:rPr>
        <w:tab/>
      </w:r>
      <w:r>
        <w:rPr>
          <w:noProof/>
        </w:rPr>
        <w:fldChar w:fldCharType="begin"/>
      </w:r>
      <w:r>
        <w:rPr>
          <w:noProof/>
        </w:rPr>
        <w:instrText xml:space="preserve"> PAGEREF _Toc218597656 \h </w:instrText>
      </w:r>
      <w:r>
        <w:rPr>
          <w:noProof/>
        </w:rPr>
      </w:r>
      <w:r>
        <w:rPr>
          <w:noProof/>
        </w:rPr>
        <w:fldChar w:fldCharType="separate"/>
      </w:r>
      <w:r>
        <w:rPr>
          <w:noProof/>
        </w:rPr>
        <w:t>461</w:t>
      </w:r>
      <w:r>
        <w:rPr>
          <w:noProof/>
        </w:rPr>
        <w:fldChar w:fldCharType="end"/>
      </w:r>
    </w:p>
    <w:p w14:paraId="6FDAF276" w14:textId="19C4839C"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10.3.37.1</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Message definition</w:t>
      </w:r>
      <w:r>
        <w:rPr>
          <w:noProof/>
        </w:rPr>
        <w:tab/>
      </w:r>
      <w:r>
        <w:rPr>
          <w:noProof/>
        </w:rPr>
        <w:fldChar w:fldCharType="begin"/>
      </w:r>
      <w:r>
        <w:rPr>
          <w:noProof/>
        </w:rPr>
        <w:instrText xml:space="preserve"> PAGEREF _Toc218597657 \h </w:instrText>
      </w:r>
      <w:r>
        <w:rPr>
          <w:noProof/>
        </w:rPr>
      </w:r>
      <w:r>
        <w:rPr>
          <w:noProof/>
        </w:rPr>
        <w:fldChar w:fldCharType="separate"/>
      </w:r>
      <w:r>
        <w:rPr>
          <w:noProof/>
        </w:rPr>
        <w:t>461</w:t>
      </w:r>
      <w:r>
        <w:rPr>
          <w:noProof/>
        </w:rPr>
        <w:fldChar w:fldCharType="end"/>
      </w:r>
    </w:p>
    <w:p w14:paraId="3D94824B" w14:textId="7AB24752"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sidRPr="002448C2">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448C2">
        <w:rPr>
          <w:rFonts w:eastAsia="SimSun"/>
          <w:noProof/>
        </w:rPr>
        <w:t xml:space="preserve">MSB of </w:t>
      </w:r>
      <w:r w:rsidRPr="002448C2">
        <w:rPr>
          <w:rFonts w:eastAsia="SimSun"/>
          <w:noProof/>
          <w:lang w:eastAsia="en-US"/>
        </w:rPr>
        <w:t>K</w:t>
      </w:r>
      <w:r w:rsidRPr="002448C2">
        <w:rPr>
          <w:rFonts w:eastAsia="SimSun"/>
          <w:noProof/>
          <w:vertAlign w:val="subscript"/>
          <w:lang w:eastAsia="en-US"/>
        </w:rPr>
        <w:t>NRP-sess</w:t>
      </w:r>
      <w:r w:rsidRPr="002448C2">
        <w:rPr>
          <w:rFonts w:eastAsia="SimSun"/>
          <w:noProof/>
          <w:lang w:eastAsia="en-US"/>
        </w:rPr>
        <w:t xml:space="preserve"> ID</w:t>
      </w:r>
      <w:r>
        <w:rPr>
          <w:noProof/>
        </w:rPr>
        <w:tab/>
      </w:r>
      <w:r>
        <w:rPr>
          <w:noProof/>
        </w:rPr>
        <w:fldChar w:fldCharType="begin"/>
      </w:r>
      <w:r>
        <w:rPr>
          <w:noProof/>
        </w:rPr>
        <w:instrText xml:space="preserve"> PAGEREF _Toc218597658 \h </w:instrText>
      </w:r>
      <w:r>
        <w:rPr>
          <w:noProof/>
        </w:rPr>
      </w:r>
      <w:r>
        <w:rPr>
          <w:noProof/>
        </w:rPr>
        <w:fldChar w:fldCharType="separate"/>
      </w:r>
      <w:r>
        <w:rPr>
          <w:noProof/>
        </w:rPr>
        <w:t>462</w:t>
      </w:r>
      <w:r>
        <w:rPr>
          <w:noProof/>
        </w:rPr>
        <w:fldChar w:fldCharType="end"/>
      </w:r>
    </w:p>
    <w:p w14:paraId="0557409B" w14:textId="6FF9032A"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sidRPr="002448C2">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UE identity</w:t>
      </w:r>
      <w:r>
        <w:rPr>
          <w:noProof/>
        </w:rPr>
        <w:tab/>
      </w:r>
      <w:r>
        <w:rPr>
          <w:noProof/>
        </w:rPr>
        <w:fldChar w:fldCharType="begin"/>
      </w:r>
      <w:r>
        <w:rPr>
          <w:noProof/>
        </w:rPr>
        <w:instrText xml:space="preserve"> PAGEREF _Toc218597659 \h </w:instrText>
      </w:r>
      <w:r>
        <w:rPr>
          <w:noProof/>
        </w:rPr>
      </w:r>
      <w:r>
        <w:rPr>
          <w:noProof/>
        </w:rPr>
        <w:fldChar w:fldCharType="separate"/>
      </w:r>
      <w:r>
        <w:rPr>
          <w:noProof/>
        </w:rPr>
        <w:t>462</w:t>
      </w:r>
      <w:r>
        <w:rPr>
          <w:noProof/>
        </w:rPr>
        <w:fldChar w:fldCharType="end"/>
      </w:r>
    </w:p>
    <w:p w14:paraId="7F56271D" w14:textId="40CA755B"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sidRPr="002448C2">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User security key ID</w:t>
      </w:r>
      <w:r>
        <w:rPr>
          <w:noProof/>
        </w:rPr>
        <w:tab/>
      </w:r>
      <w:r>
        <w:rPr>
          <w:noProof/>
        </w:rPr>
        <w:fldChar w:fldCharType="begin"/>
      </w:r>
      <w:r>
        <w:rPr>
          <w:noProof/>
        </w:rPr>
        <w:instrText xml:space="preserve"> PAGEREF _Toc218597660 \h </w:instrText>
      </w:r>
      <w:r>
        <w:rPr>
          <w:noProof/>
        </w:rPr>
      </w:r>
      <w:r>
        <w:rPr>
          <w:noProof/>
        </w:rPr>
        <w:fldChar w:fldCharType="separate"/>
      </w:r>
      <w:r>
        <w:rPr>
          <w:noProof/>
        </w:rPr>
        <w:t>462</w:t>
      </w:r>
      <w:r>
        <w:rPr>
          <w:noProof/>
        </w:rPr>
        <w:fldChar w:fldCharType="end"/>
      </w:r>
    </w:p>
    <w:p w14:paraId="27277534" w14:textId="66E77346"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sidRPr="002448C2">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HPLMN ID</w:t>
      </w:r>
      <w:r>
        <w:rPr>
          <w:noProof/>
        </w:rPr>
        <w:tab/>
      </w:r>
      <w:r>
        <w:rPr>
          <w:noProof/>
        </w:rPr>
        <w:fldChar w:fldCharType="begin"/>
      </w:r>
      <w:r>
        <w:rPr>
          <w:noProof/>
        </w:rPr>
        <w:instrText xml:space="preserve"> PAGEREF _Toc218597661 \h </w:instrText>
      </w:r>
      <w:r>
        <w:rPr>
          <w:noProof/>
        </w:rPr>
      </w:r>
      <w:r>
        <w:rPr>
          <w:noProof/>
        </w:rPr>
        <w:fldChar w:fldCharType="separate"/>
      </w:r>
      <w:r>
        <w:rPr>
          <w:noProof/>
        </w:rPr>
        <w:t>462</w:t>
      </w:r>
      <w:r>
        <w:rPr>
          <w:noProof/>
        </w:rPr>
        <w:fldChar w:fldCharType="end"/>
      </w:r>
    </w:p>
    <w:p w14:paraId="2FC8147F" w14:textId="1051DF14" w:rsidR="00C327F5" w:rsidRDefault="00C327F5">
      <w:pPr>
        <w:pStyle w:val="TOC4"/>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10.3.37.</w:t>
      </w:r>
      <w:r w:rsidRPr="002448C2">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MIC</w:t>
      </w:r>
      <w:r>
        <w:rPr>
          <w:noProof/>
        </w:rPr>
        <w:tab/>
      </w:r>
      <w:r>
        <w:rPr>
          <w:noProof/>
        </w:rPr>
        <w:fldChar w:fldCharType="begin"/>
      </w:r>
      <w:r>
        <w:rPr>
          <w:noProof/>
        </w:rPr>
        <w:instrText xml:space="preserve"> PAGEREF _Toc218597662 \h </w:instrText>
      </w:r>
      <w:r>
        <w:rPr>
          <w:noProof/>
        </w:rPr>
      </w:r>
      <w:r>
        <w:rPr>
          <w:noProof/>
        </w:rPr>
        <w:fldChar w:fldCharType="separate"/>
      </w:r>
      <w:r>
        <w:rPr>
          <w:noProof/>
        </w:rPr>
        <w:t>462</w:t>
      </w:r>
      <w:r>
        <w:rPr>
          <w:noProof/>
        </w:rPr>
        <w:fldChar w:fldCharType="end"/>
      </w:r>
    </w:p>
    <w:p w14:paraId="29C7265A" w14:textId="36D9E917"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SimSun"/>
          <w:noProof/>
          <w:lang w:eastAsia="en-US"/>
        </w:rPr>
        <w:t>10.3.38</w:t>
      </w:r>
      <w:r>
        <w:rPr>
          <w:rFonts w:asciiTheme="minorHAnsi" w:eastAsiaTheme="minorEastAsia" w:hAnsiTheme="minorHAnsi" w:cstheme="minorBidi"/>
          <w:noProof/>
          <w:kern w:val="2"/>
          <w:sz w:val="24"/>
          <w:szCs w:val="24"/>
          <w14:ligatures w14:val="standardContextual"/>
        </w:rPr>
        <w:tab/>
      </w:r>
      <w:r w:rsidRPr="002448C2">
        <w:rPr>
          <w:rFonts w:eastAsia="SimSun"/>
          <w:noProof/>
          <w:lang w:eastAsia="en-US"/>
        </w:rPr>
        <w:t>ProSe direct link security establishment reject</w:t>
      </w:r>
      <w:r>
        <w:rPr>
          <w:noProof/>
        </w:rPr>
        <w:tab/>
      </w:r>
      <w:r>
        <w:rPr>
          <w:noProof/>
        </w:rPr>
        <w:fldChar w:fldCharType="begin"/>
      </w:r>
      <w:r>
        <w:rPr>
          <w:noProof/>
        </w:rPr>
        <w:instrText xml:space="preserve"> PAGEREF _Toc218597663 \h </w:instrText>
      </w:r>
      <w:r>
        <w:rPr>
          <w:noProof/>
        </w:rPr>
      </w:r>
      <w:r>
        <w:rPr>
          <w:noProof/>
        </w:rPr>
        <w:fldChar w:fldCharType="separate"/>
      </w:r>
      <w:r>
        <w:rPr>
          <w:noProof/>
        </w:rPr>
        <w:t>463</w:t>
      </w:r>
      <w:r>
        <w:rPr>
          <w:noProof/>
        </w:rPr>
        <w:fldChar w:fldCharType="end"/>
      </w:r>
    </w:p>
    <w:p w14:paraId="581718D8" w14:textId="6FCCE63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10.3.38.1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_Toc218597664 \h </w:instrText>
      </w:r>
      <w:r>
        <w:rPr>
          <w:noProof/>
        </w:rPr>
      </w:r>
      <w:r>
        <w:rPr>
          <w:noProof/>
        </w:rPr>
        <w:fldChar w:fldCharType="separate"/>
      </w:r>
      <w:r>
        <w:rPr>
          <w:noProof/>
        </w:rPr>
        <w:t>463</w:t>
      </w:r>
      <w:r>
        <w:rPr>
          <w:noProof/>
        </w:rPr>
        <w:fldChar w:fldCharType="end"/>
      </w:r>
    </w:p>
    <w:p w14:paraId="0921019F" w14:textId="26284F4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10.3.39</w:t>
      </w:r>
      <w:r>
        <w:rPr>
          <w:rFonts w:asciiTheme="minorHAnsi" w:eastAsiaTheme="minorEastAsia" w:hAnsiTheme="minorHAnsi" w:cstheme="minorBidi"/>
          <w:noProof/>
          <w:kern w:val="2"/>
          <w:sz w:val="24"/>
          <w:szCs w:val="24"/>
          <w14:ligatures w14:val="standardContextual"/>
        </w:rPr>
        <w:tab/>
      </w:r>
      <w:r>
        <w:rPr>
          <w:noProof/>
        </w:rPr>
        <w:t>ProSe direct discovery set transfer ind</w:t>
      </w:r>
      <w:r>
        <w:rPr>
          <w:noProof/>
        </w:rPr>
        <w:tab/>
      </w:r>
      <w:r>
        <w:rPr>
          <w:noProof/>
        </w:rPr>
        <w:fldChar w:fldCharType="begin"/>
      </w:r>
      <w:r>
        <w:rPr>
          <w:noProof/>
        </w:rPr>
        <w:instrText xml:space="preserve"> PAGEREF _Toc218597665 \h </w:instrText>
      </w:r>
      <w:r>
        <w:rPr>
          <w:noProof/>
        </w:rPr>
      </w:r>
      <w:r>
        <w:rPr>
          <w:noProof/>
        </w:rPr>
        <w:fldChar w:fldCharType="separate"/>
      </w:r>
      <w:r>
        <w:rPr>
          <w:noProof/>
        </w:rPr>
        <w:t>463</w:t>
      </w:r>
      <w:r>
        <w:rPr>
          <w:noProof/>
        </w:rPr>
        <w:fldChar w:fldCharType="end"/>
      </w:r>
    </w:p>
    <w:p w14:paraId="5247DA7F" w14:textId="3233098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10.3.39.1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_Toc218597666 \h </w:instrText>
      </w:r>
      <w:r>
        <w:rPr>
          <w:noProof/>
        </w:rPr>
      </w:r>
      <w:r>
        <w:rPr>
          <w:noProof/>
        </w:rPr>
        <w:fldChar w:fldCharType="separate"/>
      </w:r>
      <w:r>
        <w:rPr>
          <w:noProof/>
        </w:rPr>
        <w:t>463</w:t>
      </w:r>
      <w:r>
        <w:rPr>
          <w:noProof/>
        </w:rPr>
        <w:fldChar w:fldCharType="end"/>
      </w:r>
    </w:p>
    <w:p w14:paraId="29961AA5" w14:textId="33B6B59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10.3.40</w:t>
      </w:r>
      <w:r>
        <w:rPr>
          <w:rFonts w:asciiTheme="minorHAnsi" w:eastAsiaTheme="minorEastAsia" w:hAnsiTheme="minorHAnsi" w:cstheme="minorBidi"/>
          <w:noProof/>
          <w:kern w:val="2"/>
          <w:sz w:val="24"/>
          <w:szCs w:val="24"/>
          <w14:ligatures w14:val="standardContextual"/>
        </w:rPr>
        <w:tab/>
      </w:r>
      <w:r>
        <w:rPr>
          <w:noProof/>
        </w:rPr>
        <w:t>ProSe direct discovery set transfer ack</w:t>
      </w:r>
      <w:r>
        <w:rPr>
          <w:noProof/>
        </w:rPr>
        <w:tab/>
      </w:r>
      <w:r>
        <w:rPr>
          <w:noProof/>
        </w:rPr>
        <w:fldChar w:fldCharType="begin"/>
      </w:r>
      <w:r>
        <w:rPr>
          <w:noProof/>
        </w:rPr>
        <w:instrText xml:space="preserve"> PAGEREF _Toc218597667 \h </w:instrText>
      </w:r>
      <w:r>
        <w:rPr>
          <w:noProof/>
        </w:rPr>
      </w:r>
      <w:r>
        <w:rPr>
          <w:noProof/>
        </w:rPr>
        <w:fldChar w:fldCharType="separate"/>
      </w:r>
      <w:r>
        <w:rPr>
          <w:noProof/>
        </w:rPr>
        <w:t>463</w:t>
      </w:r>
      <w:r>
        <w:rPr>
          <w:noProof/>
        </w:rPr>
        <w:fldChar w:fldCharType="end"/>
      </w:r>
    </w:p>
    <w:p w14:paraId="7E8903FB" w14:textId="46BD2DC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10.3.40.1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_Toc218597668 \h </w:instrText>
      </w:r>
      <w:r>
        <w:rPr>
          <w:noProof/>
        </w:rPr>
      </w:r>
      <w:r>
        <w:rPr>
          <w:noProof/>
        </w:rPr>
        <w:fldChar w:fldCharType="separate"/>
      </w:r>
      <w:r>
        <w:rPr>
          <w:noProof/>
        </w:rPr>
        <w:t>463</w:t>
      </w:r>
      <w:r>
        <w:rPr>
          <w:noProof/>
        </w:rPr>
        <w:fldChar w:fldCharType="end"/>
      </w:r>
    </w:p>
    <w:p w14:paraId="696A9E6E" w14:textId="3F1782C9"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Provisioning of 5G ProSe configuration information signalling messages</w:t>
      </w:r>
      <w:r>
        <w:rPr>
          <w:noProof/>
        </w:rPr>
        <w:tab/>
      </w:r>
      <w:r>
        <w:rPr>
          <w:noProof/>
        </w:rPr>
        <w:fldChar w:fldCharType="begin"/>
      </w:r>
      <w:r>
        <w:rPr>
          <w:noProof/>
        </w:rPr>
        <w:instrText xml:space="preserve"> PAGEREF _Toc218597669 \h </w:instrText>
      </w:r>
      <w:r>
        <w:rPr>
          <w:noProof/>
        </w:rPr>
      </w:r>
      <w:r>
        <w:rPr>
          <w:noProof/>
        </w:rPr>
        <w:fldChar w:fldCharType="separate"/>
      </w:r>
      <w:r>
        <w:rPr>
          <w:noProof/>
        </w:rPr>
        <w:t>464</w:t>
      </w:r>
      <w:r>
        <w:rPr>
          <w:noProof/>
        </w:rPr>
        <w:fldChar w:fldCharType="end"/>
      </w:r>
    </w:p>
    <w:p w14:paraId="3A4CD1AE" w14:textId="4E9EB041"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UE policy provisioning request</w:t>
      </w:r>
      <w:r>
        <w:rPr>
          <w:noProof/>
        </w:rPr>
        <w:tab/>
      </w:r>
      <w:r>
        <w:rPr>
          <w:noProof/>
        </w:rPr>
        <w:fldChar w:fldCharType="begin"/>
      </w:r>
      <w:r>
        <w:rPr>
          <w:noProof/>
        </w:rPr>
        <w:instrText xml:space="preserve"> PAGEREF _Toc218597670 \h </w:instrText>
      </w:r>
      <w:r>
        <w:rPr>
          <w:noProof/>
        </w:rPr>
      </w:r>
      <w:r>
        <w:rPr>
          <w:noProof/>
        </w:rPr>
        <w:fldChar w:fldCharType="separate"/>
      </w:r>
      <w:r>
        <w:rPr>
          <w:noProof/>
        </w:rPr>
        <w:t>464</w:t>
      </w:r>
      <w:r>
        <w:rPr>
          <w:noProof/>
        </w:rPr>
        <w:fldChar w:fldCharType="end"/>
      </w:r>
    </w:p>
    <w:p w14:paraId="3014D362" w14:textId="2BF6E482"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UE policy provisioning reject</w:t>
      </w:r>
      <w:r>
        <w:rPr>
          <w:noProof/>
        </w:rPr>
        <w:tab/>
      </w:r>
      <w:r>
        <w:rPr>
          <w:noProof/>
        </w:rPr>
        <w:fldChar w:fldCharType="begin"/>
      </w:r>
      <w:r>
        <w:rPr>
          <w:noProof/>
        </w:rPr>
        <w:instrText xml:space="preserve"> PAGEREF _Toc218597671 \h </w:instrText>
      </w:r>
      <w:r>
        <w:rPr>
          <w:noProof/>
        </w:rPr>
      </w:r>
      <w:r>
        <w:rPr>
          <w:noProof/>
        </w:rPr>
        <w:fldChar w:fldCharType="separate"/>
      </w:r>
      <w:r>
        <w:rPr>
          <w:noProof/>
        </w:rPr>
        <w:t>464</w:t>
      </w:r>
      <w:r>
        <w:rPr>
          <w:noProof/>
        </w:rPr>
        <w:fldChar w:fldCharType="end"/>
      </w:r>
    </w:p>
    <w:p w14:paraId="29FE21E8" w14:textId="5E42A702"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5G ProSe discovery and security messages over PC3a</w:t>
      </w:r>
      <w:r>
        <w:rPr>
          <w:noProof/>
        </w:rPr>
        <w:tab/>
      </w:r>
      <w:r>
        <w:rPr>
          <w:noProof/>
        </w:rPr>
        <w:fldChar w:fldCharType="begin"/>
      </w:r>
      <w:r>
        <w:rPr>
          <w:noProof/>
        </w:rPr>
        <w:instrText xml:space="preserve"> PAGEREF _Toc218597672 \h </w:instrText>
      </w:r>
      <w:r>
        <w:rPr>
          <w:noProof/>
        </w:rPr>
      </w:r>
      <w:r>
        <w:rPr>
          <w:noProof/>
        </w:rPr>
        <w:fldChar w:fldCharType="separate"/>
      </w:r>
      <w:r>
        <w:rPr>
          <w:noProof/>
        </w:rPr>
        <w:t>464</w:t>
      </w:r>
      <w:r>
        <w:rPr>
          <w:noProof/>
        </w:rPr>
        <w:fldChar w:fldCharType="end"/>
      </w:r>
    </w:p>
    <w:p w14:paraId="156789D1" w14:textId="6A00AB9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_Toc218597673 \h </w:instrText>
      </w:r>
      <w:r>
        <w:rPr>
          <w:noProof/>
        </w:rPr>
      </w:r>
      <w:r>
        <w:rPr>
          <w:noProof/>
        </w:rPr>
        <w:fldChar w:fldCharType="separate"/>
      </w:r>
      <w:r>
        <w:rPr>
          <w:noProof/>
        </w:rPr>
        <w:t>464</w:t>
      </w:r>
      <w:r>
        <w:rPr>
          <w:noProof/>
        </w:rPr>
        <w:fldChar w:fldCharType="end"/>
      </w:r>
    </w:p>
    <w:p w14:paraId="401EC3CF" w14:textId="0DCDB91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r>
      <w:r>
        <w:rPr>
          <w:noProof/>
        </w:rPr>
        <w:instrText xml:space="preserve"> PAGEREF _Toc218597674 \h </w:instrText>
      </w:r>
      <w:r>
        <w:rPr>
          <w:noProof/>
        </w:rPr>
      </w:r>
      <w:r>
        <w:rPr>
          <w:noProof/>
        </w:rPr>
        <w:fldChar w:fldCharType="separate"/>
      </w:r>
      <w:r>
        <w:rPr>
          <w:noProof/>
        </w:rPr>
        <w:t>464</w:t>
      </w:r>
      <w:r>
        <w:rPr>
          <w:noProof/>
        </w:rPr>
        <w:fldChar w:fldCharType="end"/>
      </w:r>
    </w:p>
    <w:p w14:paraId="774AAE78" w14:textId="50686C9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10.5.3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_Toc218597675 \h </w:instrText>
      </w:r>
      <w:r>
        <w:rPr>
          <w:noProof/>
        </w:rPr>
      </w:r>
      <w:r>
        <w:rPr>
          <w:noProof/>
        </w:rPr>
        <w:fldChar w:fldCharType="separate"/>
      </w:r>
      <w:r>
        <w:rPr>
          <w:noProof/>
        </w:rPr>
        <w:t>465</w:t>
      </w:r>
      <w:r>
        <w:rPr>
          <w:noProof/>
        </w:rPr>
        <w:fldChar w:fldCharType="end"/>
      </w:r>
    </w:p>
    <w:p w14:paraId="07141C5F" w14:textId="7174A97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10.5.4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_Toc218597676 \h </w:instrText>
      </w:r>
      <w:r>
        <w:rPr>
          <w:noProof/>
        </w:rPr>
      </w:r>
      <w:r>
        <w:rPr>
          <w:noProof/>
        </w:rPr>
        <w:fldChar w:fldCharType="separate"/>
      </w:r>
      <w:r>
        <w:rPr>
          <w:noProof/>
        </w:rPr>
        <w:t>476</w:t>
      </w:r>
      <w:r>
        <w:rPr>
          <w:noProof/>
        </w:rPr>
        <w:fldChar w:fldCharType="end"/>
      </w:r>
    </w:p>
    <w:p w14:paraId="299115D8" w14:textId="7DF8D82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_Toc218597677 \h </w:instrText>
      </w:r>
      <w:r>
        <w:rPr>
          <w:noProof/>
        </w:rPr>
      </w:r>
      <w:r>
        <w:rPr>
          <w:noProof/>
        </w:rPr>
        <w:fldChar w:fldCharType="separate"/>
      </w:r>
      <w:r>
        <w:rPr>
          <w:noProof/>
        </w:rPr>
        <w:t>476</w:t>
      </w:r>
      <w:r>
        <w:rPr>
          <w:noProof/>
        </w:rPr>
        <w:fldChar w:fldCharType="end"/>
      </w:r>
    </w:p>
    <w:p w14:paraId="3DFFD530" w14:textId="08F50C2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10.5.4.2</w:t>
      </w:r>
      <w:r>
        <w:rPr>
          <w:rFonts w:asciiTheme="minorHAnsi" w:eastAsiaTheme="minorEastAsia" w:hAnsiTheme="minorHAnsi" w:cstheme="minorBidi"/>
          <w:noProof/>
          <w:kern w:val="2"/>
          <w:sz w:val="24"/>
          <w:szCs w:val="24"/>
          <w14:ligatures w14:val="standardContextual"/>
        </w:rPr>
        <w:tab/>
      </w:r>
      <w:r>
        <w:rPr>
          <w:noProof/>
        </w:rPr>
        <w:t>Semantics of &lt;DISCOVERY_REQUEST&gt;</w:t>
      </w:r>
      <w:r>
        <w:rPr>
          <w:noProof/>
        </w:rPr>
        <w:tab/>
      </w:r>
      <w:r>
        <w:rPr>
          <w:noProof/>
        </w:rPr>
        <w:fldChar w:fldCharType="begin"/>
      </w:r>
      <w:r>
        <w:rPr>
          <w:noProof/>
        </w:rPr>
        <w:instrText xml:space="preserve"> PAGEREF _Toc218597678 \h </w:instrText>
      </w:r>
      <w:r>
        <w:rPr>
          <w:noProof/>
        </w:rPr>
      </w:r>
      <w:r>
        <w:rPr>
          <w:noProof/>
        </w:rPr>
        <w:fldChar w:fldCharType="separate"/>
      </w:r>
      <w:r>
        <w:rPr>
          <w:noProof/>
        </w:rPr>
        <w:t>476</w:t>
      </w:r>
      <w:r>
        <w:rPr>
          <w:noProof/>
        </w:rPr>
        <w:fldChar w:fldCharType="end"/>
      </w:r>
    </w:p>
    <w:p w14:paraId="1AA2647D" w14:textId="74E066A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10.5.4.3</w:t>
      </w:r>
      <w:r>
        <w:rPr>
          <w:rFonts w:asciiTheme="minorHAnsi" w:eastAsiaTheme="minorEastAsia" w:hAnsiTheme="minorHAnsi" w:cstheme="minorBidi"/>
          <w:noProof/>
          <w:kern w:val="2"/>
          <w:sz w:val="24"/>
          <w:szCs w:val="24"/>
          <w14:ligatures w14:val="standardContextual"/>
        </w:rPr>
        <w:tab/>
      </w:r>
      <w:r>
        <w:rPr>
          <w:noProof/>
        </w:rPr>
        <w:t>Semantics of &lt;DISCOVERY_RESPONSE&gt;</w:t>
      </w:r>
      <w:r>
        <w:rPr>
          <w:noProof/>
        </w:rPr>
        <w:tab/>
      </w:r>
      <w:r>
        <w:rPr>
          <w:noProof/>
        </w:rPr>
        <w:fldChar w:fldCharType="begin"/>
      </w:r>
      <w:r>
        <w:rPr>
          <w:noProof/>
        </w:rPr>
        <w:instrText xml:space="preserve"> PAGEREF _Toc218597679 \h </w:instrText>
      </w:r>
      <w:r>
        <w:rPr>
          <w:noProof/>
        </w:rPr>
      </w:r>
      <w:r>
        <w:rPr>
          <w:noProof/>
        </w:rPr>
        <w:fldChar w:fldCharType="separate"/>
      </w:r>
      <w:r>
        <w:rPr>
          <w:noProof/>
        </w:rPr>
        <w:t>478</w:t>
      </w:r>
      <w:r>
        <w:rPr>
          <w:noProof/>
        </w:rPr>
        <w:fldChar w:fldCharType="end"/>
      </w:r>
    </w:p>
    <w:p w14:paraId="62F5BEEA" w14:textId="167DB9F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10.5.4.4</w:t>
      </w:r>
      <w:r>
        <w:rPr>
          <w:rFonts w:asciiTheme="minorHAnsi" w:eastAsiaTheme="minorEastAsia" w:hAnsiTheme="minorHAnsi" w:cstheme="minorBidi"/>
          <w:noProof/>
          <w:kern w:val="2"/>
          <w:sz w:val="24"/>
          <w:szCs w:val="24"/>
          <w14:ligatures w14:val="standardContextual"/>
        </w:rPr>
        <w:tab/>
      </w:r>
      <w:r>
        <w:rPr>
          <w:noProof/>
        </w:rPr>
        <w:t>Semantics of &lt;MATCH_REPORT&gt;</w:t>
      </w:r>
      <w:r>
        <w:rPr>
          <w:noProof/>
        </w:rPr>
        <w:tab/>
      </w:r>
      <w:r>
        <w:rPr>
          <w:noProof/>
        </w:rPr>
        <w:fldChar w:fldCharType="begin"/>
      </w:r>
      <w:r>
        <w:rPr>
          <w:noProof/>
        </w:rPr>
        <w:instrText xml:space="preserve"> PAGEREF _Toc218597680 \h </w:instrText>
      </w:r>
      <w:r>
        <w:rPr>
          <w:noProof/>
        </w:rPr>
      </w:r>
      <w:r>
        <w:rPr>
          <w:noProof/>
        </w:rPr>
        <w:fldChar w:fldCharType="separate"/>
      </w:r>
      <w:r>
        <w:rPr>
          <w:noProof/>
        </w:rPr>
        <w:t>480</w:t>
      </w:r>
      <w:r>
        <w:rPr>
          <w:noProof/>
        </w:rPr>
        <w:fldChar w:fldCharType="end"/>
      </w:r>
    </w:p>
    <w:p w14:paraId="08A9F6FF" w14:textId="5F27697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10.5.4.5</w:t>
      </w:r>
      <w:r>
        <w:rPr>
          <w:rFonts w:asciiTheme="minorHAnsi" w:eastAsiaTheme="minorEastAsia" w:hAnsiTheme="minorHAnsi" w:cstheme="minorBidi"/>
          <w:noProof/>
          <w:kern w:val="2"/>
          <w:sz w:val="24"/>
          <w:szCs w:val="24"/>
          <w14:ligatures w14:val="standardContextual"/>
        </w:rPr>
        <w:tab/>
      </w:r>
      <w:r>
        <w:rPr>
          <w:noProof/>
        </w:rPr>
        <w:t>Semantics of &lt;MATCH_REPORT_ACK&gt;</w:t>
      </w:r>
      <w:r>
        <w:rPr>
          <w:noProof/>
        </w:rPr>
        <w:tab/>
      </w:r>
      <w:r>
        <w:rPr>
          <w:noProof/>
        </w:rPr>
        <w:fldChar w:fldCharType="begin"/>
      </w:r>
      <w:r>
        <w:rPr>
          <w:noProof/>
        </w:rPr>
        <w:instrText xml:space="preserve"> PAGEREF _Toc218597681 \h </w:instrText>
      </w:r>
      <w:r>
        <w:rPr>
          <w:noProof/>
        </w:rPr>
      </w:r>
      <w:r>
        <w:rPr>
          <w:noProof/>
        </w:rPr>
        <w:fldChar w:fldCharType="separate"/>
      </w:r>
      <w:r>
        <w:rPr>
          <w:noProof/>
        </w:rPr>
        <w:t>481</w:t>
      </w:r>
      <w:r>
        <w:rPr>
          <w:noProof/>
        </w:rPr>
        <w:fldChar w:fldCharType="end"/>
      </w:r>
    </w:p>
    <w:p w14:paraId="7B753BE5" w14:textId="2C20689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10.5.4.6</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r>
      <w:r>
        <w:rPr>
          <w:noProof/>
        </w:rPr>
        <w:instrText xml:space="preserve"> PAGEREF _Toc218597682 \h </w:instrText>
      </w:r>
      <w:r>
        <w:rPr>
          <w:noProof/>
        </w:rPr>
      </w:r>
      <w:r>
        <w:rPr>
          <w:noProof/>
        </w:rPr>
        <w:fldChar w:fldCharType="separate"/>
      </w:r>
      <w:r>
        <w:rPr>
          <w:noProof/>
        </w:rPr>
        <w:t>482</w:t>
      </w:r>
      <w:r>
        <w:rPr>
          <w:noProof/>
        </w:rPr>
        <w:fldChar w:fldCharType="end"/>
      </w:r>
    </w:p>
    <w:p w14:paraId="5B87C749" w14:textId="48F77E2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10.5.4.7</w:t>
      </w:r>
      <w:r>
        <w:rPr>
          <w:rFonts w:asciiTheme="minorHAnsi" w:eastAsiaTheme="minorEastAsia" w:hAnsiTheme="minorHAnsi" w:cstheme="minorBidi"/>
          <w:noProof/>
          <w:kern w:val="2"/>
          <w:sz w:val="24"/>
          <w:szCs w:val="24"/>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r>
      <w:r>
        <w:rPr>
          <w:noProof/>
        </w:rPr>
        <w:instrText xml:space="preserve"> PAGEREF _Toc218597683 \h </w:instrText>
      </w:r>
      <w:r>
        <w:rPr>
          <w:noProof/>
        </w:rPr>
      </w:r>
      <w:r>
        <w:rPr>
          <w:noProof/>
        </w:rPr>
        <w:fldChar w:fldCharType="separate"/>
      </w:r>
      <w:r>
        <w:rPr>
          <w:noProof/>
        </w:rPr>
        <w:t>483</w:t>
      </w:r>
      <w:r>
        <w:rPr>
          <w:noProof/>
        </w:rPr>
        <w:fldChar w:fldCharType="end"/>
      </w:r>
    </w:p>
    <w:p w14:paraId="02F5288B" w14:textId="1020939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10.5.4.8</w:t>
      </w:r>
      <w:r>
        <w:rPr>
          <w:rFonts w:asciiTheme="minorHAnsi" w:eastAsiaTheme="minorEastAsia" w:hAnsiTheme="minorHAnsi" w:cstheme="minorBidi"/>
          <w:noProof/>
          <w:kern w:val="2"/>
          <w:sz w:val="24"/>
          <w:szCs w:val="24"/>
          <w14:ligatures w14:val="standardContextual"/>
        </w:rPr>
        <w:tab/>
      </w:r>
      <w:r>
        <w:rPr>
          <w:noProof/>
        </w:rPr>
        <w:t>Semantics of &lt;ANNOUNCING_ALERT_REQUEST&gt;</w:t>
      </w:r>
      <w:r>
        <w:rPr>
          <w:noProof/>
        </w:rPr>
        <w:tab/>
      </w:r>
      <w:r>
        <w:rPr>
          <w:noProof/>
        </w:rPr>
        <w:fldChar w:fldCharType="begin"/>
      </w:r>
      <w:r>
        <w:rPr>
          <w:noProof/>
        </w:rPr>
        <w:instrText xml:space="preserve"> PAGEREF _Toc218597684 \h </w:instrText>
      </w:r>
      <w:r>
        <w:rPr>
          <w:noProof/>
        </w:rPr>
      </w:r>
      <w:r>
        <w:rPr>
          <w:noProof/>
        </w:rPr>
        <w:fldChar w:fldCharType="separate"/>
      </w:r>
      <w:r>
        <w:rPr>
          <w:noProof/>
        </w:rPr>
        <w:t>483</w:t>
      </w:r>
      <w:r>
        <w:rPr>
          <w:noProof/>
        </w:rPr>
        <w:fldChar w:fldCharType="end"/>
      </w:r>
    </w:p>
    <w:p w14:paraId="12211AFD" w14:textId="67B945F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Semantics of &lt; ANNOUNCING_ALERT_RESPONSE &gt;</w:t>
      </w:r>
      <w:r>
        <w:rPr>
          <w:noProof/>
        </w:rPr>
        <w:tab/>
      </w:r>
      <w:r>
        <w:rPr>
          <w:noProof/>
        </w:rPr>
        <w:fldChar w:fldCharType="begin"/>
      </w:r>
      <w:r>
        <w:rPr>
          <w:noProof/>
        </w:rPr>
        <w:instrText xml:space="preserve"> PAGEREF _Toc218597685 \h </w:instrText>
      </w:r>
      <w:r>
        <w:rPr>
          <w:noProof/>
        </w:rPr>
      </w:r>
      <w:r>
        <w:rPr>
          <w:noProof/>
        </w:rPr>
        <w:fldChar w:fldCharType="separate"/>
      </w:r>
      <w:r>
        <w:rPr>
          <w:noProof/>
        </w:rPr>
        <w:t>483</w:t>
      </w:r>
      <w:r>
        <w:rPr>
          <w:noProof/>
        </w:rPr>
        <w:fldChar w:fldCharType="end"/>
      </w:r>
    </w:p>
    <w:p w14:paraId="1B15221F" w14:textId="5029C5C9" w:rsidR="00C327F5" w:rsidRDefault="00C327F5">
      <w:pPr>
        <w:pStyle w:val="TOC4"/>
        <w:rPr>
          <w:rFonts w:asciiTheme="minorHAnsi" w:eastAsiaTheme="minorEastAsia" w:hAnsiTheme="minorHAnsi" w:cstheme="minorBidi"/>
          <w:noProof/>
          <w:kern w:val="2"/>
          <w:sz w:val="24"/>
          <w:szCs w:val="24"/>
          <w14:ligatures w14:val="standardContextual"/>
        </w:rPr>
      </w:pPr>
      <w:r>
        <w:rPr>
          <w:noProof/>
          <w:lang w:eastAsia="x-none"/>
        </w:rPr>
        <w:t>10.5.4.10</w:t>
      </w:r>
      <w:r>
        <w:rPr>
          <w:rFonts w:asciiTheme="minorHAnsi" w:eastAsiaTheme="minorEastAsia" w:hAnsiTheme="minorHAnsi" w:cstheme="minorBidi"/>
          <w:noProof/>
          <w:kern w:val="2"/>
          <w:sz w:val="24"/>
          <w:szCs w:val="24"/>
          <w14:ligatures w14:val="standardContextual"/>
        </w:rPr>
        <w:tab/>
      </w:r>
      <w:r>
        <w:rPr>
          <w:noProof/>
          <w:lang w:eastAsia="x-none"/>
        </w:rPr>
        <w:t>Semantics of &lt;PROSE_5GPKMF_ADDRESS_REQUEST&gt;</w:t>
      </w:r>
      <w:r>
        <w:rPr>
          <w:noProof/>
        </w:rPr>
        <w:tab/>
      </w:r>
      <w:r>
        <w:rPr>
          <w:noProof/>
        </w:rPr>
        <w:fldChar w:fldCharType="begin"/>
      </w:r>
      <w:r>
        <w:rPr>
          <w:noProof/>
        </w:rPr>
        <w:instrText xml:space="preserve"> PAGEREF _Toc218597686 \h </w:instrText>
      </w:r>
      <w:r>
        <w:rPr>
          <w:noProof/>
        </w:rPr>
      </w:r>
      <w:r>
        <w:rPr>
          <w:noProof/>
        </w:rPr>
        <w:fldChar w:fldCharType="separate"/>
      </w:r>
      <w:r>
        <w:rPr>
          <w:noProof/>
        </w:rPr>
        <w:t>484</w:t>
      </w:r>
      <w:r>
        <w:rPr>
          <w:noProof/>
        </w:rPr>
        <w:fldChar w:fldCharType="end"/>
      </w:r>
    </w:p>
    <w:p w14:paraId="14CAD150" w14:textId="4114790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10.5.4.11</w:t>
      </w:r>
      <w:r>
        <w:rPr>
          <w:rFonts w:asciiTheme="minorHAnsi" w:eastAsiaTheme="minorEastAsia" w:hAnsiTheme="minorHAnsi" w:cstheme="minorBidi"/>
          <w:noProof/>
          <w:kern w:val="2"/>
          <w:sz w:val="24"/>
          <w:szCs w:val="24"/>
          <w14:ligatures w14:val="standardContextual"/>
        </w:rPr>
        <w:tab/>
      </w:r>
      <w:r>
        <w:rPr>
          <w:noProof/>
        </w:rPr>
        <w:t>Semantics of &lt;PROSE_5GPKMF_ADDRESS_RESPONSE&gt;</w:t>
      </w:r>
      <w:r>
        <w:rPr>
          <w:noProof/>
        </w:rPr>
        <w:tab/>
      </w:r>
      <w:r>
        <w:rPr>
          <w:noProof/>
        </w:rPr>
        <w:fldChar w:fldCharType="begin"/>
      </w:r>
      <w:r>
        <w:rPr>
          <w:noProof/>
        </w:rPr>
        <w:instrText xml:space="preserve"> PAGEREF _Toc218597687 \h </w:instrText>
      </w:r>
      <w:r>
        <w:rPr>
          <w:noProof/>
        </w:rPr>
      </w:r>
      <w:r>
        <w:rPr>
          <w:noProof/>
        </w:rPr>
        <w:fldChar w:fldCharType="separate"/>
      </w:r>
      <w:r>
        <w:rPr>
          <w:noProof/>
        </w:rPr>
        <w:t>484</w:t>
      </w:r>
      <w:r>
        <w:rPr>
          <w:noProof/>
        </w:rPr>
        <w:fldChar w:fldCharType="end"/>
      </w:r>
    </w:p>
    <w:p w14:paraId="43CC9991" w14:textId="3FBAED7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10.5.4.12</w:t>
      </w:r>
      <w:r>
        <w:rPr>
          <w:rFonts w:asciiTheme="minorHAnsi" w:eastAsiaTheme="minorEastAsia" w:hAnsiTheme="minorHAnsi" w:cstheme="minorBidi"/>
          <w:noProof/>
          <w:kern w:val="2"/>
          <w:sz w:val="24"/>
          <w:szCs w:val="24"/>
          <w14:ligatures w14:val="standardContextual"/>
        </w:rPr>
        <w:tab/>
      </w:r>
      <w:r>
        <w:rPr>
          <w:noProof/>
        </w:rPr>
        <w:t>Semantics of &lt;PROSE_SECURITY_MATERIAL_REQUEST&gt;</w:t>
      </w:r>
      <w:r>
        <w:rPr>
          <w:noProof/>
        </w:rPr>
        <w:tab/>
      </w:r>
      <w:r>
        <w:rPr>
          <w:noProof/>
        </w:rPr>
        <w:fldChar w:fldCharType="begin"/>
      </w:r>
      <w:r>
        <w:rPr>
          <w:noProof/>
        </w:rPr>
        <w:instrText xml:space="preserve"> PAGEREF _Toc218597688 \h </w:instrText>
      </w:r>
      <w:r>
        <w:rPr>
          <w:noProof/>
        </w:rPr>
      </w:r>
      <w:r>
        <w:rPr>
          <w:noProof/>
        </w:rPr>
        <w:fldChar w:fldCharType="separate"/>
      </w:r>
      <w:r>
        <w:rPr>
          <w:noProof/>
        </w:rPr>
        <w:t>485</w:t>
      </w:r>
      <w:r>
        <w:rPr>
          <w:noProof/>
        </w:rPr>
        <w:fldChar w:fldCharType="end"/>
      </w:r>
    </w:p>
    <w:p w14:paraId="1B2C2FA9" w14:textId="50F768C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10.5.4.13</w:t>
      </w:r>
      <w:r>
        <w:rPr>
          <w:rFonts w:asciiTheme="minorHAnsi" w:eastAsiaTheme="minorEastAsia" w:hAnsiTheme="minorHAnsi" w:cstheme="minorBidi"/>
          <w:noProof/>
          <w:kern w:val="2"/>
          <w:sz w:val="24"/>
          <w:szCs w:val="24"/>
          <w14:ligatures w14:val="standardContextual"/>
        </w:rPr>
        <w:tab/>
      </w:r>
      <w:r>
        <w:rPr>
          <w:noProof/>
        </w:rPr>
        <w:t>Semantics of &lt;PROSE_SECURITY_MATERIAL_RESPONSE&gt;</w:t>
      </w:r>
      <w:r>
        <w:rPr>
          <w:noProof/>
        </w:rPr>
        <w:tab/>
      </w:r>
      <w:r>
        <w:rPr>
          <w:noProof/>
        </w:rPr>
        <w:fldChar w:fldCharType="begin"/>
      </w:r>
      <w:r>
        <w:rPr>
          <w:noProof/>
        </w:rPr>
        <w:instrText xml:space="preserve"> PAGEREF _Toc218597689 \h </w:instrText>
      </w:r>
      <w:r>
        <w:rPr>
          <w:noProof/>
        </w:rPr>
      </w:r>
      <w:r>
        <w:rPr>
          <w:noProof/>
        </w:rPr>
        <w:fldChar w:fldCharType="separate"/>
      </w:r>
      <w:r>
        <w:rPr>
          <w:noProof/>
        </w:rPr>
        <w:t>485</w:t>
      </w:r>
      <w:r>
        <w:rPr>
          <w:noProof/>
        </w:rPr>
        <w:fldChar w:fldCharType="end"/>
      </w:r>
    </w:p>
    <w:p w14:paraId="092D3406" w14:textId="27D1450B"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5G ProSe security messages over PC8</w:t>
      </w:r>
      <w:r>
        <w:rPr>
          <w:noProof/>
        </w:rPr>
        <w:tab/>
      </w:r>
      <w:r>
        <w:rPr>
          <w:noProof/>
        </w:rPr>
        <w:fldChar w:fldCharType="begin"/>
      </w:r>
      <w:r>
        <w:rPr>
          <w:noProof/>
        </w:rPr>
        <w:instrText xml:space="preserve"> PAGEREF _Toc218597690 \h </w:instrText>
      </w:r>
      <w:r>
        <w:rPr>
          <w:noProof/>
        </w:rPr>
      </w:r>
      <w:r>
        <w:rPr>
          <w:noProof/>
        </w:rPr>
        <w:fldChar w:fldCharType="separate"/>
      </w:r>
      <w:r>
        <w:rPr>
          <w:noProof/>
        </w:rPr>
        <w:t>485</w:t>
      </w:r>
      <w:r>
        <w:rPr>
          <w:noProof/>
        </w:rPr>
        <w:fldChar w:fldCharType="end"/>
      </w:r>
    </w:p>
    <w:p w14:paraId="2631848D" w14:textId="4DED4B0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_Toc218597691 \h </w:instrText>
      </w:r>
      <w:r>
        <w:rPr>
          <w:noProof/>
        </w:rPr>
      </w:r>
      <w:r>
        <w:rPr>
          <w:noProof/>
        </w:rPr>
        <w:fldChar w:fldCharType="separate"/>
      </w:r>
      <w:r>
        <w:rPr>
          <w:noProof/>
        </w:rPr>
        <w:t>485</w:t>
      </w:r>
      <w:r>
        <w:rPr>
          <w:noProof/>
        </w:rPr>
        <w:fldChar w:fldCharType="end"/>
      </w:r>
    </w:p>
    <w:p w14:paraId="54B6DBCE" w14:textId="5C67A48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10.6.2</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r>
      <w:r>
        <w:rPr>
          <w:noProof/>
        </w:rPr>
        <w:instrText xml:space="preserve"> PAGEREF _Toc218597692 \h </w:instrText>
      </w:r>
      <w:r>
        <w:rPr>
          <w:noProof/>
        </w:rPr>
      </w:r>
      <w:r>
        <w:rPr>
          <w:noProof/>
        </w:rPr>
        <w:fldChar w:fldCharType="separate"/>
      </w:r>
      <w:r>
        <w:rPr>
          <w:noProof/>
        </w:rPr>
        <w:t>485</w:t>
      </w:r>
      <w:r>
        <w:rPr>
          <w:noProof/>
        </w:rPr>
        <w:fldChar w:fldCharType="end"/>
      </w:r>
    </w:p>
    <w:p w14:paraId="061B4BBA" w14:textId="10BDAD9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10.6.3</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_Toc218597693 \h </w:instrText>
      </w:r>
      <w:r>
        <w:rPr>
          <w:noProof/>
        </w:rPr>
      </w:r>
      <w:r>
        <w:rPr>
          <w:noProof/>
        </w:rPr>
        <w:fldChar w:fldCharType="separate"/>
      </w:r>
      <w:r>
        <w:rPr>
          <w:noProof/>
        </w:rPr>
        <w:t>485</w:t>
      </w:r>
      <w:r>
        <w:rPr>
          <w:noProof/>
        </w:rPr>
        <w:fldChar w:fldCharType="end"/>
      </w:r>
    </w:p>
    <w:p w14:paraId="6034C289" w14:textId="109EEAA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10.6.4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_Toc218597694 \h </w:instrText>
      </w:r>
      <w:r>
        <w:rPr>
          <w:noProof/>
        </w:rPr>
      </w:r>
      <w:r>
        <w:rPr>
          <w:noProof/>
        </w:rPr>
        <w:fldChar w:fldCharType="separate"/>
      </w:r>
      <w:r>
        <w:rPr>
          <w:noProof/>
        </w:rPr>
        <w:t>490</w:t>
      </w:r>
      <w:r>
        <w:rPr>
          <w:noProof/>
        </w:rPr>
        <w:fldChar w:fldCharType="end"/>
      </w:r>
    </w:p>
    <w:p w14:paraId="6317E2CD" w14:textId="205A8BA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_Toc218597695 \h </w:instrText>
      </w:r>
      <w:r>
        <w:rPr>
          <w:noProof/>
        </w:rPr>
      </w:r>
      <w:r>
        <w:rPr>
          <w:noProof/>
        </w:rPr>
        <w:fldChar w:fldCharType="separate"/>
      </w:r>
      <w:r>
        <w:rPr>
          <w:noProof/>
        </w:rPr>
        <w:t>490</w:t>
      </w:r>
      <w:r>
        <w:rPr>
          <w:noProof/>
        </w:rPr>
        <w:fldChar w:fldCharType="end"/>
      </w:r>
    </w:p>
    <w:p w14:paraId="2664B4EE" w14:textId="4C5E7DA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10.6.4.2</w:t>
      </w:r>
      <w:r>
        <w:rPr>
          <w:rFonts w:asciiTheme="minorHAnsi" w:eastAsiaTheme="minorEastAsia" w:hAnsiTheme="minorHAnsi" w:cstheme="minorBidi"/>
          <w:noProof/>
          <w:kern w:val="2"/>
          <w:sz w:val="24"/>
          <w:szCs w:val="24"/>
          <w14:ligatures w14:val="standardContextual"/>
        </w:rPr>
        <w:tab/>
      </w:r>
      <w:r>
        <w:rPr>
          <w:noProof/>
        </w:rPr>
        <w:t>Semantics of &lt;PROSE_SECURITY_PARAM_REQUEST&gt; element</w:t>
      </w:r>
      <w:r>
        <w:rPr>
          <w:noProof/>
        </w:rPr>
        <w:tab/>
      </w:r>
      <w:r>
        <w:rPr>
          <w:noProof/>
        </w:rPr>
        <w:fldChar w:fldCharType="begin"/>
      </w:r>
      <w:r>
        <w:rPr>
          <w:noProof/>
        </w:rPr>
        <w:instrText xml:space="preserve"> PAGEREF _Toc218597696 \h </w:instrText>
      </w:r>
      <w:r>
        <w:rPr>
          <w:noProof/>
        </w:rPr>
      </w:r>
      <w:r>
        <w:rPr>
          <w:noProof/>
        </w:rPr>
        <w:fldChar w:fldCharType="separate"/>
      </w:r>
      <w:r>
        <w:rPr>
          <w:noProof/>
        </w:rPr>
        <w:t>491</w:t>
      </w:r>
      <w:r>
        <w:rPr>
          <w:noProof/>
        </w:rPr>
        <w:fldChar w:fldCharType="end"/>
      </w:r>
    </w:p>
    <w:p w14:paraId="007DDBDE" w14:textId="70E2C42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10.6.4.3</w:t>
      </w:r>
      <w:r>
        <w:rPr>
          <w:rFonts w:asciiTheme="minorHAnsi" w:eastAsiaTheme="minorEastAsia" w:hAnsiTheme="minorHAnsi" w:cstheme="minorBidi"/>
          <w:noProof/>
          <w:kern w:val="2"/>
          <w:sz w:val="24"/>
          <w:szCs w:val="24"/>
          <w14:ligatures w14:val="standardContextual"/>
        </w:rPr>
        <w:tab/>
      </w:r>
      <w:r>
        <w:rPr>
          <w:noProof/>
        </w:rPr>
        <w:t>Semantics of &lt;PROSE_SECURITY_PARAM_RESPONSE&gt; element</w:t>
      </w:r>
      <w:r>
        <w:rPr>
          <w:noProof/>
        </w:rPr>
        <w:tab/>
      </w:r>
      <w:r>
        <w:rPr>
          <w:noProof/>
        </w:rPr>
        <w:fldChar w:fldCharType="begin"/>
      </w:r>
      <w:r>
        <w:rPr>
          <w:noProof/>
        </w:rPr>
        <w:instrText xml:space="preserve"> PAGEREF _Toc218597697 \h </w:instrText>
      </w:r>
      <w:r>
        <w:rPr>
          <w:noProof/>
        </w:rPr>
      </w:r>
      <w:r>
        <w:rPr>
          <w:noProof/>
        </w:rPr>
        <w:fldChar w:fldCharType="separate"/>
      </w:r>
      <w:r>
        <w:rPr>
          <w:noProof/>
        </w:rPr>
        <w:t>492</w:t>
      </w:r>
      <w:r>
        <w:rPr>
          <w:noProof/>
        </w:rPr>
        <w:fldChar w:fldCharType="end"/>
      </w:r>
    </w:p>
    <w:p w14:paraId="7768791C" w14:textId="4318379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10.6.4.4</w:t>
      </w:r>
      <w:r>
        <w:rPr>
          <w:rFonts w:asciiTheme="minorHAnsi" w:eastAsiaTheme="minorEastAsia" w:hAnsiTheme="minorHAnsi" w:cstheme="minorBidi"/>
          <w:noProof/>
          <w:kern w:val="2"/>
          <w:sz w:val="24"/>
          <w:szCs w:val="24"/>
          <w14:ligatures w14:val="standardContextual"/>
        </w:rPr>
        <w:tab/>
      </w:r>
      <w:r>
        <w:rPr>
          <w:noProof/>
        </w:rPr>
        <w:t>Semantics of &lt;PROSE_PRUK_REQUEST&gt; element</w:t>
      </w:r>
      <w:r>
        <w:rPr>
          <w:noProof/>
        </w:rPr>
        <w:tab/>
      </w:r>
      <w:r>
        <w:rPr>
          <w:noProof/>
        </w:rPr>
        <w:fldChar w:fldCharType="begin"/>
      </w:r>
      <w:r>
        <w:rPr>
          <w:noProof/>
        </w:rPr>
        <w:instrText xml:space="preserve"> PAGEREF _Toc218597698 \h </w:instrText>
      </w:r>
      <w:r>
        <w:rPr>
          <w:noProof/>
        </w:rPr>
      </w:r>
      <w:r>
        <w:rPr>
          <w:noProof/>
        </w:rPr>
        <w:fldChar w:fldCharType="separate"/>
      </w:r>
      <w:r>
        <w:rPr>
          <w:noProof/>
        </w:rPr>
        <w:t>495</w:t>
      </w:r>
      <w:r>
        <w:rPr>
          <w:noProof/>
        </w:rPr>
        <w:fldChar w:fldCharType="end"/>
      </w:r>
    </w:p>
    <w:p w14:paraId="7DFB207A" w14:textId="3B2078F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10.6.4.5</w:t>
      </w:r>
      <w:r>
        <w:rPr>
          <w:rFonts w:asciiTheme="minorHAnsi" w:eastAsiaTheme="minorEastAsia" w:hAnsiTheme="minorHAnsi" w:cstheme="minorBidi"/>
          <w:noProof/>
          <w:kern w:val="2"/>
          <w:sz w:val="24"/>
          <w:szCs w:val="24"/>
          <w14:ligatures w14:val="standardContextual"/>
        </w:rPr>
        <w:tab/>
      </w:r>
      <w:r>
        <w:rPr>
          <w:noProof/>
        </w:rPr>
        <w:t>Semantics of &lt;PROSE_PRUK_RESPONSE&gt; element</w:t>
      </w:r>
      <w:r>
        <w:rPr>
          <w:noProof/>
        </w:rPr>
        <w:tab/>
      </w:r>
      <w:r>
        <w:rPr>
          <w:noProof/>
        </w:rPr>
        <w:fldChar w:fldCharType="begin"/>
      </w:r>
      <w:r>
        <w:rPr>
          <w:noProof/>
        </w:rPr>
        <w:instrText xml:space="preserve"> PAGEREF _Toc218597699 \h </w:instrText>
      </w:r>
      <w:r>
        <w:rPr>
          <w:noProof/>
        </w:rPr>
      </w:r>
      <w:r>
        <w:rPr>
          <w:noProof/>
        </w:rPr>
        <w:fldChar w:fldCharType="separate"/>
      </w:r>
      <w:r>
        <w:rPr>
          <w:noProof/>
        </w:rPr>
        <w:t>495</w:t>
      </w:r>
      <w:r>
        <w:rPr>
          <w:noProof/>
        </w:rPr>
        <w:fldChar w:fldCharType="end"/>
      </w:r>
    </w:p>
    <w:p w14:paraId="2619F710" w14:textId="3F89DFD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10.6.4.6</w:t>
      </w:r>
      <w:r>
        <w:rPr>
          <w:rFonts w:asciiTheme="minorHAnsi" w:eastAsiaTheme="minorEastAsia" w:hAnsiTheme="minorHAnsi" w:cstheme="minorBidi"/>
          <w:noProof/>
          <w:kern w:val="2"/>
          <w:sz w:val="24"/>
          <w:szCs w:val="24"/>
          <w14:ligatures w14:val="standardContextual"/>
        </w:rPr>
        <w:tab/>
      </w:r>
      <w:r>
        <w:rPr>
          <w:noProof/>
        </w:rPr>
        <w:t>Semantics of &lt;PROSE_KEY_REQUEST&gt; element</w:t>
      </w:r>
      <w:r>
        <w:rPr>
          <w:noProof/>
        </w:rPr>
        <w:tab/>
      </w:r>
      <w:r>
        <w:rPr>
          <w:noProof/>
        </w:rPr>
        <w:fldChar w:fldCharType="begin"/>
      </w:r>
      <w:r>
        <w:rPr>
          <w:noProof/>
        </w:rPr>
        <w:instrText xml:space="preserve"> PAGEREF _Toc218597700 \h </w:instrText>
      </w:r>
      <w:r>
        <w:rPr>
          <w:noProof/>
        </w:rPr>
      </w:r>
      <w:r>
        <w:rPr>
          <w:noProof/>
        </w:rPr>
        <w:fldChar w:fldCharType="separate"/>
      </w:r>
      <w:r>
        <w:rPr>
          <w:noProof/>
        </w:rPr>
        <w:t>496</w:t>
      </w:r>
      <w:r>
        <w:rPr>
          <w:noProof/>
        </w:rPr>
        <w:fldChar w:fldCharType="end"/>
      </w:r>
    </w:p>
    <w:p w14:paraId="4D27D556" w14:textId="2C65228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10.6.4.7</w:t>
      </w:r>
      <w:r>
        <w:rPr>
          <w:rFonts w:asciiTheme="minorHAnsi" w:eastAsiaTheme="minorEastAsia" w:hAnsiTheme="minorHAnsi" w:cstheme="minorBidi"/>
          <w:noProof/>
          <w:kern w:val="2"/>
          <w:sz w:val="24"/>
          <w:szCs w:val="24"/>
          <w14:ligatures w14:val="standardContextual"/>
        </w:rPr>
        <w:tab/>
      </w:r>
      <w:r>
        <w:rPr>
          <w:noProof/>
        </w:rPr>
        <w:t>Semantics of &lt;PROSE_KEY_RESPONSE&gt; element</w:t>
      </w:r>
      <w:r>
        <w:rPr>
          <w:noProof/>
        </w:rPr>
        <w:tab/>
      </w:r>
      <w:r>
        <w:rPr>
          <w:noProof/>
        </w:rPr>
        <w:fldChar w:fldCharType="begin"/>
      </w:r>
      <w:r>
        <w:rPr>
          <w:noProof/>
        </w:rPr>
        <w:instrText xml:space="preserve"> PAGEREF _Toc218597701 \h </w:instrText>
      </w:r>
      <w:r>
        <w:rPr>
          <w:noProof/>
        </w:rPr>
      </w:r>
      <w:r>
        <w:rPr>
          <w:noProof/>
        </w:rPr>
        <w:fldChar w:fldCharType="separate"/>
      </w:r>
      <w:r>
        <w:rPr>
          <w:noProof/>
        </w:rPr>
        <w:t>496</w:t>
      </w:r>
      <w:r>
        <w:rPr>
          <w:noProof/>
        </w:rPr>
        <w:fldChar w:fldCharType="end"/>
      </w:r>
    </w:p>
    <w:p w14:paraId="0C302ABF" w14:textId="5364D20D"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r>
      <w:r>
        <w:rPr>
          <w:noProof/>
        </w:rPr>
        <w:instrText xml:space="preserve"> PAGEREF _Toc218597702 \h </w:instrText>
      </w:r>
      <w:r>
        <w:rPr>
          <w:noProof/>
        </w:rPr>
      </w:r>
      <w:r>
        <w:rPr>
          <w:noProof/>
        </w:rPr>
        <w:fldChar w:fldCharType="separate"/>
      </w:r>
      <w:r>
        <w:rPr>
          <w:noProof/>
        </w:rPr>
        <w:t>497</w:t>
      </w:r>
      <w:r>
        <w:rPr>
          <w:noProof/>
        </w:rPr>
        <w:fldChar w:fldCharType="end"/>
      </w:r>
    </w:p>
    <w:p w14:paraId="2EE4A772" w14:textId="289AC96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lastRenderedPageBreak/>
        <w:t>10.7.1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_Toc218597703 \h </w:instrText>
      </w:r>
      <w:r>
        <w:rPr>
          <w:noProof/>
        </w:rPr>
      </w:r>
      <w:r>
        <w:rPr>
          <w:noProof/>
        </w:rPr>
        <w:fldChar w:fldCharType="separate"/>
      </w:r>
      <w:r>
        <w:rPr>
          <w:noProof/>
        </w:rPr>
        <w:t>497</w:t>
      </w:r>
      <w:r>
        <w:rPr>
          <w:noProof/>
        </w:rPr>
        <w:fldChar w:fldCharType="end"/>
      </w:r>
    </w:p>
    <w:p w14:paraId="14F893E3" w14:textId="4DEB6F0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r>
      <w:r>
        <w:rPr>
          <w:noProof/>
        </w:rPr>
        <w:instrText xml:space="preserve"> PAGEREF _Toc218597704 \h </w:instrText>
      </w:r>
      <w:r>
        <w:rPr>
          <w:noProof/>
        </w:rPr>
      </w:r>
      <w:r>
        <w:rPr>
          <w:noProof/>
        </w:rPr>
        <w:fldChar w:fldCharType="separate"/>
      </w:r>
      <w:r>
        <w:rPr>
          <w:noProof/>
        </w:rPr>
        <w:t>497</w:t>
      </w:r>
      <w:r>
        <w:rPr>
          <w:noProof/>
        </w:rPr>
        <w:fldChar w:fldCharType="end"/>
      </w:r>
    </w:p>
    <w:p w14:paraId="1F4E2C48" w14:textId="32AE5F57"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noProof/>
          <w:lang w:val="de-DE"/>
        </w:rPr>
        <w:t>10.7.3</w:t>
      </w:r>
      <w:r>
        <w:rPr>
          <w:rFonts w:asciiTheme="minorHAnsi" w:eastAsiaTheme="minorEastAsia" w:hAnsiTheme="minorHAnsi" w:cstheme="minorBidi"/>
          <w:noProof/>
          <w:kern w:val="2"/>
          <w:sz w:val="24"/>
          <w:szCs w:val="24"/>
          <w14:ligatures w14:val="standardContextual"/>
        </w:rPr>
        <w:tab/>
      </w:r>
      <w:r w:rsidRPr="002448C2">
        <w:rPr>
          <w:noProof/>
          <w:lang w:val="de-DE"/>
        </w:rPr>
        <w:t>XML Schema</w:t>
      </w:r>
      <w:r>
        <w:rPr>
          <w:noProof/>
        </w:rPr>
        <w:tab/>
      </w:r>
      <w:r>
        <w:rPr>
          <w:noProof/>
        </w:rPr>
        <w:fldChar w:fldCharType="begin"/>
      </w:r>
      <w:r>
        <w:rPr>
          <w:noProof/>
        </w:rPr>
        <w:instrText xml:space="preserve"> PAGEREF _Toc218597705 \h </w:instrText>
      </w:r>
      <w:r>
        <w:rPr>
          <w:noProof/>
        </w:rPr>
      </w:r>
      <w:r>
        <w:rPr>
          <w:noProof/>
        </w:rPr>
        <w:fldChar w:fldCharType="separate"/>
      </w:r>
      <w:r>
        <w:rPr>
          <w:noProof/>
        </w:rPr>
        <w:t>497</w:t>
      </w:r>
      <w:r>
        <w:rPr>
          <w:noProof/>
        </w:rPr>
        <w:fldChar w:fldCharType="end"/>
      </w:r>
    </w:p>
    <w:p w14:paraId="15057E35" w14:textId="6BD3B58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10.7.4</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_Toc218597706 \h </w:instrText>
      </w:r>
      <w:r>
        <w:rPr>
          <w:noProof/>
        </w:rPr>
      </w:r>
      <w:r>
        <w:rPr>
          <w:noProof/>
        </w:rPr>
        <w:fldChar w:fldCharType="separate"/>
      </w:r>
      <w:r>
        <w:rPr>
          <w:noProof/>
        </w:rPr>
        <w:t>501</w:t>
      </w:r>
      <w:r>
        <w:rPr>
          <w:noProof/>
        </w:rPr>
        <w:fldChar w:fldCharType="end"/>
      </w:r>
    </w:p>
    <w:p w14:paraId="0EC765A3" w14:textId="314B1B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_Toc218597707 \h </w:instrText>
      </w:r>
      <w:r>
        <w:rPr>
          <w:noProof/>
        </w:rPr>
      </w:r>
      <w:r>
        <w:rPr>
          <w:noProof/>
        </w:rPr>
        <w:fldChar w:fldCharType="separate"/>
      </w:r>
      <w:r>
        <w:rPr>
          <w:noProof/>
        </w:rPr>
        <w:t>501</w:t>
      </w:r>
      <w:r>
        <w:rPr>
          <w:noProof/>
        </w:rPr>
        <w:fldChar w:fldCharType="end"/>
      </w:r>
    </w:p>
    <w:p w14:paraId="1292E267" w14:textId="5BFC08F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10.7.4.2</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2448C2">
        <w:rPr>
          <w:noProof/>
          <w:lang w:val="en-US"/>
        </w:rPr>
        <w:t>&lt;</w:t>
      </w:r>
      <w:r w:rsidRPr="002448C2">
        <w:rPr>
          <w:noProof/>
          <w:lang w:val="en-US" w:eastAsia="zh-CN"/>
        </w:rPr>
        <w:t>PROSE_</w:t>
      </w:r>
      <w:r w:rsidRPr="002448C2">
        <w:rPr>
          <w:noProof/>
          <w:lang w:val="en-US"/>
        </w:rPr>
        <w:t>USAGE_INFORMATION_REPORT_LIST&gt;</w:t>
      </w:r>
      <w:r>
        <w:rPr>
          <w:noProof/>
        </w:rPr>
        <w:tab/>
      </w:r>
      <w:r>
        <w:rPr>
          <w:noProof/>
        </w:rPr>
        <w:fldChar w:fldCharType="begin"/>
      </w:r>
      <w:r>
        <w:rPr>
          <w:noProof/>
        </w:rPr>
        <w:instrText xml:space="preserve"> PAGEREF _Toc218597708 \h </w:instrText>
      </w:r>
      <w:r>
        <w:rPr>
          <w:noProof/>
        </w:rPr>
      </w:r>
      <w:r>
        <w:rPr>
          <w:noProof/>
        </w:rPr>
        <w:fldChar w:fldCharType="separate"/>
      </w:r>
      <w:r>
        <w:rPr>
          <w:noProof/>
        </w:rPr>
        <w:t>501</w:t>
      </w:r>
      <w:r>
        <w:rPr>
          <w:noProof/>
        </w:rPr>
        <w:fldChar w:fldCharType="end"/>
      </w:r>
    </w:p>
    <w:p w14:paraId="28044822" w14:textId="5C9EF6E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10.7.4.3</w:t>
      </w:r>
      <w:r>
        <w:rPr>
          <w:rFonts w:asciiTheme="minorHAnsi" w:eastAsiaTheme="minorEastAsia" w:hAnsiTheme="minorHAnsi" w:cstheme="minorBidi"/>
          <w:noProof/>
          <w:kern w:val="2"/>
          <w:sz w:val="24"/>
          <w:szCs w:val="24"/>
          <w14:ligatures w14:val="standardContextual"/>
        </w:rPr>
        <w:tab/>
      </w:r>
      <w:r>
        <w:rPr>
          <w:noProof/>
        </w:rPr>
        <w:t xml:space="preserve">Semantics of </w:t>
      </w:r>
      <w:r w:rsidRPr="002448C2">
        <w:rPr>
          <w:noProof/>
          <w:lang w:val="en-US"/>
        </w:rPr>
        <w:t>&lt;</w:t>
      </w:r>
      <w:r w:rsidRPr="002448C2">
        <w:rPr>
          <w:noProof/>
          <w:lang w:val="en-US" w:eastAsia="zh-CN"/>
        </w:rPr>
        <w:t>PROSE_</w:t>
      </w:r>
      <w:r w:rsidRPr="002448C2">
        <w:rPr>
          <w:noProof/>
          <w:lang w:val="en-US"/>
        </w:rPr>
        <w:t>USAGE_INFORMATION_REPORT_LIST_RESPONSE&gt;</w:t>
      </w:r>
      <w:r>
        <w:rPr>
          <w:noProof/>
        </w:rPr>
        <w:tab/>
      </w:r>
      <w:r>
        <w:rPr>
          <w:noProof/>
        </w:rPr>
        <w:fldChar w:fldCharType="begin"/>
      </w:r>
      <w:r>
        <w:rPr>
          <w:noProof/>
        </w:rPr>
        <w:instrText xml:space="preserve"> PAGEREF _Toc218597709 \h </w:instrText>
      </w:r>
      <w:r>
        <w:rPr>
          <w:noProof/>
        </w:rPr>
      </w:r>
      <w:r>
        <w:rPr>
          <w:noProof/>
        </w:rPr>
        <w:fldChar w:fldCharType="separate"/>
      </w:r>
      <w:r>
        <w:rPr>
          <w:noProof/>
        </w:rPr>
        <w:t>507</w:t>
      </w:r>
      <w:r>
        <w:rPr>
          <w:noProof/>
        </w:rPr>
        <w:fldChar w:fldCharType="end"/>
      </w:r>
    </w:p>
    <w:p w14:paraId="47501B77" w14:textId="7074080C"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10.</w:t>
      </w:r>
      <w:r w:rsidRPr="002448C2">
        <w:rPr>
          <w:rFonts w:eastAsia="Malgun Gothic"/>
          <w:noProof/>
          <w:lang w:eastAsia="ko-KR"/>
        </w:rPr>
        <w:t>8</w:t>
      </w:r>
      <w:r>
        <w:rPr>
          <w:rFonts w:asciiTheme="minorHAnsi" w:eastAsiaTheme="minorEastAsia" w:hAnsiTheme="minorHAnsi" w:cstheme="minorBidi"/>
          <w:noProof/>
          <w:kern w:val="2"/>
          <w:sz w:val="24"/>
          <w:szCs w:val="24"/>
          <w14:ligatures w14:val="standardContextual"/>
        </w:rPr>
        <w:tab/>
      </w:r>
      <w:r w:rsidRPr="002448C2">
        <w:rPr>
          <w:rFonts w:eastAsia="Malgun Gothic"/>
          <w:noProof/>
          <w:lang w:eastAsia="ko-KR"/>
        </w:rPr>
        <w:t xml:space="preserve">MANET </w:t>
      </w:r>
      <w:r>
        <w:rPr>
          <w:noProof/>
        </w:rPr>
        <w:t xml:space="preserve">Messages </w:t>
      </w:r>
      <w:r w:rsidRPr="002448C2">
        <w:rPr>
          <w:rFonts w:eastAsia="Malgun Gothic"/>
          <w:noProof/>
          <w:lang w:eastAsia="ko-KR"/>
        </w:rPr>
        <w:t>for 5G ProSe Multi-hop UE-to-UE relay</w:t>
      </w:r>
      <w:r>
        <w:rPr>
          <w:noProof/>
        </w:rPr>
        <w:tab/>
      </w:r>
      <w:r>
        <w:rPr>
          <w:noProof/>
        </w:rPr>
        <w:fldChar w:fldCharType="begin"/>
      </w:r>
      <w:r>
        <w:rPr>
          <w:noProof/>
        </w:rPr>
        <w:instrText xml:space="preserve"> PAGEREF _Toc218597710 \h </w:instrText>
      </w:r>
      <w:r>
        <w:rPr>
          <w:noProof/>
        </w:rPr>
      </w:r>
      <w:r>
        <w:rPr>
          <w:noProof/>
        </w:rPr>
        <w:fldChar w:fldCharType="separate"/>
      </w:r>
      <w:r>
        <w:rPr>
          <w:noProof/>
        </w:rPr>
        <w:t>507</w:t>
      </w:r>
      <w:r>
        <w:rPr>
          <w:noProof/>
        </w:rPr>
        <w:fldChar w:fldCharType="end"/>
      </w:r>
    </w:p>
    <w:p w14:paraId="673A7946" w14:textId="75EAC7B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w:t>
      </w:r>
      <w:r w:rsidRPr="002448C2">
        <w:rPr>
          <w:rFonts w:eastAsia="Malgun Gothic"/>
          <w:noProof/>
          <w:lang w:eastAsia="ko-KR"/>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_Toc218597711 \h </w:instrText>
      </w:r>
      <w:r>
        <w:rPr>
          <w:noProof/>
        </w:rPr>
      </w:r>
      <w:r>
        <w:rPr>
          <w:noProof/>
        </w:rPr>
        <w:fldChar w:fldCharType="separate"/>
      </w:r>
      <w:r>
        <w:rPr>
          <w:noProof/>
        </w:rPr>
        <w:t>507</w:t>
      </w:r>
      <w:r>
        <w:rPr>
          <w:noProof/>
        </w:rPr>
        <w:fldChar w:fldCharType="end"/>
      </w:r>
    </w:p>
    <w:p w14:paraId="494B527D" w14:textId="0ADBD0D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w:t>
      </w:r>
      <w:r w:rsidRPr="002448C2">
        <w:rPr>
          <w:rFonts w:eastAsia="Malgun Gothic"/>
          <w:noProof/>
          <w:lang w:eastAsia="ko-KR"/>
        </w:rPr>
        <w:t>8</w:t>
      </w:r>
      <w:r>
        <w:rPr>
          <w:noProof/>
        </w:rPr>
        <w:t>.</w:t>
      </w:r>
      <w:r w:rsidRPr="002448C2">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5G ProSe </w:t>
      </w:r>
      <w:r w:rsidRPr="002448C2">
        <w:rPr>
          <w:rFonts w:eastAsia="Malgun Gothic"/>
          <w:noProof/>
          <w:lang w:eastAsia="ko-KR"/>
        </w:rPr>
        <w:t>MANET discovery info message</w:t>
      </w:r>
      <w:r>
        <w:rPr>
          <w:noProof/>
        </w:rPr>
        <w:tab/>
      </w:r>
      <w:r>
        <w:rPr>
          <w:noProof/>
        </w:rPr>
        <w:fldChar w:fldCharType="begin"/>
      </w:r>
      <w:r>
        <w:rPr>
          <w:noProof/>
        </w:rPr>
        <w:instrText xml:space="preserve"> PAGEREF _Toc218597712 \h </w:instrText>
      </w:r>
      <w:r>
        <w:rPr>
          <w:noProof/>
        </w:rPr>
      </w:r>
      <w:r>
        <w:rPr>
          <w:noProof/>
        </w:rPr>
        <w:fldChar w:fldCharType="separate"/>
      </w:r>
      <w:r>
        <w:rPr>
          <w:noProof/>
        </w:rPr>
        <w:t>508</w:t>
      </w:r>
      <w:r>
        <w:rPr>
          <w:noProof/>
        </w:rPr>
        <w:fldChar w:fldCharType="end"/>
      </w:r>
    </w:p>
    <w:p w14:paraId="69A85A01" w14:textId="7BB2543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10.</w:t>
      </w:r>
      <w:r w:rsidRPr="002448C2">
        <w:rPr>
          <w:rFonts w:eastAsia="Malgun Gothic"/>
          <w:noProof/>
          <w:lang w:eastAsia="ko-KR"/>
        </w:rPr>
        <w:t>8</w:t>
      </w:r>
      <w:r>
        <w:rPr>
          <w:noProof/>
        </w:rPr>
        <w:t>.</w:t>
      </w:r>
      <w:r w:rsidRPr="002448C2">
        <w:rPr>
          <w:rFonts w:eastAsia="Malgun Gothic"/>
          <w:noProof/>
          <w:lang w:eastAsia="ko-KR"/>
        </w:rPr>
        <w:t>2.1</w:t>
      </w:r>
      <w:r>
        <w:rPr>
          <w:rFonts w:asciiTheme="minorHAnsi" w:eastAsiaTheme="minorEastAsia" w:hAnsiTheme="minorHAnsi" w:cstheme="minorBidi"/>
          <w:noProof/>
          <w:kern w:val="2"/>
          <w:sz w:val="24"/>
          <w:szCs w:val="24"/>
          <w14:ligatures w14:val="standardContextual"/>
        </w:rPr>
        <w:tab/>
      </w:r>
      <w:r w:rsidRPr="002448C2">
        <w:rPr>
          <w:rFonts w:eastAsia="Malgun Gothic"/>
          <w:noProof/>
          <w:lang w:eastAsia="ko-KR"/>
        </w:rPr>
        <w:t>Message definition</w:t>
      </w:r>
      <w:r>
        <w:rPr>
          <w:noProof/>
        </w:rPr>
        <w:tab/>
      </w:r>
      <w:r>
        <w:rPr>
          <w:noProof/>
        </w:rPr>
        <w:fldChar w:fldCharType="begin"/>
      </w:r>
      <w:r>
        <w:rPr>
          <w:noProof/>
        </w:rPr>
        <w:instrText xml:space="preserve"> PAGEREF _Toc218597713 \h </w:instrText>
      </w:r>
      <w:r>
        <w:rPr>
          <w:noProof/>
        </w:rPr>
      </w:r>
      <w:r>
        <w:rPr>
          <w:noProof/>
        </w:rPr>
        <w:fldChar w:fldCharType="separate"/>
      </w:r>
      <w:r>
        <w:rPr>
          <w:noProof/>
        </w:rPr>
        <w:t>508</w:t>
      </w:r>
      <w:r>
        <w:rPr>
          <w:noProof/>
        </w:rPr>
        <w:fldChar w:fldCharType="end"/>
      </w:r>
    </w:p>
    <w:p w14:paraId="7A91B4F9" w14:textId="682C38D7"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ko-KR"/>
        </w:rPr>
        <w:t>10.9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messages</w:t>
      </w:r>
      <w:r>
        <w:rPr>
          <w:noProof/>
        </w:rPr>
        <w:tab/>
      </w:r>
      <w:r>
        <w:rPr>
          <w:noProof/>
        </w:rPr>
        <w:fldChar w:fldCharType="begin"/>
      </w:r>
      <w:r>
        <w:rPr>
          <w:noProof/>
        </w:rPr>
        <w:instrText xml:space="preserve"> PAGEREF _Toc218597714 \h </w:instrText>
      </w:r>
      <w:r>
        <w:rPr>
          <w:noProof/>
        </w:rPr>
      </w:r>
      <w:r>
        <w:rPr>
          <w:noProof/>
        </w:rPr>
        <w:fldChar w:fldCharType="separate"/>
      </w:r>
      <w:r>
        <w:rPr>
          <w:noProof/>
        </w:rPr>
        <w:t>508</w:t>
      </w:r>
      <w:r>
        <w:rPr>
          <w:noProof/>
        </w:rPr>
        <w:fldChar w:fldCharType="end"/>
      </w:r>
    </w:p>
    <w:p w14:paraId="42D8A1C7" w14:textId="4A1FF04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10.</w:t>
      </w:r>
      <w:r>
        <w:rPr>
          <w:noProof/>
          <w:lang w:eastAsia="ko-KR"/>
        </w:rPr>
        <w:t>9</w:t>
      </w:r>
      <w:r>
        <w:rPr>
          <w:noProof/>
        </w:rPr>
        <w:t>.</w:t>
      </w:r>
      <w:r w:rsidRPr="002448C2">
        <w:rPr>
          <w:rFonts w:eastAsia="Malgun Gothic"/>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Message definition</w:t>
      </w:r>
      <w:r>
        <w:rPr>
          <w:noProof/>
        </w:rPr>
        <w:tab/>
      </w:r>
      <w:r>
        <w:rPr>
          <w:noProof/>
        </w:rPr>
        <w:fldChar w:fldCharType="begin"/>
      </w:r>
      <w:r>
        <w:rPr>
          <w:noProof/>
        </w:rPr>
        <w:instrText xml:space="preserve"> PAGEREF _Toc218597715 \h </w:instrText>
      </w:r>
      <w:r>
        <w:rPr>
          <w:noProof/>
        </w:rPr>
      </w:r>
      <w:r>
        <w:rPr>
          <w:noProof/>
        </w:rPr>
        <w:fldChar w:fldCharType="separate"/>
      </w:r>
      <w:r>
        <w:rPr>
          <w:noProof/>
        </w:rPr>
        <w:t>508</w:t>
      </w:r>
      <w:r>
        <w:rPr>
          <w:noProof/>
        </w:rPr>
        <w:fldChar w:fldCharType="end"/>
      </w:r>
    </w:p>
    <w:p w14:paraId="0BC329BC" w14:textId="31024A02"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Information elements coding</w:t>
      </w:r>
      <w:r>
        <w:rPr>
          <w:noProof/>
        </w:rPr>
        <w:tab/>
      </w:r>
      <w:r>
        <w:rPr>
          <w:noProof/>
        </w:rPr>
        <w:fldChar w:fldCharType="begin"/>
      </w:r>
      <w:r>
        <w:rPr>
          <w:noProof/>
        </w:rPr>
        <w:instrText xml:space="preserve"> PAGEREF _Toc218597716 \h </w:instrText>
      </w:r>
      <w:r>
        <w:rPr>
          <w:noProof/>
        </w:rPr>
      </w:r>
      <w:r>
        <w:rPr>
          <w:noProof/>
        </w:rPr>
        <w:fldChar w:fldCharType="separate"/>
      </w:r>
      <w:r>
        <w:rPr>
          <w:noProof/>
        </w:rPr>
        <w:t>508</w:t>
      </w:r>
      <w:r>
        <w:rPr>
          <w:noProof/>
        </w:rPr>
        <w:fldChar w:fldCharType="end"/>
      </w:r>
    </w:p>
    <w:p w14:paraId="5924CDFD" w14:textId="1F600132"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_Toc218597717 \h </w:instrText>
      </w:r>
      <w:r>
        <w:rPr>
          <w:noProof/>
        </w:rPr>
      </w:r>
      <w:r>
        <w:rPr>
          <w:noProof/>
        </w:rPr>
        <w:fldChar w:fldCharType="separate"/>
      </w:r>
      <w:r>
        <w:rPr>
          <w:noProof/>
        </w:rPr>
        <w:t>508</w:t>
      </w:r>
      <w:r>
        <w:rPr>
          <w:noProof/>
        </w:rPr>
        <w:fldChar w:fldCharType="end"/>
      </w:r>
    </w:p>
    <w:p w14:paraId="73FF41B1" w14:textId="178E0605"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5G ProSe direct discovery message formats</w:t>
      </w:r>
      <w:r>
        <w:rPr>
          <w:noProof/>
        </w:rPr>
        <w:tab/>
      </w:r>
      <w:r>
        <w:rPr>
          <w:noProof/>
        </w:rPr>
        <w:fldChar w:fldCharType="begin"/>
      </w:r>
      <w:r>
        <w:rPr>
          <w:noProof/>
        </w:rPr>
        <w:instrText xml:space="preserve"> PAGEREF _Toc218597718 \h </w:instrText>
      </w:r>
      <w:r>
        <w:rPr>
          <w:noProof/>
        </w:rPr>
      </w:r>
      <w:r>
        <w:rPr>
          <w:noProof/>
        </w:rPr>
        <w:fldChar w:fldCharType="separate"/>
      </w:r>
      <w:r>
        <w:rPr>
          <w:noProof/>
        </w:rPr>
        <w:t>509</w:t>
      </w:r>
      <w:r>
        <w:rPr>
          <w:noProof/>
        </w:rPr>
        <w:fldChar w:fldCharType="end"/>
      </w:r>
    </w:p>
    <w:p w14:paraId="22881AE3" w14:textId="1E51729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ProSe direct discovery PC5 message type</w:t>
      </w:r>
      <w:r>
        <w:rPr>
          <w:noProof/>
        </w:rPr>
        <w:tab/>
      </w:r>
      <w:r>
        <w:rPr>
          <w:noProof/>
        </w:rPr>
        <w:fldChar w:fldCharType="begin"/>
      </w:r>
      <w:r>
        <w:rPr>
          <w:noProof/>
        </w:rPr>
        <w:instrText xml:space="preserve"> PAGEREF _Toc218597719 \h </w:instrText>
      </w:r>
      <w:r>
        <w:rPr>
          <w:noProof/>
        </w:rPr>
      </w:r>
      <w:r>
        <w:rPr>
          <w:noProof/>
        </w:rPr>
        <w:fldChar w:fldCharType="separate"/>
      </w:r>
      <w:r>
        <w:rPr>
          <w:noProof/>
        </w:rPr>
        <w:t>509</w:t>
      </w:r>
      <w:r>
        <w:rPr>
          <w:noProof/>
        </w:rPr>
        <w:fldChar w:fldCharType="end"/>
      </w:r>
    </w:p>
    <w:p w14:paraId="5A7C4C68" w14:textId="1B0BD7C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ProSe direct discovery PC5 message content type extensions</w:t>
      </w:r>
      <w:r>
        <w:rPr>
          <w:noProof/>
        </w:rPr>
        <w:tab/>
      </w:r>
      <w:r>
        <w:rPr>
          <w:noProof/>
        </w:rPr>
        <w:fldChar w:fldCharType="begin"/>
      </w:r>
      <w:r>
        <w:rPr>
          <w:noProof/>
        </w:rPr>
        <w:instrText xml:space="preserve"> PAGEREF _Toc218597720 \h </w:instrText>
      </w:r>
      <w:r>
        <w:rPr>
          <w:noProof/>
        </w:rPr>
      </w:r>
      <w:r>
        <w:rPr>
          <w:noProof/>
        </w:rPr>
        <w:fldChar w:fldCharType="separate"/>
      </w:r>
      <w:r>
        <w:rPr>
          <w:noProof/>
        </w:rPr>
        <w:t>510</w:t>
      </w:r>
      <w:r>
        <w:rPr>
          <w:noProof/>
        </w:rPr>
        <w:fldChar w:fldCharType="end"/>
      </w:r>
    </w:p>
    <w:p w14:paraId="6D8C18BB" w14:textId="2A2F50F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r>
      <w:r>
        <w:rPr>
          <w:noProof/>
        </w:rPr>
        <w:instrText xml:space="preserve"> PAGEREF _Toc218597721 \h </w:instrText>
      </w:r>
      <w:r>
        <w:rPr>
          <w:noProof/>
        </w:rPr>
      </w:r>
      <w:r>
        <w:rPr>
          <w:noProof/>
        </w:rPr>
        <w:fldChar w:fldCharType="separate"/>
      </w:r>
      <w:r>
        <w:rPr>
          <w:noProof/>
        </w:rPr>
        <w:t>511</w:t>
      </w:r>
      <w:r>
        <w:rPr>
          <w:noProof/>
        </w:rPr>
        <w:fldChar w:fldCharType="end"/>
      </w:r>
    </w:p>
    <w:p w14:paraId="329DADCD" w14:textId="1113CBC4"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r>
      <w:r>
        <w:rPr>
          <w:noProof/>
        </w:rPr>
        <w:instrText xml:space="preserve"> PAGEREF _Toc218597722 \h </w:instrText>
      </w:r>
      <w:r>
        <w:rPr>
          <w:noProof/>
        </w:rPr>
      </w:r>
      <w:r>
        <w:rPr>
          <w:noProof/>
        </w:rPr>
        <w:fldChar w:fldCharType="separate"/>
      </w:r>
      <w:r>
        <w:rPr>
          <w:noProof/>
        </w:rPr>
        <w:t>511</w:t>
      </w:r>
      <w:r>
        <w:rPr>
          <w:noProof/>
        </w:rPr>
        <w:fldChar w:fldCharType="end"/>
      </w:r>
    </w:p>
    <w:p w14:paraId="662172A7" w14:textId="5BAE806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r>
      <w:r>
        <w:rPr>
          <w:noProof/>
        </w:rPr>
        <w:instrText xml:space="preserve"> PAGEREF _Toc218597723 \h </w:instrText>
      </w:r>
      <w:r>
        <w:rPr>
          <w:noProof/>
        </w:rPr>
      </w:r>
      <w:r>
        <w:rPr>
          <w:noProof/>
        </w:rPr>
        <w:fldChar w:fldCharType="separate"/>
      </w:r>
      <w:r>
        <w:rPr>
          <w:noProof/>
        </w:rPr>
        <w:t>512</w:t>
      </w:r>
      <w:r>
        <w:rPr>
          <w:noProof/>
        </w:rPr>
        <w:fldChar w:fldCharType="end"/>
      </w:r>
    </w:p>
    <w:p w14:paraId="2C386110" w14:textId="5FC0D25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11.2.5</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r>
      <w:r>
        <w:rPr>
          <w:noProof/>
        </w:rPr>
        <w:instrText xml:space="preserve"> PAGEREF _Toc218597724 \h </w:instrText>
      </w:r>
      <w:r>
        <w:rPr>
          <w:noProof/>
        </w:rPr>
      </w:r>
      <w:r>
        <w:rPr>
          <w:noProof/>
        </w:rPr>
        <w:fldChar w:fldCharType="separate"/>
      </w:r>
      <w:r>
        <w:rPr>
          <w:noProof/>
        </w:rPr>
        <w:t>512</w:t>
      </w:r>
      <w:r>
        <w:rPr>
          <w:noProof/>
        </w:rPr>
        <w:fldChar w:fldCharType="end"/>
      </w:r>
    </w:p>
    <w:p w14:paraId="09F067FA" w14:textId="72D8810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11.2.6</w:t>
      </w:r>
      <w:r>
        <w:rPr>
          <w:rFonts w:asciiTheme="minorHAnsi" w:eastAsiaTheme="minorEastAsia" w:hAnsiTheme="minorHAnsi" w:cstheme="minorBidi"/>
          <w:noProof/>
          <w:kern w:val="2"/>
          <w:sz w:val="24"/>
          <w:szCs w:val="24"/>
          <w14:ligatures w14:val="standardContextual"/>
        </w:rPr>
        <w:tab/>
      </w:r>
      <w:r>
        <w:rPr>
          <w:noProof/>
        </w:rPr>
        <w:t>Application layer group ID</w:t>
      </w:r>
      <w:r>
        <w:rPr>
          <w:noProof/>
        </w:rPr>
        <w:tab/>
      </w:r>
      <w:r>
        <w:rPr>
          <w:noProof/>
        </w:rPr>
        <w:fldChar w:fldCharType="begin"/>
      </w:r>
      <w:r>
        <w:rPr>
          <w:noProof/>
        </w:rPr>
        <w:instrText xml:space="preserve"> PAGEREF _Toc218597725 \h </w:instrText>
      </w:r>
      <w:r>
        <w:rPr>
          <w:noProof/>
        </w:rPr>
      </w:r>
      <w:r>
        <w:rPr>
          <w:noProof/>
        </w:rPr>
        <w:fldChar w:fldCharType="separate"/>
      </w:r>
      <w:r>
        <w:rPr>
          <w:noProof/>
        </w:rPr>
        <w:t>512</w:t>
      </w:r>
      <w:r>
        <w:rPr>
          <w:noProof/>
        </w:rPr>
        <w:fldChar w:fldCharType="end"/>
      </w:r>
    </w:p>
    <w:p w14:paraId="66D18808" w14:textId="64D8F10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11.2.7</w:t>
      </w:r>
      <w:r>
        <w:rPr>
          <w:rFonts w:asciiTheme="minorHAnsi" w:eastAsiaTheme="minorEastAsia" w:hAnsiTheme="minorHAnsi" w:cstheme="minorBidi"/>
          <w:noProof/>
          <w:kern w:val="2"/>
          <w:sz w:val="24"/>
          <w:szCs w:val="24"/>
          <w14:ligatures w14:val="standardContextual"/>
        </w:rPr>
        <w:tab/>
      </w:r>
      <w:r>
        <w:rPr>
          <w:noProof/>
        </w:rPr>
        <w:t>User info ID</w:t>
      </w:r>
      <w:r>
        <w:rPr>
          <w:noProof/>
        </w:rPr>
        <w:tab/>
      </w:r>
      <w:r>
        <w:rPr>
          <w:noProof/>
        </w:rPr>
        <w:fldChar w:fldCharType="begin"/>
      </w:r>
      <w:r>
        <w:rPr>
          <w:noProof/>
        </w:rPr>
        <w:instrText xml:space="preserve"> PAGEREF _Toc218597726 \h </w:instrText>
      </w:r>
      <w:r>
        <w:rPr>
          <w:noProof/>
        </w:rPr>
      </w:r>
      <w:r>
        <w:rPr>
          <w:noProof/>
        </w:rPr>
        <w:fldChar w:fldCharType="separate"/>
      </w:r>
      <w:r>
        <w:rPr>
          <w:noProof/>
        </w:rPr>
        <w:t>512</w:t>
      </w:r>
      <w:r>
        <w:rPr>
          <w:noProof/>
        </w:rPr>
        <w:fldChar w:fldCharType="end"/>
      </w:r>
    </w:p>
    <w:p w14:paraId="0F5C8D2D" w14:textId="23C014B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Relay service code</w:t>
      </w:r>
      <w:r>
        <w:rPr>
          <w:noProof/>
        </w:rPr>
        <w:tab/>
      </w:r>
      <w:r>
        <w:rPr>
          <w:noProof/>
        </w:rPr>
        <w:fldChar w:fldCharType="begin"/>
      </w:r>
      <w:r>
        <w:rPr>
          <w:noProof/>
        </w:rPr>
        <w:instrText xml:space="preserve"> PAGEREF _Toc218597727 \h </w:instrText>
      </w:r>
      <w:r>
        <w:rPr>
          <w:noProof/>
        </w:rPr>
      </w:r>
      <w:r>
        <w:rPr>
          <w:noProof/>
        </w:rPr>
        <w:fldChar w:fldCharType="separate"/>
      </w:r>
      <w:r>
        <w:rPr>
          <w:noProof/>
        </w:rPr>
        <w:t>513</w:t>
      </w:r>
      <w:r>
        <w:rPr>
          <w:noProof/>
        </w:rPr>
        <w:fldChar w:fldCharType="end"/>
      </w:r>
    </w:p>
    <w:p w14:paraId="6CA0AAE5" w14:textId="3B53491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Status indicator</w:t>
      </w:r>
      <w:r>
        <w:rPr>
          <w:noProof/>
        </w:rPr>
        <w:tab/>
      </w:r>
      <w:r>
        <w:rPr>
          <w:noProof/>
        </w:rPr>
        <w:fldChar w:fldCharType="begin"/>
      </w:r>
      <w:r>
        <w:rPr>
          <w:noProof/>
        </w:rPr>
        <w:instrText xml:space="preserve"> PAGEREF _Toc218597728 \h </w:instrText>
      </w:r>
      <w:r>
        <w:rPr>
          <w:noProof/>
        </w:rPr>
      </w:r>
      <w:r>
        <w:rPr>
          <w:noProof/>
        </w:rPr>
        <w:fldChar w:fldCharType="separate"/>
      </w:r>
      <w:r>
        <w:rPr>
          <w:noProof/>
        </w:rPr>
        <w:t>513</w:t>
      </w:r>
      <w:r>
        <w:rPr>
          <w:noProof/>
        </w:rPr>
        <w:fldChar w:fldCharType="end"/>
      </w:r>
    </w:p>
    <w:p w14:paraId="6AC91231" w14:textId="5C26490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TAI</w:t>
      </w:r>
      <w:r>
        <w:rPr>
          <w:noProof/>
        </w:rPr>
        <w:tab/>
      </w:r>
      <w:r>
        <w:rPr>
          <w:noProof/>
        </w:rPr>
        <w:fldChar w:fldCharType="begin"/>
      </w:r>
      <w:r>
        <w:rPr>
          <w:noProof/>
        </w:rPr>
        <w:instrText xml:space="preserve"> PAGEREF _Toc218597729 \h </w:instrText>
      </w:r>
      <w:r>
        <w:rPr>
          <w:noProof/>
        </w:rPr>
      </w:r>
      <w:r>
        <w:rPr>
          <w:noProof/>
        </w:rPr>
        <w:fldChar w:fldCharType="separate"/>
      </w:r>
      <w:r>
        <w:rPr>
          <w:noProof/>
        </w:rPr>
        <w:t>514</w:t>
      </w:r>
      <w:r>
        <w:rPr>
          <w:noProof/>
        </w:rPr>
        <w:fldChar w:fldCharType="end"/>
      </w:r>
    </w:p>
    <w:p w14:paraId="3ECBDD82" w14:textId="6BA34AA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UTC-based counter LSB</w:t>
      </w:r>
      <w:r>
        <w:rPr>
          <w:noProof/>
        </w:rPr>
        <w:tab/>
      </w:r>
      <w:r>
        <w:rPr>
          <w:noProof/>
        </w:rPr>
        <w:fldChar w:fldCharType="begin"/>
      </w:r>
      <w:r>
        <w:rPr>
          <w:noProof/>
        </w:rPr>
        <w:instrText xml:space="preserve"> PAGEREF _Toc218597730 \h </w:instrText>
      </w:r>
      <w:r>
        <w:rPr>
          <w:noProof/>
        </w:rPr>
      </w:r>
      <w:r>
        <w:rPr>
          <w:noProof/>
        </w:rPr>
        <w:fldChar w:fldCharType="separate"/>
      </w:r>
      <w:r>
        <w:rPr>
          <w:noProof/>
        </w:rPr>
        <w:t>514</w:t>
      </w:r>
      <w:r>
        <w:rPr>
          <w:noProof/>
        </w:rPr>
        <w:fldChar w:fldCharType="end"/>
      </w:r>
    </w:p>
    <w:p w14:paraId="2DFD99DF" w14:textId="6A08DD3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11.2.12</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r>
      <w:r>
        <w:rPr>
          <w:noProof/>
        </w:rPr>
        <w:instrText xml:space="preserve"> PAGEREF _Toc218597731 \h </w:instrText>
      </w:r>
      <w:r>
        <w:rPr>
          <w:noProof/>
        </w:rPr>
      </w:r>
      <w:r>
        <w:rPr>
          <w:noProof/>
        </w:rPr>
        <w:fldChar w:fldCharType="separate"/>
      </w:r>
      <w:r>
        <w:rPr>
          <w:noProof/>
        </w:rPr>
        <w:t>514</w:t>
      </w:r>
      <w:r>
        <w:rPr>
          <w:noProof/>
        </w:rPr>
        <w:fldChar w:fldCharType="end"/>
      </w:r>
    </w:p>
    <w:p w14:paraId="7504CB16" w14:textId="3C697FD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11.2.13</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_Toc218597732 \h </w:instrText>
      </w:r>
      <w:r>
        <w:rPr>
          <w:noProof/>
        </w:rPr>
      </w:r>
      <w:r>
        <w:rPr>
          <w:noProof/>
        </w:rPr>
        <w:fldChar w:fldCharType="separate"/>
      </w:r>
      <w:r>
        <w:rPr>
          <w:noProof/>
        </w:rPr>
        <w:t>515</w:t>
      </w:r>
      <w:r>
        <w:rPr>
          <w:noProof/>
        </w:rPr>
        <w:fldChar w:fldCharType="end"/>
      </w:r>
    </w:p>
    <w:p w14:paraId="53F00B58" w14:textId="7447D74A"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11.2.14</w:t>
      </w:r>
      <w:r>
        <w:rPr>
          <w:rFonts w:asciiTheme="minorHAnsi" w:eastAsiaTheme="minorEastAsia" w:hAnsiTheme="minorHAnsi" w:cstheme="minorBidi"/>
          <w:noProof/>
          <w:kern w:val="2"/>
          <w:sz w:val="24"/>
          <w:szCs w:val="24"/>
          <w14:ligatures w14:val="standardContextual"/>
        </w:rPr>
        <w:tab/>
      </w:r>
      <w:r>
        <w:rPr>
          <w:noProof/>
        </w:rPr>
        <w:t>RRC container</w:t>
      </w:r>
      <w:r>
        <w:rPr>
          <w:noProof/>
        </w:rPr>
        <w:tab/>
      </w:r>
      <w:r>
        <w:rPr>
          <w:noProof/>
        </w:rPr>
        <w:fldChar w:fldCharType="begin"/>
      </w:r>
      <w:r>
        <w:rPr>
          <w:noProof/>
        </w:rPr>
        <w:instrText xml:space="preserve"> PAGEREF _Toc218597733 \h </w:instrText>
      </w:r>
      <w:r>
        <w:rPr>
          <w:noProof/>
        </w:rPr>
      </w:r>
      <w:r>
        <w:rPr>
          <w:noProof/>
        </w:rPr>
        <w:fldChar w:fldCharType="separate"/>
      </w:r>
      <w:r>
        <w:rPr>
          <w:noProof/>
        </w:rPr>
        <w:t>515</w:t>
      </w:r>
      <w:r>
        <w:rPr>
          <w:noProof/>
        </w:rPr>
        <w:fldChar w:fldCharType="end"/>
      </w:r>
    </w:p>
    <w:p w14:paraId="3AF00EA7" w14:textId="03DD8072"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11.2.15</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r>
      <w:r>
        <w:rPr>
          <w:noProof/>
        </w:rPr>
        <w:instrText xml:space="preserve"> PAGEREF _Toc218597734 \h </w:instrText>
      </w:r>
      <w:r>
        <w:rPr>
          <w:noProof/>
        </w:rPr>
      </w:r>
      <w:r>
        <w:rPr>
          <w:noProof/>
        </w:rPr>
        <w:fldChar w:fldCharType="separate"/>
      </w:r>
      <w:r>
        <w:rPr>
          <w:noProof/>
        </w:rPr>
        <w:t>516</w:t>
      </w:r>
      <w:r>
        <w:rPr>
          <w:noProof/>
        </w:rPr>
        <w:fldChar w:fldCharType="end"/>
      </w:r>
    </w:p>
    <w:p w14:paraId="266EF4C9" w14:textId="6159E77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_Toc218597735 \h </w:instrText>
      </w:r>
      <w:r>
        <w:rPr>
          <w:noProof/>
        </w:rPr>
      </w:r>
      <w:r>
        <w:rPr>
          <w:noProof/>
        </w:rPr>
        <w:fldChar w:fldCharType="separate"/>
      </w:r>
      <w:r>
        <w:rPr>
          <w:noProof/>
        </w:rPr>
        <w:t>516</w:t>
      </w:r>
      <w:r>
        <w:rPr>
          <w:noProof/>
        </w:rPr>
        <w:fldChar w:fldCharType="end"/>
      </w:r>
    </w:p>
    <w:p w14:paraId="09B18DE0" w14:textId="758047A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Direct discovery set</w:t>
      </w:r>
      <w:r>
        <w:rPr>
          <w:noProof/>
        </w:rPr>
        <w:tab/>
      </w:r>
      <w:r>
        <w:rPr>
          <w:noProof/>
        </w:rPr>
        <w:fldChar w:fldCharType="begin"/>
      </w:r>
      <w:r>
        <w:rPr>
          <w:noProof/>
        </w:rPr>
        <w:instrText xml:space="preserve"> PAGEREF _Toc218597736 \h </w:instrText>
      </w:r>
      <w:r>
        <w:rPr>
          <w:noProof/>
        </w:rPr>
      </w:r>
      <w:r>
        <w:rPr>
          <w:noProof/>
        </w:rPr>
        <w:fldChar w:fldCharType="separate"/>
      </w:r>
      <w:r>
        <w:rPr>
          <w:noProof/>
        </w:rPr>
        <w:t>516</w:t>
      </w:r>
      <w:r>
        <w:rPr>
          <w:noProof/>
        </w:rPr>
        <w:fldChar w:fldCharType="end"/>
      </w:r>
    </w:p>
    <w:p w14:paraId="7B9C8F75" w14:textId="0AE2863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_Toc218597737 \h </w:instrText>
      </w:r>
      <w:r>
        <w:rPr>
          <w:noProof/>
        </w:rPr>
      </w:r>
      <w:r>
        <w:rPr>
          <w:noProof/>
        </w:rPr>
        <w:fldChar w:fldCharType="separate"/>
      </w:r>
      <w:r>
        <w:rPr>
          <w:noProof/>
        </w:rPr>
        <w:t>517</w:t>
      </w:r>
      <w:r>
        <w:rPr>
          <w:noProof/>
        </w:rPr>
        <w:fldChar w:fldCharType="end"/>
      </w:r>
    </w:p>
    <w:p w14:paraId="4038677A" w14:textId="389831F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11.2.19</w:t>
      </w:r>
      <w:r>
        <w:rPr>
          <w:rFonts w:asciiTheme="minorHAnsi" w:eastAsiaTheme="minorEastAsia" w:hAnsiTheme="minorHAnsi" w:cstheme="minorBidi"/>
          <w:noProof/>
          <w:kern w:val="2"/>
          <w:sz w:val="24"/>
          <w:szCs w:val="24"/>
          <w14:ligatures w14:val="standardContextual"/>
        </w:rPr>
        <w:tab/>
      </w:r>
      <w:r>
        <w:rPr>
          <w:noProof/>
          <w:lang w:eastAsia="zh-CN"/>
        </w:rPr>
        <w:t>Announce prohibited indication</w:t>
      </w:r>
      <w:r>
        <w:rPr>
          <w:noProof/>
        </w:rPr>
        <w:tab/>
      </w:r>
      <w:r>
        <w:rPr>
          <w:noProof/>
        </w:rPr>
        <w:fldChar w:fldCharType="begin"/>
      </w:r>
      <w:r>
        <w:rPr>
          <w:noProof/>
        </w:rPr>
        <w:instrText xml:space="preserve"> PAGEREF _Toc218597738 \h </w:instrText>
      </w:r>
      <w:r>
        <w:rPr>
          <w:noProof/>
        </w:rPr>
      </w:r>
      <w:r>
        <w:rPr>
          <w:noProof/>
        </w:rPr>
        <w:fldChar w:fldCharType="separate"/>
      </w:r>
      <w:r>
        <w:rPr>
          <w:noProof/>
        </w:rPr>
        <w:t>517</w:t>
      </w:r>
      <w:r>
        <w:rPr>
          <w:noProof/>
        </w:rPr>
        <w:fldChar w:fldCharType="end"/>
      </w:r>
    </w:p>
    <w:p w14:paraId="4EE6836B" w14:textId="4631ED0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11.2.20</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r>
      <w:r>
        <w:rPr>
          <w:noProof/>
        </w:rPr>
        <w:instrText xml:space="preserve"> PAGEREF _Toc218597739 \h </w:instrText>
      </w:r>
      <w:r>
        <w:rPr>
          <w:noProof/>
        </w:rPr>
      </w:r>
      <w:r>
        <w:rPr>
          <w:noProof/>
        </w:rPr>
        <w:fldChar w:fldCharType="separate"/>
      </w:r>
      <w:r>
        <w:rPr>
          <w:noProof/>
        </w:rPr>
        <w:t>518</w:t>
      </w:r>
      <w:r>
        <w:rPr>
          <w:noProof/>
        </w:rPr>
        <w:fldChar w:fldCharType="end"/>
      </w:r>
    </w:p>
    <w:p w14:paraId="7C4C8060" w14:textId="1FF3164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Hop count</w:t>
      </w:r>
      <w:r>
        <w:rPr>
          <w:noProof/>
        </w:rPr>
        <w:tab/>
      </w:r>
      <w:r>
        <w:rPr>
          <w:noProof/>
        </w:rPr>
        <w:fldChar w:fldCharType="begin"/>
      </w:r>
      <w:r>
        <w:rPr>
          <w:noProof/>
        </w:rPr>
        <w:instrText xml:space="preserve"> PAGEREF _Toc218597740 \h </w:instrText>
      </w:r>
      <w:r>
        <w:rPr>
          <w:noProof/>
        </w:rPr>
      </w:r>
      <w:r>
        <w:rPr>
          <w:noProof/>
        </w:rPr>
        <w:fldChar w:fldCharType="separate"/>
      </w:r>
      <w:r>
        <w:rPr>
          <w:noProof/>
        </w:rPr>
        <w:t>518</w:t>
      </w:r>
      <w:r>
        <w:rPr>
          <w:noProof/>
        </w:rPr>
        <w:fldChar w:fldCharType="end"/>
      </w:r>
    </w:p>
    <w:p w14:paraId="1DE5E148" w14:textId="2B35F65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r>
      <w:r>
        <w:rPr>
          <w:noProof/>
        </w:rPr>
        <w:instrText xml:space="preserve"> PAGEREF _Toc218597741 \h </w:instrText>
      </w:r>
      <w:r>
        <w:rPr>
          <w:noProof/>
        </w:rPr>
      </w:r>
      <w:r>
        <w:rPr>
          <w:noProof/>
        </w:rPr>
        <w:fldChar w:fldCharType="separate"/>
      </w:r>
      <w:r>
        <w:rPr>
          <w:noProof/>
        </w:rPr>
        <w:t>518</w:t>
      </w:r>
      <w:r>
        <w:rPr>
          <w:noProof/>
        </w:rPr>
        <w:fldChar w:fldCharType="end"/>
      </w:r>
    </w:p>
    <w:p w14:paraId="17004B1E" w14:textId="299A077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NID</w:t>
      </w:r>
      <w:r>
        <w:rPr>
          <w:noProof/>
        </w:rPr>
        <w:tab/>
      </w:r>
      <w:r>
        <w:rPr>
          <w:noProof/>
        </w:rPr>
        <w:fldChar w:fldCharType="begin"/>
      </w:r>
      <w:r>
        <w:rPr>
          <w:noProof/>
        </w:rPr>
        <w:instrText xml:space="preserve"> PAGEREF _Toc218597742 \h </w:instrText>
      </w:r>
      <w:r>
        <w:rPr>
          <w:noProof/>
        </w:rPr>
      </w:r>
      <w:r>
        <w:rPr>
          <w:noProof/>
        </w:rPr>
        <w:fldChar w:fldCharType="separate"/>
      </w:r>
      <w:r>
        <w:rPr>
          <w:noProof/>
        </w:rPr>
        <w:t>519</w:t>
      </w:r>
      <w:r>
        <w:rPr>
          <w:noProof/>
        </w:rPr>
        <w:fldChar w:fldCharType="end"/>
      </w:r>
    </w:p>
    <w:p w14:paraId="014E8E13" w14:textId="6BEA6FC3"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11.2.24</w:t>
      </w:r>
      <w:r>
        <w:rPr>
          <w:rFonts w:asciiTheme="minorHAnsi" w:eastAsiaTheme="minorEastAsia" w:hAnsiTheme="minorHAnsi" w:cstheme="minorBidi"/>
          <w:noProof/>
          <w:kern w:val="2"/>
          <w:sz w:val="24"/>
          <w:szCs w:val="24"/>
          <w14:ligatures w14:val="standardContextual"/>
        </w:rPr>
        <w:tab/>
      </w:r>
      <w:r>
        <w:rPr>
          <w:noProof/>
          <w:lang w:eastAsia="zh-CN"/>
        </w:rPr>
        <w:t>List of multi-hop UE-to-UE relay paths</w:t>
      </w:r>
      <w:r>
        <w:rPr>
          <w:noProof/>
        </w:rPr>
        <w:tab/>
      </w:r>
      <w:r>
        <w:rPr>
          <w:noProof/>
        </w:rPr>
        <w:fldChar w:fldCharType="begin"/>
      </w:r>
      <w:r>
        <w:rPr>
          <w:noProof/>
        </w:rPr>
        <w:instrText xml:space="preserve"> PAGEREF _Toc218597743 \h </w:instrText>
      </w:r>
      <w:r>
        <w:rPr>
          <w:noProof/>
        </w:rPr>
      </w:r>
      <w:r>
        <w:rPr>
          <w:noProof/>
        </w:rPr>
        <w:fldChar w:fldCharType="separate"/>
      </w:r>
      <w:r>
        <w:rPr>
          <w:noProof/>
        </w:rPr>
        <w:t>519</w:t>
      </w:r>
      <w:r>
        <w:rPr>
          <w:noProof/>
        </w:rPr>
        <w:fldChar w:fldCharType="end"/>
      </w:r>
    </w:p>
    <w:p w14:paraId="3DAD3004" w14:textId="4A40419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ko-KR"/>
        </w:rPr>
        <w:t>25</w:t>
      </w:r>
      <w:r>
        <w:rPr>
          <w:rFonts w:asciiTheme="minorHAnsi" w:eastAsiaTheme="minorEastAsia" w:hAnsiTheme="minorHAnsi" w:cstheme="minorBidi"/>
          <w:noProof/>
          <w:kern w:val="2"/>
          <w:sz w:val="24"/>
          <w:szCs w:val="24"/>
          <w14:ligatures w14:val="standardContextual"/>
        </w:rPr>
        <w:tab/>
      </w:r>
      <w:r>
        <w:rPr>
          <w:noProof/>
          <w:lang w:eastAsia="ko-KR"/>
        </w:rPr>
        <w:t>NCGI info set</w:t>
      </w:r>
      <w:r>
        <w:rPr>
          <w:noProof/>
        </w:rPr>
        <w:tab/>
      </w:r>
      <w:r>
        <w:rPr>
          <w:noProof/>
        </w:rPr>
        <w:fldChar w:fldCharType="begin"/>
      </w:r>
      <w:r>
        <w:rPr>
          <w:noProof/>
        </w:rPr>
        <w:instrText xml:space="preserve"> PAGEREF _Toc218597744 \h </w:instrText>
      </w:r>
      <w:r>
        <w:rPr>
          <w:noProof/>
        </w:rPr>
      </w:r>
      <w:r>
        <w:rPr>
          <w:noProof/>
        </w:rPr>
        <w:fldChar w:fldCharType="separate"/>
      </w:r>
      <w:r>
        <w:rPr>
          <w:noProof/>
        </w:rPr>
        <w:t>520</w:t>
      </w:r>
      <w:r>
        <w:rPr>
          <w:noProof/>
        </w:rPr>
        <w:fldChar w:fldCharType="end"/>
      </w:r>
    </w:p>
    <w:p w14:paraId="3817DD60" w14:textId="6E07D2B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w:t>
      </w:r>
      <w:r>
        <w:rPr>
          <w:noProof/>
          <w:lang w:eastAsia="ko-KR"/>
        </w:rPr>
        <w:t>26</w:t>
      </w:r>
      <w:r>
        <w:rPr>
          <w:rFonts w:asciiTheme="minorHAnsi" w:eastAsiaTheme="minorEastAsia" w:hAnsiTheme="minorHAnsi" w:cstheme="minorBidi"/>
          <w:noProof/>
          <w:kern w:val="2"/>
          <w:sz w:val="24"/>
          <w:szCs w:val="24"/>
          <w14:ligatures w14:val="standardContextual"/>
        </w:rPr>
        <w:tab/>
      </w:r>
      <w:r>
        <w:rPr>
          <w:noProof/>
          <w:lang w:eastAsia="zh-CN"/>
        </w:rPr>
        <w:t>List of user info ID</w:t>
      </w:r>
      <w:r>
        <w:rPr>
          <w:noProof/>
        </w:rPr>
        <w:tab/>
      </w:r>
      <w:r>
        <w:rPr>
          <w:noProof/>
        </w:rPr>
        <w:fldChar w:fldCharType="begin"/>
      </w:r>
      <w:r>
        <w:rPr>
          <w:noProof/>
        </w:rPr>
        <w:instrText xml:space="preserve"> PAGEREF _Toc218597745 \h </w:instrText>
      </w:r>
      <w:r>
        <w:rPr>
          <w:noProof/>
        </w:rPr>
      </w:r>
      <w:r>
        <w:rPr>
          <w:noProof/>
        </w:rPr>
        <w:fldChar w:fldCharType="separate"/>
      </w:r>
      <w:r>
        <w:rPr>
          <w:noProof/>
        </w:rPr>
        <w:t>521</w:t>
      </w:r>
      <w:r>
        <w:rPr>
          <w:noProof/>
        </w:rPr>
        <w:fldChar w:fldCharType="end"/>
      </w:r>
    </w:p>
    <w:p w14:paraId="06947B9A" w14:textId="78DFF13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11.2.27</w:t>
      </w:r>
      <w:r>
        <w:rPr>
          <w:rFonts w:asciiTheme="minorHAnsi" w:eastAsiaTheme="minorEastAsia" w:hAnsiTheme="minorHAnsi" w:cstheme="minorBidi"/>
          <w:noProof/>
          <w:kern w:val="2"/>
          <w:sz w:val="24"/>
          <w:szCs w:val="24"/>
          <w14:ligatures w14:val="standardContextual"/>
        </w:rPr>
        <w:tab/>
      </w:r>
      <w:r>
        <w:rPr>
          <w:noProof/>
          <w:lang w:eastAsia="zh-CN"/>
        </w:rPr>
        <w:t>PC5 QoS flow descriptions</w:t>
      </w:r>
      <w:r>
        <w:rPr>
          <w:noProof/>
        </w:rPr>
        <w:tab/>
      </w:r>
      <w:r>
        <w:rPr>
          <w:noProof/>
        </w:rPr>
        <w:fldChar w:fldCharType="begin"/>
      </w:r>
      <w:r>
        <w:rPr>
          <w:noProof/>
        </w:rPr>
        <w:instrText xml:space="preserve"> PAGEREF _Toc218597746 \h </w:instrText>
      </w:r>
      <w:r>
        <w:rPr>
          <w:noProof/>
        </w:rPr>
      </w:r>
      <w:r>
        <w:rPr>
          <w:noProof/>
        </w:rPr>
        <w:fldChar w:fldCharType="separate"/>
      </w:r>
      <w:r>
        <w:rPr>
          <w:noProof/>
        </w:rPr>
        <w:t>521</w:t>
      </w:r>
      <w:r>
        <w:rPr>
          <w:noProof/>
        </w:rPr>
        <w:fldChar w:fldCharType="end"/>
      </w:r>
    </w:p>
    <w:p w14:paraId="0956809D" w14:textId="47F4658B"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PC5 signalling message formats</w:t>
      </w:r>
      <w:r>
        <w:rPr>
          <w:noProof/>
        </w:rPr>
        <w:tab/>
      </w:r>
      <w:r>
        <w:rPr>
          <w:noProof/>
        </w:rPr>
        <w:fldChar w:fldCharType="begin"/>
      </w:r>
      <w:r>
        <w:rPr>
          <w:noProof/>
        </w:rPr>
        <w:instrText xml:space="preserve"> PAGEREF _Toc218597747 \h </w:instrText>
      </w:r>
      <w:r>
        <w:rPr>
          <w:noProof/>
        </w:rPr>
      </w:r>
      <w:r>
        <w:rPr>
          <w:noProof/>
        </w:rPr>
        <w:fldChar w:fldCharType="separate"/>
      </w:r>
      <w:r>
        <w:rPr>
          <w:noProof/>
        </w:rPr>
        <w:t>521</w:t>
      </w:r>
      <w:r>
        <w:rPr>
          <w:noProof/>
        </w:rPr>
        <w:fldChar w:fldCharType="end"/>
      </w:r>
    </w:p>
    <w:p w14:paraId="5690CD51" w14:textId="3179D51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ProSe PC5 signalling message type</w:t>
      </w:r>
      <w:r>
        <w:rPr>
          <w:noProof/>
        </w:rPr>
        <w:tab/>
      </w:r>
      <w:r>
        <w:rPr>
          <w:noProof/>
        </w:rPr>
        <w:fldChar w:fldCharType="begin"/>
      </w:r>
      <w:r>
        <w:rPr>
          <w:noProof/>
        </w:rPr>
        <w:instrText xml:space="preserve"> PAGEREF _Toc218597748 \h </w:instrText>
      </w:r>
      <w:r>
        <w:rPr>
          <w:noProof/>
        </w:rPr>
      </w:r>
      <w:r>
        <w:rPr>
          <w:noProof/>
        </w:rPr>
        <w:fldChar w:fldCharType="separate"/>
      </w:r>
      <w:r>
        <w:rPr>
          <w:noProof/>
        </w:rPr>
        <w:t>521</w:t>
      </w:r>
      <w:r>
        <w:rPr>
          <w:noProof/>
        </w:rPr>
        <w:fldChar w:fldCharType="end"/>
      </w:r>
    </w:p>
    <w:p w14:paraId="0C2184CE" w14:textId="005E7CC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r>
      <w:r>
        <w:rPr>
          <w:noProof/>
        </w:rPr>
        <w:instrText xml:space="preserve"> PAGEREF _Toc218597749 \h </w:instrText>
      </w:r>
      <w:r>
        <w:rPr>
          <w:noProof/>
        </w:rPr>
      </w:r>
      <w:r>
        <w:rPr>
          <w:noProof/>
        </w:rPr>
        <w:fldChar w:fldCharType="separate"/>
      </w:r>
      <w:r>
        <w:rPr>
          <w:noProof/>
        </w:rPr>
        <w:t>522</w:t>
      </w:r>
      <w:r>
        <w:rPr>
          <w:noProof/>
        </w:rPr>
        <w:fldChar w:fldCharType="end"/>
      </w:r>
    </w:p>
    <w:p w14:paraId="7CF08748" w14:textId="082ED2C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ProSe identifier</w:t>
      </w:r>
      <w:r>
        <w:rPr>
          <w:noProof/>
        </w:rPr>
        <w:tab/>
      </w:r>
      <w:r>
        <w:rPr>
          <w:noProof/>
        </w:rPr>
        <w:fldChar w:fldCharType="begin"/>
      </w:r>
      <w:r>
        <w:rPr>
          <w:noProof/>
        </w:rPr>
        <w:instrText xml:space="preserve"> PAGEREF _Toc218597750 \h </w:instrText>
      </w:r>
      <w:r>
        <w:rPr>
          <w:noProof/>
        </w:rPr>
      </w:r>
      <w:r>
        <w:rPr>
          <w:noProof/>
        </w:rPr>
        <w:fldChar w:fldCharType="separate"/>
      </w:r>
      <w:r>
        <w:rPr>
          <w:noProof/>
        </w:rPr>
        <w:t>522</w:t>
      </w:r>
      <w:r>
        <w:rPr>
          <w:noProof/>
        </w:rPr>
        <w:fldChar w:fldCharType="end"/>
      </w:r>
    </w:p>
    <w:p w14:paraId="3282DB0E" w14:textId="44C976E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w:t>
      </w:r>
      <w:r>
        <w:rPr>
          <w:rFonts w:asciiTheme="minorHAnsi" w:eastAsiaTheme="minorEastAsia" w:hAnsiTheme="minorHAnsi" w:cstheme="minorBidi"/>
          <w:noProof/>
          <w:kern w:val="2"/>
          <w:sz w:val="24"/>
          <w:szCs w:val="24"/>
          <w14:ligatures w14:val="standardContextual"/>
        </w:rPr>
        <w:tab/>
      </w:r>
      <w:r>
        <w:rPr>
          <w:noProof/>
        </w:rPr>
        <w:t>Application layer ID</w:t>
      </w:r>
      <w:r>
        <w:rPr>
          <w:noProof/>
        </w:rPr>
        <w:tab/>
      </w:r>
      <w:r>
        <w:rPr>
          <w:noProof/>
        </w:rPr>
        <w:fldChar w:fldCharType="begin"/>
      </w:r>
      <w:r>
        <w:rPr>
          <w:noProof/>
        </w:rPr>
        <w:instrText xml:space="preserve"> PAGEREF _Toc218597751 \h </w:instrText>
      </w:r>
      <w:r>
        <w:rPr>
          <w:noProof/>
        </w:rPr>
      </w:r>
      <w:r>
        <w:rPr>
          <w:noProof/>
        </w:rPr>
        <w:fldChar w:fldCharType="separate"/>
      </w:r>
      <w:r>
        <w:rPr>
          <w:noProof/>
        </w:rPr>
        <w:t>523</w:t>
      </w:r>
      <w:r>
        <w:rPr>
          <w:noProof/>
        </w:rPr>
        <w:fldChar w:fldCharType="end"/>
      </w:r>
    </w:p>
    <w:p w14:paraId="611A7257" w14:textId="1ED5582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w:t>
      </w:r>
      <w:r>
        <w:rPr>
          <w:rFonts w:asciiTheme="minorHAnsi" w:eastAsiaTheme="minorEastAsia" w:hAnsiTheme="minorHAnsi" w:cstheme="minorBidi"/>
          <w:noProof/>
          <w:kern w:val="2"/>
          <w:sz w:val="24"/>
          <w:szCs w:val="24"/>
          <w14:ligatures w14:val="standardContextual"/>
        </w:rPr>
        <w:tab/>
      </w:r>
      <w:r>
        <w:rPr>
          <w:noProof/>
        </w:rPr>
        <w:t>PC5 QoS flow descriptions</w:t>
      </w:r>
      <w:r>
        <w:rPr>
          <w:noProof/>
        </w:rPr>
        <w:tab/>
      </w:r>
      <w:r>
        <w:rPr>
          <w:noProof/>
        </w:rPr>
        <w:fldChar w:fldCharType="begin"/>
      </w:r>
      <w:r>
        <w:rPr>
          <w:noProof/>
        </w:rPr>
        <w:instrText xml:space="preserve"> PAGEREF _Toc218597752 \h </w:instrText>
      </w:r>
      <w:r>
        <w:rPr>
          <w:noProof/>
        </w:rPr>
      </w:r>
      <w:r>
        <w:rPr>
          <w:noProof/>
        </w:rPr>
        <w:fldChar w:fldCharType="separate"/>
      </w:r>
      <w:r>
        <w:rPr>
          <w:noProof/>
        </w:rPr>
        <w:t>524</w:t>
      </w:r>
      <w:r>
        <w:rPr>
          <w:noProof/>
        </w:rPr>
        <w:fldChar w:fldCharType="end"/>
      </w:r>
    </w:p>
    <w:p w14:paraId="4EA14DAB" w14:textId="19C3B17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11.3.6</w:t>
      </w:r>
      <w:r>
        <w:rPr>
          <w:rFonts w:asciiTheme="minorHAnsi" w:eastAsiaTheme="minorEastAsia" w:hAnsiTheme="minorHAnsi" w:cstheme="minorBidi"/>
          <w:noProof/>
          <w:kern w:val="2"/>
          <w:sz w:val="24"/>
          <w:szCs w:val="24"/>
          <w14:ligatures w14:val="standardContextual"/>
        </w:rPr>
        <w:tab/>
      </w:r>
      <w:r>
        <w:rPr>
          <w:noProof/>
        </w:rPr>
        <w:t>IP address configuration</w:t>
      </w:r>
      <w:r>
        <w:rPr>
          <w:noProof/>
        </w:rPr>
        <w:tab/>
      </w:r>
      <w:r>
        <w:rPr>
          <w:noProof/>
        </w:rPr>
        <w:fldChar w:fldCharType="begin"/>
      </w:r>
      <w:r>
        <w:rPr>
          <w:noProof/>
        </w:rPr>
        <w:instrText xml:space="preserve"> PAGEREF _Toc218597753 \h </w:instrText>
      </w:r>
      <w:r>
        <w:rPr>
          <w:noProof/>
        </w:rPr>
      </w:r>
      <w:r>
        <w:rPr>
          <w:noProof/>
        </w:rPr>
        <w:fldChar w:fldCharType="separate"/>
      </w:r>
      <w:r>
        <w:rPr>
          <w:noProof/>
        </w:rPr>
        <w:t>531</w:t>
      </w:r>
      <w:r>
        <w:rPr>
          <w:noProof/>
        </w:rPr>
        <w:fldChar w:fldCharType="end"/>
      </w:r>
    </w:p>
    <w:p w14:paraId="1D2D7FB3" w14:textId="796DC65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11.3.7</w:t>
      </w:r>
      <w:r>
        <w:rPr>
          <w:rFonts w:asciiTheme="minorHAnsi" w:eastAsiaTheme="minorEastAsia" w:hAnsiTheme="minorHAnsi" w:cstheme="minorBidi"/>
          <w:noProof/>
          <w:kern w:val="2"/>
          <w:sz w:val="24"/>
          <w:szCs w:val="24"/>
          <w14:ligatures w14:val="standardContextual"/>
        </w:rPr>
        <w:tab/>
      </w:r>
      <w:r>
        <w:rPr>
          <w:noProof/>
        </w:rPr>
        <w:t>Link local IPv6 address</w:t>
      </w:r>
      <w:r>
        <w:rPr>
          <w:noProof/>
        </w:rPr>
        <w:tab/>
      </w:r>
      <w:r>
        <w:rPr>
          <w:noProof/>
        </w:rPr>
        <w:fldChar w:fldCharType="begin"/>
      </w:r>
      <w:r>
        <w:rPr>
          <w:noProof/>
        </w:rPr>
        <w:instrText xml:space="preserve"> PAGEREF _Toc218597754 \h </w:instrText>
      </w:r>
      <w:r>
        <w:rPr>
          <w:noProof/>
        </w:rPr>
      </w:r>
      <w:r>
        <w:rPr>
          <w:noProof/>
        </w:rPr>
        <w:fldChar w:fldCharType="separate"/>
      </w:r>
      <w:r>
        <w:rPr>
          <w:noProof/>
        </w:rPr>
        <w:t>532</w:t>
      </w:r>
      <w:r>
        <w:rPr>
          <w:noProof/>
        </w:rPr>
        <w:fldChar w:fldCharType="end"/>
      </w:r>
    </w:p>
    <w:p w14:paraId="7588C30D" w14:textId="7F81FED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11.3.8</w:t>
      </w:r>
      <w:r>
        <w:rPr>
          <w:rFonts w:asciiTheme="minorHAnsi" w:eastAsiaTheme="minorEastAsia" w:hAnsiTheme="minorHAnsi" w:cstheme="minorBidi"/>
          <w:noProof/>
          <w:kern w:val="2"/>
          <w:sz w:val="24"/>
          <w:szCs w:val="24"/>
          <w14:ligatures w14:val="standardContextual"/>
        </w:rPr>
        <w:tab/>
      </w:r>
      <w:r>
        <w:rPr>
          <w:noProof/>
        </w:rPr>
        <w:t>PC5 signalling protocol cause</w:t>
      </w:r>
      <w:r>
        <w:rPr>
          <w:noProof/>
        </w:rPr>
        <w:tab/>
      </w:r>
      <w:r>
        <w:rPr>
          <w:noProof/>
        </w:rPr>
        <w:fldChar w:fldCharType="begin"/>
      </w:r>
      <w:r>
        <w:rPr>
          <w:noProof/>
        </w:rPr>
        <w:instrText xml:space="preserve"> PAGEREF _Toc218597755 \h </w:instrText>
      </w:r>
      <w:r>
        <w:rPr>
          <w:noProof/>
        </w:rPr>
      </w:r>
      <w:r>
        <w:rPr>
          <w:noProof/>
        </w:rPr>
        <w:fldChar w:fldCharType="separate"/>
      </w:r>
      <w:r>
        <w:rPr>
          <w:noProof/>
        </w:rPr>
        <w:t>532</w:t>
      </w:r>
      <w:r>
        <w:rPr>
          <w:noProof/>
        </w:rPr>
        <w:fldChar w:fldCharType="end"/>
      </w:r>
    </w:p>
    <w:p w14:paraId="1AAFBF70" w14:textId="347C620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11.3.9</w:t>
      </w:r>
      <w:r>
        <w:rPr>
          <w:rFonts w:asciiTheme="minorHAnsi" w:eastAsiaTheme="minorEastAsia" w:hAnsiTheme="minorHAnsi" w:cstheme="minorBidi"/>
          <w:noProof/>
          <w:kern w:val="2"/>
          <w:sz w:val="24"/>
          <w:szCs w:val="24"/>
          <w14:ligatures w14:val="standardContextual"/>
        </w:rPr>
        <w:tab/>
      </w:r>
      <w:r>
        <w:rPr>
          <w:noProof/>
        </w:rPr>
        <w:t>Key establishment information container</w:t>
      </w:r>
      <w:r>
        <w:rPr>
          <w:noProof/>
        </w:rPr>
        <w:tab/>
      </w:r>
      <w:r>
        <w:rPr>
          <w:noProof/>
        </w:rPr>
        <w:fldChar w:fldCharType="begin"/>
      </w:r>
      <w:r>
        <w:rPr>
          <w:noProof/>
        </w:rPr>
        <w:instrText xml:space="preserve"> PAGEREF _Toc218597756 \h </w:instrText>
      </w:r>
      <w:r>
        <w:rPr>
          <w:noProof/>
        </w:rPr>
      </w:r>
      <w:r>
        <w:rPr>
          <w:noProof/>
        </w:rPr>
        <w:fldChar w:fldCharType="separate"/>
      </w:r>
      <w:r>
        <w:rPr>
          <w:noProof/>
        </w:rPr>
        <w:t>533</w:t>
      </w:r>
      <w:r>
        <w:rPr>
          <w:noProof/>
        </w:rPr>
        <w:fldChar w:fldCharType="end"/>
      </w:r>
    </w:p>
    <w:p w14:paraId="634FECF3" w14:textId="5EBF9D6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11.3.10</w:t>
      </w:r>
      <w:r>
        <w:rPr>
          <w:rFonts w:asciiTheme="minorHAnsi" w:eastAsiaTheme="minorEastAsia" w:hAnsiTheme="minorHAnsi" w:cstheme="minorBidi"/>
          <w:noProof/>
          <w:kern w:val="2"/>
          <w:sz w:val="24"/>
          <w:szCs w:val="24"/>
          <w14:ligatures w14:val="standardContextual"/>
        </w:rPr>
        <w:tab/>
      </w:r>
      <w:r>
        <w:rPr>
          <w:noProof/>
        </w:rPr>
        <w:t>Nonce</w:t>
      </w:r>
      <w:r>
        <w:rPr>
          <w:noProof/>
        </w:rPr>
        <w:tab/>
      </w:r>
      <w:r>
        <w:rPr>
          <w:noProof/>
        </w:rPr>
        <w:fldChar w:fldCharType="begin"/>
      </w:r>
      <w:r>
        <w:rPr>
          <w:noProof/>
        </w:rPr>
        <w:instrText xml:space="preserve"> PAGEREF _Toc218597757 \h </w:instrText>
      </w:r>
      <w:r>
        <w:rPr>
          <w:noProof/>
        </w:rPr>
      </w:r>
      <w:r>
        <w:rPr>
          <w:noProof/>
        </w:rPr>
        <w:fldChar w:fldCharType="separate"/>
      </w:r>
      <w:r>
        <w:rPr>
          <w:noProof/>
        </w:rPr>
        <w:t>534</w:t>
      </w:r>
      <w:r>
        <w:rPr>
          <w:noProof/>
        </w:rPr>
        <w:fldChar w:fldCharType="end"/>
      </w:r>
    </w:p>
    <w:p w14:paraId="0C420823" w14:textId="0105527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UE security capabilities</w:t>
      </w:r>
      <w:r>
        <w:rPr>
          <w:noProof/>
        </w:rPr>
        <w:tab/>
      </w:r>
      <w:r>
        <w:rPr>
          <w:noProof/>
        </w:rPr>
        <w:fldChar w:fldCharType="begin"/>
      </w:r>
      <w:r>
        <w:rPr>
          <w:noProof/>
        </w:rPr>
        <w:instrText xml:space="preserve"> PAGEREF _Toc218597758 \h </w:instrText>
      </w:r>
      <w:r>
        <w:rPr>
          <w:noProof/>
        </w:rPr>
      </w:r>
      <w:r>
        <w:rPr>
          <w:noProof/>
        </w:rPr>
        <w:fldChar w:fldCharType="separate"/>
      </w:r>
      <w:r>
        <w:rPr>
          <w:noProof/>
        </w:rPr>
        <w:t>534</w:t>
      </w:r>
      <w:r>
        <w:rPr>
          <w:noProof/>
        </w:rPr>
        <w:fldChar w:fldCharType="end"/>
      </w:r>
    </w:p>
    <w:p w14:paraId="5C3EE2BB" w14:textId="012FF84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UE PC5 unicast signalling security policy</w:t>
      </w:r>
      <w:r>
        <w:rPr>
          <w:noProof/>
        </w:rPr>
        <w:tab/>
      </w:r>
      <w:r>
        <w:rPr>
          <w:noProof/>
        </w:rPr>
        <w:fldChar w:fldCharType="begin"/>
      </w:r>
      <w:r>
        <w:rPr>
          <w:noProof/>
        </w:rPr>
        <w:instrText xml:space="preserve"> PAGEREF _Toc218597759 \h </w:instrText>
      </w:r>
      <w:r>
        <w:rPr>
          <w:noProof/>
        </w:rPr>
      </w:r>
      <w:r>
        <w:rPr>
          <w:noProof/>
        </w:rPr>
        <w:fldChar w:fldCharType="separate"/>
      </w:r>
      <w:r>
        <w:rPr>
          <w:noProof/>
        </w:rPr>
        <w:t>537</w:t>
      </w:r>
      <w:r>
        <w:rPr>
          <w:noProof/>
        </w:rPr>
        <w:fldChar w:fldCharType="end"/>
      </w:r>
    </w:p>
    <w:p w14:paraId="738D0CBA" w14:textId="586CE1A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11.3.13</w:t>
      </w:r>
      <w:r>
        <w:rPr>
          <w:rFonts w:asciiTheme="minorHAnsi" w:eastAsiaTheme="minorEastAsia" w:hAnsiTheme="minorHAnsi" w:cstheme="minorBidi"/>
          <w:noProof/>
          <w:kern w:val="2"/>
          <w:sz w:val="24"/>
          <w:szCs w:val="24"/>
          <w14:ligatures w14:val="standardContextual"/>
        </w:rPr>
        <w:tab/>
      </w:r>
      <w:r>
        <w:rPr>
          <w:noProof/>
        </w:rPr>
        <w:t>MSB of K</w:t>
      </w:r>
      <w:r w:rsidRPr="002448C2">
        <w:rPr>
          <w:noProof/>
          <w:vertAlign w:val="subscript"/>
        </w:rPr>
        <w:t>NRP-sess</w:t>
      </w:r>
      <w:r>
        <w:rPr>
          <w:noProof/>
        </w:rPr>
        <w:t xml:space="preserve"> ID</w:t>
      </w:r>
      <w:r>
        <w:rPr>
          <w:noProof/>
        </w:rPr>
        <w:tab/>
      </w:r>
      <w:r>
        <w:rPr>
          <w:noProof/>
        </w:rPr>
        <w:fldChar w:fldCharType="begin"/>
      </w:r>
      <w:r>
        <w:rPr>
          <w:noProof/>
        </w:rPr>
        <w:instrText xml:space="preserve"> PAGEREF _Toc218597760 \h </w:instrText>
      </w:r>
      <w:r>
        <w:rPr>
          <w:noProof/>
        </w:rPr>
      </w:r>
      <w:r>
        <w:rPr>
          <w:noProof/>
        </w:rPr>
        <w:fldChar w:fldCharType="separate"/>
      </w:r>
      <w:r>
        <w:rPr>
          <w:noProof/>
        </w:rPr>
        <w:t>537</w:t>
      </w:r>
      <w:r>
        <w:rPr>
          <w:noProof/>
        </w:rPr>
        <w:fldChar w:fldCharType="end"/>
      </w:r>
    </w:p>
    <w:p w14:paraId="052E31E3" w14:textId="29781AE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11.3.14</w:t>
      </w:r>
      <w:r>
        <w:rPr>
          <w:rFonts w:asciiTheme="minorHAnsi" w:eastAsiaTheme="minorEastAsia" w:hAnsiTheme="minorHAnsi" w:cstheme="minorBidi"/>
          <w:noProof/>
          <w:kern w:val="2"/>
          <w:sz w:val="24"/>
          <w:szCs w:val="24"/>
          <w14:ligatures w14:val="standardContextual"/>
        </w:rPr>
        <w:tab/>
      </w:r>
      <w:r>
        <w:rPr>
          <w:noProof/>
        </w:rPr>
        <w:t>K</w:t>
      </w:r>
      <w:r w:rsidRPr="002448C2">
        <w:rPr>
          <w:noProof/>
          <w:vertAlign w:val="subscript"/>
        </w:rPr>
        <w:t>NRP</w:t>
      </w:r>
      <w:r>
        <w:rPr>
          <w:noProof/>
        </w:rPr>
        <w:t xml:space="preserve"> ID</w:t>
      </w:r>
      <w:r>
        <w:rPr>
          <w:noProof/>
        </w:rPr>
        <w:tab/>
      </w:r>
      <w:r>
        <w:rPr>
          <w:noProof/>
        </w:rPr>
        <w:fldChar w:fldCharType="begin"/>
      </w:r>
      <w:r>
        <w:rPr>
          <w:noProof/>
        </w:rPr>
        <w:instrText xml:space="preserve"> PAGEREF _Toc218597761 \h </w:instrText>
      </w:r>
      <w:r>
        <w:rPr>
          <w:noProof/>
        </w:rPr>
      </w:r>
      <w:r>
        <w:rPr>
          <w:noProof/>
        </w:rPr>
        <w:fldChar w:fldCharType="separate"/>
      </w:r>
      <w:r>
        <w:rPr>
          <w:noProof/>
        </w:rPr>
        <w:t>538</w:t>
      </w:r>
      <w:r>
        <w:rPr>
          <w:noProof/>
        </w:rPr>
        <w:fldChar w:fldCharType="end"/>
      </w:r>
    </w:p>
    <w:p w14:paraId="583C7DBF" w14:textId="52E1139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11.3.15</w:t>
      </w:r>
      <w:r>
        <w:rPr>
          <w:rFonts w:asciiTheme="minorHAnsi" w:eastAsiaTheme="minorEastAsia" w:hAnsiTheme="minorHAnsi" w:cstheme="minorBidi"/>
          <w:noProof/>
          <w:kern w:val="2"/>
          <w:sz w:val="24"/>
          <w:szCs w:val="24"/>
          <w14:ligatures w14:val="standardContextual"/>
        </w:rPr>
        <w:tab/>
      </w:r>
      <w:r>
        <w:rPr>
          <w:noProof/>
        </w:rPr>
        <w:t>LSB of K</w:t>
      </w:r>
      <w:r w:rsidRPr="002448C2">
        <w:rPr>
          <w:noProof/>
          <w:vertAlign w:val="subscript"/>
        </w:rPr>
        <w:t>NRP-sess</w:t>
      </w:r>
      <w:r>
        <w:rPr>
          <w:noProof/>
        </w:rPr>
        <w:t xml:space="preserve"> ID</w:t>
      </w:r>
      <w:r>
        <w:rPr>
          <w:noProof/>
        </w:rPr>
        <w:tab/>
      </w:r>
      <w:r>
        <w:rPr>
          <w:noProof/>
        </w:rPr>
        <w:fldChar w:fldCharType="begin"/>
      </w:r>
      <w:r>
        <w:rPr>
          <w:noProof/>
        </w:rPr>
        <w:instrText xml:space="preserve"> PAGEREF _Toc218597762 \h </w:instrText>
      </w:r>
      <w:r>
        <w:rPr>
          <w:noProof/>
        </w:rPr>
      </w:r>
      <w:r>
        <w:rPr>
          <w:noProof/>
        </w:rPr>
        <w:fldChar w:fldCharType="separate"/>
      </w:r>
      <w:r>
        <w:rPr>
          <w:noProof/>
        </w:rPr>
        <w:t>538</w:t>
      </w:r>
      <w:r>
        <w:rPr>
          <w:noProof/>
        </w:rPr>
        <w:fldChar w:fldCharType="end"/>
      </w:r>
    </w:p>
    <w:p w14:paraId="23B0EFA4" w14:textId="5A7BD17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11.3.16</w:t>
      </w:r>
      <w:r>
        <w:rPr>
          <w:rFonts w:asciiTheme="minorHAnsi" w:eastAsiaTheme="minorEastAsia" w:hAnsiTheme="minorHAnsi" w:cstheme="minorBidi"/>
          <w:noProof/>
          <w:kern w:val="2"/>
          <w:sz w:val="24"/>
          <w:szCs w:val="24"/>
          <w14:ligatures w14:val="standardContextual"/>
        </w:rPr>
        <w:tab/>
      </w:r>
      <w:r>
        <w:rPr>
          <w:noProof/>
        </w:rPr>
        <w:t>MSBs of K</w:t>
      </w:r>
      <w:r w:rsidRPr="002448C2">
        <w:rPr>
          <w:noProof/>
          <w:vertAlign w:val="subscript"/>
        </w:rPr>
        <w:t>NRP</w:t>
      </w:r>
      <w:r>
        <w:rPr>
          <w:noProof/>
        </w:rPr>
        <w:t xml:space="preserve"> ID</w:t>
      </w:r>
      <w:r>
        <w:rPr>
          <w:noProof/>
        </w:rPr>
        <w:tab/>
      </w:r>
      <w:r>
        <w:rPr>
          <w:noProof/>
        </w:rPr>
        <w:fldChar w:fldCharType="begin"/>
      </w:r>
      <w:r>
        <w:rPr>
          <w:noProof/>
        </w:rPr>
        <w:instrText xml:space="preserve"> PAGEREF _Toc218597763 \h </w:instrText>
      </w:r>
      <w:r>
        <w:rPr>
          <w:noProof/>
        </w:rPr>
      </w:r>
      <w:r>
        <w:rPr>
          <w:noProof/>
        </w:rPr>
        <w:fldChar w:fldCharType="separate"/>
      </w:r>
      <w:r>
        <w:rPr>
          <w:noProof/>
        </w:rPr>
        <w:t>538</w:t>
      </w:r>
      <w:r>
        <w:rPr>
          <w:noProof/>
        </w:rPr>
        <w:fldChar w:fldCharType="end"/>
      </w:r>
    </w:p>
    <w:p w14:paraId="55E62598" w14:textId="7ED919B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lastRenderedPageBreak/>
        <w:t>11.3.17</w:t>
      </w:r>
      <w:r>
        <w:rPr>
          <w:rFonts w:asciiTheme="minorHAnsi" w:eastAsiaTheme="minorEastAsia" w:hAnsiTheme="minorHAnsi" w:cstheme="minorBidi"/>
          <w:noProof/>
          <w:kern w:val="2"/>
          <w:sz w:val="24"/>
          <w:szCs w:val="24"/>
          <w14:ligatures w14:val="standardContextual"/>
        </w:rPr>
        <w:tab/>
      </w:r>
      <w:r>
        <w:rPr>
          <w:noProof/>
        </w:rPr>
        <w:t>LSBs of K</w:t>
      </w:r>
      <w:r w:rsidRPr="002448C2">
        <w:rPr>
          <w:noProof/>
          <w:vertAlign w:val="subscript"/>
        </w:rPr>
        <w:t>NRP</w:t>
      </w:r>
      <w:r>
        <w:rPr>
          <w:noProof/>
        </w:rPr>
        <w:t xml:space="preserve"> ID</w:t>
      </w:r>
      <w:r>
        <w:rPr>
          <w:noProof/>
        </w:rPr>
        <w:tab/>
      </w:r>
      <w:r>
        <w:rPr>
          <w:noProof/>
        </w:rPr>
        <w:fldChar w:fldCharType="begin"/>
      </w:r>
      <w:r>
        <w:rPr>
          <w:noProof/>
        </w:rPr>
        <w:instrText xml:space="preserve"> PAGEREF _Toc218597764 \h </w:instrText>
      </w:r>
      <w:r>
        <w:rPr>
          <w:noProof/>
        </w:rPr>
      </w:r>
      <w:r>
        <w:rPr>
          <w:noProof/>
        </w:rPr>
        <w:fldChar w:fldCharType="separate"/>
      </w:r>
      <w:r>
        <w:rPr>
          <w:noProof/>
        </w:rPr>
        <w:t>539</w:t>
      </w:r>
      <w:r>
        <w:rPr>
          <w:noProof/>
        </w:rPr>
        <w:fldChar w:fldCharType="end"/>
      </w:r>
    </w:p>
    <w:p w14:paraId="793D08D7" w14:textId="4DE9B3F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11.3.18</w:t>
      </w:r>
      <w:r>
        <w:rPr>
          <w:rFonts w:asciiTheme="minorHAnsi" w:eastAsiaTheme="minorEastAsia" w:hAnsiTheme="minorHAnsi" w:cstheme="minorBidi"/>
          <w:noProof/>
          <w:kern w:val="2"/>
          <w:sz w:val="24"/>
          <w:szCs w:val="24"/>
          <w14:ligatures w14:val="standardContextual"/>
        </w:rPr>
        <w:tab/>
      </w:r>
      <w:r>
        <w:rPr>
          <w:noProof/>
        </w:rPr>
        <w:t>Configuration of UE PC5 unicast user plane security protection</w:t>
      </w:r>
      <w:r>
        <w:rPr>
          <w:noProof/>
        </w:rPr>
        <w:tab/>
      </w:r>
      <w:r>
        <w:rPr>
          <w:noProof/>
        </w:rPr>
        <w:fldChar w:fldCharType="begin"/>
      </w:r>
      <w:r>
        <w:rPr>
          <w:noProof/>
        </w:rPr>
        <w:instrText xml:space="preserve"> PAGEREF _Toc218597765 \h </w:instrText>
      </w:r>
      <w:r>
        <w:rPr>
          <w:noProof/>
        </w:rPr>
      </w:r>
      <w:r>
        <w:rPr>
          <w:noProof/>
        </w:rPr>
        <w:fldChar w:fldCharType="separate"/>
      </w:r>
      <w:r>
        <w:rPr>
          <w:noProof/>
        </w:rPr>
        <w:t>539</w:t>
      </w:r>
      <w:r>
        <w:rPr>
          <w:noProof/>
        </w:rPr>
        <w:fldChar w:fldCharType="end"/>
      </w:r>
    </w:p>
    <w:p w14:paraId="35890B07" w14:textId="6A8F723D"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11.3.19</w:t>
      </w:r>
      <w:r>
        <w:rPr>
          <w:rFonts w:asciiTheme="minorHAnsi" w:eastAsiaTheme="minorEastAsia" w:hAnsiTheme="minorHAnsi" w:cstheme="minorBidi"/>
          <w:noProof/>
          <w:kern w:val="2"/>
          <w:sz w:val="24"/>
          <w:szCs w:val="24"/>
          <w14:ligatures w14:val="standardContextual"/>
        </w:rPr>
        <w:tab/>
      </w:r>
      <w:r>
        <w:rPr>
          <w:noProof/>
        </w:rPr>
        <w:t>Link modification operation code</w:t>
      </w:r>
      <w:r>
        <w:rPr>
          <w:noProof/>
        </w:rPr>
        <w:tab/>
      </w:r>
      <w:r>
        <w:rPr>
          <w:noProof/>
        </w:rPr>
        <w:fldChar w:fldCharType="begin"/>
      </w:r>
      <w:r>
        <w:rPr>
          <w:noProof/>
        </w:rPr>
        <w:instrText xml:space="preserve"> PAGEREF _Toc218597766 \h </w:instrText>
      </w:r>
      <w:r>
        <w:rPr>
          <w:noProof/>
        </w:rPr>
      </w:r>
      <w:r>
        <w:rPr>
          <w:noProof/>
        </w:rPr>
        <w:fldChar w:fldCharType="separate"/>
      </w:r>
      <w:r>
        <w:rPr>
          <w:noProof/>
        </w:rPr>
        <w:t>540</w:t>
      </w:r>
      <w:r>
        <w:rPr>
          <w:noProof/>
        </w:rPr>
        <w:fldChar w:fldCharType="end"/>
      </w:r>
    </w:p>
    <w:p w14:paraId="6578ED2C" w14:textId="506D771F"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11.3.20</w:t>
      </w:r>
      <w:r>
        <w:rPr>
          <w:rFonts w:asciiTheme="minorHAnsi" w:eastAsiaTheme="minorEastAsia" w:hAnsiTheme="minorHAnsi" w:cstheme="minorBidi"/>
          <w:noProof/>
          <w:kern w:val="2"/>
          <w:sz w:val="24"/>
          <w:szCs w:val="24"/>
          <w14:ligatures w14:val="standardContextual"/>
        </w:rPr>
        <w:tab/>
      </w:r>
      <w:r>
        <w:rPr>
          <w:noProof/>
        </w:rPr>
        <w:t>Keep-alive counter</w:t>
      </w:r>
      <w:r>
        <w:rPr>
          <w:noProof/>
        </w:rPr>
        <w:tab/>
      </w:r>
      <w:r>
        <w:rPr>
          <w:noProof/>
        </w:rPr>
        <w:fldChar w:fldCharType="begin"/>
      </w:r>
      <w:r>
        <w:rPr>
          <w:noProof/>
        </w:rPr>
        <w:instrText xml:space="preserve"> PAGEREF _Toc218597767 \h </w:instrText>
      </w:r>
      <w:r>
        <w:rPr>
          <w:noProof/>
        </w:rPr>
      </w:r>
      <w:r>
        <w:rPr>
          <w:noProof/>
        </w:rPr>
        <w:fldChar w:fldCharType="separate"/>
      </w:r>
      <w:r>
        <w:rPr>
          <w:noProof/>
        </w:rPr>
        <w:t>541</w:t>
      </w:r>
      <w:r>
        <w:rPr>
          <w:noProof/>
        </w:rPr>
        <w:fldChar w:fldCharType="end"/>
      </w:r>
    </w:p>
    <w:p w14:paraId="6B2FA4D2" w14:textId="6481B36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11.3.21</w:t>
      </w:r>
      <w:r>
        <w:rPr>
          <w:rFonts w:asciiTheme="minorHAnsi" w:eastAsiaTheme="minorEastAsia" w:hAnsiTheme="minorHAnsi" w:cstheme="minorBidi"/>
          <w:noProof/>
          <w:kern w:val="2"/>
          <w:sz w:val="24"/>
          <w:szCs w:val="24"/>
          <w14:ligatures w14:val="standardContextual"/>
        </w:rPr>
        <w:tab/>
      </w:r>
      <w:r>
        <w:rPr>
          <w:noProof/>
        </w:rPr>
        <w:t>Maximum inactivity period</w:t>
      </w:r>
      <w:r>
        <w:rPr>
          <w:noProof/>
        </w:rPr>
        <w:tab/>
      </w:r>
      <w:r>
        <w:rPr>
          <w:noProof/>
        </w:rPr>
        <w:fldChar w:fldCharType="begin"/>
      </w:r>
      <w:r>
        <w:rPr>
          <w:noProof/>
        </w:rPr>
        <w:instrText xml:space="preserve"> PAGEREF _Toc218597768 \h </w:instrText>
      </w:r>
      <w:r>
        <w:rPr>
          <w:noProof/>
        </w:rPr>
      </w:r>
      <w:r>
        <w:rPr>
          <w:noProof/>
        </w:rPr>
        <w:fldChar w:fldCharType="separate"/>
      </w:r>
      <w:r>
        <w:rPr>
          <w:noProof/>
        </w:rPr>
        <w:t>541</w:t>
      </w:r>
      <w:r>
        <w:rPr>
          <w:noProof/>
        </w:rPr>
        <w:fldChar w:fldCharType="end"/>
      </w:r>
    </w:p>
    <w:p w14:paraId="1DD30573" w14:textId="0B93B45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11.3.22</w:t>
      </w:r>
      <w:r>
        <w:rPr>
          <w:rFonts w:asciiTheme="minorHAnsi" w:eastAsiaTheme="minorEastAsia" w:hAnsiTheme="minorHAnsi" w:cstheme="minorBidi"/>
          <w:noProof/>
          <w:kern w:val="2"/>
          <w:sz w:val="24"/>
          <w:szCs w:val="24"/>
          <w14:ligatures w14:val="standardContextual"/>
        </w:rPr>
        <w:tab/>
      </w:r>
      <w:r>
        <w:rPr>
          <w:noProof/>
        </w:rPr>
        <w:t>Selected security algorithms</w:t>
      </w:r>
      <w:r>
        <w:rPr>
          <w:noProof/>
        </w:rPr>
        <w:tab/>
      </w:r>
      <w:r>
        <w:rPr>
          <w:noProof/>
        </w:rPr>
        <w:fldChar w:fldCharType="begin"/>
      </w:r>
      <w:r>
        <w:rPr>
          <w:noProof/>
        </w:rPr>
        <w:instrText xml:space="preserve"> PAGEREF _Toc218597769 \h </w:instrText>
      </w:r>
      <w:r>
        <w:rPr>
          <w:noProof/>
        </w:rPr>
      </w:r>
      <w:r>
        <w:rPr>
          <w:noProof/>
        </w:rPr>
        <w:fldChar w:fldCharType="separate"/>
      </w:r>
      <w:r>
        <w:rPr>
          <w:noProof/>
        </w:rPr>
        <w:t>541</w:t>
      </w:r>
      <w:r>
        <w:rPr>
          <w:noProof/>
        </w:rPr>
        <w:fldChar w:fldCharType="end"/>
      </w:r>
    </w:p>
    <w:p w14:paraId="4384DBAD" w14:textId="36A94DE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11.3.23</w:t>
      </w:r>
      <w:r>
        <w:rPr>
          <w:rFonts w:asciiTheme="minorHAnsi" w:eastAsiaTheme="minorEastAsia" w:hAnsiTheme="minorHAnsi" w:cstheme="minorBidi"/>
          <w:noProof/>
          <w:kern w:val="2"/>
          <w:sz w:val="24"/>
          <w:szCs w:val="24"/>
          <w14:ligatures w14:val="standardContextual"/>
        </w:rPr>
        <w:tab/>
      </w:r>
      <w:r>
        <w:rPr>
          <w:noProof/>
        </w:rPr>
        <w:t>UE PC5 unicast user plane security policy</w:t>
      </w:r>
      <w:r>
        <w:rPr>
          <w:noProof/>
        </w:rPr>
        <w:tab/>
      </w:r>
      <w:r>
        <w:rPr>
          <w:noProof/>
        </w:rPr>
        <w:fldChar w:fldCharType="begin"/>
      </w:r>
      <w:r>
        <w:rPr>
          <w:noProof/>
        </w:rPr>
        <w:instrText xml:space="preserve"> PAGEREF _Toc218597770 \h </w:instrText>
      </w:r>
      <w:r>
        <w:rPr>
          <w:noProof/>
        </w:rPr>
      </w:r>
      <w:r>
        <w:rPr>
          <w:noProof/>
        </w:rPr>
        <w:fldChar w:fldCharType="separate"/>
      </w:r>
      <w:r>
        <w:rPr>
          <w:noProof/>
        </w:rPr>
        <w:t>542</w:t>
      </w:r>
      <w:r>
        <w:rPr>
          <w:noProof/>
        </w:rPr>
        <w:fldChar w:fldCharType="end"/>
      </w:r>
    </w:p>
    <w:p w14:paraId="5AEC5FF3" w14:textId="2D87C32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11.3.24</w:t>
      </w:r>
      <w:r>
        <w:rPr>
          <w:rFonts w:asciiTheme="minorHAnsi" w:eastAsiaTheme="minorEastAsia" w:hAnsiTheme="minorHAnsi" w:cstheme="minorBidi"/>
          <w:noProof/>
          <w:kern w:val="2"/>
          <w:sz w:val="24"/>
          <w:szCs w:val="24"/>
          <w14:ligatures w14:val="standardContextual"/>
        </w:rPr>
        <w:tab/>
      </w:r>
      <w:r>
        <w:rPr>
          <w:noProof/>
        </w:rPr>
        <w:t>Re-authentication indication</w:t>
      </w:r>
      <w:r>
        <w:rPr>
          <w:noProof/>
        </w:rPr>
        <w:tab/>
      </w:r>
      <w:r>
        <w:rPr>
          <w:noProof/>
        </w:rPr>
        <w:fldChar w:fldCharType="begin"/>
      </w:r>
      <w:r>
        <w:rPr>
          <w:noProof/>
        </w:rPr>
        <w:instrText xml:space="preserve"> PAGEREF _Toc218597771 \h </w:instrText>
      </w:r>
      <w:r>
        <w:rPr>
          <w:noProof/>
        </w:rPr>
      </w:r>
      <w:r>
        <w:rPr>
          <w:noProof/>
        </w:rPr>
        <w:fldChar w:fldCharType="separate"/>
      </w:r>
      <w:r>
        <w:rPr>
          <w:noProof/>
        </w:rPr>
        <w:t>543</w:t>
      </w:r>
      <w:r>
        <w:rPr>
          <w:noProof/>
        </w:rPr>
        <w:fldChar w:fldCharType="end"/>
      </w:r>
    </w:p>
    <w:p w14:paraId="3929E0E4" w14:textId="477AF8C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11.3.25</w:t>
      </w:r>
      <w:r>
        <w:rPr>
          <w:rFonts w:asciiTheme="minorHAnsi" w:eastAsiaTheme="minorEastAsia" w:hAnsiTheme="minorHAnsi" w:cstheme="minorBidi"/>
          <w:noProof/>
          <w:kern w:val="2"/>
          <w:sz w:val="24"/>
          <w:szCs w:val="24"/>
          <w14:ligatures w14:val="standardContextual"/>
        </w:rPr>
        <w:tab/>
      </w:r>
      <w:r>
        <w:rPr>
          <w:noProof/>
        </w:rPr>
        <w:t>Layer-2 ID</w:t>
      </w:r>
      <w:r>
        <w:rPr>
          <w:noProof/>
        </w:rPr>
        <w:tab/>
      </w:r>
      <w:r>
        <w:rPr>
          <w:noProof/>
        </w:rPr>
        <w:fldChar w:fldCharType="begin"/>
      </w:r>
      <w:r>
        <w:rPr>
          <w:noProof/>
        </w:rPr>
        <w:instrText xml:space="preserve"> PAGEREF _Toc218597772 \h </w:instrText>
      </w:r>
      <w:r>
        <w:rPr>
          <w:noProof/>
        </w:rPr>
      </w:r>
      <w:r>
        <w:rPr>
          <w:noProof/>
        </w:rPr>
        <w:fldChar w:fldCharType="separate"/>
      </w:r>
      <w:r>
        <w:rPr>
          <w:noProof/>
        </w:rPr>
        <w:t>543</w:t>
      </w:r>
      <w:r>
        <w:rPr>
          <w:noProof/>
        </w:rPr>
        <w:fldChar w:fldCharType="end"/>
      </w:r>
    </w:p>
    <w:p w14:paraId="16A56F16" w14:textId="501ABD5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11.3.26</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r>
      <w:r>
        <w:rPr>
          <w:noProof/>
        </w:rPr>
        <w:instrText xml:space="preserve"> PAGEREF _Toc218597773 \h </w:instrText>
      </w:r>
      <w:r>
        <w:rPr>
          <w:noProof/>
        </w:rPr>
      </w:r>
      <w:r>
        <w:rPr>
          <w:noProof/>
        </w:rPr>
        <w:fldChar w:fldCharType="separate"/>
      </w:r>
      <w:r>
        <w:rPr>
          <w:noProof/>
        </w:rPr>
        <w:t>544</w:t>
      </w:r>
      <w:r>
        <w:rPr>
          <w:noProof/>
        </w:rPr>
        <w:fldChar w:fldCharType="end"/>
      </w:r>
    </w:p>
    <w:p w14:paraId="63A353D1" w14:textId="42D5CDB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11.3.27</w:t>
      </w:r>
      <w:r>
        <w:rPr>
          <w:rFonts w:asciiTheme="minorHAnsi" w:eastAsiaTheme="minorEastAsia" w:hAnsiTheme="minorHAnsi" w:cstheme="minorBidi"/>
          <w:noProof/>
          <w:kern w:val="2"/>
          <w:sz w:val="24"/>
          <w:szCs w:val="24"/>
          <w14:ligatures w14:val="standardContextual"/>
        </w:rPr>
        <w:tab/>
      </w:r>
      <w:r>
        <w:rPr>
          <w:noProof/>
        </w:rPr>
        <w:t>GPRS timer</w:t>
      </w:r>
      <w:r>
        <w:rPr>
          <w:noProof/>
        </w:rPr>
        <w:tab/>
      </w:r>
      <w:r>
        <w:rPr>
          <w:noProof/>
        </w:rPr>
        <w:fldChar w:fldCharType="begin"/>
      </w:r>
      <w:r>
        <w:rPr>
          <w:noProof/>
        </w:rPr>
        <w:instrText xml:space="preserve"> PAGEREF _Toc218597774 \h </w:instrText>
      </w:r>
      <w:r>
        <w:rPr>
          <w:noProof/>
        </w:rPr>
      </w:r>
      <w:r>
        <w:rPr>
          <w:noProof/>
        </w:rPr>
        <w:fldChar w:fldCharType="separate"/>
      </w:r>
      <w:r>
        <w:rPr>
          <w:noProof/>
        </w:rPr>
        <w:t>544</w:t>
      </w:r>
      <w:r>
        <w:rPr>
          <w:noProof/>
        </w:rPr>
        <w:fldChar w:fldCharType="end"/>
      </w:r>
    </w:p>
    <w:p w14:paraId="0BD354F1" w14:textId="1404C9A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11.3.28</w:t>
      </w:r>
      <w:r>
        <w:rPr>
          <w:rFonts w:asciiTheme="minorHAnsi" w:eastAsiaTheme="minorEastAsia" w:hAnsiTheme="minorHAnsi" w:cstheme="minorBidi"/>
          <w:noProof/>
          <w:kern w:val="2"/>
          <w:sz w:val="24"/>
          <w:szCs w:val="24"/>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r>
      <w:r>
        <w:rPr>
          <w:noProof/>
        </w:rPr>
        <w:instrText xml:space="preserve"> PAGEREF _Toc218597775 \h </w:instrText>
      </w:r>
      <w:r>
        <w:rPr>
          <w:noProof/>
        </w:rPr>
      </w:r>
      <w:r>
        <w:rPr>
          <w:noProof/>
        </w:rPr>
        <w:fldChar w:fldCharType="separate"/>
      </w:r>
      <w:r>
        <w:rPr>
          <w:noProof/>
        </w:rPr>
        <w:t>544</w:t>
      </w:r>
      <w:r>
        <w:rPr>
          <w:noProof/>
        </w:rPr>
        <w:fldChar w:fldCharType="end"/>
      </w:r>
    </w:p>
    <w:p w14:paraId="456E5720" w14:textId="6BFA5DF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11.3.29</w:t>
      </w:r>
      <w:r>
        <w:rPr>
          <w:rFonts w:asciiTheme="minorHAnsi" w:eastAsiaTheme="minorEastAsia" w:hAnsiTheme="minorHAnsi" w:cstheme="minorBidi"/>
          <w:noProof/>
          <w:kern w:val="2"/>
          <w:sz w:val="24"/>
          <w:szCs w:val="24"/>
          <w14:ligatures w14:val="standardContextual"/>
        </w:rPr>
        <w:tab/>
      </w:r>
      <w:r>
        <w:rPr>
          <w:noProof/>
          <w:lang w:eastAsia="zh-CN"/>
        </w:rPr>
        <w:t>PC5 QoS rules</w:t>
      </w:r>
      <w:r>
        <w:rPr>
          <w:noProof/>
        </w:rPr>
        <w:tab/>
      </w:r>
      <w:r>
        <w:rPr>
          <w:noProof/>
        </w:rPr>
        <w:fldChar w:fldCharType="begin"/>
      </w:r>
      <w:r>
        <w:rPr>
          <w:noProof/>
        </w:rPr>
        <w:instrText xml:space="preserve"> PAGEREF _Toc218597776 \h </w:instrText>
      </w:r>
      <w:r>
        <w:rPr>
          <w:noProof/>
        </w:rPr>
      </w:r>
      <w:r>
        <w:rPr>
          <w:noProof/>
        </w:rPr>
        <w:fldChar w:fldCharType="separate"/>
      </w:r>
      <w:r>
        <w:rPr>
          <w:noProof/>
        </w:rPr>
        <w:t>545</w:t>
      </w:r>
      <w:r>
        <w:rPr>
          <w:noProof/>
        </w:rPr>
        <w:fldChar w:fldCharType="end"/>
      </w:r>
    </w:p>
    <w:p w14:paraId="35113B98" w14:textId="23AE0E35"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11.3.30</w:t>
      </w:r>
      <w:r>
        <w:rPr>
          <w:rFonts w:asciiTheme="minorHAnsi" w:eastAsiaTheme="minorEastAsia" w:hAnsiTheme="minorHAnsi" w:cstheme="minorBidi"/>
          <w:noProof/>
          <w:kern w:val="2"/>
          <w:sz w:val="24"/>
          <w:szCs w:val="24"/>
          <w14:ligatures w14:val="standardContextual"/>
        </w:rPr>
        <w:tab/>
      </w:r>
      <w:r>
        <w:rPr>
          <w:noProof/>
        </w:rPr>
        <w:t>5GS mobile identity</w:t>
      </w:r>
      <w:r>
        <w:rPr>
          <w:noProof/>
        </w:rPr>
        <w:tab/>
      </w:r>
      <w:r>
        <w:rPr>
          <w:noProof/>
        </w:rPr>
        <w:fldChar w:fldCharType="begin"/>
      </w:r>
      <w:r>
        <w:rPr>
          <w:noProof/>
        </w:rPr>
        <w:instrText xml:space="preserve"> PAGEREF _Toc218597777 \h </w:instrText>
      </w:r>
      <w:r>
        <w:rPr>
          <w:noProof/>
        </w:rPr>
      </w:r>
      <w:r>
        <w:rPr>
          <w:noProof/>
        </w:rPr>
        <w:fldChar w:fldCharType="separate"/>
      </w:r>
      <w:r>
        <w:rPr>
          <w:noProof/>
        </w:rPr>
        <w:t>552</w:t>
      </w:r>
      <w:r>
        <w:rPr>
          <w:noProof/>
        </w:rPr>
        <w:fldChar w:fldCharType="end"/>
      </w:r>
    </w:p>
    <w:p w14:paraId="71280F4E" w14:textId="64F31DE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EAP message</w:t>
      </w:r>
      <w:r>
        <w:rPr>
          <w:noProof/>
        </w:rPr>
        <w:tab/>
      </w:r>
      <w:r>
        <w:rPr>
          <w:noProof/>
        </w:rPr>
        <w:fldChar w:fldCharType="begin"/>
      </w:r>
      <w:r>
        <w:rPr>
          <w:noProof/>
        </w:rPr>
        <w:instrText xml:space="preserve"> PAGEREF _Toc218597778 \h </w:instrText>
      </w:r>
      <w:r>
        <w:rPr>
          <w:noProof/>
        </w:rPr>
      </w:r>
      <w:r>
        <w:rPr>
          <w:noProof/>
        </w:rPr>
        <w:fldChar w:fldCharType="separate"/>
      </w:r>
      <w:r>
        <w:rPr>
          <w:noProof/>
        </w:rPr>
        <w:t>552</w:t>
      </w:r>
      <w:r>
        <w:rPr>
          <w:noProof/>
        </w:rPr>
        <w:fldChar w:fldCharType="end"/>
      </w:r>
    </w:p>
    <w:p w14:paraId="28E0226B" w14:textId="6A987BE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11.3.32</w:t>
      </w:r>
      <w:r>
        <w:rPr>
          <w:rFonts w:asciiTheme="minorHAnsi" w:eastAsiaTheme="minorEastAsia" w:hAnsiTheme="minorHAnsi" w:cstheme="minorBidi"/>
          <w:noProof/>
          <w:kern w:val="2"/>
          <w:sz w:val="24"/>
          <w:szCs w:val="24"/>
          <w14:ligatures w14:val="standardContextual"/>
        </w:rPr>
        <w:tab/>
      </w:r>
      <w:r>
        <w:rPr>
          <w:noProof/>
        </w:rPr>
        <w:t>User security key ID</w:t>
      </w:r>
      <w:r>
        <w:rPr>
          <w:noProof/>
        </w:rPr>
        <w:tab/>
      </w:r>
      <w:r>
        <w:rPr>
          <w:noProof/>
        </w:rPr>
        <w:fldChar w:fldCharType="begin"/>
      </w:r>
      <w:r>
        <w:rPr>
          <w:noProof/>
        </w:rPr>
        <w:instrText xml:space="preserve"> PAGEREF _Toc218597779 \h </w:instrText>
      </w:r>
      <w:r>
        <w:rPr>
          <w:noProof/>
        </w:rPr>
      </w:r>
      <w:r>
        <w:rPr>
          <w:noProof/>
        </w:rPr>
        <w:fldChar w:fldCharType="separate"/>
      </w:r>
      <w:r>
        <w:rPr>
          <w:noProof/>
        </w:rPr>
        <w:t>552</w:t>
      </w:r>
      <w:r>
        <w:rPr>
          <w:noProof/>
        </w:rPr>
        <w:fldChar w:fldCharType="end"/>
      </w:r>
    </w:p>
    <w:p w14:paraId="399518BF" w14:textId="43B3C03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r>
      <w:r>
        <w:rPr>
          <w:noProof/>
        </w:rPr>
        <w:instrText xml:space="preserve"> PAGEREF _Toc218597780 \h </w:instrText>
      </w:r>
      <w:r>
        <w:rPr>
          <w:noProof/>
        </w:rPr>
      </w:r>
      <w:r>
        <w:rPr>
          <w:noProof/>
        </w:rPr>
        <w:fldChar w:fldCharType="separate"/>
      </w:r>
      <w:r>
        <w:rPr>
          <w:noProof/>
        </w:rPr>
        <w:t>553</w:t>
      </w:r>
      <w:r>
        <w:rPr>
          <w:noProof/>
        </w:rPr>
        <w:fldChar w:fldCharType="end"/>
      </w:r>
    </w:p>
    <w:p w14:paraId="27E321DE" w14:textId="3E25967E"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11.3.34</w:t>
      </w:r>
      <w:r>
        <w:rPr>
          <w:rFonts w:asciiTheme="minorHAnsi" w:eastAsiaTheme="minorEastAsia" w:hAnsiTheme="minorHAnsi" w:cstheme="minorBidi"/>
          <w:noProof/>
          <w:kern w:val="2"/>
          <w:sz w:val="24"/>
          <w:szCs w:val="24"/>
          <w14:ligatures w14:val="standardContextual"/>
        </w:rPr>
        <w:tab/>
      </w:r>
      <w:r>
        <w:rPr>
          <w:noProof/>
          <w:lang w:eastAsia="zh-CN"/>
        </w:rPr>
        <w:t>Void</w:t>
      </w:r>
      <w:r>
        <w:rPr>
          <w:noProof/>
        </w:rPr>
        <w:tab/>
      </w:r>
      <w:r>
        <w:rPr>
          <w:noProof/>
        </w:rPr>
        <w:fldChar w:fldCharType="begin"/>
      </w:r>
      <w:r>
        <w:rPr>
          <w:noProof/>
        </w:rPr>
        <w:instrText xml:space="preserve"> PAGEREF _Toc218597781 \h </w:instrText>
      </w:r>
      <w:r>
        <w:rPr>
          <w:noProof/>
        </w:rPr>
      </w:r>
      <w:r>
        <w:rPr>
          <w:noProof/>
        </w:rPr>
        <w:fldChar w:fldCharType="separate"/>
      </w:r>
      <w:r>
        <w:rPr>
          <w:noProof/>
        </w:rPr>
        <w:t>553</w:t>
      </w:r>
      <w:r>
        <w:rPr>
          <w:noProof/>
        </w:rPr>
        <w:fldChar w:fldCharType="end"/>
      </w:r>
    </w:p>
    <w:p w14:paraId="4F970A41" w14:textId="38E26FD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r>
      <w:r>
        <w:rPr>
          <w:noProof/>
        </w:rPr>
        <w:instrText xml:space="preserve"> PAGEREF _Toc218597782 \h </w:instrText>
      </w:r>
      <w:r>
        <w:rPr>
          <w:noProof/>
        </w:rPr>
      </w:r>
      <w:r>
        <w:rPr>
          <w:noProof/>
        </w:rPr>
        <w:fldChar w:fldCharType="separate"/>
      </w:r>
      <w:r>
        <w:rPr>
          <w:noProof/>
        </w:rPr>
        <w:t>553</w:t>
      </w:r>
      <w:r>
        <w:rPr>
          <w:noProof/>
        </w:rPr>
        <w:fldChar w:fldCharType="end"/>
      </w:r>
    </w:p>
    <w:p w14:paraId="707139D3" w14:textId="7007A05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r>
      <w:r>
        <w:rPr>
          <w:noProof/>
        </w:rPr>
        <w:instrText xml:space="preserve"> PAGEREF _Toc218597783 \h </w:instrText>
      </w:r>
      <w:r>
        <w:rPr>
          <w:noProof/>
        </w:rPr>
      </w:r>
      <w:r>
        <w:rPr>
          <w:noProof/>
        </w:rPr>
        <w:fldChar w:fldCharType="separate"/>
      </w:r>
      <w:r>
        <w:rPr>
          <w:noProof/>
        </w:rPr>
        <w:t>554</w:t>
      </w:r>
      <w:r>
        <w:rPr>
          <w:noProof/>
        </w:rPr>
        <w:fldChar w:fldCharType="end"/>
      </w:r>
    </w:p>
    <w:p w14:paraId="42C4482A" w14:textId="6C7D2B9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11.3.37</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r>
      <w:r>
        <w:rPr>
          <w:noProof/>
        </w:rPr>
        <w:instrText xml:space="preserve"> PAGEREF _Toc218597784 \h </w:instrText>
      </w:r>
      <w:r>
        <w:rPr>
          <w:noProof/>
        </w:rPr>
      </w:r>
      <w:r>
        <w:rPr>
          <w:noProof/>
        </w:rPr>
        <w:fldChar w:fldCharType="separate"/>
      </w:r>
      <w:r>
        <w:rPr>
          <w:noProof/>
        </w:rPr>
        <w:t>554</w:t>
      </w:r>
      <w:r>
        <w:rPr>
          <w:noProof/>
        </w:rPr>
        <w:fldChar w:fldCharType="end"/>
      </w:r>
    </w:p>
    <w:p w14:paraId="7F115E7A" w14:textId="2EE8FFC7"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11.3.38</w:t>
      </w:r>
      <w:r>
        <w:rPr>
          <w:rFonts w:asciiTheme="minorHAnsi" w:eastAsiaTheme="minorEastAsia" w:hAnsiTheme="minorHAnsi" w:cstheme="minorBidi"/>
          <w:noProof/>
          <w:kern w:val="2"/>
          <w:sz w:val="24"/>
          <w:szCs w:val="24"/>
          <w14:ligatures w14:val="standardContextual"/>
        </w:rPr>
        <w:tab/>
      </w:r>
      <w:r>
        <w:rPr>
          <w:noProof/>
        </w:rPr>
        <w:t>MIC</w:t>
      </w:r>
      <w:r>
        <w:rPr>
          <w:noProof/>
        </w:rPr>
        <w:tab/>
      </w:r>
      <w:r>
        <w:rPr>
          <w:noProof/>
        </w:rPr>
        <w:fldChar w:fldCharType="begin"/>
      </w:r>
      <w:r>
        <w:rPr>
          <w:noProof/>
        </w:rPr>
        <w:instrText xml:space="preserve"> PAGEREF _Toc218597785 \h </w:instrText>
      </w:r>
      <w:r>
        <w:rPr>
          <w:noProof/>
        </w:rPr>
      </w:r>
      <w:r>
        <w:rPr>
          <w:noProof/>
        </w:rPr>
        <w:fldChar w:fldCharType="separate"/>
      </w:r>
      <w:r>
        <w:rPr>
          <w:noProof/>
        </w:rPr>
        <w:t>555</w:t>
      </w:r>
      <w:r>
        <w:rPr>
          <w:noProof/>
        </w:rPr>
        <w:fldChar w:fldCharType="end"/>
      </w:r>
    </w:p>
    <w:p w14:paraId="58626BC0" w14:textId="4632A10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11.3.39</w:t>
      </w:r>
      <w:r>
        <w:rPr>
          <w:rFonts w:asciiTheme="minorHAnsi" w:eastAsiaTheme="minorEastAsia" w:hAnsiTheme="minorHAnsi" w:cstheme="minorBidi"/>
          <w:noProof/>
          <w:kern w:val="2"/>
          <w:sz w:val="24"/>
          <w:szCs w:val="24"/>
          <w14:ligatures w14:val="standardContextual"/>
        </w:rPr>
        <w:tab/>
      </w:r>
      <w:r>
        <w:rPr>
          <w:noProof/>
        </w:rPr>
        <w:t>User info ID 2</w:t>
      </w:r>
      <w:r>
        <w:rPr>
          <w:noProof/>
        </w:rPr>
        <w:tab/>
      </w:r>
      <w:r>
        <w:rPr>
          <w:noProof/>
        </w:rPr>
        <w:fldChar w:fldCharType="begin"/>
      </w:r>
      <w:r>
        <w:rPr>
          <w:noProof/>
        </w:rPr>
        <w:instrText xml:space="preserve"> PAGEREF _Toc218597786 \h </w:instrText>
      </w:r>
      <w:r>
        <w:rPr>
          <w:noProof/>
        </w:rPr>
      </w:r>
      <w:r>
        <w:rPr>
          <w:noProof/>
        </w:rPr>
        <w:fldChar w:fldCharType="separate"/>
      </w:r>
      <w:r>
        <w:rPr>
          <w:noProof/>
        </w:rPr>
        <w:t>555</w:t>
      </w:r>
      <w:r>
        <w:rPr>
          <w:noProof/>
        </w:rPr>
        <w:fldChar w:fldCharType="end"/>
      </w:r>
    </w:p>
    <w:p w14:paraId="52CC8149" w14:textId="1CC96426"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11.3.40</w:t>
      </w:r>
      <w:r>
        <w:rPr>
          <w:rFonts w:asciiTheme="minorHAnsi" w:eastAsiaTheme="minorEastAsia" w:hAnsiTheme="minorHAnsi" w:cstheme="minorBidi"/>
          <w:noProof/>
          <w:kern w:val="2"/>
          <w:sz w:val="24"/>
          <w:szCs w:val="24"/>
          <w14:ligatures w14:val="standardContextual"/>
        </w:rPr>
        <w:tab/>
      </w:r>
      <w:r>
        <w:rPr>
          <w:noProof/>
        </w:rPr>
        <w:t>QoS flow descriptions</w:t>
      </w:r>
      <w:r>
        <w:rPr>
          <w:noProof/>
        </w:rPr>
        <w:tab/>
      </w:r>
      <w:r>
        <w:rPr>
          <w:noProof/>
        </w:rPr>
        <w:fldChar w:fldCharType="begin"/>
      </w:r>
      <w:r>
        <w:rPr>
          <w:noProof/>
        </w:rPr>
        <w:instrText xml:space="preserve"> PAGEREF _Toc218597787 \h </w:instrText>
      </w:r>
      <w:r>
        <w:rPr>
          <w:noProof/>
        </w:rPr>
      </w:r>
      <w:r>
        <w:rPr>
          <w:noProof/>
        </w:rPr>
        <w:fldChar w:fldCharType="separate"/>
      </w:r>
      <w:r>
        <w:rPr>
          <w:noProof/>
        </w:rPr>
        <w:t>555</w:t>
      </w:r>
      <w:r>
        <w:rPr>
          <w:noProof/>
        </w:rPr>
        <w:fldChar w:fldCharType="end"/>
      </w:r>
    </w:p>
    <w:p w14:paraId="0A88B3E0" w14:textId="15BDE402"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11.3.41</w:t>
      </w:r>
      <w:r>
        <w:rPr>
          <w:rFonts w:asciiTheme="minorHAnsi" w:eastAsiaTheme="minorEastAsia" w:hAnsiTheme="minorHAnsi" w:cstheme="minorBidi"/>
          <w:noProof/>
          <w:kern w:val="2"/>
          <w:sz w:val="24"/>
          <w:szCs w:val="24"/>
          <w14:ligatures w14:val="standardContextual"/>
        </w:rPr>
        <w:tab/>
      </w:r>
      <w:r>
        <w:rPr>
          <w:noProof/>
        </w:rPr>
        <w:t>PC5 signalling protocol cause 2</w:t>
      </w:r>
      <w:r>
        <w:rPr>
          <w:noProof/>
        </w:rPr>
        <w:tab/>
      </w:r>
      <w:r>
        <w:rPr>
          <w:noProof/>
        </w:rPr>
        <w:fldChar w:fldCharType="begin"/>
      </w:r>
      <w:r>
        <w:rPr>
          <w:noProof/>
        </w:rPr>
        <w:instrText xml:space="preserve"> PAGEREF _Toc218597788 \h </w:instrText>
      </w:r>
      <w:r>
        <w:rPr>
          <w:noProof/>
        </w:rPr>
      </w:r>
      <w:r>
        <w:rPr>
          <w:noProof/>
        </w:rPr>
        <w:fldChar w:fldCharType="separate"/>
      </w:r>
      <w:r>
        <w:rPr>
          <w:noProof/>
        </w:rPr>
        <w:t>555</w:t>
      </w:r>
      <w:r>
        <w:rPr>
          <w:noProof/>
        </w:rPr>
        <w:fldChar w:fldCharType="end"/>
      </w:r>
    </w:p>
    <w:p w14:paraId="3969507F" w14:textId="5872938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11.3.42</w:t>
      </w:r>
      <w:r>
        <w:rPr>
          <w:rFonts w:asciiTheme="minorHAnsi" w:eastAsiaTheme="minorEastAsia" w:hAnsiTheme="minorHAnsi" w:cstheme="minorBidi"/>
          <w:noProof/>
          <w:kern w:val="2"/>
          <w:sz w:val="24"/>
          <w:szCs w:val="24"/>
          <w14:ligatures w14:val="standardContextual"/>
        </w:rPr>
        <w:tab/>
      </w:r>
      <w:r>
        <w:rPr>
          <w:noProof/>
        </w:rPr>
        <w:t>IP address/prefix needed indication</w:t>
      </w:r>
      <w:r>
        <w:rPr>
          <w:noProof/>
        </w:rPr>
        <w:tab/>
      </w:r>
      <w:r>
        <w:rPr>
          <w:noProof/>
        </w:rPr>
        <w:fldChar w:fldCharType="begin"/>
      </w:r>
      <w:r>
        <w:rPr>
          <w:noProof/>
        </w:rPr>
        <w:instrText xml:space="preserve"> PAGEREF _Toc218597789 \h </w:instrText>
      </w:r>
      <w:r>
        <w:rPr>
          <w:noProof/>
        </w:rPr>
      </w:r>
      <w:r>
        <w:rPr>
          <w:noProof/>
        </w:rPr>
        <w:fldChar w:fldCharType="separate"/>
      </w:r>
      <w:r>
        <w:rPr>
          <w:noProof/>
        </w:rPr>
        <w:t>556</w:t>
      </w:r>
      <w:r>
        <w:rPr>
          <w:noProof/>
        </w:rPr>
        <w:fldChar w:fldCharType="end"/>
      </w:r>
    </w:p>
    <w:p w14:paraId="1841F3DA" w14:textId="5EA43320"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_Toc218597790 \h </w:instrText>
      </w:r>
      <w:r>
        <w:rPr>
          <w:noProof/>
        </w:rPr>
      </w:r>
      <w:r>
        <w:rPr>
          <w:noProof/>
        </w:rPr>
        <w:fldChar w:fldCharType="separate"/>
      </w:r>
      <w:r>
        <w:rPr>
          <w:noProof/>
        </w:rPr>
        <w:t>556</w:t>
      </w:r>
      <w:r>
        <w:rPr>
          <w:noProof/>
        </w:rPr>
        <w:fldChar w:fldCharType="end"/>
      </w:r>
    </w:p>
    <w:p w14:paraId="3534B243" w14:textId="020DD5D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11.3.44</w:t>
      </w:r>
      <w:r>
        <w:rPr>
          <w:rFonts w:asciiTheme="minorHAnsi" w:eastAsiaTheme="minorEastAsia" w:hAnsiTheme="minorHAnsi" w:cstheme="minorBidi"/>
          <w:noProof/>
          <w:kern w:val="2"/>
          <w:sz w:val="24"/>
          <w:szCs w:val="24"/>
          <w14:ligatures w14:val="standardContextual"/>
        </w:rPr>
        <w:tab/>
      </w:r>
      <w:r>
        <w:rPr>
          <w:noProof/>
        </w:rPr>
        <w:t>List of Link local IPv6 address</w:t>
      </w:r>
      <w:r>
        <w:rPr>
          <w:noProof/>
        </w:rPr>
        <w:tab/>
      </w:r>
      <w:r>
        <w:rPr>
          <w:noProof/>
        </w:rPr>
        <w:fldChar w:fldCharType="begin"/>
      </w:r>
      <w:r>
        <w:rPr>
          <w:noProof/>
        </w:rPr>
        <w:instrText xml:space="preserve"> PAGEREF _Toc218597791 \h </w:instrText>
      </w:r>
      <w:r>
        <w:rPr>
          <w:noProof/>
        </w:rPr>
      </w:r>
      <w:r>
        <w:rPr>
          <w:noProof/>
        </w:rPr>
        <w:fldChar w:fldCharType="separate"/>
      </w:r>
      <w:r>
        <w:rPr>
          <w:noProof/>
        </w:rPr>
        <w:t>556</w:t>
      </w:r>
      <w:r>
        <w:rPr>
          <w:noProof/>
        </w:rPr>
        <w:fldChar w:fldCharType="end"/>
      </w:r>
    </w:p>
    <w:p w14:paraId="41A7736E" w14:textId="73EE079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11.3.45</w:t>
      </w:r>
      <w:r>
        <w:rPr>
          <w:rFonts w:asciiTheme="minorHAnsi" w:eastAsiaTheme="minorEastAsia" w:hAnsiTheme="minorHAnsi" w:cstheme="minorBidi"/>
          <w:noProof/>
          <w:kern w:val="2"/>
          <w:sz w:val="24"/>
          <w:szCs w:val="24"/>
          <w14:ligatures w14:val="standardContextual"/>
        </w:rPr>
        <w:tab/>
      </w:r>
      <w:r>
        <w:rPr>
          <w:noProof/>
        </w:rPr>
        <w:t>MAC address</w:t>
      </w:r>
      <w:r>
        <w:rPr>
          <w:noProof/>
        </w:rPr>
        <w:tab/>
      </w:r>
      <w:r>
        <w:rPr>
          <w:noProof/>
        </w:rPr>
        <w:fldChar w:fldCharType="begin"/>
      </w:r>
      <w:r>
        <w:rPr>
          <w:noProof/>
        </w:rPr>
        <w:instrText xml:space="preserve"> PAGEREF _Toc218597792 \h </w:instrText>
      </w:r>
      <w:r>
        <w:rPr>
          <w:noProof/>
        </w:rPr>
      </w:r>
      <w:r>
        <w:rPr>
          <w:noProof/>
        </w:rPr>
        <w:fldChar w:fldCharType="separate"/>
      </w:r>
      <w:r>
        <w:rPr>
          <w:noProof/>
        </w:rPr>
        <w:t>557</w:t>
      </w:r>
      <w:r>
        <w:rPr>
          <w:noProof/>
        </w:rPr>
        <w:fldChar w:fldCharType="end"/>
      </w:r>
    </w:p>
    <w:p w14:paraId="50041A8D" w14:textId="1CDF2F89"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11.3.46</w:t>
      </w:r>
      <w:r>
        <w:rPr>
          <w:rFonts w:asciiTheme="minorHAnsi" w:eastAsiaTheme="minorEastAsia" w:hAnsiTheme="minorHAnsi" w:cstheme="minorBidi"/>
          <w:noProof/>
          <w:kern w:val="2"/>
          <w:sz w:val="24"/>
          <w:szCs w:val="24"/>
          <w14:ligatures w14:val="standardContextual"/>
        </w:rPr>
        <w:tab/>
      </w:r>
      <w:r>
        <w:rPr>
          <w:noProof/>
          <w:lang w:eastAsia="zh-CN"/>
        </w:rPr>
        <w:t>Relay reselection indication</w:t>
      </w:r>
      <w:r>
        <w:rPr>
          <w:noProof/>
        </w:rPr>
        <w:tab/>
      </w:r>
      <w:r>
        <w:rPr>
          <w:noProof/>
        </w:rPr>
        <w:fldChar w:fldCharType="begin"/>
      </w:r>
      <w:r>
        <w:rPr>
          <w:noProof/>
        </w:rPr>
        <w:instrText xml:space="preserve"> PAGEREF _Toc218597793 \h </w:instrText>
      </w:r>
      <w:r>
        <w:rPr>
          <w:noProof/>
        </w:rPr>
      </w:r>
      <w:r>
        <w:rPr>
          <w:noProof/>
        </w:rPr>
        <w:fldChar w:fldCharType="separate"/>
      </w:r>
      <w:r>
        <w:rPr>
          <w:noProof/>
        </w:rPr>
        <w:t>557</w:t>
      </w:r>
      <w:r>
        <w:rPr>
          <w:noProof/>
        </w:rPr>
        <w:fldChar w:fldCharType="end"/>
      </w:r>
    </w:p>
    <w:p w14:paraId="487B7A06" w14:textId="62008AF0"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11.3.47</w:t>
      </w:r>
      <w:r>
        <w:rPr>
          <w:rFonts w:asciiTheme="minorHAnsi" w:eastAsiaTheme="minorEastAsia" w:hAnsiTheme="minorHAnsi" w:cstheme="minorBidi"/>
          <w:noProof/>
          <w:kern w:val="2"/>
          <w:sz w:val="24"/>
          <w:szCs w:val="24"/>
          <w14:ligatures w14:val="standardContextual"/>
        </w:rPr>
        <w:tab/>
      </w:r>
      <w:r>
        <w:rPr>
          <w:noProof/>
          <w:lang w:eastAsia="zh-CN"/>
        </w:rPr>
        <w:t>List of user info ID</w:t>
      </w:r>
      <w:r>
        <w:rPr>
          <w:noProof/>
        </w:rPr>
        <w:tab/>
      </w:r>
      <w:r>
        <w:rPr>
          <w:noProof/>
        </w:rPr>
        <w:fldChar w:fldCharType="begin"/>
      </w:r>
      <w:r>
        <w:rPr>
          <w:noProof/>
        </w:rPr>
        <w:instrText xml:space="preserve"> PAGEREF _Toc218597794 \h </w:instrText>
      </w:r>
      <w:r>
        <w:rPr>
          <w:noProof/>
        </w:rPr>
      </w:r>
      <w:r>
        <w:rPr>
          <w:noProof/>
        </w:rPr>
        <w:fldChar w:fldCharType="separate"/>
      </w:r>
      <w:r>
        <w:rPr>
          <w:noProof/>
        </w:rPr>
        <w:t>558</w:t>
      </w:r>
      <w:r>
        <w:rPr>
          <w:noProof/>
        </w:rPr>
        <w:fldChar w:fldCharType="end"/>
      </w:r>
    </w:p>
    <w:p w14:paraId="44051A1C" w14:textId="255ADD4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11.3.48</w:t>
      </w:r>
      <w:r>
        <w:rPr>
          <w:rFonts w:asciiTheme="minorHAnsi" w:eastAsiaTheme="minorEastAsia" w:hAnsiTheme="minorHAnsi" w:cstheme="minorBidi"/>
          <w:noProof/>
          <w:kern w:val="2"/>
          <w:sz w:val="24"/>
          <w:szCs w:val="24"/>
          <w14:ligatures w14:val="standardContextual"/>
        </w:rPr>
        <w:tab/>
      </w:r>
      <w:r>
        <w:rPr>
          <w:noProof/>
        </w:rPr>
        <w:t>List of user info IDs and layer-2 IDs</w:t>
      </w:r>
      <w:r>
        <w:rPr>
          <w:noProof/>
        </w:rPr>
        <w:tab/>
      </w:r>
      <w:r>
        <w:rPr>
          <w:noProof/>
        </w:rPr>
        <w:fldChar w:fldCharType="begin"/>
      </w:r>
      <w:r>
        <w:rPr>
          <w:noProof/>
        </w:rPr>
        <w:instrText xml:space="preserve"> PAGEREF _Toc218597795 \h </w:instrText>
      </w:r>
      <w:r>
        <w:rPr>
          <w:noProof/>
        </w:rPr>
      </w:r>
      <w:r>
        <w:rPr>
          <w:noProof/>
        </w:rPr>
        <w:fldChar w:fldCharType="separate"/>
      </w:r>
      <w:r>
        <w:rPr>
          <w:noProof/>
        </w:rPr>
        <w:t>558</w:t>
      </w:r>
      <w:r>
        <w:rPr>
          <w:noProof/>
        </w:rPr>
        <w:fldChar w:fldCharType="end"/>
      </w:r>
    </w:p>
    <w:p w14:paraId="12C78D86" w14:textId="6A25C7B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14:ligatures w14:val="standardContextual"/>
        </w:rPr>
        <w:tab/>
      </w:r>
      <w:r>
        <w:rPr>
          <w:noProof/>
          <w:lang w:eastAsia="zh-CN"/>
        </w:rPr>
        <w:t>UE</w:t>
      </w:r>
      <w:r>
        <w:rPr>
          <w:noProof/>
        </w:rPr>
        <w:t xml:space="preserve"> IP address</w:t>
      </w:r>
      <w:r>
        <w:rPr>
          <w:noProof/>
        </w:rPr>
        <w:tab/>
      </w:r>
      <w:r>
        <w:rPr>
          <w:noProof/>
        </w:rPr>
        <w:fldChar w:fldCharType="begin"/>
      </w:r>
      <w:r>
        <w:rPr>
          <w:noProof/>
        </w:rPr>
        <w:instrText xml:space="preserve"> PAGEREF _Toc218597796 \h </w:instrText>
      </w:r>
      <w:r>
        <w:rPr>
          <w:noProof/>
        </w:rPr>
      </w:r>
      <w:r>
        <w:rPr>
          <w:noProof/>
        </w:rPr>
        <w:fldChar w:fldCharType="separate"/>
      </w:r>
      <w:r>
        <w:rPr>
          <w:noProof/>
        </w:rPr>
        <w:t>559</w:t>
      </w:r>
      <w:r>
        <w:rPr>
          <w:noProof/>
        </w:rPr>
        <w:fldChar w:fldCharType="end"/>
      </w:r>
    </w:p>
    <w:p w14:paraId="0C8D0FFF" w14:textId="3CDD050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r>
      <w:r>
        <w:rPr>
          <w:noProof/>
        </w:rPr>
        <w:instrText xml:space="preserve"> PAGEREF _Toc218597797 \h </w:instrText>
      </w:r>
      <w:r>
        <w:rPr>
          <w:noProof/>
        </w:rPr>
      </w:r>
      <w:r>
        <w:rPr>
          <w:noProof/>
        </w:rPr>
        <w:fldChar w:fldCharType="separate"/>
      </w:r>
      <w:r>
        <w:rPr>
          <w:noProof/>
        </w:rPr>
        <w:t>560</w:t>
      </w:r>
      <w:r>
        <w:rPr>
          <w:noProof/>
        </w:rPr>
        <w:fldChar w:fldCharType="end"/>
      </w:r>
    </w:p>
    <w:p w14:paraId="1AAB5399" w14:textId="2A4125B3"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11.3.50A</w:t>
      </w:r>
      <w:r>
        <w:rPr>
          <w:rFonts w:asciiTheme="minorHAnsi" w:eastAsiaTheme="minorEastAsia" w:hAnsiTheme="minorHAnsi" w:cstheme="minorBidi"/>
          <w:noProof/>
          <w:kern w:val="2"/>
          <w:sz w:val="24"/>
          <w:szCs w:val="24"/>
          <w14:ligatures w14:val="standardContextual"/>
        </w:rPr>
        <w:tab/>
      </w:r>
      <w:r>
        <w:rPr>
          <w:noProof/>
          <w:lang w:eastAsia="zh-CN"/>
        </w:rPr>
        <w:t>5GS identity type</w:t>
      </w:r>
      <w:r>
        <w:rPr>
          <w:noProof/>
        </w:rPr>
        <w:tab/>
      </w:r>
      <w:r>
        <w:rPr>
          <w:noProof/>
        </w:rPr>
        <w:fldChar w:fldCharType="begin"/>
      </w:r>
      <w:r>
        <w:rPr>
          <w:noProof/>
        </w:rPr>
        <w:instrText xml:space="preserve"> PAGEREF _Toc218597798 \h </w:instrText>
      </w:r>
      <w:r>
        <w:rPr>
          <w:noProof/>
        </w:rPr>
      </w:r>
      <w:r>
        <w:rPr>
          <w:noProof/>
        </w:rPr>
        <w:fldChar w:fldCharType="separate"/>
      </w:r>
      <w:r>
        <w:rPr>
          <w:noProof/>
        </w:rPr>
        <w:t>560</w:t>
      </w:r>
      <w:r>
        <w:rPr>
          <w:noProof/>
        </w:rPr>
        <w:fldChar w:fldCharType="end"/>
      </w:r>
    </w:p>
    <w:p w14:paraId="39B2E3A2" w14:textId="2B848F06"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11.3.51</w:t>
      </w:r>
      <w:r>
        <w:rPr>
          <w:rFonts w:asciiTheme="minorHAnsi" w:eastAsiaTheme="minorEastAsia" w:hAnsiTheme="minorHAnsi" w:cstheme="minorBidi"/>
          <w:noProof/>
          <w:kern w:val="2"/>
          <w:sz w:val="24"/>
          <w:szCs w:val="24"/>
          <w14:ligatures w14:val="standardContextual"/>
        </w:rPr>
        <w:tab/>
      </w:r>
      <w:r>
        <w:rPr>
          <w:noProof/>
        </w:rPr>
        <w:t>Spare half octet</w:t>
      </w:r>
      <w:r>
        <w:rPr>
          <w:noProof/>
        </w:rPr>
        <w:tab/>
      </w:r>
      <w:r>
        <w:rPr>
          <w:noProof/>
        </w:rPr>
        <w:fldChar w:fldCharType="begin"/>
      </w:r>
      <w:r>
        <w:rPr>
          <w:noProof/>
        </w:rPr>
        <w:instrText xml:space="preserve"> PAGEREF _Toc218597799 \h </w:instrText>
      </w:r>
      <w:r>
        <w:rPr>
          <w:noProof/>
        </w:rPr>
      </w:r>
      <w:r>
        <w:rPr>
          <w:noProof/>
        </w:rPr>
        <w:fldChar w:fldCharType="separate"/>
      </w:r>
      <w:r>
        <w:rPr>
          <w:noProof/>
        </w:rPr>
        <w:t>560</w:t>
      </w:r>
      <w:r>
        <w:rPr>
          <w:noProof/>
        </w:rPr>
        <w:fldChar w:fldCharType="end"/>
      </w:r>
    </w:p>
    <w:p w14:paraId="1ED38988" w14:textId="469B1C0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11.3.52</w:t>
      </w:r>
      <w:r>
        <w:rPr>
          <w:rFonts w:asciiTheme="minorHAnsi" w:eastAsiaTheme="minorEastAsia" w:hAnsiTheme="minorHAnsi" w:cstheme="minorBidi"/>
          <w:noProof/>
          <w:kern w:val="2"/>
          <w:sz w:val="24"/>
          <w:szCs w:val="24"/>
          <w14:ligatures w14:val="standardContextual"/>
        </w:rPr>
        <w:tab/>
      </w:r>
      <w:r>
        <w:rPr>
          <w:noProof/>
        </w:rPr>
        <w:t>MSBs of K</w:t>
      </w:r>
      <w:r w:rsidRPr="002448C2">
        <w:rPr>
          <w:noProof/>
          <w:vertAlign w:val="subscript"/>
        </w:rPr>
        <w:t>NRP</w:t>
      </w:r>
      <w:r>
        <w:rPr>
          <w:noProof/>
        </w:rPr>
        <w:t xml:space="preserve"> ID 2</w:t>
      </w:r>
      <w:r>
        <w:rPr>
          <w:noProof/>
        </w:rPr>
        <w:tab/>
      </w:r>
      <w:r>
        <w:rPr>
          <w:noProof/>
        </w:rPr>
        <w:fldChar w:fldCharType="begin"/>
      </w:r>
      <w:r>
        <w:rPr>
          <w:noProof/>
        </w:rPr>
        <w:instrText xml:space="preserve"> PAGEREF _Toc218597800 \h </w:instrText>
      </w:r>
      <w:r>
        <w:rPr>
          <w:noProof/>
        </w:rPr>
      </w:r>
      <w:r>
        <w:rPr>
          <w:noProof/>
        </w:rPr>
        <w:fldChar w:fldCharType="separate"/>
      </w:r>
      <w:r>
        <w:rPr>
          <w:noProof/>
        </w:rPr>
        <w:t>561</w:t>
      </w:r>
      <w:r>
        <w:rPr>
          <w:noProof/>
        </w:rPr>
        <w:fldChar w:fldCharType="end"/>
      </w:r>
    </w:p>
    <w:p w14:paraId="344FEB6B" w14:textId="5D11750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11.3.53</w:t>
      </w:r>
      <w:r>
        <w:rPr>
          <w:rFonts w:asciiTheme="minorHAnsi" w:eastAsiaTheme="minorEastAsia" w:hAnsiTheme="minorHAnsi" w:cstheme="minorBidi"/>
          <w:noProof/>
          <w:kern w:val="2"/>
          <w:sz w:val="24"/>
          <w:szCs w:val="24"/>
          <w14:ligatures w14:val="standardContextual"/>
        </w:rPr>
        <w:tab/>
      </w:r>
      <w:r>
        <w:rPr>
          <w:noProof/>
        </w:rPr>
        <w:t>LSBs of K</w:t>
      </w:r>
      <w:r w:rsidRPr="002448C2">
        <w:rPr>
          <w:noProof/>
          <w:vertAlign w:val="subscript"/>
        </w:rPr>
        <w:t>NRP</w:t>
      </w:r>
      <w:r>
        <w:rPr>
          <w:noProof/>
        </w:rPr>
        <w:t xml:space="preserve"> ID 2</w:t>
      </w:r>
      <w:r>
        <w:rPr>
          <w:noProof/>
        </w:rPr>
        <w:tab/>
      </w:r>
      <w:r>
        <w:rPr>
          <w:noProof/>
        </w:rPr>
        <w:fldChar w:fldCharType="begin"/>
      </w:r>
      <w:r>
        <w:rPr>
          <w:noProof/>
        </w:rPr>
        <w:instrText xml:space="preserve"> PAGEREF _Toc218597801 \h </w:instrText>
      </w:r>
      <w:r>
        <w:rPr>
          <w:noProof/>
        </w:rPr>
      </w:r>
      <w:r>
        <w:rPr>
          <w:noProof/>
        </w:rPr>
        <w:fldChar w:fldCharType="separate"/>
      </w:r>
      <w:r>
        <w:rPr>
          <w:noProof/>
        </w:rPr>
        <w:t>561</w:t>
      </w:r>
      <w:r>
        <w:rPr>
          <w:noProof/>
        </w:rPr>
        <w:fldChar w:fldCharType="end"/>
      </w:r>
    </w:p>
    <w:p w14:paraId="79072682" w14:textId="254FC9E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11.3.54</w:t>
      </w:r>
      <w:r>
        <w:rPr>
          <w:rFonts w:asciiTheme="minorHAnsi" w:eastAsiaTheme="minorEastAsia" w:hAnsiTheme="minorHAnsi" w:cstheme="minorBidi"/>
          <w:noProof/>
          <w:kern w:val="2"/>
          <w:sz w:val="24"/>
          <w:szCs w:val="24"/>
          <w14:ligatures w14:val="standardContextual"/>
        </w:rPr>
        <w:tab/>
      </w:r>
      <w:r>
        <w:rPr>
          <w:noProof/>
        </w:rPr>
        <w:t>MSB of K</w:t>
      </w:r>
      <w:r w:rsidRPr="002448C2">
        <w:rPr>
          <w:noProof/>
          <w:vertAlign w:val="subscript"/>
        </w:rPr>
        <w:t>SLP-sess</w:t>
      </w:r>
      <w:r>
        <w:rPr>
          <w:noProof/>
        </w:rPr>
        <w:t xml:space="preserve"> ID</w:t>
      </w:r>
      <w:r>
        <w:rPr>
          <w:noProof/>
        </w:rPr>
        <w:tab/>
      </w:r>
      <w:r>
        <w:rPr>
          <w:noProof/>
        </w:rPr>
        <w:fldChar w:fldCharType="begin"/>
      </w:r>
      <w:r>
        <w:rPr>
          <w:noProof/>
        </w:rPr>
        <w:instrText xml:space="preserve"> PAGEREF _Toc218597802 \h </w:instrText>
      </w:r>
      <w:r>
        <w:rPr>
          <w:noProof/>
        </w:rPr>
      </w:r>
      <w:r>
        <w:rPr>
          <w:noProof/>
        </w:rPr>
        <w:fldChar w:fldCharType="separate"/>
      </w:r>
      <w:r>
        <w:rPr>
          <w:noProof/>
        </w:rPr>
        <w:t>561</w:t>
      </w:r>
      <w:r>
        <w:rPr>
          <w:noProof/>
        </w:rPr>
        <w:fldChar w:fldCharType="end"/>
      </w:r>
    </w:p>
    <w:p w14:paraId="225D43BD" w14:textId="31BE857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11.3.55</w:t>
      </w:r>
      <w:r>
        <w:rPr>
          <w:rFonts w:asciiTheme="minorHAnsi" w:eastAsiaTheme="minorEastAsia" w:hAnsiTheme="minorHAnsi" w:cstheme="minorBidi"/>
          <w:noProof/>
          <w:kern w:val="2"/>
          <w:sz w:val="24"/>
          <w:szCs w:val="24"/>
          <w14:ligatures w14:val="standardContextual"/>
        </w:rPr>
        <w:tab/>
      </w:r>
      <w:r>
        <w:rPr>
          <w:noProof/>
        </w:rPr>
        <w:t>K</w:t>
      </w:r>
      <w:r w:rsidRPr="002448C2">
        <w:rPr>
          <w:noProof/>
          <w:vertAlign w:val="subscript"/>
        </w:rPr>
        <w:t>SLP</w:t>
      </w:r>
      <w:r>
        <w:rPr>
          <w:noProof/>
        </w:rPr>
        <w:t xml:space="preserve"> ID</w:t>
      </w:r>
      <w:r>
        <w:rPr>
          <w:noProof/>
        </w:rPr>
        <w:tab/>
      </w:r>
      <w:r>
        <w:rPr>
          <w:noProof/>
        </w:rPr>
        <w:fldChar w:fldCharType="begin"/>
      </w:r>
      <w:r>
        <w:rPr>
          <w:noProof/>
        </w:rPr>
        <w:instrText xml:space="preserve"> PAGEREF _Toc218597803 \h </w:instrText>
      </w:r>
      <w:r>
        <w:rPr>
          <w:noProof/>
        </w:rPr>
      </w:r>
      <w:r>
        <w:rPr>
          <w:noProof/>
        </w:rPr>
        <w:fldChar w:fldCharType="separate"/>
      </w:r>
      <w:r>
        <w:rPr>
          <w:noProof/>
        </w:rPr>
        <w:t>562</w:t>
      </w:r>
      <w:r>
        <w:rPr>
          <w:noProof/>
        </w:rPr>
        <w:fldChar w:fldCharType="end"/>
      </w:r>
    </w:p>
    <w:p w14:paraId="6EFC5C89" w14:textId="2E69DC63"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11.3.56</w:t>
      </w:r>
      <w:r>
        <w:rPr>
          <w:rFonts w:asciiTheme="minorHAnsi" w:eastAsiaTheme="minorEastAsia" w:hAnsiTheme="minorHAnsi" w:cstheme="minorBidi"/>
          <w:noProof/>
          <w:kern w:val="2"/>
          <w:sz w:val="24"/>
          <w:szCs w:val="24"/>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r>
      <w:r>
        <w:rPr>
          <w:noProof/>
        </w:rPr>
        <w:instrText xml:space="preserve"> PAGEREF _Toc218597804 \h </w:instrText>
      </w:r>
      <w:r>
        <w:rPr>
          <w:noProof/>
        </w:rPr>
      </w:r>
      <w:r>
        <w:rPr>
          <w:noProof/>
        </w:rPr>
        <w:fldChar w:fldCharType="separate"/>
      </w:r>
      <w:r>
        <w:rPr>
          <w:noProof/>
        </w:rPr>
        <w:t>562</w:t>
      </w:r>
      <w:r>
        <w:rPr>
          <w:noProof/>
        </w:rPr>
        <w:fldChar w:fldCharType="end"/>
      </w:r>
    </w:p>
    <w:p w14:paraId="6276DA6B" w14:textId="0ED106C9"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11.3.57</w:t>
      </w:r>
      <w:r>
        <w:rPr>
          <w:rFonts w:asciiTheme="minorHAnsi" w:eastAsiaTheme="minorEastAsia" w:hAnsiTheme="minorHAnsi" w:cstheme="minorBidi"/>
          <w:noProof/>
          <w:kern w:val="2"/>
          <w:sz w:val="24"/>
          <w:szCs w:val="24"/>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r>
      <w:r>
        <w:rPr>
          <w:noProof/>
        </w:rPr>
        <w:instrText xml:space="preserve"> PAGEREF _Toc218597805 \h </w:instrText>
      </w:r>
      <w:r>
        <w:rPr>
          <w:noProof/>
        </w:rPr>
      </w:r>
      <w:r>
        <w:rPr>
          <w:noProof/>
        </w:rPr>
        <w:fldChar w:fldCharType="separate"/>
      </w:r>
      <w:r>
        <w:rPr>
          <w:noProof/>
        </w:rPr>
        <w:t>563</w:t>
      </w:r>
      <w:r>
        <w:rPr>
          <w:noProof/>
        </w:rPr>
        <w:fldChar w:fldCharType="end"/>
      </w:r>
    </w:p>
    <w:p w14:paraId="04A63562" w14:textId="077C7268" w:rsidR="00C327F5" w:rsidRDefault="00C327F5">
      <w:pPr>
        <w:pStyle w:val="TOC3"/>
        <w:rPr>
          <w:rFonts w:asciiTheme="minorHAnsi" w:eastAsiaTheme="minorEastAsia" w:hAnsiTheme="minorHAnsi" w:cstheme="minorBidi"/>
          <w:noProof/>
          <w:kern w:val="2"/>
          <w:sz w:val="24"/>
          <w:szCs w:val="24"/>
          <w14:ligatures w14:val="standardContextual"/>
        </w:rPr>
      </w:pPr>
      <w:r>
        <w:rPr>
          <w:noProof/>
          <w:lang w:eastAsia="zh-CN"/>
        </w:rPr>
        <w:t>11.3.58</w:t>
      </w:r>
      <w:r>
        <w:rPr>
          <w:rFonts w:asciiTheme="minorHAnsi" w:eastAsiaTheme="minorEastAsia" w:hAnsiTheme="minorHAnsi" w:cstheme="minorBidi"/>
          <w:noProof/>
          <w:kern w:val="2"/>
          <w:sz w:val="24"/>
          <w:szCs w:val="24"/>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r>
      <w:r>
        <w:rPr>
          <w:noProof/>
        </w:rPr>
        <w:instrText xml:space="preserve"> PAGEREF _Toc218597806 \h </w:instrText>
      </w:r>
      <w:r>
        <w:rPr>
          <w:noProof/>
        </w:rPr>
      </w:r>
      <w:r>
        <w:rPr>
          <w:noProof/>
        </w:rPr>
        <w:fldChar w:fldCharType="separate"/>
      </w:r>
      <w:r>
        <w:rPr>
          <w:noProof/>
        </w:rPr>
        <w:t>563</w:t>
      </w:r>
      <w:r>
        <w:rPr>
          <w:noProof/>
        </w:rPr>
        <w:fldChar w:fldCharType="end"/>
      </w:r>
    </w:p>
    <w:p w14:paraId="775AA366" w14:textId="6EBFA2B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11.3.59</w:t>
      </w:r>
      <w:r>
        <w:rPr>
          <w:rFonts w:asciiTheme="minorHAnsi" w:eastAsiaTheme="minorEastAsia" w:hAnsiTheme="minorHAnsi" w:cstheme="minorBidi"/>
          <w:noProof/>
          <w:kern w:val="2"/>
          <w:sz w:val="24"/>
          <w:szCs w:val="24"/>
          <w14:ligatures w14:val="standardContextual"/>
        </w:rPr>
        <w:tab/>
      </w:r>
      <w:r>
        <w:rPr>
          <w:noProof/>
        </w:rPr>
        <w:t>Hop limit</w:t>
      </w:r>
      <w:r>
        <w:rPr>
          <w:noProof/>
        </w:rPr>
        <w:tab/>
      </w:r>
      <w:r>
        <w:rPr>
          <w:noProof/>
        </w:rPr>
        <w:fldChar w:fldCharType="begin"/>
      </w:r>
      <w:r>
        <w:rPr>
          <w:noProof/>
        </w:rPr>
        <w:instrText xml:space="preserve"> PAGEREF _Toc218597807 \h </w:instrText>
      </w:r>
      <w:r>
        <w:rPr>
          <w:noProof/>
        </w:rPr>
      </w:r>
      <w:r>
        <w:rPr>
          <w:noProof/>
        </w:rPr>
        <w:fldChar w:fldCharType="separate"/>
      </w:r>
      <w:r>
        <w:rPr>
          <w:noProof/>
        </w:rPr>
        <w:t>564</w:t>
      </w:r>
      <w:r>
        <w:rPr>
          <w:noProof/>
        </w:rPr>
        <w:fldChar w:fldCharType="end"/>
      </w:r>
    </w:p>
    <w:p w14:paraId="6B3B8619" w14:textId="296656F7"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5G ProSe direct discovery message over PC3a formats</w:t>
      </w:r>
      <w:r>
        <w:rPr>
          <w:noProof/>
        </w:rPr>
        <w:tab/>
      </w:r>
      <w:r>
        <w:rPr>
          <w:noProof/>
        </w:rPr>
        <w:fldChar w:fldCharType="begin"/>
      </w:r>
      <w:r>
        <w:rPr>
          <w:noProof/>
        </w:rPr>
        <w:instrText xml:space="preserve"> PAGEREF _Toc218597808 \h </w:instrText>
      </w:r>
      <w:r>
        <w:rPr>
          <w:noProof/>
        </w:rPr>
      </w:r>
      <w:r>
        <w:rPr>
          <w:noProof/>
        </w:rPr>
        <w:fldChar w:fldCharType="separate"/>
      </w:r>
      <w:r>
        <w:rPr>
          <w:noProof/>
        </w:rPr>
        <w:t>564</w:t>
      </w:r>
      <w:r>
        <w:rPr>
          <w:noProof/>
        </w:rPr>
        <w:fldChar w:fldCharType="end"/>
      </w:r>
    </w:p>
    <w:p w14:paraId="65946BA2" w14:textId="0FA16E8B"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r>
      <w:r>
        <w:rPr>
          <w:noProof/>
        </w:rPr>
        <w:instrText xml:space="preserve"> PAGEREF _Toc218597809 \h </w:instrText>
      </w:r>
      <w:r>
        <w:rPr>
          <w:noProof/>
        </w:rPr>
      </w:r>
      <w:r>
        <w:rPr>
          <w:noProof/>
        </w:rPr>
        <w:fldChar w:fldCharType="separate"/>
      </w:r>
      <w:r>
        <w:rPr>
          <w:noProof/>
        </w:rPr>
        <w:t>564</w:t>
      </w:r>
      <w:r>
        <w:rPr>
          <w:noProof/>
        </w:rPr>
        <w:fldChar w:fldCharType="end"/>
      </w:r>
    </w:p>
    <w:p w14:paraId="09F21E1D" w14:textId="4A88677C"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Parameters in 5G ProSe direct discovery messages over PC3a</w:t>
      </w:r>
      <w:r>
        <w:rPr>
          <w:noProof/>
        </w:rPr>
        <w:tab/>
      </w:r>
      <w:r>
        <w:rPr>
          <w:noProof/>
        </w:rPr>
        <w:fldChar w:fldCharType="begin"/>
      </w:r>
      <w:r>
        <w:rPr>
          <w:noProof/>
        </w:rPr>
        <w:instrText xml:space="preserve"> PAGEREF _Toc218597810 \h </w:instrText>
      </w:r>
      <w:r>
        <w:rPr>
          <w:noProof/>
        </w:rPr>
      </w:r>
      <w:r>
        <w:rPr>
          <w:noProof/>
        </w:rPr>
        <w:fldChar w:fldCharType="separate"/>
      </w:r>
      <w:r>
        <w:rPr>
          <w:noProof/>
        </w:rPr>
        <w:t>565</w:t>
      </w:r>
      <w:r>
        <w:rPr>
          <w:noProof/>
        </w:rPr>
        <w:fldChar w:fldCharType="end"/>
      </w:r>
    </w:p>
    <w:p w14:paraId="287A0678" w14:textId="33AC73C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r>
      <w:r>
        <w:rPr>
          <w:noProof/>
        </w:rPr>
        <w:instrText xml:space="preserve"> PAGEREF _Toc218597811 \h </w:instrText>
      </w:r>
      <w:r>
        <w:rPr>
          <w:noProof/>
        </w:rPr>
      </w:r>
      <w:r>
        <w:rPr>
          <w:noProof/>
        </w:rPr>
        <w:fldChar w:fldCharType="separate"/>
      </w:r>
      <w:r>
        <w:rPr>
          <w:noProof/>
        </w:rPr>
        <w:t>565</w:t>
      </w:r>
      <w:r>
        <w:rPr>
          <w:noProof/>
        </w:rPr>
        <w:fldChar w:fldCharType="end"/>
      </w:r>
    </w:p>
    <w:p w14:paraId="6C56EB74" w14:textId="41915DA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w:t>
      </w:r>
      <w:r>
        <w:rPr>
          <w:rFonts w:asciiTheme="minorHAnsi" w:eastAsiaTheme="minorEastAsia" w:hAnsiTheme="minorHAnsi" w:cstheme="minorBidi"/>
          <w:noProof/>
          <w:kern w:val="2"/>
          <w:sz w:val="24"/>
          <w:szCs w:val="24"/>
          <w14:ligatures w14:val="standardContextual"/>
        </w:rPr>
        <w:tab/>
      </w:r>
      <w:r>
        <w:rPr>
          <w:noProof/>
        </w:rPr>
        <w:t>Command</w:t>
      </w:r>
      <w:r>
        <w:rPr>
          <w:noProof/>
        </w:rPr>
        <w:tab/>
      </w:r>
      <w:r>
        <w:rPr>
          <w:noProof/>
        </w:rPr>
        <w:fldChar w:fldCharType="begin"/>
      </w:r>
      <w:r>
        <w:rPr>
          <w:noProof/>
        </w:rPr>
        <w:instrText xml:space="preserve"> PAGEREF _Toc218597812 \h </w:instrText>
      </w:r>
      <w:r>
        <w:rPr>
          <w:noProof/>
        </w:rPr>
      </w:r>
      <w:r>
        <w:rPr>
          <w:noProof/>
        </w:rPr>
        <w:fldChar w:fldCharType="separate"/>
      </w:r>
      <w:r>
        <w:rPr>
          <w:noProof/>
        </w:rPr>
        <w:t>565</w:t>
      </w:r>
      <w:r>
        <w:rPr>
          <w:noProof/>
        </w:rPr>
        <w:fldChar w:fldCharType="end"/>
      </w:r>
    </w:p>
    <w:p w14:paraId="5D93B461" w14:textId="201EDE3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_Toc218597813 \h </w:instrText>
      </w:r>
      <w:r>
        <w:rPr>
          <w:noProof/>
        </w:rPr>
      </w:r>
      <w:r>
        <w:rPr>
          <w:noProof/>
        </w:rPr>
        <w:fldChar w:fldCharType="separate"/>
      </w:r>
      <w:r>
        <w:rPr>
          <w:noProof/>
        </w:rPr>
        <w:t>565</w:t>
      </w:r>
      <w:r>
        <w:rPr>
          <w:noProof/>
        </w:rPr>
        <w:fldChar w:fldCharType="end"/>
      </w:r>
    </w:p>
    <w:p w14:paraId="067BD52B" w14:textId="011FC6B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w:t>
      </w:r>
      <w:r>
        <w:rPr>
          <w:rFonts w:asciiTheme="minorHAnsi" w:eastAsiaTheme="minorEastAsia" w:hAnsiTheme="minorHAnsi" w:cstheme="minorBidi"/>
          <w:noProof/>
          <w:kern w:val="2"/>
          <w:sz w:val="24"/>
          <w:szCs w:val="24"/>
          <w14:ligatures w14:val="standardContextual"/>
        </w:rPr>
        <w:tab/>
      </w:r>
      <w:r>
        <w:rPr>
          <w:noProof/>
        </w:rPr>
        <w:t>Prose application ID</w:t>
      </w:r>
      <w:r>
        <w:rPr>
          <w:noProof/>
        </w:rPr>
        <w:tab/>
      </w:r>
      <w:r>
        <w:rPr>
          <w:noProof/>
        </w:rPr>
        <w:fldChar w:fldCharType="begin"/>
      </w:r>
      <w:r>
        <w:rPr>
          <w:noProof/>
        </w:rPr>
        <w:instrText xml:space="preserve"> PAGEREF _Toc218597814 \h </w:instrText>
      </w:r>
      <w:r>
        <w:rPr>
          <w:noProof/>
        </w:rPr>
      </w:r>
      <w:r>
        <w:rPr>
          <w:noProof/>
        </w:rPr>
        <w:fldChar w:fldCharType="separate"/>
      </w:r>
      <w:r>
        <w:rPr>
          <w:noProof/>
        </w:rPr>
        <w:t>565</w:t>
      </w:r>
      <w:r>
        <w:rPr>
          <w:noProof/>
        </w:rPr>
        <w:fldChar w:fldCharType="end"/>
      </w:r>
    </w:p>
    <w:p w14:paraId="57AD83A0" w14:textId="2DAC4ED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11.4.2.5</w:t>
      </w:r>
      <w:r>
        <w:rPr>
          <w:rFonts w:asciiTheme="minorHAnsi" w:eastAsiaTheme="minorEastAsia" w:hAnsiTheme="minorHAnsi" w:cstheme="minorBidi"/>
          <w:noProof/>
          <w:kern w:val="2"/>
          <w:sz w:val="24"/>
          <w:szCs w:val="24"/>
          <w14:ligatures w14:val="standardContextual"/>
        </w:rPr>
        <w:tab/>
      </w:r>
      <w:r>
        <w:rPr>
          <w:noProof/>
        </w:rPr>
        <w:t>Application identity</w:t>
      </w:r>
      <w:r>
        <w:rPr>
          <w:noProof/>
        </w:rPr>
        <w:tab/>
      </w:r>
      <w:r>
        <w:rPr>
          <w:noProof/>
        </w:rPr>
        <w:fldChar w:fldCharType="begin"/>
      </w:r>
      <w:r>
        <w:rPr>
          <w:noProof/>
        </w:rPr>
        <w:instrText xml:space="preserve"> PAGEREF _Toc218597815 \h </w:instrText>
      </w:r>
      <w:r>
        <w:rPr>
          <w:noProof/>
        </w:rPr>
      </w:r>
      <w:r>
        <w:rPr>
          <w:noProof/>
        </w:rPr>
        <w:fldChar w:fldCharType="separate"/>
      </w:r>
      <w:r>
        <w:rPr>
          <w:noProof/>
        </w:rPr>
        <w:t>565</w:t>
      </w:r>
      <w:r>
        <w:rPr>
          <w:noProof/>
        </w:rPr>
        <w:fldChar w:fldCharType="end"/>
      </w:r>
    </w:p>
    <w:p w14:paraId="369F6306" w14:textId="18787DC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11.4.2.6</w:t>
      </w:r>
      <w:r>
        <w:rPr>
          <w:rFonts w:asciiTheme="minorHAnsi" w:eastAsiaTheme="minorEastAsia" w:hAnsiTheme="minorHAnsi" w:cstheme="minorBidi"/>
          <w:noProof/>
          <w:kern w:val="2"/>
          <w:sz w:val="24"/>
          <w:szCs w:val="24"/>
          <w14:ligatures w14:val="standardContextual"/>
        </w:rPr>
        <w:tab/>
      </w:r>
      <w:r>
        <w:rPr>
          <w:noProof/>
        </w:rPr>
        <w:t>ProSe application code</w:t>
      </w:r>
      <w:r>
        <w:rPr>
          <w:noProof/>
        </w:rPr>
        <w:tab/>
      </w:r>
      <w:r>
        <w:rPr>
          <w:noProof/>
        </w:rPr>
        <w:fldChar w:fldCharType="begin"/>
      </w:r>
      <w:r>
        <w:rPr>
          <w:noProof/>
        </w:rPr>
        <w:instrText xml:space="preserve"> PAGEREF _Toc218597816 \h </w:instrText>
      </w:r>
      <w:r>
        <w:rPr>
          <w:noProof/>
        </w:rPr>
      </w:r>
      <w:r>
        <w:rPr>
          <w:noProof/>
        </w:rPr>
        <w:fldChar w:fldCharType="separate"/>
      </w:r>
      <w:r>
        <w:rPr>
          <w:noProof/>
        </w:rPr>
        <w:t>566</w:t>
      </w:r>
      <w:r>
        <w:rPr>
          <w:noProof/>
        </w:rPr>
        <w:fldChar w:fldCharType="end"/>
      </w:r>
    </w:p>
    <w:p w14:paraId="1BA6A51D" w14:textId="67A734F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11.4.2.7</w:t>
      </w:r>
      <w:r>
        <w:rPr>
          <w:rFonts w:asciiTheme="minorHAnsi" w:eastAsiaTheme="minorEastAsia" w:hAnsiTheme="minorHAnsi" w:cstheme="minorBidi"/>
          <w:noProof/>
          <w:kern w:val="2"/>
          <w:sz w:val="24"/>
          <w:szCs w:val="24"/>
          <w14:ligatures w14:val="standardContextual"/>
        </w:rPr>
        <w:tab/>
      </w:r>
      <w:r>
        <w:rPr>
          <w:noProof/>
        </w:rPr>
        <w:t>Validity timer T5060</w:t>
      </w:r>
      <w:r>
        <w:rPr>
          <w:noProof/>
        </w:rPr>
        <w:tab/>
      </w:r>
      <w:r>
        <w:rPr>
          <w:noProof/>
        </w:rPr>
        <w:fldChar w:fldCharType="begin"/>
      </w:r>
      <w:r>
        <w:rPr>
          <w:noProof/>
        </w:rPr>
        <w:instrText xml:space="preserve"> PAGEREF _Toc218597817 \h </w:instrText>
      </w:r>
      <w:r>
        <w:rPr>
          <w:noProof/>
        </w:rPr>
      </w:r>
      <w:r>
        <w:rPr>
          <w:noProof/>
        </w:rPr>
        <w:fldChar w:fldCharType="separate"/>
      </w:r>
      <w:r>
        <w:rPr>
          <w:noProof/>
        </w:rPr>
        <w:t>566</w:t>
      </w:r>
      <w:r>
        <w:rPr>
          <w:noProof/>
        </w:rPr>
        <w:fldChar w:fldCharType="end"/>
      </w:r>
    </w:p>
    <w:p w14:paraId="63190B65" w14:textId="31E91D7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11.4.2.8</w:t>
      </w:r>
      <w:r>
        <w:rPr>
          <w:rFonts w:asciiTheme="minorHAnsi" w:eastAsiaTheme="minorEastAsia" w:hAnsiTheme="minorHAnsi" w:cstheme="minorBidi"/>
          <w:noProof/>
          <w:kern w:val="2"/>
          <w:sz w:val="24"/>
          <w:szCs w:val="24"/>
          <w14:ligatures w14:val="standardContextual"/>
        </w:rPr>
        <w:tab/>
      </w:r>
      <w:r>
        <w:rPr>
          <w:noProof/>
        </w:rPr>
        <w:t>PC3a control protocol cause value</w:t>
      </w:r>
      <w:r>
        <w:rPr>
          <w:noProof/>
        </w:rPr>
        <w:tab/>
      </w:r>
      <w:r>
        <w:rPr>
          <w:noProof/>
        </w:rPr>
        <w:fldChar w:fldCharType="begin"/>
      </w:r>
      <w:r>
        <w:rPr>
          <w:noProof/>
        </w:rPr>
        <w:instrText xml:space="preserve"> PAGEREF _Toc218597818 \h </w:instrText>
      </w:r>
      <w:r>
        <w:rPr>
          <w:noProof/>
        </w:rPr>
      </w:r>
      <w:r>
        <w:rPr>
          <w:noProof/>
        </w:rPr>
        <w:fldChar w:fldCharType="separate"/>
      </w:r>
      <w:r>
        <w:rPr>
          <w:noProof/>
        </w:rPr>
        <w:t>566</w:t>
      </w:r>
      <w:r>
        <w:rPr>
          <w:noProof/>
        </w:rPr>
        <w:fldChar w:fldCharType="end"/>
      </w:r>
    </w:p>
    <w:p w14:paraId="52D714EE" w14:textId="6A82EDF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11.4.2.9</w:t>
      </w:r>
      <w:r>
        <w:rPr>
          <w:rFonts w:asciiTheme="minorHAnsi" w:eastAsiaTheme="minorEastAsia" w:hAnsiTheme="minorHAnsi" w:cstheme="minorBidi"/>
          <w:noProof/>
          <w:kern w:val="2"/>
          <w:sz w:val="24"/>
          <w:szCs w:val="24"/>
          <w14:ligatures w14:val="standardContextual"/>
        </w:rPr>
        <w:tab/>
      </w:r>
      <w:r>
        <w:rPr>
          <w:noProof/>
        </w:rPr>
        <w:t>Discovery filter</w:t>
      </w:r>
      <w:r>
        <w:rPr>
          <w:noProof/>
        </w:rPr>
        <w:tab/>
      </w:r>
      <w:r>
        <w:rPr>
          <w:noProof/>
        </w:rPr>
        <w:fldChar w:fldCharType="begin"/>
      </w:r>
      <w:r>
        <w:rPr>
          <w:noProof/>
        </w:rPr>
        <w:instrText xml:space="preserve"> PAGEREF _Toc218597819 \h </w:instrText>
      </w:r>
      <w:r>
        <w:rPr>
          <w:noProof/>
        </w:rPr>
      </w:r>
      <w:r>
        <w:rPr>
          <w:noProof/>
        </w:rPr>
        <w:fldChar w:fldCharType="separate"/>
      </w:r>
      <w:r>
        <w:rPr>
          <w:noProof/>
        </w:rPr>
        <w:t>566</w:t>
      </w:r>
      <w:r>
        <w:rPr>
          <w:noProof/>
        </w:rPr>
        <w:fldChar w:fldCharType="end"/>
      </w:r>
    </w:p>
    <w:p w14:paraId="204AD63D" w14:textId="3106801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11.4.2.10</w:t>
      </w:r>
      <w:r>
        <w:rPr>
          <w:rFonts w:asciiTheme="minorHAnsi" w:eastAsiaTheme="minorEastAsia" w:hAnsiTheme="minorHAnsi" w:cstheme="minorBidi"/>
          <w:noProof/>
          <w:kern w:val="2"/>
          <w:sz w:val="24"/>
          <w:szCs w:val="24"/>
          <w14:ligatures w14:val="standardContextual"/>
        </w:rPr>
        <w:tab/>
      </w:r>
      <w:r>
        <w:rPr>
          <w:noProof/>
        </w:rPr>
        <w:t>Monitored PLMN ID</w:t>
      </w:r>
      <w:r>
        <w:rPr>
          <w:noProof/>
        </w:rPr>
        <w:tab/>
      </w:r>
      <w:r>
        <w:rPr>
          <w:noProof/>
        </w:rPr>
        <w:fldChar w:fldCharType="begin"/>
      </w:r>
      <w:r>
        <w:rPr>
          <w:noProof/>
        </w:rPr>
        <w:instrText xml:space="preserve"> PAGEREF _Toc218597820 \h </w:instrText>
      </w:r>
      <w:r>
        <w:rPr>
          <w:noProof/>
        </w:rPr>
      </w:r>
      <w:r>
        <w:rPr>
          <w:noProof/>
        </w:rPr>
        <w:fldChar w:fldCharType="separate"/>
      </w:r>
      <w:r>
        <w:rPr>
          <w:noProof/>
        </w:rPr>
        <w:t>567</w:t>
      </w:r>
      <w:r>
        <w:rPr>
          <w:noProof/>
        </w:rPr>
        <w:fldChar w:fldCharType="end"/>
      </w:r>
    </w:p>
    <w:p w14:paraId="7209AB96" w14:textId="40DA771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11.4.2.11</w:t>
      </w:r>
      <w:r>
        <w:rPr>
          <w:rFonts w:asciiTheme="minorHAnsi" w:eastAsiaTheme="minorEastAsia" w:hAnsiTheme="minorHAnsi" w:cstheme="minorBidi"/>
          <w:noProof/>
          <w:kern w:val="2"/>
          <w:sz w:val="24"/>
          <w:szCs w:val="24"/>
          <w14:ligatures w14:val="standardContextual"/>
        </w:rPr>
        <w:tab/>
      </w:r>
      <w:r>
        <w:rPr>
          <w:noProof/>
        </w:rPr>
        <w:t>VPLMN ID</w:t>
      </w:r>
      <w:r>
        <w:rPr>
          <w:noProof/>
        </w:rPr>
        <w:tab/>
      </w:r>
      <w:r>
        <w:rPr>
          <w:noProof/>
        </w:rPr>
        <w:fldChar w:fldCharType="begin"/>
      </w:r>
      <w:r>
        <w:rPr>
          <w:noProof/>
        </w:rPr>
        <w:instrText xml:space="preserve"> PAGEREF _Toc218597821 \h </w:instrText>
      </w:r>
      <w:r>
        <w:rPr>
          <w:noProof/>
        </w:rPr>
      </w:r>
      <w:r>
        <w:rPr>
          <w:noProof/>
        </w:rPr>
        <w:fldChar w:fldCharType="separate"/>
      </w:r>
      <w:r>
        <w:rPr>
          <w:noProof/>
        </w:rPr>
        <w:t>567</w:t>
      </w:r>
      <w:r>
        <w:rPr>
          <w:noProof/>
        </w:rPr>
        <w:fldChar w:fldCharType="end"/>
      </w:r>
    </w:p>
    <w:p w14:paraId="780899FE" w14:textId="6DD4F95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11.4.2.12</w:t>
      </w:r>
      <w:r>
        <w:rPr>
          <w:rFonts w:asciiTheme="minorHAnsi" w:eastAsiaTheme="minorEastAsia" w:hAnsiTheme="minorHAnsi" w:cstheme="minorBidi"/>
          <w:noProof/>
          <w:kern w:val="2"/>
          <w:sz w:val="24"/>
          <w:szCs w:val="24"/>
          <w14:ligatures w14:val="standardContextual"/>
        </w:rPr>
        <w:tab/>
      </w:r>
      <w:r>
        <w:rPr>
          <w:noProof/>
        </w:rPr>
        <w:t>UTC-based counter</w:t>
      </w:r>
      <w:r>
        <w:rPr>
          <w:noProof/>
        </w:rPr>
        <w:tab/>
      </w:r>
      <w:r>
        <w:rPr>
          <w:noProof/>
        </w:rPr>
        <w:fldChar w:fldCharType="begin"/>
      </w:r>
      <w:r>
        <w:rPr>
          <w:noProof/>
        </w:rPr>
        <w:instrText xml:space="preserve"> PAGEREF _Toc218597822 \h </w:instrText>
      </w:r>
      <w:r>
        <w:rPr>
          <w:noProof/>
        </w:rPr>
      </w:r>
      <w:r>
        <w:rPr>
          <w:noProof/>
        </w:rPr>
        <w:fldChar w:fldCharType="separate"/>
      </w:r>
      <w:r>
        <w:rPr>
          <w:noProof/>
        </w:rPr>
        <w:t>567</w:t>
      </w:r>
      <w:r>
        <w:rPr>
          <w:noProof/>
        </w:rPr>
        <w:fldChar w:fldCharType="end"/>
      </w:r>
    </w:p>
    <w:p w14:paraId="7D0892E4" w14:textId="34AA709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11.4.2.13</w:t>
      </w:r>
      <w:r>
        <w:rPr>
          <w:rFonts w:asciiTheme="minorHAnsi" w:eastAsiaTheme="minorEastAsia" w:hAnsiTheme="minorHAnsi" w:cstheme="minorBidi"/>
          <w:noProof/>
          <w:kern w:val="2"/>
          <w:sz w:val="24"/>
          <w:szCs w:val="24"/>
          <w14:ligatures w14:val="standardContextual"/>
        </w:rPr>
        <w:tab/>
      </w:r>
      <w:r>
        <w:rPr>
          <w:noProof/>
        </w:rPr>
        <w:t>Validity timer T5072</w:t>
      </w:r>
      <w:r>
        <w:rPr>
          <w:noProof/>
        </w:rPr>
        <w:tab/>
      </w:r>
      <w:r>
        <w:rPr>
          <w:noProof/>
        </w:rPr>
        <w:fldChar w:fldCharType="begin"/>
      </w:r>
      <w:r>
        <w:rPr>
          <w:noProof/>
        </w:rPr>
        <w:instrText xml:space="preserve"> PAGEREF _Toc218597823 \h </w:instrText>
      </w:r>
      <w:r>
        <w:rPr>
          <w:noProof/>
        </w:rPr>
      </w:r>
      <w:r>
        <w:rPr>
          <w:noProof/>
        </w:rPr>
        <w:fldChar w:fldCharType="separate"/>
      </w:r>
      <w:r>
        <w:rPr>
          <w:noProof/>
        </w:rPr>
        <w:t>567</w:t>
      </w:r>
      <w:r>
        <w:rPr>
          <w:noProof/>
        </w:rPr>
        <w:fldChar w:fldCharType="end"/>
      </w:r>
    </w:p>
    <w:p w14:paraId="4CF82B24" w14:textId="2BBAB90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11.4.2.14</w:t>
      </w:r>
      <w:r>
        <w:rPr>
          <w:rFonts w:asciiTheme="minorHAnsi" w:eastAsiaTheme="minorEastAsia" w:hAnsiTheme="minorHAnsi" w:cstheme="minorBidi"/>
          <w:noProof/>
          <w:kern w:val="2"/>
          <w:sz w:val="24"/>
          <w:szCs w:val="24"/>
          <w14:ligatures w14:val="standardContextual"/>
        </w:rPr>
        <w:tab/>
      </w:r>
      <w:r>
        <w:rPr>
          <w:noProof/>
        </w:rPr>
        <w:t>Metadata flag</w:t>
      </w:r>
      <w:r>
        <w:rPr>
          <w:noProof/>
        </w:rPr>
        <w:tab/>
      </w:r>
      <w:r>
        <w:rPr>
          <w:noProof/>
        </w:rPr>
        <w:fldChar w:fldCharType="begin"/>
      </w:r>
      <w:r>
        <w:rPr>
          <w:noProof/>
        </w:rPr>
        <w:instrText xml:space="preserve"> PAGEREF _Toc218597824 \h </w:instrText>
      </w:r>
      <w:r>
        <w:rPr>
          <w:noProof/>
        </w:rPr>
      </w:r>
      <w:r>
        <w:rPr>
          <w:noProof/>
        </w:rPr>
        <w:fldChar w:fldCharType="separate"/>
      </w:r>
      <w:r>
        <w:rPr>
          <w:noProof/>
        </w:rPr>
        <w:t>567</w:t>
      </w:r>
      <w:r>
        <w:rPr>
          <w:noProof/>
        </w:rPr>
        <w:fldChar w:fldCharType="end"/>
      </w:r>
    </w:p>
    <w:p w14:paraId="679BD6B9" w14:textId="5CC1F98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11.4.2.15</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_Toc218597825 \h </w:instrText>
      </w:r>
      <w:r>
        <w:rPr>
          <w:noProof/>
        </w:rPr>
      </w:r>
      <w:r>
        <w:rPr>
          <w:noProof/>
        </w:rPr>
        <w:fldChar w:fldCharType="separate"/>
      </w:r>
      <w:r>
        <w:rPr>
          <w:noProof/>
        </w:rPr>
        <w:t>567</w:t>
      </w:r>
      <w:r>
        <w:rPr>
          <w:noProof/>
        </w:rPr>
        <w:fldChar w:fldCharType="end"/>
      </w:r>
    </w:p>
    <w:p w14:paraId="60895E75" w14:textId="1229C1D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11.4.2.16</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r>
      <w:r>
        <w:rPr>
          <w:noProof/>
        </w:rPr>
        <w:instrText xml:space="preserve"> PAGEREF _Toc218597826 \h </w:instrText>
      </w:r>
      <w:r>
        <w:rPr>
          <w:noProof/>
        </w:rPr>
      </w:r>
      <w:r>
        <w:rPr>
          <w:noProof/>
        </w:rPr>
        <w:fldChar w:fldCharType="separate"/>
      </w:r>
      <w:r>
        <w:rPr>
          <w:noProof/>
        </w:rPr>
        <w:t>567</w:t>
      </w:r>
      <w:r>
        <w:rPr>
          <w:noProof/>
        </w:rPr>
        <w:fldChar w:fldCharType="end"/>
      </w:r>
    </w:p>
    <w:p w14:paraId="10F993E3" w14:textId="5CCBE8A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11.4.2.17</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r>
      <w:r>
        <w:rPr>
          <w:noProof/>
        </w:rPr>
        <w:instrText xml:space="preserve"> PAGEREF _Toc218597827 \h </w:instrText>
      </w:r>
      <w:r>
        <w:rPr>
          <w:noProof/>
        </w:rPr>
      </w:r>
      <w:r>
        <w:rPr>
          <w:noProof/>
        </w:rPr>
        <w:fldChar w:fldCharType="separate"/>
      </w:r>
      <w:r>
        <w:rPr>
          <w:noProof/>
        </w:rPr>
        <w:t>567</w:t>
      </w:r>
      <w:r>
        <w:rPr>
          <w:noProof/>
        </w:rPr>
        <w:fldChar w:fldCharType="end"/>
      </w:r>
    </w:p>
    <w:p w14:paraId="51AB15B9" w14:textId="6C6EFC3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11.4.2.18</w:t>
      </w:r>
      <w:r>
        <w:rPr>
          <w:rFonts w:asciiTheme="minorHAnsi" w:eastAsiaTheme="minorEastAsia" w:hAnsiTheme="minorHAnsi" w:cstheme="minorBidi"/>
          <w:noProof/>
          <w:kern w:val="2"/>
          <w:sz w:val="24"/>
          <w:szCs w:val="24"/>
          <w14:ligatures w14:val="standardContextual"/>
        </w:rPr>
        <w:tab/>
      </w:r>
      <w:r>
        <w:rPr>
          <w:noProof/>
        </w:rPr>
        <w:t>Discovery type</w:t>
      </w:r>
      <w:r>
        <w:rPr>
          <w:noProof/>
        </w:rPr>
        <w:tab/>
      </w:r>
      <w:r>
        <w:rPr>
          <w:noProof/>
        </w:rPr>
        <w:fldChar w:fldCharType="begin"/>
      </w:r>
      <w:r>
        <w:rPr>
          <w:noProof/>
        </w:rPr>
        <w:instrText xml:space="preserve"> PAGEREF _Toc218597828 \h </w:instrText>
      </w:r>
      <w:r>
        <w:rPr>
          <w:noProof/>
        </w:rPr>
      </w:r>
      <w:r>
        <w:rPr>
          <w:noProof/>
        </w:rPr>
        <w:fldChar w:fldCharType="separate"/>
      </w:r>
      <w:r>
        <w:rPr>
          <w:noProof/>
        </w:rPr>
        <w:t>568</w:t>
      </w:r>
      <w:r>
        <w:rPr>
          <w:noProof/>
        </w:rPr>
        <w:fldChar w:fldCharType="end"/>
      </w:r>
    </w:p>
    <w:p w14:paraId="2B6D4522" w14:textId="62B84A5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11.4.2.19</w:t>
      </w:r>
      <w:r>
        <w:rPr>
          <w:rFonts w:asciiTheme="minorHAnsi" w:eastAsiaTheme="minorEastAsia" w:hAnsiTheme="minorHAnsi" w:cstheme="minorBidi"/>
          <w:noProof/>
          <w:kern w:val="2"/>
          <w:sz w:val="24"/>
          <w:szCs w:val="24"/>
          <w14:ligatures w14:val="standardContextual"/>
        </w:rPr>
        <w:tab/>
      </w:r>
      <w:r>
        <w:rPr>
          <w:noProof/>
        </w:rPr>
        <w:t>Match report refresh timer T5074</w:t>
      </w:r>
      <w:r>
        <w:rPr>
          <w:noProof/>
        </w:rPr>
        <w:tab/>
      </w:r>
      <w:r>
        <w:rPr>
          <w:noProof/>
        </w:rPr>
        <w:fldChar w:fldCharType="begin"/>
      </w:r>
      <w:r>
        <w:rPr>
          <w:noProof/>
        </w:rPr>
        <w:instrText xml:space="preserve"> PAGEREF _Toc218597829 \h </w:instrText>
      </w:r>
      <w:r>
        <w:rPr>
          <w:noProof/>
        </w:rPr>
      </w:r>
      <w:r>
        <w:rPr>
          <w:noProof/>
        </w:rPr>
        <w:fldChar w:fldCharType="separate"/>
      </w:r>
      <w:r>
        <w:rPr>
          <w:noProof/>
        </w:rPr>
        <w:t>568</w:t>
      </w:r>
      <w:r>
        <w:rPr>
          <w:noProof/>
        </w:rPr>
        <w:fldChar w:fldCharType="end"/>
      </w:r>
    </w:p>
    <w:p w14:paraId="1A01E48C" w14:textId="5C28828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11.4.2.20</w:t>
      </w:r>
      <w:r>
        <w:rPr>
          <w:rFonts w:asciiTheme="minorHAnsi" w:eastAsiaTheme="minorEastAsia" w:hAnsiTheme="minorHAnsi" w:cstheme="minorBidi"/>
          <w:noProof/>
          <w:kern w:val="2"/>
          <w:sz w:val="24"/>
          <w:szCs w:val="24"/>
          <w14:ligatures w14:val="standardContextual"/>
        </w:rPr>
        <w:tab/>
      </w:r>
      <w:r>
        <w:rPr>
          <w:noProof/>
        </w:rPr>
        <w:t>Requested timer</w:t>
      </w:r>
      <w:r>
        <w:rPr>
          <w:noProof/>
        </w:rPr>
        <w:tab/>
      </w:r>
      <w:r>
        <w:rPr>
          <w:noProof/>
        </w:rPr>
        <w:fldChar w:fldCharType="begin"/>
      </w:r>
      <w:r>
        <w:rPr>
          <w:noProof/>
        </w:rPr>
        <w:instrText xml:space="preserve"> PAGEREF _Toc218597830 \h </w:instrText>
      </w:r>
      <w:r>
        <w:rPr>
          <w:noProof/>
        </w:rPr>
      </w:r>
      <w:r>
        <w:rPr>
          <w:noProof/>
        </w:rPr>
        <w:fldChar w:fldCharType="separate"/>
      </w:r>
      <w:r>
        <w:rPr>
          <w:noProof/>
        </w:rPr>
        <w:t>568</w:t>
      </w:r>
      <w:r>
        <w:rPr>
          <w:noProof/>
        </w:rPr>
        <w:fldChar w:fldCharType="end"/>
      </w:r>
    </w:p>
    <w:p w14:paraId="55A9955E" w14:textId="1BAB0B8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11.4.2.21</w:t>
      </w:r>
      <w:r>
        <w:rPr>
          <w:rFonts w:asciiTheme="minorHAnsi" w:eastAsiaTheme="minorEastAsia" w:hAnsiTheme="minorHAnsi" w:cstheme="minorBidi"/>
          <w:noProof/>
          <w:kern w:val="2"/>
          <w:sz w:val="24"/>
          <w:szCs w:val="24"/>
          <w14:ligatures w14:val="standardContextual"/>
        </w:rPr>
        <w:tab/>
      </w:r>
      <w:r>
        <w:rPr>
          <w:noProof/>
          <w:lang w:eastAsia="zh-CN"/>
        </w:rPr>
        <w:t xml:space="preserve">DDNMF </w:t>
      </w:r>
      <w:r>
        <w:rPr>
          <w:noProof/>
        </w:rPr>
        <w:t>transaction ID</w:t>
      </w:r>
      <w:r>
        <w:rPr>
          <w:noProof/>
        </w:rPr>
        <w:tab/>
      </w:r>
      <w:r>
        <w:rPr>
          <w:noProof/>
        </w:rPr>
        <w:fldChar w:fldCharType="begin"/>
      </w:r>
      <w:r>
        <w:rPr>
          <w:noProof/>
        </w:rPr>
        <w:instrText xml:space="preserve"> PAGEREF _Toc218597831 \h </w:instrText>
      </w:r>
      <w:r>
        <w:rPr>
          <w:noProof/>
        </w:rPr>
      </w:r>
      <w:r>
        <w:rPr>
          <w:noProof/>
        </w:rPr>
        <w:fldChar w:fldCharType="separate"/>
      </w:r>
      <w:r>
        <w:rPr>
          <w:noProof/>
        </w:rPr>
        <w:t>568</w:t>
      </w:r>
      <w:r>
        <w:rPr>
          <w:noProof/>
        </w:rPr>
        <w:fldChar w:fldCharType="end"/>
      </w:r>
    </w:p>
    <w:p w14:paraId="65D40E10" w14:textId="432507C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11.4.2.22</w:t>
      </w:r>
      <w:r>
        <w:rPr>
          <w:rFonts w:asciiTheme="minorHAnsi" w:eastAsiaTheme="minorEastAsia" w:hAnsiTheme="minorHAnsi" w:cstheme="minorBidi"/>
          <w:noProof/>
          <w:kern w:val="2"/>
          <w:sz w:val="24"/>
          <w:szCs w:val="24"/>
          <w14:ligatures w14:val="standardContextual"/>
        </w:rPr>
        <w:tab/>
      </w:r>
      <w:r>
        <w:rPr>
          <w:noProof/>
        </w:rPr>
        <w:t>Update info</w:t>
      </w:r>
      <w:r>
        <w:rPr>
          <w:noProof/>
        </w:rPr>
        <w:tab/>
      </w:r>
      <w:r>
        <w:rPr>
          <w:noProof/>
        </w:rPr>
        <w:fldChar w:fldCharType="begin"/>
      </w:r>
      <w:r>
        <w:rPr>
          <w:noProof/>
        </w:rPr>
        <w:instrText xml:space="preserve"> PAGEREF _Toc218597832 \h </w:instrText>
      </w:r>
      <w:r>
        <w:rPr>
          <w:noProof/>
        </w:rPr>
      </w:r>
      <w:r>
        <w:rPr>
          <w:noProof/>
        </w:rPr>
        <w:fldChar w:fldCharType="separate"/>
      </w:r>
      <w:r>
        <w:rPr>
          <w:noProof/>
        </w:rPr>
        <w:t>568</w:t>
      </w:r>
      <w:r>
        <w:rPr>
          <w:noProof/>
        </w:rPr>
        <w:fldChar w:fldCharType="end"/>
      </w:r>
    </w:p>
    <w:p w14:paraId="132C70A1" w14:textId="6CD8224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11.4.2.23</w:t>
      </w:r>
      <w:r>
        <w:rPr>
          <w:rFonts w:asciiTheme="minorHAnsi" w:eastAsiaTheme="minorEastAsia" w:hAnsiTheme="minorHAnsi" w:cstheme="minorBidi"/>
          <w:noProof/>
          <w:kern w:val="2"/>
          <w:sz w:val="24"/>
          <w:szCs w:val="24"/>
          <w14:ligatures w14:val="standardContextual"/>
        </w:rPr>
        <w:tab/>
      </w:r>
      <w:r>
        <w:rPr>
          <w:noProof/>
        </w:rPr>
        <w:t>RPAUID</w:t>
      </w:r>
      <w:r>
        <w:rPr>
          <w:noProof/>
        </w:rPr>
        <w:tab/>
      </w:r>
      <w:r>
        <w:rPr>
          <w:noProof/>
        </w:rPr>
        <w:fldChar w:fldCharType="begin"/>
      </w:r>
      <w:r>
        <w:rPr>
          <w:noProof/>
        </w:rPr>
        <w:instrText xml:space="preserve"> PAGEREF _Toc218597833 \h </w:instrText>
      </w:r>
      <w:r>
        <w:rPr>
          <w:noProof/>
        </w:rPr>
      </w:r>
      <w:r>
        <w:rPr>
          <w:noProof/>
        </w:rPr>
        <w:fldChar w:fldCharType="separate"/>
      </w:r>
      <w:r>
        <w:rPr>
          <w:noProof/>
        </w:rPr>
        <w:t>569</w:t>
      </w:r>
      <w:r>
        <w:rPr>
          <w:noProof/>
        </w:rPr>
        <w:fldChar w:fldCharType="end"/>
      </w:r>
    </w:p>
    <w:p w14:paraId="2AE98AC9" w14:textId="0B9FF30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11.4.2.24</w:t>
      </w:r>
      <w:r>
        <w:rPr>
          <w:rFonts w:asciiTheme="minorHAnsi" w:eastAsiaTheme="minorEastAsia" w:hAnsiTheme="minorHAnsi" w:cstheme="minorBidi"/>
          <w:noProof/>
          <w:kern w:val="2"/>
          <w:sz w:val="24"/>
          <w:szCs w:val="24"/>
          <w14:ligatures w14:val="standardContextual"/>
        </w:rPr>
        <w:tab/>
      </w:r>
      <w:r>
        <w:rPr>
          <w:noProof/>
        </w:rPr>
        <w:t>Announcing type</w:t>
      </w:r>
      <w:r>
        <w:rPr>
          <w:noProof/>
        </w:rPr>
        <w:tab/>
      </w:r>
      <w:r>
        <w:rPr>
          <w:noProof/>
        </w:rPr>
        <w:fldChar w:fldCharType="begin"/>
      </w:r>
      <w:r>
        <w:rPr>
          <w:noProof/>
        </w:rPr>
        <w:instrText xml:space="preserve"> PAGEREF _Toc218597834 \h </w:instrText>
      </w:r>
      <w:r>
        <w:rPr>
          <w:noProof/>
        </w:rPr>
      </w:r>
      <w:r>
        <w:rPr>
          <w:noProof/>
        </w:rPr>
        <w:fldChar w:fldCharType="separate"/>
      </w:r>
      <w:r>
        <w:rPr>
          <w:noProof/>
        </w:rPr>
        <w:t>569</w:t>
      </w:r>
      <w:r>
        <w:rPr>
          <w:noProof/>
        </w:rPr>
        <w:fldChar w:fldCharType="end"/>
      </w:r>
    </w:p>
    <w:p w14:paraId="5C7E00A2" w14:textId="53DF121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11.4.2.25</w:t>
      </w:r>
      <w:r>
        <w:rPr>
          <w:rFonts w:asciiTheme="minorHAnsi" w:eastAsiaTheme="minorEastAsia" w:hAnsiTheme="minorHAnsi" w:cstheme="minorBidi"/>
          <w:noProof/>
          <w:kern w:val="2"/>
          <w:sz w:val="24"/>
          <w:szCs w:val="24"/>
          <w14:ligatures w14:val="standardContextual"/>
        </w:rPr>
        <w:tab/>
      </w:r>
      <w:r>
        <w:rPr>
          <w:noProof/>
        </w:rPr>
        <w:t>Application level container</w:t>
      </w:r>
      <w:r>
        <w:rPr>
          <w:noProof/>
        </w:rPr>
        <w:tab/>
      </w:r>
      <w:r>
        <w:rPr>
          <w:noProof/>
        </w:rPr>
        <w:fldChar w:fldCharType="begin"/>
      </w:r>
      <w:r>
        <w:rPr>
          <w:noProof/>
        </w:rPr>
        <w:instrText xml:space="preserve"> PAGEREF _Toc218597835 \h </w:instrText>
      </w:r>
      <w:r>
        <w:rPr>
          <w:noProof/>
        </w:rPr>
      </w:r>
      <w:r>
        <w:rPr>
          <w:noProof/>
        </w:rPr>
        <w:fldChar w:fldCharType="separate"/>
      </w:r>
      <w:r>
        <w:rPr>
          <w:noProof/>
        </w:rPr>
        <w:t>569</w:t>
      </w:r>
      <w:r>
        <w:rPr>
          <w:noProof/>
        </w:rPr>
        <w:fldChar w:fldCharType="end"/>
      </w:r>
    </w:p>
    <w:p w14:paraId="68EB28DB" w14:textId="253A8D9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11.4.2.26</w:t>
      </w:r>
      <w:r>
        <w:rPr>
          <w:rFonts w:asciiTheme="minorHAnsi" w:eastAsiaTheme="minorEastAsia" w:hAnsiTheme="minorHAnsi" w:cstheme="minorBidi"/>
          <w:noProof/>
          <w:kern w:val="2"/>
          <w:sz w:val="24"/>
          <w:szCs w:val="24"/>
          <w14:ligatures w14:val="standardContextual"/>
        </w:rPr>
        <w:tab/>
      </w:r>
      <w:r>
        <w:rPr>
          <w:noProof/>
        </w:rPr>
        <w:t>Discovery entry ID</w:t>
      </w:r>
      <w:r>
        <w:rPr>
          <w:noProof/>
        </w:rPr>
        <w:tab/>
      </w:r>
      <w:r>
        <w:rPr>
          <w:noProof/>
        </w:rPr>
        <w:fldChar w:fldCharType="begin"/>
      </w:r>
      <w:r>
        <w:rPr>
          <w:noProof/>
        </w:rPr>
        <w:instrText xml:space="preserve"> PAGEREF _Toc218597836 \h </w:instrText>
      </w:r>
      <w:r>
        <w:rPr>
          <w:noProof/>
        </w:rPr>
      </w:r>
      <w:r>
        <w:rPr>
          <w:noProof/>
        </w:rPr>
        <w:fldChar w:fldCharType="separate"/>
      </w:r>
      <w:r>
        <w:rPr>
          <w:noProof/>
        </w:rPr>
        <w:t>569</w:t>
      </w:r>
      <w:r>
        <w:rPr>
          <w:noProof/>
        </w:rPr>
        <w:fldChar w:fldCharType="end"/>
      </w:r>
    </w:p>
    <w:p w14:paraId="208B49E1" w14:textId="4C2EF73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11.4.2.27</w:t>
      </w:r>
      <w:r>
        <w:rPr>
          <w:rFonts w:asciiTheme="minorHAnsi" w:eastAsiaTheme="minorEastAsia" w:hAnsiTheme="minorHAnsi" w:cstheme="minorBidi"/>
          <w:noProof/>
          <w:kern w:val="2"/>
          <w:sz w:val="24"/>
          <w:szCs w:val="24"/>
          <w14:ligatures w14:val="standardContextual"/>
        </w:rPr>
        <w:tab/>
      </w:r>
      <w:r>
        <w:rPr>
          <w:noProof/>
        </w:rPr>
        <w:t>ProSe restricted code</w:t>
      </w:r>
      <w:r>
        <w:rPr>
          <w:noProof/>
        </w:rPr>
        <w:tab/>
      </w:r>
      <w:r>
        <w:rPr>
          <w:noProof/>
        </w:rPr>
        <w:fldChar w:fldCharType="begin"/>
      </w:r>
      <w:r>
        <w:rPr>
          <w:noProof/>
        </w:rPr>
        <w:instrText xml:space="preserve"> PAGEREF _Toc218597837 \h </w:instrText>
      </w:r>
      <w:r>
        <w:rPr>
          <w:noProof/>
        </w:rPr>
      </w:r>
      <w:r>
        <w:rPr>
          <w:noProof/>
        </w:rPr>
        <w:fldChar w:fldCharType="separate"/>
      </w:r>
      <w:r>
        <w:rPr>
          <w:noProof/>
        </w:rPr>
        <w:t>569</w:t>
      </w:r>
      <w:r>
        <w:rPr>
          <w:noProof/>
        </w:rPr>
        <w:fldChar w:fldCharType="end"/>
      </w:r>
    </w:p>
    <w:p w14:paraId="1A9DFAEE" w14:textId="7A86299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11.4.2.28</w:t>
      </w:r>
      <w:r>
        <w:rPr>
          <w:rFonts w:asciiTheme="minorHAnsi" w:eastAsiaTheme="minorEastAsia" w:hAnsiTheme="minorHAnsi" w:cstheme="minorBidi"/>
          <w:noProof/>
          <w:kern w:val="2"/>
          <w:sz w:val="24"/>
          <w:szCs w:val="24"/>
          <w14:ligatures w14:val="standardContextual"/>
        </w:rPr>
        <w:tab/>
      </w:r>
      <w:r>
        <w:rPr>
          <w:noProof/>
        </w:rPr>
        <w:t>ProSe restricted code suffix range</w:t>
      </w:r>
      <w:r>
        <w:rPr>
          <w:noProof/>
        </w:rPr>
        <w:tab/>
      </w:r>
      <w:r>
        <w:rPr>
          <w:noProof/>
        </w:rPr>
        <w:fldChar w:fldCharType="begin"/>
      </w:r>
      <w:r>
        <w:rPr>
          <w:noProof/>
        </w:rPr>
        <w:instrText xml:space="preserve"> PAGEREF _Toc218597838 \h </w:instrText>
      </w:r>
      <w:r>
        <w:rPr>
          <w:noProof/>
        </w:rPr>
      </w:r>
      <w:r>
        <w:rPr>
          <w:noProof/>
        </w:rPr>
        <w:fldChar w:fldCharType="separate"/>
      </w:r>
      <w:r>
        <w:rPr>
          <w:noProof/>
        </w:rPr>
        <w:t>569</w:t>
      </w:r>
      <w:r>
        <w:rPr>
          <w:noProof/>
        </w:rPr>
        <w:fldChar w:fldCharType="end"/>
      </w:r>
    </w:p>
    <w:p w14:paraId="39B04D29" w14:textId="4AB54F0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11.4.2.29</w:t>
      </w:r>
      <w:r>
        <w:rPr>
          <w:rFonts w:asciiTheme="minorHAnsi" w:eastAsiaTheme="minorEastAsia" w:hAnsiTheme="minorHAnsi" w:cstheme="minorBidi"/>
          <w:noProof/>
          <w:kern w:val="2"/>
          <w:sz w:val="24"/>
          <w:szCs w:val="24"/>
          <w14:ligatures w14:val="standardContextual"/>
        </w:rPr>
        <w:tab/>
      </w:r>
      <w:r>
        <w:rPr>
          <w:noProof/>
        </w:rPr>
        <w:t>On demand announcing enabled indicator</w:t>
      </w:r>
      <w:r>
        <w:rPr>
          <w:noProof/>
        </w:rPr>
        <w:tab/>
      </w:r>
      <w:r>
        <w:rPr>
          <w:noProof/>
        </w:rPr>
        <w:fldChar w:fldCharType="begin"/>
      </w:r>
      <w:r>
        <w:rPr>
          <w:noProof/>
        </w:rPr>
        <w:instrText xml:space="preserve"> PAGEREF _Toc218597839 \h </w:instrText>
      </w:r>
      <w:r>
        <w:rPr>
          <w:noProof/>
        </w:rPr>
      </w:r>
      <w:r>
        <w:rPr>
          <w:noProof/>
        </w:rPr>
        <w:fldChar w:fldCharType="separate"/>
      </w:r>
      <w:r>
        <w:rPr>
          <w:noProof/>
        </w:rPr>
        <w:t>570</w:t>
      </w:r>
      <w:r>
        <w:rPr>
          <w:noProof/>
        </w:rPr>
        <w:fldChar w:fldCharType="end"/>
      </w:r>
    </w:p>
    <w:p w14:paraId="3B8CE96C" w14:textId="62B7334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11.4.2.30</w:t>
      </w:r>
      <w:r>
        <w:rPr>
          <w:rFonts w:asciiTheme="minorHAnsi" w:eastAsiaTheme="minorEastAsia" w:hAnsiTheme="minorHAnsi" w:cstheme="minorBidi"/>
          <w:noProof/>
          <w:kern w:val="2"/>
          <w:sz w:val="24"/>
          <w:szCs w:val="24"/>
          <w14:ligatures w14:val="standardContextual"/>
        </w:rPr>
        <w:tab/>
      </w:r>
      <w:r>
        <w:rPr>
          <w:noProof/>
        </w:rPr>
        <w:t>Restricted discovery filter</w:t>
      </w:r>
      <w:r>
        <w:rPr>
          <w:noProof/>
        </w:rPr>
        <w:tab/>
      </w:r>
      <w:r>
        <w:rPr>
          <w:noProof/>
        </w:rPr>
        <w:fldChar w:fldCharType="begin"/>
      </w:r>
      <w:r>
        <w:rPr>
          <w:noProof/>
        </w:rPr>
        <w:instrText xml:space="preserve"> PAGEREF _Toc218597840 \h </w:instrText>
      </w:r>
      <w:r>
        <w:rPr>
          <w:noProof/>
        </w:rPr>
      </w:r>
      <w:r>
        <w:rPr>
          <w:noProof/>
        </w:rPr>
        <w:fldChar w:fldCharType="separate"/>
      </w:r>
      <w:r>
        <w:rPr>
          <w:noProof/>
        </w:rPr>
        <w:t>570</w:t>
      </w:r>
      <w:r>
        <w:rPr>
          <w:noProof/>
        </w:rPr>
        <w:fldChar w:fldCharType="end"/>
      </w:r>
    </w:p>
    <w:p w14:paraId="27E3B1AC" w14:textId="709C1C9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11.4.2.31</w:t>
      </w:r>
      <w:r>
        <w:rPr>
          <w:rFonts w:asciiTheme="minorHAnsi" w:eastAsiaTheme="minorEastAsia" w:hAnsiTheme="minorHAnsi" w:cstheme="minorBidi"/>
          <w:noProof/>
          <w:kern w:val="2"/>
          <w:sz w:val="24"/>
          <w:szCs w:val="24"/>
          <w14:ligatures w14:val="standardContextual"/>
        </w:rPr>
        <w:tab/>
      </w:r>
      <w:r>
        <w:rPr>
          <w:noProof/>
        </w:rPr>
        <w:t>ACE enabled indicator</w:t>
      </w:r>
      <w:r>
        <w:rPr>
          <w:noProof/>
        </w:rPr>
        <w:tab/>
      </w:r>
      <w:r>
        <w:rPr>
          <w:noProof/>
        </w:rPr>
        <w:fldChar w:fldCharType="begin"/>
      </w:r>
      <w:r>
        <w:rPr>
          <w:noProof/>
        </w:rPr>
        <w:instrText xml:space="preserve"> PAGEREF _Toc218597841 \h </w:instrText>
      </w:r>
      <w:r>
        <w:rPr>
          <w:noProof/>
        </w:rPr>
      </w:r>
      <w:r>
        <w:rPr>
          <w:noProof/>
        </w:rPr>
        <w:fldChar w:fldCharType="separate"/>
      </w:r>
      <w:r>
        <w:rPr>
          <w:noProof/>
        </w:rPr>
        <w:t>570</w:t>
      </w:r>
      <w:r>
        <w:rPr>
          <w:noProof/>
        </w:rPr>
        <w:fldChar w:fldCharType="end"/>
      </w:r>
    </w:p>
    <w:p w14:paraId="6523DA5D" w14:textId="4D05701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11.4.2.32</w:t>
      </w:r>
      <w:r>
        <w:rPr>
          <w:rFonts w:asciiTheme="minorHAnsi" w:eastAsiaTheme="minorEastAsia" w:hAnsiTheme="minorHAnsi" w:cstheme="minorBidi"/>
          <w:noProof/>
          <w:kern w:val="2"/>
          <w:sz w:val="24"/>
          <w:szCs w:val="24"/>
          <w14:ligatures w14:val="standardContextual"/>
        </w:rPr>
        <w:tab/>
      </w:r>
      <w:r>
        <w:rPr>
          <w:noProof/>
        </w:rPr>
        <w:t>Validity timer T5062</w:t>
      </w:r>
      <w:r>
        <w:rPr>
          <w:noProof/>
        </w:rPr>
        <w:tab/>
      </w:r>
      <w:r>
        <w:rPr>
          <w:noProof/>
        </w:rPr>
        <w:fldChar w:fldCharType="begin"/>
      </w:r>
      <w:r>
        <w:rPr>
          <w:noProof/>
        </w:rPr>
        <w:instrText xml:space="preserve"> PAGEREF _Toc218597842 \h </w:instrText>
      </w:r>
      <w:r>
        <w:rPr>
          <w:noProof/>
        </w:rPr>
      </w:r>
      <w:r>
        <w:rPr>
          <w:noProof/>
        </w:rPr>
        <w:fldChar w:fldCharType="separate"/>
      </w:r>
      <w:r>
        <w:rPr>
          <w:noProof/>
        </w:rPr>
        <w:t>570</w:t>
      </w:r>
      <w:r>
        <w:rPr>
          <w:noProof/>
        </w:rPr>
        <w:fldChar w:fldCharType="end"/>
      </w:r>
    </w:p>
    <w:p w14:paraId="2B7D1B8C" w14:textId="618042B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11.4.2.33</w:t>
      </w:r>
      <w:r>
        <w:rPr>
          <w:rFonts w:asciiTheme="minorHAnsi" w:eastAsiaTheme="minorEastAsia" w:hAnsiTheme="minorHAnsi" w:cstheme="minorBidi"/>
          <w:noProof/>
          <w:kern w:val="2"/>
          <w:sz w:val="24"/>
          <w:szCs w:val="24"/>
          <w14:ligatures w14:val="standardContextual"/>
        </w:rPr>
        <w:tab/>
      </w:r>
      <w:r>
        <w:rPr>
          <w:noProof/>
        </w:rPr>
        <w:t>Restricted code security material</w:t>
      </w:r>
      <w:r>
        <w:rPr>
          <w:noProof/>
        </w:rPr>
        <w:tab/>
      </w:r>
      <w:r>
        <w:rPr>
          <w:noProof/>
        </w:rPr>
        <w:fldChar w:fldCharType="begin"/>
      </w:r>
      <w:r>
        <w:rPr>
          <w:noProof/>
        </w:rPr>
        <w:instrText xml:space="preserve"> PAGEREF _Toc218597843 \h </w:instrText>
      </w:r>
      <w:r>
        <w:rPr>
          <w:noProof/>
        </w:rPr>
      </w:r>
      <w:r>
        <w:rPr>
          <w:noProof/>
        </w:rPr>
        <w:fldChar w:fldCharType="separate"/>
      </w:r>
      <w:r>
        <w:rPr>
          <w:noProof/>
        </w:rPr>
        <w:t>571</w:t>
      </w:r>
      <w:r>
        <w:rPr>
          <w:noProof/>
        </w:rPr>
        <w:fldChar w:fldCharType="end"/>
      </w:r>
    </w:p>
    <w:p w14:paraId="799683B3" w14:textId="1DA1FD3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11.4.2.34</w:t>
      </w:r>
      <w:r>
        <w:rPr>
          <w:rFonts w:asciiTheme="minorHAnsi" w:eastAsiaTheme="minorEastAsia" w:hAnsiTheme="minorHAnsi" w:cstheme="minorBidi"/>
          <w:noProof/>
          <w:kern w:val="2"/>
          <w:sz w:val="24"/>
          <w:szCs w:val="24"/>
          <w14:ligatures w14:val="standardContextual"/>
        </w:rPr>
        <w:tab/>
      </w:r>
      <w:r>
        <w:rPr>
          <w:noProof/>
        </w:rPr>
        <w:t>Discovery model</w:t>
      </w:r>
      <w:r>
        <w:rPr>
          <w:noProof/>
        </w:rPr>
        <w:tab/>
      </w:r>
      <w:r>
        <w:rPr>
          <w:noProof/>
        </w:rPr>
        <w:fldChar w:fldCharType="begin"/>
      </w:r>
      <w:r>
        <w:rPr>
          <w:noProof/>
        </w:rPr>
        <w:instrText xml:space="preserve"> PAGEREF _Toc218597844 \h </w:instrText>
      </w:r>
      <w:r>
        <w:rPr>
          <w:noProof/>
        </w:rPr>
      </w:r>
      <w:r>
        <w:rPr>
          <w:noProof/>
        </w:rPr>
        <w:fldChar w:fldCharType="separate"/>
      </w:r>
      <w:r>
        <w:rPr>
          <w:noProof/>
        </w:rPr>
        <w:t>571</w:t>
      </w:r>
      <w:r>
        <w:rPr>
          <w:noProof/>
        </w:rPr>
        <w:fldChar w:fldCharType="end"/>
      </w:r>
    </w:p>
    <w:p w14:paraId="1E4772EC" w14:textId="4093552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11.4.2.35</w:t>
      </w:r>
      <w:r>
        <w:rPr>
          <w:rFonts w:asciiTheme="minorHAnsi" w:eastAsiaTheme="minorEastAsia" w:hAnsiTheme="minorHAnsi" w:cstheme="minorBidi"/>
          <w:noProof/>
          <w:kern w:val="2"/>
          <w:sz w:val="24"/>
          <w:szCs w:val="24"/>
          <w14:ligatures w14:val="standardContextual"/>
        </w:rPr>
        <w:tab/>
      </w:r>
      <w:r>
        <w:rPr>
          <w:noProof/>
        </w:rPr>
        <w:t>ProSe response code</w:t>
      </w:r>
      <w:r>
        <w:rPr>
          <w:noProof/>
        </w:rPr>
        <w:tab/>
      </w:r>
      <w:r>
        <w:rPr>
          <w:noProof/>
        </w:rPr>
        <w:fldChar w:fldCharType="begin"/>
      </w:r>
      <w:r>
        <w:rPr>
          <w:noProof/>
        </w:rPr>
        <w:instrText xml:space="preserve"> PAGEREF _Toc218597845 \h </w:instrText>
      </w:r>
      <w:r>
        <w:rPr>
          <w:noProof/>
        </w:rPr>
      </w:r>
      <w:r>
        <w:rPr>
          <w:noProof/>
        </w:rPr>
        <w:fldChar w:fldCharType="separate"/>
      </w:r>
      <w:r>
        <w:rPr>
          <w:noProof/>
        </w:rPr>
        <w:t>571</w:t>
      </w:r>
      <w:r>
        <w:rPr>
          <w:noProof/>
        </w:rPr>
        <w:fldChar w:fldCharType="end"/>
      </w:r>
    </w:p>
    <w:p w14:paraId="36109C2E" w14:textId="7BCEAD1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11.4.2.36</w:t>
      </w:r>
      <w:r>
        <w:rPr>
          <w:rFonts w:asciiTheme="minorHAnsi" w:eastAsiaTheme="minorEastAsia" w:hAnsiTheme="minorHAnsi" w:cstheme="minorBidi"/>
          <w:noProof/>
          <w:kern w:val="2"/>
          <w:sz w:val="24"/>
          <w:szCs w:val="24"/>
          <w14:ligatures w14:val="standardContextual"/>
        </w:rPr>
        <w:tab/>
      </w:r>
      <w:r>
        <w:rPr>
          <w:noProof/>
        </w:rPr>
        <w:t>Discovery query filter</w:t>
      </w:r>
      <w:r>
        <w:rPr>
          <w:noProof/>
        </w:rPr>
        <w:tab/>
      </w:r>
      <w:r>
        <w:rPr>
          <w:noProof/>
        </w:rPr>
        <w:fldChar w:fldCharType="begin"/>
      </w:r>
      <w:r>
        <w:rPr>
          <w:noProof/>
        </w:rPr>
        <w:instrText xml:space="preserve"> PAGEREF _Toc218597846 \h </w:instrText>
      </w:r>
      <w:r>
        <w:rPr>
          <w:noProof/>
        </w:rPr>
      </w:r>
      <w:r>
        <w:rPr>
          <w:noProof/>
        </w:rPr>
        <w:fldChar w:fldCharType="separate"/>
      </w:r>
      <w:r>
        <w:rPr>
          <w:noProof/>
        </w:rPr>
        <w:t>571</w:t>
      </w:r>
      <w:r>
        <w:rPr>
          <w:noProof/>
        </w:rPr>
        <w:fldChar w:fldCharType="end"/>
      </w:r>
    </w:p>
    <w:p w14:paraId="36445F63" w14:textId="1BCDCE8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11.4.2.37</w:t>
      </w:r>
      <w:r>
        <w:rPr>
          <w:rFonts w:asciiTheme="minorHAnsi" w:eastAsiaTheme="minorEastAsia" w:hAnsiTheme="minorHAnsi" w:cstheme="minorBidi"/>
          <w:noProof/>
          <w:kern w:val="2"/>
          <w:sz w:val="24"/>
          <w:szCs w:val="24"/>
          <w14:ligatures w14:val="standardContextual"/>
        </w:rPr>
        <w:tab/>
      </w:r>
      <w:r>
        <w:rPr>
          <w:noProof/>
        </w:rPr>
        <w:t>Validity timer T5068</w:t>
      </w:r>
      <w:r>
        <w:rPr>
          <w:noProof/>
        </w:rPr>
        <w:tab/>
      </w:r>
      <w:r>
        <w:rPr>
          <w:noProof/>
        </w:rPr>
        <w:fldChar w:fldCharType="begin"/>
      </w:r>
      <w:r>
        <w:rPr>
          <w:noProof/>
        </w:rPr>
        <w:instrText xml:space="preserve"> PAGEREF _Toc218597847 \h </w:instrText>
      </w:r>
      <w:r>
        <w:rPr>
          <w:noProof/>
        </w:rPr>
      </w:r>
      <w:r>
        <w:rPr>
          <w:noProof/>
        </w:rPr>
        <w:fldChar w:fldCharType="separate"/>
      </w:r>
      <w:r>
        <w:rPr>
          <w:noProof/>
        </w:rPr>
        <w:t>572</w:t>
      </w:r>
      <w:r>
        <w:rPr>
          <w:noProof/>
        </w:rPr>
        <w:fldChar w:fldCharType="end"/>
      </w:r>
    </w:p>
    <w:p w14:paraId="780C2829" w14:textId="3EB349A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11.4.2.38</w:t>
      </w:r>
      <w:r>
        <w:rPr>
          <w:rFonts w:asciiTheme="minorHAnsi" w:eastAsiaTheme="minorEastAsia" w:hAnsiTheme="minorHAnsi" w:cstheme="minorBidi"/>
          <w:noProof/>
          <w:kern w:val="2"/>
          <w:sz w:val="24"/>
          <w:szCs w:val="24"/>
          <w14:ligatures w14:val="standardContextual"/>
        </w:rPr>
        <w:tab/>
      </w:r>
      <w:r>
        <w:rPr>
          <w:noProof/>
        </w:rPr>
        <w:t>Subquery result</w:t>
      </w:r>
      <w:r>
        <w:rPr>
          <w:noProof/>
        </w:rPr>
        <w:tab/>
      </w:r>
      <w:r>
        <w:rPr>
          <w:noProof/>
        </w:rPr>
        <w:fldChar w:fldCharType="begin"/>
      </w:r>
      <w:r>
        <w:rPr>
          <w:noProof/>
        </w:rPr>
        <w:instrText xml:space="preserve"> PAGEREF _Toc218597848 \h </w:instrText>
      </w:r>
      <w:r>
        <w:rPr>
          <w:noProof/>
        </w:rPr>
      </w:r>
      <w:r>
        <w:rPr>
          <w:noProof/>
        </w:rPr>
        <w:fldChar w:fldCharType="separate"/>
      </w:r>
      <w:r>
        <w:rPr>
          <w:noProof/>
        </w:rPr>
        <w:t>572</w:t>
      </w:r>
      <w:r>
        <w:rPr>
          <w:noProof/>
        </w:rPr>
        <w:fldChar w:fldCharType="end"/>
      </w:r>
    </w:p>
    <w:p w14:paraId="056DACE0" w14:textId="78AFCA7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11.4.2.39</w:t>
      </w:r>
      <w:r>
        <w:rPr>
          <w:rFonts w:asciiTheme="minorHAnsi" w:eastAsiaTheme="minorEastAsia" w:hAnsiTheme="minorHAnsi" w:cstheme="minorBidi"/>
          <w:noProof/>
          <w:kern w:val="2"/>
          <w:sz w:val="24"/>
          <w:szCs w:val="24"/>
          <w14:ligatures w14:val="standardContextual"/>
        </w:rPr>
        <w:tab/>
      </w:r>
      <w:r>
        <w:rPr>
          <w:noProof/>
        </w:rPr>
        <w:t>Validity timer T5076</w:t>
      </w:r>
      <w:r>
        <w:rPr>
          <w:noProof/>
        </w:rPr>
        <w:tab/>
      </w:r>
      <w:r>
        <w:rPr>
          <w:noProof/>
        </w:rPr>
        <w:fldChar w:fldCharType="begin"/>
      </w:r>
      <w:r>
        <w:rPr>
          <w:noProof/>
        </w:rPr>
        <w:instrText xml:space="preserve"> PAGEREF _Toc218597849 \h </w:instrText>
      </w:r>
      <w:r>
        <w:rPr>
          <w:noProof/>
        </w:rPr>
      </w:r>
      <w:r>
        <w:rPr>
          <w:noProof/>
        </w:rPr>
        <w:fldChar w:fldCharType="separate"/>
      </w:r>
      <w:r>
        <w:rPr>
          <w:noProof/>
        </w:rPr>
        <w:t>572</w:t>
      </w:r>
      <w:r>
        <w:rPr>
          <w:noProof/>
        </w:rPr>
        <w:fldChar w:fldCharType="end"/>
      </w:r>
    </w:p>
    <w:p w14:paraId="5B8DCA24" w14:textId="1991BA4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11.4.2.40</w:t>
      </w:r>
      <w:r>
        <w:rPr>
          <w:rFonts w:asciiTheme="minorHAnsi" w:eastAsiaTheme="minorEastAsia" w:hAnsiTheme="minorHAnsi" w:cstheme="minorBidi"/>
          <w:noProof/>
          <w:kern w:val="2"/>
          <w:sz w:val="24"/>
          <w:szCs w:val="24"/>
          <w14:ligatures w14:val="standardContextual"/>
        </w:rPr>
        <w:tab/>
      </w:r>
      <w:r>
        <w:rPr>
          <w:noProof/>
        </w:rPr>
        <w:t>Match report refresh timer T5077</w:t>
      </w:r>
      <w:r>
        <w:rPr>
          <w:noProof/>
        </w:rPr>
        <w:tab/>
      </w:r>
      <w:r>
        <w:rPr>
          <w:noProof/>
        </w:rPr>
        <w:fldChar w:fldCharType="begin"/>
      </w:r>
      <w:r>
        <w:rPr>
          <w:noProof/>
        </w:rPr>
        <w:instrText xml:space="preserve"> PAGEREF _Toc218597850 \h </w:instrText>
      </w:r>
      <w:r>
        <w:rPr>
          <w:noProof/>
        </w:rPr>
      </w:r>
      <w:r>
        <w:rPr>
          <w:noProof/>
        </w:rPr>
        <w:fldChar w:fldCharType="separate"/>
      </w:r>
      <w:r>
        <w:rPr>
          <w:noProof/>
        </w:rPr>
        <w:t>572</w:t>
      </w:r>
      <w:r>
        <w:rPr>
          <w:noProof/>
        </w:rPr>
        <w:fldChar w:fldCharType="end"/>
      </w:r>
    </w:p>
    <w:p w14:paraId="6990ACD4" w14:textId="7F31F5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11.4.2.41</w:t>
      </w:r>
      <w:r>
        <w:rPr>
          <w:rFonts w:asciiTheme="minorHAnsi" w:eastAsiaTheme="minorEastAsia" w:hAnsiTheme="minorHAnsi" w:cstheme="minorBidi"/>
          <w:noProof/>
          <w:kern w:val="2"/>
          <w:sz w:val="24"/>
          <w:szCs w:val="24"/>
          <w14:ligatures w14:val="standardContextual"/>
        </w:rPr>
        <w:tab/>
      </w:r>
      <w:r>
        <w:rPr>
          <w:noProof/>
        </w:rPr>
        <w:t>Metadata index mask</w:t>
      </w:r>
      <w:r>
        <w:rPr>
          <w:noProof/>
        </w:rPr>
        <w:tab/>
      </w:r>
      <w:r>
        <w:rPr>
          <w:noProof/>
        </w:rPr>
        <w:fldChar w:fldCharType="begin"/>
      </w:r>
      <w:r>
        <w:rPr>
          <w:noProof/>
        </w:rPr>
        <w:instrText xml:space="preserve"> PAGEREF _Toc218597851 \h </w:instrText>
      </w:r>
      <w:r>
        <w:rPr>
          <w:noProof/>
        </w:rPr>
      </w:r>
      <w:r>
        <w:rPr>
          <w:noProof/>
        </w:rPr>
        <w:fldChar w:fldCharType="separate"/>
      </w:r>
      <w:r>
        <w:rPr>
          <w:noProof/>
        </w:rPr>
        <w:t>572</w:t>
      </w:r>
      <w:r>
        <w:rPr>
          <w:noProof/>
        </w:rPr>
        <w:fldChar w:fldCharType="end"/>
      </w:r>
    </w:p>
    <w:p w14:paraId="6E43347A" w14:textId="7618B93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11.4.2.42</w:t>
      </w:r>
      <w:r>
        <w:rPr>
          <w:rFonts w:asciiTheme="minorHAnsi" w:eastAsiaTheme="minorEastAsia" w:hAnsiTheme="minorHAnsi" w:cstheme="minorBidi"/>
          <w:noProof/>
          <w:kern w:val="2"/>
          <w:sz w:val="24"/>
          <w:szCs w:val="24"/>
          <w14:ligatures w14:val="standardContextual"/>
        </w:rPr>
        <w:tab/>
      </w:r>
      <w:r>
        <w:rPr>
          <w:noProof/>
        </w:rPr>
        <w:t>Network-initiated transaction method</w:t>
      </w:r>
      <w:r>
        <w:rPr>
          <w:noProof/>
        </w:rPr>
        <w:tab/>
      </w:r>
      <w:r>
        <w:rPr>
          <w:noProof/>
        </w:rPr>
        <w:fldChar w:fldCharType="begin"/>
      </w:r>
      <w:r>
        <w:rPr>
          <w:noProof/>
        </w:rPr>
        <w:instrText xml:space="preserve"> PAGEREF _Toc218597852 \h </w:instrText>
      </w:r>
      <w:r>
        <w:rPr>
          <w:noProof/>
        </w:rPr>
      </w:r>
      <w:r>
        <w:rPr>
          <w:noProof/>
        </w:rPr>
        <w:fldChar w:fldCharType="separate"/>
      </w:r>
      <w:r>
        <w:rPr>
          <w:noProof/>
        </w:rPr>
        <w:t>572</w:t>
      </w:r>
      <w:r>
        <w:rPr>
          <w:noProof/>
        </w:rPr>
        <w:fldChar w:fldCharType="end"/>
      </w:r>
    </w:p>
    <w:p w14:paraId="23412901" w14:textId="73E7887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11.4.2.43</w:t>
      </w:r>
      <w:r>
        <w:rPr>
          <w:rFonts w:asciiTheme="minorHAnsi" w:eastAsiaTheme="minorEastAsia" w:hAnsiTheme="minorHAnsi" w:cstheme="minorBidi"/>
          <w:noProof/>
          <w:kern w:val="2"/>
          <w:sz w:val="24"/>
          <w:szCs w:val="24"/>
          <w14:ligatures w14:val="standardContextual"/>
        </w:rPr>
        <w:tab/>
      </w:r>
      <w:r>
        <w:rPr>
          <w:noProof/>
        </w:rPr>
        <w:t>Announcing PLMN ID</w:t>
      </w:r>
      <w:r>
        <w:rPr>
          <w:noProof/>
        </w:rPr>
        <w:tab/>
      </w:r>
      <w:r>
        <w:rPr>
          <w:noProof/>
        </w:rPr>
        <w:fldChar w:fldCharType="begin"/>
      </w:r>
      <w:r>
        <w:rPr>
          <w:noProof/>
        </w:rPr>
        <w:instrText xml:space="preserve"> PAGEREF _Toc218597853 \h </w:instrText>
      </w:r>
      <w:r>
        <w:rPr>
          <w:noProof/>
        </w:rPr>
      </w:r>
      <w:r>
        <w:rPr>
          <w:noProof/>
        </w:rPr>
        <w:fldChar w:fldCharType="separate"/>
      </w:r>
      <w:r>
        <w:rPr>
          <w:noProof/>
        </w:rPr>
        <w:t>573</w:t>
      </w:r>
      <w:r>
        <w:rPr>
          <w:noProof/>
        </w:rPr>
        <w:fldChar w:fldCharType="end"/>
      </w:r>
    </w:p>
    <w:p w14:paraId="15CEC86F" w14:textId="5C26CAB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11.4.2.44</w:t>
      </w:r>
      <w:r>
        <w:rPr>
          <w:rFonts w:asciiTheme="minorHAnsi" w:eastAsiaTheme="minorEastAsia" w:hAnsiTheme="minorHAnsi" w:cstheme="minorBidi"/>
          <w:noProof/>
          <w:kern w:val="2"/>
          <w:sz w:val="24"/>
          <w:szCs w:val="24"/>
          <w14:ligatures w14:val="standardContextual"/>
        </w:rPr>
        <w:tab/>
      </w:r>
      <w:r>
        <w:rPr>
          <w:noProof/>
        </w:rPr>
        <w:t>Metadata Indicator</w:t>
      </w:r>
      <w:r>
        <w:rPr>
          <w:noProof/>
        </w:rPr>
        <w:tab/>
      </w:r>
      <w:r>
        <w:rPr>
          <w:noProof/>
        </w:rPr>
        <w:fldChar w:fldCharType="begin"/>
      </w:r>
      <w:r>
        <w:rPr>
          <w:noProof/>
        </w:rPr>
        <w:instrText xml:space="preserve"> PAGEREF _Toc218597854 \h </w:instrText>
      </w:r>
      <w:r>
        <w:rPr>
          <w:noProof/>
        </w:rPr>
      </w:r>
      <w:r>
        <w:rPr>
          <w:noProof/>
        </w:rPr>
        <w:fldChar w:fldCharType="separate"/>
      </w:r>
      <w:r>
        <w:rPr>
          <w:noProof/>
        </w:rPr>
        <w:t>573</w:t>
      </w:r>
      <w:r>
        <w:rPr>
          <w:noProof/>
        </w:rPr>
        <w:fldChar w:fldCharType="end"/>
      </w:r>
    </w:p>
    <w:p w14:paraId="38EBFF39" w14:textId="6D7504A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11.4.2.45</w:t>
      </w:r>
      <w:r>
        <w:rPr>
          <w:rFonts w:asciiTheme="minorHAnsi" w:eastAsiaTheme="minorEastAsia" w:hAnsiTheme="minorHAnsi" w:cstheme="minorBidi"/>
          <w:noProof/>
          <w:kern w:val="2"/>
          <w:sz w:val="24"/>
          <w:szCs w:val="24"/>
          <w14:ligatures w14:val="standardContextual"/>
        </w:rPr>
        <w:tab/>
      </w:r>
      <w:r>
        <w:rPr>
          <w:noProof/>
        </w:rPr>
        <w:t>ProSe application code prefix</w:t>
      </w:r>
      <w:r>
        <w:rPr>
          <w:noProof/>
        </w:rPr>
        <w:tab/>
      </w:r>
      <w:r>
        <w:rPr>
          <w:noProof/>
        </w:rPr>
        <w:fldChar w:fldCharType="begin"/>
      </w:r>
      <w:r>
        <w:rPr>
          <w:noProof/>
        </w:rPr>
        <w:instrText xml:space="preserve"> PAGEREF _Toc218597855 \h </w:instrText>
      </w:r>
      <w:r>
        <w:rPr>
          <w:noProof/>
        </w:rPr>
      </w:r>
      <w:r>
        <w:rPr>
          <w:noProof/>
        </w:rPr>
        <w:fldChar w:fldCharType="separate"/>
      </w:r>
      <w:r>
        <w:rPr>
          <w:noProof/>
        </w:rPr>
        <w:t>573</w:t>
      </w:r>
      <w:r>
        <w:rPr>
          <w:noProof/>
        </w:rPr>
        <w:fldChar w:fldCharType="end"/>
      </w:r>
    </w:p>
    <w:p w14:paraId="50AB10B0" w14:textId="740D366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11.4.2.46</w:t>
      </w:r>
      <w:r>
        <w:rPr>
          <w:rFonts w:asciiTheme="minorHAnsi" w:eastAsiaTheme="minorEastAsia" w:hAnsiTheme="minorHAnsi" w:cstheme="minorBidi"/>
          <w:noProof/>
          <w:kern w:val="2"/>
          <w:sz w:val="24"/>
          <w:szCs w:val="24"/>
          <w14:ligatures w14:val="standardContextual"/>
        </w:rPr>
        <w:tab/>
      </w:r>
      <w:r>
        <w:rPr>
          <w:noProof/>
        </w:rPr>
        <w:t>ProSe application code suffix</w:t>
      </w:r>
      <w:r>
        <w:rPr>
          <w:noProof/>
        </w:rPr>
        <w:tab/>
      </w:r>
      <w:r>
        <w:rPr>
          <w:noProof/>
        </w:rPr>
        <w:fldChar w:fldCharType="begin"/>
      </w:r>
      <w:r>
        <w:rPr>
          <w:noProof/>
        </w:rPr>
        <w:instrText xml:space="preserve"> PAGEREF _Toc218597856 \h </w:instrText>
      </w:r>
      <w:r>
        <w:rPr>
          <w:noProof/>
        </w:rPr>
      </w:r>
      <w:r>
        <w:rPr>
          <w:noProof/>
        </w:rPr>
        <w:fldChar w:fldCharType="separate"/>
      </w:r>
      <w:r>
        <w:rPr>
          <w:noProof/>
        </w:rPr>
        <w:t>573</w:t>
      </w:r>
      <w:r>
        <w:rPr>
          <w:noProof/>
        </w:rPr>
        <w:fldChar w:fldCharType="end"/>
      </w:r>
    </w:p>
    <w:p w14:paraId="4DAC07C1" w14:textId="6AEB44C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11.4.2.47</w:t>
      </w:r>
      <w:r>
        <w:rPr>
          <w:rFonts w:asciiTheme="minorHAnsi" w:eastAsiaTheme="minorEastAsia" w:hAnsiTheme="minorHAnsi" w:cstheme="minorBidi"/>
          <w:noProof/>
          <w:kern w:val="2"/>
          <w:sz w:val="24"/>
          <w:szCs w:val="24"/>
          <w14:ligatures w14:val="standardContextual"/>
        </w:rPr>
        <w:tab/>
      </w:r>
      <w:r>
        <w:rPr>
          <w:noProof/>
        </w:rPr>
        <w:t>ProSe application code ACE</w:t>
      </w:r>
      <w:r>
        <w:rPr>
          <w:noProof/>
        </w:rPr>
        <w:tab/>
      </w:r>
      <w:r>
        <w:rPr>
          <w:noProof/>
        </w:rPr>
        <w:fldChar w:fldCharType="begin"/>
      </w:r>
      <w:r>
        <w:rPr>
          <w:noProof/>
        </w:rPr>
        <w:instrText xml:space="preserve"> PAGEREF _Toc218597857 \h </w:instrText>
      </w:r>
      <w:r>
        <w:rPr>
          <w:noProof/>
        </w:rPr>
      </w:r>
      <w:r>
        <w:rPr>
          <w:noProof/>
        </w:rPr>
        <w:fldChar w:fldCharType="separate"/>
      </w:r>
      <w:r>
        <w:rPr>
          <w:noProof/>
        </w:rPr>
        <w:t>573</w:t>
      </w:r>
      <w:r>
        <w:rPr>
          <w:noProof/>
        </w:rPr>
        <w:fldChar w:fldCharType="end"/>
      </w:r>
    </w:p>
    <w:p w14:paraId="5BB24C75" w14:textId="7E08ABF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11.4.2.48</w:t>
      </w:r>
      <w:r>
        <w:rPr>
          <w:rFonts w:asciiTheme="minorHAnsi" w:eastAsiaTheme="minorEastAsia" w:hAnsiTheme="minorHAnsi" w:cstheme="minorBidi"/>
          <w:noProof/>
          <w:kern w:val="2"/>
          <w:sz w:val="24"/>
          <w:szCs w:val="24"/>
          <w14:ligatures w14:val="standardContextual"/>
        </w:rPr>
        <w:tab/>
      </w:r>
      <w:r>
        <w:rPr>
          <w:noProof/>
        </w:rPr>
        <w:t>Discovery key</w:t>
      </w:r>
      <w:r>
        <w:rPr>
          <w:noProof/>
        </w:rPr>
        <w:tab/>
      </w:r>
      <w:r>
        <w:rPr>
          <w:noProof/>
        </w:rPr>
        <w:fldChar w:fldCharType="begin"/>
      </w:r>
      <w:r>
        <w:rPr>
          <w:noProof/>
        </w:rPr>
        <w:instrText xml:space="preserve"> PAGEREF _Toc218597858 \h </w:instrText>
      </w:r>
      <w:r>
        <w:rPr>
          <w:noProof/>
        </w:rPr>
      </w:r>
      <w:r>
        <w:rPr>
          <w:noProof/>
        </w:rPr>
        <w:fldChar w:fldCharType="separate"/>
      </w:r>
      <w:r>
        <w:rPr>
          <w:noProof/>
        </w:rPr>
        <w:t>573</w:t>
      </w:r>
      <w:r>
        <w:rPr>
          <w:noProof/>
        </w:rPr>
        <w:fldChar w:fldCharType="end"/>
      </w:r>
    </w:p>
    <w:p w14:paraId="622BFA12" w14:textId="41FD0D3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11.4.2.49</w:t>
      </w:r>
      <w:r>
        <w:rPr>
          <w:rFonts w:asciiTheme="minorHAnsi" w:eastAsiaTheme="minorEastAsia" w:hAnsiTheme="minorHAnsi" w:cstheme="minorBidi"/>
          <w:noProof/>
          <w:kern w:val="2"/>
          <w:sz w:val="24"/>
          <w:szCs w:val="24"/>
          <w14:ligatures w14:val="standardContextual"/>
        </w:rPr>
        <w:tab/>
      </w:r>
      <w:r>
        <w:rPr>
          <w:noProof/>
        </w:rPr>
        <w:t>PC5 security policies</w:t>
      </w:r>
      <w:r>
        <w:rPr>
          <w:noProof/>
        </w:rPr>
        <w:tab/>
      </w:r>
      <w:r>
        <w:rPr>
          <w:noProof/>
        </w:rPr>
        <w:fldChar w:fldCharType="begin"/>
      </w:r>
      <w:r>
        <w:rPr>
          <w:noProof/>
        </w:rPr>
        <w:instrText xml:space="preserve"> PAGEREF _Toc218597859 \h </w:instrText>
      </w:r>
      <w:r>
        <w:rPr>
          <w:noProof/>
        </w:rPr>
      </w:r>
      <w:r>
        <w:rPr>
          <w:noProof/>
        </w:rPr>
        <w:fldChar w:fldCharType="separate"/>
      </w:r>
      <w:r>
        <w:rPr>
          <w:noProof/>
        </w:rPr>
        <w:t>574</w:t>
      </w:r>
      <w:r>
        <w:rPr>
          <w:noProof/>
        </w:rPr>
        <w:fldChar w:fldCharType="end"/>
      </w:r>
    </w:p>
    <w:p w14:paraId="4C256F03" w14:textId="2C1BA64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11.4.2.50</w:t>
      </w:r>
      <w:r>
        <w:rPr>
          <w:rFonts w:asciiTheme="minorHAnsi" w:eastAsiaTheme="minorEastAsia" w:hAnsiTheme="minorHAnsi" w:cstheme="minorBidi"/>
          <w:noProof/>
          <w:kern w:val="2"/>
          <w:sz w:val="24"/>
          <w:szCs w:val="24"/>
          <w14:ligatures w14:val="standardContextual"/>
        </w:rPr>
        <w:tab/>
      </w:r>
      <w:r>
        <w:rPr>
          <w:noProof/>
        </w:rPr>
        <w:t>PC5 UE ciphering algorithm capability</w:t>
      </w:r>
      <w:r>
        <w:rPr>
          <w:noProof/>
        </w:rPr>
        <w:tab/>
      </w:r>
      <w:r>
        <w:rPr>
          <w:noProof/>
        </w:rPr>
        <w:fldChar w:fldCharType="begin"/>
      </w:r>
      <w:r>
        <w:rPr>
          <w:noProof/>
        </w:rPr>
        <w:instrText xml:space="preserve"> PAGEREF _Toc218597860 \h </w:instrText>
      </w:r>
      <w:r>
        <w:rPr>
          <w:noProof/>
        </w:rPr>
      </w:r>
      <w:r>
        <w:rPr>
          <w:noProof/>
        </w:rPr>
        <w:fldChar w:fldCharType="separate"/>
      </w:r>
      <w:r>
        <w:rPr>
          <w:noProof/>
        </w:rPr>
        <w:t>574</w:t>
      </w:r>
      <w:r>
        <w:rPr>
          <w:noProof/>
        </w:rPr>
        <w:fldChar w:fldCharType="end"/>
      </w:r>
    </w:p>
    <w:p w14:paraId="5320A433" w14:textId="4033C94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11.4.2.51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r>
      <w:r>
        <w:rPr>
          <w:noProof/>
        </w:rPr>
        <w:instrText xml:space="preserve"> PAGEREF _Toc218597861 \h </w:instrText>
      </w:r>
      <w:r>
        <w:rPr>
          <w:noProof/>
        </w:rPr>
      </w:r>
      <w:r>
        <w:rPr>
          <w:noProof/>
        </w:rPr>
        <w:fldChar w:fldCharType="separate"/>
      </w:r>
      <w:r>
        <w:rPr>
          <w:noProof/>
        </w:rPr>
        <w:t>574</w:t>
      </w:r>
      <w:r>
        <w:rPr>
          <w:noProof/>
        </w:rPr>
        <w:fldChar w:fldCharType="end"/>
      </w:r>
    </w:p>
    <w:p w14:paraId="264817C3" w14:textId="6A7FD42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11.4.2.52</w:t>
      </w:r>
      <w:r>
        <w:rPr>
          <w:rFonts w:asciiTheme="minorHAnsi" w:eastAsiaTheme="minorEastAsia" w:hAnsiTheme="minorHAnsi" w:cstheme="minorBidi"/>
          <w:noProof/>
          <w:kern w:val="2"/>
          <w:sz w:val="24"/>
          <w:szCs w:val="24"/>
          <w14:ligatures w14:val="standardContextual"/>
        </w:rPr>
        <w:tab/>
      </w:r>
      <w:r>
        <w:rPr>
          <w:noProof/>
        </w:rPr>
        <w:t>ProSe PC5 discovery message</w:t>
      </w:r>
      <w:r>
        <w:rPr>
          <w:noProof/>
        </w:rPr>
        <w:tab/>
      </w:r>
      <w:r>
        <w:rPr>
          <w:noProof/>
        </w:rPr>
        <w:fldChar w:fldCharType="begin"/>
      </w:r>
      <w:r>
        <w:rPr>
          <w:noProof/>
        </w:rPr>
        <w:instrText xml:space="preserve"> PAGEREF _Toc218597862 \h </w:instrText>
      </w:r>
      <w:r>
        <w:rPr>
          <w:noProof/>
        </w:rPr>
      </w:r>
      <w:r>
        <w:rPr>
          <w:noProof/>
        </w:rPr>
        <w:fldChar w:fldCharType="separate"/>
      </w:r>
      <w:r>
        <w:rPr>
          <w:noProof/>
        </w:rPr>
        <w:t>574</w:t>
      </w:r>
      <w:r>
        <w:rPr>
          <w:noProof/>
        </w:rPr>
        <w:fldChar w:fldCharType="end"/>
      </w:r>
    </w:p>
    <w:p w14:paraId="36C46882" w14:textId="2B456E6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11.4.2.53</w:t>
      </w:r>
      <w:r>
        <w:rPr>
          <w:rFonts w:asciiTheme="minorHAnsi" w:eastAsiaTheme="minorEastAsia" w:hAnsiTheme="minorHAnsi" w:cstheme="minorBidi"/>
          <w:noProof/>
          <w:kern w:val="2"/>
          <w:sz w:val="24"/>
          <w:szCs w:val="24"/>
          <w14:ligatures w14:val="standardContextual"/>
        </w:rPr>
        <w:tab/>
      </w:r>
      <w:r>
        <w:rPr>
          <w:noProof/>
        </w:rPr>
        <w:t>PKMF address</w:t>
      </w:r>
      <w:r>
        <w:rPr>
          <w:noProof/>
        </w:rPr>
        <w:tab/>
      </w:r>
      <w:r>
        <w:rPr>
          <w:noProof/>
        </w:rPr>
        <w:fldChar w:fldCharType="begin"/>
      </w:r>
      <w:r>
        <w:rPr>
          <w:noProof/>
        </w:rPr>
        <w:instrText xml:space="preserve"> PAGEREF _Toc218597863 \h </w:instrText>
      </w:r>
      <w:r>
        <w:rPr>
          <w:noProof/>
        </w:rPr>
      </w:r>
      <w:r>
        <w:rPr>
          <w:noProof/>
        </w:rPr>
        <w:fldChar w:fldCharType="separate"/>
      </w:r>
      <w:r>
        <w:rPr>
          <w:noProof/>
        </w:rPr>
        <w:t>574</w:t>
      </w:r>
      <w:r>
        <w:rPr>
          <w:noProof/>
        </w:rPr>
        <w:fldChar w:fldCharType="end"/>
      </w:r>
    </w:p>
    <w:p w14:paraId="27EA26CF" w14:textId="355C8931"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_Toc218597864 \h </w:instrText>
      </w:r>
      <w:r>
        <w:rPr>
          <w:noProof/>
        </w:rPr>
      </w:r>
      <w:r>
        <w:rPr>
          <w:noProof/>
        </w:rPr>
        <w:fldChar w:fldCharType="separate"/>
      </w:r>
      <w:r>
        <w:rPr>
          <w:noProof/>
        </w:rPr>
        <w:t>575</w:t>
      </w:r>
      <w:r>
        <w:rPr>
          <w:noProof/>
        </w:rPr>
        <w:fldChar w:fldCharType="end"/>
      </w:r>
    </w:p>
    <w:p w14:paraId="5CDF9609" w14:textId="36DA283F"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5G ProSe security message over PC8 formats</w:t>
      </w:r>
      <w:r>
        <w:rPr>
          <w:noProof/>
        </w:rPr>
        <w:tab/>
      </w:r>
      <w:r>
        <w:rPr>
          <w:noProof/>
        </w:rPr>
        <w:fldChar w:fldCharType="begin"/>
      </w:r>
      <w:r>
        <w:rPr>
          <w:noProof/>
        </w:rPr>
        <w:instrText xml:space="preserve"> PAGEREF _Toc218597865 \h </w:instrText>
      </w:r>
      <w:r>
        <w:rPr>
          <w:noProof/>
        </w:rPr>
      </w:r>
      <w:r>
        <w:rPr>
          <w:noProof/>
        </w:rPr>
        <w:fldChar w:fldCharType="separate"/>
      </w:r>
      <w:r>
        <w:rPr>
          <w:noProof/>
        </w:rPr>
        <w:t>575</w:t>
      </w:r>
      <w:r>
        <w:rPr>
          <w:noProof/>
        </w:rPr>
        <w:fldChar w:fldCharType="end"/>
      </w:r>
    </w:p>
    <w:p w14:paraId="088BB203" w14:textId="489460E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r>
      <w:r>
        <w:rPr>
          <w:noProof/>
        </w:rPr>
        <w:instrText xml:space="preserve"> PAGEREF _Toc218597866 \h </w:instrText>
      </w:r>
      <w:r>
        <w:rPr>
          <w:noProof/>
        </w:rPr>
      </w:r>
      <w:r>
        <w:rPr>
          <w:noProof/>
        </w:rPr>
        <w:fldChar w:fldCharType="separate"/>
      </w:r>
      <w:r>
        <w:rPr>
          <w:noProof/>
        </w:rPr>
        <w:t>575</w:t>
      </w:r>
      <w:r>
        <w:rPr>
          <w:noProof/>
        </w:rPr>
        <w:fldChar w:fldCharType="end"/>
      </w:r>
    </w:p>
    <w:p w14:paraId="7238CF4A" w14:textId="04F82F4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Parameters in 5G ProSe security messages over PC8</w:t>
      </w:r>
      <w:r>
        <w:rPr>
          <w:noProof/>
        </w:rPr>
        <w:tab/>
      </w:r>
      <w:r>
        <w:rPr>
          <w:noProof/>
        </w:rPr>
        <w:fldChar w:fldCharType="begin"/>
      </w:r>
      <w:r>
        <w:rPr>
          <w:noProof/>
        </w:rPr>
        <w:instrText xml:space="preserve"> PAGEREF _Toc218597867 \h </w:instrText>
      </w:r>
      <w:r>
        <w:rPr>
          <w:noProof/>
        </w:rPr>
      </w:r>
      <w:r>
        <w:rPr>
          <w:noProof/>
        </w:rPr>
        <w:fldChar w:fldCharType="separate"/>
      </w:r>
      <w:r>
        <w:rPr>
          <w:noProof/>
        </w:rPr>
        <w:t>576</w:t>
      </w:r>
      <w:r>
        <w:rPr>
          <w:noProof/>
        </w:rPr>
        <w:fldChar w:fldCharType="end"/>
      </w:r>
    </w:p>
    <w:p w14:paraId="08753E8D" w14:textId="23E5A5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r>
      <w:r>
        <w:rPr>
          <w:noProof/>
        </w:rPr>
        <w:instrText xml:space="preserve"> PAGEREF _Toc218597868 \h </w:instrText>
      </w:r>
      <w:r>
        <w:rPr>
          <w:noProof/>
        </w:rPr>
      </w:r>
      <w:r>
        <w:rPr>
          <w:noProof/>
        </w:rPr>
        <w:fldChar w:fldCharType="separate"/>
      </w:r>
      <w:r>
        <w:rPr>
          <w:noProof/>
        </w:rPr>
        <w:t>576</w:t>
      </w:r>
      <w:r>
        <w:rPr>
          <w:noProof/>
        </w:rPr>
        <w:fldChar w:fldCharType="end"/>
      </w:r>
    </w:p>
    <w:p w14:paraId="14ED53A8" w14:textId="5DCF8DC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w:t>
      </w:r>
      <w:r>
        <w:rPr>
          <w:rFonts w:asciiTheme="minorHAnsi" w:eastAsiaTheme="minorEastAsia" w:hAnsiTheme="minorHAnsi" w:cstheme="minorBidi"/>
          <w:noProof/>
          <w:kern w:val="2"/>
          <w:sz w:val="24"/>
          <w:szCs w:val="24"/>
          <w14:ligatures w14:val="standardContextual"/>
        </w:rPr>
        <w:tab/>
      </w:r>
      <w:r>
        <w:rPr>
          <w:noProof/>
        </w:rPr>
        <w:t>UP-PRUK</w:t>
      </w:r>
      <w:r>
        <w:rPr>
          <w:noProof/>
        </w:rPr>
        <w:tab/>
      </w:r>
      <w:r>
        <w:rPr>
          <w:noProof/>
        </w:rPr>
        <w:fldChar w:fldCharType="begin"/>
      </w:r>
      <w:r>
        <w:rPr>
          <w:noProof/>
        </w:rPr>
        <w:instrText xml:space="preserve"> PAGEREF _Toc218597869 \h </w:instrText>
      </w:r>
      <w:r>
        <w:rPr>
          <w:noProof/>
        </w:rPr>
      </w:r>
      <w:r>
        <w:rPr>
          <w:noProof/>
        </w:rPr>
        <w:fldChar w:fldCharType="separate"/>
      </w:r>
      <w:r>
        <w:rPr>
          <w:noProof/>
        </w:rPr>
        <w:t>576</w:t>
      </w:r>
      <w:r>
        <w:rPr>
          <w:noProof/>
        </w:rPr>
        <w:fldChar w:fldCharType="end"/>
      </w:r>
    </w:p>
    <w:p w14:paraId="6FAF22DA" w14:textId="1A589ED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11.6.2.3</w:t>
      </w:r>
      <w:r>
        <w:rPr>
          <w:rFonts w:asciiTheme="minorHAnsi" w:eastAsiaTheme="minorEastAsia" w:hAnsiTheme="minorHAnsi" w:cstheme="minorBidi"/>
          <w:noProof/>
          <w:kern w:val="2"/>
          <w:sz w:val="24"/>
          <w:szCs w:val="24"/>
          <w14:ligatures w14:val="standardContextual"/>
        </w:rPr>
        <w:tab/>
      </w:r>
      <w:r>
        <w:rPr>
          <w:noProof/>
        </w:rPr>
        <w:t>UP-PRUK ID</w:t>
      </w:r>
      <w:r>
        <w:rPr>
          <w:noProof/>
        </w:rPr>
        <w:tab/>
      </w:r>
      <w:r>
        <w:rPr>
          <w:noProof/>
        </w:rPr>
        <w:fldChar w:fldCharType="begin"/>
      </w:r>
      <w:r>
        <w:rPr>
          <w:noProof/>
        </w:rPr>
        <w:instrText xml:space="preserve"> PAGEREF _Toc218597870 \h </w:instrText>
      </w:r>
      <w:r>
        <w:rPr>
          <w:noProof/>
        </w:rPr>
      </w:r>
      <w:r>
        <w:rPr>
          <w:noProof/>
        </w:rPr>
        <w:fldChar w:fldCharType="separate"/>
      </w:r>
      <w:r>
        <w:rPr>
          <w:noProof/>
        </w:rPr>
        <w:t>576</w:t>
      </w:r>
      <w:r>
        <w:rPr>
          <w:noProof/>
        </w:rPr>
        <w:fldChar w:fldCharType="end"/>
      </w:r>
    </w:p>
    <w:p w14:paraId="2CD908B2" w14:textId="25CBF04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11.6.2.4</w:t>
      </w:r>
      <w:r>
        <w:rPr>
          <w:rFonts w:asciiTheme="minorHAnsi" w:eastAsiaTheme="minorEastAsia" w:hAnsiTheme="minorHAnsi" w:cstheme="minorBidi"/>
          <w:noProof/>
          <w:kern w:val="2"/>
          <w:sz w:val="24"/>
          <w:szCs w:val="24"/>
          <w14:ligatures w14:val="standardContextual"/>
        </w:rPr>
        <w:tab/>
      </w:r>
      <w:r>
        <w:rPr>
          <w:noProof/>
        </w:rPr>
        <w:t>PC5 UE security capabilities</w:t>
      </w:r>
      <w:r>
        <w:rPr>
          <w:noProof/>
        </w:rPr>
        <w:tab/>
      </w:r>
      <w:r>
        <w:rPr>
          <w:noProof/>
        </w:rPr>
        <w:fldChar w:fldCharType="begin"/>
      </w:r>
      <w:r>
        <w:rPr>
          <w:noProof/>
        </w:rPr>
        <w:instrText xml:space="preserve"> PAGEREF _Toc218597871 \h </w:instrText>
      </w:r>
      <w:r>
        <w:rPr>
          <w:noProof/>
        </w:rPr>
      </w:r>
      <w:r>
        <w:rPr>
          <w:noProof/>
        </w:rPr>
        <w:fldChar w:fldCharType="separate"/>
      </w:r>
      <w:r>
        <w:rPr>
          <w:noProof/>
        </w:rPr>
        <w:t>576</w:t>
      </w:r>
      <w:r>
        <w:rPr>
          <w:noProof/>
        </w:rPr>
        <w:fldChar w:fldCharType="end"/>
      </w:r>
    </w:p>
    <w:p w14:paraId="1D2F661D" w14:textId="105613F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11.6.2.5</w:t>
      </w:r>
      <w:r>
        <w:rPr>
          <w:rFonts w:asciiTheme="minorHAnsi" w:eastAsiaTheme="minorEastAsia" w:hAnsiTheme="minorHAnsi" w:cstheme="minorBidi"/>
          <w:noProof/>
          <w:kern w:val="2"/>
          <w:sz w:val="24"/>
          <w:szCs w:val="24"/>
          <w14:ligatures w14:val="standardContextual"/>
        </w:rPr>
        <w:tab/>
      </w:r>
      <w:r>
        <w:rPr>
          <w:noProof/>
        </w:rPr>
        <w:t>MCC</w:t>
      </w:r>
      <w:r>
        <w:rPr>
          <w:noProof/>
        </w:rPr>
        <w:tab/>
      </w:r>
      <w:r>
        <w:rPr>
          <w:noProof/>
        </w:rPr>
        <w:fldChar w:fldCharType="begin"/>
      </w:r>
      <w:r>
        <w:rPr>
          <w:noProof/>
        </w:rPr>
        <w:instrText xml:space="preserve"> PAGEREF _Toc218597872 \h </w:instrText>
      </w:r>
      <w:r>
        <w:rPr>
          <w:noProof/>
        </w:rPr>
      </w:r>
      <w:r>
        <w:rPr>
          <w:noProof/>
        </w:rPr>
        <w:fldChar w:fldCharType="separate"/>
      </w:r>
      <w:r>
        <w:rPr>
          <w:noProof/>
        </w:rPr>
        <w:t>576</w:t>
      </w:r>
      <w:r>
        <w:rPr>
          <w:noProof/>
        </w:rPr>
        <w:fldChar w:fldCharType="end"/>
      </w:r>
    </w:p>
    <w:p w14:paraId="3E6D2B05" w14:textId="7792A40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11.6.2.6</w:t>
      </w:r>
      <w:r>
        <w:rPr>
          <w:rFonts w:asciiTheme="minorHAnsi" w:eastAsiaTheme="minorEastAsia" w:hAnsiTheme="minorHAnsi" w:cstheme="minorBidi"/>
          <w:noProof/>
          <w:kern w:val="2"/>
          <w:sz w:val="24"/>
          <w:szCs w:val="24"/>
          <w14:ligatures w14:val="standardContextual"/>
        </w:rPr>
        <w:tab/>
      </w:r>
      <w:r>
        <w:rPr>
          <w:noProof/>
        </w:rPr>
        <w:t>MNC</w:t>
      </w:r>
      <w:r>
        <w:rPr>
          <w:noProof/>
        </w:rPr>
        <w:tab/>
      </w:r>
      <w:r>
        <w:rPr>
          <w:noProof/>
        </w:rPr>
        <w:fldChar w:fldCharType="begin"/>
      </w:r>
      <w:r>
        <w:rPr>
          <w:noProof/>
        </w:rPr>
        <w:instrText xml:space="preserve"> PAGEREF _Toc218597873 \h </w:instrText>
      </w:r>
      <w:r>
        <w:rPr>
          <w:noProof/>
        </w:rPr>
      </w:r>
      <w:r>
        <w:rPr>
          <w:noProof/>
        </w:rPr>
        <w:fldChar w:fldCharType="separate"/>
      </w:r>
      <w:r>
        <w:rPr>
          <w:noProof/>
        </w:rPr>
        <w:t>577</w:t>
      </w:r>
      <w:r>
        <w:rPr>
          <w:noProof/>
        </w:rPr>
        <w:fldChar w:fldCharType="end"/>
      </w:r>
    </w:p>
    <w:p w14:paraId="7D183967" w14:textId="2DF84A4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11.6.2.7</w:t>
      </w:r>
      <w:r>
        <w:rPr>
          <w:rFonts w:asciiTheme="minorHAnsi" w:eastAsiaTheme="minorEastAsia" w:hAnsiTheme="minorHAnsi" w:cstheme="minorBidi"/>
          <w:noProof/>
          <w:kern w:val="2"/>
          <w:sz w:val="24"/>
          <w:szCs w:val="24"/>
          <w14:ligatures w14:val="standardContextual"/>
        </w:rPr>
        <w:tab/>
      </w:r>
      <w:r>
        <w:rPr>
          <w:noProof/>
        </w:rPr>
        <w:t>Current time</w:t>
      </w:r>
      <w:r>
        <w:rPr>
          <w:noProof/>
        </w:rPr>
        <w:tab/>
      </w:r>
      <w:r>
        <w:rPr>
          <w:noProof/>
        </w:rPr>
        <w:fldChar w:fldCharType="begin"/>
      </w:r>
      <w:r>
        <w:rPr>
          <w:noProof/>
        </w:rPr>
        <w:instrText xml:space="preserve"> PAGEREF _Toc218597874 \h </w:instrText>
      </w:r>
      <w:r>
        <w:rPr>
          <w:noProof/>
        </w:rPr>
      </w:r>
      <w:r>
        <w:rPr>
          <w:noProof/>
        </w:rPr>
        <w:fldChar w:fldCharType="separate"/>
      </w:r>
      <w:r>
        <w:rPr>
          <w:noProof/>
        </w:rPr>
        <w:t>577</w:t>
      </w:r>
      <w:r>
        <w:rPr>
          <w:noProof/>
        </w:rPr>
        <w:fldChar w:fldCharType="end"/>
      </w:r>
    </w:p>
    <w:p w14:paraId="255F1569" w14:textId="18150E6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11.6.2.8</w:t>
      </w:r>
      <w:r>
        <w:rPr>
          <w:rFonts w:asciiTheme="minorHAnsi" w:eastAsiaTheme="minorEastAsia" w:hAnsiTheme="minorHAnsi" w:cstheme="minorBidi"/>
          <w:noProof/>
          <w:kern w:val="2"/>
          <w:sz w:val="24"/>
          <w:szCs w:val="24"/>
          <w14:ligatures w14:val="standardContextual"/>
        </w:rPr>
        <w:tab/>
      </w:r>
      <w:r>
        <w:rPr>
          <w:noProof/>
        </w:rPr>
        <w:t>Max offset</w:t>
      </w:r>
      <w:r>
        <w:rPr>
          <w:noProof/>
        </w:rPr>
        <w:tab/>
      </w:r>
      <w:r>
        <w:rPr>
          <w:noProof/>
        </w:rPr>
        <w:fldChar w:fldCharType="begin"/>
      </w:r>
      <w:r>
        <w:rPr>
          <w:noProof/>
        </w:rPr>
        <w:instrText xml:space="preserve"> PAGEREF _Toc218597875 \h </w:instrText>
      </w:r>
      <w:r>
        <w:rPr>
          <w:noProof/>
        </w:rPr>
      </w:r>
      <w:r>
        <w:rPr>
          <w:noProof/>
        </w:rPr>
        <w:fldChar w:fldCharType="separate"/>
      </w:r>
      <w:r>
        <w:rPr>
          <w:noProof/>
        </w:rPr>
        <w:t>577</w:t>
      </w:r>
      <w:r>
        <w:rPr>
          <w:noProof/>
        </w:rPr>
        <w:fldChar w:fldCharType="end"/>
      </w:r>
    </w:p>
    <w:p w14:paraId="4BC533B0" w14:textId="4B94234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11.6.2.9</w:t>
      </w:r>
      <w:r>
        <w:rPr>
          <w:rFonts w:asciiTheme="minorHAnsi" w:eastAsiaTheme="minorEastAsia" w:hAnsiTheme="minorHAnsi" w:cstheme="minorBidi"/>
          <w:noProof/>
          <w:kern w:val="2"/>
          <w:sz w:val="24"/>
          <w:szCs w:val="24"/>
          <w14:ligatures w14:val="standardContextual"/>
        </w:rPr>
        <w:tab/>
      </w:r>
      <w:r>
        <w:rPr>
          <w:noProof/>
        </w:rPr>
        <w:t>Expiration timer</w:t>
      </w:r>
      <w:r>
        <w:rPr>
          <w:noProof/>
        </w:rPr>
        <w:tab/>
      </w:r>
      <w:r>
        <w:rPr>
          <w:noProof/>
        </w:rPr>
        <w:fldChar w:fldCharType="begin"/>
      </w:r>
      <w:r>
        <w:rPr>
          <w:noProof/>
        </w:rPr>
        <w:instrText xml:space="preserve"> PAGEREF _Toc218597876 \h </w:instrText>
      </w:r>
      <w:r>
        <w:rPr>
          <w:noProof/>
        </w:rPr>
      </w:r>
      <w:r>
        <w:rPr>
          <w:noProof/>
        </w:rPr>
        <w:fldChar w:fldCharType="separate"/>
      </w:r>
      <w:r>
        <w:rPr>
          <w:noProof/>
        </w:rPr>
        <w:t>577</w:t>
      </w:r>
      <w:r>
        <w:rPr>
          <w:noProof/>
        </w:rPr>
        <w:fldChar w:fldCharType="end"/>
      </w:r>
    </w:p>
    <w:p w14:paraId="675CB8E8" w14:textId="3A0CBC6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11.6.2.10</w:t>
      </w:r>
      <w:r>
        <w:rPr>
          <w:rFonts w:asciiTheme="minorHAnsi" w:eastAsiaTheme="minorEastAsia" w:hAnsiTheme="minorHAnsi" w:cstheme="minorBidi"/>
          <w:noProof/>
          <w:kern w:val="2"/>
          <w:sz w:val="24"/>
          <w:szCs w:val="24"/>
          <w14:ligatures w14:val="standardContextual"/>
        </w:rPr>
        <w:tab/>
      </w:r>
      <w:r>
        <w:rPr>
          <w:noProof/>
        </w:rPr>
        <w:t>Relay service code</w:t>
      </w:r>
      <w:r>
        <w:rPr>
          <w:noProof/>
        </w:rPr>
        <w:tab/>
      </w:r>
      <w:r>
        <w:rPr>
          <w:noProof/>
        </w:rPr>
        <w:fldChar w:fldCharType="begin"/>
      </w:r>
      <w:r>
        <w:rPr>
          <w:noProof/>
        </w:rPr>
        <w:instrText xml:space="preserve"> PAGEREF _Toc218597877 \h </w:instrText>
      </w:r>
      <w:r>
        <w:rPr>
          <w:noProof/>
        </w:rPr>
      </w:r>
      <w:r>
        <w:rPr>
          <w:noProof/>
        </w:rPr>
        <w:fldChar w:fldCharType="separate"/>
      </w:r>
      <w:r>
        <w:rPr>
          <w:noProof/>
        </w:rPr>
        <w:t>577</w:t>
      </w:r>
      <w:r>
        <w:rPr>
          <w:noProof/>
        </w:rPr>
        <w:fldChar w:fldCharType="end"/>
      </w:r>
    </w:p>
    <w:p w14:paraId="6B2E918B" w14:textId="303E1E8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11.6.2.11</w:t>
      </w:r>
      <w:r>
        <w:rPr>
          <w:rFonts w:asciiTheme="minorHAnsi" w:eastAsiaTheme="minorEastAsia" w:hAnsiTheme="minorHAnsi" w:cstheme="minorBidi"/>
          <w:noProof/>
          <w:kern w:val="2"/>
          <w:sz w:val="24"/>
          <w:szCs w:val="24"/>
          <w14:ligatures w14:val="standardContextual"/>
        </w:rPr>
        <w:tab/>
      </w:r>
      <w:r>
        <w:rPr>
          <w:noProof/>
        </w:rPr>
        <w:t>Selected PC5 ciphering algorithm</w:t>
      </w:r>
      <w:r>
        <w:rPr>
          <w:noProof/>
        </w:rPr>
        <w:tab/>
      </w:r>
      <w:r>
        <w:rPr>
          <w:noProof/>
        </w:rPr>
        <w:fldChar w:fldCharType="begin"/>
      </w:r>
      <w:r>
        <w:rPr>
          <w:noProof/>
        </w:rPr>
        <w:instrText xml:space="preserve"> PAGEREF _Toc218597878 \h </w:instrText>
      </w:r>
      <w:r>
        <w:rPr>
          <w:noProof/>
        </w:rPr>
      </w:r>
      <w:r>
        <w:rPr>
          <w:noProof/>
        </w:rPr>
        <w:fldChar w:fldCharType="separate"/>
      </w:r>
      <w:r>
        <w:rPr>
          <w:noProof/>
        </w:rPr>
        <w:t>577</w:t>
      </w:r>
      <w:r>
        <w:rPr>
          <w:noProof/>
        </w:rPr>
        <w:fldChar w:fldCharType="end"/>
      </w:r>
    </w:p>
    <w:p w14:paraId="74926599" w14:textId="713F1F2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11.6.2.12</w:t>
      </w:r>
      <w:r>
        <w:rPr>
          <w:rFonts w:asciiTheme="minorHAnsi" w:eastAsiaTheme="minorEastAsia" w:hAnsiTheme="minorHAnsi" w:cstheme="minorBidi"/>
          <w:noProof/>
          <w:kern w:val="2"/>
          <w:sz w:val="24"/>
          <w:szCs w:val="24"/>
          <w14:ligatures w14:val="standardContextual"/>
        </w:rPr>
        <w:tab/>
      </w:r>
      <w:r>
        <w:rPr>
          <w:noProof/>
        </w:rPr>
        <w:t>DUSK</w:t>
      </w:r>
      <w:r>
        <w:rPr>
          <w:noProof/>
        </w:rPr>
        <w:tab/>
      </w:r>
      <w:r>
        <w:rPr>
          <w:noProof/>
        </w:rPr>
        <w:fldChar w:fldCharType="begin"/>
      </w:r>
      <w:r>
        <w:rPr>
          <w:noProof/>
        </w:rPr>
        <w:instrText xml:space="preserve"> PAGEREF _Toc218597879 \h </w:instrText>
      </w:r>
      <w:r>
        <w:rPr>
          <w:noProof/>
        </w:rPr>
      </w:r>
      <w:r>
        <w:rPr>
          <w:noProof/>
        </w:rPr>
        <w:fldChar w:fldCharType="separate"/>
      </w:r>
      <w:r>
        <w:rPr>
          <w:noProof/>
        </w:rPr>
        <w:t>577</w:t>
      </w:r>
      <w:r>
        <w:rPr>
          <w:noProof/>
        </w:rPr>
        <w:fldChar w:fldCharType="end"/>
      </w:r>
    </w:p>
    <w:p w14:paraId="2F509233" w14:textId="59BC0FC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11.6.2.13</w:t>
      </w:r>
      <w:r>
        <w:rPr>
          <w:rFonts w:asciiTheme="minorHAnsi" w:eastAsiaTheme="minorEastAsia" w:hAnsiTheme="minorHAnsi" w:cstheme="minorBidi"/>
          <w:noProof/>
          <w:kern w:val="2"/>
          <w:sz w:val="24"/>
          <w:szCs w:val="24"/>
          <w14:ligatures w14:val="standardContextual"/>
        </w:rPr>
        <w:tab/>
      </w:r>
      <w:r>
        <w:rPr>
          <w:noProof/>
        </w:rPr>
        <w:t>DUIK</w:t>
      </w:r>
      <w:r>
        <w:rPr>
          <w:noProof/>
        </w:rPr>
        <w:tab/>
      </w:r>
      <w:r>
        <w:rPr>
          <w:noProof/>
        </w:rPr>
        <w:fldChar w:fldCharType="begin"/>
      </w:r>
      <w:r>
        <w:rPr>
          <w:noProof/>
        </w:rPr>
        <w:instrText xml:space="preserve"> PAGEREF _Toc218597880 \h </w:instrText>
      </w:r>
      <w:r>
        <w:rPr>
          <w:noProof/>
        </w:rPr>
      </w:r>
      <w:r>
        <w:rPr>
          <w:noProof/>
        </w:rPr>
        <w:fldChar w:fldCharType="separate"/>
      </w:r>
      <w:r>
        <w:rPr>
          <w:noProof/>
        </w:rPr>
        <w:t>577</w:t>
      </w:r>
      <w:r>
        <w:rPr>
          <w:noProof/>
        </w:rPr>
        <w:fldChar w:fldCharType="end"/>
      </w:r>
    </w:p>
    <w:p w14:paraId="41056C7E" w14:textId="1752BFE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11.6.2.14</w:t>
      </w:r>
      <w:r>
        <w:rPr>
          <w:rFonts w:asciiTheme="minorHAnsi" w:eastAsiaTheme="minorEastAsia" w:hAnsiTheme="minorHAnsi" w:cstheme="minorBidi"/>
          <w:noProof/>
          <w:kern w:val="2"/>
          <w:sz w:val="24"/>
          <w:szCs w:val="24"/>
          <w14:ligatures w14:val="standardContextual"/>
        </w:rPr>
        <w:tab/>
      </w:r>
      <w:r>
        <w:rPr>
          <w:noProof/>
        </w:rPr>
        <w:t>DUCK</w:t>
      </w:r>
      <w:r>
        <w:rPr>
          <w:noProof/>
        </w:rPr>
        <w:tab/>
      </w:r>
      <w:r>
        <w:rPr>
          <w:noProof/>
        </w:rPr>
        <w:fldChar w:fldCharType="begin"/>
      </w:r>
      <w:r>
        <w:rPr>
          <w:noProof/>
        </w:rPr>
        <w:instrText xml:space="preserve"> PAGEREF _Toc218597881 \h </w:instrText>
      </w:r>
      <w:r>
        <w:rPr>
          <w:noProof/>
        </w:rPr>
      </w:r>
      <w:r>
        <w:rPr>
          <w:noProof/>
        </w:rPr>
        <w:fldChar w:fldCharType="separate"/>
      </w:r>
      <w:r>
        <w:rPr>
          <w:noProof/>
        </w:rPr>
        <w:t>577</w:t>
      </w:r>
      <w:r>
        <w:rPr>
          <w:noProof/>
        </w:rPr>
        <w:fldChar w:fldCharType="end"/>
      </w:r>
    </w:p>
    <w:p w14:paraId="081FFFEF" w14:textId="570EC8C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11.6.2.15</w:t>
      </w:r>
      <w:r>
        <w:rPr>
          <w:rFonts w:asciiTheme="minorHAnsi" w:eastAsiaTheme="minorEastAsia" w:hAnsiTheme="minorHAnsi" w:cstheme="minorBidi"/>
          <w:noProof/>
          <w:kern w:val="2"/>
          <w:sz w:val="24"/>
          <w:szCs w:val="24"/>
          <w14:ligatures w14:val="standardContextual"/>
        </w:rPr>
        <w:tab/>
      </w:r>
      <w:r>
        <w:rPr>
          <w:noProof/>
        </w:rPr>
        <w:t>Encrypted bitmask</w:t>
      </w:r>
      <w:r>
        <w:rPr>
          <w:noProof/>
        </w:rPr>
        <w:tab/>
      </w:r>
      <w:r>
        <w:rPr>
          <w:noProof/>
        </w:rPr>
        <w:fldChar w:fldCharType="begin"/>
      </w:r>
      <w:r>
        <w:rPr>
          <w:noProof/>
        </w:rPr>
        <w:instrText xml:space="preserve"> PAGEREF _Toc218597882 \h </w:instrText>
      </w:r>
      <w:r>
        <w:rPr>
          <w:noProof/>
        </w:rPr>
      </w:r>
      <w:r>
        <w:rPr>
          <w:noProof/>
        </w:rPr>
        <w:fldChar w:fldCharType="separate"/>
      </w:r>
      <w:r>
        <w:rPr>
          <w:noProof/>
        </w:rPr>
        <w:t>577</w:t>
      </w:r>
      <w:r>
        <w:rPr>
          <w:noProof/>
        </w:rPr>
        <w:fldChar w:fldCharType="end"/>
      </w:r>
    </w:p>
    <w:p w14:paraId="4EAA255A" w14:textId="7DE7067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11.6.2.16</w:t>
      </w:r>
      <w:r>
        <w:rPr>
          <w:rFonts w:asciiTheme="minorHAnsi" w:eastAsiaTheme="minorEastAsia" w:hAnsiTheme="minorHAnsi" w:cstheme="minorBidi"/>
          <w:noProof/>
          <w:kern w:val="2"/>
          <w:sz w:val="24"/>
          <w:szCs w:val="24"/>
          <w14:ligatures w14:val="standardContextual"/>
        </w:rPr>
        <w:tab/>
      </w:r>
      <w:r>
        <w:rPr>
          <w:noProof/>
        </w:rPr>
        <w:t>GPI</w:t>
      </w:r>
      <w:r>
        <w:rPr>
          <w:noProof/>
        </w:rPr>
        <w:tab/>
      </w:r>
      <w:r>
        <w:rPr>
          <w:noProof/>
        </w:rPr>
        <w:fldChar w:fldCharType="begin"/>
      </w:r>
      <w:r>
        <w:rPr>
          <w:noProof/>
        </w:rPr>
        <w:instrText xml:space="preserve"> PAGEREF _Toc218597883 \h </w:instrText>
      </w:r>
      <w:r>
        <w:rPr>
          <w:noProof/>
        </w:rPr>
      </w:r>
      <w:r>
        <w:rPr>
          <w:noProof/>
        </w:rPr>
        <w:fldChar w:fldCharType="separate"/>
      </w:r>
      <w:r>
        <w:rPr>
          <w:noProof/>
        </w:rPr>
        <w:t>577</w:t>
      </w:r>
      <w:r>
        <w:rPr>
          <w:noProof/>
        </w:rPr>
        <w:fldChar w:fldCharType="end"/>
      </w:r>
    </w:p>
    <w:p w14:paraId="7067CA01" w14:textId="671CDBF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11.6.2.17</w:t>
      </w:r>
      <w:r>
        <w:rPr>
          <w:rFonts w:asciiTheme="minorHAnsi" w:eastAsiaTheme="minorEastAsia" w:hAnsiTheme="minorHAnsi" w:cstheme="minorBidi"/>
          <w:noProof/>
          <w:kern w:val="2"/>
          <w:sz w:val="24"/>
          <w:szCs w:val="24"/>
          <w14:ligatures w14:val="standardContextual"/>
        </w:rPr>
        <w:tab/>
      </w:r>
      <w:r>
        <w:rPr>
          <w:noProof/>
        </w:rPr>
        <w:t>Signalling ciphering policy</w:t>
      </w:r>
      <w:r>
        <w:rPr>
          <w:noProof/>
        </w:rPr>
        <w:tab/>
      </w:r>
      <w:r>
        <w:rPr>
          <w:noProof/>
        </w:rPr>
        <w:fldChar w:fldCharType="begin"/>
      </w:r>
      <w:r>
        <w:rPr>
          <w:noProof/>
        </w:rPr>
        <w:instrText xml:space="preserve"> PAGEREF _Toc218597884 \h </w:instrText>
      </w:r>
      <w:r>
        <w:rPr>
          <w:noProof/>
        </w:rPr>
      </w:r>
      <w:r>
        <w:rPr>
          <w:noProof/>
        </w:rPr>
        <w:fldChar w:fldCharType="separate"/>
      </w:r>
      <w:r>
        <w:rPr>
          <w:noProof/>
        </w:rPr>
        <w:t>577</w:t>
      </w:r>
      <w:r>
        <w:rPr>
          <w:noProof/>
        </w:rPr>
        <w:fldChar w:fldCharType="end"/>
      </w:r>
    </w:p>
    <w:p w14:paraId="58BD802C" w14:textId="1ED65B9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11.6.2.18</w:t>
      </w:r>
      <w:r>
        <w:rPr>
          <w:rFonts w:asciiTheme="minorHAnsi" w:eastAsiaTheme="minorEastAsia" w:hAnsiTheme="minorHAnsi" w:cstheme="minorBidi"/>
          <w:noProof/>
          <w:kern w:val="2"/>
          <w:sz w:val="24"/>
          <w:szCs w:val="24"/>
          <w14:ligatures w14:val="standardContextual"/>
        </w:rPr>
        <w:tab/>
      </w:r>
      <w:r>
        <w:rPr>
          <w:noProof/>
        </w:rPr>
        <w:t>User plane integrity protection policy</w:t>
      </w:r>
      <w:r>
        <w:rPr>
          <w:noProof/>
        </w:rPr>
        <w:tab/>
      </w:r>
      <w:r>
        <w:rPr>
          <w:noProof/>
        </w:rPr>
        <w:fldChar w:fldCharType="begin"/>
      </w:r>
      <w:r>
        <w:rPr>
          <w:noProof/>
        </w:rPr>
        <w:instrText xml:space="preserve"> PAGEREF _Toc218597885 \h </w:instrText>
      </w:r>
      <w:r>
        <w:rPr>
          <w:noProof/>
        </w:rPr>
      </w:r>
      <w:r>
        <w:rPr>
          <w:noProof/>
        </w:rPr>
        <w:fldChar w:fldCharType="separate"/>
      </w:r>
      <w:r>
        <w:rPr>
          <w:noProof/>
        </w:rPr>
        <w:t>578</w:t>
      </w:r>
      <w:r>
        <w:rPr>
          <w:noProof/>
        </w:rPr>
        <w:fldChar w:fldCharType="end"/>
      </w:r>
    </w:p>
    <w:p w14:paraId="78EB02E7" w14:textId="02261766"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11.6.2.19</w:t>
      </w:r>
      <w:r>
        <w:rPr>
          <w:rFonts w:asciiTheme="minorHAnsi" w:eastAsiaTheme="minorEastAsia" w:hAnsiTheme="minorHAnsi" w:cstheme="minorBidi"/>
          <w:noProof/>
          <w:kern w:val="2"/>
          <w:sz w:val="24"/>
          <w:szCs w:val="24"/>
          <w14:ligatures w14:val="standardContextual"/>
        </w:rPr>
        <w:tab/>
      </w:r>
      <w:r>
        <w:rPr>
          <w:noProof/>
        </w:rPr>
        <w:t>User plane ciphering policy</w:t>
      </w:r>
      <w:r>
        <w:rPr>
          <w:noProof/>
        </w:rPr>
        <w:tab/>
      </w:r>
      <w:r>
        <w:rPr>
          <w:noProof/>
        </w:rPr>
        <w:fldChar w:fldCharType="begin"/>
      </w:r>
      <w:r>
        <w:rPr>
          <w:noProof/>
        </w:rPr>
        <w:instrText xml:space="preserve"> PAGEREF _Toc218597886 \h </w:instrText>
      </w:r>
      <w:r>
        <w:rPr>
          <w:noProof/>
        </w:rPr>
      </w:r>
      <w:r>
        <w:rPr>
          <w:noProof/>
        </w:rPr>
        <w:fldChar w:fldCharType="separate"/>
      </w:r>
      <w:r>
        <w:rPr>
          <w:noProof/>
        </w:rPr>
        <w:t>578</w:t>
      </w:r>
      <w:r>
        <w:rPr>
          <w:noProof/>
        </w:rPr>
        <w:fldChar w:fldCharType="end"/>
      </w:r>
    </w:p>
    <w:p w14:paraId="6ADB5FD6" w14:textId="7DCD62B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11.6.2.20</w:t>
      </w:r>
      <w:r>
        <w:rPr>
          <w:rFonts w:asciiTheme="minorHAnsi" w:eastAsiaTheme="minorEastAsia" w:hAnsiTheme="minorHAnsi" w:cstheme="minorBidi"/>
          <w:noProof/>
          <w:kern w:val="2"/>
          <w:sz w:val="24"/>
          <w:szCs w:val="24"/>
          <w14:ligatures w14:val="standardContextual"/>
        </w:rPr>
        <w:tab/>
      </w:r>
      <w:r>
        <w:rPr>
          <w:noProof/>
        </w:rPr>
        <w:t>PC8 control protocol cause value</w:t>
      </w:r>
      <w:r>
        <w:rPr>
          <w:noProof/>
        </w:rPr>
        <w:tab/>
      </w:r>
      <w:r>
        <w:rPr>
          <w:noProof/>
        </w:rPr>
        <w:fldChar w:fldCharType="begin"/>
      </w:r>
      <w:r>
        <w:rPr>
          <w:noProof/>
        </w:rPr>
        <w:instrText xml:space="preserve"> PAGEREF _Toc218597887 \h </w:instrText>
      </w:r>
      <w:r>
        <w:rPr>
          <w:noProof/>
        </w:rPr>
      </w:r>
      <w:r>
        <w:rPr>
          <w:noProof/>
        </w:rPr>
        <w:fldChar w:fldCharType="separate"/>
      </w:r>
      <w:r>
        <w:rPr>
          <w:noProof/>
        </w:rPr>
        <w:t>578</w:t>
      </w:r>
      <w:r>
        <w:rPr>
          <w:noProof/>
        </w:rPr>
        <w:fldChar w:fldCharType="end"/>
      </w:r>
    </w:p>
    <w:p w14:paraId="7CF881C2" w14:textId="377261F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lastRenderedPageBreak/>
        <w:t>11.6.2.21</w:t>
      </w:r>
      <w:r>
        <w:rPr>
          <w:rFonts w:asciiTheme="minorHAnsi" w:eastAsiaTheme="minorEastAsia" w:hAnsiTheme="minorHAnsi" w:cstheme="minorBidi"/>
          <w:noProof/>
          <w:kern w:val="2"/>
          <w:sz w:val="24"/>
          <w:szCs w:val="24"/>
          <w14:ligatures w14:val="standardContextual"/>
        </w:rPr>
        <w:tab/>
      </w:r>
      <w:r>
        <w:rPr>
          <w:noProof/>
        </w:rPr>
        <w:t>SUCI</w:t>
      </w:r>
      <w:r>
        <w:rPr>
          <w:noProof/>
        </w:rPr>
        <w:tab/>
      </w:r>
      <w:r>
        <w:rPr>
          <w:noProof/>
        </w:rPr>
        <w:fldChar w:fldCharType="begin"/>
      </w:r>
      <w:r>
        <w:rPr>
          <w:noProof/>
        </w:rPr>
        <w:instrText xml:space="preserve"> PAGEREF _Toc218597888 \h </w:instrText>
      </w:r>
      <w:r>
        <w:rPr>
          <w:noProof/>
        </w:rPr>
      </w:r>
      <w:r>
        <w:rPr>
          <w:noProof/>
        </w:rPr>
        <w:fldChar w:fldCharType="separate"/>
      </w:r>
      <w:r>
        <w:rPr>
          <w:noProof/>
        </w:rPr>
        <w:t>578</w:t>
      </w:r>
      <w:r>
        <w:rPr>
          <w:noProof/>
        </w:rPr>
        <w:fldChar w:fldCharType="end"/>
      </w:r>
    </w:p>
    <w:p w14:paraId="6496FAC4" w14:textId="0812D8AD"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11.6.2.22</w:t>
      </w:r>
      <w:r>
        <w:rPr>
          <w:rFonts w:asciiTheme="minorHAnsi" w:eastAsiaTheme="minorEastAsia" w:hAnsiTheme="minorHAnsi" w:cstheme="minorBidi"/>
          <w:noProof/>
          <w:kern w:val="2"/>
          <w:sz w:val="24"/>
          <w:szCs w:val="24"/>
          <w14:ligatures w14:val="standardContextual"/>
        </w:rPr>
        <w:tab/>
      </w:r>
      <w:r>
        <w:rPr>
          <w:noProof/>
        </w:rPr>
        <w:t>K</w:t>
      </w:r>
      <w:r w:rsidRPr="002448C2">
        <w:rPr>
          <w:noProof/>
          <w:vertAlign w:val="subscript"/>
        </w:rPr>
        <w:t>NRP</w:t>
      </w:r>
      <w:r>
        <w:rPr>
          <w:noProof/>
        </w:rPr>
        <w:t xml:space="preserve"> freshness parameter 1</w:t>
      </w:r>
      <w:r>
        <w:rPr>
          <w:noProof/>
        </w:rPr>
        <w:tab/>
      </w:r>
      <w:r>
        <w:rPr>
          <w:noProof/>
        </w:rPr>
        <w:fldChar w:fldCharType="begin"/>
      </w:r>
      <w:r>
        <w:rPr>
          <w:noProof/>
        </w:rPr>
        <w:instrText xml:space="preserve"> PAGEREF _Toc218597889 \h </w:instrText>
      </w:r>
      <w:r>
        <w:rPr>
          <w:noProof/>
        </w:rPr>
      </w:r>
      <w:r>
        <w:rPr>
          <w:noProof/>
        </w:rPr>
        <w:fldChar w:fldCharType="separate"/>
      </w:r>
      <w:r>
        <w:rPr>
          <w:noProof/>
        </w:rPr>
        <w:t>578</w:t>
      </w:r>
      <w:r>
        <w:rPr>
          <w:noProof/>
        </w:rPr>
        <w:fldChar w:fldCharType="end"/>
      </w:r>
    </w:p>
    <w:p w14:paraId="0F1F24D2" w14:textId="531A79C9"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11.6.2.23</w:t>
      </w:r>
      <w:r>
        <w:rPr>
          <w:rFonts w:asciiTheme="minorHAnsi" w:eastAsiaTheme="minorEastAsia" w:hAnsiTheme="minorHAnsi" w:cstheme="minorBidi"/>
          <w:noProof/>
          <w:kern w:val="2"/>
          <w:sz w:val="24"/>
          <w:szCs w:val="24"/>
          <w14:ligatures w14:val="standardContextual"/>
        </w:rPr>
        <w:tab/>
      </w:r>
      <w:r>
        <w:rPr>
          <w:noProof/>
        </w:rPr>
        <w:t>AUTS</w:t>
      </w:r>
      <w:r>
        <w:rPr>
          <w:noProof/>
        </w:rPr>
        <w:tab/>
      </w:r>
      <w:r>
        <w:rPr>
          <w:noProof/>
        </w:rPr>
        <w:fldChar w:fldCharType="begin"/>
      </w:r>
      <w:r>
        <w:rPr>
          <w:noProof/>
        </w:rPr>
        <w:instrText xml:space="preserve"> PAGEREF _Toc218597890 \h </w:instrText>
      </w:r>
      <w:r>
        <w:rPr>
          <w:noProof/>
        </w:rPr>
      </w:r>
      <w:r>
        <w:rPr>
          <w:noProof/>
        </w:rPr>
        <w:fldChar w:fldCharType="separate"/>
      </w:r>
      <w:r>
        <w:rPr>
          <w:noProof/>
        </w:rPr>
        <w:t>578</w:t>
      </w:r>
      <w:r>
        <w:rPr>
          <w:noProof/>
        </w:rPr>
        <w:fldChar w:fldCharType="end"/>
      </w:r>
    </w:p>
    <w:p w14:paraId="38D44A2E" w14:textId="0EE2CD3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11.6.2.24</w:t>
      </w:r>
      <w:r>
        <w:rPr>
          <w:rFonts w:asciiTheme="minorHAnsi" w:eastAsiaTheme="minorEastAsia" w:hAnsiTheme="minorHAnsi" w:cstheme="minorBidi"/>
          <w:noProof/>
          <w:kern w:val="2"/>
          <w:sz w:val="24"/>
          <w:szCs w:val="24"/>
          <w14:ligatures w14:val="standardContextual"/>
        </w:rPr>
        <w:tab/>
      </w:r>
      <w:r>
        <w:rPr>
          <w:noProof/>
        </w:rPr>
        <w:t>RAND</w:t>
      </w:r>
      <w:r>
        <w:rPr>
          <w:noProof/>
        </w:rPr>
        <w:tab/>
      </w:r>
      <w:r>
        <w:rPr>
          <w:noProof/>
        </w:rPr>
        <w:fldChar w:fldCharType="begin"/>
      </w:r>
      <w:r>
        <w:rPr>
          <w:noProof/>
        </w:rPr>
        <w:instrText xml:space="preserve"> PAGEREF _Toc218597891 \h </w:instrText>
      </w:r>
      <w:r>
        <w:rPr>
          <w:noProof/>
        </w:rPr>
      </w:r>
      <w:r>
        <w:rPr>
          <w:noProof/>
        </w:rPr>
        <w:fldChar w:fldCharType="separate"/>
      </w:r>
      <w:r>
        <w:rPr>
          <w:noProof/>
        </w:rPr>
        <w:t>578</w:t>
      </w:r>
      <w:r>
        <w:rPr>
          <w:noProof/>
        </w:rPr>
        <w:fldChar w:fldCharType="end"/>
      </w:r>
    </w:p>
    <w:p w14:paraId="432EA1E6" w14:textId="3603DDD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11.6.2.25</w:t>
      </w:r>
      <w:r>
        <w:rPr>
          <w:rFonts w:asciiTheme="minorHAnsi" w:eastAsiaTheme="minorEastAsia" w:hAnsiTheme="minorHAnsi" w:cstheme="minorBidi"/>
          <w:noProof/>
          <w:kern w:val="2"/>
          <w:sz w:val="24"/>
          <w:szCs w:val="24"/>
          <w14:ligatures w14:val="standardContextual"/>
        </w:rPr>
        <w:tab/>
      </w:r>
      <w:r>
        <w:rPr>
          <w:noProof/>
        </w:rPr>
        <w:t>K</w:t>
      </w:r>
      <w:r w:rsidRPr="002448C2">
        <w:rPr>
          <w:noProof/>
          <w:vertAlign w:val="subscript"/>
        </w:rPr>
        <w:t>NRP</w:t>
      </w:r>
      <w:r>
        <w:rPr>
          <w:noProof/>
        </w:rPr>
        <w:tab/>
      </w:r>
      <w:r>
        <w:rPr>
          <w:noProof/>
        </w:rPr>
        <w:fldChar w:fldCharType="begin"/>
      </w:r>
      <w:r>
        <w:rPr>
          <w:noProof/>
        </w:rPr>
        <w:instrText xml:space="preserve"> PAGEREF _Toc218597892 \h </w:instrText>
      </w:r>
      <w:r>
        <w:rPr>
          <w:noProof/>
        </w:rPr>
      </w:r>
      <w:r>
        <w:rPr>
          <w:noProof/>
        </w:rPr>
        <w:fldChar w:fldCharType="separate"/>
      </w:r>
      <w:r>
        <w:rPr>
          <w:noProof/>
        </w:rPr>
        <w:t>578</w:t>
      </w:r>
      <w:r>
        <w:rPr>
          <w:noProof/>
        </w:rPr>
        <w:fldChar w:fldCharType="end"/>
      </w:r>
    </w:p>
    <w:p w14:paraId="6F05D090" w14:textId="2CFCB38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11.6.2.26</w:t>
      </w:r>
      <w:r>
        <w:rPr>
          <w:rFonts w:asciiTheme="minorHAnsi" w:eastAsiaTheme="minorEastAsia" w:hAnsiTheme="minorHAnsi" w:cstheme="minorBidi"/>
          <w:noProof/>
          <w:kern w:val="2"/>
          <w:sz w:val="24"/>
          <w:szCs w:val="24"/>
          <w14:ligatures w14:val="standardContextual"/>
        </w:rPr>
        <w:tab/>
      </w:r>
      <w:r>
        <w:rPr>
          <w:noProof/>
        </w:rPr>
        <w:t>K</w:t>
      </w:r>
      <w:r w:rsidRPr="002448C2">
        <w:rPr>
          <w:noProof/>
          <w:vertAlign w:val="subscript"/>
        </w:rPr>
        <w:t>NRP</w:t>
      </w:r>
      <w:r>
        <w:rPr>
          <w:noProof/>
        </w:rPr>
        <w:t xml:space="preserve"> freshness parameter 2</w:t>
      </w:r>
      <w:r>
        <w:rPr>
          <w:noProof/>
        </w:rPr>
        <w:tab/>
      </w:r>
      <w:r>
        <w:rPr>
          <w:noProof/>
        </w:rPr>
        <w:fldChar w:fldCharType="begin"/>
      </w:r>
      <w:r>
        <w:rPr>
          <w:noProof/>
        </w:rPr>
        <w:instrText xml:space="preserve"> PAGEREF _Toc218597893 \h </w:instrText>
      </w:r>
      <w:r>
        <w:rPr>
          <w:noProof/>
        </w:rPr>
      </w:r>
      <w:r>
        <w:rPr>
          <w:noProof/>
        </w:rPr>
        <w:fldChar w:fldCharType="separate"/>
      </w:r>
      <w:r>
        <w:rPr>
          <w:noProof/>
        </w:rPr>
        <w:t>578</w:t>
      </w:r>
      <w:r>
        <w:rPr>
          <w:noProof/>
        </w:rPr>
        <w:fldChar w:fldCharType="end"/>
      </w:r>
    </w:p>
    <w:p w14:paraId="4D1F269D" w14:textId="036C0E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11.6.2.27</w:t>
      </w:r>
      <w:r>
        <w:rPr>
          <w:rFonts w:asciiTheme="minorHAnsi" w:eastAsiaTheme="minorEastAsia" w:hAnsiTheme="minorHAnsi" w:cstheme="minorBidi"/>
          <w:noProof/>
          <w:kern w:val="2"/>
          <w:sz w:val="24"/>
          <w:szCs w:val="24"/>
          <w14:ligatures w14:val="standardContextual"/>
        </w:rPr>
        <w:tab/>
      </w:r>
      <w:r>
        <w:rPr>
          <w:noProof/>
        </w:rPr>
        <w:t>PLMN ID</w:t>
      </w:r>
      <w:r>
        <w:rPr>
          <w:noProof/>
        </w:rPr>
        <w:tab/>
      </w:r>
      <w:r>
        <w:rPr>
          <w:noProof/>
        </w:rPr>
        <w:fldChar w:fldCharType="begin"/>
      </w:r>
      <w:r>
        <w:rPr>
          <w:noProof/>
        </w:rPr>
        <w:instrText xml:space="preserve"> PAGEREF _Toc218597894 \h </w:instrText>
      </w:r>
      <w:r>
        <w:rPr>
          <w:noProof/>
        </w:rPr>
      </w:r>
      <w:r>
        <w:rPr>
          <w:noProof/>
        </w:rPr>
        <w:fldChar w:fldCharType="separate"/>
      </w:r>
      <w:r>
        <w:rPr>
          <w:noProof/>
        </w:rPr>
        <w:t>578</w:t>
      </w:r>
      <w:r>
        <w:rPr>
          <w:noProof/>
        </w:rPr>
        <w:fldChar w:fldCharType="end"/>
      </w:r>
    </w:p>
    <w:p w14:paraId="3F192A14" w14:textId="7FC97B61"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Formats for messages transmitted over the PC3ach interface</w:t>
      </w:r>
      <w:r>
        <w:rPr>
          <w:noProof/>
        </w:rPr>
        <w:tab/>
      </w:r>
      <w:r>
        <w:rPr>
          <w:noProof/>
        </w:rPr>
        <w:fldChar w:fldCharType="begin"/>
      </w:r>
      <w:r>
        <w:rPr>
          <w:noProof/>
        </w:rPr>
        <w:instrText xml:space="preserve"> PAGEREF _Toc218597895 \h </w:instrText>
      </w:r>
      <w:r>
        <w:rPr>
          <w:noProof/>
        </w:rPr>
      </w:r>
      <w:r>
        <w:rPr>
          <w:noProof/>
        </w:rPr>
        <w:fldChar w:fldCharType="separate"/>
      </w:r>
      <w:r>
        <w:rPr>
          <w:noProof/>
        </w:rPr>
        <w:t>579</w:t>
      </w:r>
      <w:r>
        <w:rPr>
          <w:noProof/>
        </w:rPr>
        <w:fldChar w:fldCharType="end"/>
      </w:r>
    </w:p>
    <w:p w14:paraId="43702153" w14:textId="57359468"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11.7.1</w:t>
      </w:r>
      <w:r>
        <w:rPr>
          <w:rFonts w:asciiTheme="minorHAnsi" w:eastAsiaTheme="minorEastAsia" w:hAnsiTheme="minorHAnsi" w:cstheme="minorBidi"/>
          <w:noProof/>
          <w:kern w:val="2"/>
          <w:sz w:val="24"/>
          <w:szCs w:val="24"/>
          <w14:ligatures w14:val="standardContextual"/>
        </w:rPr>
        <w:tab/>
      </w:r>
      <w:r>
        <w:rPr>
          <w:noProof/>
        </w:rPr>
        <w:t>Data types format in XML schema</w:t>
      </w:r>
      <w:r>
        <w:rPr>
          <w:noProof/>
        </w:rPr>
        <w:tab/>
      </w:r>
      <w:r>
        <w:rPr>
          <w:noProof/>
        </w:rPr>
        <w:fldChar w:fldCharType="begin"/>
      </w:r>
      <w:r>
        <w:rPr>
          <w:noProof/>
        </w:rPr>
        <w:instrText xml:space="preserve"> PAGEREF _Toc218597896 \h </w:instrText>
      </w:r>
      <w:r>
        <w:rPr>
          <w:noProof/>
        </w:rPr>
      </w:r>
      <w:r>
        <w:rPr>
          <w:noProof/>
        </w:rPr>
        <w:fldChar w:fldCharType="separate"/>
      </w:r>
      <w:r>
        <w:rPr>
          <w:noProof/>
        </w:rPr>
        <w:t>579</w:t>
      </w:r>
      <w:r>
        <w:rPr>
          <w:noProof/>
        </w:rPr>
        <w:fldChar w:fldCharType="end"/>
      </w:r>
    </w:p>
    <w:p w14:paraId="3FBB41BF" w14:textId="4E5A767D"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11.7.2</w:t>
      </w:r>
      <w:r>
        <w:rPr>
          <w:rFonts w:asciiTheme="minorHAnsi" w:eastAsiaTheme="minorEastAsia" w:hAnsiTheme="minorHAnsi" w:cstheme="minorBidi"/>
          <w:noProof/>
          <w:kern w:val="2"/>
          <w:sz w:val="24"/>
          <w:szCs w:val="24"/>
          <w14:ligatures w14:val="standardContextual"/>
        </w:rPr>
        <w:tab/>
      </w:r>
      <w:r>
        <w:rPr>
          <w:noProof/>
        </w:rPr>
        <w:t>Parameters in messages transmitted over the PC3ach interface</w:t>
      </w:r>
      <w:r>
        <w:rPr>
          <w:noProof/>
        </w:rPr>
        <w:tab/>
      </w:r>
      <w:r>
        <w:rPr>
          <w:noProof/>
        </w:rPr>
        <w:fldChar w:fldCharType="begin"/>
      </w:r>
      <w:r>
        <w:rPr>
          <w:noProof/>
        </w:rPr>
        <w:instrText xml:space="preserve"> PAGEREF _Toc218597897 \h </w:instrText>
      </w:r>
      <w:r>
        <w:rPr>
          <w:noProof/>
        </w:rPr>
      </w:r>
      <w:r>
        <w:rPr>
          <w:noProof/>
        </w:rPr>
        <w:fldChar w:fldCharType="separate"/>
      </w:r>
      <w:r>
        <w:rPr>
          <w:noProof/>
        </w:rPr>
        <w:t>579</w:t>
      </w:r>
      <w:r>
        <w:rPr>
          <w:noProof/>
        </w:rPr>
        <w:fldChar w:fldCharType="end"/>
      </w:r>
    </w:p>
    <w:p w14:paraId="0DD61900" w14:textId="71AC96E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11.7.2.1</w:t>
      </w:r>
      <w:r>
        <w:rPr>
          <w:rFonts w:asciiTheme="minorHAnsi" w:eastAsiaTheme="minorEastAsia" w:hAnsiTheme="minorHAnsi" w:cstheme="minorBidi"/>
          <w:noProof/>
          <w:kern w:val="2"/>
          <w:sz w:val="24"/>
          <w:szCs w:val="24"/>
          <w14:ligatures w14:val="standardContextual"/>
        </w:rPr>
        <w:tab/>
      </w:r>
      <w:r>
        <w:rPr>
          <w:noProof/>
        </w:rPr>
        <w:t>Transaction ID</w:t>
      </w:r>
      <w:r>
        <w:rPr>
          <w:noProof/>
        </w:rPr>
        <w:tab/>
      </w:r>
      <w:r>
        <w:rPr>
          <w:noProof/>
        </w:rPr>
        <w:fldChar w:fldCharType="begin"/>
      </w:r>
      <w:r>
        <w:rPr>
          <w:noProof/>
        </w:rPr>
        <w:instrText xml:space="preserve"> PAGEREF _Toc218597898 \h </w:instrText>
      </w:r>
      <w:r>
        <w:rPr>
          <w:noProof/>
        </w:rPr>
      </w:r>
      <w:r>
        <w:rPr>
          <w:noProof/>
        </w:rPr>
        <w:fldChar w:fldCharType="separate"/>
      </w:r>
      <w:r>
        <w:rPr>
          <w:noProof/>
        </w:rPr>
        <w:t>579</w:t>
      </w:r>
      <w:r>
        <w:rPr>
          <w:noProof/>
        </w:rPr>
        <w:fldChar w:fldCharType="end"/>
      </w:r>
    </w:p>
    <w:p w14:paraId="6989DBF4" w14:textId="6A1030D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Sequence number</w:t>
      </w:r>
      <w:r>
        <w:rPr>
          <w:noProof/>
        </w:rPr>
        <w:tab/>
      </w:r>
      <w:r>
        <w:rPr>
          <w:noProof/>
        </w:rPr>
        <w:fldChar w:fldCharType="begin"/>
      </w:r>
      <w:r>
        <w:rPr>
          <w:noProof/>
        </w:rPr>
        <w:instrText xml:space="preserve"> PAGEREF _Toc218597899 \h </w:instrText>
      </w:r>
      <w:r>
        <w:rPr>
          <w:noProof/>
        </w:rPr>
      </w:r>
      <w:r>
        <w:rPr>
          <w:noProof/>
        </w:rPr>
        <w:fldChar w:fldCharType="separate"/>
      </w:r>
      <w:r>
        <w:rPr>
          <w:noProof/>
        </w:rPr>
        <w:t>579</w:t>
      </w:r>
      <w:r>
        <w:rPr>
          <w:noProof/>
        </w:rPr>
        <w:fldChar w:fldCharType="end"/>
      </w:r>
    </w:p>
    <w:p w14:paraId="68C8205E" w14:textId="674B989B"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In coverage</w:t>
      </w:r>
      <w:r>
        <w:rPr>
          <w:noProof/>
        </w:rPr>
        <w:tab/>
      </w:r>
      <w:r>
        <w:rPr>
          <w:noProof/>
        </w:rPr>
        <w:fldChar w:fldCharType="begin"/>
      </w:r>
      <w:r>
        <w:rPr>
          <w:noProof/>
        </w:rPr>
        <w:instrText xml:space="preserve"> PAGEREF _Toc218597900 \h </w:instrText>
      </w:r>
      <w:r>
        <w:rPr>
          <w:noProof/>
        </w:rPr>
      </w:r>
      <w:r>
        <w:rPr>
          <w:noProof/>
        </w:rPr>
        <w:fldChar w:fldCharType="separate"/>
      </w:r>
      <w:r>
        <w:rPr>
          <w:noProof/>
        </w:rPr>
        <w:t>579</w:t>
      </w:r>
      <w:r>
        <w:rPr>
          <w:noProof/>
        </w:rPr>
        <w:fldChar w:fldCharType="end"/>
      </w:r>
    </w:p>
    <w:p w14:paraId="608E923C" w14:textId="6571454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NCGI</w:t>
      </w:r>
      <w:r>
        <w:rPr>
          <w:noProof/>
        </w:rPr>
        <w:tab/>
      </w:r>
      <w:r>
        <w:rPr>
          <w:noProof/>
        </w:rPr>
        <w:fldChar w:fldCharType="begin"/>
      </w:r>
      <w:r>
        <w:rPr>
          <w:noProof/>
        </w:rPr>
        <w:instrText xml:space="preserve"> PAGEREF _Toc218597901 \h </w:instrText>
      </w:r>
      <w:r>
        <w:rPr>
          <w:noProof/>
        </w:rPr>
      </w:r>
      <w:r>
        <w:rPr>
          <w:noProof/>
        </w:rPr>
        <w:fldChar w:fldCharType="separate"/>
      </w:r>
      <w:r>
        <w:rPr>
          <w:noProof/>
        </w:rPr>
        <w:t>579</w:t>
      </w:r>
      <w:r>
        <w:rPr>
          <w:noProof/>
        </w:rPr>
        <w:fldChar w:fldCharType="end"/>
      </w:r>
    </w:p>
    <w:p w14:paraId="588CEAB3" w14:textId="176681A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5G ProSe direct communication radio parameters</w:t>
      </w:r>
      <w:r>
        <w:rPr>
          <w:noProof/>
        </w:rPr>
        <w:tab/>
      </w:r>
      <w:r>
        <w:rPr>
          <w:noProof/>
        </w:rPr>
        <w:fldChar w:fldCharType="begin"/>
      </w:r>
      <w:r>
        <w:rPr>
          <w:noProof/>
        </w:rPr>
        <w:instrText xml:space="preserve"> PAGEREF _Toc218597902 \h </w:instrText>
      </w:r>
      <w:r>
        <w:rPr>
          <w:noProof/>
        </w:rPr>
      </w:r>
      <w:r>
        <w:rPr>
          <w:noProof/>
        </w:rPr>
        <w:fldChar w:fldCharType="separate"/>
      </w:r>
      <w:r>
        <w:rPr>
          <w:noProof/>
        </w:rPr>
        <w:t>579</w:t>
      </w:r>
      <w:r>
        <w:rPr>
          <w:noProof/>
        </w:rPr>
        <w:fldChar w:fldCharType="end"/>
      </w:r>
    </w:p>
    <w:p w14:paraId="3114CC3D" w14:textId="1ABD2175"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Cause value</w:t>
      </w:r>
      <w:r>
        <w:rPr>
          <w:noProof/>
        </w:rPr>
        <w:tab/>
      </w:r>
      <w:r>
        <w:rPr>
          <w:noProof/>
        </w:rPr>
        <w:fldChar w:fldCharType="begin"/>
      </w:r>
      <w:r>
        <w:rPr>
          <w:noProof/>
        </w:rPr>
        <w:instrText xml:space="preserve"> PAGEREF _Toc218597903 \h </w:instrText>
      </w:r>
      <w:r>
        <w:rPr>
          <w:noProof/>
        </w:rPr>
      </w:r>
      <w:r>
        <w:rPr>
          <w:noProof/>
        </w:rPr>
        <w:fldChar w:fldCharType="separate"/>
      </w:r>
      <w:r>
        <w:rPr>
          <w:noProof/>
        </w:rPr>
        <w:t>580</w:t>
      </w:r>
      <w:r>
        <w:rPr>
          <w:noProof/>
        </w:rPr>
        <w:fldChar w:fldCharType="end"/>
      </w:r>
    </w:p>
    <w:p w14:paraId="05EC19A1" w14:textId="3B5D18DE"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Timestamp</w:t>
      </w:r>
      <w:r>
        <w:rPr>
          <w:noProof/>
        </w:rPr>
        <w:tab/>
      </w:r>
      <w:r>
        <w:rPr>
          <w:noProof/>
        </w:rPr>
        <w:fldChar w:fldCharType="begin"/>
      </w:r>
      <w:r>
        <w:rPr>
          <w:noProof/>
        </w:rPr>
        <w:instrText xml:space="preserve"> PAGEREF _Toc218597904 \h </w:instrText>
      </w:r>
      <w:r>
        <w:rPr>
          <w:noProof/>
        </w:rPr>
      </w:r>
      <w:r>
        <w:rPr>
          <w:noProof/>
        </w:rPr>
        <w:fldChar w:fldCharType="separate"/>
      </w:r>
      <w:r>
        <w:rPr>
          <w:noProof/>
        </w:rPr>
        <w:t>580</w:t>
      </w:r>
      <w:r>
        <w:rPr>
          <w:noProof/>
        </w:rPr>
        <w:fldChar w:fldCharType="end"/>
      </w:r>
    </w:p>
    <w:p w14:paraId="4D9FE451" w14:textId="6C1A489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r>
      <w:r>
        <w:rPr>
          <w:noProof/>
        </w:rPr>
        <w:instrText xml:space="preserve"> PAGEREF _Toc218597905 \h </w:instrText>
      </w:r>
      <w:r>
        <w:rPr>
          <w:noProof/>
        </w:rPr>
      </w:r>
      <w:r>
        <w:rPr>
          <w:noProof/>
        </w:rPr>
        <w:fldChar w:fldCharType="separate"/>
      </w:r>
      <w:r>
        <w:rPr>
          <w:noProof/>
        </w:rPr>
        <w:t>580</w:t>
      </w:r>
      <w:r>
        <w:rPr>
          <w:noProof/>
        </w:rPr>
        <w:fldChar w:fldCharType="end"/>
      </w:r>
    </w:p>
    <w:p w14:paraId="0A06E56D" w14:textId="2DEAEBC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14:ligatures w14:val="standardContextual"/>
        </w:rPr>
        <w:tab/>
      </w:r>
      <w:r>
        <w:rPr>
          <w:noProof/>
        </w:rPr>
        <w:t>5G ProSe group IP multicast address</w:t>
      </w:r>
      <w:r>
        <w:rPr>
          <w:noProof/>
        </w:rPr>
        <w:tab/>
      </w:r>
      <w:r>
        <w:rPr>
          <w:noProof/>
        </w:rPr>
        <w:fldChar w:fldCharType="begin"/>
      </w:r>
      <w:r>
        <w:rPr>
          <w:noProof/>
        </w:rPr>
        <w:instrText xml:space="preserve"> PAGEREF _Toc218597906 \h </w:instrText>
      </w:r>
      <w:r>
        <w:rPr>
          <w:noProof/>
        </w:rPr>
      </w:r>
      <w:r>
        <w:rPr>
          <w:noProof/>
        </w:rPr>
        <w:fldChar w:fldCharType="separate"/>
      </w:r>
      <w:r>
        <w:rPr>
          <w:noProof/>
        </w:rPr>
        <w:t>580</w:t>
      </w:r>
      <w:r>
        <w:rPr>
          <w:noProof/>
        </w:rPr>
        <w:fldChar w:fldCharType="end"/>
      </w:r>
    </w:p>
    <w:p w14:paraId="459C2C96" w14:textId="0B23137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 xml:space="preserve">UE </w:t>
      </w:r>
      <w:r>
        <w:rPr>
          <w:noProof/>
        </w:rPr>
        <w:t>IP address</w:t>
      </w:r>
      <w:r>
        <w:rPr>
          <w:noProof/>
        </w:rPr>
        <w:tab/>
      </w:r>
      <w:r>
        <w:rPr>
          <w:noProof/>
        </w:rPr>
        <w:fldChar w:fldCharType="begin"/>
      </w:r>
      <w:r>
        <w:rPr>
          <w:noProof/>
        </w:rPr>
        <w:instrText xml:space="preserve"> PAGEREF _Toc218597907 \h </w:instrText>
      </w:r>
      <w:r>
        <w:rPr>
          <w:noProof/>
        </w:rPr>
      </w:r>
      <w:r>
        <w:rPr>
          <w:noProof/>
        </w:rPr>
        <w:fldChar w:fldCharType="separate"/>
      </w:r>
      <w:r>
        <w:rPr>
          <w:noProof/>
        </w:rPr>
        <w:t>580</w:t>
      </w:r>
      <w:r>
        <w:rPr>
          <w:noProof/>
        </w:rPr>
        <w:fldChar w:fldCharType="end"/>
      </w:r>
    </w:p>
    <w:p w14:paraId="136753DB" w14:textId="0A11D0E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r>
      <w:r>
        <w:rPr>
          <w:noProof/>
        </w:rPr>
        <w:instrText xml:space="preserve"> PAGEREF _Toc218597908 \h </w:instrText>
      </w:r>
      <w:r>
        <w:rPr>
          <w:noProof/>
        </w:rPr>
      </w:r>
      <w:r>
        <w:rPr>
          <w:noProof/>
        </w:rPr>
        <w:fldChar w:fldCharType="separate"/>
      </w:r>
      <w:r>
        <w:rPr>
          <w:noProof/>
        </w:rPr>
        <w:t>580</w:t>
      </w:r>
      <w:r>
        <w:rPr>
          <w:noProof/>
        </w:rPr>
        <w:fldChar w:fldCharType="end"/>
      </w:r>
    </w:p>
    <w:p w14:paraId="7E08B878" w14:textId="6E7AF60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ata amount</w:t>
      </w:r>
      <w:r>
        <w:rPr>
          <w:noProof/>
        </w:rPr>
        <w:tab/>
      </w:r>
      <w:r>
        <w:rPr>
          <w:noProof/>
        </w:rPr>
        <w:fldChar w:fldCharType="begin"/>
      </w:r>
      <w:r>
        <w:rPr>
          <w:noProof/>
        </w:rPr>
        <w:instrText xml:space="preserve"> PAGEREF _Toc218597909 \h </w:instrText>
      </w:r>
      <w:r>
        <w:rPr>
          <w:noProof/>
        </w:rPr>
      </w:r>
      <w:r>
        <w:rPr>
          <w:noProof/>
        </w:rPr>
        <w:fldChar w:fldCharType="separate"/>
      </w:r>
      <w:r>
        <w:rPr>
          <w:noProof/>
        </w:rPr>
        <w:t>580</w:t>
      </w:r>
      <w:r>
        <w:rPr>
          <w:noProof/>
        </w:rPr>
        <w:fldChar w:fldCharType="end"/>
      </w:r>
    </w:p>
    <w:p w14:paraId="2F99D179" w14:textId="4A1E0A9C"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Radio resources indicator</w:t>
      </w:r>
      <w:r>
        <w:rPr>
          <w:noProof/>
        </w:rPr>
        <w:tab/>
      </w:r>
      <w:r>
        <w:rPr>
          <w:noProof/>
        </w:rPr>
        <w:fldChar w:fldCharType="begin"/>
      </w:r>
      <w:r>
        <w:rPr>
          <w:noProof/>
        </w:rPr>
        <w:instrText xml:space="preserve"> PAGEREF _Toc218597910 \h </w:instrText>
      </w:r>
      <w:r>
        <w:rPr>
          <w:noProof/>
        </w:rPr>
      </w:r>
      <w:r>
        <w:rPr>
          <w:noProof/>
        </w:rPr>
        <w:fldChar w:fldCharType="separate"/>
      </w:r>
      <w:r>
        <w:rPr>
          <w:noProof/>
        </w:rPr>
        <w:t>580</w:t>
      </w:r>
      <w:r>
        <w:rPr>
          <w:noProof/>
        </w:rPr>
        <w:fldChar w:fldCharType="end"/>
      </w:r>
    </w:p>
    <w:p w14:paraId="3B05EECA" w14:textId="74BD26CA"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Radio frequency</w:t>
      </w:r>
      <w:r>
        <w:rPr>
          <w:noProof/>
        </w:rPr>
        <w:tab/>
      </w:r>
      <w:r>
        <w:rPr>
          <w:noProof/>
        </w:rPr>
        <w:fldChar w:fldCharType="begin"/>
      </w:r>
      <w:r>
        <w:rPr>
          <w:noProof/>
        </w:rPr>
        <w:instrText xml:space="preserve"> PAGEREF _Toc218597911 \h </w:instrText>
      </w:r>
      <w:r>
        <w:rPr>
          <w:noProof/>
        </w:rPr>
      </w:r>
      <w:r>
        <w:rPr>
          <w:noProof/>
        </w:rPr>
        <w:fldChar w:fldCharType="separate"/>
      </w:r>
      <w:r>
        <w:rPr>
          <w:noProof/>
        </w:rPr>
        <w:t>581</w:t>
      </w:r>
      <w:r>
        <w:rPr>
          <w:noProof/>
        </w:rPr>
        <w:fldChar w:fldCharType="end"/>
      </w:r>
    </w:p>
    <w:p w14:paraId="6DA6A16F" w14:textId="093BFE5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r>
      <w:r>
        <w:rPr>
          <w:noProof/>
        </w:rPr>
        <w:instrText xml:space="preserve"> PAGEREF _Toc218597912 \h </w:instrText>
      </w:r>
      <w:r>
        <w:rPr>
          <w:noProof/>
        </w:rPr>
      </w:r>
      <w:r>
        <w:rPr>
          <w:noProof/>
        </w:rPr>
        <w:fldChar w:fldCharType="separate"/>
      </w:r>
      <w:r>
        <w:rPr>
          <w:noProof/>
        </w:rPr>
        <w:t>581</w:t>
      </w:r>
      <w:r>
        <w:rPr>
          <w:noProof/>
        </w:rPr>
        <w:fldChar w:fldCharType="end"/>
      </w:r>
    </w:p>
    <w:p w14:paraId="2C8C084D" w14:textId="716219D8"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14:ligatures w14:val="standardContextual"/>
        </w:rPr>
        <w:tab/>
      </w:r>
      <w:r>
        <w:rPr>
          <w:noProof/>
          <w:lang w:eastAsia="zh-CN"/>
        </w:rPr>
        <w:t>PQI</w:t>
      </w:r>
      <w:r>
        <w:rPr>
          <w:noProof/>
        </w:rPr>
        <w:tab/>
      </w:r>
      <w:r>
        <w:rPr>
          <w:noProof/>
        </w:rPr>
        <w:fldChar w:fldCharType="begin"/>
      </w:r>
      <w:r>
        <w:rPr>
          <w:noProof/>
        </w:rPr>
        <w:instrText xml:space="preserve"> PAGEREF _Toc218597913 \h </w:instrText>
      </w:r>
      <w:r>
        <w:rPr>
          <w:noProof/>
        </w:rPr>
      </w:r>
      <w:r>
        <w:rPr>
          <w:noProof/>
        </w:rPr>
        <w:fldChar w:fldCharType="separate"/>
      </w:r>
      <w:r>
        <w:rPr>
          <w:noProof/>
        </w:rPr>
        <w:t>581</w:t>
      </w:r>
      <w:r>
        <w:rPr>
          <w:noProof/>
        </w:rPr>
        <w:fldChar w:fldCharType="end"/>
      </w:r>
    </w:p>
    <w:p w14:paraId="132737E2" w14:textId="5E8EFFF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14:ligatures w14:val="standardContextual"/>
        </w:rPr>
        <w:tab/>
      </w:r>
      <w:r w:rsidRPr="002448C2">
        <w:rPr>
          <w:noProof/>
          <w:lang w:val="en-US"/>
        </w:rPr>
        <w:t>GFBR</w:t>
      </w:r>
      <w:r>
        <w:rPr>
          <w:noProof/>
        </w:rPr>
        <w:tab/>
      </w:r>
      <w:r>
        <w:rPr>
          <w:noProof/>
        </w:rPr>
        <w:fldChar w:fldCharType="begin"/>
      </w:r>
      <w:r>
        <w:rPr>
          <w:noProof/>
        </w:rPr>
        <w:instrText xml:space="preserve"> PAGEREF _Toc218597914 \h </w:instrText>
      </w:r>
      <w:r>
        <w:rPr>
          <w:noProof/>
        </w:rPr>
      </w:r>
      <w:r>
        <w:rPr>
          <w:noProof/>
        </w:rPr>
        <w:fldChar w:fldCharType="separate"/>
      </w:r>
      <w:r>
        <w:rPr>
          <w:noProof/>
        </w:rPr>
        <w:t>581</w:t>
      </w:r>
      <w:r>
        <w:rPr>
          <w:noProof/>
        </w:rPr>
        <w:fldChar w:fldCharType="end"/>
      </w:r>
    </w:p>
    <w:p w14:paraId="62979EA2" w14:textId="70DB5EE7"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14:ligatures w14:val="standardContextual"/>
        </w:rPr>
        <w:tab/>
      </w:r>
      <w:r>
        <w:rPr>
          <w:noProof/>
        </w:rPr>
        <w:t>MFBR</w:t>
      </w:r>
      <w:r>
        <w:rPr>
          <w:noProof/>
        </w:rPr>
        <w:tab/>
      </w:r>
      <w:r>
        <w:rPr>
          <w:noProof/>
        </w:rPr>
        <w:fldChar w:fldCharType="begin"/>
      </w:r>
      <w:r>
        <w:rPr>
          <w:noProof/>
        </w:rPr>
        <w:instrText xml:space="preserve"> PAGEREF _Toc218597915 \h </w:instrText>
      </w:r>
      <w:r>
        <w:rPr>
          <w:noProof/>
        </w:rPr>
      </w:r>
      <w:r>
        <w:rPr>
          <w:noProof/>
        </w:rPr>
        <w:fldChar w:fldCharType="separate"/>
      </w:r>
      <w:r>
        <w:rPr>
          <w:noProof/>
        </w:rPr>
        <w:t>581</w:t>
      </w:r>
      <w:r>
        <w:rPr>
          <w:noProof/>
        </w:rPr>
        <w:fldChar w:fldCharType="end"/>
      </w:r>
    </w:p>
    <w:p w14:paraId="6DAD9C44" w14:textId="4AD88A3F"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14:ligatures w14:val="standardContextual"/>
        </w:rPr>
        <w:tab/>
      </w:r>
      <w:r w:rsidRPr="002448C2">
        <w:rPr>
          <w:noProof/>
          <w:lang w:val="en-US" w:eastAsia="zh-CN"/>
        </w:rPr>
        <w:t>A</w:t>
      </w:r>
      <w:r w:rsidRPr="002448C2">
        <w:rPr>
          <w:noProof/>
          <w:lang w:val="en-US"/>
        </w:rPr>
        <w:t>veraging window</w:t>
      </w:r>
      <w:r>
        <w:rPr>
          <w:noProof/>
        </w:rPr>
        <w:tab/>
      </w:r>
      <w:r>
        <w:rPr>
          <w:noProof/>
        </w:rPr>
        <w:fldChar w:fldCharType="begin"/>
      </w:r>
      <w:r>
        <w:rPr>
          <w:noProof/>
        </w:rPr>
        <w:instrText xml:space="preserve"> PAGEREF _Toc218597916 \h </w:instrText>
      </w:r>
      <w:r>
        <w:rPr>
          <w:noProof/>
        </w:rPr>
      </w:r>
      <w:r>
        <w:rPr>
          <w:noProof/>
        </w:rPr>
        <w:fldChar w:fldCharType="separate"/>
      </w:r>
      <w:r>
        <w:rPr>
          <w:noProof/>
        </w:rPr>
        <w:t>581</w:t>
      </w:r>
      <w:r>
        <w:rPr>
          <w:noProof/>
        </w:rPr>
        <w:fldChar w:fldCharType="end"/>
      </w:r>
    </w:p>
    <w:p w14:paraId="3850E0BA" w14:textId="5A2B0762"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Resource type</w:t>
      </w:r>
      <w:r>
        <w:rPr>
          <w:noProof/>
        </w:rPr>
        <w:tab/>
      </w:r>
      <w:r>
        <w:rPr>
          <w:noProof/>
        </w:rPr>
        <w:fldChar w:fldCharType="begin"/>
      </w:r>
      <w:r>
        <w:rPr>
          <w:noProof/>
        </w:rPr>
        <w:instrText xml:space="preserve"> PAGEREF _Toc218597917 \h </w:instrText>
      </w:r>
      <w:r>
        <w:rPr>
          <w:noProof/>
        </w:rPr>
      </w:r>
      <w:r>
        <w:rPr>
          <w:noProof/>
        </w:rPr>
        <w:fldChar w:fldCharType="separate"/>
      </w:r>
      <w:r>
        <w:rPr>
          <w:noProof/>
        </w:rPr>
        <w:t>581</w:t>
      </w:r>
      <w:r>
        <w:rPr>
          <w:noProof/>
        </w:rPr>
        <w:fldChar w:fldCharType="end"/>
      </w:r>
    </w:p>
    <w:p w14:paraId="11CA1B83" w14:textId="3B28DDE4"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Default priority level</w:t>
      </w:r>
      <w:r>
        <w:rPr>
          <w:noProof/>
        </w:rPr>
        <w:tab/>
      </w:r>
      <w:r>
        <w:rPr>
          <w:noProof/>
        </w:rPr>
        <w:fldChar w:fldCharType="begin"/>
      </w:r>
      <w:r>
        <w:rPr>
          <w:noProof/>
        </w:rPr>
        <w:instrText xml:space="preserve"> PAGEREF _Toc218597918 \h </w:instrText>
      </w:r>
      <w:r>
        <w:rPr>
          <w:noProof/>
        </w:rPr>
      </w:r>
      <w:r>
        <w:rPr>
          <w:noProof/>
        </w:rPr>
        <w:fldChar w:fldCharType="separate"/>
      </w:r>
      <w:r>
        <w:rPr>
          <w:noProof/>
        </w:rPr>
        <w:t>581</w:t>
      </w:r>
      <w:r>
        <w:rPr>
          <w:noProof/>
        </w:rPr>
        <w:fldChar w:fldCharType="end"/>
      </w:r>
    </w:p>
    <w:p w14:paraId="118E1F33" w14:textId="2786A693"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delay budget</w:t>
      </w:r>
      <w:r>
        <w:rPr>
          <w:noProof/>
        </w:rPr>
        <w:tab/>
      </w:r>
      <w:r>
        <w:rPr>
          <w:noProof/>
        </w:rPr>
        <w:fldChar w:fldCharType="begin"/>
      </w:r>
      <w:r>
        <w:rPr>
          <w:noProof/>
        </w:rPr>
        <w:instrText xml:space="preserve"> PAGEREF _Toc218597919 \h </w:instrText>
      </w:r>
      <w:r>
        <w:rPr>
          <w:noProof/>
        </w:rPr>
      </w:r>
      <w:r>
        <w:rPr>
          <w:noProof/>
        </w:rPr>
        <w:fldChar w:fldCharType="separate"/>
      </w:r>
      <w:r>
        <w:rPr>
          <w:noProof/>
        </w:rPr>
        <w:t>581</w:t>
      </w:r>
      <w:r>
        <w:rPr>
          <w:noProof/>
        </w:rPr>
        <w:fldChar w:fldCharType="end"/>
      </w:r>
    </w:p>
    <w:p w14:paraId="144F9A42" w14:textId="25351491"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acket error rate</w:t>
      </w:r>
      <w:r>
        <w:rPr>
          <w:noProof/>
        </w:rPr>
        <w:tab/>
      </w:r>
      <w:r>
        <w:rPr>
          <w:noProof/>
        </w:rPr>
        <w:fldChar w:fldCharType="begin"/>
      </w:r>
      <w:r>
        <w:rPr>
          <w:noProof/>
        </w:rPr>
        <w:instrText xml:space="preserve"> PAGEREF _Toc218597920 \h </w:instrText>
      </w:r>
      <w:r>
        <w:rPr>
          <w:noProof/>
        </w:rPr>
      </w:r>
      <w:r>
        <w:rPr>
          <w:noProof/>
        </w:rPr>
        <w:fldChar w:fldCharType="separate"/>
      </w:r>
      <w:r>
        <w:rPr>
          <w:noProof/>
        </w:rPr>
        <w:t>581</w:t>
      </w:r>
      <w:r>
        <w:rPr>
          <w:noProof/>
        </w:rPr>
        <w:fldChar w:fldCharType="end"/>
      </w:r>
    </w:p>
    <w:p w14:paraId="4CDD8854" w14:textId="3BE51DA0" w:rsidR="00C327F5" w:rsidRDefault="00C327F5">
      <w:pPr>
        <w:pStyle w:val="TOC4"/>
        <w:rPr>
          <w:rFonts w:asciiTheme="minorHAnsi" w:eastAsiaTheme="minorEastAsia" w:hAnsiTheme="minorHAnsi" w:cstheme="minorBidi"/>
          <w:noProof/>
          <w:kern w:val="2"/>
          <w:sz w:val="24"/>
          <w:szCs w:val="24"/>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14:ligatures w14:val="standardContextual"/>
        </w:rPr>
        <w:tab/>
      </w:r>
      <w:r>
        <w:rPr>
          <w:noProof/>
          <w:lang w:eastAsia="zh-CN"/>
        </w:rPr>
        <w:t>D</w:t>
      </w:r>
      <w:r>
        <w:rPr>
          <w:noProof/>
        </w:rPr>
        <w:t>efault maximum data burst volume</w:t>
      </w:r>
      <w:r>
        <w:rPr>
          <w:noProof/>
        </w:rPr>
        <w:tab/>
      </w:r>
      <w:r>
        <w:rPr>
          <w:noProof/>
        </w:rPr>
        <w:fldChar w:fldCharType="begin"/>
      </w:r>
      <w:r>
        <w:rPr>
          <w:noProof/>
        </w:rPr>
        <w:instrText xml:space="preserve"> PAGEREF _Toc218597921 \h </w:instrText>
      </w:r>
      <w:r>
        <w:rPr>
          <w:noProof/>
        </w:rPr>
      </w:r>
      <w:r>
        <w:rPr>
          <w:noProof/>
        </w:rPr>
        <w:fldChar w:fldCharType="separate"/>
      </w:r>
      <w:r>
        <w:rPr>
          <w:noProof/>
        </w:rPr>
        <w:t>581</w:t>
      </w:r>
      <w:r>
        <w:rPr>
          <w:noProof/>
        </w:rPr>
        <w:fldChar w:fldCharType="end"/>
      </w:r>
    </w:p>
    <w:p w14:paraId="69C3DAC0" w14:textId="506FC54C" w:rsidR="00C327F5" w:rsidRDefault="00C327F5">
      <w:pPr>
        <w:pStyle w:val="TOC2"/>
        <w:rPr>
          <w:rFonts w:asciiTheme="minorHAnsi" w:eastAsiaTheme="minorEastAsia" w:hAnsiTheme="minorHAnsi" w:cstheme="minorBidi"/>
          <w:noProof/>
          <w:kern w:val="2"/>
          <w:sz w:val="24"/>
          <w:szCs w:val="24"/>
          <w14:ligatures w14:val="standardContextual"/>
        </w:rPr>
      </w:pPr>
      <w:r w:rsidRPr="002448C2">
        <w:rPr>
          <w:rFonts w:eastAsia="Malgun Gothic"/>
          <w:noProof/>
        </w:rPr>
        <w:t>11.8</w:t>
      </w:r>
      <w:r>
        <w:rPr>
          <w:rFonts w:asciiTheme="minorHAnsi" w:eastAsiaTheme="minorEastAsia" w:hAnsiTheme="minorHAnsi" w:cstheme="minorBidi"/>
          <w:noProof/>
          <w:kern w:val="2"/>
          <w:sz w:val="24"/>
          <w:szCs w:val="24"/>
          <w14:ligatures w14:val="standardContextual"/>
        </w:rPr>
        <w:tab/>
      </w:r>
      <w:r w:rsidRPr="002448C2">
        <w:rPr>
          <w:rFonts w:eastAsia="Malgun Gothic"/>
          <w:noProof/>
        </w:rPr>
        <w:t>Parameter formats for 5G ProSe MANET messages</w:t>
      </w:r>
      <w:r>
        <w:rPr>
          <w:noProof/>
        </w:rPr>
        <w:tab/>
      </w:r>
      <w:r>
        <w:rPr>
          <w:noProof/>
        </w:rPr>
        <w:fldChar w:fldCharType="begin"/>
      </w:r>
      <w:r>
        <w:rPr>
          <w:noProof/>
        </w:rPr>
        <w:instrText xml:space="preserve"> PAGEREF _Toc218597922 \h </w:instrText>
      </w:r>
      <w:r>
        <w:rPr>
          <w:noProof/>
        </w:rPr>
      </w:r>
      <w:r>
        <w:rPr>
          <w:noProof/>
        </w:rPr>
        <w:fldChar w:fldCharType="separate"/>
      </w:r>
      <w:r>
        <w:rPr>
          <w:noProof/>
        </w:rPr>
        <w:t>582</w:t>
      </w:r>
      <w:r>
        <w:rPr>
          <w:noProof/>
        </w:rPr>
        <w:fldChar w:fldCharType="end"/>
      </w:r>
    </w:p>
    <w:p w14:paraId="19ABE898" w14:textId="71E424B1" w:rsidR="00C327F5" w:rsidRDefault="00C327F5">
      <w:pPr>
        <w:pStyle w:val="TOC3"/>
        <w:rPr>
          <w:rFonts w:asciiTheme="minorHAnsi" w:eastAsiaTheme="minorEastAsia" w:hAnsiTheme="minorHAnsi" w:cstheme="minorBidi"/>
          <w:noProof/>
          <w:kern w:val="2"/>
          <w:sz w:val="24"/>
          <w:szCs w:val="24"/>
          <w14:ligatures w14:val="standardContextual"/>
        </w:rPr>
      </w:pPr>
      <w:r w:rsidRPr="002448C2">
        <w:rPr>
          <w:rFonts w:eastAsia="Malgun Gothic"/>
          <w:noProof/>
          <w:lang w:eastAsia="ko-KR"/>
        </w:rPr>
        <w:t>11.8.1</w:t>
      </w:r>
      <w:r>
        <w:rPr>
          <w:rFonts w:asciiTheme="minorHAnsi" w:eastAsiaTheme="minorEastAsia" w:hAnsiTheme="minorHAnsi" w:cstheme="minorBidi"/>
          <w:noProof/>
          <w:kern w:val="2"/>
          <w:sz w:val="24"/>
          <w:szCs w:val="24"/>
          <w14:ligatures w14:val="standardContextual"/>
        </w:rPr>
        <w:tab/>
      </w:r>
      <w:r w:rsidRPr="002448C2">
        <w:rPr>
          <w:rFonts w:eastAsia="Malgun Gothic"/>
          <w:noProof/>
          <w:lang w:eastAsia="ko-KR"/>
        </w:rPr>
        <w:t>Multi-hop UE-to-UE discovery info</w:t>
      </w:r>
      <w:r>
        <w:rPr>
          <w:noProof/>
        </w:rPr>
        <w:tab/>
      </w:r>
      <w:r>
        <w:rPr>
          <w:noProof/>
        </w:rPr>
        <w:fldChar w:fldCharType="begin"/>
      </w:r>
      <w:r>
        <w:rPr>
          <w:noProof/>
        </w:rPr>
        <w:instrText xml:space="preserve"> PAGEREF _Toc218597923 \h </w:instrText>
      </w:r>
      <w:r>
        <w:rPr>
          <w:noProof/>
        </w:rPr>
      </w:r>
      <w:r>
        <w:rPr>
          <w:noProof/>
        </w:rPr>
        <w:fldChar w:fldCharType="separate"/>
      </w:r>
      <w:r>
        <w:rPr>
          <w:noProof/>
        </w:rPr>
        <w:t>582</w:t>
      </w:r>
      <w:r>
        <w:rPr>
          <w:noProof/>
        </w:rPr>
        <w:fldChar w:fldCharType="end"/>
      </w:r>
    </w:p>
    <w:p w14:paraId="7306D7D2" w14:textId="0ED22DF0"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ko-KR"/>
        </w:rPr>
        <w:t>11.9</w:t>
      </w:r>
      <w:r>
        <w:rPr>
          <w:rFonts w:asciiTheme="minorHAnsi" w:eastAsiaTheme="minorEastAsia" w:hAnsiTheme="minorHAnsi" w:cstheme="minorBidi"/>
          <w:noProof/>
          <w:kern w:val="2"/>
          <w:sz w:val="24"/>
          <w:szCs w:val="24"/>
          <w14:ligatures w14:val="standardContextual"/>
        </w:rPr>
        <w:tab/>
      </w:r>
      <w:r>
        <w:rPr>
          <w:noProof/>
          <w:lang w:eastAsia="ko-KR"/>
        </w:rPr>
        <w:t>5G ProSe broadcasting message formats</w:t>
      </w:r>
      <w:r>
        <w:rPr>
          <w:noProof/>
        </w:rPr>
        <w:tab/>
      </w:r>
      <w:r>
        <w:rPr>
          <w:noProof/>
        </w:rPr>
        <w:fldChar w:fldCharType="begin"/>
      </w:r>
      <w:r>
        <w:rPr>
          <w:noProof/>
        </w:rPr>
        <w:instrText xml:space="preserve"> PAGEREF _Toc218597924 \h </w:instrText>
      </w:r>
      <w:r>
        <w:rPr>
          <w:noProof/>
        </w:rPr>
      </w:r>
      <w:r>
        <w:rPr>
          <w:noProof/>
        </w:rPr>
        <w:fldChar w:fldCharType="separate"/>
      </w:r>
      <w:r>
        <w:rPr>
          <w:noProof/>
        </w:rPr>
        <w:t>583</w:t>
      </w:r>
      <w:r>
        <w:rPr>
          <w:noProof/>
        </w:rPr>
        <w:fldChar w:fldCharType="end"/>
      </w:r>
    </w:p>
    <w:p w14:paraId="689293DD" w14:textId="7B961B91" w:rsidR="00C327F5" w:rsidRDefault="00C327F5">
      <w:pPr>
        <w:pStyle w:val="TOC3"/>
        <w:rPr>
          <w:rFonts w:asciiTheme="minorHAnsi" w:eastAsiaTheme="minorEastAsia" w:hAnsiTheme="minorHAnsi" w:cstheme="minorBidi"/>
          <w:noProof/>
          <w:kern w:val="2"/>
          <w:sz w:val="24"/>
          <w:szCs w:val="24"/>
          <w14:ligatures w14:val="standardContextual"/>
        </w:rPr>
      </w:pPr>
      <w:r>
        <w:rPr>
          <w:noProof/>
        </w:rPr>
        <w:t>11.</w:t>
      </w:r>
      <w:r>
        <w:rPr>
          <w:noProof/>
          <w:lang w:eastAsia="ko-KR"/>
        </w:rPr>
        <w:t>9</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ProSe </w:t>
      </w:r>
      <w:r>
        <w:rPr>
          <w:noProof/>
          <w:lang w:eastAsia="ko-KR"/>
        </w:rPr>
        <w:t>broadcasting</w:t>
      </w:r>
      <w:r>
        <w:rPr>
          <w:noProof/>
        </w:rPr>
        <w:t xml:space="preserve"> message type</w:t>
      </w:r>
      <w:r>
        <w:rPr>
          <w:noProof/>
        </w:rPr>
        <w:tab/>
      </w:r>
      <w:r>
        <w:rPr>
          <w:noProof/>
        </w:rPr>
        <w:fldChar w:fldCharType="begin"/>
      </w:r>
      <w:r>
        <w:rPr>
          <w:noProof/>
        </w:rPr>
        <w:instrText xml:space="preserve"> PAGEREF _Toc218597925 \h </w:instrText>
      </w:r>
      <w:r>
        <w:rPr>
          <w:noProof/>
        </w:rPr>
      </w:r>
      <w:r>
        <w:rPr>
          <w:noProof/>
        </w:rPr>
        <w:fldChar w:fldCharType="separate"/>
      </w:r>
      <w:r>
        <w:rPr>
          <w:noProof/>
        </w:rPr>
        <w:t>583</w:t>
      </w:r>
      <w:r>
        <w:rPr>
          <w:noProof/>
        </w:rPr>
        <w:fldChar w:fldCharType="end"/>
      </w:r>
    </w:p>
    <w:p w14:paraId="5A3F79CC" w14:textId="779A6B50" w:rsidR="00C327F5" w:rsidRDefault="00C327F5">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List of system parameters</w:t>
      </w:r>
      <w:r>
        <w:rPr>
          <w:noProof/>
        </w:rPr>
        <w:tab/>
      </w:r>
      <w:r>
        <w:rPr>
          <w:noProof/>
        </w:rPr>
        <w:fldChar w:fldCharType="begin"/>
      </w:r>
      <w:r>
        <w:rPr>
          <w:noProof/>
        </w:rPr>
        <w:instrText xml:space="preserve"> PAGEREF _Toc218597926 \h </w:instrText>
      </w:r>
      <w:r>
        <w:rPr>
          <w:noProof/>
        </w:rPr>
      </w:r>
      <w:r>
        <w:rPr>
          <w:noProof/>
        </w:rPr>
        <w:fldChar w:fldCharType="separate"/>
      </w:r>
      <w:r>
        <w:rPr>
          <w:noProof/>
        </w:rPr>
        <w:t>584</w:t>
      </w:r>
      <w:r>
        <w:rPr>
          <w:noProof/>
        </w:rPr>
        <w:fldChar w:fldCharType="end"/>
      </w:r>
    </w:p>
    <w:p w14:paraId="50307242" w14:textId="15A2456E"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_Toc218597927 \h </w:instrText>
      </w:r>
      <w:r>
        <w:rPr>
          <w:noProof/>
        </w:rPr>
      </w:r>
      <w:r>
        <w:rPr>
          <w:noProof/>
        </w:rPr>
        <w:fldChar w:fldCharType="separate"/>
      </w:r>
      <w:r>
        <w:rPr>
          <w:noProof/>
        </w:rPr>
        <w:t>584</w:t>
      </w:r>
      <w:r>
        <w:rPr>
          <w:noProof/>
        </w:rPr>
        <w:fldChar w:fldCharType="end"/>
      </w:r>
    </w:p>
    <w:p w14:paraId="6D9C1E13" w14:textId="5148B7B4"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Timers for provisioning of parameters for 5G ProSe configuration procedures</w:t>
      </w:r>
      <w:r>
        <w:rPr>
          <w:noProof/>
        </w:rPr>
        <w:tab/>
      </w:r>
      <w:r>
        <w:rPr>
          <w:noProof/>
        </w:rPr>
        <w:fldChar w:fldCharType="begin"/>
      </w:r>
      <w:r>
        <w:rPr>
          <w:noProof/>
        </w:rPr>
        <w:instrText xml:space="preserve"> PAGEREF _Toc218597928 \h </w:instrText>
      </w:r>
      <w:r>
        <w:rPr>
          <w:noProof/>
        </w:rPr>
      </w:r>
      <w:r>
        <w:rPr>
          <w:noProof/>
        </w:rPr>
        <w:fldChar w:fldCharType="separate"/>
      </w:r>
      <w:r>
        <w:rPr>
          <w:noProof/>
        </w:rPr>
        <w:t>584</w:t>
      </w:r>
      <w:r>
        <w:rPr>
          <w:noProof/>
        </w:rPr>
        <w:fldChar w:fldCharType="end"/>
      </w:r>
    </w:p>
    <w:p w14:paraId="193A9F6A" w14:textId="4436D99C"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Timers for 5G ProSe direct link management procedures</w:t>
      </w:r>
      <w:r>
        <w:rPr>
          <w:noProof/>
        </w:rPr>
        <w:tab/>
      </w:r>
      <w:r>
        <w:rPr>
          <w:noProof/>
        </w:rPr>
        <w:fldChar w:fldCharType="begin"/>
      </w:r>
      <w:r>
        <w:rPr>
          <w:noProof/>
        </w:rPr>
        <w:instrText xml:space="preserve"> PAGEREF _Toc218597929 \h </w:instrText>
      </w:r>
      <w:r>
        <w:rPr>
          <w:noProof/>
        </w:rPr>
      </w:r>
      <w:r>
        <w:rPr>
          <w:noProof/>
        </w:rPr>
        <w:fldChar w:fldCharType="separate"/>
      </w:r>
      <w:r>
        <w:rPr>
          <w:noProof/>
        </w:rPr>
        <w:t>589</w:t>
      </w:r>
      <w:r>
        <w:rPr>
          <w:noProof/>
        </w:rPr>
        <w:fldChar w:fldCharType="end"/>
      </w:r>
    </w:p>
    <w:p w14:paraId="7902572F" w14:textId="676C8D9C"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Timers for 5G ProSe direct discovery procedures over PC3a</w:t>
      </w:r>
      <w:r>
        <w:rPr>
          <w:noProof/>
        </w:rPr>
        <w:tab/>
      </w:r>
      <w:r>
        <w:rPr>
          <w:noProof/>
        </w:rPr>
        <w:fldChar w:fldCharType="begin"/>
      </w:r>
      <w:r>
        <w:rPr>
          <w:noProof/>
        </w:rPr>
        <w:instrText xml:space="preserve"> PAGEREF _Toc218597930 \h </w:instrText>
      </w:r>
      <w:r>
        <w:rPr>
          <w:noProof/>
        </w:rPr>
      </w:r>
      <w:r>
        <w:rPr>
          <w:noProof/>
        </w:rPr>
        <w:fldChar w:fldCharType="separate"/>
      </w:r>
      <w:r>
        <w:rPr>
          <w:noProof/>
        </w:rPr>
        <w:t>594</w:t>
      </w:r>
      <w:r>
        <w:rPr>
          <w:noProof/>
        </w:rPr>
        <w:fldChar w:fldCharType="end"/>
      </w:r>
    </w:p>
    <w:p w14:paraId="69D79052" w14:textId="21139C12"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Timers for broadcast mode 5G ProSe communication over PC5 interface</w:t>
      </w:r>
      <w:r>
        <w:rPr>
          <w:noProof/>
        </w:rPr>
        <w:tab/>
      </w:r>
      <w:r>
        <w:rPr>
          <w:noProof/>
        </w:rPr>
        <w:fldChar w:fldCharType="begin"/>
      </w:r>
      <w:r>
        <w:rPr>
          <w:noProof/>
        </w:rPr>
        <w:instrText xml:space="preserve"> PAGEREF _Toc218597931 \h </w:instrText>
      </w:r>
      <w:r>
        <w:rPr>
          <w:noProof/>
        </w:rPr>
      </w:r>
      <w:r>
        <w:rPr>
          <w:noProof/>
        </w:rPr>
        <w:fldChar w:fldCharType="separate"/>
      </w:r>
      <w:r>
        <w:rPr>
          <w:noProof/>
        </w:rPr>
        <w:t>602</w:t>
      </w:r>
      <w:r>
        <w:rPr>
          <w:noProof/>
        </w:rPr>
        <w:fldChar w:fldCharType="end"/>
      </w:r>
    </w:p>
    <w:p w14:paraId="0DC88983" w14:textId="3B22389D"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Timers for groupcast mode 5G ProSe communication over PC5 interface</w:t>
      </w:r>
      <w:r>
        <w:rPr>
          <w:noProof/>
        </w:rPr>
        <w:tab/>
      </w:r>
      <w:r>
        <w:rPr>
          <w:noProof/>
        </w:rPr>
        <w:fldChar w:fldCharType="begin"/>
      </w:r>
      <w:r>
        <w:rPr>
          <w:noProof/>
        </w:rPr>
        <w:instrText xml:space="preserve"> PAGEREF _Toc218597932 \h </w:instrText>
      </w:r>
      <w:r>
        <w:rPr>
          <w:noProof/>
        </w:rPr>
      </w:r>
      <w:r>
        <w:rPr>
          <w:noProof/>
        </w:rPr>
        <w:fldChar w:fldCharType="separate"/>
      </w:r>
      <w:r>
        <w:rPr>
          <w:noProof/>
        </w:rPr>
        <w:t>603</w:t>
      </w:r>
      <w:r>
        <w:rPr>
          <w:noProof/>
        </w:rPr>
        <w:fldChar w:fldCharType="end"/>
      </w:r>
    </w:p>
    <w:p w14:paraId="61501365" w14:textId="1C450CAA"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r>
      <w:r>
        <w:rPr>
          <w:noProof/>
        </w:rPr>
        <w:instrText xml:space="preserve"> PAGEREF _Toc218597933 \h </w:instrText>
      </w:r>
      <w:r>
        <w:rPr>
          <w:noProof/>
        </w:rPr>
      </w:r>
      <w:r>
        <w:rPr>
          <w:noProof/>
        </w:rPr>
        <w:fldChar w:fldCharType="separate"/>
      </w:r>
      <w:r>
        <w:rPr>
          <w:noProof/>
        </w:rPr>
        <w:t>603</w:t>
      </w:r>
      <w:r>
        <w:rPr>
          <w:noProof/>
        </w:rPr>
        <w:fldChar w:fldCharType="end"/>
      </w:r>
    </w:p>
    <w:p w14:paraId="5804FB5B" w14:textId="1299AB8E"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12.8</w:t>
      </w:r>
      <w:r>
        <w:rPr>
          <w:rFonts w:asciiTheme="minorHAnsi" w:eastAsiaTheme="minorEastAsia" w:hAnsiTheme="minorHAnsi" w:cstheme="minorBidi"/>
          <w:noProof/>
          <w:kern w:val="2"/>
          <w:sz w:val="24"/>
          <w:szCs w:val="24"/>
          <w14:ligatures w14:val="standardContextual"/>
        </w:rPr>
        <w:tab/>
      </w:r>
      <w:r>
        <w:rPr>
          <w:noProof/>
          <w:lang w:eastAsia="zh-CN"/>
        </w:rPr>
        <w:t>Timers for PC8 interface</w:t>
      </w:r>
      <w:r>
        <w:rPr>
          <w:noProof/>
        </w:rPr>
        <w:tab/>
      </w:r>
      <w:r>
        <w:rPr>
          <w:noProof/>
        </w:rPr>
        <w:fldChar w:fldCharType="begin"/>
      </w:r>
      <w:r>
        <w:rPr>
          <w:noProof/>
        </w:rPr>
        <w:instrText xml:space="preserve"> PAGEREF _Toc218597934 \h </w:instrText>
      </w:r>
      <w:r>
        <w:rPr>
          <w:noProof/>
        </w:rPr>
      </w:r>
      <w:r>
        <w:rPr>
          <w:noProof/>
        </w:rPr>
        <w:fldChar w:fldCharType="separate"/>
      </w:r>
      <w:r>
        <w:rPr>
          <w:noProof/>
        </w:rPr>
        <w:t>604</w:t>
      </w:r>
      <w:r>
        <w:rPr>
          <w:noProof/>
        </w:rPr>
        <w:fldChar w:fldCharType="end"/>
      </w:r>
    </w:p>
    <w:p w14:paraId="522BC0F4" w14:textId="0A7D4B3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12.9</w:t>
      </w:r>
      <w:r>
        <w:rPr>
          <w:rFonts w:asciiTheme="minorHAnsi" w:eastAsiaTheme="minorEastAsia" w:hAnsiTheme="minorHAnsi" w:cstheme="minorBidi"/>
          <w:noProof/>
          <w:kern w:val="2"/>
          <w:sz w:val="24"/>
          <w:szCs w:val="24"/>
          <w14:ligatures w14:val="standardContextual"/>
        </w:rPr>
        <w:tab/>
      </w:r>
      <w:r>
        <w:rPr>
          <w:noProof/>
        </w:rPr>
        <w:t>Timers for 5G ProSe UE-to-network relay with model B</w:t>
      </w:r>
      <w:r>
        <w:rPr>
          <w:noProof/>
        </w:rPr>
        <w:tab/>
      </w:r>
      <w:r>
        <w:rPr>
          <w:noProof/>
        </w:rPr>
        <w:fldChar w:fldCharType="begin"/>
      </w:r>
      <w:r>
        <w:rPr>
          <w:noProof/>
        </w:rPr>
        <w:instrText xml:space="preserve"> PAGEREF _Toc218597935 \h </w:instrText>
      </w:r>
      <w:r>
        <w:rPr>
          <w:noProof/>
        </w:rPr>
      </w:r>
      <w:r>
        <w:rPr>
          <w:noProof/>
        </w:rPr>
        <w:fldChar w:fldCharType="separate"/>
      </w:r>
      <w:r>
        <w:rPr>
          <w:noProof/>
        </w:rPr>
        <w:t>605</w:t>
      </w:r>
      <w:r>
        <w:rPr>
          <w:noProof/>
        </w:rPr>
        <w:fldChar w:fldCharType="end"/>
      </w:r>
    </w:p>
    <w:p w14:paraId="739623E2" w14:textId="2D0AA389"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12.10</w:t>
      </w:r>
      <w:r>
        <w:rPr>
          <w:rFonts w:asciiTheme="minorHAnsi" w:eastAsiaTheme="minorEastAsia" w:hAnsiTheme="minorHAnsi" w:cstheme="minorBidi"/>
          <w:noProof/>
          <w:kern w:val="2"/>
          <w:sz w:val="24"/>
          <w:szCs w:val="24"/>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_Toc218597936 \h </w:instrText>
      </w:r>
      <w:r>
        <w:rPr>
          <w:noProof/>
        </w:rPr>
      </w:r>
      <w:r>
        <w:rPr>
          <w:noProof/>
        </w:rPr>
        <w:fldChar w:fldCharType="separate"/>
      </w:r>
      <w:r>
        <w:rPr>
          <w:noProof/>
        </w:rPr>
        <w:t>606</w:t>
      </w:r>
      <w:r>
        <w:rPr>
          <w:noProof/>
        </w:rPr>
        <w:fldChar w:fldCharType="end"/>
      </w:r>
    </w:p>
    <w:p w14:paraId="61EB8DBC" w14:textId="17F49F36"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Timers for 5G ProSe UE-to-UE relay discovery with model B</w:t>
      </w:r>
      <w:r>
        <w:rPr>
          <w:noProof/>
        </w:rPr>
        <w:tab/>
      </w:r>
      <w:r>
        <w:rPr>
          <w:noProof/>
        </w:rPr>
        <w:fldChar w:fldCharType="begin"/>
      </w:r>
      <w:r>
        <w:rPr>
          <w:noProof/>
        </w:rPr>
        <w:instrText xml:space="preserve"> PAGEREF _Toc218597937 \h </w:instrText>
      </w:r>
      <w:r>
        <w:rPr>
          <w:noProof/>
        </w:rPr>
      </w:r>
      <w:r>
        <w:rPr>
          <w:noProof/>
        </w:rPr>
        <w:fldChar w:fldCharType="separate"/>
      </w:r>
      <w:r>
        <w:rPr>
          <w:noProof/>
        </w:rPr>
        <w:t>607</w:t>
      </w:r>
      <w:r>
        <w:rPr>
          <w:noProof/>
        </w:rPr>
        <w:fldChar w:fldCharType="end"/>
      </w:r>
    </w:p>
    <w:p w14:paraId="24A95039" w14:textId="776673F7"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12.12</w:t>
      </w:r>
      <w:r>
        <w:rPr>
          <w:rFonts w:asciiTheme="minorHAnsi" w:eastAsiaTheme="minorEastAsia" w:hAnsiTheme="minorHAnsi" w:cstheme="minorBidi"/>
          <w:noProof/>
          <w:kern w:val="2"/>
          <w:sz w:val="24"/>
          <w:szCs w:val="24"/>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r>
      <w:r>
        <w:rPr>
          <w:noProof/>
        </w:rPr>
        <w:instrText xml:space="preserve"> PAGEREF _Toc218597938 \h </w:instrText>
      </w:r>
      <w:r>
        <w:rPr>
          <w:noProof/>
        </w:rPr>
      </w:r>
      <w:r>
        <w:rPr>
          <w:noProof/>
        </w:rPr>
        <w:fldChar w:fldCharType="separate"/>
      </w:r>
      <w:r>
        <w:rPr>
          <w:noProof/>
        </w:rPr>
        <w:t>608</w:t>
      </w:r>
      <w:r>
        <w:rPr>
          <w:noProof/>
        </w:rPr>
        <w:fldChar w:fldCharType="end"/>
      </w:r>
    </w:p>
    <w:p w14:paraId="0E7755E7" w14:textId="10894FBB"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Timers for 5G ProSe multi-hop layer-3 UE-to-UE relay discovery with model B</w:t>
      </w:r>
      <w:r>
        <w:rPr>
          <w:noProof/>
        </w:rPr>
        <w:tab/>
      </w:r>
      <w:r>
        <w:rPr>
          <w:noProof/>
        </w:rPr>
        <w:fldChar w:fldCharType="begin"/>
      </w:r>
      <w:r>
        <w:rPr>
          <w:noProof/>
        </w:rPr>
        <w:instrText xml:space="preserve"> PAGEREF _Toc218597939 \h </w:instrText>
      </w:r>
      <w:r>
        <w:rPr>
          <w:noProof/>
        </w:rPr>
      </w:r>
      <w:r>
        <w:rPr>
          <w:noProof/>
        </w:rPr>
        <w:fldChar w:fldCharType="separate"/>
      </w:r>
      <w:r>
        <w:rPr>
          <w:noProof/>
        </w:rPr>
        <w:t>608</w:t>
      </w:r>
      <w:r>
        <w:rPr>
          <w:noProof/>
        </w:rPr>
        <w:fldChar w:fldCharType="end"/>
      </w:r>
    </w:p>
    <w:p w14:paraId="1327456E" w14:textId="107ABE49" w:rsidR="00C327F5" w:rsidRDefault="00C327F5">
      <w:pPr>
        <w:pStyle w:val="TOC8"/>
        <w:rPr>
          <w:rFonts w:asciiTheme="minorHAnsi" w:eastAsiaTheme="minorEastAsia" w:hAnsiTheme="minorHAnsi" w:cstheme="minorBidi"/>
          <w:b w:val="0"/>
          <w:noProof/>
          <w:kern w:val="2"/>
          <w:sz w:val="24"/>
          <w:szCs w:val="24"/>
          <w14:ligatures w14:val="standardContextual"/>
        </w:rPr>
      </w:pPr>
      <w:r>
        <w:rPr>
          <w:noProof/>
          <w:lang w:eastAsia="zh-CN"/>
        </w:rPr>
        <w:t>Annex A (informative): IANA registrations</w:t>
      </w:r>
      <w:r>
        <w:rPr>
          <w:noProof/>
        </w:rPr>
        <w:tab/>
      </w:r>
      <w:r>
        <w:rPr>
          <w:noProof/>
        </w:rPr>
        <w:fldChar w:fldCharType="begin"/>
      </w:r>
      <w:r>
        <w:rPr>
          <w:noProof/>
        </w:rPr>
        <w:instrText xml:space="preserve"> PAGEREF _Toc218597940 \h </w:instrText>
      </w:r>
      <w:r>
        <w:rPr>
          <w:noProof/>
        </w:rPr>
      </w:r>
      <w:r>
        <w:rPr>
          <w:noProof/>
        </w:rPr>
        <w:fldChar w:fldCharType="separate"/>
      </w:r>
      <w:r>
        <w:rPr>
          <w:noProof/>
        </w:rPr>
        <w:t>609</w:t>
      </w:r>
      <w:r>
        <w:rPr>
          <w:noProof/>
        </w:rPr>
        <w:fldChar w:fldCharType="end"/>
      </w:r>
    </w:p>
    <w:p w14:paraId="649F3D83" w14:textId="39FEB9E5" w:rsidR="00C327F5" w:rsidRDefault="00C327F5">
      <w:pPr>
        <w:pStyle w:val="TOC1"/>
        <w:rPr>
          <w:rFonts w:asciiTheme="minorHAnsi" w:eastAsiaTheme="minorEastAsia" w:hAnsiTheme="minorHAnsi" w:cstheme="minorBidi"/>
          <w:noProof/>
          <w:kern w:val="2"/>
          <w:sz w:val="24"/>
          <w:szCs w:val="24"/>
          <w14:ligatures w14:val="standardContextual"/>
        </w:rPr>
      </w:pPr>
      <w:r>
        <w:rPr>
          <w:noProof/>
          <w:lang w:eastAsia="zh-CN"/>
        </w:rPr>
        <w:t>A.1</w:t>
      </w:r>
      <w:r>
        <w:rPr>
          <w:rFonts w:asciiTheme="minorHAnsi" w:eastAsiaTheme="minorEastAsia" w:hAnsiTheme="minorHAnsi" w:cstheme="minorBidi"/>
          <w:noProof/>
          <w:kern w:val="2"/>
          <w:sz w:val="24"/>
          <w:szCs w:val="24"/>
          <w14:ligatures w14:val="standardContextual"/>
        </w:rPr>
        <w:tab/>
      </w:r>
      <w:r>
        <w:rPr>
          <w:noProof/>
          <w:lang w:eastAsia="zh-CN"/>
        </w:rPr>
        <w:t>IANA registrations for MIME types</w:t>
      </w:r>
      <w:r>
        <w:rPr>
          <w:noProof/>
        </w:rPr>
        <w:tab/>
      </w:r>
      <w:r>
        <w:rPr>
          <w:noProof/>
        </w:rPr>
        <w:fldChar w:fldCharType="begin"/>
      </w:r>
      <w:r>
        <w:rPr>
          <w:noProof/>
        </w:rPr>
        <w:instrText xml:space="preserve"> PAGEREF _Toc218597941 \h </w:instrText>
      </w:r>
      <w:r>
        <w:rPr>
          <w:noProof/>
        </w:rPr>
      </w:r>
      <w:r>
        <w:rPr>
          <w:noProof/>
        </w:rPr>
        <w:fldChar w:fldCharType="separate"/>
      </w:r>
      <w:r>
        <w:rPr>
          <w:noProof/>
        </w:rPr>
        <w:t>609</w:t>
      </w:r>
      <w:r>
        <w:rPr>
          <w:noProof/>
        </w:rPr>
        <w:fldChar w:fldCharType="end"/>
      </w:r>
    </w:p>
    <w:p w14:paraId="4C07BF67" w14:textId="14046240" w:rsidR="00C327F5" w:rsidRDefault="00C327F5">
      <w:pPr>
        <w:pStyle w:val="TOC2"/>
        <w:rPr>
          <w:rFonts w:asciiTheme="minorHAnsi" w:eastAsiaTheme="minorEastAsia" w:hAnsiTheme="minorHAnsi" w:cstheme="minorBidi"/>
          <w:noProof/>
          <w:kern w:val="2"/>
          <w:sz w:val="24"/>
          <w:szCs w:val="24"/>
          <w14:ligatures w14:val="standardContextual"/>
        </w:rPr>
      </w:pPr>
      <w:r>
        <w:rPr>
          <w:noProof/>
          <w:lang w:eastAsia="zh-CN"/>
        </w:rPr>
        <w:t>A.1.1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_Toc218597942 \h </w:instrText>
      </w:r>
      <w:r>
        <w:rPr>
          <w:noProof/>
        </w:rPr>
      </w:r>
      <w:r>
        <w:rPr>
          <w:noProof/>
        </w:rPr>
        <w:fldChar w:fldCharType="separate"/>
      </w:r>
      <w:r>
        <w:rPr>
          <w:noProof/>
        </w:rPr>
        <w:t>609</w:t>
      </w:r>
      <w:r>
        <w:rPr>
          <w:noProof/>
        </w:rPr>
        <w:fldChar w:fldCharType="end"/>
      </w:r>
    </w:p>
    <w:p w14:paraId="6046B313" w14:textId="552A223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application/vnd.3gpp-prose-pc3a+xml</w:t>
      </w:r>
      <w:r>
        <w:rPr>
          <w:noProof/>
        </w:rPr>
        <w:tab/>
      </w:r>
      <w:r>
        <w:rPr>
          <w:noProof/>
        </w:rPr>
        <w:fldChar w:fldCharType="begin"/>
      </w:r>
      <w:r>
        <w:rPr>
          <w:noProof/>
        </w:rPr>
        <w:instrText xml:space="preserve"> PAGEREF _Toc218597943 \h </w:instrText>
      </w:r>
      <w:r>
        <w:rPr>
          <w:noProof/>
        </w:rPr>
      </w:r>
      <w:r>
        <w:rPr>
          <w:noProof/>
        </w:rPr>
        <w:fldChar w:fldCharType="separate"/>
      </w:r>
      <w:r>
        <w:rPr>
          <w:noProof/>
        </w:rPr>
        <w:t>609</w:t>
      </w:r>
      <w:r>
        <w:rPr>
          <w:noProof/>
        </w:rPr>
        <w:fldChar w:fldCharType="end"/>
      </w:r>
    </w:p>
    <w:p w14:paraId="1350C5E2" w14:textId="51C9723A"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A.1.2A</w:t>
      </w:r>
      <w:r>
        <w:rPr>
          <w:rFonts w:asciiTheme="minorHAnsi" w:eastAsiaTheme="minorEastAsia" w:hAnsiTheme="minorHAnsi" w:cstheme="minorBidi"/>
          <w:noProof/>
          <w:kern w:val="2"/>
          <w:sz w:val="24"/>
          <w:szCs w:val="24"/>
          <w14:ligatures w14:val="standardContextual"/>
        </w:rPr>
        <w:tab/>
      </w:r>
      <w:r>
        <w:rPr>
          <w:noProof/>
        </w:rPr>
        <w:t>application/vnd.3gpp-prose-pc8+xml</w:t>
      </w:r>
      <w:r>
        <w:rPr>
          <w:noProof/>
        </w:rPr>
        <w:tab/>
      </w:r>
      <w:r>
        <w:rPr>
          <w:noProof/>
        </w:rPr>
        <w:fldChar w:fldCharType="begin"/>
      </w:r>
      <w:r>
        <w:rPr>
          <w:noProof/>
        </w:rPr>
        <w:instrText xml:space="preserve"> PAGEREF _Toc218597944 \h </w:instrText>
      </w:r>
      <w:r>
        <w:rPr>
          <w:noProof/>
        </w:rPr>
      </w:r>
      <w:r>
        <w:rPr>
          <w:noProof/>
        </w:rPr>
        <w:fldChar w:fldCharType="separate"/>
      </w:r>
      <w:r>
        <w:rPr>
          <w:noProof/>
        </w:rPr>
        <w:t>610</w:t>
      </w:r>
      <w:r>
        <w:rPr>
          <w:noProof/>
        </w:rPr>
        <w:fldChar w:fldCharType="end"/>
      </w:r>
    </w:p>
    <w:p w14:paraId="1CC42ABF" w14:textId="3FE15CD8" w:rsidR="00C327F5" w:rsidRDefault="00C327F5">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application/vnd.3gpp-prose-pc3ach+xml</w:t>
      </w:r>
      <w:r>
        <w:rPr>
          <w:noProof/>
        </w:rPr>
        <w:tab/>
      </w:r>
      <w:r>
        <w:rPr>
          <w:noProof/>
        </w:rPr>
        <w:fldChar w:fldCharType="begin"/>
      </w:r>
      <w:r>
        <w:rPr>
          <w:noProof/>
        </w:rPr>
        <w:instrText xml:space="preserve"> PAGEREF _Toc218597945 \h </w:instrText>
      </w:r>
      <w:r>
        <w:rPr>
          <w:noProof/>
        </w:rPr>
      </w:r>
      <w:r>
        <w:rPr>
          <w:noProof/>
        </w:rPr>
        <w:fldChar w:fldCharType="separate"/>
      </w:r>
      <w:r>
        <w:rPr>
          <w:noProof/>
        </w:rPr>
        <w:t>612</w:t>
      </w:r>
      <w:r>
        <w:rPr>
          <w:noProof/>
        </w:rPr>
        <w:fldChar w:fldCharType="end"/>
      </w:r>
    </w:p>
    <w:p w14:paraId="2CA8AB58" w14:textId="1D0A0D01" w:rsidR="00C327F5" w:rsidRDefault="00C327F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 Change history</w:t>
      </w:r>
      <w:r>
        <w:rPr>
          <w:noProof/>
        </w:rPr>
        <w:tab/>
      </w:r>
      <w:r>
        <w:rPr>
          <w:noProof/>
        </w:rPr>
        <w:fldChar w:fldCharType="begin"/>
      </w:r>
      <w:r>
        <w:rPr>
          <w:noProof/>
        </w:rPr>
        <w:instrText xml:space="preserve"> PAGEREF _Toc218597946 \h </w:instrText>
      </w:r>
      <w:r>
        <w:rPr>
          <w:noProof/>
        </w:rPr>
      </w:r>
      <w:r>
        <w:rPr>
          <w:noProof/>
        </w:rPr>
        <w:fldChar w:fldCharType="separate"/>
      </w:r>
      <w:r>
        <w:rPr>
          <w:noProof/>
        </w:rPr>
        <w:t>614</w:t>
      </w:r>
      <w:r>
        <w:rPr>
          <w:noProof/>
        </w:rPr>
        <w:fldChar w:fldCharType="end"/>
      </w:r>
    </w:p>
    <w:p w14:paraId="6C394403" w14:textId="5DC20D28"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218596673"/>
      <w:bookmarkEnd w:id="15"/>
      <w:bookmarkEnd w:id="16"/>
      <w:r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18596674"/>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18596675"/>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660FC439"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r w:rsidR="00011B4F">
        <w:rPr>
          <w:rFonts w:eastAsia="Malgun Gothic"/>
          <w:lang w:val="en-US" w:eastAsia="ko-KR"/>
        </w:rPr>
        <w:t>.</w:t>
      </w:r>
    </w:p>
    <w:p w14:paraId="3A88EE6E" w14:textId="5887234B"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r w:rsidR="00011B4F">
        <w:rPr>
          <w:rFonts w:eastAsia="Malgun Gothic"/>
          <w:lang w:val="en-US" w:eastAsia="ko-KR"/>
        </w:rPr>
        <w:t>.</w:t>
      </w:r>
    </w:p>
    <w:p w14:paraId="322FC761" w14:textId="1BB673C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r w:rsidR="00011B4F">
        <w:rPr>
          <w:rFonts w:eastAsia="Malgun Gothic"/>
          <w:lang w:val="en-US" w:eastAsia="ko-KR"/>
        </w:rPr>
        <w:t>.</w:t>
      </w:r>
    </w:p>
    <w:p w14:paraId="60E23ABB" w14:textId="6EC190B7"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r w:rsidR="00011B4F">
        <w:rPr>
          <w:rFonts w:eastAsia="Malgun Gothic"/>
          <w:lang w:val="en-US" w:eastAsia="ko-KR"/>
        </w:rPr>
        <w:t>.</w:t>
      </w:r>
    </w:p>
    <w:p w14:paraId="650D45E1" w14:textId="77777777" w:rsidR="00080512" w:rsidRPr="00C6761E" w:rsidRDefault="00080512">
      <w:pPr>
        <w:pStyle w:val="Heading1"/>
      </w:pPr>
      <w:bookmarkStart w:id="27" w:name="_CR3"/>
      <w:bookmarkStart w:id="28" w:name="_Toc218596676"/>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18596677"/>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1EEBDED5"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sidR="00176C64" w:rsidRPr="00CC3458">
        <w:t>multi-hop</w:t>
      </w:r>
      <w:r w:rsidR="00176C64">
        <w:rPr>
          <w:lang w:eastAsia="zh-CN"/>
        </w:rPr>
        <w:t xml:space="preserv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sidR="00176C64" w:rsidRPr="00CC3458">
        <w:t>multi-hop</w:t>
      </w:r>
      <w:r w:rsidR="00176C64">
        <w:rPr>
          <w:lang w:eastAsia="zh-CN"/>
        </w:rPr>
        <w:t xml:space="preserve"> </w:t>
      </w:r>
      <w:r>
        <w:rPr>
          <w:lang w:eastAsia="zh-CN"/>
        </w:rPr>
        <w:t>r</w:t>
      </w:r>
      <w:r w:rsidRPr="00E17D7A">
        <w:rPr>
          <w:lang w:eastAsia="zh-CN"/>
        </w:rPr>
        <w:t>emote UE and</w:t>
      </w:r>
      <w:r>
        <w:rPr>
          <w:lang w:eastAsia="zh-CN"/>
        </w:rPr>
        <w:t xml:space="preserve"> the</w:t>
      </w:r>
      <w:r w:rsidRPr="00E17D7A">
        <w:rPr>
          <w:lang w:eastAsia="zh-CN"/>
        </w:rPr>
        <w:t xml:space="preserve"> 5G ProSe </w:t>
      </w:r>
      <w:r w:rsidR="00176C64" w:rsidRPr="00CC3458">
        <w:t>multi-hop</w:t>
      </w:r>
      <w:r w:rsidR="00176C64">
        <w:rPr>
          <w:lang w:eastAsia="zh-CN"/>
        </w:rPr>
        <w:t xml:space="preserve"> </w:t>
      </w:r>
      <w:r w:rsidRPr="00E17D7A">
        <w:rPr>
          <w:lang w:eastAsia="zh-CN"/>
        </w:rPr>
        <w:t>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w:t>
      </w:r>
      <w:r w:rsidRPr="000A11CD">
        <w:rPr>
          <w:lang w:eastAsia="ko-KR"/>
        </w:rPr>
        <w:lastRenderedPageBreak/>
        <w:t>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bookmarkStart w:id="31" w:name="_Hlk178009633"/>
      <w:r w:rsidRPr="004D6BE0">
        <w:rPr>
          <w:b/>
          <w:lang w:eastAsia="zh-CN"/>
        </w:rPr>
        <w:t>5G ProSe</w:t>
      </w:r>
      <w:r>
        <w:rPr>
          <w:b/>
          <w:lang w:eastAsia="zh-CN"/>
        </w:rPr>
        <w:t xml:space="preserve"> multi-hop</w:t>
      </w:r>
      <w:r w:rsidRPr="004D6BE0">
        <w:rPr>
          <w:b/>
          <w:lang w:eastAsia="zh-CN"/>
        </w:rPr>
        <w:t xml:space="preserve"> layer-2 remote UE</w:t>
      </w:r>
      <w:bookmarkEnd w:id="31"/>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43B4C4D0" w14:textId="62EC4CF7" w:rsidR="00F03CD7" w:rsidRPr="00C6761E" w:rsidRDefault="00F03CD7" w:rsidP="00C1721D">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531767" w:rsidRDefault="00134642" w:rsidP="00531767">
      <w:r w:rsidRPr="00531767">
        <w:rPr>
          <w:b/>
          <w:bCs/>
        </w:rPr>
        <w:t>Usage information report</w:t>
      </w:r>
      <w:r w:rsidRPr="00531767">
        <w:t>: Usage information related to one collection period.</w:t>
      </w:r>
    </w:p>
    <w:p w14:paraId="4837D021" w14:textId="77777777" w:rsidR="00134642" w:rsidRPr="00531767" w:rsidRDefault="00134642" w:rsidP="00531767">
      <w:r w:rsidRPr="00531767">
        <w:rPr>
          <w:b/>
          <w:bCs/>
        </w:rPr>
        <w:t>Usage information report list</w:t>
      </w:r>
      <w:r w:rsidRPr="00531767">
        <w:t>: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lastRenderedPageBreak/>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EA06FE" w:rsidRDefault="00153E8F" w:rsidP="00EA06FE">
      <w:pPr>
        <w:pStyle w:val="EX"/>
        <w:rPr>
          <w:rFonts w:eastAsia="Malgun Gothic"/>
          <w:b/>
          <w:bCs/>
          <w:lang w:eastAsia="ko-KR"/>
        </w:rPr>
      </w:pPr>
      <w:r w:rsidRPr="00EA06FE">
        <w:rPr>
          <w:b/>
          <w:bCs/>
          <w:lang w:eastAsia="en-US"/>
        </w:rPr>
        <w:t>Subscribed SNPN</w:t>
      </w:r>
    </w:p>
    <w:p w14:paraId="20227DF1" w14:textId="77777777" w:rsidR="00080512" w:rsidRPr="00C6761E" w:rsidRDefault="00080512">
      <w:pPr>
        <w:pStyle w:val="Heading2"/>
      </w:pPr>
      <w:bookmarkStart w:id="32" w:name="_CR3_2"/>
      <w:bookmarkStart w:id="33" w:name="_Toc218596678"/>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1E5187A9" w:rsidR="001E6B39" w:rsidRPr="00C6761E" w:rsidRDefault="001E6B39" w:rsidP="001E6B39">
      <w:pPr>
        <w:pStyle w:val="EW"/>
      </w:pPr>
      <w:r w:rsidRPr="00C6761E">
        <w:t>MOBIKE</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lastRenderedPageBreak/>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218596679"/>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218596680"/>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218596681"/>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218596682"/>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218596683"/>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218596684"/>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lastRenderedPageBreak/>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218596685"/>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438E4243"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59" w:name="OLE_LINK96"/>
      <w:bookmarkStart w:id="60" w:name="OLE_LINK87"/>
      <w:bookmarkStart w:id="61" w:name="OLE_LINK88"/>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59"/>
      <w:r w:rsidRPr="00C6761E">
        <w:rPr>
          <w:lang w:eastAsia="zh-CN"/>
        </w:rPr>
        <w:t xml:space="preserve"> UE</w:t>
      </w:r>
      <w:bookmarkEnd w:id="60"/>
      <w:bookmarkEnd w:id="61"/>
      <w:r>
        <w:rPr>
          <w:rFonts w:hint="eastAsia"/>
          <w:lang w:eastAsia="zh-CN"/>
        </w:rPr>
        <w:t>:</w:t>
      </w:r>
    </w:p>
    <w:p w14:paraId="052B61F1" w14:textId="77777777" w:rsidR="0073010F" w:rsidRDefault="00FE4B9C" w:rsidP="00FE4B9C">
      <w:pPr>
        <w:pStyle w:val="B3"/>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0073010F">
        <w:rPr>
          <w:lang w:eastAsia="zh-CN"/>
        </w:rPr>
        <w:t xml:space="preserve">, </w:t>
      </w:r>
      <w:r w:rsidR="0073010F" w:rsidRPr="00C6761E">
        <w:rPr>
          <w:lang w:eastAsia="zh-CN"/>
        </w:rPr>
        <w:t xml:space="preserve">5G ProSe </w:t>
      </w:r>
      <w:r w:rsidR="0073010F">
        <w:rPr>
          <w:rFonts w:eastAsia="SimSun" w:hint="eastAsia"/>
          <w:lang w:eastAsia="zh-CN"/>
        </w:rPr>
        <w:t>multi-hop layer-</w:t>
      </w:r>
      <w:r w:rsidR="0073010F">
        <w:rPr>
          <w:rFonts w:eastAsia="SimSun"/>
          <w:lang w:eastAsia="zh-CN"/>
        </w:rPr>
        <w:t>2</w:t>
      </w:r>
      <w:r w:rsidR="0073010F">
        <w:rPr>
          <w:rFonts w:eastAsia="SimSun" w:hint="eastAsia"/>
          <w:lang w:eastAsia="zh-CN"/>
        </w:rPr>
        <w:t xml:space="preserve"> </w:t>
      </w:r>
      <w:r w:rsidR="0073010F">
        <w:t>UE-to-</w:t>
      </w:r>
      <w:r w:rsidR="0073010F">
        <w:rPr>
          <w:rFonts w:hint="eastAsia"/>
          <w:lang w:eastAsia="zh-CN"/>
        </w:rPr>
        <w:t>n</w:t>
      </w:r>
      <w:r w:rsidR="0073010F">
        <w:t xml:space="preserve">etwork </w:t>
      </w:r>
      <w:r w:rsidR="0073010F">
        <w:rPr>
          <w:rFonts w:hint="eastAsia"/>
          <w:lang w:eastAsia="zh-CN"/>
        </w:rPr>
        <w:t>r</w:t>
      </w:r>
      <w:r w:rsidR="0073010F" w:rsidRPr="00CB5EC9">
        <w:t>elay</w:t>
      </w:r>
      <w:r w:rsidR="0073010F" w:rsidRPr="00C6761E">
        <w:rPr>
          <w:lang w:eastAsia="zh-CN"/>
        </w:rPr>
        <w:t xml:space="preserve"> UE</w:t>
      </w:r>
      <w:r w:rsidR="0073010F">
        <w:rPr>
          <w:lang w:eastAsia="zh-CN"/>
        </w:rPr>
        <w:t xml:space="preserve"> or both,</w:t>
      </w:r>
      <w:r>
        <w:rPr>
          <w:rFonts w:hint="eastAsia"/>
          <w:lang w:eastAsia="zh-CN"/>
        </w:rPr>
        <w:t xml:space="preserve"> </w:t>
      </w:r>
      <w:r w:rsidRPr="00C6761E">
        <w:t>when "served by NG-RAN";</w:t>
      </w:r>
    </w:p>
    <w:p w14:paraId="2C063583" w14:textId="1635FA96" w:rsidR="00FE4B9C" w:rsidRPr="00C6761E" w:rsidRDefault="0073010F" w:rsidP="00FE4B9C">
      <w:pPr>
        <w:pStyle w:val="B3"/>
        <w:rPr>
          <w:lang w:eastAsia="zh-CN"/>
        </w:rPr>
      </w:pPr>
      <w:r>
        <w:rPr>
          <w:lang w:eastAsia="zh-CN"/>
        </w:rPr>
        <w:t>ii)</w:t>
      </w:r>
      <w:r>
        <w:rPr>
          <w:lang w:eastAsia="zh-CN"/>
        </w:rPr>
        <w:tab/>
      </w:r>
      <w:r w:rsidRPr="00C6761E">
        <w:t xml:space="preserve">QoS mapping rules for 5G ProSe </w:t>
      </w:r>
      <w:r>
        <w:rPr>
          <w:rFonts w:eastAsia="SimSun" w:hint="eastAsia"/>
          <w:lang w:eastAsia="zh-CN"/>
        </w:rPr>
        <w:t>multi-hop</w:t>
      </w:r>
      <w:r w:rsidRPr="00C6761E">
        <w:t xml:space="preserve"> layer-3 UE-to-network relay</w:t>
      </w:r>
      <w:r>
        <w:t>;</w:t>
      </w:r>
      <w:r>
        <w:rPr>
          <w:rFonts w:hint="eastAsia"/>
          <w:lang w:eastAsia="zh-CN"/>
        </w:rPr>
        <w:t xml:space="preserve"> and</w:t>
      </w:r>
    </w:p>
    <w:p w14:paraId="053F9B2A" w14:textId="33AAC947" w:rsidR="00FE4B9C" w:rsidRDefault="00FE4B9C" w:rsidP="00FE4B9C">
      <w:pPr>
        <w:pStyle w:val="B3"/>
        <w:rPr>
          <w:lang w:eastAsia="zh-CN"/>
        </w:rPr>
      </w:pPr>
      <w:r w:rsidRPr="00C6761E">
        <w:lastRenderedPageBreak/>
        <w:t>i</w:t>
      </w:r>
      <w:r w:rsidR="0073010F">
        <w:t>i</w:t>
      </w:r>
      <w:r w:rsidRPr="00C6761E">
        <w:t>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67B0D68C"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2" w:name="OLE_LINK89"/>
      <w:r>
        <w:t>5G ProSe</w:t>
      </w:r>
      <w:r w:rsidRPr="0073322A">
        <w:t xml:space="preserve"> </w:t>
      </w:r>
      <w:bookmarkEnd w:id="62"/>
      <w:r w:rsidRPr="00B42DF8">
        <w:t>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57CB53E6" w:rsidR="00FE4B9C" w:rsidRDefault="00FE4B9C" w:rsidP="0073010F">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0073010F">
        <w:t>, 5G ProSe</w:t>
      </w:r>
      <w:r w:rsidR="0073010F" w:rsidRPr="0073322A">
        <w:t xml:space="preserve"> layer-</w:t>
      </w:r>
      <w:r w:rsidR="0073010F">
        <w:t>2</w:t>
      </w:r>
      <w:r w:rsidR="0073010F" w:rsidRPr="00B42DF8">
        <w:t xml:space="preserve"> intermediate</w:t>
      </w:r>
      <w:r w:rsidR="0073010F">
        <w:rPr>
          <w:rFonts w:hint="eastAsia"/>
          <w:lang w:eastAsia="zh-CN"/>
        </w:rPr>
        <w:t xml:space="preserve"> </w:t>
      </w:r>
      <w:r w:rsidR="0073010F">
        <w:t>UE-to-</w:t>
      </w:r>
      <w:r w:rsidR="0073010F">
        <w:rPr>
          <w:rFonts w:hint="eastAsia"/>
          <w:lang w:eastAsia="zh-CN"/>
        </w:rPr>
        <w:t>n</w:t>
      </w:r>
      <w:r w:rsidR="0073010F">
        <w:t>etwork</w:t>
      </w:r>
      <w:r w:rsidR="0073010F" w:rsidRPr="0073322A">
        <w:t xml:space="preserve"> </w:t>
      </w:r>
      <w:r w:rsidR="0073010F">
        <w:rPr>
          <w:rFonts w:hint="eastAsia"/>
          <w:lang w:eastAsia="zh-CN"/>
        </w:rPr>
        <w:t xml:space="preserve">relay </w:t>
      </w:r>
      <w:r w:rsidR="0073010F" w:rsidRPr="0073322A">
        <w:t>UE</w:t>
      </w:r>
      <w:r w:rsidR="0073010F">
        <w:t xml:space="preserve"> or both</w:t>
      </w:r>
      <w:r w:rsidRPr="00C6761E">
        <w:t>;</w:t>
      </w:r>
    </w:p>
    <w:p w14:paraId="79F0BFCB" w14:textId="0623BA5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3" w:name="OLE_LINK92"/>
      <w:bookmarkStart w:id="64" w:name="OLE_LINK97"/>
      <w:r w:rsidRPr="0073322A">
        <w:t xml:space="preserve">5G ProSe </w:t>
      </w:r>
      <w:bookmarkStart w:id="65" w:name="OLE_LINK90"/>
      <w:r w:rsidRPr="0073322A">
        <w:t>multi-hop</w:t>
      </w:r>
      <w:bookmarkEnd w:id="65"/>
      <w:r w:rsidRPr="0073322A">
        <w:t xml:space="preserve"> remote UE</w:t>
      </w:r>
      <w:bookmarkEnd w:id="63"/>
      <w:bookmarkEnd w:id="64"/>
      <w:r>
        <w:rPr>
          <w:rFonts w:hint="eastAsia"/>
          <w:lang w:eastAsia="zh-CN"/>
        </w:rPr>
        <w:t>:</w:t>
      </w:r>
    </w:p>
    <w:p w14:paraId="6B8FCC3C" w14:textId="77777777" w:rsidR="0073010F" w:rsidRDefault="00FE4B9C" w:rsidP="00FE4B9C">
      <w:pPr>
        <w:pStyle w:val="B3"/>
      </w:pPr>
      <w:r w:rsidRPr="00C6761E">
        <w:t>i)</w:t>
      </w:r>
      <w:r w:rsidRPr="00C6761E">
        <w:tab/>
        <w:t>authorization policy for using</w:t>
      </w:r>
      <w:r w:rsidR="0073010F">
        <w:t>:</w:t>
      </w:r>
    </w:p>
    <w:p w14:paraId="242CD4C6" w14:textId="5D5DDD6F" w:rsidR="0073010F" w:rsidRDefault="0073010F" w:rsidP="00A614F8">
      <w:pPr>
        <w:pStyle w:val="B4"/>
      </w:pPr>
      <w:r>
        <w:t>A)</w:t>
      </w:r>
      <w:r>
        <w:tab/>
      </w:r>
      <w:r w:rsidRPr="00C6761E">
        <w:t>a 5G ProSe layer-3 UE-to-network relay UE</w:t>
      </w:r>
      <w:r>
        <w:t xml:space="preserve"> and</w:t>
      </w:r>
      <w:r>
        <w:rPr>
          <w:rFonts w:hint="eastAsia"/>
        </w:rPr>
        <w:t xml:space="preserve"> </w:t>
      </w:r>
      <w:r>
        <w:t>5G ProSe</w:t>
      </w:r>
      <w:r w:rsidRPr="0073322A">
        <w:t xml:space="preserve"> layer-3</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p>
    <w:p w14:paraId="66EB7BFB" w14:textId="7504C78F" w:rsidR="0073010F" w:rsidRDefault="0073010F" w:rsidP="00A614F8">
      <w:pPr>
        <w:pStyle w:val="B4"/>
      </w:pPr>
      <w:r>
        <w:t>B)</w:t>
      </w:r>
      <w:r>
        <w:tab/>
      </w:r>
      <w:r w:rsidRPr="00C6761E">
        <w:t>a 5G ProSe layer-</w:t>
      </w:r>
      <w:r>
        <w:t>2</w:t>
      </w:r>
      <w:r w:rsidRPr="00C6761E">
        <w:t xml:space="preserve"> UE-to-network relay UE</w:t>
      </w:r>
      <w:r>
        <w:t xml:space="preserve"> and</w:t>
      </w:r>
      <w:r>
        <w:rPr>
          <w:rFonts w:hint="eastAsia"/>
        </w:rPr>
        <w:t xml:space="preserve"> </w:t>
      </w:r>
      <w:r>
        <w:t>5G ProSe</w:t>
      </w:r>
      <w:r w:rsidRPr="0073322A">
        <w:t xml:space="preserve"> layer-</w:t>
      </w:r>
      <w:r>
        <w:t>2</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r>
        <w:rPr>
          <w:rFonts w:hint="eastAsia"/>
        </w:rPr>
        <w:t xml:space="preserve"> or</w:t>
      </w:r>
    </w:p>
    <w:p w14:paraId="23FABE9E" w14:textId="618AD89F" w:rsidR="00FE4B9C" w:rsidRPr="00C6761E" w:rsidRDefault="0073010F" w:rsidP="0073010F">
      <w:pPr>
        <w:pStyle w:val="B4"/>
      </w:pPr>
      <w:r>
        <w:t>C)</w:t>
      </w:r>
      <w:r>
        <w:tab/>
      </w:r>
      <w:r>
        <w:rPr>
          <w:rFonts w:hint="eastAsia"/>
        </w:rPr>
        <w:t>both</w:t>
      </w:r>
      <w:r w:rsidRPr="00C6761E">
        <w:t>;</w:t>
      </w:r>
    </w:p>
    <w:p w14:paraId="656F6E37" w14:textId="213C9492"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w:t>
      </w:r>
      <w:r w:rsidRPr="00C6761E">
        <w:t>UE-to-network relay UE</w:t>
      </w:r>
      <w:r>
        <w:rPr>
          <w:rFonts w:hint="eastAsia"/>
          <w:lang w:eastAsia="zh-CN"/>
        </w:rPr>
        <w:t>,</w:t>
      </w:r>
      <w:r w:rsidRPr="00C6761E">
        <w:t xml:space="preserve"> a </w:t>
      </w:r>
      <w:r w:rsidRPr="0073322A">
        <w:t>5G ProSe multi-hop remote UE</w:t>
      </w:r>
      <w:r>
        <w:rPr>
          <w:rFonts w:hint="eastAsia"/>
          <w:lang w:eastAsia="zh-CN"/>
        </w:rPr>
        <w:t xml:space="preserve"> and a </w:t>
      </w:r>
      <w:r>
        <w:t>5G ProSe</w:t>
      </w:r>
      <w:r w:rsidRPr="0073322A">
        <w:t xml:space="preserve"> </w:t>
      </w:r>
      <w:r w:rsidRPr="00B42DF8">
        <w:t>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568AF0FA"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 xml:space="preserve">multi-hop </w:t>
      </w:r>
      <w:r>
        <w:rPr>
          <w:rFonts w:hint="eastAsia"/>
          <w:lang w:eastAsia="zh-CN"/>
        </w:rPr>
        <w:t xml:space="preserve">relay </w:t>
      </w:r>
      <w:r w:rsidRPr="00C6761E">
        <w:t>discovery when the UE is not "served by NG-RAN";</w:t>
      </w:r>
      <w:r>
        <w:rPr>
          <w:rFonts w:hint="eastAsia"/>
          <w:lang w:eastAsia="zh-CN"/>
        </w:rPr>
        <w:t xml:space="preserve"> and</w:t>
      </w:r>
    </w:p>
    <w:p w14:paraId="11543C09" w14:textId="2B4B91F8"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6" w:name="OLE_LINK95"/>
      <w:r w:rsidRPr="0015738F">
        <w:t>5G ProSe multi-hop layer-3 UE-to-UE relay</w:t>
      </w:r>
      <w:r>
        <w:rPr>
          <w:rFonts w:hint="eastAsia"/>
          <w:lang w:eastAsia="zh-CN"/>
        </w:rPr>
        <w:t xml:space="preserve"> UE</w:t>
      </w:r>
      <w:bookmarkEnd w:id="66"/>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1ECC17D0" w14:textId="0A7AF6CE" w:rsidR="00FE4B9C" w:rsidRPr="00C6761E" w:rsidRDefault="00FE4B9C" w:rsidP="009A5FC9">
      <w:pPr>
        <w:pStyle w:val="B3"/>
        <w:rPr>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67" w:name="_CR5_2_3"/>
      <w:bookmarkStart w:id="68" w:name="_Toc218596686"/>
      <w:bookmarkEnd w:id="67"/>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8"/>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lastRenderedPageBreak/>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9" w:name="_CR5_2_4"/>
      <w:bookmarkStart w:id="70" w:name="_Toc218596687"/>
      <w:bookmarkEnd w:id="69"/>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0"/>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5A3975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w:t>
      </w:r>
      <w:r w:rsidR="008C3E6C">
        <w:rPr>
          <w:noProof/>
        </w:rPr>
        <w:t xml:space="preserve">where each </w:t>
      </w:r>
      <w:r w:rsidR="008C3E6C" w:rsidRPr="00C6761E">
        <w:rPr>
          <w:noProof/>
        </w:rPr>
        <w:t>entry of the list contains a PLMN ID</w:t>
      </w:r>
      <w:r w:rsidR="008C3E6C">
        <w:rPr>
          <w:noProof/>
        </w:rPr>
        <w:t xml:space="preserve"> </w:t>
      </w:r>
      <w:r w:rsidR="008C3E6C" w:rsidRPr="00C6761E">
        <w:rPr>
          <w:noProof/>
        </w:rPr>
        <w:t>in which the UE is authorized to use 5G ProSe direct communication over PC5 interface</w:t>
      </w:r>
      <w:r w:rsidR="008C3E6C">
        <w:rPr>
          <w:noProof/>
        </w:rPr>
        <w:t xml:space="preserve"> </w:t>
      </w:r>
      <w:r w:rsidR="003F0AC6">
        <w:rPr>
          <w:noProof/>
        </w:rPr>
        <w:t xml:space="preserve">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w:t>
      </w:r>
    </w:p>
    <w:p w14:paraId="54155CC5" w14:textId="77777777" w:rsidR="00EF2DE5" w:rsidRPr="00C6761E" w:rsidRDefault="00EF2DE5" w:rsidP="00EF2DE5">
      <w:pPr>
        <w:pStyle w:val="B1"/>
        <w:rPr>
          <w:noProof/>
        </w:rPr>
      </w:pPr>
      <w:r w:rsidRPr="00C6761E">
        <w:rPr>
          <w:noProof/>
        </w:rPr>
        <w:lastRenderedPageBreak/>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lastRenderedPageBreak/>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1" w:name="_Hlk128469071"/>
      <w:r w:rsidRPr="00C6761E">
        <w:rPr>
          <w:lang w:eastAsia="zh-CN"/>
        </w:rPr>
        <w:t>NOTE 3:</w:t>
      </w:r>
      <w:r w:rsidRPr="00C6761E">
        <w:rPr>
          <w:lang w:eastAsia="zh-CN"/>
        </w:rPr>
        <w:tab/>
      </w:r>
      <w:bookmarkStart w:id="72"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2"/>
      <w:r w:rsidRPr="00C6761E">
        <w:rPr>
          <w:lang w:eastAsia="zh-CN"/>
        </w:rPr>
        <w:t>.</w:t>
      </w:r>
      <w:bookmarkEnd w:id="71"/>
    </w:p>
    <w:p w14:paraId="0517825B" w14:textId="3FB4A962" w:rsidR="00CC5EF2" w:rsidRPr="00C6761E" w:rsidRDefault="00CC5EF2" w:rsidP="00CC5EF2">
      <w:pPr>
        <w:pStyle w:val="Heading3"/>
        <w:rPr>
          <w:lang w:eastAsia="zh-CN"/>
        </w:rPr>
      </w:pPr>
      <w:bookmarkStart w:id="73" w:name="_CR5_2_5"/>
      <w:bookmarkStart w:id="74" w:name="_Toc218596688"/>
      <w:bookmarkEnd w:id="73"/>
      <w:r w:rsidRPr="00C6761E">
        <w:t>5.2.5</w:t>
      </w:r>
      <w:r w:rsidRPr="00C6761E">
        <w:tab/>
        <w:t xml:space="preserve">Configuration parameters for 5G ProSe UE-to-network </w:t>
      </w:r>
      <w:r w:rsidR="006C6FDD" w:rsidRPr="00C6761E">
        <w:t>relay</w:t>
      </w:r>
      <w:bookmarkEnd w:id="74"/>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lastRenderedPageBreak/>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lastRenderedPageBreak/>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lastRenderedPageBreak/>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5" w:name="_CR5_2_6"/>
      <w:bookmarkStart w:id="76" w:name="_Toc218596689"/>
      <w:bookmarkEnd w:id="75"/>
      <w:r w:rsidRPr="00C6761E">
        <w:rPr>
          <w:noProof/>
        </w:rPr>
        <w:t>5.2.6</w:t>
      </w:r>
      <w:r w:rsidRPr="00C6761E">
        <w:rPr>
          <w:noProof/>
        </w:rPr>
        <w:tab/>
        <w:t>Configuration parameters for 5G ProSe usage information reporting</w:t>
      </w:r>
      <w:bookmarkEnd w:id="76"/>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lastRenderedPageBreak/>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603D76">
      <w:pPr>
        <w:pStyle w:val="Heading3"/>
        <w:rPr>
          <w:noProof/>
        </w:rPr>
      </w:pPr>
      <w:bookmarkStart w:id="77" w:name="_Toc218596690"/>
      <w:r w:rsidRPr="00C6761E">
        <w:rPr>
          <w:noProof/>
        </w:rPr>
        <w:t>5.2.7</w:t>
      </w:r>
      <w:r w:rsidRPr="00C6761E">
        <w:rPr>
          <w:noProof/>
        </w:rPr>
        <w:tab/>
        <w:t>Configuration parameters for 5G ProSe UE-to-UE relay</w:t>
      </w:r>
      <w:bookmarkEnd w:id="77"/>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lastRenderedPageBreak/>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lastRenderedPageBreak/>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78" w:name="_CR5_2_8"/>
      <w:bookmarkStart w:id="79" w:name="_Toc218596691"/>
      <w:bookmarkEnd w:id="78"/>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79"/>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6EA9936E"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 xml:space="preserve">s when the UE is served by NG-RAN and in each PLMN, </w:t>
      </w:r>
      <w:r w:rsidR="006E3BA4">
        <w:t xml:space="preserve">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 xml:space="preserve">multi-hop layer-3 </w:t>
      </w:r>
      <w:r w:rsidR="006E3BA4">
        <w:rPr>
          <w:rFonts w:hint="eastAsia"/>
          <w:lang w:eastAsia="zh-CN"/>
        </w:rPr>
        <w:t>remote</w:t>
      </w:r>
      <w:r w:rsidR="006E3BA4" w:rsidRPr="00C6761E">
        <w:rPr>
          <w:lang w:eastAsia="zh-CN"/>
        </w:rPr>
        <w:t xml:space="preserve"> UE</w:t>
      </w:r>
      <w:r w:rsidR="006E3BA4" w:rsidRPr="00C6761E">
        <w:t xml:space="preserve">s when the UE is served by NG-RAN </w:t>
      </w:r>
      <w:r w:rsidR="006E3BA4">
        <w:t>in the subscribed SNPN</w:t>
      </w:r>
      <w:r w:rsidR="006E3BA4" w:rsidRPr="00C6761E">
        <w:t>,</w:t>
      </w:r>
      <w:r w:rsidR="006E3BA4">
        <w:t xml:space="preserve"> </w:t>
      </w:r>
      <w:r w:rsidRPr="00C6761E">
        <w:t>whe</w:t>
      </w:r>
      <w:r w:rsidR="002678BB">
        <w:t>re</w:t>
      </w:r>
      <w:r w:rsidRPr="00C6761E">
        <w:t xml:space="preserve"> that authorization also authorizes the use of both </w:t>
      </w:r>
      <w:r w:rsidRPr="00C6761E">
        <w:rPr>
          <w:lang w:eastAsia="zh-CN"/>
        </w:rPr>
        <w:t xml:space="preserve">5G ProSe </w:t>
      </w:r>
      <w:bookmarkStart w:id="80" w:name="OLE_LINK100"/>
      <w:r>
        <w:rPr>
          <w:rFonts w:eastAsia="SimSun" w:hint="eastAsia"/>
          <w:lang w:eastAsia="zh-CN"/>
        </w:rPr>
        <w:t xml:space="preserve">multi-hop </w:t>
      </w:r>
      <w:bookmarkEnd w:id="80"/>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7FD82DDF"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w:t>
      </w:r>
      <w:r w:rsidR="006E3BA4">
        <w:t xml:space="preserve"> or an indication of whether the UE is </w:t>
      </w:r>
      <w:r w:rsidR="006E3BA4" w:rsidRPr="00C6761E">
        <w:t>authorised to relay traffic for 5G ProSe</w:t>
      </w:r>
      <w:r w:rsidR="006E3BA4">
        <w:t xml:space="preserve"> </w:t>
      </w:r>
      <w:r w:rsidR="006E3BA4" w:rsidRPr="0086607F">
        <w:rPr>
          <w:rFonts w:hint="eastAsia"/>
        </w:rPr>
        <w:t>multi-hop</w:t>
      </w:r>
      <w:r w:rsidR="006E3BA4" w:rsidRPr="00C6761E">
        <w:t xml:space="preserve"> layer-</w:t>
      </w:r>
      <w:r w:rsidR="006E3BA4">
        <w:t>2</w:t>
      </w:r>
      <w:r w:rsidR="006E3BA4" w:rsidRPr="00C6761E">
        <w:t xml:space="preserve"> remote UEs when the UE is served by NG-RAN </w:t>
      </w:r>
      <w:r w:rsidR="006E3BA4">
        <w:t>in the subscribed SNPN</w:t>
      </w:r>
      <w:r w:rsidR="006E3BA4" w:rsidRPr="0086607F">
        <w:t>,</w:t>
      </w:r>
      <w:r w:rsidRPr="0086607F">
        <w:t xml:space="preserve">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1" w:name="OLE_LINK102"/>
      <w:r>
        <w:rPr>
          <w:rFonts w:eastAsia="SimSun" w:hint="eastAsia"/>
          <w:lang w:eastAsia="zh-CN"/>
        </w:rPr>
        <w:t>multi-hop</w:t>
      </w:r>
      <w:bookmarkEnd w:id="81"/>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r>
      <w:bookmarkStart w:id="82" w:name="OLE_LINK155"/>
      <w:r w:rsidRPr="00C6761E">
        <w:rPr>
          <w:lang w:eastAsia="zh-CN"/>
        </w:rPr>
        <w:t>an indication</w:t>
      </w:r>
      <w:bookmarkEnd w:id="82"/>
      <w:r w:rsidRPr="00C6761E">
        <w:rPr>
          <w:lang w:eastAsia="zh-CN"/>
        </w:rPr>
        <w:t xml:space="preserve">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3"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3"/>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4" w:name="OLE_LINK156"/>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bookmarkEnd w:id="84"/>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bookmarkStart w:id="85" w:name="OLE_LINK104"/>
      <w:r>
        <w:rPr>
          <w:rFonts w:eastAsia="SimSun" w:hint="eastAsia"/>
          <w:lang w:eastAsia="zh-CN"/>
        </w:rPr>
        <w:t>multi-hop</w:t>
      </w:r>
      <w:bookmarkEnd w:id="85"/>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lastRenderedPageBreak/>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bookmarkStart w:id="86" w:name="OLE_LINK106"/>
      <w:r w:rsidRPr="00C6761E">
        <w:t>UE-to-network relay</w:t>
      </w:r>
      <w:bookmarkEnd w:id="86"/>
      <w:r w:rsidRPr="00C6761E">
        <w:t xml:space="preserve">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87" w:name="OLE_LINK108"/>
      <w:r w:rsidRPr="00C6761E">
        <w:t xml:space="preserve">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w:t>
      </w:r>
      <w:bookmarkEnd w:id="87"/>
      <w:r w:rsidRPr="00C6761E">
        <w:t xml:space="preserve">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 xml:space="preserve">the default PC5 </w:t>
      </w:r>
      <w:bookmarkStart w:id="88" w:name="OLE_LINK107"/>
      <w:r w:rsidR="00E60731" w:rsidRPr="00C6761E">
        <w:t>DRX</w:t>
      </w:r>
      <w:bookmarkEnd w:id="88"/>
      <w:r w:rsidR="00E60731" w:rsidRPr="00C6761E">
        <w:t xml:space="preserve">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lastRenderedPageBreak/>
        <w:t>a)</w:t>
      </w:r>
      <w:r w:rsidRPr="00C6761E">
        <w:tab/>
        <w:t xml:space="preserve">a validity timer for the validity of the configuration parameter for </w:t>
      </w:r>
      <w:r w:rsidRPr="00C6761E">
        <w:rPr>
          <w:lang w:eastAsia="zh-CN"/>
        </w:rPr>
        <w:t xml:space="preserve">5G ProSe </w:t>
      </w:r>
      <w:bookmarkStart w:id="89" w:name="OLE_LINK123"/>
      <w:bookmarkStart w:id="90" w:name="OLE_LINK124"/>
      <w:r>
        <w:rPr>
          <w:rFonts w:eastAsia="SimSun" w:hint="eastAsia"/>
          <w:lang w:eastAsia="zh-CN"/>
        </w:rPr>
        <w:t xml:space="preserve">multi-hop </w:t>
      </w:r>
      <w:bookmarkEnd w:id="89"/>
      <w:bookmarkEnd w:id="90"/>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5FF1BA66"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w:t>
      </w:r>
      <w:r w:rsidR="006E3BA4">
        <w:t xml:space="preserve"> 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multi-hop layer-</w:t>
      </w:r>
      <w:r w:rsidR="006E3BA4">
        <w:rPr>
          <w:rFonts w:eastAsia="SimSun"/>
          <w:lang w:eastAsia="zh-CN"/>
        </w:rPr>
        <w:t>2</w:t>
      </w:r>
      <w:r w:rsidR="006E3BA4">
        <w:rPr>
          <w:rFonts w:eastAsia="SimSun" w:hint="eastAsia"/>
          <w:lang w:eastAsia="zh-CN"/>
        </w:rPr>
        <w:t xml:space="preserve"> </w:t>
      </w:r>
      <w:r w:rsidR="006E3BA4">
        <w:rPr>
          <w:rFonts w:hint="eastAsia"/>
          <w:lang w:eastAsia="zh-CN"/>
        </w:rPr>
        <w:t>remote</w:t>
      </w:r>
      <w:r w:rsidR="006E3BA4" w:rsidRPr="00C6761E">
        <w:rPr>
          <w:lang w:eastAsia="zh-CN"/>
        </w:rPr>
        <w:t xml:space="preserve"> UE</w:t>
      </w:r>
      <w:r w:rsidR="006E3BA4" w:rsidRPr="00C6761E">
        <w:t xml:space="preserve">s </w:t>
      </w:r>
      <w:r w:rsidR="006E3BA4">
        <w:t>in the subscribed SNPN</w:t>
      </w:r>
      <w:r w:rsidR="006E3BA4" w:rsidRPr="00962A17">
        <w:t>,</w:t>
      </w:r>
      <w:r w:rsidR="006E3BA4">
        <w:t xml:space="preserve"> </w:t>
      </w:r>
      <w:r w:rsidRPr="00962A17">
        <w:t>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bookmarkStart w:id="91" w:name="OLE_LINK110"/>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bookmarkEnd w:id="91"/>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lastRenderedPageBreak/>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bookmarkStart w:id="92" w:name="OLE_LINK132"/>
      <w:r>
        <w:rPr>
          <w:lang w:eastAsia="zh-CN"/>
        </w:rPr>
        <w:t>j</w:t>
      </w:r>
      <w:r>
        <w:t>)</w:t>
      </w:r>
      <w:r>
        <w:tab/>
      </w:r>
      <w:r w:rsidRPr="00C6761E">
        <w:t>optionally, the 5G PKMF address information</w:t>
      </w:r>
      <w:bookmarkEnd w:id="92"/>
      <w:r w:rsidRPr="00C6761E">
        <w:t>.</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bookmarkStart w:id="93" w:name="OLE_LINK115"/>
      <w:r>
        <w:rPr>
          <w:rFonts w:eastAsia="SimSun" w:hint="eastAsia"/>
          <w:lang w:eastAsia="zh-CN"/>
        </w:rPr>
        <w:t xml:space="preserve">multi-hop </w:t>
      </w:r>
      <w:bookmarkEnd w:id="93"/>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51423E9A"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 xml:space="preserve">UE, </w:t>
      </w:r>
      <w:r w:rsidR="006E3BA4">
        <w:t xml:space="preserve">or an indication of whether the UE </w:t>
      </w:r>
      <w:r w:rsidR="006E3BA4" w:rsidRPr="00C6761E">
        <w:t>is authorized to use a 5G ProSe</w:t>
      </w:r>
      <w:r w:rsidR="006E3BA4">
        <w:t xml:space="preserve"> </w:t>
      </w:r>
      <w:r w:rsidR="006E3BA4" w:rsidRPr="00116D9E">
        <w:rPr>
          <w:rFonts w:hint="eastAsia"/>
        </w:rPr>
        <w:t>multi-hop</w:t>
      </w:r>
      <w:r w:rsidR="006E3BA4" w:rsidRPr="00C6761E">
        <w:t xml:space="preserve"> layer-2 UE-to-network relay UE</w:t>
      </w:r>
      <w:r w:rsidR="006E3BA4">
        <w:t xml:space="preserve"> in the subscribed SNPN</w:t>
      </w:r>
      <w:r w:rsidR="006E3BA4" w:rsidRPr="00116D9E">
        <w:t>,</w:t>
      </w:r>
      <w:r w:rsidR="006E3BA4">
        <w:t xml:space="preserve"> </w:t>
      </w:r>
      <w:r w:rsidRPr="00116D9E">
        <w:t>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lastRenderedPageBreak/>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4" w:name="OLE_LINK117"/>
      <w:r>
        <w:rPr>
          <w:rFonts w:eastAsia="SimSun" w:hint="eastAsia"/>
          <w:lang w:eastAsia="zh-CN"/>
        </w:rPr>
        <w:t xml:space="preserve">multi-hop </w:t>
      </w:r>
      <w:bookmarkEnd w:id="94"/>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5" w:name="OLE_LINK118"/>
      <w:r>
        <w:rPr>
          <w:rFonts w:eastAsia="SimSun" w:hint="eastAsia"/>
          <w:lang w:eastAsia="zh-CN"/>
        </w:rPr>
        <w:t>multi-hop layer-3</w:t>
      </w:r>
      <w:bookmarkEnd w:id="95"/>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lastRenderedPageBreak/>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96" w:name="_CREditorsnoteWIC5G_ProSe_Ph3CR0625"/>
      <w:bookmarkStart w:id="97" w:name="_CR5_2_9"/>
      <w:bookmarkStart w:id="98" w:name="_Toc218596692"/>
      <w:bookmarkEnd w:id="96"/>
      <w:bookmarkEnd w:id="97"/>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8"/>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416BC6AE"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relay traffic for 5G ProSe</w:t>
      </w:r>
      <w:r w:rsidR="006E3BA4">
        <w:t xml:space="preserve"> </w:t>
      </w:r>
      <w:r w:rsidR="006E3BA4">
        <w:rPr>
          <w:rFonts w:eastAsia="SimSun" w:hint="eastAsia"/>
          <w:lang w:eastAsia="zh-CN"/>
        </w:rPr>
        <w:t>multi-hop</w:t>
      </w:r>
      <w:r w:rsidR="006E3BA4" w:rsidRPr="00C6761E">
        <w:t xml:space="preserve"> layer-3 end UEs when the UE is served by NG-RAN </w:t>
      </w:r>
      <w:r w:rsidR="006E3BA4">
        <w:t>in the subscribed SNPN</w:t>
      </w:r>
      <w:r w:rsidR="006E3BA4" w:rsidRPr="00C6761E">
        <w:t>,</w:t>
      </w:r>
      <w:r w:rsidRPr="00C6761E">
        <w:t xml:space="preserve">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99" w:name="OLE_LINK122"/>
      <w:r>
        <w:rPr>
          <w:rFonts w:eastAsia="SimSun" w:hint="eastAsia"/>
          <w:lang w:eastAsia="zh-CN"/>
        </w:rPr>
        <w:t>multi-hop layer-3</w:t>
      </w:r>
      <w:bookmarkEnd w:id="99"/>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100" w:name="OLE_LINK125"/>
      <w:r>
        <w:rPr>
          <w:rFonts w:eastAsia="SimSun" w:hint="eastAsia"/>
          <w:lang w:eastAsia="zh-CN"/>
        </w:rPr>
        <w:t>multi-hop layer-3</w:t>
      </w:r>
      <w:bookmarkEnd w:id="100"/>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bookmarkStart w:id="101" w:name="OLE_LINK148"/>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w:t>
      </w:r>
      <w:bookmarkStart w:id="102" w:name="OLE_LINK144"/>
      <w:r>
        <w:rPr>
          <w:rFonts w:eastAsia="SimSun"/>
          <w:lang w:eastAsia="zh-CN"/>
        </w:rPr>
        <w:t>layer-3</w:t>
      </w:r>
      <w:bookmarkEnd w:id="102"/>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bookmarkStart w:id="103" w:name="OLE_LINK142"/>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bookmarkEnd w:id="103"/>
    </w:p>
    <w:p w14:paraId="072DAC2B"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w:t>
      </w:r>
      <w:r w:rsidRPr="00C6761E">
        <w:rPr>
          <w:rFonts w:hint="eastAsia"/>
          <w:lang w:eastAsia="zh-CN"/>
        </w:rPr>
        <w:lastRenderedPageBreak/>
        <w:t>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77777777"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UE-to-UE relay UE doesn't use that relay service code.</w:t>
      </w:r>
      <w:bookmarkEnd w:id="101"/>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012CA14E"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 xml:space="preserve">relay traffic for 5G ProSe </w:t>
      </w:r>
      <w:r w:rsidR="006E3BA4">
        <w:rPr>
          <w:rFonts w:eastAsia="SimSun" w:hint="eastAsia"/>
          <w:lang w:eastAsia="zh-CN"/>
        </w:rPr>
        <w:t xml:space="preserve">multi-hop </w:t>
      </w:r>
      <w:r w:rsidR="006E3BA4" w:rsidRPr="00C6761E">
        <w:t xml:space="preserve">layer-3 UE-to-UE relay UE when the UE is served by NG-RAN </w:t>
      </w:r>
      <w:r w:rsidR="006E3BA4">
        <w:t>in the subscribed SNPN</w:t>
      </w:r>
      <w:r w:rsidRPr="00C6761E">
        <w:t xml:space="preserve">, </w:t>
      </w:r>
      <w:bookmarkStart w:id="104" w:name="OLE_LINK152"/>
      <w:bookmarkStart w:id="105" w:name="OLE_LINK153"/>
      <w:r w:rsidRPr="00C6761E">
        <w:t>whe</w:t>
      </w:r>
      <w:r>
        <w:rPr>
          <w:rFonts w:hint="eastAsia"/>
          <w:lang w:eastAsia="zh-CN"/>
        </w:rPr>
        <w:t>ther</w:t>
      </w:r>
      <w:bookmarkEnd w:id="104"/>
      <w:bookmarkEnd w:id="105"/>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6" w:name="OLE_LINK126"/>
      <w:r>
        <w:t xml:space="preserve">multi-hop </w:t>
      </w:r>
      <w:r>
        <w:rPr>
          <w:rFonts w:eastAsia="SimSun" w:hint="eastAsia"/>
          <w:lang w:eastAsia="zh-CN"/>
        </w:rPr>
        <w:t>layer-3</w:t>
      </w:r>
      <w:bookmarkEnd w:id="106"/>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lastRenderedPageBreak/>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5C37EE01"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77777777" w:rsidR="003C13D1" w:rsidRDefault="003C13D1" w:rsidP="003C13D1">
      <w:pPr>
        <w:pStyle w:val="B2"/>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UE-to-UE </w:t>
      </w:r>
      <w:r>
        <w:rPr>
          <w:rFonts w:hint="eastAsia"/>
          <w:noProof/>
          <w:lang w:eastAsia="zh-CN"/>
        </w:rPr>
        <w:t>end</w:t>
      </w:r>
      <w:r w:rsidRPr="00C6761E">
        <w:rPr>
          <w:noProof/>
        </w:rPr>
        <w:t xml:space="preserve"> UE doesn't support the security procedure over control pl</w:t>
      </w:r>
      <w:r>
        <w:rPr>
          <w:noProof/>
        </w:rPr>
        <w:t xml:space="preserve">ane, the 5G ProSe UE-to-UE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107" w:name="_CR5_3"/>
      <w:bookmarkStart w:id="108" w:name="_Toc218596693"/>
      <w:bookmarkEnd w:id="107"/>
      <w:r w:rsidRPr="00C6761E">
        <w:rPr>
          <w:noProof/>
        </w:rPr>
        <w:t>5.3</w:t>
      </w:r>
      <w:r w:rsidRPr="00C6761E">
        <w:rPr>
          <w:noProof/>
        </w:rPr>
        <w:tab/>
        <w:t>Procedures</w:t>
      </w:r>
      <w:bookmarkEnd w:id="108"/>
    </w:p>
    <w:p w14:paraId="1151158C" w14:textId="77777777" w:rsidR="00BC4D07" w:rsidRPr="00C6761E" w:rsidRDefault="00BC4D07" w:rsidP="00BC4D07">
      <w:pPr>
        <w:pStyle w:val="Heading3"/>
        <w:rPr>
          <w:noProof/>
        </w:rPr>
      </w:pPr>
      <w:bookmarkStart w:id="109" w:name="_CR5_3_1"/>
      <w:bookmarkStart w:id="110" w:name="_Toc59209143"/>
      <w:bookmarkStart w:id="111" w:name="_Toc59208872"/>
      <w:bookmarkStart w:id="112" w:name="_Toc51951118"/>
      <w:bookmarkStart w:id="113" w:name="_Toc45882568"/>
      <w:bookmarkStart w:id="114" w:name="_Toc45282182"/>
      <w:bookmarkStart w:id="115" w:name="_Toc34404354"/>
      <w:bookmarkStart w:id="116" w:name="_Toc34388583"/>
      <w:bookmarkStart w:id="117" w:name="_Toc25070668"/>
      <w:bookmarkStart w:id="118" w:name="_Toc22039959"/>
      <w:bookmarkStart w:id="119" w:name="_Toc533170250"/>
      <w:bookmarkStart w:id="120" w:name="_Toc533170253"/>
      <w:bookmarkStart w:id="121" w:name="_Toc533170262"/>
      <w:bookmarkStart w:id="122" w:name="_Toc218596694"/>
      <w:bookmarkEnd w:id="109"/>
      <w:r w:rsidRPr="00C6761E">
        <w:rPr>
          <w:noProof/>
        </w:rPr>
        <w:t>5.3.1</w:t>
      </w:r>
      <w:r w:rsidRPr="00C6761E">
        <w:rPr>
          <w:noProof/>
        </w:rPr>
        <w:tab/>
        <w:t>General</w:t>
      </w:r>
      <w:bookmarkEnd w:id="110"/>
      <w:bookmarkEnd w:id="111"/>
      <w:bookmarkEnd w:id="112"/>
      <w:bookmarkEnd w:id="113"/>
      <w:bookmarkEnd w:id="114"/>
      <w:bookmarkEnd w:id="115"/>
      <w:bookmarkEnd w:id="116"/>
      <w:bookmarkEnd w:id="117"/>
      <w:bookmarkEnd w:id="118"/>
      <w:bookmarkEnd w:id="119"/>
      <w:bookmarkEnd w:id="122"/>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3" w:name="_CR5_3_2"/>
      <w:bookmarkStart w:id="124" w:name="_Toc59209144"/>
      <w:bookmarkStart w:id="125" w:name="_Toc59208873"/>
      <w:bookmarkStart w:id="126" w:name="_Toc51951119"/>
      <w:bookmarkStart w:id="127" w:name="_Toc45882569"/>
      <w:bookmarkStart w:id="128" w:name="_Toc45282183"/>
      <w:bookmarkStart w:id="129" w:name="_Toc34404355"/>
      <w:bookmarkStart w:id="130" w:name="_Toc34388584"/>
      <w:bookmarkStart w:id="131" w:name="_Toc25070669"/>
      <w:bookmarkStart w:id="132" w:name="_Toc22039960"/>
      <w:bookmarkStart w:id="133" w:name="_Toc218596695"/>
      <w:bookmarkEnd w:id="120"/>
      <w:bookmarkEnd w:id="123"/>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24"/>
      <w:bookmarkEnd w:id="125"/>
      <w:bookmarkEnd w:id="126"/>
      <w:bookmarkEnd w:id="127"/>
      <w:bookmarkEnd w:id="128"/>
      <w:bookmarkEnd w:id="129"/>
      <w:bookmarkEnd w:id="130"/>
      <w:bookmarkEnd w:id="131"/>
      <w:bookmarkEnd w:id="132"/>
      <w:bookmarkEnd w:id="133"/>
    </w:p>
    <w:p w14:paraId="73B48630" w14:textId="77777777" w:rsidR="00BC4D07" w:rsidRPr="00C6761E" w:rsidRDefault="00BC4D07" w:rsidP="00BC4D07">
      <w:pPr>
        <w:pStyle w:val="Heading4"/>
        <w:rPr>
          <w:noProof/>
        </w:rPr>
      </w:pPr>
      <w:bookmarkStart w:id="134" w:name="_CR5_3_2_1"/>
      <w:bookmarkStart w:id="135" w:name="_Toc59209145"/>
      <w:bookmarkStart w:id="136" w:name="_Toc59208874"/>
      <w:bookmarkStart w:id="137" w:name="_Toc51951120"/>
      <w:bookmarkStart w:id="138" w:name="_Toc45882570"/>
      <w:bookmarkStart w:id="139" w:name="_Toc45282184"/>
      <w:bookmarkStart w:id="140" w:name="_Toc34404356"/>
      <w:bookmarkStart w:id="141" w:name="_Toc34388585"/>
      <w:bookmarkStart w:id="142" w:name="_Toc25070670"/>
      <w:bookmarkStart w:id="143" w:name="_Toc22039961"/>
      <w:bookmarkStart w:id="144" w:name="_Toc218596696"/>
      <w:bookmarkEnd w:id="134"/>
      <w:r w:rsidRPr="00C6761E">
        <w:rPr>
          <w:noProof/>
        </w:rPr>
        <w:t>5.3.2.1</w:t>
      </w:r>
      <w:r w:rsidRPr="00C6761E">
        <w:rPr>
          <w:noProof/>
        </w:rPr>
        <w:tab/>
        <w:t>General</w:t>
      </w:r>
      <w:bookmarkEnd w:id="135"/>
      <w:bookmarkEnd w:id="136"/>
      <w:bookmarkEnd w:id="137"/>
      <w:bookmarkEnd w:id="138"/>
      <w:bookmarkEnd w:id="139"/>
      <w:bookmarkEnd w:id="140"/>
      <w:bookmarkEnd w:id="141"/>
      <w:bookmarkEnd w:id="142"/>
      <w:bookmarkEnd w:id="143"/>
      <w:bookmarkEnd w:id="144"/>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lastRenderedPageBreak/>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5" w:name="_CR5_3_2_2"/>
      <w:bookmarkStart w:id="146" w:name="_Toc59209146"/>
      <w:bookmarkStart w:id="147" w:name="_Toc59208875"/>
      <w:bookmarkStart w:id="148" w:name="_Toc51951121"/>
      <w:bookmarkStart w:id="149" w:name="_Toc45882571"/>
      <w:bookmarkStart w:id="150" w:name="_Toc45282185"/>
      <w:bookmarkStart w:id="151" w:name="_Toc34404357"/>
      <w:bookmarkStart w:id="152" w:name="_Toc34388586"/>
      <w:bookmarkStart w:id="153" w:name="_Toc25070671"/>
      <w:bookmarkStart w:id="154" w:name="_Toc22039962"/>
      <w:bookmarkStart w:id="155" w:name="_Toc533170254"/>
      <w:bookmarkStart w:id="156" w:name="_Toc218596697"/>
      <w:bookmarkEnd w:id="145"/>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6"/>
      <w:bookmarkEnd w:id="147"/>
      <w:bookmarkEnd w:id="148"/>
      <w:bookmarkEnd w:id="149"/>
      <w:bookmarkEnd w:id="150"/>
      <w:bookmarkEnd w:id="151"/>
      <w:bookmarkEnd w:id="152"/>
      <w:bookmarkEnd w:id="153"/>
      <w:bookmarkEnd w:id="154"/>
      <w:bookmarkEnd w:id="155"/>
      <w:bookmarkEnd w:id="156"/>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7"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3pt;height:235.55pt" o:ole="">
            <v:imagedata r:id="rId11" o:title=""/>
          </v:shape>
          <o:OLEObject Type="Embed" ProgID="Visio.Drawing.15" ShapeID="_x0000_i1025" DrawAspect="Content" ObjectID="_1829208499" r:id="rId12"/>
        </w:object>
      </w:r>
    </w:p>
    <w:p w14:paraId="2CBB391E" w14:textId="7DE448CD" w:rsidR="00BC4D07" w:rsidRPr="00C6761E" w:rsidRDefault="00BC4D07" w:rsidP="000D7A1B">
      <w:pPr>
        <w:pStyle w:val="TF"/>
      </w:pPr>
      <w:bookmarkStart w:id="158" w:name="_CRFigure5_3_2_2_1"/>
      <w:bookmarkStart w:id="159" w:name="_Toc34404358"/>
      <w:bookmarkStart w:id="160" w:name="_Toc34388587"/>
      <w:bookmarkStart w:id="161" w:name="_Toc25070672"/>
      <w:bookmarkStart w:id="162" w:name="_Toc22039963"/>
      <w:r w:rsidRPr="00C6761E">
        <w:t>Figure</w:t>
      </w:r>
      <w:r w:rsidRPr="00C6761E">
        <w:rPr>
          <w:rFonts w:cs="Arial"/>
        </w:rPr>
        <w:t> </w:t>
      </w:r>
      <w:bookmarkEnd w:id="158"/>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3" w:name="_CR5_3_2_3"/>
      <w:bookmarkStart w:id="164" w:name="_Toc59209147"/>
      <w:bookmarkStart w:id="165" w:name="_Toc59208876"/>
      <w:bookmarkStart w:id="166" w:name="_Toc51951122"/>
      <w:bookmarkStart w:id="167" w:name="_Toc45882572"/>
      <w:bookmarkStart w:id="168" w:name="_Toc45282186"/>
      <w:bookmarkStart w:id="169" w:name="_Toc218596698"/>
      <w:bookmarkEnd w:id="163"/>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7"/>
      <w:r w:rsidRPr="00C6761E">
        <w:t>accepted by the network</w:t>
      </w:r>
      <w:bookmarkEnd w:id="159"/>
      <w:bookmarkEnd w:id="160"/>
      <w:bookmarkEnd w:id="161"/>
      <w:bookmarkEnd w:id="162"/>
      <w:bookmarkEnd w:id="164"/>
      <w:bookmarkEnd w:id="165"/>
      <w:bookmarkEnd w:id="166"/>
      <w:bookmarkEnd w:id="167"/>
      <w:bookmarkEnd w:id="168"/>
      <w:bookmarkEnd w:id="169"/>
    </w:p>
    <w:p w14:paraId="5F538318" w14:textId="77777777" w:rsidR="00BC4D07" w:rsidRPr="00C6761E" w:rsidRDefault="00BC4D07" w:rsidP="00BC4D07">
      <w:bookmarkStart w:id="170"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71" w:name="_Toc22039964"/>
      <w:bookmarkStart w:id="172" w:name="_Toc20233348"/>
      <w:bookmarkEnd w:id="170"/>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3" w:name="_Toc59209148"/>
      <w:bookmarkStart w:id="174" w:name="_Toc59208877"/>
      <w:bookmarkStart w:id="175" w:name="_Toc51951123"/>
      <w:bookmarkStart w:id="176" w:name="_Toc45882573"/>
      <w:bookmarkStart w:id="177" w:name="_Toc45282187"/>
      <w:bookmarkStart w:id="178" w:name="_Toc34404359"/>
      <w:bookmarkStart w:id="179" w:name="_Toc34388588"/>
      <w:bookmarkStart w:id="180" w:name="_Toc25070673"/>
      <w:r w:rsidRPr="00C6761E">
        <w:rPr>
          <w:lang w:eastAsia="zh-CN"/>
        </w:rPr>
        <w:lastRenderedPageBreak/>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81"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w:t>
      </w:r>
      <w:r w:rsidR="002068F9" w:rsidRPr="00C3387C">
        <w:rPr>
          <w:lang w:eastAsia="zh-CN"/>
        </w:rPr>
        <w:lastRenderedPageBreak/>
        <w:t xml:space="preserve">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82" w:name="_CR5_3_2_4"/>
      <w:bookmarkStart w:id="183" w:name="_Toc218596699"/>
      <w:bookmarkEnd w:id="181"/>
      <w:bookmarkEnd w:id="182"/>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71"/>
      <w:bookmarkEnd w:id="173"/>
      <w:bookmarkEnd w:id="174"/>
      <w:bookmarkEnd w:id="175"/>
      <w:bookmarkEnd w:id="176"/>
      <w:bookmarkEnd w:id="177"/>
      <w:bookmarkEnd w:id="178"/>
      <w:bookmarkEnd w:id="179"/>
      <w:bookmarkEnd w:id="180"/>
      <w:bookmarkEnd w:id="183"/>
    </w:p>
    <w:p w14:paraId="2D16C2C1" w14:textId="77777777" w:rsidR="00BC4D07" w:rsidRPr="00C6761E" w:rsidRDefault="00BC4D07" w:rsidP="00BC4D07">
      <w:bookmarkStart w:id="184" w:name="_Toc59209149"/>
      <w:bookmarkStart w:id="185" w:name="_Toc59208878"/>
      <w:bookmarkStart w:id="186" w:name="_Toc51951124"/>
      <w:bookmarkStart w:id="187" w:name="_Toc45882574"/>
      <w:bookmarkStart w:id="188" w:name="_Toc45282188"/>
      <w:bookmarkStart w:id="189" w:name="_Toc34404360"/>
      <w:bookmarkStart w:id="190" w:name="_Toc34388589"/>
      <w:bookmarkStart w:id="191" w:name="_Toc25070674"/>
      <w:bookmarkStart w:id="192"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3" w:name="_CR5_3_2_5"/>
      <w:bookmarkStart w:id="194" w:name="_Toc218596700"/>
      <w:bookmarkEnd w:id="193"/>
      <w:r w:rsidRPr="00C6761E">
        <w:t>5.3.2.5</w:t>
      </w:r>
      <w:r w:rsidRPr="00C6761E">
        <w:tab/>
        <w:t>Abnormal cases on the network side</w:t>
      </w:r>
      <w:bookmarkEnd w:id="172"/>
      <w:bookmarkEnd w:id="184"/>
      <w:bookmarkEnd w:id="185"/>
      <w:bookmarkEnd w:id="186"/>
      <w:bookmarkEnd w:id="187"/>
      <w:bookmarkEnd w:id="188"/>
      <w:bookmarkEnd w:id="189"/>
      <w:bookmarkEnd w:id="190"/>
      <w:bookmarkEnd w:id="191"/>
      <w:bookmarkEnd w:id="192"/>
      <w:bookmarkEnd w:id="194"/>
    </w:p>
    <w:p w14:paraId="1A6476FA" w14:textId="77777777" w:rsidR="00BC4D07" w:rsidRPr="00C6761E" w:rsidRDefault="00BC4D07" w:rsidP="00BC4D07">
      <w:bookmarkStart w:id="195" w:name="_Toc25070675"/>
      <w:bookmarkStart w:id="196"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7" w:name="_CR5_3_2_6"/>
      <w:bookmarkStart w:id="198" w:name="_Toc59209150"/>
      <w:bookmarkStart w:id="199" w:name="_Toc59208879"/>
      <w:bookmarkStart w:id="200" w:name="_Toc51951125"/>
      <w:bookmarkStart w:id="201" w:name="_Toc45882575"/>
      <w:bookmarkStart w:id="202" w:name="_Toc45282189"/>
      <w:bookmarkStart w:id="203" w:name="_Toc34404361"/>
      <w:bookmarkStart w:id="204" w:name="_Toc34388590"/>
      <w:bookmarkStart w:id="205" w:name="_Toc218596701"/>
      <w:bookmarkEnd w:id="197"/>
      <w:r w:rsidRPr="00C6761E">
        <w:t>5.3.2.6</w:t>
      </w:r>
      <w:r w:rsidRPr="00C6761E">
        <w:tab/>
        <w:t>Abnormal cases on the UE</w:t>
      </w:r>
      <w:bookmarkEnd w:id="195"/>
      <w:bookmarkEnd w:id="198"/>
      <w:bookmarkEnd w:id="199"/>
      <w:bookmarkEnd w:id="200"/>
      <w:bookmarkEnd w:id="201"/>
      <w:bookmarkEnd w:id="202"/>
      <w:bookmarkEnd w:id="203"/>
      <w:bookmarkEnd w:id="204"/>
      <w:bookmarkEnd w:id="205"/>
    </w:p>
    <w:p w14:paraId="5DEACD81" w14:textId="77777777" w:rsidR="00BC4D07" w:rsidRPr="00C6761E" w:rsidRDefault="00BC4D07" w:rsidP="0037175B">
      <w:bookmarkStart w:id="206" w:name="_Toc59209151"/>
      <w:bookmarkStart w:id="207" w:name="_Toc59208880"/>
      <w:bookmarkStart w:id="208" w:name="_Toc51951126"/>
      <w:bookmarkStart w:id="209" w:name="_Toc45882576"/>
      <w:bookmarkStart w:id="210" w:name="_Toc45282190"/>
      <w:bookmarkStart w:id="211" w:name="_Toc34404362"/>
      <w:bookmarkStart w:id="212" w:name="_Toc34388591"/>
      <w:bookmarkStart w:id="213" w:name="_Toc25070676"/>
      <w:r w:rsidRPr="00C6761E">
        <w:t>Handling in 3GPP TS 24.587 [</w:t>
      </w:r>
      <w:r w:rsidR="002A133C" w:rsidRPr="00C6761E">
        <w:t>18</w:t>
      </w:r>
      <w:r w:rsidRPr="00C6761E">
        <w:t xml:space="preserve">] </w:t>
      </w:r>
      <w:r w:rsidR="00432A5C" w:rsidRPr="00C6761E">
        <w:t>clause</w:t>
      </w:r>
      <w:r w:rsidRPr="00C6761E">
        <w:t> 5.3.2.6 shall apply.</w:t>
      </w:r>
      <w:bookmarkEnd w:id="121"/>
      <w:bookmarkEnd w:id="196"/>
      <w:bookmarkEnd w:id="206"/>
      <w:bookmarkEnd w:id="207"/>
      <w:bookmarkEnd w:id="208"/>
      <w:bookmarkEnd w:id="209"/>
      <w:bookmarkEnd w:id="210"/>
      <w:bookmarkEnd w:id="211"/>
      <w:bookmarkEnd w:id="212"/>
      <w:bookmarkEnd w:id="213"/>
    </w:p>
    <w:p w14:paraId="13DAA336" w14:textId="77777777" w:rsidR="005033B4" w:rsidRPr="00C6761E" w:rsidRDefault="005033B4" w:rsidP="005033B4">
      <w:pPr>
        <w:pStyle w:val="Heading1"/>
      </w:pPr>
      <w:bookmarkStart w:id="214" w:name="_CR6"/>
      <w:bookmarkStart w:id="215" w:name="_Toc218596702"/>
      <w:bookmarkEnd w:id="214"/>
      <w:r w:rsidRPr="00C6761E">
        <w:t>6</w:t>
      </w:r>
      <w:r w:rsidRPr="00C6761E">
        <w:tab/>
      </w:r>
      <w:r w:rsidR="00FF4F78" w:rsidRPr="00C6761E">
        <w:t xml:space="preserve">5G </w:t>
      </w:r>
      <w:r w:rsidRPr="00C6761E">
        <w:t>ProSe direct discovery</w:t>
      </w:r>
      <w:bookmarkEnd w:id="215"/>
    </w:p>
    <w:p w14:paraId="45B3FDD2" w14:textId="77777777" w:rsidR="00CA1977" w:rsidRPr="00C6761E" w:rsidRDefault="00CA1977" w:rsidP="00CA1977">
      <w:pPr>
        <w:pStyle w:val="Heading2"/>
      </w:pPr>
      <w:bookmarkStart w:id="216" w:name="_CR6_1"/>
      <w:bookmarkStart w:id="217" w:name="_Toc218596703"/>
      <w:bookmarkEnd w:id="216"/>
      <w:r w:rsidRPr="00C6761E">
        <w:t>6.1</w:t>
      </w:r>
      <w:r w:rsidRPr="00C6761E">
        <w:tab/>
        <w:t>Overview</w:t>
      </w:r>
      <w:bookmarkEnd w:id="217"/>
    </w:p>
    <w:p w14:paraId="251D4BC4" w14:textId="0F977893" w:rsidR="006F5E36" w:rsidRPr="00C6761E" w:rsidRDefault="006F5E36" w:rsidP="006F5E36">
      <w:pPr>
        <w:pStyle w:val="Heading3"/>
      </w:pPr>
      <w:bookmarkStart w:id="218" w:name="_CR6_1_1"/>
      <w:bookmarkStart w:id="219" w:name="_Toc59198963"/>
      <w:bookmarkStart w:id="220" w:name="_Toc59198372"/>
      <w:bookmarkStart w:id="221" w:name="_Toc525230972"/>
      <w:bookmarkStart w:id="222" w:name="_Toc218596704"/>
      <w:bookmarkEnd w:id="218"/>
      <w:r w:rsidRPr="00C6761E">
        <w:t>6.1.1</w:t>
      </w:r>
      <w:r w:rsidRPr="00C6761E">
        <w:tab/>
        <w:t xml:space="preserve">Transport protocol for PC3a </w:t>
      </w:r>
      <w:r w:rsidR="0066563C" w:rsidRPr="00C6761E">
        <w:t>control protocol</w:t>
      </w:r>
      <w:r w:rsidRPr="00C6761E">
        <w:t xml:space="preserve"> messages for 5G ProSe direct discovery</w:t>
      </w:r>
      <w:bookmarkEnd w:id="219"/>
      <w:bookmarkEnd w:id="220"/>
      <w:bookmarkEnd w:id="221"/>
      <w:bookmarkEnd w:id="222"/>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3" w:name="_CR6_1_2"/>
      <w:bookmarkStart w:id="224" w:name="_Toc59198964"/>
      <w:bookmarkStart w:id="225" w:name="_Toc59198373"/>
      <w:bookmarkStart w:id="226" w:name="_Toc525230973"/>
      <w:bookmarkStart w:id="227" w:name="_Toc218596705"/>
      <w:bookmarkEnd w:id="223"/>
      <w:r w:rsidRPr="00C6761E">
        <w:rPr>
          <w:noProof/>
          <w:lang w:eastAsia="zh-CN"/>
        </w:rPr>
        <w:lastRenderedPageBreak/>
        <w:t>6</w:t>
      </w:r>
      <w:r w:rsidRPr="00C6761E">
        <w:rPr>
          <w:noProof/>
        </w:rPr>
        <w:t>.1.</w:t>
      </w:r>
      <w:r w:rsidRPr="00C6761E">
        <w:rPr>
          <w:noProof/>
          <w:lang w:eastAsia="zh-CN"/>
        </w:rPr>
        <w:t>2</w:t>
      </w:r>
      <w:r w:rsidRPr="00C6761E">
        <w:rPr>
          <w:noProof/>
        </w:rPr>
        <w:tab/>
        <w:t>Handling of UE-initiated procedures</w:t>
      </w:r>
      <w:bookmarkEnd w:id="224"/>
      <w:bookmarkEnd w:id="225"/>
      <w:bookmarkEnd w:id="226"/>
      <w:bookmarkEnd w:id="227"/>
    </w:p>
    <w:p w14:paraId="0A51B856" w14:textId="77777777" w:rsidR="006F5E36" w:rsidRPr="00C6761E" w:rsidRDefault="006F5E36" w:rsidP="006F5E36">
      <w:pPr>
        <w:pStyle w:val="Heading4"/>
        <w:rPr>
          <w:noProof/>
          <w:lang w:eastAsia="zh-CN"/>
        </w:rPr>
      </w:pPr>
      <w:bookmarkStart w:id="228" w:name="_CR6_1_2_1"/>
      <w:bookmarkStart w:id="229" w:name="_Toc218596706"/>
      <w:bookmarkEnd w:id="228"/>
      <w:r w:rsidRPr="00C6761E">
        <w:rPr>
          <w:noProof/>
          <w:lang w:eastAsia="zh-CN"/>
        </w:rPr>
        <w:t>6</w:t>
      </w:r>
      <w:r w:rsidRPr="00C6761E">
        <w:rPr>
          <w:noProof/>
        </w:rPr>
        <w:t>.1.</w:t>
      </w:r>
      <w:r w:rsidRPr="00C6761E">
        <w:rPr>
          <w:noProof/>
          <w:lang w:eastAsia="zh-CN"/>
        </w:rPr>
        <w:t>2.1</w:t>
      </w:r>
      <w:r w:rsidRPr="00C6761E">
        <w:rPr>
          <w:noProof/>
        </w:rPr>
        <w:tab/>
        <w:t>General</w:t>
      </w:r>
      <w:bookmarkEnd w:id="229"/>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30" w:name="_CR6_1_2_2"/>
      <w:bookmarkStart w:id="231" w:name="_Toc218596707"/>
      <w:bookmarkEnd w:id="230"/>
      <w:r w:rsidRPr="00C6761E">
        <w:rPr>
          <w:noProof/>
          <w:lang w:eastAsia="zh-CN"/>
        </w:rPr>
        <w:t>6</w:t>
      </w:r>
      <w:r w:rsidRPr="00C6761E">
        <w:rPr>
          <w:noProof/>
        </w:rPr>
        <w:t>.1.</w:t>
      </w:r>
      <w:r w:rsidRPr="00C6761E">
        <w:rPr>
          <w:noProof/>
          <w:lang w:eastAsia="zh-CN"/>
        </w:rPr>
        <w:t>2.2</w:t>
      </w:r>
      <w:r w:rsidRPr="00C6761E">
        <w:rPr>
          <w:noProof/>
        </w:rPr>
        <w:tab/>
        <w:t>5G DDNMF discovery</w:t>
      </w:r>
      <w:bookmarkEnd w:id="231"/>
    </w:p>
    <w:p w14:paraId="36F7461C" w14:textId="4D90A7AC" w:rsidR="00264C6F" w:rsidRPr="00C6761E" w:rsidRDefault="00426724" w:rsidP="007C0130">
      <w:bookmarkStart w:id="232" w:name="_Toc59198965"/>
      <w:bookmarkStart w:id="233" w:name="_Toc59198374"/>
      <w:bookmarkStart w:id="234"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5" w:name="_CR6_1_3"/>
      <w:bookmarkStart w:id="236" w:name="_Toc218596708"/>
      <w:bookmarkEnd w:id="235"/>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32"/>
      <w:bookmarkEnd w:id="233"/>
      <w:bookmarkEnd w:id="234"/>
      <w:bookmarkEnd w:id="236"/>
    </w:p>
    <w:p w14:paraId="752775F0" w14:textId="77777777" w:rsidR="006F5E36" w:rsidRPr="00C6761E" w:rsidRDefault="006F5E36" w:rsidP="006F5E36">
      <w:pPr>
        <w:pStyle w:val="Heading4"/>
        <w:rPr>
          <w:lang w:eastAsia="zh-CN"/>
        </w:rPr>
      </w:pPr>
      <w:bookmarkStart w:id="237" w:name="_CR6_1_3_1"/>
      <w:bookmarkStart w:id="238" w:name="_Toc59198966"/>
      <w:bookmarkStart w:id="239" w:name="_Toc59198375"/>
      <w:bookmarkStart w:id="240" w:name="_Toc525230975"/>
      <w:bookmarkStart w:id="241" w:name="_Toc218596709"/>
      <w:bookmarkEnd w:id="237"/>
      <w:r w:rsidRPr="00C6761E">
        <w:rPr>
          <w:lang w:eastAsia="zh-CN"/>
        </w:rPr>
        <w:t>6</w:t>
      </w:r>
      <w:r w:rsidRPr="00C6761E">
        <w:t>.1.3.1</w:t>
      </w:r>
      <w:r w:rsidRPr="00C6761E">
        <w:tab/>
      </w:r>
      <w:r w:rsidRPr="00C6761E">
        <w:rPr>
          <w:lang w:eastAsia="zh-CN"/>
        </w:rPr>
        <w:t>General</w:t>
      </w:r>
      <w:bookmarkEnd w:id="238"/>
      <w:bookmarkEnd w:id="239"/>
      <w:bookmarkEnd w:id="240"/>
      <w:bookmarkEnd w:id="241"/>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42" w:name="_CR6_1_3_2"/>
      <w:bookmarkStart w:id="243" w:name="_Toc59198967"/>
      <w:bookmarkStart w:id="244" w:name="_Toc59198376"/>
      <w:bookmarkStart w:id="245" w:name="_Toc525230976"/>
      <w:bookmarkStart w:id="246" w:name="_Toc218596710"/>
      <w:bookmarkEnd w:id="242"/>
      <w:r w:rsidRPr="00C6761E">
        <w:rPr>
          <w:lang w:eastAsia="zh-CN"/>
        </w:rPr>
        <w:t>6</w:t>
      </w:r>
      <w:r w:rsidRPr="00C6761E">
        <w:t>.1.3.</w:t>
      </w:r>
      <w:r w:rsidRPr="00C6761E">
        <w:rPr>
          <w:lang w:eastAsia="zh-CN"/>
        </w:rPr>
        <w:t>2</w:t>
      </w:r>
      <w:r w:rsidRPr="00C6761E">
        <w:tab/>
        <w:t>HTTP long polling</w:t>
      </w:r>
      <w:bookmarkEnd w:id="243"/>
      <w:bookmarkEnd w:id="244"/>
      <w:bookmarkEnd w:id="245"/>
      <w:bookmarkEnd w:id="246"/>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lastRenderedPageBreak/>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7" w:name="_CR6_1_3_3"/>
      <w:bookmarkStart w:id="248" w:name="_Toc59198968"/>
      <w:bookmarkStart w:id="249" w:name="_Toc59198377"/>
      <w:bookmarkStart w:id="250" w:name="_Toc525230977"/>
      <w:bookmarkStart w:id="251" w:name="_Toc218596711"/>
      <w:bookmarkEnd w:id="247"/>
      <w:r w:rsidRPr="00C6761E">
        <w:rPr>
          <w:lang w:eastAsia="zh-CN"/>
        </w:rPr>
        <w:t>6</w:t>
      </w:r>
      <w:r w:rsidRPr="00C6761E">
        <w:t>.1.3.</w:t>
      </w:r>
      <w:r w:rsidRPr="00C6761E">
        <w:rPr>
          <w:lang w:eastAsia="zh-CN"/>
        </w:rPr>
        <w:t>3</w:t>
      </w:r>
      <w:r w:rsidRPr="00C6761E">
        <w:tab/>
        <w:t>OMA Push</w:t>
      </w:r>
      <w:bookmarkEnd w:id="248"/>
      <w:bookmarkEnd w:id="249"/>
      <w:bookmarkEnd w:id="250"/>
      <w:bookmarkEnd w:id="251"/>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52" w:name="_CR6_2"/>
      <w:bookmarkStart w:id="253" w:name="_Toc218596712"/>
      <w:bookmarkEnd w:id="252"/>
      <w:r w:rsidRPr="00C6761E">
        <w:t>6.2</w:t>
      </w:r>
      <w:r w:rsidRPr="00C6761E">
        <w:tab/>
        <w:t>Procedures</w:t>
      </w:r>
      <w:bookmarkEnd w:id="253"/>
    </w:p>
    <w:p w14:paraId="2EBF9476" w14:textId="77777777" w:rsidR="00CE7128" w:rsidRPr="00C6761E" w:rsidRDefault="00CE7128" w:rsidP="00CE7128">
      <w:pPr>
        <w:pStyle w:val="Heading3"/>
      </w:pPr>
      <w:bookmarkStart w:id="254" w:name="_CR6_2_1"/>
      <w:bookmarkStart w:id="255" w:name="_Toc59198970"/>
      <w:bookmarkStart w:id="256" w:name="_Toc59198379"/>
      <w:bookmarkStart w:id="257" w:name="_Toc525230979"/>
      <w:bookmarkStart w:id="258" w:name="_Toc218596713"/>
      <w:bookmarkEnd w:id="254"/>
      <w:r w:rsidRPr="00C6761E">
        <w:t>6.2.</w:t>
      </w:r>
      <w:r w:rsidR="002A133C" w:rsidRPr="00C6761E">
        <w:t>1</w:t>
      </w:r>
      <w:r w:rsidRPr="00C6761E">
        <w:tab/>
        <w:t>Types of 5G ProSe direct discovery procedures</w:t>
      </w:r>
      <w:bookmarkEnd w:id="255"/>
      <w:bookmarkEnd w:id="256"/>
      <w:bookmarkEnd w:id="257"/>
      <w:bookmarkEnd w:id="258"/>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FF6B07" w:rsidRDefault="00A97882" w:rsidP="00FF6B07">
      <w:r w:rsidRPr="00FF6B07">
        <w:lastRenderedPageBreak/>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59" w:name="_CR6_2_2"/>
      <w:bookmarkStart w:id="260" w:name="_Toc218596714"/>
      <w:bookmarkEnd w:id="259"/>
      <w:r w:rsidRPr="00C6761E">
        <w:t>6.2.2</w:t>
      </w:r>
      <w:r w:rsidRPr="00C6761E">
        <w:tab/>
        <w:t>Announce request procedure for open</w:t>
      </w:r>
      <w:r w:rsidR="009C6B92" w:rsidRPr="00C6761E">
        <w:t xml:space="preserve"> 5G</w:t>
      </w:r>
      <w:r w:rsidRPr="00C6761E">
        <w:t xml:space="preserve"> ProSe direct discovery</w:t>
      </w:r>
      <w:bookmarkEnd w:id="260"/>
    </w:p>
    <w:p w14:paraId="5711A841" w14:textId="77777777" w:rsidR="006A49A7" w:rsidRPr="00C6761E" w:rsidRDefault="006A49A7" w:rsidP="006A49A7">
      <w:pPr>
        <w:pStyle w:val="Heading4"/>
      </w:pPr>
      <w:bookmarkStart w:id="261" w:name="_CR6_2_2_1"/>
      <w:bookmarkStart w:id="262" w:name="_Toc59198972"/>
      <w:bookmarkStart w:id="263" w:name="_Toc59198381"/>
      <w:bookmarkStart w:id="264" w:name="_Toc525230981"/>
      <w:bookmarkStart w:id="265" w:name="_Toc218596715"/>
      <w:bookmarkEnd w:id="261"/>
      <w:r w:rsidRPr="00C6761E">
        <w:t>6.2.2.1</w:t>
      </w:r>
      <w:r w:rsidRPr="00C6761E">
        <w:tab/>
        <w:t>General</w:t>
      </w:r>
      <w:bookmarkEnd w:id="262"/>
      <w:bookmarkEnd w:id="263"/>
      <w:bookmarkEnd w:id="264"/>
      <w:bookmarkEnd w:id="265"/>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6" w:name="_CR6_2_2_2"/>
      <w:bookmarkStart w:id="267" w:name="_Toc59198973"/>
      <w:bookmarkStart w:id="268" w:name="_Toc59198382"/>
      <w:bookmarkStart w:id="269" w:name="_Toc525230982"/>
      <w:bookmarkStart w:id="270" w:name="_Toc218596716"/>
      <w:bookmarkEnd w:id="266"/>
      <w:r w:rsidRPr="00C6761E">
        <w:t>6.2.2.2</w:t>
      </w:r>
      <w:r w:rsidRPr="00C6761E">
        <w:tab/>
        <w:t>Announce request procedure initiation</w:t>
      </w:r>
      <w:bookmarkEnd w:id="267"/>
      <w:bookmarkEnd w:id="268"/>
      <w:bookmarkEnd w:id="269"/>
      <w:bookmarkEnd w:id="270"/>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lastRenderedPageBreak/>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307FE222" w:rsidR="006A49A7" w:rsidRPr="00C6761E" w:rsidRDefault="00EA06FE" w:rsidP="006A49A7">
      <w:pPr>
        <w:pStyle w:val="TH"/>
      </w:pPr>
      <w:r w:rsidRPr="00C6761E">
        <w:rPr>
          <w:lang w:eastAsia="x-none"/>
        </w:rPr>
        <w:object w:dxaOrig="10335" w:dyaOrig="6720" w14:anchorId="26C2165D">
          <v:shape id="_x0000_i1026" type="#_x0000_t75" style="width:474.05pt;height:307.55pt" o:ole="">
            <v:imagedata r:id="rId13" o:title=""/>
          </v:shape>
          <o:OLEObject Type="Embed" ProgID="Visio.Drawing.11" ShapeID="_x0000_i1026" DrawAspect="Content" ObjectID="_1829208500" r:id="rId14"/>
        </w:object>
      </w:r>
    </w:p>
    <w:p w14:paraId="5A634F2A" w14:textId="77777777" w:rsidR="006A49A7" w:rsidRPr="00C6761E" w:rsidRDefault="006A49A7" w:rsidP="006A49A7">
      <w:pPr>
        <w:pStyle w:val="TF"/>
      </w:pPr>
      <w:bookmarkStart w:id="271" w:name="_CRFigure6_2_2_2_1"/>
      <w:r w:rsidRPr="00C6761E">
        <w:t>Figure</w:t>
      </w:r>
      <w:r w:rsidR="002A133C" w:rsidRPr="00C6761E">
        <w:t> </w:t>
      </w:r>
      <w:bookmarkEnd w:id="271"/>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72" w:name="_CR6_2_2_3"/>
      <w:bookmarkStart w:id="273" w:name="_Toc59198974"/>
      <w:bookmarkStart w:id="274" w:name="_Toc59198383"/>
      <w:bookmarkStart w:id="275" w:name="_Toc525230983"/>
      <w:bookmarkStart w:id="276" w:name="_Toc218596717"/>
      <w:bookmarkEnd w:id="272"/>
      <w:r w:rsidRPr="00C6761E">
        <w:rPr>
          <w:lang w:eastAsia="zh-CN"/>
        </w:rPr>
        <w:t>6.2.2.3</w:t>
      </w:r>
      <w:r w:rsidRPr="00C6761E">
        <w:rPr>
          <w:lang w:eastAsia="zh-CN"/>
        </w:rPr>
        <w:tab/>
        <w:t xml:space="preserve">Announce request procedure accepted by the </w:t>
      </w:r>
      <w:bookmarkEnd w:id="273"/>
      <w:bookmarkEnd w:id="274"/>
      <w:bookmarkEnd w:id="275"/>
      <w:r w:rsidRPr="00C6761E">
        <w:t>5G DDNMF</w:t>
      </w:r>
      <w:bookmarkEnd w:id="276"/>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lastRenderedPageBreak/>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7" w:name="_Toc59198975"/>
      <w:bookmarkStart w:id="278" w:name="_Toc59198384"/>
      <w:bookmarkStart w:id="279"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80" w:name="_CR6_2_2_4"/>
      <w:bookmarkStart w:id="281" w:name="_Toc218596718"/>
      <w:bookmarkEnd w:id="280"/>
      <w:r w:rsidRPr="00C6761E">
        <w:rPr>
          <w:lang w:eastAsia="zh-CN"/>
        </w:rPr>
        <w:t>6.2.2.4</w:t>
      </w:r>
      <w:r w:rsidRPr="00C6761E">
        <w:rPr>
          <w:lang w:eastAsia="zh-CN"/>
        </w:rPr>
        <w:tab/>
        <w:t>Announce request procedure completion by the UE</w:t>
      </w:r>
      <w:bookmarkEnd w:id="277"/>
      <w:bookmarkEnd w:id="278"/>
      <w:bookmarkEnd w:id="279"/>
      <w:bookmarkEnd w:id="281"/>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39C66070"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w:t>
      </w:r>
      <w:r w:rsidR="00787689">
        <w:t>s</w:t>
      </w:r>
      <w:r w:rsidR="006E730F">
        <w:t>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82" w:name="_CR6_2_2_5"/>
      <w:bookmarkStart w:id="283" w:name="_Toc59198976"/>
      <w:bookmarkStart w:id="284" w:name="_Toc59198385"/>
      <w:bookmarkStart w:id="285" w:name="_Toc525230985"/>
      <w:bookmarkStart w:id="286" w:name="_Toc218596719"/>
      <w:bookmarkEnd w:id="282"/>
      <w:r w:rsidRPr="00C6761E">
        <w:rPr>
          <w:lang w:eastAsia="zh-CN"/>
        </w:rPr>
        <w:t>6.2.2.5</w:t>
      </w:r>
      <w:r w:rsidRPr="00C6761E">
        <w:rPr>
          <w:lang w:eastAsia="zh-CN"/>
        </w:rPr>
        <w:tab/>
        <w:t xml:space="preserve">Announce request procedure not accepted by the </w:t>
      </w:r>
      <w:bookmarkEnd w:id="283"/>
      <w:bookmarkEnd w:id="284"/>
      <w:bookmarkEnd w:id="285"/>
      <w:r w:rsidRPr="00C6761E">
        <w:t>5G DDNMF</w:t>
      </w:r>
      <w:bookmarkEnd w:id="286"/>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7" w:name="_CR6_2_2_6"/>
      <w:bookmarkStart w:id="288" w:name="_Toc59198977"/>
      <w:bookmarkStart w:id="289" w:name="_Toc59198386"/>
      <w:bookmarkStart w:id="290" w:name="_Toc525230986"/>
      <w:bookmarkStart w:id="291" w:name="_Toc218596720"/>
      <w:bookmarkEnd w:id="287"/>
      <w:r w:rsidRPr="00C6761E">
        <w:rPr>
          <w:lang w:eastAsia="zh-CN"/>
        </w:rPr>
        <w:t>6.2.2.6</w:t>
      </w:r>
      <w:r w:rsidRPr="00C6761E">
        <w:rPr>
          <w:lang w:eastAsia="zh-CN"/>
        </w:rPr>
        <w:tab/>
        <w:t>Abnormal cases</w:t>
      </w:r>
      <w:bookmarkEnd w:id="288"/>
      <w:bookmarkEnd w:id="289"/>
      <w:bookmarkEnd w:id="290"/>
      <w:bookmarkEnd w:id="291"/>
    </w:p>
    <w:p w14:paraId="4CF71486" w14:textId="77777777" w:rsidR="006A49A7" w:rsidRPr="00C6761E" w:rsidRDefault="006A49A7" w:rsidP="006A49A7">
      <w:pPr>
        <w:pStyle w:val="Heading5"/>
        <w:rPr>
          <w:lang w:eastAsia="zh-CN"/>
        </w:rPr>
      </w:pPr>
      <w:bookmarkStart w:id="292" w:name="_CR6_2_2_6_1"/>
      <w:bookmarkStart w:id="293" w:name="_Toc59198978"/>
      <w:bookmarkStart w:id="294" w:name="_Toc59198387"/>
      <w:bookmarkStart w:id="295" w:name="_Toc525230987"/>
      <w:bookmarkStart w:id="296" w:name="_Toc218596721"/>
      <w:bookmarkEnd w:id="292"/>
      <w:r w:rsidRPr="00C6761E">
        <w:rPr>
          <w:lang w:eastAsia="zh-CN"/>
        </w:rPr>
        <w:t>6.2.2.6.1</w:t>
      </w:r>
      <w:r w:rsidRPr="00C6761E">
        <w:rPr>
          <w:lang w:eastAsia="zh-CN"/>
        </w:rPr>
        <w:tab/>
        <w:t>Abnormal cases in the UE</w:t>
      </w:r>
      <w:bookmarkEnd w:id="293"/>
      <w:bookmarkEnd w:id="294"/>
      <w:bookmarkEnd w:id="295"/>
      <w:bookmarkEnd w:id="296"/>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7" w:name="_CR6_2_2_6_2"/>
      <w:bookmarkStart w:id="298" w:name="_Toc59198979"/>
      <w:bookmarkStart w:id="299" w:name="_Toc59198388"/>
      <w:bookmarkStart w:id="300" w:name="_Toc525230988"/>
      <w:bookmarkStart w:id="301" w:name="_Toc218596722"/>
      <w:bookmarkEnd w:id="297"/>
      <w:r w:rsidRPr="00C6761E">
        <w:rPr>
          <w:lang w:eastAsia="zh-CN"/>
        </w:rPr>
        <w:t>6.2.2.6.2</w:t>
      </w:r>
      <w:r w:rsidRPr="00C6761E">
        <w:rPr>
          <w:lang w:eastAsia="zh-CN"/>
        </w:rPr>
        <w:tab/>
        <w:t xml:space="preserve">Abnormal cases in the </w:t>
      </w:r>
      <w:bookmarkEnd w:id="298"/>
      <w:bookmarkEnd w:id="299"/>
      <w:bookmarkEnd w:id="300"/>
      <w:r w:rsidRPr="00C6761E">
        <w:t>5G DDNMF</w:t>
      </w:r>
      <w:bookmarkEnd w:id="301"/>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lastRenderedPageBreak/>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302" w:name="_CR6_2_3"/>
      <w:bookmarkStart w:id="303" w:name="_Toc59198980"/>
      <w:bookmarkStart w:id="304" w:name="_Toc59198389"/>
      <w:bookmarkStart w:id="305" w:name="_Toc525230989"/>
      <w:bookmarkStart w:id="306" w:name="_Toc218596723"/>
      <w:bookmarkEnd w:id="302"/>
      <w:r w:rsidRPr="00C6761E">
        <w:t>6.2.3</w:t>
      </w:r>
      <w:r w:rsidRPr="00C6761E">
        <w:tab/>
        <w:t>Announce request procedure for restricted</w:t>
      </w:r>
      <w:r w:rsidR="00714D0F" w:rsidRPr="00C6761E">
        <w:t xml:space="preserve"> 5G</w:t>
      </w:r>
      <w:r w:rsidRPr="00C6761E">
        <w:t xml:space="preserve"> ProSe direct discovery model A</w:t>
      </w:r>
      <w:bookmarkEnd w:id="303"/>
      <w:bookmarkEnd w:id="304"/>
      <w:bookmarkEnd w:id="305"/>
      <w:bookmarkEnd w:id="306"/>
    </w:p>
    <w:p w14:paraId="0D7C8AAF" w14:textId="77777777" w:rsidR="001C6C25" w:rsidRPr="00C6761E" w:rsidRDefault="001C6C25" w:rsidP="001C6C25">
      <w:pPr>
        <w:pStyle w:val="Heading4"/>
      </w:pPr>
      <w:bookmarkStart w:id="307" w:name="_CR6_2_3_1"/>
      <w:bookmarkStart w:id="308" w:name="_Toc59198981"/>
      <w:bookmarkStart w:id="309" w:name="_Toc59198390"/>
      <w:bookmarkStart w:id="310" w:name="_Toc525230990"/>
      <w:bookmarkStart w:id="311" w:name="_Toc218596724"/>
      <w:bookmarkEnd w:id="307"/>
      <w:r w:rsidRPr="00C6761E">
        <w:t>6.2.3.1</w:t>
      </w:r>
      <w:r w:rsidRPr="00C6761E">
        <w:tab/>
        <w:t>General</w:t>
      </w:r>
      <w:bookmarkEnd w:id="308"/>
      <w:bookmarkEnd w:id="309"/>
      <w:bookmarkEnd w:id="310"/>
      <w:bookmarkEnd w:id="311"/>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12" w:name="_CR6_2_3_2"/>
      <w:bookmarkStart w:id="313" w:name="_Toc59198982"/>
      <w:bookmarkStart w:id="314" w:name="_Toc59198391"/>
      <w:bookmarkStart w:id="315" w:name="_Toc525230991"/>
      <w:bookmarkStart w:id="316" w:name="_Toc218596725"/>
      <w:bookmarkEnd w:id="312"/>
      <w:r w:rsidRPr="00C6761E">
        <w:t>6.2.3.2</w:t>
      </w:r>
      <w:r w:rsidRPr="00C6761E">
        <w:tab/>
        <w:t>Announce request procedure initiation</w:t>
      </w:r>
      <w:bookmarkEnd w:id="313"/>
      <w:bookmarkEnd w:id="314"/>
      <w:bookmarkEnd w:id="315"/>
      <w:bookmarkEnd w:id="316"/>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lastRenderedPageBreak/>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13F2D612" w:rsidR="001C6C25" w:rsidRPr="00C6761E" w:rsidRDefault="00EA06FE" w:rsidP="001C6C25">
      <w:pPr>
        <w:pStyle w:val="TH"/>
      </w:pPr>
      <w:r w:rsidRPr="00C6761E">
        <w:rPr>
          <w:lang w:eastAsia="x-none"/>
        </w:rPr>
        <w:object w:dxaOrig="10335" w:dyaOrig="6720" w14:anchorId="7EE0BD81">
          <v:shape id="_x0000_i1027" type="#_x0000_t75" style="width:474.05pt;height:308pt" o:ole="">
            <v:imagedata r:id="rId15" o:title=""/>
          </v:shape>
          <o:OLEObject Type="Embed" ProgID="Visio.Drawing.11" ShapeID="_x0000_i1027" DrawAspect="Content" ObjectID="_1829208501" r:id="rId16"/>
        </w:object>
      </w:r>
    </w:p>
    <w:p w14:paraId="1C4698AF" w14:textId="18FF0C8F" w:rsidR="001C6C25" w:rsidRPr="00C6761E" w:rsidRDefault="001C6C25" w:rsidP="001C6C25">
      <w:pPr>
        <w:pStyle w:val="TF"/>
      </w:pPr>
      <w:bookmarkStart w:id="317" w:name="_CRFigure6_2_3_2_1"/>
      <w:r w:rsidRPr="00C6761E">
        <w:t>Figure</w:t>
      </w:r>
      <w:r w:rsidR="00D33885" w:rsidRPr="00C6761E">
        <w:t> </w:t>
      </w:r>
      <w:bookmarkEnd w:id="317"/>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8" w:name="_CR6_2_3_3"/>
      <w:bookmarkStart w:id="319" w:name="_Toc59198983"/>
      <w:bookmarkStart w:id="320" w:name="_Toc59198392"/>
      <w:bookmarkStart w:id="321" w:name="_Toc525230992"/>
      <w:bookmarkStart w:id="322" w:name="_Toc218596726"/>
      <w:bookmarkEnd w:id="318"/>
      <w:r w:rsidRPr="00C6761E">
        <w:rPr>
          <w:lang w:eastAsia="zh-CN"/>
        </w:rPr>
        <w:t>6.2.3.3</w:t>
      </w:r>
      <w:r w:rsidRPr="00C6761E">
        <w:rPr>
          <w:lang w:eastAsia="zh-CN"/>
        </w:rPr>
        <w:tab/>
        <w:t xml:space="preserve">Announce request procedure accepted by the </w:t>
      </w:r>
      <w:bookmarkEnd w:id="319"/>
      <w:bookmarkEnd w:id="320"/>
      <w:bookmarkEnd w:id="321"/>
      <w:r w:rsidRPr="00C6761E">
        <w:t>5G DDNMF</w:t>
      </w:r>
      <w:bookmarkEnd w:id="322"/>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3" w:name="_Toc59198984"/>
      <w:bookmarkStart w:id="324" w:name="_Toc59198393"/>
      <w:bookmarkStart w:id="325"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6" w:name="_CR6_2_3_4"/>
      <w:bookmarkStart w:id="327" w:name="_Toc218596727"/>
      <w:bookmarkEnd w:id="326"/>
      <w:r w:rsidRPr="00C6761E">
        <w:rPr>
          <w:lang w:eastAsia="zh-CN"/>
        </w:rPr>
        <w:t>6.2.3.4</w:t>
      </w:r>
      <w:r w:rsidRPr="00C6761E">
        <w:rPr>
          <w:lang w:eastAsia="zh-CN"/>
        </w:rPr>
        <w:tab/>
        <w:t>Announce request procedure completion by the UE</w:t>
      </w:r>
      <w:bookmarkEnd w:id="323"/>
      <w:bookmarkEnd w:id="324"/>
      <w:bookmarkEnd w:id="325"/>
      <w:bookmarkEnd w:id="327"/>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3B207182"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w:t>
      </w:r>
      <w:r w:rsidR="00787689">
        <w:t>s</w:t>
      </w:r>
      <w:r w:rsidR="00250A1B">
        <w:t>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8" w:name="_CR6_2_3_5"/>
      <w:bookmarkStart w:id="329" w:name="_Toc59198985"/>
      <w:bookmarkStart w:id="330" w:name="_Toc59198394"/>
      <w:bookmarkStart w:id="331" w:name="_Toc525230994"/>
      <w:bookmarkStart w:id="332" w:name="_Toc218596728"/>
      <w:bookmarkEnd w:id="328"/>
      <w:r w:rsidRPr="00C6761E">
        <w:rPr>
          <w:lang w:eastAsia="zh-CN"/>
        </w:rPr>
        <w:t>6.2.3.5</w:t>
      </w:r>
      <w:r w:rsidRPr="00C6761E">
        <w:rPr>
          <w:lang w:eastAsia="zh-CN"/>
        </w:rPr>
        <w:tab/>
        <w:t xml:space="preserve">Announce request procedure not accepted by the </w:t>
      </w:r>
      <w:bookmarkEnd w:id="329"/>
      <w:bookmarkEnd w:id="330"/>
      <w:bookmarkEnd w:id="331"/>
      <w:r w:rsidRPr="00C6761E">
        <w:rPr>
          <w:lang w:eastAsia="zh-CN"/>
        </w:rPr>
        <w:t>5G DDNMF</w:t>
      </w:r>
      <w:bookmarkEnd w:id="332"/>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3" w:name="_Toc59198986"/>
      <w:bookmarkStart w:id="334" w:name="_Toc59198395"/>
      <w:bookmarkStart w:id="335"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6" w:name="_CR6_2_3_6"/>
      <w:bookmarkStart w:id="337" w:name="_Toc218596729"/>
      <w:bookmarkEnd w:id="336"/>
      <w:r w:rsidRPr="00C6761E">
        <w:rPr>
          <w:lang w:eastAsia="zh-CN"/>
        </w:rPr>
        <w:t>6.2.3.6</w:t>
      </w:r>
      <w:r w:rsidRPr="00C6761E">
        <w:rPr>
          <w:lang w:eastAsia="zh-CN"/>
        </w:rPr>
        <w:tab/>
        <w:t>Abnormal cases</w:t>
      </w:r>
      <w:bookmarkEnd w:id="333"/>
      <w:bookmarkEnd w:id="334"/>
      <w:bookmarkEnd w:id="335"/>
      <w:bookmarkEnd w:id="337"/>
    </w:p>
    <w:p w14:paraId="21B4B19C" w14:textId="77777777" w:rsidR="001C6C25" w:rsidRPr="00C6761E" w:rsidRDefault="001C6C25" w:rsidP="001C6C25">
      <w:pPr>
        <w:pStyle w:val="Heading5"/>
        <w:rPr>
          <w:lang w:eastAsia="zh-CN"/>
        </w:rPr>
      </w:pPr>
      <w:bookmarkStart w:id="338" w:name="_CR6_2_3_6_1"/>
      <w:bookmarkStart w:id="339" w:name="_Toc59198987"/>
      <w:bookmarkStart w:id="340" w:name="_Toc59198396"/>
      <w:bookmarkStart w:id="341" w:name="_Toc525230996"/>
      <w:bookmarkStart w:id="342" w:name="_Toc218596730"/>
      <w:bookmarkEnd w:id="338"/>
      <w:r w:rsidRPr="00C6761E">
        <w:rPr>
          <w:lang w:eastAsia="zh-CN"/>
        </w:rPr>
        <w:t>6.2.3.6.1</w:t>
      </w:r>
      <w:r w:rsidRPr="00C6761E">
        <w:rPr>
          <w:lang w:eastAsia="zh-CN"/>
        </w:rPr>
        <w:tab/>
        <w:t>Abnormal cases in the UE</w:t>
      </w:r>
      <w:bookmarkEnd w:id="339"/>
      <w:bookmarkEnd w:id="340"/>
      <w:bookmarkEnd w:id="341"/>
      <w:bookmarkEnd w:id="342"/>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3" w:name="_CR6_2_3_6_2"/>
      <w:bookmarkStart w:id="344" w:name="_Toc59198988"/>
      <w:bookmarkStart w:id="345" w:name="_Toc59198397"/>
      <w:bookmarkStart w:id="346" w:name="_Toc525230997"/>
      <w:bookmarkStart w:id="347" w:name="_Toc218596731"/>
      <w:bookmarkEnd w:id="343"/>
      <w:r w:rsidRPr="00C6761E">
        <w:rPr>
          <w:lang w:eastAsia="zh-CN"/>
        </w:rPr>
        <w:t>6.2.3.6.2</w:t>
      </w:r>
      <w:r w:rsidRPr="00C6761E">
        <w:rPr>
          <w:lang w:eastAsia="zh-CN"/>
        </w:rPr>
        <w:tab/>
        <w:t xml:space="preserve">Abnormal cases in the </w:t>
      </w:r>
      <w:bookmarkEnd w:id="344"/>
      <w:bookmarkEnd w:id="345"/>
      <w:bookmarkEnd w:id="346"/>
      <w:r w:rsidRPr="00C6761E">
        <w:t>5G DDNMF</w:t>
      </w:r>
      <w:bookmarkEnd w:id="347"/>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8" w:name="_CR6_2_4"/>
      <w:bookmarkStart w:id="349" w:name="_Toc218596732"/>
      <w:bookmarkEnd w:id="348"/>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49"/>
    </w:p>
    <w:p w14:paraId="5EFDED74" w14:textId="77777777" w:rsidR="006A49A7" w:rsidRPr="00C6761E" w:rsidRDefault="006A49A7" w:rsidP="006A49A7">
      <w:pPr>
        <w:pStyle w:val="Heading4"/>
      </w:pPr>
      <w:bookmarkStart w:id="350" w:name="_CR6_2_4_1"/>
      <w:bookmarkStart w:id="351" w:name="_Toc59198999"/>
      <w:bookmarkStart w:id="352" w:name="_Toc59198408"/>
      <w:bookmarkStart w:id="353" w:name="_Toc525231008"/>
      <w:bookmarkStart w:id="354" w:name="_Toc218596733"/>
      <w:bookmarkEnd w:id="350"/>
      <w:r w:rsidRPr="00C6761E">
        <w:t>6.2.</w:t>
      </w:r>
      <w:r w:rsidR="00C737A1" w:rsidRPr="00C6761E">
        <w:t>4</w:t>
      </w:r>
      <w:r w:rsidRPr="00C6761E">
        <w:t>.1</w:t>
      </w:r>
      <w:r w:rsidRPr="00C6761E">
        <w:tab/>
        <w:t>General</w:t>
      </w:r>
      <w:bookmarkEnd w:id="351"/>
      <w:bookmarkEnd w:id="352"/>
      <w:bookmarkEnd w:id="353"/>
      <w:bookmarkEnd w:id="354"/>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5" w:name="_CR6_2_4_2"/>
      <w:bookmarkStart w:id="356" w:name="_Toc59199000"/>
      <w:bookmarkStart w:id="357" w:name="_Toc59198409"/>
      <w:bookmarkStart w:id="358" w:name="_Toc525231009"/>
      <w:bookmarkStart w:id="359" w:name="_Toc218596734"/>
      <w:bookmarkEnd w:id="355"/>
      <w:r w:rsidRPr="00C6761E">
        <w:t>6.2.</w:t>
      </w:r>
      <w:r w:rsidR="00C737A1" w:rsidRPr="00C6761E">
        <w:t>4</w:t>
      </w:r>
      <w:r w:rsidRPr="00C6761E">
        <w:t>.2</w:t>
      </w:r>
      <w:r w:rsidRPr="00C6761E">
        <w:tab/>
        <w:t>Monitor request procedure Initiation</w:t>
      </w:r>
      <w:bookmarkEnd w:id="356"/>
      <w:bookmarkEnd w:id="357"/>
      <w:bookmarkEnd w:id="358"/>
      <w:bookmarkEnd w:id="359"/>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32D4897C" w:rsidR="006A49A7" w:rsidRPr="00C6761E" w:rsidRDefault="00EA06FE" w:rsidP="006A49A7">
      <w:pPr>
        <w:pStyle w:val="TH"/>
      </w:pPr>
      <w:r w:rsidRPr="00C6761E">
        <w:rPr>
          <w:lang w:eastAsia="x-none"/>
        </w:rPr>
        <w:object w:dxaOrig="10335" w:dyaOrig="6720" w14:anchorId="0ED30842">
          <v:shape id="_x0000_i1028" type="#_x0000_t75" style="width:474.05pt;height:308pt" o:ole="">
            <v:imagedata r:id="rId17" o:title=""/>
          </v:shape>
          <o:OLEObject Type="Embed" ProgID="Visio.Drawing.11" ShapeID="_x0000_i1028" DrawAspect="Content" ObjectID="_1829208502" r:id="rId18"/>
        </w:object>
      </w:r>
    </w:p>
    <w:p w14:paraId="4EC42FC6" w14:textId="77777777" w:rsidR="006A49A7" w:rsidRPr="00C6761E" w:rsidRDefault="006A49A7" w:rsidP="006A49A7">
      <w:pPr>
        <w:pStyle w:val="TF"/>
      </w:pPr>
      <w:bookmarkStart w:id="360" w:name="_CRFigure6_2_4_2_1"/>
      <w:r w:rsidRPr="00C6761E">
        <w:t>Figure</w:t>
      </w:r>
      <w:r w:rsidR="00C737A1" w:rsidRPr="00C6761E">
        <w:t> </w:t>
      </w:r>
      <w:bookmarkEnd w:id="360"/>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61" w:name="_CR6_2_4_3"/>
      <w:bookmarkStart w:id="362" w:name="_Toc59199001"/>
      <w:bookmarkStart w:id="363" w:name="_Toc59198410"/>
      <w:bookmarkStart w:id="364" w:name="_Toc525231010"/>
      <w:bookmarkStart w:id="365" w:name="_Toc218596735"/>
      <w:bookmarkEnd w:id="361"/>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62"/>
      <w:bookmarkEnd w:id="363"/>
      <w:bookmarkEnd w:id="364"/>
      <w:r w:rsidRPr="00C6761E">
        <w:t>5G DDNMF</w:t>
      </w:r>
      <w:bookmarkEnd w:id="365"/>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lastRenderedPageBreak/>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lastRenderedPageBreak/>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6" w:name="_Toc59199002"/>
      <w:bookmarkStart w:id="367" w:name="_Toc59198411"/>
      <w:bookmarkStart w:id="368"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69" w:name="_CR6_2_4_4"/>
      <w:bookmarkStart w:id="370" w:name="_Toc218596736"/>
      <w:bookmarkEnd w:id="369"/>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6"/>
      <w:bookmarkEnd w:id="367"/>
      <w:bookmarkEnd w:id="368"/>
      <w:bookmarkEnd w:id="370"/>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71" w:name="_CR6_2_4_5"/>
      <w:bookmarkStart w:id="372" w:name="_Toc59199003"/>
      <w:bookmarkStart w:id="373" w:name="_Toc59198412"/>
      <w:bookmarkStart w:id="374" w:name="_Toc525231012"/>
      <w:bookmarkStart w:id="375" w:name="_Toc218596737"/>
      <w:bookmarkEnd w:id="371"/>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72"/>
      <w:bookmarkEnd w:id="373"/>
      <w:bookmarkEnd w:id="374"/>
      <w:r w:rsidRPr="00C6761E">
        <w:t>5G DDNMF</w:t>
      </w:r>
      <w:bookmarkEnd w:id="375"/>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lastRenderedPageBreak/>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6" w:name="_CR6_2_4_6"/>
      <w:bookmarkStart w:id="377" w:name="_Toc59199004"/>
      <w:bookmarkStart w:id="378" w:name="_Toc59198413"/>
      <w:bookmarkStart w:id="379" w:name="_Toc525231013"/>
      <w:bookmarkStart w:id="380" w:name="_Toc218596738"/>
      <w:bookmarkEnd w:id="376"/>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7"/>
      <w:bookmarkEnd w:id="378"/>
      <w:bookmarkEnd w:id="379"/>
      <w:bookmarkEnd w:id="380"/>
    </w:p>
    <w:p w14:paraId="0B0F1F06" w14:textId="77777777" w:rsidR="006A49A7" w:rsidRPr="00C6761E" w:rsidRDefault="006A49A7" w:rsidP="006A49A7">
      <w:pPr>
        <w:pStyle w:val="Heading5"/>
        <w:rPr>
          <w:lang w:eastAsia="zh-CN"/>
        </w:rPr>
      </w:pPr>
      <w:bookmarkStart w:id="381" w:name="_CR6_2_4_6_1"/>
      <w:bookmarkStart w:id="382" w:name="_Toc59199005"/>
      <w:bookmarkStart w:id="383" w:name="_Toc59198414"/>
      <w:bookmarkStart w:id="384" w:name="_Toc525231014"/>
      <w:bookmarkStart w:id="385" w:name="_Toc218596739"/>
      <w:bookmarkEnd w:id="381"/>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82"/>
      <w:bookmarkEnd w:id="383"/>
      <w:bookmarkEnd w:id="384"/>
      <w:bookmarkEnd w:id="385"/>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6" w:name="_CR6_2_4_6_2"/>
      <w:bookmarkStart w:id="387" w:name="_Toc59199006"/>
      <w:bookmarkStart w:id="388" w:name="_Toc59198415"/>
      <w:bookmarkStart w:id="389" w:name="_Toc525231015"/>
      <w:bookmarkStart w:id="390" w:name="_Toc218596740"/>
      <w:bookmarkEnd w:id="386"/>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7"/>
      <w:bookmarkEnd w:id="388"/>
      <w:bookmarkEnd w:id="389"/>
      <w:r w:rsidRPr="00C6761E">
        <w:t>5G DDNMF</w:t>
      </w:r>
      <w:bookmarkEnd w:id="390"/>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91" w:name="_CR6_2_5"/>
      <w:bookmarkStart w:id="392" w:name="_Toc59199007"/>
      <w:bookmarkStart w:id="393" w:name="_Toc59198416"/>
      <w:bookmarkStart w:id="394" w:name="_Toc525231016"/>
      <w:bookmarkStart w:id="395" w:name="_Toc218596741"/>
      <w:bookmarkEnd w:id="391"/>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92"/>
      <w:bookmarkEnd w:id="393"/>
      <w:bookmarkEnd w:id="394"/>
      <w:bookmarkEnd w:id="395"/>
    </w:p>
    <w:p w14:paraId="65877DD8" w14:textId="77777777" w:rsidR="00F41346" w:rsidRPr="00C6761E" w:rsidRDefault="00F41346" w:rsidP="00F41346">
      <w:pPr>
        <w:pStyle w:val="Heading4"/>
      </w:pPr>
      <w:bookmarkStart w:id="396" w:name="_CR6_2_5_1"/>
      <w:bookmarkStart w:id="397" w:name="_Toc59199008"/>
      <w:bookmarkStart w:id="398" w:name="_Toc59198417"/>
      <w:bookmarkStart w:id="399" w:name="_Toc525231017"/>
      <w:bookmarkStart w:id="400" w:name="_Toc218596742"/>
      <w:bookmarkEnd w:id="396"/>
      <w:r w:rsidRPr="00C6761E">
        <w:t>6.2.</w:t>
      </w:r>
      <w:r w:rsidR="003857B9" w:rsidRPr="00C6761E">
        <w:t>5</w:t>
      </w:r>
      <w:r w:rsidRPr="00C6761E">
        <w:t>.1</w:t>
      </w:r>
      <w:r w:rsidRPr="00C6761E">
        <w:tab/>
        <w:t>General</w:t>
      </w:r>
      <w:bookmarkEnd w:id="397"/>
      <w:bookmarkEnd w:id="398"/>
      <w:bookmarkEnd w:id="399"/>
      <w:bookmarkEnd w:id="400"/>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401" w:name="_CR6_2_5_2"/>
      <w:bookmarkStart w:id="402" w:name="_Toc59199009"/>
      <w:bookmarkStart w:id="403" w:name="_Toc59198418"/>
      <w:bookmarkStart w:id="404" w:name="_Toc525231018"/>
      <w:bookmarkStart w:id="405" w:name="_Toc218596743"/>
      <w:bookmarkEnd w:id="401"/>
      <w:r w:rsidRPr="00C6761E">
        <w:t>6.2.</w:t>
      </w:r>
      <w:r w:rsidR="00EA68C6" w:rsidRPr="00C6761E">
        <w:t>5</w:t>
      </w:r>
      <w:r w:rsidRPr="00C6761E">
        <w:t>.2</w:t>
      </w:r>
      <w:r w:rsidRPr="00C6761E">
        <w:tab/>
        <w:t>Monitor request procedure Initiation</w:t>
      </w:r>
      <w:bookmarkEnd w:id="402"/>
      <w:bookmarkEnd w:id="403"/>
      <w:bookmarkEnd w:id="404"/>
      <w:bookmarkEnd w:id="405"/>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B2A1C4B" w:rsidR="00F41346" w:rsidRPr="00C6761E" w:rsidRDefault="00EA06FE" w:rsidP="00F41346">
      <w:pPr>
        <w:pStyle w:val="TH"/>
      </w:pPr>
      <w:r w:rsidRPr="00C6761E">
        <w:rPr>
          <w:lang w:eastAsia="x-none"/>
        </w:rPr>
        <w:object w:dxaOrig="10335" w:dyaOrig="6720" w14:anchorId="50F09255">
          <v:shape id="_x0000_i1029" type="#_x0000_t75" style="width:474.05pt;height:308pt" o:ole="">
            <v:imagedata r:id="rId19" o:title=""/>
          </v:shape>
          <o:OLEObject Type="Embed" ProgID="Visio.Drawing.11" ShapeID="_x0000_i1029" DrawAspect="Content" ObjectID="_1829208503" r:id="rId20"/>
        </w:object>
      </w:r>
    </w:p>
    <w:p w14:paraId="50F471EA" w14:textId="08115F12" w:rsidR="00F41346" w:rsidRPr="00C6761E" w:rsidRDefault="00F41346" w:rsidP="00F41346">
      <w:pPr>
        <w:pStyle w:val="TF"/>
      </w:pPr>
      <w:bookmarkStart w:id="406" w:name="_CRFigure6_2_5_2_1"/>
      <w:r w:rsidRPr="00C6761E">
        <w:t>Figure</w:t>
      </w:r>
      <w:r w:rsidR="00EA68C6" w:rsidRPr="00C6761E">
        <w:t> </w:t>
      </w:r>
      <w:bookmarkEnd w:id="406"/>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7" w:name="_CR6_2_5_3"/>
      <w:bookmarkStart w:id="408" w:name="_Toc59199010"/>
      <w:bookmarkStart w:id="409" w:name="_Toc59198419"/>
      <w:bookmarkStart w:id="410" w:name="_Toc525231019"/>
      <w:bookmarkStart w:id="411" w:name="_Toc218596744"/>
      <w:bookmarkEnd w:id="407"/>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8"/>
      <w:bookmarkEnd w:id="409"/>
      <w:bookmarkEnd w:id="410"/>
      <w:r w:rsidRPr="00C6761E">
        <w:t>5G DDNMF</w:t>
      </w:r>
      <w:bookmarkEnd w:id="411"/>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lastRenderedPageBreak/>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w:t>
      </w:r>
      <w:r w:rsidRPr="00C6761E">
        <w:lastRenderedPageBreak/>
        <w:t xml:space="preserve">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12" w:name="_Toc59199011"/>
      <w:bookmarkStart w:id="413" w:name="_Toc59198420"/>
      <w:bookmarkStart w:id="414"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5" w:name="_CR6_2_5_4"/>
      <w:bookmarkStart w:id="416" w:name="_Toc218596745"/>
      <w:bookmarkEnd w:id="415"/>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12"/>
      <w:bookmarkEnd w:id="413"/>
      <w:bookmarkEnd w:id="414"/>
      <w:bookmarkEnd w:id="416"/>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7" w:name="_CR6_2_5_5"/>
      <w:bookmarkStart w:id="418" w:name="_Toc59199012"/>
      <w:bookmarkStart w:id="419" w:name="_Toc59198421"/>
      <w:bookmarkStart w:id="420" w:name="_Toc525231021"/>
      <w:bookmarkStart w:id="421" w:name="_Toc218596746"/>
      <w:bookmarkEnd w:id="417"/>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8"/>
      <w:bookmarkEnd w:id="419"/>
      <w:bookmarkEnd w:id="420"/>
      <w:r w:rsidRPr="00C6761E">
        <w:t>5G DDNMF</w:t>
      </w:r>
      <w:bookmarkEnd w:id="421"/>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22" w:name="_Toc59199013"/>
      <w:bookmarkStart w:id="423" w:name="_Toc59198422"/>
      <w:bookmarkStart w:id="424"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5" w:name="_CR6_2_5_6"/>
      <w:bookmarkStart w:id="426" w:name="_Toc218596747"/>
      <w:bookmarkEnd w:id="425"/>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422"/>
      <w:bookmarkEnd w:id="423"/>
      <w:bookmarkEnd w:id="424"/>
      <w:bookmarkEnd w:id="426"/>
    </w:p>
    <w:p w14:paraId="7E3EC4D8" w14:textId="77777777" w:rsidR="00F41346" w:rsidRPr="00C6761E" w:rsidRDefault="00F41346" w:rsidP="00F41346">
      <w:pPr>
        <w:pStyle w:val="Heading5"/>
        <w:rPr>
          <w:lang w:eastAsia="zh-CN"/>
        </w:rPr>
      </w:pPr>
      <w:bookmarkStart w:id="427" w:name="_CR6_2_5_6_1"/>
      <w:bookmarkStart w:id="428" w:name="_Toc59199014"/>
      <w:bookmarkStart w:id="429" w:name="_Toc59198423"/>
      <w:bookmarkStart w:id="430" w:name="_Toc525231023"/>
      <w:bookmarkStart w:id="431" w:name="_Toc218596748"/>
      <w:bookmarkEnd w:id="427"/>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8"/>
      <w:bookmarkEnd w:id="429"/>
      <w:bookmarkEnd w:id="430"/>
      <w:bookmarkEnd w:id="431"/>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32" w:name="_CR6_2_5_6_2"/>
      <w:bookmarkStart w:id="433" w:name="_Toc59199015"/>
      <w:bookmarkStart w:id="434" w:name="_Toc59198424"/>
      <w:bookmarkStart w:id="435" w:name="_Toc525231024"/>
      <w:bookmarkStart w:id="436" w:name="_Toc218596749"/>
      <w:bookmarkEnd w:id="432"/>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3"/>
      <w:bookmarkEnd w:id="434"/>
      <w:bookmarkEnd w:id="435"/>
      <w:r w:rsidRPr="00C6761E">
        <w:t>5G DDNMF</w:t>
      </w:r>
      <w:bookmarkEnd w:id="436"/>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7" w:name="_CR6_2_6"/>
      <w:bookmarkStart w:id="438" w:name="_Toc59198989"/>
      <w:bookmarkStart w:id="439" w:name="_Toc59198398"/>
      <w:bookmarkStart w:id="440" w:name="_Toc525230998"/>
      <w:bookmarkStart w:id="441" w:name="_Toc218596750"/>
      <w:bookmarkEnd w:id="437"/>
      <w:r w:rsidRPr="00C6761E">
        <w:t>6.2.6</w:t>
      </w:r>
      <w:r w:rsidRPr="00C6761E">
        <w:tab/>
      </w:r>
      <w:bookmarkEnd w:id="438"/>
      <w:bookmarkEnd w:id="439"/>
      <w:bookmarkEnd w:id="440"/>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1"/>
    </w:p>
    <w:p w14:paraId="0566FB75" w14:textId="77777777" w:rsidR="00EB589D" w:rsidRPr="00C6761E" w:rsidRDefault="00EB589D" w:rsidP="00EB589D">
      <w:pPr>
        <w:pStyle w:val="Heading4"/>
      </w:pPr>
      <w:bookmarkStart w:id="442" w:name="_CR6_2_6_1"/>
      <w:bookmarkStart w:id="443" w:name="_Toc59198990"/>
      <w:bookmarkStart w:id="444" w:name="_Toc59198399"/>
      <w:bookmarkStart w:id="445" w:name="_Toc525230999"/>
      <w:bookmarkStart w:id="446" w:name="_Toc218596751"/>
      <w:bookmarkEnd w:id="442"/>
      <w:r w:rsidRPr="00C6761E">
        <w:t>6.2.6.1</w:t>
      </w:r>
      <w:r w:rsidRPr="00C6761E">
        <w:tab/>
        <w:t>General</w:t>
      </w:r>
      <w:bookmarkEnd w:id="443"/>
      <w:bookmarkEnd w:id="444"/>
      <w:bookmarkEnd w:id="445"/>
      <w:bookmarkEnd w:id="446"/>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lastRenderedPageBreak/>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7" w:name="_CR6_2_6_2"/>
      <w:bookmarkStart w:id="448" w:name="_Toc59198991"/>
      <w:bookmarkStart w:id="449" w:name="_Toc59198400"/>
      <w:bookmarkStart w:id="450" w:name="_Toc525231000"/>
      <w:bookmarkStart w:id="451" w:name="_Toc218596752"/>
      <w:bookmarkEnd w:id="447"/>
      <w:r w:rsidRPr="00C6761E">
        <w:t>6.2.</w:t>
      </w:r>
      <w:r w:rsidR="00277C4D" w:rsidRPr="00C6761E">
        <w:t>6</w:t>
      </w:r>
      <w:r w:rsidRPr="00C6761E">
        <w:t>.2</w:t>
      </w:r>
      <w:r w:rsidRPr="00C6761E">
        <w:tab/>
        <w:t>Discoveree request procedure initiation</w:t>
      </w:r>
      <w:bookmarkEnd w:id="448"/>
      <w:bookmarkEnd w:id="449"/>
      <w:bookmarkEnd w:id="450"/>
      <w:bookmarkEnd w:id="451"/>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38CE0F66"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2633E05B" w:rsidR="00EB589D" w:rsidRPr="00C6761E" w:rsidRDefault="00EA06FE" w:rsidP="00EB589D">
      <w:pPr>
        <w:pStyle w:val="TH"/>
      </w:pPr>
      <w:r w:rsidRPr="00C6761E">
        <w:rPr>
          <w:rFonts w:eastAsiaTheme="minorEastAsia"/>
        </w:rPr>
        <w:object w:dxaOrig="10335" w:dyaOrig="6720" w14:anchorId="382AB639">
          <v:shape id="_x0000_i1030" type="#_x0000_t75" style="width:474.05pt;height:308pt" o:ole="">
            <v:imagedata r:id="rId21" o:title=""/>
          </v:shape>
          <o:OLEObject Type="Embed" ProgID="Visio.Drawing.11" ShapeID="_x0000_i1030" DrawAspect="Content" ObjectID="_1829208504" r:id="rId22"/>
        </w:object>
      </w:r>
    </w:p>
    <w:p w14:paraId="6A33C577" w14:textId="7E198605" w:rsidR="00EB589D" w:rsidRPr="00C6761E" w:rsidRDefault="00EB589D" w:rsidP="00EB589D">
      <w:pPr>
        <w:pStyle w:val="TF"/>
      </w:pPr>
      <w:bookmarkStart w:id="452" w:name="_CRFigure6_2_6_2_1"/>
      <w:r w:rsidRPr="00C6761E">
        <w:t>Figure</w:t>
      </w:r>
      <w:r w:rsidR="00277C4D" w:rsidRPr="00C6761E">
        <w:t> </w:t>
      </w:r>
      <w:bookmarkEnd w:id="452"/>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3" w:name="_CR6_2_6_3"/>
      <w:bookmarkStart w:id="454" w:name="_Toc59198992"/>
      <w:bookmarkStart w:id="455" w:name="_Toc59198401"/>
      <w:bookmarkStart w:id="456" w:name="_Toc525231001"/>
      <w:bookmarkStart w:id="457" w:name="_Toc218596753"/>
      <w:bookmarkEnd w:id="453"/>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4"/>
      <w:bookmarkEnd w:id="455"/>
      <w:bookmarkEnd w:id="456"/>
      <w:bookmarkEnd w:id="457"/>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lastRenderedPageBreak/>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8" w:name="_Toc59198993"/>
      <w:bookmarkStart w:id="459" w:name="_Toc59198402"/>
      <w:bookmarkStart w:id="460"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61" w:name="_CR6_2_6_4"/>
      <w:bookmarkStart w:id="462" w:name="_Toc218596754"/>
      <w:bookmarkEnd w:id="461"/>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8"/>
      <w:bookmarkEnd w:id="459"/>
      <w:bookmarkEnd w:id="460"/>
      <w:bookmarkEnd w:id="462"/>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3" w:name="_Toc59198994"/>
      <w:bookmarkStart w:id="464" w:name="_Toc59198403"/>
      <w:bookmarkStart w:id="465"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6" w:name="_CR6_2_6_5"/>
      <w:bookmarkStart w:id="467" w:name="_Toc218596755"/>
      <w:bookmarkEnd w:id="466"/>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3"/>
      <w:bookmarkEnd w:id="464"/>
      <w:bookmarkEnd w:id="465"/>
      <w:bookmarkEnd w:id="467"/>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8" w:name="_Toc59198995"/>
      <w:bookmarkStart w:id="469" w:name="_Toc59198404"/>
      <w:bookmarkStart w:id="470"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71" w:name="_CR6_2_6_6"/>
      <w:bookmarkStart w:id="472" w:name="_Toc218596756"/>
      <w:bookmarkEnd w:id="471"/>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8"/>
      <w:bookmarkEnd w:id="469"/>
      <w:bookmarkEnd w:id="470"/>
      <w:bookmarkEnd w:id="472"/>
    </w:p>
    <w:p w14:paraId="59F5CDC3" w14:textId="77777777" w:rsidR="00EB589D" w:rsidRPr="00C6761E" w:rsidRDefault="00EB589D" w:rsidP="00EB589D">
      <w:pPr>
        <w:pStyle w:val="Heading5"/>
        <w:rPr>
          <w:lang w:eastAsia="zh-CN"/>
        </w:rPr>
      </w:pPr>
      <w:bookmarkStart w:id="473" w:name="_CR6_2_6_6_1"/>
      <w:bookmarkStart w:id="474" w:name="_Toc59198996"/>
      <w:bookmarkStart w:id="475" w:name="_Toc59198405"/>
      <w:bookmarkStart w:id="476" w:name="_Toc525231005"/>
      <w:bookmarkStart w:id="477" w:name="_Toc218596757"/>
      <w:bookmarkEnd w:id="473"/>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4"/>
      <w:bookmarkEnd w:id="475"/>
      <w:bookmarkEnd w:id="476"/>
      <w:bookmarkEnd w:id="477"/>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8" w:name="_CR6_2_6_6_2"/>
      <w:bookmarkStart w:id="479" w:name="_Toc59198997"/>
      <w:bookmarkStart w:id="480" w:name="_Toc59198406"/>
      <w:bookmarkStart w:id="481" w:name="_Toc525231006"/>
      <w:bookmarkStart w:id="482" w:name="_Toc218596758"/>
      <w:bookmarkEnd w:id="478"/>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79"/>
      <w:bookmarkEnd w:id="480"/>
      <w:bookmarkEnd w:id="481"/>
      <w:bookmarkEnd w:id="482"/>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5A6720" w:rsidRDefault="00EB589D" w:rsidP="005A6720">
      <w:pPr>
        <w:pStyle w:val="B1"/>
      </w:pPr>
      <w:r w:rsidRPr="005A6720">
        <w:tab/>
        <w:t>After receiving an indication from lower layer that the DISCOVERY_RESPONSE message has not been successfully acknowledged (e.g. TCP ACK is not received), the 5G DDNMF shall abort the procedure</w:t>
      </w:r>
      <w:r w:rsidR="00C050AA" w:rsidRPr="005A6720">
        <w:t xml:space="preserve"> and</w:t>
      </w:r>
      <w:r w:rsidRPr="005A6720">
        <w:t xml:space="preserve"> stop any associated timer(s) T5</w:t>
      </w:r>
      <w:r w:rsidR="00661773" w:rsidRPr="005A6720">
        <w:t>069</w:t>
      </w:r>
      <w:r w:rsidRPr="005A6720">
        <w:t>, if running.</w:t>
      </w:r>
    </w:p>
    <w:p w14:paraId="0975402F" w14:textId="56455EA7" w:rsidR="00A56CE0" w:rsidRPr="00C6761E" w:rsidRDefault="00A56CE0" w:rsidP="00A56CE0">
      <w:pPr>
        <w:pStyle w:val="Heading3"/>
      </w:pPr>
      <w:bookmarkStart w:id="483" w:name="_CR6_2_7"/>
      <w:bookmarkStart w:id="484" w:name="_Toc59199016"/>
      <w:bookmarkStart w:id="485" w:name="_Toc59198425"/>
      <w:bookmarkStart w:id="486" w:name="_Toc525231025"/>
      <w:bookmarkStart w:id="487" w:name="_Toc218596759"/>
      <w:bookmarkEnd w:id="483"/>
      <w:r w:rsidRPr="00C6761E">
        <w:t>6.2.</w:t>
      </w:r>
      <w:r w:rsidR="00661773" w:rsidRPr="00C6761E">
        <w:t>7</w:t>
      </w:r>
      <w:r w:rsidRPr="00C6761E">
        <w:tab/>
      </w:r>
      <w:bookmarkEnd w:id="484"/>
      <w:bookmarkEnd w:id="485"/>
      <w:bookmarkEnd w:id="486"/>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7"/>
    </w:p>
    <w:p w14:paraId="722C09A3" w14:textId="77777777" w:rsidR="00A56CE0" w:rsidRPr="00C6761E" w:rsidRDefault="00A56CE0" w:rsidP="00A56CE0">
      <w:pPr>
        <w:pStyle w:val="Heading4"/>
      </w:pPr>
      <w:bookmarkStart w:id="488" w:name="_CR6_2_7_1"/>
      <w:bookmarkStart w:id="489" w:name="_Toc59199017"/>
      <w:bookmarkStart w:id="490" w:name="_Toc59198426"/>
      <w:bookmarkStart w:id="491" w:name="_Toc525231026"/>
      <w:bookmarkStart w:id="492" w:name="_Toc218596760"/>
      <w:bookmarkEnd w:id="488"/>
      <w:r w:rsidRPr="00C6761E">
        <w:t>6.2.</w:t>
      </w:r>
      <w:r w:rsidR="00661773" w:rsidRPr="00C6761E">
        <w:t>7</w:t>
      </w:r>
      <w:r w:rsidRPr="00C6761E">
        <w:t>.1</w:t>
      </w:r>
      <w:r w:rsidRPr="00C6761E">
        <w:tab/>
        <w:t>General</w:t>
      </w:r>
      <w:bookmarkEnd w:id="489"/>
      <w:bookmarkEnd w:id="490"/>
      <w:bookmarkEnd w:id="491"/>
      <w:bookmarkEnd w:id="492"/>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3" w:name="_CR6_2_7_2"/>
      <w:bookmarkStart w:id="494" w:name="_Toc59199018"/>
      <w:bookmarkStart w:id="495" w:name="_Toc59198427"/>
      <w:bookmarkStart w:id="496" w:name="_Toc525231027"/>
      <w:bookmarkStart w:id="497" w:name="_Toc218596761"/>
      <w:bookmarkEnd w:id="493"/>
      <w:r w:rsidRPr="00C6761E">
        <w:t>6.2.</w:t>
      </w:r>
      <w:r w:rsidR="00661773" w:rsidRPr="00C6761E">
        <w:t>7</w:t>
      </w:r>
      <w:r w:rsidRPr="00C6761E">
        <w:t>.2</w:t>
      </w:r>
      <w:r w:rsidRPr="00C6761E">
        <w:tab/>
        <w:t>Discoverer request procedure initiation</w:t>
      </w:r>
      <w:bookmarkEnd w:id="494"/>
      <w:bookmarkEnd w:id="495"/>
      <w:bookmarkEnd w:id="496"/>
      <w:bookmarkEnd w:id="497"/>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w:t>
      </w:r>
      <w:r w:rsidRPr="00C6761E">
        <w:lastRenderedPageBreak/>
        <w:t xml:space="preserve">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365DA6AB" w:rsidR="00A56CE0" w:rsidRPr="00C6761E" w:rsidRDefault="00EA06FE" w:rsidP="00A56CE0">
      <w:pPr>
        <w:pStyle w:val="TH"/>
      </w:pPr>
      <w:r w:rsidRPr="00C6761E">
        <w:rPr>
          <w:rFonts w:eastAsiaTheme="minorEastAsia"/>
        </w:rPr>
        <w:object w:dxaOrig="10335" w:dyaOrig="6720" w14:anchorId="599D7F66">
          <v:shape id="_x0000_i1031" type="#_x0000_t75" style="width:474.05pt;height:308pt" o:ole="">
            <v:imagedata r:id="rId23" o:title=""/>
          </v:shape>
          <o:OLEObject Type="Embed" ProgID="Visio.Drawing.11" ShapeID="_x0000_i1031" DrawAspect="Content" ObjectID="_1829208505" r:id="rId24"/>
        </w:object>
      </w:r>
    </w:p>
    <w:p w14:paraId="56441CFD" w14:textId="2CE5AB40" w:rsidR="00A56CE0" w:rsidRPr="00C6761E" w:rsidRDefault="00A56CE0" w:rsidP="00A56CE0">
      <w:pPr>
        <w:pStyle w:val="TF"/>
      </w:pPr>
      <w:bookmarkStart w:id="498" w:name="_CRFigure6_2_7_2_1"/>
      <w:r w:rsidRPr="00C6761E">
        <w:t>Figure</w:t>
      </w:r>
      <w:r w:rsidR="00EB589D" w:rsidRPr="00C6761E">
        <w:t> </w:t>
      </w:r>
      <w:bookmarkEnd w:id="498"/>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99" w:name="_CR6_2_7_3"/>
      <w:bookmarkStart w:id="500" w:name="_Toc59199019"/>
      <w:bookmarkStart w:id="501" w:name="_Toc59198428"/>
      <w:bookmarkStart w:id="502" w:name="_Toc525231028"/>
      <w:bookmarkStart w:id="503" w:name="_Toc218596762"/>
      <w:bookmarkEnd w:id="499"/>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500"/>
      <w:bookmarkEnd w:id="501"/>
      <w:bookmarkEnd w:id="502"/>
      <w:bookmarkEnd w:id="503"/>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4" w:name="_Toc59199020"/>
      <w:bookmarkStart w:id="505" w:name="_Toc59198429"/>
      <w:bookmarkStart w:id="506"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7" w:name="_CR6_2_7_4"/>
      <w:bookmarkStart w:id="508" w:name="_Toc218596763"/>
      <w:bookmarkEnd w:id="507"/>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4"/>
      <w:bookmarkEnd w:id="505"/>
      <w:bookmarkEnd w:id="506"/>
      <w:bookmarkEnd w:id="508"/>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09" w:name="_CR6_2_7_5"/>
      <w:bookmarkStart w:id="510" w:name="_Toc59199021"/>
      <w:bookmarkStart w:id="511" w:name="_Toc59198430"/>
      <w:bookmarkStart w:id="512" w:name="_Toc525231030"/>
      <w:bookmarkStart w:id="513" w:name="_Toc218596764"/>
      <w:bookmarkEnd w:id="509"/>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10"/>
      <w:bookmarkEnd w:id="511"/>
      <w:bookmarkEnd w:id="512"/>
      <w:bookmarkEnd w:id="513"/>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4" w:name="_Toc59199022"/>
      <w:bookmarkStart w:id="515" w:name="_Toc59198431"/>
      <w:bookmarkStart w:id="516"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7" w:name="_CR6_2_7_6"/>
      <w:bookmarkStart w:id="518" w:name="_Toc218596765"/>
      <w:bookmarkEnd w:id="517"/>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4"/>
      <w:bookmarkEnd w:id="515"/>
      <w:bookmarkEnd w:id="516"/>
      <w:bookmarkEnd w:id="518"/>
    </w:p>
    <w:p w14:paraId="2809CB2F" w14:textId="77777777" w:rsidR="00A56CE0" w:rsidRPr="00C6761E" w:rsidRDefault="00A56CE0" w:rsidP="00A56CE0">
      <w:pPr>
        <w:pStyle w:val="Heading5"/>
        <w:rPr>
          <w:lang w:eastAsia="zh-CN"/>
        </w:rPr>
      </w:pPr>
      <w:bookmarkStart w:id="519" w:name="_CR6_2_7_6_1"/>
      <w:bookmarkStart w:id="520" w:name="_Toc59199023"/>
      <w:bookmarkStart w:id="521" w:name="_Toc59198432"/>
      <w:bookmarkStart w:id="522" w:name="_Toc525231032"/>
      <w:bookmarkStart w:id="523" w:name="_Toc218596766"/>
      <w:bookmarkEnd w:id="519"/>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20"/>
      <w:bookmarkEnd w:id="521"/>
      <w:bookmarkEnd w:id="522"/>
      <w:bookmarkEnd w:id="523"/>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4" w:name="_CR6_2_7_6_2"/>
      <w:bookmarkStart w:id="525" w:name="_Toc59199024"/>
      <w:bookmarkStart w:id="526" w:name="_Toc59198433"/>
      <w:bookmarkStart w:id="527" w:name="_Toc525231033"/>
      <w:bookmarkStart w:id="528" w:name="_Toc218596767"/>
      <w:bookmarkEnd w:id="524"/>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5"/>
      <w:bookmarkEnd w:id="526"/>
      <w:bookmarkEnd w:id="527"/>
      <w:bookmarkEnd w:id="528"/>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29" w:name="_CR6_2_8"/>
      <w:bookmarkStart w:id="530" w:name="_Toc59199025"/>
      <w:bookmarkStart w:id="531" w:name="_Toc59198434"/>
      <w:bookmarkStart w:id="532" w:name="_Toc525231034"/>
      <w:bookmarkStart w:id="533" w:name="_Toc59199033"/>
      <w:bookmarkStart w:id="534" w:name="_Toc59198442"/>
      <w:bookmarkStart w:id="535" w:name="_Toc525231042"/>
      <w:bookmarkStart w:id="536" w:name="_Toc218596768"/>
      <w:bookmarkEnd w:id="529"/>
      <w:r w:rsidRPr="00C6761E">
        <w:t>6.2.8</w:t>
      </w:r>
      <w:r w:rsidRPr="00C6761E">
        <w:tab/>
        <w:t xml:space="preserve">Match report procedure for open </w:t>
      </w:r>
      <w:r w:rsidR="00714D0F" w:rsidRPr="00C6761E">
        <w:t xml:space="preserve">5G </w:t>
      </w:r>
      <w:r w:rsidRPr="00C6761E">
        <w:t>ProSe direct discovery</w:t>
      </w:r>
      <w:bookmarkEnd w:id="530"/>
      <w:bookmarkEnd w:id="531"/>
      <w:bookmarkEnd w:id="532"/>
      <w:bookmarkEnd w:id="536"/>
    </w:p>
    <w:p w14:paraId="6E4AAE7E" w14:textId="77777777" w:rsidR="00EB589D" w:rsidRPr="00C6761E" w:rsidRDefault="00EB589D" w:rsidP="00EB589D">
      <w:pPr>
        <w:pStyle w:val="Heading4"/>
      </w:pPr>
      <w:bookmarkStart w:id="537" w:name="_CR6_2_8_1"/>
      <w:bookmarkStart w:id="538" w:name="_Toc59199026"/>
      <w:bookmarkStart w:id="539" w:name="_Toc59198435"/>
      <w:bookmarkStart w:id="540" w:name="_Toc525231035"/>
      <w:bookmarkStart w:id="541" w:name="_Toc218596769"/>
      <w:bookmarkEnd w:id="537"/>
      <w:r w:rsidRPr="00C6761E">
        <w:t>6.2.8.1</w:t>
      </w:r>
      <w:r w:rsidRPr="00C6761E">
        <w:tab/>
        <w:t>General</w:t>
      </w:r>
      <w:bookmarkEnd w:id="538"/>
      <w:bookmarkEnd w:id="539"/>
      <w:bookmarkEnd w:id="540"/>
      <w:bookmarkEnd w:id="541"/>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42" w:name="_CR6_2_8_2"/>
      <w:bookmarkStart w:id="543" w:name="_Toc59199027"/>
      <w:bookmarkStart w:id="544" w:name="_Toc59198436"/>
      <w:bookmarkStart w:id="545" w:name="_Toc525231036"/>
      <w:bookmarkStart w:id="546" w:name="_Toc218596770"/>
      <w:bookmarkEnd w:id="542"/>
      <w:r w:rsidRPr="00C6761E">
        <w:t>6.2.8.2</w:t>
      </w:r>
      <w:r w:rsidRPr="00C6761E">
        <w:tab/>
        <w:t>Match report procedure initiation</w:t>
      </w:r>
      <w:bookmarkEnd w:id="543"/>
      <w:bookmarkEnd w:id="544"/>
      <w:bookmarkEnd w:id="545"/>
      <w:bookmarkEnd w:id="546"/>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3BC71973" w:rsidR="00EB589D" w:rsidRPr="00C6761E" w:rsidRDefault="00EA06FE" w:rsidP="00EB589D">
      <w:pPr>
        <w:pStyle w:val="TH"/>
      </w:pPr>
      <w:r w:rsidRPr="00C6761E">
        <w:rPr>
          <w:lang w:eastAsia="x-none"/>
        </w:rPr>
        <w:object w:dxaOrig="10335" w:dyaOrig="6720" w14:anchorId="0A2D4BF7">
          <v:shape id="_x0000_i1032" type="#_x0000_t75" style="width:474.05pt;height:308pt" o:ole="">
            <v:imagedata r:id="rId25" o:title=""/>
          </v:shape>
          <o:OLEObject Type="Embed" ProgID="Visio.Drawing.11" ShapeID="_x0000_i1032" DrawAspect="Content" ObjectID="_1829208506" r:id="rId26"/>
        </w:object>
      </w:r>
    </w:p>
    <w:p w14:paraId="2E2410C7" w14:textId="77777777" w:rsidR="00EB589D" w:rsidRPr="00C6761E" w:rsidRDefault="00EB589D" w:rsidP="00EB589D">
      <w:pPr>
        <w:pStyle w:val="TF"/>
      </w:pPr>
      <w:bookmarkStart w:id="547" w:name="_CRFigure6_2_8_2_1"/>
      <w:r w:rsidRPr="00C6761E">
        <w:t>Figure</w:t>
      </w:r>
      <w:r w:rsidR="00630348" w:rsidRPr="00C6761E">
        <w:t> </w:t>
      </w:r>
      <w:bookmarkEnd w:id="547"/>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8" w:name="_CR6_2_8_3"/>
      <w:bookmarkStart w:id="549" w:name="_Toc59199028"/>
      <w:bookmarkStart w:id="550" w:name="_Toc59198437"/>
      <w:bookmarkStart w:id="551" w:name="_Toc525231037"/>
      <w:bookmarkStart w:id="552" w:name="_Toc218596771"/>
      <w:bookmarkEnd w:id="548"/>
      <w:r w:rsidRPr="00C6761E">
        <w:t>6.2.8.3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3" w:name="_CR6_2_8_4"/>
      <w:bookmarkStart w:id="554" w:name="_Toc59199029"/>
      <w:bookmarkStart w:id="555" w:name="_Toc59198438"/>
      <w:bookmarkStart w:id="556" w:name="_Toc525231038"/>
      <w:bookmarkStart w:id="557" w:name="_Toc218596772"/>
      <w:bookmarkEnd w:id="553"/>
      <w:r w:rsidRPr="00C6761E">
        <w:rPr>
          <w:lang w:eastAsia="zh-CN"/>
        </w:rPr>
        <w:t>6.2.8.4</w:t>
      </w:r>
      <w:r w:rsidRPr="00C6761E">
        <w:rPr>
          <w:lang w:eastAsia="zh-CN"/>
        </w:rPr>
        <w:tab/>
        <w:t>Match report procedure completion by the UE</w:t>
      </w:r>
      <w:bookmarkEnd w:id="554"/>
      <w:bookmarkEnd w:id="555"/>
      <w:bookmarkEnd w:id="556"/>
      <w:bookmarkEnd w:id="557"/>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8" w:name="_CR6_2_8_5"/>
      <w:bookmarkStart w:id="559" w:name="_Toc59199030"/>
      <w:bookmarkStart w:id="560" w:name="_Toc59198439"/>
      <w:bookmarkStart w:id="561" w:name="_Toc525231039"/>
      <w:bookmarkStart w:id="562" w:name="_Toc218596773"/>
      <w:bookmarkEnd w:id="558"/>
      <w:r w:rsidRPr="00C6761E">
        <w:rPr>
          <w:lang w:eastAsia="zh-CN"/>
        </w:rPr>
        <w:t>6.2.8.5</w:t>
      </w:r>
      <w:r w:rsidRPr="00C6761E">
        <w:rPr>
          <w:lang w:eastAsia="zh-CN"/>
        </w:rPr>
        <w:tab/>
        <w:t xml:space="preserve">Match report procedure not accepted by the </w:t>
      </w:r>
      <w:bookmarkEnd w:id="559"/>
      <w:bookmarkEnd w:id="560"/>
      <w:bookmarkEnd w:id="561"/>
      <w:r w:rsidRPr="00C6761E">
        <w:t>5G DDNMF</w:t>
      </w:r>
      <w:bookmarkEnd w:id="562"/>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3" w:name="_CR6_2_8_6"/>
      <w:bookmarkStart w:id="564" w:name="_Toc59199031"/>
      <w:bookmarkStart w:id="565" w:name="_Toc59198440"/>
      <w:bookmarkStart w:id="566" w:name="_Toc525231040"/>
      <w:bookmarkStart w:id="567" w:name="_Toc218596774"/>
      <w:bookmarkEnd w:id="563"/>
      <w:r w:rsidRPr="00C6761E">
        <w:rPr>
          <w:lang w:eastAsia="zh-CN"/>
        </w:rPr>
        <w:t>6.2.8.6</w:t>
      </w:r>
      <w:r w:rsidRPr="00C6761E">
        <w:rPr>
          <w:lang w:eastAsia="zh-CN"/>
        </w:rPr>
        <w:tab/>
        <w:t>Abnormal cases</w:t>
      </w:r>
      <w:bookmarkEnd w:id="564"/>
      <w:bookmarkEnd w:id="565"/>
      <w:bookmarkEnd w:id="566"/>
      <w:bookmarkEnd w:id="567"/>
    </w:p>
    <w:p w14:paraId="20AF9D62" w14:textId="77777777" w:rsidR="00EB589D" w:rsidRPr="00C6761E" w:rsidRDefault="00EB589D" w:rsidP="00EB589D">
      <w:pPr>
        <w:pStyle w:val="Heading5"/>
        <w:rPr>
          <w:lang w:eastAsia="zh-CN"/>
        </w:rPr>
      </w:pPr>
      <w:bookmarkStart w:id="568" w:name="_CR6_2_8_6_1"/>
      <w:bookmarkStart w:id="569" w:name="_Toc59199032"/>
      <w:bookmarkStart w:id="570" w:name="_Toc59198441"/>
      <w:bookmarkStart w:id="571" w:name="_Toc525231041"/>
      <w:bookmarkStart w:id="572" w:name="_Toc218596775"/>
      <w:bookmarkEnd w:id="568"/>
      <w:r w:rsidRPr="00C6761E">
        <w:rPr>
          <w:lang w:eastAsia="zh-CN"/>
        </w:rPr>
        <w:t>6.2.8.6.1</w:t>
      </w:r>
      <w:r w:rsidRPr="00C6761E">
        <w:rPr>
          <w:lang w:eastAsia="zh-CN"/>
        </w:rPr>
        <w:tab/>
        <w:t>Abnormal cases in the UE</w:t>
      </w:r>
      <w:bookmarkEnd w:id="569"/>
      <w:bookmarkEnd w:id="570"/>
      <w:bookmarkEnd w:id="571"/>
      <w:bookmarkEnd w:id="572"/>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3" w:name="_CR6_2_9"/>
      <w:bookmarkStart w:id="574" w:name="_Toc218596776"/>
      <w:bookmarkEnd w:id="573"/>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3"/>
      <w:bookmarkEnd w:id="534"/>
      <w:bookmarkEnd w:id="535"/>
      <w:bookmarkEnd w:id="574"/>
    </w:p>
    <w:p w14:paraId="13687B39" w14:textId="77777777" w:rsidR="00EB589D" w:rsidRPr="00C6761E" w:rsidRDefault="00EB589D" w:rsidP="00EB589D">
      <w:pPr>
        <w:pStyle w:val="Heading4"/>
      </w:pPr>
      <w:bookmarkStart w:id="575" w:name="_CR6_2_9_1"/>
      <w:bookmarkStart w:id="576" w:name="_Toc59199034"/>
      <w:bookmarkStart w:id="577" w:name="_Toc59198443"/>
      <w:bookmarkStart w:id="578" w:name="_Toc525231043"/>
      <w:bookmarkStart w:id="579" w:name="_Toc218596777"/>
      <w:bookmarkEnd w:id="575"/>
      <w:r w:rsidRPr="00C6761E">
        <w:t>6.2.9.1</w:t>
      </w:r>
      <w:r w:rsidRPr="00C6761E">
        <w:tab/>
        <w:t>General</w:t>
      </w:r>
      <w:bookmarkEnd w:id="576"/>
      <w:bookmarkEnd w:id="577"/>
      <w:bookmarkEnd w:id="578"/>
      <w:bookmarkEnd w:id="579"/>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80" w:name="_CR6_2_9_2"/>
      <w:bookmarkStart w:id="581" w:name="_Toc59199035"/>
      <w:bookmarkStart w:id="582" w:name="_Toc59198444"/>
      <w:bookmarkStart w:id="583" w:name="_Toc525231044"/>
      <w:bookmarkStart w:id="584" w:name="_Toc218596778"/>
      <w:bookmarkEnd w:id="580"/>
      <w:r w:rsidRPr="00C6761E">
        <w:t>6.2.9.2</w:t>
      </w:r>
      <w:r w:rsidRPr="00C6761E">
        <w:tab/>
        <w:t>Match report procedure initiation</w:t>
      </w:r>
      <w:bookmarkEnd w:id="581"/>
      <w:bookmarkEnd w:id="582"/>
      <w:bookmarkEnd w:id="583"/>
      <w:bookmarkEnd w:id="584"/>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69D6C47C" w:rsidR="00EB589D" w:rsidRPr="00C6761E" w:rsidRDefault="00EA06FE" w:rsidP="0089033A">
      <w:pPr>
        <w:pStyle w:val="TH"/>
      </w:pPr>
      <w:r w:rsidRPr="00C6761E">
        <w:object w:dxaOrig="9630" w:dyaOrig="6270" w14:anchorId="5A3660AC">
          <v:shape id="_x0000_i1033" type="#_x0000_t75" style="width:466.15pt;height:306.3pt" o:ole="">
            <v:imagedata r:id="rId27" o:title=""/>
          </v:shape>
          <o:OLEObject Type="Embed" ProgID="Visio.Drawing.11" ShapeID="_x0000_i1033" DrawAspect="Content" ObjectID="_1829208507" r:id="rId28"/>
        </w:object>
      </w:r>
    </w:p>
    <w:p w14:paraId="4DCA8AD6" w14:textId="77777777" w:rsidR="00EB589D" w:rsidRPr="00C6761E" w:rsidRDefault="00EB589D" w:rsidP="00EB589D">
      <w:pPr>
        <w:pStyle w:val="TF"/>
      </w:pPr>
      <w:bookmarkStart w:id="585" w:name="_CRFigure6_2_9_2_1"/>
      <w:r w:rsidRPr="00C6761E">
        <w:t>Figure</w:t>
      </w:r>
      <w:r w:rsidR="007C30FC" w:rsidRPr="00C6761E">
        <w:t> </w:t>
      </w:r>
      <w:bookmarkEnd w:id="585"/>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6" w:name="_CR6_2_9_3"/>
      <w:bookmarkStart w:id="587" w:name="_Toc59199036"/>
      <w:bookmarkStart w:id="588" w:name="_Toc59198445"/>
      <w:bookmarkStart w:id="589" w:name="_Toc525231045"/>
      <w:bookmarkStart w:id="590" w:name="_Toc218596779"/>
      <w:bookmarkEnd w:id="586"/>
      <w:r w:rsidRPr="00C6761E">
        <w:t>6.2.</w:t>
      </w:r>
      <w:r w:rsidR="005B3C9B" w:rsidRPr="00C6761E">
        <w:t>9</w:t>
      </w:r>
      <w:r w:rsidRPr="00C6761E">
        <w:t>.3</w:t>
      </w:r>
      <w:r w:rsidRPr="00C6761E">
        <w:tab/>
      </w:r>
      <w:r w:rsidRPr="00C6761E">
        <w:rPr>
          <w:lang w:eastAsia="zh-CN"/>
        </w:rPr>
        <w:t xml:space="preserve">Match report procedure accepted by the </w:t>
      </w:r>
      <w:bookmarkEnd w:id="587"/>
      <w:bookmarkEnd w:id="588"/>
      <w:bookmarkEnd w:id="589"/>
      <w:r w:rsidRPr="00C6761E">
        <w:t>5G DDNMF</w:t>
      </w:r>
      <w:bookmarkEnd w:id="590"/>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w:t>
      </w:r>
      <w:r w:rsidRPr="00C6761E">
        <w:lastRenderedPageBreak/>
        <w:t xml:space="preserve">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91" w:name="_Toc59199037"/>
      <w:bookmarkStart w:id="592" w:name="_Toc59198446"/>
      <w:bookmarkStart w:id="593"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4" w:name="_CR6_2_9_4"/>
      <w:bookmarkStart w:id="595" w:name="_Toc218596780"/>
      <w:bookmarkEnd w:id="594"/>
      <w:r w:rsidRPr="00C6761E">
        <w:rPr>
          <w:lang w:eastAsia="zh-CN"/>
        </w:rPr>
        <w:t>6.2.9.4</w:t>
      </w:r>
      <w:r w:rsidRPr="00C6761E">
        <w:rPr>
          <w:lang w:eastAsia="zh-CN"/>
        </w:rPr>
        <w:tab/>
        <w:t>Match report procedure completion by the UE</w:t>
      </w:r>
      <w:bookmarkEnd w:id="591"/>
      <w:bookmarkEnd w:id="592"/>
      <w:bookmarkEnd w:id="593"/>
      <w:bookmarkEnd w:id="595"/>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6" w:name="_CR6_2_9_5"/>
      <w:bookmarkStart w:id="597" w:name="_Toc59199038"/>
      <w:bookmarkStart w:id="598" w:name="_Toc59198447"/>
      <w:bookmarkStart w:id="599" w:name="_Toc525231047"/>
      <w:bookmarkStart w:id="600" w:name="_Toc218596781"/>
      <w:bookmarkEnd w:id="596"/>
      <w:r w:rsidRPr="00C6761E">
        <w:rPr>
          <w:lang w:eastAsia="zh-CN"/>
        </w:rPr>
        <w:t>6.2.9.5</w:t>
      </w:r>
      <w:r w:rsidRPr="00C6761E">
        <w:rPr>
          <w:lang w:eastAsia="zh-CN"/>
        </w:rPr>
        <w:tab/>
        <w:t xml:space="preserve">Match report procedure not accepted by the </w:t>
      </w:r>
      <w:bookmarkEnd w:id="597"/>
      <w:bookmarkEnd w:id="598"/>
      <w:bookmarkEnd w:id="599"/>
      <w:r w:rsidRPr="00C6761E">
        <w:t>5G DDNMF</w:t>
      </w:r>
      <w:bookmarkEnd w:id="600"/>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601" w:name="_CR6_2_9_6"/>
      <w:bookmarkStart w:id="602" w:name="_Toc59199039"/>
      <w:bookmarkStart w:id="603" w:name="_Toc59198448"/>
      <w:bookmarkStart w:id="604" w:name="_Toc525231048"/>
      <w:bookmarkStart w:id="605" w:name="_Toc218596782"/>
      <w:bookmarkEnd w:id="601"/>
      <w:r w:rsidRPr="00C6761E">
        <w:rPr>
          <w:lang w:eastAsia="zh-CN"/>
        </w:rPr>
        <w:t>6.2.9.6</w:t>
      </w:r>
      <w:r w:rsidRPr="00C6761E">
        <w:rPr>
          <w:lang w:eastAsia="zh-CN"/>
        </w:rPr>
        <w:tab/>
        <w:t>Abnormal cases</w:t>
      </w:r>
      <w:bookmarkEnd w:id="602"/>
      <w:bookmarkEnd w:id="603"/>
      <w:bookmarkEnd w:id="604"/>
      <w:bookmarkEnd w:id="605"/>
    </w:p>
    <w:p w14:paraId="0E282EA0" w14:textId="77777777" w:rsidR="00EB589D" w:rsidRPr="00C6761E" w:rsidRDefault="00EB589D" w:rsidP="00EB589D">
      <w:pPr>
        <w:pStyle w:val="Heading5"/>
        <w:rPr>
          <w:lang w:eastAsia="zh-CN"/>
        </w:rPr>
      </w:pPr>
      <w:bookmarkStart w:id="606" w:name="_CR6_2_9_6_1"/>
      <w:bookmarkStart w:id="607" w:name="_Toc59199040"/>
      <w:bookmarkStart w:id="608" w:name="_Toc59198449"/>
      <w:bookmarkStart w:id="609" w:name="_Toc525231049"/>
      <w:bookmarkStart w:id="610" w:name="_Toc218596783"/>
      <w:bookmarkEnd w:id="606"/>
      <w:r w:rsidRPr="00C6761E">
        <w:rPr>
          <w:lang w:eastAsia="zh-CN"/>
        </w:rPr>
        <w:t>6.2.9.6.1</w:t>
      </w:r>
      <w:r w:rsidRPr="00C6761E">
        <w:rPr>
          <w:lang w:eastAsia="zh-CN"/>
        </w:rPr>
        <w:tab/>
        <w:t>Abnormal cases in the UE</w:t>
      </w:r>
      <w:bookmarkEnd w:id="607"/>
      <w:bookmarkEnd w:id="608"/>
      <w:bookmarkEnd w:id="609"/>
      <w:bookmarkEnd w:id="610"/>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11" w:name="_CR6_2_10"/>
      <w:bookmarkStart w:id="612" w:name="_Toc59199041"/>
      <w:bookmarkStart w:id="613" w:name="_Toc59198450"/>
      <w:bookmarkStart w:id="614" w:name="_Toc525231050"/>
      <w:bookmarkStart w:id="615" w:name="_Toc218596784"/>
      <w:bookmarkEnd w:id="611"/>
      <w:r w:rsidRPr="00C6761E">
        <w:t>6.2.10</w:t>
      </w:r>
      <w:r w:rsidRPr="00C6761E">
        <w:tab/>
        <w:t xml:space="preserve">Match report procedure for restricted </w:t>
      </w:r>
      <w:r w:rsidR="00714D0F" w:rsidRPr="00C6761E">
        <w:t xml:space="preserve">5G </w:t>
      </w:r>
      <w:r w:rsidRPr="00C6761E">
        <w:t>ProSe direct discovery model B</w:t>
      </w:r>
      <w:bookmarkEnd w:id="612"/>
      <w:bookmarkEnd w:id="613"/>
      <w:bookmarkEnd w:id="614"/>
      <w:bookmarkEnd w:id="615"/>
    </w:p>
    <w:p w14:paraId="2E4B8931" w14:textId="77777777" w:rsidR="00EB589D" w:rsidRPr="00C6761E" w:rsidRDefault="00EB589D" w:rsidP="00EB589D">
      <w:pPr>
        <w:pStyle w:val="Heading4"/>
      </w:pPr>
      <w:bookmarkStart w:id="616" w:name="_CR6_2_10_1"/>
      <w:bookmarkStart w:id="617" w:name="_Toc59199042"/>
      <w:bookmarkStart w:id="618" w:name="_Toc59198451"/>
      <w:bookmarkStart w:id="619" w:name="_Toc525231051"/>
      <w:bookmarkStart w:id="620" w:name="_Toc218596785"/>
      <w:bookmarkEnd w:id="616"/>
      <w:r w:rsidRPr="00C6761E">
        <w:t>6.2.10.1</w:t>
      </w:r>
      <w:r w:rsidRPr="00C6761E">
        <w:tab/>
        <w:t>General</w:t>
      </w:r>
      <w:bookmarkEnd w:id="617"/>
      <w:bookmarkEnd w:id="618"/>
      <w:bookmarkEnd w:id="619"/>
      <w:bookmarkEnd w:id="620"/>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21" w:name="_CR6_2_10_2"/>
      <w:bookmarkStart w:id="622" w:name="_Toc59199043"/>
      <w:bookmarkStart w:id="623" w:name="_Toc59198452"/>
      <w:bookmarkStart w:id="624" w:name="_Toc525231052"/>
      <w:bookmarkStart w:id="625" w:name="_Toc218596786"/>
      <w:bookmarkEnd w:id="621"/>
      <w:r w:rsidRPr="00C6761E">
        <w:t>6.2.10.2</w:t>
      </w:r>
      <w:r w:rsidRPr="00C6761E">
        <w:tab/>
        <w:t>Match report procedure initiation</w:t>
      </w:r>
      <w:bookmarkEnd w:id="622"/>
      <w:bookmarkEnd w:id="623"/>
      <w:bookmarkEnd w:id="624"/>
      <w:bookmarkEnd w:id="625"/>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lastRenderedPageBreak/>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54318DF3"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lastRenderedPageBreak/>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0672E46B" w:rsidR="00EB589D" w:rsidRPr="00C6761E" w:rsidRDefault="00EA06FE" w:rsidP="00EB589D">
      <w:pPr>
        <w:pStyle w:val="TH"/>
      </w:pPr>
      <w:r w:rsidRPr="00C6761E">
        <w:rPr>
          <w:lang w:eastAsia="x-none"/>
        </w:rPr>
        <w:object w:dxaOrig="10335" w:dyaOrig="6720" w14:anchorId="431CFFD2">
          <v:shape id="_x0000_i1034" type="#_x0000_t75" style="width:474.05pt;height:308pt" o:ole="">
            <v:imagedata r:id="rId29" o:title=""/>
          </v:shape>
          <o:OLEObject Type="Embed" ProgID="Visio.Drawing.11" ShapeID="_x0000_i1034" DrawAspect="Content" ObjectID="_1829208508" r:id="rId30"/>
        </w:object>
      </w:r>
    </w:p>
    <w:p w14:paraId="4DF7FE30" w14:textId="77777777" w:rsidR="00EB589D" w:rsidRPr="00C6761E" w:rsidRDefault="00EB589D" w:rsidP="00EB589D">
      <w:pPr>
        <w:pStyle w:val="TF"/>
      </w:pPr>
      <w:bookmarkStart w:id="626" w:name="_CRFigure6_2_10_2_1"/>
      <w:r w:rsidRPr="00C6761E">
        <w:t>Figure</w:t>
      </w:r>
      <w:r w:rsidR="00CF3BB9" w:rsidRPr="00C6761E">
        <w:t> </w:t>
      </w:r>
      <w:bookmarkEnd w:id="626"/>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7" w:name="_CR6_2_10_3"/>
      <w:bookmarkStart w:id="628" w:name="_Toc59199044"/>
      <w:bookmarkStart w:id="629" w:name="_Toc59198453"/>
      <w:bookmarkStart w:id="630" w:name="_Toc525231053"/>
      <w:bookmarkStart w:id="631" w:name="_Toc218596787"/>
      <w:bookmarkEnd w:id="627"/>
      <w:r w:rsidRPr="00C6761E">
        <w:t>6.2.10.3</w:t>
      </w:r>
      <w:r w:rsidRPr="00C6761E">
        <w:tab/>
      </w:r>
      <w:r w:rsidRPr="00C6761E">
        <w:rPr>
          <w:lang w:eastAsia="zh-CN"/>
        </w:rPr>
        <w:t>Match report procedure accepted by the</w:t>
      </w:r>
      <w:bookmarkEnd w:id="628"/>
      <w:bookmarkEnd w:id="629"/>
      <w:bookmarkEnd w:id="630"/>
      <w:r w:rsidRPr="00C6761E">
        <w:rPr>
          <w:lang w:eastAsia="zh-CN"/>
        </w:rPr>
        <w:t xml:space="preserve"> 5G DDNMF</w:t>
      </w:r>
      <w:bookmarkEnd w:id="631"/>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lastRenderedPageBreak/>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32" w:name="_Toc59199045"/>
      <w:bookmarkStart w:id="633" w:name="_Toc59198454"/>
      <w:bookmarkStart w:id="634"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5" w:name="_CR6_2_10_4"/>
      <w:bookmarkStart w:id="636" w:name="_Toc218596788"/>
      <w:bookmarkEnd w:id="635"/>
      <w:r w:rsidRPr="00C6761E">
        <w:rPr>
          <w:lang w:eastAsia="zh-CN"/>
        </w:rPr>
        <w:t>6.2.10.4</w:t>
      </w:r>
      <w:r w:rsidRPr="00C6761E">
        <w:rPr>
          <w:lang w:eastAsia="zh-CN"/>
        </w:rPr>
        <w:tab/>
        <w:t>Match report procedure completion by the UE</w:t>
      </w:r>
      <w:bookmarkEnd w:id="632"/>
      <w:bookmarkEnd w:id="633"/>
      <w:bookmarkEnd w:id="634"/>
      <w:bookmarkEnd w:id="636"/>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7" w:name="_CR6_2_10_5"/>
      <w:bookmarkStart w:id="638" w:name="_Toc59199046"/>
      <w:bookmarkStart w:id="639" w:name="_Toc59198455"/>
      <w:bookmarkStart w:id="640" w:name="_Toc525231055"/>
      <w:bookmarkStart w:id="641" w:name="_Toc218596789"/>
      <w:bookmarkEnd w:id="637"/>
      <w:r w:rsidRPr="00C6761E">
        <w:rPr>
          <w:lang w:eastAsia="zh-CN"/>
        </w:rPr>
        <w:lastRenderedPageBreak/>
        <w:t>6.2.10.5</w:t>
      </w:r>
      <w:r w:rsidRPr="00C6761E">
        <w:rPr>
          <w:lang w:eastAsia="zh-CN"/>
        </w:rPr>
        <w:tab/>
        <w:t xml:space="preserve">Match report procedure not accepted by the </w:t>
      </w:r>
      <w:bookmarkEnd w:id="638"/>
      <w:bookmarkEnd w:id="639"/>
      <w:bookmarkEnd w:id="640"/>
      <w:r w:rsidRPr="00C6761E">
        <w:t>5G DDNMF</w:t>
      </w:r>
      <w:bookmarkEnd w:id="641"/>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42" w:name="_CR6_2_10_6"/>
      <w:bookmarkStart w:id="643" w:name="_Toc59199047"/>
      <w:bookmarkStart w:id="644" w:name="_Toc59198456"/>
      <w:bookmarkStart w:id="645" w:name="_Toc525231056"/>
      <w:bookmarkStart w:id="646" w:name="_Toc218596790"/>
      <w:bookmarkEnd w:id="642"/>
      <w:r w:rsidRPr="00C6761E">
        <w:rPr>
          <w:lang w:eastAsia="zh-CN"/>
        </w:rPr>
        <w:t>6.2.10.6</w:t>
      </w:r>
      <w:r w:rsidRPr="00C6761E">
        <w:rPr>
          <w:lang w:eastAsia="zh-CN"/>
        </w:rPr>
        <w:tab/>
        <w:t>Abnormal cases</w:t>
      </w:r>
      <w:bookmarkEnd w:id="643"/>
      <w:bookmarkEnd w:id="644"/>
      <w:bookmarkEnd w:id="645"/>
      <w:bookmarkEnd w:id="646"/>
    </w:p>
    <w:p w14:paraId="1FBADFAA" w14:textId="77777777" w:rsidR="00EB589D" w:rsidRPr="00C6761E" w:rsidRDefault="00EB589D" w:rsidP="00EB589D">
      <w:pPr>
        <w:pStyle w:val="Heading5"/>
        <w:rPr>
          <w:lang w:eastAsia="zh-CN"/>
        </w:rPr>
      </w:pPr>
      <w:bookmarkStart w:id="647" w:name="_CR6_2_10_6_1"/>
      <w:bookmarkStart w:id="648" w:name="_Toc59199048"/>
      <w:bookmarkStart w:id="649" w:name="_Toc59198457"/>
      <w:bookmarkStart w:id="650" w:name="_Toc525231057"/>
      <w:bookmarkStart w:id="651" w:name="_Toc218596791"/>
      <w:bookmarkEnd w:id="647"/>
      <w:r w:rsidRPr="00C6761E">
        <w:rPr>
          <w:lang w:eastAsia="zh-CN"/>
        </w:rPr>
        <w:t>6.2.10.6.1</w:t>
      </w:r>
      <w:r w:rsidRPr="00C6761E">
        <w:rPr>
          <w:lang w:eastAsia="zh-CN"/>
        </w:rPr>
        <w:tab/>
        <w:t>Abnormal cases in the UE</w:t>
      </w:r>
      <w:bookmarkEnd w:id="648"/>
      <w:bookmarkEnd w:id="649"/>
      <w:bookmarkEnd w:id="650"/>
      <w:bookmarkEnd w:id="651"/>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52" w:name="_CR6_2_11"/>
      <w:bookmarkStart w:id="653" w:name="_Toc59199068"/>
      <w:bookmarkStart w:id="654" w:name="_Toc59198477"/>
      <w:bookmarkStart w:id="655" w:name="_Toc525231077"/>
      <w:bookmarkStart w:id="656" w:name="_Toc218596792"/>
      <w:bookmarkEnd w:id="652"/>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3"/>
      <w:bookmarkEnd w:id="654"/>
      <w:bookmarkEnd w:id="655"/>
      <w:bookmarkEnd w:id="656"/>
    </w:p>
    <w:p w14:paraId="00DA4AA4" w14:textId="073B5070" w:rsidR="004910C2" w:rsidRPr="00C6761E" w:rsidRDefault="004910C2" w:rsidP="004910C2">
      <w:pPr>
        <w:pStyle w:val="Heading4"/>
        <w:rPr>
          <w:lang w:eastAsia="x-none"/>
        </w:rPr>
      </w:pPr>
      <w:bookmarkStart w:id="657" w:name="_CR6_2_11_1"/>
      <w:bookmarkStart w:id="658" w:name="_Toc59199069"/>
      <w:bookmarkStart w:id="659" w:name="_Toc59198478"/>
      <w:bookmarkStart w:id="660" w:name="_Toc525231078"/>
      <w:bookmarkStart w:id="661" w:name="_Toc218596793"/>
      <w:bookmarkEnd w:id="657"/>
      <w:r w:rsidRPr="00C6761E">
        <w:t>6.2.1</w:t>
      </w:r>
      <w:r w:rsidR="00983AA4" w:rsidRPr="00C6761E">
        <w:t>1</w:t>
      </w:r>
      <w:r w:rsidR="00AF026B" w:rsidRPr="00C6761E">
        <w:t>.</w:t>
      </w:r>
      <w:r w:rsidRPr="00C6761E">
        <w:t>1</w:t>
      </w:r>
      <w:r w:rsidR="000D7A1B" w:rsidRPr="00C6761E">
        <w:tab/>
      </w:r>
      <w:r w:rsidRPr="00C6761E">
        <w:t>General</w:t>
      </w:r>
      <w:bookmarkEnd w:id="658"/>
      <w:bookmarkEnd w:id="659"/>
      <w:bookmarkEnd w:id="660"/>
      <w:bookmarkEnd w:id="661"/>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62" w:name="_CR6_2_11_2"/>
      <w:bookmarkStart w:id="663" w:name="_Toc59199070"/>
      <w:bookmarkStart w:id="664" w:name="_Toc59198479"/>
      <w:bookmarkStart w:id="665" w:name="_Toc525231079"/>
      <w:bookmarkStart w:id="666" w:name="_Toc218596794"/>
      <w:bookmarkEnd w:id="662"/>
      <w:r w:rsidRPr="00C6761E">
        <w:t>6.2.1</w:t>
      </w:r>
      <w:r w:rsidR="00983AA4" w:rsidRPr="00C6761E">
        <w:t>1</w:t>
      </w:r>
      <w:r w:rsidR="00AF026B" w:rsidRPr="00C6761E">
        <w:t>.</w:t>
      </w:r>
      <w:r w:rsidRPr="00C6761E">
        <w:t>2</w:t>
      </w:r>
      <w:r w:rsidRPr="00C6761E">
        <w:rPr>
          <w:lang w:eastAsia="zh-CN"/>
        </w:rPr>
        <w:tab/>
        <w:t>Direct discovery update procedure initiation</w:t>
      </w:r>
      <w:bookmarkEnd w:id="663"/>
      <w:bookmarkEnd w:id="664"/>
      <w:bookmarkEnd w:id="665"/>
      <w:bookmarkEnd w:id="666"/>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lastRenderedPageBreak/>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634B8902" w:rsidR="004910C2" w:rsidRPr="00C6761E" w:rsidRDefault="00EA06FE" w:rsidP="004910C2">
      <w:pPr>
        <w:pStyle w:val="TH"/>
      </w:pPr>
      <w:r w:rsidRPr="00C6761E">
        <w:rPr>
          <w:lang w:eastAsia="x-none"/>
        </w:rPr>
        <w:object w:dxaOrig="10335" w:dyaOrig="6720" w14:anchorId="4A8EE17F">
          <v:shape id="_x0000_i1035" type="#_x0000_t75" style="width:474.05pt;height:308pt" o:ole="">
            <v:imagedata r:id="rId31" o:title=""/>
          </v:shape>
          <o:OLEObject Type="Embed" ProgID="Visio.Drawing.11" ShapeID="_x0000_i1035" DrawAspect="Content" ObjectID="_1829208509" r:id="rId32"/>
        </w:object>
      </w:r>
    </w:p>
    <w:p w14:paraId="0844493A" w14:textId="77777777" w:rsidR="004910C2" w:rsidRPr="00C6761E" w:rsidRDefault="004910C2" w:rsidP="004910C2">
      <w:pPr>
        <w:pStyle w:val="TF"/>
        <w:rPr>
          <w:lang w:eastAsia="zh-CN"/>
        </w:rPr>
      </w:pPr>
      <w:bookmarkStart w:id="667" w:name="_CRFigure6_2_11_2_1"/>
      <w:r w:rsidRPr="00C6761E">
        <w:t>Figure</w:t>
      </w:r>
      <w:r w:rsidR="002E6EFE" w:rsidRPr="00C6761E">
        <w:t> </w:t>
      </w:r>
      <w:bookmarkEnd w:id="667"/>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8" w:name="_CR6_2_11_3"/>
      <w:bookmarkStart w:id="669" w:name="_Toc59199071"/>
      <w:bookmarkStart w:id="670" w:name="_Toc59198480"/>
      <w:bookmarkStart w:id="671" w:name="_Toc525231080"/>
      <w:bookmarkStart w:id="672" w:name="_Toc218596795"/>
      <w:bookmarkEnd w:id="668"/>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69"/>
      <w:bookmarkEnd w:id="670"/>
      <w:bookmarkEnd w:id="671"/>
      <w:bookmarkEnd w:id="672"/>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3" w:name="_CR6_2_11_4"/>
      <w:bookmarkStart w:id="674" w:name="_Toc59199072"/>
      <w:bookmarkStart w:id="675" w:name="_Toc59198481"/>
      <w:bookmarkStart w:id="676" w:name="_Toc525231081"/>
      <w:bookmarkStart w:id="677" w:name="_Toc218596796"/>
      <w:bookmarkEnd w:id="673"/>
      <w:r w:rsidRPr="00C6761E">
        <w:lastRenderedPageBreak/>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4"/>
      <w:bookmarkEnd w:id="675"/>
      <w:bookmarkEnd w:id="676"/>
      <w:r w:rsidRPr="00C6761E">
        <w:t>5G DDNMF</w:t>
      </w:r>
      <w:bookmarkEnd w:id="677"/>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8" w:name="_CR6_2_11_5"/>
      <w:bookmarkStart w:id="679" w:name="_Toc59199073"/>
      <w:bookmarkStart w:id="680" w:name="_Toc59198482"/>
      <w:bookmarkStart w:id="681" w:name="_Toc525231082"/>
      <w:bookmarkStart w:id="682" w:name="_Toc218596797"/>
      <w:bookmarkEnd w:id="678"/>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79"/>
      <w:bookmarkEnd w:id="680"/>
      <w:bookmarkEnd w:id="681"/>
      <w:bookmarkEnd w:id="682"/>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3" w:name="_CR6_2_11_6"/>
      <w:bookmarkStart w:id="684" w:name="_Toc59199074"/>
      <w:bookmarkStart w:id="685" w:name="_Toc59198483"/>
      <w:bookmarkStart w:id="686" w:name="_Toc525231083"/>
      <w:bookmarkStart w:id="687" w:name="_Toc218596798"/>
      <w:bookmarkEnd w:id="683"/>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4"/>
      <w:bookmarkEnd w:id="685"/>
      <w:bookmarkEnd w:id="686"/>
      <w:bookmarkEnd w:id="687"/>
    </w:p>
    <w:p w14:paraId="4A713650" w14:textId="77777777" w:rsidR="004910C2" w:rsidRPr="00C6761E" w:rsidRDefault="004910C2" w:rsidP="004910C2">
      <w:pPr>
        <w:pStyle w:val="Heading5"/>
        <w:rPr>
          <w:lang w:eastAsia="zh-CN"/>
        </w:rPr>
      </w:pPr>
      <w:bookmarkStart w:id="688" w:name="_CR6_2_11_6_1"/>
      <w:bookmarkStart w:id="689" w:name="_Toc59199075"/>
      <w:bookmarkStart w:id="690" w:name="_Toc59198484"/>
      <w:bookmarkStart w:id="691" w:name="_Toc525231084"/>
      <w:bookmarkStart w:id="692" w:name="_Toc218596799"/>
      <w:bookmarkEnd w:id="688"/>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89"/>
      <w:bookmarkEnd w:id="690"/>
      <w:bookmarkEnd w:id="691"/>
      <w:r w:rsidRPr="00C6761E">
        <w:t>5G DDNMF</w:t>
      </w:r>
      <w:bookmarkEnd w:id="692"/>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3" w:name="_CR6_2_11_6_2"/>
      <w:bookmarkStart w:id="694" w:name="_Toc59199076"/>
      <w:bookmarkStart w:id="695" w:name="_Toc59198485"/>
      <w:bookmarkStart w:id="696" w:name="_Toc525231085"/>
      <w:bookmarkStart w:id="697" w:name="_Toc218596800"/>
      <w:bookmarkEnd w:id="693"/>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4"/>
      <w:bookmarkEnd w:id="695"/>
      <w:bookmarkEnd w:id="696"/>
      <w:bookmarkEnd w:id="697"/>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8" w:name="_CR6_2_12"/>
      <w:bookmarkStart w:id="699" w:name="_Toc59199052"/>
      <w:bookmarkStart w:id="700" w:name="_Toc59198461"/>
      <w:bookmarkStart w:id="701" w:name="_Toc525231061"/>
      <w:bookmarkStart w:id="702" w:name="_Toc218596801"/>
      <w:bookmarkEnd w:id="698"/>
      <w:r w:rsidRPr="00C6761E">
        <w:rPr>
          <w:noProof/>
          <w:lang w:eastAsia="zh-CN"/>
        </w:rPr>
        <w:lastRenderedPageBreak/>
        <w:t>6.2.</w:t>
      </w:r>
      <w:r w:rsidR="002E6EFE" w:rsidRPr="00C6761E">
        <w:rPr>
          <w:noProof/>
          <w:lang w:eastAsia="zh-CN"/>
        </w:rPr>
        <w:t>12</w:t>
      </w:r>
      <w:r w:rsidRPr="00C6761E">
        <w:rPr>
          <w:noProof/>
          <w:lang w:eastAsia="zh-CN"/>
        </w:rPr>
        <w:tab/>
      </w:r>
      <w:bookmarkEnd w:id="699"/>
      <w:bookmarkEnd w:id="700"/>
      <w:bookmarkEnd w:id="701"/>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702"/>
    </w:p>
    <w:p w14:paraId="751D4DFC" w14:textId="3C03CDB1" w:rsidR="001E1850" w:rsidRPr="00C6761E" w:rsidRDefault="001E1850" w:rsidP="001E1850">
      <w:pPr>
        <w:pStyle w:val="Heading4"/>
        <w:rPr>
          <w:noProof/>
          <w:lang w:eastAsia="zh-CN"/>
        </w:rPr>
      </w:pPr>
      <w:bookmarkStart w:id="703" w:name="_CR6_2_12_1"/>
      <w:bookmarkStart w:id="704" w:name="_Toc59199053"/>
      <w:bookmarkStart w:id="705" w:name="_Toc59198462"/>
      <w:bookmarkStart w:id="706" w:name="_Toc525231062"/>
      <w:bookmarkStart w:id="707" w:name="_Toc218596802"/>
      <w:bookmarkEnd w:id="703"/>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7"/>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8" w:name="_CR6_2_12_2"/>
      <w:bookmarkStart w:id="709" w:name="_Toc218596803"/>
      <w:bookmarkEnd w:id="708"/>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09"/>
    </w:p>
    <w:p w14:paraId="10C9071E" w14:textId="0FD9281B" w:rsidR="001E1850" w:rsidRPr="00C6761E" w:rsidRDefault="001E1850" w:rsidP="001E1850">
      <w:pPr>
        <w:pStyle w:val="Heading5"/>
      </w:pPr>
      <w:bookmarkStart w:id="710" w:name="_CR6_2_12_2_1"/>
      <w:bookmarkStart w:id="711" w:name="_Toc218596804"/>
      <w:bookmarkEnd w:id="71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4"/>
      <w:bookmarkEnd w:id="705"/>
      <w:bookmarkEnd w:id="706"/>
      <w:bookmarkEnd w:id="711"/>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1.1pt" o:ole="">
            <v:imagedata r:id="rId33" o:title=""/>
          </v:shape>
          <o:OLEObject Type="Embed" ProgID="Visio.Drawing.11" ShapeID="_x0000_i1036" DrawAspect="Content" ObjectID="_1829208510" r:id="rId34"/>
        </w:object>
      </w:r>
    </w:p>
    <w:p w14:paraId="699756EF" w14:textId="77777777" w:rsidR="001E1850" w:rsidRPr="00C6761E" w:rsidRDefault="001E1850" w:rsidP="0037175B">
      <w:pPr>
        <w:pStyle w:val="TF"/>
      </w:pPr>
      <w:bookmarkStart w:id="712" w:name="_CRFigure6_2_12_2_1_1"/>
      <w:r w:rsidRPr="00C6761E">
        <w:t>Figure </w:t>
      </w:r>
      <w:bookmarkEnd w:id="712"/>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3" w:name="_CR6_2_12_2_2"/>
      <w:bookmarkStart w:id="714" w:name="_Toc59199054"/>
      <w:bookmarkStart w:id="715" w:name="_Toc59198463"/>
      <w:bookmarkStart w:id="716" w:name="_Toc525231063"/>
      <w:bookmarkStart w:id="717" w:name="_Toc218596805"/>
      <w:bookmarkEnd w:id="713"/>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4"/>
      <w:bookmarkEnd w:id="715"/>
      <w:bookmarkEnd w:id="716"/>
      <w:bookmarkEnd w:id="717"/>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8" w:name="_CR6_2_12_2_3"/>
      <w:bookmarkStart w:id="719" w:name="_Toc59199055"/>
      <w:bookmarkStart w:id="720" w:name="_Toc59198464"/>
      <w:bookmarkStart w:id="721" w:name="_Toc525231064"/>
      <w:bookmarkStart w:id="722" w:name="_Toc218596806"/>
      <w:bookmarkEnd w:id="718"/>
      <w:r w:rsidRPr="00C6761E">
        <w:rPr>
          <w:lang w:eastAsia="zh-CN"/>
        </w:rPr>
        <w:lastRenderedPageBreak/>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19"/>
      <w:bookmarkEnd w:id="720"/>
      <w:bookmarkEnd w:id="721"/>
      <w:bookmarkEnd w:id="722"/>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3" w:name="_CR6_2_12_2_4"/>
      <w:bookmarkStart w:id="724" w:name="_Toc59199056"/>
      <w:bookmarkStart w:id="725" w:name="_Toc59198465"/>
      <w:bookmarkStart w:id="726" w:name="_Toc525231065"/>
      <w:bookmarkStart w:id="727" w:name="_Toc218596807"/>
      <w:bookmarkEnd w:id="72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4"/>
      <w:bookmarkEnd w:id="725"/>
      <w:bookmarkEnd w:id="726"/>
      <w:bookmarkEnd w:id="727"/>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8" w:name="_CR6_2_12_2_5"/>
      <w:bookmarkStart w:id="729" w:name="_Toc59199057"/>
      <w:bookmarkStart w:id="730" w:name="_Toc59198466"/>
      <w:bookmarkStart w:id="731" w:name="_Toc525231066"/>
      <w:bookmarkStart w:id="732" w:name="_Toc218596808"/>
      <w:bookmarkEnd w:id="72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29"/>
      <w:bookmarkEnd w:id="730"/>
      <w:bookmarkEnd w:id="731"/>
      <w:bookmarkEnd w:id="732"/>
    </w:p>
    <w:p w14:paraId="629B8299" w14:textId="77777777" w:rsidR="001E1850" w:rsidRPr="00C6761E" w:rsidRDefault="001E1850" w:rsidP="001E1850">
      <w:pPr>
        <w:pStyle w:val="Heading6"/>
        <w:rPr>
          <w:lang w:eastAsia="zh-CN"/>
        </w:rPr>
      </w:pPr>
      <w:bookmarkStart w:id="733" w:name="_CR6_2_12_2_5_1"/>
      <w:bookmarkStart w:id="734" w:name="_Toc59199058"/>
      <w:bookmarkStart w:id="735" w:name="_Toc59198467"/>
      <w:bookmarkStart w:id="736" w:name="_Toc525231067"/>
      <w:bookmarkStart w:id="737" w:name="_Toc218596809"/>
      <w:bookmarkEnd w:id="73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4"/>
      <w:bookmarkEnd w:id="735"/>
      <w:bookmarkEnd w:id="736"/>
      <w:bookmarkEnd w:id="737"/>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8" w:name="_CR6_2_12_2_5_2"/>
      <w:bookmarkStart w:id="739" w:name="_Toc59199059"/>
      <w:bookmarkStart w:id="740" w:name="_Toc59198468"/>
      <w:bookmarkStart w:id="741" w:name="_Toc525231068"/>
      <w:bookmarkStart w:id="742" w:name="_Toc218596810"/>
      <w:bookmarkEnd w:id="73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39"/>
      <w:bookmarkEnd w:id="740"/>
      <w:bookmarkEnd w:id="741"/>
      <w:bookmarkEnd w:id="742"/>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3" w:name="_CR6_2_12_3"/>
      <w:bookmarkStart w:id="744" w:name="_Toc59199060"/>
      <w:bookmarkStart w:id="745" w:name="_Toc59198469"/>
      <w:bookmarkStart w:id="746" w:name="_Toc525231069"/>
      <w:bookmarkStart w:id="747" w:name="_Toc218596811"/>
      <w:bookmarkEnd w:id="743"/>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4"/>
      <w:bookmarkEnd w:id="745"/>
      <w:bookmarkEnd w:id="746"/>
      <w:bookmarkEnd w:id="747"/>
    </w:p>
    <w:p w14:paraId="27E39F04" w14:textId="77777777" w:rsidR="001E1850" w:rsidRPr="00C6761E" w:rsidRDefault="001E1850" w:rsidP="001E1850">
      <w:pPr>
        <w:pStyle w:val="Heading5"/>
      </w:pPr>
      <w:bookmarkStart w:id="748" w:name="_CR6_2_12_3_1"/>
      <w:bookmarkStart w:id="749" w:name="_Toc59199061"/>
      <w:bookmarkStart w:id="750" w:name="_Toc59198470"/>
      <w:bookmarkStart w:id="751" w:name="_Toc525231070"/>
      <w:bookmarkStart w:id="752" w:name="_Toc218596812"/>
      <w:bookmarkEnd w:id="748"/>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49"/>
      <w:bookmarkEnd w:id="750"/>
      <w:bookmarkEnd w:id="751"/>
      <w:bookmarkEnd w:id="752"/>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lastRenderedPageBreak/>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2pt;height:110.7pt" o:ole="">
            <v:imagedata r:id="rId33" o:title=""/>
          </v:shape>
          <o:OLEObject Type="Embed" ProgID="Visio.Drawing.11" ShapeID="_x0000_i1037" DrawAspect="Content" ObjectID="_1829208511" r:id="rId35"/>
        </w:object>
      </w:r>
    </w:p>
    <w:p w14:paraId="18CEDF2D" w14:textId="77777777" w:rsidR="001E1850" w:rsidRPr="00C6761E" w:rsidRDefault="001E1850" w:rsidP="0037175B">
      <w:pPr>
        <w:pStyle w:val="TF"/>
      </w:pPr>
      <w:bookmarkStart w:id="753" w:name="_CRFigure6_2_12_3_1_1"/>
      <w:r w:rsidRPr="00C6761E">
        <w:t>Figure </w:t>
      </w:r>
      <w:bookmarkEnd w:id="753"/>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4" w:name="_CR6_2_12_3_2"/>
      <w:bookmarkStart w:id="755" w:name="_Toc59199062"/>
      <w:bookmarkStart w:id="756" w:name="_Toc59198471"/>
      <w:bookmarkStart w:id="757" w:name="_Toc525231071"/>
      <w:bookmarkStart w:id="758" w:name="_Toc218596813"/>
      <w:bookmarkEnd w:id="75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5"/>
      <w:bookmarkEnd w:id="756"/>
      <w:bookmarkEnd w:id="757"/>
      <w:bookmarkEnd w:id="758"/>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59" w:name="_CR6_2_12_3_3"/>
      <w:bookmarkStart w:id="760" w:name="_Toc59199063"/>
      <w:bookmarkStart w:id="761" w:name="_Toc59198472"/>
      <w:bookmarkStart w:id="762" w:name="_Toc525231072"/>
      <w:bookmarkStart w:id="763" w:name="_Toc218596814"/>
      <w:bookmarkEnd w:id="75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60"/>
      <w:bookmarkEnd w:id="761"/>
      <w:bookmarkEnd w:id="762"/>
      <w:bookmarkEnd w:id="763"/>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4" w:name="_CR6_2_12_3_4"/>
      <w:bookmarkStart w:id="765" w:name="_Toc59199064"/>
      <w:bookmarkStart w:id="766" w:name="_Toc59198473"/>
      <w:bookmarkStart w:id="767" w:name="_Toc525231073"/>
      <w:bookmarkStart w:id="768" w:name="_Toc218596815"/>
      <w:bookmarkEnd w:id="76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5"/>
      <w:bookmarkEnd w:id="766"/>
      <w:bookmarkEnd w:id="767"/>
      <w:bookmarkEnd w:id="768"/>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69" w:name="_CR6_2_12_3_5"/>
      <w:bookmarkStart w:id="770" w:name="_Toc59199065"/>
      <w:bookmarkStart w:id="771" w:name="_Toc59198474"/>
      <w:bookmarkStart w:id="772" w:name="_Toc525231074"/>
      <w:bookmarkStart w:id="773" w:name="_Toc218596816"/>
      <w:bookmarkEnd w:id="769"/>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70"/>
      <w:bookmarkEnd w:id="771"/>
      <w:bookmarkEnd w:id="772"/>
      <w:bookmarkEnd w:id="773"/>
    </w:p>
    <w:p w14:paraId="63F9413B" w14:textId="77777777" w:rsidR="001E1850" w:rsidRPr="00C6761E" w:rsidRDefault="001E1850" w:rsidP="001E1850">
      <w:pPr>
        <w:pStyle w:val="Heading6"/>
        <w:rPr>
          <w:lang w:eastAsia="zh-CN"/>
        </w:rPr>
      </w:pPr>
      <w:bookmarkStart w:id="774" w:name="_CR6_2_12_3_5_1"/>
      <w:bookmarkStart w:id="775" w:name="_Toc59199066"/>
      <w:bookmarkStart w:id="776" w:name="_Toc59198475"/>
      <w:bookmarkStart w:id="777" w:name="_Toc525231075"/>
      <w:bookmarkStart w:id="778" w:name="_Toc218596817"/>
      <w:bookmarkEnd w:id="77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5"/>
      <w:bookmarkEnd w:id="776"/>
      <w:bookmarkEnd w:id="777"/>
      <w:bookmarkEnd w:id="778"/>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79" w:name="_CR6_2_12_3_5_2"/>
      <w:bookmarkStart w:id="780" w:name="_Toc59199067"/>
      <w:bookmarkStart w:id="781" w:name="_Toc59198476"/>
      <w:bookmarkStart w:id="782" w:name="_Toc525231076"/>
      <w:bookmarkStart w:id="783" w:name="_Toc218596818"/>
      <w:bookmarkEnd w:id="77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80"/>
      <w:bookmarkEnd w:id="781"/>
      <w:bookmarkEnd w:id="782"/>
      <w:bookmarkEnd w:id="783"/>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4" w:name="_CR6_2_13"/>
      <w:bookmarkStart w:id="785" w:name="_Toc59199077"/>
      <w:bookmarkStart w:id="786" w:name="_Toc59198486"/>
      <w:bookmarkStart w:id="787" w:name="_Toc525231086"/>
      <w:bookmarkStart w:id="788" w:name="_Toc218596819"/>
      <w:bookmarkEnd w:id="784"/>
      <w:r w:rsidRPr="00C6761E">
        <w:t>6.2.1</w:t>
      </w:r>
      <w:r w:rsidR="00C6434F" w:rsidRPr="00C6761E">
        <w:t>3</w:t>
      </w:r>
      <w:r w:rsidRPr="00C6761E">
        <w:tab/>
        <w:t xml:space="preserve">Announcing </w:t>
      </w:r>
      <w:r w:rsidR="0058472A" w:rsidRPr="00C6761E">
        <w:t>a</w:t>
      </w:r>
      <w:r w:rsidRPr="00C6761E">
        <w:t>lert procedure</w:t>
      </w:r>
      <w:bookmarkEnd w:id="785"/>
      <w:bookmarkEnd w:id="786"/>
      <w:bookmarkEnd w:id="787"/>
      <w:bookmarkEnd w:id="788"/>
    </w:p>
    <w:p w14:paraId="4671A283" w14:textId="77777777" w:rsidR="00F41346" w:rsidRPr="00C6761E" w:rsidRDefault="00F41346" w:rsidP="00F41346">
      <w:pPr>
        <w:pStyle w:val="Heading4"/>
      </w:pPr>
      <w:bookmarkStart w:id="789" w:name="_CR6_2_13_1"/>
      <w:bookmarkStart w:id="790" w:name="_Toc59199078"/>
      <w:bookmarkStart w:id="791" w:name="_Toc59198487"/>
      <w:bookmarkStart w:id="792" w:name="_Toc525231087"/>
      <w:bookmarkStart w:id="793" w:name="_Toc218596820"/>
      <w:bookmarkEnd w:id="789"/>
      <w:r w:rsidRPr="00C6761E">
        <w:t>6.2.1</w:t>
      </w:r>
      <w:r w:rsidR="00C6434F" w:rsidRPr="00C6761E">
        <w:t>3</w:t>
      </w:r>
      <w:r w:rsidRPr="00C6761E">
        <w:t>.1</w:t>
      </w:r>
      <w:r w:rsidRPr="00C6761E">
        <w:tab/>
        <w:t>General</w:t>
      </w:r>
      <w:bookmarkEnd w:id="790"/>
      <w:bookmarkEnd w:id="791"/>
      <w:bookmarkEnd w:id="792"/>
      <w:bookmarkEnd w:id="793"/>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4" w:name="_CR6_2_13_2"/>
      <w:bookmarkStart w:id="795" w:name="_Toc59199079"/>
      <w:bookmarkStart w:id="796" w:name="_Toc59198488"/>
      <w:bookmarkStart w:id="797" w:name="_Toc525231088"/>
      <w:bookmarkStart w:id="798" w:name="_Toc218596821"/>
      <w:bookmarkEnd w:id="794"/>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5"/>
      <w:bookmarkEnd w:id="796"/>
      <w:bookmarkEnd w:id="797"/>
      <w:bookmarkEnd w:id="798"/>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lastRenderedPageBreak/>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pt" o:ole="">
            <v:imagedata r:id="rId36" o:title=""/>
          </v:shape>
          <o:OLEObject Type="Embed" ProgID="Visio.Drawing.11" ShapeID="_x0000_i1038" DrawAspect="Content" ObjectID="_1829208512" r:id="rId37"/>
        </w:object>
      </w:r>
    </w:p>
    <w:p w14:paraId="557247BA" w14:textId="77777777" w:rsidR="00F41346" w:rsidRPr="00C6761E" w:rsidRDefault="00F41346" w:rsidP="00F41346">
      <w:pPr>
        <w:pStyle w:val="TF"/>
      </w:pPr>
      <w:bookmarkStart w:id="799" w:name="_CRFigure6_2_13_2_1"/>
      <w:r w:rsidRPr="00C6761E">
        <w:t>Figure</w:t>
      </w:r>
      <w:r w:rsidR="00C6434F" w:rsidRPr="00C6761E">
        <w:t> </w:t>
      </w:r>
      <w:bookmarkEnd w:id="799"/>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800" w:name="_CR6_2_13_3"/>
      <w:bookmarkStart w:id="801" w:name="_Toc59199080"/>
      <w:bookmarkStart w:id="802" w:name="_Toc59198489"/>
      <w:bookmarkStart w:id="803" w:name="_Toc525231089"/>
      <w:bookmarkStart w:id="804" w:name="_Toc218596822"/>
      <w:bookmarkEnd w:id="800"/>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801"/>
      <w:bookmarkEnd w:id="802"/>
      <w:bookmarkEnd w:id="803"/>
      <w:bookmarkEnd w:id="804"/>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lastRenderedPageBreak/>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5" w:name="_CR6_2_13_4"/>
      <w:bookmarkStart w:id="806" w:name="_Toc59199081"/>
      <w:bookmarkStart w:id="807" w:name="_Toc59198490"/>
      <w:bookmarkStart w:id="808" w:name="_Toc525231090"/>
      <w:bookmarkStart w:id="809" w:name="_Toc218596823"/>
      <w:bookmarkEnd w:id="805"/>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6"/>
      <w:bookmarkEnd w:id="807"/>
      <w:bookmarkEnd w:id="808"/>
      <w:r w:rsidRPr="00C6761E">
        <w:t>5G DDNMF</w:t>
      </w:r>
      <w:bookmarkEnd w:id="809"/>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10" w:name="_CR6_2_13_5"/>
      <w:bookmarkStart w:id="811" w:name="_Toc59199082"/>
      <w:bookmarkStart w:id="812" w:name="_Toc59198491"/>
      <w:bookmarkStart w:id="813" w:name="_Toc525231091"/>
      <w:bookmarkStart w:id="814" w:name="_Toc218596824"/>
      <w:bookmarkEnd w:id="810"/>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11"/>
      <w:bookmarkEnd w:id="812"/>
      <w:bookmarkEnd w:id="813"/>
      <w:bookmarkEnd w:id="814"/>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5" w:name="_CR6_2_13_6"/>
      <w:bookmarkStart w:id="816" w:name="_Toc59199083"/>
      <w:bookmarkStart w:id="817" w:name="_Toc59198492"/>
      <w:bookmarkStart w:id="818" w:name="_Toc525231092"/>
      <w:bookmarkStart w:id="819" w:name="_Toc218596825"/>
      <w:bookmarkEnd w:id="815"/>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6"/>
      <w:bookmarkEnd w:id="817"/>
      <w:bookmarkEnd w:id="818"/>
      <w:bookmarkEnd w:id="819"/>
    </w:p>
    <w:p w14:paraId="25F18F9E" w14:textId="77777777" w:rsidR="00F41346" w:rsidRPr="00C6761E" w:rsidRDefault="00F41346" w:rsidP="00637B8C">
      <w:pPr>
        <w:pStyle w:val="Heading5"/>
        <w:rPr>
          <w:lang w:eastAsia="zh-CN"/>
        </w:rPr>
      </w:pPr>
      <w:bookmarkStart w:id="820" w:name="_CR6_2_13_6_1"/>
      <w:bookmarkStart w:id="821" w:name="_Toc59199084"/>
      <w:bookmarkStart w:id="822" w:name="_Toc59198493"/>
      <w:bookmarkStart w:id="823" w:name="_Toc525231093"/>
      <w:bookmarkStart w:id="824" w:name="_Toc218596826"/>
      <w:bookmarkEnd w:id="820"/>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21"/>
      <w:bookmarkEnd w:id="822"/>
      <w:bookmarkEnd w:id="823"/>
      <w:r w:rsidRPr="00C6761E">
        <w:t>5G DDNMF</w:t>
      </w:r>
      <w:bookmarkEnd w:id="824"/>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5" w:name="_CR6_2_13_6_2"/>
      <w:bookmarkStart w:id="826" w:name="_Toc59199085"/>
      <w:bookmarkStart w:id="827" w:name="_Toc59198494"/>
      <w:bookmarkStart w:id="828" w:name="_Toc525231094"/>
      <w:bookmarkStart w:id="829" w:name="_Toc218596827"/>
      <w:bookmarkEnd w:id="825"/>
      <w:r w:rsidRPr="00C6761E">
        <w:rPr>
          <w:lang w:eastAsia="zh-CN"/>
        </w:rPr>
        <w:lastRenderedPageBreak/>
        <w:t>6.2.1</w:t>
      </w:r>
      <w:r w:rsidR="00C6434F" w:rsidRPr="00C6761E">
        <w:rPr>
          <w:lang w:eastAsia="zh-CN"/>
        </w:rPr>
        <w:t>3</w:t>
      </w:r>
      <w:r w:rsidRPr="00C6761E">
        <w:t>.</w:t>
      </w:r>
      <w:r w:rsidRPr="00C6761E">
        <w:rPr>
          <w:lang w:eastAsia="zh-CN"/>
        </w:rPr>
        <w:t>6.2</w:t>
      </w:r>
      <w:r w:rsidRPr="00C6761E">
        <w:rPr>
          <w:lang w:eastAsia="zh-CN"/>
        </w:rPr>
        <w:tab/>
        <w:t>Abnormal cases in the UE</w:t>
      </w:r>
      <w:bookmarkEnd w:id="826"/>
      <w:bookmarkEnd w:id="827"/>
      <w:bookmarkEnd w:id="828"/>
      <w:bookmarkEnd w:id="829"/>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30" w:name="_CR6_2_14"/>
      <w:bookmarkStart w:id="831" w:name="_Toc218596828"/>
      <w:bookmarkEnd w:id="830"/>
      <w:r w:rsidRPr="00C6761E">
        <w:rPr>
          <w:lang w:eastAsia="zh-CN"/>
        </w:rPr>
        <w:t>6.2.</w:t>
      </w:r>
      <w:r w:rsidR="00C6434F" w:rsidRPr="00C6761E">
        <w:rPr>
          <w:lang w:eastAsia="zh-CN"/>
        </w:rPr>
        <w:t>14</w:t>
      </w:r>
      <w:r w:rsidRPr="00C6761E">
        <w:rPr>
          <w:lang w:eastAsia="zh-CN"/>
        </w:rPr>
        <w:tab/>
        <w:t>5G ProSe direct discovery procedure over PC5 interface</w:t>
      </w:r>
      <w:bookmarkEnd w:id="831"/>
    </w:p>
    <w:p w14:paraId="3E8D51E1" w14:textId="77777777" w:rsidR="00866C25" w:rsidRPr="00C6761E" w:rsidRDefault="00866C25" w:rsidP="0037175B">
      <w:pPr>
        <w:pStyle w:val="Heading4"/>
        <w:rPr>
          <w:lang w:eastAsia="zh-CN"/>
        </w:rPr>
      </w:pPr>
      <w:bookmarkStart w:id="832" w:name="_CR6_2_14_1"/>
      <w:bookmarkStart w:id="833" w:name="_Toc218596829"/>
      <w:bookmarkEnd w:id="832"/>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3"/>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4" w:name="_CR6_2_14_2"/>
      <w:bookmarkStart w:id="835" w:name="_Toc218596830"/>
      <w:bookmarkEnd w:id="834"/>
      <w:r w:rsidRPr="00C6761E">
        <w:rPr>
          <w:lang w:eastAsia="zh-CN"/>
        </w:rPr>
        <w:lastRenderedPageBreak/>
        <w:t>6.2.</w:t>
      </w:r>
      <w:r w:rsidR="00C6434F" w:rsidRPr="00C6761E">
        <w:rPr>
          <w:lang w:eastAsia="zh-CN"/>
        </w:rPr>
        <w:t>14</w:t>
      </w:r>
      <w:r w:rsidRPr="00C6761E">
        <w:rPr>
          <w:lang w:eastAsia="zh-CN"/>
        </w:rPr>
        <w:t>.2</w:t>
      </w:r>
      <w:r w:rsidRPr="00C6761E">
        <w:rPr>
          <w:lang w:eastAsia="zh-CN"/>
        </w:rPr>
        <w:tab/>
        <w:t>Procedures</w:t>
      </w:r>
      <w:bookmarkEnd w:id="835"/>
    </w:p>
    <w:p w14:paraId="7289C0EC" w14:textId="31E56B47" w:rsidR="00866C25" w:rsidRPr="00C6761E" w:rsidRDefault="00866C25" w:rsidP="0037175B">
      <w:pPr>
        <w:pStyle w:val="Heading5"/>
        <w:rPr>
          <w:lang w:eastAsia="zh-CN"/>
        </w:rPr>
      </w:pPr>
      <w:bookmarkStart w:id="836" w:name="_CR6_2_14_2_1"/>
      <w:bookmarkStart w:id="837" w:name="_Toc218596831"/>
      <w:bookmarkEnd w:id="836"/>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7"/>
    </w:p>
    <w:p w14:paraId="4951615A" w14:textId="4164DFDA" w:rsidR="00E64BC3" w:rsidRPr="00C6761E" w:rsidRDefault="00E64BC3" w:rsidP="00826ACB">
      <w:pPr>
        <w:pStyle w:val="Heading6"/>
        <w:rPr>
          <w:lang w:eastAsia="zh-CN"/>
        </w:rPr>
      </w:pPr>
      <w:bookmarkStart w:id="838" w:name="_CR6_2_14_2_1_1"/>
      <w:bookmarkStart w:id="839" w:name="_Toc218596832"/>
      <w:bookmarkEnd w:id="838"/>
      <w:r w:rsidRPr="00C6761E">
        <w:rPr>
          <w:lang w:eastAsia="zh-CN"/>
        </w:rPr>
        <w:t>6.2.14.2.1.</w:t>
      </w:r>
      <w:r w:rsidR="00635C04" w:rsidRPr="00C6761E">
        <w:rPr>
          <w:lang w:eastAsia="zh-CN"/>
        </w:rPr>
        <w:t>1</w:t>
      </w:r>
      <w:r w:rsidRPr="00C6761E">
        <w:rPr>
          <w:lang w:eastAsia="zh-CN"/>
        </w:rPr>
        <w:tab/>
        <w:t>General</w:t>
      </w:r>
      <w:bookmarkEnd w:id="839"/>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40" w:name="_CR6_2_14_2_1_2"/>
      <w:bookmarkStart w:id="841" w:name="_Toc218596833"/>
      <w:bookmarkEnd w:id="840"/>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41"/>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1E7898">
      <w:pPr>
        <w:pStyle w:val="TH"/>
      </w:pPr>
      <w:r w:rsidRPr="00A67B40">
        <w:object w:dxaOrig="6960" w:dyaOrig="1500" w14:anchorId="07AE4AF7">
          <v:shape id="_x0000_i1039" type="#_x0000_t75" style="width:348.75pt;height:73.25pt" o:ole="">
            <v:imagedata r:id="rId38" o:title=""/>
          </v:shape>
          <o:OLEObject Type="Embed" ProgID="Visio.Drawing.15" ShapeID="_x0000_i1039" DrawAspect="Content" ObjectID="_1829208513" r:id="rId39"/>
        </w:object>
      </w:r>
    </w:p>
    <w:p w14:paraId="3EACC6BA" w14:textId="1C7326FB" w:rsidR="00866C25" w:rsidRPr="00C6761E" w:rsidRDefault="00866C25" w:rsidP="0037175B">
      <w:pPr>
        <w:pStyle w:val="TF"/>
      </w:pPr>
      <w:bookmarkStart w:id="842" w:name="_CRFigure6_2_14_2_1_2_1"/>
      <w:r w:rsidRPr="00C6761E">
        <w:t>Figure</w:t>
      </w:r>
      <w:r w:rsidR="00C6434F" w:rsidRPr="00C6761E">
        <w:t> </w:t>
      </w:r>
      <w:bookmarkEnd w:id="842"/>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3" w:name="_CR6_2_14_2_1_3"/>
      <w:bookmarkStart w:id="844" w:name="_Toc218596834"/>
      <w:bookmarkEnd w:id="843"/>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4"/>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5" w:name="_CR6_2_14_2_1_4"/>
      <w:bookmarkStart w:id="846" w:name="_Toc218596835"/>
      <w:bookmarkEnd w:id="845"/>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6"/>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5pt;height:67.85pt" o:ole="">
            <v:imagedata r:id="rId40" o:title=""/>
          </v:shape>
          <o:OLEObject Type="Embed" ProgID="Visio.Drawing.15" ShapeID="_x0000_i1040" DrawAspect="Content" ObjectID="_1829208514" r:id="rId41"/>
        </w:object>
      </w:r>
    </w:p>
    <w:p w14:paraId="0BD624F4" w14:textId="384B22CB" w:rsidR="00866C25" w:rsidRPr="00C6761E" w:rsidRDefault="00866C25" w:rsidP="0037175B">
      <w:pPr>
        <w:pStyle w:val="TF"/>
      </w:pPr>
      <w:bookmarkStart w:id="847" w:name="_CRFigure6_2_14_2_1_4_1"/>
      <w:r w:rsidRPr="00C6761E">
        <w:t>Figure</w:t>
      </w:r>
      <w:r w:rsidR="00350F35" w:rsidRPr="00C6761E">
        <w:t> </w:t>
      </w:r>
      <w:bookmarkEnd w:id="847"/>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8" w:name="_CR6_2_14_2_1_5"/>
      <w:bookmarkStart w:id="849" w:name="_Toc218596836"/>
      <w:bookmarkEnd w:id="848"/>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49"/>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50" w:name="_CR6_2_14_2_2"/>
      <w:bookmarkStart w:id="851" w:name="_Toc218596837"/>
      <w:bookmarkEnd w:id="850"/>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51"/>
    </w:p>
    <w:p w14:paraId="26DF0D1B" w14:textId="6B2B128D" w:rsidR="00E64BC3" w:rsidRPr="00C6761E" w:rsidRDefault="00E64BC3" w:rsidP="00826ACB">
      <w:pPr>
        <w:pStyle w:val="Heading6"/>
        <w:rPr>
          <w:lang w:eastAsia="zh-CN"/>
        </w:rPr>
      </w:pPr>
      <w:bookmarkStart w:id="852" w:name="_CR6_2_14_2_2_1"/>
      <w:bookmarkStart w:id="853" w:name="_Toc218596838"/>
      <w:bookmarkEnd w:id="852"/>
      <w:r w:rsidRPr="00C6761E">
        <w:rPr>
          <w:lang w:eastAsia="zh-CN"/>
        </w:rPr>
        <w:t>6.2.14.2.2.</w:t>
      </w:r>
      <w:r w:rsidR="00635C04" w:rsidRPr="00C6761E">
        <w:rPr>
          <w:lang w:eastAsia="zh-CN"/>
        </w:rPr>
        <w:t>1</w:t>
      </w:r>
      <w:r w:rsidRPr="00C6761E">
        <w:rPr>
          <w:lang w:eastAsia="zh-CN"/>
        </w:rPr>
        <w:tab/>
        <w:t>General</w:t>
      </w:r>
      <w:bookmarkEnd w:id="853"/>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4" w:name="_CR6_2_14_2_2_2"/>
      <w:bookmarkStart w:id="855" w:name="_Toc218596839"/>
      <w:bookmarkEnd w:id="854"/>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5"/>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5pt;height:111.1pt" o:ole="">
            <v:imagedata r:id="rId42" o:title=""/>
          </v:shape>
          <o:OLEObject Type="Embed" ProgID="Visio.Drawing.15" ShapeID="_x0000_i1041" DrawAspect="Content" ObjectID="_1829208515" r:id="rId43"/>
        </w:object>
      </w:r>
    </w:p>
    <w:p w14:paraId="506CC3E6" w14:textId="66E329BA" w:rsidR="00866C25" w:rsidRPr="00C6761E" w:rsidRDefault="00866C25" w:rsidP="0037175B">
      <w:pPr>
        <w:pStyle w:val="TF"/>
      </w:pPr>
      <w:bookmarkStart w:id="856" w:name="_CRFigure6_2_14_2_2_2_1"/>
      <w:r w:rsidRPr="00C6761E">
        <w:t>Figure</w:t>
      </w:r>
      <w:r w:rsidR="000F4F4B" w:rsidRPr="00C6761E">
        <w:t> </w:t>
      </w:r>
      <w:bookmarkEnd w:id="856"/>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7" w:name="_CR6_2_14_2_2_3"/>
      <w:bookmarkStart w:id="858" w:name="_Toc218596840"/>
      <w:bookmarkEnd w:id="857"/>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8"/>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59" w:name="_CR6_2_14_2_2_4"/>
      <w:bookmarkStart w:id="860" w:name="_Toc218596841"/>
      <w:bookmarkEnd w:id="859"/>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60"/>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5pt;height:116.95pt" o:ole="">
            <v:imagedata r:id="rId44" o:title=""/>
          </v:shape>
          <o:OLEObject Type="Embed" ProgID="Visio.Drawing.15" ShapeID="_x0000_i1042" DrawAspect="Content" ObjectID="_1829208516" r:id="rId45"/>
        </w:object>
      </w:r>
    </w:p>
    <w:p w14:paraId="72F7B5CF" w14:textId="697BD16E" w:rsidR="00866C25" w:rsidRPr="00C6761E" w:rsidRDefault="00866C25" w:rsidP="0037175B">
      <w:pPr>
        <w:pStyle w:val="TF"/>
      </w:pPr>
      <w:bookmarkStart w:id="861" w:name="_CRFigure6_2_14_2_2_4_1"/>
      <w:r w:rsidRPr="00C6761E">
        <w:t>Figure</w:t>
      </w:r>
      <w:r w:rsidR="000F4F4B" w:rsidRPr="00C6761E">
        <w:t> </w:t>
      </w:r>
      <w:bookmarkEnd w:id="861"/>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62" w:name="_CR6_2_14_2_2_5"/>
      <w:bookmarkStart w:id="863" w:name="_Toc218596842"/>
      <w:bookmarkEnd w:id="862"/>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3"/>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4" w:name="_CR6_2_15"/>
      <w:bookmarkStart w:id="865" w:name="_Toc218596843"/>
      <w:bookmarkEnd w:id="864"/>
      <w:r w:rsidRPr="00C6761E">
        <w:rPr>
          <w:lang w:eastAsia="zh-CN"/>
        </w:rPr>
        <w:t>6.2.</w:t>
      </w:r>
      <w:r w:rsidR="004F14C3" w:rsidRPr="00C6761E">
        <w:rPr>
          <w:lang w:eastAsia="zh-CN"/>
        </w:rPr>
        <w:t>15</w:t>
      </w:r>
      <w:r w:rsidRPr="00C6761E">
        <w:rPr>
          <w:lang w:eastAsia="zh-CN"/>
        </w:rPr>
        <w:tab/>
        <w:t>Group member discovery over PC5 interface</w:t>
      </w:r>
      <w:bookmarkEnd w:id="865"/>
    </w:p>
    <w:p w14:paraId="2A88B1D6" w14:textId="77777777" w:rsidR="00866C25" w:rsidRPr="00C6761E" w:rsidRDefault="00866C25" w:rsidP="00866C25">
      <w:pPr>
        <w:pStyle w:val="Heading4"/>
        <w:rPr>
          <w:lang w:eastAsia="zh-CN"/>
        </w:rPr>
      </w:pPr>
      <w:bookmarkStart w:id="866" w:name="_CR6_2_15_1"/>
      <w:bookmarkStart w:id="867" w:name="_Toc218596844"/>
      <w:bookmarkEnd w:id="866"/>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7"/>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8" w:name="_CR6_2_15_2"/>
      <w:bookmarkStart w:id="869" w:name="_Toc218596845"/>
      <w:bookmarkEnd w:id="868"/>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69"/>
    </w:p>
    <w:p w14:paraId="0730546B" w14:textId="4241A355" w:rsidR="00866C25" w:rsidRPr="00C6761E" w:rsidRDefault="00866C25" w:rsidP="00866C25">
      <w:pPr>
        <w:pStyle w:val="Heading5"/>
        <w:rPr>
          <w:lang w:eastAsia="zh-CN"/>
        </w:rPr>
      </w:pPr>
      <w:bookmarkStart w:id="870" w:name="_CR6_2_15_2_1"/>
      <w:bookmarkStart w:id="871" w:name="_Toc218596846"/>
      <w:bookmarkEnd w:id="870"/>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71"/>
    </w:p>
    <w:p w14:paraId="6A06E0AF" w14:textId="3201E34C" w:rsidR="009F1BE8" w:rsidRPr="00C6761E" w:rsidRDefault="009F1BE8" w:rsidP="00826ACB">
      <w:pPr>
        <w:pStyle w:val="Heading6"/>
        <w:rPr>
          <w:lang w:eastAsia="zh-CN"/>
        </w:rPr>
      </w:pPr>
      <w:bookmarkStart w:id="872" w:name="_CR6_2_15_2_1_1"/>
      <w:bookmarkStart w:id="873" w:name="_Toc218596847"/>
      <w:bookmarkEnd w:id="872"/>
      <w:r w:rsidRPr="00C6761E">
        <w:rPr>
          <w:lang w:eastAsia="zh-CN"/>
        </w:rPr>
        <w:t>6.2.15.2.1.1</w:t>
      </w:r>
      <w:r w:rsidRPr="00C6761E">
        <w:rPr>
          <w:lang w:eastAsia="zh-CN"/>
        </w:rPr>
        <w:tab/>
        <w:t>General</w:t>
      </w:r>
      <w:bookmarkEnd w:id="873"/>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4" w:name="_CR6_2_15_2_1_2"/>
      <w:bookmarkStart w:id="875" w:name="_Toc218596848"/>
      <w:bookmarkEnd w:id="874"/>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5"/>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65pt;height:83.25pt" o:ole="">
            <v:imagedata r:id="rId46" o:title=""/>
          </v:shape>
          <o:OLEObject Type="Embed" ProgID="Visio.Drawing.15" ShapeID="_x0000_i1043" DrawAspect="Content" ObjectID="_1829208517" r:id="rId47"/>
        </w:object>
      </w:r>
    </w:p>
    <w:p w14:paraId="64A81FBE" w14:textId="7C347142" w:rsidR="00866C25" w:rsidRPr="00C6761E" w:rsidRDefault="00866C25" w:rsidP="0037175B">
      <w:pPr>
        <w:pStyle w:val="TF"/>
      </w:pPr>
      <w:bookmarkStart w:id="876" w:name="_CRFigure6_2_15_2_1_2_1"/>
      <w:r w:rsidRPr="00C6761E">
        <w:t>Figure</w:t>
      </w:r>
      <w:r w:rsidR="004F14C3" w:rsidRPr="00C6761E">
        <w:t> </w:t>
      </w:r>
      <w:bookmarkEnd w:id="876"/>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7" w:name="_CR6_2_15_2_1_3"/>
      <w:bookmarkStart w:id="878" w:name="_Toc218596849"/>
      <w:bookmarkEnd w:id="877"/>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8"/>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79" w:name="_CR6_2_15_2_1_4"/>
      <w:bookmarkStart w:id="880" w:name="_Toc218596850"/>
      <w:bookmarkEnd w:id="879"/>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80"/>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35pt;height:73.25pt" o:ole="">
            <v:imagedata r:id="rId48" o:title=""/>
          </v:shape>
          <o:OLEObject Type="Embed" ProgID="Visio.Drawing.15" ShapeID="_x0000_i1044" DrawAspect="Content" ObjectID="_1829208518" r:id="rId49"/>
        </w:object>
      </w:r>
    </w:p>
    <w:p w14:paraId="1C733B7E" w14:textId="18F0B36F" w:rsidR="00866C25" w:rsidRPr="00C6761E" w:rsidRDefault="00866C25" w:rsidP="0037175B">
      <w:pPr>
        <w:pStyle w:val="TF"/>
      </w:pPr>
      <w:bookmarkStart w:id="881" w:name="_CRFigure6_2_15_2_1_4_1"/>
      <w:r w:rsidRPr="00C6761E">
        <w:t>Figure</w:t>
      </w:r>
      <w:r w:rsidR="004F14C3" w:rsidRPr="00C6761E">
        <w:t> </w:t>
      </w:r>
      <w:bookmarkEnd w:id="881"/>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82" w:name="_CR6_2_15_2_1_5"/>
      <w:bookmarkStart w:id="883" w:name="_Toc218596851"/>
      <w:bookmarkEnd w:id="882"/>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3"/>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4" w:name="_CR6_2_15_2_2"/>
      <w:bookmarkStart w:id="885" w:name="_Toc218596852"/>
      <w:bookmarkEnd w:id="884"/>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5"/>
    </w:p>
    <w:p w14:paraId="0A645215" w14:textId="413A07AC" w:rsidR="009F1BE8" w:rsidRPr="00C6761E" w:rsidRDefault="009F1BE8" w:rsidP="00826ACB">
      <w:pPr>
        <w:pStyle w:val="Heading6"/>
        <w:rPr>
          <w:lang w:eastAsia="zh-CN"/>
        </w:rPr>
      </w:pPr>
      <w:bookmarkStart w:id="886" w:name="_CR6_2_15_2_2_1"/>
      <w:bookmarkStart w:id="887" w:name="_Toc218596853"/>
      <w:bookmarkEnd w:id="886"/>
      <w:r w:rsidRPr="00C6761E">
        <w:rPr>
          <w:lang w:eastAsia="zh-CN"/>
        </w:rPr>
        <w:t>6.2.15.2.2.1</w:t>
      </w:r>
      <w:r w:rsidRPr="00C6761E">
        <w:rPr>
          <w:lang w:eastAsia="zh-CN"/>
        </w:rPr>
        <w:tab/>
        <w:t>General</w:t>
      </w:r>
      <w:bookmarkEnd w:id="887"/>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8" w:name="_CR6_2_15_2_2_2"/>
      <w:bookmarkStart w:id="889" w:name="_Toc218596854"/>
      <w:bookmarkEnd w:id="888"/>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89"/>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0.3pt" o:ole="">
            <v:imagedata r:id="rId50" o:title=""/>
          </v:shape>
          <o:OLEObject Type="Embed" ProgID="Visio.Drawing.15" ShapeID="_x0000_i1045" DrawAspect="Content" ObjectID="_1829208519" r:id="rId51"/>
        </w:object>
      </w:r>
    </w:p>
    <w:p w14:paraId="15B5A5DC" w14:textId="23D8BB01" w:rsidR="00866C25" w:rsidRPr="00C6761E" w:rsidRDefault="00866C25" w:rsidP="00866C25">
      <w:pPr>
        <w:pStyle w:val="TF"/>
      </w:pPr>
      <w:bookmarkStart w:id="890" w:name="_CRFigure6_2_15_2_2_2_1"/>
      <w:r w:rsidRPr="00C6761E">
        <w:t>Figure</w:t>
      </w:r>
      <w:r w:rsidR="004F14C3" w:rsidRPr="00C6761E">
        <w:t> </w:t>
      </w:r>
      <w:bookmarkEnd w:id="890"/>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91" w:name="_CR6_2_15_2_2_3"/>
      <w:bookmarkStart w:id="892" w:name="_Toc218596855"/>
      <w:bookmarkEnd w:id="891"/>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92"/>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3" w:name="_CR6_2_15_2_2_4"/>
      <w:bookmarkStart w:id="894" w:name="_Toc218596856"/>
      <w:bookmarkEnd w:id="893"/>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4"/>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75pt;height:119.85pt" o:ole="">
            <v:imagedata r:id="rId52" o:title=""/>
          </v:shape>
          <o:OLEObject Type="Embed" ProgID="Visio.Drawing.15" ShapeID="_x0000_i1046" DrawAspect="Content" ObjectID="_1829208520" r:id="rId53"/>
        </w:object>
      </w:r>
    </w:p>
    <w:p w14:paraId="202EBFF6" w14:textId="39CD2CA3" w:rsidR="00866C25" w:rsidRPr="00C6761E" w:rsidRDefault="00866C25" w:rsidP="00866C25">
      <w:pPr>
        <w:pStyle w:val="TF"/>
      </w:pPr>
      <w:bookmarkStart w:id="895" w:name="_CRFigure6_2_15_2_2_4_1"/>
      <w:r w:rsidRPr="00C6761E">
        <w:t>Figure</w:t>
      </w:r>
      <w:r w:rsidR="004F14C3" w:rsidRPr="00C6761E">
        <w:t> </w:t>
      </w:r>
      <w:bookmarkEnd w:id="895"/>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0C1F9193"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6" w:name="_CR6_2_15_2_2_5"/>
      <w:bookmarkStart w:id="897" w:name="_Toc218596857"/>
      <w:bookmarkEnd w:id="896"/>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7"/>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8" w:name="_CR6_2_16"/>
      <w:bookmarkStart w:id="899" w:name="_Toc218596858"/>
      <w:bookmarkEnd w:id="898"/>
      <w:r w:rsidRPr="00C6761E">
        <w:t>6.2.</w:t>
      </w:r>
      <w:r w:rsidR="004F1FC0" w:rsidRPr="00C6761E">
        <w:t>16</w:t>
      </w:r>
      <w:r w:rsidRPr="00C6761E">
        <w:tab/>
        <w:t>Procedure for UE to use provisioned radio resources for 5G ProSe direct discovery</w:t>
      </w:r>
      <w:bookmarkEnd w:id="899"/>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900" w:name="_CR6_2_17"/>
      <w:bookmarkStart w:id="901" w:name="_Toc218596859"/>
      <w:bookmarkEnd w:id="900"/>
      <w:r w:rsidRPr="00C6761E">
        <w:t>6.2.17</w:t>
      </w:r>
      <w:r w:rsidRPr="00C6761E">
        <w:tab/>
        <w:t>5G PKMF address request procedure</w:t>
      </w:r>
      <w:bookmarkEnd w:id="901"/>
    </w:p>
    <w:p w14:paraId="6E6EAE3E" w14:textId="15318F72" w:rsidR="00651E8F" w:rsidRPr="00C6761E" w:rsidRDefault="00651E8F" w:rsidP="00651E8F">
      <w:pPr>
        <w:pStyle w:val="Heading4"/>
      </w:pPr>
      <w:bookmarkStart w:id="902" w:name="_CR6_2_17_1"/>
      <w:bookmarkStart w:id="903" w:name="_Toc218596860"/>
      <w:bookmarkEnd w:id="902"/>
      <w:r w:rsidRPr="00C6761E">
        <w:t>6.2.17.1</w:t>
      </w:r>
      <w:r w:rsidRPr="00C6761E">
        <w:tab/>
        <w:t>General</w:t>
      </w:r>
      <w:bookmarkEnd w:id="903"/>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32207644"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00CF716C">
        <w:rPr>
          <w:lang w:eastAsia="zh-CN"/>
        </w:rPr>
        <w:t>,</w:t>
      </w:r>
      <w:r w:rsidRPr="00C6761E">
        <w:rPr>
          <w:rFonts w:hint="eastAsia"/>
          <w:lang w:eastAsia="zh-CN"/>
        </w:rPr>
        <w:t xml:space="preserve">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00CF716C">
        <w:rPr>
          <w:lang w:eastAsia="zh-CN"/>
        </w:rPr>
        <w:t xml:space="preserve">, </w:t>
      </w:r>
      <w:r w:rsidR="00CF716C" w:rsidRPr="00C6761E">
        <w:rPr>
          <w:rFonts w:hint="eastAsia"/>
          <w:lang w:eastAsia="zh-CN"/>
        </w:rPr>
        <w:t xml:space="preserve">the </w:t>
      </w:r>
      <w:r w:rsidR="00CF716C" w:rsidRPr="00C6761E">
        <w:t xml:space="preserve">authorized parameters for </w:t>
      </w:r>
      <w:r w:rsidR="00CF716C" w:rsidRPr="00C6761E">
        <w:rPr>
          <w:lang w:eastAsia="zh-CN"/>
        </w:rPr>
        <w:t xml:space="preserve">5G ProSe </w:t>
      </w:r>
      <w:r w:rsidR="00CF716C">
        <w:rPr>
          <w:rFonts w:hint="eastAsia"/>
          <w:lang w:eastAsia="zh-CN"/>
        </w:rPr>
        <w:t xml:space="preserve">multi-hop </w:t>
      </w:r>
      <w:r w:rsidR="00CF716C">
        <w:t>UE-to-</w:t>
      </w:r>
      <w:r w:rsidR="00CF716C">
        <w:rPr>
          <w:rFonts w:hint="eastAsia"/>
          <w:lang w:eastAsia="zh-CN"/>
        </w:rPr>
        <w:t>n</w:t>
      </w:r>
      <w:r w:rsidR="00CF716C">
        <w:t xml:space="preserve">etwork </w:t>
      </w:r>
      <w:r w:rsidR="00CF716C">
        <w:rPr>
          <w:rFonts w:hint="eastAsia"/>
          <w:lang w:eastAsia="zh-CN"/>
        </w:rPr>
        <w:t>r</w:t>
      </w:r>
      <w:r w:rsidR="00CF716C" w:rsidRPr="00CB5EC9">
        <w:t>elay</w:t>
      </w:r>
      <w:r w:rsidR="00CF716C" w:rsidRPr="00C6761E">
        <w:t xml:space="preserve"> as specified in clause 5.2.</w:t>
      </w:r>
      <w:r w:rsidR="00CF716C">
        <w:rPr>
          <w:lang w:eastAsia="zh-CN"/>
        </w:rPr>
        <w:t xml:space="preserve">8, or the </w:t>
      </w:r>
      <w:r w:rsidR="00CF716C" w:rsidRPr="00C6761E">
        <w:t xml:space="preserve">authorized parameters for </w:t>
      </w:r>
      <w:r w:rsidR="00CF716C" w:rsidRPr="00EF5B58">
        <w:t>5G ProSe</w:t>
      </w:r>
      <w:r w:rsidR="00CF716C" w:rsidRPr="00461B9E">
        <w:t xml:space="preserve"> </w:t>
      </w:r>
      <w:r w:rsidR="00CF716C" w:rsidRPr="007D78C7">
        <w:t>multi-hop</w:t>
      </w:r>
      <w:r w:rsidR="00CF716C" w:rsidRPr="00EF5B58">
        <w:t xml:space="preserve"> </w:t>
      </w:r>
      <w:r w:rsidR="00CF716C">
        <w:rPr>
          <w:rFonts w:hint="eastAsia"/>
          <w:lang w:eastAsia="zh-CN"/>
        </w:rPr>
        <w:t>l</w:t>
      </w:r>
      <w:r w:rsidR="00CF716C" w:rsidRPr="007D78C7">
        <w:t xml:space="preserve">ayer-3 </w:t>
      </w:r>
      <w:r w:rsidR="00CF716C">
        <w:t>UE-to-</w:t>
      </w:r>
      <w:r w:rsidR="00CF716C">
        <w:rPr>
          <w:rFonts w:hint="eastAsia"/>
          <w:lang w:eastAsia="zh-CN"/>
        </w:rPr>
        <w:t xml:space="preserve">UE </w:t>
      </w:r>
      <w:r w:rsidR="00CF716C">
        <w:t>relay</w:t>
      </w:r>
      <w:r w:rsidR="00CF716C" w:rsidRPr="00C6761E">
        <w:t xml:space="preserve"> as specified in clause 5.2.</w:t>
      </w:r>
      <w:r w:rsidR="00CF716C">
        <w:rPr>
          <w:lang w:eastAsia="zh-CN"/>
        </w:rPr>
        <w:t>9</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r w:rsidR="00CF716C">
        <w:t xml:space="preserve"> </w:t>
      </w:r>
      <w:r w:rsidR="00CF716C" w:rsidRPr="00C6761E">
        <w:t xml:space="preserve">Both the 5G ProSe </w:t>
      </w:r>
      <w:r w:rsidR="00CF716C" w:rsidRPr="00CF3639">
        <w:t>multi-hop</w:t>
      </w:r>
      <w:r w:rsidR="00CF716C" w:rsidRPr="00C6761E">
        <w:t xml:space="preserve"> remote UE and the 5G ProSe</w:t>
      </w:r>
      <w:r w:rsidR="00CF716C" w:rsidRPr="0056425C">
        <w:t xml:space="preserve"> multi-hop</w:t>
      </w:r>
      <w:r w:rsidR="00CF716C" w:rsidRPr="00C6761E">
        <w:t xml:space="preserve"> UE-to-network relay UE are allowed to initiate the 5G PKMF address request procedure for 5G ProSe</w:t>
      </w:r>
      <w:r w:rsidR="00CF716C" w:rsidRPr="0056425C">
        <w:t xml:space="preserve"> </w:t>
      </w:r>
      <w:r w:rsidR="00CF716C" w:rsidRPr="00CF3639">
        <w:t>multi-hop</w:t>
      </w:r>
      <w:r w:rsidR="00CF716C" w:rsidRPr="00C6761E">
        <w:t xml:space="preserve"> UE-to-network relay.</w:t>
      </w:r>
      <w:r w:rsidR="00CF716C" w:rsidRPr="00C6761E">
        <w:rPr>
          <w:rFonts w:hint="eastAsia"/>
          <w:lang w:eastAsia="zh-CN"/>
        </w:rPr>
        <w:t xml:space="preserve"> </w:t>
      </w:r>
      <w:r w:rsidR="00CF716C" w:rsidRPr="00C6761E">
        <w:t xml:space="preserve">Both the 5G ProSe </w:t>
      </w:r>
      <w:r w:rsidR="00CF716C" w:rsidRPr="00C6761E">
        <w:rPr>
          <w:rFonts w:hint="eastAsia"/>
          <w:lang w:eastAsia="zh-CN"/>
        </w:rPr>
        <w:t>end</w:t>
      </w:r>
      <w:r w:rsidR="00CF716C" w:rsidRPr="00C6761E">
        <w:t xml:space="preserve"> UE and the 5G ProSe </w:t>
      </w:r>
      <w:r w:rsidR="00CF716C" w:rsidRPr="00CF3639">
        <w:t>multi-hop</w:t>
      </w:r>
      <w:r w:rsidR="00CF716C" w:rsidRPr="00C6761E">
        <w:t xml:space="preserve"> </w:t>
      </w:r>
      <w:r w:rsidR="00CF716C">
        <w:t xml:space="preserve">layer-3 </w:t>
      </w:r>
      <w:r w:rsidR="00CF716C" w:rsidRPr="00C6761E">
        <w:t>UE-to-</w:t>
      </w:r>
      <w:r w:rsidR="00CF716C" w:rsidRPr="00C6761E">
        <w:rPr>
          <w:rFonts w:hint="eastAsia"/>
          <w:lang w:eastAsia="zh-CN"/>
        </w:rPr>
        <w:t xml:space="preserve">UE </w:t>
      </w:r>
      <w:r w:rsidR="00CF716C" w:rsidRPr="00C6761E">
        <w:t>relay UE are allowed to initiate the 5G PKMF address request procedure for 5G ProSe</w:t>
      </w:r>
      <w:r w:rsidR="00CF716C">
        <w:t xml:space="preserve"> multi-hop layer-3</w:t>
      </w:r>
      <w:r w:rsidR="00CF716C" w:rsidRPr="00C6761E">
        <w:t xml:space="preserve"> UE-to-</w:t>
      </w:r>
      <w:r w:rsidR="00CF716C" w:rsidRPr="00C6761E">
        <w:rPr>
          <w:rFonts w:hint="eastAsia"/>
          <w:lang w:eastAsia="zh-CN"/>
        </w:rPr>
        <w:t>UE</w:t>
      </w:r>
      <w:r w:rsidR="00CF716C" w:rsidRPr="00C6761E">
        <w:t xml:space="preserve"> relay.</w:t>
      </w:r>
    </w:p>
    <w:p w14:paraId="360EAB8D" w14:textId="2265DB95"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CF716C">
        <w:rPr>
          <w:lang w:eastAsia="zh-CN"/>
        </w:rPr>
        <w:t>,</w:t>
      </w:r>
      <w:r w:rsidR="000D6511" w:rsidRPr="00C6761E">
        <w:rPr>
          <w:rFonts w:hint="eastAsia"/>
          <w:lang w:eastAsia="zh-CN"/>
        </w:rPr>
        <w:t xml:space="preserve"> </w:t>
      </w:r>
      <w:r w:rsidR="000D6511" w:rsidRPr="00C6761E">
        <w:t>clause 5.2.</w:t>
      </w:r>
      <w:r w:rsidR="000D6511" w:rsidRPr="00C6761E">
        <w:rPr>
          <w:rFonts w:hint="eastAsia"/>
          <w:lang w:eastAsia="zh-CN"/>
        </w:rPr>
        <w:t>7</w:t>
      </w:r>
      <w:r w:rsidR="00CF716C">
        <w:rPr>
          <w:lang w:eastAsia="zh-CN"/>
        </w:rPr>
        <w:t>, clause</w:t>
      </w:r>
      <w:r w:rsidR="00CF716C">
        <w:rPr>
          <w:lang w:val="en-US" w:eastAsia="zh-CN"/>
        </w:rPr>
        <w:t> </w:t>
      </w:r>
      <w:r w:rsidR="00CF716C">
        <w:rPr>
          <w:lang w:eastAsia="zh-CN"/>
        </w:rPr>
        <w:t>5.2.8 and clause</w:t>
      </w:r>
      <w:r w:rsidR="00CF716C">
        <w:rPr>
          <w:lang w:val="en-US" w:eastAsia="zh-CN"/>
        </w:rPr>
        <w:t> </w:t>
      </w:r>
      <w:r w:rsidR="00CF716C">
        <w:rPr>
          <w:lang w:eastAsia="zh-CN"/>
        </w:rPr>
        <w:t>5.2.9</w:t>
      </w:r>
      <w:r w:rsidRPr="00C6761E">
        <w:t>.</w:t>
      </w:r>
    </w:p>
    <w:p w14:paraId="7F8440E4" w14:textId="77777777" w:rsidR="00651E8F" w:rsidRPr="00C6761E" w:rsidRDefault="00651E8F" w:rsidP="007061FD">
      <w:pPr>
        <w:pStyle w:val="Heading4"/>
      </w:pPr>
      <w:bookmarkStart w:id="904" w:name="_CR6_2_17_2"/>
      <w:bookmarkStart w:id="905" w:name="_Toc218596861"/>
      <w:bookmarkEnd w:id="904"/>
      <w:r w:rsidRPr="00C6761E">
        <w:t>6.2.17.2</w:t>
      </w:r>
      <w:r w:rsidRPr="00C6761E">
        <w:tab/>
        <w:t>5G PKMF address request procedure initiation by the UE</w:t>
      </w:r>
      <w:bookmarkEnd w:id="905"/>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38A5A48B" w:rsidR="00651E8F" w:rsidRPr="00C6761E" w:rsidRDefault="00651E8F" w:rsidP="00651E8F">
      <w:r w:rsidRPr="00C6761E">
        <w:t>Figure</w:t>
      </w:r>
      <w:r w:rsidR="001E7898">
        <w:t> </w:t>
      </w:r>
      <w:r w:rsidRPr="00C6761E">
        <w:t>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2pt" o:ole="">
            <v:imagedata r:id="rId54" o:title=""/>
          </v:shape>
          <o:OLEObject Type="Embed" ProgID="Visio.Drawing.15" ShapeID="_x0000_i1047" DrawAspect="Content" ObjectID="_1829208521" r:id="rId55"/>
        </w:object>
      </w:r>
    </w:p>
    <w:p w14:paraId="5C0F59DC" w14:textId="4894A5E8" w:rsidR="00651E8F" w:rsidRPr="00C6761E" w:rsidRDefault="00651E8F" w:rsidP="00651E8F">
      <w:pPr>
        <w:pStyle w:val="TF"/>
      </w:pPr>
      <w:bookmarkStart w:id="906" w:name="_CRFigure6_2_17_2_1"/>
      <w:r w:rsidRPr="00C6761E">
        <w:t xml:space="preserve">Figure </w:t>
      </w:r>
      <w:bookmarkEnd w:id="906"/>
      <w:r w:rsidRPr="00C6761E">
        <w:t>6.2.17.2.1: 5G PKMF address request procedure</w:t>
      </w:r>
    </w:p>
    <w:p w14:paraId="1E828E00" w14:textId="77777777" w:rsidR="00651E8F" w:rsidRPr="00C6761E" w:rsidRDefault="00651E8F" w:rsidP="007061FD">
      <w:pPr>
        <w:pStyle w:val="Heading4"/>
      </w:pPr>
      <w:bookmarkStart w:id="907" w:name="_CR6_2_17_3"/>
      <w:bookmarkStart w:id="908" w:name="_Toc218596862"/>
      <w:bookmarkEnd w:id="907"/>
      <w:r w:rsidRPr="00C6761E">
        <w:t>6.2.17.3</w:t>
      </w:r>
      <w:r w:rsidRPr="00C6761E">
        <w:tab/>
        <w:t>5G PKMF address request procedure accepted by the 5G DDNMF</w:t>
      </w:r>
      <w:bookmarkEnd w:id="908"/>
    </w:p>
    <w:p w14:paraId="229E6367" w14:textId="45A631ED"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09" w:name="_CR6_2_17_4"/>
      <w:bookmarkStart w:id="910" w:name="_Toc218596863"/>
      <w:bookmarkEnd w:id="909"/>
      <w:r w:rsidRPr="00C6761E">
        <w:t>6.2.17.4</w:t>
      </w:r>
      <w:r w:rsidRPr="00C6761E">
        <w:tab/>
        <w:t>5G PKMF address request procedure completed by the UE</w:t>
      </w:r>
      <w:bookmarkEnd w:id="910"/>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11" w:name="_CR6_2_17_5"/>
      <w:bookmarkStart w:id="912" w:name="_Toc218596864"/>
      <w:bookmarkEnd w:id="911"/>
      <w:r w:rsidRPr="00C6761E">
        <w:t>6.2.17.5</w:t>
      </w:r>
      <w:r w:rsidRPr="00C6761E">
        <w:tab/>
        <w:t>5G PKMF address request procedure not accepted by the 5G DDNMF</w:t>
      </w:r>
      <w:bookmarkEnd w:id="912"/>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13D62B3D" w:rsidR="00C14767" w:rsidRPr="00C6761E" w:rsidRDefault="00C14767" w:rsidP="00C14767">
      <w:r w:rsidRPr="00C6761E">
        <w:t xml:space="preserve">If the UE is not authorized for </w:t>
      </w:r>
      <w:r w:rsidRPr="00C6761E">
        <w:rPr>
          <w:rFonts w:hint="eastAsia"/>
          <w:lang w:eastAsia="zh-CN"/>
        </w:rPr>
        <w:t>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3" w:name="_CR6_2_17_6"/>
      <w:bookmarkStart w:id="914" w:name="_Toc218596865"/>
      <w:bookmarkEnd w:id="913"/>
      <w:r w:rsidRPr="00C6761E">
        <w:lastRenderedPageBreak/>
        <w:t>6.2.17.6</w:t>
      </w:r>
      <w:r w:rsidRPr="00C6761E">
        <w:tab/>
        <w:t>Abnormal cases</w:t>
      </w:r>
      <w:bookmarkEnd w:id="914"/>
    </w:p>
    <w:p w14:paraId="65600C52" w14:textId="77777777" w:rsidR="00651E8F" w:rsidRPr="00C6761E" w:rsidRDefault="00651E8F" w:rsidP="007061FD">
      <w:pPr>
        <w:pStyle w:val="Heading5"/>
      </w:pPr>
      <w:bookmarkStart w:id="915" w:name="_CR6_2_17_6_1"/>
      <w:bookmarkStart w:id="916" w:name="_Toc218596866"/>
      <w:bookmarkEnd w:id="915"/>
      <w:r w:rsidRPr="00C6761E">
        <w:t>6.2.17.6.1</w:t>
      </w:r>
      <w:r w:rsidRPr="00C6761E">
        <w:tab/>
        <w:t>Abnormal cases in the UE</w:t>
      </w:r>
      <w:bookmarkEnd w:id="916"/>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7" w:name="_CR6_2_17_6_2"/>
      <w:bookmarkStart w:id="918" w:name="_Toc218596867"/>
      <w:bookmarkEnd w:id="917"/>
      <w:r w:rsidRPr="00C6761E">
        <w:t>6.2.17.6.2</w:t>
      </w:r>
      <w:r w:rsidRPr="00C6761E">
        <w:tab/>
        <w:t>Abnormal cases in the 5G DDNMF</w:t>
      </w:r>
      <w:bookmarkEnd w:id="918"/>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19" w:name="_CR7"/>
      <w:bookmarkStart w:id="920" w:name="_Toc218596868"/>
      <w:bookmarkEnd w:id="919"/>
      <w:r w:rsidRPr="00C6761E">
        <w:t>7</w:t>
      </w:r>
      <w:r w:rsidR="00FF4F78" w:rsidRPr="00C6761E">
        <w:tab/>
        <w:t>5G ProSe direct communications</w:t>
      </w:r>
      <w:bookmarkEnd w:id="920"/>
    </w:p>
    <w:p w14:paraId="6B538434" w14:textId="77777777" w:rsidR="00FA6061" w:rsidRPr="00C6761E" w:rsidRDefault="00FD28BD" w:rsidP="006971BF">
      <w:pPr>
        <w:pStyle w:val="Heading2"/>
      </w:pPr>
      <w:bookmarkStart w:id="921" w:name="_CR7_1"/>
      <w:bookmarkStart w:id="922" w:name="_Toc218596869"/>
      <w:bookmarkEnd w:id="921"/>
      <w:r w:rsidRPr="00C6761E">
        <w:t>7</w:t>
      </w:r>
      <w:r w:rsidR="00CA1977" w:rsidRPr="00C6761E">
        <w:t>.1</w:t>
      </w:r>
      <w:r w:rsidR="00CA1977" w:rsidRPr="00C6761E">
        <w:tab/>
        <w:t>Overview</w:t>
      </w:r>
      <w:bookmarkEnd w:id="922"/>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3" w:name="OLE_LINK4"/>
      <w:r w:rsidR="00090E17" w:rsidRPr="00C6761E">
        <w:t xml:space="preserve"> For transmitting and receiving direct communication request messages (i.e. the PROSE DIRECT LINK ESTABLISHMENT REQUEST message), the default </w:t>
      </w:r>
      <w:bookmarkStart w:id="924" w:name="OLE_LINK1"/>
      <w:r w:rsidR="00090E17" w:rsidRPr="00C6761E">
        <w:t>PC5 DRX</w:t>
      </w:r>
      <w:bookmarkEnd w:id="924"/>
      <w:r w:rsidR="00090E17" w:rsidRPr="00C6761E">
        <w:t xml:space="preserve"> configuration is used (see 3GPP TS 38.300 [21]).</w:t>
      </w:r>
      <w:bookmarkEnd w:id="923"/>
    </w:p>
    <w:p w14:paraId="18C0A992" w14:textId="579C9702" w:rsidR="001926D5" w:rsidRPr="00C6761E" w:rsidRDefault="00FD28BD" w:rsidP="00661A16">
      <w:pPr>
        <w:pStyle w:val="Heading2"/>
      </w:pPr>
      <w:bookmarkStart w:id="925" w:name="_CR7_2"/>
      <w:bookmarkStart w:id="926" w:name="_Toc218596870"/>
      <w:bookmarkEnd w:id="925"/>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6"/>
    </w:p>
    <w:p w14:paraId="323612FE" w14:textId="77777777" w:rsidR="0036233B" w:rsidRPr="00C6761E" w:rsidRDefault="0036233B" w:rsidP="006971BF">
      <w:pPr>
        <w:pStyle w:val="Heading3"/>
      </w:pPr>
      <w:bookmarkStart w:id="927" w:name="_CR7_2_1"/>
      <w:bookmarkStart w:id="928" w:name="_Toc218596871"/>
      <w:bookmarkEnd w:id="927"/>
      <w:r w:rsidRPr="00C6761E">
        <w:t>7.2.1</w:t>
      </w:r>
      <w:r w:rsidRPr="00C6761E">
        <w:tab/>
        <w:t>Overview</w:t>
      </w:r>
      <w:bookmarkEnd w:id="928"/>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29" w:name="_CR7_2_2"/>
      <w:bookmarkStart w:id="930" w:name="_Toc218596872"/>
      <w:bookmarkEnd w:id="929"/>
      <w:r w:rsidRPr="00C6761E">
        <w:t>7.2.2</w:t>
      </w:r>
      <w:r w:rsidRPr="00C6761E">
        <w:tab/>
      </w:r>
      <w:r w:rsidR="003708C3" w:rsidRPr="00C6761E">
        <w:t>5G ProSe</w:t>
      </w:r>
      <w:r w:rsidRPr="00C6761E">
        <w:t xml:space="preserve"> direct link establishment procedure</w:t>
      </w:r>
      <w:bookmarkEnd w:id="930"/>
    </w:p>
    <w:p w14:paraId="7F56177B" w14:textId="77777777" w:rsidR="0036233B" w:rsidRPr="00C6761E" w:rsidRDefault="0036233B" w:rsidP="006971BF">
      <w:pPr>
        <w:pStyle w:val="Heading4"/>
      </w:pPr>
      <w:bookmarkStart w:id="931" w:name="_CR7_2_2_1"/>
      <w:bookmarkStart w:id="932" w:name="_Toc68196212"/>
      <w:bookmarkStart w:id="933" w:name="_Toc59208884"/>
      <w:bookmarkStart w:id="934" w:name="_Toc51951130"/>
      <w:bookmarkStart w:id="935" w:name="_Toc45882580"/>
      <w:bookmarkStart w:id="936" w:name="_Toc45282194"/>
      <w:bookmarkStart w:id="937" w:name="_Toc34404366"/>
      <w:bookmarkStart w:id="938" w:name="_Toc34388595"/>
      <w:bookmarkStart w:id="939" w:name="_Toc25070680"/>
      <w:bookmarkStart w:id="940" w:name="_Toc22039970"/>
      <w:bookmarkStart w:id="941" w:name="_Toc218596873"/>
      <w:bookmarkEnd w:id="931"/>
      <w:r w:rsidRPr="00C6761E">
        <w:t>7.2.2.1</w:t>
      </w:r>
      <w:r w:rsidRPr="00C6761E">
        <w:tab/>
      </w:r>
      <w:bookmarkEnd w:id="932"/>
      <w:bookmarkEnd w:id="933"/>
      <w:bookmarkEnd w:id="934"/>
      <w:bookmarkEnd w:id="935"/>
      <w:bookmarkEnd w:id="936"/>
      <w:bookmarkEnd w:id="937"/>
      <w:bookmarkEnd w:id="938"/>
      <w:bookmarkEnd w:id="939"/>
      <w:bookmarkEnd w:id="940"/>
      <w:r w:rsidRPr="00C6761E">
        <w:t>General</w:t>
      </w:r>
      <w:bookmarkEnd w:id="941"/>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42" w:name="_Toc68196215"/>
      <w:bookmarkStart w:id="943" w:name="_Toc59208887"/>
      <w:bookmarkStart w:id="944" w:name="_Toc51951133"/>
      <w:bookmarkStart w:id="945" w:name="_Toc45882583"/>
      <w:bookmarkStart w:id="946" w:name="_Toc45282197"/>
      <w:bookmarkStart w:id="947" w:name="_Toc34404369"/>
      <w:bookmarkStart w:id="948" w:name="_Toc34388598"/>
      <w:bookmarkStart w:id="949" w:name="_Toc25070683"/>
      <w:bookmarkStart w:id="950"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51" w:name="_CR7_2_2_2"/>
      <w:bookmarkStart w:id="952" w:name="_Toc218596874"/>
      <w:bookmarkEnd w:id="951"/>
      <w:r w:rsidRPr="00C6761E">
        <w:t>7.2.2.2</w:t>
      </w:r>
      <w:r w:rsidRPr="00C6761E">
        <w:tab/>
      </w:r>
      <w:r w:rsidR="00DC5171" w:rsidRPr="00C6761E">
        <w:t>5G ProSe</w:t>
      </w:r>
      <w:r w:rsidRPr="00C6761E">
        <w:t xml:space="preserve"> direct link establishment procedure initiation by initiating UE</w:t>
      </w:r>
      <w:bookmarkEnd w:id="942"/>
      <w:bookmarkEnd w:id="943"/>
      <w:bookmarkEnd w:id="944"/>
      <w:bookmarkEnd w:id="945"/>
      <w:bookmarkEnd w:id="946"/>
      <w:bookmarkEnd w:id="947"/>
      <w:bookmarkEnd w:id="948"/>
      <w:bookmarkEnd w:id="949"/>
      <w:bookmarkEnd w:id="950"/>
      <w:bookmarkEnd w:id="952"/>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Pr="0029731B" w:rsidRDefault="00976914" w:rsidP="0029731B">
      <w:pPr>
        <w:pStyle w:val="B1"/>
      </w:pPr>
      <w:r w:rsidRPr="0029731B">
        <w:t>a)</w:t>
      </w:r>
      <w:r w:rsidRPr="0029731B">
        <w:tab/>
      </w:r>
      <w:r w:rsidRPr="0029731B">
        <w:rPr>
          <w:rFonts w:hint="eastAsia"/>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29731B" w:rsidRDefault="00F05AB2" w:rsidP="0029731B">
      <w:pPr>
        <w:pStyle w:val="B1"/>
      </w:pPr>
      <w:r w:rsidRPr="0029731B">
        <w:lastRenderedPageBreak/>
        <w:t>d)</w:t>
      </w:r>
      <w:r w:rsidRPr="0029731B">
        <w:tab/>
        <w:t>the link layer identifier for the destination UE (i.e., the unicast layer-2 ID of the target UE or the broadcast layer-2 ID)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FF6B07" w:rsidRDefault="00770E71" w:rsidP="00FF6B07">
      <w:pPr>
        <w:pStyle w:val="B2"/>
      </w:pPr>
      <w:r w:rsidRPr="00FF6B07">
        <w:t>4)</w:t>
      </w:r>
      <w:r w:rsidRPr="00FF6B07">
        <w:tab/>
        <w:t>i</w:t>
      </w:r>
      <w:r w:rsidR="00570F57" w:rsidRPr="00FF6B07">
        <w:t>f</w:t>
      </w:r>
      <w:r w:rsidRPr="00FF6B07">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FF6B07" w:rsidRDefault="00976914" w:rsidP="00FF6B07">
      <w:pPr>
        <w:pStyle w:val="B2"/>
      </w:pPr>
      <w:r w:rsidRPr="00FF6B07">
        <w:rPr>
          <w:rFonts w:hint="eastAsia"/>
        </w:rPr>
        <w:t>5</w:t>
      </w:r>
      <w:r w:rsidRPr="00FF6B07">
        <w:t>)</w:t>
      </w:r>
      <w:r w:rsidRPr="00FF6B07">
        <w:tab/>
        <w:t xml:space="preserve">if the 5G ProSe direct link establishment procedure is for direct communication between the </w:t>
      </w:r>
      <w:r w:rsidRPr="00FF6B07">
        <w:rPr>
          <w:rFonts w:hint="eastAsia"/>
        </w:rPr>
        <w:t xml:space="preserve">source </w:t>
      </w:r>
      <w:r w:rsidRPr="00FF6B07">
        <w:t>5G ProSe layer-3 end UE and the 5G ProSe layer-3 UE-to-UE relay UE, the initiating UE act</w:t>
      </w:r>
      <w:r w:rsidRPr="00FF6B07">
        <w:rPr>
          <w:rFonts w:hint="eastAsia"/>
        </w:rPr>
        <w:t>s</w:t>
      </w:r>
      <w:r w:rsidRPr="00FF6B07">
        <w:t xml:space="preserve"> as the </w:t>
      </w:r>
      <w:r w:rsidRPr="00FF6B07">
        <w:rPr>
          <w:rFonts w:hint="eastAsia"/>
        </w:rPr>
        <w:t xml:space="preserve">source </w:t>
      </w:r>
      <w:r w:rsidRPr="00FF6B07">
        <w:t xml:space="preserve">5G ProSe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w:t>
      </w:r>
      <w:r w:rsidRPr="00FF6B07">
        <w:rPr>
          <w:rFonts w:hint="eastAsia"/>
        </w:rPr>
        <w:t xml:space="preserve">source </w:t>
      </w:r>
      <w:r w:rsidRPr="00FF6B07">
        <w:t>5G ProSe layer-3 end UE and the 5G ProSe layer-3 UE-to-UE relay UE;</w:t>
      </w:r>
    </w:p>
    <w:p w14:paraId="28A37520" w14:textId="68DB8EF8" w:rsidR="00976914" w:rsidRPr="00FF6B07" w:rsidRDefault="00976914" w:rsidP="00FF6B07">
      <w:pPr>
        <w:pStyle w:val="B2"/>
      </w:pPr>
      <w:r w:rsidRPr="00FF6B07">
        <w:rPr>
          <w:rFonts w:hint="eastAsia"/>
        </w:rPr>
        <w:t>6</w:t>
      </w:r>
      <w:r w:rsidRPr="00FF6B07">
        <w:t>)</w:t>
      </w:r>
      <w:r w:rsidRPr="00FF6B07">
        <w:tab/>
        <w:t>i</w:t>
      </w:r>
      <w:r w:rsidR="00570F57" w:rsidRPr="00FF6B07">
        <w:t>f</w:t>
      </w:r>
      <w:r w:rsidRPr="00FF6B07">
        <w:t xml:space="preserve"> the 5G ProSe direct link establishment procedure is for direct communication between the 5G ProSe UE-to-UE relay UE and the target 5G ProSe end UE without integrated discovery, the initiating UE act</w:t>
      </w:r>
      <w:r w:rsidRPr="00FF6B07">
        <w:rPr>
          <w:rFonts w:hint="eastAsia"/>
        </w:rPr>
        <w:t>s</w:t>
      </w:r>
      <w:r w:rsidRPr="00FF6B07">
        <w:t xml:space="preserve"> as the 5G ProSe UE-to-UE relay UE</w:t>
      </w:r>
      <w:r w:rsidRPr="00FF6B07">
        <w:rPr>
          <w:rFonts w:hint="eastAsia"/>
        </w:rPr>
        <w:t>,</w:t>
      </w:r>
      <w:r w:rsidRPr="00FF6B07">
        <w:t xml:space="preserve"> the 5G ProSe direct link security mode control procedure between the source </w:t>
      </w:r>
      <w:r w:rsidRPr="00FF6B07">
        <w:lastRenderedPageBreak/>
        <w:t>5G ProSe end UE</w:t>
      </w:r>
      <w:r w:rsidRPr="00FF6B07">
        <w:rPr>
          <w:rFonts w:hint="eastAsia"/>
        </w:rPr>
        <w:t xml:space="preserve"> and </w:t>
      </w:r>
      <w:r w:rsidRPr="00FF6B07">
        <w:t xml:space="preserve">the </w:t>
      </w:r>
      <w:r w:rsidRPr="00FF6B07">
        <w:rPr>
          <w:rFonts w:hint="eastAsia"/>
        </w:rPr>
        <w:t>initiating</w:t>
      </w:r>
      <w:r w:rsidRPr="00FF6B07">
        <w:t xml:space="preserve"> UE</w:t>
      </w:r>
      <w:r w:rsidRPr="00FF6B07">
        <w:rPr>
          <w:rFonts w:hint="eastAsia"/>
        </w:rPr>
        <w:t xml:space="preserve"> has been su</w:t>
      </w:r>
      <w:r w:rsidR="0008154E" w:rsidRPr="00FF6B07">
        <w:t>c</w:t>
      </w:r>
      <w:r w:rsidRPr="00FF6B07">
        <w:rPr>
          <w:rFonts w:hint="eastAsia"/>
        </w:rPr>
        <w:t>cessfully completed</w:t>
      </w:r>
      <w:r w:rsidRPr="00FF6B07">
        <w:t xml:space="preserve">, </w:t>
      </w:r>
      <w:r w:rsidRPr="00FF6B07">
        <w:rPr>
          <w:rFonts w:hint="eastAsia"/>
        </w:rPr>
        <w:t xml:space="preserve">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PROSE DIRECT LINK ESTABLISHMENT REQUEST message</w:t>
      </w:r>
      <w:r w:rsidR="00570F57" w:rsidRPr="00FF6B07">
        <w:t xml:space="preserve"> </w:t>
      </w:r>
      <w:r w:rsidR="00570F57" w:rsidRPr="00FF6B07">
        <w:rPr>
          <w:rFonts w:hint="eastAsia"/>
        </w:rPr>
        <w:t>from the source 5G ProSe end UE</w:t>
      </w:r>
      <w:r w:rsidRPr="00FF6B07">
        <w:t xml:space="preserve"> </w:t>
      </w:r>
      <w:r w:rsidRPr="00FF6B07">
        <w:rPr>
          <w:rFonts w:hint="eastAsia"/>
        </w:rPr>
        <w:t xml:space="preserve">for 5G ProSe </w:t>
      </w:r>
      <w:r w:rsidRPr="00FF6B07">
        <w:t>UE-to-UE relay</w:t>
      </w:r>
      <w:r w:rsidRPr="00FF6B07">
        <w:rPr>
          <w:rFonts w:hint="eastAsia"/>
        </w:rPr>
        <w:t>;</w:t>
      </w:r>
    </w:p>
    <w:p w14:paraId="21D12425" w14:textId="45BCC236" w:rsidR="00976914" w:rsidRPr="00FF6B07" w:rsidRDefault="00976914" w:rsidP="00FF6B07">
      <w:pPr>
        <w:pStyle w:val="B2"/>
      </w:pPr>
      <w:r w:rsidRPr="00FF6B07">
        <w:rPr>
          <w:rFonts w:hint="eastAsia"/>
        </w:rPr>
        <w:t>7</w:t>
      </w:r>
      <w:r w:rsidRPr="00FF6B07">
        <w:t>)</w:t>
      </w:r>
      <w:r w:rsidRPr="00FF6B07">
        <w:tab/>
        <w:t>if the 5G ProSe direct link establishment procedure is for direct communication between the 5G ProSe layer-3 UE-to-UE relay UE</w:t>
      </w:r>
      <w:r w:rsidRPr="00FF6B07">
        <w:rPr>
          <w:rFonts w:hint="eastAsia"/>
        </w:rPr>
        <w:t xml:space="preserve"> and</w:t>
      </w:r>
      <w:r w:rsidRPr="00FF6B07">
        <w:t xml:space="preserve"> the target 5G ProSe layer-3 end UE, the initiating UE act</w:t>
      </w:r>
      <w:r w:rsidRPr="00FF6B07">
        <w:rPr>
          <w:rFonts w:hint="eastAsia"/>
        </w:rPr>
        <w:t xml:space="preserve">ing </w:t>
      </w:r>
      <w:r w:rsidRPr="00FF6B07">
        <w:t>as the 5G ProSe layer-3</w:t>
      </w:r>
      <w:r w:rsidRPr="00FF6B07">
        <w:rPr>
          <w:rFonts w:hint="eastAsia"/>
        </w:rPr>
        <w:t xml:space="preserve"> UE-to-UE relay</w:t>
      </w:r>
      <w:r w:rsidRPr="00FF6B07">
        <w:t xml:space="preserve"> UE</w:t>
      </w:r>
      <w:r w:rsidRPr="00FF6B07">
        <w:rPr>
          <w:rFonts w:hint="eastAsia"/>
        </w:rPr>
        <w:t xml:space="preserve"> receives </w:t>
      </w:r>
      <w:r w:rsidRPr="00FF6B07">
        <w:t>a PROSE DIRECT LINK ESTABLISHMENT REQUEST message including the relay</w:t>
      </w:r>
      <w:r w:rsidRPr="00FF6B07">
        <w:rPr>
          <w:rFonts w:hint="eastAsia"/>
        </w:rPr>
        <w:t xml:space="preserve"> </w:t>
      </w:r>
      <w:r w:rsidRPr="00FF6B07">
        <w:t>indication</w:t>
      </w:r>
      <w:r w:rsidR="00DF348B" w:rsidRPr="00FF6B07">
        <w:t xml:space="preserve"> set to 1</w:t>
      </w:r>
      <w:r w:rsidRPr="00FF6B07">
        <w:rPr>
          <w:rFonts w:hint="eastAsia"/>
        </w:rPr>
        <w:t xml:space="preserve">,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ESTABLISHMENT REQUEST message </w:t>
      </w:r>
      <w:r w:rsidR="00570F57" w:rsidRPr="00FF6B07">
        <w:rPr>
          <w:rFonts w:hint="eastAsia"/>
        </w:rPr>
        <w:t xml:space="preserve">from the source 5G ProSe end UE </w:t>
      </w:r>
      <w:r w:rsidRPr="00FF6B07">
        <w:rPr>
          <w:rFonts w:hint="eastAsia"/>
        </w:rPr>
        <w:t xml:space="preserve">for 5G ProSe </w:t>
      </w:r>
      <w:r w:rsidRPr="00FF6B07">
        <w:t>UE-to-UE relay;</w:t>
      </w:r>
    </w:p>
    <w:p w14:paraId="3A089829" w14:textId="4A7B8FAA" w:rsidR="00976914" w:rsidRPr="00FF6B07" w:rsidRDefault="00976914" w:rsidP="00FF6B07">
      <w:pPr>
        <w:pStyle w:val="B2"/>
      </w:pPr>
      <w:r w:rsidRPr="00FF6B07">
        <w:rPr>
          <w:rFonts w:hint="eastAsia"/>
        </w:rPr>
        <w:t>8</w:t>
      </w:r>
      <w:r w:rsidRPr="00FF6B07">
        <w:t>)</w:t>
      </w:r>
      <w:r w:rsidRPr="00FF6B07">
        <w:tab/>
        <w:t>if the 5G ProSe direct link establishment procedure is for direct communication between the 5G ProSe layer-3 UE-to-UE relay UE and the target 5G ProSe layer-3 end UE, the initiating UE act</w:t>
      </w:r>
      <w:r w:rsidRPr="00FF6B07">
        <w:rPr>
          <w:rFonts w:hint="eastAsia"/>
        </w:rPr>
        <w:t xml:space="preserve">ing </w:t>
      </w:r>
      <w:r w:rsidRPr="00FF6B07">
        <w:t xml:space="preserve">as the 5G ProSe layer-3 </w:t>
      </w:r>
      <w:r w:rsidRPr="00FF6B07">
        <w:rPr>
          <w:rFonts w:hint="eastAsia"/>
        </w:rPr>
        <w:t>UE-to-UE relay</w:t>
      </w:r>
      <w:r w:rsidRPr="00FF6B07">
        <w:t xml:space="preserve"> UE</w:t>
      </w:r>
      <w:r w:rsidRPr="00FF6B07">
        <w:rPr>
          <w:rFonts w:hint="eastAsia"/>
        </w:rPr>
        <w:t xml:space="preserve"> receives </w:t>
      </w:r>
      <w:r w:rsidRPr="00FF6B07">
        <w:t xml:space="preserve">a PROSE DIRECT LINK MODIFICATION REQUEST message to establish 5G ProSe UE-to-UE relay communication with </w:t>
      </w:r>
      <w:r w:rsidRPr="00FF6B07">
        <w:rPr>
          <w:rFonts w:hint="eastAsia"/>
        </w:rPr>
        <w:t>an additional</w:t>
      </w:r>
      <w:r w:rsidRPr="00FF6B07">
        <w:t xml:space="preserve"> 5G ProSe layer-3 end UE</w:t>
      </w:r>
      <w:r w:rsidRPr="00FF6B07">
        <w:rPr>
          <w:rFonts w:hint="eastAsia"/>
        </w:rPr>
        <w:t xml:space="preserve"> </w:t>
      </w:r>
      <w:r w:rsidRPr="00FF6B07">
        <w:t>as specified in clause 7.2.</w:t>
      </w:r>
      <w:r w:rsidRPr="00FF6B07">
        <w:rPr>
          <w:rFonts w:hint="eastAsia"/>
        </w:rPr>
        <w:t>3</w:t>
      </w:r>
      <w:r w:rsidRPr="00FF6B07">
        <w:t>.</w:t>
      </w:r>
      <w:r w:rsidRPr="00FF6B07">
        <w:rPr>
          <w:rFonts w:hint="eastAsia"/>
        </w:rPr>
        <w:t xml:space="preserve">2,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additional</w:t>
      </w:r>
      <w:r w:rsidRPr="00FF6B07">
        <w:t xml:space="preserv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MODIFICATION REQUEST message </w:t>
      </w:r>
      <w:r w:rsidR="00570F57" w:rsidRPr="00FF6B07">
        <w:rPr>
          <w:rFonts w:hint="eastAsia"/>
        </w:rPr>
        <w:t xml:space="preserve">from the source 5G ProSe end UE </w:t>
      </w:r>
      <w:r w:rsidRPr="00FF6B07">
        <w:rPr>
          <w:rFonts w:hint="eastAsia"/>
        </w:rPr>
        <w:t xml:space="preserve">for 5G ProSe </w:t>
      </w:r>
      <w:r w:rsidRPr="00FF6B07">
        <w:t>UE-to-UE relay</w:t>
      </w:r>
      <w:r w:rsidRPr="00FF6B07">
        <w:rPr>
          <w:rFonts w:hint="eastAsia"/>
        </w:rPr>
        <w:t>;</w:t>
      </w:r>
    </w:p>
    <w:p w14:paraId="1EDC203C" w14:textId="68C40D0C" w:rsidR="00604345" w:rsidRPr="00FF6B07" w:rsidRDefault="00604345" w:rsidP="00FF6B07">
      <w:pPr>
        <w:pStyle w:val="B2"/>
      </w:pPr>
      <w:r w:rsidRPr="00FF6B07">
        <w:rPr>
          <w:rFonts w:eastAsia="Malgun Gothic"/>
        </w:rPr>
        <w:t>9</w:t>
      </w:r>
      <w:r w:rsidRPr="00FF6B07">
        <w:rPr>
          <w:rFonts w:eastAsia="Malgun Gothic" w:hint="eastAsia"/>
        </w:rPr>
        <w:t>)</w:t>
      </w:r>
      <w:r w:rsidRPr="00FF6B07">
        <w:rPr>
          <w:rFonts w:eastAsia="Malgun Gothic"/>
        </w:rPr>
        <w:tab/>
      </w:r>
      <w:r w:rsidRPr="00FF6B07">
        <w:t xml:space="preserve">if the 5G ProSe direct link establishment procedure is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 the initiating UE act</w:t>
      </w:r>
      <w:r w:rsidRPr="00FF6B07">
        <w:rPr>
          <w:rFonts w:hint="eastAsia"/>
        </w:rPr>
        <w:t>s</w:t>
      </w:r>
      <w:r w:rsidRPr="00FF6B07">
        <w:t xml:space="preserve"> as the 5G ProSe </w:t>
      </w:r>
      <w:r w:rsidRPr="00FF6B07">
        <w:rPr>
          <w:rFonts w:eastAsia="Malgun Gothic" w:hint="eastAsia"/>
        </w:rPr>
        <w:t xml:space="preserve">multi-hop layer-3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w:t>
      </w:r>
      <w:r w:rsidRPr="00FF6B07">
        <w:rPr>
          <w:rFonts w:eastAsia="Malgun Gothic"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lastRenderedPageBreak/>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DE1EDA" w:rsidRDefault="008859E6" w:rsidP="00DE1EDA">
      <w:pPr>
        <w:pStyle w:val="B2"/>
      </w:pPr>
      <w:r w:rsidRPr="00DE1EDA">
        <w:t>1)</w:t>
      </w:r>
      <w:r w:rsidRPr="00DE1EDA">
        <w:tab/>
        <w:t xml:space="preserve">the initiating UE is acting as the source 5G ProSe end UE and the </w:t>
      </w:r>
      <w:r w:rsidR="00892A20" w:rsidRPr="00DE1EDA">
        <w:t>application layer ID</w:t>
      </w:r>
      <w:r w:rsidRPr="00DE1EDA">
        <w:t xml:space="preserve"> of the target 5G ProSe end UE is obtained during the 5G ProSe UE-to-UE relay discovery procedure</w:t>
      </w:r>
      <w:r w:rsidR="006F7EB8" w:rsidRPr="00DE1EDA">
        <w:t xml:space="preserve"> </w:t>
      </w:r>
      <w:r w:rsidR="006F7EB8" w:rsidRPr="00DE1EDA">
        <w:rPr>
          <w:rFonts w:eastAsiaTheme="minorEastAsia"/>
        </w:rPr>
        <w:t>or received from upper layers in case of 5G ProSe direct link establishment with integrated discovery</w:t>
      </w:r>
      <w:r w:rsidR="006F7EB8" w:rsidRPr="00DE1EDA">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3" w:name="_Hlk128574451"/>
      <w:r w:rsidRPr="00C6761E">
        <w:t>UE-to-UE relay UE user info</w:t>
      </w:r>
      <w:bookmarkEnd w:id="953"/>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4" w:name="OLE_LINK3"/>
      <w:r w:rsidRPr="00C6761E">
        <w:t>the 5G ProSe direct link establishment procedure is for 5G ProSe direct communication between the source 5G ProSe end UE and the 5G ProSe UE-to-UE relay UE</w:t>
      </w:r>
      <w:bookmarkEnd w:id="954"/>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bookmarkStart w:id="955" w:name="_Hlk128595720"/>
      <w:r w:rsidRPr="00C6761E">
        <w:rPr>
          <w:rFonts w:hint="eastAsia"/>
          <w:lang w:eastAsia="zh-CN"/>
        </w:rPr>
        <w:lastRenderedPageBreak/>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bookmarkEnd w:id="955"/>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lastRenderedPageBreak/>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lastRenderedPageBreak/>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lastRenderedPageBreak/>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25pt" o:ole="">
            <v:imagedata r:id="rId56" o:title=""/>
          </v:shape>
          <o:OLEObject Type="Embed" ProgID="Visio.Drawing.15" ShapeID="_x0000_i1048" DrawAspect="Content" ObjectID="_1829208522" r:id="rId57"/>
        </w:object>
      </w:r>
    </w:p>
    <w:p w14:paraId="5438B5D0" w14:textId="6053B7EA" w:rsidR="0036233B" w:rsidRPr="00C6761E" w:rsidRDefault="0036233B" w:rsidP="0037175B">
      <w:pPr>
        <w:pStyle w:val="TF"/>
      </w:pPr>
      <w:bookmarkStart w:id="956" w:name="_CRFigure7_2_2_2_1"/>
      <w:r w:rsidRPr="00C6761E">
        <w:t>Figure</w:t>
      </w:r>
      <w:r w:rsidRPr="00C6761E">
        <w:rPr>
          <w:rFonts w:cs="Arial"/>
        </w:rPr>
        <w:t> </w:t>
      </w:r>
      <w:bookmarkEnd w:id="956"/>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pt" o:ole="">
            <v:imagedata r:id="rId58" o:title=""/>
          </v:shape>
          <o:OLEObject Type="Embed" ProgID="Visio.Drawing.15" ShapeID="_x0000_i1049" DrawAspect="Content" ObjectID="_1829208523" r:id="rId59"/>
        </w:object>
      </w:r>
    </w:p>
    <w:p w14:paraId="0F326A3C" w14:textId="77777777" w:rsidR="0036233B" w:rsidRPr="00C6761E" w:rsidRDefault="0036233B" w:rsidP="0037175B">
      <w:pPr>
        <w:pStyle w:val="TF"/>
      </w:pPr>
      <w:bookmarkStart w:id="957" w:name="_CRFigure7_2_2_2_2"/>
      <w:r w:rsidRPr="00C6761E">
        <w:t>Figure</w:t>
      </w:r>
      <w:r w:rsidRPr="00C6761E">
        <w:rPr>
          <w:rFonts w:cs="Arial"/>
        </w:rPr>
        <w:t> </w:t>
      </w:r>
      <w:bookmarkEnd w:id="957"/>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8" w:name="_CR7_2_2_3"/>
      <w:bookmarkStart w:id="959" w:name="_Toc68196216"/>
      <w:bookmarkStart w:id="960" w:name="_Toc59208888"/>
      <w:bookmarkStart w:id="961" w:name="_Toc51951134"/>
      <w:bookmarkStart w:id="962" w:name="_Toc45882584"/>
      <w:bookmarkStart w:id="963" w:name="_Toc45282198"/>
      <w:bookmarkStart w:id="964" w:name="_Toc34404370"/>
      <w:bookmarkStart w:id="965" w:name="_Toc34388599"/>
      <w:bookmarkStart w:id="966" w:name="_Toc25070684"/>
      <w:bookmarkStart w:id="967" w:name="_Toc22039974"/>
      <w:bookmarkStart w:id="968" w:name="_Toc218596875"/>
      <w:bookmarkEnd w:id="958"/>
      <w:r w:rsidRPr="00C6761E">
        <w:t>7.2.2.3</w:t>
      </w:r>
      <w:r w:rsidRPr="00C6761E">
        <w:tab/>
      </w:r>
      <w:r w:rsidR="00DC5171" w:rsidRPr="00C6761E">
        <w:t>5G ProSe</w:t>
      </w:r>
      <w:r w:rsidRPr="00C6761E">
        <w:t xml:space="preserve"> direct link establishment procedure accepted by the target UE</w:t>
      </w:r>
      <w:bookmarkEnd w:id="959"/>
      <w:bookmarkEnd w:id="960"/>
      <w:bookmarkEnd w:id="961"/>
      <w:bookmarkEnd w:id="962"/>
      <w:bookmarkEnd w:id="963"/>
      <w:bookmarkEnd w:id="964"/>
      <w:bookmarkEnd w:id="965"/>
      <w:bookmarkEnd w:id="966"/>
      <w:bookmarkEnd w:id="967"/>
      <w:bookmarkEnd w:id="968"/>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69"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69"/>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783B80E8"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r w:rsidR="009A13E1" w:rsidRPr="004202B0">
        <w:t>reception</w:t>
      </w:r>
      <w:r w:rsidRPr="00C6761E">
        <w:t xml:space="preserve"> of the </w:t>
      </w:r>
      <w:r w:rsidRPr="00C6761E">
        <w:rPr>
          <w:lang w:eastAsia="x-none"/>
        </w:rPr>
        <w:t xml:space="preserve">PROSE </w:t>
      </w:r>
      <w:r w:rsidRPr="00C6761E">
        <w:rPr>
          <w:lang w:eastAsia="x-none"/>
        </w:rPr>
        <w:lastRenderedPageBreak/>
        <w:t xml:space="preserve">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lastRenderedPageBreak/>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1DCD410A" w:rsidR="0083029B"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w:t>
      </w:r>
    </w:p>
    <w:p w14:paraId="76328271" w14:textId="785EE66D" w:rsidR="00CB0404" w:rsidRPr="00C6761E" w:rsidRDefault="00CB0404">
      <w:pPr>
        <w:pStyle w:val="B1"/>
      </w:pPr>
      <w:r w:rsidRPr="00C6761E">
        <w:rPr>
          <w:lang w:eastAsia="zh-CN"/>
        </w:rPr>
        <w:t>g</w:t>
      </w:r>
      <w:r>
        <w:rPr>
          <w:lang w:eastAsia="zh-CN"/>
        </w:rPr>
        <w:t>a</w:t>
      </w:r>
      <w:r w:rsidRPr="00C6761E">
        <w:rPr>
          <w:lang w:eastAsia="zh-CN"/>
        </w:rPr>
        <w:t>)</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FF6B07">
      <w:pPr>
        <w:pStyle w:val="B1"/>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lastRenderedPageBreak/>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70" w:name="_CR7_2_2_4"/>
      <w:bookmarkStart w:id="971" w:name="_Toc68196217"/>
      <w:bookmarkStart w:id="972" w:name="_Toc59208889"/>
      <w:bookmarkStart w:id="973" w:name="_Toc51951135"/>
      <w:bookmarkStart w:id="974" w:name="_Toc45882585"/>
      <w:bookmarkStart w:id="975" w:name="_Toc45282199"/>
      <w:bookmarkStart w:id="976" w:name="_Toc218596876"/>
      <w:bookmarkEnd w:id="970"/>
      <w:r w:rsidRPr="00C6761E">
        <w:t>7.2.2.4</w:t>
      </w:r>
      <w:r w:rsidRPr="00C6761E">
        <w:tab/>
      </w:r>
      <w:r w:rsidR="00DC5171" w:rsidRPr="00C6761E">
        <w:t xml:space="preserve">5G ProSe </w:t>
      </w:r>
      <w:r w:rsidRPr="00C6761E">
        <w:t>direct link establishment procedure completion by the initiating UE</w:t>
      </w:r>
      <w:bookmarkEnd w:id="971"/>
      <w:bookmarkEnd w:id="972"/>
      <w:bookmarkEnd w:id="973"/>
      <w:bookmarkEnd w:id="974"/>
      <w:bookmarkEnd w:id="975"/>
      <w:bookmarkEnd w:id="976"/>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 xml:space="preserve">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w:t>
      </w:r>
      <w:r w:rsidR="00135C27" w:rsidRPr="00F21628">
        <w:rPr>
          <w:lang w:eastAsia="zh-CN"/>
        </w:rPr>
        <w:lastRenderedPageBreak/>
        <w:t>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Default="00D40849" w:rsidP="0036233B">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20BDF6C9" w14:textId="4F934DAF" w:rsidR="00895592" w:rsidRPr="00C6761E" w:rsidRDefault="00895592" w:rsidP="0036233B">
      <w:pPr>
        <w:rPr>
          <w:lang w:eastAsia="zh-CN"/>
        </w:rPr>
      </w:pPr>
      <w:r w:rsidRPr="000606F7">
        <w:t xml:space="preserve">If the 5G ProSe direct link </w:t>
      </w:r>
      <w:r w:rsidRPr="00575A8B">
        <w:t xml:space="preserve">establishment </w:t>
      </w:r>
      <w:r w:rsidRPr="000606F7">
        <w:t xml:space="preserve">procedure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multi-hop</w:t>
      </w:r>
      <w:r w:rsidRPr="000606F7">
        <w:t xml:space="preserve"> layer-3 end UE</w:t>
      </w:r>
      <w:r w:rsidR="00FB6E9B" w:rsidRPr="000812F1">
        <w:t xml:space="preserve"> </w:t>
      </w:r>
      <w:r w:rsidR="00FB6E9B" w:rsidRPr="00951040">
        <w:t>or between any two 5G ProSe multi-hop layer-3 UE-to-UE relay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7" w:name="_CR7_2_2_5"/>
      <w:bookmarkStart w:id="978" w:name="_Toc68196218"/>
      <w:bookmarkStart w:id="979" w:name="_Toc59208890"/>
      <w:bookmarkStart w:id="980" w:name="_Toc218596877"/>
      <w:bookmarkEnd w:id="977"/>
      <w:r w:rsidRPr="00C6761E">
        <w:t>7.2.2.5</w:t>
      </w:r>
      <w:r w:rsidRPr="00C6761E">
        <w:tab/>
      </w:r>
      <w:r w:rsidR="00DC5171" w:rsidRPr="00C6761E">
        <w:t xml:space="preserve">5G ProSe </w:t>
      </w:r>
      <w:r w:rsidRPr="00C6761E">
        <w:t>direct link establishment procedure not accepted by the target UE</w:t>
      </w:r>
      <w:bookmarkEnd w:id="978"/>
      <w:bookmarkEnd w:id="979"/>
      <w:bookmarkEnd w:id="980"/>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lastRenderedPageBreak/>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w:t>
      </w:r>
      <w:r w:rsidRPr="00C6761E">
        <w:lastRenderedPageBreak/>
        <w:t xml:space="preserve">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57BC1B89"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2F74B91A" w14:textId="24A9BE72" w:rsidR="00895592" w:rsidRDefault="00895592" w:rsidP="00B02A50">
      <w:pPr>
        <w:rPr>
          <w:lang w:eastAsia="zh-CN"/>
        </w:rPr>
      </w:pPr>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t xml:space="preserve">multi-hop </w:t>
      </w:r>
      <w:r w:rsidRPr="00C6761E">
        <w:t>layer-3 UE-to-UE relay UE</w:t>
      </w:r>
      <w:r w:rsidR="00FB6E9B" w:rsidRPr="000812F1">
        <w:t xml:space="preserve"> </w:t>
      </w:r>
      <w:r w:rsidR="00FB6E9B" w:rsidRPr="00951040">
        <w:t>or between any two 5G ProSe multi-hop layer-3 UE-to-UE relay UE</w:t>
      </w:r>
      <w:r w:rsidRPr="00C6761E">
        <w:t xml:space="preserve">, for Ethernet traffic, and the target UE acting as the 5G ProSe </w:t>
      </w:r>
      <w:r>
        <w:t xml:space="preserve">multi-hop </w:t>
      </w:r>
      <w:r w:rsidRPr="00C6761E">
        <w:t xml:space="preserve">layer-3 UE-to-UE relay UE detects that the MAC address of </w:t>
      </w:r>
      <w:r>
        <w:t>the source</w:t>
      </w:r>
      <w:r w:rsidRPr="00C6761E">
        <w:t xml:space="preserve"> 5G ProSe </w:t>
      </w:r>
      <w:r>
        <w:t xml:space="preserve">multi-hop </w:t>
      </w:r>
      <w:r w:rsidRPr="00C6761E">
        <w:t xml:space="preserve">layer-3 end UE </w:t>
      </w:r>
      <w:r>
        <w:t>in the</w:t>
      </w:r>
      <w:r w:rsidRPr="00C6761E">
        <w:t xml:space="preserve"> </w:t>
      </w:r>
      <w:r w:rsidRPr="00C33F68">
        <w:t xml:space="preserve">PROSE DIRECT LINK SECURITY MODE COMPLETE </w:t>
      </w:r>
      <w:r w:rsidRPr="00C6761E">
        <w:t xml:space="preserve">message is not unique, i.e., the MAC address of the source 5G ProSe </w:t>
      </w:r>
      <w:r>
        <w:t xml:space="preserve">multi-hop </w:t>
      </w:r>
      <w:r w:rsidRPr="00C6761E">
        <w:t xml:space="preserve">layer-3 end UE was also provided by another 5G ProSe </w:t>
      </w:r>
      <w:r>
        <w:t xml:space="preserve">multi-hop </w:t>
      </w:r>
      <w:r w:rsidRPr="00C6761E">
        <w:t>layer-3 end UE in a</w:t>
      </w:r>
      <w:r>
        <w:t>n existing</w:t>
      </w:r>
      <w:r w:rsidRPr="00C6761E">
        <w:t xml:space="preserve"> ProSe 5G direct link, the 5G ProSe </w:t>
      </w:r>
      <w:r>
        <w:t xml:space="preserve">multi-hop </w:t>
      </w:r>
      <w:r w:rsidRPr="00C6761E">
        <w:t xml:space="preserve">layer-3 UE-to-UE relay UE </w:t>
      </w:r>
      <w:r>
        <w:rPr>
          <w:lang w:eastAsia="zh-CN"/>
        </w:rPr>
        <w:t>shall</w:t>
      </w:r>
      <w:r w:rsidRPr="00C6761E">
        <w:rPr>
          <w:lang w:eastAsia="zh-CN"/>
        </w:rPr>
        <w:t xml:space="preserve"> send a PROSE DIRECT LINK ESTABLISHMENT REJECT message containing PC5 signalling protocol cause value #</w:t>
      </w:r>
      <w:r>
        <w:rPr>
          <w:lang w:eastAsia="zh-CN"/>
        </w:rPr>
        <w:t>23</w:t>
      </w:r>
      <w:r w:rsidRPr="00C6761E">
        <w:rPr>
          <w:lang w:eastAsia="zh-CN"/>
        </w:rPr>
        <w:t xml:space="preserve"> "MAC address not unique" to the source </w:t>
      </w:r>
      <w:r w:rsidRPr="00C6761E">
        <w:t xml:space="preserve">5G ProSe </w:t>
      </w:r>
      <w:r>
        <w:t xml:space="preserve">multi-hop </w:t>
      </w:r>
      <w:r w:rsidRPr="00C6761E">
        <w:t>layer-3 end UE</w:t>
      </w:r>
      <w:r w:rsidR="00FB6E9B" w:rsidRPr="00F93945">
        <w:t xml:space="preserve"> or the 5G ProSe multi-hop layer-3 UE-to-UE relay UE</w:t>
      </w:r>
      <w:r w:rsidRPr="00C6761E">
        <w:rPr>
          <w:lang w:eastAsia="zh-CN"/>
        </w:rPr>
        <w:t>.</w:t>
      </w:r>
    </w:p>
    <w:p w14:paraId="57202A02" w14:textId="053F94B9"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 xml:space="preserve">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w:t>
      </w:r>
      <w:r w:rsidRPr="00C6761E">
        <w:rPr>
          <w:lang w:eastAsia="zh-CN"/>
        </w:rPr>
        <w:lastRenderedPageBreak/>
        <w:t>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12F054D3"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w:t>
      </w:r>
      <w:r w:rsidR="00176C64">
        <w:rPr>
          <w:lang w:eastAsia="zh-CN"/>
        </w:rPr>
        <w:t>l</w:t>
      </w:r>
      <w:r w:rsidRPr="00C6761E">
        <w:rPr>
          <w:lang w:eastAsia="zh-CN"/>
        </w:rPr>
        <w:t>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lastRenderedPageBreak/>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lastRenderedPageBreak/>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81" w:name="_Hlk125469626"/>
      <w:r w:rsidRPr="00C6761E">
        <w:rPr>
          <w:lang w:eastAsia="zh-CN"/>
        </w:rPr>
        <w:t>Failure from 5G ProSe end UE</w:t>
      </w:r>
      <w:bookmarkEnd w:id="981"/>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lastRenderedPageBreak/>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82" w:name="_CR7_2_2_6"/>
      <w:bookmarkStart w:id="983" w:name="_Toc68196219"/>
      <w:bookmarkStart w:id="984" w:name="_Toc59208891"/>
      <w:bookmarkStart w:id="985" w:name="_Toc218596878"/>
      <w:bookmarkEnd w:id="982"/>
      <w:r w:rsidRPr="00C6761E">
        <w:t>7.2.2.6</w:t>
      </w:r>
      <w:r w:rsidRPr="00C6761E">
        <w:tab/>
        <w:t>Abnormal cases</w:t>
      </w:r>
      <w:bookmarkEnd w:id="983"/>
      <w:bookmarkEnd w:id="984"/>
      <w:bookmarkEnd w:id="985"/>
    </w:p>
    <w:p w14:paraId="4445B6CE" w14:textId="77777777" w:rsidR="0036233B" w:rsidRPr="00C6761E" w:rsidRDefault="0036233B" w:rsidP="0037175B">
      <w:pPr>
        <w:pStyle w:val="Heading5"/>
      </w:pPr>
      <w:bookmarkStart w:id="986" w:name="_CR7_2_2_6_1"/>
      <w:bookmarkStart w:id="987" w:name="_Toc68196220"/>
      <w:bookmarkStart w:id="988" w:name="_Toc59208892"/>
      <w:bookmarkStart w:id="989" w:name="_Toc51951138"/>
      <w:bookmarkStart w:id="990" w:name="_Toc45882588"/>
      <w:bookmarkStart w:id="991" w:name="_Toc45282202"/>
      <w:bookmarkStart w:id="992" w:name="_Toc34404374"/>
      <w:bookmarkStart w:id="993" w:name="_Toc34388603"/>
      <w:bookmarkStart w:id="994" w:name="_Toc25070688"/>
      <w:bookmarkStart w:id="995" w:name="_Toc218596879"/>
      <w:bookmarkEnd w:id="986"/>
      <w:r w:rsidRPr="00C6761E">
        <w:t>7.2.2.6.1</w:t>
      </w:r>
      <w:r w:rsidRPr="00C6761E">
        <w:tab/>
        <w:t>Abnormal cases at the initiating UE</w:t>
      </w:r>
      <w:bookmarkEnd w:id="987"/>
      <w:bookmarkEnd w:id="988"/>
      <w:bookmarkEnd w:id="989"/>
      <w:bookmarkEnd w:id="990"/>
      <w:bookmarkEnd w:id="991"/>
      <w:bookmarkEnd w:id="992"/>
      <w:bookmarkEnd w:id="993"/>
      <w:bookmarkEnd w:id="994"/>
      <w:bookmarkEnd w:id="995"/>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17444B" w:rsidRDefault="0036233B" w:rsidP="0017444B">
      <w:r w:rsidRPr="0017444B">
        <w:t>the initiating UE shall retransmit the PROSE DIRECT LINK ESTABLISHMENT REQUEST message and restart timer T</w:t>
      </w:r>
      <w:r w:rsidR="00EB225A" w:rsidRPr="0017444B">
        <w:t>5080</w:t>
      </w:r>
      <w:r w:rsidRPr="0017444B">
        <w:t xml:space="preserve">. After reaching the maximum number of allowed retransmissions, the initiating UE shall abort the </w:t>
      </w:r>
      <w:r w:rsidR="00014555" w:rsidRPr="0017444B">
        <w:t>5G ProSe direct link</w:t>
      </w:r>
      <w:r w:rsidRPr="0017444B">
        <w:t xml:space="preserve"> establishment procedure and may notify the upper layer that the target UE is unreachable.</w:t>
      </w:r>
      <w:r w:rsidR="00C602EE" w:rsidRPr="0017444B">
        <w:t xml:space="preserve"> If</w:t>
      </w:r>
      <w:r w:rsidR="00790731" w:rsidRPr="0017444B">
        <w:t xml:space="preserve"> the 5G ProSe direct link establishment procedure is</w:t>
      </w:r>
      <w:r w:rsidR="00790731" w:rsidRPr="0017444B">
        <w:rPr>
          <w:rFonts w:hint="eastAsia"/>
        </w:rPr>
        <w:t xml:space="preserve"> </w:t>
      </w:r>
      <w:r w:rsidR="00790731" w:rsidRPr="0017444B">
        <w:t xml:space="preserve">for direct communication between the 5G ProSe UE-to-UE relay UE </w:t>
      </w:r>
      <w:r w:rsidR="00790731" w:rsidRPr="0017444B">
        <w:rPr>
          <w:rFonts w:hint="eastAsia"/>
        </w:rPr>
        <w:t xml:space="preserve">and </w:t>
      </w:r>
      <w:r w:rsidR="00790731" w:rsidRPr="0017444B">
        <w:t xml:space="preserve">the </w:t>
      </w:r>
      <w:r w:rsidR="00790731" w:rsidRPr="0017444B">
        <w:rPr>
          <w:rFonts w:hint="eastAsia"/>
        </w:rPr>
        <w:t xml:space="preserve">target </w:t>
      </w:r>
      <w:r w:rsidR="00790731" w:rsidRPr="0017444B">
        <w:t>5G ProSe end UE</w:t>
      </w:r>
      <w:r w:rsidR="00790731" w:rsidRPr="0017444B">
        <w:rPr>
          <w:rFonts w:hint="eastAsia"/>
        </w:rPr>
        <w:t>, and</w:t>
      </w:r>
      <w:r w:rsidR="00C602EE" w:rsidRPr="0017444B">
        <w:t xml:space="preserve"> </w:t>
      </w:r>
      <w:r w:rsidR="00FA14EA" w:rsidRPr="0017444B">
        <w:rPr>
          <w:rFonts w:eastAsiaTheme="minorEastAsia"/>
        </w:rPr>
        <w:t>the initiating UE is acting as a 5G ProSe UE-to-UE relay UE, the initiating UE</w:t>
      </w:r>
      <w:r w:rsidR="00FA14EA" w:rsidRPr="0017444B">
        <w:t xml:space="preserve"> </w:t>
      </w:r>
      <w:r w:rsidR="00C602EE" w:rsidRPr="0017444B">
        <w:t>shall send a PROSE DIRECT LINK ESTABLISHMENT REJECT message</w:t>
      </w:r>
      <w:r w:rsidR="00C602EE" w:rsidRPr="0017444B">
        <w:rPr>
          <w:rFonts w:hint="eastAsia"/>
        </w:rPr>
        <w:t xml:space="preserve"> </w:t>
      </w:r>
      <w:r w:rsidR="00C602EE" w:rsidRPr="0017444B">
        <w:t xml:space="preserve">to </w:t>
      </w:r>
      <w:r w:rsidR="00C602EE" w:rsidRPr="0017444B">
        <w:rPr>
          <w:rFonts w:eastAsiaTheme="minorEastAsia"/>
        </w:rPr>
        <w:t>the source 5G ProSe end UE</w:t>
      </w:r>
      <w:r w:rsidR="00C602EE" w:rsidRPr="0017444B">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lastRenderedPageBreak/>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6" w:name="_CR7_2_2_6_2"/>
      <w:bookmarkStart w:id="997" w:name="_Toc68196221"/>
      <w:bookmarkStart w:id="998" w:name="_Toc59208893"/>
      <w:bookmarkStart w:id="999" w:name="_Toc51951139"/>
      <w:bookmarkStart w:id="1000" w:name="_Toc45882589"/>
      <w:bookmarkStart w:id="1001" w:name="_Toc45282203"/>
      <w:bookmarkStart w:id="1002" w:name="_Toc34404375"/>
      <w:bookmarkStart w:id="1003" w:name="_Toc34388604"/>
      <w:bookmarkStart w:id="1004" w:name="_Toc25070689"/>
      <w:bookmarkStart w:id="1005" w:name="_Toc218596880"/>
      <w:bookmarkEnd w:id="996"/>
      <w:r w:rsidRPr="00C6761E">
        <w:t>7.2.2.6.2</w:t>
      </w:r>
      <w:r w:rsidRPr="00C6761E">
        <w:tab/>
        <w:t>Abnormal cases at the target UE</w:t>
      </w:r>
      <w:bookmarkEnd w:id="997"/>
      <w:bookmarkEnd w:id="998"/>
      <w:bookmarkEnd w:id="999"/>
      <w:bookmarkEnd w:id="1000"/>
      <w:bookmarkEnd w:id="1001"/>
      <w:bookmarkEnd w:id="1002"/>
      <w:bookmarkEnd w:id="1003"/>
      <w:bookmarkEnd w:id="1004"/>
      <w:bookmarkEnd w:id="1005"/>
    </w:p>
    <w:p w14:paraId="0CF4D3BC" w14:textId="7B6EB721"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r w:rsidR="009A13E1" w:rsidRPr="004202B0">
        <w:t>or</w:t>
      </w:r>
      <w:r w:rsidR="009A13E1">
        <w:t xml:space="preserve"> </w:t>
      </w:r>
      <w:r w:rsidR="009A13E1" w:rsidRPr="004202B0">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6" w:name="_CR7_2_3"/>
      <w:bookmarkStart w:id="1007" w:name="_Toc218596881"/>
      <w:bookmarkEnd w:id="1006"/>
      <w:r w:rsidRPr="00C6761E">
        <w:t>7.2.3</w:t>
      </w:r>
      <w:r w:rsidRPr="00C6761E">
        <w:tab/>
        <w:t>5G ProSe direct link modification procedure</w:t>
      </w:r>
      <w:bookmarkEnd w:id="1007"/>
    </w:p>
    <w:p w14:paraId="7C10D81B" w14:textId="77777777" w:rsidR="00182478" w:rsidRPr="00C6761E" w:rsidRDefault="00182478" w:rsidP="00182478">
      <w:pPr>
        <w:pStyle w:val="Heading4"/>
      </w:pPr>
      <w:bookmarkStart w:id="1008" w:name="_CR7_2_3_1"/>
      <w:bookmarkStart w:id="1009" w:name="_Toc218596882"/>
      <w:bookmarkEnd w:id="1008"/>
      <w:r w:rsidRPr="00C6761E">
        <w:t>7.2.</w:t>
      </w:r>
      <w:r w:rsidRPr="00C6761E">
        <w:rPr>
          <w:lang w:eastAsia="zh-CN"/>
        </w:rPr>
        <w:t>3</w:t>
      </w:r>
      <w:r w:rsidRPr="00C6761E">
        <w:t>.1</w:t>
      </w:r>
      <w:r w:rsidRPr="00C6761E">
        <w:tab/>
        <w:t>General</w:t>
      </w:r>
      <w:bookmarkEnd w:id="1009"/>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lastRenderedPageBreak/>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10" w:name="_CR7_2_3_2"/>
      <w:bookmarkStart w:id="1011" w:name="_Toc218596883"/>
      <w:bookmarkEnd w:id="1010"/>
      <w:r w:rsidRPr="00C6761E">
        <w:t>7.2.3.2</w:t>
      </w:r>
      <w:r w:rsidRPr="00C6761E">
        <w:tab/>
        <w:t>5G ProSe direct link modification procedure initiat</w:t>
      </w:r>
      <w:r w:rsidRPr="00C6761E">
        <w:rPr>
          <w:lang w:eastAsia="zh-CN"/>
        </w:rPr>
        <w:t>ed</w:t>
      </w:r>
      <w:r w:rsidRPr="00C6761E">
        <w:t xml:space="preserve"> by initiating UE</w:t>
      </w:r>
      <w:bookmarkEnd w:id="1011"/>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29731B" w:rsidRDefault="00D2355C" w:rsidP="0029731B">
      <w:pPr>
        <w:pStyle w:val="B1"/>
      </w:pPr>
      <w:r w:rsidRPr="0029731B">
        <w:t>d)</w:t>
      </w:r>
      <w:r w:rsidRPr="0029731B">
        <w:tab/>
        <w:t>the timer T5091 is not running</w:t>
      </w:r>
      <w:r w:rsidRPr="0029731B">
        <w:rPr>
          <w:rFonts w:hint="eastAsia"/>
        </w:rPr>
        <w:t>;</w:t>
      </w:r>
      <w:r w:rsidRPr="0029731B">
        <w:t xml:space="preserve"> and</w:t>
      </w:r>
    </w:p>
    <w:p w14:paraId="27010F01" w14:textId="77777777" w:rsidR="00D2355C" w:rsidRPr="0029731B" w:rsidRDefault="00D2355C" w:rsidP="0029731B">
      <w:pPr>
        <w:pStyle w:val="B1"/>
      </w:pPr>
      <w:r w:rsidRPr="0029731B">
        <w:t>e</w:t>
      </w:r>
      <w:r w:rsidRPr="0029731B">
        <w:rPr>
          <w:rFonts w:hint="eastAsia"/>
        </w:rPr>
        <w:t>)</w:t>
      </w:r>
      <w:r w:rsidRPr="0029731B">
        <w:rPr>
          <w:rFonts w:hint="eastAsia"/>
        </w:rPr>
        <w:tab/>
      </w:r>
      <w:r w:rsidRPr="0029731B">
        <w:t>the initiating UE is not performing the 5G ProSe direct link re-keying procedure initiated by the target UE.</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 xml:space="preserve">7.2.8. If there is no matched PC5 QoS flow, the initiating UE </w:t>
      </w:r>
      <w:r w:rsidR="00182478" w:rsidRPr="00C6761E">
        <w:rPr>
          <w:lang w:eastAsia="zh-CN"/>
        </w:rPr>
        <w:lastRenderedPageBreak/>
        <w:t>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w:t>
      </w:r>
      <w:r w:rsidRPr="00C6761E">
        <w:rPr>
          <w:rFonts w:hint="eastAsia"/>
          <w:lang w:eastAsia="zh-CN"/>
        </w:rPr>
        <w:lastRenderedPageBreak/>
        <w:t xml:space="preserve">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lastRenderedPageBreak/>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29731B" w:rsidRDefault="008C41B7" w:rsidP="0029731B">
      <w:pPr>
        <w:pStyle w:val="B1"/>
      </w:pPr>
      <w:r w:rsidRPr="0029731B">
        <w:t>a)</w:t>
      </w:r>
      <w:r w:rsidRPr="0029731B">
        <w:tab/>
        <w:t>shall include the source end UE info set to the user info of the source 5G ProSe layer-3 end UE and the target end UE info set to the user info of the target 5G ProSe layer-3 end UE received in PROSE DIRECT LINK ESTABLISHMENT REQUEST message, if the UE acts as a 5G ProSe layer-3 UE-to-UE relay UE and the 5G ProSe direct link is between the 5G ProSe layer-3 UE-to-UE relay UE and the target 5G ProSe layer-3 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FF6B07" w:rsidRDefault="001C47A7" w:rsidP="00FF6B07">
      <w:pPr>
        <w:pStyle w:val="B1"/>
      </w:pPr>
      <w:r w:rsidRPr="00FF6B07">
        <w:t>c)</w:t>
      </w:r>
      <w:r w:rsidRPr="00FF6B07">
        <w:tab/>
      </w:r>
      <w:r w:rsidR="00135C27" w:rsidRPr="00FF6B07">
        <w:t>shall include the target end UE info set to the user info of the additional target 5G ProSe layer-3 end UE to which the 5G ProSe UE-to-UE relay communication is requested, if the UE acts as a source 5G ProSe layer-3 end UE or a 5G ProSe layer-3 UE-to-UE relay UE,</w:t>
      </w:r>
      <w:r w:rsidR="00135C27" w:rsidRPr="00FF6B07">
        <w:rPr>
          <w:rFonts w:hint="eastAsia"/>
        </w:rPr>
        <w:t xml:space="preserve"> </w:t>
      </w:r>
      <w:r w:rsidR="00135C27" w:rsidRPr="00FF6B07">
        <w:t>and the 5G ProSe direct link is between the source 5G ProSe layer-3 end UE and the 5G ProSe layer-3 UE-to-UE relay UE;</w:t>
      </w:r>
    </w:p>
    <w:p w14:paraId="6B38995D" w14:textId="642A451F" w:rsidR="00D818F6" w:rsidRPr="00FF6B07" w:rsidRDefault="00D818F6" w:rsidP="00FF6B07">
      <w:pPr>
        <w:pStyle w:val="B1"/>
      </w:pPr>
      <w:r w:rsidRPr="00FF6B07">
        <w:t>d</w:t>
      </w:r>
      <w:r w:rsidR="001C47A7" w:rsidRPr="00FF6B07">
        <w:t>)</w:t>
      </w:r>
      <w:r w:rsidR="001C47A7" w:rsidRPr="00FF6B07">
        <w:tab/>
        <w:t>shall include the link modification operation code set to "Add new 5G ProSe layer-3 end UE to the existing 5G ProSe direct link";</w:t>
      </w:r>
    </w:p>
    <w:p w14:paraId="710805E3" w14:textId="77777777" w:rsidR="00D818F6" w:rsidRPr="00FF6B07" w:rsidRDefault="00D818F6" w:rsidP="00FF6B07">
      <w:pPr>
        <w:pStyle w:val="B1"/>
      </w:pPr>
      <w:r w:rsidRPr="00FF6B07">
        <w:rPr>
          <w:rFonts w:hint="eastAsia"/>
        </w:rPr>
        <w:t>e</w:t>
      </w:r>
      <w:r w:rsidRPr="00FF6B07">
        <w:t>)</w:t>
      </w:r>
      <w:r w:rsidRPr="00FF6B07">
        <w:tab/>
      </w:r>
      <w:r w:rsidRPr="00FF6B07">
        <w:rPr>
          <w:rFonts w:hint="eastAsia"/>
        </w:rPr>
        <w:t xml:space="preserve">may </w:t>
      </w:r>
      <w:r w:rsidRPr="00FF6B07">
        <w:t>include the PQFI(s) and the corresponding PC5 QoS parameters including the ProSe identifier(s);</w:t>
      </w:r>
    </w:p>
    <w:p w14:paraId="70B0DB4F" w14:textId="1144764D" w:rsidR="001C47A7" w:rsidRPr="00FF6B07" w:rsidRDefault="00D818F6" w:rsidP="00FF6B07">
      <w:pPr>
        <w:pStyle w:val="B1"/>
      </w:pPr>
      <w:r w:rsidRPr="00FF6B07">
        <w:rPr>
          <w:rFonts w:hint="eastAsia"/>
        </w:rPr>
        <w:t>f</w:t>
      </w:r>
      <w:r w:rsidRPr="00FF6B07">
        <w:t>)</w:t>
      </w:r>
      <w:r w:rsidRPr="00FF6B07">
        <w:tab/>
        <w:t>may include the PC5 QoS rule(s) to indicate the packet filters of the PC5 QoS flow(s);</w:t>
      </w:r>
      <w:r w:rsidRPr="00FF6B07">
        <w:rPr>
          <w:rFonts w:hint="eastAsia"/>
        </w:rPr>
        <w:t xml:space="preserve"> </w:t>
      </w:r>
      <w:r w:rsidRPr="00FF6B07">
        <w:t>and</w:t>
      </w:r>
    </w:p>
    <w:p w14:paraId="4BDA51BF" w14:textId="0A7B1648" w:rsidR="001C47A7" w:rsidRPr="00FF6B07" w:rsidRDefault="00D818F6" w:rsidP="00FF6B07">
      <w:pPr>
        <w:pStyle w:val="B1"/>
      </w:pPr>
      <w:r w:rsidRPr="00FF6B07">
        <w:t>g</w:t>
      </w:r>
      <w:r w:rsidR="001C47A7" w:rsidRPr="00FF6B07">
        <w:t>)</w:t>
      </w:r>
      <w:r w:rsidR="001C47A7" w:rsidRPr="00FF6B07">
        <w:tab/>
        <w:t>may include the target end UE layer-2 ID set to the layer-2 ID of the target 5G ProSe layer-3 end UE, if the UE acts as a source 5G ProSe layer-3 end UE and the 5G ProSe direct link is between the source 5G ProSe layer-3 end UE and the 5G ProSe layer-3 UE-to-UE relay UE.</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lastRenderedPageBreak/>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lastRenderedPageBreak/>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FF6B07" w:rsidRDefault="00060449" w:rsidP="00FF6B07">
      <w:r w:rsidRPr="00FF6B07">
        <w:rPr>
          <w:rFonts w:hint="eastAsia"/>
        </w:rPr>
        <w:t>I</w:t>
      </w:r>
      <w:r w:rsidRPr="00FF6B07">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25pt" o:ole="">
            <v:imagedata r:id="rId60" o:title=""/>
          </v:shape>
          <o:OLEObject Type="Embed" ProgID="Visio.Drawing.15" ShapeID="_x0000_i1050" DrawAspect="Content" ObjectID="_1829208524" r:id="rId61"/>
        </w:object>
      </w:r>
    </w:p>
    <w:p w14:paraId="5EE852F6" w14:textId="77777777" w:rsidR="00182478" w:rsidRPr="00C6761E" w:rsidRDefault="00182478" w:rsidP="00182478">
      <w:pPr>
        <w:pStyle w:val="TF"/>
      </w:pPr>
      <w:bookmarkStart w:id="1012" w:name="_CRFigure7_2_3_2_1"/>
      <w:r w:rsidRPr="00C6761E">
        <w:t>Figure </w:t>
      </w:r>
      <w:bookmarkEnd w:id="1012"/>
      <w:r w:rsidRPr="00C6761E">
        <w:t>7.2.3.2.1: 5G ProSe direct link modification procedure</w:t>
      </w:r>
    </w:p>
    <w:p w14:paraId="5108423B" w14:textId="6DA64ED1" w:rsidR="008A6E1F" w:rsidRPr="00C6761E" w:rsidRDefault="008A6E1F" w:rsidP="00EA06FE">
      <w:pPr>
        <w:pStyle w:val="TH"/>
      </w:pPr>
      <w:r w:rsidRPr="00C6761E">
        <w:object w:dxaOrig="9467" w:dyaOrig="5806" w14:anchorId="354563F3">
          <v:shape id="_x0000_i1051" type="#_x0000_t75" style="width:474.85pt;height:289.25pt" o:ole="">
            <v:imagedata r:id="rId62" o:title=""/>
          </v:shape>
          <o:OLEObject Type="Embed" ProgID="Visio.Drawing.15" ShapeID="_x0000_i1051" DrawAspect="Content" ObjectID="_1829208525" r:id="rId63"/>
        </w:object>
      </w:r>
    </w:p>
    <w:p w14:paraId="70F908B4" w14:textId="0AC24DDA" w:rsidR="008A6E1F" w:rsidRPr="00C6761E" w:rsidRDefault="008A6E1F" w:rsidP="00CF01E6">
      <w:pPr>
        <w:pStyle w:val="TF"/>
      </w:pPr>
      <w:bookmarkStart w:id="1013" w:name="_CRFigure7_2_3_2_2"/>
      <w:r w:rsidRPr="00C6761E">
        <w:t>Figure </w:t>
      </w:r>
      <w:bookmarkEnd w:id="1013"/>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4" w:name="_CR7_2_3_3"/>
      <w:bookmarkStart w:id="1015" w:name="_Toc218596884"/>
      <w:bookmarkEnd w:id="1014"/>
      <w:r w:rsidRPr="00C6761E">
        <w:t>7.2.3.3</w:t>
      </w:r>
      <w:r w:rsidRPr="00C6761E">
        <w:tab/>
        <w:t xml:space="preserve">5G ProSe direct link modification procedure accepted by the </w:t>
      </w:r>
      <w:r w:rsidRPr="00C6761E">
        <w:rPr>
          <w:lang w:eastAsia="zh-CN"/>
        </w:rPr>
        <w:t>target</w:t>
      </w:r>
      <w:r w:rsidRPr="00C6761E">
        <w:t xml:space="preserve"> UE</w:t>
      </w:r>
      <w:bookmarkEnd w:id="1015"/>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5E637B99" w:rsidR="00060449" w:rsidRPr="003B001D" w:rsidRDefault="003B001D" w:rsidP="003B001D">
      <w:pPr>
        <w:pStyle w:val="B1"/>
      </w:pPr>
      <w:r w:rsidRPr="003B001D">
        <w:t>a)</w:t>
      </w:r>
      <w:r w:rsidRPr="003B001D">
        <w:tab/>
      </w:r>
      <w:r w:rsidR="00060449" w:rsidRPr="003B001D">
        <w:t>shall include the relay reselection indication;</w:t>
      </w:r>
    </w:p>
    <w:p w14:paraId="689AD607" w14:textId="1E2B69E3" w:rsidR="008A6E1F" w:rsidRPr="003B001D" w:rsidRDefault="003B001D" w:rsidP="003B001D">
      <w:pPr>
        <w:pStyle w:val="B1"/>
      </w:pPr>
      <w:r w:rsidRPr="003B001D">
        <w:t>b)</w:t>
      </w:r>
      <w:r w:rsidRPr="003B001D">
        <w:tab/>
      </w:r>
      <w:r w:rsidR="008A6E1F" w:rsidRPr="003B001D">
        <w:t>shall include the new 5G ProSe UE-to-UE relay UE user info ID</w:t>
      </w:r>
      <w:r w:rsidR="00BC0EFB" w:rsidRPr="003B001D">
        <w:t>; and</w:t>
      </w:r>
    </w:p>
    <w:p w14:paraId="4749CA53" w14:textId="5DD8E0E4" w:rsidR="00BC0EFB" w:rsidRPr="003B001D" w:rsidRDefault="00060449" w:rsidP="003B001D">
      <w:pPr>
        <w:pStyle w:val="B1"/>
      </w:pPr>
      <w:r w:rsidRPr="003B001D">
        <w:t>c</w:t>
      </w:r>
      <w:r w:rsidR="00C36452" w:rsidRPr="003B001D">
        <w:t>)</w:t>
      </w:r>
      <w:r w:rsidR="00C36452" w:rsidRPr="003B001D">
        <w:tab/>
      </w:r>
      <w:r w:rsidR="00643986" w:rsidRPr="003B001D">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6" w:name="_CR7_2_3_4"/>
      <w:bookmarkStart w:id="1017" w:name="_Toc218596885"/>
      <w:bookmarkEnd w:id="1016"/>
      <w:r w:rsidRPr="00C6761E">
        <w:t>7.2.3.4</w:t>
      </w:r>
      <w:r w:rsidRPr="00C6761E">
        <w:tab/>
        <w:t>5G ProSe direct link modification procedure completion by the initiating UE</w:t>
      </w:r>
      <w:bookmarkEnd w:id="1017"/>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FF6B07" w:rsidRDefault="00952116" w:rsidP="00FF6B07">
      <w:r w:rsidRPr="00FF6B07">
        <w:t xml:space="preserve">When the 5G ProSe direct link is between the 5G ProSe layer-3 UE-to-UE relay UE and the target 5G ProSe layer-3 end UE, and the 5G ProSe layer-3 UE-to-UE relay UE receives PROSE DIRECT LINK MODIFICATION ACK message from the source 5G ProSe end UE </w:t>
      </w:r>
      <w:r w:rsidRPr="00FF6B07">
        <w:rPr>
          <w:rFonts w:hint="eastAsia"/>
        </w:rPr>
        <w:t>which</w:t>
      </w:r>
      <w:r w:rsidRPr="00FF6B07">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B08007E" w14:textId="75FB0B6A" w:rsidR="00895592" w:rsidRPr="00C6761E" w:rsidRDefault="00895592" w:rsidP="00096E5B">
      <w:r w:rsidRPr="000606F7">
        <w:t xml:space="preserve">If the 5G ProSe direct link </w:t>
      </w:r>
      <w:r>
        <w:t>modification</w:t>
      </w:r>
      <w:r w:rsidRPr="000606F7">
        <w:t xml:space="preserve"> procedure is for 5G ProSe direct communication between the 5G ProSe</w:t>
      </w:r>
      <w:r>
        <w:t xml:space="preserve"> multi-hop</w:t>
      </w:r>
      <w:r w:rsidRPr="000606F7">
        <w:t xml:space="preserve"> 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0812F1">
        <w:t xml:space="preserve"> </w:t>
      </w:r>
      <w:r w:rsidR="00FB6E9B" w:rsidRPr="00951040">
        <w:t>or between any two 5G ProSe multi-hop layer-3 UE-to-UE relay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w:t>
      </w:r>
      <w:r>
        <w:rPr>
          <w:lang w:eastAsia="zh-CN"/>
        </w:rPr>
        <w:t xml:space="preserve"> 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the target 5G ProSe multi-hop layer-3 end UE </w:t>
      </w:r>
      <w:r w:rsidRPr="000606F7">
        <w:t xml:space="preserve">is not unique, i.e., the MAC address of the </w:t>
      </w:r>
      <w:r>
        <w:t xml:space="preserve">target </w:t>
      </w:r>
      <w:r w:rsidRPr="000606F7">
        <w:t xml:space="preserve">5G ProSe </w:t>
      </w:r>
      <w:r>
        <w:t xml:space="preserve">multi-hop </w:t>
      </w:r>
      <w:r w:rsidRPr="000606F7">
        <w:t xml:space="preserve">layer-3 end UE was also provided by another 5G ProSe </w:t>
      </w:r>
      <w:r>
        <w:t xml:space="preserve">multi-hop </w:t>
      </w:r>
      <w:r w:rsidRPr="000606F7">
        <w:t>layer-3 end UE in a</w:t>
      </w:r>
      <w:r>
        <w:t>n existing</w:t>
      </w:r>
      <w:r w:rsidRPr="000606F7">
        <w:t xml:space="preserve"> ProSe 5G direct link, </w:t>
      </w:r>
      <w:r>
        <w:t>t</w:t>
      </w:r>
      <w:r w:rsidRPr="001662C3">
        <w:t xml:space="preserve">he </w:t>
      </w:r>
      <w:r w:rsidRPr="00DA76D5">
        <w:t xml:space="preserve">5G ProSe </w:t>
      </w:r>
      <w:r>
        <w:t xml:space="preserve">multi-hop </w:t>
      </w:r>
      <w:r w:rsidRPr="00DA76D5">
        <w:t xml:space="preserve">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8" w:name="_CR7_2_3_4a"/>
      <w:bookmarkStart w:id="1019" w:name="_Toc218596886"/>
      <w:bookmarkEnd w:id="1018"/>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19"/>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20" w:name="_CR7_2_3_5"/>
      <w:bookmarkStart w:id="1021" w:name="_Toc218596887"/>
      <w:bookmarkEnd w:id="1020"/>
      <w:r w:rsidRPr="00C6761E">
        <w:t>7.2.3.5</w:t>
      </w:r>
      <w:r w:rsidRPr="00C6761E">
        <w:tab/>
        <w:t>5G ProSe direct link modification procedure not accepted by the target UE</w:t>
      </w:r>
      <w:bookmarkEnd w:id="1021"/>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lastRenderedPageBreak/>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lastRenderedPageBreak/>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141420EC"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w:t>
      </w:r>
      <w:r>
        <w:t xml:space="preserve">multi-hop </w:t>
      </w:r>
      <w:r w:rsidRPr="000606F7">
        <w:t>layer-3 end UE and the 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633FABE3" w14:textId="77777777"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w:t>
      </w:r>
      <w:r>
        <w:t xml:space="preserve">the one </w:t>
      </w:r>
      <w:r w:rsidRPr="000606F7">
        <w:t>5G ProSe</w:t>
      </w:r>
      <w:r w:rsidRPr="00940C11">
        <w:t xml:space="preserve"> </w:t>
      </w:r>
      <w:r>
        <w:t>multi-hop</w:t>
      </w:r>
      <w:r w:rsidRPr="000606F7">
        <w:t xml:space="preserve"> layer-3 UE-to-UE relay UE</w:t>
      </w:r>
      <w:r>
        <w:t xml:space="preserve"> and the other </w:t>
      </w:r>
      <w:r w:rsidRPr="000606F7">
        <w:t>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i.e.,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0950B3D0" w14:textId="3A2664BD" w:rsidR="00895592" w:rsidRPr="00C6761E" w:rsidRDefault="00895592" w:rsidP="00B050D9">
      <w:r w:rsidRPr="00C6761E">
        <w:t xml:space="preserve">If the 5G ProSe direct link establishment procedure is for 5G ProSe direct communication between the source 5G ProSe </w:t>
      </w:r>
      <w:r>
        <w:t xml:space="preserve">multi-hop </w:t>
      </w:r>
      <w:r w:rsidRPr="00C6761E">
        <w:t xml:space="preserve">layer-3 end UE and the 5G ProSe layer-3 </w:t>
      </w:r>
      <w:r>
        <w:t>multi-hop</w:t>
      </w:r>
      <w:r w:rsidRPr="00C6761E">
        <w:t xml:space="preserve"> UE-to-UE relay UE, for Ethernet traffic, and the target UE acting as the 5G ProSe </w:t>
      </w:r>
      <w:r>
        <w:t>multi-hop</w:t>
      </w:r>
      <w:r w:rsidRPr="00C6761E">
        <w:t xml:space="preserve"> layer-3 UE-to-UE relay UE </w:t>
      </w:r>
      <w:r>
        <w:t xml:space="preserve">releases the </w:t>
      </w:r>
      <w:r w:rsidRPr="00C33F68">
        <w:t>5G ProSe direct link</w:t>
      </w:r>
      <w:r>
        <w:t xml:space="preserve"> between </w:t>
      </w:r>
      <w:r w:rsidRPr="00C6761E">
        <w:t xml:space="preserve">the 5G ProSe </w:t>
      </w:r>
      <w:r>
        <w:t xml:space="preserve">multi-hop </w:t>
      </w:r>
      <w:r w:rsidRPr="00C6761E">
        <w:t>layer-3 UE-to-UE relay UE</w:t>
      </w:r>
      <w:r>
        <w:t xml:space="preserve"> and </w:t>
      </w:r>
      <w:r w:rsidRPr="00C6761E">
        <w:t xml:space="preserve">the </w:t>
      </w:r>
      <w:r>
        <w:t xml:space="preserve">target </w:t>
      </w:r>
      <w:r w:rsidRPr="00C6761E">
        <w:t xml:space="preserve">5G ProSe </w:t>
      </w:r>
      <w:r>
        <w:t xml:space="preserve">multi-hop </w:t>
      </w:r>
      <w:r w:rsidRPr="00C6761E">
        <w:t>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22" w:name="_CR7_2_3_6"/>
      <w:bookmarkStart w:id="1023" w:name="_Toc218596888"/>
      <w:bookmarkEnd w:id="1022"/>
      <w:r w:rsidRPr="00C6761E">
        <w:t>7.2.3.6</w:t>
      </w:r>
      <w:r w:rsidRPr="00C6761E">
        <w:tab/>
        <w:t>Abnormal cases</w:t>
      </w:r>
      <w:bookmarkEnd w:id="1023"/>
    </w:p>
    <w:p w14:paraId="14D1E007" w14:textId="77777777" w:rsidR="00182478" w:rsidRPr="00C6761E" w:rsidRDefault="00182478" w:rsidP="00182478">
      <w:pPr>
        <w:pStyle w:val="Heading5"/>
      </w:pPr>
      <w:bookmarkStart w:id="1024" w:name="_CR7_2_3_6_1"/>
      <w:bookmarkStart w:id="1025" w:name="_Toc218596889"/>
      <w:bookmarkEnd w:id="1024"/>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5"/>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6" w:name="_CR7_2_3_6_2"/>
      <w:bookmarkStart w:id="1027" w:name="_Toc218596890"/>
      <w:bookmarkEnd w:id="1026"/>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7"/>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8" w:name="_CR7_2_3_7"/>
      <w:bookmarkStart w:id="1029" w:name="_Toc218596891"/>
      <w:bookmarkEnd w:id="1028"/>
      <w:r w:rsidRPr="00C6761E">
        <w:t>7.2.3.</w:t>
      </w:r>
      <w:r w:rsidR="00182478" w:rsidRPr="00C6761E">
        <w:t>7</w:t>
      </w:r>
      <w:r w:rsidRPr="00C6761E">
        <w:tab/>
      </w:r>
      <w:r w:rsidR="008B7B2E" w:rsidRPr="00C6761E">
        <w:t>Void</w:t>
      </w:r>
      <w:bookmarkEnd w:id="1029"/>
    </w:p>
    <w:p w14:paraId="0035B8ED" w14:textId="77777777" w:rsidR="00BB7313" w:rsidRPr="00C6761E" w:rsidRDefault="00BB7313" w:rsidP="0037175B">
      <w:pPr>
        <w:pStyle w:val="Heading3"/>
      </w:pPr>
      <w:bookmarkStart w:id="1030" w:name="_CR7_2_4"/>
      <w:bookmarkStart w:id="1031" w:name="_Toc59209179"/>
      <w:bookmarkStart w:id="1032" w:name="_Toc59208908"/>
      <w:bookmarkStart w:id="1033" w:name="_Toc51951154"/>
      <w:bookmarkStart w:id="1034" w:name="_Toc45882604"/>
      <w:bookmarkStart w:id="1035" w:name="_Toc45282218"/>
      <w:bookmarkStart w:id="1036" w:name="_Toc34404390"/>
      <w:bookmarkStart w:id="1037" w:name="_Toc34388619"/>
      <w:bookmarkStart w:id="1038" w:name="_Toc218596892"/>
      <w:bookmarkEnd w:id="1030"/>
      <w:r w:rsidRPr="00C6761E">
        <w:t>7.2.</w:t>
      </w:r>
      <w:r w:rsidR="00EB225A" w:rsidRPr="00C6761E">
        <w:t>4</w:t>
      </w:r>
      <w:r w:rsidRPr="00C6761E">
        <w:tab/>
        <w:t>5G ProSe direct link identifier update procedure</w:t>
      </w:r>
      <w:bookmarkEnd w:id="1031"/>
      <w:bookmarkEnd w:id="1032"/>
      <w:bookmarkEnd w:id="1033"/>
      <w:bookmarkEnd w:id="1034"/>
      <w:bookmarkEnd w:id="1035"/>
      <w:bookmarkEnd w:id="1036"/>
      <w:bookmarkEnd w:id="1037"/>
      <w:bookmarkEnd w:id="1038"/>
    </w:p>
    <w:p w14:paraId="28041EA3" w14:textId="77777777" w:rsidR="00BB7313" w:rsidRPr="00C6761E" w:rsidRDefault="00BB7313" w:rsidP="0037175B">
      <w:pPr>
        <w:pStyle w:val="Heading4"/>
      </w:pPr>
      <w:bookmarkStart w:id="1039" w:name="_CR7_2_4_1"/>
      <w:bookmarkStart w:id="1040" w:name="_Toc59209180"/>
      <w:bookmarkStart w:id="1041" w:name="_Toc59208909"/>
      <w:bookmarkStart w:id="1042" w:name="_Toc51951155"/>
      <w:bookmarkStart w:id="1043" w:name="_Toc45882605"/>
      <w:bookmarkStart w:id="1044" w:name="_Toc45282219"/>
      <w:bookmarkStart w:id="1045" w:name="_Toc34404391"/>
      <w:bookmarkStart w:id="1046" w:name="_Toc34388620"/>
      <w:bookmarkStart w:id="1047" w:name="_Toc218596893"/>
      <w:bookmarkEnd w:id="1039"/>
      <w:r w:rsidRPr="00C6761E">
        <w:t>7.2.</w:t>
      </w:r>
      <w:r w:rsidR="00EB225A" w:rsidRPr="00C6761E">
        <w:t>4</w:t>
      </w:r>
      <w:r w:rsidRPr="00C6761E">
        <w:t>.1</w:t>
      </w:r>
      <w:r w:rsidRPr="00C6761E">
        <w:tab/>
        <w:t>General</w:t>
      </w:r>
      <w:bookmarkEnd w:id="1040"/>
      <w:bookmarkEnd w:id="1041"/>
      <w:bookmarkEnd w:id="1042"/>
      <w:bookmarkEnd w:id="1043"/>
      <w:bookmarkEnd w:id="1044"/>
      <w:bookmarkEnd w:id="1045"/>
      <w:bookmarkEnd w:id="1046"/>
      <w:bookmarkEnd w:id="1047"/>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8" w:name="_Toc59209181"/>
      <w:bookmarkStart w:id="1049" w:name="_Toc59208910"/>
      <w:bookmarkStart w:id="1050" w:name="_Toc51951156"/>
      <w:bookmarkStart w:id="1051" w:name="_Toc45882606"/>
      <w:bookmarkStart w:id="1052" w:name="_Toc45282220"/>
      <w:bookmarkStart w:id="1053" w:name="_Toc34404392"/>
      <w:bookmarkStart w:id="1054"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5" w:name="_CR7_2_4_2"/>
      <w:bookmarkStart w:id="1056" w:name="_Toc218596894"/>
      <w:bookmarkEnd w:id="1055"/>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8"/>
      <w:bookmarkEnd w:id="1049"/>
      <w:bookmarkEnd w:id="1050"/>
      <w:bookmarkEnd w:id="1051"/>
      <w:bookmarkEnd w:id="1052"/>
      <w:bookmarkEnd w:id="1053"/>
      <w:bookmarkEnd w:id="1054"/>
      <w:bookmarkEnd w:id="1056"/>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4FC36E3C"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w:t>
      </w:r>
      <w:r w:rsidR="009A13E1">
        <w:rPr>
          <w:rFonts w:eastAsia="Malgun Gothic"/>
          <w:lang w:eastAsia="ko-KR"/>
        </w:rPr>
        <w:t xml:space="preserve"> </w:t>
      </w:r>
      <w:r>
        <w:rPr>
          <w:rFonts w:eastAsia="Malgun Gothic" w:hint="eastAsia"/>
          <w:lang w:eastAsia="ko-KR"/>
        </w:rPr>
        <w:t>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29731B" w:rsidRDefault="00D2355C" w:rsidP="0029731B">
      <w:pPr>
        <w:pStyle w:val="B1"/>
      </w:pPr>
      <w:r w:rsidRPr="0029731B">
        <w:t>a)</w:t>
      </w:r>
      <w:r w:rsidRPr="0029731B">
        <w:tab/>
        <w:t>the timer T5091 is not running; and</w:t>
      </w:r>
    </w:p>
    <w:p w14:paraId="50471C13" w14:textId="2BF17ABB" w:rsidR="00D2355C" w:rsidRPr="0029731B" w:rsidRDefault="00D2355C" w:rsidP="0029731B">
      <w:pPr>
        <w:pStyle w:val="B1"/>
      </w:pPr>
      <w:r w:rsidRPr="0029731B">
        <w:rPr>
          <w:rFonts w:hint="eastAsia"/>
        </w:rPr>
        <w:t>b)</w:t>
      </w:r>
      <w:r w:rsidRPr="0029731B">
        <w:rPr>
          <w:rFonts w:hint="eastAsia"/>
        </w:rPr>
        <w:tab/>
      </w:r>
      <w:r w:rsidRPr="0029731B">
        <w:t xml:space="preserve">the initiating UE is not performing the 5G ProSe direct link re-keying procedure initiated by the target UE. </w:t>
      </w:r>
    </w:p>
    <w:p w14:paraId="49E75D87" w14:textId="1C851279" w:rsidR="00DD0200" w:rsidRPr="00C6761E" w:rsidRDefault="00DD0200" w:rsidP="00DD0200">
      <w:pPr>
        <w:rPr>
          <w:lang w:eastAsia="zh-CN"/>
        </w:rPr>
      </w:pPr>
      <w:r w:rsidRPr="00C6761E">
        <w:rPr>
          <w:lang w:eastAsia="zh-CN"/>
        </w:rPr>
        <w:lastRenderedPageBreak/>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46122364" w:rsidR="00DD0200" w:rsidRPr="00215C7A" w:rsidRDefault="00215C7A" w:rsidP="00215C7A">
      <w:pPr>
        <w:pStyle w:val="B1"/>
      </w:pPr>
      <w:r>
        <w:rPr>
          <w:rFonts w:eastAsia="Malgun Gothic" w:hint="eastAsia"/>
          <w:lang w:eastAsia="ko-KR"/>
        </w:rPr>
        <w:t>a)</w:t>
      </w:r>
      <w:r>
        <w:rPr>
          <w:rFonts w:eastAsia="Malgun Gothic"/>
          <w:lang w:eastAsia="ko-KR"/>
        </w:rPr>
        <w:tab/>
      </w:r>
      <w:r w:rsidR="00DD0200" w:rsidRPr="00215C7A">
        <w:t>shall include the initiating UE</w:t>
      </w:r>
      <w:r w:rsidR="00CA51FE" w:rsidRPr="00215C7A">
        <w:rPr>
          <w:rFonts w:hint="eastAsia"/>
        </w:rPr>
        <w:t>'</w:t>
      </w:r>
      <w:r w:rsidR="00DD0200" w:rsidRPr="00215C7A">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lastRenderedPageBreak/>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5pt;height:316.7pt" o:ole="">
            <v:imagedata r:id="rId64" o:title=""/>
          </v:shape>
          <o:OLEObject Type="Embed" ProgID="Visio.Drawing.15" ShapeID="_x0000_i1052" DrawAspect="Content" ObjectID="_1829208526" r:id="rId65"/>
        </w:object>
      </w:r>
    </w:p>
    <w:p w14:paraId="74DB2CE6" w14:textId="17A09E56" w:rsidR="00BB7313" w:rsidRPr="00C6761E" w:rsidRDefault="00BB7313" w:rsidP="0037175B">
      <w:pPr>
        <w:pStyle w:val="TF"/>
      </w:pPr>
      <w:bookmarkStart w:id="1057" w:name="_CRFigure7_2_4_2_1"/>
      <w:r w:rsidRPr="00C6761E">
        <w:t>Figure </w:t>
      </w:r>
      <w:bookmarkEnd w:id="1057"/>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8" w:name="_CR7_2_4_3"/>
      <w:bookmarkStart w:id="1059" w:name="_Toc59209182"/>
      <w:bookmarkStart w:id="1060" w:name="_Toc59208911"/>
      <w:bookmarkStart w:id="1061" w:name="_Toc51951157"/>
      <w:bookmarkStart w:id="1062" w:name="_Toc45882607"/>
      <w:bookmarkStart w:id="1063" w:name="_Toc45282221"/>
      <w:bookmarkStart w:id="1064" w:name="_Toc34404393"/>
      <w:bookmarkStart w:id="1065" w:name="_Toc34388622"/>
      <w:bookmarkStart w:id="1066" w:name="_Toc218596895"/>
      <w:bookmarkEnd w:id="1058"/>
      <w:r w:rsidRPr="00C6761E">
        <w:t>7.2.</w:t>
      </w:r>
      <w:r w:rsidR="005E1E7E" w:rsidRPr="00C6761E">
        <w:t>4</w:t>
      </w:r>
      <w:r w:rsidRPr="00C6761E">
        <w:t>.3</w:t>
      </w:r>
      <w:r w:rsidRPr="00C6761E">
        <w:tab/>
        <w:t>5G ProSe direct link identifier update procedure accepted by the target UE</w:t>
      </w:r>
      <w:bookmarkEnd w:id="1059"/>
      <w:bookmarkEnd w:id="1060"/>
      <w:bookmarkEnd w:id="1061"/>
      <w:bookmarkEnd w:id="1062"/>
      <w:bookmarkEnd w:id="1063"/>
      <w:bookmarkEnd w:id="1064"/>
      <w:bookmarkEnd w:id="1065"/>
      <w:bookmarkEnd w:id="1066"/>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lastRenderedPageBreak/>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lastRenderedPageBreak/>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7" w:name="_CR7_2_4_4"/>
      <w:bookmarkStart w:id="1068" w:name="_Toc59209183"/>
      <w:bookmarkStart w:id="1069" w:name="_Toc59208912"/>
      <w:bookmarkStart w:id="1070" w:name="_Toc51951158"/>
      <w:bookmarkStart w:id="1071" w:name="_Toc45882608"/>
      <w:bookmarkStart w:id="1072" w:name="_Toc45282222"/>
      <w:bookmarkStart w:id="1073" w:name="_Toc34404394"/>
      <w:bookmarkStart w:id="1074" w:name="_Toc34388623"/>
      <w:bookmarkStart w:id="1075" w:name="_Toc218596896"/>
      <w:bookmarkEnd w:id="1067"/>
      <w:r w:rsidRPr="00C6761E">
        <w:t>7.2.</w:t>
      </w:r>
      <w:r w:rsidR="005E1E7E" w:rsidRPr="00C6761E">
        <w:t>4</w:t>
      </w:r>
      <w:r w:rsidRPr="00C6761E">
        <w:t>.4</w:t>
      </w:r>
      <w:r w:rsidRPr="00C6761E">
        <w:tab/>
        <w:t>5G ProSe direct link identifier update procedure acknowledged by the initiating UE</w:t>
      </w:r>
      <w:bookmarkEnd w:id="1068"/>
      <w:bookmarkEnd w:id="1069"/>
      <w:bookmarkEnd w:id="1070"/>
      <w:bookmarkEnd w:id="1071"/>
      <w:bookmarkEnd w:id="1072"/>
      <w:bookmarkEnd w:id="1073"/>
      <w:bookmarkEnd w:id="1074"/>
      <w:bookmarkEnd w:id="1075"/>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6" w:name="_CR7_2_4_5"/>
      <w:bookmarkStart w:id="1077" w:name="_Toc59209184"/>
      <w:bookmarkStart w:id="1078" w:name="_Toc59208913"/>
      <w:bookmarkStart w:id="1079" w:name="_Toc51951159"/>
      <w:bookmarkStart w:id="1080" w:name="_Toc45882609"/>
      <w:bookmarkStart w:id="1081" w:name="_Toc45282223"/>
      <w:bookmarkStart w:id="1082" w:name="_Toc34404395"/>
      <w:bookmarkStart w:id="1083" w:name="_Toc34388624"/>
      <w:bookmarkStart w:id="1084" w:name="_Toc218596897"/>
      <w:bookmarkEnd w:id="1076"/>
      <w:r w:rsidRPr="00C6761E">
        <w:t>7.2.</w:t>
      </w:r>
      <w:r w:rsidR="005E1E7E" w:rsidRPr="00C6761E">
        <w:t>4</w:t>
      </w:r>
      <w:r w:rsidRPr="00C6761E">
        <w:t>.5</w:t>
      </w:r>
      <w:r w:rsidRPr="00C6761E">
        <w:tab/>
        <w:t>5G ProSe direct link identifier update procedure completion by the target UE</w:t>
      </w:r>
      <w:bookmarkEnd w:id="1077"/>
      <w:bookmarkEnd w:id="1078"/>
      <w:bookmarkEnd w:id="1079"/>
      <w:bookmarkEnd w:id="1080"/>
      <w:bookmarkEnd w:id="1081"/>
      <w:bookmarkEnd w:id="1082"/>
      <w:bookmarkEnd w:id="1083"/>
      <w:bookmarkEnd w:id="1084"/>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85" w:name="_CR7_2_4_6"/>
      <w:bookmarkStart w:id="1086" w:name="_Toc59209185"/>
      <w:bookmarkStart w:id="1087" w:name="_Toc59208914"/>
      <w:bookmarkStart w:id="1088" w:name="_Toc51951160"/>
      <w:bookmarkStart w:id="1089" w:name="_Toc45882610"/>
      <w:bookmarkStart w:id="1090" w:name="_Toc45282224"/>
      <w:bookmarkStart w:id="1091" w:name="_Toc34404396"/>
      <w:bookmarkStart w:id="1092" w:name="_Toc34388625"/>
      <w:bookmarkStart w:id="1093" w:name="_Toc218596898"/>
      <w:bookmarkEnd w:id="1085"/>
      <w:r w:rsidRPr="00C6761E">
        <w:lastRenderedPageBreak/>
        <w:t>7.2.</w:t>
      </w:r>
      <w:r w:rsidR="005E1E7E" w:rsidRPr="00C6761E">
        <w:t>4</w:t>
      </w:r>
      <w:r w:rsidRPr="00C6761E">
        <w:t>.6</w:t>
      </w:r>
      <w:r w:rsidRPr="00C6761E">
        <w:tab/>
        <w:t>5G ProSe direct link identifier update procedure not accepted by the target UE</w:t>
      </w:r>
      <w:bookmarkEnd w:id="1086"/>
      <w:bookmarkEnd w:id="1087"/>
      <w:bookmarkEnd w:id="1088"/>
      <w:bookmarkEnd w:id="1089"/>
      <w:bookmarkEnd w:id="1090"/>
      <w:bookmarkEnd w:id="1091"/>
      <w:bookmarkEnd w:id="1092"/>
      <w:bookmarkEnd w:id="1093"/>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4" w:name="_CR7_2_4_7"/>
      <w:bookmarkStart w:id="1095" w:name="_Toc59209186"/>
      <w:bookmarkStart w:id="1096" w:name="_Toc59208915"/>
      <w:bookmarkStart w:id="1097" w:name="_Toc51951161"/>
      <w:bookmarkStart w:id="1098" w:name="_Toc45882611"/>
      <w:bookmarkStart w:id="1099" w:name="_Toc45282225"/>
      <w:bookmarkStart w:id="1100" w:name="_Toc34404397"/>
      <w:bookmarkStart w:id="1101" w:name="_Toc34388626"/>
      <w:bookmarkStart w:id="1102" w:name="_Toc218596899"/>
      <w:bookmarkEnd w:id="1094"/>
      <w:r w:rsidRPr="00C6761E">
        <w:t>7.2.</w:t>
      </w:r>
      <w:r w:rsidR="005E1E7E" w:rsidRPr="00C6761E">
        <w:t>4</w:t>
      </w:r>
      <w:r w:rsidRPr="00C6761E">
        <w:t>.7</w:t>
      </w:r>
      <w:r w:rsidRPr="00C6761E">
        <w:tab/>
        <w:t>Abnormal cases</w:t>
      </w:r>
      <w:bookmarkEnd w:id="1095"/>
      <w:bookmarkEnd w:id="1096"/>
      <w:bookmarkEnd w:id="1097"/>
      <w:bookmarkEnd w:id="1098"/>
      <w:bookmarkEnd w:id="1099"/>
      <w:bookmarkEnd w:id="1100"/>
      <w:bookmarkEnd w:id="1101"/>
      <w:bookmarkEnd w:id="1102"/>
    </w:p>
    <w:p w14:paraId="4392BB28" w14:textId="77777777" w:rsidR="00BB7313" w:rsidRPr="00C6761E" w:rsidRDefault="00BB7313" w:rsidP="0037175B">
      <w:pPr>
        <w:pStyle w:val="Heading5"/>
        <w:rPr>
          <w:lang w:eastAsia="zh-CN"/>
        </w:rPr>
      </w:pPr>
      <w:bookmarkStart w:id="1103" w:name="_CR7_2_4_7_1"/>
      <w:bookmarkStart w:id="1104" w:name="_Toc59209187"/>
      <w:bookmarkStart w:id="1105" w:name="_Toc59208916"/>
      <w:bookmarkStart w:id="1106" w:name="_Toc51951162"/>
      <w:bookmarkStart w:id="1107" w:name="_Toc45882612"/>
      <w:bookmarkStart w:id="1108" w:name="_Toc45282226"/>
      <w:bookmarkStart w:id="1109" w:name="_Toc34404398"/>
      <w:bookmarkStart w:id="1110" w:name="_Toc34388627"/>
      <w:bookmarkStart w:id="1111" w:name="_Toc218596900"/>
      <w:bookmarkEnd w:id="1103"/>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4"/>
      <w:bookmarkEnd w:id="1105"/>
      <w:bookmarkEnd w:id="1106"/>
      <w:bookmarkEnd w:id="1107"/>
      <w:bookmarkEnd w:id="1108"/>
      <w:bookmarkEnd w:id="1109"/>
      <w:bookmarkEnd w:id="1110"/>
      <w:bookmarkEnd w:id="1111"/>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12" w:name="_Toc34404399"/>
      <w:bookmarkStart w:id="1113"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4" w:name="_Toc51951163"/>
      <w:bookmarkStart w:id="1115" w:name="_Toc45882613"/>
      <w:bookmarkStart w:id="1116"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ProSe direct link, if the initiating UE receives a PROSE DIRECT LINK REKEYING REQUEST message after initiating the 5G ProSe direct link identifier update procedure, the initiating UE shall </w:t>
      </w:r>
      <w:r w:rsidRPr="00C6761E">
        <w:lastRenderedPageBreak/>
        <w:t>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7" w:name="_Toc59209188"/>
      <w:bookmarkStart w:id="1118"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19" w:name="_CR7_2_4_7_2"/>
      <w:bookmarkStart w:id="1120" w:name="_Toc218596901"/>
      <w:bookmarkEnd w:id="1119"/>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12"/>
      <w:bookmarkEnd w:id="1113"/>
      <w:bookmarkEnd w:id="1114"/>
      <w:bookmarkEnd w:id="1115"/>
      <w:bookmarkEnd w:id="1116"/>
      <w:bookmarkEnd w:id="1117"/>
      <w:bookmarkEnd w:id="1118"/>
      <w:bookmarkEnd w:id="1120"/>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1A458A58"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21" w:name="_CR7_2_5"/>
      <w:bookmarkStart w:id="1122" w:name="_Toc59209205"/>
      <w:bookmarkStart w:id="1123" w:name="_Toc59208934"/>
      <w:bookmarkStart w:id="1124" w:name="_Toc51951180"/>
      <w:bookmarkStart w:id="1125" w:name="_Toc45882630"/>
      <w:bookmarkStart w:id="1126" w:name="_Toc45282244"/>
      <w:bookmarkStart w:id="1127" w:name="_Toc34404414"/>
      <w:bookmarkStart w:id="1128" w:name="_Toc34388643"/>
      <w:bookmarkStart w:id="1129" w:name="_Toc218596902"/>
      <w:bookmarkEnd w:id="1121"/>
      <w:r w:rsidRPr="00C6761E">
        <w:t>7.2.</w:t>
      </w:r>
      <w:r w:rsidR="001F6881" w:rsidRPr="00C6761E">
        <w:rPr>
          <w:lang w:eastAsia="zh-CN"/>
        </w:rPr>
        <w:t>5</w:t>
      </w:r>
      <w:r w:rsidRPr="00C6761E">
        <w:tab/>
        <w:t>5G ProSe direct link keep-alive procedure</w:t>
      </w:r>
      <w:bookmarkEnd w:id="1122"/>
      <w:bookmarkEnd w:id="1123"/>
      <w:bookmarkEnd w:id="1124"/>
      <w:bookmarkEnd w:id="1125"/>
      <w:bookmarkEnd w:id="1126"/>
      <w:bookmarkEnd w:id="1127"/>
      <w:bookmarkEnd w:id="1128"/>
      <w:bookmarkEnd w:id="1129"/>
    </w:p>
    <w:p w14:paraId="2B518E26" w14:textId="77777777" w:rsidR="00866C25" w:rsidRPr="00C6761E" w:rsidRDefault="00866C25" w:rsidP="00866C25">
      <w:pPr>
        <w:pStyle w:val="Heading4"/>
      </w:pPr>
      <w:bookmarkStart w:id="1130" w:name="_CR7_2_5_1"/>
      <w:bookmarkStart w:id="1131" w:name="_Toc59209206"/>
      <w:bookmarkStart w:id="1132" w:name="_Toc59208935"/>
      <w:bookmarkStart w:id="1133" w:name="_Toc51951181"/>
      <w:bookmarkStart w:id="1134" w:name="_Toc45882631"/>
      <w:bookmarkStart w:id="1135" w:name="_Toc45282245"/>
      <w:bookmarkStart w:id="1136" w:name="_Toc34404415"/>
      <w:bookmarkStart w:id="1137" w:name="_Toc34388644"/>
      <w:bookmarkStart w:id="1138" w:name="_Toc218596903"/>
      <w:bookmarkEnd w:id="1130"/>
      <w:r w:rsidRPr="00C6761E">
        <w:t>7.2.</w:t>
      </w:r>
      <w:r w:rsidR="001F6881" w:rsidRPr="00C6761E">
        <w:t>5</w:t>
      </w:r>
      <w:r w:rsidRPr="00C6761E">
        <w:t>.1</w:t>
      </w:r>
      <w:r w:rsidRPr="00C6761E">
        <w:tab/>
        <w:t>General</w:t>
      </w:r>
      <w:bookmarkEnd w:id="1131"/>
      <w:bookmarkEnd w:id="1132"/>
      <w:bookmarkEnd w:id="1133"/>
      <w:bookmarkEnd w:id="1134"/>
      <w:bookmarkEnd w:id="1135"/>
      <w:bookmarkEnd w:id="1136"/>
      <w:bookmarkEnd w:id="1137"/>
      <w:bookmarkEnd w:id="1138"/>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39" w:name="_CR7_2_5_2"/>
      <w:bookmarkStart w:id="1140" w:name="_Toc59209207"/>
      <w:bookmarkStart w:id="1141" w:name="_Toc59208936"/>
      <w:bookmarkStart w:id="1142" w:name="_Toc51951182"/>
      <w:bookmarkStart w:id="1143" w:name="_Toc45882632"/>
      <w:bookmarkStart w:id="1144" w:name="_Toc45282246"/>
      <w:bookmarkStart w:id="1145" w:name="_Toc34404416"/>
      <w:bookmarkStart w:id="1146" w:name="_Toc34388645"/>
      <w:bookmarkStart w:id="1147" w:name="_Toc218596904"/>
      <w:bookmarkEnd w:id="1139"/>
      <w:r w:rsidRPr="00C6761E">
        <w:lastRenderedPageBreak/>
        <w:t>7.2.</w:t>
      </w:r>
      <w:r w:rsidR="001F6881" w:rsidRPr="00C6761E">
        <w:t>5</w:t>
      </w:r>
      <w:r w:rsidRPr="00C6761E">
        <w:t>.2</w:t>
      </w:r>
      <w:r w:rsidRPr="00C6761E">
        <w:tab/>
        <w:t>5G ProSe direct link keep-alive procedure initiation by the initiating UE</w:t>
      </w:r>
      <w:bookmarkEnd w:id="1140"/>
      <w:bookmarkEnd w:id="1141"/>
      <w:bookmarkEnd w:id="1142"/>
      <w:bookmarkEnd w:id="1143"/>
      <w:bookmarkEnd w:id="1144"/>
      <w:bookmarkEnd w:id="1145"/>
      <w:bookmarkEnd w:id="1146"/>
      <w:bookmarkEnd w:id="1147"/>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5FD8E3EE" w:rsidR="00866C25" w:rsidRPr="00C6761E" w:rsidRDefault="00EA06FE" w:rsidP="0037175B">
      <w:pPr>
        <w:pStyle w:val="TH"/>
        <w:rPr>
          <w:rFonts w:cs="Arial"/>
          <w:lang w:eastAsia="zh-CN"/>
        </w:rPr>
      </w:pPr>
      <w:r w:rsidRPr="00C6761E">
        <w:object w:dxaOrig="9676" w:dyaOrig="3150" w14:anchorId="71897E04">
          <v:shape id="_x0000_i1053" type="#_x0000_t75" style="width:464.45pt;height:151.5pt" o:ole="">
            <v:imagedata r:id="rId66" o:title=""/>
          </v:shape>
          <o:OLEObject Type="Embed" ProgID="Visio.Drawing.15" ShapeID="_x0000_i1053" DrawAspect="Content" ObjectID="_1829208527" r:id="rId67"/>
        </w:object>
      </w:r>
    </w:p>
    <w:p w14:paraId="140F0F72" w14:textId="113D2574" w:rsidR="00866C25" w:rsidRPr="00C6761E" w:rsidRDefault="00866C25" w:rsidP="0037175B">
      <w:pPr>
        <w:pStyle w:val="TF"/>
      </w:pPr>
      <w:bookmarkStart w:id="1148" w:name="_CRFigure7_2_5_2_1"/>
      <w:r w:rsidRPr="00C6761E">
        <w:t>Figure </w:t>
      </w:r>
      <w:bookmarkEnd w:id="1148"/>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49" w:name="_CR7_2_5_3"/>
      <w:bookmarkStart w:id="1150" w:name="_Toc59209208"/>
      <w:bookmarkStart w:id="1151" w:name="_Toc59208937"/>
      <w:bookmarkStart w:id="1152" w:name="_Toc51951183"/>
      <w:bookmarkStart w:id="1153" w:name="_Toc45882633"/>
      <w:bookmarkStart w:id="1154" w:name="_Toc45282247"/>
      <w:bookmarkStart w:id="1155" w:name="_Toc34404417"/>
      <w:bookmarkStart w:id="1156" w:name="_Toc34388646"/>
      <w:bookmarkStart w:id="1157" w:name="_Toc218596905"/>
      <w:bookmarkEnd w:id="1149"/>
      <w:r w:rsidRPr="00C6761E">
        <w:lastRenderedPageBreak/>
        <w:t>7.2.</w:t>
      </w:r>
      <w:r w:rsidR="00F002E5" w:rsidRPr="00C6761E">
        <w:t>5</w:t>
      </w:r>
      <w:r w:rsidRPr="00C6761E">
        <w:t>.3</w:t>
      </w:r>
      <w:r w:rsidRPr="00C6761E">
        <w:tab/>
        <w:t>5G ProSe direct link keep-alive procedure accepted by the target UE</w:t>
      </w:r>
      <w:bookmarkEnd w:id="1150"/>
      <w:bookmarkEnd w:id="1151"/>
      <w:bookmarkEnd w:id="1152"/>
      <w:bookmarkEnd w:id="1153"/>
      <w:bookmarkEnd w:id="1154"/>
      <w:bookmarkEnd w:id="1155"/>
      <w:bookmarkEnd w:id="1156"/>
      <w:bookmarkEnd w:id="1157"/>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8" w:name="_CR7_2_5_4"/>
      <w:bookmarkStart w:id="1159" w:name="_Toc59209209"/>
      <w:bookmarkStart w:id="1160" w:name="_Toc59208938"/>
      <w:bookmarkStart w:id="1161" w:name="_Toc51951184"/>
      <w:bookmarkStart w:id="1162" w:name="_Toc45882634"/>
      <w:bookmarkStart w:id="1163" w:name="_Toc45282248"/>
      <w:bookmarkStart w:id="1164" w:name="_Toc34404418"/>
      <w:bookmarkStart w:id="1165" w:name="_Toc34388647"/>
      <w:bookmarkStart w:id="1166" w:name="_Toc218596906"/>
      <w:bookmarkEnd w:id="1158"/>
      <w:r w:rsidRPr="00C6761E">
        <w:t>7.2.</w:t>
      </w:r>
      <w:r w:rsidR="00182274" w:rsidRPr="00C6761E">
        <w:t>5</w:t>
      </w:r>
      <w:r w:rsidRPr="00C6761E">
        <w:t>.4</w:t>
      </w:r>
      <w:r w:rsidRPr="00C6761E">
        <w:tab/>
        <w:t>5G ProSe direct link keep-alive procedure completion by the initiating UE</w:t>
      </w:r>
      <w:bookmarkEnd w:id="1159"/>
      <w:bookmarkEnd w:id="1160"/>
      <w:bookmarkEnd w:id="1161"/>
      <w:bookmarkEnd w:id="1162"/>
      <w:bookmarkEnd w:id="1163"/>
      <w:bookmarkEnd w:id="1164"/>
      <w:bookmarkEnd w:id="1165"/>
      <w:bookmarkEnd w:id="1166"/>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7" w:name="_CR7_2_5_5"/>
      <w:bookmarkStart w:id="1168" w:name="_Toc59209210"/>
      <w:bookmarkStart w:id="1169" w:name="_Toc59208939"/>
      <w:bookmarkStart w:id="1170" w:name="_Toc51951185"/>
      <w:bookmarkStart w:id="1171" w:name="_Toc45882635"/>
      <w:bookmarkStart w:id="1172" w:name="_Toc45282249"/>
      <w:bookmarkStart w:id="1173" w:name="_Toc34404419"/>
      <w:bookmarkStart w:id="1174" w:name="_Toc34388648"/>
      <w:bookmarkStart w:id="1175" w:name="_Toc218596907"/>
      <w:bookmarkEnd w:id="1167"/>
      <w:r w:rsidRPr="00C6761E">
        <w:t>7.2.</w:t>
      </w:r>
      <w:r w:rsidR="00182274" w:rsidRPr="00C6761E">
        <w:t>5</w:t>
      </w:r>
      <w:r w:rsidRPr="00C6761E">
        <w:t>.5</w:t>
      </w:r>
      <w:r w:rsidRPr="00C6761E">
        <w:tab/>
        <w:t>Abnormal cases</w:t>
      </w:r>
      <w:bookmarkEnd w:id="1168"/>
      <w:bookmarkEnd w:id="1169"/>
      <w:bookmarkEnd w:id="1170"/>
      <w:bookmarkEnd w:id="1171"/>
      <w:bookmarkEnd w:id="1172"/>
      <w:bookmarkEnd w:id="1173"/>
      <w:bookmarkEnd w:id="1174"/>
      <w:bookmarkEnd w:id="1175"/>
    </w:p>
    <w:p w14:paraId="22D79B15" w14:textId="77777777" w:rsidR="00866C25" w:rsidRPr="00C6761E" w:rsidRDefault="00866C25" w:rsidP="00866C25">
      <w:pPr>
        <w:pStyle w:val="Heading5"/>
        <w:rPr>
          <w:lang w:eastAsia="zh-CN"/>
        </w:rPr>
      </w:pPr>
      <w:bookmarkStart w:id="1176" w:name="_CR7_2_5_5_1"/>
      <w:bookmarkStart w:id="1177" w:name="_Toc59209211"/>
      <w:bookmarkStart w:id="1178" w:name="_Toc59208940"/>
      <w:bookmarkStart w:id="1179" w:name="_Toc51951186"/>
      <w:bookmarkStart w:id="1180" w:name="_Toc45882636"/>
      <w:bookmarkStart w:id="1181" w:name="_Toc45282250"/>
      <w:bookmarkStart w:id="1182" w:name="_Toc34404420"/>
      <w:bookmarkStart w:id="1183" w:name="_Toc34388649"/>
      <w:bookmarkStart w:id="1184" w:name="_Toc218596908"/>
      <w:bookmarkEnd w:id="1176"/>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7"/>
      <w:bookmarkEnd w:id="1178"/>
      <w:bookmarkEnd w:id="1179"/>
      <w:bookmarkEnd w:id="1180"/>
      <w:bookmarkEnd w:id="1181"/>
      <w:bookmarkEnd w:id="1182"/>
      <w:bookmarkEnd w:id="1183"/>
      <w:bookmarkEnd w:id="1184"/>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5" w:name="_CR7_2_5_5_2"/>
      <w:bookmarkStart w:id="1186" w:name="_Toc59209212"/>
      <w:bookmarkStart w:id="1187" w:name="_Toc59208941"/>
      <w:bookmarkStart w:id="1188" w:name="_Toc51951187"/>
      <w:bookmarkStart w:id="1189" w:name="_Toc45882637"/>
      <w:bookmarkStart w:id="1190" w:name="_Toc45282251"/>
      <w:bookmarkStart w:id="1191" w:name="_Toc34404421"/>
      <w:bookmarkStart w:id="1192" w:name="_Toc34388650"/>
      <w:bookmarkStart w:id="1193" w:name="_Toc218596909"/>
      <w:bookmarkEnd w:id="1185"/>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6"/>
      <w:bookmarkEnd w:id="1187"/>
      <w:bookmarkEnd w:id="1188"/>
      <w:bookmarkEnd w:id="1189"/>
      <w:bookmarkEnd w:id="1190"/>
      <w:bookmarkEnd w:id="1191"/>
      <w:bookmarkEnd w:id="1192"/>
      <w:bookmarkEnd w:id="1193"/>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lastRenderedPageBreak/>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4" w:name="_CR7_2_6"/>
      <w:bookmarkStart w:id="1195" w:name="_Toc218596910"/>
      <w:bookmarkEnd w:id="1194"/>
      <w:r w:rsidRPr="00C6761E">
        <w:t>7.2.</w:t>
      </w:r>
      <w:r w:rsidR="002011B4" w:rsidRPr="00C6761E">
        <w:t>6</w:t>
      </w:r>
      <w:r w:rsidRPr="00C6761E">
        <w:tab/>
      </w:r>
      <w:r w:rsidR="003708C3" w:rsidRPr="00C6761E">
        <w:t>5G ProSe</w:t>
      </w:r>
      <w:r w:rsidRPr="00C6761E">
        <w:t xml:space="preserve"> direct link release procedure</w:t>
      </w:r>
      <w:bookmarkEnd w:id="1195"/>
    </w:p>
    <w:p w14:paraId="1B1FCDB9" w14:textId="77777777" w:rsidR="00AC7EE3" w:rsidRPr="00C6761E" w:rsidRDefault="00AC7EE3" w:rsidP="0037175B">
      <w:pPr>
        <w:pStyle w:val="Heading4"/>
      </w:pPr>
      <w:bookmarkStart w:id="1196" w:name="_CR7_2_6_1"/>
      <w:bookmarkStart w:id="1197" w:name="_Toc68196230"/>
      <w:bookmarkStart w:id="1198" w:name="_Toc59208902"/>
      <w:bookmarkStart w:id="1199" w:name="_Toc51951148"/>
      <w:bookmarkStart w:id="1200" w:name="_Toc45882598"/>
      <w:bookmarkStart w:id="1201" w:name="_Toc45282212"/>
      <w:bookmarkStart w:id="1202" w:name="_Toc34404384"/>
      <w:bookmarkStart w:id="1203" w:name="_Toc34388613"/>
      <w:bookmarkStart w:id="1204" w:name="_Toc218596911"/>
      <w:bookmarkEnd w:id="1196"/>
      <w:r w:rsidRPr="00C6761E">
        <w:t>7.2.</w:t>
      </w:r>
      <w:r w:rsidR="002011B4" w:rsidRPr="00C6761E">
        <w:t>6</w:t>
      </w:r>
      <w:r w:rsidRPr="00C6761E">
        <w:t>.1</w:t>
      </w:r>
      <w:r w:rsidRPr="00C6761E">
        <w:tab/>
        <w:t>General</w:t>
      </w:r>
      <w:bookmarkEnd w:id="1197"/>
      <w:bookmarkEnd w:id="1198"/>
      <w:bookmarkEnd w:id="1199"/>
      <w:bookmarkEnd w:id="1200"/>
      <w:bookmarkEnd w:id="1201"/>
      <w:bookmarkEnd w:id="1202"/>
      <w:bookmarkEnd w:id="1203"/>
      <w:bookmarkEnd w:id="1204"/>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5" w:name="_Toc45882599"/>
      <w:bookmarkStart w:id="1206" w:name="_Toc45282213"/>
      <w:bookmarkStart w:id="1207" w:name="_Toc34404385"/>
      <w:bookmarkStart w:id="1208"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09" w:name="_CR7_2_6_2"/>
      <w:bookmarkStart w:id="1210" w:name="_Toc68196231"/>
      <w:bookmarkStart w:id="1211" w:name="_Toc59208903"/>
      <w:bookmarkStart w:id="1212" w:name="_Toc51951149"/>
      <w:bookmarkStart w:id="1213" w:name="_Toc218596912"/>
      <w:bookmarkEnd w:id="1209"/>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5"/>
      <w:bookmarkEnd w:id="1206"/>
      <w:bookmarkEnd w:id="1207"/>
      <w:bookmarkEnd w:id="1208"/>
      <w:bookmarkEnd w:id="1210"/>
      <w:bookmarkEnd w:id="1211"/>
      <w:bookmarkEnd w:id="1212"/>
      <w:bookmarkEnd w:id="1213"/>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lastRenderedPageBreak/>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lastRenderedPageBreak/>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Default="00B050D9" w:rsidP="000622A4">
      <w:pPr>
        <w:rPr>
          <w:lang w:eastAsia="zh-CN"/>
        </w:rPr>
      </w:pPr>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75DB8483" w14:textId="5DE49818" w:rsidR="00895592" w:rsidRPr="00C6761E" w:rsidRDefault="00895592" w:rsidP="000622A4">
      <w:r w:rsidRPr="000606F7">
        <w:t xml:space="preserve">If the 5G ProSe direct link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CD725C">
        <w:t xml:space="preserve"> </w:t>
      </w:r>
      <w:r w:rsidR="00FB6E9B" w:rsidRPr="00951040">
        <w:t>or between any two 5G ProSe multi-hop layer-3 UE-to-UE relay UE</w:t>
      </w:r>
      <w:r w:rsidRPr="000606F7">
        <w:t xml:space="preserve">, for Ethernet traffic, and 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5G ProSe multi-hop layer-3 end UE </w:t>
      </w:r>
      <w:r w:rsidRPr="000606F7">
        <w:t xml:space="preserve">is not unique, i.e., the MAC address of the </w:t>
      </w:r>
      <w:r>
        <w:t xml:space="preserve">target </w:t>
      </w:r>
      <w:r w:rsidRPr="000606F7">
        <w:t xml:space="preserve">5G ProSe </w:t>
      </w:r>
      <w:r>
        <w:t xml:space="preserve">multi-hop </w:t>
      </w:r>
      <w:r w:rsidRPr="000606F7">
        <w:t>layer-3 end UE was also provided by another 5G ProSe</w:t>
      </w:r>
      <w:r>
        <w:t xml:space="preserve"> multi-hop</w:t>
      </w:r>
      <w:r w:rsidRPr="000606F7">
        <w:t xml:space="preserve"> layer-3 end UE in a</w:t>
      </w:r>
      <w:r>
        <w:t>n existing</w:t>
      </w:r>
      <w:r w:rsidRPr="000606F7">
        <w:t xml:space="preserve"> ProSe 5G direct link, </w:t>
      </w:r>
      <w:r>
        <w:t>t</w:t>
      </w:r>
      <w:r w:rsidRPr="001662C3">
        <w:t xml:space="preserve">he </w:t>
      </w:r>
      <w:r w:rsidRPr="00DA76D5">
        <w:t>5G ProSe</w:t>
      </w:r>
      <w:r>
        <w:t xml:space="preserve"> multi-hop</w:t>
      </w:r>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lastRenderedPageBreak/>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lastRenderedPageBreak/>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5pt;height:139pt" o:ole="">
            <v:imagedata r:id="rId68" o:title=""/>
          </v:shape>
          <o:OLEObject Type="Embed" ProgID="Visio.Drawing.15" ShapeID="_x0000_i1054" DrawAspect="Content" ObjectID="_1829208528" r:id="rId69"/>
        </w:object>
      </w:r>
    </w:p>
    <w:p w14:paraId="158F9948" w14:textId="143E4CC9" w:rsidR="00AC7EE3" w:rsidRPr="00C6761E" w:rsidRDefault="00AC7EE3" w:rsidP="0037175B">
      <w:pPr>
        <w:pStyle w:val="TF"/>
      </w:pPr>
      <w:bookmarkStart w:id="1214" w:name="_CRFigure7_2_6_2_1"/>
      <w:r w:rsidRPr="00C6761E">
        <w:t>Figure </w:t>
      </w:r>
      <w:bookmarkEnd w:id="1214"/>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5" w:name="_CR7_2_6_3"/>
      <w:bookmarkStart w:id="1216" w:name="_Toc68196232"/>
      <w:bookmarkStart w:id="1217" w:name="_Toc59208904"/>
      <w:bookmarkStart w:id="1218" w:name="_Toc51951150"/>
      <w:bookmarkStart w:id="1219" w:name="_Toc45882600"/>
      <w:bookmarkStart w:id="1220" w:name="_Toc45282214"/>
      <w:bookmarkStart w:id="1221" w:name="_Toc34404386"/>
      <w:bookmarkStart w:id="1222" w:name="_Toc34388615"/>
      <w:bookmarkStart w:id="1223" w:name="_Toc218596913"/>
      <w:bookmarkEnd w:id="1215"/>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6"/>
      <w:bookmarkEnd w:id="1217"/>
      <w:bookmarkEnd w:id="1218"/>
      <w:bookmarkEnd w:id="1219"/>
      <w:bookmarkEnd w:id="1220"/>
      <w:bookmarkEnd w:id="1221"/>
      <w:bookmarkEnd w:id="1222"/>
      <w:bookmarkEnd w:id="1223"/>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4" w:name="_Toc34404387"/>
      <w:bookmarkStart w:id="1225"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lastRenderedPageBreak/>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6" w:name="_CR7_2_6_4"/>
      <w:bookmarkStart w:id="1227" w:name="_Toc68196233"/>
      <w:bookmarkStart w:id="1228" w:name="_Toc59208905"/>
      <w:bookmarkStart w:id="1229" w:name="_Toc51951151"/>
      <w:bookmarkStart w:id="1230" w:name="_Toc45882601"/>
      <w:bookmarkStart w:id="1231" w:name="_Toc45282215"/>
      <w:bookmarkStart w:id="1232" w:name="_Toc218596914"/>
      <w:bookmarkEnd w:id="1226"/>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4"/>
      <w:bookmarkEnd w:id="1225"/>
      <w:bookmarkEnd w:id="1227"/>
      <w:bookmarkEnd w:id="1228"/>
      <w:bookmarkEnd w:id="1229"/>
      <w:bookmarkEnd w:id="1230"/>
      <w:bookmarkEnd w:id="1231"/>
      <w:bookmarkEnd w:id="1232"/>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3" w:name="_Toc34404388"/>
      <w:bookmarkStart w:id="1234"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5" w:name="_CR7_2_6_5"/>
      <w:bookmarkStart w:id="1236" w:name="_Toc68196234"/>
      <w:bookmarkStart w:id="1237" w:name="_Toc59208906"/>
      <w:bookmarkStart w:id="1238" w:name="_Toc51951152"/>
      <w:bookmarkStart w:id="1239" w:name="_Toc45882602"/>
      <w:bookmarkStart w:id="1240" w:name="_Toc45282216"/>
      <w:bookmarkStart w:id="1241" w:name="_Toc218596915"/>
      <w:bookmarkEnd w:id="1235"/>
      <w:r w:rsidRPr="00C6761E">
        <w:t>7.2.</w:t>
      </w:r>
      <w:r w:rsidR="002011B4" w:rsidRPr="00C6761E">
        <w:t>6</w:t>
      </w:r>
      <w:r w:rsidRPr="00C6761E">
        <w:t>.5</w:t>
      </w:r>
      <w:r w:rsidRPr="00C6761E">
        <w:tab/>
        <w:t>Abnormal cases</w:t>
      </w:r>
      <w:bookmarkEnd w:id="1233"/>
      <w:bookmarkEnd w:id="1234"/>
      <w:bookmarkEnd w:id="1236"/>
      <w:bookmarkEnd w:id="1237"/>
      <w:bookmarkEnd w:id="1238"/>
      <w:bookmarkEnd w:id="1239"/>
      <w:bookmarkEnd w:id="1240"/>
      <w:bookmarkEnd w:id="1241"/>
    </w:p>
    <w:p w14:paraId="4941F88A" w14:textId="77777777" w:rsidR="00AC7EE3" w:rsidRPr="00C6761E" w:rsidRDefault="00AC7EE3" w:rsidP="0037175B">
      <w:pPr>
        <w:pStyle w:val="Heading5"/>
      </w:pPr>
      <w:bookmarkStart w:id="1242" w:name="_CR7_2_6_5_1"/>
      <w:bookmarkStart w:id="1243" w:name="_Toc68196235"/>
      <w:bookmarkStart w:id="1244" w:name="_Toc59208907"/>
      <w:bookmarkStart w:id="1245" w:name="_Toc51951153"/>
      <w:bookmarkStart w:id="1246" w:name="_Toc45882603"/>
      <w:bookmarkStart w:id="1247" w:name="_Toc45282217"/>
      <w:bookmarkStart w:id="1248" w:name="_Toc34404389"/>
      <w:bookmarkStart w:id="1249" w:name="_Toc34388618"/>
      <w:bookmarkStart w:id="1250" w:name="_Toc218596916"/>
      <w:bookmarkEnd w:id="1242"/>
      <w:r w:rsidRPr="00C6761E">
        <w:t>7.2.</w:t>
      </w:r>
      <w:r w:rsidR="002011B4" w:rsidRPr="00C6761E">
        <w:t>6</w:t>
      </w:r>
      <w:r w:rsidRPr="00C6761E">
        <w:t>.5.1</w:t>
      </w:r>
      <w:r w:rsidRPr="00C6761E">
        <w:tab/>
        <w:t>Abnormal cases at the initiating UE</w:t>
      </w:r>
      <w:bookmarkEnd w:id="1243"/>
      <w:bookmarkEnd w:id="1244"/>
      <w:bookmarkEnd w:id="1245"/>
      <w:bookmarkEnd w:id="1246"/>
      <w:bookmarkEnd w:id="1247"/>
      <w:bookmarkEnd w:id="1248"/>
      <w:bookmarkEnd w:id="1249"/>
      <w:bookmarkEnd w:id="1250"/>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51" w:name="_CR7_2_7"/>
      <w:bookmarkStart w:id="1252" w:name="_Toc45282266"/>
      <w:bookmarkStart w:id="1253" w:name="_Toc45882652"/>
      <w:bookmarkStart w:id="1254" w:name="_Toc51951202"/>
      <w:bookmarkStart w:id="1255" w:name="_Toc59208958"/>
      <w:bookmarkStart w:id="1256" w:name="_Toc68196287"/>
      <w:bookmarkStart w:id="1257" w:name="_Toc218596917"/>
      <w:bookmarkEnd w:id="1251"/>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52"/>
      <w:bookmarkEnd w:id="1253"/>
      <w:bookmarkEnd w:id="1254"/>
      <w:bookmarkEnd w:id="1255"/>
      <w:bookmarkEnd w:id="1256"/>
      <w:bookmarkEnd w:id="1257"/>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lastRenderedPageBreak/>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8" w:name="_Toc59208959"/>
      <w:bookmarkStart w:id="1259" w:name="_Toc51951203"/>
      <w:bookmarkStart w:id="1260" w:name="_Toc45882653"/>
      <w:bookmarkStart w:id="1261"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62"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263" w:name="_CR7_2_8"/>
      <w:bookmarkStart w:id="1264" w:name="_Toc218596918"/>
      <w:bookmarkEnd w:id="1263"/>
      <w:r w:rsidRPr="00C6761E">
        <w:t>7.2.</w:t>
      </w:r>
      <w:r w:rsidR="00053035" w:rsidRPr="00C6761E">
        <w:t>8</w:t>
      </w:r>
      <w:r w:rsidRPr="00C6761E">
        <w:tab/>
        <w:t xml:space="preserve">PC5 QoS flow match over </w:t>
      </w:r>
      <w:r w:rsidR="005806BA" w:rsidRPr="00C6761E">
        <w:t>5G ProSe direct</w:t>
      </w:r>
      <w:r w:rsidRPr="00C6761E">
        <w:t xml:space="preserve"> link</w:t>
      </w:r>
      <w:bookmarkEnd w:id="1258"/>
      <w:bookmarkEnd w:id="1259"/>
      <w:bookmarkEnd w:id="1260"/>
      <w:bookmarkEnd w:id="1261"/>
      <w:bookmarkEnd w:id="1262"/>
      <w:bookmarkEnd w:id="1264"/>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5" w:name="_CR7_2_9"/>
      <w:bookmarkStart w:id="1266" w:name="_Toc218596919"/>
      <w:bookmarkEnd w:id="1265"/>
      <w:r w:rsidRPr="00C6761E">
        <w:t>7.2.</w:t>
      </w:r>
      <w:r w:rsidR="00053035" w:rsidRPr="00C6761E">
        <w:t>9</w:t>
      </w:r>
      <w:r w:rsidRPr="00C6761E">
        <w:tab/>
        <w:t xml:space="preserve">Data transmission over </w:t>
      </w:r>
      <w:r w:rsidR="003708C3" w:rsidRPr="00C6761E">
        <w:t>5G ProSe direct</w:t>
      </w:r>
      <w:r w:rsidRPr="00C6761E">
        <w:t xml:space="preserve"> link</w:t>
      </w:r>
      <w:bookmarkEnd w:id="1266"/>
    </w:p>
    <w:p w14:paraId="0A82434A" w14:textId="77777777" w:rsidR="00EF2DE5" w:rsidRPr="00C6761E" w:rsidRDefault="00EF2DE5" w:rsidP="0037175B">
      <w:pPr>
        <w:pStyle w:val="Heading4"/>
      </w:pPr>
      <w:bookmarkStart w:id="1267" w:name="_CR7_2_9_1"/>
      <w:bookmarkStart w:id="1268" w:name="_Toc68196272"/>
      <w:bookmarkStart w:id="1269" w:name="_Toc59208943"/>
      <w:bookmarkStart w:id="1270" w:name="_Toc218596920"/>
      <w:bookmarkEnd w:id="1267"/>
      <w:r w:rsidRPr="00C6761E">
        <w:t>7.2.</w:t>
      </w:r>
      <w:r w:rsidR="00053035" w:rsidRPr="00C6761E">
        <w:t>9</w:t>
      </w:r>
      <w:r w:rsidRPr="00C6761E">
        <w:t>.1</w:t>
      </w:r>
      <w:r w:rsidRPr="00C6761E">
        <w:tab/>
        <w:t>Transmission</w:t>
      </w:r>
      <w:bookmarkEnd w:id="1268"/>
      <w:bookmarkEnd w:id="1269"/>
      <w:bookmarkEnd w:id="1270"/>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71" w:name="_Toc68196273"/>
      <w:bookmarkStart w:id="1272"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3" w:name="_CR7_2_9_2"/>
      <w:bookmarkStart w:id="1274" w:name="_Toc218596921"/>
      <w:bookmarkEnd w:id="1273"/>
      <w:r w:rsidRPr="00C6761E">
        <w:t>7.2.</w:t>
      </w:r>
      <w:r w:rsidR="00053035" w:rsidRPr="00C6761E">
        <w:t>9</w:t>
      </w:r>
      <w:r w:rsidRPr="00C6761E">
        <w:t>.2</w:t>
      </w:r>
      <w:r w:rsidRPr="00C6761E">
        <w:tab/>
        <w:t>Procedure for UE to use provisioned radio resources for ProSe communication over PC5</w:t>
      </w:r>
      <w:bookmarkEnd w:id="1271"/>
      <w:bookmarkEnd w:id="1272"/>
      <w:bookmarkEnd w:id="1274"/>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5" w:name="_CR7_2_10"/>
      <w:bookmarkStart w:id="1276" w:name="_Toc34388636"/>
      <w:bookmarkStart w:id="1277" w:name="_Toc34404407"/>
      <w:bookmarkStart w:id="1278" w:name="_Toc45282236"/>
      <w:bookmarkStart w:id="1279" w:name="_Toc45882622"/>
      <w:bookmarkStart w:id="1280" w:name="_Toc51951172"/>
      <w:bookmarkStart w:id="1281" w:name="_Toc59208926"/>
      <w:bookmarkStart w:id="1282" w:name="_Toc75734765"/>
      <w:bookmarkStart w:id="1283" w:name="_Toc82772102"/>
      <w:bookmarkStart w:id="1284" w:name="_Toc218596922"/>
      <w:bookmarkEnd w:id="1275"/>
      <w:r w:rsidRPr="00C6761E">
        <w:t>7.2.</w:t>
      </w:r>
      <w:r w:rsidR="00BC4895" w:rsidRPr="00C6761E">
        <w:t>10</w:t>
      </w:r>
      <w:r w:rsidRPr="00C6761E">
        <w:tab/>
        <w:t>5G ProSe direct link security mode control procedure</w:t>
      </w:r>
      <w:bookmarkEnd w:id="1276"/>
      <w:bookmarkEnd w:id="1277"/>
      <w:bookmarkEnd w:id="1278"/>
      <w:bookmarkEnd w:id="1279"/>
      <w:bookmarkEnd w:id="1280"/>
      <w:bookmarkEnd w:id="1281"/>
      <w:bookmarkEnd w:id="1282"/>
      <w:bookmarkEnd w:id="1283"/>
      <w:bookmarkEnd w:id="1284"/>
    </w:p>
    <w:p w14:paraId="1775E23D" w14:textId="7F64C706" w:rsidR="000306EC" w:rsidRPr="00C6761E" w:rsidRDefault="000306EC" w:rsidP="0066566A">
      <w:pPr>
        <w:pStyle w:val="Heading4"/>
      </w:pPr>
      <w:bookmarkStart w:id="1285" w:name="_CR7_2_10_1"/>
      <w:bookmarkStart w:id="1286" w:name="_Toc34388637"/>
      <w:bookmarkStart w:id="1287" w:name="_Toc34404408"/>
      <w:bookmarkStart w:id="1288" w:name="_Toc45282237"/>
      <w:bookmarkStart w:id="1289" w:name="_Toc45882623"/>
      <w:bookmarkStart w:id="1290" w:name="_Toc51951173"/>
      <w:bookmarkStart w:id="1291" w:name="_Toc59208927"/>
      <w:bookmarkStart w:id="1292" w:name="_Toc75734766"/>
      <w:bookmarkStart w:id="1293" w:name="_Toc82772103"/>
      <w:bookmarkStart w:id="1294" w:name="_Toc218596923"/>
      <w:bookmarkEnd w:id="1285"/>
      <w:r w:rsidRPr="00C6761E">
        <w:t>7.2.</w:t>
      </w:r>
      <w:r w:rsidR="00BC4895" w:rsidRPr="00C6761E">
        <w:t>10</w:t>
      </w:r>
      <w:r w:rsidRPr="00C6761E">
        <w:t>.1</w:t>
      </w:r>
      <w:r w:rsidRPr="00C6761E">
        <w:tab/>
        <w:t>General</w:t>
      </w:r>
      <w:bookmarkEnd w:id="1286"/>
      <w:bookmarkEnd w:id="1287"/>
      <w:bookmarkEnd w:id="1288"/>
      <w:bookmarkEnd w:id="1289"/>
      <w:bookmarkEnd w:id="1290"/>
      <w:bookmarkEnd w:id="1291"/>
      <w:bookmarkEnd w:id="1292"/>
      <w:bookmarkEnd w:id="1293"/>
      <w:bookmarkEnd w:id="1294"/>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5" w:name="_CR7_2_10_2"/>
      <w:bookmarkStart w:id="1296" w:name="_Toc34388638"/>
      <w:bookmarkStart w:id="1297" w:name="_Toc34404409"/>
      <w:bookmarkStart w:id="1298" w:name="_Toc45282238"/>
      <w:bookmarkStart w:id="1299" w:name="_Toc45882624"/>
      <w:bookmarkStart w:id="1300" w:name="_Toc51951174"/>
      <w:bookmarkStart w:id="1301" w:name="_Toc59208928"/>
      <w:bookmarkStart w:id="1302" w:name="_Toc75734767"/>
      <w:bookmarkStart w:id="1303" w:name="_Toc82772104"/>
      <w:bookmarkStart w:id="1304" w:name="_Toc218596924"/>
      <w:bookmarkEnd w:id="1295"/>
      <w:r w:rsidRPr="00C6761E">
        <w:t>7.2.</w:t>
      </w:r>
      <w:r w:rsidR="00BC4895" w:rsidRPr="00C6761E">
        <w:t>10</w:t>
      </w:r>
      <w:r w:rsidRPr="00C6761E">
        <w:t>.2</w:t>
      </w:r>
      <w:r w:rsidRPr="00C6761E">
        <w:tab/>
        <w:t>5G ProSe direct link security mode control procedure initiation by the initiating UE</w:t>
      </w:r>
      <w:bookmarkEnd w:id="1296"/>
      <w:bookmarkEnd w:id="1297"/>
      <w:bookmarkEnd w:id="1298"/>
      <w:bookmarkEnd w:id="1299"/>
      <w:bookmarkEnd w:id="1300"/>
      <w:bookmarkEnd w:id="1301"/>
      <w:bookmarkEnd w:id="1302"/>
      <w:bookmarkEnd w:id="1303"/>
      <w:bookmarkEnd w:id="1304"/>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5" w:name="_Hlk125392475"/>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bookmarkEnd w:id="1305"/>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61747295" w:rsidR="007B32D0" w:rsidRPr="00C6761E" w:rsidRDefault="007B32D0" w:rsidP="004D4D9C">
      <w:pPr>
        <w:pStyle w:val="B1"/>
      </w:pPr>
      <w:r w:rsidRPr="00C6761E">
        <w:tab/>
        <w:t>the source layer-2 ID set to the source layer-2 ID used in PROSE AA MESSAGE TRANSPORT REQUEST message, and the destination layer-2 ID set to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4B5CB93C" w:rsidR="007B32D0" w:rsidRPr="00C6761E" w:rsidRDefault="007B32D0" w:rsidP="004D4D9C">
      <w:pPr>
        <w:pStyle w:val="B1"/>
      </w:pPr>
      <w:r w:rsidRPr="00C6761E">
        <w:tab/>
        <w:t>the source layer-2 ID set to the source layer-2 ID used in PROSE DIRECT LINK AUTHENTICATION REQUEST message, and the destination layer-2 ID set to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5pt;height:214.75pt" o:ole="">
            <v:imagedata r:id="rId70" o:title=""/>
          </v:shape>
          <o:OLEObject Type="Embed" ProgID="Visio.Drawing.15" ShapeID="_x0000_i1055" DrawAspect="Content" ObjectID="_1829208529" r:id="rId71"/>
        </w:object>
      </w:r>
    </w:p>
    <w:p w14:paraId="1E58DFC6" w14:textId="0D570310" w:rsidR="000306EC" w:rsidRPr="00C6761E" w:rsidRDefault="000306EC" w:rsidP="000306EC">
      <w:pPr>
        <w:pStyle w:val="TF"/>
      </w:pPr>
      <w:bookmarkStart w:id="1306" w:name="_CRFigure7_2_10_2_1"/>
      <w:r w:rsidRPr="00C6761E">
        <w:t>Figure</w:t>
      </w:r>
      <w:r w:rsidRPr="00C6761E">
        <w:rPr>
          <w:rFonts w:cs="Arial"/>
        </w:rPr>
        <w:t> </w:t>
      </w:r>
      <w:bookmarkEnd w:id="1306"/>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7" w:name="_CR7_2_10_3"/>
      <w:bookmarkStart w:id="1308" w:name="_Toc34388639"/>
      <w:bookmarkStart w:id="1309" w:name="_Toc34404410"/>
      <w:bookmarkStart w:id="1310" w:name="_Toc45282239"/>
      <w:bookmarkStart w:id="1311" w:name="_Toc45882625"/>
      <w:bookmarkStart w:id="1312" w:name="_Toc51951175"/>
      <w:bookmarkStart w:id="1313" w:name="_Toc59208929"/>
      <w:bookmarkStart w:id="1314" w:name="_Toc75734768"/>
      <w:bookmarkStart w:id="1315" w:name="_Toc82772105"/>
      <w:bookmarkStart w:id="1316" w:name="_Toc218596925"/>
      <w:bookmarkEnd w:id="1307"/>
      <w:r w:rsidRPr="00C6761E">
        <w:t>7.2.</w:t>
      </w:r>
      <w:r w:rsidR="00BC4895" w:rsidRPr="00C6761E">
        <w:t>10</w:t>
      </w:r>
      <w:r w:rsidRPr="00C6761E">
        <w:t>.3</w:t>
      </w:r>
      <w:r w:rsidRPr="00C6761E">
        <w:tab/>
        <w:t>5G ProSe direct link security mode control procedure accepted by the target UE</w:t>
      </w:r>
      <w:bookmarkEnd w:id="1308"/>
      <w:bookmarkEnd w:id="1309"/>
      <w:bookmarkEnd w:id="1310"/>
      <w:bookmarkEnd w:id="1311"/>
      <w:bookmarkEnd w:id="1312"/>
      <w:bookmarkEnd w:id="1313"/>
      <w:bookmarkEnd w:id="1314"/>
      <w:bookmarkEnd w:id="1315"/>
      <w:bookmarkEnd w:id="1316"/>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7" w:name="_Toc34388640"/>
      <w:bookmarkStart w:id="1318" w:name="_Toc34404411"/>
      <w:bookmarkStart w:id="1319" w:name="_Toc45282240"/>
      <w:bookmarkStart w:id="1320" w:name="_Toc45882626"/>
      <w:bookmarkStart w:id="1321" w:name="_Toc51951176"/>
      <w:bookmarkStart w:id="1322"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3" w:name="_CR7_2_10_4"/>
      <w:bookmarkStart w:id="1324" w:name="_Toc75734769"/>
      <w:bookmarkStart w:id="1325" w:name="_Toc82772106"/>
      <w:bookmarkStart w:id="1326" w:name="_Toc218596926"/>
      <w:bookmarkEnd w:id="1323"/>
      <w:r w:rsidRPr="00C6761E">
        <w:t>7.2.</w:t>
      </w:r>
      <w:r w:rsidR="00BC4895" w:rsidRPr="00C6761E">
        <w:t>10</w:t>
      </w:r>
      <w:r w:rsidRPr="00C6761E">
        <w:t>.4</w:t>
      </w:r>
      <w:r w:rsidRPr="00C6761E">
        <w:tab/>
        <w:t>5G ProSe direct link security mode control procedure completion by the initiating UE</w:t>
      </w:r>
      <w:bookmarkEnd w:id="1317"/>
      <w:bookmarkEnd w:id="1318"/>
      <w:bookmarkEnd w:id="1319"/>
      <w:bookmarkEnd w:id="1320"/>
      <w:bookmarkEnd w:id="1321"/>
      <w:bookmarkEnd w:id="1322"/>
      <w:bookmarkEnd w:id="1324"/>
      <w:bookmarkEnd w:id="1325"/>
      <w:bookmarkEnd w:id="1326"/>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7" w:name="_CR7_2_10_5"/>
      <w:bookmarkStart w:id="1328" w:name="_Toc59208931"/>
      <w:bookmarkStart w:id="1329" w:name="_Toc34388641"/>
      <w:bookmarkStart w:id="1330" w:name="_Toc34404412"/>
      <w:bookmarkStart w:id="1331" w:name="_Toc45282241"/>
      <w:bookmarkStart w:id="1332" w:name="_Toc45882627"/>
      <w:bookmarkStart w:id="1333" w:name="_Toc51951177"/>
      <w:bookmarkStart w:id="1334" w:name="_Toc75734770"/>
      <w:bookmarkStart w:id="1335" w:name="_Toc82772107"/>
      <w:bookmarkStart w:id="1336" w:name="_Toc218596927"/>
      <w:bookmarkEnd w:id="1327"/>
      <w:r w:rsidRPr="00C6761E">
        <w:t>7.2.</w:t>
      </w:r>
      <w:r w:rsidR="00BC4895" w:rsidRPr="00C6761E">
        <w:t>10</w:t>
      </w:r>
      <w:r w:rsidRPr="00C6761E">
        <w:t>.5</w:t>
      </w:r>
      <w:r w:rsidRPr="00C6761E">
        <w:tab/>
        <w:t>5G ProSe direct link security mode control procedure not accepted by the target UE</w:t>
      </w:r>
      <w:bookmarkEnd w:id="1328"/>
      <w:bookmarkEnd w:id="1329"/>
      <w:bookmarkEnd w:id="1330"/>
      <w:bookmarkEnd w:id="1331"/>
      <w:bookmarkEnd w:id="1332"/>
      <w:bookmarkEnd w:id="1333"/>
      <w:bookmarkEnd w:id="1334"/>
      <w:bookmarkEnd w:id="1335"/>
      <w:bookmarkEnd w:id="1336"/>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7" w:name="_Toc34388642"/>
      <w:bookmarkStart w:id="1338" w:name="_Toc34404413"/>
      <w:bookmarkStart w:id="1339" w:name="_Toc45282242"/>
      <w:bookmarkStart w:id="1340" w:name="_Toc45882628"/>
      <w:bookmarkStart w:id="1341"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42" w:name="_CR7_2_10_6"/>
      <w:bookmarkStart w:id="1343" w:name="_Toc59208932"/>
      <w:bookmarkStart w:id="1344" w:name="_Toc75734771"/>
      <w:bookmarkStart w:id="1345" w:name="_Toc82772108"/>
      <w:bookmarkStart w:id="1346" w:name="_Toc218596928"/>
      <w:bookmarkEnd w:id="1342"/>
      <w:r w:rsidRPr="00C6761E">
        <w:t>7.2.</w:t>
      </w:r>
      <w:r w:rsidR="00900E72" w:rsidRPr="00C6761E">
        <w:t>10</w:t>
      </w:r>
      <w:r w:rsidRPr="00C6761E">
        <w:t>.6</w:t>
      </w:r>
      <w:r w:rsidRPr="00C6761E">
        <w:tab/>
        <w:t>Abnormal cases</w:t>
      </w:r>
      <w:bookmarkEnd w:id="1337"/>
      <w:bookmarkEnd w:id="1338"/>
      <w:bookmarkEnd w:id="1339"/>
      <w:bookmarkEnd w:id="1340"/>
      <w:bookmarkEnd w:id="1341"/>
      <w:bookmarkEnd w:id="1343"/>
      <w:bookmarkEnd w:id="1344"/>
      <w:bookmarkEnd w:id="1345"/>
      <w:bookmarkEnd w:id="1346"/>
    </w:p>
    <w:p w14:paraId="4E177AE0" w14:textId="1C7B60FE" w:rsidR="000306EC" w:rsidRPr="00C6761E" w:rsidRDefault="000306EC" w:rsidP="0066566A">
      <w:pPr>
        <w:pStyle w:val="Heading5"/>
        <w:rPr>
          <w:lang w:eastAsia="zh-CN"/>
        </w:rPr>
      </w:pPr>
      <w:bookmarkStart w:id="1347" w:name="_CR7_2_10_6_1"/>
      <w:bookmarkStart w:id="1348" w:name="_Toc45282243"/>
      <w:bookmarkStart w:id="1349" w:name="_Toc45882629"/>
      <w:bookmarkStart w:id="1350" w:name="_Toc51951179"/>
      <w:bookmarkStart w:id="1351" w:name="_Toc59208933"/>
      <w:bookmarkStart w:id="1352" w:name="_Toc75734772"/>
      <w:bookmarkStart w:id="1353" w:name="_Toc82772109"/>
      <w:bookmarkStart w:id="1354" w:name="_Toc218596929"/>
      <w:bookmarkEnd w:id="1347"/>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8"/>
      <w:bookmarkEnd w:id="1349"/>
      <w:bookmarkEnd w:id="1350"/>
      <w:bookmarkEnd w:id="1351"/>
      <w:bookmarkEnd w:id="1352"/>
      <w:bookmarkEnd w:id="1353"/>
      <w:bookmarkEnd w:id="1354"/>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5" w:name="_CR7_2_11"/>
      <w:bookmarkStart w:id="1356" w:name="_Toc218596930"/>
      <w:bookmarkEnd w:id="1355"/>
      <w:r w:rsidRPr="00C6761E">
        <w:lastRenderedPageBreak/>
        <w:t>7.2.11</w:t>
      </w:r>
      <w:r w:rsidR="005552EB" w:rsidRPr="00C6761E">
        <w:tab/>
        <w:t>5G ProSe direct link re-keying procedure</w:t>
      </w:r>
      <w:bookmarkEnd w:id="1356"/>
    </w:p>
    <w:p w14:paraId="2998639D" w14:textId="2622A7AC" w:rsidR="005552EB" w:rsidRPr="00C6761E" w:rsidRDefault="008E5DE9" w:rsidP="00B36149">
      <w:pPr>
        <w:pStyle w:val="Heading4"/>
      </w:pPr>
      <w:bookmarkStart w:id="1357" w:name="_CR7_2_11_1"/>
      <w:bookmarkStart w:id="1358" w:name="_Toc45282254"/>
      <w:bookmarkStart w:id="1359" w:name="_Toc45882640"/>
      <w:bookmarkStart w:id="1360" w:name="_Toc51951190"/>
      <w:bookmarkStart w:id="1361" w:name="_Toc59208946"/>
      <w:bookmarkStart w:id="1362" w:name="_Toc75734785"/>
      <w:bookmarkStart w:id="1363" w:name="_Toc92273877"/>
      <w:bookmarkStart w:id="1364" w:name="_Toc218596931"/>
      <w:bookmarkEnd w:id="1357"/>
      <w:r w:rsidRPr="00C6761E">
        <w:t>7.2.11</w:t>
      </w:r>
      <w:r w:rsidR="005552EB" w:rsidRPr="00C6761E">
        <w:t>.1</w:t>
      </w:r>
      <w:r w:rsidR="005552EB" w:rsidRPr="00C6761E">
        <w:tab/>
        <w:t>General</w:t>
      </w:r>
      <w:bookmarkEnd w:id="1358"/>
      <w:bookmarkEnd w:id="1359"/>
      <w:bookmarkEnd w:id="1360"/>
      <w:bookmarkEnd w:id="1361"/>
      <w:bookmarkEnd w:id="1362"/>
      <w:bookmarkEnd w:id="1363"/>
      <w:bookmarkEnd w:id="1364"/>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5" w:name="_CR7_2_11_2"/>
      <w:bookmarkStart w:id="1366" w:name="_Toc45282255"/>
      <w:bookmarkStart w:id="1367" w:name="_Toc45882641"/>
      <w:bookmarkStart w:id="1368" w:name="_Toc51951191"/>
      <w:bookmarkStart w:id="1369" w:name="_Toc59208947"/>
      <w:bookmarkStart w:id="1370" w:name="_Toc75734786"/>
      <w:bookmarkStart w:id="1371" w:name="_Toc92273878"/>
      <w:bookmarkStart w:id="1372" w:name="_Toc218596932"/>
      <w:bookmarkEnd w:id="1365"/>
      <w:r w:rsidRPr="00C6761E">
        <w:t>7.2.11</w:t>
      </w:r>
      <w:r w:rsidR="005552EB" w:rsidRPr="00C6761E">
        <w:t>.2</w:t>
      </w:r>
      <w:r w:rsidR="005552EB" w:rsidRPr="00C6761E">
        <w:tab/>
        <w:t>5G ProSe direct link re-keying procedure initiation by the initiating UE</w:t>
      </w:r>
      <w:bookmarkEnd w:id="1366"/>
      <w:bookmarkEnd w:id="1367"/>
      <w:bookmarkEnd w:id="1368"/>
      <w:bookmarkEnd w:id="1369"/>
      <w:bookmarkEnd w:id="1370"/>
      <w:bookmarkEnd w:id="1371"/>
      <w:bookmarkEnd w:id="1372"/>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75pt" o:ole="">
            <v:imagedata r:id="rId72" o:title=""/>
          </v:shape>
          <o:OLEObject Type="Embed" ProgID="Visio.Drawing.11" ShapeID="_x0000_i1056" DrawAspect="Content" ObjectID="_1829208530" r:id="rId73"/>
        </w:object>
      </w:r>
    </w:p>
    <w:p w14:paraId="3434B08A" w14:textId="2A3D9A57" w:rsidR="005552EB" w:rsidRPr="00C6761E" w:rsidRDefault="005552EB" w:rsidP="005552EB">
      <w:pPr>
        <w:pStyle w:val="TF"/>
      </w:pPr>
      <w:bookmarkStart w:id="1373" w:name="_CRFigure7_2_11_2_1"/>
      <w:r w:rsidRPr="00C6761E">
        <w:t>Figure </w:t>
      </w:r>
      <w:bookmarkEnd w:id="1373"/>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4" w:name="_CR7_2_11_3"/>
      <w:bookmarkStart w:id="1375" w:name="_Toc45282256"/>
      <w:bookmarkStart w:id="1376" w:name="_Toc45882642"/>
      <w:bookmarkStart w:id="1377" w:name="_Toc51951192"/>
      <w:bookmarkStart w:id="1378" w:name="_Toc59208948"/>
      <w:bookmarkStart w:id="1379" w:name="_Toc75734787"/>
      <w:bookmarkStart w:id="1380" w:name="_Toc92273879"/>
      <w:bookmarkStart w:id="1381" w:name="_Toc218596933"/>
      <w:bookmarkEnd w:id="1374"/>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5"/>
      <w:bookmarkEnd w:id="1376"/>
      <w:bookmarkEnd w:id="1377"/>
      <w:bookmarkEnd w:id="1378"/>
      <w:bookmarkEnd w:id="1379"/>
      <w:bookmarkEnd w:id="1380"/>
      <w:bookmarkEnd w:id="1381"/>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lastRenderedPageBreak/>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82" w:name="_CR7_2_11_4"/>
      <w:bookmarkStart w:id="1383" w:name="_Toc45282257"/>
      <w:bookmarkStart w:id="1384" w:name="_Toc45882643"/>
      <w:bookmarkStart w:id="1385" w:name="_Toc51951193"/>
      <w:bookmarkStart w:id="1386" w:name="_Toc59208949"/>
      <w:bookmarkStart w:id="1387" w:name="_Toc75734788"/>
      <w:bookmarkStart w:id="1388" w:name="_Toc92273880"/>
      <w:bookmarkStart w:id="1389" w:name="_Toc218596934"/>
      <w:bookmarkEnd w:id="1382"/>
      <w:r w:rsidRPr="00C6761E">
        <w:t>7.2.11</w:t>
      </w:r>
      <w:r w:rsidR="005552EB" w:rsidRPr="00C6761E">
        <w:t>.4</w:t>
      </w:r>
      <w:r w:rsidR="005552EB" w:rsidRPr="00C6761E">
        <w:tab/>
        <w:t>5G ProSe direct link re-keying procedure completion by the initiating UE</w:t>
      </w:r>
      <w:bookmarkEnd w:id="1383"/>
      <w:bookmarkEnd w:id="1384"/>
      <w:bookmarkEnd w:id="1385"/>
      <w:bookmarkEnd w:id="1386"/>
      <w:bookmarkEnd w:id="1387"/>
      <w:bookmarkEnd w:id="1388"/>
      <w:bookmarkEnd w:id="1389"/>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90" w:name="_Toc45282258"/>
      <w:bookmarkStart w:id="1391" w:name="_Toc45882644"/>
      <w:bookmarkStart w:id="1392" w:name="_Toc51951194"/>
      <w:bookmarkStart w:id="1393"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4" w:name="_CR7_2_11_5"/>
      <w:bookmarkStart w:id="1395" w:name="_Toc75734789"/>
      <w:bookmarkStart w:id="1396" w:name="_Toc92273881"/>
      <w:bookmarkStart w:id="1397" w:name="_Toc218596935"/>
      <w:bookmarkEnd w:id="1394"/>
      <w:r w:rsidRPr="00C6761E">
        <w:t>7.2.11</w:t>
      </w:r>
      <w:r w:rsidR="005552EB" w:rsidRPr="00C6761E">
        <w:t>.5</w:t>
      </w:r>
      <w:r w:rsidR="005552EB" w:rsidRPr="00C6761E">
        <w:tab/>
        <w:t xml:space="preserve">Abnormal cases </w:t>
      </w:r>
      <w:r w:rsidR="005552EB" w:rsidRPr="00C6761E">
        <w:rPr>
          <w:lang w:eastAsia="zh-CN"/>
        </w:rPr>
        <w:t>at the initiating UE</w:t>
      </w:r>
      <w:bookmarkEnd w:id="1390"/>
      <w:bookmarkEnd w:id="1391"/>
      <w:bookmarkEnd w:id="1392"/>
      <w:bookmarkEnd w:id="1393"/>
      <w:bookmarkEnd w:id="1395"/>
      <w:bookmarkEnd w:id="1396"/>
      <w:bookmarkEnd w:id="1397"/>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8" w:name="_CR7_2_12"/>
      <w:bookmarkStart w:id="1399" w:name="_Toc59208918"/>
      <w:bookmarkStart w:id="1400" w:name="_Toc75734756"/>
      <w:bookmarkStart w:id="1401" w:name="_Toc92273848"/>
      <w:bookmarkStart w:id="1402" w:name="_Toc218596936"/>
      <w:bookmarkEnd w:id="1398"/>
      <w:r w:rsidRPr="00C6761E">
        <w:t>7.2.12</w:t>
      </w:r>
      <w:r w:rsidR="00920A29" w:rsidRPr="00C6761E">
        <w:tab/>
      </w:r>
      <w:bookmarkEnd w:id="1399"/>
      <w:bookmarkEnd w:id="1400"/>
      <w:bookmarkEnd w:id="1401"/>
      <w:r w:rsidR="00920A29" w:rsidRPr="00C6761E">
        <w:t>5G ProSe direct link authentication procedure</w:t>
      </w:r>
      <w:bookmarkEnd w:id="1402"/>
    </w:p>
    <w:p w14:paraId="7E8110FD" w14:textId="0A037D67" w:rsidR="00920A29" w:rsidRPr="00C6761E" w:rsidRDefault="00BC760B" w:rsidP="00B36149">
      <w:pPr>
        <w:pStyle w:val="Heading4"/>
      </w:pPr>
      <w:bookmarkStart w:id="1403" w:name="_CR7_2_12_1"/>
      <w:bookmarkStart w:id="1404" w:name="_Toc34388630"/>
      <w:bookmarkStart w:id="1405" w:name="_Toc34404401"/>
      <w:bookmarkStart w:id="1406" w:name="_Toc45282229"/>
      <w:bookmarkStart w:id="1407" w:name="_Toc45882615"/>
      <w:bookmarkStart w:id="1408" w:name="_Toc51951165"/>
      <w:bookmarkStart w:id="1409" w:name="_Toc59208919"/>
      <w:bookmarkStart w:id="1410" w:name="_Toc75734757"/>
      <w:bookmarkStart w:id="1411" w:name="_Toc92273849"/>
      <w:bookmarkStart w:id="1412" w:name="_Toc218596937"/>
      <w:bookmarkEnd w:id="1403"/>
      <w:r w:rsidRPr="00C6761E">
        <w:t>7.2.12</w:t>
      </w:r>
      <w:r w:rsidR="00920A29" w:rsidRPr="00C6761E">
        <w:t>.1</w:t>
      </w:r>
      <w:r w:rsidR="00920A29" w:rsidRPr="00C6761E">
        <w:tab/>
        <w:t>General</w:t>
      </w:r>
      <w:bookmarkEnd w:id="1404"/>
      <w:bookmarkEnd w:id="1405"/>
      <w:bookmarkEnd w:id="1406"/>
      <w:bookmarkEnd w:id="1407"/>
      <w:bookmarkEnd w:id="1408"/>
      <w:bookmarkEnd w:id="1409"/>
      <w:bookmarkEnd w:id="1410"/>
      <w:bookmarkEnd w:id="1411"/>
      <w:bookmarkEnd w:id="1412"/>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lastRenderedPageBreak/>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3" w:name="_CR7_2_12_2"/>
      <w:bookmarkStart w:id="1414" w:name="_Toc34388631"/>
      <w:bookmarkStart w:id="1415" w:name="_Toc34404402"/>
      <w:bookmarkStart w:id="1416" w:name="_Toc45282230"/>
      <w:bookmarkStart w:id="1417" w:name="_Toc45882616"/>
      <w:bookmarkStart w:id="1418" w:name="_Toc51951166"/>
      <w:bookmarkStart w:id="1419" w:name="_Toc59208920"/>
      <w:bookmarkStart w:id="1420" w:name="_Toc75734758"/>
      <w:bookmarkStart w:id="1421" w:name="_Toc92273850"/>
      <w:bookmarkStart w:id="1422" w:name="_Toc218596938"/>
      <w:bookmarkEnd w:id="1413"/>
      <w:r w:rsidRPr="00C6761E">
        <w:t>7.2.12</w:t>
      </w:r>
      <w:r w:rsidR="00920A29" w:rsidRPr="00C6761E">
        <w:t>.2</w:t>
      </w:r>
      <w:r w:rsidR="00920A29" w:rsidRPr="00C6761E">
        <w:tab/>
        <w:t>5G ProSe direct link authentication procedure initiation by the initiating UE</w:t>
      </w:r>
      <w:bookmarkEnd w:id="1414"/>
      <w:bookmarkEnd w:id="1415"/>
      <w:bookmarkEnd w:id="1416"/>
      <w:bookmarkEnd w:id="1417"/>
      <w:bookmarkEnd w:id="1418"/>
      <w:bookmarkEnd w:id="1419"/>
      <w:bookmarkEnd w:id="1420"/>
      <w:bookmarkEnd w:id="1421"/>
      <w:bookmarkEnd w:id="1422"/>
    </w:p>
    <w:p w14:paraId="7A4ED31F" w14:textId="25DDBC1A" w:rsidR="00920A29" w:rsidRPr="00C6761E" w:rsidRDefault="00920A29" w:rsidP="00920A29">
      <w:bookmarkStart w:id="1423" w:name="_Toc34388632"/>
      <w:bookmarkStart w:id="1424"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45pt" o:ole="">
            <v:imagedata r:id="rId74" o:title=""/>
          </v:shape>
          <o:OLEObject Type="Embed" ProgID="Visio.Drawing.11" ShapeID="_x0000_i1057" DrawAspect="Content" ObjectID="_1829208531" r:id="rId75"/>
        </w:object>
      </w:r>
    </w:p>
    <w:p w14:paraId="5FB025A1" w14:textId="30B75D0B" w:rsidR="00920A29" w:rsidRPr="00C6761E" w:rsidRDefault="00920A29" w:rsidP="00920A29">
      <w:pPr>
        <w:pStyle w:val="TF"/>
      </w:pPr>
      <w:bookmarkStart w:id="1425" w:name="_CRFigure7_2_12_2_1"/>
      <w:r w:rsidRPr="00C6761E">
        <w:t>Figure</w:t>
      </w:r>
      <w:r w:rsidRPr="00C6761E">
        <w:rPr>
          <w:rFonts w:cs="Arial"/>
        </w:rPr>
        <w:t> </w:t>
      </w:r>
      <w:bookmarkEnd w:id="1425"/>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6" w:name="_CR7_2_12_3"/>
      <w:bookmarkStart w:id="1427" w:name="_Toc45282231"/>
      <w:bookmarkStart w:id="1428" w:name="_Toc45882617"/>
      <w:bookmarkStart w:id="1429" w:name="_Toc51951167"/>
      <w:bookmarkStart w:id="1430" w:name="_Toc59208921"/>
      <w:bookmarkStart w:id="1431" w:name="_Toc75734759"/>
      <w:bookmarkStart w:id="1432" w:name="_Toc92273851"/>
      <w:bookmarkStart w:id="1433" w:name="_Toc218596939"/>
      <w:bookmarkEnd w:id="1426"/>
      <w:r w:rsidRPr="00C6761E">
        <w:t>7.2.12</w:t>
      </w:r>
      <w:r w:rsidR="00920A29" w:rsidRPr="00C6761E">
        <w:t>.3</w:t>
      </w:r>
      <w:r w:rsidR="00920A29" w:rsidRPr="00C6761E">
        <w:tab/>
        <w:t>5G ProSe direct link authentication procedure accepted by the target UE</w:t>
      </w:r>
      <w:bookmarkEnd w:id="1423"/>
      <w:bookmarkEnd w:id="1424"/>
      <w:bookmarkEnd w:id="1427"/>
      <w:bookmarkEnd w:id="1428"/>
      <w:bookmarkEnd w:id="1429"/>
      <w:bookmarkEnd w:id="1430"/>
      <w:bookmarkEnd w:id="1431"/>
      <w:bookmarkEnd w:id="1432"/>
      <w:bookmarkEnd w:id="1433"/>
    </w:p>
    <w:p w14:paraId="3FA38043" w14:textId="7F3D591A" w:rsidR="00920A29" w:rsidRPr="00C6761E" w:rsidRDefault="00920A29" w:rsidP="00920A29">
      <w:bookmarkStart w:id="1434" w:name="_Toc34388633"/>
      <w:bookmarkStart w:id="1435"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6" w:name="_CR7_2_12_4"/>
      <w:bookmarkStart w:id="1437" w:name="_Toc45282232"/>
      <w:bookmarkStart w:id="1438" w:name="_Toc45882618"/>
      <w:bookmarkStart w:id="1439" w:name="_Toc51951168"/>
      <w:bookmarkStart w:id="1440" w:name="_Toc59208922"/>
      <w:bookmarkStart w:id="1441" w:name="_Toc75734760"/>
      <w:bookmarkStart w:id="1442" w:name="_Toc92273852"/>
      <w:bookmarkStart w:id="1443" w:name="_Toc218596940"/>
      <w:bookmarkEnd w:id="1436"/>
      <w:r w:rsidRPr="00C6761E">
        <w:t>7.2.12</w:t>
      </w:r>
      <w:r w:rsidR="00920A29" w:rsidRPr="00C6761E">
        <w:t>.4</w:t>
      </w:r>
      <w:r w:rsidR="00920A29" w:rsidRPr="00C6761E">
        <w:tab/>
        <w:t>5G ProSe direct link authentication procedure completion by the initiating UE</w:t>
      </w:r>
      <w:bookmarkEnd w:id="1434"/>
      <w:bookmarkEnd w:id="1435"/>
      <w:bookmarkEnd w:id="1437"/>
      <w:bookmarkEnd w:id="1438"/>
      <w:bookmarkEnd w:id="1439"/>
      <w:bookmarkEnd w:id="1440"/>
      <w:bookmarkEnd w:id="1441"/>
      <w:bookmarkEnd w:id="1442"/>
      <w:bookmarkEnd w:id="1443"/>
    </w:p>
    <w:p w14:paraId="360232D6" w14:textId="2FF9FE9C" w:rsidR="00920A29" w:rsidRPr="00C6761E" w:rsidRDefault="00920A29" w:rsidP="00920A29">
      <w:bookmarkStart w:id="1444" w:name="_Toc34388634"/>
      <w:bookmarkStart w:id="1445"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6" w:name="_CR7_2_12_5"/>
      <w:bookmarkStart w:id="1447" w:name="_Toc45282233"/>
      <w:bookmarkStart w:id="1448" w:name="_Toc45882619"/>
      <w:bookmarkStart w:id="1449" w:name="_Toc51951169"/>
      <w:bookmarkStart w:id="1450" w:name="_Toc59208923"/>
      <w:bookmarkStart w:id="1451" w:name="_Toc75734761"/>
      <w:bookmarkStart w:id="1452" w:name="_Toc92273853"/>
      <w:bookmarkStart w:id="1453" w:name="_Toc218596941"/>
      <w:bookmarkEnd w:id="1446"/>
      <w:r w:rsidRPr="00C6761E">
        <w:lastRenderedPageBreak/>
        <w:t>7.2.12</w:t>
      </w:r>
      <w:r w:rsidR="00920A29" w:rsidRPr="00C6761E">
        <w:t>.5</w:t>
      </w:r>
      <w:r w:rsidR="00920A29" w:rsidRPr="00C6761E">
        <w:tab/>
        <w:t>5G ProSe direct link authentication procedure not accepted by the target UE</w:t>
      </w:r>
      <w:bookmarkEnd w:id="1444"/>
      <w:bookmarkEnd w:id="1445"/>
      <w:bookmarkEnd w:id="1447"/>
      <w:bookmarkEnd w:id="1448"/>
      <w:bookmarkEnd w:id="1449"/>
      <w:bookmarkEnd w:id="1450"/>
      <w:bookmarkEnd w:id="1451"/>
      <w:bookmarkEnd w:id="1452"/>
      <w:bookmarkEnd w:id="1453"/>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4" w:name="_CR7_2_12_6"/>
      <w:bookmarkStart w:id="1455" w:name="_Toc75734762"/>
      <w:bookmarkStart w:id="1456" w:name="_Toc92273854"/>
      <w:bookmarkStart w:id="1457" w:name="_Toc34388635"/>
      <w:bookmarkStart w:id="1458" w:name="_Toc34404406"/>
      <w:bookmarkStart w:id="1459" w:name="_Toc45282234"/>
      <w:bookmarkStart w:id="1460" w:name="_Toc45882620"/>
      <w:bookmarkStart w:id="1461" w:name="_Toc51951170"/>
      <w:bookmarkStart w:id="1462" w:name="_Toc59208924"/>
      <w:bookmarkStart w:id="1463" w:name="_Toc218596942"/>
      <w:bookmarkEnd w:id="1454"/>
      <w:r w:rsidRPr="00C6761E">
        <w:t>7.2.12</w:t>
      </w:r>
      <w:r w:rsidR="00920A29" w:rsidRPr="00C6761E">
        <w:t>.6</w:t>
      </w:r>
      <w:r w:rsidR="00920A29" w:rsidRPr="00C6761E">
        <w:tab/>
        <w:t>5G ProSe direct link authentication procedure not accepted by the initiating UE</w:t>
      </w:r>
      <w:bookmarkEnd w:id="1455"/>
      <w:bookmarkEnd w:id="1456"/>
      <w:bookmarkEnd w:id="1463"/>
    </w:p>
    <w:p w14:paraId="57437494" w14:textId="77777777" w:rsidR="00E5189E" w:rsidRPr="00C6761E" w:rsidRDefault="00E5189E" w:rsidP="00E5189E">
      <w:bookmarkStart w:id="1464" w:name="_Toc75734763"/>
      <w:bookmarkStart w:id="1465"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6" w:name="_CR7_2_12_7"/>
      <w:bookmarkStart w:id="1467" w:name="_Toc218596943"/>
      <w:bookmarkEnd w:id="1466"/>
      <w:r w:rsidRPr="00C6761E">
        <w:t>7.2.12</w:t>
      </w:r>
      <w:r w:rsidR="00920A29" w:rsidRPr="00C6761E">
        <w:t>.7</w:t>
      </w:r>
      <w:r w:rsidR="00920A29" w:rsidRPr="00C6761E">
        <w:tab/>
        <w:t>Abnormal cases</w:t>
      </w:r>
      <w:bookmarkEnd w:id="1457"/>
      <w:bookmarkEnd w:id="1458"/>
      <w:bookmarkEnd w:id="1459"/>
      <w:bookmarkEnd w:id="1460"/>
      <w:bookmarkEnd w:id="1461"/>
      <w:bookmarkEnd w:id="1462"/>
      <w:bookmarkEnd w:id="1464"/>
      <w:bookmarkEnd w:id="1465"/>
      <w:bookmarkEnd w:id="1467"/>
    </w:p>
    <w:p w14:paraId="6C840C8B" w14:textId="3E74A743" w:rsidR="00920A29" w:rsidRPr="00C6761E" w:rsidRDefault="00BC760B" w:rsidP="00B36149">
      <w:pPr>
        <w:pStyle w:val="Heading5"/>
        <w:rPr>
          <w:lang w:eastAsia="zh-CN"/>
        </w:rPr>
      </w:pPr>
      <w:bookmarkStart w:id="1468" w:name="_CR7_2_12_7_1"/>
      <w:bookmarkStart w:id="1469" w:name="_Toc45282235"/>
      <w:bookmarkStart w:id="1470" w:name="_Toc45882621"/>
      <w:bookmarkStart w:id="1471" w:name="_Toc51951171"/>
      <w:bookmarkStart w:id="1472" w:name="_Toc59208925"/>
      <w:bookmarkStart w:id="1473" w:name="_Toc75734764"/>
      <w:bookmarkStart w:id="1474" w:name="_Toc92273856"/>
      <w:bookmarkStart w:id="1475" w:name="_Toc218596944"/>
      <w:bookmarkEnd w:id="1468"/>
      <w:r w:rsidRPr="00C6761E">
        <w:rPr>
          <w:lang w:eastAsia="zh-CN"/>
        </w:rPr>
        <w:t>7.2.12</w:t>
      </w:r>
      <w:r w:rsidR="00920A29" w:rsidRPr="00C6761E">
        <w:rPr>
          <w:lang w:eastAsia="zh-CN"/>
        </w:rPr>
        <w:t>.7.1</w:t>
      </w:r>
      <w:r w:rsidR="00920A29" w:rsidRPr="00C6761E">
        <w:rPr>
          <w:lang w:eastAsia="zh-CN"/>
        </w:rPr>
        <w:tab/>
        <w:t>Abnormal cases at the initiating UE</w:t>
      </w:r>
      <w:bookmarkEnd w:id="1469"/>
      <w:bookmarkEnd w:id="1470"/>
      <w:bookmarkEnd w:id="1471"/>
      <w:bookmarkEnd w:id="1472"/>
      <w:bookmarkEnd w:id="1473"/>
      <w:bookmarkEnd w:id="1474"/>
      <w:bookmarkEnd w:id="1475"/>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6" w:name="_Toc59209231"/>
      <w:bookmarkStart w:id="1477" w:name="_Toc59208960"/>
      <w:bookmarkStart w:id="1478" w:name="_Toc51951204"/>
      <w:bookmarkStart w:id="1479" w:name="_Toc45882654"/>
      <w:bookmarkStart w:id="1480"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81" w:name="_CR7_2_13"/>
      <w:bookmarkStart w:id="1482" w:name="_Toc218596945"/>
      <w:bookmarkEnd w:id="1481"/>
      <w:r w:rsidRPr="00C6761E">
        <w:t>7.2.13</w:t>
      </w:r>
      <w:r w:rsidRPr="00C6761E">
        <w:tab/>
        <w:t>5G ProSe UE</w:t>
      </w:r>
      <w:r w:rsidR="00430DA5" w:rsidRPr="00C6761E">
        <w:t>-</w:t>
      </w:r>
      <w:r w:rsidRPr="00C6761E">
        <w:t>to</w:t>
      </w:r>
      <w:r w:rsidR="00430DA5" w:rsidRPr="00C6761E">
        <w:t>-</w:t>
      </w:r>
      <w:r w:rsidRPr="00C6761E">
        <w:t>UE relay update procedure</w:t>
      </w:r>
      <w:bookmarkEnd w:id="1482"/>
    </w:p>
    <w:p w14:paraId="3E299E4E" w14:textId="65B633B4" w:rsidR="00DB43E8" w:rsidRPr="00C6761E" w:rsidRDefault="00DB43E8" w:rsidP="00DB43E8">
      <w:pPr>
        <w:pStyle w:val="Heading4"/>
      </w:pPr>
      <w:bookmarkStart w:id="1483" w:name="_CR7_2_13_1"/>
      <w:bookmarkStart w:id="1484" w:name="_Toc218596946"/>
      <w:bookmarkEnd w:id="1483"/>
      <w:r w:rsidRPr="00C6761E">
        <w:t>7.2.13.1</w:t>
      </w:r>
      <w:r w:rsidRPr="00C6761E">
        <w:tab/>
        <w:t>General</w:t>
      </w:r>
      <w:bookmarkEnd w:id="1484"/>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5" w:name="_CR7_2_13_2"/>
      <w:bookmarkStart w:id="1486" w:name="_Toc218596947"/>
      <w:bookmarkEnd w:id="1485"/>
      <w:r w:rsidRPr="00C6761E">
        <w:t>7.2.13.2</w:t>
      </w:r>
      <w:r w:rsidRPr="00C6761E">
        <w:tab/>
        <w:t>5G ProSe</w:t>
      </w:r>
      <w:r w:rsidR="00430DA5" w:rsidRPr="00C6761E">
        <w:t xml:space="preserve"> UE-to-UE</w:t>
      </w:r>
      <w:r w:rsidRPr="00C6761E">
        <w:t xml:space="preserve"> relay update procedure initiation by initiating UE</w:t>
      </w:r>
      <w:bookmarkEnd w:id="1486"/>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FF6B07" w:rsidRDefault="00D422D1" w:rsidP="00FF6B07">
      <w:pPr>
        <w:pStyle w:val="B1"/>
      </w:pPr>
      <w:r w:rsidRPr="00FF6B07">
        <w:rPr>
          <w:rFonts w:hint="eastAsia"/>
        </w:rPr>
        <w:t>e</w:t>
      </w:r>
      <w:r w:rsidRPr="00FF6B07">
        <w:t>)</w:t>
      </w:r>
      <w:r w:rsidRPr="00FF6B07">
        <w:tab/>
      </w:r>
      <w:r w:rsidRPr="00FF6B07">
        <w:rPr>
          <w:rFonts w:hint="eastAsia"/>
        </w:rPr>
        <w:t>shall</w:t>
      </w:r>
      <w:r w:rsidRPr="00FF6B07">
        <w:t xml:space="preserve"> include the source 5G ProSe</w:t>
      </w:r>
      <w:r w:rsidRPr="00FF6B07" w:rsidDel="00732286">
        <w:t xml:space="preserve"> </w:t>
      </w:r>
      <w:r w:rsidRPr="00FF6B07">
        <w:t xml:space="preserve">end UE's new application layer ID, if </w:t>
      </w:r>
      <w:r w:rsidRPr="00FF6B07">
        <w:rPr>
          <w:rFonts w:hint="eastAsia"/>
        </w:rPr>
        <w:t xml:space="preserve">the new </w:t>
      </w:r>
      <w:r w:rsidRPr="00FF6B07">
        <w:t>application layer ID</w:t>
      </w:r>
      <w:r w:rsidRPr="00FF6B07">
        <w:rPr>
          <w:rFonts w:hint="eastAsia"/>
        </w:rPr>
        <w:t xml:space="preserve"> of the </w:t>
      </w:r>
      <w:r w:rsidRPr="00FF6B07">
        <w:t>source 5G ProSe</w:t>
      </w:r>
      <w:r w:rsidRPr="00FF6B07" w:rsidDel="00732286">
        <w:t xml:space="preserve"> </w:t>
      </w:r>
      <w:r w:rsidRPr="00FF6B07">
        <w:t>end</w:t>
      </w:r>
      <w:r w:rsidRPr="00FF6B07">
        <w:rPr>
          <w:rFonts w:hint="eastAsia"/>
        </w:rPr>
        <w:t xml:space="preserve"> UE is received in the </w:t>
      </w:r>
      <w:r w:rsidRPr="00FF6B07">
        <w:t>PROSE DIRECT LINK IDENTIFIER UPDATE REQUEST message; and</w:t>
      </w:r>
    </w:p>
    <w:p w14:paraId="53164F83" w14:textId="7EAC2DD1" w:rsidR="00430DA5" w:rsidRPr="00FF6B07" w:rsidRDefault="00D422D1" w:rsidP="00FF6B07">
      <w:pPr>
        <w:pStyle w:val="B1"/>
      </w:pPr>
      <w:r w:rsidRPr="00FF6B07">
        <w:rPr>
          <w:rFonts w:hint="eastAsia"/>
        </w:rPr>
        <w:t>f</w:t>
      </w:r>
      <w:r w:rsidRPr="00FF6B07">
        <w:t>)</w:t>
      </w:r>
      <w:r w:rsidRPr="00FF6B07">
        <w:tab/>
        <w:t>shall include the source 5G ProSe</w:t>
      </w:r>
      <w:r w:rsidRPr="00FF6B07" w:rsidDel="00732286">
        <w:t xml:space="preserve"> </w:t>
      </w:r>
      <w:r w:rsidRPr="00FF6B07">
        <w:t xml:space="preserve">end UE's new IP address/prefix, if </w:t>
      </w:r>
      <w:r w:rsidRPr="00FF6B07">
        <w:rPr>
          <w:rFonts w:hint="eastAsia"/>
        </w:rPr>
        <w:t xml:space="preserve">the </w:t>
      </w:r>
      <w:r w:rsidRPr="00FF6B07">
        <w:t>new IP address/prefix</w:t>
      </w:r>
      <w:r w:rsidRPr="00FF6B07" w:rsidDel="002C2C43">
        <w:t xml:space="preserve"> </w:t>
      </w:r>
      <w:r w:rsidRPr="00FF6B07">
        <w:rPr>
          <w:rFonts w:hint="eastAsia"/>
        </w:rPr>
        <w:t xml:space="preserve">of the </w:t>
      </w:r>
      <w:r w:rsidRPr="00FF6B07">
        <w:t>source 5G ProSe</w:t>
      </w:r>
      <w:r w:rsidRPr="00FF6B07" w:rsidDel="00732286">
        <w:t xml:space="preserve"> </w:t>
      </w:r>
      <w:r w:rsidRPr="00FF6B07">
        <w:t>end UE</w:t>
      </w:r>
      <w:r w:rsidRPr="00FF6B07">
        <w:rPr>
          <w:rFonts w:hint="eastAsia"/>
        </w:rPr>
        <w:t xml:space="preserve"> is received in the </w:t>
      </w:r>
      <w:r w:rsidRPr="00FF6B07">
        <w:t>PROSE DIRECT LINK IDENTIFIER UPDATE REQUEST message</w:t>
      </w:r>
      <w:r w:rsidRPr="00FF6B07">
        <w:rPr>
          <w:rFonts w:hint="eastAsia"/>
        </w:rPr>
        <w:t xml:space="preserve">, or if the </w:t>
      </w:r>
      <w:r w:rsidRPr="00FF6B07">
        <w:t>IP address/prefix needed indication</w:t>
      </w:r>
      <w:r w:rsidRPr="00FF6B07">
        <w:rPr>
          <w:rFonts w:hint="eastAsia"/>
        </w:rPr>
        <w:t xml:space="preserve"> is received in the </w:t>
      </w:r>
      <w:r w:rsidRPr="00FF6B07">
        <w:t>PROSE DIRECT LINK IDENTIFIER UPDATE REQUEST message</w:t>
      </w:r>
      <w:r w:rsidRPr="00FF6B07">
        <w:rPr>
          <w:rFonts w:hint="eastAsia"/>
        </w:rPr>
        <w:t xml:space="preserve"> and </w:t>
      </w:r>
      <w:r w:rsidRPr="00FF6B07">
        <w:t>new IP address/prefix</w:t>
      </w:r>
      <w:r w:rsidRPr="00FF6B07">
        <w:rPr>
          <w:rFonts w:hint="eastAsia"/>
        </w:rPr>
        <w:t xml:space="preserve"> of the </w:t>
      </w:r>
      <w:r w:rsidRPr="00FF6B07">
        <w:t>source 5G ProSe</w:t>
      </w:r>
      <w:r w:rsidRPr="00FF6B07" w:rsidDel="00732286">
        <w:t xml:space="preserve"> </w:t>
      </w:r>
      <w:r w:rsidRPr="00FF6B07">
        <w:t>end UE</w:t>
      </w:r>
      <w:r w:rsidRPr="00FF6B07">
        <w:rPr>
          <w:rFonts w:hint="eastAsia"/>
        </w:rPr>
        <w:t xml:space="preserve"> is allocated by </w:t>
      </w:r>
      <w:r w:rsidRPr="00FF6B07">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EA06FE">
      <w:pPr>
        <w:pStyle w:val="TH"/>
        <w:rPr>
          <w:lang w:eastAsia="zh-CN"/>
        </w:rPr>
      </w:pPr>
      <w:r>
        <w:object w:dxaOrig="14584" w:dyaOrig="8318" w14:anchorId="6F198E04">
          <v:shape id="_x0000_i1058" type="#_x0000_t75" style="width:444.9pt;height:255.95pt" o:ole="">
            <v:imagedata r:id="rId76" o:title="" cropbottom="4467f" cropright="5095f"/>
          </v:shape>
          <o:OLEObject Type="Embed" ProgID="Visio.Drawing.11" ShapeID="_x0000_i1058" DrawAspect="Content" ObjectID="_1829208532" r:id="rId77"/>
        </w:object>
      </w:r>
    </w:p>
    <w:p w14:paraId="4BDC9C23" w14:textId="4D553360" w:rsidR="00DB43E8" w:rsidRPr="00C6761E" w:rsidRDefault="00D422D1" w:rsidP="00D422D1">
      <w:pPr>
        <w:pStyle w:val="TF"/>
      </w:pPr>
      <w:bookmarkStart w:id="1487" w:name="_CRFigure7_2_13_2_1"/>
      <w:r w:rsidRPr="00C6761E">
        <w:t>Figure </w:t>
      </w:r>
      <w:bookmarkEnd w:id="1487"/>
      <w:r w:rsidRPr="00C6761E">
        <w:t>7.2.13.2.1: 5G ProSe direct relay update procedure</w:t>
      </w:r>
    </w:p>
    <w:p w14:paraId="695EBFC2" w14:textId="4FA80531" w:rsidR="00DB43E8" w:rsidRPr="00C6761E" w:rsidRDefault="00DB43E8" w:rsidP="00DB43E8">
      <w:pPr>
        <w:pStyle w:val="Heading4"/>
      </w:pPr>
      <w:bookmarkStart w:id="1488" w:name="_CR7_2_13_3"/>
      <w:bookmarkStart w:id="1489" w:name="_Toc218596948"/>
      <w:bookmarkEnd w:id="1488"/>
      <w:r w:rsidRPr="00C6761E">
        <w:t>7.2.13.3</w:t>
      </w:r>
      <w:r w:rsidRPr="00C6761E">
        <w:tab/>
        <w:t xml:space="preserve">5G ProSe </w:t>
      </w:r>
      <w:r w:rsidR="00430DA5" w:rsidRPr="00C6761E">
        <w:t>UE-to-UE</w:t>
      </w:r>
      <w:r w:rsidRPr="00C6761E">
        <w:t xml:space="preserve"> relay update procedure accepted by the target UE</w:t>
      </w:r>
      <w:bookmarkEnd w:id="1489"/>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lastRenderedPageBreak/>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59E19E0C"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 the target UE shall continue to receive the traffic with the old IP address/prefix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90" w:name="_CR7_2_13_4"/>
      <w:bookmarkStart w:id="1491" w:name="_Toc218596949"/>
      <w:bookmarkEnd w:id="1490"/>
      <w:r w:rsidRPr="00C6761E">
        <w:t>7.2.13.4</w:t>
      </w:r>
      <w:r w:rsidRPr="00C6761E">
        <w:tab/>
        <w:t xml:space="preserve">5G ProSe </w:t>
      </w:r>
      <w:r w:rsidR="00430DA5" w:rsidRPr="00C6761E">
        <w:t>UE-to-UE relay update</w:t>
      </w:r>
      <w:r w:rsidRPr="00C6761E">
        <w:t xml:space="preserve"> procedure completion by the initiating UE</w:t>
      </w:r>
      <w:bookmarkEnd w:id="1491"/>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92" w:name="_CR7_2_13_5"/>
      <w:bookmarkStart w:id="1493" w:name="_Toc218596950"/>
      <w:bookmarkEnd w:id="1492"/>
      <w:r w:rsidRPr="00C6761E">
        <w:t>7.2.13.5</w:t>
      </w:r>
      <w:r w:rsidRPr="00C6761E">
        <w:tab/>
        <w:t xml:space="preserve">5G ProSe </w:t>
      </w:r>
      <w:r w:rsidR="00C54DE7" w:rsidRPr="00C6761E">
        <w:t xml:space="preserve">UE-to-UE </w:t>
      </w:r>
      <w:r w:rsidRPr="00C6761E">
        <w:t>relay update procedure not accepted by the target UE</w:t>
      </w:r>
      <w:bookmarkEnd w:id="1493"/>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A46F2A" w:rsidRDefault="00DB43E8" w:rsidP="00A46F2A">
      <w:pPr>
        <w:pStyle w:val="Heading4"/>
      </w:pPr>
      <w:bookmarkStart w:id="1494" w:name="_CR7_2_13_6"/>
      <w:bookmarkStart w:id="1495" w:name="_Toc218596951"/>
      <w:bookmarkEnd w:id="1494"/>
      <w:r w:rsidRPr="00A46F2A">
        <w:t>7.2.13.6</w:t>
      </w:r>
      <w:r w:rsidRPr="00A46F2A">
        <w:tab/>
        <w:t>Abnormal cases</w:t>
      </w:r>
      <w:bookmarkEnd w:id="1495"/>
    </w:p>
    <w:p w14:paraId="2295E392" w14:textId="60C9D590" w:rsidR="00DB43E8" w:rsidRPr="00C6761E" w:rsidRDefault="00DB43E8" w:rsidP="00DB43E8">
      <w:pPr>
        <w:pStyle w:val="Heading5"/>
        <w:rPr>
          <w:lang w:eastAsia="zh-CN"/>
        </w:rPr>
      </w:pPr>
      <w:bookmarkStart w:id="1496" w:name="_CR7_2_13_6_1"/>
      <w:bookmarkStart w:id="1497" w:name="_Toc218596952"/>
      <w:bookmarkEnd w:id="1496"/>
      <w:r w:rsidRPr="00C6761E">
        <w:rPr>
          <w:lang w:eastAsia="zh-CN"/>
        </w:rPr>
        <w:t>7.2.13.6.1</w:t>
      </w:r>
      <w:r w:rsidRPr="00C6761E">
        <w:rPr>
          <w:lang w:eastAsia="zh-CN"/>
        </w:rPr>
        <w:tab/>
        <w:t>Abnormal cases at the initiating UE</w:t>
      </w:r>
      <w:bookmarkEnd w:id="1497"/>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8" w:name="_CR7_2_14"/>
      <w:bookmarkStart w:id="1499" w:name="_Toc36212912"/>
      <w:bookmarkStart w:id="1500" w:name="_Toc36657089"/>
      <w:bookmarkStart w:id="1501" w:name="_Toc51948022"/>
      <w:bookmarkStart w:id="1502" w:name="_Toc51949114"/>
      <w:bookmarkStart w:id="1503" w:name="_Toc131396036"/>
      <w:bookmarkStart w:id="1504" w:name="_Toc45286753"/>
      <w:bookmarkStart w:id="1505" w:name="_Toc20232637"/>
      <w:bookmarkStart w:id="1506" w:name="_Toc27746730"/>
      <w:bookmarkStart w:id="1507" w:name="_Toc218596953"/>
      <w:bookmarkEnd w:id="1498"/>
      <w:r w:rsidRPr="00C6761E">
        <w:t>7.2.14</w:t>
      </w:r>
      <w:r w:rsidRPr="00C6761E">
        <w:tab/>
      </w:r>
      <w:bookmarkEnd w:id="1499"/>
      <w:bookmarkEnd w:id="1500"/>
      <w:bookmarkEnd w:id="1501"/>
      <w:bookmarkEnd w:id="1502"/>
      <w:bookmarkEnd w:id="1503"/>
      <w:bookmarkEnd w:id="1504"/>
      <w:bookmarkEnd w:id="1505"/>
      <w:bookmarkEnd w:id="1506"/>
      <w:r w:rsidRPr="00C6761E">
        <w:t>5G ProSe direct link identification procedure</w:t>
      </w:r>
      <w:bookmarkEnd w:id="1507"/>
    </w:p>
    <w:p w14:paraId="27C483EC" w14:textId="77777777" w:rsidR="00B27AF1" w:rsidRPr="00C6761E" w:rsidRDefault="00B27AF1" w:rsidP="00B27AF1">
      <w:pPr>
        <w:pStyle w:val="Heading4"/>
      </w:pPr>
      <w:bookmarkStart w:id="1508" w:name="_CR7_2_14_1"/>
      <w:bookmarkStart w:id="1509" w:name="_Toc51949115"/>
      <w:bookmarkStart w:id="1510" w:name="_Toc20232638"/>
      <w:bookmarkStart w:id="1511" w:name="_Toc36212913"/>
      <w:bookmarkStart w:id="1512" w:name="_Toc36657090"/>
      <w:bookmarkStart w:id="1513" w:name="_Toc51948023"/>
      <w:bookmarkStart w:id="1514" w:name="_Toc45286754"/>
      <w:bookmarkStart w:id="1515" w:name="_Toc27746731"/>
      <w:bookmarkStart w:id="1516" w:name="_Toc131396037"/>
      <w:bookmarkStart w:id="1517" w:name="_Toc218596954"/>
      <w:bookmarkEnd w:id="1508"/>
      <w:r w:rsidRPr="00C6761E">
        <w:t>7.2.14.1</w:t>
      </w:r>
      <w:r w:rsidRPr="00C6761E">
        <w:tab/>
        <w:t>General</w:t>
      </w:r>
      <w:bookmarkEnd w:id="1509"/>
      <w:bookmarkEnd w:id="1510"/>
      <w:bookmarkEnd w:id="1511"/>
      <w:bookmarkEnd w:id="1512"/>
      <w:bookmarkEnd w:id="1513"/>
      <w:bookmarkEnd w:id="1514"/>
      <w:bookmarkEnd w:id="1515"/>
      <w:bookmarkEnd w:id="1516"/>
      <w:bookmarkEnd w:id="1517"/>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8" w:name="_CR7_2_14_2"/>
      <w:bookmarkStart w:id="1519" w:name="_Toc51949116"/>
      <w:bookmarkStart w:id="1520" w:name="_Toc131396038"/>
      <w:bookmarkStart w:id="1521" w:name="_Toc36212914"/>
      <w:bookmarkStart w:id="1522" w:name="_Toc27746732"/>
      <w:bookmarkStart w:id="1523" w:name="_Toc36657091"/>
      <w:bookmarkStart w:id="1524" w:name="_Toc20232639"/>
      <w:bookmarkStart w:id="1525" w:name="_Toc45286755"/>
      <w:bookmarkStart w:id="1526" w:name="_Toc51948024"/>
      <w:bookmarkStart w:id="1527" w:name="_Toc218596955"/>
      <w:bookmarkEnd w:id="1518"/>
      <w:r w:rsidRPr="00C6761E">
        <w:t>7.2.14.2</w:t>
      </w:r>
      <w:r w:rsidRPr="00C6761E">
        <w:tab/>
        <w:t>5G ProSe direct link identification</w:t>
      </w:r>
      <w:bookmarkEnd w:id="1519"/>
      <w:bookmarkEnd w:id="1520"/>
      <w:bookmarkEnd w:id="1521"/>
      <w:bookmarkEnd w:id="1522"/>
      <w:bookmarkEnd w:id="1523"/>
      <w:bookmarkEnd w:id="1524"/>
      <w:bookmarkEnd w:id="1525"/>
      <w:bookmarkEnd w:id="1526"/>
      <w:r w:rsidRPr="00C6761E">
        <w:t xml:space="preserve"> procedure initiated by initiating UE</w:t>
      </w:r>
      <w:bookmarkEnd w:id="1527"/>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lastRenderedPageBreak/>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4019AF62" w:rsidR="003F64C1" w:rsidRPr="00C6761E" w:rsidRDefault="00EA06FE" w:rsidP="003F64C1">
      <w:pPr>
        <w:pStyle w:val="TH"/>
      </w:pPr>
      <w:r w:rsidRPr="00C6761E">
        <w:object w:dxaOrig="9765" w:dyaOrig="2790" w14:anchorId="470E4958">
          <v:shape id="_x0000_i1059" type="#_x0000_t75" style="width:469.05pt;height:133.2pt" o:ole="">
            <v:imagedata r:id="rId78" o:title=""/>
          </v:shape>
          <o:OLEObject Type="Embed" ProgID="Visio.Drawing.11" ShapeID="_x0000_i1059" DrawAspect="Content" ObjectID="_1829208533" r:id="rId79"/>
        </w:object>
      </w:r>
    </w:p>
    <w:p w14:paraId="67D9A2C9" w14:textId="523AAC91" w:rsidR="00B27AF1" w:rsidRPr="00C6761E" w:rsidRDefault="003F64C1" w:rsidP="003F64C1">
      <w:pPr>
        <w:pStyle w:val="TF"/>
      </w:pPr>
      <w:bookmarkStart w:id="1528" w:name="_CRFigure7_2_14_2_1"/>
      <w:r w:rsidRPr="00C6761E">
        <w:t>Figure </w:t>
      </w:r>
      <w:bookmarkEnd w:id="1528"/>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29" w:name="_CR7_2_14_3"/>
      <w:bookmarkStart w:id="1530" w:name="_Toc20232640"/>
      <w:bookmarkStart w:id="1531" w:name="_Toc27746733"/>
      <w:bookmarkStart w:id="1532" w:name="_Toc36212915"/>
      <w:bookmarkStart w:id="1533" w:name="_Toc36657092"/>
      <w:bookmarkStart w:id="1534" w:name="_Toc45286756"/>
      <w:bookmarkStart w:id="1535" w:name="_Toc51948025"/>
      <w:bookmarkStart w:id="1536" w:name="_Toc51949117"/>
      <w:bookmarkStart w:id="1537" w:name="_Toc131396039"/>
      <w:bookmarkStart w:id="1538" w:name="_Toc218596956"/>
      <w:bookmarkEnd w:id="1529"/>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30"/>
      <w:bookmarkEnd w:id="1531"/>
      <w:bookmarkEnd w:id="1532"/>
      <w:bookmarkEnd w:id="1533"/>
      <w:bookmarkEnd w:id="1534"/>
      <w:bookmarkEnd w:id="1535"/>
      <w:bookmarkEnd w:id="1536"/>
      <w:bookmarkEnd w:id="1537"/>
      <w:bookmarkEnd w:id="1538"/>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39" w:name="_CR7_2_14_4"/>
      <w:bookmarkStart w:id="1540" w:name="_Toc36212916"/>
      <w:bookmarkStart w:id="1541" w:name="_Toc20232641"/>
      <w:bookmarkStart w:id="1542" w:name="_Toc51948026"/>
      <w:bookmarkStart w:id="1543" w:name="_Toc51949118"/>
      <w:bookmarkStart w:id="1544" w:name="_Toc131396040"/>
      <w:bookmarkStart w:id="1545" w:name="_Toc27746734"/>
      <w:bookmarkStart w:id="1546" w:name="_Toc36657093"/>
      <w:bookmarkStart w:id="1547" w:name="_Toc45286757"/>
      <w:bookmarkStart w:id="1548" w:name="_Toc218596957"/>
      <w:bookmarkEnd w:id="1539"/>
      <w:r w:rsidRPr="00C6761E">
        <w:t>7.2.14.4</w:t>
      </w:r>
      <w:r w:rsidRPr="00C6761E">
        <w:tab/>
        <w:t xml:space="preserve">5G ProSe direct link identification procedure completion by the </w:t>
      </w:r>
      <w:bookmarkEnd w:id="1540"/>
      <w:bookmarkEnd w:id="1541"/>
      <w:bookmarkEnd w:id="1542"/>
      <w:bookmarkEnd w:id="1543"/>
      <w:bookmarkEnd w:id="1544"/>
      <w:bookmarkEnd w:id="1545"/>
      <w:bookmarkEnd w:id="1546"/>
      <w:bookmarkEnd w:id="1547"/>
      <w:r w:rsidRPr="00C6761E">
        <w:t>initiating UE</w:t>
      </w:r>
      <w:bookmarkEnd w:id="1548"/>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49" w:name="_CR7_2_14_5"/>
      <w:bookmarkStart w:id="1550" w:name="_Toc20232642"/>
      <w:bookmarkStart w:id="1551" w:name="_Toc36657094"/>
      <w:bookmarkStart w:id="1552" w:name="_Toc51948027"/>
      <w:bookmarkStart w:id="1553" w:name="_Toc51949119"/>
      <w:bookmarkStart w:id="1554" w:name="_Toc27746735"/>
      <w:bookmarkStart w:id="1555" w:name="_Toc131396041"/>
      <w:bookmarkStart w:id="1556" w:name="_Toc45286758"/>
      <w:bookmarkStart w:id="1557" w:name="_Toc36212917"/>
      <w:bookmarkStart w:id="1558" w:name="_Toc218596958"/>
      <w:bookmarkEnd w:id="1549"/>
      <w:r w:rsidRPr="00C6761E">
        <w:rPr>
          <w:lang w:val="en-US"/>
        </w:rPr>
        <w:t>7.2.14.5</w:t>
      </w:r>
      <w:r w:rsidRPr="00C6761E">
        <w:rPr>
          <w:lang w:val="en-US"/>
        </w:rPr>
        <w:tab/>
        <w:t>Abnormal cases</w:t>
      </w:r>
      <w:bookmarkEnd w:id="1550"/>
      <w:bookmarkEnd w:id="1551"/>
      <w:bookmarkEnd w:id="1552"/>
      <w:bookmarkEnd w:id="1553"/>
      <w:bookmarkEnd w:id="1554"/>
      <w:bookmarkEnd w:id="1555"/>
      <w:bookmarkEnd w:id="1556"/>
      <w:bookmarkEnd w:id="1557"/>
      <w:bookmarkEnd w:id="1558"/>
    </w:p>
    <w:p w14:paraId="2468C6A1" w14:textId="77777777" w:rsidR="00B27AF1" w:rsidRPr="00C6761E" w:rsidRDefault="00B27AF1" w:rsidP="00B27AF1">
      <w:pPr>
        <w:pStyle w:val="Heading5"/>
        <w:rPr>
          <w:lang w:val="en-US"/>
        </w:rPr>
      </w:pPr>
      <w:bookmarkStart w:id="1559" w:name="_CR7_2_14_5_1"/>
      <w:bookmarkStart w:id="1560" w:name="_Toc218596959"/>
      <w:bookmarkEnd w:id="1559"/>
      <w:r w:rsidRPr="00C6761E">
        <w:rPr>
          <w:lang w:val="en-US"/>
        </w:rPr>
        <w:t>7.2.14.5.1</w:t>
      </w:r>
      <w:r w:rsidRPr="00C6761E">
        <w:rPr>
          <w:lang w:val="en-US"/>
        </w:rPr>
        <w:tab/>
        <w:t>Abnormal cases at the initiating UE</w:t>
      </w:r>
      <w:bookmarkEnd w:id="1560"/>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61" w:name="_CR7_2_14_5_2"/>
      <w:bookmarkStart w:id="1562" w:name="_Toc162969088"/>
      <w:bookmarkStart w:id="1563" w:name="_Toc218596960"/>
      <w:bookmarkEnd w:id="1561"/>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62"/>
      <w:bookmarkEnd w:id="1563"/>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4" w:name="_CR7_3"/>
      <w:bookmarkStart w:id="1565" w:name="_Toc218596961"/>
      <w:bookmarkEnd w:id="1564"/>
      <w:r w:rsidRPr="00C6761E">
        <w:t>7.</w:t>
      </w:r>
      <w:r w:rsidR="00642AF3" w:rsidRPr="00C6761E">
        <w:t>3</w:t>
      </w:r>
      <w:r w:rsidRPr="00C6761E">
        <w:tab/>
        <w:t>Broadcast mode 5G ProSe direct communication over PC5</w:t>
      </w:r>
      <w:bookmarkEnd w:id="1476"/>
      <w:bookmarkEnd w:id="1477"/>
      <w:bookmarkEnd w:id="1478"/>
      <w:bookmarkEnd w:id="1479"/>
      <w:bookmarkEnd w:id="1480"/>
      <w:bookmarkEnd w:id="1565"/>
    </w:p>
    <w:p w14:paraId="5CB8E5A9" w14:textId="5F8169CE" w:rsidR="00433536" w:rsidRPr="00C6761E" w:rsidRDefault="00433536" w:rsidP="00433536">
      <w:pPr>
        <w:pStyle w:val="Heading3"/>
        <w:rPr>
          <w:noProof/>
        </w:rPr>
      </w:pPr>
      <w:bookmarkStart w:id="1566" w:name="_CR7_3_1"/>
      <w:bookmarkStart w:id="1567" w:name="_Toc59209232"/>
      <w:bookmarkStart w:id="1568" w:name="_Toc59208961"/>
      <w:bookmarkStart w:id="1569" w:name="_Toc51951205"/>
      <w:bookmarkStart w:id="1570" w:name="_Toc45882655"/>
      <w:bookmarkStart w:id="1571" w:name="_Toc45282269"/>
      <w:bookmarkStart w:id="1572" w:name="_Toc34404424"/>
      <w:bookmarkStart w:id="1573" w:name="_Toc34388653"/>
      <w:bookmarkStart w:id="1574" w:name="_Toc25070698"/>
      <w:bookmarkStart w:id="1575" w:name="_Toc22039984"/>
      <w:bookmarkStart w:id="1576" w:name="_Toc218596962"/>
      <w:bookmarkEnd w:id="1566"/>
      <w:r w:rsidRPr="00C6761E">
        <w:rPr>
          <w:noProof/>
        </w:rPr>
        <w:t>7.</w:t>
      </w:r>
      <w:r w:rsidR="00642AF3" w:rsidRPr="00C6761E">
        <w:rPr>
          <w:noProof/>
        </w:rPr>
        <w:t>3</w:t>
      </w:r>
      <w:r w:rsidRPr="00C6761E">
        <w:rPr>
          <w:noProof/>
        </w:rPr>
        <w:t>.1</w:t>
      </w:r>
      <w:r w:rsidRPr="00C6761E">
        <w:rPr>
          <w:noProof/>
        </w:rPr>
        <w:tab/>
        <w:t>Overview</w:t>
      </w:r>
      <w:bookmarkEnd w:id="1567"/>
      <w:bookmarkEnd w:id="1568"/>
      <w:bookmarkEnd w:id="1569"/>
      <w:bookmarkEnd w:id="1570"/>
      <w:bookmarkEnd w:id="1571"/>
      <w:bookmarkEnd w:id="1572"/>
      <w:bookmarkEnd w:id="1573"/>
      <w:bookmarkEnd w:id="1574"/>
      <w:bookmarkEnd w:id="1575"/>
      <w:bookmarkEnd w:id="1576"/>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7" w:name="_CR7_3_2"/>
      <w:bookmarkStart w:id="1578" w:name="_Toc59209233"/>
      <w:bookmarkStart w:id="1579" w:name="_Toc59208962"/>
      <w:bookmarkStart w:id="1580" w:name="_Toc51951206"/>
      <w:bookmarkStart w:id="1581" w:name="_Toc45882656"/>
      <w:bookmarkStart w:id="1582" w:name="_Toc45282270"/>
      <w:bookmarkStart w:id="1583" w:name="_Toc34404425"/>
      <w:bookmarkStart w:id="1584" w:name="_Toc34388654"/>
      <w:bookmarkStart w:id="1585" w:name="_Toc218596963"/>
      <w:bookmarkEnd w:id="1577"/>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8"/>
      <w:bookmarkEnd w:id="1579"/>
      <w:bookmarkEnd w:id="1580"/>
      <w:bookmarkEnd w:id="1581"/>
      <w:bookmarkEnd w:id="1582"/>
      <w:bookmarkEnd w:id="1583"/>
      <w:bookmarkEnd w:id="1584"/>
      <w:bookmarkEnd w:id="1585"/>
    </w:p>
    <w:p w14:paraId="177430A8" w14:textId="66C05DC8" w:rsidR="00433536" w:rsidRPr="00C6761E" w:rsidRDefault="00433536" w:rsidP="00433536">
      <w:pPr>
        <w:pStyle w:val="Heading4"/>
        <w:rPr>
          <w:noProof/>
        </w:rPr>
      </w:pPr>
      <w:bookmarkStart w:id="1586" w:name="_CR7_3_2_1"/>
      <w:bookmarkStart w:id="1587" w:name="_Toc59209234"/>
      <w:bookmarkStart w:id="1588" w:name="_Toc59208963"/>
      <w:bookmarkStart w:id="1589" w:name="_Toc51951207"/>
      <w:bookmarkStart w:id="1590" w:name="_Toc45882657"/>
      <w:bookmarkStart w:id="1591" w:name="_Toc45282271"/>
      <w:bookmarkStart w:id="1592" w:name="_Toc34404426"/>
      <w:bookmarkStart w:id="1593" w:name="_Toc34388655"/>
      <w:bookmarkStart w:id="1594" w:name="_Toc218596964"/>
      <w:bookmarkEnd w:id="1586"/>
      <w:r w:rsidRPr="00C6761E">
        <w:rPr>
          <w:noProof/>
        </w:rPr>
        <w:t>7.</w:t>
      </w:r>
      <w:r w:rsidR="00642AF3" w:rsidRPr="00C6761E">
        <w:rPr>
          <w:noProof/>
        </w:rPr>
        <w:t>3</w:t>
      </w:r>
      <w:r w:rsidRPr="00C6761E">
        <w:rPr>
          <w:noProof/>
        </w:rPr>
        <w:t>.2.1</w:t>
      </w:r>
      <w:r w:rsidRPr="00C6761E">
        <w:rPr>
          <w:noProof/>
        </w:rPr>
        <w:tab/>
        <w:t>Initiation</w:t>
      </w:r>
      <w:bookmarkEnd w:id="1587"/>
      <w:bookmarkEnd w:id="1588"/>
      <w:bookmarkEnd w:id="1589"/>
      <w:bookmarkEnd w:id="1590"/>
      <w:bookmarkEnd w:id="1591"/>
      <w:bookmarkEnd w:id="1592"/>
      <w:bookmarkEnd w:id="1593"/>
      <w:bookmarkEnd w:id="1594"/>
    </w:p>
    <w:p w14:paraId="5F7B5F6B" w14:textId="4A3870BF" w:rsidR="00433536" w:rsidRPr="00C6761E" w:rsidRDefault="00433536" w:rsidP="00433536">
      <w:pPr>
        <w:pStyle w:val="Heading5"/>
        <w:rPr>
          <w:noProof/>
        </w:rPr>
      </w:pPr>
      <w:bookmarkStart w:id="1595" w:name="_CR7_3_2_1_1"/>
      <w:bookmarkStart w:id="1596" w:name="_Toc34388656"/>
      <w:bookmarkStart w:id="1597" w:name="_Toc34404427"/>
      <w:bookmarkStart w:id="1598" w:name="_Toc45282272"/>
      <w:bookmarkStart w:id="1599" w:name="_Toc45882658"/>
      <w:bookmarkStart w:id="1600" w:name="_Toc51951208"/>
      <w:bookmarkStart w:id="1601" w:name="_Toc59208964"/>
      <w:bookmarkStart w:id="1602" w:name="_Toc59209235"/>
      <w:bookmarkStart w:id="1603" w:name="_Toc218596965"/>
      <w:bookmarkEnd w:id="1595"/>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6"/>
      <w:bookmarkEnd w:id="1597"/>
      <w:bookmarkEnd w:id="1598"/>
      <w:bookmarkEnd w:id="1599"/>
      <w:bookmarkEnd w:id="1600"/>
      <w:bookmarkEnd w:id="1601"/>
      <w:bookmarkEnd w:id="160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4" w:name="OLE_LINK8"/>
      <w:r w:rsidRPr="00C6761E">
        <w:t>the UE is interested in</w:t>
      </w:r>
      <w:bookmarkEnd w:id="1604"/>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5" w:name="_CR7_3_2_1_2"/>
      <w:bookmarkStart w:id="1606" w:name="_Toc59209236"/>
      <w:bookmarkStart w:id="1607" w:name="_Toc59208965"/>
      <w:bookmarkStart w:id="1608" w:name="_Toc51951209"/>
      <w:bookmarkStart w:id="1609" w:name="_Toc45882659"/>
      <w:bookmarkStart w:id="1610" w:name="_Toc45282273"/>
      <w:bookmarkStart w:id="1611" w:name="_Toc34404428"/>
      <w:bookmarkStart w:id="1612" w:name="_Toc34388657"/>
      <w:bookmarkStart w:id="1613" w:name="_Toc218596966"/>
      <w:bookmarkEnd w:id="160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6"/>
      <w:bookmarkEnd w:id="1607"/>
      <w:bookmarkEnd w:id="1608"/>
      <w:bookmarkEnd w:id="1609"/>
      <w:bookmarkEnd w:id="1610"/>
      <w:bookmarkEnd w:id="1611"/>
      <w:bookmarkEnd w:id="1612"/>
      <w:bookmarkEnd w:id="161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4" w:name="_Toc34404429"/>
      <w:bookmarkStart w:id="1615" w:name="_Toc34388658"/>
      <w:bookmarkStart w:id="161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7" w:name="_CR7_3_2_2"/>
      <w:bookmarkStart w:id="1618" w:name="_Toc59209237"/>
      <w:bookmarkStart w:id="1619" w:name="_Toc59208966"/>
      <w:bookmarkStart w:id="1620" w:name="_Toc51951210"/>
      <w:bookmarkStart w:id="1621" w:name="_Toc45882660"/>
      <w:bookmarkStart w:id="1622" w:name="_Toc45282274"/>
      <w:bookmarkStart w:id="1623" w:name="_Toc218596967"/>
      <w:bookmarkEnd w:id="1617"/>
      <w:r w:rsidRPr="00C6761E">
        <w:t>7.</w:t>
      </w:r>
      <w:r w:rsidR="00FF36C8" w:rsidRPr="00C6761E">
        <w:t>3</w:t>
      </w:r>
      <w:r w:rsidRPr="00C6761E">
        <w:t>.2.2</w:t>
      </w:r>
      <w:r w:rsidRPr="00C6761E">
        <w:tab/>
        <w:t>Transmission</w:t>
      </w:r>
      <w:bookmarkEnd w:id="1614"/>
      <w:bookmarkEnd w:id="1615"/>
      <w:bookmarkEnd w:id="1616"/>
      <w:bookmarkEnd w:id="1618"/>
      <w:bookmarkEnd w:id="1619"/>
      <w:bookmarkEnd w:id="1620"/>
      <w:bookmarkEnd w:id="1621"/>
      <w:bookmarkEnd w:id="1622"/>
      <w:bookmarkEnd w:id="162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4" w:name="_CR7_3_2_3"/>
      <w:bookmarkStart w:id="1625" w:name="_Toc59209238"/>
      <w:bookmarkStart w:id="1626" w:name="_Toc59208967"/>
      <w:bookmarkStart w:id="1627" w:name="_Toc51951211"/>
      <w:bookmarkStart w:id="1628" w:name="_Toc45882661"/>
      <w:bookmarkStart w:id="1629" w:name="_Toc45282275"/>
      <w:bookmarkStart w:id="1630" w:name="_Toc34404430"/>
      <w:bookmarkStart w:id="1631" w:name="_Toc34388659"/>
      <w:bookmarkStart w:id="1632" w:name="_Toc533170268"/>
      <w:bookmarkStart w:id="1633" w:name="_Toc218596968"/>
      <w:bookmarkEnd w:id="1624"/>
      <w:r w:rsidRPr="00C6761E">
        <w:t>7.</w:t>
      </w:r>
      <w:r w:rsidR="00F243C8" w:rsidRPr="00C6761E">
        <w:t>3</w:t>
      </w:r>
      <w:r w:rsidRPr="00C6761E">
        <w:t>.2.3</w:t>
      </w:r>
      <w:r w:rsidRPr="00C6761E">
        <w:tab/>
        <w:t>Procedure for UE to use provisioned radio resources for 5G ProSe communication over PC5</w:t>
      </w:r>
      <w:bookmarkEnd w:id="1625"/>
      <w:bookmarkEnd w:id="1626"/>
      <w:bookmarkEnd w:id="1627"/>
      <w:bookmarkEnd w:id="1628"/>
      <w:bookmarkEnd w:id="1629"/>
      <w:bookmarkEnd w:id="1630"/>
      <w:bookmarkEnd w:id="1631"/>
      <w:bookmarkEnd w:id="1633"/>
    </w:p>
    <w:bookmarkEnd w:id="1632"/>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4" w:name="_CR7_3_2_4"/>
      <w:bookmarkStart w:id="1635" w:name="_Toc59209239"/>
      <w:bookmarkStart w:id="1636" w:name="_Toc59208968"/>
      <w:bookmarkStart w:id="1637" w:name="_Toc51951212"/>
      <w:bookmarkStart w:id="1638" w:name="_Toc45882662"/>
      <w:bookmarkStart w:id="1639" w:name="_Toc45282276"/>
      <w:bookmarkStart w:id="1640" w:name="_Toc34404431"/>
      <w:bookmarkStart w:id="1641" w:name="_Toc34388660"/>
      <w:bookmarkStart w:id="1642" w:name="_Toc218596969"/>
      <w:bookmarkEnd w:id="1634"/>
      <w:r w:rsidRPr="00C6761E">
        <w:t>7.</w:t>
      </w:r>
      <w:r w:rsidR="00A04218" w:rsidRPr="00C6761E">
        <w:t>3</w:t>
      </w:r>
      <w:r w:rsidRPr="00C6761E">
        <w:t>.2.4</w:t>
      </w:r>
      <w:r w:rsidRPr="00C6761E">
        <w:tab/>
        <w:t>Privacy of 5G ProSe transmission over PC5</w:t>
      </w:r>
      <w:bookmarkEnd w:id="1635"/>
      <w:bookmarkEnd w:id="1636"/>
      <w:bookmarkEnd w:id="1637"/>
      <w:bookmarkEnd w:id="1638"/>
      <w:bookmarkEnd w:id="1639"/>
      <w:bookmarkEnd w:id="1640"/>
      <w:bookmarkEnd w:id="1641"/>
      <w:bookmarkEnd w:id="1642"/>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3" w:name="_CR7_3_3"/>
      <w:bookmarkStart w:id="1644" w:name="_Toc59209240"/>
      <w:bookmarkStart w:id="1645" w:name="_Toc59208969"/>
      <w:bookmarkStart w:id="1646" w:name="_Toc51951213"/>
      <w:bookmarkStart w:id="1647" w:name="_Toc45882663"/>
      <w:bookmarkStart w:id="1648" w:name="_Toc45282277"/>
      <w:bookmarkStart w:id="1649" w:name="_Toc34404432"/>
      <w:bookmarkStart w:id="1650" w:name="_Toc34388661"/>
      <w:bookmarkStart w:id="1651" w:name="_Toc218596970"/>
      <w:bookmarkEnd w:id="1643"/>
      <w:r w:rsidRPr="00C6761E">
        <w:t>7.</w:t>
      </w:r>
      <w:r w:rsidR="00764899" w:rsidRPr="00C6761E">
        <w:t>3</w:t>
      </w:r>
      <w:r w:rsidRPr="00C6761E">
        <w:t>.3</w:t>
      </w:r>
      <w:r w:rsidRPr="00C6761E">
        <w:tab/>
        <w:t>Reception of broadcast mode 5G ProSe communication over PC5</w:t>
      </w:r>
      <w:bookmarkEnd w:id="1644"/>
      <w:bookmarkEnd w:id="1645"/>
      <w:bookmarkEnd w:id="1646"/>
      <w:bookmarkEnd w:id="1647"/>
      <w:bookmarkEnd w:id="1648"/>
      <w:bookmarkEnd w:id="1649"/>
      <w:bookmarkEnd w:id="1650"/>
      <w:bookmarkEnd w:id="165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5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52"/>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3" w:name="_CR7_3_4"/>
      <w:bookmarkStart w:id="1654" w:name="_Toc218596971"/>
      <w:bookmarkEnd w:id="165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5" w:name="_CR7_4"/>
      <w:bookmarkStart w:id="1656" w:name="_Toc218596972"/>
      <w:bookmarkEnd w:id="1655"/>
      <w:r w:rsidRPr="00C6761E">
        <w:t>7.</w:t>
      </w:r>
      <w:r w:rsidR="00A57C3B" w:rsidRPr="00C6761E">
        <w:t>4</w:t>
      </w:r>
      <w:r w:rsidRPr="00C6761E">
        <w:tab/>
        <w:t>Groupcast mode 5G ProSe direct communication over PC5</w:t>
      </w:r>
      <w:bookmarkEnd w:id="1656"/>
    </w:p>
    <w:p w14:paraId="675012C5" w14:textId="02C1BF81" w:rsidR="00956ACD" w:rsidRPr="00C6761E" w:rsidRDefault="00956ACD" w:rsidP="00956ACD">
      <w:pPr>
        <w:pStyle w:val="Heading3"/>
        <w:rPr>
          <w:noProof/>
        </w:rPr>
      </w:pPr>
      <w:bookmarkStart w:id="1657" w:name="_CR7_4_1"/>
      <w:bookmarkStart w:id="1658" w:name="_Toc218596973"/>
      <w:bookmarkEnd w:id="1657"/>
      <w:r w:rsidRPr="00C6761E">
        <w:rPr>
          <w:noProof/>
        </w:rPr>
        <w:t>7.</w:t>
      </w:r>
      <w:r w:rsidR="00A57C3B" w:rsidRPr="00C6761E">
        <w:rPr>
          <w:noProof/>
        </w:rPr>
        <w:t>4</w:t>
      </w:r>
      <w:r w:rsidRPr="00C6761E">
        <w:rPr>
          <w:noProof/>
        </w:rPr>
        <w:t>.1</w:t>
      </w:r>
      <w:r w:rsidRPr="00C6761E">
        <w:rPr>
          <w:noProof/>
        </w:rPr>
        <w:tab/>
        <w:t>Overview</w:t>
      </w:r>
      <w:bookmarkEnd w:id="165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59" w:name="_CR7_4_2"/>
      <w:bookmarkStart w:id="1660" w:name="_Toc218596974"/>
      <w:bookmarkEnd w:id="1659"/>
      <w:r w:rsidRPr="00C6761E">
        <w:t>7.</w:t>
      </w:r>
      <w:r w:rsidR="00EB5BD9" w:rsidRPr="00C6761E">
        <w:t>4</w:t>
      </w:r>
      <w:r w:rsidRPr="00C6761E">
        <w:t>.2</w:t>
      </w:r>
      <w:r w:rsidRPr="00C6761E">
        <w:tab/>
        <w:t>Transmission of groupcast mode 5G ProSe communication over PC5</w:t>
      </w:r>
      <w:bookmarkEnd w:id="1660"/>
    </w:p>
    <w:p w14:paraId="409E1C22" w14:textId="6B2DB1CA" w:rsidR="00956ACD" w:rsidRPr="00C6761E" w:rsidRDefault="00956ACD" w:rsidP="00956ACD">
      <w:pPr>
        <w:pStyle w:val="Heading4"/>
      </w:pPr>
      <w:bookmarkStart w:id="1661" w:name="_CR7_4_2_1"/>
      <w:bookmarkStart w:id="1662" w:name="_Toc34388665"/>
      <w:bookmarkStart w:id="1663" w:name="_Toc34404436"/>
      <w:bookmarkStart w:id="1664" w:name="_Toc45282281"/>
      <w:bookmarkStart w:id="1665" w:name="_Toc45882667"/>
      <w:bookmarkStart w:id="1666" w:name="_Toc51951217"/>
      <w:bookmarkStart w:id="1667" w:name="_Toc59208973"/>
      <w:bookmarkStart w:id="1668" w:name="_Toc75734812"/>
      <w:bookmarkStart w:id="1669" w:name="_Toc218596975"/>
      <w:bookmarkEnd w:id="1661"/>
      <w:r w:rsidRPr="00C6761E">
        <w:t>7.</w:t>
      </w:r>
      <w:r w:rsidR="00EB5BD9" w:rsidRPr="00C6761E">
        <w:t>4</w:t>
      </w:r>
      <w:r w:rsidRPr="00C6761E">
        <w:t>.2.1</w:t>
      </w:r>
      <w:r w:rsidRPr="00C6761E">
        <w:tab/>
        <w:t>Initiation</w:t>
      </w:r>
      <w:bookmarkEnd w:id="1662"/>
      <w:bookmarkEnd w:id="1663"/>
      <w:bookmarkEnd w:id="1664"/>
      <w:bookmarkEnd w:id="1665"/>
      <w:bookmarkEnd w:id="1666"/>
      <w:bookmarkEnd w:id="1667"/>
      <w:bookmarkEnd w:id="1668"/>
      <w:bookmarkEnd w:id="1669"/>
    </w:p>
    <w:p w14:paraId="0CAA161A" w14:textId="5C1E6D7C" w:rsidR="00956ACD" w:rsidRPr="00C6761E" w:rsidRDefault="00956ACD" w:rsidP="00956ACD">
      <w:pPr>
        <w:pStyle w:val="Heading5"/>
      </w:pPr>
      <w:bookmarkStart w:id="1670" w:name="_CR7_4_2_1_1"/>
      <w:bookmarkStart w:id="1671" w:name="_Toc218596976"/>
      <w:bookmarkEnd w:id="1670"/>
      <w:r w:rsidRPr="00C6761E">
        <w:t>7.</w:t>
      </w:r>
      <w:r w:rsidR="00EB5BD9" w:rsidRPr="00C6761E">
        <w:t>4</w:t>
      </w:r>
      <w:r w:rsidRPr="00C6761E">
        <w:t>.2.1.1</w:t>
      </w:r>
      <w:r w:rsidRPr="00C6761E">
        <w:tab/>
        <w:t>Initiation of forming a group</w:t>
      </w:r>
      <w:bookmarkEnd w:id="167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72" w:name="_CR7_4_2_1_2"/>
      <w:bookmarkStart w:id="1673" w:name="_Toc34388666"/>
      <w:bookmarkStart w:id="1674" w:name="_Toc34404437"/>
      <w:bookmarkStart w:id="1675" w:name="_Toc45282282"/>
      <w:bookmarkStart w:id="1676" w:name="_Toc45882668"/>
      <w:bookmarkStart w:id="1677" w:name="_Toc51951218"/>
      <w:bookmarkStart w:id="1678" w:name="_Toc59208974"/>
      <w:bookmarkStart w:id="1679" w:name="_Toc75734813"/>
      <w:bookmarkStart w:id="1680" w:name="_Toc218596977"/>
      <w:bookmarkEnd w:id="167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3"/>
      <w:bookmarkEnd w:id="1674"/>
      <w:bookmarkEnd w:id="1675"/>
      <w:bookmarkEnd w:id="1676"/>
      <w:bookmarkEnd w:id="1677"/>
      <w:bookmarkEnd w:id="1678"/>
      <w:bookmarkEnd w:id="1679"/>
      <w:bookmarkEnd w:id="168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81" w:name="_Toc34388667"/>
      <w:bookmarkStart w:id="168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3" w:name="_CR7_4_2_1_3"/>
      <w:bookmarkStart w:id="1684" w:name="_Toc45282283"/>
      <w:bookmarkStart w:id="1685" w:name="_Toc45882669"/>
      <w:bookmarkStart w:id="1686" w:name="_Toc51951219"/>
      <w:bookmarkStart w:id="1687" w:name="_Toc59208975"/>
      <w:bookmarkStart w:id="1688" w:name="_Toc75734814"/>
      <w:bookmarkStart w:id="1689" w:name="_Toc218596978"/>
      <w:bookmarkEnd w:id="168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81"/>
      <w:bookmarkEnd w:id="1682"/>
      <w:bookmarkEnd w:id="1684"/>
      <w:bookmarkEnd w:id="1685"/>
      <w:bookmarkEnd w:id="1686"/>
      <w:bookmarkEnd w:id="1687"/>
      <w:bookmarkEnd w:id="1688"/>
      <w:bookmarkEnd w:id="168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90" w:name="_CR7_4_2_2"/>
      <w:bookmarkStart w:id="1691" w:name="_Toc34388668"/>
      <w:bookmarkStart w:id="1692" w:name="_Toc34404439"/>
      <w:bookmarkStart w:id="1693" w:name="_Toc45282284"/>
      <w:bookmarkStart w:id="1694" w:name="_Toc45882670"/>
      <w:bookmarkStart w:id="1695" w:name="_Toc51951220"/>
      <w:bookmarkStart w:id="1696" w:name="_Toc59208976"/>
      <w:bookmarkStart w:id="1697" w:name="_Toc75734815"/>
      <w:bookmarkStart w:id="1698" w:name="_Toc218596979"/>
      <w:bookmarkEnd w:id="1690"/>
      <w:r w:rsidRPr="00C6761E">
        <w:t>7.</w:t>
      </w:r>
      <w:r w:rsidR="00907074" w:rsidRPr="00C6761E">
        <w:t>4</w:t>
      </w:r>
      <w:r w:rsidRPr="00C6761E">
        <w:t>.2.2</w:t>
      </w:r>
      <w:r w:rsidRPr="00C6761E">
        <w:tab/>
        <w:t>Transmission</w:t>
      </w:r>
      <w:bookmarkEnd w:id="1691"/>
      <w:bookmarkEnd w:id="1692"/>
      <w:bookmarkEnd w:id="1693"/>
      <w:bookmarkEnd w:id="1694"/>
      <w:bookmarkEnd w:id="1695"/>
      <w:bookmarkEnd w:id="1696"/>
      <w:bookmarkEnd w:id="1697"/>
      <w:bookmarkEnd w:id="169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99" w:name="_CR7_4_2_3"/>
      <w:bookmarkStart w:id="1700" w:name="_Toc34388669"/>
      <w:bookmarkStart w:id="1701" w:name="_Toc34404440"/>
      <w:bookmarkStart w:id="1702" w:name="_Toc45282285"/>
      <w:bookmarkStart w:id="1703" w:name="_Toc45882671"/>
      <w:bookmarkStart w:id="1704" w:name="_Toc51951221"/>
      <w:bookmarkStart w:id="1705" w:name="_Toc59208977"/>
      <w:bookmarkStart w:id="1706" w:name="_Toc75734816"/>
      <w:bookmarkStart w:id="1707" w:name="_Toc218596980"/>
      <w:bookmarkEnd w:id="1699"/>
      <w:r w:rsidRPr="00C6761E">
        <w:t>7.</w:t>
      </w:r>
      <w:r w:rsidR="00182D1F" w:rsidRPr="00C6761E">
        <w:t>4</w:t>
      </w:r>
      <w:r w:rsidRPr="00C6761E">
        <w:t>.2.3</w:t>
      </w:r>
      <w:r w:rsidRPr="00C6761E">
        <w:tab/>
        <w:t>Procedure for UE to use provisioned radio resources for 5G ProSe direct communication over PC5</w:t>
      </w:r>
      <w:bookmarkEnd w:id="1700"/>
      <w:bookmarkEnd w:id="1701"/>
      <w:bookmarkEnd w:id="1702"/>
      <w:bookmarkEnd w:id="1703"/>
      <w:bookmarkEnd w:id="1704"/>
      <w:bookmarkEnd w:id="1705"/>
      <w:bookmarkEnd w:id="1706"/>
      <w:bookmarkEnd w:id="170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8" w:name="_CR7_4_2_4"/>
      <w:bookmarkStart w:id="1709" w:name="_Toc34388670"/>
      <w:bookmarkStart w:id="1710" w:name="_Toc34404441"/>
      <w:bookmarkStart w:id="1711" w:name="_Toc45282286"/>
      <w:bookmarkStart w:id="1712" w:name="_Toc45882672"/>
      <w:bookmarkStart w:id="1713" w:name="_Toc51951222"/>
      <w:bookmarkStart w:id="1714" w:name="_Toc59208978"/>
      <w:bookmarkStart w:id="1715" w:name="_Toc75734817"/>
      <w:bookmarkStart w:id="1716" w:name="_Toc218596981"/>
      <w:bookmarkEnd w:id="170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09"/>
      <w:bookmarkEnd w:id="1710"/>
      <w:bookmarkEnd w:id="1711"/>
      <w:bookmarkEnd w:id="1712"/>
      <w:bookmarkEnd w:id="1713"/>
      <w:bookmarkEnd w:id="1714"/>
      <w:bookmarkEnd w:id="1715"/>
      <w:bookmarkEnd w:id="1716"/>
    </w:p>
    <w:p w14:paraId="6BC811A9" w14:textId="77777777" w:rsidR="00943ACC" w:rsidRPr="00C6761E" w:rsidRDefault="00943ACC" w:rsidP="00943ACC">
      <w:pPr>
        <w:rPr>
          <w:lang w:eastAsia="zh-CN"/>
        </w:rPr>
      </w:pPr>
      <w:bookmarkStart w:id="1717" w:name="_Toc34388671"/>
      <w:bookmarkStart w:id="1718" w:name="_Toc34404442"/>
      <w:bookmarkStart w:id="1719" w:name="_Toc45282287"/>
      <w:bookmarkStart w:id="1720" w:name="_Toc45882673"/>
      <w:bookmarkStart w:id="1721" w:name="_Toc51951223"/>
      <w:bookmarkStart w:id="1722" w:name="_Toc59208979"/>
      <w:bookmarkStart w:id="172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4" w:name="_CR7_4_3"/>
      <w:bookmarkStart w:id="1725" w:name="_Toc218596982"/>
      <w:bookmarkEnd w:id="1724"/>
      <w:r w:rsidRPr="00C6761E">
        <w:t>7.</w:t>
      </w:r>
      <w:r w:rsidR="00182D1F" w:rsidRPr="00C6761E">
        <w:t>4</w:t>
      </w:r>
      <w:r w:rsidRPr="00C6761E">
        <w:t>.3</w:t>
      </w:r>
      <w:r w:rsidRPr="00C6761E">
        <w:tab/>
        <w:t>Reception of groupcast mode 5G ProSe direct communication over PC5</w:t>
      </w:r>
      <w:bookmarkEnd w:id="1717"/>
      <w:bookmarkEnd w:id="1718"/>
      <w:bookmarkEnd w:id="1719"/>
      <w:bookmarkEnd w:id="1720"/>
      <w:bookmarkEnd w:id="1721"/>
      <w:bookmarkEnd w:id="1722"/>
      <w:bookmarkEnd w:id="1723"/>
      <w:bookmarkEnd w:id="172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6" w:name="_CR7_4_4"/>
      <w:bookmarkStart w:id="1727" w:name="_Toc218596983"/>
      <w:bookmarkEnd w:id="172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8" w:name="_CR7_5"/>
      <w:bookmarkStart w:id="1729" w:name="_Toc218596984"/>
      <w:bookmarkEnd w:id="1728"/>
      <w:r w:rsidRPr="00C6761E">
        <w:lastRenderedPageBreak/>
        <w:t>7.5</w:t>
      </w:r>
      <w:r w:rsidRPr="00C6761E">
        <w:tab/>
      </w:r>
      <w:r w:rsidR="00426724" w:rsidRPr="00C6761E">
        <w:rPr>
          <w:noProof/>
        </w:rPr>
        <w:t>Void</w:t>
      </w:r>
      <w:bookmarkEnd w:id="1729"/>
    </w:p>
    <w:p w14:paraId="0C8B780C" w14:textId="6EC69918" w:rsidR="009D07DA" w:rsidRPr="00C6761E" w:rsidRDefault="009D07DA" w:rsidP="009D07DA">
      <w:pPr>
        <w:pStyle w:val="Heading3"/>
      </w:pPr>
      <w:bookmarkStart w:id="1730" w:name="_CR7_5_1"/>
      <w:bookmarkStart w:id="1731" w:name="_Toc75283012"/>
      <w:bookmarkStart w:id="1732" w:name="_Toc59198654"/>
      <w:bookmarkStart w:id="1733" w:name="_Toc525231254"/>
      <w:bookmarkStart w:id="1734" w:name="_Toc218596985"/>
      <w:bookmarkEnd w:id="1730"/>
      <w:r w:rsidRPr="00C6761E">
        <w:t>7.5.1</w:t>
      </w:r>
      <w:r w:rsidRPr="00C6761E">
        <w:tab/>
      </w:r>
      <w:bookmarkEnd w:id="1731"/>
      <w:bookmarkEnd w:id="1732"/>
      <w:bookmarkEnd w:id="1733"/>
      <w:r w:rsidR="00426724" w:rsidRPr="00C6761E">
        <w:t>Void</w:t>
      </w:r>
      <w:bookmarkEnd w:id="1734"/>
    </w:p>
    <w:p w14:paraId="0D7ED44C" w14:textId="7F1F68EC" w:rsidR="009D07DA" w:rsidRPr="00C6761E" w:rsidRDefault="009D07DA" w:rsidP="009D07DA">
      <w:pPr>
        <w:pStyle w:val="Heading3"/>
      </w:pPr>
      <w:bookmarkStart w:id="1735" w:name="_CR7_5_2"/>
      <w:bookmarkStart w:id="1736" w:name="_Toc75283013"/>
      <w:bookmarkStart w:id="1737" w:name="_Toc59198655"/>
      <w:bookmarkStart w:id="1738" w:name="_Toc525231255"/>
      <w:bookmarkStart w:id="1739" w:name="_Toc218596986"/>
      <w:bookmarkEnd w:id="1735"/>
      <w:r w:rsidRPr="00C6761E">
        <w:t>7.5.2</w:t>
      </w:r>
      <w:r w:rsidRPr="00C6761E">
        <w:tab/>
      </w:r>
      <w:bookmarkEnd w:id="1736"/>
      <w:bookmarkEnd w:id="1737"/>
      <w:bookmarkEnd w:id="1738"/>
      <w:r w:rsidR="00426724" w:rsidRPr="00C6761E">
        <w:t>Void</w:t>
      </w:r>
      <w:bookmarkEnd w:id="1739"/>
    </w:p>
    <w:p w14:paraId="6CDFF1D6" w14:textId="43B3B478" w:rsidR="009D07DA" w:rsidRPr="00C6761E" w:rsidRDefault="009D07DA" w:rsidP="009D07DA">
      <w:pPr>
        <w:pStyle w:val="Heading3"/>
      </w:pPr>
      <w:bookmarkStart w:id="1740" w:name="_CR7_5_3"/>
      <w:bookmarkStart w:id="1741" w:name="_Toc75283014"/>
      <w:bookmarkStart w:id="1742" w:name="_Toc59198656"/>
      <w:bookmarkStart w:id="1743" w:name="_Toc525231256"/>
      <w:bookmarkStart w:id="1744" w:name="_Toc218596987"/>
      <w:bookmarkEnd w:id="1740"/>
      <w:r w:rsidRPr="00C6761E">
        <w:t>7.5.3</w:t>
      </w:r>
      <w:r w:rsidRPr="00C6761E">
        <w:tab/>
      </w:r>
      <w:bookmarkEnd w:id="1741"/>
      <w:bookmarkEnd w:id="1742"/>
      <w:bookmarkEnd w:id="1743"/>
      <w:r w:rsidR="00426724" w:rsidRPr="00C6761E">
        <w:t>Void</w:t>
      </w:r>
      <w:bookmarkEnd w:id="1744"/>
    </w:p>
    <w:p w14:paraId="3820C566" w14:textId="77777777" w:rsidR="00E5189E" w:rsidRPr="00C6761E" w:rsidRDefault="00E5189E" w:rsidP="00E5189E">
      <w:pPr>
        <w:pStyle w:val="Heading2"/>
      </w:pPr>
      <w:bookmarkStart w:id="1745" w:name="_CR7_6"/>
      <w:bookmarkStart w:id="1746" w:name="_Toc218596988"/>
      <w:bookmarkEnd w:id="1745"/>
      <w:r w:rsidRPr="00C6761E">
        <w:t>7.6</w:t>
      </w:r>
      <w:r w:rsidRPr="00C6761E">
        <w:tab/>
        <w:t>PC3</w:t>
      </w:r>
      <w:r w:rsidRPr="00C6761E">
        <w:rPr>
          <w:rFonts w:hint="eastAsia"/>
          <w:lang w:eastAsia="zh-CN"/>
        </w:rPr>
        <w:t>a</w:t>
      </w:r>
      <w:r w:rsidRPr="00C6761E">
        <w:t>ch control protocol for 5G ProSe direct communication</w:t>
      </w:r>
      <w:bookmarkEnd w:id="1746"/>
    </w:p>
    <w:p w14:paraId="5C41B94A" w14:textId="77777777" w:rsidR="00E5189E" w:rsidRPr="00C6761E" w:rsidRDefault="00E5189E" w:rsidP="00E5189E">
      <w:pPr>
        <w:pStyle w:val="Heading3"/>
      </w:pPr>
      <w:bookmarkStart w:id="1747" w:name="_CR7_6_1"/>
      <w:bookmarkStart w:id="1748" w:name="_Toc218596989"/>
      <w:bookmarkEnd w:id="1747"/>
      <w:r w:rsidRPr="00C6761E">
        <w:t>7.6.1</w:t>
      </w:r>
      <w:r w:rsidRPr="00C6761E">
        <w:tab/>
        <w:t>Transport protocol for PC3</w:t>
      </w:r>
      <w:r w:rsidRPr="00C6761E">
        <w:rPr>
          <w:rFonts w:hint="eastAsia"/>
          <w:lang w:eastAsia="zh-CN"/>
        </w:rPr>
        <w:t>a</w:t>
      </w:r>
      <w:r w:rsidRPr="00C6761E">
        <w:t>ch control protocol for 5G ProSe direct communication</w:t>
      </w:r>
      <w:bookmarkEnd w:id="174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49" w:name="_CR7_6_2"/>
      <w:bookmarkStart w:id="1750" w:name="_Toc218596990"/>
      <w:bookmarkEnd w:id="174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50"/>
    </w:p>
    <w:p w14:paraId="3A6CE2EC" w14:textId="77777777" w:rsidR="007A448E" w:rsidRPr="00C6761E" w:rsidRDefault="007A448E" w:rsidP="00357014">
      <w:pPr>
        <w:pStyle w:val="Heading4"/>
      </w:pPr>
      <w:bookmarkStart w:id="1751" w:name="_CR7_6_2_1"/>
      <w:bookmarkStart w:id="1752" w:name="_Toc218596991"/>
      <w:bookmarkEnd w:id="1751"/>
      <w:r w:rsidRPr="00C6761E">
        <w:t>7.6.2.1</w:t>
      </w:r>
      <w:r w:rsidRPr="00C6761E">
        <w:tab/>
        <w:t>Usage information report list sending procedure</w:t>
      </w:r>
      <w:bookmarkEnd w:id="1752"/>
    </w:p>
    <w:p w14:paraId="03B82B1F" w14:textId="77777777" w:rsidR="007A448E" w:rsidRPr="00C6761E" w:rsidRDefault="007A448E" w:rsidP="00357014">
      <w:pPr>
        <w:pStyle w:val="Heading5"/>
      </w:pPr>
      <w:bookmarkStart w:id="1753" w:name="_CR7_6_2_1_1"/>
      <w:bookmarkStart w:id="1754" w:name="_Toc218596992"/>
      <w:bookmarkEnd w:id="1753"/>
      <w:r w:rsidRPr="00C6761E">
        <w:t>7.6.2.1.1</w:t>
      </w:r>
      <w:r w:rsidRPr="00C6761E">
        <w:tab/>
        <w:t>General</w:t>
      </w:r>
      <w:bookmarkEnd w:id="175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5" w:name="_CR7_6_2_1_2"/>
      <w:bookmarkStart w:id="1756" w:name="_Toc218596993"/>
      <w:bookmarkEnd w:id="1755"/>
      <w:r w:rsidRPr="00C6761E">
        <w:t>7.6.2.1.2</w:t>
      </w:r>
      <w:r w:rsidRPr="00C6761E">
        <w:tab/>
        <w:t>Usage information report list sending procedure initiation</w:t>
      </w:r>
      <w:bookmarkEnd w:id="175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9pt;height:4in" o:ole="">
            <v:imagedata r:id="rId80" o:title=""/>
          </v:shape>
          <o:OLEObject Type="Embed" ProgID="Visio.Drawing.11" ShapeID="_x0000_i1060" DrawAspect="Content" ObjectID="_1829208534" r:id="rId81"/>
        </w:object>
      </w:r>
    </w:p>
    <w:p w14:paraId="00B66B54" w14:textId="6AAAB38E" w:rsidR="00090F2F" w:rsidRPr="00C6761E" w:rsidRDefault="00090F2F" w:rsidP="00090F2F">
      <w:pPr>
        <w:pStyle w:val="TF"/>
      </w:pPr>
      <w:bookmarkStart w:id="1757" w:name="_CRFigure7_6_2_1_2_1"/>
      <w:r w:rsidRPr="00C6761E">
        <w:t xml:space="preserve">Figure </w:t>
      </w:r>
      <w:bookmarkEnd w:id="1757"/>
      <w:r w:rsidRPr="00C6761E">
        <w:t>7.6.2.1.2.1: Usage information report list sending procedure</w:t>
      </w:r>
    </w:p>
    <w:p w14:paraId="06732112" w14:textId="77777777" w:rsidR="00090F2F" w:rsidRPr="00C6761E" w:rsidRDefault="00090F2F" w:rsidP="00A44A48">
      <w:pPr>
        <w:pStyle w:val="Heading5"/>
      </w:pPr>
      <w:bookmarkStart w:id="1758" w:name="_CR7_6_2_1_3"/>
      <w:bookmarkStart w:id="1759" w:name="_Toc218596994"/>
      <w:bookmarkEnd w:id="1758"/>
      <w:r w:rsidRPr="00C6761E">
        <w:t>7.6.2.1.3</w:t>
      </w:r>
      <w:r w:rsidRPr="00C6761E">
        <w:tab/>
        <w:t>Usage information report list sending procedure accepted by the 5G DDNMF</w:t>
      </w:r>
      <w:bookmarkEnd w:id="175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60" w:name="_CR7_6_2_1_4"/>
      <w:bookmarkStart w:id="1761" w:name="_Toc218596995"/>
      <w:bookmarkEnd w:id="1760"/>
      <w:r w:rsidRPr="00C6761E">
        <w:t>7.6.2.1.4</w:t>
      </w:r>
      <w:r w:rsidRPr="00C6761E">
        <w:tab/>
        <w:t>Usage information report list sending procedure successful completion by the UE</w:t>
      </w:r>
      <w:bookmarkEnd w:id="176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62" w:name="_CR7_6_2_1_5"/>
      <w:bookmarkStart w:id="1763" w:name="_Toc218596996"/>
      <w:bookmarkEnd w:id="1762"/>
      <w:r w:rsidRPr="00C6761E">
        <w:t>7.6.2.1.5</w:t>
      </w:r>
      <w:r w:rsidRPr="00C6761E">
        <w:tab/>
        <w:t>Usage information report list sending procedure not accepted by the 5G DDNMF</w:t>
      </w:r>
      <w:bookmarkEnd w:id="176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4" w:name="_CR7_6_2_1_6"/>
      <w:bookmarkStart w:id="1765" w:name="_Toc218596997"/>
      <w:bookmarkEnd w:id="1764"/>
      <w:r w:rsidRPr="00C6761E">
        <w:t>7.6.2.1.6</w:t>
      </w:r>
      <w:r w:rsidRPr="00C6761E">
        <w:tab/>
        <w:t>Usage information report list sending procedure unsuccessful completion by the UE</w:t>
      </w:r>
      <w:bookmarkEnd w:id="176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6" w:name="_CR7_7"/>
      <w:bookmarkStart w:id="1767" w:name="_Toc218596998"/>
      <w:bookmarkEnd w:id="176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7"/>
      <w:r w:rsidRPr="00C6761E">
        <w:rPr>
          <w:noProof/>
          <w:lang w:eastAsia="zh-CN"/>
        </w:rPr>
        <w:t xml:space="preserve"> </w:t>
      </w:r>
    </w:p>
    <w:p w14:paraId="356C7B38" w14:textId="6011A26D" w:rsidR="006F2512" w:rsidRPr="00C6761E" w:rsidRDefault="006F2512" w:rsidP="006F2512">
      <w:pPr>
        <w:pStyle w:val="Heading3"/>
        <w:rPr>
          <w:lang w:eastAsia="zh-CN"/>
        </w:rPr>
      </w:pPr>
      <w:bookmarkStart w:id="1768" w:name="_CR7_7_1"/>
      <w:bookmarkStart w:id="1769" w:name="_Toc218596999"/>
      <w:bookmarkEnd w:id="176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6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70" w:name="_CR7_7_2"/>
      <w:bookmarkStart w:id="1771" w:name="_Toc218597000"/>
      <w:bookmarkEnd w:id="177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71"/>
    </w:p>
    <w:p w14:paraId="6F7D2DAC" w14:textId="1DDB548E" w:rsidR="006F2512" w:rsidRPr="00C6761E" w:rsidRDefault="006F2512" w:rsidP="006F2512">
      <w:pPr>
        <w:pStyle w:val="Heading4"/>
        <w:rPr>
          <w:lang w:eastAsia="zh-CN"/>
        </w:rPr>
      </w:pPr>
      <w:bookmarkStart w:id="1772" w:name="_CR7_7_2_1"/>
      <w:bookmarkStart w:id="1773" w:name="_Toc218597001"/>
      <w:bookmarkEnd w:id="177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4" w:name="_CR7_7_2_2"/>
      <w:bookmarkStart w:id="1775" w:name="_Toc218597002"/>
      <w:bookmarkEnd w:id="177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3CA3359C"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w:t>
      </w:r>
      <w:r w:rsidR="00BB0A5B">
        <w:t xml:space="preserve"> </w:t>
      </w:r>
      <w:r w:rsidRPr="00C6761E">
        <w:t>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11D90581"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w:t>
      </w:r>
      <w:r w:rsidR="00BB0A5B">
        <w:t>x</w:t>
      </w:r>
      <w:r w:rsidRPr="00C6761E">
        <w:t>i</w:t>
      </w:r>
      <w:r w:rsidR="00BB0A5B">
        <w:t>m</w:t>
      </w:r>
      <w:r w:rsidRPr="00C6761E">
        <w:t>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6" w:name="_CR7_7_2_3"/>
      <w:bookmarkStart w:id="1777" w:name="_Toc218597003"/>
      <w:bookmarkEnd w:id="177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8" w:name="_CR7_7_2_4"/>
      <w:bookmarkStart w:id="1779" w:name="_Toc218597004"/>
      <w:bookmarkEnd w:id="177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7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80" w:name="_CR7_7_2_5"/>
      <w:bookmarkStart w:id="1781" w:name="_Toc218597005"/>
      <w:bookmarkEnd w:id="1780"/>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81"/>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82" w:name="_CR7_7_2_6"/>
      <w:bookmarkStart w:id="1783" w:name="_Toc218597006"/>
      <w:bookmarkEnd w:id="1782"/>
      <w:r w:rsidRPr="00C6761E">
        <w:t>7.</w:t>
      </w:r>
      <w:r w:rsidR="00BC259D" w:rsidRPr="00C6761E">
        <w:t>7</w:t>
      </w:r>
      <w:r w:rsidRPr="00C6761E">
        <w:t>.2.6</w:t>
      </w:r>
      <w:r w:rsidRPr="00C6761E">
        <w:tab/>
        <w:t>Abnormal cases</w:t>
      </w:r>
      <w:bookmarkEnd w:id="1783"/>
    </w:p>
    <w:p w14:paraId="64B2C948" w14:textId="26751593" w:rsidR="006F2512" w:rsidRPr="00C6761E" w:rsidRDefault="006F2512" w:rsidP="006F2512">
      <w:pPr>
        <w:pStyle w:val="Heading5"/>
      </w:pPr>
      <w:bookmarkStart w:id="1784" w:name="_CR7_7_2_6_1"/>
      <w:bookmarkStart w:id="1785" w:name="_Toc218597007"/>
      <w:bookmarkEnd w:id="1784"/>
      <w:r w:rsidRPr="00C6761E">
        <w:t>7.</w:t>
      </w:r>
      <w:r w:rsidR="00BC259D" w:rsidRPr="00C6761E">
        <w:t>7</w:t>
      </w:r>
      <w:r w:rsidRPr="00C6761E">
        <w:t>.2.6.1</w:t>
      </w:r>
      <w:r w:rsidRPr="00C6761E">
        <w:tab/>
        <w:t>Abnormal cases at the initiating UE</w:t>
      </w:r>
      <w:bookmarkEnd w:id="1785"/>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6" w:name="_CR7_7_2_6_2"/>
      <w:bookmarkStart w:id="1787" w:name="_Toc218597008"/>
      <w:bookmarkEnd w:id="1786"/>
      <w:r w:rsidRPr="00C6761E">
        <w:t>7.</w:t>
      </w:r>
      <w:r w:rsidR="00BC259D" w:rsidRPr="00C6761E">
        <w:t>7</w:t>
      </w:r>
      <w:r w:rsidRPr="00C6761E">
        <w:t>.2.6.2</w:t>
      </w:r>
      <w:r w:rsidRPr="00C6761E">
        <w:tab/>
        <w:t>Abnormal cases at the target UE</w:t>
      </w:r>
      <w:bookmarkEnd w:id="1787"/>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8" w:name="_CR7_7_3"/>
      <w:bookmarkStart w:id="1789" w:name="_Toc218597009"/>
      <w:bookmarkEnd w:id="1788"/>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89"/>
    </w:p>
    <w:p w14:paraId="6A792EB1" w14:textId="78D91ADF" w:rsidR="006F2512" w:rsidRPr="00C6761E" w:rsidRDefault="006F2512" w:rsidP="00A450DB">
      <w:pPr>
        <w:pStyle w:val="Heading4"/>
        <w:rPr>
          <w:lang w:eastAsia="zh-CN"/>
        </w:rPr>
      </w:pPr>
      <w:bookmarkStart w:id="1790" w:name="_CR7_7_3_1General"/>
      <w:bookmarkStart w:id="1791" w:name="_Toc131695164"/>
      <w:bookmarkStart w:id="1792" w:name="_Toc218597010"/>
      <w:bookmarkEnd w:id="1790"/>
      <w:r w:rsidRPr="00C6761E">
        <w:rPr>
          <w:rFonts w:hint="eastAsia"/>
          <w:lang w:eastAsia="zh-CN"/>
        </w:rPr>
        <w:t>7</w:t>
      </w:r>
      <w:r w:rsidRPr="00C6761E">
        <w:rPr>
          <w:lang w:eastAsia="zh-CN"/>
        </w:rPr>
        <w:t>.</w:t>
      </w:r>
      <w:r w:rsidR="00BC259D" w:rsidRPr="00C6761E">
        <w:rPr>
          <w:lang w:eastAsia="zh-CN"/>
        </w:rPr>
        <w:t>7</w:t>
      </w:r>
      <w:r w:rsidRPr="00C6761E">
        <w:rPr>
          <w:lang w:eastAsia="zh-CN"/>
        </w:rPr>
        <w:t>.3.1</w:t>
      </w:r>
      <w:r w:rsidR="00A450DB">
        <w:rPr>
          <w:lang w:eastAsia="zh-CN"/>
        </w:rPr>
        <w:tab/>
      </w:r>
      <w:r w:rsidRPr="00C6761E">
        <w:rPr>
          <w:lang w:eastAsia="zh-CN"/>
        </w:rPr>
        <w:t>General</w:t>
      </w:r>
      <w:bookmarkEnd w:id="1791"/>
      <w:bookmarkEnd w:id="1792"/>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3" w:name="_CR7_7_3_2"/>
      <w:bookmarkStart w:id="1794" w:name="_Toc218597011"/>
      <w:bookmarkEnd w:id="1793"/>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4"/>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5" w:name="_Hlk127130796"/>
      <w:r w:rsidRPr="00C6761E">
        <w:t>PROSE PATH SWITCHING REQUEST message</w:t>
      </w:r>
      <w:bookmarkEnd w:id="1795"/>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6"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6"/>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EA06FE">
      <w:pPr>
        <w:pStyle w:val="TH"/>
      </w:pPr>
      <w:r w:rsidRPr="00C6761E">
        <w:object w:dxaOrig="9465" w:dyaOrig="5805" w14:anchorId="3127AAD3">
          <v:shape id="_x0000_i1061" type="#_x0000_t75" style="width:474.05pt;height:290.9pt" o:ole="">
            <v:imagedata r:id="rId82" o:title=""/>
          </v:shape>
          <o:OLEObject Type="Embed" ProgID="Visio.Drawing.15" ShapeID="_x0000_i1061" DrawAspect="Content" ObjectID="_1829208535" r:id="rId83"/>
        </w:object>
      </w:r>
    </w:p>
    <w:p w14:paraId="5F889919" w14:textId="74114E72" w:rsidR="006F2512" w:rsidRPr="00C6761E" w:rsidRDefault="006F2512" w:rsidP="006F2512">
      <w:pPr>
        <w:pStyle w:val="TF"/>
      </w:pPr>
      <w:bookmarkStart w:id="1797" w:name="_CRFigure7_7_3_2_1"/>
      <w:r w:rsidRPr="00C6761E">
        <w:t>Figure</w:t>
      </w:r>
      <w:r w:rsidRPr="00C6761E">
        <w:rPr>
          <w:rFonts w:cs="Arial"/>
        </w:rPr>
        <w:t> </w:t>
      </w:r>
      <w:bookmarkEnd w:id="1797"/>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8" w:name="_CR7_7_3_3"/>
      <w:bookmarkStart w:id="1799" w:name="_Toc218597012"/>
      <w:bookmarkEnd w:id="1798"/>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99"/>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800" w:name="_CR7_7_3_4"/>
      <w:bookmarkStart w:id="1801" w:name="_Toc218597013"/>
      <w:bookmarkEnd w:id="1800"/>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801"/>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802"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802"/>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3" w:name="_CR7_7_3_5"/>
      <w:bookmarkStart w:id="1804" w:name="_Toc218597014"/>
      <w:bookmarkEnd w:id="1803"/>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4"/>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5" w:name="_Hlk127136656"/>
      <w:bookmarkStart w:id="1806" w:name="_Hlk127135953"/>
      <w:r w:rsidRPr="00C6761E">
        <w:rPr>
          <w:lang w:eastAsia="zh-CN"/>
        </w:rPr>
        <w:t>contains a PC5 signalling protocol cause IE</w:t>
      </w:r>
      <w:bookmarkEnd w:id="1805"/>
      <w:r w:rsidRPr="00C6761E">
        <w:rPr>
          <w:lang w:eastAsia="zh-CN"/>
        </w:rPr>
        <w:t xml:space="preserve"> </w:t>
      </w:r>
      <w:bookmarkEnd w:id="1806"/>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31880035"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w:t>
      </w:r>
      <w:r w:rsidR="00176C64">
        <w:t>.,</w:t>
      </w:r>
      <w:r w:rsidRPr="00C6761E">
        <w:t xml:space="preserve">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Default="006F2512" w:rsidP="00EA06FE">
      <w:pPr>
        <w:pStyle w:val="Heading4"/>
      </w:pPr>
      <w:bookmarkStart w:id="1807" w:name="_CR7_7_3_6"/>
      <w:bookmarkStart w:id="1808" w:name="_Toc218597015"/>
      <w:bookmarkEnd w:id="1807"/>
      <w:r w:rsidRPr="00C6761E">
        <w:lastRenderedPageBreak/>
        <w:t>7.</w:t>
      </w:r>
      <w:r w:rsidR="00BC259D" w:rsidRPr="00C6761E">
        <w:t>7</w:t>
      </w:r>
      <w:r w:rsidRPr="00C6761E">
        <w:t>.3.6</w:t>
      </w:r>
      <w:r w:rsidRPr="00C6761E">
        <w:tab/>
        <w:t>Abnormal cases</w:t>
      </w:r>
      <w:bookmarkEnd w:id="1808"/>
    </w:p>
    <w:p w14:paraId="25F1E312" w14:textId="0BB73E12" w:rsidR="006F2512" w:rsidRPr="00C6761E" w:rsidRDefault="006F2512" w:rsidP="006F2512">
      <w:pPr>
        <w:pStyle w:val="Heading5"/>
      </w:pPr>
      <w:bookmarkStart w:id="1809" w:name="_CR7_7_3_6_1"/>
      <w:bookmarkStart w:id="1810" w:name="_Toc218597016"/>
      <w:bookmarkEnd w:id="1809"/>
      <w:r w:rsidRPr="00C6761E">
        <w:t>7.</w:t>
      </w:r>
      <w:r w:rsidR="00BC259D" w:rsidRPr="00C6761E">
        <w:t>7</w:t>
      </w:r>
      <w:r w:rsidRPr="00C6761E">
        <w:t>.3.6.1</w:t>
      </w:r>
      <w:r w:rsidRPr="00C6761E">
        <w:tab/>
        <w:t>Abnormal cases at the initiating UE</w:t>
      </w:r>
      <w:bookmarkEnd w:id="1810"/>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11" w:name="_CR7_7_3_6_2"/>
      <w:bookmarkStart w:id="1812" w:name="_Toc218597017"/>
      <w:bookmarkEnd w:id="1811"/>
      <w:r w:rsidRPr="00C6761E">
        <w:t>7.</w:t>
      </w:r>
      <w:r w:rsidR="00BC259D" w:rsidRPr="00C6761E">
        <w:t>7</w:t>
      </w:r>
      <w:r w:rsidRPr="00C6761E">
        <w:t>.3.6.2</w:t>
      </w:r>
      <w:r w:rsidRPr="00C6761E">
        <w:tab/>
        <w:t>Abnormal cases at the target UE</w:t>
      </w:r>
      <w:bookmarkEnd w:id="1812"/>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3" w:name="_CR7_7_4"/>
      <w:bookmarkStart w:id="1814" w:name="_Toc218597018"/>
      <w:bookmarkEnd w:id="1813"/>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4"/>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67097AA4"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the network preference as de</w:t>
      </w:r>
      <w:r w:rsidR="00F160D0">
        <w:t>s</w:t>
      </w:r>
      <w:r w:rsidRPr="00C6761E">
        <w:t xml:space="preserv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4DB4D5BE"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w:t>
      </w:r>
      <w:r w:rsidR="00F160D0">
        <w:t>sc</w:t>
      </w:r>
      <w:r w:rsidRPr="00C6761E">
        <w:t>ribed above.</w:t>
      </w:r>
    </w:p>
    <w:p w14:paraId="09F7F122" w14:textId="77777777" w:rsidR="00FD28BD" w:rsidRPr="00C6761E" w:rsidRDefault="00FD28BD" w:rsidP="00FD28BD">
      <w:pPr>
        <w:pStyle w:val="Heading1"/>
        <w:rPr>
          <w:lang w:eastAsia="zh-CN"/>
        </w:rPr>
      </w:pPr>
      <w:bookmarkStart w:id="1815" w:name="_CR8"/>
      <w:bookmarkStart w:id="1816" w:name="_Toc218597019"/>
      <w:bookmarkEnd w:id="1815"/>
      <w:r w:rsidRPr="00C6761E">
        <w:rPr>
          <w:lang w:eastAsia="zh-CN"/>
        </w:rPr>
        <w:lastRenderedPageBreak/>
        <w:t>8</w:t>
      </w:r>
      <w:r w:rsidRPr="00C6761E">
        <w:rPr>
          <w:lang w:eastAsia="zh-CN"/>
        </w:rPr>
        <w:tab/>
        <w:t>5G ProSe UE-to-network relay</w:t>
      </w:r>
      <w:bookmarkEnd w:id="1816"/>
    </w:p>
    <w:p w14:paraId="6708BA22" w14:textId="7E0A6094" w:rsidR="00B344EB" w:rsidRPr="00C6761E" w:rsidRDefault="00FD28BD" w:rsidP="00B344EB">
      <w:pPr>
        <w:pStyle w:val="Heading2"/>
      </w:pPr>
      <w:bookmarkStart w:id="1817" w:name="_CR8_1"/>
      <w:bookmarkStart w:id="1818" w:name="_Toc218597020"/>
      <w:bookmarkEnd w:id="1817"/>
      <w:r w:rsidRPr="00C6761E">
        <w:t>8.1</w:t>
      </w:r>
      <w:r w:rsidRPr="00C6761E">
        <w:tab/>
        <w:t>Overview</w:t>
      </w:r>
      <w:bookmarkEnd w:id="1818"/>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19" w:name="_CR8_2"/>
      <w:bookmarkStart w:id="1820" w:name="_Toc218597021"/>
      <w:bookmarkEnd w:id="1819"/>
      <w:r w:rsidRPr="00C6761E">
        <w:t>8.2</w:t>
      </w:r>
      <w:r w:rsidRPr="00C6761E">
        <w:tab/>
        <w:t>Procedures</w:t>
      </w:r>
      <w:bookmarkEnd w:id="1820"/>
    </w:p>
    <w:p w14:paraId="14AF247B" w14:textId="66BB067E" w:rsidR="00CC5EF2" w:rsidRPr="00C6761E" w:rsidRDefault="00CC5EF2" w:rsidP="00DF0AEF">
      <w:pPr>
        <w:pStyle w:val="Heading3"/>
      </w:pPr>
      <w:bookmarkStart w:id="1821" w:name="_CR8_2_1"/>
      <w:bookmarkStart w:id="1822" w:name="_Toc70428241"/>
      <w:bookmarkStart w:id="1823" w:name="_Toc218597022"/>
      <w:bookmarkEnd w:id="1821"/>
      <w:r w:rsidRPr="00C6761E">
        <w:t>8.2.</w:t>
      </w:r>
      <w:r w:rsidR="00764899" w:rsidRPr="00C6761E">
        <w:t>1</w:t>
      </w:r>
      <w:r w:rsidRPr="00C6761E">
        <w:tab/>
      </w:r>
      <w:r w:rsidR="00E44948" w:rsidRPr="00C6761E">
        <w:t>UE-to-network</w:t>
      </w:r>
      <w:r w:rsidRPr="00C6761E">
        <w:t xml:space="preserve"> relay discovery over PC5 interface</w:t>
      </w:r>
      <w:bookmarkEnd w:id="1822"/>
      <w:bookmarkEnd w:id="1823"/>
    </w:p>
    <w:p w14:paraId="1E174FDD" w14:textId="36CA08BC" w:rsidR="00CC5EF2" w:rsidRPr="00C6761E" w:rsidRDefault="00CC5EF2" w:rsidP="00CC5EF2">
      <w:pPr>
        <w:pStyle w:val="Heading4"/>
        <w:rPr>
          <w:lang w:eastAsia="zh-CN"/>
        </w:rPr>
      </w:pPr>
      <w:bookmarkStart w:id="1824" w:name="_CR8_2_1_1"/>
      <w:bookmarkStart w:id="1825" w:name="_Toc70428242"/>
      <w:bookmarkStart w:id="1826" w:name="_Toc218597023"/>
      <w:bookmarkEnd w:id="1824"/>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5"/>
      <w:bookmarkEnd w:id="1826"/>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7" w:name="_CR8_2_1_2"/>
      <w:bookmarkStart w:id="1828" w:name="_Toc70667729"/>
      <w:bookmarkStart w:id="1829" w:name="_Toc218597024"/>
      <w:bookmarkEnd w:id="1827"/>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8"/>
      <w:bookmarkEnd w:id="1829"/>
    </w:p>
    <w:p w14:paraId="59A62A13" w14:textId="7A62DCC8" w:rsidR="001312EC" w:rsidRPr="00C6761E" w:rsidRDefault="001312EC" w:rsidP="001312EC">
      <w:pPr>
        <w:pStyle w:val="Heading5"/>
        <w:rPr>
          <w:lang w:eastAsia="zh-CN"/>
        </w:rPr>
      </w:pPr>
      <w:bookmarkStart w:id="1830" w:name="_CR8_2_1_2_1"/>
      <w:bookmarkStart w:id="1831" w:name="_Toc218597025"/>
      <w:bookmarkEnd w:id="1830"/>
      <w:r w:rsidRPr="00C6761E">
        <w:rPr>
          <w:lang w:eastAsia="zh-CN"/>
        </w:rPr>
        <w:t>8.2.1.2.1</w:t>
      </w:r>
      <w:r w:rsidRPr="00C6761E">
        <w:rPr>
          <w:lang w:eastAsia="zh-CN"/>
        </w:rPr>
        <w:tab/>
        <w:t>General</w:t>
      </w:r>
      <w:bookmarkEnd w:id="1831"/>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32" w:name="_CR8_2_1_2_2"/>
      <w:bookmarkStart w:id="1833" w:name="_Toc218597026"/>
      <w:bookmarkEnd w:id="183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3"/>
    </w:p>
    <w:p w14:paraId="66AF26F3" w14:textId="6470158F" w:rsidR="00CC5EF2" w:rsidRPr="00C6761E" w:rsidRDefault="00CC5EF2" w:rsidP="00CC5EF2">
      <w:pPr>
        <w:pStyle w:val="Heading6"/>
        <w:rPr>
          <w:lang w:eastAsia="zh-CN"/>
        </w:rPr>
      </w:pPr>
      <w:bookmarkStart w:id="1834" w:name="_CR8_2_1_2_2_1"/>
      <w:bookmarkStart w:id="1835" w:name="_Toc218597027"/>
      <w:bookmarkEnd w:id="183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5"/>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6" w:name="_CR8_2_1_2_2_2"/>
      <w:bookmarkStart w:id="1837" w:name="_Toc70667730"/>
      <w:bookmarkStart w:id="1838" w:name="_Toc218597028"/>
      <w:bookmarkEnd w:id="183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7"/>
      <w:bookmarkEnd w:id="1838"/>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25pt" o:ole="">
            <v:imagedata r:id="rId84" o:title=""/>
          </v:shape>
          <o:OLEObject Type="Embed" ProgID="Visio.Drawing.11" ShapeID="_x0000_i1062" DrawAspect="Content" ObjectID="_1829208536" r:id="rId85"/>
        </w:object>
      </w:r>
    </w:p>
    <w:p w14:paraId="2E9E8581" w14:textId="64513DF3" w:rsidR="00CC5EF2" w:rsidRPr="00C6761E" w:rsidRDefault="00CC5EF2" w:rsidP="00CC5EF2">
      <w:pPr>
        <w:pStyle w:val="TF"/>
      </w:pPr>
      <w:bookmarkStart w:id="1839" w:name="_CRFigure8_2_1_2_2_2_1"/>
      <w:r w:rsidRPr="00C6761E">
        <w:t>Figure </w:t>
      </w:r>
      <w:bookmarkEnd w:id="1839"/>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40"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41" w:name="_CR8_2_1_2_2_3"/>
      <w:bookmarkStart w:id="1842" w:name="_Toc218597029"/>
      <w:bookmarkEnd w:id="1841"/>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40"/>
      <w:bookmarkEnd w:id="184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3" w:name="_CR8_2_1_2_3"/>
      <w:bookmarkStart w:id="1844" w:name="_Toc218597030"/>
      <w:bookmarkEnd w:id="184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4"/>
    </w:p>
    <w:p w14:paraId="35D9F8F8" w14:textId="12ED7B30" w:rsidR="00CC5EF2" w:rsidRPr="00C6761E" w:rsidRDefault="00CC5EF2" w:rsidP="00CC5EF2">
      <w:pPr>
        <w:pStyle w:val="Heading6"/>
        <w:rPr>
          <w:lang w:eastAsia="zh-CN"/>
        </w:rPr>
      </w:pPr>
      <w:bookmarkStart w:id="1845" w:name="_CR8_2_1_2_3_1"/>
      <w:bookmarkStart w:id="1846" w:name="_Toc218597031"/>
      <w:bookmarkEnd w:id="184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6"/>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7" w:name="_CR8_2_1_2_3_2"/>
      <w:bookmarkStart w:id="1848" w:name="_Toc70667732"/>
      <w:bookmarkStart w:id="1849" w:name="_Toc218597032"/>
      <w:bookmarkEnd w:id="1847"/>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8"/>
      <w:bookmarkEnd w:id="1849"/>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25pt" o:ole="">
            <v:imagedata r:id="rId86" o:title=""/>
          </v:shape>
          <o:OLEObject Type="Embed" ProgID="Visio.Drawing.11" ShapeID="_x0000_i1063" DrawAspect="Content" ObjectID="_1829208537" r:id="rId87"/>
        </w:object>
      </w:r>
    </w:p>
    <w:p w14:paraId="2A7C0EBE" w14:textId="45A36832" w:rsidR="00CC5EF2" w:rsidRPr="00C6761E" w:rsidRDefault="00CC5EF2" w:rsidP="00CC5EF2">
      <w:pPr>
        <w:pStyle w:val="TF"/>
      </w:pPr>
      <w:bookmarkStart w:id="1850" w:name="_CRFigure8_2_1_2_3_2_1"/>
      <w:r w:rsidRPr="00C6761E">
        <w:t>Figure </w:t>
      </w:r>
      <w:bookmarkEnd w:id="1850"/>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lastRenderedPageBreak/>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51" w:name="OLE_LINK13"/>
      <w:r w:rsidRPr="00C6761E">
        <w:rPr>
          <w:lang w:eastAsia="zh-CN"/>
        </w:rPr>
        <w:t>evaluated</w:t>
      </w:r>
      <w:bookmarkEnd w:id="1851"/>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52" w:name="OLE_LINK6"/>
      <w:r w:rsidRPr="00C6761E">
        <w:t>upper layer application information</w:t>
      </w:r>
      <w:bookmarkEnd w:id="1852"/>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3"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3"/>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4"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4"/>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2D78B67D"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00F160D0" w:rsidRPr="004202B0">
        <w:rPr>
          <w:lang w:eastAsia="zh-CN"/>
        </w:rPr>
        <w:t>announcer</w:t>
      </w:r>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5" w:name="_CR8_2_1_2_3_3"/>
      <w:bookmarkStart w:id="1856" w:name="_Toc70667733"/>
      <w:bookmarkStart w:id="1857" w:name="_Toc218597033"/>
      <w:bookmarkEnd w:id="1855"/>
      <w:r w:rsidRPr="00C6761E">
        <w:rPr>
          <w:lang w:eastAsia="zh-CN"/>
        </w:rPr>
        <w:lastRenderedPageBreak/>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6"/>
      <w:bookmarkEnd w:id="1857"/>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8" w:name="_CR8_2_1_2_4"/>
      <w:bookmarkStart w:id="1859" w:name="_Toc68190845"/>
      <w:bookmarkStart w:id="1860" w:name="_Toc59198694"/>
      <w:bookmarkStart w:id="1861" w:name="_Toc525231294"/>
      <w:bookmarkStart w:id="1862" w:name="_Toc218597034"/>
      <w:bookmarkEnd w:id="1858"/>
      <w:r w:rsidRPr="00C6761E">
        <w:t>8.2.1.2.</w:t>
      </w:r>
      <w:r w:rsidR="00130DC2" w:rsidRPr="00C6761E">
        <w:t>4</w:t>
      </w:r>
      <w:r w:rsidRPr="00C6761E">
        <w:tab/>
      </w:r>
      <w:r w:rsidRPr="00C6761E">
        <w:rPr>
          <w:lang w:eastAsia="ko-KR"/>
        </w:rPr>
        <w:t>A</w:t>
      </w:r>
      <w:r w:rsidRPr="00C6761E">
        <w:t xml:space="preserve">nnouncing UE procedure for </w:t>
      </w:r>
      <w:bookmarkEnd w:id="1859"/>
      <w:bookmarkEnd w:id="1860"/>
      <w:bookmarkEnd w:id="1861"/>
      <w:r w:rsidR="00322EFA" w:rsidRPr="00C6761E">
        <w:t>relay discovery additional information</w:t>
      </w:r>
      <w:bookmarkEnd w:id="1862"/>
    </w:p>
    <w:p w14:paraId="0B6017D7" w14:textId="13B1FD79" w:rsidR="00673A58" w:rsidRPr="00C6761E" w:rsidRDefault="00673A58" w:rsidP="00826ACB">
      <w:pPr>
        <w:pStyle w:val="Heading6"/>
      </w:pPr>
      <w:bookmarkStart w:id="1863" w:name="_CR8_2_1_2_4_1"/>
      <w:bookmarkStart w:id="1864" w:name="_Toc68190846"/>
      <w:bookmarkStart w:id="1865" w:name="_Toc59198695"/>
      <w:bookmarkStart w:id="1866" w:name="_Toc525231295"/>
      <w:bookmarkStart w:id="1867" w:name="_Toc218597035"/>
      <w:bookmarkEnd w:id="1863"/>
      <w:r w:rsidRPr="00C6761E">
        <w:t>8.2.1.2.</w:t>
      </w:r>
      <w:r w:rsidR="00130DC2" w:rsidRPr="00C6761E">
        <w:t>4</w:t>
      </w:r>
      <w:r w:rsidRPr="00C6761E">
        <w:t>.1</w:t>
      </w:r>
      <w:r w:rsidRPr="00C6761E">
        <w:tab/>
        <w:t>General</w:t>
      </w:r>
      <w:bookmarkEnd w:id="1864"/>
      <w:bookmarkEnd w:id="1865"/>
      <w:bookmarkEnd w:id="1866"/>
      <w:bookmarkEnd w:id="1867"/>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8" w:name="_CR8_2_1_2_4_2"/>
      <w:bookmarkStart w:id="1869" w:name="_Toc68190847"/>
      <w:bookmarkStart w:id="1870" w:name="_Toc59198696"/>
      <w:bookmarkStart w:id="1871" w:name="_Toc525231296"/>
      <w:bookmarkStart w:id="1872" w:name="_Toc218597036"/>
      <w:bookmarkEnd w:id="1868"/>
      <w:r w:rsidRPr="00C6761E">
        <w:t>8.2.1.2.</w:t>
      </w:r>
      <w:r w:rsidR="00130DC2" w:rsidRPr="00C6761E">
        <w:t>4</w:t>
      </w:r>
      <w:r w:rsidRPr="00C6761E">
        <w:t>.2</w:t>
      </w:r>
      <w:r w:rsidRPr="00C6761E">
        <w:tab/>
        <w:t xml:space="preserve">Announcing procedure for </w:t>
      </w:r>
      <w:bookmarkEnd w:id="1869"/>
      <w:bookmarkEnd w:id="1870"/>
      <w:bookmarkEnd w:id="1871"/>
      <w:r w:rsidR="00322EFA" w:rsidRPr="00C6761E">
        <w:t>relay discovery additional information</w:t>
      </w:r>
      <w:bookmarkEnd w:id="1872"/>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6pt;height:141.9pt" o:ole="" fillcolor="window">
            <v:imagedata r:id="rId88" o:title=""/>
          </v:shape>
          <o:OLEObject Type="Embed" ProgID="Word.Picture.8" ShapeID="_x0000_i1064" DrawAspect="Content" ObjectID="_1829208538" r:id="rId89"/>
        </w:object>
      </w:r>
    </w:p>
    <w:p w14:paraId="5E33A3BA" w14:textId="1AF1E214" w:rsidR="00673A58" w:rsidRPr="00C6761E" w:rsidRDefault="00673A58" w:rsidP="00673A58">
      <w:pPr>
        <w:pStyle w:val="TF"/>
      </w:pPr>
      <w:bookmarkStart w:id="1873" w:name="_CRFigure8_2_1_2_4_2_1"/>
      <w:r w:rsidRPr="00C6761E">
        <w:t>Figure </w:t>
      </w:r>
      <w:bookmarkEnd w:id="1873"/>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lastRenderedPageBreak/>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0AFD926F"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t>:</w:t>
      </w:r>
    </w:p>
    <w:p w14:paraId="4AD97B9E" w14:textId="68B2C967" w:rsidR="00673A58" w:rsidRPr="00C6761E" w:rsidRDefault="00673A58" w:rsidP="00673A58">
      <w:pPr>
        <w:pStyle w:val="B2"/>
        <w:rPr>
          <w:lang w:eastAsia="ko-KR"/>
        </w:rPr>
      </w:pPr>
      <w:r w:rsidRPr="00C6761E">
        <w:t>1)</w:t>
      </w:r>
      <w:r w:rsidRPr="00C6761E">
        <w:tab/>
      </w:r>
      <w:r w:rsidR="00C82438">
        <w:t xml:space="preserve">shall </w:t>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19812F70" w:rsidR="00673A58" w:rsidRPr="00C6761E" w:rsidRDefault="00673A58" w:rsidP="00673A58">
      <w:pPr>
        <w:pStyle w:val="B2"/>
        <w:rPr>
          <w:lang w:eastAsia="ko-KR"/>
        </w:rPr>
      </w:pPr>
      <w:r w:rsidRPr="00C6761E">
        <w:t>2)</w:t>
      </w:r>
      <w:r w:rsidRPr="00C6761E">
        <w:tab/>
      </w:r>
      <w:r w:rsidR="00C82438">
        <w:t xml:space="preserve">shall </w:t>
      </w:r>
      <w:r w:rsidRPr="00C6761E">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30E2896F" w:rsidR="0089219F" w:rsidRPr="00C6761E" w:rsidRDefault="0089219F" w:rsidP="00673A58">
      <w:pPr>
        <w:pStyle w:val="B2"/>
      </w:pPr>
      <w:r w:rsidRPr="00C6761E">
        <w:t>3)</w:t>
      </w:r>
      <w:r w:rsidRPr="00C6761E">
        <w:tab/>
      </w:r>
      <w:r w:rsidR="00C82438">
        <w:t xml:space="preserve">shall </w:t>
      </w:r>
      <w:r w:rsidRPr="00C6761E">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69C5340C" w:rsidR="0089219F" w:rsidRPr="00C6761E" w:rsidRDefault="0089219F" w:rsidP="00673A58">
      <w:pPr>
        <w:pStyle w:val="B2"/>
      </w:pPr>
      <w:r w:rsidRPr="00C6761E">
        <w:t>4)</w:t>
      </w:r>
      <w:r w:rsidRPr="00C6761E">
        <w:tab/>
      </w:r>
      <w:r w:rsidR="00C82438">
        <w:t xml:space="preserve">shall </w:t>
      </w:r>
      <w:r w:rsidRPr="00C6761E">
        <w:t>set the Relay TAI parameter to the TAI of the cell serving the UE, if the UE acts as 5G ProSe layer-3 UE-to-network relay UE and the TAI is to be announced;</w:t>
      </w:r>
    </w:p>
    <w:p w14:paraId="0BCF9F92" w14:textId="2371AB6B" w:rsidR="0089219F" w:rsidRPr="00C6761E" w:rsidRDefault="0089219F" w:rsidP="00673A58">
      <w:pPr>
        <w:pStyle w:val="B2"/>
      </w:pPr>
      <w:r w:rsidRPr="00C6761E">
        <w:t>5)</w:t>
      </w:r>
      <w:r w:rsidRPr="00C6761E">
        <w:tab/>
      </w:r>
      <w:r w:rsidR="00C82438">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4" w:name="_CR8_2_1_2_5"/>
      <w:bookmarkStart w:id="1875" w:name="_Toc68190848"/>
      <w:bookmarkStart w:id="1876" w:name="_Toc59198697"/>
      <w:bookmarkStart w:id="1877" w:name="_Toc525231297"/>
      <w:bookmarkStart w:id="1878" w:name="_Toc218597037"/>
      <w:bookmarkEnd w:id="1874"/>
      <w:r w:rsidRPr="00C6761E">
        <w:t>8.2.</w:t>
      </w:r>
      <w:r w:rsidR="00B901C4" w:rsidRPr="00C6761E">
        <w:t>1.2.</w:t>
      </w:r>
      <w:r w:rsidR="00130DC2" w:rsidRPr="00C6761E">
        <w:t>5</w:t>
      </w:r>
      <w:r w:rsidRPr="00C6761E">
        <w:tab/>
        <w:t xml:space="preserve">Monitoring UE procedure for </w:t>
      </w:r>
      <w:bookmarkEnd w:id="1875"/>
      <w:bookmarkEnd w:id="1876"/>
      <w:bookmarkEnd w:id="1877"/>
      <w:r w:rsidR="00322EFA" w:rsidRPr="00C6761E">
        <w:t>relay discovery additional information</w:t>
      </w:r>
      <w:bookmarkEnd w:id="1878"/>
    </w:p>
    <w:p w14:paraId="6FBD833C" w14:textId="22256702" w:rsidR="00673A58" w:rsidRPr="00C6761E" w:rsidRDefault="00673A58" w:rsidP="00826ACB">
      <w:pPr>
        <w:pStyle w:val="Heading6"/>
      </w:pPr>
      <w:bookmarkStart w:id="1879" w:name="_CR8_2_1_2_5_1"/>
      <w:bookmarkStart w:id="1880" w:name="_Toc68190849"/>
      <w:bookmarkStart w:id="1881" w:name="_Toc59198698"/>
      <w:bookmarkStart w:id="1882" w:name="_Toc525231298"/>
      <w:bookmarkStart w:id="1883" w:name="_Toc218597038"/>
      <w:bookmarkEnd w:id="1879"/>
      <w:r w:rsidRPr="00C6761E">
        <w:t>8.2.</w:t>
      </w:r>
      <w:r w:rsidR="00B901C4" w:rsidRPr="00C6761E">
        <w:t>1.2.</w:t>
      </w:r>
      <w:r w:rsidR="00130DC2" w:rsidRPr="00C6761E">
        <w:t>5</w:t>
      </w:r>
      <w:r w:rsidRPr="00C6761E">
        <w:t>.1</w:t>
      </w:r>
      <w:r w:rsidRPr="00C6761E">
        <w:tab/>
        <w:t>General</w:t>
      </w:r>
      <w:bookmarkEnd w:id="1880"/>
      <w:bookmarkEnd w:id="1881"/>
      <w:bookmarkEnd w:id="1882"/>
      <w:bookmarkEnd w:id="1883"/>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4" w:name="_CR8_2_1_2_5_2"/>
      <w:bookmarkStart w:id="1885" w:name="_Toc68190850"/>
      <w:bookmarkStart w:id="1886" w:name="_Toc59198699"/>
      <w:bookmarkStart w:id="1887" w:name="_Toc525231299"/>
      <w:bookmarkStart w:id="1888" w:name="_Toc218597039"/>
      <w:bookmarkEnd w:id="1884"/>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5"/>
      <w:bookmarkEnd w:id="1886"/>
      <w:bookmarkEnd w:id="1887"/>
      <w:r w:rsidR="00322EFA" w:rsidRPr="00C6761E">
        <w:t>relay discovery additional information</w:t>
      </w:r>
      <w:bookmarkEnd w:id="1888"/>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lastRenderedPageBreak/>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89" w:name="_CR8_2_1_3"/>
      <w:bookmarkStart w:id="1890" w:name="_Toc502240217"/>
      <w:bookmarkStart w:id="1891" w:name="_Toc218597040"/>
      <w:bookmarkEnd w:id="188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91"/>
    </w:p>
    <w:p w14:paraId="223CDE01" w14:textId="65E2B2FA" w:rsidR="00433536" w:rsidRPr="00C6761E" w:rsidRDefault="00433536" w:rsidP="00826ACB">
      <w:pPr>
        <w:pStyle w:val="Heading5"/>
      </w:pPr>
      <w:bookmarkStart w:id="1892" w:name="_CR8_2_1_3_1"/>
      <w:bookmarkStart w:id="1893" w:name="_Toc218597041"/>
      <w:bookmarkEnd w:id="189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90"/>
      <w:bookmarkEnd w:id="1893"/>
    </w:p>
    <w:p w14:paraId="141D9738" w14:textId="412A357A" w:rsidR="00433536" w:rsidRPr="00C6761E" w:rsidRDefault="00433536" w:rsidP="00826ACB">
      <w:pPr>
        <w:pStyle w:val="Heading6"/>
      </w:pPr>
      <w:bookmarkStart w:id="1894" w:name="_CR8_2_1_3_1_1"/>
      <w:bookmarkStart w:id="1895" w:name="_Toc502240218"/>
      <w:bookmarkStart w:id="1896" w:name="_Toc218597042"/>
      <w:bookmarkEnd w:id="1894"/>
      <w:r w:rsidRPr="00C6761E">
        <w:t>8.2.</w:t>
      </w:r>
      <w:r w:rsidR="00230F50" w:rsidRPr="00C6761E">
        <w:t>1.3</w:t>
      </w:r>
      <w:r w:rsidRPr="00C6761E">
        <w:t>.1</w:t>
      </w:r>
      <w:r w:rsidR="00230F50" w:rsidRPr="00C6761E">
        <w:t>.1</w:t>
      </w:r>
      <w:r w:rsidRPr="00C6761E">
        <w:tab/>
        <w:t>General</w:t>
      </w:r>
      <w:bookmarkEnd w:id="1895"/>
      <w:bookmarkEnd w:id="1896"/>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lastRenderedPageBreak/>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7" w:name="_CR8_2_1_3_1_2"/>
      <w:bookmarkStart w:id="1898" w:name="_Toc502240219"/>
      <w:bookmarkStart w:id="1899" w:name="_Toc218597043"/>
      <w:bookmarkEnd w:id="1897"/>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8"/>
      <w:bookmarkEnd w:id="1899"/>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829208539" r:id="rId91"/>
        </w:object>
      </w:r>
    </w:p>
    <w:p w14:paraId="6E997D3F" w14:textId="633257F2" w:rsidR="00433536" w:rsidRPr="00C6761E" w:rsidRDefault="00433536" w:rsidP="00433536">
      <w:pPr>
        <w:pStyle w:val="TF"/>
      </w:pPr>
      <w:bookmarkStart w:id="1900" w:name="_CRFigure8_2_1_3_1_2_1"/>
      <w:r w:rsidRPr="00C6761E">
        <w:t xml:space="preserve">Figure </w:t>
      </w:r>
      <w:bookmarkEnd w:id="1900"/>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lastRenderedPageBreak/>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lastRenderedPageBreak/>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lastRenderedPageBreak/>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901" w:name="_CR8_2_1_3_1_3"/>
      <w:bookmarkStart w:id="1902" w:name="_Toc502240220"/>
      <w:bookmarkStart w:id="1903" w:name="_Toc218597044"/>
      <w:bookmarkEnd w:id="1901"/>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902"/>
      <w:bookmarkEnd w:id="1903"/>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4" w:name="_CR8_2_1_3_2"/>
      <w:bookmarkStart w:id="1905" w:name="_Toc502240221"/>
      <w:bookmarkStart w:id="1906" w:name="_Toc218597045"/>
      <w:bookmarkEnd w:id="1904"/>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5"/>
      <w:bookmarkEnd w:id="1906"/>
    </w:p>
    <w:p w14:paraId="1465DC12" w14:textId="7266F50E" w:rsidR="00433536" w:rsidRPr="00C6761E" w:rsidRDefault="00433536" w:rsidP="00826ACB">
      <w:pPr>
        <w:pStyle w:val="Heading6"/>
      </w:pPr>
      <w:bookmarkStart w:id="1907" w:name="_CR8_2_1_3_2_1"/>
      <w:bookmarkStart w:id="1908" w:name="_Toc502240222"/>
      <w:bookmarkStart w:id="1909" w:name="_Toc218597046"/>
      <w:bookmarkEnd w:id="1907"/>
      <w:r w:rsidRPr="00C6761E">
        <w:t>8.2.</w:t>
      </w:r>
      <w:r w:rsidR="00117DC9" w:rsidRPr="00C6761E">
        <w:t>1.</w:t>
      </w:r>
      <w:r w:rsidR="00F901F5" w:rsidRPr="00C6761E">
        <w:t>3</w:t>
      </w:r>
      <w:r w:rsidRPr="00C6761E">
        <w:t>.</w:t>
      </w:r>
      <w:r w:rsidR="00F901F5" w:rsidRPr="00C6761E">
        <w:t>2.</w:t>
      </w:r>
      <w:r w:rsidRPr="00C6761E">
        <w:t>1</w:t>
      </w:r>
      <w:r w:rsidRPr="00C6761E">
        <w:tab/>
        <w:t>General</w:t>
      </w:r>
      <w:bookmarkEnd w:id="1908"/>
      <w:bookmarkEnd w:id="1909"/>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10" w:name="_CR8_2_1_3_2_2"/>
      <w:bookmarkStart w:id="1911" w:name="_Toc502240223"/>
      <w:bookmarkStart w:id="1912" w:name="_Toc218597047"/>
      <w:bookmarkEnd w:id="1910"/>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11"/>
      <w:bookmarkEnd w:id="1912"/>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lastRenderedPageBreak/>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95pt;height:149pt" o:ole="">
            <v:imagedata r:id="rId92" o:title=""/>
          </v:shape>
          <o:OLEObject Type="Embed" ProgID="Visio.Drawing.15" ShapeID="_x0000_i1066" DrawAspect="Content" ObjectID="_1829208540" r:id="rId93"/>
        </w:object>
      </w:r>
    </w:p>
    <w:p w14:paraId="3FBED8E4" w14:textId="05705FD9" w:rsidR="00433536" w:rsidRPr="00C6761E" w:rsidRDefault="00433536" w:rsidP="0010363A">
      <w:pPr>
        <w:pStyle w:val="TF"/>
      </w:pPr>
      <w:bookmarkStart w:id="1913" w:name="_CRFigure8_2_1_3_2_2_1"/>
      <w:r w:rsidRPr="00C6761E">
        <w:t xml:space="preserve">Figure </w:t>
      </w:r>
      <w:bookmarkEnd w:id="1913"/>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3CE76891"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00C82438" w:rsidRPr="00C6761E">
        <w:t xml:space="preserve">UE-to-network relay discovery solicitation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lastRenderedPageBreak/>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lastRenderedPageBreak/>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4"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5" w:name="_CR8_2_1_3_2_3"/>
      <w:bookmarkStart w:id="1916" w:name="_Toc218597048"/>
      <w:bookmarkEnd w:id="191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4"/>
      <w:bookmarkEnd w:id="191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7" w:name="_CR8_2_1_4"/>
      <w:bookmarkStart w:id="1918" w:name="_Toc218597049"/>
      <w:bookmarkEnd w:id="1917"/>
      <w:r w:rsidRPr="00C6761E">
        <w:t>8.2.1.</w:t>
      </w:r>
      <w:r w:rsidR="008E640B" w:rsidRPr="00C6761E">
        <w:t>4</w:t>
      </w:r>
      <w:r w:rsidRPr="00C6761E">
        <w:tab/>
        <w:t>Procedure for UE to use provisioned radio resources for 5G ProSe UE-to-network discovery</w:t>
      </w:r>
      <w:bookmarkEnd w:id="1918"/>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w:t>
      </w:r>
      <w:r w:rsidR="00B20C20" w:rsidRPr="00EB27E4">
        <w:lastRenderedPageBreak/>
        <w:t>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19" w:name="_CR8_2_2"/>
      <w:bookmarkStart w:id="1920" w:name="_Toc68190851"/>
      <w:bookmarkStart w:id="1921" w:name="_Toc59198700"/>
      <w:bookmarkStart w:id="1922" w:name="_Toc525231300"/>
      <w:bookmarkStart w:id="1923" w:name="_Toc218597050"/>
      <w:bookmarkEnd w:id="1919"/>
      <w:r w:rsidRPr="00C6761E">
        <w:t>8.2.</w:t>
      </w:r>
      <w:r w:rsidR="00191A92" w:rsidRPr="00C6761E">
        <w:t>2</w:t>
      </w:r>
      <w:r w:rsidRPr="00C6761E">
        <w:tab/>
        <w:t>UE-to-network relay selection procedure</w:t>
      </w:r>
      <w:bookmarkEnd w:id="1920"/>
      <w:bookmarkEnd w:id="1921"/>
      <w:bookmarkEnd w:id="1922"/>
      <w:bookmarkEnd w:id="1923"/>
    </w:p>
    <w:p w14:paraId="342DC8DA" w14:textId="7ECD9975" w:rsidR="0065619A" w:rsidRPr="00C6761E" w:rsidRDefault="0065619A" w:rsidP="0065619A">
      <w:pPr>
        <w:pStyle w:val="Heading4"/>
      </w:pPr>
      <w:bookmarkStart w:id="1924" w:name="_CR8_2_2_1"/>
      <w:bookmarkStart w:id="1925" w:name="_Toc68190852"/>
      <w:bookmarkStart w:id="1926" w:name="_Toc59198701"/>
      <w:bookmarkStart w:id="1927" w:name="_Toc525231301"/>
      <w:bookmarkStart w:id="1928" w:name="_Toc218597051"/>
      <w:bookmarkEnd w:id="1924"/>
      <w:r w:rsidRPr="00C6761E">
        <w:t>8.2.</w:t>
      </w:r>
      <w:r w:rsidR="00191A92" w:rsidRPr="00C6761E">
        <w:t>2</w:t>
      </w:r>
      <w:r w:rsidRPr="00C6761E">
        <w:t>.1</w:t>
      </w:r>
      <w:r w:rsidRPr="00C6761E">
        <w:tab/>
        <w:t>General</w:t>
      </w:r>
      <w:bookmarkEnd w:id="1925"/>
      <w:bookmarkEnd w:id="1926"/>
      <w:bookmarkEnd w:id="1927"/>
      <w:bookmarkEnd w:id="192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29" w:name="_CR8_2_2_2"/>
      <w:bookmarkStart w:id="1930" w:name="_Toc68190853"/>
      <w:bookmarkStart w:id="1931" w:name="_Toc59198702"/>
      <w:bookmarkStart w:id="1932" w:name="_Toc525231302"/>
      <w:bookmarkStart w:id="1933" w:name="_Toc218597052"/>
      <w:bookmarkEnd w:id="1929"/>
      <w:r w:rsidRPr="00C6761E">
        <w:t>8.2.</w:t>
      </w:r>
      <w:r w:rsidR="00191A92" w:rsidRPr="00C6761E">
        <w:t>2</w:t>
      </w:r>
      <w:r w:rsidRPr="00C6761E">
        <w:t>.2</w:t>
      </w:r>
      <w:r w:rsidRPr="00C6761E">
        <w:tab/>
        <w:t>UE-to-network relay selection procedure initiation</w:t>
      </w:r>
      <w:bookmarkEnd w:id="1930"/>
      <w:bookmarkEnd w:id="1931"/>
      <w:bookmarkEnd w:id="1932"/>
      <w:bookmarkEnd w:id="1933"/>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4"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4"/>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lastRenderedPageBreak/>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5" w:name="_CR8_2_2_3"/>
      <w:bookmarkStart w:id="1936" w:name="_Toc68190854"/>
      <w:bookmarkStart w:id="1937" w:name="_Toc59198703"/>
      <w:bookmarkStart w:id="1938" w:name="_Toc525231303"/>
      <w:bookmarkStart w:id="1939" w:name="_Toc218597053"/>
      <w:bookmarkEnd w:id="1935"/>
      <w:r w:rsidRPr="00C6761E">
        <w:t>8.2.</w:t>
      </w:r>
      <w:r w:rsidR="00191A92" w:rsidRPr="00C6761E">
        <w:t>2</w:t>
      </w:r>
      <w:r w:rsidRPr="00C6761E">
        <w:t>.3</w:t>
      </w:r>
      <w:r w:rsidRPr="00C6761E">
        <w:tab/>
        <w:t>UE-to-network relay selection procedure completion</w:t>
      </w:r>
      <w:bookmarkEnd w:id="1936"/>
      <w:bookmarkEnd w:id="1937"/>
      <w:bookmarkEnd w:id="1938"/>
      <w:bookmarkEnd w:id="193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40" w:name="_CR8_2_3"/>
      <w:bookmarkStart w:id="1941" w:name="_Toc68190855"/>
      <w:bookmarkStart w:id="1942" w:name="_Toc59198704"/>
      <w:bookmarkStart w:id="1943" w:name="_Toc525231304"/>
      <w:bookmarkStart w:id="1944" w:name="_Toc218597054"/>
      <w:bookmarkEnd w:id="1940"/>
      <w:r w:rsidRPr="00C6761E">
        <w:t>8.2.</w:t>
      </w:r>
      <w:r w:rsidR="00191A92" w:rsidRPr="00C6761E">
        <w:t>3</w:t>
      </w:r>
      <w:r w:rsidRPr="00C6761E">
        <w:tab/>
        <w:t>UE-to-network relay reselection procedure</w:t>
      </w:r>
      <w:bookmarkEnd w:id="1941"/>
      <w:bookmarkEnd w:id="1942"/>
      <w:bookmarkEnd w:id="1943"/>
      <w:bookmarkEnd w:id="1944"/>
    </w:p>
    <w:p w14:paraId="2B386CCB" w14:textId="6B5B5C01" w:rsidR="0065619A" w:rsidRPr="00C6761E" w:rsidRDefault="0065619A" w:rsidP="0065619A">
      <w:pPr>
        <w:pStyle w:val="Heading4"/>
      </w:pPr>
      <w:bookmarkStart w:id="1945" w:name="_CR8_2_3_1"/>
      <w:bookmarkStart w:id="1946" w:name="_Toc68190856"/>
      <w:bookmarkStart w:id="1947" w:name="_Toc59198705"/>
      <w:bookmarkStart w:id="1948" w:name="_Toc525231305"/>
      <w:bookmarkStart w:id="1949" w:name="_Toc218597055"/>
      <w:bookmarkEnd w:id="1945"/>
      <w:r w:rsidRPr="00C6761E">
        <w:t>8.2.</w:t>
      </w:r>
      <w:r w:rsidR="00191A92" w:rsidRPr="00C6761E">
        <w:t>3</w:t>
      </w:r>
      <w:r w:rsidRPr="00C6761E">
        <w:t>.1</w:t>
      </w:r>
      <w:r w:rsidRPr="00C6761E">
        <w:tab/>
        <w:t>General</w:t>
      </w:r>
      <w:bookmarkEnd w:id="1946"/>
      <w:bookmarkEnd w:id="1947"/>
      <w:bookmarkEnd w:id="1948"/>
      <w:bookmarkEnd w:id="194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50" w:name="_CR8_2_3_2"/>
      <w:bookmarkStart w:id="1951" w:name="_Toc68190857"/>
      <w:bookmarkStart w:id="1952" w:name="_Toc59198706"/>
      <w:bookmarkStart w:id="1953" w:name="_Toc525231306"/>
      <w:bookmarkStart w:id="1954" w:name="_Toc218597056"/>
      <w:bookmarkEnd w:id="1950"/>
      <w:r w:rsidRPr="00C6761E">
        <w:t>8.2.</w:t>
      </w:r>
      <w:r w:rsidR="00191A92" w:rsidRPr="00C6761E">
        <w:t>3</w:t>
      </w:r>
      <w:r w:rsidRPr="00C6761E">
        <w:t>.2</w:t>
      </w:r>
      <w:r w:rsidRPr="00C6761E">
        <w:tab/>
        <w:t>UE-to-network relay reselection procedure initiation</w:t>
      </w:r>
      <w:bookmarkEnd w:id="1951"/>
      <w:bookmarkEnd w:id="1952"/>
      <w:bookmarkEnd w:id="1953"/>
      <w:bookmarkEnd w:id="195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lastRenderedPageBreak/>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5" w:name="_CR8_2_4"/>
      <w:bookmarkStart w:id="1956" w:name="_Toc218597057"/>
      <w:bookmarkEnd w:id="1955"/>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6"/>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lastRenderedPageBreak/>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5766B055" w:rsidR="000C19F1" w:rsidRPr="00C6761E" w:rsidRDefault="000C19F1" w:rsidP="000C19F1">
      <w:pPr>
        <w:pStyle w:val="B3"/>
      </w:pPr>
      <w:r w:rsidRPr="00C6761E">
        <w:t>i)</w:t>
      </w:r>
      <w:r w:rsidRPr="00C6761E">
        <w:tab/>
        <w:t xml:space="preserve">if in 5GMM-IDLE mode, perform PLMN selection </w:t>
      </w:r>
      <w:r w:rsidR="009C63A8">
        <w:t xml:space="preserve">or </w:t>
      </w:r>
      <w:r w:rsidR="009C63A8" w:rsidRPr="00EE6DC7">
        <w:t>SNPN selection</w:t>
      </w:r>
      <w:r w:rsidR="009C63A8" w:rsidRPr="00C6761E">
        <w:t xml:space="preserve"> </w:t>
      </w:r>
      <w:r w:rsidRPr="00C6761E">
        <w:t>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5F12A31E"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w:t>
      </w:r>
      <w:r w:rsidR="009C63A8">
        <w:t xml:space="preserve">or </w:t>
      </w:r>
      <w:r w:rsidR="009C63A8" w:rsidRPr="008C5303">
        <w:t>SNPN selection</w:t>
      </w:r>
      <w:r w:rsidR="009C63A8" w:rsidRPr="00C6761E">
        <w:t xml:space="preserve"> </w:t>
      </w:r>
      <w:r w:rsidRPr="00C6761E">
        <w:t>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7" w:name="_CR8_2_5"/>
      <w:bookmarkStart w:id="1958" w:name="_Toc218597058"/>
      <w:bookmarkEnd w:id="1957"/>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8"/>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lastRenderedPageBreak/>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959" w:name="_CR8_2_5a"/>
      <w:bookmarkStart w:id="1960" w:name="_Toc218597059"/>
      <w:bookmarkEnd w:id="1959"/>
      <w:r w:rsidRPr="00C6761E">
        <w:t>8.2.5a</w:t>
      </w:r>
      <w:r w:rsidRPr="00C6761E">
        <w:tab/>
        <w:t>IPv6 prefix delegation via DHCPv6 for 5G ProSe layer-3 UE-to-network relay</w:t>
      </w:r>
      <w:bookmarkEnd w:id="1960"/>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61" w:name="_CR8_2_6"/>
      <w:bookmarkStart w:id="1962" w:name="_Toc66692669"/>
      <w:bookmarkStart w:id="1963" w:name="_Toc66701848"/>
      <w:bookmarkStart w:id="1964" w:name="_Toc69883510"/>
      <w:bookmarkStart w:id="1965" w:name="_Toc73537274"/>
      <w:bookmarkStart w:id="1966" w:name="_Toc218597060"/>
      <w:bookmarkEnd w:id="1961"/>
      <w:r w:rsidRPr="00C6761E">
        <w:t>8.2.</w:t>
      </w:r>
      <w:r w:rsidR="00F71A6E" w:rsidRPr="00C6761E">
        <w:t>6</w:t>
      </w:r>
      <w:r w:rsidRPr="00C6761E">
        <w:tab/>
        <w:t>QoS handling for 5G ProSe UE-to-network relay</w:t>
      </w:r>
      <w:bookmarkEnd w:id="1966"/>
    </w:p>
    <w:p w14:paraId="360FC8B0" w14:textId="1AAC6284" w:rsidR="00657FEC" w:rsidRPr="00C6761E" w:rsidRDefault="00657FEC" w:rsidP="00657FEC">
      <w:pPr>
        <w:pStyle w:val="Heading4"/>
        <w:rPr>
          <w:lang w:eastAsia="zh-CN"/>
        </w:rPr>
      </w:pPr>
      <w:bookmarkStart w:id="1967" w:name="_CR8_2_6_1"/>
      <w:bookmarkStart w:id="1968" w:name="_Toc218597061"/>
      <w:bookmarkEnd w:id="1967"/>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8"/>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69" w:name="_CR8_2_6_2"/>
      <w:bookmarkStart w:id="1970" w:name="_Toc218597062"/>
      <w:bookmarkEnd w:id="1969"/>
      <w:r w:rsidRPr="00C6761E">
        <w:t>8.2.</w:t>
      </w:r>
      <w:r w:rsidR="00A61BAE" w:rsidRPr="00C6761E">
        <w:t>6</w:t>
      </w:r>
      <w:r w:rsidRPr="00C6761E">
        <w:t>.2</w:t>
      </w:r>
      <w:r w:rsidRPr="00C6761E">
        <w:tab/>
        <w:t>QoS handling for 5G ProSe layer-2 UE-to-network relay</w:t>
      </w:r>
      <w:bookmarkEnd w:id="1970"/>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71" w:name="_CR8_2_6_3"/>
      <w:bookmarkStart w:id="1972" w:name="_Toc218597063"/>
      <w:bookmarkEnd w:id="1971"/>
      <w:r w:rsidRPr="00C6761E">
        <w:t>8.2.</w:t>
      </w:r>
      <w:r w:rsidR="00A61BAE" w:rsidRPr="00C6761E">
        <w:t>6</w:t>
      </w:r>
      <w:r w:rsidRPr="00C6761E">
        <w:t>.3</w:t>
      </w:r>
      <w:r w:rsidRPr="00C6761E">
        <w:tab/>
        <w:t>QoS handling for 5G ProSe layer-3 UE-to-network relay without N3IWF</w:t>
      </w:r>
      <w:bookmarkEnd w:id="1972"/>
    </w:p>
    <w:p w14:paraId="36A5554D" w14:textId="3497F91C" w:rsidR="00657FEC" w:rsidRPr="00C6761E" w:rsidRDefault="00657FEC" w:rsidP="00657FEC">
      <w:pPr>
        <w:pStyle w:val="Heading5"/>
        <w:rPr>
          <w:lang w:eastAsia="zh-CN"/>
        </w:rPr>
      </w:pPr>
      <w:bookmarkStart w:id="1973" w:name="_CR8_2_6_3_1"/>
      <w:bookmarkStart w:id="1974" w:name="_Toc218597064"/>
      <w:bookmarkEnd w:id="1973"/>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4"/>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lastRenderedPageBreak/>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5" w:name="_CR8_2_6_3_2"/>
      <w:bookmarkStart w:id="1976" w:name="_Toc218597065"/>
      <w:bookmarkEnd w:id="1975"/>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6"/>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7" w:name="_CR8_2_6_3_3"/>
      <w:bookmarkStart w:id="1978" w:name="_Toc218597066"/>
      <w:bookmarkEnd w:id="1977"/>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8"/>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lastRenderedPageBreak/>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FF6B07" w:rsidRDefault="00E5189E" w:rsidP="00FF6B07">
      <w:pPr>
        <w:pStyle w:val="B2"/>
      </w:pPr>
      <w:r w:rsidRPr="00FF6B07">
        <w:t>2)</w:t>
      </w:r>
      <w:r w:rsidRPr="00FF6B07">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5D44E9" w:rsidRDefault="00E5189E" w:rsidP="005D44E9">
      <w:pPr>
        <w:pStyle w:val="B1"/>
      </w:pPr>
      <w:r w:rsidRPr="005D44E9">
        <w:t>b)</w:t>
      </w:r>
      <w:r w:rsidRPr="005D44E9">
        <w:tab/>
        <w:t>optionally, derives the packet filter(s) used over Uu reference point if the 5G ProSe layer-3 UE-to-network relay UE received PC5 QoS rule(s) from 5G ProSe layer-3 remote UE;</w:t>
      </w:r>
    </w:p>
    <w:p w14:paraId="525C0B8E" w14:textId="74714570" w:rsidR="00E5189E" w:rsidRPr="005D44E9" w:rsidRDefault="00E5189E" w:rsidP="005D44E9">
      <w:pPr>
        <w:pStyle w:val="B1"/>
      </w:pPr>
      <w:r w:rsidRPr="005D44E9">
        <w:t>c)</w:t>
      </w:r>
      <w:r w:rsidRPr="005D44E9">
        <w:tab/>
        <w:t>if a new QoS flow needs to be established or the existing QoS flow(s) needs to be modified, perform</w:t>
      </w:r>
      <w:r w:rsidR="00A93706" w:rsidRPr="005D44E9">
        <w:t>s</w:t>
      </w:r>
      <w:r w:rsidRPr="005D44E9">
        <w:t xml:space="preserve"> UE-requested PDU session modification procedure as specified in clause 6.4.2 in 3GPP TS 24.501 [11] providing:</w:t>
      </w:r>
    </w:p>
    <w:p w14:paraId="3034321C" w14:textId="77777777" w:rsidR="00E5189E" w:rsidRPr="00FF6B07" w:rsidRDefault="00E5189E" w:rsidP="00FF6B07">
      <w:pPr>
        <w:pStyle w:val="B2"/>
      </w:pPr>
      <w:r w:rsidRPr="00FF6B07">
        <w:t>1)</w:t>
      </w:r>
      <w:r w:rsidRPr="00FF6B07">
        <w:tab/>
        <w:t>the Requested QoS flow descriptions IE with the 5QI value determined in bullet a); or</w:t>
      </w:r>
    </w:p>
    <w:p w14:paraId="5D7328BF" w14:textId="23D1A014" w:rsidR="00E5189E" w:rsidRPr="00FF6B07" w:rsidRDefault="00E5189E" w:rsidP="00FF6B07">
      <w:pPr>
        <w:pStyle w:val="B2"/>
      </w:pPr>
      <w:r w:rsidRPr="00FF6B07">
        <w:t>2)</w:t>
      </w:r>
      <w:r w:rsidRPr="00FF6B07">
        <w:tab/>
        <w:t>the Requested QoS rules IE with the packet filter(s) if packet filter(s) are derived in bullet b);</w:t>
      </w:r>
    </w:p>
    <w:p w14:paraId="25EF19A7" w14:textId="2D969CED" w:rsidR="00E5189E" w:rsidRPr="005D44E9" w:rsidRDefault="00E5189E" w:rsidP="005D44E9">
      <w:pPr>
        <w:pStyle w:val="B1"/>
      </w:pPr>
      <w:r w:rsidRPr="005D44E9">
        <w:t>d)</w:t>
      </w:r>
      <w:r w:rsidRPr="005D44E9">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5D44E9" w:rsidRDefault="00E5189E" w:rsidP="005D44E9">
      <w:pPr>
        <w:pStyle w:val="B1"/>
      </w:pPr>
      <w:r w:rsidRPr="005D44E9">
        <w:t>e)</w:t>
      </w:r>
      <w:r w:rsidRPr="005D44E9">
        <w:tab/>
        <w:t>shall provide the 5G ProSe layer-3 remote UE with the PQI determined in bullet a) or the PQI updated in bullet d), the corresponding PC5 QoS parameters and the corresponding ProSe identifier(s)</w:t>
      </w:r>
      <w:r w:rsidR="00202AD6" w:rsidRPr="005D44E9">
        <w:rPr>
          <w:rFonts w:hint="eastAsia"/>
        </w:rPr>
        <w:t xml:space="preserve"> as specified in clause</w:t>
      </w:r>
      <w:r w:rsidR="00202AD6" w:rsidRPr="005D44E9">
        <w:t> </w:t>
      </w:r>
      <w:r w:rsidR="00202AD6" w:rsidRPr="005D44E9">
        <w:rPr>
          <w:rFonts w:hint="eastAsia"/>
        </w:rPr>
        <w:t xml:space="preserve">7.2.2.3 (if </w:t>
      </w:r>
      <w:r w:rsidR="00202AD6" w:rsidRPr="005D44E9">
        <w:t xml:space="preserve">5G ProSe direct link </w:t>
      </w:r>
      <w:r w:rsidR="00202AD6" w:rsidRPr="005D44E9">
        <w:rPr>
          <w:rFonts w:hint="eastAsia"/>
        </w:rPr>
        <w:t>establishment</w:t>
      </w:r>
      <w:r w:rsidR="00202AD6" w:rsidRPr="005D44E9">
        <w:t xml:space="preserve"> procedure</w:t>
      </w:r>
      <w:r w:rsidR="00202AD6" w:rsidRPr="005D44E9">
        <w:rPr>
          <w:rFonts w:hint="eastAsia"/>
        </w:rPr>
        <w:t xml:space="preserve"> was initiated by </w:t>
      </w:r>
      <w:r w:rsidR="00202AD6" w:rsidRPr="005D44E9">
        <w:t>the 5G ProSe layer-3 remote UE</w:t>
      </w:r>
      <w:r w:rsidR="00202AD6" w:rsidRPr="005D44E9">
        <w:rPr>
          <w:rFonts w:hint="eastAsia"/>
        </w:rPr>
        <w:t>) or clause</w:t>
      </w:r>
      <w:r w:rsidR="00202AD6" w:rsidRPr="005D44E9">
        <w:t> </w:t>
      </w:r>
      <w:r w:rsidR="00202AD6" w:rsidRPr="005D44E9">
        <w:rPr>
          <w:rFonts w:hint="eastAsia"/>
        </w:rPr>
        <w:t xml:space="preserve">7.2.3.3 (if </w:t>
      </w:r>
      <w:r w:rsidR="00202AD6" w:rsidRPr="005D44E9">
        <w:t>5G ProSe direct link modification procedure</w:t>
      </w:r>
      <w:r w:rsidR="00202AD6" w:rsidRPr="005D44E9">
        <w:rPr>
          <w:rFonts w:hint="eastAsia"/>
        </w:rPr>
        <w:t xml:space="preserve"> was initiated by </w:t>
      </w:r>
      <w:r w:rsidR="00202AD6" w:rsidRPr="005D44E9">
        <w:t>the 5G ProSe layer-3 remote UE</w:t>
      </w:r>
      <w:r w:rsidR="00202AD6" w:rsidRPr="005D44E9">
        <w:rPr>
          <w:rFonts w:hint="eastAsia"/>
        </w:rPr>
        <w:t>)</w:t>
      </w:r>
      <w:r w:rsidRPr="005D44E9">
        <w:t>.</w:t>
      </w:r>
    </w:p>
    <w:p w14:paraId="0C7CA8AD" w14:textId="04D972A6" w:rsidR="00657FEC" w:rsidRPr="00C6761E" w:rsidRDefault="00657FEC" w:rsidP="00657FEC">
      <w:pPr>
        <w:pStyle w:val="Heading4"/>
      </w:pPr>
      <w:bookmarkStart w:id="1979" w:name="_CR8_2_6_4"/>
      <w:bookmarkStart w:id="1980" w:name="_Toc218597067"/>
      <w:bookmarkEnd w:id="1979"/>
      <w:r w:rsidRPr="00C6761E">
        <w:t>8.2.</w:t>
      </w:r>
      <w:r w:rsidR="00E51E13" w:rsidRPr="00C6761E">
        <w:t>6</w:t>
      </w:r>
      <w:r w:rsidRPr="00C6761E">
        <w:t>.4</w:t>
      </w:r>
      <w:r w:rsidRPr="00C6761E">
        <w:tab/>
        <w:t>QoS handling for 5G ProSe layer-3 UE-to-network relay with N3IWF</w:t>
      </w:r>
      <w:bookmarkEnd w:id="1980"/>
    </w:p>
    <w:p w14:paraId="62FDCB24" w14:textId="77777777" w:rsidR="005B098F" w:rsidRPr="00C6761E" w:rsidRDefault="005B098F" w:rsidP="005B098F">
      <w:pPr>
        <w:pStyle w:val="Heading5"/>
        <w:rPr>
          <w:lang w:eastAsia="zh-CN"/>
        </w:rPr>
      </w:pPr>
      <w:bookmarkStart w:id="1981" w:name="_CR8_2_6_4_1"/>
      <w:bookmarkStart w:id="1982" w:name="_Toc218597068"/>
      <w:bookmarkEnd w:id="1981"/>
      <w:r w:rsidRPr="00C6761E">
        <w:rPr>
          <w:lang w:eastAsia="zh-CN"/>
        </w:rPr>
        <w:t>8.2.6.4.1</w:t>
      </w:r>
      <w:r w:rsidRPr="00C6761E">
        <w:rPr>
          <w:lang w:eastAsia="zh-CN"/>
        </w:rPr>
        <w:tab/>
        <w:t>General</w:t>
      </w:r>
      <w:bookmarkEnd w:id="1982"/>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3" w:name="_CR8_2_6_4_2"/>
      <w:bookmarkStart w:id="1984" w:name="_Toc218597069"/>
      <w:bookmarkEnd w:id="1983"/>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4"/>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w:t>
      </w:r>
      <w:r w:rsidRPr="00C6761E">
        <w:lastRenderedPageBreak/>
        <w:t>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62"/>
    <w:bookmarkEnd w:id="1963"/>
    <w:bookmarkEnd w:id="1964"/>
    <w:bookmarkEnd w:id="1965"/>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5" w:name="_CR8_2_7"/>
      <w:bookmarkStart w:id="1986" w:name="_Toc218597070"/>
      <w:bookmarkEnd w:id="1985"/>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6"/>
    </w:p>
    <w:p w14:paraId="6F3C23C3" w14:textId="7AA79D40" w:rsidR="00C86867" w:rsidRPr="00C6761E" w:rsidRDefault="00C86867" w:rsidP="00C86867">
      <w:pPr>
        <w:pStyle w:val="Heading4"/>
      </w:pPr>
      <w:bookmarkStart w:id="1987" w:name="_CR8_2_7_1"/>
      <w:bookmarkStart w:id="1988" w:name="_Toc218597071"/>
      <w:bookmarkEnd w:id="1987"/>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8"/>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lastRenderedPageBreak/>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89" w:name="_CR8_2_7_2"/>
      <w:bookmarkStart w:id="1990" w:name="_Toc218597072"/>
      <w:bookmarkEnd w:id="1989"/>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90"/>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91"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92" w:name="OLE_LINK21"/>
      <w:bookmarkStart w:id="1993" w:name="OLE_LINK22"/>
      <w:r w:rsidR="007121AB" w:rsidRPr="00C6761E">
        <w:t>MOBIKE</w:t>
      </w:r>
      <w:bookmarkEnd w:id="1992"/>
      <w:bookmarkEnd w:id="1993"/>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91"/>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4" w:name="_CR8_2_7_3"/>
      <w:bookmarkStart w:id="1995" w:name="_Toc218597073"/>
      <w:bookmarkEnd w:id="199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6" w:name="_CR8_2_8"/>
      <w:bookmarkStart w:id="1997" w:name="_Toc81899160"/>
      <w:bookmarkStart w:id="1998" w:name="_Toc218597074"/>
      <w:bookmarkEnd w:id="1996"/>
      <w:r w:rsidRPr="00C6761E">
        <w:t>8.2.8</w:t>
      </w:r>
      <w:r w:rsidR="005202BF" w:rsidRPr="00C6761E">
        <w:tab/>
      </w:r>
      <w:bookmarkEnd w:id="199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8"/>
    </w:p>
    <w:p w14:paraId="0B629747" w14:textId="4B09D5D0" w:rsidR="005202BF" w:rsidRPr="00C6761E" w:rsidRDefault="00C51968" w:rsidP="005202BF">
      <w:pPr>
        <w:pStyle w:val="Heading4"/>
        <w:rPr>
          <w:lang w:eastAsia="zh-CN"/>
        </w:rPr>
      </w:pPr>
      <w:bookmarkStart w:id="1999" w:name="_CR8_2_8_1"/>
      <w:bookmarkStart w:id="2000" w:name="_Toc81899161"/>
      <w:bookmarkStart w:id="2001" w:name="_Toc218597075"/>
      <w:bookmarkEnd w:id="1999"/>
      <w:r w:rsidRPr="00C6761E">
        <w:rPr>
          <w:lang w:eastAsia="zh-CN"/>
        </w:rPr>
        <w:t>8.2.8</w:t>
      </w:r>
      <w:r w:rsidR="005202BF" w:rsidRPr="00C6761E">
        <w:rPr>
          <w:lang w:eastAsia="zh-CN"/>
        </w:rPr>
        <w:t>.1</w:t>
      </w:r>
      <w:r w:rsidR="005202BF" w:rsidRPr="00C6761E">
        <w:rPr>
          <w:lang w:eastAsia="zh-CN"/>
        </w:rPr>
        <w:tab/>
        <w:t>General</w:t>
      </w:r>
      <w:bookmarkEnd w:id="2000"/>
      <w:bookmarkEnd w:id="2001"/>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14A35E04"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002" w:name="_CR8_2_8_2"/>
      <w:bookmarkStart w:id="2003" w:name="_Toc525231241"/>
      <w:bookmarkStart w:id="2004" w:name="_Toc59198641"/>
      <w:bookmarkStart w:id="2005" w:name="_Toc75282999"/>
      <w:bookmarkStart w:id="2006" w:name="_Toc218597076"/>
      <w:bookmarkEnd w:id="200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3"/>
      <w:bookmarkEnd w:id="2004"/>
      <w:bookmarkEnd w:id="2005"/>
      <w:bookmarkEnd w:id="200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lastRenderedPageBreak/>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7" w:name="_MON_1702990215"/>
    <w:bookmarkEnd w:id="200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15pt;height:198.1pt" o:ole="" fillcolor="window">
            <v:imagedata r:id="rId94" o:title=""/>
          </v:shape>
          <o:OLEObject Type="Embed" ProgID="Word.Picture.8" ShapeID="_x0000_i1067" DrawAspect="Content" ObjectID="_1829208541" r:id="rId95"/>
        </w:object>
      </w:r>
    </w:p>
    <w:p w14:paraId="71F30885" w14:textId="6A09CDA8" w:rsidR="005202BF" w:rsidRPr="00C6761E" w:rsidRDefault="005202BF" w:rsidP="005202BF">
      <w:pPr>
        <w:pStyle w:val="TF"/>
        <w:rPr>
          <w:lang w:eastAsia="zh-CN"/>
        </w:rPr>
      </w:pPr>
      <w:bookmarkStart w:id="2008" w:name="_CRFigure8_2_8_2_1"/>
      <w:r w:rsidRPr="00C6761E">
        <w:t xml:space="preserve">Figure </w:t>
      </w:r>
      <w:bookmarkEnd w:id="200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09" w:name="_CR8_2_8_3"/>
      <w:bookmarkStart w:id="2010" w:name="_Toc525231242"/>
      <w:bookmarkStart w:id="2011" w:name="_Toc59198642"/>
      <w:bookmarkStart w:id="2012" w:name="_Toc75283000"/>
      <w:bookmarkStart w:id="2013" w:name="_Toc75283001"/>
      <w:bookmarkStart w:id="2014" w:name="_Toc59198643"/>
      <w:bookmarkStart w:id="2015" w:name="_Toc525231243"/>
      <w:bookmarkStart w:id="2016" w:name="_Toc218597077"/>
      <w:bookmarkEnd w:id="2009"/>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10"/>
      <w:bookmarkEnd w:id="2011"/>
      <w:bookmarkEnd w:id="2012"/>
      <w:bookmarkEnd w:id="201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7" w:name="_CR8_2_8_4"/>
      <w:bookmarkStart w:id="2018" w:name="_Toc218597078"/>
      <w:bookmarkEnd w:id="201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3"/>
      <w:bookmarkEnd w:id="2014"/>
      <w:bookmarkEnd w:id="2015"/>
      <w:bookmarkEnd w:id="201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19" w:name="_CR8_2_8_5"/>
      <w:bookmarkStart w:id="2020" w:name="_Toc75283002"/>
      <w:bookmarkStart w:id="2021" w:name="_Toc59198644"/>
      <w:bookmarkStart w:id="2022" w:name="_Toc525231244"/>
      <w:bookmarkStart w:id="2023" w:name="_Toc218597079"/>
      <w:bookmarkEnd w:id="2019"/>
      <w:r w:rsidRPr="00C6761E">
        <w:rPr>
          <w:lang w:eastAsia="zh-CN"/>
        </w:rPr>
        <w:lastRenderedPageBreak/>
        <w:t>8.2.8</w:t>
      </w:r>
      <w:r w:rsidR="005202BF" w:rsidRPr="00C6761E">
        <w:rPr>
          <w:lang w:eastAsia="zh-CN"/>
        </w:rPr>
        <w:t>.5</w:t>
      </w:r>
      <w:r w:rsidR="005202BF" w:rsidRPr="00C6761E">
        <w:rPr>
          <w:lang w:eastAsia="zh-CN"/>
        </w:rPr>
        <w:tab/>
        <w:t>Abnormal cases</w:t>
      </w:r>
      <w:bookmarkEnd w:id="2020"/>
      <w:bookmarkEnd w:id="2021"/>
      <w:bookmarkEnd w:id="2022"/>
      <w:bookmarkEnd w:id="2023"/>
    </w:p>
    <w:p w14:paraId="516781B5" w14:textId="5B64BD8F" w:rsidR="005202BF" w:rsidRPr="00C6761E" w:rsidRDefault="00C51968" w:rsidP="005202BF">
      <w:pPr>
        <w:pStyle w:val="Heading5"/>
        <w:rPr>
          <w:noProof/>
        </w:rPr>
      </w:pPr>
      <w:bookmarkStart w:id="2024" w:name="_CR8_2_8_5_1"/>
      <w:bookmarkStart w:id="2025" w:name="_Toc75283003"/>
      <w:bookmarkStart w:id="2026" w:name="_Toc59198645"/>
      <w:bookmarkStart w:id="2027" w:name="_Toc525231245"/>
      <w:bookmarkStart w:id="2028" w:name="_Toc218597080"/>
      <w:bookmarkEnd w:id="202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5"/>
      <w:bookmarkEnd w:id="2026"/>
      <w:bookmarkEnd w:id="2027"/>
      <w:bookmarkEnd w:id="202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29" w:name="_CR8_2_9"/>
      <w:bookmarkStart w:id="2030" w:name="_Toc218597081"/>
      <w:bookmarkEnd w:id="2029"/>
      <w:r w:rsidRPr="00C6761E">
        <w:t>8.2.9</w:t>
      </w:r>
      <w:r w:rsidRPr="00C6761E">
        <w:tab/>
        <w:t>5G ProSe AA message reliable transport procedure</w:t>
      </w:r>
      <w:bookmarkEnd w:id="2030"/>
    </w:p>
    <w:p w14:paraId="0FF0DE3F" w14:textId="2EA78CCD" w:rsidR="009F73A6" w:rsidRPr="00C6761E" w:rsidRDefault="009F73A6" w:rsidP="009F73A6">
      <w:pPr>
        <w:pStyle w:val="Heading4"/>
      </w:pPr>
      <w:bookmarkStart w:id="2031" w:name="_CR8_2_9_1"/>
      <w:bookmarkStart w:id="2032" w:name="_Toc218597082"/>
      <w:bookmarkEnd w:id="2031"/>
      <w:r w:rsidRPr="00C6761E">
        <w:t>8.2.9.1</w:t>
      </w:r>
      <w:r w:rsidRPr="00C6761E">
        <w:tab/>
        <w:t>General</w:t>
      </w:r>
      <w:bookmarkEnd w:id="203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3" w:name="_CR8_2_9_2"/>
      <w:bookmarkStart w:id="2034" w:name="_Toc218597083"/>
      <w:bookmarkEnd w:id="2033"/>
      <w:r w:rsidRPr="00C6761E">
        <w:t>8.2.9.2</w:t>
      </w:r>
      <w:r w:rsidRPr="00C6761E">
        <w:tab/>
        <w:t>5G ProSe AA message reliable transport procedure initiation</w:t>
      </w:r>
      <w:bookmarkEnd w:id="203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45pt;height:132.75pt" o:ole="">
            <v:imagedata r:id="rId96" o:title=""/>
          </v:shape>
          <o:OLEObject Type="Embed" ProgID="Visio.Drawing.15" ShapeID="_x0000_i1068" DrawAspect="Content" ObjectID="_1829208542" r:id="rId97"/>
        </w:object>
      </w:r>
    </w:p>
    <w:p w14:paraId="398ADDE7" w14:textId="3BB718EE" w:rsidR="009F73A6" w:rsidRPr="00C6761E" w:rsidRDefault="009F73A6" w:rsidP="009F73A6">
      <w:pPr>
        <w:pStyle w:val="TF"/>
      </w:pPr>
      <w:bookmarkStart w:id="2035" w:name="_CRFigure8_2_9_2_1"/>
      <w:r w:rsidRPr="00C6761E">
        <w:t xml:space="preserve">Figure </w:t>
      </w:r>
      <w:bookmarkEnd w:id="2035"/>
      <w:r w:rsidRPr="00C6761E">
        <w:t>8.2.9.2.1: 5G ProSe AA message reliable transport procedure</w:t>
      </w:r>
    </w:p>
    <w:p w14:paraId="16140017" w14:textId="16E47638" w:rsidR="009F73A6" w:rsidRPr="00C6761E" w:rsidRDefault="009F73A6" w:rsidP="009F73A6">
      <w:pPr>
        <w:pStyle w:val="Heading4"/>
      </w:pPr>
      <w:bookmarkStart w:id="2036" w:name="_CR8_2_9_3"/>
      <w:bookmarkStart w:id="2037" w:name="_Toc218597084"/>
      <w:bookmarkEnd w:id="2036"/>
      <w:r w:rsidRPr="00C6761E">
        <w:t>8.2.9.3</w:t>
      </w:r>
      <w:r w:rsidRPr="00C6761E">
        <w:tab/>
        <w:t>5G ProSe AA message reliable transport procedure accepted by the target UE</w:t>
      </w:r>
      <w:bookmarkEnd w:id="203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8" w:name="_CR8_2_9_4"/>
      <w:bookmarkStart w:id="2039" w:name="_Toc218597085"/>
      <w:bookmarkEnd w:id="2038"/>
      <w:r w:rsidRPr="00C6761E">
        <w:t>8.2.9.4</w:t>
      </w:r>
      <w:r w:rsidRPr="00C6761E">
        <w:tab/>
        <w:t>5G ProSe AA message reliable transport procedure completion by the initiating UE</w:t>
      </w:r>
      <w:bookmarkEnd w:id="203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40" w:name="_CR8_2_9_5"/>
      <w:bookmarkStart w:id="2041" w:name="_Toc218597086"/>
      <w:bookmarkEnd w:id="2040"/>
      <w:r w:rsidRPr="00C6761E">
        <w:t>8.2.9.5</w:t>
      </w:r>
      <w:r w:rsidRPr="00C6761E">
        <w:tab/>
        <w:t>Abnormal cases</w:t>
      </w:r>
      <w:bookmarkEnd w:id="2041"/>
    </w:p>
    <w:p w14:paraId="4625ED9B" w14:textId="194B422F" w:rsidR="00C4376C" w:rsidRPr="00C6761E" w:rsidRDefault="00C4376C" w:rsidP="00C4376C">
      <w:pPr>
        <w:pStyle w:val="Heading5"/>
        <w:rPr>
          <w:lang w:eastAsia="zh-CN"/>
        </w:rPr>
      </w:pPr>
      <w:bookmarkStart w:id="2042" w:name="_CR8_2_9_5_1"/>
      <w:bookmarkStart w:id="2043" w:name="_Toc218597087"/>
      <w:bookmarkEnd w:id="2042"/>
      <w:r w:rsidRPr="00C6761E">
        <w:rPr>
          <w:lang w:eastAsia="zh-CN"/>
        </w:rPr>
        <w:t>8.2.9.5.1</w:t>
      </w:r>
      <w:r w:rsidRPr="00C6761E">
        <w:rPr>
          <w:lang w:eastAsia="zh-CN"/>
        </w:rPr>
        <w:tab/>
        <w:t>Abnormal cases at the initiating UE</w:t>
      </w:r>
      <w:bookmarkEnd w:id="204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4" w:name="_CR8_2_10"/>
      <w:bookmarkStart w:id="2045" w:name="_Toc218597088"/>
      <w:bookmarkEnd w:id="2044"/>
      <w:r w:rsidRPr="00C6761E">
        <w:lastRenderedPageBreak/>
        <w:t>8.2.10</w:t>
      </w:r>
      <w:r w:rsidRPr="00C6761E">
        <w:tab/>
        <w:t>5G ProSe security procedures over PC8 interface</w:t>
      </w:r>
      <w:bookmarkEnd w:id="2045"/>
    </w:p>
    <w:p w14:paraId="6D0CA8EF" w14:textId="77777777" w:rsidR="00BB228F" w:rsidRPr="00C6761E" w:rsidRDefault="00BB228F" w:rsidP="00BB228F">
      <w:pPr>
        <w:pStyle w:val="Heading4"/>
      </w:pPr>
      <w:bookmarkStart w:id="2046" w:name="_CR8_2_10_1"/>
      <w:bookmarkStart w:id="2047" w:name="_Toc218597089"/>
      <w:bookmarkEnd w:id="2046"/>
      <w:r w:rsidRPr="00C6761E">
        <w:t>8.2.10.1</w:t>
      </w:r>
      <w:r w:rsidRPr="00C6761E">
        <w:tab/>
        <w:t>General</w:t>
      </w:r>
      <w:bookmarkEnd w:id="2047"/>
    </w:p>
    <w:p w14:paraId="06131DF9" w14:textId="77777777" w:rsidR="00BB228F" w:rsidRPr="00C6761E" w:rsidRDefault="00BB228F" w:rsidP="005D601E">
      <w:pPr>
        <w:pStyle w:val="Heading5"/>
      </w:pPr>
      <w:bookmarkStart w:id="2048" w:name="_CR8_2_10_1_1"/>
      <w:bookmarkStart w:id="2049" w:name="_Toc218597090"/>
      <w:bookmarkEnd w:id="2048"/>
      <w:r w:rsidRPr="00C6761E">
        <w:t>8.2.10.1.1</w:t>
      </w:r>
      <w:r w:rsidRPr="00C6761E">
        <w:tab/>
        <w:t>Transport protocol for PC8 messages</w:t>
      </w:r>
      <w:bookmarkEnd w:id="204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50" w:name="_CR8_2_10_1_2"/>
      <w:bookmarkStart w:id="2051" w:name="_Toc218597091"/>
      <w:bookmarkEnd w:id="2050"/>
      <w:r w:rsidRPr="00C6761E">
        <w:t>8.2.10.1.2</w:t>
      </w:r>
      <w:r w:rsidRPr="00C6761E">
        <w:tab/>
        <w:t>Handling of UE-initiated procedures</w:t>
      </w:r>
      <w:bookmarkEnd w:id="2051"/>
    </w:p>
    <w:p w14:paraId="71FC0EB2" w14:textId="77777777" w:rsidR="00BB228F" w:rsidRPr="00C6761E" w:rsidRDefault="00BB228F" w:rsidP="005D601E">
      <w:pPr>
        <w:pStyle w:val="Heading6"/>
      </w:pPr>
      <w:bookmarkStart w:id="2052" w:name="_CR8_2_10_1_2_1"/>
      <w:bookmarkStart w:id="2053" w:name="_Toc218597092"/>
      <w:bookmarkEnd w:id="2052"/>
      <w:r w:rsidRPr="00C6761E">
        <w:t>8.2.10.1.2.1</w:t>
      </w:r>
      <w:r w:rsidRPr="00C6761E">
        <w:tab/>
        <w:t>General</w:t>
      </w:r>
      <w:bookmarkEnd w:id="2053"/>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4" w:name="_CR8_2_10_1_2_2"/>
      <w:bookmarkStart w:id="2055" w:name="_Toc218597093"/>
      <w:bookmarkEnd w:id="2054"/>
      <w:r w:rsidRPr="00C6761E">
        <w:t>8.2.10.1.2.2</w:t>
      </w:r>
      <w:r w:rsidRPr="00C6761E">
        <w:tab/>
        <w:t>5G PKMF discovery</w:t>
      </w:r>
      <w:bookmarkEnd w:id="2055"/>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6" w:name="_CR8_2_10_2"/>
      <w:bookmarkStart w:id="2057" w:name="_Toc218597094"/>
      <w:bookmarkEnd w:id="2056"/>
      <w:r w:rsidRPr="00C6761E">
        <w:t>8.2.10.2</w:t>
      </w:r>
      <w:r w:rsidRPr="00C6761E">
        <w:tab/>
        <w:t>Procedures</w:t>
      </w:r>
      <w:bookmarkEnd w:id="2057"/>
    </w:p>
    <w:p w14:paraId="20D24593" w14:textId="77777777" w:rsidR="00BB228F" w:rsidRPr="00C6761E" w:rsidRDefault="00BB228F" w:rsidP="005D601E">
      <w:pPr>
        <w:pStyle w:val="Heading5"/>
      </w:pPr>
      <w:bookmarkStart w:id="2058" w:name="_CR8_2_10_2_1"/>
      <w:bookmarkStart w:id="2059" w:name="_Toc218597095"/>
      <w:bookmarkEnd w:id="2058"/>
      <w:r w:rsidRPr="00C6761E">
        <w:t>8.2.10.2.1</w:t>
      </w:r>
      <w:r w:rsidRPr="00C6761E">
        <w:tab/>
        <w:t>Types of 5G ProSe procedures over PC8 interface</w:t>
      </w:r>
      <w:bookmarkEnd w:id="2059"/>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lastRenderedPageBreak/>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60" w:name="_CR8_2_10_2_2"/>
      <w:bookmarkStart w:id="2061" w:name="_Toc218597096"/>
      <w:bookmarkEnd w:id="2060"/>
      <w:r w:rsidRPr="00C6761E">
        <w:t>8.2.</w:t>
      </w:r>
      <w:r w:rsidR="00B11660" w:rsidRPr="00C6761E">
        <w:t>10</w:t>
      </w:r>
      <w:r w:rsidRPr="00C6761E">
        <w:t>.2.2</w:t>
      </w:r>
      <w:r w:rsidRPr="00C6761E">
        <w:tab/>
        <w:t>5G ProSe UE-to-network relay discovery security parameters request procedure</w:t>
      </w:r>
      <w:bookmarkEnd w:id="2061"/>
    </w:p>
    <w:p w14:paraId="363A8A57" w14:textId="2C407FC3" w:rsidR="005347D1" w:rsidRPr="00C6761E" w:rsidRDefault="005347D1" w:rsidP="005347D1">
      <w:pPr>
        <w:pStyle w:val="Heading6"/>
      </w:pPr>
      <w:bookmarkStart w:id="2062" w:name="_CR8_2_10_2_2_1"/>
      <w:bookmarkStart w:id="2063" w:name="_Toc218597097"/>
      <w:bookmarkEnd w:id="2062"/>
      <w:r w:rsidRPr="00C6761E">
        <w:t>8.2.</w:t>
      </w:r>
      <w:r w:rsidR="00B11660" w:rsidRPr="00C6761E">
        <w:t>10</w:t>
      </w:r>
      <w:r w:rsidRPr="00C6761E">
        <w:t>.2.2.1</w:t>
      </w:r>
      <w:r w:rsidRPr="00C6761E">
        <w:tab/>
        <w:t>General</w:t>
      </w:r>
      <w:bookmarkEnd w:id="2063"/>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4" w:name="_CR8_2_10_2_2_2"/>
      <w:bookmarkStart w:id="2065" w:name="_Toc218597098"/>
      <w:bookmarkEnd w:id="2064"/>
      <w:r w:rsidRPr="00C6761E">
        <w:t>8.2.</w:t>
      </w:r>
      <w:r w:rsidR="00B11660" w:rsidRPr="00C6761E">
        <w:t>10</w:t>
      </w:r>
      <w:r w:rsidRPr="00C6761E">
        <w:t>.2.2.2</w:t>
      </w:r>
      <w:r w:rsidRPr="00C6761E">
        <w:tab/>
        <w:t>5G ProSe UE-to-network relay discovery security parameters request procedure initiation</w:t>
      </w:r>
      <w:bookmarkEnd w:id="2065"/>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lastRenderedPageBreak/>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7pt;height:317.95pt" o:ole="">
            <v:imagedata r:id="rId98" o:title=""/>
          </v:shape>
          <o:OLEObject Type="Embed" ProgID="Visio.Drawing.11" ShapeID="_x0000_i1069" DrawAspect="Content" ObjectID="_1829208543" r:id="rId99"/>
        </w:object>
      </w:r>
    </w:p>
    <w:p w14:paraId="09264EBD" w14:textId="584E3604" w:rsidR="005347D1" w:rsidRPr="00C6761E" w:rsidRDefault="005347D1" w:rsidP="005347D1">
      <w:pPr>
        <w:pStyle w:val="TF"/>
      </w:pPr>
      <w:bookmarkStart w:id="2066" w:name="_CRFigure8_2_10_2_2_2_1"/>
      <w:r w:rsidRPr="00C6761E">
        <w:t xml:space="preserve">Figure </w:t>
      </w:r>
      <w:bookmarkEnd w:id="2066"/>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7" w:name="_CR8_2_10_2_2_3"/>
      <w:bookmarkStart w:id="2068" w:name="_Toc218597099"/>
      <w:bookmarkEnd w:id="2067"/>
      <w:r w:rsidRPr="00C6761E">
        <w:t>8.2.</w:t>
      </w:r>
      <w:r w:rsidR="00B11660" w:rsidRPr="00C6761E">
        <w:t>10.</w:t>
      </w:r>
      <w:r w:rsidRPr="00C6761E">
        <w:t>2.2.3</w:t>
      </w:r>
      <w:r w:rsidRPr="00C6761E">
        <w:tab/>
        <w:t>5G ProSe UE-to-network relay discovery security parameters request procedure accepted by the 5G PKMF</w:t>
      </w:r>
      <w:bookmarkEnd w:id="2068"/>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 xml:space="preserve">the UE requests the 5G ProSe UE-to-network relay discovery security parameters for 5G ProSe remote UE and the 5G ProSe UE-to-network relay discovery security parameters for 5G ProSe UE-to-network relay UE and the </w:t>
      </w:r>
      <w:r w:rsidRPr="00C6761E">
        <w:lastRenderedPageBreak/>
        <w:t>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lastRenderedPageBreak/>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5347D1">
      <w:pPr>
        <w:pStyle w:val="Heading6"/>
      </w:pPr>
      <w:bookmarkStart w:id="2069" w:name="_CR8_2_10_2_2_4"/>
      <w:bookmarkStart w:id="2070" w:name="_Toc218597100"/>
      <w:bookmarkEnd w:id="2069"/>
      <w:r w:rsidRPr="00C6761E">
        <w:t>8.2.</w:t>
      </w:r>
      <w:r w:rsidR="00B11660" w:rsidRPr="00C6761E">
        <w:t>10</w:t>
      </w:r>
      <w:r w:rsidRPr="00C6761E">
        <w:t>.2.2.4</w:t>
      </w:r>
      <w:r w:rsidRPr="00C6761E">
        <w:tab/>
        <w:t>5G ProSe UE-to-network relay discovery security parameters request procedure completion by the UE</w:t>
      </w:r>
      <w:bookmarkEnd w:id="2070"/>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71" w:name="_CR8_2_10_2_2_5"/>
      <w:bookmarkStart w:id="2072" w:name="_Toc218597101"/>
      <w:bookmarkEnd w:id="2071"/>
      <w:r w:rsidRPr="00C6761E">
        <w:t>8.2.</w:t>
      </w:r>
      <w:r w:rsidR="00B11660" w:rsidRPr="00C6761E">
        <w:t>10</w:t>
      </w:r>
      <w:r w:rsidRPr="00C6761E">
        <w:t>.2.2.5</w:t>
      </w:r>
      <w:r w:rsidRPr="00C6761E">
        <w:tab/>
        <w:t>5G ProSe UE-to-network relay discovery security parameters request procedure not accepted by the 5G PKMF</w:t>
      </w:r>
      <w:bookmarkEnd w:id="2072"/>
    </w:p>
    <w:p w14:paraId="2D5E8422" w14:textId="77777777" w:rsidR="005347D1" w:rsidRPr="00C6761E" w:rsidRDefault="005347D1" w:rsidP="005347D1">
      <w:r w:rsidRPr="00C6761E">
        <w:t xml:space="preserve">If the PROSE_SECURITY_PARAM_REQUEST message with the &lt;UNR-discovery-security-parameters-request&gt; element cannot be accepted by the 5G PKMF, the 5G PKMF shall send a PROSE_SECURITY_PARAM_RESPONSE </w:t>
      </w:r>
      <w:r w:rsidRPr="00C6761E">
        <w:lastRenderedPageBreak/>
        <w:t>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3" w:name="_CR8_2_10_2_2_6"/>
      <w:bookmarkStart w:id="2074" w:name="_Toc218597102"/>
      <w:bookmarkEnd w:id="2073"/>
      <w:r w:rsidRPr="00C6761E">
        <w:t>8.2.</w:t>
      </w:r>
      <w:r w:rsidR="00B11660" w:rsidRPr="00C6761E">
        <w:t>10</w:t>
      </w:r>
      <w:r w:rsidRPr="00C6761E">
        <w:t>.2.2.6</w:t>
      </w:r>
      <w:r w:rsidRPr="00C6761E">
        <w:tab/>
        <w:t>Abnormal cases in the UE</w:t>
      </w:r>
      <w:bookmarkEnd w:id="2074"/>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5" w:name="_CR8_2_10_2_2_7"/>
      <w:bookmarkStart w:id="2076" w:name="_Toc218597103"/>
      <w:bookmarkEnd w:id="2075"/>
      <w:r w:rsidRPr="00C6761E">
        <w:t>8.2.</w:t>
      </w:r>
      <w:r w:rsidR="00B11660" w:rsidRPr="00C6761E">
        <w:t>10</w:t>
      </w:r>
      <w:r w:rsidRPr="00C6761E">
        <w:t>.2.2.7</w:t>
      </w:r>
      <w:r w:rsidRPr="00C6761E">
        <w:tab/>
        <w:t>Abnormal cases in the 5G PKMF</w:t>
      </w:r>
      <w:bookmarkEnd w:id="2076"/>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7" w:name="_CR8_2_10_2_3"/>
      <w:bookmarkStart w:id="2078" w:name="_Toc218597104"/>
      <w:bookmarkEnd w:id="2077"/>
      <w:r w:rsidRPr="00C6761E">
        <w:t>8.2.</w:t>
      </w:r>
      <w:r w:rsidR="00B11660" w:rsidRPr="00C6761E">
        <w:t>10</w:t>
      </w:r>
      <w:r w:rsidRPr="00C6761E">
        <w:t>.2.3</w:t>
      </w:r>
      <w:r w:rsidRPr="00C6761E">
        <w:tab/>
        <w:t>5G ProSe remote user key request procedure</w:t>
      </w:r>
      <w:bookmarkEnd w:id="2078"/>
    </w:p>
    <w:p w14:paraId="173D52E2" w14:textId="72CAFA59" w:rsidR="005347D1" w:rsidRPr="00C6761E" w:rsidRDefault="005347D1" w:rsidP="005347D1">
      <w:pPr>
        <w:pStyle w:val="Heading6"/>
      </w:pPr>
      <w:bookmarkStart w:id="2079" w:name="_CR8_2_10_2_3_1"/>
      <w:bookmarkStart w:id="2080" w:name="_Toc218597105"/>
      <w:bookmarkEnd w:id="2079"/>
      <w:r w:rsidRPr="00C6761E">
        <w:t>8.2.</w:t>
      </w:r>
      <w:r w:rsidR="00B11660" w:rsidRPr="00C6761E">
        <w:t>10</w:t>
      </w:r>
      <w:r w:rsidRPr="00C6761E">
        <w:t>.2.3.1</w:t>
      </w:r>
      <w:r w:rsidRPr="00C6761E">
        <w:tab/>
        <w:t>General</w:t>
      </w:r>
      <w:bookmarkEnd w:id="2080"/>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81" w:name="_CR8_2_10_2_3_2"/>
      <w:bookmarkStart w:id="2082" w:name="_Toc218597106"/>
      <w:bookmarkEnd w:id="2081"/>
      <w:r w:rsidRPr="00C6761E">
        <w:t>8.2.</w:t>
      </w:r>
      <w:r w:rsidR="00B11660" w:rsidRPr="00C6761E">
        <w:t>10</w:t>
      </w:r>
      <w:r w:rsidRPr="00C6761E">
        <w:t>.2.3.2</w:t>
      </w:r>
      <w:r w:rsidRPr="00C6761E">
        <w:tab/>
        <w:t>5G ProSe remote user key request procedure initiation</w:t>
      </w:r>
      <w:bookmarkEnd w:id="2082"/>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908ACA9" w:rsidR="005347D1" w:rsidRPr="00C6761E" w:rsidRDefault="005347D1" w:rsidP="005347D1">
      <w:r w:rsidRPr="00C6761E">
        <w:lastRenderedPageBreak/>
        <w:t>Figure</w:t>
      </w:r>
      <w:r w:rsidR="001E7898">
        <w:t> </w:t>
      </w:r>
      <w:r w:rsidRPr="00C6761E">
        <w:t>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55pt;height:285.1pt" o:ole="">
            <v:imagedata r:id="rId100" o:title=""/>
          </v:shape>
          <o:OLEObject Type="Embed" ProgID="Visio.Drawing.11" ShapeID="_x0000_i1070" DrawAspect="Content" ObjectID="_1829208544" r:id="rId101"/>
        </w:object>
      </w:r>
    </w:p>
    <w:p w14:paraId="3F3DBEC9" w14:textId="5297744E" w:rsidR="005347D1" w:rsidRPr="00C6761E" w:rsidRDefault="005347D1" w:rsidP="005347D1">
      <w:pPr>
        <w:pStyle w:val="TF"/>
      </w:pPr>
      <w:bookmarkStart w:id="2083" w:name="_CRFigure8_2_10_2_3_2_1"/>
      <w:r w:rsidRPr="00C6761E">
        <w:t xml:space="preserve">Figure </w:t>
      </w:r>
      <w:bookmarkEnd w:id="2083"/>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4" w:name="_CR8_2_10_2_3_3"/>
      <w:bookmarkStart w:id="2085" w:name="_Toc218597107"/>
      <w:bookmarkEnd w:id="2084"/>
      <w:r w:rsidRPr="00C6761E">
        <w:t>8.2.</w:t>
      </w:r>
      <w:r w:rsidR="00B11660" w:rsidRPr="00C6761E">
        <w:t>10</w:t>
      </w:r>
      <w:r w:rsidRPr="00C6761E">
        <w:t>.2.3.3</w:t>
      </w:r>
      <w:r w:rsidRPr="00C6761E">
        <w:tab/>
        <w:t>5G ProSe remote user key request procedure accepted by the 5G PKMF</w:t>
      </w:r>
      <w:bookmarkEnd w:id="2085"/>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6" w:name="_CR8_2_10_2_3_4"/>
      <w:bookmarkStart w:id="2087" w:name="_Toc218597108"/>
      <w:bookmarkEnd w:id="2086"/>
      <w:r w:rsidRPr="00C6761E">
        <w:t>8.2.</w:t>
      </w:r>
      <w:r w:rsidR="00B11660" w:rsidRPr="00C6761E">
        <w:t>10</w:t>
      </w:r>
      <w:r w:rsidRPr="00C6761E">
        <w:t>.2.3.4</w:t>
      </w:r>
      <w:r w:rsidRPr="00C6761E">
        <w:tab/>
        <w:t>5G ProSe remote user key request procedure completion by the UE</w:t>
      </w:r>
      <w:bookmarkEnd w:id="2087"/>
    </w:p>
    <w:p w14:paraId="4F6189C0" w14:textId="5A5A830A"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r w:rsidR="00F160D0" w:rsidRPr="004202B0">
        <w:t>associated</w:t>
      </w:r>
      <w:r w:rsidRPr="00C6761E">
        <w:t xml:space="preserve"> </w:t>
      </w:r>
      <w:r w:rsidR="00C1000C" w:rsidRPr="00C6761E">
        <w:t>UP-</w:t>
      </w:r>
      <w:r w:rsidRPr="00C6761E">
        <w:t>PRUK ID.</w:t>
      </w:r>
    </w:p>
    <w:p w14:paraId="6BEE5E5E" w14:textId="1A4A5B5D" w:rsidR="005347D1" w:rsidRPr="00C6761E" w:rsidRDefault="005347D1" w:rsidP="005347D1">
      <w:pPr>
        <w:pStyle w:val="Heading6"/>
      </w:pPr>
      <w:bookmarkStart w:id="2088" w:name="_CR8_2_10_2_3_5"/>
      <w:bookmarkStart w:id="2089" w:name="_Toc218597109"/>
      <w:bookmarkEnd w:id="2088"/>
      <w:r w:rsidRPr="00C6761E">
        <w:t>8.2.</w:t>
      </w:r>
      <w:r w:rsidR="00B11660" w:rsidRPr="00C6761E">
        <w:t>10</w:t>
      </w:r>
      <w:r w:rsidRPr="00C6761E">
        <w:t>.2.3.5</w:t>
      </w:r>
      <w:r w:rsidRPr="00C6761E">
        <w:tab/>
        <w:t>5G ProSe remote user key request procedure not accepted by the 5G PKMF</w:t>
      </w:r>
      <w:bookmarkEnd w:id="2089"/>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lastRenderedPageBreak/>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90" w:name="_CR8_2_10_2_3_6"/>
      <w:bookmarkStart w:id="2091" w:name="_Toc218597110"/>
      <w:bookmarkEnd w:id="2090"/>
      <w:r w:rsidRPr="00C6761E">
        <w:t>8.2.</w:t>
      </w:r>
      <w:r w:rsidR="00B11660" w:rsidRPr="00C6761E">
        <w:t>10</w:t>
      </w:r>
      <w:r w:rsidRPr="00C6761E">
        <w:t>.2.3.6</w:t>
      </w:r>
      <w:r w:rsidRPr="00C6761E">
        <w:tab/>
        <w:t>Abnormal cases in the UE</w:t>
      </w:r>
      <w:bookmarkEnd w:id="2091"/>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92" w:name="_CR8_2_10_2_3_7"/>
      <w:bookmarkStart w:id="2093" w:name="_Toc218597111"/>
      <w:bookmarkEnd w:id="2092"/>
      <w:r w:rsidRPr="00C6761E">
        <w:t>8.2.</w:t>
      </w:r>
      <w:r w:rsidR="00B11660" w:rsidRPr="00C6761E">
        <w:t>10</w:t>
      </w:r>
      <w:r w:rsidRPr="00C6761E">
        <w:t>.2.3.7</w:t>
      </w:r>
      <w:r w:rsidRPr="00C6761E">
        <w:tab/>
        <w:t>Abnormal cases in the 5G PKMF</w:t>
      </w:r>
      <w:bookmarkEnd w:id="2093"/>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4" w:name="_CR8_2_10_2_4"/>
      <w:bookmarkStart w:id="2095" w:name="_Toc218597112"/>
      <w:bookmarkEnd w:id="2094"/>
      <w:r w:rsidRPr="00C6761E">
        <w:t>8.2.</w:t>
      </w:r>
      <w:r w:rsidR="00B11660" w:rsidRPr="00C6761E">
        <w:t>10</w:t>
      </w:r>
      <w:r w:rsidRPr="00C6761E">
        <w:t>.2.4</w:t>
      </w:r>
      <w:r w:rsidRPr="00C6761E">
        <w:tab/>
        <w:t>Key request procedure</w:t>
      </w:r>
      <w:bookmarkEnd w:id="2095"/>
    </w:p>
    <w:p w14:paraId="278B02C0" w14:textId="2F04E78C" w:rsidR="005347D1" w:rsidRPr="00C6761E" w:rsidRDefault="005347D1" w:rsidP="005347D1">
      <w:pPr>
        <w:pStyle w:val="Heading6"/>
      </w:pPr>
      <w:bookmarkStart w:id="2096" w:name="_CR8_2_10_2_4_1"/>
      <w:bookmarkStart w:id="2097" w:name="_Toc218597113"/>
      <w:bookmarkEnd w:id="2096"/>
      <w:r w:rsidRPr="00C6761E">
        <w:t>8.2.</w:t>
      </w:r>
      <w:r w:rsidR="00B11660" w:rsidRPr="00C6761E">
        <w:t>10</w:t>
      </w:r>
      <w:r w:rsidRPr="00C6761E">
        <w:t>.2.4.1</w:t>
      </w:r>
      <w:r w:rsidRPr="00C6761E">
        <w:tab/>
        <w:t>General</w:t>
      </w:r>
      <w:bookmarkEnd w:id="2097"/>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8" w:name="_CR8_2_10_2_4_2"/>
      <w:bookmarkStart w:id="2099" w:name="_Toc218597114"/>
      <w:bookmarkEnd w:id="2098"/>
      <w:r w:rsidRPr="00C6761E">
        <w:t>8.2.</w:t>
      </w:r>
      <w:r w:rsidR="00B11660" w:rsidRPr="00C6761E">
        <w:t>10</w:t>
      </w:r>
      <w:r w:rsidRPr="00C6761E">
        <w:t>.2.4.2</w:t>
      </w:r>
      <w:r w:rsidRPr="00C6761E">
        <w:tab/>
        <w:t>Key request procedure initiation</w:t>
      </w:r>
      <w:bookmarkEnd w:id="2099"/>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lastRenderedPageBreak/>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0CD4BC6B" w:rsidR="005347D1" w:rsidRPr="00C6761E" w:rsidRDefault="005347D1" w:rsidP="005347D1">
      <w:r w:rsidRPr="00C6761E">
        <w:t>Figure</w:t>
      </w:r>
      <w:r w:rsidR="001E7898">
        <w:t> </w:t>
      </w:r>
      <w:r w:rsidRPr="00C6761E">
        <w:t>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7pt;height:317.95pt" o:ole="">
            <v:imagedata r:id="rId102" o:title=""/>
          </v:shape>
          <o:OLEObject Type="Embed" ProgID="Visio.Drawing.11" ShapeID="_x0000_i1071" DrawAspect="Content" ObjectID="_1829208545" r:id="rId103"/>
        </w:object>
      </w:r>
    </w:p>
    <w:p w14:paraId="11FA5C49" w14:textId="6C36FFEB" w:rsidR="005347D1" w:rsidRPr="00C6761E" w:rsidRDefault="005347D1" w:rsidP="005347D1">
      <w:pPr>
        <w:pStyle w:val="TF"/>
      </w:pPr>
      <w:bookmarkStart w:id="2100" w:name="_CRFigure8_2_10_2_4_2_1"/>
      <w:r w:rsidRPr="00C6761E">
        <w:t xml:space="preserve">Figure </w:t>
      </w:r>
      <w:bookmarkEnd w:id="2100"/>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101" w:name="_CR8_2_10_2_4_3"/>
      <w:bookmarkStart w:id="2102" w:name="_Toc218597115"/>
      <w:bookmarkEnd w:id="2101"/>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102"/>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lastRenderedPageBreak/>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3" w:name="_CR8_2_10_2_4_4"/>
      <w:bookmarkStart w:id="2104" w:name="_Toc218597116"/>
      <w:bookmarkEnd w:id="2103"/>
      <w:r w:rsidRPr="00C6761E">
        <w:t>8.2.</w:t>
      </w:r>
      <w:r w:rsidR="00B11660" w:rsidRPr="00C6761E">
        <w:t>10</w:t>
      </w:r>
      <w:r w:rsidRPr="00C6761E">
        <w:t>.2.4.4</w:t>
      </w:r>
      <w:r w:rsidRPr="00C6761E">
        <w:tab/>
        <w:t>Key request procedure completion by the UE</w:t>
      </w:r>
      <w:bookmarkEnd w:id="2104"/>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5" w:name="_CR8_2_10_2_4_5"/>
      <w:bookmarkStart w:id="2106" w:name="_Toc218597117"/>
      <w:bookmarkEnd w:id="2105"/>
      <w:r w:rsidRPr="00C6761E">
        <w:t>8.2.</w:t>
      </w:r>
      <w:r w:rsidR="00B11660" w:rsidRPr="00C6761E">
        <w:t>10</w:t>
      </w:r>
      <w:r w:rsidRPr="00C6761E">
        <w:t>.2.4.5</w:t>
      </w:r>
      <w:r w:rsidRPr="00C6761E">
        <w:tab/>
        <w:t>Key request procedure not accepted by the 5G PKMF</w:t>
      </w:r>
      <w:bookmarkEnd w:id="2106"/>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7" w:name="_CR8_2_10_2_4_6"/>
      <w:bookmarkStart w:id="2108" w:name="_Toc218597118"/>
      <w:bookmarkEnd w:id="2107"/>
      <w:r w:rsidRPr="00C6761E">
        <w:t>8.2.</w:t>
      </w:r>
      <w:r w:rsidR="00B11660" w:rsidRPr="00C6761E">
        <w:t>10.</w:t>
      </w:r>
      <w:r w:rsidRPr="00C6761E">
        <w:t>2.4.6</w:t>
      </w:r>
      <w:r w:rsidRPr="00C6761E">
        <w:tab/>
        <w:t>Abnormal cases in the UE</w:t>
      </w:r>
      <w:bookmarkEnd w:id="2108"/>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09" w:name="_CR8_2_10_2_4_7"/>
      <w:bookmarkStart w:id="2110" w:name="_Toc218597119"/>
      <w:bookmarkEnd w:id="2109"/>
      <w:r w:rsidRPr="00C6761E">
        <w:t>8.2.</w:t>
      </w:r>
      <w:r w:rsidR="00B11660" w:rsidRPr="00C6761E">
        <w:t>10</w:t>
      </w:r>
      <w:r w:rsidRPr="00C6761E">
        <w:t>.2.4.7</w:t>
      </w:r>
      <w:r w:rsidRPr="00C6761E">
        <w:tab/>
        <w:t>Abnormal cases in the 5G PKMF</w:t>
      </w:r>
      <w:bookmarkEnd w:id="2110"/>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11" w:name="_CR8_2_11"/>
      <w:bookmarkStart w:id="2112" w:name="_Toc218597120"/>
      <w:bookmarkEnd w:id="2111"/>
      <w:r w:rsidRPr="00C6761E">
        <w:t>8.2.11</w:t>
      </w:r>
      <w:r w:rsidRPr="00C6761E">
        <w:tab/>
        <w:t>UE-to-network relay unicast direct communication over PC5 interface</w:t>
      </w:r>
      <w:bookmarkEnd w:id="2112"/>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lastRenderedPageBreak/>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3" w:name="_CR8_2_12"/>
      <w:bookmarkStart w:id="2114" w:name="_Toc218597121"/>
      <w:bookmarkEnd w:id="2113"/>
      <w:r w:rsidRPr="00C6761E">
        <w:t>8.2.12</w:t>
      </w:r>
      <w:r w:rsidRPr="00C6761E">
        <w:tab/>
        <w:t>5G ProSe security procedures over PC3a interface</w:t>
      </w:r>
      <w:bookmarkEnd w:id="2114"/>
    </w:p>
    <w:p w14:paraId="793AAAB0" w14:textId="3258C110" w:rsidR="002E1470" w:rsidRPr="00C6761E" w:rsidRDefault="002E1470" w:rsidP="002E1470">
      <w:pPr>
        <w:pStyle w:val="Heading4"/>
      </w:pPr>
      <w:bookmarkStart w:id="2115" w:name="_CR8_2_12_1"/>
      <w:bookmarkStart w:id="2116" w:name="_Toc218597122"/>
      <w:bookmarkEnd w:id="2115"/>
      <w:r w:rsidRPr="00C6761E">
        <w:t>8.2.12.1</w:t>
      </w:r>
      <w:r w:rsidRPr="00C6761E">
        <w:tab/>
        <w:t>General</w:t>
      </w:r>
      <w:bookmarkEnd w:id="2116"/>
    </w:p>
    <w:p w14:paraId="5AB31E64" w14:textId="70E160FB" w:rsidR="002E1470" w:rsidRPr="00C6761E" w:rsidRDefault="002E1470" w:rsidP="002E1470">
      <w:pPr>
        <w:pStyle w:val="Heading5"/>
      </w:pPr>
      <w:bookmarkStart w:id="2117" w:name="_CR8_2_12_1_1"/>
      <w:bookmarkStart w:id="2118" w:name="_Toc218597123"/>
      <w:bookmarkEnd w:id="2117"/>
      <w:r w:rsidRPr="00C6761E">
        <w:t>8.2.12.1.1</w:t>
      </w:r>
      <w:r w:rsidRPr="00C6761E">
        <w:tab/>
        <w:t>Transport protocol for PC3a messages</w:t>
      </w:r>
      <w:bookmarkEnd w:id="2118"/>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19" w:name="_CR8_2_12_1_2"/>
      <w:bookmarkStart w:id="2120" w:name="_Toc218597124"/>
      <w:bookmarkEnd w:id="2119"/>
      <w:r w:rsidRPr="00C6761E">
        <w:t>8.2.12.1.2</w:t>
      </w:r>
      <w:r w:rsidRPr="00C6761E">
        <w:tab/>
        <w:t>Handling of UE-initiated procedures</w:t>
      </w:r>
      <w:bookmarkEnd w:id="2120"/>
    </w:p>
    <w:p w14:paraId="2B63C60F" w14:textId="055D1787" w:rsidR="002E1470" w:rsidRPr="00C6761E" w:rsidRDefault="002E1470" w:rsidP="002E1470">
      <w:pPr>
        <w:pStyle w:val="Heading6"/>
      </w:pPr>
      <w:bookmarkStart w:id="2121" w:name="_CR8_2_12_1_2_1"/>
      <w:bookmarkStart w:id="2122" w:name="_Toc218597125"/>
      <w:bookmarkEnd w:id="2121"/>
      <w:r w:rsidRPr="00C6761E">
        <w:t>8.2.12.1.2.1</w:t>
      </w:r>
      <w:r w:rsidRPr="00C6761E">
        <w:tab/>
        <w:t>General</w:t>
      </w:r>
      <w:bookmarkEnd w:id="2122"/>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3" w:name="_CR8_2_12_1_2_2"/>
      <w:bookmarkStart w:id="2124" w:name="_Toc218597126"/>
      <w:bookmarkEnd w:id="2123"/>
      <w:r w:rsidRPr="00C6761E">
        <w:t>8.2.12.1.2.2</w:t>
      </w:r>
      <w:r w:rsidRPr="00C6761E">
        <w:tab/>
        <w:t>5G DDNMF discovery</w:t>
      </w:r>
      <w:bookmarkEnd w:id="2124"/>
    </w:p>
    <w:p w14:paraId="02A5AC56" w14:textId="77777777" w:rsidR="00AF0C0F" w:rsidRDefault="001B20EE" w:rsidP="00AF0C0F">
      <w:bookmarkStart w:id="2125" w:name="_CRThe5GDDNMFdiscoveryisthesameasdescri"/>
      <w:bookmarkEnd w:id="2125"/>
      <w:r w:rsidRPr="00C6761E">
        <w:t>The 5G DDNMF discovery is the same as described in clause 6.1.2.2.</w:t>
      </w:r>
    </w:p>
    <w:p w14:paraId="0B7CB974" w14:textId="37EC632E" w:rsidR="002E1470" w:rsidRPr="00C6761E" w:rsidRDefault="002E1470" w:rsidP="00AF0C0F">
      <w:pPr>
        <w:pStyle w:val="Heading4"/>
      </w:pPr>
      <w:bookmarkStart w:id="2126" w:name="_CR8_2_12_2"/>
      <w:bookmarkStart w:id="2127" w:name="_Toc218597127"/>
      <w:bookmarkEnd w:id="2126"/>
      <w:r w:rsidRPr="00C6761E">
        <w:t>8.2.12.2</w:t>
      </w:r>
      <w:r w:rsidRPr="00C6761E">
        <w:tab/>
        <w:t>Procedures</w:t>
      </w:r>
      <w:bookmarkEnd w:id="2127"/>
    </w:p>
    <w:p w14:paraId="4AE33BC8" w14:textId="6F18EE86" w:rsidR="002E1470" w:rsidRPr="00C6761E" w:rsidRDefault="002E1470" w:rsidP="002E1470">
      <w:pPr>
        <w:pStyle w:val="Heading5"/>
      </w:pPr>
      <w:bookmarkStart w:id="2128" w:name="_CR8_2_12_2_1"/>
      <w:bookmarkStart w:id="2129" w:name="_Toc218597128"/>
      <w:bookmarkEnd w:id="2128"/>
      <w:r w:rsidRPr="00C6761E">
        <w:t>8.2.12.2.1</w:t>
      </w:r>
      <w:r w:rsidRPr="00C6761E">
        <w:tab/>
        <w:t>Types of 5G ProSe security procedures over PC3a interface</w:t>
      </w:r>
      <w:bookmarkEnd w:id="212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lastRenderedPageBreak/>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30" w:name="_CR8_2_12_2_2"/>
      <w:bookmarkStart w:id="2131" w:name="_Toc218597129"/>
      <w:bookmarkEnd w:id="2130"/>
      <w:r w:rsidRPr="00C6761E">
        <w:t>8.2.12.2.2</w:t>
      </w:r>
      <w:r w:rsidRPr="00C6761E">
        <w:tab/>
        <w:t>5G ProSe UE-to-network relay discovery security material request procedure</w:t>
      </w:r>
      <w:bookmarkEnd w:id="2131"/>
    </w:p>
    <w:p w14:paraId="090925B2" w14:textId="6620B66B" w:rsidR="002E1470" w:rsidRPr="00C6761E" w:rsidRDefault="002E1470" w:rsidP="002E1470">
      <w:pPr>
        <w:pStyle w:val="Heading6"/>
      </w:pPr>
      <w:bookmarkStart w:id="2132" w:name="_CR8_2_12_2_2_1"/>
      <w:bookmarkStart w:id="2133" w:name="_Toc218597130"/>
      <w:bookmarkEnd w:id="2132"/>
      <w:r w:rsidRPr="00C6761E">
        <w:t>8.2.12.2.2.1</w:t>
      </w:r>
      <w:r w:rsidRPr="00C6761E">
        <w:tab/>
        <w:t>General</w:t>
      </w:r>
      <w:bookmarkEnd w:id="213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4" w:name="_CR8_2_12_2_2_2"/>
      <w:bookmarkStart w:id="2135" w:name="_Toc218597131"/>
      <w:bookmarkEnd w:id="2134"/>
      <w:r w:rsidRPr="00C6761E">
        <w:t>8.2.12.2.2.2</w:t>
      </w:r>
      <w:r w:rsidRPr="00C6761E">
        <w:tab/>
        <w:t>5G ProSe UE-to-network relay discovery security material request procedure initiation</w:t>
      </w:r>
      <w:bookmarkEnd w:id="213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lastRenderedPageBreak/>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5pt;height:313.4pt" o:ole="">
            <v:imagedata r:id="rId104" o:title=""/>
          </v:shape>
          <o:OLEObject Type="Embed" ProgID="Visio.Drawing.11" ShapeID="_x0000_i1072" DrawAspect="Content" ObjectID="_1829208546" r:id="rId105"/>
        </w:object>
      </w:r>
    </w:p>
    <w:p w14:paraId="75F2819D" w14:textId="41CC15D3" w:rsidR="002E1470" w:rsidRPr="00C6761E" w:rsidRDefault="002E1470" w:rsidP="002E1470">
      <w:pPr>
        <w:pStyle w:val="TF"/>
      </w:pPr>
      <w:bookmarkStart w:id="2136" w:name="_CRFigure8_2_12_2_2_2_1"/>
      <w:r w:rsidRPr="00C6761E">
        <w:t>Figure</w:t>
      </w:r>
      <w:r w:rsidR="009D156E" w:rsidRPr="00C6761E">
        <w:t> </w:t>
      </w:r>
      <w:bookmarkEnd w:id="2136"/>
      <w:r w:rsidRPr="00C6761E">
        <w:t>8.2.12.2.2.2.1: 5G ProSe UE-to-network relay discovery security material request procedure</w:t>
      </w:r>
    </w:p>
    <w:p w14:paraId="73636403" w14:textId="4D6EF91E" w:rsidR="002E1470" w:rsidRPr="00C6761E" w:rsidRDefault="002E1470" w:rsidP="002E1470">
      <w:pPr>
        <w:pStyle w:val="Heading6"/>
      </w:pPr>
      <w:bookmarkStart w:id="2137" w:name="_CR8_2_12_2_2_3"/>
      <w:bookmarkStart w:id="2138" w:name="_Toc218597132"/>
      <w:bookmarkEnd w:id="2137"/>
      <w:r w:rsidRPr="00C6761E">
        <w:t>8.2.12.2.2.3</w:t>
      </w:r>
      <w:r w:rsidRPr="00C6761E">
        <w:tab/>
        <w:t>5G ProSe UE-to-network relay discovery security material request procedure accepted by the 5G DDNMF</w:t>
      </w:r>
      <w:bookmarkEnd w:id="213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lastRenderedPageBreak/>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bookmarkStart w:id="2139" w:name="_Hlk192799483"/>
      <w:r w:rsidRPr="00E83E03">
        <w:rPr>
          <w:rFonts w:eastAsiaTheme="minorEastAsia"/>
          <w:lang w:eastAsia="en-US"/>
        </w:rPr>
        <w:t>NOTE:</w:t>
      </w:r>
      <w:r w:rsidRPr="00E83E03">
        <w:rPr>
          <w:rFonts w:eastAsiaTheme="minorEastAsia"/>
          <w:lang w:eastAsia="en-US"/>
        </w:rPr>
        <w:tab/>
        <w:t>In case of SNPN, the PLMN ID is the PLMN ID of the subscribed SNPN.</w:t>
      </w:r>
      <w:bookmarkEnd w:id="2139"/>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w:t>
      </w:r>
      <w:r w:rsidRPr="00C6761E">
        <w:lastRenderedPageBreak/>
        <w:t>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2E1470">
      <w:pPr>
        <w:pStyle w:val="Heading6"/>
      </w:pPr>
      <w:bookmarkStart w:id="2140" w:name="_CR8_2_12_2_2_4"/>
      <w:bookmarkStart w:id="2141" w:name="_Toc218597133"/>
      <w:bookmarkEnd w:id="2140"/>
      <w:r w:rsidRPr="00C6761E">
        <w:t>8.2.12.2.2.4</w:t>
      </w:r>
      <w:r w:rsidRPr="00C6761E">
        <w:tab/>
        <w:t>5G ProSe UE-to-network relay discovery security material request procedure completion by the UE</w:t>
      </w:r>
      <w:bookmarkEnd w:id="214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42" w:name="_CR8_2_12_2_2_5"/>
      <w:bookmarkStart w:id="2143" w:name="_Toc218597134"/>
      <w:bookmarkEnd w:id="2142"/>
      <w:r w:rsidRPr="00C6761E">
        <w:t>8.2.12.2.2.5</w:t>
      </w:r>
      <w:r w:rsidRPr="00C6761E">
        <w:tab/>
        <w:t>5G ProSe UE-to-network relay discovery security material request procedure not accepted by the 5G DDNMF</w:t>
      </w:r>
      <w:bookmarkEnd w:id="214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44" w:name="_CR8_2_12_2_2_6"/>
      <w:bookmarkStart w:id="2145" w:name="_Toc218597135"/>
      <w:bookmarkEnd w:id="2144"/>
      <w:r w:rsidRPr="00C6761E">
        <w:t>8.2.12.2.2.6</w:t>
      </w:r>
      <w:r w:rsidRPr="00C6761E">
        <w:tab/>
        <w:t>Abnormal cases in the UE</w:t>
      </w:r>
      <w:bookmarkEnd w:id="214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lastRenderedPageBreak/>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6" w:name="_CR8_2_12_2_2_7"/>
      <w:bookmarkStart w:id="2147" w:name="_Toc218597136"/>
      <w:bookmarkEnd w:id="2146"/>
      <w:r w:rsidRPr="00C6761E">
        <w:t>8.2.12.2.2.7</w:t>
      </w:r>
      <w:r w:rsidRPr="00C6761E">
        <w:tab/>
        <w:t>Abnormal cases in the 5G DDNMF</w:t>
      </w:r>
      <w:bookmarkEnd w:id="214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8" w:name="_Toc115079210"/>
      <w:bookmarkStart w:id="2149" w:name="_Hlk131667734"/>
    </w:p>
    <w:p w14:paraId="150D98FF" w14:textId="721EDE27" w:rsidR="002E6D93" w:rsidRPr="00C6761E" w:rsidRDefault="002E6D93" w:rsidP="002E6D93">
      <w:pPr>
        <w:pStyle w:val="Heading3"/>
        <w:rPr>
          <w:lang w:val="en-US" w:eastAsia="zh-CN"/>
        </w:rPr>
      </w:pPr>
      <w:bookmarkStart w:id="2150" w:name="_CR8_2_13"/>
      <w:bookmarkStart w:id="2151" w:name="_Toc218597137"/>
      <w:bookmarkEnd w:id="2150"/>
      <w:r w:rsidRPr="00C6761E">
        <w:rPr>
          <w:lang w:val="en-US" w:eastAsia="zh-CN"/>
        </w:rPr>
        <w:t>8.2.13</w:t>
      </w:r>
      <w:r w:rsidRPr="00C6761E">
        <w:rPr>
          <w:lang w:val="en-US" w:eastAsia="zh-CN"/>
        </w:rPr>
        <w:tab/>
        <w:t>Communication path switching between 5G ProSe UE-to-network relays</w:t>
      </w:r>
      <w:bookmarkEnd w:id="2151"/>
    </w:p>
    <w:p w14:paraId="45B33239" w14:textId="7665CBE0" w:rsidR="002E6D93" w:rsidRPr="00C6761E" w:rsidRDefault="002E6D93" w:rsidP="002E6D93">
      <w:pPr>
        <w:pStyle w:val="Heading4"/>
        <w:rPr>
          <w:lang w:val="en-US" w:eastAsia="zh-CN"/>
        </w:rPr>
      </w:pPr>
      <w:bookmarkStart w:id="2152" w:name="_CR8_2_13_1"/>
      <w:bookmarkStart w:id="2153" w:name="_Toc218597138"/>
      <w:bookmarkEnd w:id="215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53"/>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54" w:name="_CR8_2_13_2"/>
      <w:bookmarkStart w:id="2155" w:name="_Toc218597139"/>
      <w:bookmarkEnd w:id="2154"/>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5"/>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lastRenderedPageBreak/>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6" w:name="_CR8_2_13_3"/>
      <w:bookmarkStart w:id="2157" w:name="_Toc218597140"/>
      <w:bookmarkEnd w:id="2156"/>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7"/>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8" w:name="_CR8_2_13_4"/>
      <w:bookmarkStart w:id="2159" w:name="_Toc218597141"/>
      <w:bookmarkEnd w:id="2158"/>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59"/>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60" w:name="_CR8_2_13_5"/>
      <w:bookmarkStart w:id="2161" w:name="_Toc218597142"/>
      <w:bookmarkEnd w:id="2160"/>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61"/>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lastRenderedPageBreak/>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62" w:name="_CR8_2_14"/>
      <w:bookmarkStart w:id="2163" w:name="_Toc218597143"/>
      <w:bookmarkEnd w:id="2162"/>
      <w:r w:rsidRPr="00C6761E">
        <w:rPr>
          <w:lang w:val="en-US" w:eastAsia="zh-CN"/>
        </w:rPr>
        <w:t>8.2.14</w:t>
      </w:r>
      <w:r w:rsidRPr="00C6761E">
        <w:rPr>
          <w:lang w:val="en-US" w:eastAsia="zh-CN"/>
        </w:rPr>
        <w:tab/>
        <w:t>5G ProSe public warning notification relay procedure</w:t>
      </w:r>
      <w:bookmarkEnd w:id="2163"/>
    </w:p>
    <w:p w14:paraId="6D0B14F2" w14:textId="1B8117A0" w:rsidR="00267038" w:rsidRPr="00C6761E" w:rsidRDefault="00267038" w:rsidP="00267038">
      <w:pPr>
        <w:pStyle w:val="Heading4"/>
        <w:rPr>
          <w:lang w:val="en-US" w:eastAsia="zh-CN"/>
        </w:rPr>
      </w:pPr>
      <w:bookmarkStart w:id="2164" w:name="_CR8_2_14_1"/>
      <w:bookmarkStart w:id="2165" w:name="_Toc218597144"/>
      <w:bookmarkEnd w:id="2164"/>
      <w:r w:rsidRPr="00C6761E">
        <w:rPr>
          <w:lang w:val="en-US" w:eastAsia="zh-CN"/>
        </w:rPr>
        <w:t>8.2.14.1</w:t>
      </w:r>
      <w:r w:rsidRPr="00C6761E">
        <w:rPr>
          <w:lang w:val="en-US" w:eastAsia="zh-CN"/>
        </w:rPr>
        <w:tab/>
        <w:t>General</w:t>
      </w:r>
      <w:bookmarkEnd w:id="2165"/>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6" w:name="_CR8_2_14_2"/>
      <w:bookmarkStart w:id="2167" w:name="_Toc218597145"/>
      <w:bookmarkEnd w:id="2166"/>
      <w:r w:rsidRPr="00C6761E">
        <w:rPr>
          <w:lang w:val="en-US"/>
        </w:rPr>
        <w:t>8.2.14.2</w:t>
      </w:r>
      <w:r w:rsidRPr="00C6761E">
        <w:rPr>
          <w:lang w:val="en-US"/>
        </w:rPr>
        <w:tab/>
        <w:t>5G ProSe public warning notification relay procedure initiation for 5G ProSe layer-3 UE-to-network relay</w:t>
      </w:r>
      <w:bookmarkEnd w:id="2167"/>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584D135C" w:rsidR="00267038" w:rsidRDefault="00267038" w:rsidP="00267038">
      <w:pPr>
        <w:pStyle w:val="B1"/>
      </w:pPr>
      <w:r w:rsidRPr="00C6761E">
        <w:t>c)</w:t>
      </w:r>
      <w:r w:rsidRPr="00C6761E">
        <w:tab/>
      </w:r>
      <w:r w:rsidR="009C63A8">
        <w:t xml:space="preserve">either </w:t>
      </w:r>
      <w:r w:rsidRPr="00C6761E">
        <w:t>the registered PLMN is in the list of PLMNs in which the UE is authorized to use 5G ProSe communication over PC5</w:t>
      </w:r>
      <w:r w:rsidR="009C63A8">
        <w:t xml:space="preserve">, or </w:t>
      </w:r>
      <w:r w:rsidR="009C63A8" w:rsidRPr="00131BE4">
        <w:rPr>
          <w:rFonts w:eastAsiaTheme="minorEastAsia"/>
        </w:rPr>
        <w:t xml:space="preserve">the registered SNPN </w:t>
      </w:r>
      <w:r w:rsidR="009C63A8" w:rsidRPr="00131BE4">
        <w:rPr>
          <w:rFonts w:eastAsiaTheme="minorEastAsia" w:hint="eastAsia"/>
        </w:rPr>
        <w:t>is</w:t>
      </w:r>
      <w:r w:rsidR="009C63A8" w:rsidRPr="00131BE4">
        <w:rPr>
          <w:rFonts w:eastAsiaTheme="minorEastAsia"/>
        </w:rPr>
        <w:t xml:space="preserve"> the subscribed SNPN in which the UE is authorized to use 5G ProSe communication over PC5</w:t>
      </w:r>
      <w:r w:rsidR="009C63A8">
        <w:rPr>
          <w:rFonts w:eastAsiaTheme="minorEastAsia"/>
        </w:rPr>
        <w:t>,</w:t>
      </w:r>
      <w:r w:rsidRPr="00C6761E">
        <w:t xml:space="preserve"> when the UE is served by NG-RAN for 5G ProSe communication over PC5 as specified in clause 5.2.4; </w:t>
      </w:r>
      <w:r w:rsidR="009C63A8">
        <w:t>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lastRenderedPageBreak/>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8" w:name="_CR8_2_14_3"/>
      <w:bookmarkStart w:id="2169" w:name="_Toc218597146"/>
      <w:bookmarkEnd w:id="2168"/>
      <w:r w:rsidRPr="00C6761E">
        <w:t>8.2.14.3</w:t>
      </w:r>
      <w:r w:rsidRPr="00C6761E">
        <w:tab/>
        <w:t xml:space="preserve">Reception of </w:t>
      </w:r>
      <w:r w:rsidRPr="00C6761E">
        <w:rPr>
          <w:lang w:val="en-US"/>
        </w:rPr>
        <w:t>5G ProSe public warning notification relay message</w:t>
      </w:r>
      <w:bookmarkEnd w:id="2169"/>
    </w:p>
    <w:p w14:paraId="059F7514" w14:textId="5D61EA54" w:rsidR="00267038" w:rsidRPr="00C6761E" w:rsidRDefault="00267038" w:rsidP="00267038">
      <w:r w:rsidRPr="00C6761E">
        <w:t xml:space="preserve">The 5G ProSe remote UE is configured with a destination layer-2 ID(s) for reception of data unit(s) over PC5 </w:t>
      </w:r>
      <w:r w:rsidR="00F160D0" w:rsidRPr="004202B0">
        <w:t>carrying</w:t>
      </w:r>
      <w:r w:rsidRPr="00C6761E">
        <w:t xml:space="preserve">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70" w:name="_CR8_2_15"/>
      <w:bookmarkStart w:id="2171" w:name="_Toc218597147"/>
      <w:bookmarkEnd w:id="2170"/>
      <w:r w:rsidRPr="00C6761E">
        <w:t>8.2.15</w:t>
      </w:r>
      <w:r w:rsidRPr="00C6761E">
        <w:tab/>
        <w:t>Multi-path communication via a PDU session and via 5G ProSe UE-to-network relay</w:t>
      </w:r>
      <w:bookmarkEnd w:id="2171"/>
    </w:p>
    <w:p w14:paraId="774AE8B4" w14:textId="3337DB07" w:rsidR="003C5441" w:rsidRPr="00C6761E" w:rsidRDefault="003C5441" w:rsidP="003C5441">
      <w:pPr>
        <w:pStyle w:val="Heading4"/>
        <w:rPr>
          <w:lang w:val="en-US" w:eastAsia="zh-CN"/>
        </w:rPr>
      </w:pPr>
      <w:bookmarkStart w:id="2172" w:name="_CR8_2_15_1"/>
      <w:bookmarkStart w:id="2173" w:name="_Toc218597148"/>
      <w:bookmarkEnd w:id="2172"/>
      <w:r w:rsidRPr="00C6761E">
        <w:rPr>
          <w:lang w:val="en-US" w:eastAsia="zh-CN"/>
        </w:rPr>
        <w:t>8.2.15.1</w:t>
      </w:r>
      <w:r w:rsidRPr="00C6761E">
        <w:rPr>
          <w:lang w:val="en-US" w:eastAsia="zh-CN"/>
        </w:rPr>
        <w:tab/>
        <w:t>General</w:t>
      </w:r>
      <w:bookmarkEnd w:id="2173"/>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74" w:name="_CR8_2_15_2"/>
      <w:bookmarkStart w:id="2175" w:name="_Toc218597149"/>
      <w:bookmarkEnd w:id="2174"/>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5"/>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lastRenderedPageBreak/>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6" w:name="_CR8_2_15_3"/>
      <w:bookmarkStart w:id="2177" w:name="_Toc218597150"/>
      <w:bookmarkEnd w:id="2176"/>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8" w:name="_CR8a"/>
      <w:bookmarkStart w:id="2179" w:name="_Toc218597151"/>
      <w:bookmarkEnd w:id="2178"/>
      <w:r w:rsidRPr="00C6761E">
        <w:rPr>
          <w:rFonts w:eastAsiaTheme="minorEastAsia"/>
          <w:lang w:eastAsia="zh-CN"/>
        </w:rPr>
        <w:t>8a</w:t>
      </w:r>
      <w:r w:rsidRPr="00C6761E">
        <w:rPr>
          <w:rFonts w:eastAsiaTheme="minorEastAsia"/>
          <w:lang w:eastAsia="zh-CN"/>
        </w:rPr>
        <w:tab/>
        <w:t>5G ProSe UE-to-UE relay</w:t>
      </w:r>
      <w:bookmarkEnd w:id="2148"/>
      <w:bookmarkEnd w:id="2179"/>
    </w:p>
    <w:p w14:paraId="2ACFAA3A" w14:textId="77777777" w:rsidR="00622273" w:rsidRPr="00C6761E" w:rsidRDefault="00622273" w:rsidP="00622273">
      <w:pPr>
        <w:pStyle w:val="Heading2"/>
      </w:pPr>
      <w:bookmarkStart w:id="2180" w:name="_CR8a_1"/>
      <w:bookmarkStart w:id="2181" w:name="_Toc115079211"/>
      <w:bookmarkStart w:id="2182" w:name="_Toc218597152"/>
      <w:bookmarkEnd w:id="2180"/>
      <w:r w:rsidRPr="00C6761E">
        <w:t>8a.1</w:t>
      </w:r>
      <w:r w:rsidRPr="00C6761E">
        <w:tab/>
        <w:t>Overview</w:t>
      </w:r>
      <w:bookmarkEnd w:id="2181"/>
      <w:bookmarkEnd w:id="2182"/>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83" w:name="_CR8a_2"/>
      <w:bookmarkStart w:id="2184" w:name="_Toc115079212"/>
      <w:bookmarkStart w:id="2185" w:name="_Toc218597153"/>
      <w:bookmarkEnd w:id="2183"/>
      <w:r w:rsidRPr="00C6761E">
        <w:t>8a.2</w:t>
      </w:r>
      <w:r w:rsidRPr="00C6761E">
        <w:tab/>
        <w:t>Procedures</w:t>
      </w:r>
      <w:bookmarkEnd w:id="2184"/>
      <w:bookmarkEnd w:id="2185"/>
    </w:p>
    <w:p w14:paraId="54090E84" w14:textId="77777777" w:rsidR="00622273" w:rsidRPr="00C6761E" w:rsidRDefault="00622273" w:rsidP="00622273">
      <w:pPr>
        <w:pStyle w:val="Heading3"/>
      </w:pPr>
      <w:bookmarkStart w:id="2186" w:name="_CR8a_2_1"/>
      <w:bookmarkStart w:id="2187" w:name="_Toc115079213"/>
      <w:bookmarkStart w:id="2188" w:name="_Toc218597154"/>
      <w:bookmarkEnd w:id="2186"/>
      <w:r w:rsidRPr="00C6761E">
        <w:t>8a.2.1</w:t>
      </w:r>
      <w:r w:rsidRPr="00C6761E">
        <w:tab/>
        <w:t>5G ProSe UE-to-UE relay discovery over PC5 interface</w:t>
      </w:r>
      <w:bookmarkEnd w:id="2187"/>
      <w:bookmarkEnd w:id="2188"/>
    </w:p>
    <w:p w14:paraId="7A7ECF64" w14:textId="77777777" w:rsidR="00622273" w:rsidRPr="00C6761E" w:rsidRDefault="00622273" w:rsidP="00622273">
      <w:pPr>
        <w:pStyle w:val="Heading4"/>
        <w:rPr>
          <w:lang w:eastAsia="zh-CN"/>
        </w:rPr>
      </w:pPr>
      <w:bookmarkStart w:id="2189" w:name="_CR8a_2_1_1"/>
      <w:bookmarkStart w:id="2190" w:name="_Toc115079214"/>
      <w:bookmarkStart w:id="2191" w:name="_Toc218597155"/>
      <w:bookmarkEnd w:id="2189"/>
      <w:r w:rsidRPr="00C6761E">
        <w:rPr>
          <w:lang w:eastAsia="zh-CN"/>
        </w:rPr>
        <w:t>8a.2.1.1</w:t>
      </w:r>
      <w:r w:rsidRPr="00C6761E">
        <w:rPr>
          <w:lang w:eastAsia="zh-CN"/>
        </w:rPr>
        <w:tab/>
        <w:t>General</w:t>
      </w:r>
      <w:bookmarkEnd w:id="2190"/>
      <w:bookmarkEnd w:id="219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lastRenderedPageBreak/>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92" w:name="_CR8a_2_1_2"/>
      <w:bookmarkStart w:id="2193" w:name="_Toc218597156"/>
      <w:bookmarkEnd w:id="2192"/>
      <w:r w:rsidRPr="00C6761E">
        <w:rPr>
          <w:lang w:eastAsia="zh-CN"/>
        </w:rPr>
        <w:t>8a.2.1.2</w:t>
      </w:r>
      <w:r w:rsidRPr="00C6761E">
        <w:rPr>
          <w:lang w:eastAsia="zh-CN"/>
        </w:rPr>
        <w:tab/>
        <w:t>UE-to-UE relay discovery over PC5 interface with model A</w:t>
      </w:r>
      <w:bookmarkEnd w:id="2193"/>
    </w:p>
    <w:p w14:paraId="2BB08A74" w14:textId="77777777" w:rsidR="00C1267D" w:rsidRPr="00C6761E" w:rsidRDefault="00C1267D" w:rsidP="00C1267D">
      <w:pPr>
        <w:pStyle w:val="Heading5"/>
        <w:rPr>
          <w:lang w:eastAsia="zh-CN"/>
        </w:rPr>
      </w:pPr>
      <w:bookmarkStart w:id="2194" w:name="_CR8a_2_1_2_1"/>
      <w:bookmarkStart w:id="2195" w:name="_Toc218597157"/>
      <w:bookmarkEnd w:id="2194"/>
      <w:r w:rsidRPr="00C6761E">
        <w:rPr>
          <w:lang w:eastAsia="zh-CN"/>
        </w:rPr>
        <w:t>8a.2.1.2.1</w:t>
      </w:r>
      <w:r w:rsidRPr="00C6761E">
        <w:rPr>
          <w:lang w:eastAsia="zh-CN"/>
        </w:rPr>
        <w:tab/>
        <w:t>General</w:t>
      </w:r>
      <w:bookmarkEnd w:id="2195"/>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6" w:name="_CR8a_2_1_2_2"/>
      <w:bookmarkStart w:id="2197" w:name="_Toc218597158"/>
      <w:bookmarkEnd w:id="2196"/>
      <w:r w:rsidRPr="00C6761E">
        <w:rPr>
          <w:lang w:eastAsia="zh-CN"/>
        </w:rPr>
        <w:t>8a.2.1.2.2</w:t>
      </w:r>
      <w:r w:rsidRPr="00C6761E">
        <w:rPr>
          <w:lang w:eastAsia="zh-CN"/>
        </w:rPr>
        <w:tab/>
        <w:t>Announcing UE relay discovery for UE-to-UE relay discovery</w:t>
      </w:r>
      <w:bookmarkEnd w:id="2197"/>
    </w:p>
    <w:p w14:paraId="79A32732" w14:textId="77777777" w:rsidR="00C1267D" w:rsidRPr="00C6761E" w:rsidRDefault="00C1267D" w:rsidP="00C1267D">
      <w:pPr>
        <w:pStyle w:val="Heading6"/>
        <w:rPr>
          <w:lang w:eastAsia="zh-CN"/>
        </w:rPr>
      </w:pPr>
      <w:bookmarkStart w:id="2198" w:name="_CR8a_2_1_2_2_1"/>
      <w:bookmarkStart w:id="2199" w:name="_Toc218597159"/>
      <w:bookmarkEnd w:id="2198"/>
      <w:r w:rsidRPr="00C6761E">
        <w:rPr>
          <w:lang w:eastAsia="zh-CN"/>
        </w:rPr>
        <w:t>8a.2.1.2.2.1</w:t>
      </w:r>
      <w:r w:rsidRPr="00C6761E">
        <w:rPr>
          <w:lang w:eastAsia="zh-CN"/>
        </w:rPr>
        <w:tab/>
        <w:t>General</w:t>
      </w:r>
      <w:bookmarkEnd w:id="2199"/>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200" w:name="_CR8a_2_1_2_2_2"/>
      <w:bookmarkStart w:id="2201" w:name="_Toc218597160"/>
      <w:bookmarkEnd w:id="2200"/>
      <w:r w:rsidRPr="00C6761E">
        <w:rPr>
          <w:lang w:eastAsia="zh-CN"/>
        </w:rPr>
        <w:t>8a.2.1.2.2.2</w:t>
      </w:r>
      <w:r w:rsidRPr="00C6761E">
        <w:rPr>
          <w:lang w:eastAsia="zh-CN"/>
        </w:rPr>
        <w:tab/>
        <w:t>Announcing UE procedure for UE-to-UE relay discovery initiation</w:t>
      </w:r>
      <w:bookmarkEnd w:id="2201"/>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lastRenderedPageBreak/>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1610D381"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E7326B">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2pt;height:83.25pt" o:ole="">
            <v:imagedata r:id="rId106" o:title=""/>
          </v:shape>
          <o:OLEObject Type="Embed" ProgID="Visio.Drawing.11" ShapeID="_x0000_i1073" DrawAspect="Content" ObjectID="_1829208547" r:id="rId107"/>
        </w:object>
      </w:r>
    </w:p>
    <w:p w14:paraId="1728EF27" w14:textId="77777777" w:rsidR="00C1267D" w:rsidRPr="00C6761E" w:rsidRDefault="00C1267D" w:rsidP="00C1267D">
      <w:pPr>
        <w:pStyle w:val="TF"/>
      </w:pPr>
      <w:bookmarkStart w:id="2202" w:name="_CRFigure8a_2_1_2_2_2_1"/>
      <w:r w:rsidRPr="00C6761E">
        <w:t>Figure </w:t>
      </w:r>
      <w:bookmarkEnd w:id="2202"/>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lastRenderedPageBreak/>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58CEFE2" w14:textId="77777777" w:rsidR="00E7326B" w:rsidRPr="00C6761E" w:rsidRDefault="00E7326B" w:rsidP="00E7326B">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38F999A" w:rsidR="00C1267D" w:rsidRPr="00C6761E" w:rsidRDefault="00C1267D" w:rsidP="00C1267D">
      <w:pPr>
        <w:pStyle w:val="NO"/>
      </w:pPr>
      <w:r w:rsidRPr="00C6761E">
        <w:t>NOTE 1</w:t>
      </w:r>
      <w:r w:rsidR="00E7326B">
        <w:t>B</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6AFCC5D7"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ProSe end </w:t>
      </w:r>
      <w:r w:rsidR="00F8375F">
        <w:rPr>
          <w:lang w:eastAsia="zh-CN"/>
        </w:rPr>
        <w:t xml:space="preserve">UE and </w:t>
      </w:r>
      <w:r w:rsidRPr="008242D1">
        <w:t xml:space="preserve">pass the PROSE PC5 </w:t>
      </w:r>
      <w:r w:rsidRPr="008242D1">
        <w:lastRenderedPageBreak/>
        <w:t>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203" w:name="_CR8a_2_1_2_2_3"/>
      <w:bookmarkStart w:id="2204" w:name="_Toc218597161"/>
      <w:bookmarkEnd w:id="2203"/>
      <w:r w:rsidRPr="00C6761E">
        <w:rPr>
          <w:lang w:eastAsia="zh-CN"/>
        </w:rPr>
        <w:t>8a.2.1.2.2.3</w:t>
      </w:r>
      <w:r w:rsidRPr="00C6761E">
        <w:rPr>
          <w:lang w:eastAsia="zh-CN"/>
        </w:rPr>
        <w:tab/>
        <w:t>Announcing UE procedure for UE-to-UE relay discovery completion</w:t>
      </w:r>
      <w:bookmarkEnd w:id="2204"/>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5" w:name="_CR8a_2_1_2_3"/>
      <w:bookmarkStart w:id="2206" w:name="_Toc218597162"/>
      <w:bookmarkEnd w:id="2205"/>
      <w:r w:rsidRPr="00C6761E">
        <w:rPr>
          <w:lang w:eastAsia="zh-CN"/>
        </w:rPr>
        <w:t>8a.2.1.2.3</w:t>
      </w:r>
      <w:r w:rsidRPr="00C6761E">
        <w:rPr>
          <w:lang w:eastAsia="zh-CN"/>
        </w:rPr>
        <w:tab/>
        <w:t>Monitoring UE relay discovery for UE-to-UE relay discovery</w:t>
      </w:r>
      <w:bookmarkEnd w:id="2206"/>
    </w:p>
    <w:p w14:paraId="1DD50614" w14:textId="77777777" w:rsidR="00C1267D" w:rsidRPr="00C6761E" w:rsidRDefault="00C1267D" w:rsidP="00C1267D">
      <w:pPr>
        <w:pStyle w:val="Heading6"/>
        <w:rPr>
          <w:lang w:eastAsia="zh-CN"/>
        </w:rPr>
      </w:pPr>
      <w:bookmarkStart w:id="2207" w:name="_CR8a_2_1_2_3_1"/>
      <w:bookmarkStart w:id="2208" w:name="_Toc218597163"/>
      <w:bookmarkEnd w:id="2207"/>
      <w:r w:rsidRPr="00C6761E">
        <w:rPr>
          <w:lang w:eastAsia="zh-CN"/>
        </w:rPr>
        <w:t>8a.2.1.2.3.1</w:t>
      </w:r>
      <w:r w:rsidRPr="00C6761E">
        <w:rPr>
          <w:lang w:eastAsia="zh-CN"/>
        </w:rPr>
        <w:tab/>
        <w:t>General</w:t>
      </w:r>
      <w:bookmarkEnd w:id="2208"/>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09" w:name="_CR8a_2_1_2_3_2"/>
      <w:bookmarkStart w:id="2210" w:name="_Toc218597164"/>
      <w:bookmarkEnd w:id="2209"/>
      <w:r w:rsidRPr="00C6761E">
        <w:rPr>
          <w:lang w:eastAsia="zh-CN"/>
        </w:rPr>
        <w:t>8a.2.1.2.3.2</w:t>
      </w:r>
      <w:r w:rsidRPr="00C6761E">
        <w:rPr>
          <w:lang w:eastAsia="zh-CN"/>
        </w:rPr>
        <w:tab/>
        <w:t>Monitoring UE procedure for UE-to-UE relay discovery initiation</w:t>
      </w:r>
      <w:bookmarkEnd w:id="2210"/>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lastRenderedPageBreak/>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2pt;height:83.25pt" o:ole="">
            <v:imagedata r:id="rId108" o:title=""/>
          </v:shape>
          <o:OLEObject Type="Embed" ProgID="Visio.Drawing.11" ShapeID="_x0000_i1074" DrawAspect="Content" ObjectID="_1829208548" r:id="rId109"/>
        </w:object>
      </w:r>
    </w:p>
    <w:p w14:paraId="737402FC" w14:textId="77777777" w:rsidR="00C1267D" w:rsidRPr="00C6761E" w:rsidRDefault="00C1267D" w:rsidP="00C1267D">
      <w:pPr>
        <w:pStyle w:val="TF"/>
      </w:pPr>
      <w:bookmarkStart w:id="2211" w:name="_CRFigure8a_2_1_2_3_2_1"/>
      <w:r w:rsidRPr="00C6761E">
        <w:t>Figure </w:t>
      </w:r>
      <w:bookmarkEnd w:id="2211"/>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E48514E" w:rsidR="00086969" w:rsidRPr="00C6761E" w:rsidRDefault="00086969" w:rsidP="00086969">
      <w:pPr>
        <w:rPr>
          <w:rFonts w:eastAsia="SimSun"/>
          <w:lang w:eastAsia="zh-CN"/>
        </w:rPr>
      </w:pPr>
      <w:bookmarkStart w:id="2212"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CB5A2D" w:rsidRPr="00C6761E">
        <w:rPr>
          <w:rFonts w:eastAsia="SimSun"/>
        </w:rPr>
        <w: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12"/>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lastRenderedPageBreak/>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13" w:name="_CR8a_2_1_2_3_3"/>
      <w:bookmarkStart w:id="2214" w:name="_Toc218597165"/>
      <w:bookmarkEnd w:id="2213"/>
      <w:r w:rsidRPr="00C6761E">
        <w:rPr>
          <w:lang w:eastAsia="zh-CN"/>
        </w:rPr>
        <w:t>8a.2.1.2.3.3</w:t>
      </w:r>
      <w:r w:rsidRPr="00C6761E">
        <w:rPr>
          <w:lang w:eastAsia="zh-CN"/>
        </w:rPr>
        <w:tab/>
        <w:t>Monitoring UE procedure for UE-to-UE relay discovery completion</w:t>
      </w:r>
      <w:bookmarkEnd w:id="2214"/>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5" w:name="_CR8a_2_1_3"/>
      <w:bookmarkStart w:id="2216" w:name="_Toc218597166"/>
      <w:bookmarkEnd w:id="2215"/>
      <w:r w:rsidRPr="00C6761E">
        <w:rPr>
          <w:rFonts w:eastAsiaTheme="minorEastAsia"/>
          <w:lang w:eastAsia="zh-CN"/>
        </w:rPr>
        <w:t>8a.2.1.3</w:t>
      </w:r>
      <w:r w:rsidRPr="00C6761E">
        <w:rPr>
          <w:rFonts w:eastAsiaTheme="minorEastAsia"/>
          <w:lang w:eastAsia="zh-CN"/>
        </w:rPr>
        <w:tab/>
        <w:t>UE-to-UE relay discovery over PC5 interface with model B</w:t>
      </w:r>
      <w:bookmarkEnd w:id="2216"/>
    </w:p>
    <w:p w14:paraId="5BCBAB91" w14:textId="77777777" w:rsidR="007D59CC" w:rsidRPr="00C6761E" w:rsidRDefault="007D59CC" w:rsidP="007D59CC">
      <w:pPr>
        <w:pStyle w:val="Heading5"/>
        <w:rPr>
          <w:lang w:eastAsia="zh-CN"/>
        </w:rPr>
      </w:pPr>
      <w:bookmarkStart w:id="2217" w:name="_CR8a_2_1_3_1"/>
      <w:bookmarkStart w:id="2218" w:name="_Toc218597167"/>
      <w:bookmarkEnd w:id="2217"/>
      <w:r w:rsidRPr="00C6761E">
        <w:t>8a.2.1.3.</w:t>
      </w:r>
      <w:r w:rsidRPr="00C6761E">
        <w:rPr>
          <w:rFonts w:hint="eastAsia"/>
          <w:lang w:eastAsia="zh-CN"/>
        </w:rPr>
        <w:t>1</w:t>
      </w:r>
      <w:r w:rsidRPr="00C6761E">
        <w:tab/>
      </w:r>
      <w:r w:rsidRPr="00C6761E">
        <w:rPr>
          <w:rFonts w:hint="eastAsia"/>
          <w:lang w:eastAsia="zh-CN"/>
        </w:rPr>
        <w:t>General</w:t>
      </w:r>
      <w:bookmarkEnd w:id="2218"/>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19" w:name="_CR8a_2_1_3_2"/>
      <w:bookmarkStart w:id="2220" w:name="_Toc218597168"/>
      <w:bookmarkEnd w:id="2219"/>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20"/>
    </w:p>
    <w:p w14:paraId="7B6E8ACB" w14:textId="77777777" w:rsidR="007D59CC" w:rsidRPr="00C6761E" w:rsidRDefault="007D59CC" w:rsidP="007D59CC">
      <w:pPr>
        <w:pStyle w:val="Heading6"/>
      </w:pPr>
      <w:bookmarkStart w:id="2221" w:name="_CR8a_2_1_3_2_1"/>
      <w:bookmarkStart w:id="2222" w:name="_Toc218597169"/>
      <w:bookmarkEnd w:id="2221"/>
      <w:r w:rsidRPr="00C6761E">
        <w:t>8a.2.1.3.</w:t>
      </w:r>
      <w:r w:rsidRPr="00C6761E">
        <w:rPr>
          <w:rFonts w:hint="eastAsia"/>
          <w:lang w:eastAsia="zh-CN"/>
        </w:rPr>
        <w:t>2</w:t>
      </w:r>
      <w:r w:rsidRPr="00C6761E">
        <w:t>.1</w:t>
      </w:r>
      <w:r w:rsidRPr="00C6761E">
        <w:tab/>
        <w:t>General</w:t>
      </w:r>
      <w:bookmarkEnd w:id="2222"/>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23" w:name="_CR8a_2_1_3_2_2"/>
      <w:bookmarkStart w:id="2224" w:name="_Toc218597170"/>
      <w:bookmarkEnd w:id="2223"/>
      <w:r w:rsidRPr="00C6761E">
        <w:t>8a.2.1.3.</w:t>
      </w:r>
      <w:r w:rsidRPr="00C6761E">
        <w:rPr>
          <w:rFonts w:hint="eastAsia"/>
          <w:lang w:eastAsia="zh-CN"/>
        </w:rPr>
        <w:t>2</w:t>
      </w:r>
      <w:r w:rsidRPr="00C6761E">
        <w:t>.2</w:t>
      </w:r>
      <w:r w:rsidRPr="00C6761E">
        <w:tab/>
        <w:t>Discoverer end UE procedure for UE-to-UE relay discovery initiation</w:t>
      </w:r>
      <w:bookmarkEnd w:id="2224"/>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lastRenderedPageBreak/>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15pt;height:124pt" o:ole="">
            <v:imagedata r:id="rId110" o:title=""/>
          </v:shape>
          <o:OLEObject Type="Embed" ProgID="Visio.Drawing.11" ShapeID="_x0000_i1075" DrawAspect="Content" ObjectID="_1829208549" r:id="rId111"/>
        </w:object>
      </w:r>
    </w:p>
    <w:p w14:paraId="3DDF8F61" w14:textId="77777777" w:rsidR="007D59CC" w:rsidRPr="00C6761E" w:rsidRDefault="007D59CC" w:rsidP="007D59CC">
      <w:pPr>
        <w:pStyle w:val="TF"/>
      </w:pPr>
      <w:bookmarkStart w:id="2225" w:name="_CRFigure8a_2_1_3_2_2_1"/>
      <w:r w:rsidRPr="00C6761E">
        <w:t xml:space="preserve">Figure </w:t>
      </w:r>
      <w:bookmarkEnd w:id="2225"/>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lastRenderedPageBreak/>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C29681" w14:textId="77777777" w:rsidR="006C2AD5" w:rsidRPr="006C2AD5" w:rsidRDefault="006C2AD5" w:rsidP="006C2AD5">
      <w:pPr>
        <w:pStyle w:val="NO"/>
      </w:pPr>
      <w:r w:rsidRPr="006C2AD5">
        <w:rPr>
          <w:rFonts w:eastAsiaTheme="minorEastAsia"/>
        </w:rPr>
        <w:t>NOTE 0A:</w:t>
      </w:r>
      <w:r w:rsidRPr="006C2AD5">
        <w:rPr>
          <w:rFonts w:eastAsiaTheme="minorEastAsia"/>
        </w:rPr>
        <w:tab/>
        <w:t>For SNPN, the PLMN ID IE includes the PLMN ID of the subscribed SNPN.</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 xml:space="preserve">he UE shall ensure that it keeps on passing the </w:t>
      </w:r>
      <w:r w:rsidRPr="00C6761E">
        <w:lastRenderedPageBreak/>
        <w:t>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6" w:name="_Hlk151022677"/>
      <w:r w:rsidRPr="00C6761E">
        <w:t xml:space="preserve">associated with the direct discovery set </w:t>
      </w:r>
      <w:bookmarkEnd w:id="2226"/>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 xml:space="preserve">PROSE PC5 DISCOVERY message for UE-to-UE relay </w:t>
      </w:r>
      <w:r w:rsidRPr="00C6761E">
        <w:lastRenderedPageBreak/>
        <w:t>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7" w:name="_CR8a_2_1_3_2_3"/>
      <w:bookmarkStart w:id="2228" w:name="_Toc218597171"/>
      <w:bookmarkEnd w:id="2227"/>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8"/>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29" w:name="_CR8a_2_1_3_3"/>
      <w:bookmarkStart w:id="2230" w:name="_Toc218597172"/>
      <w:bookmarkEnd w:id="2229"/>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30"/>
    </w:p>
    <w:p w14:paraId="2CC8F886" w14:textId="77777777" w:rsidR="007D59CC" w:rsidRPr="00C6761E" w:rsidRDefault="007D59CC" w:rsidP="007D59CC">
      <w:pPr>
        <w:pStyle w:val="Heading6"/>
      </w:pPr>
      <w:bookmarkStart w:id="2231" w:name="_CR8a_2_1_3_3_1"/>
      <w:bookmarkStart w:id="2232" w:name="_Toc218597173"/>
      <w:bookmarkEnd w:id="2231"/>
      <w:r w:rsidRPr="00C6761E">
        <w:t>8a.2.1.3.</w:t>
      </w:r>
      <w:r w:rsidRPr="00C6761E">
        <w:rPr>
          <w:rFonts w:hint="eastAsia"/>
          <w:lang w:eastAsia="zh-CN"/>
        </w:rPr>
        <w:t>3</w:t>
      </w:r>
      <w:r w:rsidRPr="00C6761E">
        <w:t>.1</w:t>
      </w:r>
      <w:r w:rsidRPr="00C6761E">
        <w:tab/>
        <w:t>General</w:t>
      </w:r>
      <w:bookmarkEnd w:id="2232"/>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33" w:name="_CR8a_2_1_3_3_2"/>
      <w:bookmarkStart w:id="2234" w:name="_Toc218597174"/>
      <w:bookmarkEnd w:id="2233"/>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34"/>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05pt;height:132.75pt" o:ole="">
            <v:imagedata r:id="rId112" o:title=""/>
          </v:shape>
          <o:OLEObject Type="Embed" ProgID="Visio.Drawing.11" ShapeID="_x0000_i1076" DrawAspect="Content" ObjectID="_1829208550" r:id="rId113"/>
        </w:object>
      </w:r>
    </w:p>
    <w:p w14:paraId="4FF560E2" w14:textId="10DDDD58" w:rsidR="00122892" w:rsidRPr="00C6761E" w:rsidRDefault="00122892" w:rsidP="002668EF">
      <w:pPr>
        <w:pStyle w:val="TF"/>
      </w:pPr>
      <w:bookmarkStart w:id="2235" w:name="_CRFigure8a_2_1_3_3_2_1"/>
      <w:r w:rsidRPr="00C6761E">
        <w:t xml:space="preserve">Figure </w:t>
      </w:r>
      <w:bookmarkEnd w:id="2235"/>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lastRenderedPageBreak/>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29731B" w:rsidRDefault="00542D2C" w:rsidP="0029731B">
      <w:pPr>
        <w:pStyle w:val="B1"/>
      </w:pPr>
      <w:r w:rsidRPr="0029731B">
        <w:rPr>
          <w:rFonts w:eastAsiaTheme="minorEastAsia"/>
        </w:rPr>
        <w:t>a)</w:t>
      </w:r>
      <w:r w:rsidRPr="0029731B">
        <w:rPr>
          <w:rFonts w:eastAsiaTheme="minorEastAsia"/>
        </w:rPr>
        <w:tab/>
        <w:t>shall store the protected user info of the discoverer end UE</w:t>
      </w:r>
      <w:r w:rsidRPr="0029731B">
        <w:rPr>
          <w:rFonts w:eastAsiaTheme="minorEastAsia" w:hint="eastAsia"/>
        </w:rPr>
        <w:t xml:space="preserve">, </w:t>
      </w:r>
      <w:r w:rsidRPr="0029731B">
        <w:rPr>
          <w:rFonts w:eastAsiaTheme="minorEastAsia"/>
        </w:rPr>
        <w:t xml:space="preserve">its validity time </w:t>
      </w:r>
      <w:r w:rsidRPr="0029731B">
        <w:rPr>
          <w:rFonts w:eastAsiaTheme="minorEastAsia" w:hint="eastAsia"/>
        </w:rPr>
        <w:t xml:space="preserve">and the </w:t>
      </w:r>
      <w:r w:rsidRPr="0029731B">
        <w:rPr>
          <w:rFonts w:eastAsiaTheme="minorEastAsia"/>
        </w:rPr>
        <w:t>relay service code</w:t>
      </w:r>
      <w:r w:rsidRPr="0029731B">
        <w:rPr>
          <w:rFonts w:eastAsiaTheme="minorEastAsia" w:hint="eastAsia"/>
        </w:rPr>
        <w:t>,</w:t>
      </w:r>
      <w:r w:rsidRPr="0029731B">
        <w:rPr>
          <w:rFonts w:eastAsiaTheme="minorEastAsia"/>
        </w:rPr>
        <w:t xml:space="preserve"> if the announce prohibited indication is not included in the received PROSE PC5 DISCOVERY message for UE-to-UE relay discovery solicitation</w:t>
      </w:r>
      <w:r w:rsidRPr="0029731B">
        <w:rPr>
          <w:rFonts w:eastAsiaTheme="minorEastAsia" w:hint="eastAsia"/>
        </w:rPr>
        <w:t>,</w:t>
      </w:r>
      <w:r w:rsidRPr="0029731B">
        <w:rPr>
          <w:rFonts w:eastAsiaTheme="minorEastAsia"/>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lastRenderedPageBreak/>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0648A741" w14:textId="77777777" w:rsidR="00E7326B" w:rsidRPr="00C6761E" w:rsidRDefault="00E7326B" w:rsidP="00E7326B">
      <w:pPr>
        <w:pStyle w:val="NO"/>
      </w:pPr>
      <w:r w:rsidRPr="00CB5A2D">
        <w:rPr>
          <w:rFonts w:eastAsiaTheme="minorEastAsia"/>
        </w:rPr>
        <w:t>NOTE 1</w:t>
      </w:r>
      <w:r>
        <w:rPr>
          <w:rFonts w:eastAsiaTheme="minorEastAsia"/>
        </w:rPr>
        <w:t>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lastRenderedPageBreak/>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FF6B07" w:rsidRDefault="00542D2C" w:rsidP="00FF6B07">
      <w:pPr>
        <w:pStyle w:val="B1"/>
      </w:pPr>
      <w:r w:rsidRPr="00FF6B07">
        <w:rPr>
          <w:rFonts w:eastAsiaTheme="minorEastAsia"/>
        </w:rPr>
        <w:t>a)</w:t>
      </w:r>
      <w:r w:rsidRPr="00FF6B07">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103794A3" w14:textId="77777777" w:rsidR="00E7326B" w:rsidRPr="00C6761E" w:rsidRDefault="00E7326B" w:rsidP="00E7326B">
      <w:pPr>
        <w:pStyle w:val="NO"/>
      </w:pPr>
      <w:r w:rsidRPr="00CB5A2D">
        <w:rPr>
          <w:rFonts w:eastAsiaTheme="minorEastAsia"/>
        </w:rPr>
        <w:t>NOTE </w:t>
      </w:r>
      <w:r>
        <w:rPr>
          <w:rFonts w:eastAsiaTheme="minorEastAsia"/>
        </w:rPr>
        <w:t>5B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lastRenderedPageBreak/>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pt;height:125.25pt" o:ole="">
            <v:imagedata r:id="rId114" o:title=""/>
          </v:shape>
          <o:OLEObject Type="Embed" ProgID="Visio.Drawing.11" ShapeID="_x0000_i1077" DrawAspect="Content" ObjectID="_1829208551" r:id="rId115"/>
        </w:object>
      </w:r>
    </w:p>
    <w:p w14:paraId="50E768AD" w14:textId="5B04533F" w:rsidR="007D59CC" w:rsidRPr="00C6761E" w:rsidRDefault="007D59CC" w:rsidP="007D59CC">
      <w:pPr>
        <w:pStyle w:val="TF"/>
      </w:pPr>
      <w:bookmarkStart w:id="2236" w:name="_CRFigure8a_2_1_3_3_2_2"/>
      <w:r w:rsidRPr="00C6761E">
        <w:t xml:space="preserve">Figure </w:t>
      </w:r>
      <w:bookmarkEnd w:id="2236"/>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7" w:name="_CR8a_2_1_3_3_3"/>
      <w:bookmarkStart w:id="2238" w:name="_Toc218597175"/>
      <w:bookmarkEnd w:id="2237"/>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8"/>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39" w:name="_CR8a_2_1_3_4"/>
      <w:bookmarkStart w:id="2240" w:name="_Toc218597176"/>
      <w:bookmarkEnd w:id="2239"/>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40"/>
    </w:p>
    <w:p w14:paraId="246D70C1" w14:textId="77777777" w:rsidR="007D59CC" w:rsidRPr="00C6761E" w:rsidRDefault="007D59CC" w:rsidP="007D59CC">
      <w:pPr>
        <w:pStyle w:val="Heading6"/>
      </w:pPr>
      <w:bookmarkStart w:id="2241" w:name="_CR8a_2_1_3_4_1"/>
      <w:bookmarkStart w:id="2242" w:name="_Toc218597177"/>
      <w:bookmarkEnd w:id="2241"/>
      <w:r w:rsidRPr="00C6761E">
        <w:t>8a.2.1.3.</w:t>
      </w:r>
      <w:r w:rsidRPr="00C6761E">
        <w:rPr>
          <w:rFonts w:hint="eastAsia"/>
          <w:lang w:eastAsia="zh-CN"/>
        </w:rPr>
        <w:t>4</w:t>
      </w:r>
      <w:r w:rsidRPr="00C6761E">
        <w:t>.1</w:t>
      </w:r>
      <w:r w:rsidRPr="00C6761E">
        <w:tab/>
        <w:t>General</w:t>
      </w:r>
      <w:bookmarkEnd w:id="2242"/>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43" w:name="_CR8a_2_1_3_4_2"/>
      <w:bookmarkStart w:id="2244" w:name="_Toc218597178"/>
      <w:bookmarkEnd w:id="2243"/>
      <w:r w:rsidRPr="00C6761E">
        <w:t>8a.2.1.3.</w:t>
      </w:r>
      <w:r w:rsidRPr="00C6761E">
        <w:rPr>
          <w:rFonts w:hint="eastAsia"/>
          <w:lang w:eastAsia="zh-CN"/>
        </w:rPr>
        <w:t>4</w:t>
      </w:r>
      <w:r w:rsidRPr="00C6761E">
        <w:t>.2</w:t>
      </w:r>
      <w:r w:rsidRPr="00C6761E">
        <w:tab/>
        <w:t>Discoveree end UE procedure for UE-to-UE relay discovery initiation</w:t>
      </w:r>
      <w:bookmarkEnd w:id="2244"/>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lastRenderedPageBreak/>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pt;height:125.25pt" o:ole="">
            <v:imagedata r:id="rId116" o:title=""/>
          </v:shape>
          <o:OLEObject Type="Embed" ProgID="Visio.Drawing.11" ShapeID="_x0000_i1078" DrawAspect="Content" ObjectID="_1829208552" r:id="rId117"/>
        </w:object>
      </w:r>
    </w:p>
    <w:p w14:paraId="213A058E" w14:textId="2E0DBCFC" w:rsidR="007D59CC" w:rsidRPr="00C6761E" w:rsidRDefault="007D59CC" w:rsidP="007D59CC">
      <w:pPr>
        <w:pStyle w:val="TF"/>
      </w:pPr>
      <w:bookmarkStart w:id="2245" w:name="_CRFigure8a_2_1_3_4_2_1"/>
      <w:r w:rsidRPr="00C6761E">
        <w:t xml:space="preserve">Figure </w:t>
      </w:r>
      <w:bookmarkEnd w:id="224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w:t>
      </w:r>
      <w:r w:rsidRPr="00C6761E">
        <w:lastRenderedPageBreak/>
        <w:t xml:space="preserve">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39370369" w14:textId="77777777" w:rsidR="006C2AD5" w:rsidRPr="00C6761E" w:rsidRDefault="006C2AD5" w:rsidP="006C2AD5">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w:t>
      </w:r>
      <w:r w:rsidRPr="00C6761E">
        <w:lastRenderedPageBreak/>
        <w:t>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6" w:name="_CR8a_2_1_3_4_3"/>
      <w:bookmarkStart w:id="2247" w:name="_Toc218597179"/>
      <w:bookmarkEnd w:id="2246"/>
      <w:r w:rsidRPr="00C6761E">
        <w:t>8a.2.1.3.</w:t>
      </w:r>
      <w:r w:rsidRPr="00C6761E">
        <w:rPr>
          <w:rFonts w:hint="eastAsia"/>
          <w:lang w:eastAsia="zh-CN"/>
        </w:rPr>
        <w:t>4</w:t>
      </w:r>
      <w:r w:rsidRPr="00C6761E">
        <w:t>.3</w:t>
      </w:r>
      <w:r w:rsidRPr="00C6761E">
        <w:tab/>
        <w:t>Discoveree end UE procedure for UE-to-UE relay discovery completion</w:t>
      </w:r>
      <w:bookmarkEnd w:id="2247"/>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8" w:name="_CR8a_2_2"/>
      <w:bookmarkStart w:id="2249" w:name="_Toc115079241"/>
      <w:bookmarkStart w:id="2250" w:name="_Toc218597180"/>
      <w:bookmarkEnd w:id="2248"/>
      <w:r w:rsidRPr="00C6761E">
        <w:t>8a.2.2</w:t>
      </w:r>
      <w:r w:rsidRPr="00C6761E">
        <w:tab/>
        <w:t>5G ProSe UE-to-UE relay selection procedure</w:t>
      </w:r>
      <w:bookmarkEnd w:id="2249"/>
      <w:bookmarkEnd w:id="2250"/>
    </w:p>
    <w:p w14:paraId="2CF402E9" w14:textId="77777777" w:rsidR="00622273" w:rsidRPr="00C6761E" w:rsidRDefault="00622273" w:rsidP="00622273">
      <w:pPr>
        <w:pStyle w:val="Heading4"/>
      </w:pPr>
      <w:bookmarkStart w:id="2251" w:name="_CR8a_2_2_1"/>
      <w:bookmarkStart w:id="2252" w:name="_Toc115079242"/>
      <w:bookmarkStart w:id="2253" w:name="_Toc218597181"/>
      <w:bookmarkEnd w:id="2251"/>
      <w:r w:rsidRPr="00C6761E">
        <w:t>8a.2.2.1</w:t>
      </w:r>
      <w:r w:rsidRPr="00C6761E">
        <w:tab/>
        <w:t>General</w:t>
      </w:r>
      <w:bookmarkEnd w:id="2252"/>
      <w:bookmarkEnd w:id="2253"/>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54" w:name="_CR8a_2_2_2"/>
      <w:bookmarkStart w:id="2255" w:name="_Toc218597182"/>
      <w:bookmarkEnd w:id="2254"/>
      <w:r w:rsidRPr="00C6761E">
        <w:t>8a.2.2.2</w:t>
      </w:r>
      <w:r w:rsidRPr="00C6761E">
        <w:tab/>
        <w:t>UE-to-UE relay selection procedure initiation</w:t>
      </w:r>
      <w:bookmarkEnd w:id="2255"/>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6" w:name="_CR8a_2_2_3"/>
      <w:bookmarkStart w:id="2257" w:name="_Toc218597183"/>
      <w:bookmarkEnd w:id="2256"/>
      <w:r w:rsidRPr="00C6761E">
        <w:lastRenderedPageBreak/>
        <w:t>8a.2.2.3</w:t>
      </w:r>
      <w:r w:rsidRPr="00C6761E">
        <w:tab/>
        <w:t>UE-to-UE relay selection procedure completion</w:t>
      </w:r>
      <w:bookmarkEnd w:id="2257"/>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8" w:name="_CR8a_2_3"/>
      <w:bookmarkStart w:id="2259" w:name="_Toc218597184"/>
      <w:bookmarkEnd w:id="2258"/>
      <w:r w:rsidRPr="00C6761E">
        <w:t>8a.2.3</w:t>
      </w:r>
      <w:r w:rsidRPr="00C6761E">
        <w:tab/>
        <w:t>5G ProSe UE-to-UE relay reselection procedure</w:t>
      </w:r>
      <w:bookmarkEnd w:id="2259"/>
    </w:p>
    <w:p w14:paraId="658A36A0" w14:textId="77777777" w:rsidR="00622273" w:rsidRPr="00C6761E" w:rsidRDefault="00622273" w:rsidP="00622273">
      <w:pPr>
        <w:pStyle w:val="Heading4"/>
      </w:pPr>
      <w:bookmarkStart w:id="2260" w:name="_CR8a_2_3_1"/>
      <w:bookmarkStart w:id="2261" w:name="_Toc115079246"/>
      <w:bookmarkStart w:id="2262" w:name="_Toc218597185"/>
      <w:bookmarkEnd w:id="2260"/>
      <w:r w:rsidRPr="00C6761E">
        <w:t>8a.2.3.1</w:t>
      </w:r>
      <w:r w:rsidRPr="00C6761E">
        <w:tab/>
        <w:t>General</w:t>
      </w:r>
      <w:bookmarkEnd w:id="2261"/>
      <w:bookmarkEnd w:id="2262"/>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63" w:name="_CR8a_2_3_2"/>
      <w:bookmarkStart w:id="2264" w:name="_Toc218597186"/>
      <w:bookmarkEnd w:id="2263"/>
      <w:r w:rsidRPr="00C6761E">
        <w:t>8a.2.3.2</w:t>
      </w:r>
      <w:r w:rsidRPr="00C6761E">
        <w:tab/>
        <w:t>UE-to-UE relay reselection procedure initiation</w:t>
      </w:r>
      <w:bookmarkEnd w:id="2264"/>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lastRenderedPageBreak/>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5" w:name="_CR8a_2_3_3"/>
      <w:bookmarkStart w:id="2266" w:name="_Toc218597187"/>
      <w:bookmarkEnd w:id="2265"/>
      <w:r w:rsidRPr="00C6761E">
        <w:t>8a.2.3.3</w:t>
      </w:r>
      <w:r w:rsidRPr="00C6761E">
        <w:tab/>
        <w:t>Candidate 5G ProSe UE-to-UE relay discovery procedure</w:t>
      </w:r>
      <w:bookmarkEnd w:id="2266"/>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lastRenderedPageBreak/>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7" w:name="_CR8a_2_4"/>
      <w:bookmarkStart w:id="2268" w:name="_Toc115079311"/>
      <w:bookmarkStart w:id="2269" w:name="_Toc218597188"/>
      <w:bookmarkEnd w:id="2267"/>
      <w:r w:rsidRPr="00C6761E">
        <w:t>8a.2.4</w:t>
      </w:r>
      <w:r w:rsidRPr="00C6761E">
        <w:tab/>
        <w:t>5G ProSe UE-to-UE relay unicast direct communication over PC5 interface</w:t>
      </w:r>
      <w:bookmarkEnd w:id="2268"/>
      <w:bookmarkEnd w:id="2269"/>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70" w:name="_CR8a_2_5"/>
      <w:bookmarkStart w:id="2271" w:name="_Toc218597189"/>
      <w:bookmarkEnd w:id="2270"/>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71"/>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72" w:name="_CR8a_2_6"/>
      <w:bookmarkStart w:id="2273" w:name="_Toc115079250"/>
      <w:bookmarkStart w:id="2274" w:name="_Toc218597190"/>
      <w:bookmarkEnd w:id="2272"/>
      <w:r w:rsidRPr="00C6761E">
        <w:t>8a.2.6</w:t>
      </w:r>
      <w:r w:rsidRPr="00C6761E">
        <w:tab/>
      </w:r>
      <w:r w:rsidR="008A737A" w:rsidRPr="00C6761E">
        <w:t xml:space="preserve">Security procedures for 5G </w:t>
      </w:r>
      <w:r w:rsidR="008A737A" w:rsidRPr="00C6761E">
        <w:rPr>
          <w:lang w:eastAsia="zh-CN"/>
        </w:rPr>
        <w:t>ProSe layer-2 end UEs</w:t>
      </w:r>
      <w:bookmarkEnd w:id="2274"/>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w:t>
      </w:r>
      <w:r w:rsidRPr="00C6761E">
        <w:rPr>
          <w:lang w:eastAsia="zh-CN"/>
        </w:rPr>
        <w:lastRenderedPageBreak/>
        <w:t>and the 5G ProSe UE-to-UE relay UE and the 5G ProSe direct link establishment between the 5G ProSe UE-to-UE relay UE and the target 5G ProSe end UE.</w:t>
      </w:r>
      <w:bookmarkEnd w:id="2273"/>
    </w:p>
    <w:p w14:paraId="1082F955" w14:textId="5BB4D3B5" w:rsidR="00622273" w:rsidRPr="00C6761E" w:rsidRDefault="00622273" w:rsidP="00622273">
      <w:pPr>
        <w:pStyle w:val="Heading3"/>
      </w:pPr>
      <w:bookmarkStart w:id="2275" w:name="_CR8a_2_7"/>
      <w:bookmarkStart w:id="2276" w:name="_Toc115079251"/>
      <w:bookmarkStart w:id="2277" w:name="_Toc218597191"/>
      <w:bookmarkEnd w:id="2275"/>
      <w:r w:rsidRPr="00C6761E">
        <w:t>8a.2.7</w:t>
      </w:r>
      <w:r w:rsidRPr="00C6761E">
        <w:tab/>
        <w:t>QoS handling for 5G ProSe UE-to-UE relay</w:t>
      </w:r>
      <w:bookmarkEnd w:id="2276"/>
      <w:bookmarkEnd w:id="2277"/>
    </w:p>
    <w:p w14:paraId="0BA3FA7D" w14:textId="77777777" w:rsidR="00622273" w:rsidRPr="00C6761E" w:rsidRDefault="00622273" w:rsidP="00622273">
      <w:pPr>
        <w:pStyle w:val="Heading4"/>
        <w:rPr>
          <w:lang w:eastAsia="zh-CN"/>
        </w:rPr>
      </w:pPr>
      <w:bookmarkStart w:id="2278" w:name="_CR8a_2_7_1"/>
      <w:bookmarkStart w:id="2279" w:name="_Toc115079252"/>
      <w:bookmarkStart w:id="2280" w:name="_Toc218597192"/>
      <w:bookmarkEnd w:id="2278"/>
      <w:r w:rsidRPr="00C6761E">
        <w:rPr>
          <w:lang w:eastAsia="zh-CN"/>
        </w:rPr>
        <w:t>8a.2.7.1</w:t>
      </w:r>
      <w:r w:rsidRPr="00C6761E">
        <w:rPr>
          <w:lang w:eastAsia="zh-CN"/>
        </w:rPr>
        <w:tab/>
        <w:t>General</w:t>
      </w:r>
      <w:bookmarkEnd w:id="2279"/>
      <w:bookmarkEnd w:id="2280"/>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4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81" w:name="_CR8a_2_7_2"/>
      <w:bookmarkStart w:id="2282" w:name="_Toc218597193"/>
      <w:bookmarkEnd w:id="2281"/>
      <w:r w:rsidRPr="00C6761E">
        <w:rPr>
          <w:rFonts w:eastAsiaTheme="minorEastAsia"/>
          <w:lang w:eastAsia="en-US"/>
        </w:rPr>
        <w:t>8a.2.7.2</w:t>
      </w:r>
      <w:r w:rsidRPr="00C6761E">
        <w:rPr>
          <w:rFonts w:eastAsiaTheme="minorEastAsia"/>
          <w:lang w:eastAsia="en-US"/>
        </w:rPr>
        <w:tab/>
        <w:t>QoS handling for 5G ProSe layer-3 UE-to-UE relay</w:t>
      </w:r>
      <w:bookmarkEnd w:id="2282"/>
    </w:p>
    <w:p w14:paraId="177947E7" w14:textId="77777777" w:rsidR="005A2384" w:rsidRPr="00C6761E" w:rsidRDefault="005A2384" w:rsidP="005A2384">
      <w:pPr>
        <w:pStyle w:val="Heading5"/>
        <w:rPr>
          <w:lang w:eastAsia="zh-CN"/>
        </w:rPr>
      </w:pPr>
      <w:bookmarkStart w:id="2283" w:name="_CR8a_2_7_2_1"/>
      <w:bookmarkStart w:id="2284" w:name="_Toc218597194"/>
      <w:bookmarkEnd w:id="2283"/>
      <w:r w:rsidRPr="00C6761E">
        <w:rPr>
          <w:lang w:eastAsia="zh-CN"/>
        </w:rPr>
        <w:t>8a.2.7.2.1</w:t>
      </w:r>
      <w:r w:rsidRPr="00C6761E">
        <w:rPr>
          <w:lang w:eastAsia="zh-CN"/>
        </w:rPr>
        <w:tab/>
        <w:t>General</w:t>
      </w:r>
      <w:bookmarkEnd w:id="2284"/>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5" w:name="_CR8a_2_7_2_2"/>
      <w:bookmarkStart w:id="2286" w:name="_Toc218597195"/>
      <w:bookmarkEnd w:id="2285"/>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6"/>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lastRenderedPageBreak/>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4387E4EF"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7" w:name="_CR8a_2_7_3"/>
      <w:bookmarkStart w:id="2288" w:name="_Toc218597196"/>
      <w:bookmarkEnd w:id="2287"/>
      <w:r w:rsidRPr="00C6761E">
        <w:t>8a.2.7.3</w:t>
      </w:r>
      <w:r w:rsidRPr="00C6761E">
        <w:tab/>
        <w:t>QoS handling for 5G ProSe layer-2 UE-to-UE relay</w:t>
      </w:r>
      <w:bookmarkEnd w:id="2288"/>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89" w:name="_CR8a_2_8"/>
      <w:bookmarkStart w:id="2290" w:name="_Toc218597197"/>
      <w:bookmarkEnd w:id="2289"/>
      <w:r w:rsidRPr="00C6761E">
        <w:t>8a.2.</w:t>
      </w:r>
      <w:r w:rsidRPr="00C6761E">
        <w:rPr>
          <w:lang w:eastAsia="zh-CN"/>
        </w:rPr>
        <w:t>8</w:t>
      </w:r>
      <w:r w:rsidRPr="00C6761E">
        <w:tab/>
        <w:t>Support for Ethernet traffic via 5G ProSe layer-3 UE-to-UE relay</w:t>
      </w:r>
      <w:bookmarkEnd w:id="2290"/>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91"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91"/>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92"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lastRenderedPageBreak/>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92"/>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93" w:name="_CR8a_2_9"/>
      <w:bookmarkStart w:id="2294" w:name="_Toc138361195"/>
      <w:bookmarkStart w:id="2295" w:name="_Toc218597198"/>
      <w:bookmarkEnd w:id="2293"/>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94"/>
      <w:bookmarkEnd w:id="2295"/>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6" w:name="_CR8a_2_10"/>
      <w:bookmarkStart w:id="2297" w:name="_Toc218597199"/>
      <w:bookmarkEnd w:id="2296"/>
      <w:r w:rsidRPr="00C6761E">
        <w:rPr>
          <w:lang w:val="en-US" w:eastAsia="zh-CN"/>
        </w:rPr>
        <w:t>8a.2.</w:t>
      </w:r>
      <w:bookmarkStart w:id="2298" w:name="_Toc138361251"/>
      <w:r w:rsidRPr="00C6761E">
        <w:rPr>
          <w:lang w:val="en-US" w:eastAsia="zh-CN"/>
        </w:rPr>
        <w:t>10</w:t>
      </w:r>
      <w:r w:rsidRPr="00C6761E">
        <w:rPr>
          <w:lang w:val="en-US" w:eastAsia="zh-CN"/>
        </w:rPr>
        <w:tab/>
      </w:r>
      <w:bookmarkEnd w:id="2298"/>
      <w:r w:rsidRPr="00C6761E">
        <w:rPr>
          <w:lang w:val="en-US" w:eastAsia="zh-CN"/>
        </w:rPr>
        <w:t>5G ProSe UE-to-UE relay direct link security establishment procedure</w:t>
      </w:r>
      <w:bookmarkEnd w:id="2297"/>
    </w:p>
    <w:p w14:paraId="118BBA03" w14:textId="7B45E2C7" w:rsidR="00AF733C" w:rsidRPr="00C6761E" w:rsidRDefault="00AF733C" w:rsidP="00AF733C">
      <w:pPr>
        <w:pStyle w:val="Heading4"/>
        <w:rPr>
          <w:lang w:val="en-US" w:eastAsia="zh-CN"/>
        </w:rPr>
      </w:pPr>
      <w:bookmarkStart w:id="2299" w:name="_CR8a_2_10_1"/>
      <w:bookmarkStart w:id="2300" w:name="_Toc138361252"/>
      <w:bookmarkStart w:id="2301" w:name="_Toc218597200"/>
      <w:bookmarkEnd w:id="2299"/>
      <w:r w:rsidRPr="00C6761E">
        <w:rPr>
          <w:lang w:val="en-US" w:eastAsia="zh-CN"/>
        </w:rPr>
        <w:t>8a.2.10.1</w:t>
      </w:r>
      <w:r w:rsidRPr="00C6761E">
        <w:rPr>
          <w:lang w:val="en-US" w:eastAsia="zh-CN"/>
        </w:rPr>
        <w:tab/>
        <w:t>General</w:t>
      </w:r>
      <w:bookmarkEnd w:id="2300"/>
      <w:bookmarkEnd w:id="2301"/>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302" w:name="_CR8a_2_10_2"/>
      <w:bookmarkStart w:id="2303" w:name="_Toc218597201"/>
      <w:bookmarkEnd w:id="2302"/>
      <w:r w:rsidRPr="00C6761E">
        <w:rPr>
          <w:lang w:val="en-US" w:eastAsia="zh-CN"/>
        </w:rPr>
        <w:t>8a.2.10.2</w:t>
      </w:r>
      <w:r w:rsidRPr="00C6761E">
        <w:rPr>
          <w:lang w:val="en-US" w:eastAsia="zh-CN"/>
        </w:rPr>
        <w:tab/>
        <w:t>5G ProSe UE-to-UE relay direct link security establishment procedure initiation by initiating UE</w:t>
      </w:r>
      <w:bookmarkEnd w:id="2303"/>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DE1EDA" w:rsidRDefault="00C36452" w:rsidP="00DE1EDA">
      <w:pPr>
        <w:pStyle w:val="B1"/>
      </w:pPr>
      <w:r w:rsidRPr="00DE1EDA">
        <w:rPr>
          <w:rFonts w:eastAsia="SimSun"/>
        </w:rPr>
        <w:t>a)</w:t>
      </w:r>
      <w:r w:rsidRPr="00DE1EDA">
        <w:rPr>
          <w:rFonts w:eastAsia="SimSun"/>
        </w:rPr>
        <w:tab/>
      </w:r>
      <w:r w:rsidR="00AF733C" w:rsidRPr="00DE1EDA">
        <w:t>the PROSE DIRECT LINK ESTABLISHMENT REQUEST message is received;</w:t>
      </w:r>
    </w:p>
    <w:p w14:paraId="1740B6FA" w14:textId="62C5D684" w:rsidR="00AF733C" w:rsidRPr="00DE1EDA" w:rsidRDefault="00C36452" w:rsidP="00DE1EDA">
      <w:pPr>
        <w:pStyle w:val="B1"/>
      </w:pPr>
      <w:r w:rsidRPr="00DE1EDA">
        <w:rPr>
          <w:rFonts w:eastAsia="SimSun"/>
        </w:rPr>
        <w:t>b)</w:t>
      </w:r>
      <w:r w:rsidRPr="00DE1EDA">
        <w:rPr>
          <w:rFonts w:eastAsia="SimSun"/>
        </w:rPr>
        <w:tab/>
      </w:r>
      <w:r w:rsidR="00AF733C" w:rsidRPr="00DE1EDA">
        <w:t xml:space="preserve">the initiating UE acting as the </w:t>
      </w:r>
      <w:r w:rsidR="00AF733C" w:rsidRPr="00DE1EDA">
        <w:rPr>
          <w:rFonts w:hint="eastAsia"/>
        </w:rPr>
        <w:t>target</w:t>
      </w:r>
      <w:r w:rsidR="00AF733C" w:rsidRPr="00DE1EDA">
        <w:t xml:space="preserve"> 5G ProSe</w:t>
      </w:r>
      <w:r w:rsidR="00AF733C" w:rsidRPr="00DE1EDA">
        <w:rPr>
          <w:rFonts w:hint="eastAsia"/>
        </w:rPr>
        <w:t xml:space="preserve"> </w:t>
      </w:r>
      <w:r w:rsidR="00AF733C" w:rsidRPr="00DE1EDA">
        <w:t>end UE is authorized to use a 5G ProSe UE-to-UE relay UE in the registered PLMN or local PLMN</w:t>
      </w:r>
      <w:r w:rsidR="00C62820" w:rsidRPr="00DE1EDA">
        <w:t>, or in case of SNPN, in the RSNPN</w:t>
      </w:r>
      <w:r w:rsidR="00AF733C" w:rsidRPr="00DE1EDA">
        <w:t>;</w:t>
      </w:r>
      <w:r w:rsidR="00DE06B9" w:rsidRPr="00DE1EDA">
        <w:t xml:space="preserve"> and</w:t>
      </w:r>
    </w:p>
    <w:p w14:paraId="28B85D21" w14:textId="42381775" w:rsidR="00AF733C" w:rsidRPr="00DE1EDA" w:rsidRDefault="00C36452" w:rsidP="00DE1EDA">
      <w:pPr>
        <w:pStyle w:val="B1"/>
      </w:pPr>
      <w:r w:rsidRPr="00DE1EDA">
        <w:rPr>
          <w:rFonts w:eastAsia="SimSun"/>
        </w:rPr>
        <w:t>c)</w:t>
      </w:r>
      <w:r w:rsidRPr="00DE1EDA">
        <w:rPr>
          <w:rFonts w:eastAsia="SimSun"/>
        </w:rPr>
        <w:tab/>
      </w:r>
      <w:r w:rsidR="00AF733C" w:rsidRPr="00DE1EDA">
        <w:t xml:space="preserve">the </w:t>
      </w:r>
      <w:r w:rsidR="00C801EE" w:rsidRPr="00DE1EDA">
        <w:t>n</w:t>
      </w:r>
      <w:r w:rsidR="00AF733C" w:rsidRPr="00DE1EDA">
        <w:t xml:space="preserve">etwork </w:t>
      </w:r>
      <w:r w:rsidR="00C801EE" w:rsidRPr="00DE1EDA">
        <w:t>a</w:t>
      </w:r>
      <w:r w:rsidR="00AF733C" w:rsidRPr="00DE1EDA">
        <w:t xml:space="preserve">ssistance </w:t>
      </w:r>
      <w:r w:rsidR="00C801EE" w:rsidRPr="00DE1EDA">
        <w:t>s</w:t>
      </w:r>
      <w:r w:rsidR="00AF733C" w:rsidRPr="00DE1EDA">
        <w:t xml:space="preserve">ecurity </w:t>
      </w:r>
      <w:r w:rsidR="00C801EE" w:rsidRPr="00DE1EDA">
        <w:t>i</w:t>
      </w:r>
      <w:r w:rsidR="00AF733C" w:rsidRPr="00DE1EDA">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lastRenderedPageBreak/>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D76ADA">
      <w:pPr>
        <w:pStyle w:val="TH"/>
      </w:pPr>
      <w:r w:rsidRPr="00C6761E">
        <w:object w:dxaOrig="9465" w:dyaOrig="5250" w14:anchorId="7DB1E9F4">
          <v:shape id="_x0000_i1079" type="#_x0000_t75" style="width:474.05pt;height:261.8pt" o:ole="">
            <v:imagedata r:id="rId118" o:title=""/>
          </v:shape>
          <o:OLEObject Type="Embed" ProgID="Visio.Drawing.15" ShapeID="_x0000_i1079" DrawAspect="Content" ObjectID="_1829208553" r:id="rId119"/>
        </w:object>
      </w:r>
    </w:p>
    <w:p w14:paraId="2BB5E4AA" w14:textId="454FB4A0" w:rsidR="00AF733C" w:rsidRPr="00C6761E" w:rsidRDefault="00C801EE" w:rsidP="00C801EE">
      <w:pPr>
        <w:pStyle w:val="TF"/>
      </w:pPr>
      <w:bookmarkStart w:id="2304" w:name="_CRFigure8a_2_10_2_1"/>
      <w:r w:rsidRPr="00C6761E">
        <w:t>Figure</w:t>
      </w:r>
      <w:r w:rsidRPr="00C6761E">
        <w:rPr>
          <w:rFonts w:cs="Arial"/>
        </w:rPr>
        <w:t> </w:t>
      </w:r>
      <w:bookmarkEnd w:id="2304"/>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5" w:name="_CR8a_2_10_3"/>
      <w:bookmarkStart w:id="2306" w:name="_Toc218597202"/>
      <w:bookmarkEnd w:id="2305"/>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6"/>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7" w:name="_CR8a_2_10_4"/>
      <w:bookmarkStart w:id="2308" w:name="_Toc218597203"/>
      <w:bookmarkEnd w:id="2307"/>
      <w:r w:rsidRPr="00C6761E">
        <w:rPr>
          <w:lang w:val="en-US" w:eastAsia="zh-CN"/>
        </w:rPr>
        <w:t>8a.2.10.4</w:t>
      </w:r>
      <w:r w:rsidRPr="00C6761E">
        <w:rPr>
          <w:lang w:val="en-US" w:eastAsia="zh-CN"/>
        </w:rPr>
        <w:tab/>
        <w:t>5G ProSe UE-to-UE relay direct link security establishment procedure completion by the initiating UE</w:t>
      </w:r>
      <w:bookmarkEnd w:id="230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09" w:name="_CR8a_2_10_5"/>
      <w:bookmarkStart w:id="2310" w:name="_Toc218597204"/>
      <w:bookmarkEnd w:id="2309"/>
      <w:r w:rsidRPr="00C6761E">
        <w:rPr>
          <w:lang w:val="en-US" w:eastAsia="zh-CN"/>
        </w:rPr>
        <w:t>8a.2.10.5</w:t>
      </w:r>
      <w:r w:rsidRPr="00C6761E">
        <w:rPr>
          <w:lang w:val="en-US" w:eastAsia="zh-CN"/>
        </w:rPr>
        <w:tab/>
        <w:t>5G ProSe UE-to-UE relay direct link security establishment procedure not accepted by the target UE</w:t>
      </w:r>
      <w:bookmarkEnd w:id="2310"/>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65A68AA8"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w:t>
      </w:r>
      <w:r w:rsidR="00176C64">
        <w:rPr>
          <w:lang w:eastAsia="zh-CN"/>
        </w:rPr>
        <w:t>l</w:t>
      </w:r>
      <w:r w:rsidRPr="00975617">
        <w:rPr>
          <w:lang w:eastAsia="zh-CN"/>
        </w:rPr>
        <w:t>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lastRenderedPageBreak/>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11" w:name="_CR8a_2_10_6"/>
      <w:bookmarkStart w:id="2312" w:name="_Toc218597205"/>
      <w:bookmarkEnd w:id="2311"/>
      <w:r w:rsidRPr="00C6761E">
        <w:rPr>
          <w:lang w:val="en-US" w:eastAsia="zh-CN"/>
        </w:rPr>
        <w:t>8a.2.10.6</w:t>
      </w:r>
      <w:r w:rsidRPr="00C6761E">
        <w:rPr>
          <w:lang w:val="en-US" w:eastAsia="zh-CN"/>
        </w:rPr>
        <w:tab/>
        <w:t>Abnormal cases</w:t>
      </w:r>
      <w:bookmarkEnd w:id="2312"/>
    </w:p>
    <w:p w14:paraId="2599B772" w14:textId="58874A3A" w:rsidR="00AF733C" w:rsidRPr="00C6761E" w:rsidRDefault="00AF733C" w:rsidP="00AF733C">
      <w:pPr>
        <w:pStyle w:val="Heading5"/>
      </w:pPr>
      <w:bookmarkStart w:id="2313" w:name="_CR8a_2_10_6_1"/>
      <w:bookmarkStart w:id="2314" w:name="_Toc138361002"/>
      <w:bookmarkStart w:id="2315" w:name="_Toc218597206"/>
      <w:bookmarkEnd w:id="2313"/>
      <w:r w:rsidRPr="00C6761E">
        <w:t>8a.2.10.6.1</w:t>
      </w:r>
      <w:r w:rsidRPr="00C6761E">
        <w:tab/>
        <w:t>Abnormal cases at the initiating UE</w:t>
      </w:r>
      <w:bookmarkEnd w:id="2314"/>
      <w:bookmarkEnd w:id="2315"/>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6B535BCF"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w:t>
      </w:r>
      <w:r w:rsidR="00F8375F">
        <w:t>o</w:t>
      </w:r>
      <w:r>
        <w:t>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42709172" w:rsidR="00C801EE" w:rsidRPr="005D44E9" w:rsidRDefault="005D44E9" w:rsidP="005D44E9">
      <w:pPr>
        <w:pStyle w:val="B1"/>
        <w:rPr>
          <w:rFonts w:eastAsiaTheme="minorEastAsia"/>
        </w:rPr>
      </w:pPr>
      <w:r w:rsidRPr="00C6761E">
        <w:tab/>
      </w:r>
      <w:r w:rsidR="00C801EE" w:rsidRPr="005D44E9">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316" w:name="_CR8a_2_10_6_2"/>
      <w:bookmarkStart w:id="2317" w:name="_Toc218597207"/>
      <w:bookmarkEnd w:id="2316"/>
      <w:r w:rsidRPr="00C6761E">
        <w:t>8a.2.10.6.2</w:t>
      </w:r>
      <w:r w:rsidRPr="00C6761E">
        <w:tab/>
        <w:t>Abnormal cases at the target UE</w:t>
      </w:r>
      <w:bookmarkEnd w:id="2317"/>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8" w:name="_CR8a_2_11"/>
      <w:bookmarkStart w:id="2319" w:name="_Toc138361235"/>
      <w:bookmarkStart w:id="2320" w:name="_Toc218597208"/>
      <w:bookmarkEnd w:id="2318"/>
      <w:r w:rsidRPr="00C6761E">
        <w:t>8a.2.11</w:t>
      </w:r>
      <w:r w:rsidRPr="00C6761E">
        <w:tab/>
        <w:t>5G ProSe security procedures over PC3a interface</w:t>
      </w:r>
      <w:bookmarkEnd w:id="2319"/>
      <w:r w:rsidRPr="00C6761E">
        <w:t xml:space="preserve"> for 5G ProSe UE-to-UE relay</w:t>
      </w:r>
      <w:bookmarkEnd w:id="2320"/>
    </w:p>
    <w:p w14:paraId="13712CDE" w14:textId="0F4C9436" w:rsidR="00384C28" w:rsidRPr="00C6761E" w:rsidRDefault="00384C28" w:rsidP="00384C28">
      <w:pPr>
        <w:pStyle w:val="Heading4"/>
      </w:pPr>
      <w:bookmarkStart w:id="2321" w:name="_CR8a_2_11_1"/>
      <w:bookmarkStart w:id="2322" w:name="_Toc138361236"/>
      <w:bookmarkStart w:id="2323" w:name="_Toc218597209"/>
      <w:bookmarkEnd w:id="2321"/>
      <w:r w:rsidRPr="00C6761E">
        <w:t>8a.2.11.1</w:t>
      </w:r>
      <w:r w:rsidRPr="00C6761E">
        <w:tab/>
        <w:t>General</w:t>
      </w:r>
      <w:bookmarkEnd w:id="2322"/>
      <w:bookmarkEnd w:id="2323"/>
    </w:p>
    <w:p w14:paraId="77D2F94B" w14:textId="3ED4EBF6" w:rsidR="00384C28" w:rsidRPr="00C6761E" w:rsidRDefault="00384C28" w:rsidP="00384C28">
      <w:pPr>
        <w:pStyle w:val="Heading5"/>
      </w:pPr>
      <w:bookmarkStart w:id="2324" w:name="_CR8a_2_11_1_1"/>
      <w:bookmarkStart w:id="2325" w:name="_Toc138361237"/>
      <w:bookmarkStart w:id="2326" w:name="_Toc218597210"/>
      <w:bookmarkEnd w:id="2324"/>
      <w:r w:rsidRPr="00C6761E">
        <w:t>8a.2.11.1.1</w:t>
      </w:r>
      <w:r w:rsidRPr="00C6761E">
        <w:tab/>
        <w:t>Transport protocol for PC3a messages</w:t>
      </w:r>
      <w:bookmarkEnd w:id="2325"/>
      <w:bookmarkEnd w:id="2326"/>
    </w:p>
    <w:p w14:paraId="73B2985F" w14:textId="4F667C0A" w:rsidR="00384C28" w:rsidRPr="00C6761E" w:rsidRDefault="00384C28" w:rsidP="00384C28">
      <w:r w:rsidRPr="00C6761E">
        <w:rPr>
          <w:rFonts w:hint="eastAsia"/>
          <w:lang w:eastAsia="zh-CN"/>
        </w:rPr>
        <w:t>The</w:t>
      </w:r>
      <w:r w:rsidRPr="00C6761E">
        <w:t xml:space="preserve"> transport protocol for PC3a messages </w:t>
      </w:r>
      <w:r w:rsidR="00F8375F">
        <w:t>is</w:t>
      </w:r>
      <w:r w:rsidRPr="00C6761E">
        <w:t xml:space="preserve"> the same as described in clause 8.2.12.1.1.</w:t>
      </w:r>
    </w:p>
    <w:p w14:paraId="258C6488" w14:textId="479E612C" w:rsidR="00384C28" w:rsidRPr="00C6761E" w:rsidRDefault="00384C28" w:rsidP="00384C28">
      <w:pPr>
        <w:pStyle w:val="Heading5"/>
      </w:pPr>
      <w:bookmarkStart w:id="2327" w:name="_CR8a_2_11_1_2"/>
      <w:bookmarkStart w:id="2328" w:name="_Toc138361238"/>
      <w:bookmarkStart w:id="2329" w:name="_Toc218597211"/>
      <w:bookmarkEnd w:id="2327"/>
      <w:r w:rsidRPr="00C6761E">
        <w:t>8a.2.11.1.2</w:t>
      </w:r>
      <w:r w:rsidRPr="00C6761E">
        <w:tab/>
        <w:t>Handling of UE-initiated procedures</w:t>
      </w:r>
      <w:bookmarkEnd w:id="2328"/>
      <w:bookmarkEnd w:id="2329"/>
    </w:p>
    <w:p w14:paraId="15F97E2A" w14:textId="29B175F5" w:rsidR="00384C28" w:rsidRPr="00C6761E" w:rsidRDefault="00384C28" w:rsidP="00384C28">
      <w:bookmarkStart w:id="2330" w:name="_Hlk147905462"/>
      <w:r w:rsidRPr="00C6761E">
        <w:t xml:space="preserve">The handling of UE-initiated procedures </w:t>
      </w:r>
      <w:r w:rsidR="00F8375F">
        <w:t>is</w:t>
      </w:r>
      <w:r w:rsidRPr="00C6761E">
        <w:t xml:space="preserve"> the same as described in clause 8.2.12.1.2.</w:t>
      </w:r>
    </w:p>
    <w:p w14:paraId="1F69D30C" w14:textId="5716BC67" w:rsidR="00384C28" w:rsidRPr="00C6761E" w:rsidRDefault="00384C28" w:rsidP="00384C28">
      <w:pPr>
        <w:pStyle w:val="Heading4"/>
      </w:pPr>
      <w:bookmarkStart w:id="2331" w:name="_CR8a_2_11_2"/>
      <w:bookmarkStart w:id="2332" w:name="_Toc138361241"/>
      <w:bookmarkStart w:id="2333" w:name="_Toc218597212"/>
      <w:bookmarkEnd w:id="2330"/>
      <w:bookmarkEnd w:id="2331"/>
      <w:r w:rsidRPr="00C6761E">
        <w:t>8a.2.11.2</w:t>
      </w:r>
      <w:r w:rsidRPr="00C6761E">
        <w:tab/>
        <w:t>Procedures</w:t>
      </w:r>
      <w:bookmarkEnd w:id="2332"/>
      <w:bookmarkEnd w:id="2333"/>
    </w:p>
    <w:p w14:paraId="39D23945" w14:textId="637F3026" w:rsidR="00384C28" w:rsidRPr="00C6761E" w:rsidRDefault="00384C28" w:rsidP="00384C28">
      <w:pPr>
        <w:pStyle w:val="Heading5"/>
      </w:pPr>
      <w:bookmarkStart w:id="2334" w:name="_CR8a_2_11_2_1"/>
      <w:bookmarkStart w:id="2335" w:name="_Toc138361242"/>
      <w:bookmarkStart w:id="2336" w:name="_Toc218597213"/>
      <w:bookmarkEnd w:id="2334"/>
      <w:r w:rsidRPr="00C6761E">
        <w:t>8a.2.11.2.1</w:t>
      </w:r>
      <w:r w:rsidRPr="00C6761E">
        <w:tab/>
        <w:t>Types of 5G ProSe security procedures over PC3a interface</w:t>
      </w:r>
      <w:bookmarkEnd w:id="2335"/>
      <w:r w:rsidRPr="00C6761E">
        <w:t xml:space="preserve"> for 5G ProSe UE-to-UE relay</w:t>
      </w:r>
      <w:bookmarkEnd w:id="233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lastRenderedPageBreak/>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7" w:name="_CR8a_2_11_2_2"/>
      <w:bookmarkStart w:id="2338" w:name="_Toc138361243"/>
      <w:bookmarkStart w:id="2339" w:name="_Toc218597214"/>
      <w:bookmarkEnd w:id="2337"/>
      <w:r w:rsidRPr="00C6761E">
        <w:t>8a.2.11.2.2</w:t>
      </w:r>
      <w:r w:rsidRPr="00C6761E">
        <w:tab/>
        <w:t>5G ProSe UE-to-UE relay discovery security material request procedure</w:t>
      </w:r>
      <w:bookmarkEnd w:id="2338"/>
      <w:bookmarkEnd w:id="2339"/>
    </w:p>
    <w:p w14:paraId="6428C186" w14:textId="15AC6631" w:rsidR="00384C28" w:rsidRPr="00C6761E" w:rsidRDefault="00384C28" w:rsidP="00384C28">
      <w:pPr>
        <w:pStyle w:val="Heading6"/>
      </w:pPr>
      <w:bookmarkStart w:id="2340" w:name="_CR8a_2_11_2_2_1"/>
      <w:bookmarkStart w:id="2341" w:name="_Toc138361244"/>
      <w:bookmarkStart w:id="2342" w:name="_Toc218597215"/>
      <w:bookmarkEnd w:id="2340"/>
      <w:r w:rsidRPr="00C6761E">
        <w:t>8a.2.11.2.2.1</w:t>
      </w:r>
      <w:r w:rsidRPr="00C6761E">
        <w:tab/>
        <w:t>General</w:t>
      </w:r>
      <w:bookmarkEnd w:id="2341"/>
      <w:bookmarkEnd w:id="2342"/>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43" w:name="_CR8a_2_11_2_2_2"/>
      <w:bookmarkStart w:id="2344" w:name="_Toc138361245"/>
      <w:bookmarkStart w:id="2345" w:name="_Toc218597216"/>
      <w:bookmarkEnd w:id="2343"/>
      <w:r w:rsidRPr="00C6761E">
        <w:t>8a.2.11.2.2.2</w:t>
      </w:r>
      <w:r w:rsidRPr="00C6761E">
        <w:tab/>
        <w:t>5G ProSe UE-to-UE relay discovery security material request procedure initiation</w:t>
      </w:r>
      <w:bookmarkEnd w:id="2344"/>
      <w:bookmarkEnd w:id="2345"/>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6" w:name="_Hlk145342226"/>
      <w:r w:rsidRPr="00C6761E">
        <w:t>&lt;</w:t>
      </w:r>
      <w:bookmarkEnd w:id="2346"/>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lastRenderedPageBreak/>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7pt;height:314.2pt" o:ole="">
            <v:imagedata r:id="rId120" o:title=""/>
          </v:shape>
          <o:OLEObject Type="Embed" ProgID="Visio.Drawing.11" ShapeID="_x0000_i1080" DrawAspect="Content" ObjectID="_1829208554" r:id="rId121"/>
        </w:object>
      </w:r>
    </w:p>
    <w:p w14:paraId="4145AB25" w14:textId="4410B2BE" w:rsidR="00384C28" w:rsidRPr="00C6761E" w:rsidRDefault="00384C28" w:rsidP="00384C28">
      <w:pPr>
        <w:pStyle w:val="TF"/>
      </w:pPr>
      <w:bookmarkStart w:id="2347" w:name="_CRFigure8a_2_11_2_2_2_1"/>
      <w:r w:rsidRPr="00C6761E">
        <w:t>Figure </w:t>
      </w:r>
      <w:bookmarkEnd w:id="2347"/>
      <w:r w:rsidRPr="00C6761E">
        <w:t>8a.2.11.2.2.2.1: 5G ProSe UE-to-UE relay discovery security material request procedure</w:t>
      </w:r>
    </w:p>
    <w:p w14:paraId="28C39178" w14:textId="6253C470" w:rsidR="00384C28" w:rsidRPr="00C6761E" w:rsidRDefault="00384C28" w:rsidP="00384C28">
      <w:pPr>
        <w:pStyle w:val="Heading6"/>
      </w:pPr>
      <w:bookmarkStart w:id="2348" w:name="_CR8a_2_11_2_2_3"/>
      <w:bookmarkStart w:id="2349" w:name="_Toc138361246"/>
      <w:bookmarkStart w:id="2350" w:name="_Toc218597217"/>
      <w:bookmarkEnd w:id="2348"/>
      <w:r w:rsidRPr="00C6761E">
        <w:t>8a.2.11.2.2.3</w:t>
      </w:r>
      <w:r w:rsidRPr="00C6761E">
        <w:tab/>
        <w:t>5G ProSe UE-to-UE relay discovery security material request procedure accepted by the 5G DDNMF</w:t>
      </w:r>
      <w:bookmarkEnd w:id="2349"/>
      <w:bookmarkEnd w:id="2350"/>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lastRenderedPageBreak/>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lastRenderedPageBreak/>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51" w:name="_CR8a_2_11_2_2_4"/>
      <w:bookmarkStart w:id="2352" w:name="_Toc138361247"/>
      <w:bookmarkStart w:id="2353" w:name="_Toc218597218"/>
      <w:bookmarkEnd w:id="2351"/>
      <w:r w:rsidRPr="00C6761E">
        <w:t>8a.2.11.2.2.4</w:t>
      </w:r>
      <w:r w:rsidRPr="00C6761E">
        <w:tab/>
        <w:t>5G ProSe UE-to-UE relay discovery security material request procedure completion by the UE</w:t>
      </w:r>
      <w:bookmarkEnd w:id="2352"/>
      <w:bookmarkEnd w:id="2353"/>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54" w:name="_CR8a_2_11_2_2_5"/>
      <w:bookmarkStart w:id="2355" w:name="_Toc138361248"/>
      <w:bookmarkStart w:id="2356" w:name="_Toc218597219"/>
      <w:bookmarkEnd w:id="2354"/>
      <w:r w:rsidRPr="00C6761E">
        <w:t>8a.2.11.2.2.5</w:t>
      </w:r>
      <w:r w:rsidRPr="00C6761E">
        <w:tab/>
        <w:t>5G ProSe UE-to-UE relay discovery security material request procedure not accepted by the 5G DDNMF</w:t>
      </w:r>
      <w:bookmarkEnd w:id="2355"/>
      <w:bookmarkEnd w:id="235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7" w:name="_CR8a_2_11_2_2_6"/>
      <w:bookmarkStart w:id="2358" w:name="_Toc138361249"/>
      <w:bookmarkStart w:id="2359" w:name="_Toc218597220"/>
      <w:bookmarkEnd w:id="2357"/>
      <w:r w:rsidRPr="00C6761E">
        <w:t>8a.2.11.2.2.6</w:t>
      </w:r>
      <w:r w:rsidRPr="00C6761E">
        <w:tab/>
        <w:t>Abnormal cases in the UE</w:t>
      </w:r>
      <w:bookmarkEnd w:id="2358"/>
      <w:bookmarkEnd w:id="2359"/>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lastRenderedPageBreak/>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60" w:name="_CR8a_2_11_2_2_7"/>
      <w:bookmarkStart w:id="2361" w:name="_Toc138361250"/>
      <w:bookmarkStart w:id="2362" w:name="_Toc218597221"/>
      <w:bookmarkEnd w:id="2360"/>
      <w:r w:rsidRPr="00C6761E">
        <w:t>8a.2.11.2.2.7</w:t>
      </w:r>
      <w:r w:rsidRPr="00C6761E">
        <w:tab/>
        <w:t>Abnormal cases in the 5G DDNMF</w:t>
      </w:r>
      <w:bookmarkEnd w:id="2361"/>
      <w:bookmarkEnd w:id="2362"/>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63" w:name="_CR8a_2_12"/>
      <w:bookmarkStart w:id="2364" w:name="_Toc218597222"/>
      <w:bookmarkEnd w:id="2363"/>
      <w:r w:rsidRPr="00C6761E">
        <w:t>8a.2.</w:t>
      </w:r>
      <w:r w:rsidR="00280709" w:rsidRPr="00C6761E">
        <w:t>12</w:t>
      </w:r>
      <w:r w:rsidRPr="00C6761E">
        <w:tab/>
        <w:t>5G ProSe security procedures over PC8 interface for 5G ProSe UE-to-UE relay</w:t>
      </w:r>
      <w:bookmarkEnd w:id="2364"/>
    </w:p>
    <w:p w14:paraId="5FCA437C" w14:textId="4DB023D5" w:rsidR="006A0A58" w:rsidRPr="00C6761E" w:rsidRDefault="006A0A58" w:rsidP="006A0A58">
      <w:pPr>
        <w:pStyle w:val="Heading4"/>
      </w:pPr>
      <w:bookmarkStart w:id="2365" w:name="_CR8a_2_12_1"/>
      <w:bookmarkStart w:id="2366" w:name="_Toc218597223"/>
      <w:bookmarkEnd w:id="2365"/>
      <w:r w:rsidRPr="00C6761E">
        <w:t>8a.2.</w:t>
      </w:r>
      <w:r w:rsidR="00280709" w:rsidRPr="00C6761E">
        <w:t>12</w:t>
      </w:r>
      <w:r w:rsidRPr="00C6761E">
        <w:t>.1</w:t>
      </w:r>
      <w:r w:rsidRPr="00C6761E">
        <w:tab/>
        <w:t>General</w:t>
      </w:r>
      <w:bookmarkEnd w:id="2366"/>
    </w:p>
    <w:p w14:paraId="6D8BE3A1" w14:textId="0A0E346B" w:rsidR="006A0A58" w:rsidRPr="00C6761E" w:rsidRDefault="006A0A58" w:rsidP="006A0A58">
      <w:pPr>
        <w:pStyle w:val="Heading5"/>
      </w:pPr>
      <w:bookmarkStart w:id="2367" w:name="_CR8a_2_12_1_1"/>
      <w:bookmarkStart w:id="2368" w:name="_Toc218597224"/>
      <w:bookmarkEnd w:id="2367"/>
      <w:r w:rsidRPr="00C6761E">
        <w:t>8a.2.</w:t>
      </w:r>
      <w:r w:rsidR="00280709" w:rsidRPr="00C6761E">
        <w:t>12</w:t>
      </w:r>
      <w:r w:rsidRPr="00C6761E">
        <w:t>.1.1</w:t>
      </w:r>
      <w:r w:rsidRPr="00C6761E">
        <w:tab/>
        <w:t>Transport protocol for PC8 messages</w:t>
      </w:r>
      <w:bookmarkEnd w:id="2368"/>
    </w:p>
    <w:p w14:paraId="2AA893CC" w14:textId="263B4171" w:rsidR="006A0A58" w:rsidRPr="00C6761E" w:rsidRDefault="006A0A58" w:rsidP="006A0A58">
      <w:r w:rsidRPr="00C6761E">
        <w:rPr>
          <w:rFonts w:hint="eastAsia"/>
          <w:lang w:eastAsia="zh-CN"/>
        </w:rPr>
        <w:t>The</w:t>
      </w:r>
      <w:r w:rsidRPr="00C6761E">
        <w:t xml:space="preserve"> transport protocol for PC3a messages </w:t>
      </w:r>
      <w:r w:rsidR="00F8375F">
        <w:t>is</w:t>
      </w:r>
      <w:r w:rsidRPr="00C6761E">
        <w:t xml:space="preserve"> the same as described in clause 8.2.10.1.1.</w:t>
      </w:r>
    </w:p>
    <w:p w14:paraId="203AB9C6" w14:textId="11F8E5A4" w:rsidR="006A0A58" w:rsidRPr="00C6761E" w:rsidRDefault="006A0A58" w:rsidP="006A0A58">
      <w:pPr>
        <w:pStyle w:val="Heading5"/>
      </w:pPr>
      <w:bookmarkStart w:id="2369" w:name="_CR8a_2_12_1_2"/>
      <w:bookmarkStart w:id="2370" w:name="_Toc218597225"/>
      <w:bookmarkEnd w:id="2369"/>
      <w:r w:rsidRPr="00C6761E">
        <w:t>8a.2.</w:t>
      </w:r>
      <w:r w:rsidR="00BA5CBF" w:rsidRPr="00C6761E">
        <w:t>12</w:t>
      </w:r>
      <w:r w:rsidRPr="00C6761E">
        <w:t>.1.2</w:t>
      </w:r>
      <w:r w:rsidRPr="00C6761E">
        <w:tab/>
        <w:t>Handling of UE-initiated procedures</w:t>
      </w:r>
      <w:bookmarkEnd w:id="2370"/>
    </w:p>
    <w:p w14:paraId="07F5B168" w14:textId="4A4A6331" w:rsidR="006A0A58" w:rsidRPr="00C6761E" w:rsidRDefault="006A0A58" w:rsidP="006A0A58">
      <w:r w:rsidRPr="00C6761E">
        <w:t xml:space="preserve">The handling of UE-initiated procedures </w:t>
      </w:r>
      <w:r w:rsidR="00F8375F">
        <w:t>is</w:t>
      </w:r>
      <w:r w:rsidRPr="00C6761E">
        <w:t xml:space="preserve"> the same as described in clause 8.2.10.1.2.</w:t>
      </w:r>
    </w:p>
    <w:p w14:paraId="77A39967" w14:textId="26B038EF" w:rsidR="006A0A58" w:rsidRPr="00C6761E" w:rsidRDefault="006A0A58" w:rsidP="006A0A58">
      <w:pPr>
        <w:pStyle w:val="Heading4"/>
      </w:pPr>
      <w:bookmarkStart w:id="2371" w:name="_CR8a_2_12_2"/>
      <w:bookmarkStart w:id="2372" w:name="_Toc218597226"/>
      <w:bookmarkEnd w:id="2371"/>
      <w:r w:rsidRPr="00C6761E">
        <w:t>8a.2.</w:t>
      </w:r>
      <w:r w:rsidR="00BA5CBF" w:rsidRPr="00C6761E">
        <w:t>12</w:t>
      </w:r>
      <w:r w:rsidRPr="00C6761E">
        <w:t>.2</w:t>
      </w:r>
      <w:r w:rsidRPr="00C6761E">
        <w:tab/>
        <w:t>Procedures</w:t>
      </w:r>
      <w:bookmarkEnd w:id="2372"/>
    </w:p>
    <w:p w14:paraId="5A40EE37" w14:textId="111FE20D" w:rsidR="006A0A58" w:rsidRPr="00C6761E" w:rsidRDefault="006A0A58" w:rsidP="006A0A58">
      <w:pPr>
        <w:pStyle w:val="Heading5"/>
      </w:pPr>
      <w:bookmarkStart w:id="2373" w:name="_CR8a_2_12_2_1"/>
      <w:bookmarkStart w:id="2374" w:name="_Toc218597227"/>
      <w:bookmarkEnd w:id="2373"/>
      <w:r w:rsidRPr="00C6761E">
        <w:t>8a.2.</w:t>
      </w:r>
      <w:r w:rsidR="002261EA" w:rsidRPr="00C6761E">
        <w:t>12</w:t>
      </w:r>
      <w:r w:rsidRPr="00C6761E">
        <w:t>.2.1</w:t>
      </w:r>
      <w:r w:rsidRPr="00C6761E">
        <w:tab/>
        <w:t>Types of 5G ProSe security procedures over PC8 interface for 5G ProSe UE-to-UE relay</w:t>
      </w:r>
      <w:bookmarkEnd w:id="2374"/>
    </w:p>
    <w:p w14:paraId="07FFA01B" w14:textId="77777777" w:rsidR="006A0A58" w:rsidRPr="00C6761E" w:rsidRDefault="006A0A58" w:rsidP="006A0A58">
      <w:r w:rsidRPr="00C6761E">
        <w:t>The following procedures are defined:</w:t>
      </w:r>
    </w:p>
    <w:p w14:paraId="74ADE367" w14:textId="22CC3228" w:rsidR="006A0A58" w:rsidRPr="00C6761E" w:rsidRDefault="006A0A58" w:rsidP="006A0A58">
      <w:pPr>
        <w:pStyle w:val="B1"/>
      </w:pPr>
      <w:r w:rsidRPr="00C6761E">
        <w:t>a)</w:t>
      </w:r>
      <w:r w:rsidRPr="00C6761E">
        <w:tab/>
        <w:t xml:space="preserve">5G ProSe UE-to-UE relay discovery security </w:t>
      </w:r>
      <w:r w:rsidR="00906308">
        <w:t>parameters</w:t>
      </w:r>
      <w:r w:rsidRPr="00C6761E">
        <w:t xml:space="preserve">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0EACFCD4" w:rsidR="006A0A58" w:rsidRPr="00C6761E" w:rsidRDefault="006A0A58" w:rsidP="006A0A58">
      <w:pPr>
        <w:pStyle w:val="Heading5"/>
      </w:pPr>
      <w:bookmarkStart w:id="2375" w:name="_CR8a_2_12_2_2"/>
      <w:bookmarkStart w:id="2376" w:name="_Toc218597228"/>
      <w:bookmarkEnd w:id="2375"/>
      <w:r w:rsidRPr="00C6761E">
        <w:lastRenderedPageBreak/>
        <w:t>8a.2.</w:t>
      </w:r>
      <w:r w:rsidR="002261EA" w:rsidRPr="00C6761E">
        <w:t>12</w:t>
      </w:r>
      <w:r w:rsidRPr="00C6761E">
        <w:t>.2.2</w:t>
      </w:r>
      <w:r w:rsidRPr="00C6761E">
        <w:tab/>
        <w:t xml:space="preserve">5G ProSe UE-to-UE relay discovery security </w:t>
      </w:r>
      <w:r w:rsidR="00906308">
        <w:t>parameters</w:t>
      </w:r>
      <w:r w:rsidRPr="00C6761E">
        <w:t xml:space="preserve"> request procedure</w:t>
      </w:r>
      <w:bookmarkEnd w:id="2376"/>
    </w:p>
    <w:p w14:paraId="3237C851" w14:textId="5DDBEA7E" w:rsidR="006A0A58" w:rsidRPr="00C6761E" w:rsidRDefault="006A0A58" w:rsidP="006A0A58">
      <w:pPr>
        <w:pStyle w:val="Heading6"/>
      </w:pPr>
      <w:bookmarkStart w:id="2377" w:name="_CR8a_2_12_2_2_1"/>
      <w:bookmarkStart w:id="2378" w:name="_Toc218597229"/>
      <w:bookmarkEnd w:id="2377"/>
      <w:r w:rsidRPr="00C6761E">
        <w:t>8a.2.</w:t>
      </w:r>
      <w:r w:rsidR="002261EA" w:rsidRPr="00C6761E">
        <w:t>12</w:t>
      </w:r>
      <w:r w:rsidRPr="00C6761E">
        <w:t>.2.2.1</w:t>
      </w:r>
      <w:r w:rsidRPr="00C6761E">
        <w:tab/>
        <w:t>General</w:t>
      </w:r>
      <w:bookmarkEnd w:id="2378"/>
    </w:p>
    <w:p w14:paraId="210C9828" w14:textId="4F4793E0" w:rsidR="006A0A58" w:rsidRPr="00C6761E" w:rsidRDefault="006A0A58" w:rsidP="006A0A58">
      <w:r w:rsidRPr="00C6761E">
        <w:t xml:space="preserve">The purpose of the 5G ProSe UE-to-UE relay discovery security </w:t>
      </w:r>
      <w:r w:rsidR="00906308">
        <w:t>parameters</w:t>
      </w:r>
      <w:r w:rsidRPr="00C6761E">
        <w:t xml:space="preserve"> request procedure is for the UE:</w:t>
      </w:r>
    </w:p>
    <w:p w14:paraId="7B35EA01" w14:textId="0800E819" w:rsidR="006A0A58" w:rsidRPr="00C6761E" w:rsidRDefault="006A0A58" w:rsidP="006A0A58">
      <w:pPr>
        <w:pStyle w:val="B1"/>
      </w:pPr>
      <w:r w:rsidRPr="00C6761E">
        <w:t>a)</w:t>
      </w:r>
      <w:r w:rsidRPr="00C6761E">
        <w:tab/>
        <w:t xml:space="preserve">to obtain the 5G ProSe UE-to-UE relay discovery security </w:t>
      </w:r>
      <w:r w:rsidR="00906308">
        <w:t>parameters</w:t>
      </w:r>
      <w:r w:rsidRPr="00C6761E">
        <w:t xml:space="preserve"> for 5G ProSe end UE, applicable when the UE acts as a 5G ProSe end UE and uses the security procedure over user plane as specified in 3GPP TS 33.503 [34]; and</w:t>
      </w:r>
    </w:p>
    <w:p w14:paraId="5E5F2066" w14:textId="25D4B3E4" w:rsidR="006A0A58" w:rsidRPr="00C6761E" w:rsidRDefault="006A0A58" w:rsidP="006A0A58">
      <w:pPr>
        <w:pStyle w:val="B1"/>
      </w:pPr>
      <w:r w:rsidRPr="00C6761E">
        <w:t>b)</w:t>
      </w:r>
      <w:r w:rsidRPr="00C6761E">
        <w:tab/>
        <w:t xml:space="preserve">to obtain the 5G ProSe UE-to-UE relay discovery security </w:t>
      </w:r>
      <w:r w:rsidR="00906308">
        <w:t>parameters</w:t>
      </w:r>
      <w:r w:rsidRPr="00C6761E">
        <w:t xml:space="preserve"> for 5G ProSe UE-to-UE relay UE, applicable when the UE acts as a 5G ProSe UE-to-UE relay UE and uses the security procedure over user plane as specified in 3GPP TS 33.503 [34].</w:t>
      </w:r>
    </w:p>
    <w:p w14:paraId="026AC299" w14:textId="6C05FD21" w:rsidR="006A0A58" w:rsidRPr="00C6761E" w:rsidRDefault="006A0A58" w:rsidP="006A0A58">
      <w:pPr>
        <w:pStyle w:val="Heading6"/>
      </w:pPr>
      <w:bookmarkStart w:id="2379" w:name="_CR8a_2_12_2_2_2"/>
      <w:bookmarkStart w:id="2380" w:name="_Toc218597230"/>
      <w:bookmarkEnd w:id="2379"/>
      <w:r w:rsidRPr="00C6761E">
        <w:t>8a.2.</w:t>
      </w:r>
      <w:r w:rsidR="002261EA" w:rsidRPr="00C6761E">
        <w:t>12</w:t>
      </w:r>
      <w:r w:rsidRPr="00C6761E">
        <w:t>.2.2.2</w:t>
      </w:r>
      <w:r w:rsidRPr="00C6761E">
        <w:tab/>
        <w:t xml:space="preserve">5G ProSe UE-to-UE relay discovery security </w:t>
      </w:r>
      <w:r w:rsidR="00906308">
        <w:t xml:space="preserve">parameters </w:t>
      </w:r>
      <w:r w:rsidRPr="00C6761E">
        <w:t>request procedure initiation</w:t>
      </w:r>
      <w:bookmarkEnd w:id="2380"/>
    </w:p>
    <w:p w14:paraId="54B81D61" w14:textId="4B41A277" w:rsidR="006A0A58" w:rsidRPr="00C6761E" w:rsidRDefault="006A0A58" w:rsidP="006A0A58">
      <w:r w:rsidRPr="00C6761E">
        <w:t xml:space="preserve">The UE shall initiate the 5G ProSe UE-to-UE relay discovery security </w:t>
      </w:r>
      <w:r w:rsidR="00906308">
        <w:t>parameters</w:t>
      </w:r>
      <w:r w:rsidRPr="00C6761E">
        <w:t xml:space="preserve">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30027DFB"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6AA7DC59"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44BD3E30" w:rsidR="006A0A58" w:rsidRPr="00C6761E" w:rsidRDefault="006A0A58" w:rsidP="006A0A58">
      <w:r w:rsidRPr="00C6761E">
        <w:t xml:space="preserve">The UE shall initiate the 5G ProSe UE-to-UE relay discovery security </w:t>
      </w:r>
      <w:r w:rsidR="00906308">
        <w:t>parameters</w:t>
      </w:r>
      <w:r w:rsidRPr="00C6761E">
        <w:t xml:space="preserve">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5DCFF1C8" w:rsidR="006A0A58" w:rsidRPr="00C6761E" w:rsidRDefault="006A0A58" w:rsidP="006A0A58">
      <w:pPr>
        <w:pStyle w:val="B1"/>
      </w:pPr>
      <w:r w:rsidRPr="00C6761E">
        <w:t>b)</w:t>
      </w:r>
      <w:r w:rsidRPr="00C6761E">
        <w:tab/>
        <w:t xml:space="preserve">shall indicate whether the UE requests the 5G ProSe UE-to-UE relay discovery security </w:t>
      </w:r>
      <w:r w:rsidR="00906308">
        <w:t>parameters</w:t>
      </w:r>
      <w:r w:rsidRPr="00C6761E">
        <w:t xml:space="preserve"> for 5G ProSe end UE, the 5G ProSe UE-to-UE relay discovery security </w:t>
      </w:r>
      <w:r w:rsidR="00906308">
        <w:t>parameters</w:t>
      </w:r>
      <w:r w:rsidRPr="00C6761E">
        <w:t xml:space="preserve">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0D7B6485" w:rsidR="006A0A58" w:rsidRPr="00C6761E" w:rsidRDefault="006A0A58" w:rsidP="006A0A58">
      <w:pPr>
        <w:pStyle w:val="B1"/>
      </w:pPr>
      <w:r w:rsidRPr="00C6761E">
        <w:t>d)</w:t>
      </w:r>
      <w:r w:rsidRPr="00C6761E">
        <w:tab/>
        <w:t xml:space="preserve">if the UE requests the 5G ProSe UE-to-UE relay discovery security </w:t>
      </w:r>
      <w:r w:rsidR="00906308">
        <w:t>parameters</w:t>
      </w:r>
      <w:r w:rsidRPr="00C6761E">
        <w:t xml:space="preserve">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51CBF425" w:rsidR="006A0A58" w:rsidRPr="00C6761E" w:rsidRDefault="006A0A58" w:rsidP="006A0A58">
      <w:r w:rsidRPr="00C6761E">
        <w:t>Figure 8a.2.</w:t>
      </w:r>
      <w:r w:rsidR="002107EC" w:rsidRPr="00C6761E">
        <w:t>12</w:t>
      </w:r>
      <w:r w:rsidRPr="00C6761E">
        <w:t xml:space="preserve">.2.2.2.1 illustrates the interaction of the UE and the 5G PKMF in the 5G ProSe UE-to-UE relay discovery security </w:t>
      </w:r>
      <w:r w:rsidR="00906308">
        <w:t>parameters</w:t>
      </w:r>
      <w:r w:rsidRPr="00C6761E">
        <w:t xml:space="preserve">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1pt;height:315.05pt" o:ole="">
            <v:imagedata r:id="rId122" o:title=""/>
          </v:shape>
          <o:OLEObject Type="Embed" ProgID="Visio.Drawing.11" ShapeID="_x0000_i1081" DrawAspect="Content" ObjectID="_1829208555" r:id="rId123"/>
        </w:object>
      </w:r>
    </w:p>
    <w:p w14:paraId="01397806" w14:textId="2AA3C6B6" w:rsidR="006A0A58" w:rsidRPr="00C6761E" w:rsidRDefault="006A0A58" w:rsidP="006A0A58">
      <w:pPr>
        <w:pStyle w:val="TF"/>
      </w:pPr>
      <w:bookmarkStart w:id="2381" w:name="_CRFigure8a_2_12_2_2_2_1"/>
      <w:r w:rsidRPr="00C6761E">
        <w:t>Figure </w:t>
      </w:r>
      <w:bookmarkEnd w:id="2381"/>
      <w:r w:rsidRPr="00C6761E">
        <w:t>8a.2.</w:t>
      </w:r>
      <w:r w:rsidR="002107EC" w:rsidRPr="00C6761E">
        <w:t>12</w:t>
      </w:r>
      <w:r w:rsidRPr="00C6761E">
        <w:t>.2.2.2.1: 5G ProSe UE-to-UE relay discovery security material request procedure</w:t>
      </w:r>
    </w:p>
    <w:p w14:paraId="14BE38B4" w14:textId="18620144" w:rsidR="006A0A58" w:rsidRPr="00C6761E" w:rsidRDefault="006A0A58" w:rsidP="006A0A58">
      <w:pPr>
        <w:pStyle w:val="Heading6"/>
      </w:pPr>
      <w:bookmarkStart w:id="2382" w:name="_CR8a_2_12_2_2_3"/>
      <w:bookmarkStart w:id="2383" w:name="_Toc218597231"/>
      <w:bookmarkEnd w:id="2382"/>
      <w:r w:rsidRPr="00C6761E">
        <w:t>8a.2.</w:t>
      </w:r>
      <w:r w:rsidR="002107EC" w:rsidRPr="00C6761E">
        <w:t>12</w:t>
      </w:r>
      <w:r w:rsidRPr="00C6761E">
        <w:t>.2.2.3</w:t>
      </w:r>
      <w:r w:rsidRPr="00C6761E">
        <w:tab/>
        <w:t xml:space="preserve">5G ProSe UE-to-UE relay discovery security </w:t>
      </w:r>
      <w:r w:rsidR="00906308">
        <w:t>parameters</w:t>
      </w:r>
      <w:r w:rsidRPr="00C6761E">
        <w:t xml:space="preserve"> request procedure accepted by the 5G PKMF</w:t>
      </w:r>
      <w:bookmarkEnd w:id="238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4693EDF8" w:rsidR="006A0A58" w:rsidRPr="00C6761E" w:rsidRDefault="006A0A58" w:rsidP="006A0A58">
      <w:pPr>
        <w:pStyle w:val="B1"/>
      </w:pPr>
      <w:r w:rsidRPr="00C6761E">
        <w:t>a)</w:t>
      </w:r>
      <w:r w:rsidRPr="00C6761E">
        <w:tab/>
        <w:t xml:space="preserve">the UE requests the 5G ProSe UE-to-UE relay discovery security </w:t>
      </w:r>
      <w:r w:rsidR="00906308">
        <w:t>parameters</w:t>
      </w:r>
      <w:r w:rsidRPr="00C6761E">
        <w:t xml:space="preserve"> for 5G ProSe end UE only and the PROSE_SECURITY_PARAM_REQUEST message is received over a TLS tunnel established by a UE authorized to act as a 5G ProSe end UE;</w:t>
      </w:r>
    </w:p>
    <w:p w14:paraId="59E62320" w14:textId="341D1C2F" w:rsidR="006A0A58" w:rsidRPr="00C6761E" w:rsidRDefault="006A0A58" w:rsidP="006A0A58">
      <w:pPr>
        <w:pStyle w:val="B1"/>
      </w:pPr>
      <w:r w:rsidRPr="00C6761E">
        <w:t>b)</w:t>
      </w:r>
      <w:r w:rsidRPr="00C6761E">
        <w:tab/>
        <w:t xml:space="preserve">the UE requests the 5G ProSe UE-to-UE relay discovery security </w:t>
      </w:r>
      <w:r w:rsidR="00906308">
        <w:t>parameters</w:t>
      </w:r>
      <w:r w:rsidRPr="00C6761E">
        <w:t xml:space="preserve"> for 5G ProSe UE-to-UE relay UE only and the PROSE_SECURITY_PARAM_REQUEST message is received over a TLS tunnel established by a UE authorized to act as a 5G ProSe UE-to-UE relay UE; or</w:t>
      </w:r>
    </w:p>
    <w:p w14:paraId="6CDE73B0" w14:textId="319D949F" w:rsidR="006A0A58" w:rsidRPr="00C6761E" w:rsidRDefault="006A0A58" w:rsidP="006A0A58">
      <w:pPr>
        <w:pStyle w:val="B1"/>
      </w:pPr>
      <w:r w:rsidRPr="00C6761E">
        <w:t>c)</w:t>
      </w:r>
      <w:r w:rsidRPr="00C6761E">
        <w:tab/>
        <w:t xml:space="preserve">the UE requests the 5G ProSe UE-to-UE relay discovery security </w:t>
      </w:r>
      <w:r w:rsidR="00906308">
        <w:t>parameters</w:t>
      </w:r>
      <w:r w:rsidRPr="00C6761E">
        <w:t xml:space="preserve"> for 5G ProSe end UE and the 5G ProSe UE-to-UE relay discovery security </w:t>
      </w:r>
      <w:r w:rsidR="00906308">
        <w:t>parameters</w:t>
      </w:r>
      <w:r w:rsidRPr="00C6761E">
        <w:t xml:space="preserve">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055B623F" w:rsidR="006A0A58" w:rsidRPr="00C6761E" w:rsidRDefault="006A0A58" w:rsidP="006A0A58">
      <w:pPr>
        <w:pStyle w:val="B1"/>
      </w:pPr>
      <w:r w:rsidRPr="00C6761E">
        <w:t>b)</w:t>
      </w:r>
      <w:r w:rsidRPr="00C6761E">
        <w:tab/>
        <w:t xml:space="preserve">if the UE requests the 5G ProSe UE-to-UE relay discovery security </w:t>
      </w:r>
      <w:r w:rsidR="00906308">
        <w:t>parameters</w:t>
      </w:r>
      <w:r w:rsidRPr="00C6761E">
        <w:t xml:space="preserve"> for 5G ProSe end UE:</w:t>
      </w:r>
    </w:p>
    <w:p w14:paraId="7236793C" w14:textId="17888A0B"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w:t>
      </w:r>
      <w:r w:rsidR="00906308">
        <w:t>parameters</w:t>
      </w:r>
      <w:r w:rsidRPr="00C6761E">
        <w:t xml:space="preserve"> for 5G ProSe end UE. In </w:t>
      </w:r>
      <w:r w:rsidR="00A27846">
        <w:t xml:space="preserve">each of </w:t>
      </w:r>
      <w:r w:rsidRPr="00C6761E">
        <w:t xml:space="preserve">the 5G ProSe UE-to-UE relay discovery security </w:t>
      </w:r>
      <w:r w:rsidR="00906308">
        <w:t>parameters</w:t>
      </w:r>
      <w:r w:rsidRPr="00C6761E">
        <w:t xml:space="preserve"> for 5G ProSe end UE, the 5G PKMF:</w:t>
      </w:r>
    </w:p>
    <w:p w14:paraId="2ED5F83F" w14:textId="6C248CC8" w:rsidR="006A0A58" w:rsidRPr="00C6761E" w:rsidRDefault="006A0A58" w:rsidP="006A0A58">
      <w:pPr>
        <w:pStyle w:val="B3"/>
      </w:pPr>
      <w:r w:rsidRPr="00C6761E">
        <w:t>A)</w:t>
      </w:r>
      <w:r w:rsidRPr="00C6761E">
        <w:tab/>
        <w:t xml:space="preserve">shall include the expiration timer of the 5G ProSe UE-to-UE relay discovery security </w:t>
      </w:r>
      <w:r w:rsidR="00906308">
        <w:t>parameters</w:t>
      </w:r>
      <w:r w:rsidRPr="00C6761E">
        <w:t xml:space="preserve">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5139BBC2" w:rsidR="006A0A58" w:rsidRPr="00C6761E" w:rsidRDefault="006A0A58" w:rsidP="006A0A58">
      <w:pPr>
        <w:pStyle w:val="B1"/>
      </w:pPr>
      <w:r w:rsidRPr="00C6761E">
        <w:t>c)</w:t>
      </w:r>
      <w:r w:rsidRPr="00C6761E">
        <w:tab/>
        <w:t xml:space="preserve">if the UE requests the 5G ProSe UE-to-UE relay discovery security </w:t>
      </w:r>
      <w:r w:rsidR="00906308">
        <w:t>parameters</w:t>
      </w:r>
      <w:r w:rsidRPr="00C6761E">
        <w:t xml:space="preserve"> for 5G ProSe UE-to-UE relay UE:</w:t>
      </w:r>
    </w:p>
    <w:p w14:paraId="2C54CAC1" w14:textId="1C62883D" w:rsidR="006A0A58" w:rsidRPr="00C6761E" w:rsidRDefault="006A0A58" w:rsidP="006A0A58">
      <w:pPr>
        <w:pStyle w:val="B2"/>
      </w:pPr>
      <w:r w:rsidRPr="00C6761E">
        <w:t>1)</w:t>
      </w:r>
      <w:r w:rsidRPr="00C6761E">
        <w:tab/>
        <w:t xml:space="preserve">shall include the 5G ProSe UE-to-UE relay discovery security </w:t>
      </w:r>
      <w:r w:rsidR="00906308">
        <w:t>parameters</w:t>
      </w:r>
      <w:r w:rsidRPr="00C6761E">
        <w:t xml:space="preserve"> for 5G ProSe UE-to-UE relay UE. In the 5G ProSe UE-to-UE relay discovery security </w:t>
      </w:r>
      <w:r w:rsidR="00906308">
        <w:t>parameters</w:t>
      </w:r>
      <w:r w:rsidRPr="00C6761E">
        <w:t xml:space="preserve"> for 5G ProSe UE-to-UE relay UE, the 5G PKMF:</w:t>
      </w:r>
    </w:p>
    <w:p w14:paraId="4BF318BE" w14:textId="0B114FF9" w:rsidR="006A0A58" w:rsidRPr="00C6761E" w:rsidRDefault="006A0A58" w:rsidP="006A0A58">
      <w:pPr>
        <w:pStyle w:val="B3"/>
      </w:pPr>
      <w:r w:rsidRPr="00C6761E">
        <w:t>A)</w:t>
      </w:r>
      <w:r w:rsidRPr="00C6761E">
        <w:tab/>
        <w:t xml:space="preserve">shall include the expiration timer of the 5G ProSe UE-to-UE relay discovery security </w:t>
      </w:r>
      <w:r w:rsidR="00906308">
        <w:t xml:space="preserve">parameters </w:t>
      </w:r>
      <w:r w:rsidRPr="00C6761E">
        <w:t>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53EE0705" w:rsidR="006A0A58" w:rsidRPr="00C6761E" w:rsidRDefault="006A0A58" w:rsidP="006A0A58">
      <w:r w:rsidRPr="00C6761E">
        <w:t xml:space="preserve">If the UE requests the 5G ProSe UE-to-UE relay discovery security </w:t>
      </w:r>
      <w:r w:rsidR="00906308">
        <w:t>parameters</w:t>
      </w:r>
      <w:r w:rsidRPr="00C6761E">
        <w:t xml:space="preserve">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w:t>
      </w:r>
      <w:r w:rsidRPr="00C6761E">
        <w:lastRenderedPageBreak/>
        <w:t xml:space="preserve">discovery security </w:t>
      </w:r>
      <w:r w:rsidR="00906308">
        <w:t>parameters</w:t>
      </w:r>
      <w:r w:rsidRPr="00C6761E">
        <w:t xml:space="preserve"> for 5G ProSe end UE any information received from 5G PKMFs of potential 5G ProSe UE-to-UE relay UEs which can serve the UE.</w:t>
      </w:r>
    </w:p>
    <w:p w14:paraId="680C5625" w14:textId="6D901DFC" w:rsidR="006A0A58" w:rsidRPr="00C6761E" w:rsidRDefault="006A0A58" w:rsidP="006A0A58">
      <w:pPr>
        <w:pStyle w:val="Heading6"/>
      </w:pPr>
      <w:bookmarkStart w:id="2384" w:name="_CR8a_2_12_2_2_4"/>
      <w:bookmarkStart w:id="2385" w:name="_Toc218597232"/>
      <w:bookmarkEnd w:id="2384"/>
      <w:r w:rsidRPr="00C6761E">
        <w:t>8a.2.</w:t>
      </w:r>
      <w:r w:rsidR="002107EC" w:rsidRPr="00C6761E">
        <w:t>12</w:t>
      </w:r>
      <w:r w:rsidRPr="00C6761E">
        <w:t>.2.2.4</w:t>
      </w:r>
      <w:r w:rsidRPr="00C6761E">
        <w:tab/>
        <w:t xml:space="preserve">5G ProSe UE-to-UE relay discovery security </w:t>
      </w:r>
      <w:r w:rsidR="00906308">
        <w:t>parameters</w:t>
      </w:r>
      <w:r w:rsidRPr="00C6761E">
        <w:t xml:space="preserve"> request procedure completion by the UE</w:t>
      </w:r>
      <w:bookmarkEnd w:id="238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24612647"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w:t>
      </w:r>
      <w:r w:rsidR="00906308">
        <w:t>parameters</w:t>
      </w:r>
      <w:r w:rsidRPr="00C6761E">
        <w:t xml:space="preserve"> for 5G ProSe end UE:</w:t>
      </w:r>
    </w:p>
    <w:p w14:paraId="01FF23A2" w14:textId="1021915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 xml:space="preserve">5G ProSe UE-to-UE relay discovery security </w:t>
      </w:r>
      <w:r w:rsidR="00906308">
        <w:t>parameters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w:t>
      </w:r>
      <w:r w:rsidR="00906308">
        <w:t>parameters</w:t>
      </w:r>
      <w:r w:rsidR="00906308" w:rsidRPr="00C6761E" w:rsidDel="00906308">
        <w:t xml:space="preserve"> </w:t>
      </w:r>
      <w:r w:rsidRPr="00C6761E">
        <w:t>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2D0BFFE" w:rsidR="006A0A58" w:rsidRPr="00C6761E" w:rsidRDefault="006A0A58" w:rsidP="006A0A58">
      <w:pPr>
        <w:pStyle w:val="B1"/>
      </w:pPr>
      <w:r w:rsidRPr="00C6761E">
        <w:t>b)</w:t>
      </w:r>
      <w:r w:rsidRPr="00C6761E">
        <w:tab/>
        <w:t xml:space="preserve">if the &lt;UUR-discovery-security-parameters-accept&gt; element contains the 5G ProSe UE-to-UE relay discovery security </w:t>
      </w:r>
      <w:r w:rsidR="00906308">
        <w:t>parameters</w:t>
      </w:r>
      <w:r w:rsidRPr="00C6761E">
        <w:t xml:space="preserve"> for 5G ProSe UE-to-UE relay UE:</w:t>
      </w:r>
    </w:p>
    <w:p w14:paraId="1BEA05CB" w14:textId="51DE648E" w:rsidR="006A0A58" w:rsidRPr="00C6761E" w:rsidRDefault="006A0A58" w:rsidP="006A0A58">
      <w:pPr>
        <w:pStyle w:val="B2"/>
      </w:pPr>
      <w:r w:rsidRPr="00C6761E">
        <w:t>1)</w:t>
      </w:r>
      <w:r w:rsidRPr="00C6761E">
        <w:tab/>
        <w:t xml:space="preserve">shall store the 5G ProSe UE-to-UE relay discovery security </w:t>
      </w:r>
      <w:r w:rsidR="00906308">
        <w:t>parameters</w:t>
      </w:r>
      <w:r w:rsidRPr="00C6761E">
        <w:t xml:space="preserve">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w:t>
      </w:r>
      <w:r w:rsidR="00906308">
        <w:t>parameters</w:t>
      </w:r>
      <w:r w:rsidRPr="00C6761E">
        <w:t xml:space="preserve">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5BC489BB" w:rsidR="006A0A58" w:rsidRPr="00C6761E" w:rsidRDefault="006A0A58" w:rsidP="006A0A58">
      <w:pPr>
        <w:pStyle w:val="Heading6"/>
      </w:pPr>
      <w:bookmarkStart w:id="2386" w:name="_CR8a_2_12_2_2_5"/>
      <w:bookmarkStart w:id="2387" w:name="_Toc218597233"/>
      <w:bookmarkEnd w:id="2386"/>
      <w:r w:rsidRPr="00C6761E">
        <w:t>8a.2.</w:t>
      </w:r>
      <w:r w:rsidR="00405CC8" w:rsidRPr="00C6761E">
        <w:t>12</w:t>
      </w:r>
      <w:r w:rsidRPr="00C6761E">
        <w:t>.2.2.5</w:t>
      </w:r>
      <w:r w:rsidRPr="00C6761E">
        <w:tab/>
        <w:t xml:space="preserve">5G ProSe UE-to-UE relay discovery security </w:t>
      </w:r>
      <w:r w:rsidR="00906308">
        <w:t>parameters</w:t>
      </w:r>
      <w:r w:rsidRPr="00C6761E">
        <w:t xml:space="preserve"> request procedure not accepted by the 5G PKMF</w:t>
      </w:r>
      <w:bookmarkEnd w:id="2387"/>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39CF8AB6"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w:t>
      </w:r>
      <w:r w:rsidR="00906308">
        <w:t>parameters</w:t>
      </w:r>
      <w:r w:rsidRPr="00C6761E">
        <w:t xml:space="preserve"> request procedure as rejected.</w:t>
      </w:r>
    </w:p>
    <w:p w14:paraId="53263E58" w14:textId="7D16F40A" w:rsidR="006A0A58" w:rsidRPr="00C6761E" w:rsidRDefault="006A0A58" w:rsidP="006A0A58">
      <w:pPr>
        <w:pStyle w:val="Heading6"/>
      </w:pPr>
      <w:bookmarkStart w:id="2388" w:name="_CR8a_2_12_2_2_6"/>
      <w:bookmarkStart w:id="2389" w:name="_Toc218597234"/>
      <w:bookmarkEnd w:id="2388"/>
      <w:r w:rsidRPr="00C6761E">
        <w:t>8a.2.</w:t>
      </w:r>
      <w:r w:rsidR="00405CC8" w:rsidRPr="00C6761E">
        <w:t>12</w:t>
      </w:r>
      <w:r w:rsidRPr="00C6761E">
        <w:t>.2.2.6</w:t>
      </w:r>
      <w:r w:rsidRPr="00C6761E">
        <w:tab/>
        <w:t>Abnormal cases in the UE</w:t>
      </w:r>
      <w:bookmarkEnd w:id="2389"/>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6A09397D" w:rsidR="006A0A58" w:rsidRPr="00C6761E" w:rsidRDefault="006A0A58" w:rsidP="006A0A58">
      <w:pPr>
        <w:pStyle w:val="B1"/>
      </w:pPr>
      <w:r w:rsidRPr="00C6761E">
        <w:tab/>
        <w:t xml:space="preserve">The UE shall close the existing secure connection to the 5G PKMF, establish a new secure connection and then restart the 5G ProSe UE-to-UE relay discovery security </w:t>
      </w:r>
      <w:r w:rsidR="00906308">
        <w:t>parameters</w:t>
      </w:r>
      <w:r w:rsidRPr="00C6761E">
        <w:t xml:space="preserve">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lastRenderedPageBreak/>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90" w:name="_CR8a_2_12_2_2_7"/>
      <w:bookmarkStart w:id="2391" w:name="_Toc218597235"/>
      <w:bookmarkEnd w:id="2390"/>
      <w:r w:rsidRPr="00C6761E">
        <w:t>8a.2.</w:t>
      </w:r>
      <w:r w:rsidR="005E1570" w:rsidRPr="00C6761E">
        <w:t>12</w:t>
      </w:r>
      <w:r w:rsidRPr="00C6761E">
        <w:t>.2.2.7</w:t>
      </w:r>
      <w:r w:rsidRPr="00C6761E">
        <w:tab/>
        <w:t>Abnormal cases in the 5G PKMF</w:t>
      </w:r>
      <w:bookmarkEnd w:id="2391"/>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92" w:name="_CR8a_2_12_2_3"/>
      <w:bookmarkStart w:id="2393" w:name="_Toc218597236"/>
      <w:bookmarkEnd w:id="2392"/>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93"/>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94" w:name="_CR8a_2_12_2_4"/>
      <w:bookmarkStart w:id="2395" w:name="_Toc218597237"/>
      <w:bookmarkEnd w:id="2394"/>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5"/>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6" w:name="_CR8a_2_13"/>
      <w:bookmarkStart w:id="2397" w:name="_Toc218597238"/>
      <w:bookmarkEnd w:id="2396"/>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7"/>
    </w:p>
    <w:p w14:paraId="68A546FA" w14:textId="7D001656" w:rsidR="00957FC6" w:rsidRPr="00C6761E" w:rsidRDefault="00957FC6" w:rsidP="00957FC6">
      <w:pPr>
        <w:pStyle w:val="Heading4"/>
        <w:rPr>
          <w:lang w:val="en-US" w:eastAsia="zh-CN"/>
        </w:rPr>
      </w:pPr>
      <w:bookmarkStart w:id="2398" w:name="_CR8a_2_13_1"/>
      <w:bookmarkStart w:id="2399" w:name="_Toc218597239"/>
      <w:bookmarkEnd w:id="2398"/>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99"/>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400" w:name="_CR8a_2_13_2"/>
      <w:bookmarkStart w:id="2401" w:name="_Toc218597240"/>
      <w:bookmarkEnd w:id="2400"/>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401"/>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2726BBDB" w:rsidR="00957FC6" w:rsidRPr="00DE1EDA" w:rsidRDefault="00DE1EDA" w:rsidP="00DE1EDA">
      <w:pPr>
        <w:pStyle w:val="B1"/>
        <w:rPr>
          <w:rFonts w:eastAsia="SimSun"/>
        </w:rPr>
      </w:pPr>
      <w:r>
        <w:rPr>
          <w:rFonts w:eastAsia="SimSun"/>
        </w:rPr>
        <w:t>a</w:t>
      </w:r>
      <w:r w:rsidRPr="00DE1EDA">
        <w:rPr>
          <w:rFonts w:eastAsia="SimSun"/>
        </w:rPr>
        <w:t>)</w:t>
      </w:r>
      <w:r w:rsidRPr="00DE1EDA">
        <w:rPr>
          <w:rFonts w:eastAsia="SimSun"/>
        </w:rPr>
        <w:tab/>
      </w:r>
      <w:r w:rsidR="00957FC6" w:rsidRPr="00DE1EDA">
        <w:rPr>
          <w:rFonts w:eastAsia="SimSun"/>
        </w:rPr>
        <w:t>the 5G ProSe direct link is established between the source 5G ProSe end UE and 5G ProSe UE-to-UE relay UE</w:t>
      </w:r>
      <w:r w:rsidR="00524AC3" w:rsidRPr="00DE1EDA">
        <w:rPr>
          <w:rFonts w:eastAsia="SimSun"/>
        </w:rPr>
        <w:t>;</w:t>
      </w:r>
    </w:p>
    <w:p w14:paraId="0026A16E" w14:textId="3661138B" w:rsidR="00524AC3" w:rsidRPr="00DE1EDA" w:rsidRDefault="00524AC3" w:rsidP="00DE1EDA">
      <w:pPr>
        <w:pStyle w:val="B1"/>
      </w:pPr>
      <w:r w:rsidRPr="00DE1EDA">
        <w:rPr>
          <w:rFonts w:eastAsia="SimSun"/>
        </w:rPr>
        <w:t>b)</w:t>
      </w:r>
      <w:r w:rsidRPr="00DE1EDA">
        <w:rPr>
          <w:rFonts w:eastAsia="SimSun"/>
        </w:rPr>
        <w:tab/>
        <w:t xml:space="preserve">the </w:t>
      </w:r>
      <w:r w:rsidRPr="00DE1EDA">
        <w:rPr>
          <w:rFonts w:eastAsia="SimSun" w:hint="eastAsia"/>
        </w:rPr>
        <w:t xml:space="preserve">initiating UE </w:t>
      </w:r>
      <w:r w:rsidRPr="00DE1EDA">
        <w:rPr>
          <w:rFonts w:eastAsia="SimSun"/>
        </w:rPr>
        <w:t>determines</w:t>
      </w:r>
      <w:r w:rsidRPr="00DE1EDA">
        <w:rPr>
          <w:rFonts w:eastAsia="SimSun" w:hint="eastAsia"/>
        </w:rPr>
        <w:t xml:space="preserve"> to use </w:t>
      </w:r>
      <w:r w:rsidRPr="00DE1EDA">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D76ADA">
      <w:pPr>
        <w:pStyle w:val="TH"/>
      </w:pPr>
      <w:r>
        <w:object w:dxaOrig="9901" w:dyaOrig="2629" w14:anchorId="023A73C4">
          <v:shape id="_x0000_i1082" type="#_x0000_t75" style="width:480.7pt;height:127.75pt" o:ole="">
            <v:imagedata r:id="rId124" o:title=""/>
          </v:shape>
          <o:OLEObject Type="Embed" ProgID="Visio.Drawing.15" ShapeID="_x0000_i1082" DrawAspect="Content" ObjectID="_1829208556" r:id="rId125"/>
        </w:object>
      </w:r>
    </w:p>
    <w:p w14:paraId="70ADF664" w14:textId="69CA5232" w:rsidR="00957FC6" w:rsidRPr="00C6761E" w:rsidRDefault="00CA4321" w:rsidP="00CA4321">
      <w:pPr>
        <w:pStyle w:val="TF"/>
      </w:pPr>
      <w:bookmarkStart w:id="2402" w:name="_CRFigure8a_2_13_2_1"/>
      <w:r w:rsidRPr="00C6761E">
        <w:t>Figure</w:t>
      </w:r>
      <w:r w:rsidRPr="00C6761E">
        <w:rPr>
          <w:rFonts w:cs="Arial"/>
        </w:rPr>
        <w:t> </w:t>
      </w:r>
      <w:bookmarkEnd w:id="2402"/>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403" w:name="_CR8a_2_13_3"/>
      <w:bookmarkStart w:id="2404" w:name="_Toc218597241"/>
      <w:bookmarkEnd w:id="2403"/>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404"/>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5" w:name="_CR8a_2_13_4"/>
      <w:bookmarkStart w:id="2406" w:name="_Toc218597242"/>
      <w:bookmarkEnd w:id="2405"/>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6"/>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7" w:name="_CR8a_2_13_5"/>
      <w:bookmarkStart w:id="2408" w:name="OLE_LINK5"/>
      <w:bookmarkStart w:id="2409" w:name="OLE_LINK7"/>
      <w:bookmarkStart w:id="2410" w:name="_Toc218597243"/>
      <w:bookmarkEnd w:id="2407"/>
      <w:r w:rsidRPr="004B4FE3">
        <w:rPr>
          <w:lang w:val="en-US" w:eastAsia="zh-CN"/>
        </w:rPr>
        <w:t>8a.2.13.</w:t>
      </w:r>
      <w:r w:rsidRPr="004B4FE3">
        <w:rPr>
          <w:rFonts w:hint="eastAsia"/>
          <w:lang w:val="en-US" w:eastAsia="zh-CN"/>
        </w:rPr>
        <w:t>5</w:t>
      </w:r>
      <w:r w:rsidRPr="004B4FE3">
        <w:rPr>
          <w:lang w:val="en-US" w:eastAsia="zh-CN"/>
        </w:rPr>
        <w:tab/>
      </w:r>
      <w:bookmarkEnd w:id="2408"/>
      <w:bookmarkEnd w:id="2409"/>
      <w:r w:rsidRPr="004B4FE3">
        <w:rPr>
          <w:lang w:val="en-US" w:eastAsia="zh-CN"/>
        </w:rPr>
        <w:t>Abnormal cases</w:t>
      </w:r>
      <w:bookmarkEnd w:id="2410"/>
    </w:p>
    <w:p w14:paraId="54153A0E" w14:textId="77777777" w:rsidR="000105BF" w:rsidRPr="004B4FE3" w:rsidRDefault="000105BF" w:rsidP="000105BF">
      <w:pPr>
        <w:pStyle w:val="Heading5"/>
      </w:pPr>
      <w:bookmarkStart w:id="2411" w:name="_CR8a_2_13_5_1"/>
      <w:bookmarkStart w:id="2412" w:name="_Toc218597244"/>
      <w:bookmarkEnd w:id="2411"/>
      <w:r w:rsidRPr="004B4FE3">
        <w:t>8a.2.13.</w:t>
      </w:r>
      <w:r w:rsidRPr="004B4FE3">
        <w:rPr>
          <w:rFonts w:hint="eastAsia"/>
        </w:rPr>
        <w:t>5.1</w:t>
      </w:r>
      <w:r w:rsidRPr="004B4FE3">
        <w:tab/>
        <w:t>Abnormal cases at the initiating UE</w:t>
      </w:r>
      <w:bookmarkEnd w:id="2412"/>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13" w:name="_CR8a_2_13_5_2"/>
      <w:bookmarkStart w:id="2414" w:name="_Toc218597245"/>
      <w:bookmarkEnd w:id="2413"/>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14"/>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5" w:name="_CR8b"/>
      <w:bookmarkStart w:id="2416" w:name="_Toc172039802"/>
      <w:bookmarkStart w:id="2417" w:name="_Toc218597246"/>
      <w:bookmarkEnd w:id="2415"/>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6"/>
      <w:bookmarkEnd w:id="2417"/>
    </w:p>
    <w:p w14:paraId="5E5E538F" w14:textId="77777777" w:rsidR="0041679B" w:rsidRPr="00C6761E" w:rsidRDefault="0041679B" w:rsidP="0041679B">
      <w:pPr>
        <w:pStyle w:val="Heading2"/>
        <w:overflowPunct/>
        <w:autoSpaceDE/>
        <w:autoSpaceDN/>
        <w:adjustRightInd/>
        <w:textAlignment w:val="auto"/>
      </w:pPr>
      <w:bookmarkStart w:id="2418" w:name="_CR8b_1"/>
      <w:bookmarkStart w:id="2419" w:name="_Toc172039803"/>
      <w:bookmarkStart w:id="2420" w:name="_Toc218597247"/>
      <w:bookmarkEnd w:id="2418"/>
      <w:r w:rsidRPr="00C6761E">
        <w:rPr>
          <w:lang w:eastAsia="en-US"/>
        </w:rPr>
        <w:t>8</w:t>
      </w:r>
      <w:r>
        <w:rPr>
          <w:lang w:eastAsia="en-US"/>
        </w:rPr>
        <w:t>b</w:t>
      </w:r>
      <w:r w:rsidRPr="00C6761E">
        <w:rPr>
          <w:lang w:eastAsia="en-US"/>
        </w:rPr>
        <w:t>.1</w:t>
      </w:r>
      <w:r w:rsidRPr="00C6761E">
        <w:rPr>
          <w:lang w:eastAsia="en-US"/>
        </w:rPr>
        <w:tab/>
        <w:t>Overview</w:t>
      </w:r>
      <w:bookmarkEnd w:id="2419"/>
      <w:bookmarkEnd w:id="2420"/>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421" w:name="_CR8b_2"/>
      <w:bookmarkStart w:id="2422" w:name="_Toc172039804"/>
      <w:bookmarkStart w:id="2423" w:name="_Toc218597248"/>
      <w:bookmarkEnd w:id="2421"/>
      <w:r w:rsidRPr="00C6761E">
        <w:t>8</w:t>
      </w:r>
      <w:r>
        <w:t>b</w:t>
      </w:r>
      <w:r w:rsidRPr="00C6761E">
        <w:t>.2</w:t>
      </w:r>
      <w:r w:rsidRPr="00C6761E">
        <w:tab/>
        <w:t>Procedures</w:t>
      </w:r>
      <w:bookmarkEnd w:id="2422"/>
      <w:bookmarkEnd w:id="2423"/>
    </w:p>
    <w:p w14:paraId="408C60FB" w14:textId="77777777" w:rsidR="0041679B" w:rsidRPr="00C6761E" w:rsidRDefault="0041679B" w:rsidP="0041679B">
      <w:pPr>
        <w:pStyle w:val="Heading3"/>
      </w:pPr>
      <w:bookmarkStart w:id="2424" w:name="_CR8b_2_1"/>
      <w:bookmarkStart w:id="2425" w:name="_Toc172039805"/>
      <w:bookmarkStart w:id="2426" w:name="_Toc218597249"/>
      <w:bookmarkEnd w:id="2424"/>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5"/>
      <w:bookmarkEnd w:id="2426"/>
    </w:p>
    <w:p w14:paraId="7D9D33A8" w14:textId="77777777" w:rsidR="00167E58" w:rsidRPr="008D4DBB" w:rsidRDefault="00167E58" w:rsidP="00167E58">
      <w:pPr>
        <w:pStyle w:val="Heading4"/>
        <w:rPr>
          <w:lang w:eastAsia="zh-CN"/>
        </w:rPr>
      </w:pPr>
      <w:bookmarkStart w:id="2427" w:name="_CR8b_2_1_1"/>
      <w:bookmarkStart w:id="2428" w:name="_Toc172039806"/>
      <w:bookmarkStart w:id="2429" w:name="_Toc178771011"/>
      <w:bookmarkStart w:id="2430" w:name="_Toc172039807"/>
      <w:bookmarkStart w:id="2431" w:name="_Toc218597250"/>
      <w:bookmarkEnd w:id="2427"/>
      <w:r w:rsidRPr="008D4DBB">
        <w:rPr>
          <w:lang w:eastAsia="zh-CN"/>
        </w:rPr>
        <w:t>8b.2.1.1</w:t>
      </w:r>
      <w:r w:rsidRPr="008D4DBB">
        <w:rPr>
          <w:lang w:eastAsia="zh-CN"/>
        </w:rPr>
        <w:tab/>
        <w:t>General</w:t>
      </w:r>
      <w:bookmarkEnd w:id="2428"/>
      <w:bookmarkEnd w:id="2429"/>
      <w:bookmarkEnd w:id="2431"/>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432" w:name="_CR8b_2_1_2"/>
      <w:bookmarkStart w:id="2433" w:name="_Toc178771012"/>
      <w:bookmarkStart w:id="2434" w:name="_Toc218597251"/>
      <w:bookmarkEnd w:id="2432"/>
      <w:r w:rsidRPr="008D4DBB">
        <w:rPr>
          <w:lang w:eastAsia="zh-CN"/>
        </w:rPr>
        <w:lastRenderedPageBreak/>
        <w:t>8b.2.1.2</w:t>
      </w:r>
      <w:r w:rsidRPr="008D4DBB">
        <w:rPr>
          <w:lang w:eastAsia="zh-CN"/>
        </w:rPr>
        <w:tab/>
        <w:t>Multi-hop UE-to-network relay discovery over PC5 interface with model A</w:t>
      </w:r>
      <w:bookmarkEnd w:id="2430"/>
      <w:bookmarkEnd w:id="2433"/>
      <w:bookmarkEnd w:id="2434"/>
    </w:p>
    <w:p w14:paraId="1E08D80B" w14:textId="77777777" w:rsidR="00167E58" w:rsidRPr="008D4DBB" w:rsidRDefault="00167E58" w:rsidP="00167E58">
      <w:pPr>
        <w:pStyle w:val="Heading5"/>
        <w:rPr>
          <w:lang w:eastAsia="zh-CN"/>
        </w:rPr>
      </w:pPr>
      <w:bookmarkStart w:id="2435" w:name="_CR8b_2_1_2_1"/>
      <w:bookmarkStart w:id="2436" w:name="_Toc172039808"/>
      <w:bookmarkStart w:id="2437" w:name="_Toc178771013"/>
      <w:bookmarkStart w:id="2438" w:name="_Toc218597252"/>
      <w:bookmarkEnd w:id="2435"/>
      <w:r w:rsidRPr="008D4DBB">
        <w:rPr>
          <w:lang w:eastAsia="zh-CN"/>
        </w:rPr>
        <w:t>8b.2.1.2.1</w:t>
      </w:r>
      <w:r w:rsidRPr="008D4DBB">
        <w:rPr>
          <w:lang w:eastAsia="zh-CN"/>
        </w:rPr>
        <w:tab/>
        <w:t>General</w:t>
      </w:r>
      <w:bookmarkEnd w:id="2436"/>
      <w:bookmarkEnd w:id="2437"/>
      <w:bookmarkEnd w:id="2438"/>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39" w:name="_CR8b_2_1_2_2"/>
      <w:bookmarkStart w:id="2440" w:name="_Toc172039809"/>
      <w:bookmarkStart w:id="2441" w:name="_Toc178771014"/>
      <w:bookmarkStart w:id="2442" w:name="_Toc218597253"/>
      <w:bookmarkEnd w:id="2439"/>
      <w:r w:rsidRPr="008D4DBB">
        <w:rPr>
          <w:lang w:eastAsia="zh-CN"/>
        </w:rPr>
        <w:t>8b.2.1.2.2</w:t>
      </w:r>
      <w:r w:rsidRPr="008D4DBB">
        <w:rPr>
          <w:lang w:eastAsia="zh-CN"/>
        </w:rPr>
        <w:tab/>
        <w:t>Announcing multi-hop UE-to-network relay discovery</w:t>
      </w:r>
      <w:bookmarkEnd w:id="2440"/>
      <w:bookmarkEnd w:id="2441"/>
      <w:bookmarkEnd w:id="2442"/>
    </w:p>
    <w:p w14:paraId="10099087" w14:textId="77777777" w:rsidR="00167E58" w:rsidRPr="008D4DBB" w:rsidRDefault="00167E58" w:rsidP="00167E58">
      <w:pPr>
        <w:pStyle w:val="Heading6"/>
        <w:rPr>
          <w:lang w:eastAsia="zh-CN"/>
        </w:rPr>
      </w:pPr>
      <w:bookmarkStart w:id="2443" w:name="_CR8b_2_1_2_2_1"/>
      <w:bookmarkStart w:id="2444" w:name="_Toc172039810"/>
      <w:bookmarkStart w:id="2445" w:name="_Toc178771015"/>
      <w:bookmarkStart w:id="2446" w:name="_Toc218597254"/>
      <w:bookmarkEnd w:id="2443"/>
      <w:r w:rsidRPr="008D4DBB">
        <w:rPr>
          <w:lang w:eastAsia="zh-CN"/>
        </w:rPr>
        <w:t>8b.2.1.2.2.1</w:t>
      </w:r>
      <w:r w:rsidRPr="008D4DBB">
        <w:rPr>
          <w:lang w:eastAsia="zh-CN"/>
        </w:rPr>
        <w:tab/>
        <w:t>General</w:t>
      </w:r>
      <w:bookmarkEnd w:id="2444"/>
      <w:bookmarkEnd w:id="2445"/>
      <w:bookmarkEnd w:id="2446"/>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7" w:name="_Hlk178099085"/>
      <w:r w:rsidRPr="008D4DBB">
        <w:rPr>
          <w:lang w:eastAsia="ko-KR"/>
        </w:rPr>
        <w:t>5G ProSe multi-hop UE-to-network relay UE(s)</w:t>
      </w:r>
      <w:bookmarkEnd w:id="2447"/>
      <w:r w:rsidRPr="008D4DBB">
        <w:rPr>
          <w:lang w:eastAsia="ko-KR"/>
        </w:rPr>
        <w:t xml:space="preserve"> or the 5G ProSe intermediate UE-to-network relay UE(s) for relay selection/reselection.</w:t>
      </w:r>
    </w:p>
    <w:p w14:paraId="74E32297" w14:textId="77777777" w:rsidR="00167E58" w:rsidRDefault="00167E58" w:rsidP="00167E58">
      <w:pPr>
        <w:pStyle w:val="Heading6"/>
        <w:rPr>
          <w:lang w:eastAsia="zh-CN"/>
        </w:rPr>
      </w:pPr>
      <w:bookmarkStart w:id="2448" w:name="_CR8b_2_1_2_2_2"/>
      <w:bookmarkStart w:id="2449" w:name="_Toc172039811"/>
      <w:bookmarkStart w:id="2450" w:name="_Toc178771016"/>
      <w:bookmarkStart w:id="2451" w:name="_Toc218597255"/>
      <w:bookmarkEnd w:id="2448"/>
      <w:r w:rsidRPr="008D4DBB">
        <w:rPr>
          <w:lang w:eastAsia="zh-CN"/>
        </w:rPr>
        <w:t>8b.2.1.2.2.2</w:t>
      </w:r>
      <w:r w:rsidRPr="008D4DBB">
        <w:rPr>
          <w:lang w:eastAsia="zh-CN"/>
        </w:rPr>
        <w:tab/>
      </w:r>
      <w:bookmarkStart w:id="2452" w:name="_Hlk178712633"/>
      <w:r w:rsidRPr="008D4DBB">
        <w:rPr>
          <w:lang w:eastAsia="zh-CN"/>
        </w:rPr>
        <w:t>ProSe multi-hop UE-to-network relay UE procedure for multi-hop UE-to-network relay discovery initiation</w:t>
      </w:r>
      <w:bookmarkEnd w:id="2449"/>
      <w:bookmarkEnd w:id="2450"/>
      <w:bookmarkEnd w:id="2451"/>
      <w:bookmarkEnd w:id="2452"/>
    </w:p>
    <w:p w14:paraId="00383D19" w14:textId="77777777" w:rsidR="00EC233E" w:rsidRDefault="00EC233E" w:rsidP="00EC233E">
      <w:pPr>
        <w:rPr>
          <w:lang w:eastAsia="zh-CN"/>
        </w:rPr>
      </w:pPr>
      <w:r>
        <w:rPr>
          <w:lang w:eastAsia="zh-CN"/>
        </w:rPr>
        <w:t>This procedure is performed by:</w:t>
      </w:r>
    </w:p>
    <w:p w14:paraId="63AF8A04" w14:textId="088C9A36" w:rsidR="00EC233E" w:rsidRPr="00EC233E" w:rsidRDefault="00EC233E" w:rsidP="00EC233E">
      <w:pPr>
        <w:pStyle w:val="B1"/>
        <w:rPr>
          <w:lang w:eastAsia="zh-CN"/>
        </w:rPr>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75AA2EA3" w:rsidR="00167E58" w:rsidRPr="008D4DBB" w:rsidRDefault="00167E58" w:rsidP="00167E58">
      <w:pPr>
        <w:pStyle w:val="B1"/>
      </w:pPr>
      <w:r w:rsidRPr="008D4DBB">
        <w:t>a)</w:t>
      </w:r>
      <w:r w:rsidRPr="008D4DBB">
        <w:tab/>
        <w:t xml:space="preserve">the UE is authorised to act as a multi-hop UE-to-network relay in the PLMN </w:t>
      </w:r>
      <w:r w:rsidR="00836110">
        <w:t>or the subscribed SNPN</w:t>
      </w:r>
      <w:r w:rsidR="00836110" w:rsidRPr="008D4DBB">
        <w:t xml:space="preserve"> </w:t>
      </w:r>
      <w:r w:rsidRPr="008D4DBB">
        <w:t>indicated by the serving cell as specified in clause </w:t>
      </w:r>
      <w:r w:rsidR="002E5E99" w:rsidRPr="008D4DBB">
        <w:t>5.2.</w:t>
      </w:r>
      <w:r w:rsidR="002E5E99">
        <w:t>8</w:t>
      </w:r>
      <w:r w:rsidRPr="008D4DBB">
        <w:t>, and</w:t>
      </w:r>
    </w:p>
    <w:p w14:paraId="763F51CA" w14:textId="0AAB22CD"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8D4DBB">
        <w:t xml:space="preserve"> </w:t>
      </w:r>
      <w:r w:rsidRPr="008D4DBB">
        <w:t>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4224846"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007E4CF2" w:rsidRPr="007E4CF2">
        <w:t xml:space="preserve"> </w:t>
      </w:r>
      <w:r w:rsidR="007E4CF2" w:rsidRPr="00C6761E">
        <w:t>and the indicated security procedure for the relay service code is supported by the UE</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364E631B" w14:textId="2F8DAA06" w:rsidR="00167E58" w:rsidRPr="00023A36" w:rsidRDefault="00167E58" w:rsidP="007E4CF2">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lastRenderedPageBreak/>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0E2AEB5E" w:rsidR="00167E58" w:rsidRPr="008D4DBB" w:rsidRDefault="006D467C" w:rsidP="00167E58">
      <w:pPr>
        <w:pStyle w:val="TH"/>
        <w:rPr>
          <w:rFonts w:eastAsia="SimSun"/>
        </w:rPr>
      </w:pPr>
      <w:r w:rsidRPr="008D4DBB">
        <w:rPr>
          <w:rFonts w:eastAsia="SimSun"/>
        </w:rPr>
        <w:object w:dxaOrig="9962" w:dyaOrig="2326" w14:anchorId="69420422">
          <v:shape id="_x0000_i1083" type="#_x0000_t75" style="width:471.1pt;height:109.05pt" o:ole="">
            <v:imagedata r:id="rId126" o:title=""/>
          </v:shape>
          <o:OLEObject Type="Embed" ProgID="Visio.Drawing.11" ShapeID="_x0000_i1083" DrawAspect="Content" ObjectID="_1829208557" r:id="rId127"/>
        </w:object>
      </w:r>
    </w:p>
    <w:p w14:paraId="3F5F9452" w14:textId="77777777" w:rsidR="00167E58" w:rsidRPr="008D4DBB" w:rsidRDefault="00167E58" w:rsidP="00167E58">
      <w:pPr>
        <w:pStyle w:val="TF"/>
      </w:pPr>
      <w:bookmarkStart w:id="2453" w:name="_CRFigure8b_2_1_2_2_21"/>
      <w:r w:rsidRPr="008D4DBB">
        <w:t>Figure </w:t>
      </w:r>
      <w:bookmarkEnd w:id="2453"/>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bookmarkStart w:id="2454" w:name="_Hlk178784663"/>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w:t>
      </w:r>
      <w:bookmarkStart w:id="2455" w:name="_Hlk178765376"/>
      <w:r w:rsidRPr="008D4DBB">
        <w:t xml:space="preserve">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bookmarkEnd w:id="2455"/>
    </w:p>
    <w:bookmarkEnd w:id="2454"/>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77777777"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Default="002E5E99" w:rsidP="002E5E99">
      <w:pPr>
        <w:pStyle w:val="B3"/>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6282C2EE" w14:textId="5ACA162A" w:rsidR="007E4CF2" w:rsidRPr="008D4DBB" w:rsidRDefault="007E4CF2" w:rsidP="007E4CF2">
      <w:pPr>
        <w:pStyle w:val="B2"/>
        <w:rPr>
          <w:lang w:eastAsia="zh-CN"/>
        </w:rPr>
      </w:pPr>
      <w:r>
        <w:t>4a)</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multi-hop</w:t>
      </w:r>
      <w:r w:rsidRPr="00BE5CBD">
        <w:t xml:space="preserve"> UE-to-network relay is used</w:t>
      </w:r>
      <w:r>
        <w:t>,</w:t>
      </w:r>
      <w:r w:rsidRPr="00BE5CBD">
        <w:t xml:space="preserve"> or the PROSE_SECURITY_MATERIAL_RESPONSE message</w:t>
      </w:r>
      <w:r>
        <w:t xml:space="preserve">, </w:t>
      </w:r>
      <w:r w:rsidRPr="00BE5CBD">
        <w:t xml:space="preserve">if security procedure over control plane for 5G ProSe </w:t>
      </w:r>
      <w:r>
        <w:t>multi-hop</w:t>
      </w:r>
      <w:r w:rsidRPr="00BE5CBD">
        <w:t xml:space="preserve"> UE-to-network relay is used</w:t>
      </w:r>
      <w:r>
        <w:t>;</w:t>
      </w:r>
    </w:p>
    <w:p w14:paraId="21FFA0C7" w14:textId="77777777" w:rsidR="002E5E99" w:rsidRPr="008D4DBB" w:rsidRDefault="002E5E99" w:rsidP="002E5E99">
      <w:pPr>
        <w:pStyle w:val="B2"/>
      </w:pPr>
      <w:r w:rsidRPr="008D4DBB">
        <w:lastRenderedPageBreak/>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7777777" w:rsidR="00167E58" w:rsidRPr="008D4DBB" w:rsidRDefault="00167E58" w:rsidP="00167E58">
      <w:pPr>
        <w:pStyle w:val="B2"/>
        <w:rPr>
          <w:lang w:eastAsia="zh-CN"/>
        </w:rPr>
      </w:pPr>
      <w:r w:rsidRPr="008D4DBB">
        <w:t>8)</w:t>
      </w:r>
      <w:r w:rsidRPr="008D4DBB">
        <w:tab/>
        <w:t>if acting as 5G ProSe layer-2 multi-hop UE-to-network relay UE, shall set the NCGI parameter to the NCGI of its serving cell;</w:t>
      </w:r>
    </w:p>
    <w:p w14:paraId="74DE8565" w14:textId="309A6201" w:rsidR="00167E58"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w:t>
      </w:r>
    </w:p>
    <w:p w14:paraId="746CAE69" w14:textId="7DA1DD30" w:rsidR="00E36CAD" w:rsidRDefault="00677181" w:rsidP="007E4CF2">
      <w:pPr>
        <w:pStyle w:val="B2"/>
        <w:rPr>
          <w:rFonts w:eastAsia="SimSun"/>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3B82D0EB" w14:textId="77777777" w:rsidR="00E36CAD" w:rsidRDefault="00E36CAD" w:rsidP="00E36CAD">
      <w:pPr>
        <w:pStyle w:val="B2"/>
        <w:rPr>
          <w:lang w:eastAsia="zh-CN"/>
        </w:rPr>
      </w:pPr>
      <w:r>
        <w:rPr>
          <w:rFonts w:eastAsia="SimSun"/>
          <w:lang w:eastAsia="zh-CN"/>
        </w:rPr>
        <w:t>11)</w:t>
      </w:r>
      <w:r>
        <w:rPr>
          <w:rFonts w:eastAsia="SimSun"/>
          <w:lang w:eastAsia="zh-CN"/>
        </w:rPr>
        <w:tab/>
        <w:t xml:space="preserve">shall </w:t>
      </w:r>
      <w:r w:rsidRPr="00DB7B35">
        <w:rPr>
          <w:lang w:eastAsia="zh-CN"/>
        </w:rPr>
        <w:t>include the PLMN ID set to its HPLMN ID and in cleartext</w:t>
      </w:r>
      <w:r>
        <w:rPr>
          <w:lang w:eastAsia="zh-CN"/>
        </w:rPr>
        <w:t>;</w:t>
      </w:r>
    </w:p>
    <w:p w14:paraId="657F052F" w14:textId="2495A02A"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C7E0F5F" w14:textId="77777777" w:rsidR="00836110" w:rsidRPr="008D4DBB" w:rsidRDefault="00836110" w:rsidP="00836110">
      <w:pPr>
        <w:pStyle w:val="NO"/>
      </w:pPr>
      <w:bookmarkStart w:id="2456" w:name="_Hlk178784586"/>
      <w:r>
        <w:t>NOTE 0A:</w:t>
      </w:r>
      <w:r>
        <w:tab/>
        <w:t xml:space="preserve">For SNPN, the </w:t>
      </w:r>
      <w:r w:rsidRPr="00BC7EB1">
        <w:t>PLMN ID</w:t>
      </w:r>
      <w:r>
        <w:t xml:space="preserve"> IE includes the PLMN ID of the subscribed SNPN.</w:t>
      </w:r>
    </w:p>
    <w:p w14:paraId="0F00693D" w14:textId="01FD1719" w:rsidR="007E4CF2" w:rsidRPr="008D4DBB"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DISCOVERY message for whichever security mechanism(s) configured to be applied, e.g., integrity protection, message scrambling or confidentiality protection of one or more above parameters, as specified in 3GPP TS 33.</w:t>
      </w:r>
      <w:r w:rsidRPr="00C6761E">
        <w:rPr>
          <w:lang w:eastAsia="zh-CN"/>
        </w:rPr>
        <w:t>503</w:t>
      </w:r>
      <w:r w:rsidRPr="00C6761E">
        <w:t> [</w:t>
      </w:r>
      <w:r w:rsidRPr="00C6761E">
        <w:rPr>
          <w:lang w:eastAsia="zh-CN"/>
        </w:rPr>
        <w:t>34</w:t>
      </w:r>
      <w:r w:rsidRPr="00C6761E">
        <w:t>]</w:t>
      </w:r>
      <w:r>
        <w:t>;</w:t>
      </w:r>
    </w:p>
    <w:bookmarkEnd w:id="2456"/>
    <w:p w14:paraId="473D8777" w14:textId="75876413" w:rsidR="00167E58" w:rsidRPr="008D4DBB" w:rsidRDefault="007E4CF2" w:rsidP="00167E58">
      <w:pPr>
        <w:pStyle w:val="B1"/>
        <w:rPr>
          <w:lang w:eastAsia="zh-CN"/>
        </w:rPr>
      </w:pPr>
      <w:r>
        <w:rPr>
          <w:lang w:eastAsia="zh-CN"/>
        </w:rPr>
        <w:t>e</w:t>
      </w:r>
      <w:r w:rsidR="00167E58" w:rsidRPr="008D4DBB">
        <w:rPr>
          <w:lang w:eastAsia="zh-CN"/>
        </w:rPr>
        <w:t>)</w:t>
      </w:r>
      <w:r w:rsidR="00167E58"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661711D4"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Default="00167E58" w:rsidP="00167E58">
      <w:pPr>
        <w:pStyle w:val="Heading6"/>
        <w:rPr>
          <w:lang w:eastAsia="zh-CN"/>
        </w:rPr>
      </w:pPr>
      <w:bookmarkStart w:id="2457" w:name="_CR8b_2_1_2_2_3"/>
      <w:bookmarkStart w:id="2458" w:name="_Hlk179973924"/>
      <w:bookmarkStart w:id="2459" w:name="_Toc178771017"/>
      <w:bookmarkStart w:id="2460" w:name="_Toc172039812"/>
      <w:bookmarkStart w:id="2461" w:name="_Toc218597256"/>
      <w:bookmarkEnd w:id="2457"/>
      <w:r w:rsidRPr="008D4DBB">
        <w:rPr>
          <w:lang w:eastAsia="zh-CN"/>
        </w:rPr>
        <w:t>8b.2.1.2.2.3</w:t>
      </w:r>
      <w:bookmarkEnd w:id="2458"/>
      <w:r w:rsidRPr="008D4DBB">
        <w:rPr>
          <w:lang w:eastAsia="zh-CN"/>
        </w:rPr>
        <w:tab/>
        <w:t>ProSe intermediate UE-to-network relay UE procedure for multi-hop UE-to-network relay discovery initiation</w:t>
      </w:r>
      <w:bookmarkEnd w:id="2459"/>
      <w:bookmarkEnd w:id="2461"/>
    </w:p>
    <w:p w14:paraId="0F5CCA33" w14:textId="77777777" w:rsidR="00EC233E" w:rsidRDefault="00EC233E" w:rsidP="00EC233E">
      <w:pPr>
        <w:rPr>
          <w:lang w:eastAsia="zh-CN"/>
        </w:rPr>
      </w:pPr>
      <w:r>
        <w:rPr>
          <w:lang w:eastAsia="zh-CN"/>
        </w:rPr>
        <w:t>This procedure is performed by:</w:t>
      </w:r>
    </w:p>
    <w:p w14:paraId="75C5BD99" w14:textId="77777777" w:rsidR="00EC233E" w:rsidRDefault="00EC233E" w:rsidP="00EC233E">
      <w:pPr>
        <w:pStyle w:val="B1"/>
      </w:pPr>
      <w:r>
        <w:lastRenderedPageBreak/>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D78D27F" w14:textId="3E0783D4" w:rsidR="00EC233E" w:rsidRPr="00EC233E" w:rsidRDefault="00EC233E" w:rsidP="00EC233E">
      <w:pPr>
        <w:pStyle w:val="B1"/>
        <w:rPr>
          <w:lang w:eastAsia="zh-CN"/>
        </w:rPr>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3D2313B5" w14:textId="2DAE7B09" w:rsidR="00167E58" w:rsidRPr="008D4DBB" w:rsidRDefault="00167E58" w:rsidP="00167E58">
      <w:r w:rsidRPr="008D4DBB">
        <w:t xml:space="preserve">The UE is authorised to perform the </w:t>
      </w:r>
      <w:bookmarkStart w:id="2462" w:name="_Hlk178712940"/>
      <w:r w:rsidR="00837F29">
        <w:t xml:space="preserve">5G </w:t>
      </w:r>
      <w:r w:rsidRPr="008D4DBB">
        <w:rPr>
          <w:lang w:eastAsia="zh-CN"/>
        </w:rPr>
        <w:t>ProSe intermediate UE-to-network relay UE procedure for multi-hop UE-to-network relay discovery initiation</w:t>
      </w:r>
      <w:r w:rsidRPr="008D4DBB">
        <w:t xml:space="preserve"> </w:t>
      </w:r>
      <w:bookmarkEnd w:id="2462"/>
      <w:r w:rsidRPr="008D4DBB">
        <w:t>if:</w:t>
      </w:r>
    </w:p>
    <w:p w14:paraId="1F617EE1" w14:textId="528D1A65" w:rsidR="002E5E99" w:rsidRPr="008D4DBB" w:rsidRDefault="00167E58" w:rsidP="002E5E99">
      <w:pPr>
        <w:pStyle w:val="B1"/>
      </w:pPr>
      <w:bookmarkStart w:id="2463" w:name="_Hlk178785142"/>
      <w:bookmarkStart w:id="2464" w:name="_Hlk178785149"/>
      <w:r w:rsidRPr="008D4DBB">
        <w:t>a)</w:t>
      </w:r>
      <w:r w:rsidRPr="008D4DBB">
        <w:tab/>
      </w:r>
      <w:bookmarkEnd w:id="2463"/>
      <w:bookmarkEnd w:id="2464"/>
      <w:r w:rsidR="002E5E99" w:rsidRPr="008D4DBB">
        <w:t xml:space="preserve">the UE is authorised to act as a </w:t>
      </w:r>
      <w:r w:rsidR="00837F29" w:rsidRPr="002E2EBB">
        <w:t>5G ProSe</w:t>
      </w:r>
      <w:r w:rsidR="00837F29">
        <w:t xml:space="preserve"> </w:t>
      </w:r>
      <w:r w:rsidR="002E5E99" w:rsidRPr="008D4DBB">
        <w:t xml:space="preserve">intermediate UE-to-network relay in the PLMN </w:t>
      </w:r>
      <w:r w:rsidR="00836110">
        <w:t>or the subscribed SNPN</w:t>
      </w:r>
      <w:r w:rsidR="00836110" w:rsidRPr="00C6761E">
        <w:t xml:space="preserve"> </w:t>
      </w:r>
      <w:r w:rsidR="002E5E99" w:rsidRPr="008D4DBB">
        <w:t>indicated by the serving cell as specified in clause 5.2.</w:t>
      </w:r>
      <w:r w:rsidR="002E5E99">
        <w:t>8</w:t>
      </w:r>
      <w:r w:rsidR="00810A40">
        <w:t>;</w:t>
      </w:r>
      <w:r w:rsidR="002E5E99" w:rsidRPr="008D4DBB">
        <w:t xml:space="preserve"> and</w:t>
      </w:r>
    </w:p>
    <w:p w14:paraId="7A4D35C8" w14:textId="43199D2D"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C6761E">
        <w:t xml:space="preserve"> </w:t>
      </w:r>
      <w:r w:rsidRPr="008D4DBB">
        <w:t>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121C4ADA"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007E4CF2" w:rsidRPr="007E4CF2">
        <w:t xml:space="preserve"> </w:t>
      </w:r>
      <w:r w:rsidR="007E4CF2" w:rsidRPr="00C6761E">
        <w:t>and the indicated security procedure for the relay service code is supported by the UE</w:t>
      </w:r>
      <w:r w:rsidRPr="008D4DBB">
        <w:rPr>
          <w:rFonts w:hint="eastAsia"/>
        </w:rPr>
        <w:t>.</w:t>
      </w:r>
      <w:r w:rsidRPr="008D4DBB">
        <w:t xml:space="preserve"> For 5G ProSe intermediate UE-to-network relay UE</w:t>
      </w:r>
      <w:r w:rsidR="00810A40">
        <w:t>;</w:t>
      </w:r>
    </w:p>
    <w:p w14:paraId="634C7441" w14:textId="1BE014B5" w:rsidR="002E5E99" w:rsidRPr="00484F34" w:rsidRDefault="002E5E99" w:rsidP="007E4CF2">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440A4163" w:rsidR="00167E58" w:rsidRPr="008D4DBB" w:rsidRDefault="001E7898" w:rsidP="00167E58">
      <w:pPr>
        <w:pStyle w:val="TH"/>
        <w:rPr>
          <w:rFonts w:cs="Arial"/>
        </w:rPr>
      </w:pPr>
      <w:r w:rsidRPr="008D4DBB">
        <w:rPr>
          <w:rFonts w:eastAsia="SimSun"/>
        </w:rPr>
        <w:object w:dxaOrig="9962" w:dyaOrig="2326" w14:anchorId="24A57195">
          <v:shape id="_x0000_i1084" type="#_x0000_t75" style="width:456.15pt;height:105.3pt" o:ole="">
            <v:imagedata r:id="rId126" o:title=""/>
          </v:shape>
          <o:OLEObject Type="Embed" ProgID="Visio.Drawing.11" ShapeID="_x0000_i1084" DrawAspect="Content" ObjectID="_1829208558" r:id="rId128"/>
        </w:object>
      </w:r>
    </w:p>
    <w:p w14:paraId="3DF02AC1" w14:textId="4C14333B" w:rsidR="00167E58" w:rsidRPr="008D4DBB" w:rsidRDefault="00167E58" w:rsidP="00167E58">
      <w:pPr>
        <w:pStyle w:val="TF"/>
      </w:pPr>
      <w:bookmarkStart w:id="2465" w:name="_CRFigure8b_2_1_2_2_31"/>
      <w:r w:rsidRPr="008D4DBB">
        <w:t>Figure </w:t>
      </w:r>
      <w:bookmarkEnd w:id="2465"/>
      <w:r w:rsidRPr="008D4DBB">
        <w:rPr>
          <w:lang w:eastAsia="zh-CN"/>
        </w:rPr>
        <w:t>8b.2.1.</w:t>
      </w:r>
      <w:r w:rsidRPr="008D4DBB">
        <w:t xml:space="preserve">2.2.3-1: </w:t>
      </w:r>
      <w:bookmarkStart w:id="2466" w:name="_Hlk178765132"/>
      <w:r w:rsidRPr="008D4DBB">
        <w:t>ProSe intermediate UE-to-network relay UE procedure for multi-hop UE-to-network relay discovery initiation</w:t>
      </w:r>
      <w:bookmarkEnd w:id="2466"/>
    </w:p>
    <w:p w14:paraId="41A505C8" w14:textId="5D12237B" w:rsidR="00167E58" w:rsidRPr="008D4DBB" w:rsidRDefault="00167E58" w:rsidP="00167E58">
      <w:bookmarkStart w:id="2467" w:name="_Hlk179973477"/>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7"/>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lastRenderedPageBreak/>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Default="00695A66" w:rsidP="00503FAA">
      <w:pPr>
        <w:pStyle w:val="B2"/>
        <w:rPr>
          <w:rFonts w:eastAsia="Malgun Gothic"/>
          <w:lang w:eastAsia="ko-KR"/>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D8EE98" w14:textId="21BD0DD2" w:rsidR="007E4CF2" w:rsidRPr="008D4DBB" w:rsidRDefault="007E4CF2" w:rsidP="00503FAA">
      <w:pPr>
        <w:pStyle w:val="B2"/>
        <w:rPr>
          <w14:ligatures w14:val="standardContextual"/>
        </w:rPr>
      </w:pPr>
      <w:r>
        <w:t>5b)</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 xml:space="preserve">multi-hop </w:t>
      </w:r>
      <w:r w:rsidRPr="00BE5CBD">
        <w:t>UE-to-network relay is used</w:t>
      </w:r>
      <w:r>
        <w:t>,</w:t>
      </w:r>
      <w:r w:rsidRPr="00BE5CBD">
        <w:t xml:space="preserve"> or the PROSE_SECURITY_MATERIAL_RESPONSE message</w:t>
      </w:r>
      <w:r>
        <w:t xml:space="preserve">, </w:t>
      </w:r>
      <w:r w:rsidRPr="00BE5CBD">
        <w:t>if security procedure over control plane for 5G ProSe</w:t>
      </w:r>
      <w:r>
        <w:t xml:space="preserve"> multi-hop</w:t>
      </w:r>
      <w:r w:rsidRPr="00BE5CBD">
        <w:t xml:space="preserve"> UE-to-network relay is used</w:t>
      </w:r>
      <w:r>
        <w:t>;</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20EED476"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p>
    <w:p w14:paraId="0EBD8672" w14:textId="64233867" w:rsidR="00E36CAD" w:rsidRDefault="00503FAA" w:rsidP="007E4CF2">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25420F0A" w14:textId="77777777" w:rsidR="00E36CAD" w:rsidRDefault="00E36CAD" w:rsidP="00E36CAD">
      <w:pPr>
        <w:pStyle w:val="B2"/>
        <w:rPr>
          <w:lang w:eastAsia="zh-CN"/>
        </w:rPr>
      </w:pPr>
      <w:r>
        <w:rPr>
          <w:lang w:eastAsia="zh-CN"/>
        </w:rPr>
        <w:t>11)</w:t>
      </w:r>
      <w:r>
        <w:rPr>
          <w:lang w:eastAsia="zh-CN"/>
        </w:rPr>
        <w:tab/>
        <w:t xml:space="preserve">shall </w:t>
      </w:r>
      <w:r w:rsidRPr="00DB7B35">
        <w:rPr>
          <w:lang w:eastAsia="zh-CN"/>
        </w:rPr>
        <w:t xml:space="preserve">include the PLMN ID set to </w:t>
      </w:r>
      <w:r>
        <w:rPr>
          <w:lang w:eastAsia="zh-CN"/>
        </w:rPr>
        <w:t xml:space="preserve">the PLMN ID value obtained from the received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w:t>
      </w:r>
      <w:r>
        <w:t>,</w:t>
      </w:r>
      <w:r w:rsidRPr="00DB7B35">
        <w:rPr>
          <w:lang w:eastAsia="zh-CN"/>
        </w:rPr>
        <w:t xml:space="preserve"> and in cleartext</w:t>
      </w:r>
      <w:r>
        <w:rPr>
          <w:lang w:eastAsia="zh-CN"/>
        </w:rPr>
        <w:t>;</w:t>
      </w:r>
    </w:p>
    <w:p w14:paraId="4953CCD1" w14:textId="7247C1E7"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71DCE1B9"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60BD5B2F" w14:textId="3B4D5C59" w:rsidR="007E4CF2" w:rsidRPr="008D4DBB" w:rsidRDefault="007E4CF2" w:rsidP="007E4CF2">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r>
        <w:rPr>
          <w:lang w:eastAsia="zh-CN"/>
        </w:rPr>
        <w:t>;</w:t>
      </w:r>
    </w:p>
    <w:p w14:paraId="013AE50A" w14:textId="79E948C6" w:rsidR="00167E58" w:rsidRPr="008D4DBB" w:rsidRDefault="007E4CF2" w:rsidP="00503FAA">
      <w:pPr>
        <w:pStyle w:val="B1"/>
        <w:rPr>
          <w:lang w:eastAsia="zh-CN"/>
        </w:rPr>
      </w:pPr>
      <w:r>
        <w:rPr>
          <w:lang w:eastAsia="zh-CN"/>
        </w:rPr>
        <w:t>e</w:t>
      </w:r>
      <w:r w:rsidR="00503FAA" w:rsidRPr="008D4DBB">
        <w:rPr>
          <w:lang w:eastAsia="zh-CN"/>
        </w:rPr>
        <w:t>)</w:t>
      </w:r>
      <w:r w:rsidR="00503FAA" w:rsidRPr="008D4DBB">
        <w:rPr>
          <w:lang w:eastAsia="zh-CN"/>
        </w:rPr>
        <w:tab/>
        <w:t xml:space="preserve">shall set the destination layer-2 ID to the default destination layer-2 ID </w:t>
      </w:r>
      <w:r w:rsidR="00503FAA" w:rsidRPr="008D4DBB">
        <w:t>as specified in clause 5.2.</w:t>
      </w:r>
      <w:r w:rsidR="00503FAA">
        <w:t>8</w:t>
      </w:r>
      <w:r w:rsidR="00503FAA" w:rsidRPr="008D4DBB">
        <w:rPr>
          <w:lang w:eastAsia="zh-CN"/>
        </w:rPr>
        <w:t xml:space="preserve"> and self-assign a source layer-2 ID for sending the intermediate </w:t>
      </w:r>
      <w:r w:rsidR="00503FAA" w:rsidRPr="008D4DBB">
        <w:t>UE-to-network relay discovery announcement</w:t>
      </w:r>
      <w:r w:rsidR="00503FAA"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0599CAB2" w:rsidR="00167E58" w:rsidRPr="008D4DBB" w:rsidRDefault="007E4CF2" w:rsidP="00167E58">
      <w:pPr>
        <w:pStyle w:val="B1"/>
      </w:pPr>
      <w:r>
        <w:lastRenderedPageBreak/>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8" w:name="_CR8b_2_1_2_2_4"/>
      <w:bookmarkStart w:id="2469" w:name="_Toc178771018"/>
      <w:bookmarkStart w:id="2470" w:name="_Toc218597257"/>
      <w:bookmarkEnd w:id="2468"/>
      <w:r w:rsidRPr="008D4DBB">
        <w:rPr>
          <w:lang w:eastAsia="zh-CN"/>
        </w:rPr>
        <w:t>8b.2.1.2.2.4</w:t>
      </w:r>
      <w:r w:rsidRPr="008D4DBB">
        <w:rPr>
          <w:lang w:eastAsia="zh-CN"/>
        </w:rPr>
        <w:tab/>
        <w:t>Announcing UE procedure for multi-hop UE-to-network relay discovery completion</w:t>
      </w:r>
      <w:bookmarkEnd w:id="2469"/>
      <w:bookmarkEnd w:id="2470"/>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71" w:name="_CR8b_2_1_2_3"/>
      <w:bookmarkStart w:id="2472" w:name="_Toc178771019"/>
      <w:bookmarkStart w:id="2473" w:name="_Toc218597258"/>
      <w:bookmarkEnd w:id="2471"/>
      <w:r w:rsidRPr="008D4DBB">
        <w:rPr>
          <w:lang w:eastAsia="zh-CN"/>
        </w:rPr>
        <w:t>8b.2.1.2.3</w:t>
      </w:r>
      <w:r w:rsidRPr="008D4DBB">
        <w:rPr>
          <w:lang w:eastAsia="zh-CN"/>
        </w:rPr>
        <w:tab/>
        <w:t>Monitoring multi-hop UE-to-network relay discovery</w:t>
      </w:r>
      <w:bookmarkEnd w:id="2472"/>
      <w:bookmarkEnd w:id="2473"/>
    </w:p>
    <w:p w14:paraId="24995AB5" w14:textId="77777777" w:rsidR="00167E58" w:rsidRPr="008D4DBB" w:rsidRDefault="00167E58" w:rsidP="00167E58">
      <w:pPr>
        <w:pStyle w:val="Heading6"/>
        <w:rPr>
          <w:lang w:eastAsia="zh-CN"/>
        </w:rPr>
      </w:pPr>
      <w:bookmarkStart w:id="2474" w:name="_CR8b_2_1_2_3_1"/>
      <w:bookmarkStart w:id="2475" w:name="_Toc178771020"/>
      <w:bookmarkStart w:id="2476" w:name="_Toc218597259"/>
      <w:bookmarkEnd w:id="2474"/>
      <w:r w:rsidRPr="008D4DBB">
        <w:rPr>
          <w:lang w:eastAsia="zh-CN"/>
        </w:rPr>
        <w:t>8b.2.1.2.3.1</w:t>
      </w:r>
      <w:r w:rsidRPr="008D4DBB">
        <w:rPr>
          <w:lang w:eastAsia="zh-CN"/>
        </w:rPr>
        <w:tab/>
        <w:t>General</w:t>
      </w:r>
      <w:bookmarkEnd w:id="2475"/>
      <w:bookmarkEnd w:id="2476"/>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Default="001A507E" w:rsidP="001A507E">
      <w:pPr>
        <w:pStyle w:val="Heading6"/>
        <w:rPr>
          <w:lang w:eastAsia="zh-CN"/>
        </w:rPr>
      </w:pPr>
      <w:bookmarkStart w:id="2477" w:name="_CR8b_2_1_2_3_2"/>
      <w:bookmarkStart w:id="2478" w:name="_Hlk193305997"/>
      <w:bookmarkStart w:id="2479" w:name="_Toc178771021"/>
      <w:bookmarkStart w:id="2480" w:name="_Toc218597260"/>
      <w:bookmarkEnd w:id="2477"/>
      <w:r w:rsidRPr="008D4DBB">
        <w:rPr>
          <w:lang w:eastAsia="zh-CN"/>
        </w:rPr>
        <w:t>8b.2.1.2.3.2</w:t>
      </w:r>
      <w:bookmarkEnd w:id="2478"/>
      <w:r w:rsidRPr="008D4DBB">
        <w:rPr>
          <w:lang w:eastAsia="zh-CN"/>
        </w:rPr>
        <w:tab/>
      </w:r>
      <w:bookmarkStart w:id="2481" w:name="_Hlk178766168"/>
      <w:r w:rsidRPr="008D4DBB">
        <w:rPr>
          <w:lang w:eastAsia="zh-CN"/>
        </w:rPr>
        <w:t>ProSe intermediate UE-to-network relay UE procedure for multi-hop UE-to-network relay discovery monitoring</w:t>
      </w:r>
      <w:bookmarkEnd w:id="2479"/>
      <w:bookmarkEnd w:id="2480"/>
      <w:bookmarkEnd w:id="2481"/>
      <w:r w:rsidRPr="008D4DBB">
        <w:rPr>
          <w:lang w:eastAsia="zh-CN"/>
        </w:rPr>
        <w:t xml:space="preserve"> </w:t>
      </w:r>
    </w:p>
    <w:p w14:paraId="13DAAAC7" w14:textId="77777777" w:rsidR="00EC233E" w:rsidRDefault="00EC233E" w:rsidP="00EC233E">
      <w:pPr>
        <w:rPr>
          <w:lang w:eastAsia="zh-CN"/>
        </w:rPr>
      </w:pPr>
      <w:r>
        <w:rPr>
          <w:lang w:eastAsia="zh-CN"/>
        </w:rPr>
        <w:t>This procedure is performed by:</w:t>
      </w:r>
    </w:p>
    <w:p w14:paraId="46D65BED"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7BFF7D0E" w14:textId="28915F74" w:rsidR="00EC233E" w:rsidRPr="00EC233E" w:rsidRDefault="00EC233E" w:rsidP="00EC233E">
      <w:pPr>
        <w:pStyle w:val="B1"/>
        <w:rPr>
          <w:lang w:eastAsia="zh-CN"/>
        </w:rPr>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lastRenderedPageBreak/>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D7636F8" w:rsidR="00167E58" w:rsidRPr="008D4DBB" w:rsidRDefault="00167E58" w:rsidP="00167E58">
      <w:pPr>
        <w:pStyle w:val="B2"/>
      </w:pPr>
      <w:r w:rsidRPr="008D4DBB">
        <w:t>2)</w:t>
      </w:r>
      <w:r w:rsidRPr="008D4DBB">
        <w:tab/>
        <w:t>if the UE is served by NG-RAN, the UE is authorised to perform 5G ProSe direct discovery monitoring in at least one PLMN</w:t>
      </w:r>
      <w:r w:rsidR="00836110">
        <w:t xml:space="preserve"> or the subscribed SNPN</w:t>
      </w:r>
      <w:r w:rsidRPr="008D4DBB">
        <w:t>; and</w:t>
      </w:r>
    </w:p>
    <w:p w14:paraId="0CB83B3E" w14:textId="1CA67C3E" w:rsidR="00167E58" w:rsidRPr="008D4DBB" w:rsidRDefault="00167E58" w:rsidP="007E4CF2">
      <w:pPr>
        <w:pStyle w:val="B1"/>
      </w:pPr>
      <w:r w:rsidRPr="008D4DBB">
        <w:t>b)</w:t>
      </w:r>
      <w:r w:rsidRPr="008D4DBB">
        <w:tab/>
        <w:t>the UE is configured with the relay service code parameter identifying the connectivity service to be monitored, as specified in clause 5.2.</w:t>
      </w:r>
      <w:r w:rsidR="00BD662B">
        <w:t>8</w:t>
      </w:r>
      <w:r w:rsidR="007E4CF2">
        <w:t xml:space="preserve"> </w:t>
      </w:r>
      <w:r w:rsidR="007E4CF2" w:rsidRPr="00C6761E">
        <w:t>and the indicated security procedure for the relay service code is supported by the UE</w:t>
      </w:r>
      <w:r w:rsidRPr="008D4DBB">
        <w:t>.</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bookmarkStart w:id="2482" w:name="_Hlk178608096"/>
    <w:p w14:paraId="7FB1D634" w14:textId="62765F11" w:rsidR="00167E58" w:rsidRPr="008D4DBB" w:rsidRDefault="001E7898" w:rsidP="00167E58">
      <w:pPr>
        <w:pStyle w:val="TH"/>
      </w:pPr>
      <w:r w:rsidRPr="008D4DBB">
        <w:rPr>
          <w:rFonts w:eastAsia="SimSun"/>
        </w:rPr>
        <w:object w:dxaOrig="10306" w:dyaOrig="2386" w14:anchorId="7A0323D0">
          <v:shape id="_x0000_i1085" type="#_x0000_t75" style="width:466.55pt;height:108.2pt" o:ole="">
            <v:imagedata r:id="rId129" o:title=""/>
          </v:shape>
          <o:OLEObject Type="Embed" ProgID="Visio.Drawing.11" ShapeID="_x0000_i1085" DrawAspect="Content" ObjectID="_1829208559" r:id="rId130"/>
        </w:object>
      </w:r>
    </w:p>
    <w:p w14:paraId="647385F2" w14:textId="0E8C259D" w:rsidR="00167E58" w:rsidRPr="008D4DBB" w:rsidRDefault="00167E58" w:rsidP="00167E58">
      <w:pPr>
        <w:pStyle w:val="TF"/>
      </w:pPr>
      <w:bookmarkStart w:id="2483" w:name="_CRFigure8b_2_1_2_3_21"/>
      <w:bookmarkEnd w:id="2482"/>
      <w:r w:rsidRPr="008D4DBB">
        <w:t>Figure </w:t>
      </w:r>
      <w:bookmarkEnd w:id="2483"/>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39F91983" w:rsidR="00167E58"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w:t>
      </w:r>
      <w:r w:rsidR="00E36CAD">
        <w:t xml:space="preserve"> </w:t>
      </w:r>
      <w:r w:rsidR="00E36CAD" w:rsidRPr="006C3740">
        <w:t>if the received PLMN ID in the message is not associated with the target relay service code of the connectivity service which the UE is authorized to monitor, the UE</w:t>
      </w:r>
      <w:r w:rsidR="00E36CAD">
        <w:t xml:space="preserve"> shall</w:t>
      </w:r>
      <w:r w:rsidR="00E36CAD" w:rsidRPr="006C3740">
        <w:t xml:space="preserve"> ignore the message</w:t>
      </w:r>
      <w:r w:rsidR="00E36CAD">
        <w:t>. If</w:t>
      </w:r>
      <w:r w:rsidR="00E36CAD" w:rsidRPr="00C6761E">
        <w:t xml:space="preserve"> the</w:t>
      </w:r>
      <w:r w:rsidR="00E36CAD">
        <w:t xml:space="preserve"> </w:t>
      </w:r>
      <w:r w:rsidR="00E36CAD" w:rsidRPr="0034706E">
        <w:t>received PLMN ID in the message is associated with the</w:t>
      </w:r>
      <w:r w:rsidR="00E36CAD" w:rsidRPr="00C6761E">
        <w:t xml:space="preserve"> target relay service code of the connectivity service which the UE is authorized to monitor</w:t>
      </w:r>
      <w:r w:rsidR="00E36CAD">
        <w:t>,</w:t>
      </w:r>
      <w:r w:rsidRPr="008D4DBB">
        <w:t xml:space="preserve"> the UE shall </w:t>
      </w:r>
      <w:r w:rsidR="007E4CF2" w:rsidRPr="00C6761E">
        <w:t>use the associated DUSK, if received from the 5G DDNMF or 5G PKMF (if security procedure over user plane for 5G ProSe</w:t>
      </w:r>
      <w:r w:rsidR="007E4CF2">
        <w:t xml:space="preserve"> multi-hop</w:t>
      </w:r>
      <w:r w:rsidR="007E4CF2" w:rsidRPr="00C6761E">
        <w:t xml:space="preserve"> UE-to-network relay is used) and the UTC-based counter obtained during the monitoring operation to unscramble the</w:t>
      </w:r>
      <w:r w:rsidR="007E4CF2" w:rsidRPr="00C6761E">
        <w:rPr>
          <w:lang w:eastAsia="zh-CN"/>
        </w:rPr>
        <w:t xml:space="preserve"> PROSE</w:t>
      </w:r>
      <w:r w:rsidR="007E4CF2" w:rsidRPr="00C6761E">
        <w:t xml:space="preserve"> PC5</w:t>
      </w:r>
      <w:r w:rsidR="007E4CF2" w:rsidRPr="00C6761E">
        <w:rPr>
          <w:lang w:eastAsia="zh-CN"/>
        </w:rPr>
        <w:t xml:space="preserve"> </w:t>
      </w:r>
      <w:r w:rsidR="007E4CF2" w:rsidRPr="00C6761E">
        <w:t xml:space="preserve">DISCOVERY message as described in 3GPP TS 33.503 [34]. Then, if a DUCK is received from the 5G DDNMF or 5G PKMF (if security procedure over user plane for 5G ProSe </w:t>
      </w:r>
      <w:r w:rsidR="007E4CF2">
        <w:t>multi-hop</w:t>
      </w:r>
      <w:r w:rsidR="007E4CF2" w:rsidRPr="00C6761E">
        <w:t xml:space="preserve"> UE-to-network relay is used), the UE shall use the DUCK and the UTC-based counter to </w:t>
      </w:r>
      <w:r w:rsidR="007E4CF2" w:rsidRPr="00C6761E">
        <w:rPr>
          <w:noProof/>
        </w:rPr>
        <w:t>decrypt the configured message-specific confidentiality-protected</w:t>
      </w:r>
      <w:r w:rsidR="007E4CF2" w:rsidRPr="00C6761E">
        <w:t xml:space="preserve"> </w:t>
      </w:r>
      <w:r w:rsidR="007E4CF2" w:rsidRPr="00C6761E">
        <w:rPr>
          <w:noProof/>
        </w:rPr>
        <w:t>portion</w:t>
      </w:r>
      <w:r w:rsidR="007E4CF2" w:rsidRPr="00C6761E">
        <w:t xml:space="preserve">, as described in 3GPP TS 33.503 [34]. Finally, if a DUIK is received from the 5G DDNMF or 5G PKMF (if security procedure over user plane for 5G ProSe </w:t>
      </w:r>
      <w:r w:rsidR="007E4CF2">
        <w:t>multi-hop</w:t>
      </w:r>
      <w:r w:rsidR="007E4CF2" w:rsidRPr="00C6761E">
        <w:t xml:space="preserve"> UE-to-network relay is used), the UE shall use the DUIK and the UTC-based counter to verify the MIC field in the unscrambled </w:t>
      </w:r>
      <w:r w:rsidR="007E4CF2" w:rsidRPr="00C6761E">
        <w:rPr>
          <w:lang w:eastAsia="zh-CN"/>
        </w:rPr>
        <w:t xml:space="preserve">PROSE </w:t>
      </w:r>
      <w:r w:rsidR="007E4CF2" w:rsidRPr="00C6761E">
        <w:t>PC5</w:t>
      </w:r>
      <w:r w:rsidR="007E4CF2" w:rsidRPr="00C6761E">
        <w:rPr>
          <w:lang w:eastAsia="zh-CN"/>
        </w:rPr>
        <w:t xml:space="preserve"> </w:t>
      </w:r>
      <w:r w:rsidR="007E4CF2" w:rsidRPr="00C6761E">
        <w:t>DISCOVERY message for</w:t>
      </w:r>
      <w:r w:rsidR="007E4CF2">
        <w:t xml:space="preserve"> multi-hop</w:t>
      </w:r>
      <w:r w:rsidR="007E4CF2" w:rsidRPr="00C6761E">
        <w:t xml:space="preserve"> UE-to-network relay discovery announcement</w:t>
      </w:r>
      <w:r w:rsidRPr="008D4DBB">
        <w:t>.</w:t>
      </w:r>
    </w:p>
    <w:p w14:paraId="17F2489A" w14:textId="77777777" w:rsidR="007E4CF2" w:rsidRDefault="007E4CF2" w:rsidP="007E4CF2">
      <w:pPr>
        <w:pStyle w:val="NO"/>
      </w:pPr>
      <w:r w:rsidRPr="00C6761E">
        <w:t>NOTE </w:t>
      </w:r>
      <w:r>
        <w:t>1</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12EA72" w14:textId="43B99E14" w:rsidR="00167E58" w:rsidRPr="008D4DBB" w:rsidRDefault="007E4CF2" w:rsidP="007E4CF2">
      <w:pPr>
        <w:pStyle w:val="NO"/>
      </w:pPr>
      <w:r w:rsidRPr="00C6761E">
        <w:t>NOTE </w:t>
      </w:r>
      <w:r>
        <w:t>2</w:t>
      </w:r>
      <w:r w:rsidRPr="00C6761E">
        <w:t>:</w:t>
      </w:r>
      <w:r w:rsidRPr="00C6761E">
        <w:tab/>
        <w:t>The UE can determine the received PROSE PC5 DISCOVERY message for</w:t>
      </w:r>
      <w:r>
        <w:t xml:space="preserve"> multi-hop</w:t>
      </w:r>
      <w:r w:rsidRPr="00C6761E">
        <w:t xml:space="preserve"> UE-to-network relay discovery announcement is for 5G ProSe direct discovery based on an indication from the lower layer.</w:t>
      </w:r>
      <w:bookmarkStart w:id="2484" w:name="_Hlk178608399"/>
    </w:p>
    <w:bookmarkEnd w:id="2484"/>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lastRenderedPageBreak/>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5" w:name="_Hlk178662487"/>
      <w:r w:rsidRPr="008D4DBB">
        <w:t xml:space="preserve">5G ProSe UE-to-Network relay discovery entry </w:t>
      </w:r>
      <w:bookmarkEnd w:id="2485"/>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0A523197" w:rsidR="00167E58" w:rsidRDefault="00167E58" w:rsidP="00167E58">
      <w:pPr>
        <w:pStyle w:val="B3"/>
        <w:rPr>
          <w:lang w:eastAsia="zh-CN"/>
        </w:rPr>
      </w:pPr>
      <w:r w:rsidRPr="008D4DBB">
        <w:rPr>
          <w:lang w:eastAsia="zh-CN"/>
        </w:rPr>
        <w:t>vii)</w:t>
      </w:r>
      <w:r w:rsidRPr="008D4DBB">
        <w:rPr>
          <w:lang w:eastAsia="zh-CN"/>
        </w:rPr>
        <w:tab/>
        <w:t>may include the RRC Container Info</w:t>
      </w:r>
      <w:r w:rsidR="00B927ED" w:rsidRPr="001F1722">
        <w:rPr>
          <w:u w:val="single"/>
          <w:lang w:eastAsia="zh-CN"/>
        </w:rPr>
        <w:t xml:space="preserve"> </w:t>
      </w:r>
      <w:r w:rsidR="00B927ED" w:rsidRPr="00F32637">
        <w:rPr>
          <w:u w:val="single"/>
          <w:lang w:eastAsia="zh-CN"/>
        </w:rPr>
        <w:t>if provided by the lower layers</w:t>
      </w:r>
      <w:r w:rsidRPr="008D4DBB">
        <w:rPr>
          <w:lang w:eastAsia="zh-CN"/>
        </w:rPr>
        <w:t>;</w:t>
      </w:r>
      <w:r w:rsidR="009E1FBC">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42F250CA" w:rsidR="00167E58" w:rsidRPr="008D4DBB" w:rsidRDefault="00167E58" w:rsidP="00167E58">
      <w:pPr>
        <w:pStyle w:val="B1"/>
      </w:pPr>
      <w:r w:rsidRPr="008D4DBB">
        <w:t>c)</w:t>
      </w:r>
      <w:r w:rsidRPr="008D4DBB">
        <w:tab/>
      </w:r>
      <w:r w:rsidR="007E4CF2">
        <w:t>i</w:t>
      </w:r>
      <w:r w:rsidRPr="008D4DBB">
        <w:t>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460"/>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lastRenderedPageBreak/>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EC233E">
      <w:pPr>
        <w:rPr>
          <w:lang w:eastAsia="zh-CN"/>
        </w:rPr>
      </w:pPr>
      <w:r>
        <w:rPr>
          <w:rFonts w:eastAsia="Malgun Gothic" w:hint="eastAsia"/>
          <w:lang w:eastAsia="ko-KR"/>
        </w:rPr>
        <w:t xml:space="preserve">If </w:t>
      </w:r>
      <w:r w:rsidRPr="00EC233E">
        <w:rPr>
          <w:rFonts w:eastAsia="Malgun Gothic"/>
          <w:lang w:eastAsia="ko-KR"/>
        </w:rPr>
        <w:t xml:space="preserve">the hop count parameter of the received PROSE PC5 DISCOVERY message for multi-hop UE-to-network relay discovery announcement is </w:t>
      </w:r>
      <w:r>
        <w:rPr>
          <w:rFonts w:eastAsia="Malgun Gothic" w:hint="eastAsia"/>
          <w:lang w:eastAsia="ko-KR"/>
        </w:rPr>
        <w:t>the same as</w:t>
      </w:r>
      <w:r w:rsidRPr="00EC233E">
        <w:rPr>
          <w:rFonts w:eastAsia="Malgun Gothic"/>
          <w:lang w:eastAsia="ko-KR"/>
        </w:rPr>
        <w:t xml:space="preserve"> the configured maximum number of allowed hops as specified in clause 5.2.8;</w:t>
      </w:r>
      <w:r>
        <w:rPr>
          <w:rFonts w:eastAsia="Malgun Gothic" w:hint="eastAsia"/>
          <w:lang w:eastAsia="ko-KR"/>
        </w:rPr>
        <w:t xml:space="preserve"> or is the same as </w:t>
      </w:r>
      <w:r w:rsidRPr="00EC233E">
        <w:rPr>
          <w:rFonts w:eastAsia="Malgun Gothic"/>
          <w:lang w:eastAsia="ko-KR"/>
        </w:rPr>
        <w:t>the hop limit parameter of the PROSE PC5 DISCOVERY message for UE-to-network relay discovery announcement</w:t>
      </w:r>
      <w:r w:rsidRPr="00EC233E">
        <w:rPr>
          <w:rFonts w:eastAsia="Malgun Gothic" w:hint="eastAsia"/>
          <w:lang w:eastAsia="ko-KR"/>
        </w:rPr>
        <w:t xml:space="preserve"> (if available)</w:t>
      </w:r>
      <w:r w:rsidRPr="00EC233E">
        <w:rPr>
          <w:rFonts w:eastAsia="Malgun Gothic"/>
          <w:lang w:eastAsia="ko-KR"/>
        </w:rPr>
        <w:t>,</w:t>
      </w:r>
      <w:r>
        <w:rPr>
          <w:rFonts w:eastAsia="Malgun Gothic" w:hint="eastAsia"/>
          <w:lang w:eastAsia="ko-KR"/>
        </w:rPr>
        <w:t xml:space="preserve"> then the UE shall discard the received PROSE PC5 DISCOVERY message.</w:t>
      </w:r>
    </w:p>
    <w:p w14:paraId="31BFCA7B" w14:textId="3B97E2EC" w:rsidR="001A507E" w:rsidRDefault="001A507E" w:rsidP="001A507E">
      <w:pPr>
        <w:pStyle w:val="NO"/>
      </w:pPr>
      <w:r w:rsidRPr="008D4DBB">
        <w:t>NOTE</w:t>
      </w:r>
      <w:r>
        <w:t xml:space="preserve"> </w:t>
      </w:r>
      <w:r w:rsidR="007E4CF2">
        <w:t>3</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4CE94655" w:rsidR="00167E58" w:rsidRPr="008D4DBB" w:rsidRDefault="001A507E" w:rsidP="001A507E">
      <w:pPr>
        <w:pStyle w:val="NO"/>
      </w:pPr>
      <w:r>
        <w:rPr>
          <w:rFonts w:hint="eastAsia"/>
          <w:lang w:eastAsia="ko-KR"/>
        </w:rPr>
        <w:t>NOTE</w:t>
      </w:r>
      <w:r>
        <w:rPr>
          <w:lang w:eastAsia="ko-KR"/>
        </w:rPr>
        <w:t xml:space="preserve"> </w:t>
      </w:r>
      <w:r w:rsidR="007E4CF2">
        <w:rPr>
          <w:lang w:eastAsia="ko-KR"/>
        </w:rPr>
        <w:t>4</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486" w:name="_CR8b_2_1_2_3_3"/>
      <w:bookmarkStart w:id="2487" w:name="_Hlk193306266"/>
      <w:bookmarkStart w:id="2488" w:name="_Toc178771022"/>
      <w:bookmarkStart w:id="2489" w:name="_Toc218597261"/>
      <w:bookmarkEnd w:id="2486"/>
      <w:r w:rsidRPr="008D4DBB">
        <w:rPr>
          <w:lang w:eastAsia="zh-CN"/>
        </w:rPr>
        <w:t>8b.2.1.2.3.3</w:t>
      </w:r>
      <w:bookmarkEnd w:id="2487"/>
      <w:r w:rsidRPr="008D4DBB">
        <w:rPr>
          <w:lang w:eastAsia="zh-CN"/>
        </w:rPr>
        <w:tab/>
      </w:r>
      <w:bookmarkStart w:id="2490"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8"/>
      <w:bookmarkEnd w:id="2489"/>
      <w:bookmarkEnd w:id="2490"/>
    </w:p>
    <w:p w14:paraId="296D9123" w14:textId="77777777" w:rsidR="00EC233E" w:rsidRDefault="00EC233E" w:rsidP="00EC233E">
      <w:pPr>
        <w:rPr>
          <w:lang w:eastAsia="zh-CN"/>
        </w:rPr>
      </w:pPr>
      <w:r>
        <w:rPr>
          <w:lang w:eastAsia="zh-CN"/>
        </w:rPr>
        <w:t>This procedure is performed by:</w:t>
      </w:r>
    </w:p>
    <w:p w14:paraId="79DF8B67" w14:textId="6B65A2C9" w:rsidR="00EC233E" w:rsidRDefault="00EC233E" w:rsidP="00EC233E">
      <w:pPr>
        <w:pStyle w:val="B1"/>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6140666E" w14:textId="1067D192"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58ED462C" w:rsidR="00167E58" w:rsidRPr="008D4DBB" w:rsidRDefault="00167E58" w:rsidP="00167E58">
      <w:pPr>
        <w:pStyle w:val="B2"/>
      </w:pPr>
      <w:r w:rsidRPr="008D4DBB">
        <w:t>2)</w:t>
      </w:r>
      <w:r w:rsidRPr="008D4DBB">
        <w:tab/>
        <w:t>the UE is served by NG-RAN and is authorised to perform 5G ProSe direct discovery monitoring in at least one PLMN</w:t>
      </w:r>
      <w:r w:rsidR="00836110">
        <w:t xml:space="preserve"> or the subscribed SNPN</w:t>
      </w:r>
      <w:r w:rsidRPr="008D4DBB">
        <w:t>;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451D1E23" w:rsidR="00167E58" w:rsidRPr="008D4DBB" w:rsidRDefault="00167E58" w:rsidP="00167E58">
      <w:pPr>
        <w:pStyle w:val="B4"/>
      </w:pPr>
      <w:r w:rsidRPr="008D4DBB">
        <w:t>A)</w:t>
      </w:r>
      <w:r w:rsidRPr="008D4DBB">
        <w:tab/>
        <w:t xml:space="preserve">the UE is unable to find a suitable cell in the selected PLMN </w:t>
      </w:r>
      <w:r w:rsidR="00836110">
        <w:t>or the subscribed SNPN</w:t>
      </w:r>
      <w:r w:rsidR="00836110" w:rsidRPr="008D4DBB">
        <w:t xml:space="preserve"> </w:t>
      </w:r>
      <w:r w:rsidRPr="008D4DBB">
        <w:t>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lastRenderedPageBreak/>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91" w:name="_Hlk178625548"/>
    <w:p w14:paraId="52884648" w14:textId="2D8F2B54" w:rsidR="00167E58" w:rsidRPr="008D4DBB" w:rsidRDefault="006D467C" w:rsidP="00167E58">
      <w:pPr>
        <w:pStyle w:val="TH"/>
      </w:pPr>
      <w:r w:rsidRPr="008D4DBB">
        <w:rPr>
          <w:rFonts w:eastAsia="SimSun"/>
        </w:rPr>
        <w:object w:dxaOrig="10306" w:dyaOrig="2386" w14:anchorId="6581D5BA">
          <v:shape id="_x0000_i1086" type="#_x0000_t75" style="width:476.55pt;height:110.7pt" o:ole="">
            <v:imagedata r:id="rId129" o:title=""/>
          </v:shape>
          <o:OLEObject Type="Embed" ProgID="Visio.Drawing.11" ShapeID="_x0000_i1086" DrawAspect="Content" ObjectID="_1829208560" r:id="rId131"/>
        </w:object>
      </w:r>
    </w:p>
    <w:p w14:paraId="50FD2BFF" w14:textId="77777777" w:rsidR="00167E58" w:rsidRPr="008D4DBB" w:rsidRDefault="00167E58" w:rsidP="00167E58">
      <w:pPr>
        <w:pStyle w:val="TF"/>
      </w:pPr>
      <w:bookmarkStart w:id="2492" w:name="_CRFigure8b_2_1_2_3_31"/>
      <w:bookmarkEnd w:id="2491"/>
      <w:r w:rsidRPr="008D4DBB">
        <w:t>Figure </w:t>
      </w:r>
      <w:bookmarkEnd w:id="2492"/>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4E771CB7" w14:textId="4FE8AD0E" w:rsidR="00E36CAD" w:rsidRDefault="00167E58" w:rsidP="00167E58">
      <w:pPr>
        <w:pStyle w:val="NO"/>
      </w:pPr>
      <w:r w:rsidRPr="008D4DBB">
        <w:t>NOTE 1:</w:t>
      </w:r>
      <w:r w:rsidRPr="008D4DBB">
        <w:tab/>
        <w:t>Selection of relay service code is up to UE implementation if there is no ProSe application traffic descriptor(s) configured in the UE.</w:t>
      </w:r>
    </w:p>
    <w:p w14:paraId="5565C30C" w14:textId="6660CACA" w:rsidR="00E36CAD" w:rsidRPr="008D4DBB" w:rsidRDefault="00E36CAD" w:rsidP="00E36CAD">
      <w:r w:rsidRPr="00C6761E">
        <w:t xml:space="preserve">Upon reception of a </w:t>
      </w:r>
      <w:r w:rsidRPr="008D4DBB">
        <w:t xml:space="preserve">PROSE PC5 DISCOVERY message for multi-hop UE-to-network relay discovery announcement </w:t>
      </w:r>
      <w:r w:rsidRPr="00C6761E">
        <w:t>according to clause 10.2.1,</w:t>
      </w:r>
      <w:r>
        <w:t xml:space="preserve"> </w:t>
      </w:r>
      <w:r w:rsidRPr="00A90BD3">
        <w:t>if the received PLMN ID in the message is not associated with the target relay service code of the connectivity service which the UE is authorized to monitor, the UE</w:t>
      </w:r>
      <w:r>
        <w:t xml:space="preserve"> shall</w:t>
      </w:r>
      <w:r w:rsidRPr="00A90BD3">
        <w:t xml:space="preserve"> ignore the message</w:t>
      </w:r>
      <w:r>
        <w:t xml:space="preserve">. If </w:t>
      </w:r>
      <w:r w:rsidRPr="00C6761E">
        <w:t xml:space="preserve">the </w:t>
      </w:r>
      <w:r>
        <w:t xml:space="preserve">received PLMN ID in the message is associated with the </w:t>
      </w:r>
      <w:r w:rsidRPr="00C6761E">
        <w:t xml:space="preserve">target relay service code of the connectivity service which the UE is </w:t>
      </w:r>
      <w:r w:rsidRPr="00C6761E">
        <w:lastRenderedPageBreak/>
        <w:t>authorized to monitor, the UE shall</w:t>
      </w:r>
      <w:r>
        <w:t xml:space="preserve"> </w:t>
      </w:r>
      <w:r w:rsidRPr="00C6761E">
        <w:t>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decrypt the configured message-specific confidentiality-protected portion, as described in 3GPP TS 33.503 [34]. Finally, if a DUIK is received from the 5G DDNMF or 5G PKMF (if security procedure over user plane for 5G ProSe </w:t>
      </w:r>
      <w:r>
        <w:t>multi-hop</w:t>
      </w:r>
      <w:r w:rsidRPr="00C6761E">
        <w:t xml:space="preserve"> UE-to-network relay is used), the UE shall use the DUIK and the UTC-based counter to verify the MIC field in the unscrambled PROSE PC5 DISCOVERY message for</w:t>
      </w:r>
      <w:r>
        <w:t xml:space="preserve"> multi-hop</w:t>
      </w:r>
      <w:r w:rsidRPr="00C6761E">
        <w:t xml:space="preserve"> UE-to-network relay discovery announcement</w:t>
      </w:r>
      <w:r>
        <w:t>.</w:t>
      </w:r>
    </w:p>
    <w:p w14:paraId="5B0AD1A0" w14:textId="0290E901" w:rsidR="00E36CAD" w:rsidRPr="008D4DBB" w:rsidRDefault="00E36CAD" w:rsidP="007E4CF2">
      <w:pPr>
        <w:pStyle w:val="NO"/>
      </w:pPr>
      <w:bookmarkStart w:id="2493" w:name="_Hlk178786908"/>
      <w:r w:rsidRPr="00C6761E">
        <w:t>NOTE </w:t>
      </w:r>
      <w:r>
        <w:t>1A</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bookmarkEnd w:id="2493"/>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94"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94"/>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95" w:name="_CR8b_2_1_2_3_4"/>
      <w:bookmarkStart w:id="2496" w:name="_Toc172039816"/>
      <w:bookmarkStart w:id="2497" w:name="_Toc178771023"/>
      <w:bookmarkStart w:id="2498" w:name="_Toc218597262"/>
      <w:bookmarkEnd w:id="2495"/>
      <w:r w:rsidRPr="008D4DBB">
        <w:rPr>
          <w:lang w:eastAsia="zh-CN"/>
        </w:rPr>
        <w:t>8b.2.1.2.3.4</w:t>
      </w:r>
      <w:r w:rsidRPr="008D4DBB">
        <w:rPr>
          <w:lang w:eastAsia="zh-CN"/>
        </w:rPr>
        <w:tab/>
        <w:t>Monitoring UE procedure for multi-hop UE-to-network relay discovery completion</w:t>
      </w:r>
      <w:bookmarkEnd w:id="2496"/>
      <w:bookmarkEnd w:id="2497"/>
      <w:bookmarkEnd w:id="2498"/>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499" w:name="_CR8b_2_1_2_4"/>
      <w:bookmarkStart w:id="2500" w:name="_Toc172039817"/>
      <w:bookmarkStart w:id="2501" w:name="_Toc172039857"/>
      <w:bookmarkStart w:id="2502" w:name="_Toc218597263"/>
      <w:bookmarkEnd w:id="2499"/>
      <w:r>
        <w:t>8b.2.1</w:t>
      </w:r>
      <w:r w:rsidRPr="00105C58">
        <w:t>.</w:t>
      </w:r>
      <w:r>
        <w:t>2.</w:t>
      </w:r>
      <w:r w:rsidRPr="00105C58">
        <w:t>4</w:t>
      </w:r>
      <w:r w:rsidRPr="00105C58">
        <w:tab/>
      </w:r>
      <w:bookmarkStart w:id="2503" w:name="_Hlk178784086"/>
      <w:r w:rsidRPr="00105C58">
        <w:rPr>
          <w:lang w:eastAsia="ko-KR"/>
        </w:rPr>
        <w:t>A</w:t>
      </w:r>
      <w:r w:rsidRPr="00105C58">
        <w:t xml:space="preserve">nnouncing </w:t>
      </w:r>
      <w:bookmarkStart w:id="2504" w:name="_Hlk178782977"/>
      <w:r>
        <w:t>multi-hop UE-to-network</w:t>
      </w:r>
      <w:bookmarkEnd w:id="2500"/>
      <w:bookmarkEnd w:id="2504"/>
      <w:r>
        <w:t xml:space="preserve"> relay discovery additional information</w:t>
      </w:r>
      <w:bookmarkEnd w:id="2502"/>
      <w:bookmarkEnd w:id="2503"/>
    </w:p>
    <w:p w14:paraId="25374743" w14:textId="77777777" w:rsidR="00795900" w:rsidRPr="00105C58" w:rsidRDefault="00795900" w:rsidP="00795900">
      <w:pPr>
        <w:pStyle w:val="Heading6"/>
      </w:pPr>
      <w:bookmarkStart w:id="2505" w:name="_CR8b_2_1_2_4_1"/>
      <w:bookmarkStart w:id="2506" w:name="_Toc172039818"/>
      <w:bookmarkStart w:id="2507" w:name="_Toc218597264"/>
      <w:bookmarkEnd w:id="2505"/>
      <w:r>
        <w:t>8b.2.1</w:t>
      </w:r>
      <w:r w:rsidRPr="00105C58">
        <w:t>.</w:t>
      </w:r>
      <w:r>
        <w:t>2.</w:t>
      </w:r>
      <w:r w:rsidRPr="00105C58">
        <w:t>4.1</w:t>
      </w:r>
      <w:r w:rsidRPr="00105C58">
        <w:tab/>
        <w:t>General</w:t>
      </w:r>
      <w:bookmarkEnd w:id="2506"/>
      <w:bookmarkEnd w:id="2507"/>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5C8C720B"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p>
    <w:p w14:paraId="70661775" w14:textId="13000ABB" w:rsidR="00795900"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w:t>
      </w:r>
      <w:r w:rsidR="008D5E7D">
        <w:rPr>
          <w:lang w:eastAsia="ko-KR"/>
        </w:rPr>
        <w:t xml:space="preserve"> and</w:t>
      </w:r>
    </w:p>
    <w:p w14:paraId="306F5054" w14:textId="6FEDE2EE" w:rsidR="008D5E7D" w:rsidRPr="00105C58" w:rsidRDefault="008D5E7D" w:rsidP="00795900">
      <w:pPr>
        <w:pStyle w:val="B1"/>
        <w:rPr>
          <w:lang w:eastAsia="ko-KR"/>
        </w:rPr>
      </w:pPr>
      <w:r>
        <w:rPr>
          <w:lang w:eastAsia="ko-KR"/>
        </w:rPr>
        <w:t>d)</w:t>
      </w:r>
      <w:r>
        <w:rPr>
          <w:lang w:eastAsia="ko-KR"/>
        </w:rPr>
        <w:tab/>
        <w:t>the NID of the subscribed SNPN.</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8" w:name="_CR8b_2_1_2_4_2"/>
      <w:bookmarkStart w:id="2509" w:name="_Hlk193306419"/>
      <w:bookmarkStart w:id="2510" w:name="_Toc172039819"/>
      <w:bookmarkStart w:id="2511" w:name="_Toc218597265"/>
      <w:bookmarkEnd w:id="2508"/>
      <w:r>
        <w:t>8b.2.1</w:t>
      </w:r>
      <w:r w:rsidRPr="00105C58">
        <w:t>.</w:t>
      </w:r>
      <w:r>
        <w:t>2.</w:t>
      </w:r>
      <w:r w:rsidRPr="00105C58">
        <w:t>4.2</w:t>
      </w:r>
      <w:bookmarkEnd w:id="2509"/>
      <w:r w:rsidRPr="00105C58">
        <w:tab/>
      </w:r>
      <w:bookmarkStart w:id="2512" w:name="_Hlk178783116"/>
      <w:bookmarkStart w:id="2513" w:name="_Hlk178784068"/>
      <w:r w:rsidRPr="00217869">
        <w:t xml:space="preserve">ProSe multi-hop UE-to-network relay UE </w:t>
      </w:r>
      <w:bookmarkEnd w:id="2512"/>
      <w:r w:rsidRPr="00217869">
        <w:t>procedure</w:t>
      </w:r>
      <w:bookmarkEnd w:id="2510"/>
      <w:bookmarkEnd w:id="2511"/>
      <w:bookmarkEnd w:id="2513"/>
    </w:p>
    <w:p w14:paraId="57FBB96C" w14:textId="77777777" w:rsidR="00EC233E" w:rsidRDefault="00EC233E" w:rsidP="00EC233E">
      <w:pPr>
        <w:rPr>
          <w:lang w:eastAsia="zh-CN"/>
        </w:rPr>
      </w:pPr>
      <w:r>
        <w:rPr>
          <w:lang w:eastAsia="zh-CN"/>
        </w:rPr>
        <w:t>This procedure is performed by:</w:t>
      </w:r>
    </w:p>
    <w:p w14:paraId="29FBC79B" w14:textId="6F053CDF" w:rsidR="00EC233E" w:rsidRDefault="00EC233E" w:rsidP="00EC233E">
      <w:pPr>
        <w:pStyle w:val="B1"/>
      </w:pPr>
      <w:r>
        <w:lastRenderedPageBreak/>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400CB34" w14:textId="1D218519"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40787EBA" w:rsidR="00795900" w:rsidRPr="00105C58" w:rsidRDefault="00795900" w:rsidP="008D5E7D">
      <w:pPr>
        <w:pStyle w:val="B1"/>
      </w:pPr>
      <w:r w:rsidRPr="00105C58">
        <w:t>a)</w:t>
      </w:r>
      <w:r w:rsidRPr="00105C58">
        <w:tab/>
        <w:t xml:space="preserve">if </w:t>
      </w:r>
      <w:r>
        <w:t>a</w:t>
      </w:r>
      <w:r w:rsidRPr="00105C58">
        <w:t xml:space="preserve"> </w:t>
      </w:r>
      <w:bookmarkStart w:id="2514" w:name="_Hlk178783406"/>
      <w:r w:rsidRPr="00105C58">
        <w:t xml:space="preserve">5G </w:t>
      </w:r>
      <w:r>
        <w:t>ProSe multi-hop remote</w:t>
      </w:r>
      <w:r w:rsidRPr="00105C58">
        <w:t xml:space="preserve"> UE requests the </w:t>
      </w:r>
      <w:r>
        <w:t>5G ProSe multi-hop UE-to-network relay UE</w:t>
      </w:r>
      <w:r w:rsidRPr="00105C58">
        <w:t xml:space="preserve"> to announce the </w:t>
      </w:r>
      <w:bookmarkEnd w:id="2514"/>
      <w:r w:rsidRPr="00105C58">
        <w:t xml:space="preserve">NG-RAN Cell Global ID (NCGI) or TAI of the cell serving the </w:t>
      </w:r>
      <w:r>
        <w:t>5G ProSe multi-hop UE-to-network relay UE</w:t>
      </w:r>
      <w:r w:rsidR="008D5E7D">
        <w:t>,</w:t>
      </w:r>
      <w:r w:rsidR="008D5E7D" w:rsidRPr="008D5E7D">
        <w:t xml:space="preserve"> </w:t>
      </w:r>
      <w:r w:rsidR="008D5E7D">
        <w:t xml:space="preserve">and optionally the NID of the SNPN </w:t>
      </w:r>
      <w:r w:rsidR="008D5E7D" w:rsidRPr="00BC3378">
        <w:t>in case the serving cell is operated by an SNPN</w:t>
      </w:r>
      <w:r w:rsidR="008D5E7D">
        <w:t>,</w:t>
      </w:r>
      <w:r w:rsidRPr="00105C58">
        <w:t xml:space="preserve"> and as a response the </w:t>
      </w:r>
      <w:r>
        <w:t xml:space="preserve">5G ProSe multi-hop UE-to-network relay UE </w:t>
      </w:r>
      <w:r w:rsidRPr="00105C58">
        <w:t xml:space="preserve">acknowledges with the ProSe </w:t>
      </w:r>
      <w:r>
        <w:t xml:space="preserve">multi-hop </w:t>
      </w:r>
      <w:r w:rsidRPr="00105C58">
        <w:t xml:space="preserve">additional parameters announcement response message, then the </w:t>
      </w:r>
      <w:r>
        <w:t xml:space="preserve">5G ProSe multi-hop UE-to-network relay UE </w:t>
      </w:r>
      <w:r w:rsidRPr="00105C58">
        <w:t xml:space="preserve">includes the NCGI or TAI of the serving cell </w:t>
      </w:r>
      <w:r w:rsidR="008D5E7D">
        <w:t>and optionally the NID of the SNPN</w:t>
      </w:r>
      <w:r w:rsidR="008D5E7D" w:rsidRPr="00105C58">
        <w:t xml:space="preserve"> </w:t>
      </w:r>
      <w:r w:rsidRPr="00105C58">
        <w:t xml:space="preserve">in the PROSE PC5 DISCOVERY message for </w:t>
      </w:r>
      <w:r>
        <w:t>multi-hop UE-to-network relay discovery additional information</w:t>
      </w:r>
      <w:r w:rsidRPr="00105C58">
        <w:t xml:space="preserve"> until the timer </w:t>
      </w:r>
      <w:r w:rsidR="00F940A7" w:rsidRPr="00C37312">
        <w:t>T5107</w:t>
      </w:r>
      <w:r w:rsidRPr="00105C58">
        <w:t xml:space="preserve"> expires (see </w:t>
      </w:r>
      <w:r w:rsidR="00503FAA" w:rsidRPr="00105C58">
        <w:t>clause 8</w:t>
      </w:r>
      <w:r w:rsidR="00503FAA">
        <w:t>b</w:t>
      </w:r>
      <w:r w:rsidR="00503FAA" w:rsidRPr="00105C58">
        <w:t>.2.</w:t>
      </w:r>
      <w:r w:rsidR="00A65AAB">
        <w:t>1</w:t>
      </w:r>
      <w:r w:rsidR="00503FAA" w:rsidRPr="00105C58">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15" w:name="_Hlk178784110"/>
      <w:r w:rsidRPr="00B52FA9">
        <w:t>ProSe multi-hop UE-to-network relay UE procedure</w:t>
      </w:r>
      <w:r>
        <w:t xml:space="preserve"> for a</w:t>
      </w:r>
      <w:r w:rsidRPr="00B52FA9">
        <w:t>nnouncing multi-hop UE-to-network relay discovery additional information</w:t>
      </w:r>
      <w:bookmarkEnd w:id="2515"/>
      <w:r w:rsidRPr="00105C58">
        <w:t>.</w:t>
      </w:r>
    </w:p>
    <w:p w14:paraId="07AB72C2" w14:textId="10C14465" w:rsidR="00795900" w:rsidRPr="00105C58" w:rsidRDefault="006D467C" w:rsidP="00795900">
      <w:pPr>
        <w:pStyle w:val="TH"/>
      </w:pPr>
      <w:r w:rsidRPr="00B2779D">
        <w:rPr>
          <w:rFonts w:eastAsia="SimSun"/>
        </w:rPr>
        <w:object w:dxaOrig="9962" w:dyaOrig="2326" w14:anchorId="6FC994DC">
          <v:shape id="_x0000_i1087" type="#_x0000_t75" style="width:470.3pt;height:109.05pt" o:ole="">
            <v:imagedata r:id="rId132" o:title=""/>
          </v:shape>
          <o:OLEObject Type="Embed" ProgID="Visio.Drawing.11" ShapeID="_x0000_i1087" DrawAspect="Content" ObjectID="_1829208561" r:id="rId133"/>
        </w:object>
      </w:r>
    </w:p>
    <w:p w14:paraId="575E1E31" w14:textId="77777777" w:rsidR="00795900" w:rsidRPr="00105C58" w:rsidRDefault="00795900" w:rsidP="00795900">
      <w:pPr>
        <w:pStyle w:val="TF"/>
      </w:pPr>
      <w:bookmarkStart w:id="2516" w:name="_CRFigure8b_2_1_2_4_21"/>
      <w:r w:rsidRPr="00105C58">
        <w:t>Figure </w:t>
      </w:r>
      <w:bookmarkEnd w:id="2516"/>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0A4D4BD0" w:rsidR="00795900" w:rsidRPr="00105C58" w:rsidRDefault="00795900" w:rsidP="00795900">
      <w:pPr>
        <w:pStyle w:val="B1"/>
      </w:pPr>
      <w:r w:rsidRPr="00105C58">
        <w:t>a)</w:t>
      </w:r>
      <w:r w:rsidRPr="00105C58">
        <w:tab/>
        <w:t xml:space="preserve">the </w:t>
      </w:r>
      <w:r>
        <w:t xml:space="preserve">5G ProSe multi-hop UE-to-network relay UE </w:t>
      </w:r>
      <w:r w:rsidRPr="00105C58">
        <w:t xml:space="preserve">is currently authorised to perform 5G ProSe direct discovery Model A announcing in the serving PLMN </w:t>
      </w:r>
      <w:r w:rsidR="00836110">
        <w:t>or the subscribed SNPN</w:t>
      </w:r>
      <w:r w:rsidR="00836110" w:rsidRPr="00105C58">
        <w:t xml:space="preserve"> </w:t>
      </w:r>
      <w:r w:rsidRPr="00105C58">
        <w:t>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0C32B6BD"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008D5E7D">
        <w:rPr>
          <w:lang w:eastAsia="ko-KR"/>
        </w:rPr>
        <w:t>, NID</w:t>
      </w:r>
      <w:r w:rsidRPr="00105C58">
        <w:rPr>
          <w:lang w:eastAsia="ko-KR"/>
        </w:rPr>
        <w:t>)</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lastRenderedPageBreak/>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49F212A8" w14:textId="038BB356" w:rsidR="007E4CF2" w:rsidRPr="00AF68AC" w:rsidRDefault="007E4CF2" w:rsidP="00503FAA">
      <w:pPr>
        <w:pStyle w:val="B2"/>
      </w:pPr>
      <w:r>
        <w:t>6a)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7C7D1DEE" w14:textId="03A86FA5" w:rsidR="00503FAA" w:rsidRPr="00105C58" w:rsidRDefault="00503FAA" w:rsidP="00503FAA">
      <w:pPr>
        <w:pStyle w:val="B2"/>
      </w:pPr>
      <w:r>
        <w:t>7</w:t>
      </w:r>
      <w:r w:rsidRPr="00105C58">
        <w:t>)</w:t>
      </w:r>
      <w:r w:rsidRPr="00105C58">
        <w:tab/>
        <w:t>shall set the UTC-based counter LSB parameter to the 4 least significant bits of the UTC-based counter;</w:t>
      </w:r>
    </w:p>
    <w:p w14:paraId="1ACB795C" w14:textId="77D8ABD7" w:rsidR="0033364C" w:rsidRDefault="00503FAA" w:rsidP="007E4CF2">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67D14DBA" w14:textId="77777777" w:rsidR="0033364C" w:rsidRDefault="0033364C" w:rsidP="0033364C">
      <w:pPr>
        <w:pStyle w:val="B2"/>
        <w:rPr>
          <w:lang w:eastAsia="zh-CN"/>
        </w:rPr>
      </w:pPr>
      <w:r>
        <w:rPr>
          <w:rFonts w:eastAsia="SimSun"/>
          <w:lang w:eastAsia="zh-CN"/>
        </w:rPr>
        <w:t>9)</w:t>
      </w:r>
      <w:r>
        <w:rPr>
          <w:rFonts w:eastAsia="SimSun"/>
          <w:lang w:eastAsia="zh-CN"/>
        </w:rPr>
        <w:tab/>
        <w:t xml:space="preserve">shall </w:t>
      </w:r>
      <w:r w:rsidRPr="00DB7B35">
        <w:rPr>
          <w:lang w:eastAsia="zh-CN"/>
        </w:rPr>
        <w:t>include the PLMN ID set to its HPLMN ID and in cleartext</w:t>
      </w:r>
      <w:r>
        <w:rPr>
          <w:lang w:eastAsia="zh-CN"/>
        </w:rPr>
        <w:t>;</w:t>
      </w:r>
    </w:p>
    <w:p w14:paraId="791AD776" w14:textId="71893D90" w:rsidR="00795900" w:rsidRDefault="0033364C" w:rsidP="0033364C">
      <w:pPr>
        <w:pStyle w:val="N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16D2C889"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7D559424" w14:textId="77777777" w:rsidR="00836110" w:rsidRDefault="00836110" w:rsidP="00836110">
      <w:pPr>
        <w:pStyle w:val="B2"/>
        <w:rPr>
          <w:lang w:eastAsia="zh-CN"/>
        </w:rPr>
      </w:pPr>
      <w:r>
        <w:t>10)</w:t>
      </w:r>
      <w:r>
        <w:tab/>
      </w:r>
      <w:r w:rsidRPr="007772E7">
        <w:rPr>
          <w:rFonts w:eastAsiaTheme="minorEastAsia"/>
          <w:lang w:eastAsia="zh-CN"/>
        </w:rPr>
        <w:t>for SNPN, if NCGI, Relay TAI or both is included, shall include the NID of the subscribed SNPN</w:t>
      </w:r>
      <w:r>
        <w:rPr>
          <w:rFonts w:eastAsiaTheme="minorEastAsia"/>
          <w:lang w:eastAsia="zh-CN"/>
        </w:rPr>
        <w:t>;</w:t>
      </w:r>
    </w:p>
    <w:p w14:paraId="0401FAA6" w14:textId="60D92473" w:rsidR="007E4CF2" w:rsidRPr="00105C58" w:rsidRDefault="007E4CF2" w:rsidP="007E4CF2">
      <w:pPr>
        <w:pStyle w:val="B1"/>
        <w:rPr>
          <w:lang w:eastAsia="zh-CN"/>
        </w:rPr>
      </w:pPr>
      <w:r>
        <w:rPr>
          <w:lang w:eastAsia="zh-CN"/>
        </w:rPr>
        <w:t>d)</w:t>
      </w:r>
      <w:r>
        <w:rPr>
          <w:lang w:eastAsia="zh-CN"/>
        </w:rPr>
        <w:tab/>
      </w:r>
      <w:r w:rsidRPr="00C6761E">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15C8C6ED" w14:textId="390BBB58" w:rsidR="00795900" w:rsidRPr="00105C58" w:rsidRDefault="007E4CF2" w:rsidP="00795900">
      <w:pPr>
        <w:pStyle w:val="B1"/>
        <w:rPr>
          <w:lang w:eastAsia="zh-CN"/>
        </w:rPr>
      </w:pPr>
      <w:r>
        <w:rPr>
          <w:lang w:eastAsia="zh-CN"/>
        </w:rPr>
        <w:t>e</w:t>
      </w:r>
      <w:r w:rsidR="00795900" w:rsidRPr="00105C58">
        <w:rPr>
          <w:lang w:eastAsia="zh-CN"/>
        </w:rPr>
        <w:t>)</w:t>
      </w:r>
      <w:r w:rsidR="00795900" w:rsidRPr="00105C58">
        <w:rPr>
          <w:lang w:eastAsia="zh-CN"/>
        </w:rPr>
        <w:tab/>
        <w:t xml:space="preserve">shall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121EE687" w:rsidR="00795900" w:rsidRPr="00105C58" w:rsidRDefault="007E4CF2" w:rsidP="00795900">
      <w:pPr>
        <w:pStyle w:val="B2"/>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lastRenderedPageBreak/>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Default="00795900" w:rsidP="00795900">
      <w:pPr>
        <w:pStyle w:val="Heading6"/>
      </w:pPr>
      <w:bookmarkStart w:id="2517" w:name="_CR8b_2_1_2_4_3"/>
      <w:bookmarkStart w:id="2518" w:name="_Toc218597266"/>
      <w:bookmarkEnd w:id="2517"/>
      <w:r>
        <w:t>8b.2.1</w:t>
      </w:r>
      <w:r w:rsidRPr="00105C58">
        <w:t>.</w:t>
      </w:r>
      <w:r>
        <w:t>2.</w:t>
      </w:r>
      <w:r w:rsidRPr="00105C58">
        <w:t>4.</w:t>
      </w:r>
      <w:r>
        <w:t>3</w:t>
      </w:r>
      <w:r w:rsidRPr="00105C58">
        <w:tab/>
      </w:r>
      <w:r w:rsidRPr="00217869">
        <w:t xml:space="preserve">ProSe </w:t>
      </w:r>
      <w:bookmarkStart w:id="2519" w:name="_Hlk178784860"/>
      <w:r>
        <w:t xml:space="preserve">intermediate </w:t>
      </w:r>
      <w:bookmarkEnd w:id="2519"/>
      <w:r w:rsidRPr="00217869">
        <w:t>UE-to-network relay UE procedure</w:t>
      </w:r>
      <w:bookmarkEnd w:id="2518"/>
    </w:p>
    <w:p w14:paraId="60BE9F39" w14:textId="77777777" w:rsidR="00EC233E" w:rsidRDefault="00EC233E" w:rsidP="00EC233E">
      <w:pPr>
        <w:rPr>
          <w:lang w:eastAsia="zh-CN"/>
        </w:rPr>
      </w:pPr>
      <w:r>
        <w:rPr>
          <w:lang w:eastAsia="zh-CN"/>
        </w:rPr>
        <w:t>This procedure is performed by:</w:t>
      </w:r>
    </w:p>
    <w:p w14:paraId="0BEF339E"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03EF063" w14:textId="729BD9B6" w:rsidR="00EC233E" w:rsidRPr="00EC233E" w:rsidRDefault="00EC233E" w:rsidP="00EC233E">
      <w:pPr>
        <w:pStyle w:val="B1"/>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7DB7094B" w14:textId="2F20FD5D" w:rsidR="00795900" w:rsidRPr="00105C58" w:rsidRDefault="00795900" w:rsidP="006D5E78">
      <w:bookmarkStart w:id="2520" w:name="_Hlk179973803"/>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bookmarkEnd w:id="2520"/>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2E2DC21E" w:rsidR="00795900" w:rsidRPr="00105C58" w:rsidRDefault="006D467C" w:rsidP="00795900">
      <w:pPr>
        <w:pStyle w:val="TH"/>
      </w:pPr>
      <w:r w:rsidRPr="00B2779D">
        <w:rPr>
          <w:rFonts w:eastAsia="SimSun"/>
        </w:rPr>
        <w:object w:dxaOrig="9962" w:dyaOrig="2326" w14:anchorId="2360B469">
          <v:shape id="_x0000_i1088" type="#_x0000_t75" style="width:470.3pt;height:109.05pt" o:ole="">
            <v:imagedata r:id="rId132" o:title=""/>
          </v:shape>
          <o:OLEObject Type="Embed" ProgID="Visio.Drawing.11" ShapeID="_x0000_i1088" DrawAspect="Content" ObjectID="_1829208562" r:id="rId134"/>
        </w:object>
      </w:r>
    </w:p>
    <w:p w14:paraId="55C2E9CC" w14:textId="14540186" w:rsidR="00795900" w:rsidRPr="00105C58" w:rsidRDefault="00795900" w:rsidP="00795900">
      <w:pPr>
        <w:pStyle w:val="TF"/>
      </w:pPr>
      <w:bookmarkStart w:id="2521" w:name="_CRFigure8b_2_1_2_4_31"/>
      <w:r w:rsidRPr="00105C58">
        <w:t>Figure </w:t>
      </w:r>
      <w:bookmarkEnd w:id="2521"/>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24FBE2BE"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 xml:space="preserve">intermediate UE-to-network relay in the PLMN </w:t>
      </w:r>
      <w:r w:rsidR="00836110">
        <w:t>or the subscribed SNPN</w:t>
      </w:r>
      <w:r w:rsidR="00836110" w:rsidRPr="00C6761E">
        <w:t xml:space="preserve"> </w:t>
      </w:r>
      <w:r w:rsidRPr="00B2779D">
        <w:t>indicated by the serving cell as specified in clause </w:t>
      </w:r>
      <w:r w:rsidR="00503FAA" w:rsidRPr="00B2779D">
        <w:t>5.2.</w:t>
      </w:r>
      <w:r w:rsidR="00503FAA">
        <w:t>8</w:t>
      </w:r>
      <w:r w:rsidR="00503FAA" w:rsidRPr="00B2779D">
        <w:t>, and</w:t>
      </w:r>
    </w:p>
    <w:p w14:paraId="7E20AFF5" w14:textId="7A5E1615"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 xml:space="preserve">and the UE is authorised to perform 5G ProSe direct discovery in the PLMN </w:t>
      </w:r>
      <w:r w:rsidR="00836110">
        <w:t>or the subscribed SNPN</w:t>
      </w:r>
      <w:r w:rsidR="00836110" w:rsidRPr="00C6761E">
        <w:t xml:space="preserve"> </w:t>
      </w:r>
      <w:r w:rsidRPr="00B2779D">
        <w:t>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bookmarkStart w:id="2522" w:name="_Hlk178785790"/>
      <w:r w:rsidRPr="00105C58">
        <w:t xml:space="preserve">PROSE PC5 DISCOVERY message </w:t>
      </w:r>
      <w:bookmarkEnd w:id="2522"/>
      <w:r w:rsidRPr="00105C58">
        <w:t xml:space="preserve">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lastRenderedPageBreak/>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23" w:name="_Hlk178855874"/>
      <w:r w:rsidRPr="00105C58">
        <w:t xml:space="preserve">PROSE PC5 DISCOVERY message for </w:t>
      </w:r>
      <w:r>
        <w:t>multi-hop UE-to-network relay discovery additional information</w:t>
      </w:r>
      <w:bookmarkEnd w:id="2523"/>
      <w:r w:rsidRPr="00105C58">
        <w:t xml:space="preserve">, </w:t>
      </w:r>
      <w:r w:rsidRPr="00105C58">
        <w:rPr>
          <w:lang w:eastAsia="ko-KR"/>
        </w:rPr>
        <w:t xml:space="preserve">the </w:t>
      </w:r>
      <w:r>
        <w:t>5G ProSe intermediate UE-to-network relay UE</w:t>
      </w:r>
      <w:r w:rsidRPr="00105C58">
        <w:t>:</w:t>
      </w:r>
    </w:p>
    <w:p w14:paraId="283122CF" w14:textId="467E8E6D"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71E7DF74" w14:textId="35504210" w:rsidR="007E4CF2" w:rsidRPr="00AF68AC" w:rsidRDefault="007E4CF2" w:rsidP="00503FAA">
      <w:pPr>
        <w:pStyle w:val="B2"/>
      </w:pPr>
      <w:r>
        <w:t>8a)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002ACD15"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32C0933B" w14:textId="0CFA99D8" w:rsidR="0033364C" w:rsidRDefault="002307EC" w:rsidP="007E4CF2">
      <w:pPr>
        <w:pStyle w:val="B2"/>
        <w:rPr>
          <w:lang w:eastAsia="ko-KR"/>
        </w:rPr>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34FC1BB1" w14:textId="77777777" w:rsidR="0033364C" w:rsidRDefault="0033364C" w:rsidP="0033364C">
      <w:pPr>
        <w:pStyle w:val="B2"/>
        <w:rPr>
          <w:lang w:eastAsia="zh-CN"/>
        </w:rPr>
      </w:pPr>
      <w:r>
        <w:rPr>
          <w:lang w:eastAsia="zh-CN"/>
        </w:rPr>
        <w:t>12)</w:t>
      </w:r>
      <w:r>
        <w:rPr>
          <w:lang w:eastAsia="zh-CN"/>
        </w:rPr>
        <w:tab/>
        <w:t xml:space="preserve">shall </w:t>
      </w:r>
      <w:r w:rsidRPr="00DB7B35">
        <w:rPr>
          <w:lang w:eastAsia="zh-CN"/>
        </w:rPr>
        <w:t xml:space="preserve">include the PLMN ID set to </w:t>
      </w:r>
      <w:r>
        <w:rPr>
          <w:lang w:eastAsia="zh-CN"/>
        </w:rPr>
        <w:t xml:space="preserve">the PLMN ID value included in the received </w:t>
      </w:r>
      <w:r w:rsidRPr="00105C58">
        <w:t xml:space="preserve">PROSE PC5 DISCOVERY message for </w:t>
      </w:r>
      <w:r>
        <w:t>multi-hop UE-to-network relay discovery additional information,</w:t>
      </w:r>
      <w:r w:rsidRPr="00DB7B35">
        <w:rPr>
          <w:lang w:eastAsia="zh-CN"/>
        </w:rPr>
        <w:t xml:space="preserve"> and in cleartext</w:t>
      </w:r>
      <w:r>
        <w:rPr>
          <w:lang w:eastAsia="zh-CN"/>
        </w:rPr>
        <w:t>;</w:t>
      </w:r>
    </w:p>
    <w:p w14:paraId="6C89E723" w14:textId="46BF2686" w:rsidR="0033364C" w:rsidRDefault="0033364C" w:rsidP="0033364C">
      <w:pPr>
        <w:pStyle w:val="NO"/>
        <w:overflowPunct/>
        <w:autoSpaceDE/>
        <w:autoSpaceDN/>
        <w:adjustRightInd/>
        <w:textAlignment w:val="auto"/>
      </w:pPr>
      <w:r>
        <w:rPr>
          <w:lang w:eastAsia="en-US"/>
        </w:rPr>
        <w:lastRenderedPageBreak/>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FA6655A"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0B758A57" w14:textId="3D0EDDE1" w:rsidR="006B17F5" w:rsidRPr="00105C58" w:rsidRDefault="006B17F5" w:rsidP="006B17F5">
      <w:pPr>
        <w:pStyle w:val="B1"/>
      </w:pPr>
      <w:r>
        <w:rPr>
          <w:lang w:eastAsia="zh-CN"/>
        </w:rPr>
        <w:t>d)</w:t>
      </w:r>
      <w:r>
        <w:rPr>
          <w:lang w:eastAsia="zh-CN"/>
        </w:rPr>
        <w:tab/>
      </w:r>
      <w:r w:rsidRPr="00C6761E">
        <w:rPr>
          <w:lang w:eastAsia="zh-CN"/>
        </w:rP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D62281F" w14:textId="5CD0C6E7" w:rsidR="00795900" w:rsidRPr="00105C58" w:rsidRDefault="006B17F5" w:rsidP="00795900">
      <w:pPr>
        <w:pStyle w:val="B1"/>
        <w:rPr>
          <w:lang w:eastAsia="zh-CN"/>
        </w:rPr>
      </w:pPr>
      <w:r>
        <w:rPr>
          <w:lang w:eastAsia="zh-CN"/>
        </w:rPr>
        <w:t>e</w:t>
      </w:r>
      <w:r w:rsidR="00795900" w:rsidRPr="00105C58">
        <w:rPr>
          <w:lang w:eastAsia="zh-CN"/>
        </w:rPr>
        <w:t>)</w:t>
      </w:r>
      <w:r w:rsidR="00795900" w:rsidRPr="00105C58">
        <w:rPr>
          <w:lang w:eastAsia="zh-CN"/>
        </w:rPr>
        <w:tab/>
      </w:r>
      <w:r w:rsidR="00795900" w:rsidRPr="00105C58">
        <w:t>shall</w:t>
      </w:r>
      <w:r w:rsidR="00795900" w:rsidRPr="00105C58">
        <w:rPr>
          <w:lang w:eastAsia="zh-CN"/>
        </w:rPr>
        <w:t xml:space="preserve">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506B85D3" w:rsidR="00795900" w:rsidRPr="00105C58" w:rsidRDefault="006B17F5" w:rsidP="00795900">
      <w:pPr>
        <w:pStyle w:val="B1"/>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46A15752"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(e.g.,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524" w:name="_CR8b_2_1_2_5"/>
      <w:bookmarkStart w:id="2525" w:name="_Toc172039820"/>
      <w:bookmarkStart w:id="2526" w:name="_Toc218597267"/>
      <w:bookmarkEnd w:id="2524"/>
      <w:r>
        <w:t>8b.2.1.2.</w:t>
      </w:r>
      <w:r w:rsidRPr="00105C58">
        <w:t>5</w:t>
      </w:r>
      <w:r w:rsidRPr="00105C58">
        <w:tab/>
        <w:t xml:space="preserve">Monitoring </w:t>
      </w:r>
      <w:bookmarkEnd w:id="2525"/>
      <w:r>
        <w:t>multi-hop UE-to-network relay discovery additional information</w:t>
      </w:r>
      <w:bookmarkEnd w:id="2526"/>
    </w:p>
    <w:p w14:paraId="2ECBEA3B" w14:textId="77777777" w:rsidR="00795900" w:rsidRPr="00105C58" w:rsidRDefault="00795900" w:rsidP="00795900">
      <w:pPr>
        <w:pStyle w:val="Heading6"/>
      </w:pPr>
      <w:bookmarkStart w:id="2527" w:name="_CR8b_2_1_2_5_1"/>
      <w:bookmarkStart w:id="2528" w:name="_Toc172039821"/>
      <w:bookmarkStart w:id="2529" w:name="_Toc218597268"/>
      <w:bookmarkEnd w:id="2527"/>
      <w:r>
        <w:t>8b.2.1.2.</w:t>
      </w:r>
      <w:r w:rsidRPr="00105C58">
        <w:t>5.1</w:t>
      </w:r>
      <w:r w:rsidRPr="00105C58">
        <w:tab/>
        <w:t>General</w:t>
      </w:r>
      <w:bookmarkEnd w:id="2528"/>
      <w:bookmarkEnd w:id="2529"/>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30" w:name="_Hlk178786260"/>
      <w:r>
        <w:t xml:space="preserve">5G ProSe multi-hop UE-to-network relay UE </w:t>
      </w:r>
      <w:bookmarkEnd w:id="2530"/>
      <w:r w:rsidRPr="00105C58">
        <w:t xml:space="preserve">as described </w:t>
      </w:r>
      <w:r>
        <w:t xml:space="preserve">and the 5G ProSe intermediate UE-to-network relay UE </w:t>
      </w:r>
      <w:r w:rsidRPr="00105C58">
        <w:t>in clause </w:t>
      </w:r>
      <w:r>
        <w:t>8b.2.1.2.</w:t>
      </w:r>
      <w:r w:rsidRPr="00105C58">
        <w:t>4.</w:t>
      </w:r>
    </w:p>
    <w:p w14:paraId="073B7736" w14:textId="47F9DDCC" w:rsidR="00795900" w:rsidRDefault="00795900" w:rsidP="00795900">
      <w:pPr>
        <w:pStyle w:val="Heading6"/>
      </w:pPr>
      <w:bookmarkStart w:id="2531" w:name="_CR8b_2_1_2_5_2"/>
      <w:bookmarkStart w:id="2532" w:name="_Toc172039822"/>
      <w:bookmarkStart w:id="2533" w:name="_Toc218597269"/>
      <w:bookmarkEnd w:id="2531"/>
      <w:r>
        <w:t>8b.2.1.2.</w:t>
      </w:r>
      <w:r w:rsidRPr="00105C58">
        <w:t>5.2</w:t>
      </w:r>
      <w:r w:rsidRPr="00105C58">
        <w:tab/>
      </w:r>
      <w:bookmarkStart w:id="2534" w:name="_Hlk178786607"/>
      <w:r w:rsidRPr="00217869">
        <w:t xml:space="preserve">ProSe </w:t>
      </w:r>
      <w:r>
        <w:t xml:space="preserve">intermediate </w:t>
      </w:r>
      <w:r w:rsidRPr="00217869">
        <w:t xml:space="preserve">UE-to-network relay UE </w:t>
      </w:r>
      <w:bookmarkEnd w:id="2534"/>
      <w:r w:rsidRPr="00217869">
        <w:t>procedure</w:t>
      </w:r>
      <w:bookmarkEnd w:id="2533"/>
    </w:p>
    <w:p w14:paraId="23EF8564" w14:textId="77777777" w:rsidR="00EC233E" w:rsidRDefault="00EC233E" w:rsidP="00EC233E">
      <w:pPr>
        <w:rPr>
          <w:lang w:eastAsia="zh-CN"/>
        </w:rPr>
      </w:pPr>
      <w:r>
        <w:rPr>
          <w:lang w:eastAsia="zh-CN"/>
        </w:rPr>
        <w:t>This procedure is performed by:</w:t>
      </w:r>
    </w:p>
    <w:p w14:paraId="36DD0D51"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6EF71DD2" w14:textId="5954BAE9" w:rsidR="00EC233E" w:rsidRPr="00EC233E" w:rsidRDefault="00EC233E" w:rsidP="00EC233E">
      <w:pPr>
        <w:pStyle w:val="B1"/>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0FC82DEB" w14:textId="77777777" w:rsidR="0033364C" w:rsidRDefault="00795900" w:rsidP="00795900">
      <w:r>
        <w:t xml:space="preserve">Upon monitoring a </w:t>
      </w:r>
      <w:r w:rsidRPr="002C4B71">
        <w:t>PROSE PC5 DISCOVERY message</w:t>
      </w:r>
      <w:r>
        <w:t xml:space="preserve"> with multi-hop UE-to-network relay discovery additional information</w:t>
      </w:r>
      <w:r w:rsidRPr="002C4B71">
        <w:t xml:space="preserve"> </w:t>
      </w:r>
      <w:r>
        <w:t>and</w:t>
      </w:r>
      <w:r w:rsidR="0033364C">
        <w:t>:</w:t>
      </w:r>
    </w:p>
    <w:p w14:paraId="701B73F5" w14:textId="4A41DF2C" w:rsidR="0033364C" w:rsidRDefault="0033364C" w:rsidP="00A614F8">
      <w:pPr>
        <w:pStyle w:val="B1"/>
      </w:pPr>
      <w:r>
        <w:lastRenderedPageBreak/>
        <w:t>a)</w:t>
      </w:r>
      <w:r>
        <w:tab/>
        <w:t xml:space="preserve">the hop count parameter set to a value lower than the maximum number of allowed hops as specified in clause 5.2.8 </w:t>
      </w:r>
      <w:r>
        <w:rPr>
          <w:rFonts w:eastAsia="Malgun Gothic" w:hint="eastAsia"/>
          <w:lang w:eastAsia="ko-KR"/>
        </w:rPr>
        <w:t>or lower than the hop limit parameter in the received message (if available)</w:t>
      </w:r>
      <w:r>
        <w:t>; and</w:t>
      </w:r>
    </w:p>
    <w:p w14:paraId="683C5E5C" w14:textId="77777777" w:rsidR="0033364C" w:rsidRDefault="0033364C" w:rsidP="00A614F8">
      <w:pPr>
        <w:pStyle w:val="B1"/>
      </w:pPr>
      <w:r>
        <w:t>b)</w:t>
      </w:r>
      <w:r>
        <w:tab/>
        <w:t>the included</w:t>
      </w:r>
      <w:r w:rsidRPr="00CE7C02">
        <w:t xml:space="preserve"> PLMN ID in the</w:t>
      </w:r>
      <w:r>
        <w:t xml:space="preserve"> received</w:t>
      </w:r>
      <w:r w:rsidRPr="00CE7C02">
        <w:t xml:space="preserve"> message</w:t>
      </w:r>
      <w:r>
        <w:t xml:space="preserve"> is ass</w:t>
      </w:r>
      <w:r w:rsidRPr="00CE7C02">
        <w:t>ociated with the target relay service code of the connectivity service which the UE is authorized to monitor</w:t>
      </w:r>
      <w:r>
        <w:t>;</w:t>
      </w:r>
    </w:p>
    <w:p w14:paraId="0F5918D4" w14:textId="3A513B60" w:rsidR="00795900" w:rsidRPr="002310EC" w:rsidRDefault="0033364C" w:rsidP="0033364C">
      <w:pPr>
        <w:rPr>
          <w:lang w:eastAsia="ko-KR"/>
        </w:rPr>
      </w:pPr>
      <w:r>
        <w:t xml:space="preserve">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Default="00795900" w:rsidP="00795900">
      <w:pPr>
        <w:pStyle w:val="Heading6"/>
        <w:rPr>
          <w:lang w:eastAsia="ko-KR"/>
        </w:rPr>
      </w:pPr>
      <w:bookmarkStart w:id="2535" w:name="_CR8b_2_1_2_5_3"/>
      <w:bookmarkStart w:id="2536" w:name="_Toc218597270"/>
      <w:bookmarkEnd w:id="2535"/>
      <w:r>
        <w:t>8b.2.1.2.</w:t>
      </w:r>
      <w:r w:rsidRPr="00105C58">
        <w:t>5.</w:t>
      </w:r>
      <w:r>
        <w:t>3</w:t>
      </w:r>
      <w:r w:rsidRPr="00105C58">
        <w:tab/>
      </w:r>
      <w:bookmarkEnd w:id="2532"/>
      <w:r>
        <w:rPr>
          <w:lang w:eastAsia="ko-KR"/>
        </w:rPr>
        <w:t>ProSe multi-hop remote UE procedure</w:t>
      </w:r>
      <w:bookmarkEnd w:id="2536"/>
    </w:p>
    <w:p w14:paraId="762E2461" w14:textId="77777777" w:rsidR="00EC233E" w:rsidRDefault="00EC233E" w:rsidP="00EC233E">
      <w:pPr>
        <w:rPr>
          <w:lang w:eastAsia="zh-CN"/>
        </w:rPr>
      </w:pPr>
      <w:r>
        <w:rPr>
          <w:lang w:eastAsia="zh-CN"/>
        </w:rPr>
        <w:t>This procedure is performed by:</w:t>
      </w:r>
    </w:p>
    <w:p w14:paraId="44F37A1E" w14:textId="6336A143" w:rsidR="00EC233E" w:rsidRPr="00EC233E" w:rsidRDefault="00EC233E" w:rsidP="00EC233E">
      <w:pPr>
        <w:pStyle w:val="B1"/>
        <w:rPr>
          <w:lang w:eastAsia="ko-KR"/>
        </w:rPr>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632A8B28" w:rsidR="00795900" w:rsidRPr="00105C58" w:rsidRDefault="00795900" w:rsidP="00795900">
      <w:pPr>
        <w:pStyle w:val="B2"/>
      </w:pPr>
      <w:r w:rsidRPr="00105C58">
        <w:t>1)</w:t>
      </w:r>
      <w:r w:rsidRPr="00105C58">
        <w:tab/>
        <w:t xml:space="preserve">the UE is currently authorised to perform 5G ProSe direct discovery Model A monitoring in at least one PLMN </w:t>
      </w:r>
      <w:r w:rsidR="00836110">
        <w:t>or the subscribed SNPN</w:t>
      </w:r>
      <w:r w:rsidR="00836110" w:rsidRPr="00C6761E">
        <w:t xml:space="preserve"> </w:t>
      </w:r>
      <w:r w:rsidRPr="00105C58">
        <w:t>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01FB36D1" w:rsidR="00795900" w:rsidRPr="00105C58" w:rsidRDefault="00795900" w:rsidP="00795900">
      <w:pPr>
        <w:pStyle w:val="B4"/>
      </w:pPr>
      <w:r w:rsidRPr="00105C58">
        <w:t>A)</w:t>
      </w:r>
      <w:r w:rsidRPr="00105C58">
        <w:tab/>
        <w:t xml:space="preserve">the UE is unable to find a suitable cell in the selected PLMN </w:t>
      </w:r>
      <w:r w:rsidR="00836110">
        <w:t>or the subscribed SNPN</w:t>
      </w:r>
      <w:r w:rsidR="00836110" w:rsidRPr="00C6761E">
        <w:t xml:space="preserve"> </w:t>
      </w:r>
      <w:r w:rsidRPr="00105C58">
        <w:t>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Default="00795900" w:rsidP="00795900">
      <w:r w:rsidRPr="00105C58">
        <w:t>If the UE is in 5GMM-CONNECTED mode, the monitoring UE shall also trigger the corresponding procedure in lower layers as specified in 3GPP TS 38.331 [13].</w:t>
      </w:r>
    </w:p>
    <w:p w14:paraId="3624E306" w14:textId="3EC8BCFD" w:rsidR="0033364C" w:rsidRPr="00105C58" w:rsidRDefault="0033364C" w:rsidP="00795900">
      <w:pPr>
        <w:rPr>
          <w:lang w:eastAsia="ko-KR"/>
        </w:rPr>
      </w:pPr>
      <w:r w:rsidRPr="00C6761E">
        <w:t xml:space="preserve">Upon reception of a </w:t>
      </w:r>
      <w:r w:rsidRPr="00105C58">
        <w:t xml:space="preserve">PROSE PC5 DISCOVERY message for </w:t>
      </w:r>
      <w:r>
        <w:t>multi-hop UE-to-network relay discovery additional information</w:t>
      </w:r>
      <w:r w:rsidRPr="00C6761E">
        <w:t xml:space="preserve"> according to clause 10.2.1, </w:t>
      </w:r>
      <w:r w:rsidRPr="00CE7C02">
        <w:t>if the received PLMN ID in the message is not associated with the target relay service code of the connectivity service which the UE is authorized to monitor, the UE</w:t>
      </w:r>
      <w:r>
        <w:t xml:space="preserve"> shall</w:t>
      </w:r>
      <w:r w:rsidRPr="00CE7C02">
        <w:t xml:space="preserve"> ignore the message</w:t>
      </w:r>
      <w:r>
        <w:t>. If</w:t>
      </w:r>
      <w:r w:rsidRPr="00C6761E">
        <w:t xml:space="preserve"> the </w:t>
      </w:r>
      <w:r>
        <w:t xml:space="preserve">received PLMN </w:t>
      </w:r>
      <w:r w:rsidRPr="00CE7C02">
        <w:t>ID in the message is associated with the</w:t>
      </w:r>
      <w:r w:rsidRPr="00C6761E">
        <w:t xml:space="preserve"> target relay service code to be monitored, the UE shall 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w:t>
      </w:r>
      <w:r w:rsidRPr="00C6761E">
        <w:rPr>
          <w:noProof/>
        </w:rPr>
        <w:t>decrypt the configured message-specific confidentiality protected portion</w:t>
      </w:r>
      <w:r w:rsidRPr="00C6761E">
        <w:t xml:space="preserve">, as described in 3GPP TS 33.503 [34]. Finally, if a DUIK is received from the 5G </w:t>
      </w:r>
      <w:r w:rsidRPr="00C6761E">
        <w:lastRenderedPageBreak/>
        <w:t xml:space="preserve">DDNMF or 5G PKMF (if security procedure over user plane for 5G ProSe </w:t>
      </w:r>
      <w:r>
        <w:t>multi-hop</w:t>
      </w:r>
      <w:r w:rsidRPr="00C6761E">
        <w:t xml:space="preserve"> UE-to-network relay is used), the UE shall use the DUIK and UTC-based counter to verify the MIC field in the unscrambled PROSE PC5 DISCOVERY message for </w:t>
      </w:r>
      <w:r>
        <w:t>multi-hop</w:t>
      </w:r>
      <w:r w:rsidRPr="00C6761E">
        <w:t xml:space="preserve"> relay discovery additional information</w:t>
      </w:r>
      <w:r>
        <w:t>.</w:t>
      </w:r>
    </w:p>
    <w:p w14:paraId="4764806A" w14:textId="3A8EFCDF" w:rsidR="0033364C" w:rsidRDefault="00795900" w:rsidP="006B17F5">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70905B06" w14:textId="55C28DEB" w:rsidR="0033364C" w:rsidRDefault="0033364C" w:rsidP="0033364C">
      <w:pPr>
        <w:pStyle w:val="NO"/>
      </w:pPr>
      <w:r w:rsidRPr="00C6761E">
        <w:rPr>
          <w:noProof/>
        </w:rPr>
        <w:t>NOTE 1:</w:t>
      </w:r>
      <w:r w:rsidRPr="00C6761E">
        <w:rPr>
          <w:noProof/>
        </w:rP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38B2B851" w14:textId="1E75DC6C" w:rsidR="00795900" w:rsidRPr="00105C58" w:rsidRDefault="00795900" w:rsidP="00795900">
      <w:pPr>
        <w:pStyle w:val="NO"/>
        <w:rPr>
          <w:lang w:eastAsia="ko-KR"/>
        </w:rPr>
      </w:pPr>
      <w:r w:rsidRPr="00105C58">
        <w:rPr>
          <w:lang w:eastAsia="ko-KR"/>
        </w:rPr>
        <w:t>NOTE </w:t>
      </w:r>
      <w:r w:rsidR="0033364C">
        <w:rPr>
          <w:lang w:eastAsia="ko-KR"/>
        </w:rPr>
        <w:t>2</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501"/>
    </w:p>
    <w:p w14:paraId="19FE5978" w14:textId="77777777" w:rsidR="00DD5900" w:rsidRPr="00C6761E" w:rsidRDefault="00DD5900" w:rsidP="00DD5900">
      <w:pPr>
        <w:pStyle w:val="Heading4"/>
        <w:rPr>
          <w:lang w:eastAsia="zh-CN"/>
        </w:rPr>
      </w:pPr>
      <w:bookmarkStart w:id="2537" w:name="_CR8b_2_1_3"/>
      <w:bookmarkStart w:id="2538" w:name="_Toc218597271"/>
      <w:bookmarkEnd w:id="2537"/>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538"/>
    </w:p>
    <w:p w14:paraId="4DBAFD66" w14:textId="77777777" w:rsidR="00DD5900" w:rsidRDefault="00DD5900" w:rsidP="00DD5900">
      <w:pPr>
        <w:pStyle w:val="Heading5"/>
      </w:pPr>
      <w:bookmarkStart w:id="2539" w:name="_CR8b_2_1_3_1"/>
      <w:bookmarkStart w:id="2540" w:name="_Toc218597272"/>
      <w:bookmarkEnd w:id="2539"/>
      <w:r w:rsidRPr="004C1F10">
        <w:t>8b.2.1.3.1</w:t>
      </w:r>
      <w:r w:rsidRPr="004C1F10">
        <w:tab/>
      </w:r>
      <w:r>
        <w:t>General</w:t>
      </w:r>
      <w:bookmarkEnd w:id="2540"/>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541" w:name="_CR8b_2_1_3_2"/>
      <w:bookmarkStart w:id="2542" w:name="_Toc218597273"/>
      <w:bookmarkEnd w:id="2541"/>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542"/>
    </w:p>
    <w:p w14:paraId="4FCEC126" w14:textId="77777777" w:rsidR="00DD5900" w:rsidRPr="00C6761E" w:rsidRDefault="00DD5900" w:rsidP="00DD5900">
      <w:pPr>
        <w:pStyle w:val="Heading6"/>
      </w:pPr>
      <w:bookmarkStart w:id="2543" w:name="_CR8b_2_1_3_2_1"/>
      <w:bookmarkStart w:id="2544" w:name="_Toc218597274"/>
      <w:bookmarkEnd w:id="2543"/>
      <w:r>
        <w:t>8b.2</w:t>
      </w:r>
      <w:r w:rsidRPr="00C6761E">
        <w:t>.1.</w:t>
      </w:r>
      <w:r>
        <w:t>3.2</w:t>
      </w:r>
      <w:r w:rsidRPr="00C6761E">
        <w:t>.1</w:t>
      </w:r>
      <w:r w:rsidRPr="00C6761E">
        <w:tab/>
        <w:t>General</w:t>
      </w:r>
      <w:bookmarkEnd w:id="2544"/>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545" w:name="_CR8b_2_1_3_2_2"/>
      <w:bookmarkStart w:id="2546" w:name="_Toc218597275"/>
      <w:bookmarkEnd w:id="2545"/>
      <w:r>
        <w:lastRenderedPageBreak/>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546"/>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1A94A04E" w:rsidR="00DD5900" w:rsidRPr="00C6761E" w:rsidRDefault="00DD5900" w:rsidP="00DD5900">
      <w:pPr>
        <w:pStyle w:val="B4"/>
      </w:pPr>
      <w:r w:rsidRPr="00C6761E">
        <w:t>A)</w:t>
      </w:r>
      <w:r w:rsidRPr="00C6761E">
        <w:tab/>
        <w:t xml:space="preserve">the UE is unable to find a suitable cell in the selected PLMN </w:t>
      </w:r>
      <w:r w:rsidR="00247F2C">
        <w:t>or the subscribed SNPN</w:t>
      </w:r>
      <w:r w:rsidR="00247F2C" w:rsidRPr="00C6761E">
        <w:t xml:space="preserve"> </w:t>
      </w:r>
      <w:r w:rsidRPr="00C6761E">
        <w:t>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323B7E2" w:rsidR="00DD5900" w:rsidRDefault="00DD5900" w:rsidP="00DD5900">
      <w:pPr>
        <w:pStyle w:val="B2"/>
      </w:pPr>
      <w:r w:rsidRPr="00C6761E">
        <w:t>1)</w:t>
      </w:r>
      <w:r w:rsidRPr="00C6761E">
        <w:tab/>
        <w:t>the relay service code parameter identifying the connectivity service to be solicited</w:t>
      </w:r>
      <w:r w:rsidR="00281857">
        <w:t xml:space="preserve"> as </w:t>
      </w:r>
      <w:r w:rsidR="00281857" w:rsidRPr="00C6761E">
        <w:t>specified in clause 5.2.</w:t>
      </w:r>
      <w:r w:rsidR="00281857">
        <w:t xml:space="preserve">8 </w:t>
      </w:r>
      <w:r w:rsidR="00281857" w:rsidRPr="00C6761E">
        <w:t>and the indicated security procedure for the relay service code is supported by the UE</w:t>
      </w:r>
      <w:r w:rsidRPr="00C6761E">
        <w:t>;</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05pt;height:139pt" o:ole="">
            <v:imagedata r:id="rId135" o:title=""/>
          </v:shape>
          <o:OLEObject Type="Embed" ProgID="Visio.Drawing.15" ShapeID="_x0000_i1089" DrawAspect="Content" ObjectID="_1829208563" r:id="rId136"/>
        </w:object>
      </w:r>
    </w:p>
    <w:p w14:paraId="24FE67C0" w14:textId="27A45BCB" w:rsidR="0008102D" w:rsidRPr="00C6761E" w:rsidRDefault="004673A4" w:rsidP="0008102D">
      <w:pPr>
        <w:pStyle w:val="TF"/>
      </w:pPr>
      <w:bookmarkStart w:id="2547" w:name="_CRFigure8b_2_1_3_2_2_1"/>
      <w:r w:rsidRPr="00C6761E">
        <w:t>Figure</w:t>
      </w:r>
      <w:r>
        <w:t> </w:t>
      </w:r>
      <w:bookmarkEnd w:id="2547"/>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lastRenderedPageBreak/>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37BB3206" w14:textId="4CCBB00D" w:rsidR="0008102D" w:rsidRDefault="0008102D" w:rsidP="00FB7138">
      <w:pPr>
        <w:pStyle w:val="B2"/>
      </w:pPr>
      <w:r w:rsidRPr="00C6761E">
        <w:t>3)</w:t>
      </w:r>
      <w:r w:rsidRPr="00C6761E">
        <w:tab/>
        <w:t xml:space="preserve">shall include the MIC </w:t>
      </w:r>
      <w:r>
        <w:t>field</w:t>
      </w:r>
      <w:r w:rsidR="00FB7138" w:rsidRPr="00FB7138">
        <w:t xml:space="preserve"> </w:t>
      </w:r>
      <w:r w:rsidR="00FB7138" w:rsidRPr="00C6761E">
        <w:t>computed as described in 3GPP TS 33.503 [34] by using the UTC-based counter and the DUIK contained in the &lt;UNR-discovery-security-parameters-accept&gt; element of the PROSE_SECURITY_PARAM_RESPONSE message</w:t>
      </w:r>
      <w:r w:rsidR="00FB7138">
        <w:t xml:space="preserve">, </w:t>
      </w:r>
      <w:r w:rsidR="00FB7138" w:rsidRPr="00A42ABE">
        <w:t xml:space="preserve">if security procedure over user plane for 5G ProSe </w:t>
      </w:r>
      <w:r w:rsidR="00FB7138">
        <w:t xml:space="preserve">multi-hop </w:t>
      </w:r>
      <w:r w:rsidR="00FB7138" w:rsidRPr="00A42ABE">
        <w:t>UE-to-network relay is used</w:t>
      </w:r>
      <w:r w:rsidR="00FB7138">
        <w:t>,</w:t>
      </w:r>
      <w:r w:rsidR="00FB7138" w:rsidRPr="00A42ABE">
        <w:t xml:space="preserve"> or the PROSE_SECURITY_MATERIAL_RESPONSE message</w:t>
      </w:r>
      <w:r w:rsidR="00FB7138">
        <w:t xml:space="preserve">, </w:t>
      </w:r>
      <w:r w:rsidR="00FB7138" w:rsidRPr="00A42ABE">
        <w:t xml:space="preserve">if security procedure over control plane for 5G ProSe </w:t>
      </w:r>
      <w:r w:rsidR="00FB7138">
        <w:t xml:space="preserve">multi-hop </w:t>
      </w:r>
      <w:r w:rsidR="00FB7138" w:rsidRPr="00A42ABE">
        <w:t>UE-to-network relay is used</w:t>
      </w:r>
      <w:r w:rsidRPr="00C6761E">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3D2DB1B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p>
    <w:p w14:paraId="0B363063" w14:textId="2647E41B"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r w:rsidR="003B7957">
        <w:rPr>
          <w:lang w:eastAsia="zh-CN"/>
        </w:rPr>
        <w:t xml:space="preserve"> and</w:t>
      </w:r>
    </w:p>
    <w:p w14:paraId="297C0121" w14:textId="77777777" w:rsidR="003B7957" w:rsidRDefault="003B7957" w:rsidP="003B795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3F40CA" w14:textId="15442502" w:rsidR="003B7957" w:rsidRDefault="003B7957" w:rsidP="003B7957">
      <w:pPr>
        <w:pStyle w:val="NO"/>
        <w:overflowPunct/>
        <w:autoSpaceDE/>
        <w:autoSpaceDN/>
        <w:adjustRightInd/>
        <w:textAlignment w:val="auto"/>
        <w:rPr>
          <w:lang w:eastAsia="zh-CN"/>
        </w:rPr>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4AA5FF8" w14:textId="77777777" w:rsidR="00247F2C" w:rsidRDefault="00247F2C" w:rsidP="00247F2C">
      <w:pPr>
        <w:pStyle w:val="NO"/>
        <w:rPr>
          <w:lang w:eastAsia="zh-CN"/>
        </w:rPr>
      </w:pPr>
      <w:r>
        <w:t>NOTE 1B:</w:t>
      </w:r>
      <w:r>
        <w:tab/>
        <w:t xml:space="preserve">For SNPN, the </w:t>
      </w:r>
      <w:r w:rsidRPr="00BC7EB1">
        <w:t>PLMN ID</w:t>
      </w:r>
      <w:r>
        <w:t xml:space="preserve"> IE includes the PLMN ID of the subscribed SNPN.</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lastRenderedPageBreak/>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1D06E4BD"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w:t>
      </w:r>
      <w:r w:rsidR="003B7957" w:rsidRP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t xml:space="preserve"> </w:t>
      </w:r>
      <w:r w:rsidRPr="00863836">
        <w:t>the UE shall</w:t>
      </w:r>
      <w:r w:rsidR="00FB7138">
        <w:t xml:space="preserve"> </w:t>
      </w:r>
      <w:r w:rsidR="00FB7138" w:rsidRPr="00C6761E">
        <w:t xml:space="preserve">use the associated DUSK, if received from the 5G DDNMF or 5G PKMF (if security procedure over user plane for </w:t>
      </w:r>
      <w:r w:rsidR="00FB7138">
        <w:t xml:space="preserve">multi-hop </w:t>
      </w:r>
      <w:r w:rsidR="00FB7138"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FB7138">
        <w:t xml:space="preserve">multi-hop </w:t>
      </w:r>
      <w:r w:rsidR="00FB7138" w:rsidRPr="00C6761E">
        <w:t xml:space="preserve">UE-to-network relay is used), the UE shall use the DUCK and the UTC-based counter to </w:t>
      </w:r>
      <w:r w:rsidR="00FB7138" w:rsidRPr="00C6761E">
        <w:rPr>
          <w:noProof/>
        </w:rPr>
        <w:t>decrypt the configured message-specific confidentiality-protected portion</w:t>
      </w:r>
      <w:r w:rsidR="00FB7138" w:rsidRPr="00C6761E">
        <w:t xml:space="preserve">, as described in 3GPP TS 33.503 [34]. Finally, if a DUIK is received from the 5G DDNMF or 5G PKMF (if security procedure over user plane for 5G ProSe </w:t>
      </w:r>
      <w:r w:rsidR="00FB7138">
        <w:t xml:space="preserve">multi-hop </w:t>
      </w:r>
      <w:r w:rsidR="00FB7138" w:rsidRPr="00C6761E">
        <w:t xml:space="preserve">UE-to-network relay is used), the UE shall use the DUIK and the UTC-based counter to verify the MIC field in the unscrambled PROSE PC5 DISCOVERY message for </w:t>
      </w:r>
      <w:r w:rsidR="00FB7138">
        <w:t xml:space="preserve">multi-hop </w:t>
      </w:r>
      <w:r w:rsidR="00FB7138" w:rsidRPr="00C6761E">
        <w:t>UE-to-network relay discovery response</w:t>
      </w:r>
      <w:r>
        <w:t>.</w:t>
      </w:r>
    </w:p>
    <w:p w14:paraId="198D8E76" w14:textId="3059B24E" w:rsidR="0008102D" w:rsidRPr="00C6761E" w:rsidRDefault="000944E6" w:rsidP="000944E6">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0EA7844A" w:rsidR="0008102D" w:rsidRDefault="0008102D" w:rsidP="0008102D">
      <w:pPr>
        <w:pStyle w:val="NO"/>
      </w:pPr>
      <w:r w:rsidRPr="00C6761E">
        <w:t>NOTE </w:t>
      </w:r>
      <w:r w:rsidR="000944E6">
        <w:t>6</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Multi-hop 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w:t>
      </w:r>
      <w:r w:rsidR="00AB4180">
        <w:t>, the RRC container (if provided in the received message)</w:t>
      </w:r>
      <w:r w:rsidRPr="00DE6CA4">
        <w:t xml:space="preserve"> and the number of hops to the </w:t>
      </w:r>
      <w:r w:rsidRPr="002C088E">
        <w:t xml:space="preserve">5G ProSe </w:t>
      </w:r>
      <w:r>
        <w:t>multi-hop</w:t>
      </w:r>
      <w:r w:rsidRPr="002C088E">
        <w:t xml:space="preserve"> UE-to-network Relay UE</w:t>
      </w:r>
      <w:r w:rsidRPr="00C6761E">
        <w:t>.</w:t>
      </w:r>
    </w:p>
    <w:p w14:paraId="255273A4" w14:textId="0FCCE803" w:rsidR="0008102D" w:rsidRPr="00C6761E" w:rsidRDefault="0008102D" w:rsidP="0008102D">
      <w:pPr>
        <w:pStyle w:val="NO"/>
        <w:rPr>
          <w:lang w:eastAsia="zh-CN"/>
        </w:rPr>
      </w:pPr>
      <w:r>
        <w:lastRenderedPageBreak/>
        <w:t>NOTE </w:t>
      </w:r>
      <w:r w:rsidR="000944E6">
        <w:t>7</w:t>
      </w:r>
      <w:r>
        <w:t>:</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548" w:name="_CR8b_2_1_3_2_3"/>
      <w:bookmarkStart w:id="2549" w:name="_Toc218597276"/>
      <w:bookmarkEnd w:id="2548"/>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549"/>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39FFAF63"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w:t>
      </w:r>
      <w:r w:rsidR="003C58F3">
        <w:t>or the subscribed SNPN</w:t>
      </w:r>
      <w:r w:rsidR="003C58F3" w:rsidRPr="00C6761E">
        <w:rPr>
          <w:lang w:eastAsia="ko-KR"/>
        </w:rPr>
        <w:t xml:space="preserve"> </w:t>
      </w:r>
      <w:r w:rsidRPr="00C6761E">
        <w:rPr>
          <w:lang w:eastAsia="ko-KR"/>
        </w:rPr>
        <w:t>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0E50AEEB"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0A5049" w:rsidRPr="000A5049">
        <w:t xml:space="preserve"> </w:t>
      </w:r>
      <w:r w:rsidR="000A5049">
        <w:t xml:space="preserve">and </w:t>
      </w:r>
      <w:r w:rsidR="000A5049"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67624273" w:rsidR="0008102D" w:rsidRPr="00C6761E" w:rsidRDefault="00F77932" w:rsidP="0008102D">
      <w:pPr>
        <w:pStyle w:val="TH"/>
        <w:rPr>
          <w:rStyle w:val="THChar"/>
        </w:rPr>
      </w:pPr>
      <w:r>
        <w:object w:dxaOrig="8540" w:dyaOrig="2491" w14:anchorId="78503A95">
          <v:shape id="_x0000_i1090" type="#_x0000_t75" style="width:427pt;height:124.45pt" o:ole="">
            <v:imagedata r:id="rId137" o:title=""/>
          </v:shape>
          <o:OLEObject Type="Embed" ProgID="Visio.Drawing.15" ShapeID="_x0000_i1090" DrawAspect="Content" ObjectID="_1829208564" r:id="rId138"/>
        </w:object>
      </w:r>
    </w:p>
    <w:p w14:paraId="39A61421" w14:textId="77777777" w:rsidR="0008102D" w:rsidRPr="00C6761E" w:rsidRDefault="0008102D" w:rsidP="0008102D">
      <w:pPr>
        <w:pStyle w:val="TF"/>
      </w:pPr>
      <w:bookmarkStart w:id="2550" w:name="_CRFigure8b_2_1_3_2_3_1"/>
      <w:r w:rsidRPr="00C6761E">
        <w:t>Figure</w:t>
      </w:r>
      <w:r>
        <w:t> </w:t>
      </w:r>
      <w:bookmarkEnd w:id="2550"/>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01AA639D" w:rsidR="0008102D" w:rsidRDefault="00514B83" w:rsidP="0008102D">
      <w:r>
        <w:rPr>
          <w:lang w:eastAsia="zh-CN"/>
        </w:rPr>
        <w:t>U</w:t>
      </w:r>
      <w:r w:rsidR="0008102D" w:rsidRPr="00282D04">
        <w:rPr>
          <w:lang w:eastAsia="zh-CN"/>
        </w:rPr>
        <w:t xml:space="preserve">pon </w:t>
      </w:r>
      <w:r w:rsidR="0008102D">
        <w:rPr>
          <w:lang w:eastAsia="zh-CN"/>
        </w:rPr>
        <w:t>receiving</w:t>
      </w:r>
      <w:r w:rsidR="0008102D" w:rsidRPr="00282D04">
        <w:rPr>
          <w:lang w:eastAsia="zh-CN"/>
        </w:rPr>
        <w:t xml:space="preserve"> and processing a PROSE PC5 DISCOVERY message for multi-hop UE-to-network relay discovery solicitation</w:t>
      </w:r>
      <w:r w:rsidR="0008102D">
        <w:rPr>
          <w:lang w:eastAsia="zh-CN"/>
        </w:rPr>
        <w:t xml:space="preserve"> that has a matching RSC and has the User info ID of the receiving UE included in the list of User info IDs in the </w:t>
      </w:r>
      <w:r w:rsidR="0008102D" w:rsidRPr="00E16714">
        <w:rPr>
          <w:lang w:eastAsia="zh-CN"/>
        </w:rPr>
        <w:t>Intermediate relays</w:t>
      </w:r>
      <w:r w:rsidR="0008102D">
        <w:rPr>
          <w:lang w:eastAsia="zh-CN"/>
        </w:rPr>
        <w:t xml:space="preserve"> IE</w:t>
      </w:r>
      <w:r>
        <w:rPr>
          <w:lang w:eastAsia="zh-CN"/>
        </w:rPr>
        <w:t xml:space="preserve"> and</w:t>
      </w:r>
      <w:r w:rsidR="0008102D" w:rsidRPr="00C6761E">
        <w:t>:</w:t>
      </w:r>
    </w:p>
    <w:p w14:paraId="48013F5C" w14:textId="77777777" w:rsidR="00514B83" w:rsidRDefault="00514B83" w:rsidP="00514B83">
      <w:pPr>
        <w:pStyle w:val="B1"/>
      </w:pPr>
      <w:r>
        <w:t>a)</w:t>
      </w:r>
      <w:r>
        <w:tab/>
      </w:r>
      <w:r>
        <w:rPr>
          <w:rFonts w:eastAsia="Malgun Gothic"/>
          <w:lang w:eastAsia="ko-KR"/>
        </w:rPr>
        <w:t xml:space="preserve">if the UE is acting as a </w:t>
      </w:r>
      <w:r w:rsidRPr="00C6761E">
        <w:t>5G ProSe layer-</w:t>
      </w:r>
      <w:r>
        <w:t>2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shall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and the UE shall not further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specified in this clause</w:t>
      </w:r>
      <w:r>
        <w:t>;</w:t>
      </w:r>
    </w:p>
    <w:p w14:paraId="72E8910C" w14:textId="77777777" w:rsidR="00514B83" w:rsidRDefault="00514B83" w:rsidP="00514B83">
      <w:pPr>
        <w:pStyle w:val="B1"/>
      </w:pPr>
      <w:r>
        <w:t>b)</w:t>
      </w:r>
      <w:r>
        <w:tab/>
      </w:r>
      <w:r>
        <w:rPr>
          <w:rFonts w:eastAsia="Malgun Gothic"/>
          <w:lang w:eastAsia="ko-KR"/>
        </w:rPr>
        <w:t xml:space="preserve">if the UE is acting as a </w:t>
      </w:r>
      <w:r w:rsidRPr="00C6761E">
        <w:t>5G ProSe layer-</w:t>
      </w:r>
      <w:r>
        <w:t>3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may either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or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r>
        <w:t>; or</w:t>
      </w:r>
    </w:p>
    <w:p w14:paraId="5F117763" w14:textId="77777777" w:rsidR="00514B83" w:rsidRDefault="00514B83" w:rsidP="00514B83">
      <w:pPr>
        <w:pStyle w:val="B1"/>
      </w:pPr>
      <w:r>
        <w:t>c)</w:t>
      </w:r>
      <w:r>
        <w:tab/>
        <w:t xml:space="preserve">if the UE does not have an </w:t>
      </w:r>
      <w:r>
        <w:rPr>
          <w:rFonts w:eastAsia="Malgun Gothic"/>
          <w:lang w:eastAsia="ko-KR"/>
        </w:rPr>
        <w:t xml:space="preserve">established PC5 link with the </w:t>
      </w:r>
      <w:r w:rsidRPr="00B6603A">
        <w:t xml:space="preserve">5G ProSe multi-hop </w:t>
      </w:r>
      <w:r>
        <w:t>parent</w:t>
      </w:r>
      <w:r w:rsidRPr="00B6603A">
        <w:t xml:space="preserve"> UE-to-network relay UE</w:t>
      </w:r>
      <w:r>
        <w:t xml:space="preserve"> or the </w:t>
      </w:r>
      <w:r w:rsidRPr="00151399">
        <w:t>5G ProSe multi-hop UE-to-network relay UE</w:t>
      </w:r>
      <w:r>
        <w:t xml:space="preserve"> for the matching RSC, the UE shall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p>
    <w:p w14:paraId="3EA2372C" w14:textId="77777777" w:rsidR="00514B83" w:rsidRDefault="00514B83" w:rsidP="00514B83">
      <w:r>
        <w:t>T</w:t>
      </w:r>
      <w:r w:rsidRPr="00C6761E">
        <w:t>hen</w:t>
      </w:r>
      <w:r>
        <w:t xml:space="preserve"> if the </w:t>
      </w:r>
      <w:r w:rsidRPr="00282D04">
        <w:t xml:space="preserve">UE is authorised to perform the discoverer </w:t>
      </w:r>
      <w:r w:rsidRPr="00AA5EBF">
        <w:t>intermediate UE procedure for multi-hop</w:t>
      </w:r>
      <w:r w:rsidRPr="00282D04">
        <w:t xml:space="preserve"> UE-to-network relay discovery</w:t>
      </w:r>
      <w:r>
        <w:t xml:space="preserve"> and:</w:t>
      </w:r>
    </w:p>
    <w:p w14:paraId="702B60D5" w14:textId="77777777" w:rsidR="00514B83" w:rsidRDefault="00514B83" w:rsidP="00514B83">
      <w:pPr>
        <w:pStyle w:val="B1"/>
        <w:rPr>
          <w:rFonts w:eastAsia="Malgun Gothic"/>
          <w:lang w:eastAsia="ko-KR"/>
        </w:rPr>
      </w:pPr>
      <w:r>
        <w:t>a)</w:t>
      </w:r>
      <w:r>
        <w:tab/>
        <w:t xml:space="preserve">if UE decides to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above;</w:t>
      </w:r>
    </w:p>
    <w:p w14:paraId="4B2EC104" w14:textId="77777777" w:rsidR="00514B83" w:rsidRDefault="00514B83" w:rsidP="00514B83">
      <w:pPr>
        <w:pStyle w:val="B1"/>
        <w:rPr>
          <w:lang w:eastAsia="zh-CN"/>
        </w:rPr>
      </w:pPr>
      <w:r>
        <w:t>b)</w:t>
      </w:r>
      <w:r>
        <w:tab/>
        <w:t>if</w:t>
      </w:r>
      <w:r w:rsidRPr="00C6761E">
        <w:t xml:space="preserve">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Pr>
          <w:lang w:eastAsia="zh-CN"/>
        </w:rPr>
        <w:t>;</w:t>
      </w:r>
      <w:r w:rsidRPr="00C6761E">
        <w:t xml:space="preserve"> </w:t>
      </w:r>
      <w:r w:rsidRPr="00C6761E">
        <w:rPr>
          <w:lang w:eastAsia="zh-CN"/>
        </w:rPr>
        <w:t>or</w:t>
      </w:r>
    </w:p>
    <w:p w14:paraId="5BAF972F" w14:textId="00BC1DA9" w:rsidR="00514B83" w:rsidRDefault="00514B83" w:rsidP="00514B83">
      <w:pPr>
        <w:pStyle w:val="B1"/>
      </w:pPr>
      <w:r>
        <w:rPr>
          <w:lang w:eastAsia="zh-CN"/>
        </w:rPr>
        <w:t>c)</w:t>
      </w:r>
      <w:r>
        <w:rPr>
          <w:lang w:eastAsia="zh-CN"/>
        </w:rPr>
        <w:tab/>
        <w:t>if</w:t>
      </w:r>
      <w:r w:rsidRPr="00C6761E">
        <w:rPr>
          <w:lang w:eastAsia="zh-CN"/>
        </w:rPr>
        <w:t xml:space="preserve"> the periodic measurement timer </w:t>
      </w:r>
      <w:r w:rsidRPr="00CB44DF">
        <w:rPr>
          <w:lang w:eastAsia="zh-CN"/>
        </w:rPr>
        <w:t>T5126</w:t>
      </w:r>
      <w:r w:rsidRPr="00C6761E">
        <w:rPr>
          <w:lang w:eastAsia="zh-CN"/>
        </w:rPr>
        <w:t xml:space="preserve"> expires</w:t>
      </w:r>
      <w:r>
        <w:rPr>
          <w:lang w:eastAsia="zh-CN"/>
        </w:rPr>
        <w:t>;</w:t>
      </w:r>
    </w:p>
    <w:p w14:paraId="1B9B9E79" w14:textId="77777777" w:rsidR="00514B83" w:rsidRDefault="00514B83" w:rsidP="00514B83">
      <w:r w:rsidRPr="00C6761E">
        <w:t>the UE:</w:t>
      </w:r>
    </w:p>
    <w:p w14:paraId="32A163E5" w14:textId="17D083F5"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sidR="00262326">
        <w:rPr>
          <w:rFonts w:eastAsia="Malgun Gothic"/>
          <w:lang w:eastAsia="ko-KR"/>
        </w:rPr>
        <w:t xml:space="preserve">, shall continue as below, otherwise </w:t>
      </w:r>
      <w:r w:rsidR="00262326">
        <w:rPr>
          <w:rFonts w:eastAsia="Malgun Gothic"/>
          <w:lang w:eastAsia="ko-KR"/>
        </w:rPr>
        <w:lastRenderedPageBreak/>
        <w:t xml:space="preserve">shall ignore the received </w:t>
      </w:r>
      <w:r w:rsidR="00262326" w:rsidRPr="00FE52E2">
        <w:rPr>
          <w:rFonts w:eastAsia="Malgun Gothic"/>
          <w:lang w:eastAsia="ko-KR"/>
        </w:rPr>
        <w:t>PROSE PC5 DISCOVERY message for multi-hop UE-to-network relay discovery solicitation</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F75792" w14:textId="76BABFB8" w:rsidR="0008102D" w:rsidRDefault="0008102D" w:rsidP="000A5049">
      <w:pPr>
        <w:pStyle w:val="B2"/>
      </w:pPr>
      <w:r w:rsidRPr="00C6761E">
        <w:t>3)</w:t>
      </w:r>
      <w:r w:rsidRPr="00C6761E">
        <w:tab/>
        <w:t xml:space="preserve">shall include the MIC </w:t>
      </w:r>
      <w:r>
        <w:t>field</w:t>
      </w:r>
      <w:r w:rsidR="000A5049">
        <w:t xml:space="preserve"> </w:t>
      </w:r>
      <w:r w:rsidR="000A5049" w:rsidRPr="00C6761E">
        <w:t>computed as described in 3GPP TS 33.503 [34] by using the UTC-based counter and the DUIK contained in the &lt;UNR-discovery-security-parameters-accept&gt; element of the PROSE_SECURITY_PARAM_RESPONSE message</w:t>
      </w:r>
      <w:r w:rsidR="000A5049">
        <w:t xml:space="preserve">, </w:t>
      </w:r>
      <w:r w:rsidR="000A5049" w:rsidRPr="00A42ABE">
        <w:t xml:space="preserve">if security procedure over user plane for 5G ProSe </w:t>
      </w:r>
      <w:r w:rsidR="000A5049">
        <w:t xml:space="preserve">multi-hop </w:t>
      </w:r>
      <w:r w:rsidR="000A5049" w:rsidRPr="00A42ABE">
        <w:t>UE-to-network relay is used</w:t>
      </w:r>
      <w:r w:rsidR="000A5049">
        <w:t>,</w:t>
      </w:r>
      <w:r w:rsidR="000A5049" w:rsidRPr="00A42ABE">
        <w:t xml:space="preserve"> or the PROSE_SECURITY_MATERIAL_RESPONSE message</w:t>
      </w:r>
      <w:r w:rsidR="000A5049">
        <w:t xml:space="preserve">, </w:t>
      </w:r>
      <w:r w:rsidR="000A5049" w:rsidRPr="00A42ABE">
        <w:t xml:space="preserve">if security procedure over control plane for 5G ProSe </w:t>
      </w:r>
      <w:r w:rsidR="000A5049">
        <w:t xml:space="preserve">multi-hop </w:t>
      </w:r>
      <w:r w:rsidR="000A5049" w:rsidRPr="00A42ABE">
        <w:t>UE-to-network relay is used</w:t>
      </w:r>
      <w:r w:rsidR="000A5049" w:rsidRPr="00C6761E">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4AB32269" w:rsidR="0008102D" w:rsidRDefault="0008102D" w:rsidP="0008102D">
      <w:pPr>
        <w:pStyle w:val="B2"/>
      </w:pPr>
      <w:r>
        <w:t>6)</w:t>
      </w:r>
      <w:r>
        <w:tab/>
        <w:t xml:space="preserve">shall include the </w:t>
      </w:r>
      <w:r w:rsidRPr="00C71048">
        <w:t xml:space="preserve">Multi-hop </w:t>
      </w:r>
      <w:r w:rsidR="009467E4">
        <w:rPr>
          <w:rFonts w:eastAsiaTheme="minorEastAsia" w:hint="eastAsia"/>
          <w:lang w:eastAsia="zh-CN"/>
        </w:rPr>
        <w:t>U2N</w:t>
      </w:r>
      <w:r w:rsidR="009467E4" w:rsidRPr="00C71048">
        <w:t xml:space="preserve"> </w:t>
      </w:r>
      <w:r w:rsidRPr="00C71048">
        <w:t>path info</w:t>
      </w:r>
      <w:r>
        <w:t xml:space="preserve"> IE and include in it the list of the User info IDs </w:t>
      </w:r>
      <w:r w:rsidR="009467E4">
        <w:rPr>
          <w:rFonts w:eastAsiaTheme="minorEastAsia" w:hint="eastAsia"/>
          <w:lang w:eastAsia="zh-CN"/>
        </w:rPr>
        <w:t xml:space="preserve">and layer-2 IDs </w:t>
      </w:r>
      <w:r>
        <w:t xml:space="preserve">received in the </w:t>
      </w:r>
      <w:r w:rsidRPr="00BA2CF0">
        <w:t xml:space="preserve">Multi-hop </w:t>
      </w:r>
      <w:r w:rsidR="009467E4">
        <w:rPr>
          <w:rFonts w:eastAsiaTheme="minorEastAsia" w:hint="eastAsia"/>
          <w:lang w:eastAsia="zh-CN"/>
        </w:rPr>
        <w:t xml:space="preserve">U2N </w:t>
      </w:r>
      <w:r w:rsidRPr="00BA2CF0">
        <w:t xml:space="preserve">path info IE </w:t>
      </w:r>
      <w:r>
        <w:t xml:space="preserve">of the received </w:t>
      </w:r>
      <w:r w:rsidRPr="00B17FD5">
        <w:t>PROSE PC5 DISCOVERY message for multi-hop UE-to-network relay discovery solicitation</w:t>
      </w:r>
      <w:r>
        <w:t>, if any, and add its own c</w:t>
      </w:r>
      <w:r w:rsidRPr="008977F7">
        <w:t xml:space="preserve">onfigured User info ID </w:t>
      </w:r>
      <w:r w:rsidR="009467E4">
        <w:rPr>
          <w:rFonts w:eastAsiaTheme="minorEastAsia" w:hint="eastAsia"/>
          <w:lang w:eastAsia="zh-CN"/>
        </w:rPr>
        <w:t>and layer-2 ID</w:t>
      </w:r>
      <w:r w:rsidR="009467E4" w:rsidRPr="008977F7">
        <w:t xml:space="preserve"> </w:t>
      </w:r>
      <w:r w:rsidRPr="008977F7">
        <w:t xml:space="preserve">for the </w:t>
      </w:r>
      <w:r w:rsidRPr="008977F7">
        <w:rPr>
          <w:rFonts w:hint="eastAsia"/>
        </w:rPr>
        <w:t xml:space="preserve">multi-hop </w:t>
      </w:r>
      <w:r w:rsidRPr="008977F7">
        <w:t>UE-to-network relay discovery parameter, as specified in clause 5.2.8</w:t>
      </w:r>
      <w:r>
        <w:t>, at the end of the list;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7559DF1D"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p>
    <w:p w14:paraId="7F393121" w14:textId="1AD97D65"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r w:rsidR="003B7957">
        <w:rPr>
          <w:lang w:eastAsia="zh-CN"/>
        </w:rPr>
        <w:t xml:space="preserve"> and</w:t>
      </w:r>
    </w:p>
    <w:p w14:paraId="576AEA7E" w14:textId="77777777" w:rsidR="003B7957" w:rsidRDefault="003B7957" w:rsidP="003B7957">
      <w:pPr>
        <w:pStyle w:val="B2"/>
        <w:rPr>
          <w:lang w:eastAsia="zh-CN"/>
        </w:rPr>
      </w:pPr>
      <w:r>
        <w:rPr>
          <w:lang w:eastAsia="zh-CN"/>
        </w:rPr>
        <w:t>12)</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FC331A">
        <w:rPr>
          <w:lang w:eastAsia="zh-CN"/>
        </w:rPr>
        <w:t>PROSE PC5 DISCOVERY message for multi-hop UE-to-network relay discovery solicitation</w:t>
      </w:r>
      <w:r>
        <w:rPr>
          <w:lang w:eastAsia="zh-CN"/>
        </w:rPr>
        <w:t>,</w:t>
      </w:r>
      <w:r w:rsidRPr="006C2B61">
        <w:rPr>
          <w:lang w:eastAsia="zh-CN"/>
        </w:rPr>
        <w:t xml:space="preserve"> and in cleartext</w:t>
      </w:r>
      <w:r>
        <w:rPr>
          <w:lang w:eastAsia="zh-CN"/>
        </w:rPr>
        <w:t>;</w:t>
      </w:r>
    </w:p>
    <w:p w14:paraId="2CDE63FB" w14:textId="3BB2CAE0" w:rsidR="003B7957" w:rsidRDefault="003B7957" w:rsidP="003B795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53647807" w14:textId="77777777" w:rsidR="003C58F3" w:rsidRDefault="003C58F3" w:rsidP="003C58F3">
      <w:pPr>
        <w:pStyle w:val="NO"/>
        <w:rPr>
          <w:lang w:eastAsia="zh-CN"/>
        </w:rPr>
      </w:pPr>
      <w:r>
        <w:t>NOTE 1A:</w:t>
      </w:r>
      <w:r>
        <w:tab/>
        <w:t xml:space="preserve">For SNPN, the </w:t>
      </w:r>
      <w:r w:rsidRPr="00BC7EB1">
        <w:t>PLMN ID</w:t>
      </w:r>
      <w:r>
        <w:t xml:space="preserve"> IE includes the PLMN ID of the subscribed SNPN.</w:t>
      </w:r>
    </w:p>
    <w:p w14:paraId="501EBF91" w14:textId="77777777"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w:t>
      </w:r>
      <w:r w:rsidRPr="00C6761E">
        <w:lastRenderedPageBreak/>
        <w:t>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0D964DAE"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w:t>
      </w:r>
      <w:r w:rsid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rsidR="003B7957">
        <w:t xml:space="preserve">, </w:t>
      </w:r>
      <w:r w:rsidR="003B7957" w:rsidRPr="00863836">
        <w:t xml:space="preserve">the UE shall </w:t>
      </w:r>
      <w:r w:rsidR="003B7957" w:rsidRPr="00C6761E">
        <w:t xml:space="preserve">use the associated DUSK, if received from the 5G DDNMF or 5G PKMF (if security procedure over user plane for </w:t>
      </w:r>
      <w:r w:rsidR="003B7957">
        <w:t xml:space="preserve">multi-hop </w:t>
      </w:r>
      <w:r w:rsidR="003B7957"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3B7957">
        <w:t xml:space="preserve">multi-hop </w:t>
      </w:r>
      <w:r w:rsidR="003B7957" w:rsidRPr="00C6761E">
        <w:t xml:space="preserve">UE-to-network relay is used), the UE shall use the DUCK and the UTC-based counter to </w:t>
      </w:r>
      <w:r w:rsidR="003B7957" w:rsidRPr="00C6761E">
        <w:rPr>
          <w:noProof/>
        </w:rPr>
        <w:t>decrypt the configured message-specific confidentiality-protected portion</w:t>
      </w:r>
      <w:r w:rsidR="003B7957" w:rsidRPr="00C6761E">
        <w:t xml:space="preserve">, as described in 3GPP TS 33.503 [34]. Finally, if a DUIK is received from the 5G DDNMF or 5G PKMF (if security procedure over user plane for 5G ProSe </w:t>
      </w:r>
      <w:r w:rsidR="003B7957">
        <w:t xml:space="preserve">multi-hop </w:t>
      </w:r>
      <w:r w:rsidR="003B7957" w:rsidRPr="00C6761E">
        <w:t xml:space="preserve">UE-to-network relay is used), the UE shall use the DUIK and the UTC-based counter to verify the MIC field in the unscrambled PROSE PC5 DISCOVERY message for </w:t>
      </w:r>
      <w:r w:rsidR="003B7957">
        <w:t xml:space="preserve">multi-hop </w:t>
      </w:r>
      <w:r w:rsidR="003B7957" w:rsidRPr="00C6761E">
        <w:t>UE-to-network relay discovery response</w:t>
      </w:r>
      <w:r w:rsidR="003B7957">
        <w:t>.</w:t>
      </w:r>
    </w:p>
    <w:p w14:paraId="235999C3" w14:textId="5BAF7C39" w:rsidR="0008102D" w:rsidRDefault="003B7957" w:rsidP="000A5049">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4731E91F" w14:textId="40ED44B0" w:rsidR="003B7957" w:rsidRPr="00C6761E" w:rsidRDefault="003B7957" w:rsidP="003B7957">
      <w:r>
        <w:t>Then if:</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47751618" w:rsidR="0008102D" w:rsidRPr="00C6761E" w:rsidRDefault="0008102D" w:rsidP="0008102D">
      <w:pPr>
        <w:pStyle w:val="B1"/>
      </w:pPr>
      <w:r w:rsidRPr="00C6761E">
        <w:lastRenderedPageBreak/>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w:t>
      </w:r>
      <w:r w:rsidR="009467E4">
        <w:rPr>
          <w:rFonts w:eastAsiaTheme="minorEastAsia" w:hint="eastAsia"/>
          <w:lang w:eastAsia="zh-CN"/>
        </w:rPr>
        <w:t xml:space="preserve">U2N </w:t>
      </w:r>
      <w:r w:rsidRPr="00F244EF">
        <w:rPr>
          <w:lang w:eastAsia="zh-CN"/>
        </w:rPr>
        <w:t xml:space="preserve">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08102D">
      <w:pPr>
        <w:pStyle w:val="Heading6"/>
      </w:pPr>
      <w:bookmarkStart w:id="2551" w:name="_CR8b_2_1_3_2_4"/>
      <w:bookmarkStart w:id="2552" w:name="_Toc218597277"/>
      <w:bookmarkEnd w:id="2551"/>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552"/>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553" w:name="_CR8b_2_1_3_3"/>
      <w:bookmarkStart w:id="2554" w:name="_Toc218597278"/>
      <w:bookmarkEnd w:id="2553"/>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554"/>
    </w:p>
    <w:p w14:paraId="036002D2" w14:textId="77777777" w:rsidR="0008102D" w:rsidRPr="00C6761E" w:rsidRDefault="0008102D" w:rsidP="0008102D">
      <w:pPr>
        <w:pStyle w:val="Heading6"/>
      </w:pPr>
      <w:bookmarkStart w:id="2555" w:name="_CR8b_2_1_3_3_1"/>
      <w:bookmarkStart w:id="2556" w:name="_Toc218597279"/>
      <w:bookmarkEnd w:id="2555"/>
      <w:r>
        <w:t>8b.2</w:t>
      </w:r>
      <w:r w:rsidRPr="00C6761E">
        <w:t>.1.3.</w:t>
      </w:r>
      <w:r>
        <w:t>3</w:t>
      </w:r>
      <w:r w:rsidRPr="00C6761E">
        <w:t>.1</w:t>
      </w:r>
      <w:r w:rsidRPr="00C6761E">
        <w:tab/>
        <w:t>General</w:t>
      </w:r>
      <w:bookmarkEnd w:id="2556"/>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557" w:name="_CR8b_2_1_3_3_2"/>
      <w:bookmarkStart w:id="2558" w:name="_Toc218597280"/>
      <w:bookmarkEnd w:id="2557"/>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558"/>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14322A80"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w:t>
      </w:r>
      <w:r w:rsidR="00181624">
        <w:t>or the subscribed SNPN</w:t>
      </w:r>
      <w:r w:rsidR="00181624" w:rsidRPr="00C6761E">
        <w:rPr>
          <w:lang w:eastAsia="ko-KR"/>
        </w:rPr>
        <w:t xml:space="preserve"> </w:t>
      </w:r>
      <w:r w:rsidRPr="00C6761E">
        <w:rPr>
          <w:lang w:eastAsia="ko-KR"/>
        </w:rPr>
        <w:t>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3D128C2A"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000A5049">
        <w:t xml:space="preserve"> and </w:t>
      </w:r>
      <w:r w:rsidR="000A5049" w:rsidRPr="00C6761E">
        <w:t>the indicated security procedure for the relay service code is supported by the UE</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lastRenderedPageBreak/>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4.85pt;height:174.4pt" o:ole="">
            <v:imagedata r:id="rId139" o:title=""/>
          </v:shape>
          <o:OLEObject Type="Embed" ProgID="Visio.Drawing.15" ShapeID="_x0000_i1091" DrawAspect="Content" ObjectID="_1829208565" r:id="rId140"/>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46F751A3" w14:textId="763D6BBF" w:rsidR="000A5049" w:rsidRDefault="0008102D" w:rsidP="000A5049">
      <w:r w:rsidRPr="00C6761E">
        <w:t xml:space="preserve">Upon reception of a PROSE PC5 DISCOVERY message for </w:t>
      </w:r>
      <w:r w:rsidRPr="00FF3951">
        <w:t xml:space="preserve">multi-hop </w:t>
      </w:r>
      <w:r w:rsidRPr="00C6761E">
        <w:t>UE-to-network relay discovery solicitation, for the relay service code of the connectivity service which the UE is authorized to respond,</w:t>
      </w:r>
      <w:r w:rsidR="003B7957">
        <w:t xml:space="preserve"> i</w:t>
      </w:r>
      <w:r w:rsidR="003B7957" w:rsidRPr="00417CD6">
        <w:t xml:space="preserve">f the received PLMN ID in the message is not associated with the target relay service code of the connectivity service which the UE is authorized to </w:t>
      </w:r>
      <w:r w:rsidR="003B7957">
        <w:t>respond</w:t>
      </w:r>
      <w:r w:rsidR="003B7957" w:rsidRPr="00417CD6">
        <w:t>,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w:t>
      </w:r>
      <w:r w:rsidR="003B7957">
        <w:t>respond</w:t>
      </w:r>
      <w:r w:rsidR="000A5049">
        <w:t xml:space="preserve">, </w:t>
      </w:r>
      <w:r w:rsidRPr="00C6761E">
        <w:t xml:space="preserve">the UE shall </w:t>
      </w:r>
      <w:r w:rsidR="000A5049" w:rsidRPr="00C6761E">
        <w:t xml:space="preserve">use the associated DUSK, if received from the 5G DDNMF or 5G PKMF (if security procedure over user plane for 5G ProSe </w:t>
      </w:r>
      <w:r w:rsidR="000A5049">
        <w:t xml:space="preserve">multi-hop </w:t>
      </w:r>
      <w:r w:rsidR="000A5049"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0A5049">
        <w:t xml:space="preserve">multi-hop </w:t>
      </w:r>
      <w:r w:rsidR="000A5049" w:rsidRPr="00C6761E">
        <w:t xml:space="preserve">UE-to-network relay is used), the UE shall use the DUCK and the UTC-based counter to </w:t>
      </w:r>
      <w:r w:rsidR="000A5049" w:rsidRPr="00C6761E">
        <w:rPr>
          <w:noProof/>
        </w:rPr>
        <w:t>decrypt the configured message-specific confidentiality-protected</w:t>
      </w:r>
      <w:r w:rsidR="000A5049" w:rsidRPr="00C6761E">
        <w:t xml:space="preserve"> </w:t>
      </w:r>
      <w:r w:rsidR="000A5049" w:rsidRPr="00C6761E">
        <w:rPr>
          <w:noProof/>
        </w:rPr>
        <w:t>portion</w:t>
      </w:r>
      <w:r w:rsidR="000A5049" w:rsidRPr="00C6761E">
        <w:t xml:space="preserve">, as described in 3GPP TS 33.503 [34]. Finally, if a DUIK is received from the 5G DDNMF or 5G PKMF (if security procedure over user plane for 5G ProSe </w:t>
      </w:r>
      <w:r w:rsidR="000A5049">
        <w:t xml:space="preserve">multi-hop </w:t>
      </w:r>
      <w:r w:rsidR="000A5049" w:rsidRPr="00C6761E">
        <w:t xml:space="preserve">UE-to-network relay is used), the UE shall use the DUIK and the UTC-based counter to verify the MIC field in the unscrambled PROSE PC5 DISCOVERY message for </w:t>
      </w:r>
      <w:r w:rsidR="000A5049">
        <w:t xml:space="preserve">multi-hop </w:t>
      </w:r>
      <w:r w:rsidR="000A5049" w:rsidRPr="00C6761E">
        <w:t>UE-to-network relay discovery solicitation</w:t>
      </w:r>
      <w:r w:rsidR="000A5049">
        <w:t>.</w:t>
      </w:r>
    </w:p>
    <w:p w14:paraId="266986E9" w14:textId="27ABBBF3" w:rsidR="0008102D" w:rsidRPr="00C6761E" w:rsidRDefault="000A5049" w:rsidP="000A5049">
      <w:r w:rsidRPr="00C6761E">
        <w:rPr>
          <w:lang w:eastAsia="ko-KR"/>
        </w:rPr>
        <w:t>NOTE 1:</w:t>
      </w:r>
      <w:r w:rsidRPr="00C6761E">
        <w:rPr>
          <w:lang w:eastAsia="ko-KR"/>
        </w:rPr>
        <w:tab/>
        <w:t>The UE can determine the received</w:t>
      </w:r>
      <w:r w:rsidRPr="00C6761E">
        <w:rPr>
          <w:lang w:eastAsia="zh-CN"/>
        </w:rPr>
        <w:t xml:space="preserve"> </w:t>
      </w:r>
      <w:r w:rsidRPr="00C6761E">
        <w:t xml:space="preserve">PROSE PC5 DISCOVERY message for </w:t>
      </w:r>
      <w:r w:rsidRPr="00FF3951">
        <w:t xml:space="preserve">multi-hop </w:t>
      </w:r>
      <w:r w:rsidRPr="00C6761E">
        <w:t>UE-to-network relay discovery solicitation</w:t>
      </w:r>
      <w:r w:rsidRPr="00C6761E">
        <w:rPr>
          <w:lang w:eastAsia="ko-KR"/>
        </w:rPr>
        <w:t xml:space="preserve"> is for 5G ProSe direct discovery based on an indication from the lower layer.</w:t>
      </w:r>
    </w:p>
    <w:p w14:paraId="39694D2C" w14:textId="77777777" w:rsidR="0008102D" w:rsidRPr="00C6761E" w:rsidRDefault="0008102D" w:rsidP="0008102D">
      <w:r w:rsidRPr="00C6761E">
        <w:lastRenderedPageBreak/>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3E40228C" w:rsidR="0008102D" w:rsidRDefault="0008102D" w:rsidP="0008102D">
      <w:pPr>
        <w:pStyle w:val="B2"/>
      </w:pPr>
      <w:r w:rsidRPr="00C6761E">
        <w:t>4)</w:t>
      </w:r>
      <w:r w:rsidRPr="00C6761E">
        <w:tab/>
        <w:t>shall include the MIC filed</w:t>
      </w:r>
      <w:r w:rsidR="001D2851">
        <w:t xml:space="preserve"> </w:t>
      </w:r>
      <w:r w:rsidR="001D2851" w:rsidRPr="00C6761E">
        <w:t>computed as described in 3GPP TS 33.503 [34] by using the UTC-based counter and the DUIK contained in the &lt;UNR-discovery-security-parameters-accept&gt; element of the PROSE_SECURITY_PARAM_RESPONSE message</w:t>
      </w:r>
      <w:r w:rsidR="001D2851">
        <w:t xml:space="preserve">, </w:t>
      </w:r>
      <w:r w:rsidR="001D2851" w:rsidRPr="00F814EF">
        <w:t xml:space="preserve">if security procedure over user plane for 5G ProSe </w:t>
      </w:r>
      <w:r w:rsidR="001D2851">
        <w:t xml:space="preserve">multi-hop </w:t>
      </w:r>
      <w:r w:rsidR="001D2851" w:rsidRPr="00F814EF">
        <w:t>UE-to-network relay is used</w:t>
      </w:r>
      <w:r w:rsidR="001D2851">
        <w:t>,</w:t>
      </w:r>
      <w:r w:rsidR="001D2851" w:rsidRPr="00F814EF">
        <w:t xml:space="preserve"> or the PROSE_SECURITY_MATERIAL_RESPONSE message</w:t>
      </w:r>
      <w:r w:rsidR="001D2851">
        <w:t xml:space="preserve">, </w:t>
      </w:r>
      <w:r w:rsidR="001D2851" w:rsidRPr="00F814EF">
        <w:t xml:space="preserve">if security procedure over control plane for 5G ProSe </w:t>
      </w:r>
      <w:r w:rsidR="001D2851">
        <w:t xml:space="preserve">multi-hop </w:t>
      </w:r>
      <w:r w:rsidR="001D2851" w:rsidRPr="00F814EF">
        <w:t>UE-to-network relay is used</w:t>
      </w:r>
      <w:r w:rsidRPr="00C6761E">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67EEE975" w:rsidR="0008102D" w:rsidRDefault="0008102D" w:rsidP="0008102D">
      <w:pPr>
        <w:pStyle w:val="B2"/>
      </w:pPr>
      <w:r>
        <w:t>7</w:t>
      </w:r>
      <w:r w:rsidRPr="00940290">
        <w:t>)</w:t>
      </w:r>
      <w:r w:rsidRPr="00940290">
        <w:tab/>
        <w:t xml:space="preserve">shall include the Multi-hop </w:t>
      </w:r>
      <w:r w:rsidR="009467E4">
        <w:rPr>
          <w:rFonts w:eastAsiaTheme="minorEastAsia" w:hint="eastAsia"/>
          <w:lang w:eastAsia="zh-CN"/>
        </w:rPr>
        <w:t>U2N</w:t>
      </w:r>
      <w:r w:rsidR="009467E4" w:rsidRPr="00940290">
        <w:t xml:space="preserve"> </w:t>
      </w:r>
      <w:r w:rsidRPr="00940290">
        <w:t>path info IE and include in it the</w:t>
      </w:r>
      <w:r>
        <w:t xml:space="preserve"> ordered</w:t>
      </w:r>
      <w:r w:rsidRPr="00940290">
        <w:t xml:space="preserve"> list of the User info IDs</w:t>
      </w:r>
      <w:r>
        <w:t xml:space="preserve"> </w:t>
      </w:r>
      <w:r w:rsidR="009467E4">
        <w:rPr>
          <w:rFonts w:eastAsiaTheme="minorEastAsia" w:hint="eastAsia"/>
          <w:lang w:eastAsia="zh-CN"/>
        </w:rPr>
        <w:t>and layer-2 IDs</w:t>
      </w:r>
      <w:r w:rsidR="009467E4">
        <w:t xml:space="preserve"> </w:t>
      </w:r>
      <w:r>
        <w:t xml:space="preserve">of the selected </w:t>
      </w:r>
      <w:r w:rsidRPr="00522BE5">
        <w:t>path</w:t>
      </w:r>
      <w:r>
        <w:t xml:space="preserve">, starting from the User info ID </w:t>
      </w:r>
      <w:r w:rsidR="009467E4">
        <w:rPr>
          <w:rFonts w:eastAsiaTheme="minorEastAsia" w:hint="eastAsia"/>
          <w:lang w:eastAsia="zh-CN"/>
        </w:rPr>
        <w:t xml:space="preserve">and layer-2 ID </w:t>
      </w:r>
      <w:r>
        <w:t xml:space="preserve">of the </w:t>
      </w:r>
      <w:r w:rsidRPr="00C26FE2">
        <w:t xml:space="preserve">5G ProSe multi-hop remote UE </w:t>
      </w:r>
      <w:r>
        <w:t xml:space="preserve">and ending with the User info ID </w:t>
      </w:r>
      <w:r w:rsidR="009467E4">
        <w:rPr>
          <w:rFonts w:eastAsiaTheme="minorEastAsia" w:hint="eastAsia"/>
          <w:lang w:eastAsia="zh-CN"/>
        </w:rPr>
        <w:t xml:space="preserve">and layer-2 ID </w:t>
      </w:r>
      <w:r>
        <w:t xml:space="preserve">of the last </w:t>
      </w:r>
      <w:r w:rsidRPr="00C26FE2">
        <w:t>5G ProSe intermediate UE-to-network relay UE</w:t>
      </w:r>
      <w:r>
        <w:t>;</w:t>
      </w:r>
    </w:p>
    <w:p w14:paraId="08114B97" w14:textId="09E935CB"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6B5CEC72" w14:textId="1142B60D"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r w:rsidR="003B7957">
        <w:rPr>
          <w:lang w:eastAsia="zh-CN"/>
        </w:rPr>
        <w:t xml:space="preserve"> and</w:t>
      </w:r>
    </w:p>
    <w:p w14:paraId="4F36A6B0" w14:textId="0DF71BEC" w:rsidR="003B7957" w:rsidRDefault="003B7957" w:rsidP="003B7957">
      <w:pPr>
        <w:pStyle w:val="B2"/>
        <w:rPr>
          <w:lang w:eastAsia="zh-CN"/>
        </w:rPr>
      </w:pPr>
      <w:r>
        <w:rPr>
          <w:rFonts w:eastAsia="SimSun"/>
          <w:lang w:eastAsia="zh-CN"/>
        </w:rPr>
        <w:t>10)</w:t>
      </w:r>
      <w:r>
        <w:rPr>
          <w:rFonts w:eastAsia="SimSun"/>
          <w:lang w:eastAsia="zh-CN"/>
        </w:rPr>
        <w:tab/>
        <w:t xml:space="preserve">shall </w:t>
      </w:r>
      <w:r w:rsidRPr="00DB7B35">
        <w:rPr>
          <w:lang w:eastAsia="zh-CN"/>
        </w:rPr>
        <w:t>include the PLMN ID set to its HPLMN ID and in cleartext</w:t>
      </w:r>
      <w:r>
        <w:rPr>
          <w:lang w:eastAsia="zh-CN"/>
        </w:rPr>
        <w:t>;</w:t>
      </w:r>
      <w:r w:rsidR="00B927ED">
        <w:rPr>
          <w:lang w:eastAsia="zh-CN"/>
        </w:rPr>
        <w:t xml:space="preserve"> and</w:t>
      </w:r>
    </w:p>
    <w:p w14:paraId="31001A13" w14:textId="52C1695D" w:rsidR="003B7957" w:rsidRPr="00C6761E" w:rsidRDefault="003B7957" w:rsidP="003B7957">
      <w:pPr>
        <w:pStyle w:val="NO"/>
        <w:overflowPunct/>
        <w:autoSpaceDE/>
        <w:autoSpaceDN/>
        <w:adjustRightInd/>
        <w:textAlignment w:val="auto"/>
        <w:rPr>
          <w:lang w:eastAsia="zh-CN"/>
        </w:rPr>
      </w:pPr>
      <w:r>
        <w:rPr>
          <w:lang w:eastAsia="en-US"/>
        </w:rPr>
        <w:lastRenderedPageBreak/>
        <w:t>NOTE </w:t>
      </w:r>
      <w:r w:rsidR="001D2851">
        <w:rPr>
          <w:lang w:eastAsia="en-US"/>
        </w:rPr>
        <w:t>1</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20443F5C" w14:textId="77777777" w:rsidR="00181624" w:rsidRPr="00C6761E" w:rsidRDefault="00181624" w:rsidP="00181624">
      <w:pPr>
        <w:pStyle w:val="NO"/>
        <w:rPr>
          <w:lang w:eastAsia="zh-CN"/>
        </w:rPr>
      </w:pPr>
      <w:r>
        <w:t>NOTE 1A:</w:t>
      </w:r>
      <w:r>
        <w:tab/>
        <w:t xml:space="preserve">For SNPN, the </w:t>
      </w:r>
      <w:r w:rsidRPr="00BC7EB1">
        <w:t>PLMN ID</w:t>
      </w:r>
      <w:r>
        <w:t xml:space="preserve"> IE includes the PLMN ID of the subscribed SNPN.</w:t>
      </w:r>
    </w:p>
    <w:p w14:paraId="7817BE14" w14:textId="61E691C3" w:rsidR="00B927ED" w:rsidRPr="007C62B5" w:rsidRDefault="00B927ED" w:rsidP="00B927ED">
      <w:pPr>
        <w:pStyle w:val="B2"/>
        <w:rPr>
          <w:lang w:val="en-US" w:eastAsia="zh-CN"/>
        </w:rPr>
      </w:pPr>
      <w:r w:rsidRPr="007C62B5">
        <w:rPr>
          <w:lang w:eastAsia="zh-CN"/>
        </w:rPr>
        <w:t>11)</w:t>
      </w:r>
      <w:r>
        <w:rPr>
          <w:lang w:eastAsia="zh-CN"/>
        </w:rPr>
        <w:tab/>
      </w:r>
      <w:r w:rsidRPr="007C62B5">
        <w:rPr>
          <w:lang w:eastAsia="zh-CN"/>
        </w:rPr>
        <w:t>if acting as 5G ProSe layer-2 multi-hop UE-to-network relay UE, shall set the RRC container to the RRC container if provided by the lower layers;</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60F3EC99" w:rsidR="0008102D" w:rsidRPr="00C6761E" w:rsidRDefault="0008102D" w:rsidP="0008102D">
      <w:pPr>
        <w:pStyle w:val="NO"/>
      </w:pPr>
      <w:r w:rsidRPr="00C6761E">
        <w:t>NOTE </w:t>
      </w:r>
      <w:r w:rsidR="001D2851">
        <w:t>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41701156" w:rsidR="0008102D" w:rsidRPr="00C6761E" w:rsidRDefault="0008102D" w:rsidP="0008102D">
      <w:pPr>
        <w:pStyle w:val="NO"/>
      </w:pPr>
      <w:r w:rsidRPr="00C6761E">
        <w:t>NOTE </w:t>
      </w:r>
      <w:r w:rsidR="001D2851">
        <w:t>3</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 xml:space="preserve">Multi-hop </w:t>
      </w:r>
      <w:r w:rsidR="009467E4">
        <w:rPr>
          <w:rFonts w:eastAsiaTheme="minorEastAsia" w:hint="eastAsia"/>
          <w:lang w:eastAsia="zh-CN"/>
        </w:rPr>
        <w:t xml:space="preserve">U2N </w:t>
      </w:r>
      <w:r w:rsidRPr="00C137C7">
        <w:t>path info</w:t>
      </w:r>
      <w:r>
        <w:t xml:space="preserve"> IE</w:t>
      </w:r>
      <w:r w:rsidRPr="00C137C7">
        <w:t xml:space="preserve">, </w:t>
      </w:r>
      <w:r>
        <w:t xml:space="preserve">the </w:t>
      </w:r>
      <w:r w:rsidRPr="00C137C7">
        <w:t>Accumulated QoS for PC5 link</w:t>
      </w:r>
      <w:r w:rsidR="00AB4180">
        <w:t xml:space="preserve"> and the RRC container (if provided by the lower layers and the UE is acting as </w:t>
      </w:r>
      <w:r w:rsidR="00AB4180">
        <w:rPr>
          <w:lang w:eastAsia="zh-CN"/>
        </w:rPr>
        <w:t xml:space="preserve">a </w:t>
      </w:r>
      <w:r w:rsidR="00AB4180" w:rsidRPr="007C62B5">
        <w:rPr>
          <w:lang w:eastAsia="zh-CN"/>
        </w:rPr>
        <w:t>5G ProSe layer-2 multi-hop UE-to-network relay UE</w:t>
      </w:r>
      <w:r w:rsidR="00AB4180">
        <w:t>)</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1479DD74" w:rsidR="0008102D" w:rsidRPr="00C6761E" w:rsidRDefault="0008102D" w:rsidP="0008102D">
      <w:pPr>
        <w:pStyle w:val="NO"/>
      </w:pPr>
      <w:r w:rsidRPr="00C6761E">
        <w:t>NOTE </w:t>
      </w:r>
      <w:r w:rsidR="001D2851">
        <w:t>4</w:t>
      </w:r>
      <w:r w:rsidRPr="00C6761E">
        <w:t>:</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559" w:name="_CR8b_2_1_3_3_3"/>
      <w:bookmarkStart w:id="2560" w:name="_Toc218597281"/>
      <w:bookmarkEnd w:id="2559"/>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560"/>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490A312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w:t>
      </w:r>
      <w:r w:rsidR="00181624">
        <w:t>or the subscribed</w:t>
      </w:r>
      <w:r w:rsidR="00181624" w:rsidRPr="00C6761E">
        <w:rPr>
          <w:lang w:eastAsia="ko-KR"/>
        </w:rPr>
        <w:t xml:space="preserve"> </w:t>
      </w:r>
      <w:r w:rsidRPr="00C6761E">
        <w:rPr>
          <w:lang w:eastAsia="ko-KR"/>
        </w:rPr>
        <w:t>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lastRenderedPageBreak/>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0709DCDE"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6618C6" w:rsidRPr="006618C6">
        <w:t xml:space="preserve"> </w:t>
      </w:r>
      <w:r w:rsidR="006618C6">
        <w:t xml:space="preserve">and </w:t>
      </w:r>
      <w:r w:rsidR="006618C6"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4.85pt;height:174.4pt" o:ole="">
            <v:imagedata r:id="rId139" o:title=""/>
          </v:shape>
          <o:OLEObject Type="Embed" ProgID="Visio.Drawing.15" ShapeID="_x0000_i1092" DrawAspect="Content" ObjectID="_1829208566" r:id="rId141"/>
        </w:object>
      </w:r>
    </w:p>
    <w:p w14:paraId="10CB2944" w14:textId="77777777" w:rsidR="0008102D" w:rsidRPr="00C6761E" w:rsidRDefault="0008102D" w:rsidP="0008102D">
      <w:pPr>
        <w:pStyle w:val="TF"/>
      </w:pPr>
      <w:bookmarkStart w:id="2561" w:name="_CRFigure8b_2_1_3_3_2_1"/>
      <w:r w:rsidRPr="00C6761E">
        <w:t>Figure</w:t>
      </w:r>
      <w:r>
        <w:t> </w:t>
      </w:r>
      <w:bookmarkEnd w:id="2561"/>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5D85C85C"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for the relay service code of the connectivity service which the UE is authorized to respond,</w:t>
      </w:r>
      <w:r w:rsidR="00EF1FC7">
        <w:t xml:space="preserve"> i</w:t>
      </w:r>
      <w:r w:rsidR="00EF1FC7" w:rsidRPr="00417CD6">
        <w:t xml:space="preserve">f the received PLMN ID in the message is not associated with the target relay service code of the connectivity service which the UE is authorized to </w:t>
      </w:r>
      <w:r w:rsidR="00EF1FC7">
        <w:t>respond</w:t>
      </w:r>
      <w:r w:rsidR="00EF1FC7" w:rsidRPr="00417CD6">
        <w:t>, the UE</w:t>
      </w:r>
      <w:r w:rsidR="00EF1FC7">
        <w:t xml:space="preserve"> shall</w:t>
      </w:r>
      <w:r w:rsidR="00EF1FC7" w:rsidRPr="00417CD6">
        <w:t xml:space="preserve"> ignore the message</w:t>
      </w:r>
      <w:r w:rsidR="00EF1FC7">
        <w:t>. If</w:t>
      </w:r>
      <w:r w:rsidR="00EF1FC7" w:rsidRPr="00C6761E">
        <w:t xml:space="preserve"> the</w:t>
      </w:r>
      <w:r w:rsidR="00EF1FC7">
        <w:t xml:space="preserve"> </w:t>
      </w:r>
      <w:r w:rsidR="00EF1FC7" w:rsidRPr="00D808DD">
        <w:t>received PLMN ID in the message is associated with the</w:t>
      </w:r>
      <w:r w:rsidR="00EF1FC7" w:rsidRPr="00C6761E">
        <w:t xml:space="preserve"> target relay service code of the connectivity service which the UE is authorized to </w:t>
      </w:r>
      <w:r w:rsidR="00EF1FC7">
        <w:t>respond</w:t>
      </w:r>
      <w:r w:rsidRPr="00C6761E">
        <w:t xml:space="preserve"> the UE shall </w:t>
      </w:r>
      <w:r w:rsidR="00126AEC" w:rsidRPr="00C6761E">
        <w:t xml:space="preserve">use the associated DUSK, if received from the 5G DDNMF or 5G PKMF (if security procedure over user plane for 5G ProSe </w:t>
      </w:r>
      <w:r w:rsidR="00126AEC">
        <w:t xml:space="preserve">multi-hop </w:t>
      </w:r>
      <w:r w:rsidR="00126AEC" w:rsidRPr="00C6761E">
        <w:t>UE-to-</w:t>
      </w:r>
      <w:r w:rsidR="00126AEC" w:rsidRPr="00C6761E">
        <w:lastRenderedPageBreak/>
        <w:t xml:space="preserve">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126AEC">
        <w:t xml:space="preserve">multi-hop </w:t>
      </w:r>
      <w:r w:rsidR="00126AEC" w:rsidRPr="00C6761E">
        <w:t xml:space="preserve">UE-to-network relay is used), the UE shall use the DUCK and the UTC-based counter to </w:t>
      </w:r>
      <w:r w:rsidR="00126AEC" w:rsidRPr="00C6761E">
        <w:rPr>
          <w:noProof/>
        </w:rPr>
        <w:t>decrypt the configured message-specific confidentiality-protected</w:t>
      </w:r>
      <w:r w:rsidR="00126AEC" w:rsidRPr="00C6761E">
        <w:t xml:space="preserve"> </w:t>
      </w:r>
      <w:r w:rsidR="00126AEC" w:rsidRPr="00C6761E">
        <w:rPr>
          <w:noProof/>
        </w:rPr>
        <w:t>portion</w:t>
      </w:r>
      <w:r w:rsidR="00126AEC" w:rsidRPr="00C6761E">
        <w:t xml:space="preserve">, as described in 3GPP TS 33.503 [34]. Finally, if a DUIK is received from the 5G DDNMF or 5G PKMF (if security procedure over user plane for 5G ProSe </w:t>
      </w:r>
      <w:r w:rsidR="00126AEC">
        <w:t xml:space="preserve">multi-hop </w:t>
      </w:r>
      <w:r w:rsidR="00126AEC" w:rsidRPr="00C6761E">
        <w:t xml:space="preserve">UE-to-network relay is used), the UE shall use the DUIK and the UTC-based counter to verify the MIC field in the unscrambled PROSE PC5 DISCOVERY message for </w:t>
      </w:r>
      <w:r w:rsidR="00126AEC" w:rsidRPr="00FF3951">
        <w:t xml:space="preserve">multi-hop </w:t>
      </w:r>
      <w:r w:rsidR="00126AEC" w:rsidRPr="00C6761E">
        <w:t xml:space="preserve">UE-to-network relay discovery </w:t>
      </w:r>
      <w:r w:rsidR="00126AEC">
        <w:t>response.</w:t>
      </w:r>
    </w:p>
    <w:p w14:paraId="0D682430" w14:textId="4BAE6B85" w:rsidR="0008102D" w:rsidRPr="00C6761E" w:rsidRDefault="00126AEC" w:rsidP="00126AEC">
      <w:pPr>
        <w:pStyle w:val="NO"/>
        <w:rPr>
          <w:lang w:eastAsia="ko-KR"/>
        </w:rPr>
      </w:pPr>
      <w:r w:rsidRPr="00C6761E">
        <w:rPr>
          <w:lang w:eastAsia="ko-KR"/>
        </w:rPr>
        <w:t>NOTE 1:</w:t>
      </w:r>
      <w:r w:rsidRPr="00C6761E">
        <w:rPr>
          <w:lang w:eastAsia="ko-KR"/>
        </w:rPr>
        <w:tab/>
        <w:t xml:space="preserve">The UE can determine the received PROSE PC5 DISCOVERY message for </w:t>
      </w:r>
      <w:r w:rsidRPr="00FF3951">
        <w:rPr>
          <w:lang w:eastAsia="ko-KR"/>
        </w:rPr>
        <w:t xml:space="preserve">multi-hop </w:t>
      </w:r>
      <w:r w:rsidRPr="00C6761E">
        <w:rPr>
          <w:lang w:eastAsia="ko-KR"/>
        </w:rPr>
        <w:t xml:space="preserve">UE-to-network relay discovery </w:t>
      </w:r>
      <w:r>
        <w:rPr>
          <w:lang w:eastAsia="ko-KR"/>
        </w:rPr>
        <w:t>response</w:t>
      </w:r>
      <w:r w:rsidRPr="00C6761E">
        <w:rPr>
          <w:lang w:eastAsia="ko-KR"/>
        </w:rPr>
        <w:t xml:space="preserve"> is for 5G ProSe direct discovery based on an indication from the lower layer.</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77777777"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Multi-hop 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D5F9911" w:rsidR="0008102D" w:rsidRDefault="0008102D" w:rsidP="00126AEC">
      <w:pPr>
        <w:pStyle w:val="B2"/>
      </w:pPr>
      <w:r w:rsidRPr="00C6761E">
        <w:t>4)</w:t>
      </w:r>
      <w:r w:rsidRPr="00C6761E">
        <w:tab/>
        <w:t>shall include the MIC filed</w:t>
      </w:r>
      <w:r w:rsidR="00126AEC" w:rsidRPr="00126AEC">
        <w:t xml:space="preserve"> </w:t>
      </w:r>
      <w:r w:rsidR="00126AEC" w:rsidRPr="00C6761E">
        <w:t>computed as described in 3GPP TS 33.503 [34] by using the UTC-based counter and the DUIK contained in the &lt;UNR-discovery-security-parameters-accept&gt; element of the PROSE_SECURITY_PARAM_RESPONSE message</w:t>
      </w:r>
      <w:r w:rsidR="00126AEC">
        <w:t xml:space="preserve">, </w:t>
      </w:r>
      <w:r w:rsidR="00126AEC" w:rsidRPr="00F814EF">
        <w:t xml:space="preserve">if security procedure over user plane for 5G ProSe </w:t>
      </w:r>
      <w:r w:rsidR="00126AEC">
        <w:t xml:space="preserve">multi-hop </w:t>
      </w:r>
      <w:r w:rsidR="00126AEC" w:rsidRPr="00F814EF">
        <w:t>UE-to-network relay is used</w:t>
      </w:r>
      <w:r w:rsidR="00126AEC">
        <w:t>,</w:t>
      </w:r>
      <w:r w:rsidR="00126AEC" w:rsidRPr="00F814EF">
        <w:t xml:space="preserve"> or the PROSE_SECURITY_MATERIAL_RESPONSE message</w:t>
      </w:r>
      <w:r w:rsidR="00126AEC">
        <w:t xml:space="preserve">, </w:t>
      </w:r>
      <w:r w:rsidR="00126AEC" w:rsidRPr="00F814EF">
        <w:t xml:space="preserve">if security procedure over control plane for 5G ProSe </w:t>
      </w:r>
      <w:r w:rsidR="00126AEC">
        <w:t xml:space="preserve">multi-hop </w:t>
      </w:r>
      <w:r w:rsidR="00126AEC" w:rsidRPr="00F814EF">
        <w:t>UE-to-network relay is used</w:t>
      </w:r>
      <w:r w:rsidR="00126AEC" w:rsidRPr="00C6761E">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7777777" w:rsidR="0008102D" w:rsidRDefault="0008102D" w:rsidP="0008102D">
      <w:pPr>
        <w:pStyle w:val="B2"/>
      </w:pPr>
      <w:r>
        <w:t>7</w:t>
      </w:r>
      <w:r w:rsidRPr="00940290">
        <w:t>)</w:t>
      </w:r>
      <w:r w:rsidRPr="00940290">
        <w:tab/>
        <w:t>shall include the Multi-hop path info IE and include in it the</w:t>
      </w:r>
      <w:r>
        <w:t xml:space="preserve"> same list of</w:t>
      </w:r>
      <w:r w:rsidRPr="00940290">
        <w:t xml:space="preserve"> User info IDs</w:t>
      </w:r>
      <w:r>
        <w:t xml:space="preserve"> that were included in the </w:t>
      </w:r>
      <w:r w:rsidRPr="00BB5E74">
        <w:t xml:space="preserve">Multi-hop path info IE </w:t>
      </w:r>
      <w:r>
        <w:t xml:space="preserve">included in the received </w:t>
      </w:r>
      <w:r w:rsidRPr="00BB5E74">
        <w:t>PROSE PC5 DISCOVERY message for multi-hop UE-to-network relay discovery response</w:t>
      </w:r>
      <w:r>
        <w:t>;</w:t>
      </w:r>
    </w:p>
    <w:p w14:paraId="4BFE5AA9" w14:textId="7164F7D2"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3BB36275" w14:textId="4E251E00"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1085CF5A" w14:textId="3EBCFB85" w:rsidR="00EF1FC7" w:rsidRDefault="00EF1FC7" w:rsidP="00EF1FC7">
      <w:pPr>
        <w:pStyle w:val="B2"/>
        <w:rPr>
          <w:lang w:eastAsia="zh-CN"/>
        </w:rPr>
      </w:pPr>
      <w:r>
        <w:rPr>
          <w:lang w:eastAsia="zh-CN"/>
        </w:rPr>
        <w:lastRenderedPageBreak/>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39280E">
        <w:rPr>
          <w:lang w:eastAsia="zh-CN"/>
        </w:rPr>
        <w:t>PROSE PC5 DISCOVERY message for multi-hop UE-to-network relay discovery response</w:t>
      </w:r>
      <w:r>
        <w:rPr>
          <w:lang w:eastAsia="zh-CN"/>
        </w:rPr>
        <w:t>,</w:t>
      </w:r>
      <w:r w:rsidRPr="006C2B61">
        <w:rPr>
          <w:lang w:eastAsia="zh-CN"/>
        </w:rPr>
        <w:t xml:space="preserve"> and in cleartext</w:t>
      </w:r>
      <w:r>
        <w:rPr>
          <w:lang w:eastAsia="zh-CN"/>
        </w:rPr>
        <w:t>;</w:t>
      </w:r>
      <w:r w:rsidR="00B927ED">
        <w:rPr>
          <w:lang w:eastAsia="zh-CN"/>
        </w:rPr>
        <w:t xml:space="preserve"> and</w:t>
      </w:r>
    </w:p>
    <w:p w14:paraId="01FB1280" w14:textId="41DB9702" w:rsidR="00EF1FC7" w:rsidRPr="00C6761E" w:rsidRDefault="00EF1FC7" w:rsidP="00EF1FC7">
      <w:pPr>
        <w:pStyle w:val="NO"/>
        <w:overflowPunct/>
        <w:autoSpaceDE/>
        <w:autoSpaceDN/>
        <w:adjustRightInd/>
        <w:textAlignment w:val="auto"/>
        <w:rPr>
          <w:lang w:eastAsia="zh-CN"/>
        </w:rPr>
      </w:pPr>
      <w:r>
        <w:rPr>
          <w:lang w:eastAsia="en-US"/>
        </w:rPr>
        <w:t>NOTE 1</w:t>
      </w:r>
      <w:r w:rsidR="00164102">
        <w:rPr>
          <w:lang w:eastAsia="en-US"/>
        </w:rPr>
        <w:t>A</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D60544C" w14:textId="0E6A768F" w:rsidR="00164102" w:rsidRPr="00C6761E" w:rsidRDefault="00164102" w:rsidP="00164102">
      <w:pPr>
        <w:pStyle w:val="NO"/>
        <w:rPr>
          <w:lang w:eastAsia="zh-CN"/>
        </w:rPr>
      </w:pPr>
      <w:r>
        <w:t>NOTE 1B:</w:t>
      </w:r>
      <w:r>
        <w:tab/>
        <w:t xml:space="preserve">For SNPN, the </w:t>
      </w:r>
      <w:r w:rsidRPr="00BC7EB1">
        <w:t>PLMN ID</w:t>
      </w:r>
      <w:r>
        <w:t xml:space="preserve"> IE includes the PLMN ID of the subscribed SNPN.</w:t>
      </w:r>
    </w:p>
    <w:p w14:paraId="4B7EC9AB" w14:textId="6683CFBE" w:rsidR="00B927ED" w:rsidRPr="0073517D" w:rsidRDefault="00B927ED" w:rsidP="00B927ED">
      <w:pPr>
        <w:pStyle w:val="B2"/>
        <w:rPr>
          <w:lang w:val="en-US" w:eastAsia="zh-CN"/>
        </w:rPr>
      </w:pPr>
      <w:r w:rsidRPr="0073517D">
        <w:rPr>
          <w:lang w:eastAsia="zh-CN"/>
        </w:rPr>
        <w:t>11)</w:t>
      </w:r>
      <w:r>
        <w:rPr>
          <w:lang w:eastAsia="zh-CN"/>
        </w:rPr>
        <w:tab/>
      </w:r>
      <w:r w:rsidRPr="0073517D">
        <w:rPr>
          <w:lang w:eastAsia="zh-CN"/>
        </w:rPr>
        <w:t xml:space="preserve">if acting as 5G ProSe layer-2 </w:t>
      </w:r>
      <w:r w:rsidRPr="0073517D">
        <w:t xml:space="preserve">intermediate </w:t>
      </w:r>
      <w:r w:rsidRPr="0073517D">
        <w:rPr>
          <w:lang w:eastAsia="zh-CN"/>
        </w:rPr>
        <w:t>UE-to-network relay UE, shall set the RRC container to the RRC container if provided by the lower layers;</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562" w:name="_CR8b_2_1_3_3_4"/>
      <w:bookmarkStart w:id="2563" w:name="_Toc218597282"/>
      <w:bookmarkEnd w:id="2562"/>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563"/>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564" w:name="_CR8b_2_2"/>
      <w:bookmarkStart w:id="2565" w:name="_Toc178771024"/>
      <w:bookmarkStart w:id="2566" w:name="_Toc218597283"/>
      <w:bookmarkEnd w:id="2564"/>
      <w:r w:rsidRPr="00B126E4">
        <w:t>8b.2.2</w:t>
      </w:r>
      <w:r w:rsidRPr="00B126E4">
        <w:tab/>
      </w:r>
      <w:r w:rsidR="00ED7802" w:rsidRPr="00ED7802">
        <w:t>5G ProSe multi-hop UE-to-network relay unicast direct communication over PC5 interface</w:t>
      </w:r>
      <w:bookmarkEnd w:id="2566"/>
    </w:p>
    <w:p w14:paraId="7995686F" w14:textId="77777777" w:rsidR="00DF703A" w:rsidRPr="00C6761E" w:rsidRDefault="00DF703A" w:rsidP="00DF703A">
      <w:pPr>
        <w:pStyle w:val="Heading4"/>
      </w:pPr>
      <w:bookmarkStart w:id="2567" w:name="_CR8b_2_2_1"/>
      <w:bookmarkStart w:id="2568" w:name="_Toc172039655"/>
      <w:bookmarkStart w:id="2569" w:name="_Toc218597284"/>
      <w:bookmarkEnd w:id="2567"/>
      <w:r>
        <w:t>8b</w:t>
      </w:r>
      <w:r w:rsidRPr="00C6761E">
        <w:t>.2.</w:t>
      </w:r>
      <w:r>
        <w:t>2.1</w:t>
      </w:r>
      <w:r w:rsidRPr="00C6761E">
        <w:tab/>
        <w:t>Overview</w:t>
      </w:r>
      <w:bookmarkEnd w:id="2568"/>
      <w:bookmarkEnd w:id="2569"/>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2A0F0DF7" w14:textId="77777777" w:rsidR="00DF703A" w:rsidRPr="007C79E9" w:rsidRDefault="00DF703A" w:rsidP="00DF703A">
      <w:pPr>
        <w:pStyle w:val="Heading4"/>
      </w:pPr>
      <w:bookmarkStart w:id="2570" w:name="_CR8b_2_2_2"/>
      <w:bookmarkStart w:id="2571" w:name="_Hlk178169276"/>
      <w:bookmarkStart w:id="2572" w:name="_Toc218597285"/>
      <w:bookmarkEnd w:id="2570"/>
      <w:r w:rsidRPr="007C79E9">
        <w:lastRenderedPageBreak/>
        <w:t>8b.2.</w:t>
      </w:r>
      <w:r>
        <w:t>2</w:t>
      </w:r>
      <w:r w:rsidRPr="007C79E9">
        <w:t>.</w:t>
      </w:r>
      <w:r>
        <w:t>2</w:t>
      </w:r>
      <w:r w:rsidRPr="007C79E9">
        <w:tab/>
        <w:t>5G ProSe direct link establishment procedure</w:t>
      </w:r>
      <w:r>
        <w:t xml:space="preserve"> for m</w:t>
      </w:r>
      <w:r w:rsidRPr="00B855E1">
        <w:t>ulti-hop UE-to-network relay</w:t>
      </w:r>
      <w:bookmarkEnd w:id="2572"/>
    </w:p>
    <w:p w14:paraId="1E9786E9" w14:textId="77777777" w:rsidR="00DF703A" w:rsidRPr="008D2FEB" w:rsidRDefault="00DF703A" w:rsidP="00F0069E">
      <w:pPr>
        <w:pStyle w:val="Heading5"/>
      </w:pPr>
      <w:bookmarkStart w:id="2573" w:name="_CR8b_2_2_2_1"/>
      <w:bookmarkStart w:id="2574" w:name="_Toc172039663"/>
      <w:bookmarkStart w:id="2575" w:name="_Toc218597286"/>
      <w:bookmarkEnd w:id="2571"/>
      <w:bookmarkEnd w:id="2573"/>
      <w:r w:rsidRPr="008D2FEB">
        <w:t>8b.2.</w:t>
      </w:r>
      <w:r>
        <w:t>2</w:t>
      </w:r>
      <w:r w:rsidRPr="008D2FEB">
        <w:t>.2.1</w:t>
      </w:r>
      <w:r w:rsidRPr="008D2FEB">
        <w:tab/>
      </w:r>
      <w:bookmarkEnd w:id="2574"/>
      <w:r>
        <w:t>General</w:t>
      </w:r>
      <w:bookmarkEnd w:id="2575"/>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76" w:name="_CR8b_2_2_2_2"/>
      <w:bookmarkStart w:id="2577" w:name="_Toc218597287"/>
      <w:bookmarkEnd w:id="2576"/>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77"/>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578" w:name="_CR8b_2_2_2_3"/>
      <w:bookmarkStart w:id="2579" w:name="_Toc218597288"/>
      <w:bookmarkEnd w:id="2578"/>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79"/>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6444C420" w:rsidR="003E56F9" w:rsidRDefault="003E56F9" w:rsidP="00F0069E">
      <w:pPr>
        <w:pStyle w:val="B2"/>
      </w:pPr>
      <w:r>
        <w:t>1)</w:t>
      </w:r>
      <w:r>
        <w:tab/>
        <w:t xml:space="preserve">shall additionally include the Multi-hop </w:t>
      </w:r>
      <w:r w:rsidR="00E27192">
        <w:t xml:space="preserve">U2N </w:t>
      </w:r>
      <w:r>
        <w:t>path info IE set to the</w:t>
      </w:r>
      <w:r w:rsidRPr="00D23484">
        <w:t xml:space="preserve"> list of</w:t>
      </w:r>
      <w:r>
        <w:t xml:space="preserve"> the</w:t>
      </w:r>
      <w:r w:rsidRPr="00D23484">
        <w:t xml:space="preserve"> </w:t>
      </w:r>
      <w:r w:rsidR="00E27192">
        <w:t>u</w:t>
      </w:r>
      <w:r w:rsidRPr="00D23484">
        <w:t xml:space="preserve">ser </w:t>
      </w:r>
      <w:r w:rsidR="00E27192">
        <w:t>i</w:t>
      </w:r>
      <w:r w:rsidRPr="00D23484">
        <w:t>nfo ID</w:t>
      </w:r>
      <w:r>
        <w:t>s</w:t>
      </w:r>
      <w:r w:rsidRPr="00D23484">
        <w:t xml:space="preserve"> </w:t>
      </w:r>
      <w:r w:rsidR="00E27192">
        <w:t>and the corresponding layer-2 IDs</w:t>
      </w:r>
      <w:r w:rsidR="00E27192" w:rsidRPr="00D23484">
        <w:t xml:space="preserve"> </w:t>
      </w:r>
      <w:r w:rsidRPr="00D23484">
        <w:t>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w:t>
      </w:r>
      <w:r>
        <w:lastRenderedPageBreak/>
        <w:t>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00E27192">
        <w:t>u</w:t>
      </w:r>
      <w:r w:rsidRPr="00BB4BD2">
        <w:t xml:space="preserve">ser </w:t>
      </w:r>
      <w:r w:rsidR="00E27192">
        <w:t>i</w:t>
      </w:r>
      <w:r w:rsidRPr="00BB4BD2">
        <w:t>nfo ID</w:t>
      </w:r>
      <w:r>
        <w:t xml:space="preserve">s </w:t>
      </w:r>
      <w:r w:rsidR="00E27192">
        <w:t xml:space="preserve">and the corresponding layer-2 IDs </w:t>
      </w:r>
      <w:r>
        <w:t xml:space="preserve">in the list shall be ordered starting from the first </w:t>
      </w:r>
      <w:r w:rsidRPr="00BB4BD2">
        <w:t>5G ProSe intermediate UE-to-network relay UE</w:t>
      </w:r>
      <w:r>
        <w:t xml:space="preserve"> till the </w:t>
      </w:r>
      <w:r w:rsidRPr="00BB4BD2">
        <w:t>5G ProSe multi-hop UE-to-network relay UE</w:t>
      </w:r>
      <w:r>
        <w:t>; and</w:t>
      </w:r>
    </w:p>
    <w:p w14:paraId="2DE48D35" w14:textId="5617F06A" w:rsidR="003E56F9" w:rsidRDefault="003E56F9" w:rsidP="000B38D8">
      <w:pPr>
        <w:pStyle w:val="B2"/>
      </w:pPr>
      <w:r>
        <w:t>2)</w:t>
      </w:r>
      <w:r>
        <w:tab/>
        <w:t xml:space="preserve">may </w:t>
      </w:r>
      <w:r w:rsidRPr="00D55251">
        <w:t>additionally include</w:t>
      </w:r>
      <w:r>
        <w:t xml:space="preserve"> the</w:t>
      </w:r>
      <w:r w:rsidRPr="00D55251">
        <w:t xml:space="preserve"> </w:t>
      </w:r>
      <w:r w:rsidR="000B38D8">
        <w:rPr>
          <w:lang w:eastAsia="zh-CN"/>
        </w:rPr>
        <w:t xml:space="preserve">End-to-end </w:t>
      </w:r>
      <w:r w:rsidR="000B38D8" w:rsidRPr="00C6761E">
        <w:rPr>
          <w:lang w:eastAsia="zh-CN"/>
        </w:rPr>
        <w:t>QoS flow descriptions</w:t>
      </w:r>
      <w:r w:rsidR="000B38D8">
        <w:rPr>
          <w:lang w:eastAsia="zh-CN"/>
        </w:rPr>
        <w:t xml:space="preserve"> </w:t>
      </w:r>
      <w:r>
        <w:t xml:space="preserve">IE to indicate </w:t>
      </w:r>
      <w:r w:rsidRPr="002739B8">
        <w:t xml:space="preserve">the </w:t>
      </w:r>
      <w:r>
        <w:t>e</w:t>
      </w:r>
      <w:r w:rsidRPr="002739B8">
        <w:t xml:space="preserve">nd to </w:t>
      </w:r>
      <w:r>
        <w:t>e</w:t>
      </w:r>
      <w:r w:rsidRPr="002739B8">
        <w:t>nd QoS Info</w:t>
      </w:r>
      <w:r>
        <w:t>rmation;</w:t>
      </w:r>
    </w:p>
    <w:p w14:paraId="3409FEB3" w14:textId="2F45432A" w:rsidR="003E56F9" w:rsidRDefault="001011B5" w:rsidP="003E56F9">
      <w:pPr>
        <w:pStyle w:val="B1"/>
      </w:pPr>
      <w:r>
        <w:t>b)</w:t>
      </w:r>
      <w:r>
        <w:tab/>
        <w:t xml:space="preserve">Further, </w:t>
      </w:r>
      <w:r w:rsidRPr="000F2197">
        <w:t xml:space="preserve">any 5G ProSe intermediate UE-to-network relay UE, </w:t>
      </w:r>
      <w:r>
        <w:t xml:space="preserve">after receiving and </w:t>
      </w:r>
      <w:r w:rsidRPr="000C3078">
        <w:t>accepting</w:t>
      </w:r>
      <w:r w:rsidRPr="000F2197">
        <w:t xml:space="preserve"> the PROSE DIRECT LINK ESTABLISHMENT REQUEST message from its </w:t>
      </w:r>
      <w:r w:rsidRPr="00FA1691">
        <w:t xml:space="preserve">5G ProSe </w:t>
      </w:r>
      <w:r w:rsidRPr="000F2197">
        <w:t>child</w:t>
      </w:r>
      <w:r w:rsidRPr="00FA1691">
        <w:t xml:space="preserve"> UE-to-network relay UE</w:t>
      </w:r>
      <w:r w:rsidRPr="000F2197">
        <w:t xml:space="preserve"> or the </w:t>
      </w:r>
      <w:r w:rsidRPr="00185CB0">
        <w:t>5G ProSe multi-hop remote UE</w:t>
      </w:r>
      <w:r>
        <w:t xml:space="preserve">, shall use the </w:t>
      </w:r>
      <w:r w:rsidRPr="000F2197">
        <w:t xml:space="preserve">Multi-hop </w:t>
      </w:r>
      <w:r w:rsidR="00E27192">
        <w:t>U2N</w:t>
      </w:r>
      <w:r w:rsidR="00E27192" w:rsidRPr="000F2197">
        <w:t xml:space="preserve"> </w:t>
      </w:r>
      <w:r w:rsidRPr="000F2197">
        <w:t xml:space="preserve">path info IE </w:t>
      </w:r>
      <w:r>
        <w:t xml:space="preserve">to determine its </w:t>
      </w:r>
      <w:r w:rsidRPr="00FA1691">
        <w:t xml:space="preserve">5G ProSe </w:t>
      </w:r>
      <w:r w:rsidRPr="000F2197">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 The </w:t>
      </w:r>
      <w:r w:rsidRPr="002A539A">
        <w:t>5G ProSe intermediate UE-to-network relay UE</w:t>
      </w:r>
      <w:r>
        <w:t xml:space="preserve"> shall then ini</w:t>
      </w:r>
      <w:r w:rsidRPr="002A539A">
        <w:t xml:space="preserve">tiate the 5G ProSe direct link establishment procedure towards its </w:t>
      </w:r>
      <w:r w:rsidRPr="00FA1691">
        <w:t xml:space="preserve">5G ProSe </w:t>
      </w:r>
      <w:r w:rsidRPr="002A539A">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r w:rsidRPr="002A539A">
        <w:t xml:space="preserve"> before proceeding with </w:t>
      </w:r>
      <w:r>
        <w:t>establishing the secured PC5 link</w:t>
      </w:r>
      <w:r w:rsidRPr="002A539A">
        <w:t xml:space="preserve"> with its </w:t>
      </w:r>
      <w:r w:rsidRPr="00FA1691">
        <w:t xml:space="preserve">5G ProSe </w:t>
      </w:r>
      <w:r w:rsidRPr="002A539A">
        <w:t>child</w:t>
      </w:r>
      <w:r w:rsidRPr="00FA1691">
        <w:t xml:space="preserve"> UE-to-network relay UE</w:t>
      </w:r>
      <w:r w:rsidRPr="002A539A">
        <w:t xml:space="preserve"> or the </w:t>
      </w:r>
      <w:r w:rsidRPr="00185CB0">
        <w:t>5G ProSe multi-hop remote UE</w:t>
      </w:r>
      <w:r>
        <w:t>.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p>
    <w:p w14:paraId="3FE3818C" w14:textId="05923A4D" w:rsidR="003E56F9" w:rsidRDefault="003E56F9" w:rsidP="003E56F9">
      <w:pPr>
        <w:pStyle w:val="B2"/>
      </w:pPr>
      <w:r>
        <w:t>1)</w:t>
      </w:r>
      <w:r>
        <w:tab/>
        <w:t xml:space="preserve">shall additionally include </w:t>
      </w:r>
      <w:r w:rsidRPr="00B36797">
        <w:t xml:space="preserve">the Multi-hop </w:t>
      </w:r>
      <w:r w:rsidR="00E27192">
        <w:t>U2N</w:t>
      </w:r>
      <w:r w:rsidR="00E27192" w:rsidRPr="00B36797">
        <w:t xml:space="preserve"> </w:t>
      </w:r>
      <w:r w:rsidRPr="00B36797">
        <w:t>path info IE set to the</w:t>
      </w:r>
      <w:r>
        <w:t xml:space="preserve"> same</w:t>
      </w:r>
      <w:r w:rsidRPr="00B36797">
        <w:t xml:space="preserve"> list of the </w:t>
      </w:r>
      <w:r w:rsidR="00E27192">
        <w:t>u</w:t>
      </w:r>
      <w:r w:rsidRPr="00B36797">
        <w:t xml:space="preserve">ser </w:t>
      </w:r>
      <w:r w:rsidR="00E27192">
        <w:t>i</w:t>
      </w:r>
      <w:r w:rsidRPr="00B36797">
        <w:t>nfo IDs</w:t>
      </w:r>
      <w:r>
        <w:t xml:space="preserve"> </w:t>
      </w:r>
      <w:r w:rsidR="008C794C">
        <w:t xml:space="preserve">and the corresponding layer-2 IDs </w:t>
      </w:r>
      <w:r>
        <w:t xml:space="preserve">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3CAE4FFE" w:rsidR="003E56F9" w:rsidRDefault="003E56F9" w:rsidP="003E56F9">
      <w:pPr>
        <w:pStyle w:val="B2"/>
      </w:pPr>
      <w:r>
        <w:t>2)</w:t>
      </w:r>
      <w:r>
        <w:tab/>
        <w:t xml:space="preserve">may additionally include the </w:t>
      </w:r>
      <w:r w:rsidR="000B38D8">
        <w:rPr>
          <w:lang w:eastAsia="zh-CN"/>
        </w:rPr>
        <w:t xml:space="preserve">End-to-end </w:t>
      </w:r>
      <w:r w:rsidR="000B38D8" w:rsidRPr="00C6761E">
        <w:rPr>
          <w:lang w:eastAsia="zh-CN"/>
        </w:rPr>
        <w:t>QoS flow descriptions</w:t>
      </w:r>
      <w:r w:rsidRPr="00EC39C0">
        <w:t xml:space="preserve"> IE to indicate the end to end QoS Info</w:t>
      </w:r>
      <w:r>
        <w:t>rmation; and</w:t>
      </w:r>
    </w:p>
    <w:p w14:paraId="209C5FE7" w14:textId="2BE540C2" w:rsidR="003E56F9" w:rsidRDefault="001011B5" w:rsidP="001011B5">
      <w:pPr>
        <w:pStyle w:val="B1"/>
      </w:pPr>
      <w:r>
        <w:t>c)</w:t>
      </w:r>
      <w:r>
        <w:tab/>
      </w: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w:t>
      </w:r>
      <w:r>
        <w:t>establishing the secured PC5 link</w:t>
      </w:r>
      <w:r w:rsidRPr="000A42B0">
        <w:t xml:space="preserv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80" w:name="_CR8b_2_2_3"/>
      <w:bookmarkStart w:id="2581" w:name="_Toc218597289"/>
      <w:bookmarkEnd w:id="2580"/>
      <w:r>
        <w:t>8b</w:t>
      </w:r>
      <w:r w:rsidRPr="00C6761E">
        <w:t>.2.</w:t>
      </w:r>
      <w:r>
        <w:t>2.3</w:t>
      </w:r>
      <w:r w:rsidRPr="00C6761E">
        <w:tab/>
      </w:r>
      <w:r w:rsidRPr="00C27724">
        <w:t>5G ProSe direct link modification procedure for multi-hop UE-to-network relay</w:t>
      </w:r>
      <w:bookmarkEnd w:id="2581"/>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55D34D6D"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w:t>
      </w:r>
      <w:r w:rsidR="005F23C2">
        <w:t>s</w:t>
      </w:r>
      <w:r w:rsidRPr="001D4EA9">
        <w:t xml:space="preserv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w:t>
      </w:r>
      <w:r w:rsidR="005F23C2">
        <w:t>s</w:t>
      </w:r>
      <w:r w:rsidRPr="00B27F94">
        <w:t xml:space="preserve"> multi-hop user info</w:t>
      </w:r>
      <w:r>
        <w:t xml:space="preserve"> IE </w:t>
      </w:r>
      <w:r w:rsidRPr="00DA3C23">
        <w:t>in the PROSE DIRECT LINK MODIFICATION REQUEST message</w:t>
      </w:r>
      <w:r>
        <w:t>;</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264E23F1"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rsidR="005F23C2">
        <w:t xml:space="preserve">, where the </w:t>
      </w:r>
      <w:r w:rsidR="005F23C2" w:rsidRPr="00CF64A9">
        <w:t xml:space="preserve">PROSE DIRECT LINK </w:t>
      </w:r>
      <w:r w:rsidR="005F23C2">
        <w:t>MODIFICATION</w:t>
      </w:r>
      <w:r w:rsidR="005F23C2" w:rsidRPr="00CF64A9">
        <w:t xml:space="preserve"> REQUEST message created by </w:t>
      </w:r>
      <w:r w:rsidR="005F23C2">
        <w:t xml:space="preserve">the </w:t>
      </w:r>
      <w:r w:rsidR="005F23C2" w:rsidRPr="00A51E27">
        <w:rPr>
          <w:rFonts w:hint="eastAsia"/>
        </w:rPr>
        <w:t>5G ProSe multi-hop remote UE</w:t>
      </w:r>
      <w:r w:rsidR="005F23C2">
        <w:t>:</w:t>
      </w:r>
    </w:p>
    <w:p w14:paraId="31D990EE" w14:textId="77777777" w:rsidR="005F23C2" w:rsidRDefault="005F23C2" w:rsidP="005F23C2">
      <w:pPr>
        <w:pStyle w:val="B3"/>
      </w:pPr>
      <w:r>
        <w:t>i)</w:t>
      </w:r>
      <w:r>
        <w:tab/>
        <w:t xml:space="preserve">shall additionally include the </w:t>
      </w:r>
      <w:r w:rsidRPr="00BA698B">
        <w:t xml:space="preserve">List of </w:t>
      </w:r>
      <w:r>
        <w:t>multi-hop</w:t>
      </w:r>
      <w:r w:rsidRPr="00BA698B">
        <w:t xml:space="preserve">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 and</w:t>
      </w:r>
    </w:p>
    <w:p w14:paraId="138199B7" w14:textId="5142D3D0" w:rsidR="005D767F" w:rsidRDefault="005D767F" w:rsidP="005D767F">
      <w:pPr>
        <w:pStyle w:val="B2"/>
      </w:pPr>
      <w:r>
        <w:lastRenderedPageBreak/>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w:t>
      </w:r>
      <w:bookmarkStart w:id="2582" w:name="_Hlk189215593"/>
      <w:r w:rsidRPr="00CF64A9">
        <w:t xml:space="preserve">PROSE DIRECT LINK </w:t>
      </w:r>
      <w:r>
        <w:t>MODIFICATION</w:t>
      </w:r>
      <w:r w:rsidRPr="00CF64A9">
        <w:t xml:space="preserve"> REQUEST message </w:t>
      </w:r>
      <w:bookmarkEnd w:id="2582"/>
      <w:r w:rsidRPr="00CF64A9">
        <w:t xml:space="preserve">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F8C5045" w:rsidR="005D767F" w:rsidRDefault="005D767F" w:rsidP="001B0080">
      <w:pPr>
        <w:pStyle w:val="B3"/>
        <w:rPr>
          <w:lang w:eastAsia="ko-KR"/>
        </w:rPr>
      </w:pPr>
      <w:r>
        <w:t>i)</w:t>
      </w:r>
      <w:r>
        <w:tab/>
        <w:t xml:space="preserve">shall </w:t>
      </w:r>
      <w:r w:rsidRPr="007276C0">
        <w:t xml:space="preserve">additionally include the </w:t>
      </w:r>
      <w:r w:rsidRPr="00BA698B">
        <w:t xml:space="preserve">List of </w:t>
      </w:r>
      <w:r w:rsidR="00746B1E">
        <w:t>multi-hop</w:t>
      </w:r>
      <w:r w:rsidR="00746B1E" w:rsidRPr="00BA698B">
        <w:t xml:space="preserve"> </w:t>
      </w:r>
      <w:r w:rsidRPr="00BA698B">
        <w:t>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7A5A85B7"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rsidR="001878D1">
        <w:t xml:space="preserve">, where the </w:t>
      </w:r>
      <w:r w:rsidR="001878D1" w:rsidRPr="00CF64A9">
        <w:t xml:space="preserve">PROSE DIRECT LINK </w:t>
      </w:r>
      <w:r w:rsidR="001878D1">
        <w:t>MODIFICATION</w:t>
      </w:r>
      <w:r w:rsidR="001878D1" w:rsidRPr="00CF64A9">
        <w:t xml:space="preserve"> REQUEST message</w:t>
      </w:r>
      <w:r w:rsidR="001878D1">
        <w:t>:</w:t>
      </w:r>
    </w:p>
    <w:p w14:paraId="1988D7F1" w14:textId="77777777" w:rsidR="001878D1" w:rsidRDefault="001878D1" w:rsidP="001878D1">
      <w:pPr>
        <w:pStyle w:val="B2"/>
      </w:pPr>
      <w:r>
        <w:t>1)</w:t>
      </w:r>
      <w:r>
        <w:tab/>
        <w:t xml:space="preserve">may additionally include the requested </w:t>
      </w:r>
      <w:r w:rsidRPr="000E4268">
        <w:rPr>
          <w:lang w:eastAsia="zh-CN"/>
        </w:rPr>
        <w:t xml:space="preserve">end-to-end </w:t>
      </w:r>
      <w:r>
        <w:t xml:space="preserve">QoS </w:t>
      </w:r>
      <w:r w:rsidRPr="000E4268">
        <w:rPr>
          <w:lang w:eastAsia="zh-CN"/>
        </w:rPr>
        <w:t>requirements</w:t>
      </w:r>
      <w:r>
        <w:rPr>
          <w:lang w:eastAsia="zh-CN"/>
        </w:rPr>
        <w:t xml:space="preserve"> </w:t>
      </w:r>
      <w:r>
        <w:t>as specified in clause </w:t>
      </w:r>
      <w:r w:rsidRPr="00171A94">
        <w:t>8b.2.</w:t>
      </w:r>
      <w:r>
        <w:t>6</w:t>
      </w:r>
      <w:r w:rsidRPr="00171A94">
        <w:t>.2</w:t>
      </w:r>
      <w:r w:rsidRPr="00C6761E">
        <w:t>.3</w:t>
      </w:r>
      <w:r>
        <w:t>; and</w:t>
      </w:r>
    </w:p>
    <w:p w14:paraId="31D0F744" w14:textId="4695BEC2" w:rsidR="001878D1" w:rsidRDefault="001878D1" w:rsidP="001878D1">
      <w:pPr>
        <w:pStyle w:val="B2"/>
      </w:pPr>
      <w:r>
        <w:t>2)</w:t>
      </w:r>
      <w:r>
        <w:tab/>
        <w:t xml:space="preserve">shall additionally include the </w:t>
      </w:r>
      <w:r w:rsidRPr="00BA698B">
        <w:t>List of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27109853" w:rsidR="009C4752" w:rsidRDefault="009C4752" w:rsidP="00F0069E">
      <w:pPr>
        <w:pStyle w:val="B2"/>
      </w:pPr>
      <w:r w:rsidRPr="00040EF9">
        <w:t>1)</w:t>
      </w:r>
      <w:r w:rsidRPr="00040EF9">
        <w:tab/>
      </w:r>
      <w:r w:rsidR="001878D1">
        <w:t>may</w:t>
      </w:r>
      <w:r w:rsidRPr="00040EF9">
        <w:t xml:space="preserve"> additionally include the </w:t>
      </w:r>
      <w:r w:rsidR="001878D1" w:rsidRPr="000E4268">
        <w:rPr>
          <w:lang w:eastAsia="zh-CN"/>
        </w:rPr>
        <w:t xml:space="preserve">end-to-end </w:t>
      </w:r>
      <w:r w:rsidR="001878D1">
        <w:t xml:space="preserve">QoS </w:t>
      </w:r>
      <w:r w:rsidR="001878D1" w:rsidRPr="000E4268">
        <w:rPr>
          <w:lang w:eastAsia="zh-CN"/>
        </w:rPr>
        <w:t>requirements</w:t>
      </w:r>
      <w:r w:rsidR="001878D1">
        <w:rPr>
          <w:lang w:eastAsia="zh-CN"/>
        </w:rPr>
        <w:t xml:space="preserve"> </w:t>
      </w:r>
      <w:r w:rsidR="001878D1">
        <w:t>as specified in clause </w:t>
      </w:r>
      <w:r w:rsidR="001878D1" w:rsidRPr="00171A94">
        <w:t>8b.2.</w:t>
      </w:r>
      <w:r w:rsidR="001878D1">
        <w:t>6</w:t>
      </w:r>
      <w:r w:rsidR="001878D1" w:rsidRPr="00171A94">
        <w:t>.2</w:t>
      </w:r>
      <w:r w:rsidR="001878D1" w:rsidRPr="00C6761E">
        <w:t>.3</w:t>
      </w:r>
      <w:r>
        <w:t>; and</w:t>
      </w:r>
    </w:p>
    <w:p w14:paraId="75D97353" w14:textId="43EBC226" w:rsidR="001878D1" w:rsidRDefault="001878D1" w:rsidP="001878D1">
      <w:pPr>
        <w:pStyle w:val="B2"/>
      </w:pPr>
      <w:r>
        <w:t>2)</w:t>
      </w:r>
      <w:r>
        <w:tab/>
        <w:t xml:space="preserve">shall </w:t>
      </w:r>
      <w:r w:rsidRPr="007276C0">
        <w:t xml:space="preserve">additionally include the </w:t>
      </w:r>
      <w:r w:rsidRPr="00BA698B">
        <w:t>List of</w:t>
      </w:r>
      <w:r>
        <w:t xml:space="preserve"> multi-hop</w:t>
      </w:r>
      <w:r w:rsidRPr="00BA698B">
        <w:t xml:space="preserve"> remote UE parameters</w:t>
      </w:r>
      <w:r>
        <w:t xml:space="preserve"> IE to indicate the </w:t>
      </w:r>
      <w:r w:rsidRPr="00E87436">
        <w:t>identity,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r w:rsidRPr="00E87436">
        <w:t>s</w:t>
      </w:r>
      <w:r>
        <w:t>); and</w:t>
      </w:r>
    </w:p>
    <w:p w14:paraId="4F5A4892" w14:textId="0EB8274B" w:rsidR="009C4752" w:rsidRPr="008D4DBB" w:rsidRDefault="00F171FD" w:rsidP="009C4752">
      <w:pPr>
        <w:pStyle w:val="B1"/>
      </w:pPr>
      <w:r>
        <w:t>c</w:t>
      </w:r>
      <w:r w:rsidR="009C4752" w:rsidRPr="00BC5786">
        <w:t>)</w:t>
      </w:r>
      <w:r w:rsidR="009C4752"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rsidR="009C4752">
        <w:t>.</w:t>
      </w:r>
    </w:p>
    <w:p w14:paraId="55B0A532" w14:textId="77777777" w:rsidR="00F171FD" w:rsidRDefault="00F171FD" w:rsidP="00F171FD">
      <w:pPr>
        <w:rPr>
          <w:rFonts w:eastAsiaTheme="minorEastAsia"/>
          <w:lang w:eastAsia="zh-CN"/>
        </w:rPr>
      </w:pPr>
      <w:bookmarkStart w:id="2583" w:name="_CR8b_2_3"/>
      <w:bookmarkEnd w:id="2583"/>
      <w:r>
        <w:t>When the 5G ProSe direct link establishment procedure for multi-hop UE-to-network relay is based on model B discovery, after the 5G ProSe multi-hop remote UE establishes the 5G ProSe direct link with the 5G ProSe intermediate UE-to-network relay UE</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w:t>
      </w:r>
      <w:r>
        <w:t>intermediate UE-to-network relay UE</w:t>
      </w:r>
      <w:r>
        <w:rPr>
          <w:rFonts w:eastAsiaTheme="minorEastAsia" w:hint="eastAsia"/>
          <w:lang w:eastAsia="zh-CN"/>
        </w:rPr>
        <w:t xml:space="preserve"> has </w:t>
      </w:r>
      <w:r>
        <w:rPr>
          <w:rFonts w:eastAsiaTheme="minorEastAsia" w:hint="eastAsia"/>
          <w:lang w:val="en-US" w:eastAsia="zh-CN"/>
        </w:rPr>
        <w:t>decided to initiate the m</w:t>
      </w:r>
      <w:r>
        <w:rPr>
          <w:rFonts w:eastAsiaTheme="minorEastAsia"/>
          <w:lang w:val="en-US" w:eastAsia="zh-CN"/>
        </w:rPr>
        <w:t>ulti-hop UE-to-network relay reselection procedure</w:t>
      </w:r>
      <w:r>
        <w:rPr>
          <w:rFonts w:eastAsiaTheme="minorEastAsia" w:hint="eastAsia"/>
          <w:lang w:val="en-US" w:eastAsia="zh-CN"/>
        </w:rPr>
        <w:t xml:space="preserve"> as described in clause</w:t>
      </w:r>
      <w:r>
        <w:rPr>
          <w:rFonts w:eastAsiaTheme="minorEastAsia"/>
          <w:lang w:val="en-US" w:eastAsia="zh-CN"/>
        </w:rPr>
        <w:t> </w:t>
      </w:r>
      <w:r>
        <w:rPr>
          <w:rFonts w:eastAsiaTheme="minorEastAsia" w:hint="eastAsia"/>
          <w:lang w:val="en-US" w:eastAsia="zh-CN"/>
        </w:rPr>
        <w:t>8b.2.3.2:</w:t>
      </w:r>
    </w:p>
    <w:p w14:paraId="74BE42A2" w14:textId="77777777" w:rsidR="00F171FD" w:rsidRDefault="00F171FD" w:rsidP="00F171FD">
      <w:pPr>
        <w:pStyle w:val="B1"/>
        <w:rPr>
          <w:rFonts w:eastAsiaTheme="minorEastAsia"/>
          <w:lang w:eastAsia="zh-CN"/>
        </w:rPr>
      </w:pPr>
      <w:r>
        <w:t>a)</w:t>
      </w:r>
      <w:r>
        <w:tab/>
        <w:t>the intermediate UE-to-network relay UE may trigger the 5G ProSe direct link modification procedure for multi-hop UE-to-network relay towards the 5G ProSe multi-hop remote UE</w:t>
      </w:r>
      <w:r>
        <w:rPr>
          <w:rFonts w:eastAsiaTheme="minorEastAsia" w:hint="eastAsia"/>
          <w:lang w:eastAsia="zh-CN"/>
        </w:rPr>
        <w:t>,</w:t>
      </w:r>
      <w:r>
        <w:t xml:space="preserve"> where the PROSE DIRECT LINK MODIFICATION REQUEST message:</w:t>
      </w:r>
    </w:p>
    <w:p w14:paraId="420F2807" w14:textId="77777777" w:rsidR="00F171FD" w:rsidRDefault="00F171FD" w:rsidP="00F171FD">
      <w:pPr>
        <w:pStyle w:val="B2"/>
        <w:rPr>
          <w:rFonts w:eastAsiaTheme="minorEastAsia"/>
          <w:lang w:eastAsia="zh-CN"/>
        </w:rPr>
      </w:pPr>
      <w:r>
        <w:t>1)</w:t>
      </w:r>
      <w:r>
        <w:tab/>
        <w:t xml:space="preserve">shall include the </w:t>
      </w:r>
      <w:r>
        <w:rPr>
          <w:rFonts w:eastAsiaTheme="minorEastAsia" w:hint="eastAsia"/>
          <w:lang w:eastAsia="zh-CN"/>
        </w:rPr>
        <w:t>r</w:t>
      </w:r>
      <w:r>
        <w:rPr>
          <w:lang w:eastAsia="zh-CN"/>
        </w:rPr>
        <w:t>elay reselection indication information</w:t>
      </w:r>
      <w:r>
        <w:rPr>
          <w:rFonts w:eastAsiaTheme="minorEastAsia" w:hint="eastAsia"/>
          <w:lang w:eastAsia="zh-CN"/>
        </w:rPr>
        <w:t>.</w:t>
      </w:r>
    </w:p>
    <w:p w14:paraId="290DA995" w14:textId="75A9C441" w:rsidR="000962A3" w:rsidRPr="000962A3" w:rsidRDefault="00167E58" w:rsidP="00F02350">
      <w:pPr>
        <w:pStyle w:val="Heading3"/>
      </w:pPr>
      <w:bookmarkStart w:id="2584" w:name="_Toc218597290"/>
      <w:r w:rsidRPr="000962A3">
        <w:rPr>
          <w:rFonts w:eastAsiaTheme="minorEastAsia"/>
          <w:lang w:eastAsia="en-US"/>
        </w:rPr>
        <w:t>8b.2.3</w:t>
      </w:r>
      <w:r w:rsidRPr="000962A3">
        <w:rPr>
          <w:rFonts w:eastAsiaTheme="minorEastAsia"/>
          <w:lang w:eastAsia="en-US"/>
        </w:rPr>
        <w:tab/>
        <w:t>Multi-hop UE-to-network relay reselection procedure</w:t>
      </w:r>
      <w:bookmarkEnd w:id="2584"/>
    </w:p>
    <w:p w14:paraId="10331D0F" w14:textId="77777777" w:rsidR="000962A3" w:rsidRPr="00290C42" w:rsidRDefault="000962A3" w:rsidP="000962A3">
      <w:pPr>
        <w:pStyle w:val="Heading4"/>
      </w:pPr>
      <w:bookmarkStart w:id="2585" w:name="_CR8b_2_3_1"/>
      <w:bookmarkStart w:id="2586" w:name="_Toc218597291"/>
      <w:bookmarkEnd w:id="2585"/>
      <w:r w:rsidRPr="00290C42">
        <w:t>8</w:t>
      </w:r>
      <w:r w:rsidRPr="00290C42">
        <w:rPr>
          <w:rFonts w:hint="eastAsia"/>
          <w:lang w:eastAsia="zh-CN"/>
        </w:rPr>
        <w:t>b</w:t>
      </w:r>
      <w:r w:rsidRPr="00290C42">
        <w:t>.2.3.1</w:t>
      </w:r>
      <w:r w:rsidRPr="00290C42">
        <w:tab/>
        <w:t>General</w:t>
      </w:r>
      <w:bookmarkEnd w:id="2586"/>
    </w:p>
    <w:p w14:paraId="13EE77E2" w14:textId="74DF1719" w:rsidR="000962A3" w:rsidRPr="00290C42" w:rsidRDefault="000962A3" w:rsidP="000962A3">
      <w:pPr>
        <w:rPr>
          <w:lang w:eastAsia="zh-CN"/>
        </w:rPr>
      </w:pPr>
      <w:r w:rsidRPr="00290C42">
        <w:t xml:space="preserve">The purpose of the </w:t>
      </w:r>
      <w:r w:rsidRPr="00290C42">
        <w:rPr>
          <w:rFonts w:hint="eastAsia"/>
          <w:lang w:eastAsia="zh-CN"/>
        </w:rPr>
        <w:t>m</w:t>
      </w:r>
      <w:r w:rsidRPr="00290C42">
        <w:t xml:space="preserve">ulti-hop UE-to-network relay reselection procedure is to enable a 5G ProSe multi-hop remote UE </w:t>
      </w:r>
      <w:r w:rsidR="00514B83" w:rsidRPr="00290C42">
        <w:rPr>
          <w:rFonts w:eastAsia="Malgun Gothic" w:hint="eastAsia"/>
          <w:lang w:val="en-US" w:eastAsia="ko-KR"/>
        </w:rPr>
        <w:t xml:space="preserve">or </w:t>
      </w:r>
      <w:r w:rsidR="00514B83">
        <w:rPr>
          <w:rFonts w:eastAsia="Malgun Gothic"/>
          <w:lang w:val="en-US" w:eastAsia="ko-KR"/>
        </w:rPr>
        <w:t>a</w:t>
      </w:r>
      <w:r w:rsidR="00514B83" w:rsidRPr="00290C42">
        <w:rPr>
          <w:rFonts w:eastAsia="Malgun Gothic" w:hint="eastAsia"/>
          <w:lang w:val="en-US" w:eastAsia="ko-KR"/>
        </w:rPr>
        <w:t xml:space="preserve"> 5G ProSe intermediate UE-to-network relay UE </w:t>
      </w:r>
      <w:r w:rsidRPr="00290C42">
        <w:t>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587" w:name="_CR8b_2_3_2"/>
      <w:bookmarkStart w:id="2588" w:name="_Toc218597292"/>
      <w:bookmarkEnd w:id="2587"/>
      <w:r w:rsidRPr="00290C42">
        <w:lastRenderedPageBreak/>
        <w:t>8</w:t>
      </w:r>
      <w:r w:rsidRPr="00290C42">
        <w:rPr>
          <w:rFonts w:hint="eastAsia"/>
          <w:lang w:eastAsia="zh-CN"/>
        </w:rPr>
        <w:t>b</w:t>
      </w:r>
      <w:r w:rsidRPr="00290C42">
        <w:t>.2.3.2</w:t>
      </w:r>
      <w:r w:rsidRPr="00290C42">
        <w:tab/>
        <w:t>Multi-hop UE-to-network relay reselection procedure initiation</w:t>
      </w:r>
      <w:bookmarkEnd w:id="2588"/>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77777777"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(e.g.,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UE-to-network relay reselection process described below (at least for the indicated back-off time period if provided from the 5G ProSe multi-hop UE-to-network relay UE or the 5G ProSe intermediate UE-to-network relay UE in cases h) and i)).</w:t>
      </w:r>
    </w:p>
    <w:p w14:paraId="3829A1D9" w14:textId="275C0AF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00F8375F">
        <w:rPr>
          <w:rFonts w:eastAsia="Malgun Gothic"/>
          <w:lang w:eastAsia="ko-KR"/>
        </w:rPr>
        <w:t>multi-hop</w:t>
      </w:r>
      <w:r w:rsidRPr="00290C42">
        <w:rPr>
          <w:rFonts w:eastAsia="Malgun Gothic" w:hint="eastAsia"/>
          <w:lang w:val="en-US" w:eastAsia="ko-KR"/>
        </w:rPr>
        <w:t xml:space="preserve">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lastRenderedPageBreak/>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FE5C394"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77777777" w:rsidR="000962A3" w:rsidRPr="00290C42" w:rsidRDefault="000962A3" w:rsidP="000962A3">
      <w:pPr>
        <w:pStyle w:val="NO"/>
        <w:rPr>
          <w:lang w:val="en-US" w:eastAsia="ko-KR"/>
        </w:rPr>
      </w:pPr>
      <w:r w:rsidRPr="00290C42">
        <w:rPr>
          <w:lang w:val="en-US" w:eastAsia="ko-KR"/>
        </w:rPr>
        <w:t>NOTE 2: It is left to UE implementation on how UE handles the case when there is no appropriate 5G ProSe multi-hop UE-to-network relay UE or 5G ProSe intermediate UE-to-network relay UE around.</w:t>
      </w:r>
    </w:p>
    <w:p w14:paraId="4CD3D85F" w14:textId="30ABB8A1"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detects link failure or link quality degradation, the</w:t>
      </w:r>
      <w:r w:rsidRPr="00290C42">
        <w:rPr>
          <w:lang w:eastAsia="zh-CN"/>
        </w:rPr>
        <w:t xml:space="preserv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5A2462D0" w14:textId="77777777" w:rsidR="000962A3" w:rsidRPr="00290C42" w:rsidRDefault="000962A3" w:rsidP="000962A3">
      <w:pPr>
        <w:pStyle w:val="Heading4"/>
        <w:rPr>
          <w:lang w:eastAsia="zh-CN"/>
        </w:rPr>
      </w:pPr>
      <w:bookmarkStart w:id="2589" w:name="_CR8b_2_3_3"/>
      <w:bookmarkStart w:id="2590" w:name="_Toc218597293"/>
      <w:bookmarkEnd w:id="2589"/>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590"/>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xml:space="preserve">, </w:t>
      </w:r>
      <w:bookmarkStart w:id="2591" w:name="OLE_LINK101"/>
      <w:r w:rsidRPr="00290C42">
        <w:rPr>
          <w:rFonts w:hint="eastAsia"/>
          <w:lang w:eastAsia="zh-CN"/>
        </w:rPr>
        <w:t>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bookmarkEnd w:id="2591"/>
      <w:r w:rsidRPr="00290C42">
        <w:t>.</w:t>
      </w:r>
    </w:p>
    <w:p w14:paraId="3E85A862" w14:textId="4823DCAC"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hop UE-to-</w:t>
      </w:r>
      <w:r w:rsidR="00EA7B70">
        <w:rPr>
          <w:lang w:eastAsia="zh-CN"/>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46D6D207" w:rsidR="000962A3" w:rsidRPr="00290C42" w:rsidRDefault="000962A3" w:rsidP="000962A3">
      <w:pPr>
        <w:rPr>
          <w:rFonts w:eastAsia="Malgun Gothic"/>
          <w:lang w:eastAsia="ko-KR"/>
        </w:rPr>
      </w:pPr>
      <w:bookmarkStart w:id="2592" w:name="OLE_LINK33"/>
      <w:bookmarkStart w:id="2593" w:name="OLE_LINK34"/>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w:t>
      </w:r>
      <w:bookmarkEnd w:id="2592"/>
      <w:bookmarkEnd w:id="2593"/>
      <w:r w:rsidRPr="00290C42">
        <w:rPr>
          <w:rFonts w:hint="eastAsia"/>
          <w:lang w:eastAsia="zh-CN"/>
        </w:rPr>
        <w:t xml:space="preserve">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w:t>
      </w:r>
      <w:bookmarkStart w:id="2594" w:name="OLE_LINK24"/>
      <w:bookmarkStart w:id="2595" w:name="OLE_LINK25"/>
      <w:r w:rsidRPr="00290C42">
        <w:t xml:space="preserve">5G ProSe multi-hop child </w:t>
      </w:r>
      <w:bookmarkStart w:id="2596" w:name="OLE_LINK23"/>
      <w:r w:rsidRPr="00290C42">
        <w:t xml:space="preserve">UE-to-network </w:t>
      </w:r>
      <w:r w:rsidRPr="00290C42">
        <w:rPr>
          <w:rFonts w:hint="eastAsia"/>
          <w:lang w:eastAsia="zh-CN"/>
        </w:rPr>
        <w:t>rela</w:t>
      </w:r>
      <w:r w:rsidRPr="00290C42">
        <w:t>y UE</w:t>
      </w:r>
      <w:bookmarkEnd w:id="2594"/>
      <w:bookmarkEnd w:id="2595"/>
      <w:bookmarkEnd w:id="2596"/>
      <w:r w:rsidRPr="00290C42">
        <w:t xml:space="preserve"> shall select t</w:t>
      </w:r>
      <w:r w:rsidRPr="00290C42">
        <w:rPr>
          <w:rFonts w:hint="eastAsia"/>
          <w:lang w:eastAsia="zh-CN"/>
        </w:rPr>
        <w:t>he</w:t>
      </w:r>
      <w:r w:rsidRPr="00290C42">
        <w:t xml:space="preserve"> </w:t>
      </w:r>
      <w:bookmarkStart w:id="2597" w:name="OLE_LINK29"/>
      <w:bookmarkStart w:id="2598" w:name="OLE_LINK30"/>
      <w:r w:rsidRPr="00290C42">
        <w:t xml:space="preserve">5G ProSe multi-hop parent UE-to-network </w:t>
      </w:r>
      <w:r w:rsidRPr="00290C42">
        <w:rPr>
          <w:rFonts w:hint="eastAsia"/>
          <w:lang w:eastAsia="zh-CN"/>
        </w:rPr>
        <w:t>rela</w:t>
      </w:r>
      <w:r w:rsidRPr="00290C42">
        <w:t>y UE</w:t>
      </w:r>
      <w:bookmarkEnd w:id="2597"/>
      <w:bookmarkEnd w:id="2598"/>
      <w:r w:rsidRPr="00290C42">
        <w:t xml:space="preserve"> based on the User info ID in the Multi-hop path info IE </w:t>
      </w:r>
      <w:r w:rsidRPr="00290C42">
        <w:rPr>
          <w:rFonts w:hint="eastAsia"/>
          <w:lang w:eastAsia="zh-CN"/>
        </w:rPr>
        <w:t>received</w:t>
      </w:r>
      <w:r w:rsidRPr="00290C42">
        <w:t xml:space="preserve"> in the </w:t>
      </w:r>
      <w:r w:rsidRPr="00290C42">
        <w:rPr>
          <w:lang w:eastAsia="zh-CN"/>
        </w:rPr>
        <w:t>PROSE DIRECT LINK 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1A757C00" w14:textId="77777777" w:rsidR="00EA7B70" w:rsidRDefault="00EA7B70" w:rsidP="00EA7B70">
      <w:pPr>
        <w:rPr>
          <w:lang w:eastAsia="zh-CN"/>
        </w:rPr>
      </w:pPr>
      <w:bookmarkStart w:id="2599" w:name="_CR8b_2_4"/>
      <w:bookmarkStart w:id="2600" w:name="_Toc178771026"/>
      <w:bookmarkEnd w:id="2565"/>
      <w:bookmarkEnd w:id="2599"/>
      <w:r w:rsidRPr="00290C42">
        <w:rPr>
          <w:lang w:eastAsia="zh-CN"/>
        </w:rPr>
        <w:t>After the</w:t>
      </w:r>
      <w:r>
        <w:rPr>
          <w:lang w:eastAsia="zh-CN"/>
        </w:rPr>
        <w:t xml:space="preserv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completes the</w:t>
      </w:r>
      <w:r w:rsidRPr="00290C42">
        <w:rPr>
          <w:lang w:eastAsia="zh-CN"/>
        </w:rPr>
        <w:t xml:space="preserve"> 5G ProSe multi</w:t>
      </w:r>
      <w:r w:rsidRPr="00290C42">
        <w:rPr>
          <w:rFonts w:hint="eastAsia"/>
          <w:lang w:eastAsia="zh-CN"/>
        </w:rPr>
        <w:t>-</w:t>
      </w:r>
      <w:r w:rsidRPr="00290C42">
        <w:rPr>
          <w:lang w:eastAsia="zh-CN"/>
        </w:rPr>
        <w:t>hop UE-to-</w:t>
      </w:r>
      <w:r>
        <w:rPr>
          <w:lang w:eastAsia="zh-CN"/>
        </w:rPr>
        <w:t>n</w:t>
      </w:r>
      <w:r w:rsidRPr="00290C42">
        <w:rPr>
          <w:lang w:eastAsia="zh-CN"/>
        </w:rPr>
        <w:t>etwork relay reselection procedure</w:t>
      </w:r>
      <w:r>
        <w:rPr>
          <w:lang w:eastAsia="zh-CN"/>
        </w:rPr>
        <w:t xml:space="preserve"> and successfully establishes a PC5 link with a new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a new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that is different </w:t>
      </w:r>
      <w:r>
        <w:rPr>
          <w:lang w:eastAsia="zh-CN"/>
        </w:rPr>
        <w:lastRenderedPageBreak/>
        <w:t xml:space="preserve">than the old one, the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w:t>
      </w:r>
      <w:r>
        <w:rPr>
          <w:lang w:eastAsia="zh-CN"/>
        </w:rPr>
        <w:t>may trigger:</w:t>
      </w:r>
    </w:p>
    <w:p w14:paraId="2822D535" w14:textId="77777777" w:rsidR="00EA7B70" w:rsidRDefault="00EA7B70" w:rsidP="00EA7B70">
      <w:pPr>
        <w:pStyle w:val="B1"/>
        <w:rPr>
          <w:rFonts w:eastAsia="Malgun Gothic"/>
          <w:lang w:eastAsia="ko-KR"/>
        </w:rPr>
      </w:pPr>
      <w:r>
        <w:rPr>
          <w:lang w:eastAsia="zh-CN"/>
        </w:rPr>
        <w:t>a)</w:t>
      </w:r>
      <w:r>
        <w:rPr>
          <w:lang w:eastAsia="zh-CN"/>
        </w:rPr>
        <w:tab/>
        <w:t xml:space="preserve">a </w:t>
      </w:r>
      <w:r w:rsidRPr="00290C42">
        <w:rPr>
          <w:rFonts w:eastAsia="Malgun Gothic" w:hint="eastAsia"/>
          <w:lang w:eastAsia="ko-KR"/>
        </w:rPr>
        <w:t>5G ProSe direct link modification procedure</w:t>
      </w:r>
      <w:r>
        <w:rPr>
          <w:rFonts w:eastAsia="Malgun Gothic"/>
          <w:lang w:eastAsia="ko-KR"/>
        </w:rPr>
        <w:t xml:space="preserve"> as specified in clause </w:t>
      </w:r>
      <w:r w:rsidRPr="00C6761E">
        <w:t>7.2.3</w:t>
      </w:r>
      <w:r>
        <w:t>;</w:t>
      </w:r>
      <w:r>
        <w:rPr>
          <w:rFonts w:eastAsia="Malgun Gothic"/>
          <w:lang w:eastAsia="ko-KR"/>
        </w:rPr>
        <w:t xml:space="preserve"> or</w:t>
      </w:r>
    </w:p>
    <w:p w14:paraId="5B5A177C" w14:textId="77777777" w:rsidR="00EA7B70" w:rsidRDefault="00EA7B70" w:rsidP="00EA7B70">
      <w:pPr>
        <w:pStyle w:val="B1"/>
      </w:pPr>
      <w:r>
        <w:rPr>
          <w:rFonts w:eastAsia="Malgun Gothic"/>
          <w:lang w:eastAsia="ko-KR"/>
        </w:rPr>
        <w:t>b)</w:t>
      </w:r>
      <w:r>
        <w:rPr>
          <w:rFonts w:eastAsia="Malgun Gothic"/>
          <w:lang w:eastAsia="ko-KR"/>
        </w:rPr>
        <w:tab/>
        <w:t xml:space="preserve">a </w:t>
      </w:r>
      <w:r w:rsidRPr="00C6761E">
        <w:t>5G ProSe direct link release procedure</w:t>
      </w:r>
      <w:r>
        <w:t xml:space="preserve"> as specified in clause </w:t>
      </w:r>
      <w:r w:rsidRPr="00C6761E">
        <w:t>7.2.6</w:t>
      </w:r>
      <w:r>
        <w:t>;</w:t>
      </w:r>
    </w:p>
    <w:p w14:paraId="2A43E9F5" w14:textId="77777777" w:rsidR="00EA7B70" w:rsidRPr="000962A3" w:rsidRDefault="00EA7B70" w:rsidP="00EA7B70">
      <w:pPr>
        <w:rPr>
          <w:lang w:eastAsia="zh-CN"/>
        </w:rPr>
      </w:pPr>
      <w:r>
        <w:t xml:space="preserve">towards the old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the old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to </w:t>
      </w:r>
      <w:r w:rsidRPr="00C6761E">
        <w:t xml:space="preserve">remove </w:t>
      </w:r>
      <w:r>
        <w:t>the corresponding</w:t>
      </w:r>
      <w:r w:rsidRPr="00C6761E">
        <w:t xml:space="preserve"> PC5 QoS flow</w:t>
      </w:r>
      <w:r>
        <w:t>.</w:t>
      </w:r>
    </w:p>
    <w:p w14:paraId="250DD291" w14:textId="77777777" w:rsidR="00167E58" w:rsidRPr="008D4DBB" w:rsidRDefault="00167E58" w:rsidP="00167E58">
      <w:pPr>
        <w:pStyle w:val="Heading3"/>
      </w:pPr>
      <w:bookmarkStart w:id="2601" w:name="_Toc218597294"/>
      <w:r w:rsidRPr="008D4DBB">
        <w:t>8b.2.4</w:t>
      </w:r>
      <w:r w:rsidRPr="008D4DBB">
        <w:tab/>
        <w:t>Procedure for UE to use provisioned radio resources for 5G ProSe multi-hop UE-to-network discovery</w:t>
      </w:r>
      <w:bookmarkEnd w:id="2600"/>
      <w:bookmarkEnd w:id="2601"/>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602" w:name="_Hlk178192043"/>
      <w:r w:rsidRPr="008D4DBB">
        <w:rPr>
          <w:lang w:eastAsia="zh-CN"/>
        </w:rPr>
        <w:t xml:space="preserve">5G ProSe </w:t>
      </w:r>
      <w:r w:rsidRPr="008D4DBB">
        <w:t>multi-hop UE-to-network relay discovery</w:t>
      </w:r>
      <w:bookmarkEnd w:id="2602"/>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113C4FE3"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w:t>
      </w:r>
      <w:r w:rsidR="00C33E50">
        <w:t xml:space="preserve">, </w:t>
      </w:r>
      <w:r w:rsidR="00C33E50" w:rsidRPr="00C310C6">
        <w:t xml:space="preserve">or </w:t>
      </w:r>
      <w:r w:rsidR="00C33E50">
        <w:t>for</w:t>
      </w:r>
      <w:r w:rsidR="00C33E50" w:rsidRPr="00C310C6">
        <w:t xml:space="preserve"> SNPN, to the RSNPN and the RSNPN is the subscribed SNPN</w:t>
      </w:r>
      <w:r w:rsidR="00C33E50">
        <w:t>,</w:t>
      </w:r>
      <w:r w:rsidRPr="008D4DBB">
        <w:t xml:space="preserve"> and the UE is authorized for 5G ProSe multi-hop UE-to-network relay discovery in this PLMN</w:t>
      </w:r>
      <w:r w:rsidR="00C33E50">
        <w:t xml:space="preserve"> </w:t>
      </w:r>
      <w:r w:rsidR="00C33E50" w:rsidRPr="0024102C">
        <w:t>or this RSNPN</w:t>
      </w:r>
      <w:r w:rsidRPr="008D4DBB">
        <w:t>, the UE can use the radio parameters indicated by the cell as specified in 3GPP TS 38.331 [13].</w:t>
      </w:r>
    </w:p>
    <w:p w14:paraId="76478D4E" w14:textId="2529FA71" w:rsidR="00167E58" w:rsidRPr="008D4DBB" w:rsidRDefault="00167E58" w:rsidP="00167E58">
      <w:pPr>
        <w:pStyle w:val="B1"/>
      </w:pPr>
      <w:r w:rsidRPr="008D4DBB">
        <w:t>b)</w:t>
      </w:r>
      <w:r w:rsidRPr="008D4DBB">
        <w:tab/>
        <w:t xml:space="preserve">else if the lower layers report that one or more PLMNs </w:t>
      </w:r>
      <w:r w:rsidR="00C33E50">
        <w:t>or SNPNs</w:t>
      </w:r>
      <w:r w:rsidR="00C33E50" w:rsidRPr="00C6761E">
        <w:t xml:space="preserve"> </w:t>
      </w:r>
      <w:r w:rsidRPr="008D4DBB">
        <w:t xml:space="preserve">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1B97D1BB" w:rsidR="00167E58" w:rsidRPr="008D4DBB" w:rsidRDefault="00167E58" w:rsidP="00167E58">
      <w:pPr>
        <w:pStyle w:val="B3"/>
      </w:pPr>
      <w:r w:rsidRPr="008D4DBB">
        <w:t>i)</w:t>
      </w:r>
      <w:r w:rsidRPr="008D4DBB">
        <w:tab/>
      </w:r>
      <w:r w:rsidR="00C33E50">
        <w:t xml:space="preserve">either </w:t>
      </w:r>
      <w:r w:rsidRPr="008D4DBB">
        <w:t>none of the PLMNs reported by the lower layers is the registered PLMN or equivalent to the registered PLMN</w:t>
      </w:r>
      <w:r w:rsidR="00C33E50">
        <w:t xml:space="preserve">, </w:t>
      </w:r>
      <w:r w:rsidR="00C33E50" w:rsidRPr="009356D0">
        <w:t xml:space="preserve">or </w:t>
      </w:r>
      <w:r w:rsidR="00C33E50">
        <w:t>for</w:t>
      </w:r>
      <w:r w:rsidR="00C33E50" w:rsidRPr="009356D0">
        <w:t xml:space="preserve"> SNPN none of the SNPNs reported by the lower layers is the RSNPN and the RSNPN is not the subscribed SNPN</w:t>
      </w:r>
      <w:r w:rsidRPr="008D4DBB">
        <w:t>;</w:t>
      </w:r>
    </w:p>
    <w:p w14:paraId="5DEC3ADA" w14:textId="25A11CAF" w:rsidR="00167E58" w:rsidRPr="008D4DBB" w:rsidRDefault="00167E58" w:rsidP="00167E58">
      <w:pPr>
        <w:pStyle w:val="B3"/>
      </w:pPr>
      <w:r w:rsidRPr="008D4DBB">
        <w:t>ii)</w:t>
      </w:r>
      <w:r w:rsidRPr="008D4DBB">
        <w:tab/>
      </w:r>
      <w:r w:rsidR="00C33E50">
        <w:t xml:space="preserve">either </w:t>
      </w:r>
      <w:r w:rsidRPr="008D4DB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w:t>
      </w:r>
      <w:r w:rsidR="00C33E50" w:rsidRPr="00C33E50">
        <w:t xml:space="preserve"> </w:t>
      </w:r>
      <w:r w:rsidR="00C33E50">
        <w:t xml:space="preserve">, </w:t>
      </w:r>
      <w:r w:rsidR="00C33E50" w:rsidRPr="00A84295">
        <w:t xml:space="preserve">or </w:t>
      </w:r>
      <w:r w:rsidR="00C33E50">
        <w:t>for</w:t>
      </w:r>
      <w:r w:rsidR="00C33E50" w:rsidRPr="00A84295">
        <w:t xml:space="preserve"> SNPN one of the SNPNs reported by the lower layer is the subscribed SNPN and the UE is authorized to use 5G ProSe direct communication over PC5 interface in the subscribed SNPN</w:t>
      </w:r>
      <w:r w:rsidRPr="008D4DBB">
        <w:t>;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17DED139" w:rsidR="00167E58" w:rsidRPr="008D4DBB" w:rsidRDefault="00167E58" w:rsidP="00167E58">
      <w:pPr>
        <w:pStyle w:val="B3"/>
      </w:pPr>
      <w:r w:rsidRPr="008D4DBB">
        <w:t>i)</w:t>
      </w:r>
      <w:r w:rsidRPr="008D4DBB">
        <w:tab/>
        <w:t xml:space="preserve">if in 5GMM-IDLE mode,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43725ABC" w:rsidR="00167E58" w:rsidRPr="008D4DBB" w:rsidRDefault="00167E58" w:rsidP="00167E58">
      <w:pPr>
        <w:pStyle w:val="B4"/>
      </w:pPr>
      <w:r w:rsidRPr="008D4DBB">
        <w:t>A)</w:t>
      </w:r>
      <w:r w:rsidRPr="008D4DBB">
        <w:tab/>
        <w:t xml:space="preserve">perform a De-registration procedure as specified in 3GPP TS 24.501 [11] and then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1E63E3C2" w14:textId="77777777" w:rsidR="00167E58" w:rsidRPr="008D4DBB" w:rsidRDefault="00167E58" w:rsidP="00167E58">
      <w:pPr>
        <w:pStyle w:val="B4"/>
      </w:pPr>
      <w:r w:rsidRPr="008D4DBB">
        <w:lastRenderedPageBreak/>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039FCA17" w:rsidR="00167E58" w:rsidRPr="008D4DBB" w:rsidRDefault="00167E58" w:rsidP="00167E58">
      <w:r w:rsidRPr="008D4DBB">
        <w:t xml:space="preserve">If the registration to the selected PLMN </w:t>
      </w:r>
      <w:r w:rsidR="008A1AA2" w:rsidRPr="00E73045">
        <w:t>or the selected SNPN</w:t>
      </w:r>
      <w:r w:rsidR="008A1AA2" w:rsidRPr="00C6761E">
        <w:t xml:space="preserve"> </w:t>
      </w:r>
      <w:r w:rsidRPr="008D4DBB">
        <w:t>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603" w:name="_CR8b_2_5"/>
      <w:bookmarkStart w:id="2604" w:name="_Toc218597295"/>
      <w:bookmarkEnd w:id="2603"/>
      <w:r w:rsidRPr="008561E4">
        <w:t>8b.2.</w:t>
      </w:r>
      <w:r>
        <w:t>5</w:t>
      </w:r>
      <w:r w:rsidRPr="00C6761E">
        <w:tab/>
      </w:r>
      <w:r w:rsidR="00625B1C">
        <w:t>M</w:t>
      </w:r>
      <w:r>
        <w:t xml:space="preserve">ulti-hop </w:t>
      </w:r>
      <w:r w:rsidRPr="00C6761E">
        <w:t>UE-to-network relay selection procedure</w:t>
      </w:r>
      <w:bookmarkEnd w:id="2604"/>
    </w:p>
    <w:p w14:paraId="7FA218A2" w14:textId="40B59031" w:rsidR="00B25EE5" w:rsidRPr="00C6761E" w:rsidRDefault="00B25EE5" w:rsidP="00B25EE5">
      <w:pPr>
        <w:pStyle w:val="Heading4"/>
      </w:pPr>
      <w:bookmarkStart w:id="2605" w:name="_CR8b_2_5_1"/>
      <w:bookmarkStart w:id="2606" w:name="_Toc218597296"/>
      <w:bookmarkEnd w:id="2605"/>
      <w:r w:rsidRPr="00C6761E">
        <w:t>8</w:t>
      </w:r>
      <w:r>
        <w:t>b</w:t>
      </w:r>
      <w:r w:rsidRPr="00C6761E">
        <w:t>.2.</w:t>
      </w:r>
      <w:r>
        <w:t>5</w:t>
      </w:r>
      <w:r w:rsidRPr="00C6761E">
        <w:t>.1</w:t>
      </w:r>
      <w:r w:rsidRPr="00C6761E">
        <w:tab/>
        <w:t>General</w:t>
      </w:r>
      <w:bookmarkEnd w:id="2606"/>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607" w:name="_CR8b_2_5_2"/>
      <w:bookmarkStart w:id="2608" w:name="_Toc218597297"/>
      <w:bookmarkEnd w:id="2607"/>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608"/>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0B5C20AF"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 xml:space="preserve">remote UE </w:t>
      </w:r>
      <w:r w:rsidR="00765784" w:rsidRPr="00F42F2B">
        <w:t xml:space="preserve">or </w:t>
      </w:r>
      <w:r w:rsidR="00765784">
        <w:t xml:space="preserve">as </w:t>
      </w:r>
      <w:r w:rsidR="00765784" w:rsidRPr="00F42F2B">
        <w:rPr>
          <w:rFonts w:hint="eastAsia"/>
          <w:lang w:eastAsia="zh-CN"/>
        </w:rPr>
        <w:t>a</w:t>
      </w:r>
      <w:r w:rsidR="00765784" w:rsidRPr="00F42F2B">
        <w:rPr>
          <w:rFonts w:eastAsia="Malgun Gothic" w:hint="eastAsia"/>
          <w:lang w:val="en-US" w:eastAsia="ko-KR"/>
        </w:rPr>
        <w:t xml:space="preserve"> 5G ProSe intermediate UE-to-network relay UE</w:t>
      </w:r>
      <w:r w:rsidR="00765784" w:rsidRPr="00877CB1">
        <w:t xml:space="preserve"> </w:t>
      </w:r>
      <w:r w:rsidRPr="00877CB1">
        <w:t>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73DD8DB3" w14:textId="265C5410" w:rsidR="00151439" w:rsidRPr="00877CB1" w:rsidRDefault="00151439" w:rsidP="00151439">
      <w:pPr>
        <w:pStyle w:val="B2"/>
        <w:rPr>
          <w:lang w:eastAsia="zh-CN"/>
        </w:rPr>
      </w:pPr>
      <w:r w:rsidRPr="00877CB1">
        <w:t>1)</w:t>
      </w:r>
      <w:r w:rsidRPr="00877CB1">
        <w:tab/>
        <w:t>if the</w:t>
      </w:r>
      <w:r w:rsidRPr="00877CB1">
        <w:rPr>
          <w:lang w:eastAsia="zh-CN"/>
        </w:rPr>
        <w:t xml:space="preserve"> </w:t>
      </w:r>
      <w:r w:rsidR="00765784" w:rsidRPr="00F42F2B">
        <w:rPr>
          <w:lang w:eastAsia="zh-CN"/>
        </w:rPr>
        <w:t>authorized</w:t>
      </w:r>
      <w:r w:rsidR="00765784" w:rsidRPr="00877CB1" w:rsidDel="00765784">
        <w:rPr>
          <w:lang w:eastAsia="zh-CN"/>
        </w:rPr>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69806CF0"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 </w:t>
      </w:r>
      <w:r w:rsidR="008A1AA2">
        <w:rPr>
          <w:lang w:eastAsia="zh-CN"/>
        </w:rPr>
        <w:t xml:space="preserve">either </w:t>
      </w:r>
      <w:r w:rsidRPr="00877CB1">
        <w:rPr>
          <w:lang w:eastAsia="zh-CN"/>
        </w:rPr>
        <w:t xml:space="preserve">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w:t>
      </w:r>
      <w:r w:rsidR="008A1AA2">
        <w:t xml:space="preserve"> </w:t>
      </w:r>
      <w:r w:rsidR="008A1AA2">
        <w:rPr>
          <w:rFonts w:hint="eastAsia"/>
          <w:lang w:eastAsia="zh-CN"/>
        </w:rPr>
        <w:t xml:space="preserve">or </w:t>
      </w:r>
      <w:r w:rsidR="008A1AA2" w:rsidRPr="00C6761E">
        <w:rPr>
          <w:lang w:eastAsia="zh-CN"/>
        </w:rPr>
        <w:t xml:space="preserve">the </w:t>
      </w:r>
      <w:r w:rsidR="008A1AA2">
        <w:rPr>
          <w:rFonts w:hint="eastAsia"/>
          <w:lang w:eastAsia="zh-CN"/>
        </w:rPr>
        <w:t>SNPN</w:t>
      </w:r>
      <w:r w:rsidR="008A1AA2" w:rsidRPr="00C6761E">
        <w:rPr>
          <w:lang w:eastAsia="zh-CN"/>
        </w:rPr>
        <w:t xml:space="preserve"> </w:t>
      </w:r>
      <w:r w:rsidR="008A1AA2" w:rsidRPr="00C6761E">
        <w:rPr>
          <w:rFonts w:hint="eastAsia"/>
          <w:lang w:eastAsia="zh-CN"/>
        </w:rPr>
        <w:t>pro</w:t>
      </w:r>
      <w:r w:rsidR="008A1AA2" w:rsidRPr="00C6761E">
        <w:rPr>
          <w:lang w:eastAsia="zh-CN"/>
        </w:rPr>
        <w:t>vided by the 5G ProSe</w:t>
      </w:r>
      <w:r w:rsidR="008A1AA2">
        <w:rPr>
          <w:lang w:eastAsia="zh-CN"/>
        </w:rPr>
        <w:t xml:space="preserve"> </w:t>
      </w:r>
      <w:r w:rsidR="008A1AA2" w:rsidRPr="00877CB1">
        <w:t>multi-hop</w:t>
      </w:r>
      <w:r w:rsidR="008A1AA2" w:rsidRPr="00C6761E">
        <w:rPr>
          <w:lang w:eastAsia="zh-CN"/>
        </w:rPr>
        <w:t xml:space="preserve"> layer-2 UE-to-network relay UE shall be </w:t>
      </w:r>
      <w:r w:rsidR="008A1AA2">
        <w:rPr>
          <w:rFonts w:hint="eastAsia"/>
          <w:lang w:eastAsia="zh-CN"/>
        </w:rPr>
        <w:t>the subscribed SNPN</w:t>
      </w:r>
      <w:r w:rsidR="008A1AA2" w:rsidRPr="00C6761E">
        <w:t xml:space="preserve"> in which the UE is authorized to use a 5G ProSe </w:t>
      </w:r>
      <w:r w:rsidR="008A1AA2" w:rsidRPr="00877CB1">
        <w:t>multi-hop</w:t>
      </w:r>
      <w:r w:rsidR="008A1AA2" w:rsidRPr="00877CB1">
        <w:rPr>
          <w:lang w:eastAsia="zh-CN"/>
        </w:rPr>
        <w:t xml:space="preserve"> </w:t>
      </w:r>
      <w:r w:rsidR="008A1AA2" w:rsidRPr="00C6761E">
        <w:t>layer-2 UE-to-network relay UE</w:t>
      </w:r>
      <w:r w:rsidRPr="00877CB1">
        <w:t>; and</w:t>
      </w:r>
    </w:p>
    <w:p w14:paraId="1F258299" w14:textId="7F382037" w:rsidR="00151439" w:rsidRPr="00877CB1" w:rsidRDefault="00151439" w:rsidP="00151439">
      <w:pPr>
        <w:pStyle w:val="B2"/>
        <w:rPr>
          <w:lang w:eastAsia="zh-CN"/>
        </w:rPr>
      </w:pPr>
      <w:r w:rsidRPr="00877CB1">
        <w:t>3)</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w:t>
      </w:r>
      <w:r w:rsidRPr="00877CB1">
        <w:t xml:space="preserve"> </w:t>
      </w:r>
      <w:r w:rsidR="008A1AA2">
        <w:t xml:space="preserve">either </w:t>
      </w:r>
      <w:r w:rsidRPr="00877CB1">
        <w:t xml:space="preserve">the </w:t>
      </w:r>
      <w:r w:rsidR="003D27F5" w:rsidRPr="00F42F2B">
        <w:rPr>
          <w:lang w:eastAsia="zh-CN"/>
        </w:rPr>
        <w:t>authorized</w:t>
      </w:r>
      <w:r w:rsidRPr="00877CB1">
        <w:t xml:space="preserve"> UE selected PLMN shall be in the list of PLMNs in which the UE is authorized to use a 5G ProSe multi-hop layer-2 UE-to-network relay UE and in the subset of the PLMN(s) provided by the 5G ProSe multi-hop layer-2 UE-to-network relay UE</w:t>
      </w:r>
      <w:r w:rsidR="008A1AA2">
        <w:t xml:space="preserve">, </w:t>
      </w:r>
      <w:r w:rsidR="008A1AA2">
        <w:rPr>
          <w:rFonts w:hint="eastAsia"/>
          <w:lang w:eastAsia="zh-CN"/>
        </w:rPr>
        <w:t xml:space="preserve">or the </w:t>
      </w:r>
      <w:r w:rsidR="008A1AA2" w:rsidRPr="00F42F2B">
        <w:rPr>
          <w:lang w:eastAsia="zh-CN"/>
        </w:rPr>
        <w:t>authorized</w:t>
      </w:r>
      <w:r w:rsidR="008A1AA2" w:rsidRPr="00877CB1">
        <w:t xml:space="preserve"> </w:t>
      </w:r>
      <w:r w:rsidR="008A1AA2">
        <w:rPr>
          <w:rFonts w:hint="eastAsia"/>
          <w:lang w:eastAsia="zh-CN"/>
        </w:rPr>
        <w:t xml:space="preserve">UE selected SNPN shall be the subscribed SNPN in which the UE is authorized to use a 5G ProSe </w:t>
      </w:r>
      <w:r w:rsidR="008A1AA2" w:rsidRPr="00877CB1">
        <w:t>multi-hop</w:t>
      </w:r>
      <w:r w:rsidR="008A1AA2" w:rsidRPr="00877CB1">
        <w:rPr>
          <w:lang w:eastAsia="zh-CN"/>
        </w:rPr>
        <w:t xml:space="preserve"> </w:t>
      </w:r>
      <w:r w:rsidR="008A1AA2">
        <w:rPr>
          <w:rFonts w:hint="eastAsia"/>
          <w:lang w:eastAsia="zh-CN"/>
        </w:rPr>
        <w:t xml:space="preserve">layer-2 </w:t>
      </w:r>
      <w:r w:rsidR="008A1AA2" w:rsidRPr="00C6761E">
        <w:t>UE-to-network relay UE and</w:t>
      </w:r>
      <w:r w:rsidR="008A1AA2">
        <w:rPr>
          <w:rFonts w:hint="eastAsia"/>
          <w:lang w:eastAsia="zh-CN"/>
        </w:rPr>
        <w:t xml:space="preserve"> provided by the 5G ProSe </w:t>
      </w:r>
      <w:r w:rsidR="008A1AA2" w:rsidRPr="00877CB1">
        <w:t>multi-hop</w:t>
      </w:r>
      <w:r w:rsidR="008A1AA2" w:rsidRPr="00877CB1">
        <w:rPr>
          <w:lang w:eastAsia="zh-CN"/>
        </w:rPr>
        <w:t xml:space="preserve"> </w:t>
      </w:r>
      <w:r w:rsidR="008A1AA2">
        <w:rPr>
          <w:rFonts w:hint="eastAsia"/>
          <w:lang w:eastAsia="zh-CN"/>
        </w:rPr>
        <w:t>layer-2 UE-to-network relay UE</w:t>
      </w:r>
      <w:r w:rsidRPr="00877CB1">
        <w:t>;</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w:t>
      </w:r>
      <w:bookmarkStart w:id="2609" w:name="OLE_LINK20"/>
      <w:r w:rsidRPr="00C6761E">
        <w:rPr>
          <w:lang w:eastAsia="zh-CN"/>
        </w:rPr>
        <w:t>candidate</w:t>
      </w:r>
      <w:bookmarkEnd w:id="2609"/>
      <w:r w:rsidRPr="00C6761E">
        <w:rPr>
          <w:lang w:eastAsia="zh-CN"/>
        </w:rPr>
        <w:t>(s)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610" w:name="_CR8b_2_5_3"/>
      <w:bookmarkStart w:id="2611" w:name="_Toc218597298"/>
      <w:bookmarkEnd w:id="2610"/>
      <w:r w:rsidRPr="00514145">
        <w:t>8b.2.5.</w:t>
      </w:r>
      <w:r w:rsidRPr="00514145">
        <w:rPr>
          <w:rFonts w:hint="eastAsia"/>
          <w:lang w:eastAsia="zh-CN"/>
        </w:rPr>
        <w:t>3</w:t>
      </w:r>
      <w:r w:rsidRPr="00514145">
        <w:tab/>
      </w:r>
      <w:r w:rsidRPr="00514145">
        <w:rPr>
          <w:rFonts w:hint="eastAsia"/>
          <w:lang w:eastAsia="zh-CN"/>
        </w:rPr>
        <w:t>Multi-hop</w:t>
      </w:r>
      <w:r w:rsidRPr="00514145">
        <w:t xml:space="preserve"> U</w:t>
      </w:r>
      <w:bookmarkStart w:id="2612" w:name="OLE_LINK80"/>
      <w:bookmarkStart w:id="2613" w:name="OLE_LINK81"/>
      <w:r w:rsidRPr="00514145">
        <w:t>E-to-network relay selection procedure</w:t>
      </w:r>
      <w:bookmarkEnd w:id="2612"/>
      <w:bookmarkEnd w:id="2613"/>
      <w:r w:rsidRPr="00514145">
        <w:t xml:space="preserve"> completion</w:t>
      </w:r>
      <w:bookmarkEnd w:id="2611"/>
    </w:p>
    <w:p w14:paraId="672E4D48" w14:textId="161FBD22" w:rsidR="00151439" w:rsidRPr="00514145" w:rsidRDefault="00151439" w:rsidP="00151439">
      <w:pPr>
        <w:rPr>
          <w:lang w:eastAsia="zh-CN"/>
        </w:rPr>
      </w:pPr>
      <w:r w:rsidRPr="00514145">
        <w:t>If there exists only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5G ProSe intermediate UE-to-network relay UE or 5G ProSe multi-hop UE-to-network relay UE is selected.</w:t>
      </w:r>
    </w:p>
    <w:p w14:paraId="7657A0AA" w14:textId="68AF12DA" w:rsidR="00151439" w:rsidRPr="00514145" w:rsidRDefault="00151439" w:rsidP="00151439">
      <w:pPr>
        <w:rPr>
          <w:lang w:eastAsia="zh-CN"/>
        </w:rPr>
      </w:pPr>
      <w:r w:rsidRPr="00514145">
        <w:lastRenderedPageBreak/>
        <w:t>If there exist more than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xml:space="preserve">, any relay candidates not satisfying the </w:t>
      </w:r>
      <w:bookmarkStart w:id="2614" w:name="OLE_LINK15"/>
      <w:r w:rsidRPr="00514145">
        <w:t>non-radio related ProSe layer criteria</w:t>
      </w:r>
      <w:bookmarkEnd w:id="2614"/>
      <w:r w:rsidRPr="00514145">
        <w:t xml:space="preserve"> shall be discarded</w:t>
      </w:r>
      <w:r w:rsidRPr="00514145">
        <w:rPr>
          <w:rFonts w:hint="eastAsia"/>
          <w:lang w:eastAsia="zh-CN"/>
        </w:rPr>
        <w:t>.</w:t>
      </w:r>
      <w:r w:rsidRPr="00514145">
        <w:t xml:space="preserve"> </w:t>
      </w:r>
    </w:p>
    <w:p w14:paraId="1ABB8DF9" w14:textId="23963B1D"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w:t>
      </w:r>
      <w:r w:rsidRPr="00514145">
        <w:t xml:space="preserve">5G ProSe </w:t>
      </w:r>
      <w:r w:rsidR="003D27F5" w:rsidRPr="00FE16F4">
        <w:t>multi-hop child</w:t>
      </w:r>
      <w:r w:rsidRPr="00514145">
        <w:t xml:space="preserve"> UE-to-network relay UE</w:t>
      </w:r>
      <w:r w:rsidRPr="00514145">
        <w:rPr>
          <w:rFonts w:hint="eastAsia"/>
          <w:lang w:eastAsia="zh-CN"/>
        </w:rPr>
        <w:t xml:space="preserve"> </w:t>
      </w:r>
      <w:r w:rsidR="00F8375F" w:rsidRPr="004202B0">
        <w:rPr>
          <w:lang w:eastAsia="zh-CN"/>
        </w:rPr>
        <w:t>selects</w:t>
      </w:r>
      <w:r w:rsidRPr="00514145">
        <w:rPr>
          <w:rFonts w:hint="eastAsia"/>
          <w:lang w:eastAsia="zh-CN"/>
        </w:rPr>
        <w:t xml:space="preserve">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w:t>
      </w:r>
      <w:bookmarkStart w:id="2615" w:name="OLE_LINK72"/>
      <w:bookmarkStart w:id="2616" w:name="OLE_LINK78"/>
      <w:bookmarkStart w:id="2617" w:name="OLE_LINK79"/>
      <w:r w:rsidRPr="00514145">
        <w:rPr>
          <w:lang w:eastAsia="zh-CN"/>
        </w:rPr>
        <w:t>Multi-hop path</w:t>
      </w:r>
      <w:bookmarkEnd w:id="2615"/>
      <w:r w:rsidRPr="00514145">
        <w:rPr>
          <w:lang w:eastAsia="zh-CN"/>
        </w:rPr>
        <w:t xml:space="preserve"> info</w:t>
      </w:r>
      <w:bookmarkEnd w:id="2616"/>
      <w:bookmarkEnd w:id="2617"/>
      <w:r w:rsidRPr="00514145">
        <w:rPr>
          <w:lang w:eastAsia="zh-CN"/>
        </w:rPr>
        <w:t xml:space="preserve">,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bookmarkStart w:id="2618" w:name="OLE_LINK70"/>
      <w:bookmarkStart w:id="2619" w:name="OLE_LINK52"/>
      <w:r w:rsidRPr="00514145">
        <w:rPr>
          <w:rFonts w:hint="eastAsia"/>
          <w:lang w:eastAsia="zh-CN"/>
        </w:rPr>
        <w:t xml:space="preserve"> </w:t>
      </w:r>
      <w:r w:rsidRPr="00514145">
        <w:t>It is up to the UE implementation</w:t>
      </w:r>
      <w:bookmarkEnd w:id="2618"/>
      <w:r w:rsidRPr="00514145">
        <w:t xml:space="preserve"> whether the ProSe layer or the lower layers takes the final selection on which 5G ProSe intermediate UE-to-network relay UE or 5G ProSe multi-hop UE-to-network relay UE to select.</w:t>
      </w:r>
      <w:bookmarkEnd w:id="2619"/>
    </w:p>
    <w:p w14:paraId="284258CF" w14:textId="7777777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Multi-hop path info</w:t>
      </w:r>
      <w:r w:rsidRPr="00514145">
        <w:rPr>
          <w:rFonts w:hint="eastAsia"/>
          <w:lang w:eastAsia="zh-CN"/>
        </w:rPr>
        <w:t xml:space="preserve"> is only used for</w:t>
      </w:r>
      <w:r w:rsidRPr="00514145">
        <w:t xml:space="preserve"> </w:t>
      </w:r>
      <w:bookmarkStart w:id="2620" w:name="OLE_LINK84"/>
      <w:r w:rsidRPr="00514145">
        <w:rPr>
          <w:rFonts w:hint="eastAsia"/>
          <w:lang w:eastAsia="zh-CN"/>
        </w:rPr>
        <w:t>the m</w:t>
      </w:r>
      <w:r w:rsidRPr="00514145">
        <w:rPr>
          <w:lang w:eastAsia="zh-CN"/>
        </w:rPr>
        <w:t>ulti-hop UE-to-network relay discovery with model B</w:t>
      </w:r>
      <w:bookmarkEnd w:id="2620"/>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06675B4F"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as specified in clause </w:t>
      </w:r>
      <w:r w:rsidRPr="005428D6">
        <w:t>8b.2.2.3</w:t>
      </w:r>
      <w:r>
        <w:t>.</w:t>
      </w:r>
    </w:p>
    <w:p w14:paraId="536DA484" w14:textId="77777777" w:rsidR="00151439" w:rsidRPr="00877CB1" w:rsidRDefault="00151439" w:rsidP="00151439">
      <w:bookmarkStart w:id="2621" w:name="OLE_LINK65"/>
      <w:r w:rsidRPr="00514145">
        <w:t xml:space="preserve">After a 5G ProSe multi-hop parent UE-to-network UE is selected by the </w:t>
      </w:r>
      <w:bookmarkStart w:id="2622" w:name="OLE_LINK35"/>
      <w:bookmarkStart w:id="2623" w:name="OLE_LINK36"/>
      <w:r w:rsidRPr="00514145">
        <w:t>5G ProSe multi-hop child UE</w:t>
      </w:r>
      <w:bookmarkEnd w:id="2622"/>
      <w:bookmarkEnd w:id="2623"/>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w:t>
      </w:r>
      <w:bookmarkEnd w:id="2621"/>
      <w:r w:rsidRPr="00877CB1">
        <w:rPr>
          <w:lang w:eastAsia="zh-CN"/>
        </w:rPr>
        <w:t xml:space="preserve"> the </w:t>
      </w:r>
      <w:r w:rsidRPr="00877CB1">
        <w:t>5G ProSe multi-hop child UE can initiate the ProSe multi-hop UE-to-network relay UE discovery procedure.</w:t>
      </w:r>
    </w:p>
    <w:p w14:paraId="304D37BE" w14:textId="77777777"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w:t>
      </w:r>
      <w:bookmarkStart w:id="2624" w:name="OLE_LINK86"/>
      <w:r w:rsidRPr="00877CB1">
        <w:t>5G ProSe</w:t>
      </w:r>
      <w:bookmarkEnd w:id="2624"/>
      <w:r w:rsidRPr="00877CB1">
        <w:t xml:space="preserve"> multi-hop UE-to-network relay UE by </w:t>
      </w:r>
      <w:bookmarkStart w:id="2625" w:name="OLE_LINK85"/>
      <w:r w:rsidRPr="00877CB1">
        <w:t>the 5G ProSe multi-hop remote UE</w:t>
      </w:r>
      <w:bookmarkEnd w:id="2625"/>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with the selected multi-hop 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51D5F94E" w:rsidR="00151439" w:rsidRPr="00514145" w:rsidRDefault="003D27F5" w:rsidP="00151439">
      <w:pPr>
        <w:rPr>
          <w:lang w:eastAsia="zh-CN"/>
        </w:rPr>
      </w:pPr>
      <w:r>
        <w:rPr>
          <w:lang w:eastAsia="zh-CN"/>
        </w:rPr>
        <w:t>A</w:t>
      </w:r>
      <w:r w:rsidR="00151439" w:rsidRPr="00514145">
        <w:t>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A46F2A">
      <w:pPr>
        <w:pStyle w:val="Heading3"/>
      </w:pPr>
      <w:bookmarkStart w:id="2626" w:name="_CR8b_2_6"/>
      <w:bookmarkStart w:id="2627" w:name="_Toc218597299"/>
      <w:bookmarkEnd w:id="2626"/>
      <w:r w:rsidRPr="00C6761E">
        <w:t>8</w:t>
      </w:r>
      <w:r>
        <w:t>b</w:t>
      </w:r>
      <w:r w:rsidRPr="00C6761E">
        <w:t>.2.</w:t>
      </w:r>
      <w:r>
        <w:t>6</w:t>
      </w:r>
      <w:r w:rsidRPr="00C6761E">
        <w:tab/>
        <w:t>QoS handling for 5G ProSe</w:t>
      </w:r>
      <w:r>
        <w:t xml:space="preserve"> multi-hop</w:t>
      </w:r>
      <w:r w:rsidRPr="00C6761E">
        <w:t xml:space="preserve"> UE-to-network relay</w:t>
      </w:r>
      <w:bookmarkEnd w:id="2627"/>
    </w:p>
    <w:p w14:paraId="24CC8511" w14:textId="69DDBDAD" w:rsidR="0053686B" w:rsidRPr="00C6761E" w:rsidRDefault="0053686B" w:rsidP="0053686B">
      <w:pPr>
        <w:pStyle w:val="Heading4"/>
        <w:rPr>
          <w:lang w:eastAsia="zh-CN"/>
        </w:rPr>
      </w:pPr>
      <w:bookmarkStart w:id="2628" w:name="_CR8b_2_6_1"/>
      <w:bookmarkStart w:id="2629" w:name="_Toc218597300"/>
      <w:bookmarkEnd w:id="2628"/>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629"/>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630" w:name="_CR8b_2_6_2"/>
      <w:bookmarkStart w:id="2631" w:name="_Toc218597301"/>
      <w:bookmarkEnd w:id="2630"/>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631"/>
    </w:p>
    <w:p w14:paraId="7F18A77E" w14:textId="759600DF" w:rsidR="0053686B" w:rsidRPr="00C6761E" w:rsidRDefault="0053686B" w:rsidP="0053686B">
      <w:pPr>
        <w:pStyle w:val="Heading5"/>
        <w:rPr>
          <w:lang w:eastAsia="zh-CN"/>
        </w:rPr>
      </w:pPr>
      <w:bookmarkStart w:id="2632" w:name="_CR8b_2_6_2_1"/>
      <w:bookmarkStart w:id="2633" w:name="_Toc218597302"/>
      <w:bookmarkEnd w:id="2632"/>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633"/>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lastRenderedPageBreak/>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634" w:name="_CR8b_2_6_2_2"/>
      <w:bookmarkStart w:id="2635" w:name="_Toc218597303"/>
      <w:bookmarkEnd w:id="2634"/>
      <w:r w:rsidRPr="00171A94">
        <w:t>8b.2.</w:t>
      </w:r>
      <w:r>
        <w:t>6</w:t>
      </w:r>
      <w:r w:rsidRPr="00171A94">
        <w:t>.2</w:t>
      </w:r>
      <w:r>
        <w:t>.2</w:t>
      </w:r>
      <w:r w:rsidRPr="00C6761E">
        <w:tab/>
      </w:r>
      <w:r w:rsidRPr="00C6761E">
        <w:rPr>
          <w:lang w:eastAsia="ko-KR"/>
        </w:rPr>
        <w:t xml:space="preserve">QoS flows </w:t>
      </w:r>
      <w:r w:rsidRPr="00C6761E">
        <w:t>handling initiated by the network</w:t>
      </w:r>
      <w:bookmarkEnd w:id="2635"/>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lastRenderedPageBreak/>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636" w:name="_CR8b_2_6_2_3"/>
      <w:bookmarkStart w:id="2637" w:name="_Toc218597304"/>
      <w:bookmarkEnd w:id="2636"/>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637"/>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FF6B07" w:rsidRDefault="00D272E5" w:rsidP="00FF6B07">
      <w:pPr>
        <w:pStyle w:val="B2"/>
      </w:pPr>
      <w:r w:rsidRPr="00FF6B07">
        <w:t>2)</w:t>
      </w:r>
      <w:r w:rsidRPr="00FF6B07">
        <w:tab/>
        <w:t>if the end-to-end QoS requirements cannot be supported by any entry in QoS mapping configured in clause 5.2.8, then the 5G ProSe layer-3 UE-to-network relay UE determines the 5QI for the Uu QoS control and PQI for the end-to-end PC5 QoS control and the maximum PDB of the end-to-end PC5 QoS based on its implementation, also with considering any implementation specific adjustments taking into account the number of hops;</w:t>
      </w:r>
    </w:p>
    <w:p w14:paraId="51BBE2A4" w14:textId="77777777" w:rsidR="00D272E5" w:rsidRPr="005D44E9" w:rsidRDefault="00D272E5" w:rsidP="005D44E9">
      <w:pPr>
        <w:pStyle w:val="B1"/>
      </w:pPr>
      <w:r w:rsidRPr="005D44E9">
        <w:lastRenderedPageBreak/>
        <w:t>b)</w:t>
      </w:r>
      <w:r w:rsidRPr="005D44E9">
        <w:tab/>
        <w:t>optionally, may derive the packet filter(s) used over Uu reference point if the 5G ProSe multi-hop layer-3 UE-to-network relay UE received PC5 QoS rule(s) from 5G ProSe multi-hop layer-3 remote UE through the zero or more 5G ProSe intermediate layer-3 UE-to-network relay UEs;</w:t>
      </w:r>
    </w:p>
    <w:p w14:paraId="2FF29714" w14:textId="77777777" w:rsidR="00D272E5" w:rsidRPr="005D44E9" w:rsidRDefault="00D272E5" w:rsidP="005D44E9">
      <w:pPr>
        <w:pStyle w:val="B1"/>
      </w:pPr>
      <w:r w:rsidRPr="005D44E9">
        <w:t>c)</w:t>
      </w:r>
      <w:r w:rsidRPr="005D44E9">
        <w:tab/>
        <w:t>if a new QoS flow needs to be established or the existing QoS flow(s) needs to be modified, shall perform UE-requested PDU session modification procedure as specified in clause 6.4.2 in 3GPP TS 24.501 [11] providing:</w:t>
      </w:r>
    </w:p>
    <w:p w14:paraId="089AAA84" w14:textId="77777777" w:rsidR="00D272E5" w:rsidRPr="00FF6B07" w:rsidRDefault="00D272E5" w:rsidP="00FF6B07">
      <w:pPr>
        <w:pStyle w:val="B2"/>
      </w:pPr>
      <w:r w:rsidRPr="00FF6B07">
        <w:t>1)</w:t>
      </w:r>
      <w:r w:rsidRPr="00FF6B07">
        <w:tab/>
        <w:t>the Requested QoS flow descriptions IE with the 5QI value determined in bullet a); or</w:t>
      </w:r>
    </w:p>
    <w:p w14:paraId="308C5209" w14:textId="77777777" w:rsidR="00D272E5" w:rsidRPr="00FF6B07" w:rsidRDefault="00D272E5" w:rsidP="00FF6B07">
      <w:pPr>
        <w:pStyle w:val="B2"/>
      </w:pPr>
      <w:r w:rsidRPr="00FF6B07">
        <w:t>2)</w:t>
      </w:r>
      <w:r w:rsidRPr="00FF6B07">
        <w:tab/>
        <w:t>the Requested QoS rules IE with the packet filter(s) if packet filter(s) are derived in bullet b);</w:t>
      </w:r>
    </w:p>
    <w:p w14:paraId="1233F312" w14:textId="77777777" w:rsidR="00D272E5" w:rsidRPr="005D44E9" w:rsidRDefault="00D272E5" w:rsidP="005D44E9">
      <w:pPr>
        <w:pStyle w:val="B1"/>
      </w:pPr>
      <w:r w:rsidRPr="005D44E9">
        <w:t>d)</w:t>
      </w:r>
      <w:r w:rsidRPr="005D44E9">
        <w:tab/>
        <w:t xml:space="preserve">shall further update the end-to-end PC5 QoS parameters with the updated PQI value if the 5G ProSe layer-3 UE-to-network relay UE receives the authorized QoS flow descriptions with a 5QI value which is different from the 5QI value indicated by the 5G ProSe multi-hop layer-3 UE-to-network relay UE as described in bullet c); </w:t>
      </w:r>
    </w:p>
    <w:p w14:paraId="6E00BE2C" w14:textId="77777777" w:rsidR="00D272E5" w:rsidRPr="005D44E9" w:rsidRDefault="00D272E5" w:rsidP="005D44E9">
      <w:pPr>
        <w:pStyle w:val="B1"/>
      </w:pPr>
      <w:r w:rsidRPr="005D44E9">
        <w:t>e)</w:t>
      </w:r>
      <w:r w:rsidRPr="005D44E9">
        <w:tab/>
        <w:t>shall further determine the PC5 QoS flow descriptions, including the PDB of the PC5 QoS flow, for the PC5 link established with its 5G ProSe intermediate layer-3 UE-to-network relay UE by considering the end-to-end PC5 QoS parameters in the same way specified in clause 8b.2.6.2.2; and</w:t>
      </w:r>
    </w:p>
    <w:p w14:paraId="2D8C8683" w14:textId="77777777" w:rsidR="00D272E5" w:rsidRPr="005D44E9" w:rsidRDefault="00D272E5" w:rsidP="005D44E9">
      <w:pPr>
        <w:pStyle w:val="B1"/>
      </w:pPr>
      <w:r w:rsidRPr="005D44E9">
        <w:t>f)</w:t>
      </w:r>
      <w:r w:rsidRPr="005D44E9">
        <w:tab/>
        <w:t>shall reply to the 5G ProSe intermediate layer-3 UE-to-network relay UE with a PROSE DIRECT LINK ESTABLISHMENT ACCEPT message (</w:t>
      </w:r>
      <w:r w:rsidRPr="005D44E9">
        <w:rPr>
          <w:rFonts w:hint="eastAsia"/>
        </w:rPr>
        <w:t xml:space="preserve">if </w:t>
      </w:r>
      <w:r w:rsidRPr="005D44E9">
        <w:t>5G ProSe direct link establishment procedure for multi-hop UE-to-network relay</w:t>
      </w:r>
      <w:r w:rsidRPr="005D44E9">
        <w:rPr>
          <w:rFonts w:hint="eastAsia"/>
        </w:rPr>
        <w:t xml:space="preserve"> </w:t>
      </w:r>
      <w:r w:rsidRPr="005D44E9">
        <w:t>was initiated) or a PROSE DIRECT LINK MODIFICATION ACCEPT message (if 5G ProSe direct link modification procedure for multi-hop UE-to-network relay was initiated) 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4A5CEF40"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w:t>
      </w:r>
      <w:r w:rsidR="008D0068">
        <w:t>6</w:t>
      </w:r>
      <w:r w:rsidRPr="008E0526">
        <w:t>.2.2; and</w:t>
      </w:r>
    </w:p>
    <w:p w14:paraId="2D2E60AD" w14:textId="77777777" w:rsidR="00D272E5" w:rsidRDefault="00D272E5" w:rsidP="00D272E5">
      <w:pPr>
        <w:pStyle w:val="B1"/>
      </w:pPr>
      <w:r>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638" w:name="_CR8b_2_7"/>
      <w:bookmarkStart w:id="2639" w:name="_Toc218597305"/>
      <w:bookmarkEnd w:id="2638"/>
      <w:r w:rsidRPr="00A403E5">
        <w:rPr>
          <w:rFonts w:eastAsia="SimSun"/>
          <w:lang w:eastAsia="en-US"/>
        </w:rPr>
        <w:t>8b.2.7</w:t>
      </w:r>
      <w:r w:rsidRPr="00A403E5">
        <w:rPr>
          <w:rFonts w:eastAsia="SimSun"/>
          <w:lang w:eastAsia="en-US"/>
        </w:rPr>
        <w:tab/>
        <w:t>IP address allocation in 5G ProSe multi-hop layer-3 UE-to-network relay procedure</w:t>
      </w:r>
      <w:bookmarkEnd w:id="2639"/>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E26F31" w:rsidRDefault="0090747A" w:rsidP="00E26F31">
      <w:pPr>
        <w:pStyle w:val="B1"/>
      </w:pPr>
      <w:r w:rsidRPr="00E26F31">
        <w:tab/>
        <w:t>The 5G ProSe layer-3 intermediate UE-to-network relay UE(s) are responsible for relaying router solicitation messages and router advertisement messages between the UE acting as the 5G ProSe multi-hop child UE-to-network relay UE or the 5G ProSe multi-hop layer-3 remote UE and the 5G ProSe multi-hop UE-to-network relay UE; and</w:t>
      </w:r>
    </w:p>
    <w:p w14:paraId="15B5E248" w14:textId="09A74118" w:rsidR="0090747A" w:rsidRPr="009D0741" w:rsidRDefault="009D0741" w:rsidP="009D0741">
      <w:pPr>
        <w:pStyle w:val="B1"/>
      </w:pPr>
      <w:r>
        <w:lastRenderedPageBreak/>
        <w:t>c</w:t>
      </w:r>
      <w:r w:rsidRPr="00C6761E">
        <w:t>)</w:t>
      </w:r>
      <w:r w:rsidRPr="00C6761E">
        <w:tab/>
      </w:r>
      <w:r w:rsidR="0090747A" w:rsidRPr="009D0741">
        <w:t xml:space="preserve">if the IP address configuration IE </w:t>
      </w:r>
      <w:r w:rsidR="0090747A" w:rsidRPr="009D0741">
        <w:rPr>
          <w:rFonts w:hint="eastAsia"/>
        </w:rPr>
        <w:t>indicates</w:t>
      </w:r>
      <w:r w:rsidR="0090747A" w:rsidRPr="009D0741">
        <w:t xml:space="preserve"> "DHCPv4 Server &amp; IPv6 Router", the UE shall choose the IP version and initiate the corresponding IP address configuration procedure as a 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7E732F0F" w14:textId="6A7E192A" w:rsidR="0090747A" w:rsidRDefault="00A403E5" w:rsidP="00431371">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5EB6CE38" w14:textId="442363F3" w:rsidR="002307EC" w:rsidRDefault="002307EC" w:rsidP="002307EC">
      <w:pPr>
        <w:pStyle w:val="Heading3"/>
        <w:rPr>
          <w:lang w:eastAsia="ko-KR"/>
        </w:rPr>
      </w:pPr>
      <w:bookmarkStart w:id="2640" w:name="_CR8b_2_8"/>
      <w:bookmarkStart w:id="2641" w:name="_Toc218597306"/>
      <w:bookmarkEnd w:id="2640"/>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641"/>
    </w:p>
    <w:p w14:paraId="26123574" w14:textId="13B1FA17" w:rsidR="002307EC" w:rsidRDefault="002307EC" w:rsidP="002307EC">
      <w:pPr>
        <w:pStyle w:val="Heading4"/>
        <w:rPr>
          <w:lang w:eastAsia="ko-KR"/>
        </w:rPr>
      </w:pPr>
      <w:bookmarkStart w:id="2642" w:name="_CR8b_2_8_1"/>
      <w:bookmarkStart w:id="2643" w:name="_Toc218597307"/>
      <w:bookmarkEnd w:id="2642"/>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643"/>
    </w:p>
    <w:p w14:paraId="23996754" w14:textId="157AA7AF"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r w:rsidR="008D5E7D" w:rsidRPr="008D5E7D">
        <w:rPr>
          <w:lang w:eastAsia="zh-CN"/>
        </w:rPr>
        <w:t xml:space="preserve"> </w:t>
      </w:r>
      <w:r w:rsidR="008D5E7D" w:rsidRPr="008F70AC">
        <w:rPr>
          <w:lang w:eastAsia="zh-CN"/>
        </w:rPr>
        <w:t>and optionally the NID of the SNPN in case the serving cell is operated by an SNPN</w:t>
      </w:r>
      <w:r w:rsidRPr="00C6761E">
        <w:rPr>
          <w:lang w:eastAsia="zh-CN"/>
        </w:rPr>
        <w:t>.</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644" w:name="_CR8b_2_8_2"/>
      <w:bookmarkStart w:id="2645" w:name="_Toc218597308"/>
      <w:bookmarkEnd w:id="2644"/>
      <w:r>
        <w:rPr>
          <w:rFonts w:hint="eastAsia"/>
          <w:lang w:eastAsia="ko-KR"/>
        </w:rPr>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645"/>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7777777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bookmarkStart w:id="2646" w:name="_MON_1816589456"/>
    <w:bookmarkEnd w:id="2646"/>
    <w:p w14:paraId="2FA5EA18" w14:textId="39D75DD2" w:rsidR="00BA7731" w:rsidRPr="00C6761E" w:rsidRDefault="00BA7731" w:rsidP="00BA7731">
      <w:pPr>
        <w:pStyle w:val="TH"/>
        <w:rPr>
          <w:lang w:eastAsia="zh-CN"/>
        </w:rPr>
      </w:pPr>
      <w:r w:rsidRPr="00C6761E">
        <w:object w:dxaOrig="8505" w:dyaOrig="3969" w14:anchorId="7EDE4264">
          <v:shape id="_x0000_i1093" type="#_x0000_t75" style="width:457.8pt;height:212.65pt" o:ole="" fillcolor="window">
            <v:imagedata r:id="rId142" o:title=""/>
          </v:shape>
          <o:OLEObject Type="Embed" ProgID="Word.Picture.8" ShapeID="_x0000_i1093" DrawAspect="Content" ObjectID="_1829208567" r:id="rId143"/>
        </w:object>
      </w:r>
    </w:p>
    <w:p w14:paraId="6BD89BB7" w14:textId="0B1266A0" w:rsidR="002307EC" w:rsidRDefault="00BA7731" w:rsidP="00BA7731">
      <w:pPr>
        <w:pStyle w:val="TF"/>
        <w:rPr>
          <w:lang w:eastAsia="ko-KR"/>
        </w:rPr>
      </w:pPr>
      <w:bookmarkStart w:id="2647" w:name="_CRFigure8b_2_8_2_1"/>
      <w:r w:rsidRPr="00C6761E">
        <w:t xml:space="preserve">Figure </w:t>
      </w:r>
      <w:bookmarkEnd w:id="2647"/>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61EF78C" w14:textId="77777777" w:rsidR="00BA7731" w:rsidRPr="00BA7731" w:rsidRDefault="00BA7731" w:rsidP="00BA7731">
      <w:pPr>
        <w:pStyle w:val="NO"/>
        <w:overflowPunct/>
        <w:autoSpaceDE/>
        <w:autoSpaceDN/>
        <w:adjustRightInd/>
        <w:textAlignment w:val="auto"/>
        <w:rPr>
          <w:rFonts w:eastAsia="MS Mincho"/>
          <w:lang w:eastAsia="en-US"/>
        </w:rPr>
      </w:pPr>
      <w:r w:rsidRPr="00BA7731">
        <w:rPr>
          <w:rFonts w:eastAsia="MS Mincho"/>
          <w:lang w:eastAsia="en-US"/>
        </w:rPr>
        <w:t>NOTE </w:t>
      </w:r>
      <w:r w:rsidRPr="00BA7731">
        <w:rPr>
          <w:rFonts w:eastAsia="MS Mincho" w:hint="eastAsia"/>
          <w:lang w:eastAsia="en-US"/>
        </w:rPr>
        <w:t>1</w:t>
      </w:r>
      <w:r w:rsidRPr="00BA7731">
        <w:rPr>
          <w:rFonts w:eastAsia="MS Mincho"/>
          <w:lang w:eastAsia="en-US"/>
        </w:rPr>
        <w:t>:</w:t>
      </w:r>
      <w:r w:rsidRPr="00BA7731">
        <w:rPr>
          <w:rFonts w:eastAsia="MS Mincho"/>
          <w:lang w:eastAsia="en-US"/>
        </w:rPr>
        <w:tab/>
        <w:t>The timer T510</w:t>
      </w:r>
      <w:r w:rsidRPr="00BA7731">
        <w:rPr>
          <w:rFonts w:eastAsia="MS Mincho" w:hint="eastAsia"/>
          <w:lang w:eastAsia="en-US"/>
        </w:rPr>
        <w:t>6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multi-hop layer-3 remote UE</w:t>
      </w:r>
      <w:r w:rsidRPr="00BA7731">
        <w:rPr>
          <w:rFonts w:eastAsia="MS Mincho" w:hint="eastAsia"/>
          <w:lang w:eastAsia="en-US"/>
        </w:rPr>
        <w:t>.</w:t>
      </w:r>
    </w:p>
    <w:p w14:paraId="4D68359C" w14:textId="4D0B9099" w:rsidR="00BA7731" w:rsidRDefault="00BA7731" w:rsidP="00BA7731">
      <w:pPr>
        <w:pStyle w:val="NO"/>
        <w:overflowPunct/>
        <w:autoSpaceDE/>
        <w:autoSpaceDN/>
        <w:adjustRightInd/>
        <w:textAlignment w:val="auto"/>
        <w:rPr>
          <w:lang w:eastAsia="ko-KR"/>
        </w:rPr>
      </w:pPr>
      <w:r w:rsidRPr="00BA7731">
        <w:rPr>
          <w:rFonts w:eastAsia="MS Mincho"/>
          <w:lang w:eastAsia="en-US"/>
        </w:rPr>
        <w:t>NOTE </w:t>
      </w:r>
      <w:r w:rsidRPr="00BA7731">
        <w:rPr>
          <w:rFonts w:eastAsia="MS Mincho" w:hint="eastAsia"/>
          <w:lang w:eastAsia="en-US"/>
        </w:rPr>
        <w:t>2</w:t>
      </w:r>
      <w:r w:rsidRPr="00BA7731">
        <w:rPr>
          <w:rFonts w:eastAsia="MS Mincho"/>
          <w:lang w:eastAsia="en-US"/>
        </w:rPr>
        <w:t>:</w:t>
      </w:r>
      <w:r w:rsidRPr="00BA7731">
        <w:rPr>
          <w:rFonts w:eastAsia="MS Mincho"/>
          <w:lang w:eastAsia="en-US"/>
        </w:rPr>
        <w:tab/>
        <w:t>The timer T5107</w:t>
      </w:r>
      <w:r w:rsidRPr="00BA7731">
        <w:rPr>
          <w:rFonts w:eastAsia="MS Mincho" w:hint="eastAsia"/>
          <w:lang w:eastAsia="en-US"/>
        </w:rPr>
        <w:t xml:space="preserve">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layer-3 multi-hop UE-to-network relay UE</w:t>
      </w:r>
      <w:r w:rsidRPr="00BA7731">
        <w:rPr>
          <w:rFonts w:eastAsia="MS Mincho" w:hint="eastAsia"/>
          <w:lang w:eastAsia="en-US"/>
        </w:rPr>
        <w:t>.</w:t>
      </w:r>
    </w:p>
    <w:p w14:paraId="320C209A" w14:textId="31027F2D" w:rsidR="002307EC" w:rsidRDefault="002307EC" w:rsidP="002307EC">
      <w:pPr>
        <w:pStyle w:val="Heading4"/>
        <w:rPr>
          <w:lang w:eastAsia="ko-KR"/>
        </w:rPr>
      </w:pPr>
      <w:bookmarkStart w:id="2648" w:name="_CR8b_2_8_3"/>
      <w:bookmarkStart w:id="2649" w:name="_Toc218597309"/>
      <w:bookmarkEnd w:id="2648"/>
      <w:r>
        <w:rPr>
          <w:rFonts w:hint="eastAsia"/>
          <w:lang w:eastAsia="ko-KR"/>
        </w:rPr>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649"/>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7777777"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650" w:name="_CR8b_2_8_4"/>
      <w:bookmarkStart w:id="2651" w:name="_Toc218597310"/>
      <w:bookmarkEnd w:id="2650"/>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651"/>
    </w:p>
    <w:p w14:paraId="4CF0EF58" w14:textId="77777777" w:rsidR="002307EC" w:rsidRDefault="002307EC" w:rsidP="002307EC">
      <w:pPr>
        <w:rPr>
          <w:lang w:eastAsia="ko-KR"/>
        </w:rPr>
      </w:pPr>
      <w:r>
        <w:rPr>
          <w:lang w:eastAsia="zh-CN"/>
        </w:rPr>
        <w:t xml:space="preserve">Upon receiving a PROSE ADDITIONAL PARAMETERS ANNOUNCEMENT REQUEST message, the 5G ProSe layer-3 </w:t>
      </w:r>
      <w:r>
        <w:rPr>
          <w:rFonts w:hint="eastAsia"/>
          <w:lang w:eastAsia="ko-KR"/>
        </w:rPr>
        <w:t xml:space="preserve">multi-hop </w:t>
      </w:r>
      <w:r>
        <w:rPr>
          <w:lang w:eastAsia="zh-CN"/>
        </w:rPr>
        <w:t xml:space="preserve">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w:t>
      </w:r>
      <w:r>
        <w:rPr>
          <w:lang w:eastAsia="zh-CN"/>
        </w:rPr>
        <w:lastRenderedPageBreak/>
        <w:t xml:space="preserve">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652" w:name="_CR8b_2_8_5"/>
      <w:bookmarkStart w:id="2653" w:name="_Toc218597311"/>
      <w:bookmarkEnd w:id="2652"/>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653"/>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654" w:name="_CR8b_2_8_6"/>
      <w:bookmarkStart w:id="2655" w:name="_Toc218597312"/>
      <w:bookmarkEnd w:id="2654"/>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655"/>
    </w:p>
    <w:p w14:paraId="6A7FFA20" w14:textId="38EC30D2" w:rsidR="002307EC" w:rsidRPr="00C6761E" w:rsidRDefault="002307EC" w:rsidP="002307EC">
      <w:pPr>
        <w:pStyle w:val="Heading5"/>
        <w:rPr>
          <w:noProof/>
        </w:rPr>
      </w:pPr>
      <w:bookmarkStart w:id="2656" w:name="_CR8b_2_8_6_1"/>
      <w:bookmarkStart w:id="2657" w:name="_Toc218597313"/>
      <w:bookmarkEnd w:id="2656"/>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657"/>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658" w:name="_CR8b_2_8_6_2"/>
      <w:bookmarkStart w:id="2659" w:name="_Toc218597314"/>
      <w:bookmarkEnd w:id="2658"/>
      <w:r w:rsidRPr="00C6761E">
        <w:rPr>
          <w:noProof/>
          <w:lang w:eastAsia="zh-CN"/>
        </w:rPr>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659"/>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660" w:name="_CR8b_2_9"/>
      <w:bookmarkStart w:id="2661" w:name="_Toc187963088"/>
      <w:bookmarkStart w:id="2662" w:name="_Toc218597315"/>
      <w:bookmarkEnd w:id="2660"/>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662"/>
    </w:p>
    <w:p w14:paraId="1D8DE77B" w14:textId="348401BE" w:rsidR="001746F2" w:rsidRPr="00C6761E" w:rsidRDefault="001746F2" w:rsidP="001746F2">
      <w:pPr>
        <w:pStyle w:val="Heading4"/>
        <w:rPr>
          <w:lang w:val="en-US" w:eastAsia="zh-CN"/>
        </w:rPr>
      </w:pPr>
      <w:bookmarkStart w:id="2663" w:name="_CR8b_2_9_1"/>
      <w:bookmarkStart w:id="2664" w:name="_Toc218597316"/>
      <w:bookmarkEnd w:id="2663"/>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661"/>
      <w:bookmarkEnd w:id="2664"/>
    </w:p>
    <w:p w14:paraId="653E513F" w14:textId="3CD31C97" w:rsidR="001746F2" w:rsidRDefault="001746F2" w:rsidP="002816A0">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layer-3 multi-hop UE-to-network relay UE to </w:t>
      </w:r>
      <w:r w:rsidRPr="00B067D7">
        <w:rPr>
          <w:lang w:val="en-US" w:eastAsia="ko-KR"/>
        </w:rPr>
        <w:t xml:space="preserve">broadcast the warning message received from the network to </w:t>
      </w:r>
      <w:r>
        <w:rPr>
          <w:rFonts w:hint="eastAsia"/>
          <w:lang w:val="en-US" w:eastAsia="ko-KR"/>
        </w:rPr>
        <w:t>5G ProSe intermediate UE-to-ne</w:t>
      </w:r>
      <w:r w:rsidR="00590B2C">
        <w:rPr>
          <w:lang w:val="en-US" w:eastAsia="ko-KR"/>
        </w:rPr>
        <w:t>t</w:t>
      </w:r>
      <w:r>
        <w:rPr>
          <w:rFonts w:hint="eastAsia"/>
          <w:lang w:val="en-US" w:eastAsia="ko-KR"/>
        </w:rPr>
        <w:t xml:space="preserv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the clause </w:t>
      </w:r>
      <w:r w:rsidRPr="00C6761E">
        <w:rPr>
          <w:rFonts w:eastAsia="DengXian"/>
          <w:lang w:val="en-US" w:eastAsia="zh-CN"/>
        </w:rPr>
        <w:t>5.2.</w:t>
      </w:r>
      <w:r>
        <w:rPr>
          <w:rFonts w:hint="eastAsia"/>
          <w:lang w:val="en-US" w:eastAsia="ko-KR"/>
        </w:rPr>
        <w:t>8.</w:t>
      </w:r>
    </w:p>
    <w:p w14:paraId="322E72C4" w14:textId="09FCA08E" w:rsidR="001746F2" w:rsidRDefault="001746F2" w:rsidP="00F02350">
      <w:pPr>
        <w:pStyle w:val="NO"/>
        <w:rPr>
          <w:rFonts w:eastAsia="Malgun Gothic"/>
          <w:lang w:eastAsia="ko-KR"/>
        </w:rPr>
      </w:pPr>
      <w:r>
        <w:rPr>
          <w:rFonts w:hint="eastAsia"/>
          <w:lang w:val="en-US" w:eastAsia="ko-KR"/>
        </w:rPr>
        <w:t>NOTE:</w:t>
      </w:r>
      <w:r>
        <w:rPr>
          <w:lang w:val="en-US" w:eastAsia="ko-KR"/>
        </w:rPr>
        <w:tab/>
      </w:r>
      <w:r>
        <w:rPr>
          <w:rFonts w:hint="eastAsia"/>
          <w:lang w:val="en-US" w:eastAsia="ko-KR"/>
        </w:rPr>
        <w:t xml:space="preserve">In case of the UE acting as the 5G ProSe layer-3 multi-hop UE-to-network relay UE and the 5G ProSe layer-3 UE-to-network relay UE </w:t>
      </w:r>
      <w:r w:rsidR="00590B2C" w:rsidRPr="004202B0">
        <w:rPr>
          <w:lang w:eastAsia="ko-KR"/>
        </w:rPr>
        <w:t>simultaneously</w:t>
      </w:r>
      <w:r>
        <w:rPr>
          <w:rFonts w:hint="eastAsia"/>
          <w:lang w:val="en-US" w:eastAsia="ko-KR"/>
        </w:rPr>
        <w:t>,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20F51A7B" w:rsidR="001746F2" w:rsidRDefault="001746F2" w:rsidP="001746F2">
      <w:pPr>
        <w:pStyle w:val="Heading4"/>
        <w:rPr>
          <w:lang w:val="en-US"/>
        </w:rPr>
      </w:pPr>
      <w:bookmarkStart w:id="2665" w:name="_CR8b_2_9_2"/>
      <w:bookmarkStart w:id="2666" w:name="_Toc218597317"/>
      <w:bookmarkEnd w:id="2665"/>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6"/>
    </w:p>
    <w:p w14:paraId="7B7CDA2D" w14:textId="77777777" w:rsidR="001746F2" w:rsidRPr="00C6761E" w:rsidRDefault="001746F2" w:rsidP="001746F2">
      <w:pPr>
        <w:rPr>
          <w:lang w:val="en-US" w:eastAsia="ko-KR"/>
        </w:rPr>
      </w:pPr>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Pr="00021A43">
        <w:rPr>
          <w:rFonts w:hint="eastAsia"/>
          <w:lang w:eastAsia="ko-KR"/>
        </w:rPr>
        <w:t xml:space="preserve">layer-3 multi-hop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77777777" w:rsidR="001746F2" w:rsidRPr="00C6761E" w:rsidRDefault="001746F2" w:rsidP="001746F2">
      <w:pPr>
        <w:pStyle w:val="NO"/>
      </w:pPr>
      <w:r w:rsidRPr="00C6761E">
        <w:rPr>
          <w:lang w:val="en-US" w:eastAsia="zh-CN"/>
        </w:rPr>
        <w:t>NOTE:</w:t>
      </w:r>
      <w:r w:rsidRPr="00C6761E">
        <w:rPr>
          <w:lang w:val="en-US" w:eastAsia="zh-CN"/>
        </w:rPr>
        <w:tab/>
        <w:t xml:space="preserve">The 5G ProSe </w:t>
      </w:r>
      <w:r>
        <w:rPr>
          <w:rFonts w:hint="eastAsia"/>
          <w:lang w:eastAsia="ko-KR"/>
        </w:rPr>
        <w:t xml:space="preserve">layer-3 multi-hop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77777777" w:rsidR="001746F2" w:rsidRPr="00C6761E" w:rsidRDefault="001746F2" w:rsidP="001746F2">
      <w:r w:rsidRPr="00C6761E">
        <w:lastRenderedPageBreak/>
        <w:t xml:space="preserve">The 5G </w:t>
      </w:r>
      <w:r w:rsidRPr="00C6761E">
        <w:rPr>
          <w:lang w:eastAsia="ko-KR"/>
        </w:rPr>
        <w:t xml:space="preserve">ProSe </w:t>
      </w:r>
      <w:r>
        <w:rPr>
          <w:rFonts w:hint="eastAsia"/>
          <w:lang w:eastAsia="ko-KR"/>
        </w:rPr>
        <w:t xml:space="preserve">layer-3 multi-hop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77777777" w:rsidR="001746F2" w:rsidRPr="00C6761E" w:rsidRDefault="001746F2" w:rsidP="001746F2">
      <w:pPr>
        <w:pStyle w:val="B1"/>
      </w:pPr>
      <w:r w:rsidRPr="00C6761E">
        <w:t>a)</w:t>
      </w:r>
      <w:r w:rsidRPr="00C6761E">
        <w:tab/>
        <w:t xml:space="preserve">the 5G ProSe </w:t>
      </w:r>
      <w:r>
        <w:rPr>
          <w:rFonts w:hint="eastAsia"/>
          <w:lang w:eastAsia="ko-KR"/>
        </w:rPr>
        <w:t xml:space="preserve">layer-3 multi-hop </w:t>
      </w:r>
      <w:r w:rsidRPr="00C6761E">
        <w:t>UE-to-network relay UE is served by NG-RAN for 5G ProSe communication;</w:t>
      </w:r>
    </w:p>
    <w:p w14:paraId="476F9763" w14:textId="77777777" w:rsidR="001746F2" w:rsidRPr="00C6761E" w:rsidRDefault="001746F2" w:rsidP="001746F2">
      <w:pPr>
        <w:pStyle w:val="B1"/>
      </w:pPr>
      <w:r w:rsidRPr="00C6761E">
        <w:t>b)</w:t>
      </w:r>
      <w:r w:rsidRPr="00C6761E">
        <w:tab/>
        <w:t xml:space="preserve">the 5G ProSe </w:t>
      </w:r>
      <w:r>
        <w:rPr>
          <w:rFonts w:hint="eastAsia"/>
          <w:lang w:eastAsia="ko-KR"/>
        </w:rPr>
        <w:t xml:space="preserve">layer-3 multi-hop </w:t>
      </w:r>
      <w:r w:rsidRPr="00C6761E">
        <w:t xml:space="preserve">UE-to-network relay UE is authorised to act as a 5G ProSe </w:t>
      </w:r>
      <w:r>
        <w:rPr>
          <w:rFonts w:hint="eastAsia"/>
          <w:lang w:eastAsia="ko-KR"/>
        </w:rPr>
        <w:t xml:space="preserve">layer-3 multi-hop </w:t>
      </w:r>
      <w:r w:rsidRPr="00C6761E">
        <w:t>UE-to-network relay UE;</w:t>
      </w:r>
    </w:p>
    <w:p w14:paraId="1F0F8077" w14:textId="30BF6EAD" w:rsidR="001746F2" w:rsidRDefault="001746F2" w:rsidP="001746F2">
      <w:pPr>
        <w:pStyle w:val="B1"/>
      </w:pPr>
      <w:r w:rsidRPr="00C6761E">
        <w:t>c)</w:t>
      </w:r>
      <w:r w:rsidRPr="00C6761E">
        <w:tab/>
      </w:r>
      <w:r w:rsidR="008A1AA2">
        <w:t xml:space="preserve">either </w:t>
      </w:r>
      <w:r w:rsidRPr="00C6761E">
        <w:t>the registered PLMN is in the list of PLMNs in which the UE is authorized to use 5G ProSe communication over PC5</w:t>
      </w:r>
      <w:r w:rsidR="008A1AA2">
        <w:t xml:space="preserve">, or </w:t>
      </w:r>
      <w:r w:rsidR="008A1AA2" w:rsidRPr="00131BE4">
        <w:rPr>
          <w:rFonts w:eastAsiaTheme="minorEastAsia"/>
        </w:rPr>
        <w:t xml:space="preserve">the registered SNPN </w:t>
      </w:r>
      <w:r w:rsidR="008A1AA2" w:rsidRPr="00131BE4">
        <w:rPr>
          <w:rFonts w:eastAsiaTheme="minorEastAsia" w:hint="eastAsia"/>
        </w:rPr>
        <w:t>is</w:t>
      </w:r>
      <w:r w:rsidR="008A1AA2" w:rsidRPr="00131BE4">
        <w:rPr>
          <w:rFonts w:eastAsiaTheme="minorEastAsia"/>
        </w:rPr>
        <w:t xml:space="preserve"> the subscribed SNPN in which the UE is authorized to use 5G ProSe communication over PC5</w:t>
      </w:r>
      <w:r w:rsidR="008A1AA2">
        <w:rPr>
          <w:rFonts w:eastAsiaTheme="minorEastAsia"/>
        </w:rPr>
        <w:t>,</w:t>
      </w:r>
      <w:r w:rsidRPr="00C6761E">
        <w:t xml:space="preserve"> when the UE is served by NG-RAN for 5G ProSe communication over PC5 as specified in clause 5.2.4; </w:t>
      </w:r>
      <w:r w:rsidR="008A1AA2">
        <w:t>and</w:t>
      </w:r>
    </w:p>
    <w:p w14:paraId="30C0245B" w14:textId="77777777"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Pr>
          <w:rFonts w:hint="eastAsia"/>
          <w:lang w:eastAsia="ko-KR"/>
        </w:rPr>
        <w:t xml:space="preserve">layer-3 multi-hop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FF6B07" w:rsidRDefault="001746F2" w:rsidP="00FF6B07">
      <w:r w:rsidRPr="00FF6B07">
        <w:rPr>
          <w:rFonts w:hint="eastAsia"/>
        </w:rPr>
        <w:t>After generating the PROSE PC5 BROADCASTING message for public warning notification, the UE shall include the PROSE PC5 BROADCASTING message for public warning notification in a protocol data unit with following parameters:</w:t>
      </w:r>
    </w:p>
    <w:p w14:paraId="40F5610C" w14:textId="77777777" w:rsidR="001746F2" w:rsidRPr="00C6761E" w:rsidRDefault="001746F2" w:rsidP="001746F2">
      <w:pPr>
        <w:pStyle w:val="B1"/>
      </w:pPr>
      <w:r>
        <w:rPr>
          <w:rFonts w:hint="eastAsia"/>
          <w:lang w:eastAsia="ko-KR"/>
        </w:rPr>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1A8C606F" w:rsidR="001746F2" w:rsidRPr="00C6761E" w:rsidRDefault="001746F2" w:rsidP="001746F2">
      <w:pPr>
        <w:pStyle w:val="Heading4"/>
      </w:pPr>
      <w:bookmarkStart w:id="2667" w:name="_CR8b_2_9_3"/>
      <w:bookmarkStart w:id="2668" w:name="_Toc187963090"/>
      <w:bookmarkStart w:id="2669" w:name="_Toc218597318"/>
      <w:bookmarkEnd w:id="2667"/>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9"/>
    </w:p>
    <w:p w14:paraId="650024AC" w14:textId="3BA816F1"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w:t>
      </w:r>
      <w:r w:rsidR="00590B2C" w:rsidRPr="004202B0">
        <w:t>carrying</w:t>
      </w:r>
      <w:r w:rsidRPr="00C6761E">
        <w:t xml:space="preserve">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lastRenderedPageBreak/>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3A84ED99"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w:t>
      </w:r>
      <w:r w:rsidR="002873C3">
        <w:rPr>
          <w:noProof/>
          <w:lang w:val="en-US" w:eastAsia="ko-KR"/>
        </w:rPr>
        <w:t>9</w:t>
      </w:r>
      <w:r w:rsidRPr="00B601E4">
        <w:rPr>
          <w:rFonts w:hint="eastAsia"/>
          <w:noProof/>
          <w:lang w:val="en-US" w:eastAsia="ko-KR"/>
        </w:rPr>
        <w:t>.1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1994FB95" w14:textId="77777777" w:rsidR="00981D0F" w:rsidRDefault="00981D0F" w:rsidP="00981D0F">
      <w:pPr>
        <w:pStyle w:val="B1"/>
        <w:rPr>
          <w:lang w:val="en-US" w:eastAsia="ja-JP"/>
        </w:rPr>
      </w:pPr>
      <w:r>
        <w:rPr>
          <w:rFonts w:hint="eastAsia"/>
          <w:noProof/>
          <w:lang w:eastAsia="ja-JP"/>
        </w:rPr>
        <w:t>c)</w:t>
      </w:r>
      <w:r>
        <w:rPr>
          <w:noProof/>
          <w:lang w:eastAsia="ja-JP"/>
        </w:rPr>
        <w:tab/>
      </w:r>
      <w:r>
        <w:rPr>
          <w:rFonts w:hint="eastAsia"/>
          <w:noProof/>
          <w:lang w:eastAsia="ja-JP"/>
        </w:rPr>
        <w:t xml:space="preserve">If </w:t>
      </w:r>
      <w:r w:rsidRPr="00237333">
        <w:rPr>
          <w:noProof/>
          <w:lang w:eastAsia="ja-JP"/>
        </w:rPr>
        <w:t xml:space="preserve">the 5G ProSe intermediate UE-to-network relay UE </w:t>
      </w:r>
      <w:r>
        <w:rPr>
          <w:rFonts w:hint="eastAsia"/>
          <w:noProof/>
          <w:lang w:eastAsia="ja-JP"/>
        </w:rPr>
        <w:t xml:space="preserve">does not have </w:t>
      </w:r>
      <w:r w:rsidRPr="00237333">
        <w:rPr>
          <w:noProof/>
          <w:lang w:eastAsia="ja-JP"/>
        </w:rPr>
        <w:t>the 5G ProSe UE-to-Network relay discovery entry</w:t>
      </w:r>
      <w:r>
        <w:rPr>
          <w:rFonts w:hint="eastAsia"/>
          <w:noProof/>
          <w:lang w:eastAsia="ja-JP"/>
        </w:rPr>
        <w:t xml:space="preserve"> stored, </w:t>
      </w:r>
      <w:r w:rsidRPr="000B1B5D">
        <w:rPr>
          <w:noProof/>
          <w:lang w:eastAsia="ja-JP"/>
        </w:rPr>
        <w:t>the 5G ProSe intermediate UE-to-network relay UE may use the Multi-hop path info IE, if available</w:t>
      </w:r>
      <w:r>
        <w:rPr>
          <w:rFonts w:hint="eastAsia"/>
          <w:noProof/>
          <w:lang w:eastAsia="ja-JP"/>
        </w:rPr>
        <w:t xml:space="preserve"> </w:t>
      </w:r>
      <w:r w:rsidRPr="00730D08">
        <w:rPr>
          <w:noProof/>
          <w:lang w:eastAsia="ja-JP"/>
        </w:rPr>
        <w:t>from the multi-hop UE-to-network relay discovery over PC5 interface with model B</w:t>
      </w:r>
      <w:r w:rsidRPr="000B1B5D">
        <w:rPr>
          <w:noProof/>
          <w:lang w:eastAsia="ja-JP"/>
        </w:rPr>
        <w:t>, to compare the hop count with that in the PROSE PC5 BROADCASTING message for public warning notification. Based on this comparison,</w:t>
      </w:r>
      <w:r>
        <w:rPr>
          <w:rFonts w:hint="eastAsia"/>
          <w:noProof/>
          <w:lang w:eastAsia="ja-JP"/>
        </w:rPr>
        <w:t xml:space="preserve"> </w:t>
      </w:r>
      <w:r w:rsidRPr="00237333">
        <w:rPr>
          <w:noProof/>
          <w:lang w:eastAsia="ja-JP"/>
        </w:rPr>
        <w:t>the 5G ProSe intermediate UE-to-network relay UE</w:t>
      </w:r>
      <w:r>
        <w:rPr>
          <w:rFonts w:hint="eastAsia"/>
          <w:noProof/>
          <w:lang w:eastAsia="ja-JP"/>
        </w:rPr>
        <w:t xml:space="preserve"> decides whether to</w:t>
      </w:r>
      <w:r w:rsidRPr="00237333">
        <w:rPr>
          <w:noProof/>
          <w:lang w:eastAsia="ja-JP"/>
        </w:rPr>
        <w:t xml:space="preserve"> generate the PROSE PC5 BROADCASTING message for public warning notification</w:t>
      </w:r>
      <w:r>
        <w:rPr>
          <w:rFonts w:hint="eastAsia"/>
          <w:noProof/>
          <w:lang w:eastAsia="ja-JP"/>
        </w:rPr>
        <w:t xml:space="preserve"> </w:t>
      </w:r>
      <w:r w:rsidRPr="000B1B5D">
        <w:rPr>
          <w:noProof/>
          <w:lang w:eastAsia="ja-JP"/>
        </w:rPr>
        <w:t>to forward to downstream UEs</w:t>
      </w:r>
      <w:r>
        <w:rPr>
          <w:rFonts w:hint="eastAsia"/>
          <w:noProof/>
          <w:lang w:eastAsia="ja-JP"/>
        </w:rPr>
        <w:t>.</w:t>
      </w:r>
    </w:p>
    <w:p w14:paraId="291AF693" w14:textId="11C75E1A" w:rsidR="001746F2" w:rsidRDefault="001746F2" w:rsidP="002968EB">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77777777"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Pr="00C6761E">
        <w:rPr>
          <w:lang w:val="en-US"/>
        </w:rPr>
        <w:t xml:space="preserve">layer-3 </w:t>
      </w:r>
      <w:r>
        <w:rPr>
          <w:rFonts w:hint="eastAsia"/>
          <w:lang w:val="en-US" w:eastAsia="ko-KR"/>
        </w:rPr>
        <w:t>multi-hop</w:t>
      </w:r>
      <w:r w:rsidRPr="00C6761E">
        <w:rPr>
          <w:lang w:val="en-US" w:eastAsia="zh-CN"/>
        </w:rPr>
        <w:t xml:space="preserve"> 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30B4C877" w14:textId="027765B2" w:rsidR="002968EB" w:rsidRDefault="002968EB" w:rsidP="001746F2">
      <w:pPr>
        <w:pStyle w:val="NO"/>
        <w:rPr>
          <w:lang w:val="en-US" w:eastAsia="zh-CN"/>
        </w:rPr>
      </w:pPr>
      <w:r>
        <w:rPr>
          <w:rFonts w:hint="eastAsia"/>
          <w:lang w:val="en-US" w:eastAsia="ko-KR"/>
        </w:rPr>
        <w:t>NOTE</w:t>
      </w:r>
      <w:r>
        <w:rPr>
          <w:lang w:val="en-US" w:eastAsia="ko-KR"/>
        </w:rPr>
        <w:t> </w:t>
      </w:r>
      <w:r>
        <w:rPr>
          <w:rFonts w:hint="eastAsia"/>
          <w:lang w:val="en-US" w:eastAsia="ko-KR"/>
        </w:rPr>
        <w:t>2A:</w:t>
      </w:r>
      <w:r>
        <w:rPr>
          <w:lang w:val="en-US" w:eastAsia="ko-KR"/>
        </w:rPr>
        <w:tab/>
      </w:r>
      <w:r>
        <w:rPr>
          <w:rFonts w:hint="eastAsia"/>
          <w:lang w:val="en-US" w:eastAsia="ko-KR"/>
        </w:rPr>
        <w:t>T</w:t>
      </w:r>
      <w:r w:rsidRPr="00160865">
        <w:rPr>
          <w:lang w:val="en-US" w:eastAsia="ko-KR"/>
        </w:rPr>
        <w:t xml:space="preserve">he 5G ProSe intermediate UE-to-network relay UE can </w:t>
      </w:r>
      <w:r>
        <w:rPr>
          <w:rFonts w:hint="eastAsia"/>
          <w:lang w:val="en-US" w:eastAsia="ko-KR"/>
        </w:rPr>
        <w:t xml:space="preserve">broadcast </w:t>
      </w:r>
      <w:r w:rsidRPr="00160865">
        <w:rPr>
          <w:lang w:val="en-US" w:eastAsia="ko-KR"/>
        </w:rPr>
        <w:t>duplicated warning message</w:t>
      </w:r>
      <w:r>
        <w:rPr>
          <w:rFonts w:hint="eastAsia"/>
          <w:lang w:val="en-US" w:eastAsia="ko-KR"/>
        </w:rPr>
        <w:t>s</w:t>
      </w:r>
      <w:r w:rsidRPr="00160865">
        <w:rPr>
          <w:lang w:val="en-US" w:eastAsia="ko-KR"/>
        </w:rPr>
        <w:t xml:space="preserve"> received over PC5</w:t>
      </w:r>
      <w:r>
        <w:rPr>
          <w:rFonts w:hint="eastAsia"/>
          <w:lang w:val="en-US" w:eastAsia="ko-KR"/>
        </w:rPr>
        <w:t xml:space="preserve"> only if the message has the lowest hop count received so far. </w:t>
      </w:r>
      <w:r w:rsidRPr="00160865">
        <w:rPr>
          <w:lang w:val="en-US" w:eastAsia="ko-KR"/>
        </w:rPr>
        <w:t xml:space="preserve">Broadcasting such a message </w:t>
      </w:r>
      <w:r>
        <w:rPr>
          <w:rFonts w:hint="eastAsia"/>
          <w:lang w:val="en-US" w:eastAsia="ko-KR"/>
        </w:rPr>
        <w:t>can</w:t>
      </w:r>
      <w:r w:rsidRPr="00160865">
        <w:rPr>
          <w:lang w:val="en-US" w:eastAsia="ko-KR"/>
        </w:rPr>
        <w:t xml:space="preserve"> help reach downstream UEs that missed earlier </w:t>
      </w:r>
      <w:r>
        <w:rPr>
          <w:rFonts w:hint="eastAsia"/>
          <w:lang w:val="en-US" w:eastAsia="ko-KR"/>
        </w:rPr>
        <w:t>public warning notifications</w:t>
      </w:r>
      <w:r w:rsidRPr="00160865">
        <w:rPr>
          <w:lang w:val="en-US" w:eastAsia="ko-KR"/>
        </w:rPr>
        <w:t xml:space="preserve"> due to hop count limits</w:t>
      </w:r>
      <w:r>
        <w:rPr>
          <w:rFonts w:hint="eastAsia"/>
          <w:lang w:val="en-US" w:eastAsia="ko-KR"/>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670" w:name="_CR8b_2_10"/>
      <w:bookmarkStart w:id="2671" w:name="_Toc218597319"/>
      <w:bookmarkEnd w:id="2670"/>
      <w:r w:rsidRPr="007B5CF4">
        <w:rPr>
          <w:rFonts w:hint="eastAsia"/>
          <w:lang w:eastAsia="zh-CN"/>
        </w:rPr>
        <w:t>8b</w:t>
      </w:r>
      <w:r w:rsidRPr="007B5CF4">
        <w:t>.2.</w:t>
      </w:r>
      <w:r w:rsidR="007B5CF4">
        <w:rPr>
          <w:lang w:eastAsia="zh-CN"/>
        </w:rPr>
        <w:t>10</w:t>
      </w:r>
      <w:r w:rsidRPr="007B5CF4">
        <w:tab/>
      </w:r>
      <w:bookmarkStart w:id="2672" w:name="OLE_LINK215"/>
      <w:r w:rsidRPr="007B5CF4">
        <w:t>5G ProSe security procedures over PC8 interface</w:t>
      </w:r>
      <w:bookmarkEnd w:id="2671"/>
      <w:bookmarkEnd w:id="2672"/>
    </w:p>
    <w:p w14:paraId="4684CDC0" w14:textId="66631399" w:rsidR="00EC5E81" w:rsidRPr="00C6761E" w:rsidRDefault="00EC5E81" w:rsidP="00EC5E81">
      <w:pPr>
        <w:pStyle w:val="Heading4"/>
      </w:pPr>
      <w:bookmarkStart w:id="2673" w:name="_CR8b_2_10_1"/>
      <w:bookmarkStart w:id="2674" w:name="_Toc218597320"/>
      <w:bookmarkEnd w:id="2673"/>
      <w:r>
        <w:t>8</w:t>
      </w:r>
      <w:r>
        <w:rPr>
          <w:rFonts w:hint="eastAsia"/>
          <w:lang w:eastAsia="zh-CN"/>
        </w:rPr>
        <w:t>b</w:t>
      </w:r>
      <w:r w:rsidRPr="00C6761E">
        <w:t>.2.</w:t>
      </w:r>
      <w:r w:rsidR="007B5CF4">
        <w:rPr>
          <w:lang w:eastAsia="zh-CN"/>
        </w:rPr>
        <w:t>10</w:t>
      </w:r>
      <w:r w:rsidRPr="00C6761E">
        <w:t>.1</w:t>
      </w:r>
      <w:r w:rsidRPr="00C6761E">
        <w:tab/>
        <w:t>General</w:t>
      </w:r>
      <w:bookmarkEnd w:id="2674"/>
    </w:p>
    <w:p w14:paraId="6FD620E7" w14:textId="01F3D2EA" w:rsidR="00EC5E81" w:rsidRPr="00C6761E" w:rsidRDefault="00EC5E81" w:rsidP="00EC5E81">
      <w:pPr>
        <w:pStyle w:val="Heading5"/>
      </w:pPr>
      <w:bookmarkStart w:id="2675" w:name="_CR8b_2_10_1_1"/>
      <w:bookmarkStart w:id="2676" w:name="_Toc218597321"/>
      <w:bookmarkEnd w:id="2675"/>
      <w:r>
        <w:t>8</w:t>
      </w:r>
      <w:r>
        <w:rPr>
          <w:rFonts w:hint="eastAsia"/>
          <w:lang w:eastAsia="zh-CN"/>
        </w:rPr>
        <w:t>b</w:t>
      </w:r>
      <w:r w:rsidRPr="00C6761E">
        <w:t>.2.</w:t>
      </w:r>
      <w:r w:rsidR="007B5CF4">
        <w:rPr>
          <w:lang w:eastAsia="zh-CN"/>
        </w:rPr>
        <w:t>10</w:t>
      </w:r>
      <w:r w:rsidRPr="00C6761E">
        <w:t>.1.1</w:t>
      </w:r>
      <w:r w:rsidRPr="00C6761E">
        <w:tab/>
        <w:t>Transport protocol for PC8 messages</w:t>
      </w:r>
      <w:bookmarkEnd w:id="2676"/>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677" w:name="_CR8b_2_10_1_2"/>
      <w:bookmarkStart w:id="2678" w:name="_Toc218597322"/>
      <w:bookmarkEnd w:id="2677"/>
      <w:r>
        <w:t>8</w:t>
      </w:r>
      <w:r>
        <w:rPr>
          <w:rFonts w:hint="eastAsia"/>
          <w:lang w:eastAsia="zh-CN"/>
        </w:rPr>
        <w:t>b</w:t>
      </w:r>
      <w:r w:rsidRPr="00C6761E">
        <w:t>.2.</w:t>
      </w:r>
      <w:r w:rsidR="007B5CF4">
        <w:rPr>
          <w:lang w:eastAsia="zh-CN"/>
        </w:rPr>
        <w:t>10</w:t>
      </w:r>
      <w:r w:rsidRPr="00C6761E">
        <w:t>.1.2</w:t>
      </w:r>
      <w:r w:rsidRPr="00C6761E">
        <w:tab/>
        <w:t>Handling of UE-initiated procedures</w:t>
      </w:r>
      <w:bookmarkEnd w:id="2678"/>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679" w:name="_CR8b_2_10_2"/>
      <w:bookmarkStart w:id="2680" w:name="_Toc218597323"/>
      <w:bookmarkEnd w:id="2679"/>
      <w:r>
        <w:lastRenderedPageBreak/>
        <w:t>8</w:t>
      </w:r>
      <w:r>
        <w:rPr>
          <w:rFonts w:hint="eastAsia"/>
          <w:lang w:eastAsia="zh-CN"/>
        </w:rPr>
        <w:t>b</w:t>
      </w:r>
      <w:r w:rsidRPr="00C6761E">
        <w:t>.2.</w:t>
      </w:r>
      <w:r w:rsidR="007B5CF4">
        <w:rPr>
          <w:lang w:eastAsia="zh-CN"/>
        </w:rPr>
        <w:t>10</w:t>
      </w:r>
      <w:r w:rsidRPr="00C6761E">
        <w:t>.2</w:t>
      </w:r>
      <w:r w:rsidRPr="00C6761E">
        <w:tab/>
        <w:t>Procedures</w:t>
      </w:r>
      <w:bookmarkEnd w:id="2680"/>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r>
      <w:bookmarkStart w:id="2681" w:name="OLE_LINK228"/>
      <w:r>
        <w:t>5G ProSe</w:t>
      </w:r>
      <w:r>
        <w:rPr>
          <w:rFonts w:hint="eastAsia"/>
          <w:lang w:eastAsia="zh-CN"/>
        </w:rPr>
        <w:t xml:space="preserve"> multi-hop</w:t>
      </w:r>
      <w:r w:rsidRPr="00C6761E">
        <w:t xml:space="preserve"> user key request procedure</w:t>
      </w:r>
      <w:bookmarkEnd w:id="2681"/>
      <w:r w:rsidRPr="00C6761E">
        <w:t>; and</w:t>
      </w:r>
    </w:p>
    <w:p w14:paraId="494B071A" w14:textId="77777777" w:rsidR="00EC5E81" w:rsidRPr="00C6761E" w:rsidRDefault="00EC5E81" w:rsidP="00EC5E81">
      <w:pPr>
        <w:pStyle w:val="B1"/>
      </w:pPr>
      <w:r w:rsidRPr="00C6761E">
        <w:t>c)</w:t>
      </w:r>
      <w:r w:rsidRPr="00C6761E">
        <w:tab/>
      </w:r>
      <w:bookmarkStart w:id="2682" w:name="OLE_LINK231"/>
      <w:bookmarkStart w:id="2683" w:name="OLE_LINK232"/>
      <w:r>
        <w:rPr>
          <w:rFonts w:hint="eastAsia"/>
          <w:lang w:eastAsia="zh-CN"/>
        </w:rPr>
        <w:t>Multi-hop</w:t>
      </w:r>
      <w:r w:rsidRPr="00C6761E">
        <w:t xml:space="preserve"> </w:t>
      </w:r>
      <w:r>
        <w:rPr>
          <w:rFonts w:hint="eastAsia"/>
          <w:lang w:eastAsia="zh-CN"/>
        </w:rPr>
        <w:t>k</w:t>
      </w:r>
      <w:r w:rsidRPr="00C6761E">
        <w:t>ey request procedure</w:t>
      </w:r>
      <w:bookmarkEnd w:id="2682"/>
      <w:bookmarkEnd w:id="2683"/>
      <w:r w:rsidRPr="00C6761E">
        <w:t>.</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w:t>
      </w:r>
      <w:bookmarkStart w:id="2684" w:name="OLE_LINK233"/>
      <w:r w:rsidRPr="00461249">
        <w:t>es</w:t>
      </w:r>
      <w:bookmarkEnd w:id="2684"/>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Pr="00A40E83" w:rsidRDefault="00EC5E81" w:rsidP="00A40E83"/>
    <w:p w14:paraId="672E901D" w14:textId="5964AD74" w:rsidR="0050722C" w:rsidRPr="00C6761E" w:rsidRDefault="0050722C" w:rsidP="0050722C">
      <w:pPr>
        <w:pStyle w:val="Heading3"/>
      </w:pPr>
      <w:bookmarkStart w:id="2685" w:name="_CR8b_2_11"/>
      <w:bookmarkStart w:id="2686" w:name="_Toc218597324"/>
      <w:bookmarkEnd w:id="2685"/>
      <w:r w:rsidRPr="00C6761E">
        <w:t>8</w:t>
      </w:r>
      <w:r>
        <w:t>b</w:t>
      </w:r>
      <w:r w:rsidRPr="00C6761E">
        <w:t>.2.</w:t>
      </w:r>
      <w:r w:rsidR="007B5CF4">
        <w:t>11</w:t>
      </w:r>
      <w:r w:rsidRPr="00C6761E">
        <w:tab/>
        <w:t>5G ProSe security procedures over PC3a interface</w:t>
      </w:r>
      <w:bookmarkEnd w:id="2686"/>
    </w:p>
    <w:p w14:paraId="005B878C" w14:textId="065F27DE" w:rsidR="0050722C" w:rsidRPr="00C6761E" w:rsidRDefault="0050722C" w:rsidP="0050722C">
      <w:pPr>
        <w:pStyle w:val="Heading4"/>
      </w:pPr>
      <w:bookmarkStart w:id="2687" w:name="_CR8b_2_11_1"/>
      <w:bookmarkStart w:id="2688" w:name="_Toc218597325"/>
      <w:bookmarkEnd w:id="2687"/>
      <w:r w:rsidRPr="00C6761E">
        <w:t>8</w:t>
      </w:r>
      <w:r>
        <w:t>b</w:t>
      </w:r>
      <w:r w:rsidRPr="00C6761E">
        <w:t>.2.</w:t>
      </w:r>
      <w:r w:rsidR="007B5CF4">
        <w:t>11</w:t>
      </w:r>
      <w:r w:rsidRPr="00C6761E">
        <w:t>.1</w:t>
      </w:r>
      <w:r w:rsidRPr="00C6761E">
        <w:tab/>
        <w:t>General</w:t>
      </w:r>
      <w:bookmarkEnd w:id="2688"/>
    </w:p>
    <w:p w14:paraId="526BC59F" w14:textId="0B891245" w:rsidR="0050722C" w:rsidRPr="00C6761E" w:rsidRDefault="0050722C" w:rsidP="0050722C">
      <w:pPr>
        <w:pStyle w:val="Heading5"/>
      </w:pPr>
      <w:bookmarkStart w:id="2689" w:name="_CR8b_2_11_1_1"/>
      <w:bookmarkStart w:id="2690" w:name="_Toc218597326"/>
      <w:bookmarkEnd w:id="2689"/>
      <w:r w:rsidRPr="00C6761E">
        <w:t>8</w:t>
      </w:r>
      <w:r>
        <w:t>b</w:t>
      </w:r>
      <w:r w:rsidRPr="00C6761E">
        <w:t>.2.</w:t>
      </w:r>
      <w:r w:rsidR="007B5CF4">
        <w:t>11</w:t>
      </w:r>
      <w:r w:rsidRPr="00C6761E">
        <w:t>.1.1</w:t>
      </w:r>
      <w:r w:rsidRPr="00C6761E">
        <w:tab/>
        <w:t>Transport protocol for PC3a messages</w:t>
      </w:r>
      <w:bookmarkEnd w:id="2690"/>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691" w:name="_CR8b_2_11_1_2"/>
      <w:bookmarkStart w:id="2692" w:name="_Toc218597327"/>
      <w:bookmarkEnd w:id="2691"/>
      <w:r w:rsidRPr="00C6761E">
        <w:t>8</w:t>
      </w:r>
      <w:r>
        <w:t>b</w:t>
      </w:r>
      <w:r w:rsidRPr="00C6761E">
        <w:t>.2.</w:t>
      </w:r>
      <w:r w:rsidR="007B5CF4">
        <w:t>11</w:t>
      </w:r>
      <w:r w:rsidRPr="00C6761E">
        <w:t>.1.2</w:t>
      </w:r>
      <w:r w:rsidRPr="00C6761E">
        <w:tab/>
        <w:t>Handling of UE-initiated procedures</w:t>
      </w:r>
      <w:bookmarkEnd w:id="2692"/>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693" w:name="_CR8b_2_11_2"/>
      <w:bookmarkStart w:id="2694" w:name="_Toc218597328"/>
      <w:bookmarkEnd w:id="2693"/>
      <w:r w:rsidRPr="00C6761E">
        <w:t>8</w:t>
      </w:r>
      <w:r>
        <w:t>b</w:t>
      </w:r>
      <w:r w:rsidRPr="00C6761E">
        <w:t>.2.</w:t>
      </w:r>
      <w:r w:rsidR="007B5CF4">
        <w:t>11</w:t>
      </w:r>
      <w:r w:rsidRPr="00C6761E">
        <w:t>.2</w:t>
      </w:r>
      <w:r w:rsidRPr="00C6761E">
        <w:tab/>
        <w:t>Procedures</w:t>
      </w:r>
      <w:bookmarkEnd w:id="2694"/>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lastRenderedPageBreak/>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695" w:name="_CR8c"/>
      <w:bookmarkStart w:id="2696" w:name="_Toc218597329"/>
      <w:bookmarkEnd w:id="2668"/>
      <w:bookmarkEnd w:id="2695"/>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696"/>
    </w:p>
    <w:p w14:paraId="3309E779" w14:textId="77777777" w:rsidR="0041679B" w:rsidRPr="00C6761E" w:rsidRDefault="0041679B" w:rsidP="0041679B">
      <w:pPr>
        <w:pStyle w:val="Heading2"/>
      </w:pPr>
      <w:bookmarkStart w:id="2697" w:name="_CR8c_1"/>
      <w:bookmarkStart w:id="2698" w:name="_Toc218597330"/>
      <w:bookmarkEnd w:id="2697"/>
      <w:r w:rsidRPr="00C6761E">
        <w:t>8</w:t>
      </w:r>
      <w:r>
        <w:t>c</w:t>
      </w:r>
      <w:r w:rsidRPr="00C6761E">
        <w:t>.1</w:t>
      </w:r>
      <w:r w:rsidRPr="00C6761E">
        <w:tab/>
        <w:t>Overview</w:t>
      </w:r>
      <w:bookmarkEnd w:id="2698"/>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699" w:name="_CR8c_2"/>
      <w:bookmarkStart w:id="2700" w:name="_Toc218597331"/>
      <w:bookmarkEnd w:id="2699"/>
      <w:r w:rsidRPr="00C6761E">
        <w:t>8</w:t>
      </w:r>
      <w:r>
        <w:t>c</w:t>
      </w:r>
      <w:r w:rsidRPr="00C6761E">
        <w:t>.2</w:t>
      </w:r>
      <w:r w:rsidRPr="00C6761E">
        <w:tab/>
        <w:t>Procedures</w:t>
      </w:r>
      <w:bookmarkEnd w:id="2700"/>
    </w:p>
    <w:p w14:paraId="61B555C9" w14:textId="3BC47A8E" w:rsidR="0041679B" w:rsidRPr="00C6761E" w:rsidRDefault="0041679B" w:rsidP="0041679B">
      <w:pPr>
        <w:pStyle w:val="Heading3"/>
      </w:pPr>
      <w:bookmarkStart w:id="2701" w:name="_CR8c_2_1"/>
      <w:bookmarkStart w:id="2702" w:name="_Toc218597332"/>
      <w:bookmarkEnd w:id="2701"/>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702"/>
    </w:p>
    <w:p w14:paraId="54802A0D" w14:textId="77777777" w:rsidR="00C670AA" w:rsidRDefault="00C670AA" w:rsidP="00F5399A">
      <w:pPr>
        <w:pStyle w:val="Heading4"/>
      </w:pPr>
      <w:bookmarkStart w:id="2703" w:name="_CR8c_2_1_1"/>
      <w:bookmarkStart w:id="2704" w:name="_Toc218597333"/>
      <w:bookmarkEnd w:id="2703"/>
      <w:r w:rsidRPr="00550D00">
        <w:t>8c.2.1.1</w:t>
      </w:r>
      <w:r w:rsidRPr="00550D00">
        <w:tab/>
        <w:t>General</w:t>
      </w:r>
      <w:bookmarkEnd w:id="2704"/>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52F58E9E" w:rsidR="00C670AA" w:rsidRPr="00550D00" w:rsidRDefault="00C670AA" w:rsidP="00C670AA">
      <w:pPr>
        <w:numPr>
          <w:ilvl w:val="12"/>
          <w:numId w:val="0"/>
        </w:numPr>
      </w:pPr>
      <w:r w:rsidRPr="00550D00">
        <w:rPr>
          <w:lang w:eastAsia="zh-CN"/>
        </w:rPr>
        <w:t xml:space="preserve">For a), the purpose of the </w:t>
      </w:r>
      <w:r w:rsidR="00590B2C" w:rsidRPr="004202B0">
        <w:rPr>
          <w:lang w:eastAsia="zh-CN"/>
        </w:rPr>
        <w:t>procedures</w:t>
      </w:r>
      <w:r w:rsidRPr="00550D00">
        <w:rPr>
          <w:lang w:eastAsia="zh-CN"/>
        </w:rPr>
        <w:t xml:space="preserve"> </w:t>
      </w:r>
      <w:r w:rsidR="00590B2C">
        <w:rPr>
          <w:lang w:eastAsia="zh-CN"/>
        </w:rPr>
        <w:t>is</w:t>
      </w:r>
      <w:r w:rsidRPr="00550D00">
        <w:rPr>
          <w:lang w:eastAsia="zh-CN"/>
        </w:rPr>
        <w:t xml:space="preserv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705" w:name="_CR8c_2_1_2"/>
      <w:bookmarkStart w:id="2706" w:name="_Toc218597334"/>
      <w:bookmarkEnd w:id="2705"/>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706"/>
      <w:r w:rsidRPr="005F1A2E">
        <w:rPr>
          <w:lang w:eastAsia="zh-CN"/>
        </w:rPr>
        <w:t xml:space="preserve"> </w:t>
      </w:r>
    </w:p>
    <w:p w14:paraId="093B5247" w14:textId="77777777" w:rsidR="00C670AA" w:rsidRPr="00EC43A6" w:rsidRDefault="00C670AA" w:rsidP="00C670AA">
      <w:pPr>
        <w:pStyle w:val="Heading5"/>
        <w:rPr>
          <w:lang w:eastAsia="zh-CN"/>
        </w:rPr>
      </w:pPr>
      <w:bookmarkStart w:id="2707" w:name="_CR8c_2_1_2_1"/>
      <w:bookmarkStart w:id="2708" w:name="_Toc218597335"/>
      <w:bookmarkEnd w:id="2707"/>
      <w:r>
        <w:rPr>
          <w:lang w:eastAsia="zh-CN"/>
        </w:rPr>
        <w:t>8c.2.1.2</w:t>
      </w:r>
      <w:r w:rsidRPr="00EC43A6">
        <w:rPr>
          <w:lang w:eastAsia="zh-CN"/>
        </w:rPr>
        <w:t>.1</w:t>
      </w:r>
      <w:r w:rsidRPr="00EC43A6">
        <w:rPr>
          <w:lang w:eastAsia="zh-CN"/>
        </w:rPr>
        <w:tab/>
        <w:t>General</w:t>
      </w:r>
      <w:bookmarkEnd w:id="2708"/>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lastRenderedPageBreak/>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27F77302" w14:textId="1611D4A2" w:rsidR="0026597F" w:rsidRPr="001D7CC4" w:rsidRDefault="0026597F" w:rsidP="001D7CC4">
      <w:r w:rsidRPr="001D7CC4">
        <w:t>The 5G ProSe multi-hop layer-3 end UE and the 5G ProSe multi-hop layer-3 UE-to-UE relay UE shall use the security materials provisioned by the security procedure for 5G ProSe layer-3 multi-hop UE-to-UE relay discovery for IP data unit type as specified in clause 8c.2.5 and clause 8c.2.6 to protect the 5G ProSe multi-hop UE-to-UE relay discovery messages.</w:t>
      </w:r>
    </w:p>
    <w:p w14:paraId="1AE3B3F2" w14:textId="77777777" w:rsidR="00C670AA" w:rsidRPr="001D7CC4" w:rsidRDefault="00C670AA" w:rsidP="001D7CC4">
      <w:r w:rsidRPr="001D7CC4">
        <w:t>The 5G ProSe multi-hop layer-3 UE-to-UE relay UE and 5G ProSe</w:t>
      </w:r>
      <w:r w:rsidRPr="001D7CC4">
        <w:rPr>
          <w:rFonts w:hint="eastAsia"/>
        </w:rPr>
        <w:t xml:space="preserve"> </w:t>
      </w:r>
      <w:r w:rsidRPr="001D7CC4">
        <w:t>multi-hop end UE may use the PC5 DRX mechanism to perform 5G ProSe multi-hop layer-3 UE-to-UE relay discovery over PC5 interface for IP data unit type when the UE is not served by NG-RAN as specified in clause 5.2.9.</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44CF6253" w:rsidR="00077C93" w:rsidRPr="00EE7D27" w:rsidRDefault="00077C93" w:rsidP="00C670AA">
      <w:pPr>
        <w:pStyle w:val="B2"/>
      </w:pPr>
      <w:r>
        <w:t>3)</w:t>
      </w:r>
      <w:r>
        <w:tab/>
      </w:r>
      <w:r w:rsidR="001837B7">
        <w:t>void</w:t>
      </w:r>
      <w:r>
        <w:t>;</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26CFA8F9" w14:textId="498CBADC" w:rsidR="00C670AA" w:rsidRPr="00B94135" w:rsidRDefault="00C670AA" w:rsidP="0026597F">
      <w:pPr>
        <w:pStyle w:val="Heading5"/>
      </w:pPr>
      <w:bookmarkStart w:id="2709" w:name="_Toc218597336"/>
      <w:r>
        <w:rPr>
          <w:lang w:eastAsia="zh-CN"/>
        </w:rPr>
        <w:lastRenderedPageBreak/>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over PC5 interface with model A</w:t>
      </w:r>
      <w:bookmarkStart w:id="2710" w:name="_CR8c_2_1_2_2"/>
      <w:bookmarkStart w:id="2711" w:name="_CREditorsNote5G_ProSe_Ph3CR0695"/>
      <w:bookmarkEnd w:id="2709"/>
      <w:bookmarkEnd w:id="2710"/>
      <w:bookmarkEnd w:id="2711"/>
    </w:p>
    <w:p w14:paraId="07922915" w14:textId="77777777" w:rsidR="00C670AA" w:rsidRPr="00EC43A6" w:rsidRDefault="00C670AA" w:rsidP="00C670AA">
      <w:pPr>
        <w:pStyle w:val="Heading6"/>
        <w:rPr>
          <w:lang w:eastAsia="zh-CN"/>
        </w:rPr>
      </w:pPr>
      <w:bookmarkStart w:id="2712" w:name="_CR8c_2_1_2_2_1"/>
      <w:bookmarkStart w:id="2713" w:name="_Toc218597337"/>
      <w:bookmarkEnd w:id="2712"/>
      <w:r>
        <w:rPr>
          <w:lang w:eastAsia="zh-CN"/>
        </w:rPr>
        <w:t>8c.2.1.2</w:t>
      </w:r>
      <w:r w:rsidRPr="00EC43A6">
        <w:rPr>
          <w:lang w:eastAsia="zh-CN"/>
        </w:rPr>
        <w:t>.2.1</w:t>
      </w:r>
      <w:r w:rsidRPr="00EC43A6">
        <w:rPr>
          <w:lang w:eastAsia="zh-CN"/>
        </w:rPr>
        <w:tab/>
        <w:t>General</w:t>
      </w:r>
      <w:bookmarkEnd w:id="2713"/>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714" w:name="_CR8c_2_1_2_2_2"/>
      <w:bookmarkStart w:id="2715" w:name="_Toc218597338"/>
      <w:bookmarkEnd w:id="2714"/>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715"/>
    </w:p>
    <w:p w14:paraId="224D0E25" w14:textId="77777777" w:rsidR="00C670AA" w:rsidRPr="00EC43A6" w:rsidRDefault="00C670AA" w:rsidP="00C670AA">
      <w:pPr>
        <w:pStyle w:val="Heading7"/>
        <w:rPr>
          <w:lang w:eastAsia="zh-CN"/>
        </w:rPr>
      </w:pPr>
      <w:bookmarkStart w:id="2716" w:name="_CR8c_2_1_2_2_2_1"/>
      <w:bookmarkStart w:id="2717" w:name="_Toc218597339"/>
      <w:bookmarkEnd w:id="2716"/>
      <w:r>
        <w:rPr>
          <w:lang w:eastAsia="zh-CN"/>
        </w:rPr>
        <w:t>8c.2.1.2.</w:t>
      </w:r>
      <w:r w:rsidRPr="00EC43A6">
        <w:rPr>
          <w:lang w:eastAsia="zh-CN"/>
        </w:rPr>
        <w:t>2.2.1</w:t>
      </w:r>
      <w:r w:rsidRPr="00EC43A6">
        <w:rPr>
          <w:lang w:eastAsia="zh-CN"/>
        </w:rPr>
        <w:tab/>
        <w:t>General</w:t>
      </w:r>
      <w:bookmarkEnd w:id="2717"/>
    </w:p>
    <w:p w14:paraId="0124785D" w14:textId="77777777" w:rsidR="00C670AA" w:rsidRPr="0017444B" w:rsidRDefault="00C670AA" w:rsidP="0017444B">
      <w:r w:rsidRPr="0017444B">
        <w:t>The purpose of the announcing UE procedure for multi-hop layer-3 UE-to-UE relay discovery for IP data unit type is to enable a 5G ProSe multi-hop layer-3 UE-to-UE relay to announce the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718" w:name="_CR8c_2_1_2_2_2_2"/>
      <w:bookmarkStart w:id="2719" w:name="_Toc218597340"/>
      <w:bookmarkEnd w:id="2718"/>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719"/>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409CB981"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w:t>
      </w:r>
      <w:r w:rsidR="00DC20B7">
        <w:t>or the subscribed SNPN</w:t>
      </w:r>
      <w:r w:rsidR="00DC20B7" w:rsidRPr="004F498F">
        <w:t xml:space="preserve"> </w:t>
      </w:r>
      <w:r w:rsidRPr="004F498F">
        <w:t>as specified in clause 5.2.9, and</w:t>
      </w:r>
    </w:p>
    <w:p w14:paraId="08F0C92D" w14:textId="173DE28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 xml:space="preserve">in the PLMN </w:t>
      </w:r>
      <w:r w:rsidR="00DC20B7">
        <w:t>or the subscribed SNPN</w:t>
      </w:r>
      <w:r w:rsidR="00DC20B7" w:rsidRPr="004F498F">
        <w:t xml:space="preserve"> </w:t>
      </w:r>
      <w:r w:rsidRPr="004F498F">
        <w:t>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7C35D4F3" w:rsidR="00C670AA" w:rsidRDefault="0026597F" w:rsidP="00C670AA">
      <w:pPr>
        <w:pStyle w:val="B2"/>
      </w:pPr>
      <w:r w:rsidRPr="00EC43A6">
        <w:t>1)</w:t>
      </w:r>
      <w:r w:rsidRPr="00EC43A6">
        <w:tab/>
      </w:r>
      <w:r w:rsidRPr="00992C16">
        <w:t>the relay service code parameter identifying the connectivity service to be announced as specified in clause</w:t>
      </w:r>
      <w:r>
        <w:t> </w:t>
      </w:r>
      <w:r w:rsidRPr="00992C16">
        <w:t>5.2.9</w:t>
      </w:r>
      <w:r w:rsidRPr="00FB0033">
        <w:t xml:space="preserve"> and the indicated security procedure for 5G ProSe multi-hop layer-3 UE-to-UE relay</w:t>
      </w:r>
      <w:r>
        <w:t xml:space="preserve"> discovery</w:t>
      </w:r>
      <w:r w:rsidRPr="00FB0033">
        <w:t xml:space="preserve"> for IP data unit type for the relay service code is supported by the UE as per </w:t>
      </w:r>
      <w:r w:rsidRPr="0081468B">
        <w:t>clause 6.1.3.5.3.1 of 3GPP TS 33.503 [34];</w:t>
      </w:r>
      <w:r w:rsidRPr="00992C16">
        <w:t xml:space="preserve">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234E7CB" w14:textId="77777777" w:rsidR="006D467C" w:rsidRDefault="004A18D5" w:rsidP="006D467C">
      <w:pPr>
        <w:pStyle w:val="TH"/>
      </w:pPr>
      <w:r>
        <w:object w:dxaOrig="8439" w:dyaOrig="1613" w14:anchorId="2FE3BFA8">
          <v:shape id="_x0000_i1094" type="#_x0000_t75" style="width:422pt;height:80.75pt" o:ole="">
            <v:imagedata r:id="rId144" o:title=""/>
          </v:shape>
          <o:OLEObject Type="Embed" ProgID="Visio.Drawing.11" ShapeID="_x0000_i1094" DrawAspect="Content" ObjectID="_1829208568" r:id="rId145"/>
        </w:object>
      </w:r>
      <w:bookmarkStart w:id="2720" w:name="_CRFigure8c_2_1_2_2_2_2_1"/>
    </w:p>
    <w:p w14:paraId="6B20866D" w14:textId="0F16367C" w:rsidR="00C670AA" w:rsidRPr="00EC43A6" w:rsidRDefault="004A18D5" w:rsidP="00C670AA">
      <w:pPr>
        <w:pStyle w:val="TF"/>
      </w:pPr>
      <w:r>
        <w:t>Figure </w:t>
      </w:r>
      <w:bookmarkEnd w:id="2720"/>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 xml:space="preserve">announcement for IP </w:t>
      </w:r>
      <w:r w:rsidR="004A18D5">
        <w:lastRenderedPageBreak/>
        <w:t>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56D99C86"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17FC8046"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p>
    <w:p w14:paraId="62C31C84" w14:textId="4A500298" w:rsidR="00C670AA" w:rsidRPr="00EC43A6" w:rsidRDefault="0026597F" w:rsidP="00C670AA">
      <w:pPr>
        <w:pStyle w:val="B2"/>
        <w:rPr>
          <w:lang w:eastAsia="zh-CN"/>
        </w:rPr>
      </w:pPr>
      <w:r w:rsidRPr="00EC43A6">
        <w:rPr>
          <w:rFonts w:hint="eastAsia"/>
          <w:lang w:eastAsia="zh-CN"/>
        </w:rPr>
        <w:t>3</w:t>
      </w:r>
      <w:r w:rsidRPr="00EC43A6">
        <w:t>)</w:t>
      </w:r>
      <w:r w:rsidRPr="00EC43A6">
        <w:tab/>
      </w:r>
      <w:r w:rsidRPr="00F7311D">
        <w:t>shall include the MIC field computed as described in 3GPP</w:t>
      </w:r>
      <w:r>
        <w:t> </w:t>
      </w:r>
      <w:r w:rsidRPr="00F7311D">
        <w:t>TS</w:t>
      </w:r>
      <w:r>
        <w:t> </w:t>
      </w:r>
      <w:r w:rsidRPr="00F7311D">
        <w:t>33.503</w:t>
      </w:r>
      <w:r>
        <w:t> </w:t>
      </w:r>
      <w:r w:rsidRPr="00F7311D">
        <w:t>[34]</w:t>
      </w:r>
      <w:r w:rsidRPr="00DB7C11">
        <w:t>, by using the UTC-based counter and the DUIK contained in the &lt;U</w:t>
      </w:r>
      <w:r w:rsidRPr="00160E88">
        <w:rPr>
          <w:u w:val="single"/>
        </w:rPr>
        <w:t>U</w:t>
      </w:r>
      <w:r w:rsidRPr="00DB7C11">
        <w:t>R-discovery-security-parameters-accept&gt; element of the PROSE_SECURITY_PARAM_RESPONSE message, if security procedure over user plane for 5G ProSe multi-hop layer-3 UE-to-UE relay for IP data unit type is used, or the PROSE_SECURITY_MATERIAL_RESPONSE message, if security procedure over control plane for 5G ProSe multi-hop layer-3 UE-to-UE relay for IP data unit type is used</w:t>
      </w:r>
      <w:r w:rsidRPr="00F7311D">
        <w:t>;</w:t>
      </w:r>
    </w:p>
    <w:p w14:paraId="7229CF23" w14:textId="77777777"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r>
        <w:t xml:space="preserve"> and</w:t>
      </w:r>
    </w:p>
    <w:p w14:paraId="48FC7417" w14:textId="4CD1BB65" w:rsidR="00C670AA" w:rsidRDefault="00C670AA" w:rsidP="00C670AA">
      <w:pPr>
        <w:pStyle w:val="B2"/>
        <w:rPr>
          <w:lang w:eastAsia="ko-KR"/>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p>
    <w:p w14:paraId="0B0178E5" w14:textId="3694734E" w:rsidR="0026597F" w:rsidRPr="00EC43A6" w:rsidRDefault="0026597F" w:rsidP="0026597F">
      <w:pPr>
        <w:pStyle w:val="B1"/>
        <w:rPr>
          <w:lang w:eastAsia="zh-CN"/>
        </w:rPr>
      </w:pPr>
      <w:r>
        <w:rPr>
          <w:lang w:eastAsia="zh-CN"/>
        </w:rPr>
        <w:t>d)</w:t>
      </w:r>
      <w:r w:rsidRPr="00483C5D">
        <w:rPr>
          <w:lang w:eastAsia="zh-CN"/>
        </w:rPr>
        <w:t xml:space="preserve"> </w:t>
      </w:r>
      <w:r w:rsidRPr="00EC43A6">
        <w:rPr>
          <w:lang w:eastAsia="zh-CN"/>
        </w:rPr>
        <w:tab/>
      </w:r>
      <w:r w:rsidRPr="00483C5D">
        <w:rPr>
          <w:lang w:eastAsia="zh-CN"/>
        </w:rPr>
        <w:t>shall apply the DUIK, DUSK or DUCK with the associated encrypted bitmask for the relay service code for 5G ProSe multi-hop layer-3 UE-to-UE relay discovery for IP data unit type, along with the UTC-based counter, to the PROSE PC5 DISCOVERY message for whichever security mechanism(s) configured to be applied</w:t>
      </w:r>
      <w:r>
        <w:rPr>
          <w:lang w:eastAsia="zh-CN"/>
        </w:rPr>
        <w:t>,</w:t>
      </w:r>
      <w:r w:rsidRPr="00C6761E">
        <w:rPr>
          <w:lang w:eastAsia="zh-CN"/>
        </w:rPr>
        <w:t xml:space="preserve"> e.g., integrity protection, message scrambling or confidentiality protection of one or more above parameters, </w:t>
      </w:r>
      <w:r>
        <w:rPr>
          <w:lang w:eastAsia="zh-CN"/>
        </w:rPr>
        <w:t>a</w:t>
      </w:r>
      <w:r w:rsidRPr="00483C5D">
        <w:rPr>
          <w:lang w:eastAsia="zh-CN"/>
        </w:rPr>
        <w:t xml:space="preserve">s specified in </w:t>
      </w:r>
      <w:r w:rsidRPr="001C5877">
        <w:rPr>
          <w:lang w:eastAsia="zh-CN"/>
        </w:rPr>
        <w:t>clause 6.1.3.5.3.1 of 3GPP TS 33.503 [34];</w:t>
      </w:r>
    </w:p>
    <w:p w14:paraId="17FE724C" w14:textId="7A805DC0" w:rsidR="00C670AA" w:rsidRPr="00EC43A6" w:rsidRDefault="0026597F" w:rsidP="00C670AA">
      <w:pPr>
        <w:pStyle w:val="B1"/>
        <w:rPr>
          <w:lang w:eastAsia="zh-CN"/>
        </w:rPr>
      </w:pPr>
      <w:r>
        <w:t>e</w:t>
      </w:r>
      <w:r w:rsidR="00C670AA" w:rsidRPr="00EC43A6">
        <w:t>)</w:t>
      </w:r>
      <w:r w:rsidR="00C670AA" w:rsidRPr="00EC43A6">
        <w:tab/>
      </w:r>
      <w:r w:rsidR="00C670AA" w:rsidRPr="003A0DE7">
        <w:rPr>
          <w:lang w:eastAsia="zh-CN"/>
        </w:rPr>
        <w:t>shall set the destination layer-2 ID to the default destination layer-2 ID as specified in clause</w:t>
      </w:r>
      <w:r w:rsidR="00D0532E">
        <w:t> </w:t>
      </w:r>
      <w:r w:rsidR="00C670AA" w:rsidRPr="003A0DE7">
        <w:rPr>
          <w:lang w:eastAsia="zh-CN"/>
        </w:rPr>
        <w:t xml:space="preserve">5.2.9 and self-assign a source layer-2 ID for sending the multi-hop </w:t>
      </w:r>
      <w:r w:rsidR="00C670AA">
        <w:rPr>
          <w:lang w:eastAsia="zh-CN"/>
        </w:rPr>
        <w:t>layer-3 UE-to-UE</w:t>
      </w:r>
      <w:r w:rsidR="00C670AA" w:rsidRPr="003A0DE7">
        <w:rPr>
          <w:lang w:eastAsia="zh-CN"/>
        </w:rPr>
        <w:t xml:space="preserve"> relay discovery announcement for IP </w:t>
      </w:r>
      <w:r w:rsidR="00C670AA">
        <w:rPr>
          <w:lang w:eastAsia="zh-CN"/>
        </w:rPr>
        <w:t>data unit</w:t>
      </w:r>
      <w:r w:rsidR="00C670AA" w:rsidRPr="003A0DE7">
        <w:rPr>
          <w:lang w:eastAsia="zh-CN"/>
        </w:rPr>
        <w:t xml:space="preserve"> type; and</w:t>
      </w:r>
    </w:p>
    <w:p w14:paraId="17737C38" w14:textId="3DB74884"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29999B78" w:rsidR="00C670AA" w:rsidRPr="00FF6B07" w:rsidRDefault="0026597F" w:rsidP="00FF6B07">
      <w:pPr>
        <w:pStyle w:val="B1"/>
      </w:pPr>
      <w:r w:rsidRPr="00FF6B07">
        <w:rPr>
          <w:rFonts w:eastAsia="SimSun"/>
        </w:rPr>
        <w:t>f</w:t>
      </w:r>
      <w:r w:rsidR="00C670AA" w:rsidRPr="00FF6B07">
        <w:rPr>
          <w:rFonts w:eastAsia="SimSun" w:hint="eastAsia"/>
        </w:rPr>
        <w:t>)</w:t>
      </w:r>
      <w:r w:rsidR="00C670AA" w:rsidRPr="00FF6B07">
        <w:tab/>
        <w:t>shall pass the resulting PROSE PC5 DISCOVERY message for multi-hop UE-to-UE relay discovery announcement for IP data unit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721" w:name="_CR8c_2_1_2_2_2_3"/>
      <w:bookmarkStart w:id="2722" w:name="_Toc218597341"/>
      <w:bookmarkEnd w:id="2721"/>
      <w:r>
        <w:rPr>
          <w:lang w:eastAsia="zh-CN"/>
        </w:rPr>
        <w:lastRenderedPageBreak/>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722"/>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723" w:name="_CR8c_2_1_2_2_3"/>
      <w:bookmarkStart w:id="2724" w:name="_Toc218597342"/>
      <w:bookmarkEnd w:id="2723"/>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724"/>
    </w:p>
    <w:p w14:paraId="5DCC81AA" w14:textId="77777777" w:rsidR="00C670AA" w:rsidRPr="0072732B" w:rsidRDefault="00C670AA" w:rsidP="00C670AA">
      <w:pPr>
        <w:pStyle w:val="Heading7"/>
      </w:pPr>
      <w:bookmarkStart w:id="2725" w:name="_CR8c_2_1_2_2_3_1"/>
      <w:bookmarkStart w:id="2726" w:name="_Toc218597343"/>
      <w:bookmarkEnd w:id="2725"/>
      <w:r>
        <w:t>8c.2.1.2</w:t>
      </w:r>
      <w:r w:rsidRPr="0072732B">
        <w:t>.2.3.1</w:t>
      </w:r>
      <w:r w:rsidRPr="0072732B">
        <w:tab/>
        <w:t>General</w:t>
      </w:r>
      <w:bookmarkEnd w:id="2726"/>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727" w:name="_CR8c_2_1_2_2_3_2"/>
      <w:bookmarkStart w:id="2728" w:name="_Toc218597344"/>
      <w:bookmarkEnd w:id="2727"/>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728"/>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390108DA"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w:t>
      </w:r>
      <w:r w:rsidR="00DC20B7">
        <w:t xml:space="preserve"> or the subscribed SNPN</w:t>
      </w:r>
      <w:r w:rsidRPr="00E85800">
        <w:t xml:space="preserve">;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0CAE45E7" w:rsidR="00C670AA" w:rsidRPr="001F7A9F" w:rsidRDefault="00C670AA" w:rsidP="00C670AA">
      <w:pPr>
        <w:pStyle w:val="B4"/>
      </w:pPr>
      <w:r w:rsidRPr="001F7A9F">
        <w:t>A)</w:t>
      </w:r>
      <w:r w:rsidRPr="001F7A9F">
        <w:tab/>
        <w:t xml:space="preserve">the UE is unable to find a suitable cell in the selected PLMN </w:t>
      </w:r>
      <w:r w:rsidR="00DC20B7">
        <w:t>or the subscribed SNPN</w:t>
      </w:r>
      <w:r w:rsidR="00DC20B7" w:rsidRPr="004F498F">
        <w:t xml:space="preserve"> </w:t>
      </w:r>
      <w:r w:rsidRPr="001F7A9F">
        <w:t>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lastRenderedPageBreak/>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75pt" o:ole="">
            <v:imagedata r:id="rId146" o:title=""/>
          </v:shape>
          <o:OLEObject Type="Embed" ProgID="Visio.Drawing.11" ShapeID="_x0000_i1095" DrawAspect="Content" ObjectID="_1829208569" r:id="rId147"/>
        </w:object>
      </w:r>
    </w:p>
    <w:p w14:paraId="02688C54" w14:textId="15327F8F" w:rsidR="00C670AA" w:rsidRPr="00EC43A6" w:rsidRDefault="004A18D5" w:rsidP="00C670AA">
      <w:pPr>
        <w:pStyle w:val="TF"/>
      </w:pPr>
      <w:bookmarkStart w:id="2729" w:name="_CRFigure8c_2_1_2_2_3_2_1"/>
      <w:r>
        <w:t>Figure </w:t>
      </w:r>
      <w:bookmarkEnd w:id="2729"/>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39F0C1EF"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w:t>
      </w:r>
      <w:r w:rsidR="005E290E" w:rsidRPr="002363C5">
        <w:t>clause</w:t>
      </w:r>
      <w:r w:rsidR="005E290E">
        <w:t> </w:t>
      </w:r>
      <w:r w:rsidR="005E290E" w:rsidRPr="002363C5">
        <w:t>5.2.9</w:t>
      </w:r>
      <w:r w:rsidRPr="002363C5">
        <w:t>.</w:t>
      </w:r>
    </w:p>
    <w:p w14:paraId="3B8AB45F" w14:textId="1AFACF53" w:rsidR="00C670AA" w:rsidRDefault="005E290E"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w:t>
      </w:r>
      <w:r w:rsidRPr="00EF03F0">
        <w:rPr>
          <w:rFonts w:eastAsia="SimSun"/>
        </w:rPr>
        <w:t xml:space="preserve">, for the target relay service code of the connectivity service which the UE is authorized to discover, the UE shall obtain a valid UTC time from the lower layers and generate a UTC-based counter corresponding to this UTC time. The UE shall use the associated DUSK, if received from the 5G DDNMF (if security procedure over control plane for 5G ProSe multi-hop layer-3 UE-to-UE relay for IP data unit type is used) or 5G PKMF (if security procedure over user plane for 5G ProSe multi-hop layer-3 UE-to-UE relay for IP data unit type is used) and the UTC-based counter associated with the PROSE PC5 DISCOVERY message to unscramble the PROSE PC5 DISCOVERY message as described in </w:t>
      </w:r>
      <w:r w:rsidRPr="002C6C20">
        <w:t xml:space="preserve">clause 6.1.3.5.3.1 of </w:t>
      </w:r>
      <w:r w:rsidRPr="002C6C20">
        <w:rPr>
          <w:lang w:eastAsia="zh-CN"/>
        </w:rPr>
        <w:t>3GPP TS 33.503 [34]</w:t>
      </w:r>
      <w:r w:rsidRPr="00EF03F0">
        <w:rPr>
          <w:rFonts w:eastAsia="SimSun"/>
        </w:rPr>
        <w:t xml:space="preserve">. Then, if a DUCK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DUCK and the UTC-based counter associated with the PROSE PC5 DISCOVERY message to decrypt the configured message-specific confidentiality-protected portion, as described in </w:t>
      </w:r>
      <w:r w:rsidRPr="007A5D46">
        <w:t xml:space="preserve">clause 6.1.3.5.3.1 of </w:t>
      </w:r>
      <w:r w:rsidRPr="007A5D46">
        <w:rPr>
          <w:lang w:eastAsia="zh-CN"/>
        </w:rPr>
        <w:t>3GPP TS 33.503 [34]</w:t>
      </w:r>
      <w:r w:rsidRPr="00EF03F0">
        <w:rPr>
          <w:rFonts w:eastAsia="SimSun"/>
        </w:rPr>
        <w:t>. Finally, if a DUIK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DUIK and the UTC-based counter associated with the PROSE PC5 DISCOVERY message to verify the MIC field in the unscrambled PROSE PC5 DISCOVERY message for UE-to-UE relay discovery announcement</w:t>
      </w:r>
      <w:r w:rsidRPr="00893537">
        <w:rPr>
          <w:rFonts w:eastAsia="SimSun"/>
        </w:rPr>
        <w:t>.</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3B61DF98" w:rsidR="00C670AA" w:rsidRPr="00EC43A6" w:rsidRDefault="00C670AA" w:rsidP="00C670AA">
      <w:pPr>
        <w:pStyle w:val="NO"/>
        <w:rPr>
          <w:lang w:eastAsia="zh-CN"/>
        </w:rPr>
      </w:pPr>
      <w:r w:rsidRPr="00564471">
        <w:rPr>
          <w:lang w:eastAsia="zh-CN"/>
        </w:rPr>
        <w:t xml:space="preserve">NOTE: </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w:t>
      </w:r>
      <w:r w:rsidR="0039442A">
        <w:rPr>
          <w:lang w:eastAsia="zh-CN"/>
        </w:rPr>
        <w:t xml:space="preserve">or </w:t>
      </w:r>
      <w:r w:rsidR="0039442A" w:rsidRPr="00564471">
        <w:rPr>
          <w:lang w:eastAsia="zh-CN"/>
        </w:rPr>
        <w:t xml:space="preserve">a 5G ProSe multi-hop </w:t>
      </w:r>
      <w:r w:rsidR="0039442A">
        <w:rPr>
          <w:lang w:eastAsia="zh-CN"/>
        </w:rPr>
        <w:t>layer-3 UE-to-UE</w:t>
      </w:r>
      <w:r w:rsidR="0039442A" w:rsidRPr="00564471">
        <w:rPr>
          <w:lang w:eastAsia="zh-CN"/>
        </w:rPr>
        <w:t xml:space="preserve"> relay</w:t>
      </w:r>
      <w:r w:rsidR="0039442A">
        <w:rPr>
          <w:lang w:eastAsia="zh-CN"/>
        </w:rPr>
        <w:t xml:space="preserve"> </w:t>
      </w:r>
      <w:r w:rsidRPr="00564471">
        <w:rPr>
          <w:lang w:eastAsia="zh-CN"/>
        </w:rPr>
        <w:t xml:space="preserve">to measure the signal strength of the PROSE PC5 DISCOVERY message from a 5G ProSe multi-hop </w:t>
      </w:r>
      <w:r>
        <w:rPr>
          <w:lang w:eastAsia="zh-CN"/>
        </w:rPr>
        <w:t>layer-3 UE-to-UE</w:t>
      </w:r>
      <w:r w:rsidRPr="00564471">
        <w:rPr>
          <w:lang w:eastAsia="zh-CN"/>
        </w:rPr>
        <w:t xml:space="preserve"> relay</w:t>
      </w:r>
      <w:r w:rsidR="0039442A">
        <w:rPr>
          <w:lang w:eastAsia="zh-CN"/>
        </w:rPr>
        <w:t>. The measurements could</w:t>
      </w:r>
      <w:r>
        <w:rPr>
          <w:lang w:eastAsia="zh-CN"/>
        </w:rPr>
        <w:t xml:space="preserve"> be considered </w:t>
      </w:r>
      <w:r w:rsidR="0039442A">
        <w:rPr>
          <w:lang w:eastAsia="zh-CN"/>
        </w:rPr>
        <w:t>for 5G ProSe</w:t>
      </w:r>
      <w:r w:rsidRPr="00564471">
        <w:rPr>
          <w:lang w:eastAsia="zh-CN"/>
        </w:rPr>
        <w:t xml:space="preserve"> multi-hop </w:t>
      </w:r>
      <w:r>
        <w:rPr>
          <w:lang w:eastAsia="zh-CN"/>
        </w:rPr>
        <w:t>layer-3 UE-to-UE</w:t>
      </w:r>
      <w:r w:rsidRPr="00564471">
        <w:rPr>
          <w:lang w:eastAsia="zh-CN"/>
        </w:rPr>
        <w:t xml:space="preserve"> relay selection/reselection.</w:t>
      </w:r>
    </w:p>
    <w:p w14:paraId="1AA04071" w14:textId="77777777" w:rsidR="00C670AA" w:rsidRPr="00347B99" w:rsidRDefault="00C670AA" w:rsidP="00C670AA">
      <w:pPr>
        <w:pStyle w:val="Heading7"/>
      </w:pPr>
      <w:bookmarkStart w:id="2730" w:name="_CR8c_2_1_2_2_3_3"/>
      <w:bookmarkStart w:id="2731" w:name="_Toc218597345"/>
      <w:bookmarkEnd w:id="2730"/>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731"/>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732" w:name="_CR8c_2_1_2_3"/>
      <w:bookmarkStart w:id="2733" w:name="_Toc218597346"/>
      <w:bookmarkEnd w:id="2732"/>
      <w:r>
        <w:rPr>
          <w:lang w:eastAsia="zh-CN"/>
        </w:rPr>
        <w:lastRenderedPageBreak/>
        <w:t>8c.2.1.2.3</w:t>
      </w:r>
      <w:r>
        <w:rPr>
          <w:lang w:eastAsia="zh-CN"/>
        </w:rPr>
        <w:tab/>
      </w:r>
      <w:r>
        <w:t>5G ProSe multi-hop layer-3 UE-to-UE relay discovery</w:t>
      </w:r>
      <w:r>
        <w:rPr>
          <w:lang w:eastAsia="zh-CN"/>
        </w:rPr>
        <w:t xml:space="preserve"> for IP data unit type with model B</w:t>
      </w:r>
      <w:bookmarkEnd w:id="2733"/>
    </w:p>
    <w:p w14:paraId="5ED2E422" w14:textId="77777777" w:rsidR="007959CF" w:rsidRDefault="007959CF" w:rsidP="007959CF">
      <w:pPr>
        <w:pStyle w:val="Heading6"/>
        <w:rPr>
          <w:lang w:eastAsia="zh-CN"/>
        </w:rPr>
      </w:pPr>
      <w:bookmarkStart w:id="2734" w:name="_CR8c_2_1_2_3_1"/>
      <w:bookmarkStart w:id="2735" w:name="_Toc218597347"/>
      <w:bookmarkEnd w:id="2734"/>
      <w:r>
        <w:rPr>
          <w:lang w:eastAsia="zh-CN"/>
        </w:rPr>
        <w:t>8c.2.1.2.3.1</w:t>
      </w:r>
      <w:r>
        <w:rPr>
          <w:lang w:eastAsia="zh-CN"/>
        </w:rPr>
        <w:tab/>
        <w:t>General</w:t>
      </w:r>
      <w:bookmarkEnd w:id="2735"/>
    </w:p>
    <w:p w14:paraId="5D514442" w14:textId="22F07281"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7959CF">
      <w:pPr>
        <w:pStyle w:val="Heading6"/>
      </w:pPr>
      <w:bookmarkStart w:id="2736" w:name="_CR8c_2_1_2_3_2"/>
      <w:bookmarkStart w:id="2737" w:name="_Toc218597348"/>
      <w:bookmarkEnd w:id="2736"/>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737"/>
    </w:p>
    <w:p w14:paraId="54061F02" w14:textId="77777777" w:rsidR="007959CF" w:rsidRDefault="007959CF" w:rsidP="007959CF">
      <w:pPr>
        <w:pStyle w:val="Heading7"/>
        <w:rPr>
          <w:lang w:eastAsia="zh-CN"/>
        </w:rPr>
      </w:pPr>
      <w:bookmarkStart w:id="2738" w:name="_CR8c_2_1_2_3_2_1"/>
      <w:bookmarkStart w:id="2739" w:name="_Toc218597349"/>
      <w:bookmarkEnd w:id="2738"/>
      <w:r>
        <w:rPr>
          <w:lang w:eastAsia="zh-CN"/>
        </w:rPr>
        <w:t>8c.2.1.2.3.2.1</w:t>
      </w:r>
      <w:r>
        <w:rPr>
          <w:lang w:eastAsia="zh-CN"/>
        </w:rPr>
        <w:tab/>
        <w:t>General</w:t>
      </w:r>
      <w:bookmarkEnd w:id="2739"/>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740" w:name="_CR8c_2_1_2_3_2_2"/>
      <w:bookmarkStart w:id="2741" w:name="_Toc218597350"/>
      <w:bookmarkEnd w:id="2740"/>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741"/>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60D5D861" w:rsidR="007959CF" w:rsidRDefault="007959CF" w:rsidP="007959CF">
      <w:pPr>
        <w:pStyle w:val="B4"/>
      </w:pPr>
      <w:r>
        <w:t>A)</w:t>
      </w:r>
      <w:r>
        <w:tab/>
        <w:t xml:space="preserve">the UE is unable to find a suitable cell in the selected PLMN </w:t>
      </w:r>
      <w:r w:rsidR="00DC20B7">
        <w:t>or the subscribed SNPN</w:t>
      </w:r>
      <w:r w:rsidR="00DC20B7" w:rsidRPr="004F498F">
        <w:t xml:space="preserve"> </w:t>
      </w:r>
      <w:r>
        <w:t>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26A0C833"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rsidR="00EE4979" w:rsidRPr="00C6761E">
        <w:rPr>
          <w:rFonts w:hint="eastAsia"/>
          <w:lang w:eastAsia="zh-CN"/>
        </w:rPr>
        <w:t xml:space="preserve"> and </w:t>
      </w:r>
      <w:r w:rsidR="00EE4979" w:rsidRPr="00C6761E">
        <w:t>the indicated security procedure for the relay service code is supported by the UE</w:t>
      </w:r>
      <w:r>
        <w:t>;</w:t>
      </w:r>
    </w:p>
    <w:p w14:paraId="6EC8E219" w14:textId="77777777" w:rsidR="007959CF" w:rsidRDefault="007959CF" w:rsidP="007959CF">
      <w:r>
        <w:lastRenderedPageBreak/>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63A1B75F" w14:textId="06C6D7A2" w:rsidR="00B74490" w:rsidRDefault="00B74490" w:rsidP="00B74490">
      <w:pPr>
        <w:pStyle w:val="TH"/>
        <w:rPr>
          <w:rStyle w:val="THChar"/>
          <w:lang w:eastAsia="zh-CN"/>
        </w:rPr>
      </w:pPr>
      <w:r>
        <w:object w:dxaOrig="9158" w:dyaOrig="2488" w14:anchorId="0116D2CD">
          <v:shape id="_x0000_i1096" type="#_x0000_t75" style="width:458.2pt;height:124.85pt" o:ole="">
            <v:imagedata r:id="rId148" o:title=""/>
          </v:shape>
          <o:OLEObject Type="Embed" ProgID="Visio.Drawing.11" ShapeID="_x0000_i1096" DrawAspect="Content" ObjectID="_1829208570" r:id="rId149"/>
        </w:object>
      </w:r>
    </w:p>
    <w:p w14:paraId="7CCEA010" w14:textId="4E049A7E" w:rsidR="007959CF" w:rsidRDefault="00B74490" w:rsidP="00B74490">
      <w:pPr>
        <w:pStyle w:val="TF"/>
      </w:pPr>
      <w:bookmarkStart w:id="2742" w:name="_CRFigure8c_2_1_2_3_2_2_1"/>
      <w:r>
        <w:t>Figure </w:t>
      </w:r>
      <w:bookmarkEnd w:id="2742"/>
      <w:r>
        <w:t>8c.2.1.2.3.2.2.1: Discoverer end UE procedure for multi-hop layer-3 UE-to-UE Relay discovery</w:t>
      </w:r>
    </w:p>
    <w:p w14:paraId="3059E782" w14:textId="050B11FC"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20CC54B9" w:rsidR="00791800" w:rsidRDefault="00791800" w:rsidP="007959CF">
      <w:pPr>
        <w:pStyle w:val="B2"/>
        <w:rPr>
          <w:lang w:eastAsia="zh-CN"/>
        </w:rPr>
      </w:pPr>
      <w:r>
        <w:t>5)</w:t>
      </w:r>
      <w:r>
        <w:tab/>
        <w:t xml:space="preserve">shall </w:t>
      </w:r>
      <w:r w:rsidR="00EE4979">
        <w:t>include the direct discovery set IE which contains the list of protected user infos as follows:</w:t>
      </w:r>
    </w:p>
    <w:p w14:paraId="6D0A630C" w14:textId="77777777" w:rsidR="00EE4979" w:rsidRDefault="00EE4979" w:rsidP="00EE4979">
      <w:pPr>
        <w:pStyle w:val="B3"/>
      </w:pPr>
      <w:r>
        <w:t>i)</w:t>
      </w:r>
      <w:r>
        <w:tab/>
      </w:r>
      <w:r w:rsidRPr="00E8775D">
        <w:t xml:space="preserve">set the "protected user info </w:t>
      </w:r>
      <w:r>
        <w:t>1</w:t>
      </w:r>
      <w:r w:rsidRPr="00E8775D">
        <w:t>" field to the protected user info of the discoverer end UE as described in table</w:t>
      </w:r>
      <w:r>
        <w:t> </w:t>
      </w:r>
      <w:r w:rsidRPr="00E8775D">
        <w:t>11.2.17.1: the user info parameter set to the application layer ID of the discoverer end UE as provided by the upper layers, the corresponding MIC field c</w:t>
      </w:r>
      <w:r>
        <w:t>omputed as described in 3GPP TS </w:t>
      </w:r>
      <w:r w:rsidRPr="00E8775D">
        <w:t>33.503</w:t>
      </w:r>
      <w:r>
        <w:t> [34] for the discoverer</w:t>
      </w:r>
      <w:r w:rsidRPr="00E8775D">
        <w:t xml:space="preserve"> user info, and the corresponding UTC-based counter LSB parameter set to the 4 least significant bits of the UTC-based counter</w:t>
      </w:r>
      <w:r>
        <w:t>;</w:t>
      </w:r>
    </w:p>
    <w:p w14:paraId="4286A238" w14:textId="77777777" w:rsidR="00EE4979" w:rsidRDefault="00EE4979" w:rsidP="00EE4979">
      <w:pPr>
        <w:pStyle w:val="B2"/>
      </w:pPr>
      <w:r>
        <w:rPr>
          <w:rFonts w:hint="eastAsia"/>
          <w:lang w:eastAsia="zh-CN"/>
        </w:rPr>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 xml:space="preserve">or 5G </w:t>
      </w:r>
      <w:r w:rsidRPr="00C6761E">
        <w:lastRenderedPageBreak/>
        <w:t>PKMF</w:t>
      </w:r>
      <w:r w:rsidRPr="00C6761E">
        <w:rPr>
          <w:rFonts w:hint="eastAsia"/>
          <w:lang w:eastAsia="zh-CN"/>
        </w:rPr>
        <w:t xml:space="preserve"> </w:t>
      </w:r>
      <w:r w:rsidRPr="00C6761E">
        <w:t xml:space="preserve">(if security procedure over user plane for 5G ProSe </w:t>
      </w:r>
      <w:r>
        <w:t xml:space="preserve">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20A16AF" w14:textId="77777777" w:rsidR="00EE4979" w:rsidRDefault="00EE4979" w:rsidP="00EE4979">
      <w:pPr>
        <w:pStyle w:val="B2"/>
        <w:rPr>
          <w:lang w:eastAsia="zh-CN"/>
        </w:rPr>
      </w:pPr>
      <w:r>
        <w:t>6</w:t>
      </w:r>
      <w:r w:rsidRPr="00D7502B">
        <w:t>)</w:t>
      </w:r>
      <w:r w:rsidRPr="00D7502B">
        <w:tab/>
        <w:t>shall include the PLMN ID set to the PLMN ID for which the used security parameters are associated and in cleartext;</w:t>
      </w:r>
      <w:r>
        <w:t xml:space="preserve"> and</w:t>
      </w:r>
    </w:p>
    <w:p w14:paraId="17295A50" w14:textId="59DAFC12" w:rsidR="007959CF" w:rsidRDefault="00EE4979" w:rsidP="007959CF">
      <w:pPr>
        <w:pStyle w:val="B2"/>
      </w:pPr>
      <w:r>
        <w:rPr>
          <w:lang w:eastAsia="zh-CN"/>
        </w:rPr>
        <w:t>7</w:t>
      </w:r>
      <w:r w:rsidR="007959CF">
        <w:t>)</w:t>
      </w:r>
      <w:r w:rsidR="007959CF">
        <w:tab/>
      </w:r>
      <w:r w:rsidR="007959CF">
        <w:rPr>
          <w:rFonts w:hint="eastAsia"/>
          <w:lang w:eastAsia="zh-CN"/>
        </w:rPr>
        <w:t>may</w:t>
      </w:r>
      <w:r w:rsidR="007959CF">
        <w:t xml:space="preserve"> set the</w:t>
      </w:r>
      <w:r w:rsidR="007959CF">
        <w:rPr>
          <w:lang w:eastAsia="zh-CN"/>
        </w:rPr>
        <w:t xml:space="preserve"> </w:t>
      </w:r>
      <w:r w:rsidR="00791800">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580E2421" w14:textId="77777777" w:rsidR="00EE4979" w:rsidRDefault="00EE4979" w:rsidP="00EE4979">
      <w:pPr>
        <w:pStyle w:val="B1"/>
        <w:rPr>
          <w:lang w:eastAsia="zh-CN"/>
        </w:rPr>
      </w:pPr>
      <w:r>
        <w:rPr>
          <w:lang w:eastAsia="zh-CN"/>
        </w:rPr>
        <w:t>e)</w:t>
      </w:r>
      <w:r>
        <w:rPr>
          <w:lang w:eastAsia="zh-CN"/>
        </w:rPr>
        <w:tab/>
      </w:r>
      <w:r w:rsidRPr="00F93B74">
        <w:rPr>
          <w:lang w:eastAsia="zh-CN"/>
        </w:rPr>
        <w:t>shall apply the DUIK, DUSK or DUCK with the associated encrypted bitmask for the relay service code for 5G ProSe UE-to-UE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7D5EF48E" w14:textId="514AF88C" w:rsidR="007959CF" w:rsidRDefault="00EE4979" w:rsidP="007959CF">
      <w:pPr>
        <w:pStyle w:val="B1"/>
      </w:pPr>
      <w:r>
        <w:rPr>
          <w:lang w:eastAsia="zh-CN"/>
        </w:rPr>
        <w:t>f</w:t>
      </w:r>
      <w:r w:rsidR="007959CF">
        <w:rPr>
          <w:lang w:eastAsia="zh-CN"/>
        </w:rPr>
        <w:t>)</w:t>
      </w:r>
      <w:r w:rsidR="007959CF">
        <w:rPr>
          <w:lang w:eastAsia="zh-CN"/>
        </w:rPr>
        <w:tab/>
        <w:t xml:space="preserve">shall set the destination layer-2 ID </w:t>
      </w:r>
      <w:r w:rsidR="007959CF">
        <w:rPr>
          <w:rFonts w:hint="eastAsia"/>
          <w:lang w:eastAsia="zh-CN"/>
        </w:rPr>
        <w:t xml:space="preserve">to </w:t>
      </w:r>
      <w:r w:rsidR="007959CF">
        <w:rPr>
          <w:lang w:eastAsia="zh-CN"/>
        </w:rPr>
        <w:t xml:space="preserve">the default destination layer-2 ID </w:t>
      </w:r>
      <w:r w:rsidR="007959CF">
        <w:t xml:space="preserve">as specified in clause 5.2.9 and </w:t>
      </w:r>
      <w:r w:rsidR="007959CF">
        <w:rPr>
          <w:lang w:eastAsia="zh-CN"/>
        </w:rPr>
        <w:t xml:space="preserve">self-assign a source layer-2 ID for sending the multi-hop layer-3 </w:t>
      </w:r>
      <w:r w:rsidR="007959CF">
        <w:t>UE-to-UE relay discovery solicitation message</w:t>
      </w:r>
      <w:r w:rsidR="007959CF">
        <w:rPr>
          <w:lang w:eastAsia="zh-CN"/>
        </w:rPr>
        <w:t>; and</w:t>
      </w:r>
    </w:p>
    <w:p w14:paraId="3ED8EDBD" w14:textId="442DFD5F" w:rsidR="007959CF" w:rsidRDefault="00EE4979" w:rsidP="007959CF">
      <w:pPr>
        <w:pStyle w:val="B1"/>
      </w:pPr>
      <w:r>
        <w:rPr>
          <w:lang w:eastAsia="zh-CN"/>
        </w:rPr>
        <w:t>g</w:t>
      </w:r>
      <w:r w:rsidR="007959CF">
        <w:t>)</w:t>
      </w:r>
      <w:r w:rsidR="007959CF">
        <w:tab/>
        <w:t xml:space="preserve">shall pass the resulting PROSE PC5 DISCOVERY message for multi-hop UE-to-UE relay discovery solicitation </w:t>
      </w:r>
      <w:r w:rsidR="00077C93">
        <w:rPr>
          <w:lang w:eastAsia="zh-CN"/>
        </w:rPr>
        <w:t>for IP data unit type</w:t>
      </w:r>
      <w:r w:rsidR="00077C93">
        <w:t xml:space="preserve"> </w:t>
      </w:r>
      <w:r w:rsidR="007959CF">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9842B5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w:t>
      </w:r>
      <w:r w:rsidR="001837B7">
        <w:rPr>
          <w:lang w:eastAsia="zh-CN"/>
        </w:rPr>
        <w:t>end</w:t>
      </w:r>
      <w:r>
        <w:rPr>
          <w:lang w:eastAsia="zh-CN"/>
        </w:rPr>
        <w:t xml:space="preserve">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743" w:name="_CR8c_2_1_2_3_2_3"/>
      <w:bookmarkStart w:id="2744" w:name="_Toc218597351"/>
      <w:bookmarkEnd w:id="2743"/>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744"/>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lastRenderedPageBreak/>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5FF0E254" w:rsidR="007959CF" w:rsidRDefault="007959CF" w:rsidP="007959CF">
      <w:pPr>
        <w:pStyle w:val="Heading6"/>
        <w:rPr>
          <w:lang w:eastAsia="zh-CN"/>
        </w:rPr>
      </w:pPr>
      <w:bookmarkStart w:id="2745" w:name="_CR8c_2_1_2_3_3"/>
      <w:bookmarkStart w:id="2746" w:name="_Toc218597352"/>
      <w:bookmarkEnd w:id="2745"/>
      <w:r>
        <w:rPr>
          <w:lang w:eastAsia="zh-CN"/>
        </w:rPr>
        <w:t>8c.2.1.2.3.3</w:t>
      </w:r>
      <w:r>
        <w:rPr>
          <w:lang w:eastAsia="zh-CN"/>
        </w:rPr>
        <w:tab/>
      </w:r>
      <w:r w:rsidR="001837B7">
        <w:rPr>
          <w:lang w:eastAsia="zh-CN"/>
        </w:rPr>
        <w:t>void</w:t>
      </w:r>
      <w:bookmarkEnd w:id="2746"/>
    </w:p>
    <w:p w14:paraId="64C56FE1" w14:textId="77777777" w:rsidR="007959CF" w:rsidRDefault="007959CF" w:rsidP="007959CF">
      <w:pPr>
        <w:pStyle w:val="Heading6"/>
        <w:rPr>
          <w:lang w:eastAsia="zh-CN"/>
        </w:rPr>
      </w:pPr>
      <w:bookmarkStart w:id="2747" w:name="_CRThepurposeofthediscovererrelayUEproc"/>
      <w:bookmarkStart w:id="2748" w:name="_CR8c_2_1_2_3_4"/>
      <w:bookmarkStart w:id="2749" w:name="_Toc218597353"/>
      <w:bookmarkEnd w:id="2747"/>
      <w:bookmarkEnd w:id="2748"/>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749"/>
    </w:p>
    <w:p w14:paraId="0561FEE2" w14:textId="77777777" w:rsidR="007959CF" w:rsidRDefault="007959CF" w:rsidP="007959CF">
      <w:pPr>
        <w:pStyle w:val="Heading7"/>
        <w:rPr>
          <w:lang w:eastAsia="zh-CN"/>
        </w:rPr>
      </w:pPr>
      <w:bookmarkStart w:id="2750" w:name="_CR8c_2_1_2_3_4_1"/>
      <w:bookmarkStart w:id="2751" w:name="_Toc218597354"/>
      <w:bookmarkEnd w:id="2750"/>
      <w:r>
        <w:rPr>
          <w:lang w:eastAsia="zh-CN"/>
        </w:rPr>
        <w:t>8c.2.1.2.3.4.1</w:t>
      </w:r>
      <w:r>
        <w:rPr>
          <w:lang w:eastAsia="zh-CN"/>
        </w:rPr>
        <w:tab/>
        <w:t>General</w:t>
      </w:r>
      <w:bookmarkEnd w:id="2751"/>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752" w:name="_CR8c_2_1_2_3_4_2"/>
      <w:bookmarkStart w:id="2753" w:name="_Toc218597355"/>
      <w:bookmarkEnd w:id="2752"/>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753"/>
    </w:p>
    <w:p w14:paraId="474849A9" w14:textId="77777777" w:rsidR="007959CF" w:rsidRDefault="007959CF" w:rsidP="007959CF">
      <w:r>
        <w:t>The UE is authorised to perform the discoveree relay UE procedure for 5G ProSe multi-hop layer-3 UE-to-UE relay discovery if:</w:t>
      </w:r>
    </w:p>
    <w:p w14:paraId="3B3EC21E" w14:textId="3411E040" w:rsidR="007959CF" w:rsidRDefault="007959CF" w:rsidP="007959CF">
      <w:pPr>
        <w:pStyle w:val="B1"/>
      </w:pPr>
      <w:r>
        <w:t>a)</w:t>
      </w:r>
      <w:r>
        <w:tab/>
        <w:t>the UE is authorised to act as a 5G ProSe multi-hop layer-3 UE-to-UE relay UE in the PLMN</w:t>
      </w:r>
      <w:r>
        <w:rPr>
          <w:lang w:eastAsia="ko-KR"/>
        </w:rPr>
        <w:t xml:space="preserve"> </w:t>
      </w:r>
      <w:r w:rsidR="00DC20B7">
        <w:t>or the subscribed SNPN</w:t>
      </w:r>
      <w:r w:rsidR="00DC20B7" w:rsidRPr="004F498F">
        <w:t xml:space="preserve"> </w:t>
      </w:r>
      <w:r>
        <w:rPr>
          <w:lang w:eastAsia="ko-KR"/>
        </w:rPr>
        <w:t>indicated by the serving cell,</w:t>
      </w:r>
      <w:r>
        <w:t xml:space="preserve"> and</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65pt;height:124.85pt" o:ole="">
            <v:imagedata r:id="rId150" o:title=""/>
          </v:shape>
          <o:OLEObject Type="Embed" ProgID="Visio.Drawing.11" ShapeID="_x0000_i1097" DrawAspect="Content" ObjectID="_1829208571" r:id="rId151"/>
        </w:object>
      </w:r>
    </w:p>
    <w:p w14:paraId="470C0C34" w14:textId="38EC0723" w:rsidR="007959CF" w:rsidRDefault="007344CD" w:rsidP="007344CD">
      <w:pPr>
        <w:pStyle w:val="TF"/>
      </w:pPr>
      <w:bookmarkStart w:id="2754" w:name="_CRFigure8c_2_1_3_4_2_1"/>
      <w:r>
        <w:t xml:space="preserve">Figure </w:t>
      </w:r>
      <w:bookmarkEnd w:id="2754"/>
      <w:r>
        <w:t>8c.2.1.3.</w:t>
      </w:r>
      <w:r>
        <w:rPr>
          <w:rFonts w:hint="eastAsia"/>
          <w:lang w:eastAsia="zh-CN"/>
        </w:rPr>
        <w:t>4</w:t>
      </w:r>
      <w:r>
        <w:t>.2.1: Discoveree relay UE procedure for multi-hop layer-3 UE-to-UE relay discovery</w:t>
      </w:r>
    </w:p>
    <w:p w14:paraId="343D10EA" w14:textId="3AA97476" w:rsidR="007959CF" w:rsidRDefault="007959CF" w:rsidP="007959CF">
      <w:r>
        <w:t xml:space="preserve">When the UE is triggered by the upper layers to start responding to solicitation on proximity of a connectivity service </w:t>
      </w:r>
      <w:r w:rsidR="001837B7">
        <w:t>for</w:t>
      </w:r>
      <w:r>
        <w:t xml:space="preserve"> 5G ProSe multi-hop layer-3 UE-to-UE relay and if the UE is authorised to perform the discoveree relay UE procedure for 5G ProSe multi-hop layer-3 UE-to-UE relay discovery, then the UE:</w:t>
      </w:r>
    </w:p>
    <w:p w14:paraId="25BEBBAC" w14:textId="77777777" w:rsidR="007959CF" w:rsidRDefault="007959CF" w:rsidP="007959CF">
      <w:pPr>
        <w:pStyle w:val="B1"/>
      </w:pPr>
      <w:r>
        <w:lastRenderedPageBreak/>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5192C75F" w14:textId="77777777" w:rsidR="00EE4979" w:rsidRDefault="00EE4979" w:rsidP="00EE4979">
      <w:r w:rsidRPr="00C6761E">
        <w:t xml:space="preserve">Upon reception of a PROSE PC5 DISCOVERY message for </w:t>
      </w:r>
      <w:r>
        <w:t xml:space="preserve">multi-hop layer-3 </w:t>
      </w:r>
      <w:r w:rsidRPr="00C6761E">
        <w:t>UE-to-</w:t>
      </w:r>
      <w:r w:rsidRPr="00C6761E">
        <w:rPr>
          <w:rFonts w:hint="eastAsia"/>
          <w:lang w:eastAsia="zh-CN"/>
        </w:rPr>
        <w:t xml:space="preserve">UE </w:t>
      </w:r>
      <w:r w:rsidRPr="00C6761E">
        <w:t>relay discovery solicitation</w:t>
      </w:r>
      <w:r>
        <w:t xml:space="preserve"> </w:t>
      </w:r>
      <w:r w:rsidRPr="004260B1">
        <w:t>if the received PLMN ID in the message is not associated with the target relay service code of the connectivity service which the UE is authorized to respond, the UE shall ignore the message</w:t>
      </w:r>
      <w:r>
        <w:t>.</w:t>
      </w:r>
    </w:p>
    <w:p w14:paraId="2A75030D" w14:textId="335DF3E3" w:rsidR="007959CF" w:rsidRDefault="007959CF" w:rsidP="007959CF">
      <w:pPr>
        <w:rPr>
          <w:rFonts w:eastAsia="SimSun"/>
        </w:rPr>
      </w:pPr>
      <w:r>
        <w:t xml:space="preserve">Upon reception of a </w:t>
      </w:r>
      <w:r w:rsidR="00EE4979" w:rsidRPr="00C6761E">
        <w:t xml:space="preserve">PROSE PC5 DISCOVERY </w:t>
      </w:r>
      <w:r w:rsidR="00EE4979">
        <w:t xml:space="preserve">message </w:t>
      </w:r>
      <w:r>
        <w:t>for multi-hop layer-3 UE-to-</w:t>
      </w:r>
      <w:r>
        <w:rPr>
          <w:rFonts w:hint="eastAsia"/>
          <w:lang w:eastAsia="zh-CN"/>
        </w:rPr>
        <w:t xml:space="preserve">UE </w:t>
      </w:r>
      <w:r>
        <w:t xml:space="preserve">relay discovery solicitation, </w:t>
      </w:r>
      <w:r w:rsidR="00EE4979">
        <w:t>if</w:t>
      </w:r>
      <w:r w:rsidR="00EE4979" w:rsidRPr="00CA3C27">
        <w:t xml:space="preserve"> </w:t>
      </w:r>
      <w:r w:rsidR="00EE4979" w:rsidRPr="00C6761E">
        <w:t xml:space="preserve">the </w:t>
      </w:r>
      <w:r w:rsidR="00EE4979" w:rsidRPr="004260B1">
        <w:t>received PLMN ID in the message is associated with</w:t>
      </w:r>
      <w:r>
        <w:t xml:space="preserve"> the </w:t>
      </w:r>
      <w:r w:rsidR="00EE4979">
        <w:t xml:space="preserve">target </w:t>
      </w:r>
      <w:r>
        <w:t xml:space="preserve">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rsidR="00EE4979" w:rsidRPr="00EE4979">
        <w:t xml:space="preserve"> </w:t>
      </w:r>
      <w:r w:rsidR="00EE4979" w:rsidRPr="00C6761E">
        <w:t>and the UTC-based counter associated with the direct discovery set. The UE shall use the associated DUSK, if received from the 5G DDNMF or 5G PKMF (if security procedure over user plane for 5G ProSe</w:t>
      </w:r>
      <w:r w:rsidR="00EE4979">
        <w:t xml:space="preserve"> multi-hop</w:t>
      </w:r>
      <w:r w:rsidR="00EE4979" w:rsidRPr="00C6761E">
        <w:t xml:space="preserve"> UE-to-</w:t>
      </w:r>
      <w:r w:rsidR="00EE4979" w:rsidRPr="00C6761E">
        <w:rPr>
          <w:rFonts w:hint="eastAsia"/>
          <w:lang w:eastAsia="zh-CN"/>
        </w:rPr>
        <w:t xml:space="preserve">UE </w:t>
      </w:r>
      <w:r w:rsidR="00EE4979" w:rsidRPr="00C6761E">
        <w:t>relay is used) and the UTC-based counter associated with the PROSE PC5 DISCOVERY message to unscramble the PROSE PC5 DISCOVERY message as described in 3GPP TS 33.503 [34]. Then, if a DUCK is received from the 5G DDNMF or 5G PKMF (if security procedure over user plane for 5G ProSe UE-to-</w:t>
      </w:r>
      <w:r w:rsidR="00EE4979" w:rsidRPr="00C6761E">
        <w:rPr>
          <w:rFonts w:hint="eastAsia"/>
          <w:lang w:eastAsia="zh-CN"/>
        </w:rPr>
        <w:t xml:space="preserve">UE </w:t>
      </w:r>
      <w:r w:rsidR="00EE4979" w:rsidRPr="00C6761E">
        <w:t xml:space="preserve">relay is used), the UE shall use the DUCK and the UTC-based counter associated with the PROSE PC5 DISCOVERY message to </w:t>
      </w:r>
      <w:r w:rsidR="00EE4979" w:rsidRPr="00C6761E">
        <w:rPr>
          <w:noProof/>
        </w:rPr>
        <w:t>decrypt the configured message-specific confidentiality-protected</w:t>
      </w:r>
      <w:r w:rsidR="00EE4979" w:rsidRPr="00C6761E">
        <w:t xml:space="preserve"> </w:t>
      </w:r>
      <w:r w:rsidR="00EE4979" w:rsidRPr="00C6761E">
        <w:rPr>
          <w:noProof/>
        </w:rPr>
        <w:t>portion</w:t>
      </w:r>
      <w:r w:rsidR="00EE4979" w:rsidRPr="00C6761E">
        <w:t xml:space="preserve">, as described in 3GPP TS 33.503 [34]. Finally, if a DUIK is received from the 5G DDNMF or 5G PKMF (if security procedure over user plane for 5G ProSe </w:t>
      </w:r>
      <w:r w:rsidR="00EE4979">
        <w:t xml:space="preserve">multi-hop </w:t>
      </w:r>
      <w:r w:rsidR="00EE4979" w:rsidRPr="00C6761E">
        <w:t>UE-to-</w:t>
      </w:r>
      <w:r w:rsidR="00EE4979" w:rsidRPr="00C6761E">
        <w:rPr>
          <w:rFonts w:hint="eastAsia"/>
          <w:lang w:eastAsia="zh-CN"/>
        </w:rPr>
        <w:t xml:space="preserve">UE </w:t>
      </w:r>
      <w:r w:rsidR="00EE4979" w:rsidRPr="00C6761E">
        <w:t xml:space="preserve">relay is used), the UE shall use the DUIK and the UTC-based counter associated with the PROSE PC5 DISCOVERY message to verify the MIC field in the unscrambled PROSE PC5 DISCOVERY message for </w:t>
      </w:r>
      <w:r w:rsidR="00EE4979">
        <w:t xml:space="preserve">multi-hop layer-3 </w:t>
      </w:r>
      <w:r w:rsidR="00EE4979" w:rsidRPr="00C6761E">
        <w:t>UE-to-</w:t>
      </w:r>
      <w:r w:rsidR="00EE4979" w:rsidRPr="00C6761E">
        <w:rPr>
          <w:rFonts w:hint="eastAsia"/>
          <w:lang w:eastAsia="zh-CN"/>
        </w:rPr>
        <w:t xml:space="preserve">UE </w:t>
      </w:r>
      <w:r w:rsidR="00EE4979" w:rsidRPr="00C6761E">
        <w:t>relay discovery solicitation</w:t>
      </w:r>
      <w:r>
        <w:t>.</w:t>
      </w:r>
    </w:p>
    <w:p w14:paraId="0E766D48" w14:textId="77777777" w:rsidR="00EE4979" w:rsidRPr="00C6761E" w:rsidRDefault="00EE4979" w:rsidP="00EE4979">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 xml:space="preserve">PROSE PC5 DISCOVERY message for </w:t>
      </w:r>
      <w:r>
        <w:t xml:space="preserve">multi-hop layer-3 </w:t>
      </w:r>
      <w:r w:rsidRPr="00C6761E">
        <w:t>UE-to-</w:t>
      </w:r>
      <w:r w:rsidRPr="00C6761E">
        <w:rPr>
          <w:rFonts w:hint="eastAsia"/>
          <w:lang w:eastAsia="zh-CN"/>
        </w:rPr>
        <w:t>UE</w:t>
      </w:r>
      <w:r w:rsidRPr="00C6761E">
        <w:t xml:space="preserve"> relay discovery solicitation.</w:t>
      </w:r>
    </w:p>
    <w:p w14:paraId="704B2085" w14:textId="77777777" w:rsidR="00EE4979" w:rsidRPr="00C6761E" w:rsidRDefault="00EE4979" w:rsidP="00EE4979">
      <w:pPr>
        <w:pStyle w:val="NO"/>
        <w:rPr>
          <w:lang w:eastAsia="zh-CN"/>
        </w:rPr>
      </w:pPr>
      <w:r>
        <w:rPr>
          <w:lang w:eastAsia="ko-KR"/>
        </w:rPr>
        <w:t>NOTE</w:t>
      </w:r>
      <w:r>
        <w:rPr>
          <w:lang w:val="en-US" w:eastAsia="ko-KR"/>
        </w:rPr>
        <w:t> </w:t>
      </w:r>
      <w:r>
        <w:rPr>
          <w:lang w:eastAsia="ko-KR"/>
        </w:rPr>
        <w:t>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t xml:space="preserve">multi-hop layer-3 </w:t>
      </w:r>
      <w:r w:rsidRPr="00C6761E">
        <w:t>UE-to-UE</w:t>
      </w:r>
      <w:r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16C169EB" w14:textId="77777777" w:rsidR="007959CF" w:rsidRDefault="007959CF" w:rsidP="007959CF">
      <w:r>
        <w:t>Then, if:</w:t>
      </w:r>
    </w:p>
    <w:p w14:paraId="15092BDF" w14:textId="631D17D4"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p>
    <w:p w14:paraId="1BE4D923" w14:textId="04CF650B" w:rsidR="007959CF" w:rsidRPr="00664DB5" w:rsidRDefault="00664DB5" w:rsidP="00664DB5">
      <w:pPr>
        <w:pStyle w:val="B2"/>
        <w:overflowPunct/>
        <w:autoSpaceDE/>
        <w:autoSpaceDN/>
        <w:adjustRightInd/>
        <w:textAlignment w:val="auto"/>
        <w:rPr>
          <w:rFonts w:eastAsiaTheme="minorEastAsia"/>
          <w:lang w:eastAsia="en-US"/>
        </w:rPr>
      </w:pPr>
      <w:r w:rsidRPr="00664DB5">
        <w:rPr>
          <w:rFonts w:eastAsiaTheme="minorEastAsia" w:hint="eastAsia"/>
          <w:lang w:eastAsia="en-US"/>
        </w:rPr>
        <w:t>1</w:t>
      </w:r>
      <w:r w:rsidRPr="00664DB5">
        <w:rPr>
          <w:rFonts w:eastAsiaTheme="minorEastAsia"/>
          <w:lang w:eastAsia="en-US"/>
        </w:rPr>
        <w:t>)</w:t>
      </w:r>
      <w:r w:rsidRPr="00664DB5">
        <w:rPr>
          <w:rFonts w:eastAsiaTheme="minorEastAsia"/>
          <w:lang w:eastAsia="en-US"/>
        </w:rPr>
        <w:tab/>
        <w:t xml:space="preserve">the </w:t>
      </w:r>
      <w:r w:rsidRPr="00664DB5">
        <w:rPr>
          <w:rFonts w:eastAsiaTheme="minorEastAsia" w:hint="eastAsia"/>
          <w:lang w:eastAsia="en-US"/>
        </w:rPr>
        <w:t>multi-hop UE-to-UE relay UE</w:t>
      </w:r>
      <w:r w:rsidRPr="00664DB5">
        <w:rPr>
          <w:rFonts w:eastAsiaTheme="minorEastAsia"/>
          <w:lang w:eastAsia="en-US"/>
        </w:rPr>
        <w:t xml:space="preserve"> </w:t>
      </w:r>
      <w:r w:rsidRPr="00664DB5">
        <w:rPr>
          <w:rFonts w:eastAsiaTheme="minorEastAsia" w:hint="eastAsia"/>
          <w:lang w:eastAsia="en-US"/>
        </w:rPr>
        <w:t xml:space="preserve">info parameter </w:t>
      </w:r>
      <w:r w:rsidRPr="00664DB5">
        <w:rPr>
          <w:rFonts w:eastAsiaTheme="minorEastAsia"/>
          <w:lang w:eastAsia="en-US"/>
        </w:rPr>
        <w:t xml:space="preserve">in the received PROSE PC5 DISCOVERY message for multi-hop UE-to-UE relay discovery solicitation for IP data unit type is the same as the user info ID of the UE provided by </w:t>
      </w:r>
      <w:r w:rsidRPr="00664DB5">
        <w:rPr>
          <w:rFonts w:eastAsiaTheme="minorEastAsia" w:hint="eastAsia"/>
          <w:lang w:eastAsia="en-US"/>
        </w:rPr>
        <w:t>upper layers</w:t>
      </w:r>
      <w:r w:rsidRPr="00664DB5">
        <w:rPr>
          <w:rFonts w:eastAsiaTheme="minorEastAsia"/>
          <w:lang w:eastAsia="en-US"/>
        </w:rPr>
        <w:t>;</w:t>
      </w:r>
      <w:r w:rsidRPr="00664DB5">
        <w:rPr>
          <w:rFonts w:eastAsiaTheme="minorEastAsia" w:hint="eastAsia"/>
          <w:lang w:eastAsia="en-US"/>
        </w:rPr>
        <w:t xml:space="preserve"> or</w:t>
      </w:r>
    </w:p>
    <w:p w14:paraId="0A4DD2FC" w14:textId="37DBB2E1" w:rsidR="00664DB5" w:rsidRDefault="00664DB5" w:rsidP="00664DB5">
      <w:pPr>
        <w:pStyle w:val="B2"/>
        <w:overflowPunct/>
        <w:autoSpaceDE/>
        <w:autoSpaceDN/>
        <w:adjustRightInd/>
        <w:textAlignment w:val="auto"/>
      </w:pPr>
      <w:r w:rsidRPr="00664DB5">
        <w:rPr>
          <w:rFonts w:eastAsiaTheme="minorEastAsia" w:hint="eastAsia"/>
          <w:lang w:eastAsia="en-US"/>
        </w:rPr>
        <w:t>2)</w:t>
      </w:r>
      <w:r w:rsidRPr="00664DB5">
        <w:rPr>
          <w:rFonts w:eastAsiaTheme="minorEastAsia"/>
          <w:lang w:eastAsia="en-US"/>
        </w:rPr>
        <w:tab/>
      </w:r>
      <w:r w:rsidRPr="00664DB5">
        <w:rPr>
          <w:rFonts w:eastAsiaTheme="minorEastAsia" w:hint="eastAsia"/>
          <w:lang w:eastAsia="en-US"/>
        </w:rPr>
        <w:t xml:space="preserve">the multi-hop UE-to-UE relay UE info parameter is not included in the received </w:t>
      </w:r>
      <w:r w:rsidRPr="00664DB5">
        <w:rPr>
          <w:rFonts w:eastAsiaTheme="minorEastAsia"/>
          <w:lang w:eastAsia="en-US"/>
        </w:rPr>
        <w:t>PROSE PC5 DISCOVERY message for multi-hop layer-3 UE-to-UE relay discovery solicitation for IP data unit type</w:t>
      </w:r>
      <w:r w:rsidRPr="00664DB5">
        <w:rPr>
          <w:rFonts w:eastAsiaTheme="minorEastAsia" w:hint="eastAsia"/>
          <w:lang w:eastAsia="en-US"/>
        </w:rPr>
        <w:t xml:space="preserve"> and the UE determines to responds to the multi-hop UE-to-UE relay discovery solicitation for IP data unit type for the relay service code,</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3F2E23CD" w:rsidR="007959CF" w:rsidRDefault="00664DB5" w:rsidP="007959CF">
      <w:pPr>
        <w:pStyle w:val="B2"/>
      </w:pPr>
      <w:r>
        <w:lastRenderedPageBreak/>
        <w:t>1)</w:t>
      </w:r>
      <w:r>
        <w:tab/>
        <w:t xml:space="preserve">shall set the </w:t>
      </w:r>
      <w:r w:rsidRPr="00CB4DD7">
        <w:rPr>
          <w:lang w:eastAsia="zh-CN"/>
        </w:rPr>
        <w:t>Multi-hop UE-to-UE relay UE</w:t>
      </w:r>
      <w:r>
        <w:rPr>
          <w:lang w:eastAsia="zh-CN"/>
        </w:rPr>
        <w:t xml:space="preserve"> info</w:t>
      </w:r>
      <w:r>
        <w:t xml:space="preserve"> parameter to the user info ID </w:t>
      </w:r>
      <w:r>
        <w:rPr>
          <w:rFonts w:eastAsia="Malgun Gothic" w:hint="eastAsia"/>
          <w:lang w:eastAsia="ko-KR"/>
        </w:rPr>
        <w:t>of the UE provided by the upper layers for 5G ProSe multi-hop layer-3 UE-to-UE relay</w:t>
      </w:r>
      <w:r>
        <w:rPr>
          <w:lang w:eastAsia="zh-CN"/>
        </w:rPr>
        <w:t>;</w:t>
      </w:r>
    </w:p>
    <w:p w14:paraId="72DE272E" w14:textId="2B1F31D0" w:rsidR="00791800" w:rsidRDefault="007344CD" w:rsidP="007959CF">
      <w:pPr>
        <w:pStyle w:val="B2"/>
      </w:pPr>
      <w:r>
        <w:t>2</w:t>
      </w:r>
      <w:r w:rsidR="00791800">
        <w:t>)</w:t>
      </w:r>
      <w:r w:rsidR="00791800">
        <w:tab/>
        <w:t xml:space="preserve">shall </w:t>
      </w:r>
      <w:r w:rsidR="003328F5" w:rsidRPr="00C6761E">
        <w:rPr>
          <w:rFonts w:hint="eastAsia"/>
        </w:rPr>
        <w:t>include</w:t>
      </w:r>
      <w:r w:rsidR="003328F5" w:rsidRPr="00C6761E">
        <w:t xml:space="preserve"> the</w:t>
      </w:r>
      <w:r w:rsidR="003328F5" w:rsidRPr="00C6761E">
        <w:rPr>
          <w:rFonts w:hint="eastAsia"/>
        </w:rPr>
        <w:t xml:space="preserve"> direct discovery set IE which contains</w:t>
      </w:r>
      <w:r w:rsidR="003328F5" w:rsidRPr="000D3628">
        <w:t xml:space="preserve"> </w:t>
      </w:r>
      <w:r w:rsidR="003328F5" w:rsidRPr="00C6761E">
        <w:t xml:space="preserve">the </w:t>
      </w:r>
      <w:r w:rsidR="003328F5" w:rsidRPr="00C6761E">
        <w:rPr>
          <w:lang w:eastAsia="zh-CN"/>
        </w:rPr>
        <w:t>discoverer user info</w:t>
      </w:r>
      <w:r w:rsidR="003328F5" w:rsidRPr="00C6761E">
        <w:t xml:space="preserve"> parameter </w:t>
      </w:r>
      <w:r w:rsidR="003328F5" w:rsidRPr="00C6761E">
        <w:rPr>
          <w:rFonts w:hint="eastAsia"/>
          <w:lang w:eastAsia="zh-CN"/>
        </w:rPr>
        <w:t xml:space="preserve">set </w:t>
      </w:r>
      <w:r w:rsidR="003328F5" w:rsidRPr="00C6761E">
        <w:t>to the application layer ID</w:t>
      </w:r>
      <w:r w:rsidR="003328F5" w:rsidRPr="00C6761E">
        <w:rPr>
          <w:rFonts w:hint="eastAsia"/>
          <w:lang w:eastAsia="zh-CN"/>
        </w:rPr>
        <w:t xml:space="preserve"> of the d</w:t>
      </w:r>
      <w:r w:rsidR="003328F5" w:rsidRPr="00C6761E">
        <w:t>iscovere</w:t>
      </w:r>
      <w:r w:rsidR="003328F5" w:rsidRPr="00C6761E">
        <w:rPr>
          <w:rFonts w:hint="eastAsia"/>
          <w:lang w:eastAsia="zh-CN"/>
        </w:rPr>
        <w:t>r</w:t>
      </w:r>
      <w:r w:rsidR="003328F5" w:rsidRPr="00C6761E">
        <w:t xml:space="preserve"> </w:t>
      </w:r>
      <w:r w:rsidR="003328F5" w:rsidRPr="00C6761E">
        <w:rPr>
          <w:rFonts w:hint="eastAsia"/>
          <w:lang w:eastAsia="zh-CN"/>
        </w:rPr>
        <w:t>end UE</w:t>
      </w:r>
      <w:r w:rsidR="003328F5">
        <w:rPr>
          <w:lang w:eastAsia="zh-CN"/>
        </w:rPr>
        <w:t xml:space="preserve"> or the discoverer relay UE</w:t>
      </w:r>
      <w:r w:rsidR="003328F5" w:rsidRPr="00C6761E">
        <w:rPr>
          <w:rFonts w:hint="eastAsia"/>
          <w:lang w:eastAsia="zh-CN"/>
        </w:rPr>
        <w:t xml:space="preserve"> received in the </w:t>
      </w:r>
      <w:r w:rsidR="003328F5" w:rsidRPr="00C6761E">
        <w:t xml:space="preserve">PROSE PC5 DISCOVERY message for </w:t>
      </w:r>
      <w:r w:rsidR="003328F5">
        <w:t xml:space="preserve">multi-hop layer-3 </w:t>
      </w:r>
      <w:r w:rsidR="003328F5" w:rsidRPr="00C6761E">
        <w:t xml:space="preserve">UE-to-UE relay discovery </w:t>
      </w:r>
      <w:r w:rsidR="003328F5" w:rsidRPr="00C6761E">
        <w:rPr>
          <w:rFonts w:hint="eastAsia"/>
          <w:lang w:eastAsia="zh-CN"/>
        </w:rPr>
        <w:t>solicitation</w:t>
      </w:r>
      <w:r w:rsidR="003328F5">
        <w:t xml:space="preserve">, </w:t>
      </w:r>
      <w:r w:rsidR="003328F5" w:rsidRPr="00C6761E" w:rsidDel="003B5FDF">
        <w:t>the</w:t>
      </w:r>
      <w:r w:rsidR="003328F5">
        <w:t xml:space="preserve"> corresponding</w:t>
      </w:r>
      <w:r w:rsidR="003328F5" w:rsidRPr="00C6761E" w:rsidDel="003B5FDF">
        <w:t xml:space="preserve"> MIC fie</w:t>
      </w:r>
      <w:r w:rsidR="003328F5" w:rsidRPr="00C6761E" w:rsidDel="003B5FDF">
        <w:rPr>
          <w:rFonts w:hint="eastAsia"/>
          <w:lang w:eastAsia="zh-CN"/>
        </w:rPr>
        <w:t>l</w:t>
      </w:r>
      <w:r w:rsidR="003328F5" w:rsidRPr="00C6761E" w:rsidDel="003B5FDF">
        <w:t>d computed as described in 3GPP TS 33.503 [34]</w:t>
      </w:r>
      <w:r w:rsidR="003328F5" w:rsidRPr="00C6761E" w:rsidDel="003B5FDF">
        <w:rPr>
          <w:rFonts w:hint="eastAsia"/>
          <w:lang w:eastAsia="zh-CN"/>
        </w:rPr>
        <w:t xml:space="preserve"> for </w:t>
      </w:r>
      <w:r w:rsidR="003328F5" w:rsidRPr="00C6761E" w:rsidDel="003B5FDF">
        <w:t>the</w:t>
      </w:r>
      <w:r w:rsidR="003328F5" w:rsidRPr="00C6761E" w:rsidDel="003B5FDF">
        <w:rPr>
          <w:rFonts w:hint="eastAsia"/>
        </w:rPr>
        <w:t xml:space="preserve"> </w:t>
      </w:r>
      <w:r w:rsidR="003328F5" w:rsidRPr="00C6761E">
        <w:rPr>
          <w:lang w:eastAsia="zh-CN"/>
        </w:rPr>
        <w:t>discoverer user info</w:t>
      </w:r>
      <w:r w:rsidR="003328F5">
        <w:t>,</w:t>
      </w:r>
      <w:r w:rsidR="003328F5" w:rsidRPr="00C6761E" w:rsidDel="003B5FDF">
        <w:rPr>
          <w:rFonts w:hint="eastAsia"/>
          <w:lang w:eastAsia="zh-CN"/>
        </w:rPr>
        <w:t xml:space="preserve"> and</w:t>
      </w:r>
      <w:r w:rsidR="003328F5" w:rsidRPr="00794112" w:rsidDel="003B5FDF">
        <w:t xml:space="preserve"> </w:t>
      </w:r>
      <w:r w:rsidR="003328F5" w:rsidRPr="00C6761E" w:rsidDel="003B5FDF">
        <w:t>the</w:t>
      </w:r>
      <w:r w:rsidR="003328F5" w:rsidRPr="00794112">
        <w:t xml:space="preserve"> </w:t>
      </w:r>
      <w:r w:rsidR="003328F5">
        <w:t>corresponding</w:t>
      </w:r>
      <w:r w:rsidR="003328F5" w:rsidRPr="00C6761E" w:rsidDel="003B5FDF">
        <w:t xml:space="preserve"> UTC-based counter LSB parameter </w:t>
      </w:r>
      <w:r w:rsidR="003328F5" w:rsidRPr="00C6761E" w:rsidDel="003B5FDF">
        <w:rPr>
          <w:rFonts w:hint="eastAsia"/>
          <w:lang w:eastAsia="zh-CN"/>
        </w:rPr>
        <w:t xml:space="preserve">set </w:t>
      </w:r>
      <w:r w:rsidR="003328F5" w:rsidRPr="00C6761E" w:rsidDel="003B5FDF">
        <w:t>to the 4 least significant bits of the UTC-based counter</w:t>
      </w:r>
      <w:r w:rsidR="00791800">
        <w:t>;</w:t>
      </w:r>
    </w:p>
    <w:p w14:paraId="6A0B5261" w14:textId="77777777" w:rsidR="003328F5" w:rsidRDefault="003328F5" w:rsidP="003328F5">
      <w:pPr>
        <w:pStyle w:val="B2"/>
      </w:pPr>
      <w:r>
        <w:rPr>
          <w:rFonts w:hint="eastAsia"/>
          <w:lang w:eastAsia="zh-CN"/>
        </w:rPr>
        <w:tab/>
      </w:r>
      <w:r w:rsidRPr="00C6761E" w:rsidDel="00C404F7">
        <w:rPr>
          <w:rFonts w:hint="eastAsia"/>
          <w:lang w:eastAsia="zh-CN"/>
        </w:rPr>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w:t>
      </w:r>
      <w:r>
        <w:t xml:space="preserve">ure over user plane for 5G ProSe 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UE</w:t>
      </w:r>
      <w:r>
        <w:t xml:space="preserve"> </w:t>
      </w:r>
      <w:r w:rsidRPr="00C6761E" w:rsidDel="00C404F7">
        <w:t>as specified in 3GPP TS 33.503 [34]</w:t>
      </w:r>
      <w:r w:rsidRPr="00C6761E" w:rsidDel="00C404F7">
        <w:rPr>
          <w:rFonts w:hint="eastAsia"/>
          <w:lang w:eastAsia="zh-CN"/>
        </w:rPr>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35664FD6"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 and</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45FB1F79" w14:textId="77777777" w:rsidR="003328F5" w:rsidRDefault="003328F5" w:rsidP="003328F5">
      <w:pPr>
        <w:pStyle w:val="B1"/>
      </w:pPr>
      <w:r>
        <w:t>c</w:t>
      </w:r>
      <w:r w:rsidRPr="003E1911">
        <w:t>)</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DF342B1" w14:textId="77777777" w:rsidR="003328F5" w:rsidRPr="00C6761E" w:rsidRDefault="003328F5" w:rsidP="003328F5">
      <w:pPr>
        <w:pStyle w:val="B1"/>
      </w:pPr>
      <w:r>
        <w:t>d)</w:t>
      </w:r>
      <w:r>
        <w:tab/>
      </w:r>
      <w:r w:rsidRPr="00C6761E">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5G ProSe</w:t>
      </w:r>
      <w:r>
        <w:rPr>
          <w:lang w:eastAsia="zh-CN"/>
        </w:rPr>
        <w:t xml:space="preserve"> multi-hop</w:t>
      </w:r>
      <w:r w:rsidRPr="00C6761E">
        <w:rPr>
          <w:rFonts w:hint="eastAsia"/>
          <w:lang w:eastAsia="zh-CN"/>
        </w:rPr>
        <w:t xml:space="preserv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1CE4B03C" w14:textId="60E02ACA" w:rsidR="007344CD" w:rsidRPr="007344CD" w:rsidRDefault="003328F5" w:rsidP="007344CD">
      <w:pPr>
        <w:pStyle w:val="B1"/>
        <w:overflowPunct/>
        <w:autoSpaceDE/>
        <w:autoSpaceDN/>
        <w:adjustRightInd/>
        <w:textAlignment w:val="auto"/>
        <w:rPr>
          <w:rFonts w:eastAsia="SimSun"/>
          <w:lang w:eastAsia="en-US"/>
        </w:rPr>
      </w:pPr>
      <w:r>
        <w:rPr>
          <w:rFonts w:eastAsia="SimSun"/>
          <w:lang w:eastAsia="en-US"/>
        </w:rPr>
        <w:t>e</w:t>
      </w:r>
      <w:r w:rsidR="007344CD" w:rsidRPr="007344CD">
        <w:rPr>
          <w:rFonts w:eastAsia="SimSun"/>
          <w:lang w:eastAsia="en-US"/>
        </w:rPr>
        <w:t>)</w:t>
      </w:r>
      <w:r w:rsidR="007344CD" w:rsidRPr="007344CD">
        <w:rPr>
          <w:rFonts w:eastAsia="SimSun"/>
          <w:lang w:eastAsia="en-US"/>
        </w:rPr>
        <w:tab/>
        <w:t xml:space="preserve">shall set the destination layer-2 ID to the source layer-2 ID from the </w:t>
      </w:r>
      <w:r w:rsidR="007344CD" w:rsidRPr="007344CD">
        <w:rPr>
          <w:rFonts w:eastAsia="SimSun" w:hint="eastAsia"/>
          <w:lang w:eastAsia="en-US"/>
        </w:rPr>
        <w:t>5G ProSe UE-to-UE relay</w:t>
      </w:r>
      <w:r w:rsidR="007344CD" w:rsidRPr="007344CD">
        <w:rPr>
          <w:rFonts w:eastAsia="SimSun"/>
          <w:lang w:eastAsia="en-US"/>
        </w:rPr>
        <w:t xml:space="preserve"> UE used in the transportation of the PROSE PC5 DISCOVERY message for multi-hop UE-to-UE relay discovery solicitation for IP data unit type;</w:t>
      </w:r>
    </w:p>
    <w:p w14:paraId="0BC44319" w14:textId="12D67767" w:rsidR="007344CD" w:rsidRDefault="003328F5" w:rsidP="007344CD">
      <w:pPr>
        <w:pStyle w:val="B1"/>
        <w:overflowPunct/>
        <w:autoSpaceDE/>
        <w:autoSpaceDN/>
        <w:adjustRightInd/>
        <w:textAlignment w:val="auto"/>
      </w:pPr>
      <w:r>
        <w:rPr>
          <w:rFonts w:eastAsia="SimSun"/>
          <w:lang w:eastAsia="en-US"/>
        </w:rPr>
        <w:t>f</w:t>
      </w:r>
      <w:r w:rsidR="007344CD" w:rsidRPr="007344CD">
        <w:rPr>
          <w:rFonts w:eastAsia="SimSun"/>
          <w:lang w:eastAsia="en-US"/>
        </w:rPr>
        <w:t>)</w:t>
      </w:r>
      <w:r w:rsidR="007344CD" w:rsidRPr="007344CD">
        <w:rPr>
          <w:rFonts w:eastAsia="SimSun"/>
          <w:lang w:eastAsia="en-US"/>
        </w:rPr>
        <w:tab/>
        <w:t>shall set the source layer-2 ID to the self-assigned source layer-2 ID;</w:t>
      </w:r>
      <w:r>
        <w:rPr>
          <w:rFonts w:eastAsia="SimSun"/>
          <w:lang w:eastAsia="en-US"/>
        </w:rPr>
        <w:t xml:space="preserve"> and</w:t>
      </w:r>
    </w:p>
    <w:p w14:paraId="665D546A" w14:textId="48AF7319" w:rsidR="007959CF" w:rsidRDefault="003328F5" w:rsidP="007959CF">
      <w:pPr>
        <w:pStyle w:val="B1"/>
      </w:pPr>
      <w:r>
        <w:t>g</w:t>
      </w:r>
      <w:r w:rsidR="007959CF">
        <w:t>)</w:t>
      </w:r>
      <w:r w:rsidR="007959CF">
        <w:tab/>
        <w:t xml:space="preserve">shall pass the resulting PROSE PC5 DISCOVERY message for multi-hop UE-to-UE relay discovery response </w:t>
      </w:r>
      <w:r w:rsidR="007344CD">
        <w:rPr>
          <w:lang w:eastAsia="zh-CN"/>
        </w:rPr>
        <w:t>for IP data unit type</w:t>
      </w:r>
      <w:r w:rsidR="007344CD">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7959CF">
      <w:pPr>
        <w:pStyle w:val="Heading7"/>
        <w:rPr>
          <w:lang w:eastAsia="zh-CN"/>
        </w:rPr>
      </w:pPr>
      <w:bookmarkStart w:id="2755" w:name="_CR8c_2_1_2_3_4_3"/>
      <w:bookmarkStart w:id="2756" w:name="_Toc218597356"/>
      <w:bookmarkEnd w:id="2755"/>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756"/>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757" w:name="_CR8c_2_1_3"/>
      <w:bookmarkStart w:id="2758" w:name="_Toc218597357"/>
      <w:bookmarkEnd w:id="2757"/>
      <w:r>
        <w:rPr>
          <w:lang w:eastAsia="zh-CN"/>
        </w:rPr>
        <w:lastRenderedPageBreak/>
        <w:t>8c.2.1.3</w:t>
      </w:r>
      <w:r>
        <w:rPr>
          <w:lang w:eastAsia="zh-CN"/>
        </w:rPr>
        <w:tab/>
      </w:r>
      <w:r>
        <w:t>5G ProSe multi-hop layer-3 UE-to-UE relay discovery</w:t>
      </w:r>
      <w:r>
        <w:rPr>
          <w:lang w:eastAsia="zh-CN"/>
        </w:rPr>
        <w:t xml:space="preserve"> for Ethernet and unstructured data unit type</w:t>
      </w:r>
      <w:bookmarkEnd w:id="2758"/>
    </w:p>
    <w:p w14:paraId="26EB3258" w14:textId="77777777" w:rsidR="00902DB2" w:rsidRDefault="00902DB2" w:rsidP="00902DB2">
      <w:pPr>
        <w:pStyle w:val="Heading5"/>
        <w:rPr>
          <w:lang w:eastAsia="zh-CN"/>
        </w:rPr>
      </w:pPr>
      <w:bookmarkStart w:id="2759" w:name="_CR8c_2_1_3_1"/>
      <w:bookmarkStart w:id="2760" w:name="_Toc218597358"/>
      <w:bookmarkEnd w:id="2759"/>
      <w:r>
        <w:rPr>
          <w:lang w:eastAsia="zh-CN"/>
        </w:rPr>
        <w:t>8c.2.1.3.1</w:t>
      </w:r>
      <w:r>
        <w:rPr>
          <w:lang w:eastAsia="zh-CN"/>
        </w:rPr>
        <w:tab/>
        <w:t>General</w:t>
      </w:r>
      <w:bookmarkEnd w:id="2760"/>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rPr>
          <w:lang w:eastAsia="zh-CN"/>
        </w:rPr>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1D2CC057" w14:textId="06600404" w:rsidR="00CF17FF" w:rsidRPr="00FF6B07" w:rsidRDefault="00CF17FF" w:rsidP="00FF6B07">
      <w:r w:rsidRPr="00FF6B07">
        <w:t>The 5G ProSe multi-hop layer-3 end UEs shall use the security materials provisioned by PC3a control protocol procedures for 5G ProSe direct discovery as specified in clause 6.2 to protect a direct discovery set so that the direct discovery set is transparent to the 5G ProSe multi-hop layer-3 UE-to-UE relay UE. The 5G ProSe multi-hop layer-3 end UE and the 5G ProSe multi-hop layer-3 UE-to-UE relay UE shall use the security materials provisioned by 5G ProSe security procedure for 5G ProSe multi-hop layer-3 UE-to-UE relay as specified in clause 8c.2.5 and clause 8c.2.6 to protect the PROSE PC5 DISCOVERY messages for multi-hop UE-to-UE relay discovery for Ethernet and unstructured data unit type.</w:t>
      </w:r>
    </w:p>
    <w:p w14:paraId="4145E8D6" w14:textId="77777777" w:rsidR="00902DB2" w:rsidRDefault="00902DB2" w:rsidP="00902DB2">
      <w:pPr>
        <w:pStyle w:val="Heading5"/>
        <w:rPr>
          <w:lang w:eastAsia="zh-CN"/>
        </w:rPr>
      </w:pPr>
      <w:bookmarkStart w:id="2761" w:name="_CR8c_2_1_3_2"/>
      <w:bookmarkStart w:id="2762" w:name="_Toc218597359"/>
      <w:bookmarkEnd w:id="2761"/>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762"/>
    </w:p>
    <w:p w14:paraId="32023874" w14:textId="77777777" w:rsidR="00902DB2" w:rsidRDefault="00902DB2" w:rsidP="00902DB2">
      <w:pPr>
        <w:pStyle w:val="Heading6"/>
        <w:rPr>
          <w:lang w:eastAsia="zh-CN"/>
        </w:rPr>
      </w:pPr>
      <w:bookmarkStart w:id="2763" w:name="_CR8c_2_1_3_2_1"/>
      <w:bookmarkStart w:id="2764" w:name="_Toc218597360"/>
      <w:bookmarkEnd w:id="2763"/>
      <w:r>
        <w:rPr>
          <w:lang w:eastAsia="zh-CN"/>
        </w:rPr>
        <w:t>8c.2.1.3.2.1</w:t>
      </w:r>
      <w:r>
        <w:rPr>
          <w:lang w:eastAsia="zh-CN"/>
        </w:rPr>
        <w:tab/>
        <w:t>General</w:t>
      </w:r>
      <w:bookmarkEnd w:id="2764"/>
    </w:p>
    <w:p w14:paraId="1A3C8466" w14:textId="6F0E33F6"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w:t>
      </w:r>
      <w:r w:rsidR="00590B2C">
        <w:rPr>
          <w:lang w:eastAsia="zh-CN"/>
        </w:rPr>
        <w:t xml:space="preserve"> </w:t>
      </w:r>
      <w:r>
        <w:rPr>
          <w:lang w:eastAsia="zh-CN"/>
        </w:rPr>
        <w:t>"announcing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765" w:name="_CR8c_2_1_3_2_2"/>
      <w:bookmarkStart w:id="2766" w:name="_Toc218597361"/>
      <w:bookmarkEnd w:id="2765"/>
      <w:r>
        <w:rPr>
          <w:lang w:eastAsia="zh-CN"/>
        </w:rPr>
        <w:t>8c.2.1.3.2.2</w:t>
      </w:r>
      <w:r>
        <w:rPr>
          <w:lang w:eastAsia="zh-CN"/>
        </w:rPr>
        <w:tab/>
        <w:t>Announcing UE procedure for 5G ProSe multi-hop layer-3 UE-to-UE relay discovery</w:t>
      </w:r>
      <w:bookmarkEnd w:id="2766"/>
    </w:p>
    <w:p w14:paraId="5EB402B0" w14:textId="77777777" w:rsidR="00902DB2" w:rsidRDefault="00902DB2" w:rsidP="00902DB2">
      <w:pPr>
        <w:pStyle w:val="Heading7"/>
        <w:rPr>
          <w:lang w:eastAsia="zh-CN"/>
        </w:rPr>
      </w:pPr>
      <w:bookmarkStart w:id="2767" w:name="_CR8c_2_1_3_2_2_1"/>
      <w:bookmarkStart w:id="2768" w:name="_Toc218597362"/>
      <w:bookmarkEnd w:id="2767"/>
      <w:r>
        <w:rPr>
          <w:lang w:eastAsia="zh-CN"/>
        </w:rPr>
        <w:t>8c.2.1.3.2.2.1</w:t>
      </w:r>
      <w:r>
        <w:rPr>
          <w:lang w:eastAsia="zh-CN"/>
        </w:rPr>
        <w:tab/>
        <w:t>General</w:t>
      </w:r>
      <w:bookmarkEnd w:id="2768"/>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769" w:name="_CR8c_2_1_3_2_2_2"/>
      <w:bookmarkStart w:id="2770" w:name="_Toc218597363"/>
      <w:bookmarkEnd w:id="2769"/>
      <w:r>
        <w:rPr>
          <w:lang w:eastAsia="zh-CN"/>
        </w:rPr>
        <w:t>8c.2.1.3.2.2.2</w:t>
      </w:r>
      <w:r>
        <w:rPr>
          <w:lang w:eastAsia="zh-CN"/>
        </w:rPr>
        <w:tab/>
        <w:t>Announcing UE procedure for 5G ProSe multi-hop layer-3 UE-to-UE relay discovery initiation</w:t>
      </w:r>
      <w:bookmarkEnd w:id="2770"/>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52DDA22B" w14:textId="0DDF6744" w:rsidR="00CF17FF" w:rsidRDefault="00CF17FF" w:rsidP="00CF17FF">
      <w:pPr>
        <w:pStyle w:val="B1"/>
      </w:pPr>
      <w:r>
        <w:t>a)</w:t>
      </w:r>
      <w:r>
        <w:tab/>
        <w:t xml:space="preserve">the UE is configured with the relay service code parameter with </w:t>
      </w:r>
      <w:r>
        <w:rPr>
          <w:lang w:eastAsia="zh-CN"/>
        </w:rPr>
        <w:t xml:space="preserve">the </w:t>
      </w:r>
      <w:r w:rsidRPr="00C6761E">
        <w:rPr>
          <w:lang w:eastAsia="zh-CN"/>
        </w:rPr>
        <w:t>Ethernet or Unstructured</w:t>
      </w:r>
      <w:r w:rsidDel="00764623">
        <w:rPr>
          <w:lang w:eastAsia="zh-CN"/>
        </w:rPr>
        <w:t xml:space="preserve"> </w:t>
      </w:r>
      <w:r>
        <w:rPr>
          <w:lang w:eastAsia="zh-CN"/>
        </w:rPr>
        <w:t xml:space="preserve">traffic type </w:t>
      </w:r>
      <w:r>
        <w:rPr>
          <w:rFonts w:hint="eastAsia"/>
          <w:lang w:eastAsia="zh-CN"/>
        </w:rPr>
        <w:t xml:space="preserve">of </w:t>
      </w:r>
      <w:r>
        <w:rPr>
          <w:lang w:eastAsia="zh-CN"/>
        </w:rPr>
        <w:t>the relayed service</w:t>
      </w:r>
      <w:r>
        <w:t xml:space="preserve"> to be announced and </w:t>
      </w:r>
      <w:r w:rsidRPr="00C6761E">
        <w:t xml:space="preserve">the indicated security procedure for </w:t>
      </w:r>
      <w:r w:rsidRPr="00C6761E">
        <w:rPr>
          <w:lang w:val="en-US"/>
        </w:rPr>
        <w:t>5G ProSe</w:t>
      </w:r>
      <w:r>
        <w:rPr>
          <w:lang w:val="en-US"/>
        </w:rPr>
        <w:t xml:space="preserve"> multi-hop layer-3</w:t>
      </w:r>
      <w:r w:rsidRPr="00C6761E">
        <w:rPr>
          <w:lang w:val="en-US"/>
        </w:rPr>
        <w:t xml:space="preserve"> UE-to-UE relay for the relay service code is supported by the UE as per </w:t>
      </w:r>
      <w:r>
        <w:rPr>
          <w:lang w:val="en-US"/>
        </w:rPr>
        <w:t>clause </w:t>
      </w:r>
      <w:r w:rsidRPr="009A6B4F">
        <w:t>6.1.3.</w:t>
      </w:r>
      <w:r>
        <w:t>5</w:t>
      </w:r>
      <w:r w:rsidRPr="009A6B4F">
        <w:t>.</w:t>
      </w:r>
      <w:r>
        <w:t>3</w:t>
      </w:r>
      <w:r w:rsidRPr="009A6B4F">
        <w:t>.</w:t>
      </w:r>
      <w:r>
        <w:t xml:space="preserve">2 of </w:t>
      </w:r>
      <w:r w:rsidRPr="00C6761E">
        <w:rPr>
          <w:lang w:val="en-US"/>
        </w:rPr>
        <w:t>3GPP TS 33.503 [34]</w:t>
      </w:r>
      <w:r>
        <w:t>;</w:t>
      </w:r>
    </w:p>
    <w:p w14:paraId="1BA334F9" w14:textId="77919D4F" w:rsidR="00CF17FF" w:rsidRDefault="00CF17FF" w:rsidP="00CF17FF">
      <w:pPr>
        <w:pStyle w:val="B1"/>
      </w:pPr>
      <w:r>
        <w:t>b)</w:t>
      </w:r>
      <w:r>
        <w:tab/>
        <w:t>the UE shall generate a PROSE PC5 DISCOVERY message for multi-hop UE-to-UE relay discovery announcement for Ethernet and unstructured data unit type according to clause 10.2.1. In the PROSE PC5 DISCOVERY message, the UE</w:t>
      </w:r>
    </w:p>
    <w:p w14:paraId="5F33F6C4" w14:textId="77777777" w:rsidR="00CF17FF" w:rsidRDefault="00CF17FF" w:rsidP="00CF17FF">
      <w:pPr>
        <w:pStyle w:val="B2"/>
      </w:pPr>
      <w:r>
        <w:t>1)</w:t>
      </w:r>
      <w:r>
        <w:tab/>
      </w:r>
      <w:r w:rsidRPr="00F529B5">
        <w:t xml:space="preserve">shall set the </w:t>
      </w:r>
      <w:r w:rsidRPr="00AD5339">
        <w:rPr>
          <w:noProof/>
          <w:lang w:eastAsia="zh-CN"/>
        </w:rPr>
        <w:t>Multi-hop UE-to-UE relay UE info</w:t>
      </w:r>
      <w:r w:rsidRPr="00F529B5">
        <w:t xml:space="preserve"> to the User info ID configured for the multi-hop </w:t>
      </w:r>
      <w:r>
        <w:t>layer-3 UE-to-UE</w:t>
      </w:r>
      <w:r w:rsidRPr="00F529B5">
        <w:t xml:space="preserve"> relay discovery for </w:t>
      </w:r>
      <w:r>
        <w:rPr>
          <w:lang w:eastAsia="zh-CN"/>
        </w:rPr>
        <w:t>Ethernet and unstructured data unit type</w:t>
      </w:r>
      <w:r w:rsidRPr="00F529B5">
        <w:t>, as specified in clause</w:t>
      </w:r>
      <w:r>
        <w:t> </w:t>
      </w:r>
      <w:r w:rsidRPr="00F529B5">
        <w:t>5.2.9;</w:t>
      </w:r>
    </w:p>
    <w:p w14:paraId="678EB3E3" w14:textId="77777777" w:rsidR="00CF17FF" w:rsidRDefault="00CF17FF" w:rsidP="00CF17FF">
      <w:pPr>
        <w:pStyle w:val="B2"/>
      </w:pPr>
      <w:r>
        <w:t>2)</w:t>
      </w:r>
      <w:r>
        <w:tab/>
        <w:t>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689800E0" w14:textId="284CD2F1" w:rsidR="00CF17FF" w:rsidRDefault="00CF17FF" w:rsidP="00A614F8">
      <w:pPr>
        <w:pStyle w:val="B3"/>
      </w:pPr>
      <w:r>
        <w:lastRenderedPageBreak/>
        <w:t>i)</w:t>
      </w:r>
      <w:r>
        <w:tab/>
        <w:t>shall set the 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of relays and are associated with the same </w:t>
      </w:r>
      <w:r w:rsidRPr="00EB38BA">
        <w:t>relay service code</w:t>
      </w:r>
      <w:r w:rsidRPr="00EB38BA">
        <w:rPr>
          <w:rFonts w:hint="eastAsia"/>
        </w:rPr>
        <w:t xml:space="preserve"> to be announced</w:t>
      </w:r>
      <w:r>
        <w:t>;</w:t>
      </w:r>
    </w:p>
    <w:p w14:paraId="2A66836B" w14:textId="77777777" w:rsidR="00CF17FF" w:rsidRPr="00CF17FF" w:rsidRDefault="00CF17FF" w:rsidP="00A614F8">
      <w:pPr>
        <w:pStyle w:val="B3"/>
      </w:pPr>
      <w:r w:rsidRPr="00CF17FF">
        <w:t>ii)</w:t>
      </w:r>
      <w:r w:rsidRPr="00CF17FF">
        <w:tab/>
        <w:t>shall set the Path of relays field to the list of intermediate 5G ProSe multi-hop layer-3 UE-to-UE relays that need to be traversed to reach the 5G ProSe multi-hop layer-3 end UE(s) as indicated in the list of protected user infos field; and</w:t>
      </w:r>
    </w:p>
    <w:p w14:paraId="1042EC83" w14:textId="26DC4FB9" w:rsidR="00902DB2" w:rsidRDefault="00CF17FF" w:rsidP="00CF17FF">
      <w:pPr>
        <w:pStyle w:val="B3"/>
      </w:pPr>
      <w:r w:rsidRPr="00CF17FF">
        <w:t>iii)</w:t>
      </w:r>
      <w:r w:rsidRPr="00CF17F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771" w:name="_CR8c_2_1_3_2_2_3"/>
      <w:bookmarkStart w:id="2772" w:name="_Toc218597364"/>
      <w:bookmarkEnd w:id="2771"/>
      <w:r>
        <w:rPr>
          <w:lang w:eastAsia="zh-CN"/>
        </w:rPr>
        <w:t>8c.2.1.3.2.2.3</w:t>
      </w:r>
      <w:r>
        <w:rPr>
          <w:lang w:eastAsia="zh-CN"/>
        </w:rPr>
        <w:tab/>
        <w:t>Announcing UE procedure for 5G ProSe multi-hop layer-3 UE-to-UE relay discovery completion</w:t>
      </w:r>
      <w:bookmarkEnd w:id="2772"/>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773" w:name="_CR8c_2_1_3_2_3"/>
      <w:bookmarkStart w:id="2774" w:name="_Toc218597365"/>
      <w:bookmarkEnd w:id="2773"/>
      <w:r>
        <w:rPr>
          <w:lang w:eastAsia="zh-CN"/>
        </w:rPr>
        <w:t>8c.2.1.3.2.3</w:t>
      </w:r>
      <w:r>
        <w:rPr>
          <w:lang w:eastAsia="zh-CN"/>
        </w:rPr>
        <w:tab/>
        <w:t>Monitoring UE procedure for 5G ProSe multi-hop layer-3 UE-to-UE relay discovery</w:t>
      </w:r>
      <w:bookmarkEnd w:id="2774"/>
    </w:p>
    <w:p w14:paraId="2871CFFA" w14:textId="77777777" w:rsidR="00902DB2" w:rsidRDefault="00902DB2" w:rsidP="00902DB2">
      <w:pPr>
        <w:pStyle w:val="Heading7"/>
        <w:rPr>
          <w:lang w:eastAsia="zh-CN"/>
        </w:rPr>
      </w:pPr>
      <w:bookmarkStart w:id="2775" w:name="_CR8c_2_1_3_2_3_1"/>
      <w:bookmarkStart w:id="2776" w:name="_Toc218597366"/>
      <w:bookmarkEnd w:id="2775"/>
      <w:r>
        <w:rPr>
          <w:rFonts w:hint="eastAsia"/>
          <w:lang w:eastAsia="zh-CN"/>
        </w:rPr>
        <w:t>8</w:t>
      </w:r>
      <w:r>
        <w:rPr>
          <w:lang w:eastAsia="zh-CN"/>
        </w:rPr>
        <w:t>c.2.1.3.2.3.1</w:t>
      </w:r>
      <w:r>
        <w:rPr>
          <w:lang w:eastAsia="zh-CN"/>
        </w:rPr>
        <w:tab/>
        <w:t>General</w:t>
      </w:r>
      <w:bookmarkEnd w:id="2776"/>
    </w:p>
    <w:p w14:paraId="31447F3D" w14:textId="57A1F711" w:rsidR="00902DB2" w:rsidRDefault="00CF17FF" w:rsidP="00902DB2">
      <w:r w:rsidRPr="00F87809">
        <w:rPr>
          <w:lang w:eastAsia="zh-CN"/>
        </w:rPr>
        <w:t>The purpose of the monitoring UE procedure for multi-hop layer-3 UE-to-UE relay discovery for</w:t>
      </w:r>
      <w:r w:rsidRPr="00E07BC3">
        <w:rPr>
          <w:lang w:eastAsia="zh-CN"/>
        </w:rPr>
        <w:t xml:space="preserve"> </w:t>
      </w:r>
      <w:r>
        <w:rPr>
          <w:lang w:eastAsia="zh-CN"/>
        </w:rPr>
        <w:t>Ethernet and unstructured</w:t>
      </w:r>
      <w:r w:rsidRPr="00F87809">
        <w:rPr>
          <w:lang w:eastAsia="zh-CN"/>
        </w:rPr>
        <w:t xml:space="preserve"> data unit type is to enable a ProSe-enabled UE, acting as a 5G ProSe multi-hop layer-3 UE-to-UE relay</w:t>
      </w:r>
      <w:r>
        <w:rPr>
          <w:lang w:eastAsia="zh-CN"/>
        </w:rPr>
        <w:t xml:space="preserve"> UE</w:t>
      </w:r>
      <w:r w:rsidRPr="00F87809">
        <w:rPr>
          <w:lang w:eastAsia="zh-CN"/>
        </w:rPr>
        <w:t xml:space="preserve"> or</w:t>
      </w:r>
      <w:r>
        <w:rPr>
          <w:lang w:eastAsia="zh-CN"/>
        </w:rPr>
        <w:t xml:space="preserve"> a 5G ProSe multi-hop layer-3 end UE</w:t>
      </w:r>
      <w:r w:rsidRPr="00F87809">
        <w:rPr>
          <w:lang w:eastAsia="zh-CN"/>
        </w:rPr>
        <w:t xml:space="preserve">, to become aware of the proximity of a connectivity service provided by another 5G ProSe multi-hop layer-3 UE-to-UE relay, upon a request from </w:t>
      </w:r>
      <w:r>
        <w:rPr>
          <w:lang w:eastAsia="zh-CN"/>
        </w:rPr>
        <w:t>upper layers as defined in 3GPP</w:t>
      </w:r>
      <w:r>
        <w:rPr>
          <w:lang w:val="en-US" w:eastAsia="zh-CN"/>
        </w:rPr>
        <w:t> </w:t>
      </w:r>
      <w:r>
        <w:rPr>
          <w:lang w:eastAsia="zh-CN"/>
        </w:rPr>
        <w:t>TS</w:t>
      </w:r>
      <w:r>
        <w:rPr>
          <w:lang w:val="en-US" w:eastAsia="zh-CN"/>
        </w:rPr>
        <w:t> </w:t>
      </w:r>
      <w:r w:rsidRPr="00F87809">
        <w:rPr>
          <w:lang w:eastAsia="zh-CN"/>
        </w:rPr>
        <w:t>23.304</w:t>
      </w:r>
      <w:r>
        <w:rPr>
          <w:lang w:val="en-US" w:eastAsia="zh-CN"/>
        </w:rPr>
        <w:t> </w:t>
      </w:r>
      <w:r w:rsidRPr="00F87809">
        <w:rPr>
          <w:lang w:eastAsia="zh-CN"/>
        </w:rPr>
        <w:t>[2].</w:t>
      </w:r>
    </w:p>
    <w:p w14:paraId="2BD223B3" w14:textId="77777777" w:rsidR="00902DB2" w:rsidRDefault="00902DB2" w:rsidP="00902DB2">
      <w:pPr>
        <w:pStyle w:val="Heading7"/>
        <w:rPr>
          <w:lang w:eastAsia="zh-CN"/>
        </w:rPr>
      </w:pPr>
      <w:bookmarkStart w:id="2777" w:name="_CR8c_2_1_3_2_3_2"/>
      <w:bookmarkStart w:id="2778" w:name="_Toc218597367"/>
      <w:bookmarkEnd w:id="2777"/>
      <w:r>
        <w:rPr>
          <w:rFonts w:hint="eastAsia"/>
          <w:lang w:eastAsia="zh-CN"/>
        </w:rPr>
        <w:t>8</w:t>
      </w:r>
      <w:r>
        <w:rPr>
          <w:lang w:eastAsia="zh-CN"/>
        </w:rPr>
        <w:t>c.2.1.3.2.3.2</w:t>
      </w:r>
      <w:r>
        <w:rPr>
          <w:lang w:eastAsia="zh-CN"/>
        </w:rPr>
        <w:tab/>
        <w:t>Monitoring UE procedure for 5G ProSe multi-hop layer-3 UE-to-UE relay discovery initiation</w:t>
      </w:r>
      <w:bookmarkEnd w:id="2778"/>
    </w:p>
    <w:p w14:paraId="37B04A04" w14:textId="7B90353E"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.2 applies with following differences and clarifications:</w:t>
      </w:r>
    </w:p>
    <w:p w14:paraId="011459F1" w14:textId="66578534" w:rsidR="00902DB2" w:rsidRDefault="00902DB2" w:rsidP="00902DB2">
      <w:pPr>
        <w:pStyle w:val="B1"/>
      </w:pPr>
      <w:r>
        <w:t>a)</w:t>
      </w:r>
      <w:r>
        <w:tab/>
        <w:t xml:space="preserve">the UE is configured with the relay service code parameter with </w:t>
      </w:r>
      <w:r>
        <w:rPr>
          <w:lang w:eastAsia="zh-CN"/>
        </w:rPr>
        <w:t xml:space="preserve">the </w:t>
      </w:r>
      <w:r w:rsidR="00CF17FF"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4E8965BB" w:rsidR="00902DB2" w:rsidRDefault="00654E2F" w:rsidP="006D467C">
      <w:pPr>
        <w:pStyle w:val="B2"/>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 xml:space="preserve">for </w:t>
      </w:r>
      <w:r>
        <w:rPr>
          <w:lang w:eastAsia="zh-CN"/>
        </w:rPr>
        <w:lastRenderedPageBreak/>
        <w:t>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902DB2">
      <w:pPr>
        <w:pStyle w:val="Heading7"/>
        <w:rPr>
          <w:lang w:eastAsia="zh-CN"/>
        </w:rPr>
      </w:pPr>
      <w:bookmarkStart w:id="2779" w:name="_CR8c_2_1_3_2_3_3"/>
      <w:bookmarkStart w:id="2780" w:name="_Toc218597368"/>
      <w:bookmarkEnd w:id="2779"/>
      <w:r>
        <w:rPr>
          <w:rFonts w:hint="eastAsia"/>
          <w:lang w:eastAsia="zh-CN"/>
        </w:rPr>
        <w:t>8</w:t>
      </w:r>
      <w:r>
        <w:rPr>
          <w:lang w:eastAsia="zh-CN"/>
        </w:rPr>
        <w:t>c.2.1.3.2.3.3</w:t>
      </w:r>
      <w:r>
        <w:rPr>
          <w:lang w:eastAsia="zh-CN"/>
        </w:rPr>
        <w:tab/>
        <w:t>Monitoring UE procedure for 5G ProSe multi-hop layer-3 UE-to-UE relay discovery completion</w:t>
      </w:r>
      <w:bookmarkEnd w:id="2780"/>
    </w:p>
    <w:p w14:paraId="671FC635" w14:textId="3A91976D"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.3 applies.</w:t>
      </w:r>
    </w:p>
    <w:p w14:paraId="2D50E677" w14:textId="77777777" w:rsidR="00056BA7" w:rsidRDefault="00056BA7" w:rsidP="00056BA7">
      <w:pPr>
        <w:pStyle w:val="Heading5"/>
        <w:rPr>
          <w:lang w:eastAsia="zh-CN"/>
        </w:rPr>
      </w:pPr>
      <w:bookmarkStart w:id="2781" w:name="_CR8c_2_1_3_3"/>
      <w:bookmarkStart w:id="2782" w:name="_Toc218597369"/>
      <w:bookmarkEnd w:id="2781"/>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782"/>
    </w:p>
    <w:p w14:paraId="13A631FC" w14:textId="77777777" w:rsidR="00056BA7" w:rsidRDefault="00056BA7" w:rsidP="00056BA7">
      <w:pPr>
        <w:pStyle w:val="Heading6"/>
        <w:rPr>
          <w:lang w:eastAsia="zh-CN"/>
        </w:rPr>
      </w:pPr>
      <w:bookmarkStart w:id="2783" w:name="_CR8c_2_1_3_3_1"/>
      <w:bookmarkStart w:id="2784" w:name="_Toc218597370"/>
      <w:bookmarkEnd w:id="2783"/>
      <w:r>
        <w:rPr>
          <w:lang w:eastAsia="zh-CN"/>
        </w:rPr>
        <w:t>8c.2.1.3.3.1</w:t>
      </w:r>
      <w:r>
        <w:rPr>
          <w:lang w:eastAsia="zh-CN"/>
        </w:rPr>
        <w:tab/>
        <w:t>General</w:t>
      </w:r>
      <w:bookmarkEnd w:id="2784"/>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056BA7">
      <w:pPr>
        <w:pStyle w:val="Heading6"/>
      </w:pPr>
      <w:bookmarkStart w:id="2785" w:name="_CR8c_2_1_3_3_2"/>
      <w:bookmarkStart w:id="2786" w:name="_Toc218597371"/>
      <w:bookmarkEnd w:id="2785"/>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786"/>
    </w:p>
    <w:p w14:paraId="495BC543" w14:textId="77777777" w:rsidR="00056BA7" w:rsidRDefault="00056BA7" w:rsidP="00056BA7">
      <w:pPr>
        <w:pStyle w:val="Heading7"/>
        <w:rPr>
          <w:lang w:eastAsia="zh-CN"/>
        </w:rPr>
      </w:pPr>
      <w:bookmarkStart w:id="2787" w:name="_CR8c_2_1_3_3_2_1"/>
      <w:bookmarkStart w:id="2788" w:name="_Toc218597372"/>
      <w:bookmarkEnd w:id="2787"/>
      <w:r>
        <w:rPr>
          <w:lang w:eastAsia="zh-CN"/>
        </w:rPr>
        <w:t>8c.2.1.3.3.2.1</w:t>
      </w:r>
      <w:r>
        <w:rPr>
          <w:lang w:eastAsia="zh-CN"/>
        </w:rPr>
        <w:tab/>
        <w:t>General</w:t>
      </w:r>
      <w:bookmarkEnd w:id="2788"/>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789" w:name="_CR8c_2_1_3_3_2_2"/>
      <w:bookmarkStart w:id="2790" w:name="_Toc218597373"/>
      <w:bookmarkEnd w:id="2789"/>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790"/>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E6B049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w:t>
      </w:r>
      <w:r w:rsidR="005F0AC8"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rPr>
          <w:rFonts w:eastAsia="SimSun"/>
          <w:lang w:eastAsia="en-US"/>
        </w:rPr>
      </w:pPr>
      <w:r w:rsidRPr="00EF494E">
        <w:rPr>
          <w:rFonts w:eastAsia="SimSun"/>
          <w:lang w:eastAsia="en-US"/>
        </w:rPr>
        <w:t>4)</w:t>
      </w:r>
      <w:r w:rsidRPr="00EF494E">
        <w:rPr>
          <w:rFonts w:eastAsia="SimSun"/>
          <w:lang w:eastAsia="en-US"/>
        </w:rPr>
        <w:tab/>
        <w:t>the value of the length of the path of relays field in the "Path info #1" is set to 0; and</w:t>
      </w:r>
    </w:p>
    <w:p w14:paraId="7F21D760" w14:textId="6CA1495A" w:rsidR="005F0AC8" w:rsidRDefault="005F0AC8" w:rsidP="00EF494E">
      <w:pPr>
        <w:pStyle w:val="B2"/>
        <w:overflowPunct/>
        <w:autoSpaceDE/>
        <w:autoSpaceDN/>
        <w:adjustRightInd/>
        <w:textAlignment w:val="auto"/>
      </w:pPr>
      <w:r>
        <w:lastRenderedPageBreak/>
        <w:t>5</w:t>
      </w:r>
      <w:r>
        <w:rPr>
          <w:rFonts w:hint="eastAsia"/>
          <w:lang w:eastAsia="zh-CN"/>
        </w:rPr>
        <w:t>)</w:t>
      </w:r>
      <w:r>
        <w:rPr>
          <w:lang w:eastAsia="zh-CN"/>
        </w:rPr>
        <w:tab/>
        <w:t xml:space="preserve">the "HL" bit is set to 1 and the hop limit field is included if </w:t>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r>
        <w:rPr>
          <w:rFonts w:eastAsia="Malgun Gothic"/>
          <w:lang w:eastAsia="ko-KR"/>
        </w:rPr>
        <w:t>;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791" w:name="_CR8c_2_1_3_3_2_3"/>
      <w:bookmarkStart w:id="2792" w:name="_Toc218597374"/>
      <w:bookmarkEnd w:id="2791"/>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792"/>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793" w:name="_CR8c_2_1_3_3_3"/>
      <w:bookmarkStart w:id="2794" w:name="_Toc218597375"/>
      <w:bookmarkEnd w:id="2793"/>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94"/>
    </w:p>
    <w:p w14:paraId="512A4AA7" w14:textId="77777777"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Pr>
          <w:lang w:eastAsia="zh-CN"/>
        </w:rPr>
        <w:t>8c.2.1.2.3.3 applies with following differences and clarification:</w:t>
      </w:r>
    </w:p>
    <w:p w14:paraId="5E7ECFD8" w14:textId="6A9C0672"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w:t>
      </w:r>
      <w:r w:rsidR="00590B2C" w:rsidRPr="004202B0">
        <w:rPr>
          <w:lang w:eastAsia="zh-CN"/>
        </w:rPr>
        <w:t>determines</w:t>
      </w:r>
      <w:r>
        <w:rPr>
          <w:lang w:eastAsia="zh-CN"/>
        </w:rPr>
        <w:t xml:space="preserve">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EB02B56" w:rsidR="00056BA7" w:rsidRDefault="00056BA7" w:rsidP="00056BA7">
      <w:pPr>
        <w:pStyle w:val="B1"/>
        <w:rPr>
          <w:lang w:eastAsia="zh-CN"/>
        </w:rPr>
      </w:pPr>
      <w:r>
        <w:tab/>
        <w:t>F</w:t>
      </w:r>
      <w:r>
        <w:rPr>
          <w:lang w:eastAsia="zh-CN"/>
        </w:rPr>
        <w:t xml:space="preserve">or the </w:t>
      </w:r>
      <w:r w:rsidR="00590B2C" w:rsidRPr="004202B0">
        <w:rPr>
          <w:lang w:eastAsia="zh-CN"/>
        </w:rPr>
        <w:t>received</w:t>
      </w:r>
      <w:r>
        <w:rPr>
          <w:lang w:eastAsia="zh-CN"/>
        </w:rPr>
        <w:t xml:space="preserve">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0810A276"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w:t>
      </w:r>
    </w:p>
    <w:p w14:paraId="6F3B32D4" w14:textId="77777777" w:rsidR="000C0143" w:rsidRDefault="00056BA7" w:rsidP="00056BA7">
      <w:pPr>
        <w:pStyle w:val="B4"/>
      </w:pPr>
      <w:r>
        <w:t>-</w:t>
      </w:r>
      <w:r>
        <w:tab/>
        <w:t>update the value of the length of the path of relays field accordingly;</w:t>
      </w:r>
    </w:p>
    <w:p w14:paraId="2E3E4EF4" w14:textId="725B8AA7" w:rsidR="00056BA7" w:rsidRDefault="000C0143" w:rsidP="00056BA7">
      <w:pPr>
        <w:pStyle w:val="B4"/>
      </w:pPr>
      <w:r>
        <w:t>-</w:t>
      </w:r>
      <w:r>
        <w:tab/>
      </w:r>
      <w:r>
        <w:rPr>
          <w:lang w:eastAsia="zh-CN"/>
        </w:rPr>
        <w:t xml:space="preserve">if the </w:t>
      </w:r>
      <w:r>
        <w:t xml:space="preserve">PROSE PC5 DISCOVERY message for multi-hop UE-to-UE relay discovery solicitation </w:t>
      </w:r>
      <w:r>
        <w:rPr>
          <w:lang w:eastAsia="zh-CN"/>
        </w:rPr>
        <w:t>for Ethernet and unstructured data unit type</w:t>
      </w:r>
      <w:r>
        <w:t xml:space="preserve"> is from the source 5G ProSe multi-hop layer-3 end UE, the UE</w:t>
      </w:r>
      <w:r>
        <w:rPr>
          <w:lang w:eastAsia="zh-CN"/>
        </w:rPr>
        <w:t xml:space="preserve"> shall set the </w:t>
      </w:r>
      <w:r>
        <w:rPr>
          <w:rFonts w:hint="eastAsia"/>
          <w:lang w:eastAsia="zh-CN"/>
        </w:rPr>
        <w:t>S</w:t>
      </w:r>
      <w:r>
        <w:rPr>
          <w:lang w:eastAsia="zh-CN"/>
        </w:rPr>
        <w:t xml:space="preserve">L2I bit to "Source layer-2 ID of the </w:t>
      </w:r>
      <w:r>
        <w:rPr>
          <w:lang w:eastAsia="ko-KR"/>
        </w:rPr>
        <w:t>discoverer end UE is present</w:t>
      </w:r>
      <w:r>
        <w:rPr>
          <w:lang w:eastAsia="zh-CN"/>
        </w:rPr>
        <w:t xml:space="preserve">" and include the source layer-2 ID of the </w:t>
      </w:r>
      <w:r>
        <w:t>the source 5G ProSe multi-hop layer-3 end UE in the "</w:t>
      </w: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r>
        <w:t>" field;</w:t>
      </w:r>
      <w:r w:rsidR="00056BA7">
        <w:t xml:space="preserve"> and</w:t>
      </w:r>
    </w:p>
    <w:p w14:paraId="2767BBB0" w14:textId="71ACC7C9" w:rsidR="00056BA7" w:rsidRDefault="00656718" w:rsidP="00056BA7">
      <w:pPr>
        <w:pStyle w:val="B3"/>
      </w:pPr>
      <w:r>
        <w:t>i</w:t>
      </w:r>
      <w:r w:rsidR="00056BA7">
        <w:t>i)</w:t>
      </w:r>
      <w:r w:rsidR="00056BA7">
        <w:tab/>
        <w:t xml:space="preserve">shall include the updated </w:t>
      </w:r>
      <w:r w:rsidR="00056BA7">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566AD77F" w14:textId="77777777" w:rsidR="00656718" w:rsidRPr="00C6761E" w:rsidRDefault="00656718" w:rsidP="00656718">
      <w:r w:rsidRPr="00C6761E">
        <w:rPr>
          <w:rFonts w:hint="eastAsia"/>
          <w:lang w:eastAsia="zh-CN"/>
        </w:rPr>
        <w:lastRenderedPageBreak/>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for</w:t>
      </w:r>
      <w:r w:rsidRPr="004C596E">
        <w:t xml:space="preserve"> </w:t>
      </w:r>
      <w:r>
        <w:t>multi-hop layer-3</w:t>
      </w:r>
      <w:r w:rsidRPr="00C6761E">
        <w:rPr>
          <w:rFonts w:hint="eastAsia"/>
          <w:lang w:eastAsia="zh-CN"/>
        </w:rPr>
        <w:t xml:space="preserve"> </w:t>
      </w:r>
      <w:r w:rsidRPr="00C6761E">
        <w:rPr>
          <w:lang w:eastAsia="zh-CN"/>
        </w:rPr>
        <w:t>UE-to-UE relay discovery response</w:t>
      </w:r>
      <w:r w:rsidRPr="00C6761E">
        <w:rPr>
          <w:rFonts w:hint="eastAsia"/>
          <w:lang w:eastAsia="zh-CN"/>
        </w:rPr>
        <w:t xml:space="preserve"> from the discoveree end UE</w:t>
      </w:r>
      <w:r>
        <w:rPr>
          <w:lang w:eastAsia="zh-CN"/>
        </w:rPr>
        <w:t xml:space="preserve"> or other discoverer relay</w:t>
      </w:r>
      <w:r>
        <w:rPr>
          <w:rFonts w:hint="eastAsia"/>
          <w:lang w:eastAsia="zh-CN"/>
        </w:rPr>
        <w:t xml:space="preserve"> </w:t>
      </w:r>
      <w:r>
        <w:rPr>
          <w:lang w:eastAsia="zh-CN"/>
        </w:rPr>
        <w:t>UE</w:t>
      </w:r>
      <w:r w:rsidRPr="00C6761E">
        <w:t>.</w:t>
      </w:r>
    </w:p>
    <w:p w14:paraId="5BD9FE79" w14:textId="77777777" w:rsidR="00656718" w:rsidRPr="00C6761E" w:rsidRDefault="00656718" w:rsidP="00656718">
      <w:pPr>
        <w:rPr>
          <w:lang w:eastAsia="zh-CN"/>
        </w:rPr>
      </w:pPr>
      <w:r w:rsidRPr="00C6761E">
        <w:t xml:space="preserve">Upon reception of a PROSE PC5 DISCOVERY message for </w:t>
      </w:r>
      <w:r w:rsidRPr="000D2863">
        <w:t>multi-hop UE-to-UE relay discovery response for Ethernet and unstructured data unit type</w:t>
      </w:r>
      <w:r w:rsidRPr="00C6761E">
        <w:t xml:space="preserv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and the UTC-based counter obtained during the reception operation to unscramble the PROSE PC5 DISCOVERY message as described in 3GPP TS 33.503 [34]. Then, if a DUCK is received from the 5G DDNMF or 5G PKMF,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the UE shall use the DUIK and the UTC-based counter to verify the MIC field </w:t>
      </w:r>
      <w:r w:rsidRPr="00C6761E">
        <w:rPr>
          <w:rFonts w:hint="eastAsia"/>
          <w:lang w:eastAsia="zh-CN"/>
        </w:rPr>
        <w:t>in</w:t>
      </w:r>
      <w:r w:rsidRPr="00C6761E">
        <w:t xml:space="preserve"> the unscrambled PROSE PC5 DISCOVERY message for </w:t>
      </w:r>
      <w:r w:rsidRPr="000D2863">
        <w:t>multi-hop UE-to-UE relay discovery response for Ethernet and unstructured data unit type</w:t>
      </w:r>
      <w:r w:rsidRPr="00C6761E">
        <w:t>.</w:t>
      </w:r>
    </w:p>
    <w:p w14:paraId="550451E8" w14:textId="77777777" w:rsidR="00656718" w:rsidRPr="00C6761E" w:rsidRDefault="00656718" w:rsidP="00656718">
      <w:pPr>
        <w:rPr>
          <w:lang w:eastAsia="zh-CN"/>
        </w:rPr>
      </w:pPr>
      <w:r w:rsidRPr="00C6761E">
        <w:rPr>
          <w:rFonts w:hint="eastAsia"/>
          <w:lang w:eastAsia="zh-CN"/>
        </w:rPr>
        <w:t>I</w:t>
      </w:r>
      <w:r w:rsidRPr="00C6761E">
        <w:t>f</w:t>
      </w:r>
      <w:r w:rsidRPr="00C6761E">
        <w:rPr>
          <w:rFonts w:hint="eastAsia"/>
          <w:lang w:eastAsia="zh-CN"/>
        </w:rPr>
        <w:t xml:space="preserve"> </w:t>
      </w:r>
      <w:r w:rsidRPr="00C6761E">
        <w:t xml:space="preserve">the relay service code parameter of the PROSE PC5 DISCOVERY message for </w:t>
      </w:r>
      <w:r w:rsidRPr="000D2863">
        <w:t>multi-hop UE-to-UE relay discovery response for Ethernet and unstructured data unit type</w:t>
      </w:r>
      <w:r w:rsidRPr="00C6761E">
        <w:t xml:space="preserve"> is the same as the relay service code parameter of the PROSE PC5 DISCOVERY message for </w:t>
      </w:r>
      <w:r>
        <w:t xml:space="preserve">multi-hop UE-to-UE relay discovery solicitation </w:t>
      </w:r>
      <w:r>
        <w:rPr>
          <w:lang w:eastAsia="zh-CN"/>
        </w:rPr>
        <w:t>for Ethernet and unstructured data unit</w:t>
      </w:r>
      <w:r w:rsidRPr="00C6761E">
        <w:rPr>
          <w:rFonts w:hint="eastAsia"/>
          <w:lang w:eastAsia="zh-CN"/>
        </w:rPr>
        <w:t xml:space="preserve">, </w:t>
      </w:r>
    </w:p>
    <w:p w14:paraId="21C704FA" w14:textId="77777777" w:rsidR="00656718" w:rsidRDefault="00656718" w:rsidP="00656718">
      <w:r w:rsidRPr="00C6761E">
        <w:t>then the UE:</w:t>
      </w:r>
    </w:p>
    <w:p w14:paraId="6B16C089" w14:textId="77777777" w:rsidR="00656718" w:rsidRPr="00052638" w:rsidRDefault="00656718" w:rsidP="00656718">
      <w:pPr>
        <w:pStyle w:val="B1"/>
      </w:pPr>
      <w:r>
        <w:t>a</w:t>
      </w:r>
      <w:r w:rsidRPr="00052638">
        <w:t>)</w:t>
      </w:r>
      <w:r w:rsidRPr="00052638">
        <w:tab/>
        <w:t>shall obtain a valid UTC time for the discovery transmission from the lower layers and generate the UTC-based counter corresponding to this UTC time;</w:t>
      </w:r>
    </w:p>
    <w:p w14:paraId="62E5402D" w14:textId="77777777" w:rsidR="00656718" w:rsidRPr="00052638" w:rsidRDefault="00656718" w:rsidP="00656718">
      <w:pPr>
        <w:pStyle w:val="B1"/>
      </w:pPr>
      <w:r>
        <w:t>b</w:t>
      </w:r>
      <w:r w:rsidRPr="00052638">
        <w:t>)</w:t>
      </w:r>
      <w:r w:rsidRPr="00052638">
        <w:tab/>
        <w:t>shall generate a PROSE PC5 DISCOVERY message for</w:t>
      </w:r>
      <w:r w:rsidRPr="001429BF">
        <w:t xml:space="preserve"> </w:t>
      </w:r>
      <w:r w:rsidRPr="000D2863">
        <w:t>multi-hop UE-to-UE relay discovery response for Ethernet and unstructured data unit type</w:t>
      </w:r>
      <w:r w:rsidRPr="00052638">
        <w:t xml:space="preserve">. In </w:t>
      </w:r>
      <w:r>
        <w:t>the PROSE PC5 DISCOVERY message</w:t>
      </w:r>
      <w:r w:rsidRPr="00052638">
        <w:t>, the UE:</w:t>
      </w:r>
    </w:p>
    <w:p w14:paraId="0FDBFAA8" w14:textId="77777777" w:rsidR="00656718" w:rsidRPr="00052638" w:rsidRDefault="00656718" w:rsidP="00656718">
      <w:pPr>
        <w:pStyle w:val="B2"/>
      </w:pPr>
      <w:r w:rsidRPr="00052638">
        <w:t>1)</w:t>
      </w:r>
      <w:r w:rsidRPr="00052638">
        <w:tab/>
        <w:t xml:space="preserve">shall set the </w:t>
      </w:r>
      <w:r w:rsidRPr="00373787">
        <w:t>List of multi-hop UE-to-UE relay paths</w:t>
      </w:r>
      <w:r>
        <w:t xml:space="preserve"> IE</w:t>
      </w:r>
      <w:r w:rsidRPr="00052638">
        <w:t xml:space="preserve"> to the </w:t>
      </w:r>
      <w:r w:rsidRPr="00373787">
        <w:t>List of multi-hop UE-to-UE relay paths</w:t>
      </w:r>
      <w:r w:rsidRPr="00052638">
        <w:rPr>
          <w:rFonts w:hint="eastAsia"/>
        </w:rPr>
        <w:t xml:space="preserve"> as included </w:t>
      </w:r>
      <w:r w:rsidRPr="00052638">
        <w:t>in</w:t>
      </w:r>
      <w:r w:rsidRPr="00052638">
        <w:rPr>
          <w:rFonts w:hint="eastAsia"/>
        </w:rPr>
        <w:t xml:space="preserve"> the</w:t>
      </w:r>
      <w:r>
        <w:t xml:space="preserve"> received</w:t>
      </w:r>
      <w:r w:rsidRPr="00052638">
        <w:rPr>
          <w:rFonts w:hint="eastAsia"/>
        </w:rPr>
        <w:t xml:space="preserve"> </w:t>
      </w:r>
      <w:r w:rsidRPr="00052638">
        <w:t xml:space="preserve">PROSE PC5 DISCOVERY message for UE-to-UE relay discovery </w:t>
      </w:r>
      <w:r>
        <w:rPr>
          <w:rFonts w:hint="eastAsia"/>
        </w:rPr>
        <w:t>respons</w:t>
      </w:r>
      <w:r>
        <w:t>e</w:t>
      </w:r>
      <w:r w:rsidRPr="00052638">
        <w:t>;</w:t>
      </w:r>
    </w:p>
    <w:p w14:paraId="052BBFA0" w14:textId="77777777" w:rsidR="00656718" w:rsidRDefault="00656718" w:rsidP="00656718">
      <w:pPr>
        <w:pStyle w:val="B2"/>
      </w:pPr>
      <w:r w:rsidRPr="00052638">
        <w:rPr>
          <w:rFonts w:hint="eastAsia"/>
        </w:rPr>
        <w:t>2</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7A630043" w14:textId="77777777" w:rsidR="00656718" w:rsidRPr="00052638" w:rsidRDefault="00656718" w:rsidP="00656718">
      <w:pPr>
        <w:pStyle w:val="B2"/>
      </w:pPr>
      <w:r>
        <w:t>3)</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430E11CF" w14:textId="77777777" w:rsidR="00656718" w:rsidRPr="00052638" w:rsidRDefault="00656718" w:rsidP="00656718">
      <w:pPr>
        <w:pStyle w:val="B2"/>
      </w:pPr>
      <w:r>
        <w:t>4</w:t>
      </w:r>
      <w:r w:rsidRPr="00052638">
        <w:t>)</w:t>
      </w:r>
      <w:r w:rsidRPr="00052638">
        <w:tab/>
        <w:t>shall set the relay service code parameter to the relay service code parameter of the</w:t>
      </w:r>
      <w:r>
        <w:t xml:space="preserve"> </w:t>
      </w:r>
      <w:r w:rsidRPr="00052638">
        <w:rPr>
          <w:rFonts w:hint="eastAsia"/>
        </w:rPr>
        <w:t>received</w:t>
      </w:r>
      <w:r w:rsidRPr="00052638">
        <w:t xml:space="preserve"> PROSE PC5 DISCOVERY message for </w:t>
      </w:r>
      <w:r w:rsidRPr="000D2863">
        <w:t>multi-hop UE-to-UE relay discovery response for Ethernet and unstructured data unit type</w:t>
      </w:r>
      <w:r w:rsidRPr="00052638">
        <w:t>;</w:t>
      </w:r>
    </w:p>
    <w:p w14:paraId="0DCE1BA0" w14:textId="77777777" w:rsidR="00656718" w:rsidRPr="00052638" w:rsidRDefault="00656718" w:rsidP="00656718">
      <w:pPr>
        <w:pStyle w:val="B2"/>
      </w:pPr>
      <w:r w:rsidRPr="00052638">
        <w:t>5)</w:t>
      </w:r>
      <w:r w:rsidRPr="00052638">
        <w:tab/>
        <w:t>shall include the MIC field computed as described in 3GPP TS 33.503 [34];</w:t>
      </w:r>
    </w:p>
    <w:p w14:paraId="37069268" w14:textId="77777777" w:rsidR="00656718" w:rsidRPr="00052638" w:rsidRDefault="00656718" w:rsidP="00656718">
      <w:pPr>
        <w:pStyle w:val="B2"/>
      </w:pPr>
      <w:r w:rsidRPr="00052638">
        <w:t>6)</w:t>
      </w:r>
      <w:r w:rsidRPr="00052638">
        <w:tab/>
        <w:t>shall set the UTC-based counter LSB parameter to the 4 least significant bits of the UTC-based counter</w:t>
      </w:r>
      <w:r w:rsidRPr="00052638">
        <w:rPr>
          <w:rFonts w:hint="eastAsia"/>
        </w:rPr>
        <w:t>;</w:t>
      </w:r>
      <w:r>
        <w:t xml:space="preserve"> and</w:t>
      </w:r>
    </w:p>
    <w:p w14:paraId="122B6BFD" w14:textId="77777777" w:rsidR="00656718" w:rsidRPr="00052638" w:rsidRDefault="00656718" w:rsidP="00656718">
      <w:pPr>
        <w:pStyle w:val="B2"/>
      </w:pPr>
      <w:r w:rsidRPr="00052638">
        <w:t>7)</w:t>
      </w:r>
      <w:r w:rsidRPr="00052638">
        <w:tab/>
        <w:t xml:space="preserve">shall set the ProSe direct discovery PC5 message type parameter </w:t>
      </w:r>
      <w:r>
        <w:t xml:space="preserve">and the </w:t>
      </w:r>
      <w:r w:rsidRPr="002A16ED">
        <w:t xml:space="preserve">ProSe direct discovery PC5 message content type extensions </w:t>
      </w:r>
      <w:r w:rsidRPr="00052638">
        <w:t>as specified in table 10.2.1.</w:t>
      </w:r>
      <w:r>
        <w:t>2</w:t>
      </w:r>
      <w:r w:rsidRPr="00052638">
        <w:t>4;</w:t>
      </w:r>
    </w:p>
    <w:p w14:paraId="26DA71F9" w14:textId="77777777" w:rsidR="00656718" w:rsidRPr="00C6761E" w:rsidRDefault="00656718" w:rsidP="00656718">
      <w:pPr>
        <w:pStyle w:val="B1"/>
      </w:pPr>
      <w: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Pr>
          <w:lang w:eastAsia="zh-CN"/>
        </w:rPr>
        <w:t xml:space="preserve">multi-hop layer-3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r>
        <w:t xml:space="preserve"> and</w:t>
      </w:r>
    </w:p>
    <w:p w14:paraId="31A16ACB" w14:textId="10A3968D" w:rsidR="00656718" w:rsidRDefault="00656718" w:rsidP="00656718">
      <w:pPr>
        <w:pStyle w:val="B1"/>
      </w:pPr>
      <w:r>
        <w:t>d</w:t>
      </w:r>
      <w:r w:rsidRPr="00C6761E">
        <w:t>)</w:t>
      </w:r>
      <w:r w:rsidRPr="00C6761E">
        <w:tab/>
        <w:t xml:space="preserve">shall pass the resulting PROSE PC5 DISCOVERY message for </w:t>
      </w:r>
      <w:r w:rsidRPr="000D2863">
        <w:t>multi-hop UE-to-UE relay discovery response for Ethernet and unstructured data unit type</w:t>
      </w:r>
      <w:r w:rsidRPr="00C6761E">
        <w:t xml:space="preserv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37241880" w14:textId="77777777" w:rsidR="00056BA7" w:rsidRDefault="00056BA7" w:rsidP="00056BA7">
      <w:pPr>
        <w:pStyle w:val="Heading6"/>
        <w:rPr>
          <w:lang w:eastAsia="zh-CN"/>
        </w:rPr>
      </w:pPr>
      <w:bookmarkStart w:id="2795" w:name="_CR8c_2_1_3_3_4"/>
      <w:bookmarkStart w:id="2796" w:name="_Toc218597376"/>
      <w:bookmarkEnd w:id="2795"/>
      <w:r>
        <w:rPr>
          <w:lang w:eastAsia="zh-CN"/>
        </w:rPr>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796"/>
    </w:p>
    <w:p w14:paraId="7ECCC0DC" w14:textId="77777777" w:rsidR="00056BA7" w:rsidRDefault="00056BA7" w:rsidP="00056BA7">
      <w:pPr>
        <w:pStyle w:val="Heading7"/>
        <w:rPr>
          <w:lang w:eastAsia="zh-CN"/>
        </w:rPr>
      </w:pPr>
      <w:bookmarkStart w:id="2797" w:name="_CR8c_2_1_3_3_4_1"/>
      <w:bookmarkStart w:id="2798" w:name="_Toc218597377"/>
      <w:bookmarkEnd w:id="2797"/>
      <w:r>
        <w:rPr>
          <w:lang w:eastAsia="zh-CN"/>
        </w:rPr>
        <w:t>8c.2.1.3.3.4.1</w:t>
      </w:r>
      <w:r>
        <w:rPr>
          <w:lang w:eastAsia="zh-CN"/>
        </w:rPr>
        <w:tab/>
        <w:t>General</w:t>
      </w:r>
      <w:bookmarkEnd w:id="2798"/>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w:t>
      </w:r>
      <w:r>
        <w:lastRenderedPageBreak/>
        <w:t xml:space="preserve">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799" w:name="_CR8c_2_1_3_3_4_2"/>
      <w:bookmarkStart w:id="2800" w:name="_Toc218597378"/>
      <w:bookmarkEnd w:id="2799"/>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800"/>
    </w:p>
    <w:p w14:paraId="793F0696" w14:textId="77777777" w:rsidR="00056BA7" w:rsidRDefault="00056BA7" w:rsidP="00056BA7">
      <w:r>
        <w:t>The UE is authorised to perform the discoveree end UE procedure for multi-hop layer-3 UE-to-UE relay discovery if:</w:t>
      </w:r>
    </w:p>
    <w:p w14:paraId="01ECA434" w14:textId="0B7C85E7" w:rsidR="00056BA7" w:rsidRDefault="00056BA7" w:rsidP="00056BA7">
      <w:pPr>
        <w:pStyle w:val="B1"/>
      </w:pPr>
      <w:r>
        <w:t>a)</w:t>
      </w:r>
      <w:r>
        <w:tab/>
        <w:t>the UE is authorised to act as a 5G ProSe multi-hop layer-3 end UE in the PLMN</w:t>
      </w:r>
      <w:r>
        <w:rPr>
          <w:lang w:eastAsia="ko-KR"/>
        </w:rPr>
        <w:t xml:space="preserve"> </w:t>
      </w:r>
      <w:r w:rsidR="004775B1">
        <w:t>or the subscribed SNPN</w:t>
      </w:r>
      <w:r w:rsidR="004775B1" w:rsidRPr="004F498F">
        <w:t xml:space="preserve"> </w:t>
      </w:r>
      <w:r>
        <w:rPr>
          <w:lang w:eastAsia="ko-KR"/>
        </w:rPr>
        <w:t>indicated by the serving cell,</w:t>
      </w:r>
      <w:r>
        <w:t xml:space="preserve"> and</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01352F16" w:rsidR="00056BA7" w:rsidRDefault="00056BA7" w:rsidP="00056BA7">
      <w:r>
        <w:t>Figure 8</w:t>
      </w:r>
      <w:r w:rsidR="001E7898">
        <w:t>c</w:t>
      </w:r>
      <w:r>
        <w:t>.2.1.3.3.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4pt;height:124.85pt" o:ole="">
            <v:imagedata r:id="rId152" o:title=""/>
          </v:shape>
          <o:OLEObject Type="Embed" ProgID="Visio.Drawing.11" ShapeID="_x0000_i1098" DrawAspect="Content" ObjectID="_1829208572" r:id="rId153"/>
        </w:object>
      </w:r>
    </w:p>
    <w:p w14:paraId="39DD78EC" w14:textId="1526AF53" w:rsidR="00056BA7" w:rsidRDefault="00BC436C" w:rsidP="00056BA7">
      <w:pPr>
        <w:pStyle w:val="TF"/>
      </w:pPr>
      <w:bookmarkStart w:id="2801" w:name="_CRFigure8a_2_1_3_3_4_2_1"/>
      <w:r>
        <w:t>Figure </w:t>
      </w:r>
      <w:bookmarkEnd w:id="2801"/>
      <w:r>
        <w:t>8</w:t>
      </w:r>
      <w:r w:rsidR="001E7898">
        <w:t>c</w:t>
      </w:r>
      <w:r>
        <w:t>.2.1.3.3.</w:t>
      </w:r>
      <w:r>
        <w:rPr>
          <w:rFonts w:hint="eastAsia"/>
          <w:lang w:eastAsia="zh-CN"/>
        </w:rPr>
        <w:t>4</w:t>
      </w:r>
      <w:r>
        <w:t>.2.1: Discoveree end UE procedure for multi-hop layer-3 UE-to-UE relay discovery</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0B2A2D8E" w14:textId="501C2E8B" w:rsidR="004A18B4" w:rsidRPr="00FF6B07" w:rsidRDefault="004A18B4" w:rsidP="00FF6B07">
      <w:r w:rsidRPr="00FF6B07">
        <w:t>Upon reception of a PROSE PC5 DISCOVERY message for multi-hop layer-3</w:t>
      </w:r>
      <w:r w:rsidR="00176C64" w:rsidRPr="00FF6B07">
        <w:t xml:space="preserve"> </w:t>
      </w:r>
      <w:r w:rsidRPr="00FF6B07">
        <w:t>UE-to-</w:t>
      </w:r>
      <w:r w:rsidRPr="00FF6B07">
        <w:rPr>
          <w:rFonts w:hint="eastAsia"/>
        </w:rPr>
        <w:t xml:space="preserve">UE </w:t>
      </w:r>
      <w:r w:rsidRPr="00FF6B07">
        <w:t>relay discovery solicitation, if:</w:t>
      </w:r>
    </w:p>
    <w:p w14:paraId="71F42BA3" w14:textId="5E5C9F3E" w:rsidR="00056BA7" w:rsidRDefault="00056BA7" w:rsidP="00056BA7">
      <w:pPr>
        <w:pStyle w:val="B1"/>
      </w:pPr>
      <w:r>
        <w:t>a)</w:t>
      </w:r>
      <w:r>
        <w:tab/>
        <w:t>the relay service code parameter of the received PROSE PC5 DISCOVERY message for multi-hop UE-to-UE relay discovery solicitation</w:t>
      </w:r>
      <w:r w:rsidR="00BC436C">
        <w:t xml:space="preserve"> </w:t>
      </w:r>
      <w:r w:rsidR="00BC436C">
        <w:rPr>
          <w:lang w:eastAsia="zh-CN"/>
        </w:rPr>
        <w:t>for Ethernet and unstructured data unit type</w:t>
      </w:r>
      <w:r>
        <w:t xml:space="preserve"> is the same as the relay service code parameter configured as specified in clause 5.2.9 for the connectivity service; and</w:t>
      </w:r>
    </w:p>
    <w:p w14:paraId="3F3B0719" w14:textId="4118EC59" w:rsidR="00056BA7" w:rsidRDefault="00056BA7" w:rsidP="00056BA7">
      <w:pPr>
        <w:pStyle w:val="B1"/>
      </w:pPr>
      <w:r>
        <w:t>b)</w:t>
      </w:r>
      <w:r>
        <w:tab/>
        <w:t xml:space="preserve">the </w:t>
      </w:r>
      <w:r w:rsidR="00877588" w:rsidRPr="005A49EB">
        <w:t>Target discoveree</w:t>
      </w:r>
      <w:r w:rsidR="00877588">
        <w:t xml:space="preserve"> </w:t>
      </w:r>
      <w:r>
        <w:rPr>
          <w:lang w:eastAsia="zh-CN"/>
        </w:rPr>
        <w:t>info</w:t>
      </w:r>
      <w:r>
        <w:t xml:space="preserve"> IE containing the </w:t>
      </w:r>
      <w:r w:rsidR="00877588" w:rsidRPr="005A49EB">
        <w:t>User info ID</w:t>
      </w:r>
      <w:r w:rsidR="00877588">
        <w:t xml:space="preserve"> </w:t>
      </w:r>
      <w:r>
        <w:t xml:space="preserve">of </w:t>
      </w:r>
      <w:r w:rsidR="00176C64">
        <w:t xml:space="preserve">the </w:t>
      </w:r>
      <w:r>
        <w:t>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w:t>
      </w:r>
      <w:r w:rsidR="00877588" w:rsidRPr="005A49EB">
        <w:t>User info ID</w:t>
      </w:r>
      <w:r w:rsidR="00877588">
        <w:t xml:space="preserve"> </w:t>
      </w:r>
      <w:r>
        <w:t xml:space="preserve">of the UE provided by </w:t>
      </w:r>
      <w:r>
        <w:rPr>
          <w:rFonts w:hint="eastAsia"/>
          <w:lang w:eastAsia="zh-CN"/>
        </w:rPr>
        <w:t>upper layers</w:t>
      </w:r>
      <w:r>
        <w:t>;</w:t>
      </w:r>
    </w:p>
    <w:p w14:paraId="568C1FB9" w14:textId="131E687C" w:rsidR="00056BA7" w:rsidRDefault="00056BA7" w:rsidP="00056BA7">
      <w:pPr>
        <w:rPr>
          <w:lang w:eastAsia="zh-CN"/>
        </w:rPr>
      </w:pPr>
      <w:r>
        <w:t>the UE:</w:t>
      </w:r>
    </w:p>
    <w:p w14:paraId="70FF2850" w14:textId="109B213C" w:rsidR="004A18B4" w:rsidRDefault="004A18B4" w:rsidP="004A18B4">
      <w:pPr>
        <w:pStyle w:val="B1"/>
      </w:pPr>
      <w:r>
        <w:lastRenderedPageBreak/>
        <w:t>a)</w:t>
      </w:r>
      <w:r>
        <w:tab/>
        <w:t xml:space="preserve">shall obtain a valid UTC time for the discovery transmission from the lower layers, generate the UTC-based counter corresponding to this UTC time. Then the UE shall </w:t>
      </w:r>
      <w:r w:rsidRPr="00C6761E">
        <w:t xml:space="preserve">use </w:t>
      </w:r>
      <w:r>
        <w:t>the generated the UTC-based counter</w:t>
      </w:r>
      <w:r w:rsidRPr="00C6761E">
        <w:t xml:space="preserve"> to recover the UTC-based counter associated with the PROSE PC5 DISCOVERY message and the UTC-based counter associated with </w:t>
      </w:r>
      <w:r>
        <w:t>the l</w:t>
      </w:r>
      <w:r>
        <w:rPr>
          <w:lang w:eastAsia="zh-CN"/>
        </w:rPr>
        <w:t>ist of protected user infos in the</w:t>
      </w:r>
      <w:r w:rsidRPr="007E156B">
        <w:t xml:space="preserve"> </w:t>
      </w:r>
      <w:r>
        <w:t xml:space="preserve">received List of </w:t>
      </w:r>
      <w:r>
        <w:rPr>
          <w:lang w:eastAsia="zh-CN"/>
        </w:rPr>
        <w:t>multi-hop UE-to-UE relay paths IE</w:t>
      </w:r>
      <w:r>
        <w:t>;</w:t>
      </w:r>
    </w:p>
    <w:p w14:paraId="07BA6B6B" w14:textId="77777777" w:rsidR="004A18B4" w:rsidRDefault="004A18B4" w:rsidP="004A18B4">
      <w:pPr>
        <w:pStyle w:val="B1"/>
        <w:rPr>
          <w:lang w:eastAsia="zh-CN"/>
        </w:rPr>
      </w:pPr>
      <w:r>
        <w:rPr>
          <w:lang w:eastAsia="zh-CN"/>
        </w:rPr>
        <w:t>b)</w:t>
      </w:r>
      <w:r>
        <w:rPr>
          <w:lang w:eastAsia="zh-CN"/>
        </w:rPr>
        <w:tab/>
        <w:t xml:space="preserve">shall </w:t>
      </w:r>
      <w:r w:rsidRPr="00C6761E">
        <w:t>use the associated DUSK, if received from the 5G DDNMF or 5G PKMF and the UTC-based counter associated with the PROSE PC5 DISCOVERY message to unscramble the PROSE PC5 DISCOVERY message as described in</w:t>
      </w:r>
      <w:r>
        <w:t xml:space="preserve"> clause </w:t>
      </w:r>
      <w:r w:rsidRPr="009A6B4F">
        <w:t>6.1.3.</w:t>
      </w:r>
      <w:r>
        <w:t>5</w:t>
      </w:r>
      <w:r w:rsidRPr="009A6B4F">
        <w:t>.</w:t>
      </w:r>
      <w:r>
        <w:t>3</w:t>
      </w:r>
      <w:r w:rsidRPr="009A6B4F">
        <w:t>.</w:t>
      </w:r>
      <w:r>
        <w:t>2 of</w:t>
      </w:r>
      <w:r w:rsidRPr="00C6761E">
        <w:t xml:space="preserve"> 3GPP TS 33.503 [34]. Then, if a DUCK is received from the 5G DDNMF or 5G PKMF, the UE shall use the DUCK and the UTC-based counter associated with the PROSE PC5 DISCOVERY message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the UE shall use the DUIK and the UTC-based counter associated with the PROSE PC5 DISCOVERY message to verify the MIC field in the unscrambled PROSE PC5 DISCOVERY message for UE-to-</w:t>
      </w:r>
      <w:r w:rsidRPr="00C6761E">
        <w:rPr>
          <w:rFonts w:hint="eastAsia"/>
          <w:lang w:eastAsia="zh-CN"/>
        </w:rPr>
        <w:t xml:space="preserve">UE </w:t>
      </w:r>
      <w:r w:rsidRPr="00C6761E">
        <w:t>relay discovery solicitation</w:t>
      </w:r>
      <w:r>
        <w:t>;</w:t>
      </w:r>
    </w:p>
    <w:p w14:paraId="0A0ED34C" w14:textId="6F34F131" w:rsidR="00056BA7" w:rsidRDefault="004A18B4" w:rsidP="00056BA7">
      <w:pPr>
        <w:pStyle w:val="B1"/>
      </w:pPr>
      <w:r>
        <w:t>c</w:t>
      </w:r>
      <w:r w:rsidR="00056BA7">
        <w:t>)</w:t>
      </w:r>
      <w:r w:rsidR="00056BA7">
        <w:tab/>
        <w:t>shall generate a PROSE PC5 DISCOVERY message for multi-hop UE-to-UE relay discovery response</w:t>
      </w:r>
      <w:r w:rsidR="00D12DB9">
        <w:t xml:space="preserve"> </w:t>
      </w:r>
      <w:r w:rsidR="00D12DB9">
        <w:rPr>
          <w:lang w:eastAsia="zh-CN"/>
        </w:rPr>
        <w:t>for Ethernet and unstructured data unit type in which</w:t>
      </w:r>
      <w:r w:rsidR="00056BA7">
        <w:t xml:space="preserve"> the UE:</w:t>
      </w:r>
    </w:p>
    <w:p w14:paraId="4B8279B5" w14:textId="7D435E77" w:rsidR="00056BA7" w:rsidRDefault="00056BA7" w:rsidP="004A18B4">
      <w:pPr>
        <w:pStyle w:val="B2"/>
        <w:rPr>
          <w:lang w:eastAsia="ko-KR"/>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1C8BFB10" w:rsidR="00056BA7" w:rsidRDefault="00056BA7" w:rsidP="00056BA7">
      <w:pPr>
        <w:pStyle w:val="B2"/>
      </w:pPr>
      <w:r>
        <w:t>4)</w:t>
      </w:r>
      <w:r>
        <w:tab/>
        <w:t>shall set the UTC-based counter LSB parameter to the 4 least significant bits of the UTC-based counter;</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16C7B355" w14:textId="77777777" w:rsidR="004A18B4" w:rsidRDefault="004A18B4" w:rsidP="004A18B4">
      <w:pPr>
        <w:pStyle w:val="B2"/>
      </w:pPr>
      <w:r>
        <w:t>6</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r>
        <w:t xml:space="preserve"> and</w:t>
      </w:r>
    </w:p>
    <w:p w14:paraId="2781DA88" w14:textId="06378DB0" w:rsidR="004A18B4" w:rsidRDefault="004A18B4" w:rsidP="004A18B4">
      <w:pPr>
        <w:pStyle w:val="B2"/>
      </w:pPr>
      <w:r>
        <w:t>7)</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5C901BA8" w14:textId="412B43CB" w:rsidR="00056BA7" w:rsidRDefault="004A18B4" w:rsidP="00056BA7">
      <w:pPr>
        <w:pStyle w:val="B1"/>
        <w:rPr>
          <w:lang w:eastAsia="zh-CN"/>
        </w:rPr>
      </w:pPr>
      <w:r>
        <w:rPr>
          <w:lang w:eastAsia="zh-CN"/>
        </w:rPr>
        <w:t>d</w:t>
      </w:r>
      <w:r w:rsidR="00056BA7">
        <w:rPr>
          <w:lang w:eastAsia="zh-CN"/>
        </w:rPr>
        <w:t>)</w:t>
      </w:r>
      <w:r w:rsidR="00056BA7">
        <w:rPr>
          <w:lang w:eastAsia="zh-CN"/>
        </w:rPr>
        <w:tab/>
        <w:t xml:space="preserve">shall set the destination layer-2 ID to the source layer-2 ID from the </w:t>
      </w:r>
      <w:r w:rsidR="00056BA7">
        <w:rPr>
          <w:rFonts w:hint="eastAsia"/>
          <w:lang w:eastAsia="zh-CN"/>
        </w:rPr>
        <w:t xml:space="preserve">5G ProSe </w:t>
      </w:r>
      <w:r w:rsidR="00056BA7">
        <w:rPr>
          <w:lang w:eastAsia="zh-CN"/>
        </w:rPr>
        <w:t xml:space="preserve">multi-hop layer-3 </w:t>
      </w:r>
      <w:r w:rsidR="00056BA7">
        <w:rPr>
          <w:rFonts w:hint="eastAsia"/>
          <w:lang w:eastAsia="zh-CN"/>
        </w:rPr>
        <w:t>UE-to-UE relay</w:t>
      </w:r>
      <w:r w:rsidR="00056BA7">
        <w:rPr>
          <w:lang w:eastAsia="zh-CN"/>
        </w:rPr>
        <w:t xml:space="preserve"> UE used in the transportation of the </w:t>
      </w:r>
      <w:r w:rsidR="00056BA7">
        <w:t xml:space="preserve">PROSE PC5 DISCOVERY message for </w:t>
      </w:r>
      <w:r w:rsidR="00056BA7">
        <w:rPr>
          <w:lang w:eastAsia="zh-CN"/>
        </w:rPr>
        <w:t xml:space="preserve">multi-hop </w:t>
      </w:r>
      <w:r w:rsidR="00056BA7">
        <w:t>UE-to-UE relay discovery solicitation</w:t>
      </w:r>
      <w:r w:rsidR="00056BA7">
        <w:rPr>
          <w:lang w:eastAsia="zh-CN"/>
        </w:rPr>
        <w:t xml:space="preserve"> </w:t>
      </w:r>
      <w:r w:rsidR="00D12DB9">
        <w:rPr>
          <w:lang w:eastAsia="zh-CN"/>
        </w:rPr>
        <w:t xml:space="preserve">for Ethernet and unstructured data unit type </w:t>
      </w:r>
      <w:r w:rsidR="00056BA7">
        <w:rPr>
          <w:lang w:eastAsia="zh-CN"/>
        </w:rPr>
        <w:t>and self-assign a source layer-2 ID for sending the multi-hop UE-to-UE relay discovery response</w:t>
      </w:r>
      <w:r w:rsidR="00056BA7">
        <w:t xml:space="preserve"> </w:t>
      </w:r>
      <w:r w:rsidR="00056BA7">
        <w:rPr>
          <w:lang w:eastAsia="zh-CN"/>
        </w:rPr>
        <w:t>message</w:t>
      </w:r>
      <w:r w:rsidR="00D12DB9">
        <w:rPr>
          <w:lang w:eastAsia="zh-CN"/>
        </w:rPr>
        <w:t xml:space="preserve"> for Ethernet and unstructured data unit type</w:t>
      </w:r>
      <w:r w:rsidR="00056BA7">
        <w:rPr>
          <w:lang w:eastAsia="zh-CN"/>
        </w:rPr>
        <w:t>; and</w:t>
      </w:r>
    </w:p>
    <w:p w14:paraId="1F81D533" w14:textId="33D49851" w:rsidR="00056BA7" w:rsidRDefault="00056BA7" w:rsidP="00056BA7">
      <w:pPr>
        <w:pStyle w:val="NO"/>
      </w:pPr>
      <w:r>
        <w:t>NOTE:</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DE41F88" w:rsidR="00056BA7" w:rsidRDefault="004A18B4" w:rsidP="00056BA7">
      <w:pPr>
        <w:pStyle w:val="B1"/>
      </w:pPr>
      <w:r>
        <w:t>e</w:t>
      </w:r>
      <w:r w:rsidR="00056BA7">
        <w:t>)</w:t>
      </w:r>
      <w:r w:rsidR="00056BA7">
        <w:tab/>
        <w:t xml:space="preserve">shall pass the resulting PROSE PC5 DISCOVERY message for </w:t>
      </w:r>
      <w:r w:rsidR="00056BA7">
        <w:rPr>
          <w:lang w:eastAsia="zh-CN"/>
        </w:rPr>
        <w:t xml:space="preserve">multi-hop </w:t>
      </w:r>
      <w:r w:rsidR="00056BA7">
        <w:t xml:space="preserve">UE-to-UE relay discovery response </w:t>
      </w:r>
      <w:r w:rsidR="00D12DB9">
        <w:rPr>
          <w:lang w:eastAsia="zh-CN"/>
        </w:rPr>
        <w:t>for Ethernet and unstructured data unit type</w:t>
      </w:r>
      <w:r w:rsidR="00D12DB9">
        <w:t xml:space="preserve"> </w:t>
      </w:r>
      <w:r w:rsidR="00056BA7">
        <w:t xml:space="preserve">along with the source layer-2 ID, destination layer-2 ID and an indication that the message is for </w:t>
      </w:r>
      <w:r w:rsidR="00056BA7">
        <w:rPr>
          <w:lang w:eastAsia="ko-KR"/>
        </w:rPr>
        <w:t>5G ProSe direct discovery</w:t>
      </w:r>
      <w:r w:rsidR="00056BA7">
        <w:t xml:space="preserve"> to the lower layers for transmission over the PC5 interface.</w:t>
      </w:r>
    </w:p>
    <w:p w14:paraId="799262F2" w14:textId="77777777" w:rsidR="00056BA7" w:rsidRDefault="00056BA7" w:rsidP="00056BA7">
      <w:pPr>
        <w:pStyle w:val="Heading7"/>
        <w:rPr>
          <w:lang w:eastAsia="zh-CN"/>
        </w:rPr>
      </w:pPr>
      <w:bookmarkStart w:id="2802" w:name="_CR8c_2_1_3_3_4_3"/>
      <w:bookmarkStart w:id="2803" w:name="_Toc218597379"/>
      <w:bookmarkEnd w:id="2802"/>
      <w:r>
        <w:rPr>
          <w:lang w:eastAsia="zh-CN"/>
        </w:rPr>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803"/>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804" w:name="_CR8c_2_2"/>
      <w:bookmarkStart w:id="2805" w:name="_Toc218597380"/>
      <w:bookmarkEnd w:id="2804"/>
      <w:r w:rsidRPr="00C6761E">
        <w:lastRenderedPageBreak/>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805"/>
    </w:p>
    <w:p w14:paraId="1AFB4262" w14:textId="77777777" w:rsidR="00151C33" w:rsidRDefault="00151C33" w:rsidP="00151C33">
      <w:pPr>
        <w:pStyle w:val="Heading4"/>
        <w:rPr>
          <w:lang w:eastAsia="ko-KR"/>
        </w:rPr>
      </w:pPr>
      <w:bookmarkStart w:id="2806" w:name="_CR8c_2_2_1"/>
      <w:bookmarkStart w:id="2807" w:name="_Toc218597381"/>
      <w:bookmarkEnd w:id="2806"/>
      <w:r>
        <w:rPr>
          <w:rFonts w:hint="eastAsia"/>
          <w:lang w:eastAsia="ko-KR"/>
        </w:rPr>
        <w:t>8c.2.2.1</w:t>
      </w:r>
      <w:r>
        <w:rPr>
          <w:lang w:eastAsia="ko-KR"/>
        </w:rPr>
        <w:tab/>
      </w:r>
      <w:r>
        <w:rPr>
          <w:rFonts w:hint="eastAsia"/>
          <w:lang w:eastAsia="ko-KR"/>
        </w:rPr>
        <w:t>General</w:t>
      </w:r>
      <w:bookmarkEnd w:id="2807"/>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19C0D419" w14:textId="069D0E2E" w:rsidR="00151C33" w:rsidRDefault="00151C33" w:rsidP="00F866FB">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w:t>
      </w:r>
      <w:r w:rsidR="00590B2C" w:rsidRPr="004202B0">
        <w:rPr>
          <w:lang w:eastAsia="ko-KR"/>
        </w:rPr>
        <w:t>encapsulated</w:t>
      </w:r>
      <w:r>
        <w:rPr>
          <w:rFonts w:hint="eastAsia"/>
          <w:lang w:val="en-US" w:eastAsia="ko-KR"/>
        </w:rPr>
        <w:t xml:space="preserve">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808" w:name="_CR8c_2_2_2"/>
      <w:bookmarkStart w:id="2809" w:name="_Toc218597382"/>
      <w:bookmarkEnd w:id="2808"/>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809"/>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FF6B07">
      <w:pPr>
        <w:pStyle w:val="B1"/>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7777777" w:rsidR="00151C33" w:rsidRPr="00DF0614" w:rsidRDefault="00151C33" w:rsidP="00FF6B07">
      <w:pPr>
        <w:pStyle w:val="B1"/>
        <w:rPr>
          <w:lang w:eastAsia="ko-KR"/>
        </w:rPr>
      </w:pPr>
      <w:r>
        <w:rPr>
          <w:rFonts w:hint="eastAsia"/>
          <w:lang w:eastAsia="ko-KR"/>
        </w:rPr>
        <w:t>2)</w:t>
      </w:r>
      <w:r>
        <w:rPr>
          <w:lang w:eastAsia="ko-KR"/>
        </w:rPr>
        <w:tab/>
      </w:r>
      <w:r>
        <w:rPr>
          <w:rFonts w:hint="eastAsia"/>
          <w:lang w:eastAsia="ko-KR"/>
        </w:rPr>
        <w:t xml:space="preserve">the 5G ProSe </w:t>
      </w:r>
      <w:r>
        <w:t xml:space="preserve">MANET </w:t>
      </w:r>
      <w:r>
        <w:rPr>
          <w:rFonts w:hint="eastAsia"/>
          <w:lang w:eastAsia="ko-KR"/>
        </w:rPr>
        <w:t xml:space="preserve">discovery info </w:t>
      </w:r>
      <w:r>
        <w:t>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6C411356"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 xml:space="preserve">MANET </w:t>
      </w:r>
      <w:r>
        <w:rPr>
          <w:rFonts w:hint="eastAsia"/>
          <w:lang w:eastAsia="ko-KR"/>
        </w:rPr>
        <w:t xml:space="preserve">discovery info </w:t>
      </w:r>
      <w:r>
        <w:t>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 xml:space="preserve">MANET </w:t>
      </w:r>
      <w:r w:rsidRPr="00DF0614">
        <w:rPr>
          <w:rFonts w:hint="eastAsia"/>
          <w:lang w:eastAsia="ko-KR"/>
        </w:rPr>
        <w:t xml:space="preserve">discovery info </w:t>
      </w:r>
      <w:r w:rsidRPr="00DF0614">
        <w:t>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discovery info message as follows:</w:t>
      </w:r>
    </w:p>
    <w:p w14:paraId="13C8A0C8" w14:textId="1220D08B" w:rsidR="00973250" w:rsidRPr="0017444B" w:rsidRDefault="0017444B" w:rsidP="0017444B">
      <w:pPr>
        <w:pStyle w:val="B1"/>
      </w:pPr>
      <w:r>
        <w:rPr>
          <w:lang w:eastAsia="ko-KR"/>
        </w:rPr>
        <w:lastRenderedPageBreak/>
        <w:t>1</w:t>
      </w:r>
      <w:r>
        <w:rPr>
          <w:rFonts w:hint="eastAsia"/>
          <w:lang w:eastAsia="ko-KR"/>
        </w:rPr>
        <w:t>)</w:t>
      </w:r>
      <w:r>
        <w:rPr>
          <w:lang w:eastAsia="ko-KR"/>
        </w:rPr>
        <w:tab/>
      </w:r>
      <w:r w:rsidR="00151C33" w:rsidRPr="0017444B">
        <w:rPr>
          <w:rFonts w:hint="eastAsia"/>
        </w:rPr>
        <w:t>the hop limit of the MANET discovery ent</w:t>
      </w:r>
      <w:r w:rsidR="00973250" w:rsidRPr="0017444B">
        <w:t>ry</w:t>
      </w:r>
      <w:r w:rsidR="00151C33" w:rsidRPr="0017444B">
        <w:rPr>
          <w:rFonts w:hint="eastAsia"/>
        </w:rPr>
        <w:t xml:space="preserve"> to</w:t>
      </w:r>
    </w:p>
    <w:p w14:paraId="2B000C6E" w14:textId="03F4970F" w:rsidR="00151C33" w:rsidRPr="0017444B" w:rsidRDefault="0017444B" w:rsidP="0017444B">
      <w:pPr>
        <w:pStyle w:val="B2"/>
        <w:rPr>
          <w:rFonts w:eastAsia="Malgun Gothic"/>
        </w:rPr>
      </w:pPr>
      <w:r>
        <w:rPr>
          <w:rFonts w:hint="eastAsia"/>
          <w:lang w:eastAsia="ko-KR"/>
        </w:rPr>
        <w:t>a)</w:t>
      </w:r>
      <w:r>
        <w:rPr>
          <w:lang w:eastAsia="ko-KR"/>
        </w:rPr>
        <w:tab/>
      </w:r>
      <w:r w:rsidR="00973250" w:rsidRPr="0017444B">
        <w:rPr>
          <w:rFonts w:hint="eastAsia"/>
        </w:rPr>
        <w:t xml:space="preserve">the value </w:t>
      </w:r>
      <w:r w:rsidR="00973250" w:rsidRPr="0017444B">
        <w:rPr>
          <w:rFonts w:eastAsia="Malgun Gothic" w:hint="eastAsia"/>
        </w:rPr>
        <w:t xml:space="preserve">of the hop limit </w:t>
      </w:r>
      <w:r w:rsidR="00973250" w:rsidRPr="0017444B">
        <w:rPr>
          <w:rFonts w:hint="eastAsia"/>
        </w:rPr>
        <w:t xml:space="preserve">received from the 5G ProSe </w:t>
      </w:r>
      <w:r w:rsidR="00973250" w:rsidRPr="0017444B">
        <w:rPr>
          <w:rFonts w:eastAsia="Malgun Gothic" w:hint="eastAsia"/>
        </w:rPr>
        <w:t>multi-hop layer-3 end UE if the hop limit is provided during the 5G ProSe direct link establishment procedure or the 5G ProSe direct link identifier update procedure; or</w:t>
      </w:r>
    </w:p>
    <w:p w14:paraId="7376A48D" w14:textId="6B7A9213" w:rsidR="00973250" w:rsidRPr="0017444B" w:rsidRDefault="0017444B" w:rsidP="0017444B">
      <w:pPr>
        <w:pStyle w:val="B2"/>
      </w:pPr>
      <w:r>
        <w:rPr>
          <w:lang w:eastAsia="ko-KR"/>
        </w:rPr>
        <w:t>b</w:t>
      </w:r>
      <w:r>
        <w:rPr>
          <w:rFonts w:hint="eastAsia"/>
          <w:lang w:eastAsia="ko-KR"/>
        </w:rPr>
        <w:t>)</w:t>
      </w:r>
      <w:r>
        <w:rPr>
          <w:lang w:eastAsia="ko-KR"/>
        </w:rPr>
        <w:tab/>
      </w:r>
      <w:r w:rsidR="00973250" w:rsidRPr="0017444B">
        <w:rPr>
          <w:rFonts w:eastAsia="Malgun Gothic" w:hint="eastAsia"/>
        </w:rPr>
        <w:t>the value of the configured maximum number of hops for the associated relay service code as specified in clause</w:t>
      </w:r>
      <w:r w:rsidR="00973250" w:rsidRPr="0017444B">
        <w:rPr>
          <w:rFonts w:eastAsia="Malgun Gothic"/>
        </w:rPr>
        <w:t> </w:t>
      </w:r>
      <w:r w:rsidR="00973250" w:rsidRPr="0017444B">
        <w:rPr>
          <w:rFonts w:eastAsia="Malgun Gothic" w:hint="eastAsia"/>
        </w:rPr>
        <w:t>5.2.9 if the hop limit is not provided by the 5G ProSe multi-hop layer-3 end UE;</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07C4CB5B"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3EC7187"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2BE42FCA"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 xml:space="preserve">MANET </w:t>
      </w:r>
      <w:r>
        <w:rPr>
          <w:rFonts w:hint="eastAsia"/>
          <w:lang w:eastAsia="ko-KR"/>
        </w:rPr>
        <w:t xml:space="preserve">discovery info </w:t>
      </w:r>
      <w:r>
        <w:t>message</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5G ProSe </w:t>
      </w:r>
      <w:r>
        <w:t xml:space="preserve">MANET </w:t>
      </w:r>
      <w:r>
        <w:rPr>
          <w:rFonts w:hint="eastAsia"/>
          <w:lang w:eastAsia="ko-KR"/>
        </w:rPr>
        <w:t xml:space="preserve">discovery info </w:t>
      </w:r>
      <w:r>
        <w:t>message</w:t>
      </w:r>
      <w:r>
        <w:rPr>
          <w:rFonts w:hint="eastAsia"/>
          <w:lang w:eastAsia="ko-KR"/>
        </w:rPr>
        <w:t>.</w:t>
      </w:r>
      <w:r w:rsidR="00973250">
        <w:rPr>
          <w:lang w:eastAsia="ko-KR"/>
        </w:rPr>
        <w:t xml:space="preserve"> </w:t>
      </w:r>
      <w:r w:rsidR="00973250">
        <w:rPr>
          <w:rFonts w:eastAsia="Malgun Gothic" w:hint="eastAsia"/>
          <w:lang w:eastAsia="ko-KR"/>
        </w:rPr>
        <w:t>The 5G ProSe multi-hop UE-to-UE relay UE shall check the hop limit and the hop count of the MANET discovery entry in the received 5G ProSe MANET discovery info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77777777"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if the value of the hop limit is greater than the value of the hop count, the 5G ProSe multi-hop UE-to-UE relay UE shall update the MANET discovery entry by incrementing the hop count by 1 and include the updated MANET discovery entry in the 5G ProSe MANET discovery info message and send the 5G ProSe MANET discovery info message to other 5G ProSe multi-hop UE-to-UE relay UEs in the MANET.</w:t>
      </w:r>
    </w:p>
    <w:p w14:paraId="4B265F2C" w14:textId="77777777"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The 5G ProSe multi-hop UE-to-UE relay UE can consolidate the MANET discovery entry received from another 5G ProSe multi-hop UE-to-UE relay UE and the MANET discovery entry generated by itself into the 5G ProSe MANET discovery info message.</w:t>
      </w:r>
    </w:p>
    <w:p w14:paraId="1A1DF281" w14:textId="77777777" w:rsidR="00973250" w:rsidRDefault="00973250" w:rsidP="00973250">
      <w:pPr>
        <w:rPr>
          <w:rFonts w:eastAsia="Malgun Gothic"/>
          <w:lang w:eastAsia="ko-KR"/>
        </w:rPr>
      </w:pPr>
      <w:r>
        <w:rPr>
          <w:rFonts w:eastAsia="Malgun Gothic" w:hint="eastAsia"/>
          <w:lang w:eastAsia="ko-KR"/>
        </w:rPr>
        <w:t>When the hop limit for the 5G ProSe multi-hop layer-3 end UE changes, e.g.,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lastRenderedPageBreak/>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3E9903E0" w14:textId="5235A306" w:rsidR="0041679B" w:rsidRDefault="00151C33" w:rsidP="003F2C3A">
      <w:pPr>
        <w:pStyle w:val="EditorsNote"/>
        <w:rPr>
          <w:lang w:eastAsia="ko-KR"/>
        </w:rPr>
      </w:pPr>
      <w:r>
        <w:rPr>
          <w:rFonts w:hint="eastAsia"/>
          <w:lang w:eastAsia="ko-KR"/>
        </w:rPr>
        <w:t>Editor's Note (5G_ProSe_Ph3, CR0687):</w:t>
      </w:r>
      <w:r>
        <w:rPr>
          <w:lang w:eastAsia="ko-KR"/>
        </w:rPr>
        <w:tab/>
      </w:r>
      <w:r>
        <w:rPr>
          <w:rFonts w:hint="eastAsia"/>
          <w:lang w:eastAsia="ko-KR"/>
        </w:rPr>
        <w:t xml:space="preserve">It is FFS whether to describe how to </w:t>
      </w:r>
      <w:r w:rsidR="00590B2C" w:rsidRPr="004202B0">
        <w:rPr>
          <w:lang w:eastAsia="ko-KR"/>
        </w:rPr>
        <w:t>envelop</w:t>
      </w:r>
      <w:r>
        <w:rPr>
          <w:rFonts w:hint="eastAsia"/>
          <w:lang w:eastAsia="ko-KR"/>
        </w:rPr>
        <w:t xml:space="preserve"> the MANET message in the IP PDU over the 5G ProSe direct link.</w:t>
      </w:r>
    </w:p>
    <w:p w14:paraId="2AA3F1AF" w14:textId="3F48FF0F" w:rsidR="007959CF" w:rsidRDefault="007959CF" w:rsidP="007959CF">
      <w:pPr>
        <w:pStyle w:val="Heading3"/>
        <w:rPr>
          <w:noProof/>
          <w:lang w:eastAsia="zh-CN"/>
        </w:rPr>
      </w:pPr>
      <w:bookmarkStart w:id="2810" w:name="_CR8c_2_3"/>
      <w:bookmarkStart w:id="2811" w:name="_Toc218597383"/>
      <w:bookmarkEnd w:id="2810"/>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811"/>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812" w:name="_CR8c_2_4"/>
      <w:bookmarkStart w:id="2813" w:name="_Toc218597384"/>
      <w:bookmarkEnd w:id="2812"/>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813"/>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6EBBEC60"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w:t>
      </w:r>
      <w:r w:rsidR="00590B2C" w:rsidRPr="004202B0">
        <w:t>associated</w:t>
      </w:r>
      <w:r>
        <w:t xml:space="preserve"> with the RSC;</w:t>
      </w:r>
      <w:r w:rsidRPr="00635E0D">
        <w:t xml:space="preserve"> or</w:t>
      </w:r>
    </w:p>
    <w:p w14:paraId="3E522F37" w14:textId="47747453"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IPv4 address, an IPv6 prefix or both </w:t>
      </w:r>
      <w:r w:rsidR="00590B2C" w:rsidRPr="004202B0">
        <w:t>associated</w:t>
      </w:r>
      <w:r>
        <w:t xml:space="preserve">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40D27C71" w14:textId="1D6410D0" w:rsidR="00AA6A2D" w:rsidRDefault="00AA6A2D" w:rsidP="00B00ADE">
      <w:pPr>
        <w:rPr>
          <w:lang w:eastAsia="zh-CN"/>
        </w:rPr>
      </w:pPr>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2259BF59" w14:textId="65FCD8C9" w:rsidR="00AA6A2D" w:rsidRDefault="00AA6A2D" w:rsidP="00AA6A2D">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814" w:name="_CR8c_2_5"/>
      <w:bookmarkStart w:id="2815" w:name="_Toc218597385"/>
      <w:bookmarkEnd w:id="2814"/>
      <w:r>
        <w:rPr>
          <w:rFonts w:hint="eastAsia"/>
          <w:lang w:eastAsia="zh-CN"/>
        </w:rPr>
        <w:lastRenderedPageBreak/>
        <w:t>8c</w:t>
      </w:r>
      <w:r>
        <w:t>.2.</w:t>
      </w:r>
      <w:r>
        <w:rPr>
          <w:rFonts w:hint="eastAsia"/>
          <w:lang w:eastAsia="zh-CN"/>
        </w:rPr>
        <w:t>5</w:t>
      </w:r>
      <w:r>
        <w:tab/>
      </w:r>
      <w:r w:rsidRPr="00C6761E">
        <w:t>5G ProSe security procedures over PC8 interface</w:t>
      </w:r>
      <w:bookmarkEnd w:id="2815"/>
    </w:p>
    <w:p w14:paraId="1AC23D70" w14:textId="77777777" w:rsidR="00B02FCF" w:rsidRPr="00C6761E" w:rsidRDefault="00B02FCF" w:rsidP="00B02FCF">
      <w:pPr>
        <w:pStyle w:val="Heading4"/>
      </w:pPr>
      <w:bookmarkStart w:id="2816" w:name="_CR8c_2_5_1"/>
      <w:bookmarkStart w:id="2817" w:name="_Toc218597386"/>
      <w:bookmarkEnd w:id="2816"/>
      <w:r>
        <w:t>8</w:t>
      </w:r>
      <w:r>
        <w:rPr>
          <w:rFonts w:hint="eastAsia"/>
          <w:lang w:eastAsia="zh-CN"/>
        </w:rPr>
        <w:t>c</w:t>
      </w:r>
      <w:r w:rsidRPr="00C6761E">
        <w:t>.2.</w:t>
      </w:r>
      <w:r>
        <w:rPr>
          <w:rFonts w:hint="eastAsia"/>
          <w:lang w:eastAsia="zh-CN"/>
        </w:rPr>
        <w:t>5</w:t>
      </w:r>
      <w:r w:rsidRPr="00C6761E">
        <w:t>.1</w:t>
      </w:r>
      <w:r w:rsidRPr="00C6761E">
        <w:tab/>
        <w:t>General</w:t>
      </w:r>
      <w:bookmarkEnd w:id="2817"/>
    </w:p>
    <w:p w14:paraId="28BBAAB6" w14:textId="77777777" w:rsidR="00B02FCF" w:rsidRPr="00C6761E" w:rsidRDefault="00B02FCF" w:rsidP="00B02FCF">
      <w:pPr>
        <w:pStyle w:val="Heading5"/>
      </w:pPr>
      <w:bookmarkStart w:id="2818" w:name="_CR8c_2_5_1_1"/>
      <w:bookmarkStart w:id="2819" w:name="_Toc218597387"/>
      <w:bookmarkEnd w:id="2818"/>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819"/>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820" w:name="_CR8c_2_5_1_2"/>
      <w:bookmarkStart w:id="2821" w:name="_Toc218597388"/>
      <w:bookmarkEnd w:id="2820"/>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821"/>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822" w:name="_CR8c_2_5_2"/>
      <w:bookmarkStart w:id="2823" w:name="_Toc218597389"/>
      <w:bookmarkEnd w:id="2822"/>
      <w:r>
        <w:t>8</w:t>
      </w:r>
      <w:r>
        <w:rPr>
          <w:rFonts w:hint="eastAsia"/>
          <w:lang w:eastAsia="zh-CN"/>
        </w:rPr>
        <w:t>c</w:t>
      </w:r>
      <w:r w:rsidRPr="00C6761E">
        <w:t>.2.</w:t>
      </w:r>
      <w:r>
        <w:rPr>
          <w:rFonts w:hint="eastAsia"/>
          <w:lang w:eastAsia="zh-CN"/>
        </w:rPr>
        <w:t>5</w:t>
      </w:r>
      <w:r w:rsidRPr="00C6761E">
        <w:t>.2</w:t>
      </w:r>
      <w:r w:rsidRPr="00C6761E">
        <w:tab/>
        <w:t>Procedures</w:t>
      </w:r>
      <w:bookmarkEnd w:id="2823"/>
    </w:p>
    <w:p w14:paraId="3A7A0BF7" w14:textId="77777777" w:rsidR="00B02FCF" w:rsidRDefault="00B02FCF" w:rsidP="00B02FCF">
      <w:pPr>
        <w:rPr>
          <w:lang w:eastAsia="zh-CN"/>
        </w:rPr>
      </w:pPr>
      <w:r>
        <w:t>The following procedures are defined:</w:t>
      </w:r>
    </w:p>
    <w:p w14:paraId="7729D4C6" w14:textId="22E5BF26" w:rsidR="00B02FCF" w:rsidRDefault="00B02FCF" w:rsidP="00B02FCF">
      <w:pPr>
        <w:pStyle w:val="B1"/>
      </w:pPr>
      <w:r>
        <w:t>a)</w:t>
      </w:r>
      <w:r w:rsidRPr="007E1040">
        <w:t xml:space="preserve"> </w:t>
      </w:r>
      <w:r w:rsidRPr="00C6761E">
        <w:tab/>
      </w:r>
      <w:r>
        <w:t>5G ProSe multi-hop layer-3 UE-to-UE relay discovery security </w:t>
      </w:r>
      <w:r w:rsidR="00E25BA6" w:rsidRPr="00C6761E">
        <w:t>parameter</w:t>
      </w:r>
      <w:r w:rsidR="00E25BA6">
        <w:t>s</w:t>
      </w:r>
      <w:r>
        <w:t>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6E9A1C32" w:rsidR="00B02FCF" w:rsidRDefault="00B02FCF" w:rsidP="00B02FCF">
      <w:pPr>
        <w:rPr>
          <w:lang w:eastAsia="zh-CN"/>
        </w:rPr>
      </w:pPr>
      <w:r>
        <w:rPr>
          <w:rFonts w:hint="eastAsia"/>
          <w:lang w:eastAsia="zh-CN"/>
        </w:rPr>
        <w:t xml:space="preserve">The </w:t>
      </w:r>
      <w:r>
        <w:t>5G ProSe multi-hop layer-3 UE-to-UE relay discovery security </w:t>
      </w:r>
      <w:r w:rsidR="00E25BA6" w:rsidRPr="00C6761E">
        <w:t>parameter</w:t>
      </w:r>
      <w:r w:rsidR="00E25BA6">
        <w:t>s</w:t>
      </w:r>
      <w:r>
        <w:t> request procedure</w:t>
      </w:r>
      <w:r w:rsidRPr="00C12337">
        <w:t xml:space="preserve"> </w:t>
      </w:r>
      <w:r w:rsidRPr="00461249">
        <w:t>reuses the</w:t>
      </w:r>
      <w:r w:rsidRPr="00C12337">
        <w:rPr>
          <w:rFonts w:hint="eastAsia"/>
          <w:lang w:eastAsia="zh-CN"/>
        </w:rPr>
        <w:t xml:space="preserve"> </w:t>
      </w:r>
      <w:r w:rsidRPr="00C6761E">
        <w:t>5G ProSe UE-to-</w:t>
      </w:r>
      <w:r w:rsidR="00E25BA6">
        <w:t>UE</w:t>
      </w:r>
      <w:r w:rsidRPr="00C6761E">
        <w:t xml:space="preserve">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00E25BA6" w:rsidRPr="00C6761E">
        <w:t>8a.2.12.2.2</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91E613E"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.2.12.2.3</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278C52B2"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.2.12.2.4</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26088539" w:rsidR="00862EA2" w:rsidRPr="00C6761E" w:rsidRDefault="00862EA2" w:rsidP="00862EA2">
      <w:pPr>
        <w:pStyle w:val="Heading3"/>
      </w:pPr>
      <w:bookmarkStart w:id="2824" w:name="_CR8c_2_6"/>
      <w:bookmarkStart w:id="2825" w:name="_Toc218597390"/>
      <w:bookmarkEnd w:id="2824"/>
      <w:r w:rsidRPr="00C6761E">
        <w:t>8</w:t>
      </w:r>
      <w:r>
        <w:t>c</w:t>
      </w:r>
      <w:r w:rsidRPr="00C6761E">
        <w:t>.2.</w:t>
      </w:r>
      <w:r>
        <w:t>6</w:t>
      </w:r>
      <w:r w:rsidRPr="00C6761E">
        <w:tab/>
        <w:t>5G ProSe security procedures over PC3a interface</w:t>
      </w:r>
      <w:bookmarkEnd w:id="2825"/>
    </w:p>
    <w:p w14:paraId="5CFCADBD" w14:textId="77777777" w:rsidR="00862EA2" w:rsidRPr="00C6761E" w:rsidRDefault="00862EA2" w:rsidP="00862EA2">
      <w:pPr>
        <w:pStyle w:val="Heading4"/>
      </w:pPr>
      <w:bookmarkStart w:id="2826" w:name="_CR8c_2_6_1"/>
      <w:bookmarkStart w:id="2827" w:name="_Toc218597391"/>
      <w:bookmarkEnd w:id="2826"/>
      <w:r w:rsidRPr="00C6761E">
        <w:t>8</w:t>
      </w:r>
      <w:r>
        <w:t>c</w:t>
      </w:r>
      <w:r w:rsidRPr="00C6761E">
        <w:t>.2.</w:t>
      </w:r>
      <w:r>
        <w:t>6</w:t>
      </w:r>
      <w:r w:rsidRPr="00C6761E">
        <w:t>.1</w:t>
      </w:r>
      <w:r w:rsidRPr="00C6761E">
        <w:tab/>
        <w:t>General</w:t>
      </w:r>
      <w:bookmarkEnd w:id="2827"/>
    </w:p>
    <w:p w14:paraId="64A21010" w14:textId="77777777" w:rsidR="00862EA2" w:rsidRPr="00C6761E" w:rsidRDefault="00862EA2" w:rsidP="00862EA2">
      <w:pPr>
        <w:pStyle w:val="Heading5"/>
      </w:pPr>
      <w:bookmarkStart w:id="2828" w:name="_CR8c_2_6_1_1"/>
      <w:bookmarkStart w:id="2829" w:name="_Toc218597392"/>
      <w:bookmarkEnd w:id="2828"/>
      <w:r w:rsidRPr="00C6761E">
        <w:t>8</w:t>
      </w:r>
      <w:r>
        <w:t>c</w:t>
      </w:r>
      <w:r w:rsidRPr="00C6761E">
        <w:t>.2.</w:t>
      </w:r>
      <w:r>
        <w:t>6</w:t>
      </w:r>
      <w:r w:rsidRPr="00C6761E">
        <w:t>.1.1</w:t>
      </w:r>
      <w:r w:rsidRPr="00C6761E">
        <w:tab/>
        <w:t>Transport protocol for PC3a messages</w:t>
      </w:r>
      <w:bookmarkEnd w:id="2829"/>
    </w:p>
    <w:p w14:paraId="384F1EF0" w14:textId="18907CD4"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w:t>
      </w:r>
      <w:r w:rsidR="00590B2C">
        <w:t>is</w:t>
      </w:r>
      <w:r w:rsidRPr="00C6761E">
        <w:t xml:space="preserve"> the same as described in clause 8.2.1</w:t>
      </w:r>
      <w:r>
        <w:t>2</w:t>
      </w:r>
      <w:r w:rsidRPr="00C6761E">
        <w:t>.1.1.</w:t>
      </w:r>
    </w:p>
    <w:p w14:paraId="4E62B0F5" w14:textId="77777777" w:rsidR="00862EA2" w:rsidRPr="00C6761E" w:rsidRDefault="00862EA2" w:rsidP="00862EA2">
      <w:pPr>
        <w:pStyle w:val="Heading5"/>
      </w:pPr>
      <w:bookmarkStart w:id="2830" w:name="_CR8c_2_6_1_2"/>
      <w:bookmarkStart w:id="2831" w:name="_Toc218597393"/>
      <w:bookmarkEnd w:id="2830"/>
      <w:r w:rsidRPr="00C6761E">
        <w:t>8</w:t>
      </w:r>
      <w:r>
        <w:t>c</w:t>
      </w:r>
      <w:r w:rsidRPr="00C6761E">
        <w:t>.2.</w:t>
      </w:r>
      <w:r>
        <w:t>6</w:t>
      </w:r>
      <w:r w:rsidRPr="00C6761E">
        <w:t>.1.2</w:t>
      </w:r>
      <w:r w:rsidRPr="00C6761E">
        <w:tab/>
        <w:t>Handling of UE-initiated procedures</w:t>
      </w:r>
      <w:bookmarkEnd w:id="2831"/>
    </w:p>
    <w:p w14:paraId="3B2B83B1" w14:textId="7A119187" w:rsidR="00862EA2" w:rsidRPr="00C6761E" w:rsidRDefault="00862EA2" w:rsidP="00862EA2">
      <w:r w:rsidRPr="00C6761E">
        <w:t xml:space="preserve">The handling of UE-initiated procedures </w:t>
      </w:r>
      <w:r w:rsidR="00590B2C">
        <w:t xml:space="preserve">is </w:t>
      </w:r>
      <w:r w:rsidRPr="00C6761E">
        <w:t>the same as described in clause 8.2.1</w:t>
      </w:r>
      <w:r>
        <w:t>2</w:t>
      </w:r>
      <w:r w:rsidRPr="00C6761E">
        <w:t>.1.2.</w:t>
      </w:r>
    </w:p>
    <w:p w14:paraId="0F67EB3B" w14:textId="77777777" w:rsidR="00862EA2" w:rsidRPr="00C6761E" w:rsidRDefault="00862EA2" w:rsidP="00862EA2">
      <w:pPr>
        <w:pStyle w:val="Heading4"/>
      </w:pPr>
      <w:bookmarkStart w:id="2832" w:name="_CR8c_2_6_2"/>
      <w:bookmarkStart w:id="2833" w:name="_Toc218597394"/>
      <w:bookmarkEnd w:id="2832"/>
      <w:r w:rsidRPr="00C6761E">
        <w:t>8</w:t>
      </w:r>
      <w:r>
        <w:t>c</w:t>
      </w:r>
      <w:r w:rsidRPr="00C6761E">
        <w:t>.2.</w:t>
      </w:r>
      <w:r>
        <w:t>6</w:t>
      </w:r>
      <w:r w:rsidRPr="00C6761E">
        <w:t>.2</w:t>
      </w:r>
      <w:r w:rsidRPr="00C6761E">
        <w:tab/>
        <w:t>Procedures</w:t>
      </w:r>
      <w:bookmarkEnd w:id="2833"/>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lastRenderedPageBreak/>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834" w:name="_CR8c_2_7"/>
      <w:bookmarkStart w:id="2835" w:name="_Toc218597395"/>
      <w:bookmarkEnd w:id="2834"/>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835"/>
    </w:p>
    <w:p w14:paraId="3101A561" w14:textId="47653D92" w:rsidR="0050722C" w:rsidRDefault="0050722C" w:rsidP="0050722C">
      <w:pPr>
        <w:pStyle w:val="Heading4"/>
        <w:rPr>
          <w:lang w:eastAsia="zh-CN"/>
        </w:rPr>
      </w:pPr>
      <w:bookmarkStart w:id="2836" w:name="_CR8c_2_7_1"/>
      <w:bookmarkStart w:id="2837" w:name="_Toc218597396"/>
      <w:bookmarkEnd w:id="2836"/>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837"/>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838" w:name="_CR8c_2_7_2"/>
      <w:bookmarkStart w:id="2839" w:name="_Toc218597397"/>
      <w:bookmarkEnd w:id="2838"/>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839"/>
    </w:p>
    <w:p w14:paraId="56D75428" w14:textId="3D14A95A" w:rsidR="0050722C" w:rsidRPr="00C6761E" w:rsidRDefault="0050722C" w:rsidP="0050722C">
      <w:pPr>
        <w:pStyle w:val="Heading5"/>
        <w:rPr>
          <w:lang w:eastAsia="zh-CN"/>
        </w:rPr>
      </w:pPr>
      <w:bookmarkStart w:id="2840" w:name="_CR8c_2_7_2_1"/>
      <w:bookmarkStart w:id="2841" w:name="_Toc218597398"/>
      <w:bookmarkEnd w:id="2840"/>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841"/>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842" w:name="_CR8c_2_7_2_2"/>
      <w:bookmarkStart w:id="2843" w:name="_Toc218597399"/>
      <w:bookmarkEnd w:id="2842"/>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843"/>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lastRenderedPageBreak/>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16DEA005" w14:textId="54A28EA2" w:rsidR="00CB0404" w:rsidRPr="00C6761E" w:rsidRDefault="00CB0404" w:rsidP="00CB0404">
      <w:pPr>
        <w:pStyle w:val="Heading3"/>
        <w:rPr>
          <w:lang w:eastAsia="zh-CN"/>
        </w:rPr>
      </w:pPr>
      <w:bookmarkStart w:id="2844" w:name="_CR8c_2_8"/>
      <w:bookmarkStart w:id="2845" w:name="_Toc218597400"/>
      <w:bookmarkEnd w:id="2844"/>
      <w:r w:rsidRPr="00C6761E">
        <w:t>8</w:t>
      </w:r>
      <w:r>
        <w:t>c</w:t>
      </w:r>
      <w:r w:rsidRPr="00C6761E">
        <w:t>.2.</w:t>
      </w:r>
      <w:r>
        <w:rPr>
          <w:lang w:eastAsia="zh-CN"/>
        </w:rPr>
        <w:t>8</w:t>
      </w:r>
      <w:r w:rsidRPr="00C6761E">
        <w:tab/>
        <w:t xml:space="preserve">Support for Ethernet traffic via 5G ProSe </w:t>
      </w:r>
      <w:r>
        <w:t xml:space="preserve">multi-hop </w:t>
      </w:r>
      <w:r w:rsidRPr="00C6761E">
        <w:t>layer-3 UE-to-UE relay</w:t>
      </w:r>
      <w:bookmarkEnd w:id="2845"/>
    </w:p>
    <w:p w14:paraId="75ADABB7" w14:textId="3BDB27EF" w:rsidR="00CB0404" w:rsidRPr="00C6761E" w:rsidRDefault="00CB0404" w:rsidP="00CB0404">
      <w:r w:rsidRPr="00C6761E">
        <w:rPr>
          <w:lang w:eastAsia="zh-CN"/>
        </w:rPr>
        <w:t xml:space="preserve">When a </w:t>
      </w:r>
      <w:r w:rsidRPr="00C6761E">
        <w:t xml:space="preserve">5G ProSe direct link is being established or modified between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t>multi-hop</w:t>
      </w:r>
      <w:r w:rsidRPr="00C6761E">
        <w:rPr>
          <w:rFonts w:hint="eastAsia"/>
          <w:lang w:eastAsia="zh-CN"/>
        </w:rPr>
        <w:t xml:space="preserve"> layer-3 UE-to-UE relay UE </w:t>
      </w:r>
      <w:r w:rsidRPr="00C6761E">
        <w:rPr>
          <w:lang w:eastAsia="zh-CN"/>
        </w:rPr>
        <w:t xml:space="preserve">(called source </w:t>
      </w:r>
      <w:r w:rsidRPr="00C6761E">
        <w:t>5G ProSe direct link</w:t>
      </w:r>
      <w:r w:rsidRPr="00C6761E">
        <w:rPr>
          <w:lang w:eastAsia="zh-CN"/>
        </w:rPr>
        <w:t>)</w:t>
      </w:r>
      <w:r>
        <w:rPr>
          <w:lang w:eastAsia="zh-CN"/>
        </w:rPr>
        <w:t xml:space="preserve">, 5G ProSe direct link is being established or modified between </w:t>
      </w:r>
      <w:r>
        <w:t>any two</w:t>
      </w:r>
      <w:r w:rsidRPr="00C6761E">
        <w:t xml:space="preserve"> </w:t>
      </w:r>
      <w:r w:rsidRPr="00C6761E">
        <w:rPr>
          <w:rFonts w:hint="eastAsia"/>
          <w:lang w:eastAsia="zh-CN"/>
        </w:rPr>
        <w:t xml:space="preserve">5G ProSe </w:t>
      </w:r>
      <w:r>
        <w:t>multi-hop</w:t>
      </w:r>
      <w:r w:rsidRPr="00C6761E">
        <w:rPr>
          <w:rFonts w:hint="eastAsia"/>
          <w:lang w:eastAsia="zh-CN"/>
        </w:rPr>
        <w:t xml:space="preserve"> layer-3 UE-to-UE relay UE</w:t>
      </w:r>
      <w:r>
        <w:rPr>
          <w:lang w:eastAsia="zh-CN"/>
        </w:rPr>
        <w:t xml:space="preserve"> (called UE-to-UE relay 5G ProSe direct link), </w:t>
      </w:r>
      <w:r w:rsidRPr="00C6761E">
        <w:rPr>
          <w:lang w:eastAsia="zh-CN"/>
        </w:rPr>
        <w:t xml:space="preserve">and </w:t>
      </w:r>
      <w:r w:rsidRPr="00C6761E">
        <w:t xml:space="preserve">5G ProSe direct link is being established or modified between the </w:t>
      </w:r>
      <w:r w:rsidRPr="00C6761E">
        <w:rPr>
          <w:rFonts w:hint="eastAsia"/>
          <w:lang w:eastAsia="zh-CN"/>
        </w:rPr>
        <w:t xml:space="preserve">5G ProSe </w:t>
      </w:r>
      <w:r>
        <w:t>multi-hop</w:t>
      </w:r>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22A18BC3" w14:textId="77777777" w:rsidR="00CB0404" w:rsidRPr="00C6761E" w:rsidRDefault="00CB0404" w:rsidP="00CB0404">
      <w:pPr>
        <w:pStyle w:val="B1"/>
      </w:pPr>
      <w:r w:rsidRPr="00C6761E">
        <w:rPr>
          <w:lang w:eastAsia="zh-CN"/>
        </w:rPr>
        <w:t>a)</w:t>
      </w:r>
      <w:r w:rsidRPr="00C6761E">
        <w:tab/>
        <w:t xml:space="preserve">if the </w:t>
      </w:r>
      <w:r w:rsidRPr="00C6761E">
        <w:rPr>
          <w:lang w:eastAsia="zh-CN"/>
        </w:rPr>
        <w:t xml:space="preserve">source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t>shall be</w:t>
      </w:r>
      <w:r w:rsidRPr="00C6761E">
        <w:t xml:space="preserve"> indicated in the PROSE DIRECT LINK ESTABLISHMENT ACCEPT message of the </w:t>
      </w:r>
      <w:r w:rsidRPr="00C6761E">
        <w:rPr>
          <w:lang w:eastAsia="zh-CN"/>
        </w:rPr>
        <w:t xml:space="preserve">source </w:t>
      </w:r>
      <w:r w:rsidRPr="00C6761E">
        <w:t>5G ProSe direct link;</w:t>
      </w:r>
    </w:p>
    <w:p w14:paraId="2A7B6A1E" w14:textId="77777777" w:rsidR="00CB0404" w:rsidRPr="00C6761E" w:rsidRDefault="00CB0404" w:rsidP="00CB0404">
      <w:pPr>
        <w:pStyle w:val="B1"/>
      </w:pPr>
      <w:r w:rsidRPr="00C6761E">
        <w:rPr>
          <w:rFonts w:hint="eastAsia"/>
          <w:lang w:eastAsia="zh-CN"/>
        </w:rPr>
        <w:t>b</w:t>
      </w:r>
      <w:r w:rsidRPr="00C6761E">
        <w:rPr>
          <w:lang w:eastAsia="zh-CN"/>
        </w:rPr>
        <w:t>)</w:t>
      </w:r>
      <w:r w:rsidRPr="00C6761E">
        <w:tab/>
        <w:t xml:space="preserve">if the </w:t>
      </w:r>
      <w:r w:rsidRPr="00C6761E">
        <w:rPr>
          <w:lang w:eastAsia="zh-CN"/>
        </w:rPr>
        <w:t xml:space="preserve">source </w:t>
      </w:r>
      <w:r w:rsidRPr="00C6761E">
        <w:t>5G ProSe direct link is being modified:</w:t>
      </w:r>
    </w:p>
    <w:p w14:paraId="5BA2D62A"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10FEFE39" w14:textId="77777777" w:rsidR="00CB0404" w:rsidRPr="00C6761E"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216B98F1" w14:textId="77777777" w:rsidR="00CB0404" w:rsidRPr="00C6761E" w:rsidRDefault="00CB0404" w:rsidP="00CB0404">
      <w:pPr>
        <w:pStyle w:val="B1"/>
      </w:pPr>
      <w:r>
        <w:rPr>
          <w:lang w:eastAsia="zh-CN"/>
        </w:rPr>
        <w:t>c)</w:t>
      </w:r>
      <w:r>
        <w:rPr>
          <w:lang w:eastAsia="zh-CN"/>
        </w:rPr>
        <w:tab/>
      </w:r>
      <w:r w:rsidRPr="00C6761E">
        <w:t xml:space="preserve">if the </w:t>
      </w:r>
      <w:r>
        <w:rPr>
          <w:lang w:eastAsia="zh-CN"/>
        </w:rPr>
        <w:t>UE-to-UE relay 5G ProSe direct link</w:t>
      </w:r>
      <w:r w:rsidRPr="00C6761E">
        <w:t xml:space="preserve">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source </w:t>
      </w:r>
      <w:r w:rsidRPr="00C6761E">
        <w:t>5G ProSe direct link;</w:t>
      </w:r>
    </w:p>
    <w:p w14:paraId="37D70CEC" w14:textId="77777777" w:rsidR="00CB0404" w:rsidRPr="00C6761E" w:rsidRDefault="00CB0404" w:rsidP="00CB0404">
      <w:pPr>
        <w:pStyle w:val="B1"/>
      </w:pPr>
      <w:r>
        <w:rPr>
          <w:lang w:eastAsia="zh-CN"/>
        </w:rPr>
        <w:t>d</w:t>
      </w:r>
      <w:r w:rsidRPr="00C6761E">
        <w:rPr>
          <w:lang w:eastAsia="zh-CN"/>
        </w:rPr>
        <w:t>)</w:t>
      </w:r>
      <w:r w:rsidRPr="00C6761E">
        <w:tab/>
        <w:t xml:space="preserve">if the </w:t>
      </w:r>
      <w:r>
        <w:rPr>
          <w:lang w:eastAsia="zh-CN"/>
        </w:rPr>
        <w:t>UE-to-UE relay 5G ProSe direct link</w:t>
      </w:r>
      <w:r w:rsidRPr="00C6761E">
        <w:t xml:space="preserve"> is being modified:</w:t>
      </w:r>
    </w:p>
    <w:p w14:paraId="50179C7D" w14:textId="1588937D"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lang w:eastAsia="zh-CN"/>
        </w:rPr>
        <w:t xml:space="preserve"> </w:t>
      </w:r>
      <w:r w:rsidRPr="00C6761E">
        <w:rPr>
          <w:rFonts w:hint="eastAsia"/>
          <w:lang w:eastAsia="zh-CN"/>
        </w:rPr>
        <w:t>shall be</w:t>
      </w:r>
      <w:r w:rsidRPr="00C6761E">
        <w:t xml:space="preserve"> indicated in the PROSE DIRECT LINK MODIFICATION ACCEPT message of the </w:t>
      </w:r>
      <w:r w:rsidR="006B6AEB">
        <w:t>UE-to-UE relay 5G ProSe direct link</w:t>
      </w:r>
      <w:r w:rsidR="006B6AEB" w:rsidRPr="002C5357">
        <w:t xml:space="preserve"> </w:t>
      </w:r>
      <w:r w:rsidR="006B6AEB" w:rsidRPr="00C6761E">
        <w:t xml:space="preserve">if the MAC address of the </w:t>
      </w:r>
      <w:r w:rsidR="006B6AEB">
        <w:t>target</w:t>
      </w:r>
      <w:r w:rsidR="006B6AEB" w:rsidRPr="00C6761E">
        <w:rPr>
          <w:rFonts w:hint="eastAsia"/>
        </w:rPr>
        <w:t xml:space="preserve"> </w:t>
      </w:r>
      <w:r w:rsidR="006B6AEB" w:rsidRPr="00C6761E">
        <w:t xml:space="preserve">5G ProSe </w:t>
      </w:r>
      <w:r w:rsidR="006B6AEB">
        <w:t>multi-hop</w:t>
      </w:r>
      <w:r w:rsidR="006B6AEB" w:rsidRPr="00C6761E">
        <w:t xml:space="preserve"> layer-3 end UE changed</w:t>
      </w:r>
      <w:r w:rsidRPr="00C6761E">
        <w:rPr>
          <w:rFonts w:hint="eastAsia"/>
          <w:lang w:eastAsia="zh-CN"/>
        </w:rPr>
        <w:t>;</w:t>
      </w:r>
      <w:r w:rsidRPr="00C6761E">
        <w:rPr>
          <w:rFonts w:hint="eastAsia"/>
        </w:rPr>
        <w:t xml:space="preserve"> </w:t>
      </w:r>
      <w:r w:rsidR="006B6AEB">
        <w:rPr>
          <w:lang w:eastAsia="zh-CN"/>
        </w:rPr>
        <w:t>and</w:t>
      </w:r>
    </w:p>
    <w:p w14:paraId="34DB50AF" w14:textId="338EE65F" w:rsidR="00CB0404" w:rsidRDefault="00CB0404" w:rsidP="00CB0404">
      <w:pPr>
        <w:pStyle w:val="B2"/>
      </w:pPr>
      <w:r w:rsidRPr="00C6761E">
        <w:rPr>
          <w:rFonts w:hint="eastAsia"/>
          <w:lang w:eastAsia="zh-CN"/>
        </w:rPr>
        <w:lastRenderedPageBreak/>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rPr>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w:t>
      </w:r>
      <w:r w:rsidR="006B6AEB">
        <w:t>UE-to-UE relay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5CB32B47" w14:textId="77777777" w:rsidR="00CB0404" w:rsidRPr="00C6761E" w:rsidRDefault="00CB0404" w:rsidP="00CB0404">
      <w:pPr>
        <w:pStyle w:val="B1"/>
      </w:pPr>
      <w:r>
        <w:rPr>
          <w:lang w:eastAsia="zh-CN"/>
        </w:rPr>
        <w:t>e</w:t>
      </w:r>
      <w:r w:rsidRPr="00C6761E">
        <w:rPr>
          <w:lang w:eastAsia="zh-CN"/>
        </w:rPr>
        <w:t>)</w:t>
      </w:r>
      <w:r w:rsidRPr="00C6761E">
        <w:tab/>
        <w:t xml:space="preserve">if the </w:t>
      </w:r>
      <w:r w:rsidRPr="00C6761E">
        <w:rPr>
          <w:lang w:eastAsia="zh-CN"/>
        </w:rPr>
        <w:t xml:space="preserve">target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w:t>
      </w:r>
      <w:r>
        <w:rPr>
          <w:lang w:eastAsia="zh-CN"/>
        </w:rPr>
        <w:t>PROSE DIRECT LINK SECURITY ESTABLISHMENT ACCEPT</w:t>
      </w:r>
      <w:r w:rsidRPr="00C6761E">
        <w:t xml:space="preserve"> message of the </w:t>
      </w:r>
      <w:r w:rsidRPr="00C6761E">
        <w:rPr>
          <w:lang w:eastAsia="zh-CN"/>
        </w:rPr>
        <w:t xml:space="preserve">target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target </w:t>
      </w:r>
      <w:r w:rsidRPr="00C6761E">
        <w:t>5G ProSe direct link; and</w:t>
      </w:r>
    </w:p>
    <w:p w14:paraId="60903D99" w14:textId="77777777" w:rsidR="00CB0404" w:rsidRPr="00C6761E" w:rsidRDefault="00CB0404" w:rsidP="00CB0404">
      <w:pPr>
        <w:pStyle w:val="B1"/>
      </w:pPr>
      <w:r>
        <w:rPr>
          <w:lang w:eastAsia="zh-CN"/>
        </w:rPr>
        <w:t>f</w:t>
      </w:r>
      <w:r w:rsidRPr="00C6761E">
        <w:rPr>
          <w:lang w:eastAsia="zh-CN"/>
        </w:rPr>
        <w:t>)</w:t>
      </w:r>
      <w:r w:rsidRPr="00C6761E">
        <w:tab/>
        <w:t xml:space="preserve">if the </w:t>
      </w:r>
      <w:r w:rsidRPr="00C6761E">
        <w:rPr>
          <w:lang w:eastAsia="zh-CN"/>
        </w:rPr>
        <w:t xml:space="preserve">target </w:t>
      </w:r>
      <w:r w:rsidRPr="00C6761E">
        <w:t>5G ProSe direct link is being modified:</w:t>
      </w:r>
    </w:p>
    <w:p w14:paraId="18980B9F"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1C02A1F7" w14:textId="77777777" w:rsidR="00CB0404" w:rsidRPr="00C6761E" w:rsidRDefault="00CB0404" w:rsidP="00CB0404">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w:t>
      </w:r>
      <w:r>
        <w:rPr>
          <w:lang w:eastAsia="zh-CN"/>
        </w:rPr>
        <w:t xml:space="preserv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 xml:space="preserve">5G ProSe </w:t>
      </w:r>
      <w:r>
        <w:t>multi-hop</w:t>
      </w:r>
      <w:r w:rsidRPr="00C6761E">
        <w:rPr>
          <w:lang w:eastAsia="zh-CN"/>
        </w:rPr>
        <w:t xml:space="preserve"> layer-3 end UE changed.</w:t>
      </w:r>
    </w:p>
    <w:p w14:paraId="2C0C33FC" w14:textId="77777777" w:rsidR="00CB0404" w:rsidRPr="00C6761E" w:rsidRDefault="00CB0404" w:rsidP="00CB0404">
      <w:pPr>
        <w:rPr>
          <w:rFonts w:eastAsia="SimSun"/>
          <w:lang w:eastAsia="zh-CN"/>
        </w:rPr>
      </w:pPr>
      <w:r w:rsidRPr="00C6761E">
        <w:rPr>
          <w:rFonts w:eastAsia="SimSun"/>
          <w:lang w:eastAsia="zh-CN"/>
        </w:rPr>
        <w:t xml:space="preserve">The </w:t>
      </w:r>
      <w:r w:rsidRPr="00C6761E">
        <w:rPr>
          <w:rFonts w:hint="eastAsia"/>
          <w:lang w:eastAsia="zh-CN"/>
        </w:rPr>
        <w:t xml:space="preserve">5G ProSe </w:t>
      </w:r>
      <w:r>
        <w:t>multi-hop</w:t>
      </w:r>
      <w:r w:rsidRPr="00C6761E">
        <w:rPr>
          <w:rFonts w:hint="eastAsia"/>
          <w:lang w:eastAsia="zh-CN"/>
        </w:rPr>
        <w:t xml:space="preserve"> layer-3 UE-to-UE relay UE </w:t>
      </w:r>
      <w:r w:rsidRPr="00C6761E">
        <w:t xml:space="preserve">maintains associations between the 5G ProSe direct links and Ethernet MAC addresses provided by the </w:t>
      </w:r>
      <w:r w:rsidRPr="00C6761E">
        <w:rPr>
          <w:rFonts w:hint="eastAsia"/>
          <w:lang w:eastAsia="zh-CN"/>
        </w:rPr>
        <w:t xml:space="preserve">5G ProSe </w:t>
      </w:r>
      <w:r>
        <w:t>multi-hop</w:t>
      </w:r>
      <w:r w:rsidRPr="00C6761E">
        <w:rPr>
          <w:rFonts w:hint="eastAsia"/>
          <w:lang w:eastAsia="zh-CN"/>
        </w:rPr>
        <w:t xml:space="preserve"> layer-3 end UE</w:t>
      </w:r>
      <w:r w:rsidRPr="00C6761E">
        <w:t>s of the 5G ProSe direct links</w:t>
      </w:r>
      <w:r>
        <w:t xml:space="preserve">, shall ensure that each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rPr>
          <w:lang w:eastAsia="zh-CN"/>
        </w:rPr>
        <w:t>uses a different MAC address,</w:t>
      </w:r>
      <w:r>
        <w:t xml:space="preserve"> and shall use the association for forwarding of the user data packets</w:t>
      </w:r>
      <w:r w:rsidRPr="00C6761E">
        <w:rPr>
          <w:rFonts w:eastAsia="SimSun"/>
          <w:lang w:eastAsia="zh-CN"/>
        </w:rPr>
        <w:t>.</w:t>
      </w:r>
    </w:p>
    <w:p w14:paraId="39418DCF" w14:textId="19FA9B1A" w:rsidR="00CB0404" w:rsidRPr="00CB0404" w:rsidRDefault="00CB0404" w:rsidP="00CB0404">
      <w:pPr>
        <w:rPr>
          <w:rFonts w:eastAsia="SimSun"/>
          <w:lang w:eastAsia="zh-CN"/>
        </w:rPr>
      </w:pPr>
      <w:r>
        <w:rPr>
          <w:rFonts w:eastAsia="SimSun"/>
          <w:lang w:eastAsia="zh-CN"/>
        </w:rPr>
        <w:t xml:space="preserve">The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w:t>
      </w:r>
      <w:r w:rsidRPr="002C4312">
        <w:t xml:space="preserve"> </w:t>
      </w:r>
      <w:r>
        <w:t>multi-hop</w:t>
      </w:r>
      <w:r>
        <w:rPr>
          <w:rFonts w:hint="eastAsia"/>
          <w:lang w:eastAsia="zh-CN"/>
        </w:rPr>
        <w:t xml:space="preserve"> layer-3 end </w:t>
      </w:r>
      <w:r>
        <w:rPr>
          <w:lang w:eastAsia="zh-CN"/>
        </w:rPr>
        <w:t>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3876EF43" w14:textId="70A78D83" w:rsidR="00FF4F78" w:rsidRPr="00C6761E" w:rsidRDefault="00AF026B" w:rsidP="00FF4F78">
      <w:pPr>
        <w:pStyle w:val="Heading1"/>
      </w:pPr>
      <w:bookmarkStart w:id="2846" w:name="_CR"/>
      <w:bookmarkStart w:id="2847" w:name="_CR9"/>
      <w:bookmarkStart w:id="2848" w:name="_Toc218597401"/>
      <w:bookmarkEnd w:id="2846"/>
      <w:bookmarkEnd w:id="2847"/>
      <w:r w:rsidRPr="00C6761E">
        <w:t>9</w:t>
      </w:r>
      <w:r w:rsidR="00FF4F78" w:rsidRPr="00C6761E">
        <w:tab/>
        <w:t>Handling of unknown, unforeseen and erroneous protocol data</w:t>
      </w:r>
      <w:bookmarkEnd w:id="2848"/>
    </w:p>
    <w:p w14:paraId="45C5B694" w14:textId="1E6374DF" w:rsidR="00505CF9" w:rsidRPr="00C6761E" w:rsidRDefault="00AF026B" w:rsidP="00505CF9">
      <w:pPr>
        <w:pStyle w:val="Heading2"/>
      </w:pPr>
      <w:bookmarkStart w:id="2849" w:name="_CR9_1"/>
      <w:bookmarkStart w:id="2850" w:name="_Toc525231156"/>
      <w:bookmarkStart w:id="2851" w:name="_Toc59198556"/>
      <w:bookmarkStart w:id="2852" w:name="_Toc59199147"/>
      <w:bookmarkStart w:id="2853" w:name="_Toc218597402"/>
      <w:bookmarkEnd w:id="2849"/>
      <w:r w:rsidRPr="00C6761E">
        <w:t>9</w:t>
      </w:r>
      <w:r w:rsidR="00505CF9" w:rsidRPr="00C6761E">
        <w:t>.1</w:t>
      </w:r>
      <w:r w:rsidR="00505CF9" w:rsidRPr="00C6761E">
        <w:tab/>
        <w:t>General</w:t>
      </w:r>
      <w:bookmarkEnd w:id="2850"/>
      <w:bookmarkEnd w:id="2851"/>
      <w:bookmarkEnd w:id="2852"/>
      <w:bookmarkEnd w:id="2853"/>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0C289AB0" w:rsidR="004D2A09" w:rsidRPr="001D7CC4" w:rsidRDefault="004D2A09" w:rsidP="001D7CC4">
      <w:r w:rsidRPr="001D7CC4">
        <w:t>For definition of semantical and syntactical errors see 3GPP TS 24.007 [20], clause 11.4.2.</w:t>
      </w:r>
    </w:p>
    <w:p w14:paraId="4CFA326B" w14:textId="7DAFAAB5" w:rsidR="00505CF9" w:rsidRPr="00C6761E" w:rsidRDefault="00AF026B" w:rsidP="00505CF9">
      <w:pPr>
        <w:pStyle w:val="Heading2"/>
      </w:pPr>
      <w:bookmarkStart w:id="2854" w:name="_CR9_2"/>
      <w:bookmarkStart w:id="2855" w:name="_Toc218597403"/>
      <w:bookmarkEnd w:id="2854"/>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855"/>
    </w:p>
    <w:p w14:paraId="6512C8AA" w14:textId="77777777" w:rsidR="00396310" w:rsidRPr="00C6761E" w:rsidRDefault="00396310" w:rsidP="00396310">
      <w:pPr>
        <w:pStyle w:val="Heading3"/>
        <w:rPr>
          <w:noProof/>
        </w:rPr>
      </w:pPr>
      <w:bookmarkStart w:id="2856" w:name="_CR9_2_1"/>
      <w:bookmarkStart w:id="2857" w:name="_Toc525231162"/>
      <w:bookmarkStart w:id="2858" w:name="_Toc59198562"/>
      <w:bookmarkStart w:id="2859" w:name="_Toc59199153"/>
      <w:bookmarkStart w:id="2860" w:name="_Toc218597404"/>
      <w:bookmarkEnd w:id="2856"/>
      <w:r w:rsidRPr="00C6761E">
        <w:rPr>
          <w:noProof/>
        </w:rPr>
        <w:t>9.2.1</w:t>
      </w:r>
      <w:r w:rsidRPr="00C6761E">
        <w:rPr>
          <w:noProof/>
        </w:rPr>
        <w:tab/>
        <w:t>Unforeseen message type</w:t>
      </w:r>
      <w:bookmarkEnd w:id="2857"/>
      <w:bookmarkEnd w:id="2858"/>
      <w:bookmarkEnd w:id="2859"/>
      <w:bookmarkEnd w:id="2860"/>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lastRenderedPageBreak/>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861" w:name="_CR9_3"/>
      <w:bookmarkStart w:id="2862" w:name="_Toc525231160"/>
      <w:bookmarkStart w:id="2863" w:name="_Toc59198560"/>
      <w:bookmarkStart w:id="2864" w:name="_Toc59199151"/>
      <w:bookmarkStart w:id="2865" w:name="_Toc218597405"/>
      <w:bookmarkEnd w:id="2861"/>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862"/>
      <w:bookmarkEnd w:id="2863"/>
      <w:bookmarkEnd w:id="2864"/>
      <w:bookmarkEnd w:id="2865"/>
    </w:p>
    <w:p w14:paraId="0535AA04" w14:textId="77777777" w:rsidR="004D2A09" w:rsidRPr="00C6761E" w:rsidRDefault="004D2A09" w:rsidP="004D2A09">
      <w:pPr>
        <w:pStyle w:val="Heading3"/>
      </w:pPr>
      <w:bookmarkStart w:id="2866" w:name="_CR9_3_0"/>
      <w:bookmarkStart w:id="2867" w:name="_Toc218597406"/>
      <w:bookmarkEnd w:id="2866"/>
      <w:r w:rsidRPr="00C6761E">
        <w:t>9.3.</w:t>
      </w:r>
      <w:r>
        <w:t>0</w:t>
      </w:r>
      <w:r w:rsidRPr="00C6761E">
        <w:tab/>
      </w:r>
      <w:r>
        <w:t>General</w:t>
      </w:r>
      <w:bookmarkEnd w:id="2867"/>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868" w:name="_CR9_3_1"/>
      <w:bookmarkStart w:id="2869" w:name="_Toc33963259"/>
      <w:bookmarkStart w:id="2870" w:name="_Toc34393329"/>
      <w:bookmarkStart w:id="2871" w:name="_Toc45216145"/>
      <w:bookmarkStart w:id="2872" w:name="_Toc51931714"/>
      <w:bookmarkStart w:id="2873" w:name="_Toc59208990"/>
      <w:bookmarkStart w:id="2874" w:name="_Toc68196319"/>
      <w:bookmarkStart w:id="2875" w:name="_Toc218597407"/>
      <w:bookmarkEnd w:id="2868"/>
      <w:r w:rsidRPr="00C6761E">
        <w:t>9.3.1</w:t>
      </w:r>
      <w:r w:rsidRPr="00C6761E">
        <w:tab/>
        <w:t>Message too short or too long</w:t>
      </w:r>
      <w:bookmarkEnd w:id="2869"/>
      <w:bookmarkEnd w:id="2870"/>
      <w:bookmarkEnd w:id="2871"/>
      <w:bookmarkEnd w:id="2872"/>
      <w:bookmarkEnd w:id="2873"/>
      <w:bookmarkEnd w:id="2874"/>
      <w:bookmarkEnd w:id="2875"/>
    </w:p>
    <w:p w14:paraId="53128D33" w14:textId="77777777" w:rsidR="00396310" w:rsidRPr="00C6761E" w:rsidRDefault="00396310" w:rsidP="00396310">
      <w:pPr>
        <w:pStyle w:val="Heading4"/>
      </w:pPr>
      <w:bookmarkStart w:id="2876" w:name="_CR9_3_1_1"/>
      <w:bookmarkStart w:id="2877" w:name="_Toc33963260"/>
      <w:bookmarkStart w:id="2878" w:name="_Toc34393330"/>
      <w:bookmarkStart w:id="2879" w:name="_Toc45216146"/>
      <w:bookmarkStart w:id="2880" w:name="_Toc51931715"/>
      <w:bookmarkStart w:id="2881" w:name="_Toc59208991"/>
      <w:bookmarkStart w:id="2882" w:name="_Toc68196320"/>
      <w:bookmarkStart w:id="2883" w:name="_Toc218597408"/>
      <w:bookmarkEnd w:id="2876"/>
      <w:r w:rsidRPr="00C6761E">
        <w:t>9.3.1.1</w:t>
      </w:r>
      <w:r w:rsidRPr="00C6761E">
        <w:tab/>
        <w:t>Message too short</w:t>
      </w:r>
      <w:bookmarkEnd w:id="2877"/>
      <w:bookmarkEnd w:id="2878"/>
      <w:bookmarkEnd w:id="2879"/>
      <w:bookmarkEnd w:id="2880"/>
      <w:bookmarkEnd w:id="2881"/>
      <w:bookmarkEnd w:id="2882"/>
      <w:bookmarkEnd w:id="2883"/>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884" w:name="_CR9_3_1_2"/>
      <w:bookmarkStart w:id="2885" w:name="_Toc33963261"/>
      <w:bookmarkStart w:id="2886" w:name="_Toc34393331"/>
      <w:bookmarkStart w:id="2887" w:name="_Toc45216147"/>
      <w:bookmarkStart w:id="2888" w:name="_Toc51931716"/>
      <w:bookmarkStart w:id="2889" w:name="_Toc59208992"/>
      <w:bookmarkStart w:id="2890" w:name="_Toc68196321"/>
      <w:bookmarkStart w:id="2891" w:name="_Toc218597409"/>
      <w:bookmarkEnd w:id="2884"/>
      <w:r w:rsidRPr="00C6761E">
        <w:t>9.3.1.2</w:t>
      </w:r>
      <w:r w:rsidRPr="00C6761E">
        <w:tab/>
        <w:t>Message too long</w:t>
      </w:r>
      <w:bookmarkEnd w:id="2885"/>
      <w:bookmarkEnd w:id="2886"/>
      <w:bookmarkEnd w:id="2887"/>
      <w:bookmarkEnd w:id="2888"/>
      <w:bookmarkEnd w:id="2889"/>
      <w:bookmarkEnd w:id="2890"/>
      <w:bookmarkEnd w:id="2891"/>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892" w:name="_CR9_3_2"/>
      <w:bookmarkStart w:id="2893" w:name="_Toc33963262"/>
      <w:bookmarkStart w:id="2894" w:name="_Toc34393332"/>
      <w:bookmarkStart w:id="2895" w:name="_Toc45216148"/>
      <w:bookmarkStart w:id="2896" w:name="_Toc51931717"/>
      <w:bookmarkStart w:id="2897" w:name="_Toc59208993"/>
      <w:bookmarkStart w:id="2898" w:name="_Toc68196322"/>
      <w:bookmarkStart w:id="2899" w:name="_Toc218597410"/>
      <w:bookmarkEnd w:id="2892"/>
      <w:r w:rsidRPr="00C6761E">
        <w:t>9.3.2</w:t>
      </w:r>
      <w:r w:rsidRPr="00C6761E">
        <w:tab/>
        <w:t>Unknown or unforeseen message type</w:t>
      </w:r>
      <w:bookmarkEnd w:id="2893"/>
      <w:bookmarkEnd w:id="2894"/>
      <w:bookmarkEnd w:id="2895"/>
      <w:bookmarkEnd w:id="2896"/>
      <w:bookmarkEnd w:id="2897"/>
      <w:bookmarkEnd w:id="2898"/>
      <w:bookmarkEnd w:id="2899"/>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900" w:name="_CR9_3_3"/>
      <w:bookmarkStart w:id="2901" w:name="_Toc33963263"/>
      <w:bookmarkStart w:id="2902" w:name="_Toc34393333"/>
      <w:bookmarkStart w:id="2903" w:name="_Toc45216149"/>
      <w:bookmarkStart w:id="2904" w:name="_Toc51931718"/>
      <w:bookmarkStart w:id="2905" w:name="_Toc59208994"/>
      <w:bookmarkStart w:id="2906" w:name="_Toc68196323"/>
      <w:bookmarkStart w:id="2907" w:name="_Toc218597411"/>
      <w:bookmarkEnd w:id="2900"/>
      <w:r w:rsidRPr="00C6761E">
        <w:t>9.3.3</w:t>
      </w:r>
      <w:r w:rsidRPr="00C6761E">
        <w:tab/>
        <w:t>Non-semantical mandatory information element errors</w:t>
      </w:r>
      <w:bookmarkEnd w:id="2901"/>
      <w:bookmarkEnd w:id="2902"/>
      <w:bookmarkEnd w:id="2903"/>
      <w:bookmarkEnd w:id="2904"/>
      <w:bookmarkEnd w:id="2905"/>
      <w:bookmarkEnd w:id="2906"/>
      <w:bookmarkEnd w:id="2907"/>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908" w:name="_Toc33963264"/>
      <w:bookmarkStart w:id="2909" w:name="_Toc34393334"/>
      <w:bookmarkStart w:id="2910" w:name="_Toc45216150"/>
      <w:bookmarkStart w:id="2911" w:name="_Toc51931719"/>
      <w:r w:rsidRPr="00C6761E">
        <w:t>the UE shall ignore the PC5 signalling message.</w:t>
      </w:r>
    </w:p>
    <w:p w14:paraId="73819410" w14:textId="77777777" w:rsidR="00396310" w:rsidRPr="00C6761E" w:rsidRDefault="00396310" w:rsidP="00396310">
      <w:pPr>
        <w:pStyle w:val="Heading3"/>
      </w:pPr>
      <w:bookmarkStart w:id="2912" w:name="_CR9_3_4"/>
      <w:bookmarkStart w:id="2913" w:name="_Toc59208995"/>
      <w:bookmarkStart w:id="2914" w:name="_Toc68196324"/>
      <w:bookmarkStart w:id="2915" w:name="_Toc218597412"/>
      <w:bookmarkEnd w:id="2912"/>
      <w:r w:rsidRPr="00C6761E">
        <w:t>9.3.4</w:t>
      </w:r>
      <w:r w:rsidRPr="00C6761E">
        <w:tab/>
        <w:t>Unknown and unforeseen IEs in the non-imperative message part</w:t>
      </w:r>
      <w:bookmarkEnd w:id="2908"/>
      <w:bookmarkEnd w:id="2909"/>
      <w:bookmarkEnd w:id="2910"/>
      <w:bookmarkEnd w:id="2911"/>
      <w:bookmarkEnd w:id="2913"/>
      <w:bookmarkEnd w:id="2914"/>
      <w:bookmarkEnd w:id="2915"/>
    </w:p>
    <w:p w14:paraId="4D1A2691" w14:textId="77777777" w:rsidR="00396310" w:rsidRPr="00C6761E" w:rsidRDefault="00396310" w:rsidP="00396310">
      <w:pPr>
        <w:pStyle w:val="Heading4"/>
      </w:pPr>
      <w:bookmarkStart w:id="2916" w:name="_CR9_3_4_1"/>
      <w:bookmarkStart w:id="2917" w:name="_Toc33963265"/>
      <w:bookmarkStart w:id="2918" w:name="_Toc34393335"/>
      <w:bookmarkStart w:id="2919" w:name="_Toc45216151"/>
      <w:bookmarkStart w:id="2920" w:name="_Toc51931720"/>
      <w:bookmarkStart w:id="2921" w:name="_Toc59208996"/>
      <w:bookmarkStart w:id="2922" w:name="_Toc68196325"/>
      <w:bookmarkStart w:id="2923" w:name="_Toc218597413"/>
      <w:bookmarkEnd w:id="2916"/>
      <w:r w:rsidRPr="00C6761E">
        <w:t>9.3.4.1</w:t>
      </w:r>
      <w:r w:rsidRPr="00C6761E">
        <w:tab/>
        <w:t>IEIs unknown in the message</w:t>
      </w:r>
      <w:bookmarkEnd w:id="2917"/>
      <w:bookmarkEnd w:id="2918"/>
      <w:bookmarkEnd w:id="2919"/>
      <w:bookmarkEnd w:id="2920"/>
      <w:bookmarkEnd w:id="2921"/>
      <w:bookmarkEnd w:id="2922"/>
      <w:bookmarkEnd w:id="2923"/>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924" w:name="_CR9_3_4_2"/>
      <w:bookmarkStart w:id="2925" w:name="_Toc33963266"/>
      <w:bookmarkStart w:id="2926" w:name="_Toc34393336"/>
      <w:bookmarkStart w:id="2927" w:name="_Toc45216152"/>
      <w:bookmarkStart w:id="2928" w:name="_Toc51931721"/>
      <w:bookmarkStart w:id="2929" w:name="_Toc59208997"/>
      <w:bookmarkStart w:id="2930" w:name="_Toc68196326"/>
      <w:bookmarkStart w:id="2931" w:name="_Toc218597414"/>
      <w:bookmarkEnd w:id="2924"/>
      <w:r w:rsidRPr="00C6761E">
        <w:lastRenderedPageBreak/>
        <w:t>9.3.4.2</w:t>
      </w:r>
      <w:r w:rsidRPr="00C6761E">
        <w:tab/>
        <w:t>Out of sequence IEs</w:t>
      </w:r>
      <w:bookmarkEnd w:id="2925"/>
      <w:bookmarkEnd w:id="2926"/>
      <w:bookmarkEnd w:id="2927"/>
      <w:bookmarkEnd w:id="2928"/>
      <w:bookmarkEnd w:id="2929"/>
      <w:bookmarkEnd w:id="2930"/>
      <w:bookmarkEnd w:id="2931"/>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932" w:name="_CR9_3_4_3"/>
      <w:bookmarkStart w:id="2933" w:name="_Toc33963267"/>
      <w:bookmarkStart w:id="2934" w:name="_Toc34393337"/>
      <w:bookmarkStart w:id="2935" w:name="_Toc45216153"/>
      <w:bookmarkStart w:id="2936" w:name="_Toc51931722"/>
      <w:bookmarkStart w:id="2937" w:name="_Toc59208998"/>
      <w:bookmarkStart w:id="2938" w:name="_Toc68196327"/>
      <w:bookmarkStart w:id="2939" w:name="_Toc218597415"/>
      <w:bookmarkEnd w:id="2932"/>
      <w:r w:rsidRPr="00C6761E">
        <w:t>9.3.4.3</w:t>
      </w:r>
      <w:r w:rsidRPr="00C6761E">
        <w:tab/>
        <w:t>Repeated IEs</w:t>
      </w:r>
      <w:bookmarkEnd w:id="2933"/>
      <w:bookmarkEnd w:id="2934"/>
      <w:bookmarkEnd w:id="2935"/>
      <w:bookmarkEnd w:id="2936"/>
      <w:bookmarkEnd w:id="2937"/>
      <w:bookmarkEnd w:id="2938"/>
      <w:bookmarkEnd w:id="2939"/>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940" w:name="_CR9_3_5"/>
      <w:bookmarkStart w:id="2941" w:name="_Toc33963268"/>
      <w:bookmarkStart w:id="2942" w:name="_Toc34393338"/>
      <w:bookmarkStart w:id="2943" w:name="_Toc45216154"/>
      <w:bookmarkStart w:id="2944" w:name="_Toc51931723"/>
      <w:bookmarkStart w:id="2945" w:name="_Toc59208999"/>
      <w:bookmarkStart w:id="2946" w:name="_Toc68196328"/>
      <w:bookmarkStart w:id="2947" w:name="_Toc218597416"/>
      <w:bookmarkEnd w:id="2940"/>
      <w:r w:rsidRPr="00C6761E">
        <w:t>9.3.5</w:t>
      </w:r>
      <w:r w:rsidRPr="00C6761E">
        <w:tab/>
        <w:t>Non-imperative message part errors</w:t>
      </w:r>
      <w:bookmarkEnd w:id="2941"/>
      <w:bookmarkEnd w:id="2942"/>
      <w:bookmarkEnd w:id="2943"/>
      <w:bookmarkEnd w:id="2944"/>
      <w:bookmarkEnd w:id="2945"/>
      <w:bookmarkEnd w:id="2946"/>
      <w:bookmarkEnd w:id="2947"/>
    </w:p>
    <w:p w14:paraId="40DD5D35" w14:textId="77777777" w:rsidR="00396310" w:rsidRPr="00C6761E" w:rsidRDefault="00396310" w:rsidP="00396310">
      <w:pPr>
        <w:pStyle w:val="Heading4"/>
      </w:pPr>
      <w:bookmarkStart w:id="2948" w:name="_CR9_3_5_1"/>
      <w:bookmarkStart w:id="2949" w:name="_Toc33963269"/>
      <w:bookmarkStart w:id="2950" w:name="_Toc34393339"/>
      <w:bookmarkStart w:id="2951" w:name="_Toc45216155"/>
      <w:bookmarkStart w:id="2952" w:name="_Toc51931724"/>
      <w:bookmarkStart w:id="2953" w:name="_Toc59209000"/>
      <w:bookmarkStart w:id="2954" w:name="_Toc68196329"/>
      <w:bookmarkStart w:id="2955" w:name="_Toc218597417"/>
      <w:bookmarkEnd w:id="2948"/>
      <w:r w:rsidRPr="00C6761E">
        <w:t>9.3.5.1</w:t>
      </w:r>
      <w:r w:rsidRPr="00C6761E">
        <w:tab/>
        <w:t>General</w:t>
      </w:r>
      <w:bookmarkEnd w:id="2949"/>
      <w:bookmarkEnd w:id="2950"/>
      <w:bookmarkEnd w:id="2951"/>
      <w:bookmarkEnd w:id="2952"/>
      <w:bookmarkEnd w:id="2953"/>
      <w:bookmarkEnd w:id="2954"/>
      <w:bookmarkEnd w:id="2955"/>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956" w:name="_CR9_3_5_2"/>
      <w:bookmarkStart w:id="2957" w:name="_Toc33963270"/>
      <w:bookmarkStart w:id="2958" w:name="_Toc34393340"/>
      <w:bookmarkStart w:id="2959" w:name="_Toc45216156"/>
      <w:bookmarkStart w:id="2960" w:name="_Toc51931725"/>
      <w:bookmarkStart w:id="2961" w:name="_Toc59209001"/>
      <w:bookmarkStart w:id="2962" w:name="_Toc68196330"/>
      <w:bookmarkStart w:id="2963" w:name="_Toc218597418"/>
      <w:bookmarkEnd w:id="2956"/>
      <w:r w:rsidRPr="00C6761E">
        <w:t>9.3.5.2</w:t>
      </w:r>
      <w:r w:rsidRPr="00C6761E">
        <w:tab/>
        <w:t>Syntactically incorrect optional IEs</w:t>
      </w:r>
      <w:bookmarkEnd w:id="2957"/>
      <w:bookmarkEnd w:id="2958"/>
      <w:bookmarkEnd w:id="2959"/>
      <w:bookmarkEnd w:id="2960"/>
      <w:bookmarkEnd w:id="2961"/>
      <w:bookmarkEnd w:id="2962"/>
      <w:bookmarkEnd w:id="2963"/>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964" w:name="_CR9_3_5_3"/>
      <w:bookmarkStart w:id="2965" w:name="_Toc33963271"/>
      <w:bookmarkStart w:id="2966" w:name="_Toc34393341"/>
      <w:bookmarkStart w:id="2967" w:name="_Toc45216157"/>
      <w:bookmarkStart w:id="2968" w:name="_Toc51931726"/>
      <w:bookmarkStart w:id="2969" w:name="_Toc59209002"/>
      <w:bookmarkStart w:id="2970" w:name="_Toc68196331"/>
      <w:bookmarkStart w:id="2971" w:name="_Toc218597419"/>
      <w:bookmarkEnd w:id="2964"/>
      <w:r w:rsidRPr="00C6761E">
        <w:t>9.3.5.3</w:t>
      </w:r>
      <w:r w:rsidRPr="00C6761E">
        <w:tab/>
        <w:t>Conditional IE errors</w:t>
      </w:r>
      <w:bookmarkEnd w:id="2965"/>
      <w:bookmarkEnd w:id="2966"/>
      <w:bookmarkEnd w:id="2967"/>
      <w:bookmarkEnd w:id="2968"/>
      <w:bookmarkEnd w:id="2969"/>
      <w:bookmarkEnd w:id="2970"/>
      <w:bookmarkEnd w:id="2971"/>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972" w:name="_CR9_3_6"/>
      <w:bookmarkStart w:id="2973" w:name="_Toc33963272"/>
      <w:bookmarkStart w:id="2974" w:name="_Toc34393342"/>
      <w:bookmarkStart w:id="2975" w:name="_Toc45216158"/>
      <w:bookmarkStart w:id="2976" w:name="_Toc51931727"/>
      <w:bookmarkStart w:id="2977" w:name="_Toc59209003"/>
      <w:bookmarkStart w:id="2978" w:name="_Toc68196332"/>
      <w:bookmarkStart w:id="2979" w:name="_Toc218597420"/>
      <w:bookmarkEnd w:id="2972"/>
      <w:r w:rsidRPr="00C6761E">
        <w:t>9.3.6</w:t>
      </w:r>
      <w:r w:rsidRPr="00C6761E">
        <w:tab/>
        <w:t>Messages with semantically incorrect contents</w:t>
      </w:r>
      <w:bookmarkEnd w:id="2973"/>
      <w:bookmarkEnd w:id="2974"/>
      <w:bookmarkEnd w:id="2975"/>
      <w:bookmarkEnd w:id="2976"/>
      <w:bookmarkEnd w:id="2977"/>
      <w:bookmarkEnd w:id="2978"/>
      <w:bookmarkEnd w:id="2979"/>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980" w:name="_CR10"/>
      <w:bookmarkStart w:id="2981" w:name="_Toc218597421"/>
      <w:bookmarkEnd w:id="2980"/>
      <w:r w:rsidRPr="00C6761E">
        <w:t>10</w:t>
      </w:r>
      <w:r w:rsidR="00FF4F78" w:rsidRPr="00C6761E">
        <w:tab/>
        <w:t>Message functional definitions and contents</w:t>
      </w:r>
      <w:bookmarkEnd w:id="2981"/>
    </w:p>
    <w:p w14:paraId="3B2BA24D" w14:textId="6B62C4C7" w:rsidR="00661A16" w:rsidRPr="00C6761E" w:rsidRDefault="00AF026B" w:rsidP="00661A16">
      <w:pPr>
        <w:pStyle w:val="Heading2"/>
      </w:pPr>
      <w:bookmarkStart w:id="2982" w:name="_CR10_1"/>
      <w:bookmarkStart w:id="2983" w:name="_Toc525231308"/>
      <w:bookmarkStart w:id="2984" w:name="_Toc59198708"/>
      <w:bookmarkStart w:id="2985" w:name="_Toc59199299"/>
      <w:bookmarkStart w:id="2986" w:name="_Toc218597422"/>
      <w:bookmarkEnd w:id="2982"/>
      <w:r w:rsidRPr="00C6761E">
        <w:t>10.</w:t>
      </w:r>
      <w:r w:rsidR="00661A16" w:rsidRPr="00C6761E">
        <w:t>1</w:t>
      </w:r>
      <w:r w:rsidR="00661A16" w:rsidRPr="00C6761E">
        <w:tab/>
        <w:t>Overview</w:t>
      </w:r>
      <w:bookmarkEnd w:id="2983"/>
      <w:bookmarkEnd w:id="2984"/>
      <w:bookmarkEnd w:id="2985"/>
      <w:bookmarkEnd w:id="2986"/>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987" w:name="_CR10_2"/>
      <w:bookmarkStart w:id="2988" w:name="_Toc218597423"/>
      <w:bookmarkEnd w:id="2987"/>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988"/>
    </w:p>
    <w:p w14:paraId="4D2C0543" w14:textId="77777777" w:rsidR="00CB3A44" w:rsidRPr="00C6761E" w:rsidRDefault="00CB3A44" w:rsidP="00CB3A44">
      <w:pPr>
        <w:pStyle w:val="Heading3"/>
      </w:pPr>
      <w:bookmarkStart w:id="2989" w:name="_CR10_2_1"/>
      <w:bookmarkStart w:id="2990" w:name="_Toc59199328"/>
      <w:bookmarkStart w:id="2991" w:name="_Toc59198737"/>
      <w:bookmarkStart w:id="2992" w:name="_Toc525231337"/>
      <w:bookmarkStart w:id="2993" w:name="_Toc218597424"/>
      <w:bookmarkEnd w:id="2989"/>
      <w:r w:rsidRPr="00C6761E">
        <w:t>10.2.1</w:t>
      </w:r>
      <w:r w:rsidRPr="00C6761E">
        <w:tab/>
        <w:t>Message definition</w:t>
      </w:r>
      <w:bookmarkEnd w:id="2990"/>
      <w:bookmarkEnd w:id="2991"/>
      <w:bookmarkEnd w:id="2992"/>
      <w:bookmarkEnd w:id="2993"/>
    </w:p>
    <w:p w14:paraId="07D3E887" w14:textId="0F08D0F2"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08102D">
        <w:t xml:space="preserve">, </w:t>
      </w:r>
      <w:r w:rsidR="0008102D" w:rsidRPr="00C6761E">
        <w:t>table 10.2.1.</w:t>
      </w:r>
      <w:r w:rsidR="0008102D">
        <w:t xml:space="preserve">16, </w:t>
      </w:r>
      <w:r w:rsidR="0008102D" w:rsidRPr="00703DE1">
        <w:t>table 10.2.1.1</w:t>
      </w:r>
      <w:r w:rsidR="0008102D">
        <w:t>7</w:t>
      </w:r>
      <w:r w:rsidR="00DD379B">
        <w:t>,</w:t>
      </w:r>
      <w:r w:rsidR="0008102D">
        <w:t xml:space="preserve"> </w:t>
      </w:r>
      <w:r w:rsidR="0008102D" w:rsidRPr="00703DE1">
        <w:t>table 10.2.1.1</w:t>
      </w:r>
      <w:r w:rsidR="0008102D">
        <w:t>8</w:t>
      </w:r>
      <w:r w:rsidR="00DD379B">
        <w:t xml:space="preserve"> </w:t>
      </w:r>
      <w:r w:rsidR="00DD379B" w:rsidRPr="00703DE1">
        <w:t>table 10.2.1.1</w:t>
      </w:r>
      <w:r w:rsidR="00DD379B">
        <w:t xml:space="preserve">9, </w:t>
      </w:r>
      <w:r w:rsidR="00DD379B" w:rsidRPr="00703DE1">
        <w:t>table 10.2.1.</w:t>
      </w:r>
      <w:r w:rsidR="00DD379B">
        <w:t xml:space="preserve">20, </w:t>
      </w:r>
      <w:r w:rsidR="00DD379B" w:rsidRPr="00703DE1">
        <w:t>table 10.2.1.</w:t>
      </w:r>
      <w:r w:rsidR="00DD379B">
        <w:t xml:space="preserve">21, </w:t>
      </w:r>
      <w:r w:rsidR="00DD379B" w:rsidRPr="00703DE1">
        <w:t>table 10.2.1.</w:t>
      </w:r>
      <w:r w:rsidR="00DD379B">
        <w:t xml:space="preserve">22, </w:t>
      </w:r>
      <w:r w:rsidR="00DD379B" w:rsidRPr="00703DE1">
        <w:t>table 10.2.1.</w:t>
      </w:r>
      <w:r w:rsidR="00DD379B">
        <w:t xml:space="preserve">23 and </w:t>
      </w:r>
      <w:r w:rsidR="00DD379B" w:rsidRPr="00703DE1">
        <w:t>table 10.2.1.</w:t>
      </w:r>
      <w:r w:rsidR="00DD379B">
        <w:t>24</w:t>
      </w:r>
      <w:r w:rsidR="0008102D" w:rsidRPr="00C6761E">
        <w:t>.</w:t>
      </w:r>
    </w:p>
    <w:p w14:paraId="2E180AE3" w14:textId="77777777" w:rsidR="00236B88" w:rsidRPr="00C6761E" w:rsidRDefault="00236B88" w:rsidP="00236B88">
      <w:pPr>
        <w:pStyle w:val="B1"/>
        <w:rPr>
          <w:lang w:eastAsia="zh-CN"/>
        </w:rPr>
      </w:pPr>
      <w:r w:rsidRPr="00C6761E">
        <w:lastRenderedPageBreak/>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994" w:name="_CRTable10_2_1_1"/>
      <w:r w:rsidRPr="00C6761E">
        <w:t>Table </w:t>
      </w:r>
      <w:bookmarkEnd w:id="2994"/>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rsidP="008526A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8526A1">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8526A1">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8526A1">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8526A1">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8526A1">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8526A1">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8526A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8526A1">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8526A1">
            <w:pPr>
              <w:pStyle w:val="TAL"/>
            </w:pPr>
            <w:r w:rsidRPr="00C6761E">
              <w:t>UTC-based counter LSB</w:t>
            </w:r>
          </w:p>
          <w:p w14:paraId="72E46FDB" w14:textId="77777777" w:rsidR="002475D9" w:rsidRPr="00C6761E" w:rsidRDefault="002475D9" w:rsidP="008526A1">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8526A1">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8526A1">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8526A1">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8526A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8526A1">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8526A1">
            <w:pPr>
              <w:pStyle w:val="TAL"/>
            </w:pPr>
            <w:r w:rsidRPr="00C6761E">
              <w:t>MIC</w:t>
            </w:r>
          </w:p>
          <w:p w14:paraId="60107E8C" w14:textId="77777777" w:rsidR="002475D9" w:rsidRPr="00C6761E" w:rsidRDefault="002475D9" w:rsidP="008526A1">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8526A1">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8526A1">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8526A1">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rsidP="008526A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8526A1">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8526A1">
            <w:pPr>
              <w:pStyle w:val="TAL"/>
            </w:pPr>
            <w:r w:rsidRPr="00C6761E">
              <w:t xml:space="preserve">ProSe </w:t>
            </w:r>
            <w:r w:rsidR="009C6B92" w:rsidRPr="00C6761E">
              <w:t>application code</w:t>
            </w:r>
          </w:p>
          <w:p w14:paraId="75792841" w14:textId="77777777" w:rsidR="00CB3A44" w:rsidRPr="00C6761E" w:rsidRDefault="00CB3A44" w:rsidP="008526A1">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8526A1">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8526A1">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8526A1">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8526A1">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8526A1">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8526A1">
            <w:pPr>
              <w:pStyle w:val="TAL"/>
              <w:rPr>
                <w:lang w:eastAsia="zh-CN"/>
              </w:rPr>
            </w:pPr>
            <w:r w:rsidRPr="00C6761E">
              <w:rPr>
                <w:lang w:eastAsia="zh-CN"/>
              </w:rPr>
              <w:t>Metadata</w:t>
            </w:r>
          </w:p>
          <w:p w14:paraId="3E40E4E0" w14:textId="0E108721" w:rsidR="00CB3A44" w:rsidRPr="00C6761E" w:rsidRDefault="00CB3A44" w:rsidP="008526A1">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8526A1">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8526A1">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8526A1">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8526A1">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995" w:name="_CRTable10_2_1_2"/>
      <w:r w:rsidRPr="00C6761E">
        <w:t>Table </w:t>
      </w:r>
      <w:bookmarkEnd w:id="2995"/>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5D53EF">
            <w:pPr>
              <w:pStyle w:val="TAL"/>
            </w:pPr>
            <w:r w:rsidRPr="00C6761E">
              <w:t>UTC-based counter LSB</w:t>
            </w:r>
          </w:p>
          <w:p w14:paraId="490376B3"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5D53EF">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5D53EF">
            <w:pPr>
              <w:pStyle w:val="TAL"/>
            </w:pPr>
            <w:r w:rsidRPr="00C6761E">
              <w:t>MIC</w:t>
            </w:r>
          </w:p>
          <w:p w14:paraId="28D70074"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5D53EF">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996" w:name="_CRTable10_2_1_3"/>
      <w:r w:rsidRPr="00C6761E">
        <w:t>Table </w:t>
      </w:r>
      <w:bookmarkEnd w:id="2996"/>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5D53EF">
            <w:pPr>
              <w:pStyle w:val="TAL"/>
            </w:pPr>
            <w:r w:rsidRPr="00C6761E">
              <w:t>UTC-based counter LSB</w:t>
            </w:r>
          </w:p>
          <w:p w14:paraId="116D9FE0"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5D53EF">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5D53EF">
            <w:pPr>
              <w:pStyle w:val="TAL"/>
            </w:pPr>
            <w:r w:rsidRPr="00C6761E">
              <w:t>MIC</w:t>
            </w:r>
          </w:p>
          <w:p w14:paraId="053683EB"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5D53EF">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997" w:name="_Hlk127218295"/>
            <w:bookmarkStart w:id="2998" w:name="_Hlk127218218"/>
            <w:r w:rsidRPr="00C6761E">
              <w:t xml:space="preserve">Discoveree </w:t>
            </w:r>
            <w:bookmarkEnd w:id="2997"/>
            <w:r w:rsidRPr="00C6761E">
              <w:t>user info</w:t>
            </w:r>
            <w:bookmarkEnd w:id="2998"/>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999" w:name="_CRTable10_2_1_4"/>
      <w:r w:rsidRPr="00C6761E">
        <w:lastRenderedPageBreak/>
        <w:t>Table </w:t>
      </w:r>
      <w:bookmarkEnd w:id="2999"/>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5D53EF">
            <w:pPr>
              <w:pStyle w:val="TAL"/>
            </w:pPr>
            <w:r w:rsidRPr="00C6761E">
              <w:t>UTC-based counter LSB</w:t>
            </w:r>
          </w:p>
          <w:p w14:paraId="13DD1742"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5D53EF">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5D53EF">
            <w:pPr>
              <w:pStyle w:val="TAL"/>
            </w:pPr>
            <w:r w:rsidRPr="00C6761E">
              <w:t>MIC</w:t>
            </w:r>
          </w:p>
          <w:p w14:paraId="250C827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5D53EF">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3000" w:name="_CRTable10_2_1_5"/>
      <w:r w:rsidRPr="00C6761E">
        <w:t>Table </w:t>
      </w:r>
      <w:bookmarkEnd w:id="3000"/>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5D53EF">
            <w:pPr>
              <w:pStyle w:val="TAL"/>
            </w:pPr>
            <w:r w:rsidRPr="00C6761E">
              <w:t>UTC-based counter LSB</w:t>
            </w:r>
          </w:p>
          <w:p w14:paraId="67960658"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5D53EF">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5D53EF">
            <w:pPr>
              <w:pStyle w:val="TAL"/>
            </w:pPr>
            <w:r w:rsidRPr="00C6761E">
              <w:t>MIC</w:t>
            </w:r>
          </w:p>
          <w:p w14:paraId="1B3D923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5D53EF">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3001" w:name="_CRTable10_2_1_6"/>
      <w:r w:rsidRPr="00C6761E">
        <w:t>Table </w:t>
      </w:r>
      <w:bookmarkEnd w:id="3001"/>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5D53EF">
            <w:pPr>
              <w:pStyle w:val="TAL"/>
            </w:pPr>
            <w:r w:rsidRPr="00C6761E">
              <w:t>UTC-based counter LSB</w:t>
            </w:r>
          </w:p>
          <w:p w14:paraId="136B3E4D"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5D53EF">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5D53EF">
            <w:pPr>
              <w:pStyle w:val="TAL"/>
            </w:pPr>
            <w:r w:rsidRPr="00C6761E">
              <w:t>MIC</w:t>
            </w:r>
          </w:p>
          <w:p w14:paraId="6FD5645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5D53EF">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3002" w:name="_CRTable10_2_1_7"/>
      <w:r w:rsidRPr="00C6761E">
        <w:lastRenderedPageBreak/>
        <w:t>Table </w:t>
      </w:r>
      <w:bookmarkEnd w:id="3002"/>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5D53EF">
            <w:pPr>
              <w:pStyle w:val="TAL"/>
            </w:pPr>
            <w:r w:rsidRPr="00C6761E">
              <w:t>UTC-based counter LSB</w:t>
            </w:r>
          </w:p>
          <w:p w14:paraId="5578E045"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5D53EF">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5D53EF">
            <w:pPr>
              <w:pStyle w:val="TAL"/>
            </w:pPr>
            <w:r w:rsidRPr="00C6761E">
              <w:t>MIC</w:t>
            </w:r>
          </w:p>
          <w:p w14:paraId="3B065D7E"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5D53EF">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3003" w:name="_CRTable10_2_1_8"/>
      <w:r w:rsidRPr="00C6761E">
        <w:t>Table </w:t>
      </w:r>
      <w:bookmarkEnd w:id="3003"/>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5D53EF">
            <w:pPr>
              <w:pStyle w:val="TAL"/>
              <w:rPr>
                <w:lang w:eastAsia="zh-CN"/>
              </w:rPr>
            </w:pPr>
            <w:r w:rsidRPr="00C6761E">
              <w:t>UTC-based counter LSB</w:t>
            </w:r>
          </w:p>
          <w:p w14:paraId="6772A3DC"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5D53EF">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5D53EF">
            <w:pPr>
              <w:pStyle w:val="TAL"/>
            </w:pPr>
            <w:r w:rsidRPr="00C6761E">
              <w:t>PLMN ID</w:t>
            </w:r>
          </w:p>
          <w:p w14:paraId="1C9532E0" w14:textId="5B5DC570" w:rsidR="004D4EC6" w:rsidRPr="00C33F68"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5D53EF">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D53EF">
            <w:pPr>
              <w:pStyle w:val="TAL"/>
              <w:rPr>
                <w:lang w:eastAsia="zh-CN"/>
              </w:rPr>
            </w:pPr>
            <w:r w:rsidRPr="00C6761E">
              <w:rPr>
                <w:lang w:eastAsia="zh-CN"/>
              </w:rPr>
              <w:t>MIC</w:t>
            </w:r>
          </w:p>
          <w:p w14:paraId="5FF10D9A"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D53EF">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3004" w:name="_CRTable10_2_1_9"/>
      <w:r w:rsidRPr="00C6761E">
        <w:lastRenderedPageBreak/>
        <w:t>Table </w:t>
      </w:r>
      <w:bookmarkEnd w:id="3004"/>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5D53EF">
            <w:pPr>
              <w:pStyle w:val="TAL"/>
              <w:rPr>
                <w:lang w:eastAsia="zh-CN"/>
              </w:rPr>
            </w:pPr>
            <w:r w:rsidRPr="00C6761E">
              <w:t>UTC-based counter LSB</w:t>
            </w:r>
          </w:p>
          <w:p w14:paraId="2375C154"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5D53EF">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5D53EF">
            <w:pPr>
              <w:pStyle w:val="TAL"/>
              <w:rPr>
                <w:lang w:eastAsia="zh-CN"/>
              </w:rPr>
            </w:pPr>
            <w:r w:rsidRPr="00C6761E">
              <w:rPr>
                <w:lang w:eastAsia="zh-CN"/>
              </w:rPr>
              <w:t>MIC</w:t>
            </w:r>
          </w:p>
          <w:p w14:paraId="4B08F506"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5D53EF">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3005" w:name="_CRTable10_2_1_10"/>
      <w:r w:rsidRPr="00C6761E">
        <w:t>Table </w:t>
      </w:r>
      <w:bookmarkEnd w:id="3005"/>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3006"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5D53EF">
            <w:pPr>
              <w:pStyle w:val="TAL"/>
              <w:rPr>
                <w:lang w:eastAsia="zh-CN"/>
              </w:rPr>
            </w:pPr>
            <w:r w:rsidRPr="00C6761E">
              <w:t>UTC-based counter LSB</w:t>
            </w:r>
          </w:p>
          <w:p w14:paraId="368EE2A7"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5D53EF">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5D53EF">
            <w:pPr>
              <w:pStyle w:val="TAL"/>
            </w:pPr>
            <w:r w:rsidRPr="00C6761E">
              <w:t>PLMN ID</w:t>
            </w:r>
          </w:p>
          <w:p w14:paraId="583EF124" w14:textId="376C32DA" w:rsidR="004D4EC6" w:rsidRPr="00772733"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5D53EF">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5D53EF">
            <w:pPr>
              <w:pStyle w:val="TAL"/>
              <w:rPr>
                <w:lang w:eastAsia="zh-CN"/>
              </w:rPr>
            </w:pPr>
            <w:r w:rsidRPr="00C6761E">
              <w:rPr>
                <w:lang w:eastAsia="zh-CN"/>
              </w:rPr>
              <w:t>MIC</w:t>
            </w:r>
          </w:p>
          <w:p w14:paraId="29E6BC5D"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5D53EF">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3006"/>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3007" w:name="_CRTable10_2_1_11"/>
      <w:bookmarkStart w:id="3008" w:name="_Hlk187999814"/>
      <w:bookmarkStart w:id="3009" w:name="_Hlk187999776"/>
      <w:r w:rsidRPr="00C6761E">
        <w:lastRenderedPageBreak/>
        <w:t>Table </w:t>
      </w:r>
      <w:bookmarkEnd w:id="3007"/>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5D53EF">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5D53EF">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5D53EF">
            <w:pPr>
              <w:pStyle w:val="TAL"/>
            </w:pPr>
            <w:r w:rsidRPr="00C6761E">
              <w:t>ProSe direct discovery PC5 message type</w:t>
            </w:r>
          </w:p>
          <w:p w14:paraId="2010C3E4" w14:textId="77777777" w:rsidR="00D037D1" w:rsidRPr="00C6761E" w:rsidRDefault="00D037D1"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5D53EF">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5D53EF">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5D53EF">
            <w:pPr>
              <w:pStyle w:val="TAL"/>
              <w:rPr>
                <w:lang w:eastAsia="zh-CN"/>
              </w:rPr>
            </w:pPr>
            <w:r w:rsidRPr="00C6761E">
              <w:t>UTC-based counter LSB</w:t>
            </w:r>
          </w:p>
          <w:p w14:paraId="62501007" w14:textId="77777777" w:rsidR="00D037D1" w:rsidRPr="00C6761E" w:rsidRDefault="00D037D1" w:rsidP="005D53EF">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5D53EF">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5D53EF">
            <w:pPr>
              <w:pStyle w:val="TAL"/>
            </w:pPr>
            <w:r w:rsidRPr="00C6761E">
              <w:t>PLMN ID</w:t>
            </w:r>
          </w:p>
          <w:p w14:paraId="78E720D4" w14:textId="77777777" w:rsidR="00D037D1" w:rsidRPr="00C6761E" w:rsidRDefault="00D037D1" w:rsidP="005D53EF">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5D53EF">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5D53EF">
            <w:pPr>
              <w:pStyle w:val="TAL"/>
              <w:rPr>
                <w:lang w:eastAsia="zh-CN"/>
              </w:rPr>
            </w:pPr>
            <w:r w:rsidRPr="00C6761E">
              <w:rPr>
                <w:lang w:eastAsia="zh-CN"/>
              </w:rPr>
              <w:t>MIC</w:t>
            </w:r>
          </w:p>
          <w:p w14:paraId="11F06B83" w14:textId="77777777" w:rsidR="00D037D1" w:rsidRPr="00C6761E" w:rsidRDefault="00D037D1"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5D53EF">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5D53EF">
            <w:pPr>
              <w:pStyle w:val="TAL"/>
              <w:rPr>
                <w:lang w:eastAsia="zh-CN"/>
              </w:rPr>
            </w:pPr>
            <w:r w:rsidRPr="00C6761E">
              <w:rPr>
                <w:lang w:eastAsia="zh-CN"/>
              </w:rPr>
              <w:t>Relay service code</w:t>
            </w:r>
          </w:p>
          <w:p w14:paraId="613C8E40" w14:textId="77777777" w:rsidR="00D037D1" w:rsidRPr="00C6761E" w:rsidRDefault="00D037D1"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5D53EF">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5D53EF">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5D53EF">
            <w:pPr>
              <w:pStyle w:val="TAL"/>
              <w:rPr>
                <w:lang w:eastAsia="zh-CN"/>
              </w:rPr>
            </w:pPr>
            <w:r w:rsidRPr="00C6761E">
              <w:t>User info ID</w:t>
            </w:r>
          </w:p>
          <w:p w14:paraId="7A5AB93C" w14:textId="77777777" w:rsidR="00D037D1" w:rsidRPr="00C6761E" w:rsidRDefault="00D037D1" w:rsidP="005D53EF">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5D53EF">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5D53EF">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5D53EF">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5D53EF">
            <w:pPr>
              <w:pStyle w:val="TAL"/>
              <w:rPr>
                <w:lang w:eastAsia="zh-CN"/>
              </w:rPr>
            </w:pPr>
            <w:r w:rsidRPr="00C6761E">
              <w:rPr>
                <w:lang w:eastAsia="zh-CN"/>
              </w:rPr>
              <w:t>NCGI</w:t>
            </w:r>
          </w:p>
          <w:p w14:paraId="3826E954" w14:textId="77777777" w:rsidR="00D037D1" w:rsidRPr="00C6761E" w:rsidRDefault="00D037D1" w:rsidP="005D53EF">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5D53EF">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5D53EF">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5D53EF">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5D53EF">
            <w:pPr>
              <w:pStyle w:val="TAL"/>
              <w:rPr>
                <w:lang w:eastAsia="zh-CN"/>
              </w:rPr>
            </w:pPr>
            <w:r w:rsidRPr="00C6761E">
              <w:rPr>
                <w:lang w:eastAsia="zh-CN"/>
              </w:rPr>
              <w:t>TAI</w:t>
            </w:r>
          </w:p>
          <w:p w14:paraId="55AB59A3" w14:textId="77777777" w:rsidR="00D037D1" w:rsidRPr="00C6761E" w:rsidRDefault="00D037D1" w:rsidP="005D53EF">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5D53EF">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C6761E" w:rsidRDefault="00DD5900" w:rsidP="005D53E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5D53EF">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5D53EF">
            <w:pPr>
              <w:pStyle w:val="TAL"/>
              <w:rPr>
                <w:lang w:eastAsia="zh-CN"/>
              </w:rPr>
            </w:pPr>
            <w:r>
              <w:rPr>
                <w:rFonts w:hint="eastAsia"/>
                <w:lang w:eastAsia="zh-CN"/>
              </w:rPr>
              <w:t>N</w:t>
            </w:r>
            <w:r>
              <w:rPr>
                <w:lang w:eastAsia="zh-CN"/>
              </w:rPr>
              <w:t>ID</w:t>
            </w:r>
          </w:p>
          <w:p w14:paraId="12740668" w14:textId="50D5CAFD" w:rsidR="00D037D1" w:rsidRPr="00C6761E" w:rsidRDefault="00DD5900" w:rsidP="005D53EF">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5D53EF">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5D53EF">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5D53EF">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3008"/>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3010" w:name="_CRTable10_2_1_12"/>
      <w:r w:rsidRPr="00C6761E">
        <w:t>Table </w:t>
      </w:r>
      <w:bookmarkEnd w:id="3010"/>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5D53EF">
            <w:pPr>
              <w:pStyle w:val="TAH"/>
              <w:rPr>
                <w:lang w:eastAsia="zh-CN"/>
              </w:rPr>
            </w:pPr>
            <w:bookmarkStart w:id="3011"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5D53EF">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5D53EF">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5D53EF">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5D53EF">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5D53EF">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5D53EF">
            <w:pPr>
              <w:pStyle w:val="TAL"/>
              <w:rPr>
                <w:lang w:eastAsia="zh-CN"/>
              </w:rPr>
            </w:pPr>
            <w:r w:rsidRPr="00C6761E">
              <w:t>ProSe direct discovery PC5 message type</w:t>
            </w:r>
          </w:p>
          <w:p w14:paraId="41B863E8" w14:textId="77777777" w:rsidR="00E20702" w:rsidRPr="00C6761E" w:rsidRDefault="00E20702" w:rsidP="005D53EF">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5D53EF">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5D53EF">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5D53EF">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5D53EF">
            <w:pPr>
              <w:pStyle w:val="TAL"/>
              <w:rPr>
                <w:lang w:eastAsia="zh-CN"/>
              </w:rPr>
            </w:pPr>
            <w:r w:rsidRPr="00C6761E">
              <w:t>UTC-based counter LSB</w:t>
            </w:r>
          </w:p>
          <w:p w14:paraId="313EA219" w14:textId="77777777" w:rsidR="00E20702" w:rsidRPr="00C6761E" w:rsidRDefault="00E20702" w:rsidP="005D53EF">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5D53EF">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5D53EF">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C6761E" w:rsidRDefault="00A27846" w:rsidP="00A27846">
            <w:pPr>
              <w:pStyle w:val="TAL"/>
            </w:pPr>
            <w:r w:rsidRPr="00C6761E">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C6761E" w:rsidRDefault="00A27846" w:rsidP="00A27846">
            <w:pPr>
              <w:pStyle w:val="TAL"/>
            </w:pPr>
            <w:r w:rsidRPr="00C6761E">
              <w:t>PLMN ID</w:t>
            </w:r>
          </w:p>
          <w:p w14:paraId="4D71D8A2" w14:textId="748D356C" w:rsidR="00A27846" w:rsidRPr="00C6761E" w:rsidRDefault="00A27846" w:rsidP="00A27846">
            <w:pPr>
              <w:pStyle w:val="TAL"/>
            </w:pPr>
            <w:r w:rsidRPr="00C6761E">
              <w:t>11.</w:t>
            </w:r>
            <w:r>
              <w:t>2</w:t>
            </w:r>
            <w:r w:rsidRPr="00C6761E">
              <w:t>.</w:t>
            </w:r>
            <w:r>
              <w:t>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A2784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A27846">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C6761E" w:rsidRDefault="00A27846" w:rsidP="00A27846">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C6761E" w:rsidRDefault="00A27846" w:rsidP="00A27846">
            <w:pPr>
              <w:pStyle w:val="TAL"/>
              <w:rPr>
                <w:lang w:eastAsia="zh-CN"/>
              </w:rPr>
            </w:pPr>
            <w:r w:rsidRPr="00C6761E">
              <w:rPr>
                <w:lang w:eastAsia="zh-CN"/>
              </w:rPr>
              <w:t>MIC</w:t>
            </w:r>
          </w:p>
          <w:p w14:paraId="1F430E27" w14:textId="77777777" w:rsidR="00A27846" w:rsidRPr="00C6761E" w:rsidRDefault="00A27846" w:rsidP="00A27846">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A27846">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C6761E" w:rsidRDefault="00A27846" w:rsidP="00A27846">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C6761E" w:rsidRDefault="00A27846" w:rsidP="00A27846">
            <w:pPr>
              <w:pStyle w:val="TAL"/>
              <w:rPr>
                <w:lang w:eastAsia="zh-CN"/>
              </w:rPr>
            </w:pPr>
            <w:r w:rsidRPr="00C6761E">
              <w:rPr>
                <w:lang w:eastAsia="zh-CN"/>
              </w:rPr>
              <w:t>Relay service code</w:t>
            </w:r>
          </w:p>
          <w:p w14:paraId="7450C59B" w14:textId="77777777" w:rsidR="00A27846" w:rsidRPr="00C6761E" w:rsidRDefault="00A27846" w:rsidP="00A27846">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A27846">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C6761E" w:rsidRDefault="00A27846" w:rsidP="00A27846">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C6761E" w:rsidRDefault="00A27846" w:rsidP="00A27846">
            <w:pPr>
              <w:pStyle w:val="TAL"/>
              <w:rPr>
                <w:lang w:eastAsia="zh-CN"/>
              </w:rPr>
            </w:pPr>
            <w:r>
              <w:rPr>
                <w:lang w:eastAsia="zh-CN"/>
              </w:rPr>
              <w:t>D</w:t>
            </w:r>
            <w:r w:rsidRPr="00C6761E">
              <w:rPr>
                <w:rFonts w:hint="eastAsia"/>
                <w:lang w:eastAsia="zh-CN"/>
              </w:rPr>
              <w:t>irect discovery set</w:t>
            </w:r>
          </w:p>
          <w:p w14:paraId="72C0AE08" w14:textId="63BC6AAF" w:rsidR="00A27846" w:rsidRPr="00C6761E" w:rsidRDefault="00A27846" w:rsidP="00A27846">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A27846">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A27846">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C6761E" w:rsidRDefault="00A27846" w:rsidP="00A27846">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C6761E" w:rsidRDefault="00A27846" w:rsidP="00A27846">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C6761E" w:rsidRDefault="00A27846" w:rsidP="00A27846">
            <w:pPr>
              <w:pStyle w:val="TAL"/>
              <w:rPr>
                <w:lang w:eastAsia="zh-CN"/>
              </w:rPr>
            </w:pPr>
            <w:r w:rsidRPr="00C6761E">
              <w:rPr>
                <w:lang w:eastAsia="zh-CN"/>
              </w:rPr>
              <w:t>Status indicator</w:t>
            </w:r>
          </w:p>
          <w:p w14:paraId="3D90289C" w14:textId="5BD7CA7A" w:rsidR="00A27846" w:rsidRPr="00C6761E" w:rsidRDefault="00A27846" w:rsidP="00A27846">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A27846">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A27846">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A27846">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C6761E" w:rsidRDefault="00A27846" w:rsidP="00A27846">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C6761E" w:rsidRDefault="00A27846" w:rsidP="00A27846">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C6761E" w:rsidRDefault="00A27846" w:rsidP="00A27846">
            <w:pPr>
              <w:pStyle w:val="TAL"/>
            </w:pPr>
            <w:r w:rsidRPr="00C6761E">
              <w:t>User info ID</w:t>
            </w:r>
          </w:p>
          <w:p w14:paraId="730AA143" w14:textId="53250708" w:rsidR="00A27846" w:rsidRPr="00C6761E" w:rsidRDefault="00A27846" w:rsidP="00A27846">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A27846">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A27846">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A27846">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7777777" w:rsidR="00A27846" w:rsidRPr="00C6761E" w:rsidRDefault="00A27846" w:rsidP="00A27846">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3011"/>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3012" w:name="_CRTable10_2_1_13"/>
      <w:r w:rsidRPr="00C6761E">
        <w:lastRenderedPageBreak/>
        <w:t>Table </w:t>
      </w:r>
      <w:bookmarkEnd w:id="3012"/>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5D53EF">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5D53EF">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5D53EF">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5D53EF">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5D53EF">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5D53EF">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5D53EF">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5D53EF">
            <w:pPr>
              <w:pStyle w:val="TAL"/>
            </w:pPr>
            <w:r w:rsidRPr="00C6761E">
              <w:t>ProSe direct discovery PC5 message type</w:t>
            </w:r>
          </w:p>
          <w:p w14:paraId="27B72153" w14:textId="77777777" w:rsidR="00E20702" w:rsidRPr="00C6761E" w:rsidRDefault="00E20702" w:rsidP="005D53EF">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5D53EF">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5D53EF">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5D53EF">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5D53EF">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5D53EF">
            <w:pPr>
              <w:pStyle w:val="TAL"/>
              <w:rPr>
                <w:lang w:eastAsia="zh-CN"/>
              </w:rPr>
            </w:pPr>
            <w:r w:rsidRPr="00C6761E">
              <w:t>UTC-based counter LSB</w:t>
            </w:r>
          </w:p>
          <w:p w14:paraId="1B24E101" w14:textId="77777777" w:rsidR="00E20702" w:rsidRPr="00C6761E" w:rsidRDefault="00E20702" w:rsidP="005D53EF">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5D53EF">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5D53EF">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5D53EF">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C6761E" w:rsidRDefault="00D17394" w:rsidP="00D17394">
            <w:pPr>
              <w:pStyle w:val="TAL"/>
            </w:pPr>
            <w:r w:rsidRPr="00C6761E">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C6761E" w:rsidRDefault="00D17394" w:rsidP="00D17394">
            <w:pPr>
              <w:pStyle w:val="TAL"/>
            </w:pPr>
            <w:r w:rsidRPr="00C6761E">
              <w:t>PLMN ID</w:t>
            </w:r>
          </w:p>
          <w:p w14:paraId="3FDB3290" w14:textId="7D0A5517" w:rsidR="00D17394" w:rsidRPr="00C6761E" w:rsidRDefault="00D17394" w:rsidP="00D17394">
            <w:pPr>
              <w:pStyle w:val="TAL"/>
            </w:pPr>
            <w:r w:rsidRPr="00C6761E">
              <w:t>11.</w:t>
            </w:r>
            <w:r>
              <w:t>2</w:t>
            </w:r>
            <w:r w:rsidRPr="00C6761E">
              <w:t>.</w:t>
            </w:r>
            <w:r>
              <w:t>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D17394">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D17394">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C6761E" w:rsidRDefault="00D17394" w:rsidP="00D17394">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C6761E" w:rsidRDefault="00D17394" w:rsidP="00D17394">
            <w:pPr>
              <w:pStyle w:val="TAL"/>
              <w:rPr>
                <w:lang w:eastAsia="zh-CN"/>
              </w:rPr>
            </w:pPr>
            <w:r w:rsidRPr="00C6761E">
              <w:rPr>
                <w:lang w:eastAsia="zh-CN"/>
              </w:rPr>
              <w:t>MIC</w:t>
            </w:r>
          </w:p>
          <w:p w14:paraId="21281769" w14:textId="77777777" w:rsidR="00D17394" w:rsidRPr="00C6761E" w:rsidRDefault="00D17394" w:rsidP="00D17394">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D17394">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C6761E" w:rsidRDefault="00D17394" w:rsidP="00D17394">
            <w:pPr>
              <w:pStyle w:val="TAL"/>
              <w:rPr>
                <w:lang w:eastAsia="zh-CN"/>
              </w:rPr>
            </w:pPr>
            <w:r w:rsidRPr="00C6761E">
              <w:rPr>
                <w:lang w:eastAsia="zh-CN"/>
              </w:rPr>
              <w:t>Relay service code</w:t>
            </w:r>
          </w:p>
          <w:p w14:paraId="75A7E54A" w14:textId="77777777" w:rsidR="00D17394" w:rsidRPr="00C6761E" w:rsidRDefault="00D17394" w:rsidP="00D17394">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D17394">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D17394">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D17394">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C6761E" w:rsidRDefault="00D17394" w:rsidP="00D17394">
            <w:pPr>
              <w:pStyle w:val="TAL"/>
              <w:rPr>
                <w:lang w:eastAsia="zh-CN"/>
              </w:rPr>
            </w:pPr>
            <w:r w:rsidRPr="00C6761E">
              <w:rPr>
                <w:rFonts w:hint="eastAsia"/>
                <w:lang w:eastAsia="zh-CN"/>
              </w:rPr>
              <w:t>Direct discovery set</w:t>
            </w:r>
          </w:p>
          <w:p w14:paraId="0893D9FD" w14:textId="208868CB"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D17394">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C6761E" w:rsidRDefault="00D17394" w:rsidP="00D17394">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C6761E" w:rsidRDefault="00D17394" w:rsidP="00D17394">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C6761E" w:rsidRDefault="00D17394" w:rsidP="00D17394">
            <w:pPr>
              <w:pStyle w:val="TAL"/>
            </w:pPr>
            <w:r w:rsidRPr="00C6761E">
              <w:t>User info ID</w:t>
            </w:r>
          </w:p>
          <w:p w14:paraId="2BCB3AB7" w14:textId="6E7EC566" w:rsidR="00D17394" w:rsidRPr="00C6761E" w:rsidRDefault="00D17394" w:rsidP="00D17394">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D17394">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D17394">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D17394">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C6761E" w:rsidRDefault="00D17394" w:rsidP="00D17394">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C6761E" w:rsidRDefault="00D17394" w:rsidP="00D17394">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C6761E" w:rsidRDefault="00D17394" w:rsidP="00D17394">
            <w:pPr>
              <w:pStyle w:val="TAL"/>
              <w:rPr>
                <w:lang w:eastAsia="zh-CN"/>
              </w:rPr>
            </w:pPr>
            <w:r w:rsidRPr="00C6761E">
              <w:rPr>
                <w:lang w:eastAsia="zh-CN"/>
              </w:rPr>
              <w:t>Status indicator</w:t>
            </w:r>
          </w:p>
          <w:p w14:paraId="2B02C371" w14:textId="2FBDDA3C"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D17394">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D17394">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D17394">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C6761E" w:rsidRDefault="00D17394" w:rsidP="00D17394">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C6761E" w:rsidRDefault="00D17394" w:rsidP="00D17394">
            <w:pPr>
              <w:pStyle w:val="TAL"/>
              <w:rPr>
                <w:lang w:eastAsia="zh-CN"/>
              </w:rPr>
            </w:pPr>
            <w:r w:rsidRPr="00C6761E">
              <w:rPr>
                <w:lang w:eastAsia="zh-CN"/>
              </w:rPr>
              <w:t>Announce prohibited indication</w:t>
            </w:r>
          </w:p>
          <w:p w14:paraId="46D36F71" w14:textId="5B369180"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D17394">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D17394">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17394" w:rsidRPr="00C6761E" w:rsidRDefault="00D17394" w:rsidP="00D17394">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3013" w:name="_CRTable10_2_1_14"/>
      <w:r w:rsidRPr="00C6761E">
        <w:t>Table </w:t>
      </w:r>
      <w:bookmarkEnd w:id="3013"/>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5D53EF">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5D53EF">
            <w:pPr>
              <w:pStyle w:val="TAL"/>
            </w:pPr>
            <w:r w:rsidRPr="00C6761E">
              <w:t>ProSe direct discovery PC5 message type</w:t>
            </w:r>
          </w:p>
          <w:p w14:paraId="7387AA98" w14:textId="77777777" w:rsidR="00E20702" w:rsidRPr="00C6761E" w:rsidRDefault="00E20702"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5D53EF">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5D53EF">
            <w:pPr>
              <w:pStyle w:val="TAL"/>
              <w:rPr>
                <w:lang w:eastAsia="zh-CN"/>
              </w:rPr>
            </w:pPr>
            <w:r w:rsidRPr="00C6761E">
              <w:t>UTC-based counter LSB</w:t>
            </w:r>
          </w:p>
          <w:p w14:paraId="6AB3DD5A" w14:textId="77777777" w:rsidR="00E20702" w:rsidRPr="00C6761E" w:rsidRDefault="00E20702"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5D53EF">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C6761E" w:rsidRDefault="00D17394" w:rsidP="00D17394">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C6761E" w:rsidRDefault="00D17394" w:rsidP="00D17394">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C6761E" w:rsidRDefault="00D17394" w:rsidP="00D17394">
            <w:pPr>
              <w:pStyle w:val="TAL"/>
            </w:pPr>
            <w:r w:rsidRPr="00C6761E">
              <w:t>PLMN ID</w:t>
            </w:r>
          </w:p>
          <w:p w14:paraId="073D2983" w14:textId="0755154F" w:rsidR="00D17394" w:rsidRPr="00C6761E" w:rsidRDefault="00D17394" w:rsidP="00D17394">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D17394">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D17394">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C6761E" w:rsidRDefault="00D17394" w:rsidP="00D1739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C6761E" w:rsidRDefault="00D17394" w:rsidP="00D17394">
            <w:pPr>
              <w:pStyle w:val="TAL"/>
              <w:rPr>
                <w:lang w:eastAsia="zh-CN"/>
              </w:rPr>
            </w:pPr>
            <w:r w:rsidRPr="00C6761E">
              <w:rPr>
                <w:lang w:eastAsia="zh-CN"/>
              </w:rPr>
              <w:t>MIC</w:t>
            </w:r>
          </w:p>
          <w:p w14:paraId="390701B4" w14:textId="77777777" w:rsidR="00D17394" w:rsidRPr="00C6761E" w:rsidRDefault="00D17394" w:rsidP="00D1739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D17394">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C6761E" w:rsidRDefault="00D17394" w:rsidP="00D17394">
            <w:pPr>
              <w:pStyle w:val="TAL"/>
              <w:rPr>
                <w:lang w:eastAsia="zh-CN"/>
              </w:rPr>
            </w:pPr>
            <w:r w:rsidRPr="00C6761E">
              <w:rPr>
                <w:lang w:eastAsia="zh-CN"/>
              </w:rPr>
              <w:t>Relay service code</w:t>
            </w:r>
          </w:p>
          <w:p w14:paraId="793AD399" w14:textId="77777777" w:rsidR="00D17394" w:rsidRPr="00C6761E" w:rsidRDefault="00D17394" w:rsidP="00D17394">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D17394">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D17394">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D17394">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C6761E" w:rsidRDefault="00D17394" w:rsidP="00D17394">
            <w:pPr>
              <w:pStyle w:val="TAL"/>
              <w:rPr>
                <w:lang w:eastAsia="zh-CN"/>
              </w:rPr>
            </w:pPr>
            <w:r w:rsidRPr="00C6761E">
              <w:rPr>
                <w:rFonts w:hint="eastAsia"/>
                <w:lang w:eastAsia="zh-CN"/>
              </w:rPr>
              <w:t>Direct discovery set</w:t>
            </w:r>
          </w:p>
          <w:p w14:paraId="2B7BF416" w14:textId="23A057C1"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D17394">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C6761E" w:rsidRDefault="00D17394" w:rsidP="00D17394">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C6761E" w:rsidRDefault="00D17394" w:rsidP="00D17394">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C6761E" w:rsidRDefault="00D17394" w:rsidP="00D17394">
            <w:pPr>
              <w:pStyle w:val="TAL"/>
            </w:pPr>
            <w:r w:rsidRPr="00C6761E">
              <w:t>User info ID</w:t>
            </w:r>
          </w:p>
          <w:p w14:paraId="463D5486" w14:textId="46B19263" w:rsidR="00D17394" w:rsidRPr="00C6761E" w:rsidRDefault="00D17394" w:rsidP="00D17394">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D17394">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D17394">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D17394">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C6761E" w:rsidRDefault="00D17394" w:rsidP="00D17394">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C6761E" w:rsidRDefault="00D17394" w:rsidP="00D17394">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C6761E" w:rsidRDefault="00D17394" w:rsidP="00D17394">
            <w:pPr>
              <w:pStyle w:val="TAL"/>
              <w:rPr>
                <w:lang w:eastAsia="zh-CN"/>
              </w:rPr>
            </w:pPr>
            <w:r w:rsidRPr="00C6761E">
              <w:rPr>
                <w:lang w:eastAsia="zh-CN"/>
              </w:rPr>
              <w:t>Status indicator</w:t>
            </w:r>
          </w:p>
          <w:p w14:paraId="6FAC5138" w14:textId="6FE548C7"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D17394">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D17394">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D17394">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C6761E" w:rsidRDefault="00D17394" w:rsidP="00D17394">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C6761E" w:rsidRDefault="00D17394" w:rsidP="00D17394">
            <w:pPr>
              <w:pStyle w:val="TAL"/>
              <w:rPr>
                <w:lang w:eastAsia="zh-CN"/>
              </w:rPr>
            </w:pPr>
            <w:r w:rsidRPr="00C6761E">
              <w:rPr>
                <w:lang w:eastAsia="zh-CN"/>
              </w:rPr>
              <w:t>Announce prohibited indication</w:t>
            </w:r>
          </w:p>
          <w:p w14:paraId="4689D7EA" w14:textId="2A85776D"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D17394">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D17394">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D17394" w:rsidRPr="00C6761E" w:rsidRDefault="00D17394" w:rsidP="00D17394">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3009"/>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3014" w:name="_CRTable10_2_1_15"/>
      <w:r w:rsidRPr="008D4DBB">
        <w:lastRenderedPageBreak/>
        <w:t>Table </w:t>
      </w:r>
      <w:bookmarkEnd w:id="3014"/>
      <w:r w:rsidRPr="008D4DBB">
        <w:t>10.2.1.</w:t>
      </w:r>
      <w:r>
        <w:t>15</w:t>
      </w:r>
      <w:r w:rsidRPr="008D4DBB">
        <w:t xml:space="preserve">: </w:t>
      </w:r>
      <w:bookmarkStart w:id="3015"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3015"/>
          <w:p w14:paraId="71F18634" w14:textId="77777777" w:rsidR="00167E58" w:rsidRPr="008D4DBB" w:rsidRDefault="00167E58" w:rsidP="005D53EF">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5D53EF">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5D53EF">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5D53EF">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5D53EF">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5D53EF">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5D53EF">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5D53EF">
            <w:pPr>
              <w:pStyle w:val="TAL"/>
              <w:rPr>
                <w:lang w:eastAsia="zh-CN"/>
              </w:rPr>
            </w:pPr>
            <w:r w:rsidRPr="008D4DBB">
              <w:t>ProSe direct discovery PC5 message type</w:t>
            </w:r>
          </w:p>
          <w:p w14:paraId="3F99DA14" w14:textId="77777777" w:rsidR="00167E58" w:rsidRPr="008D4DBB" w:rsidRDefault="00167E58" w:rsidP="005D53EF">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5D53EF">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5D53EF">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5D53EF">
            <w:pPr>
              <w:pStyle w:val="TAL"/>
            </w:pPr>
            <w:r w:rsidRPr="008D4DBB">
              <w:t>ProSe direct discovery PC5 message content type extensions</w:t>
            </w:r>
          </w:p>
          <w:p w14:paraId="3534CFED" w14:textId="77777777" w:rsidR="00167E58" w:rsidRPr="008D4DBB" w:rsidRDefault="00167E58" w:rsidP="005D53EF">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5D53EF">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5D53EF">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5D53EF">
            <w:pPr>
              <w:pStyle w:val="TAL"/>
              <w:rPr>
                <w:lang w:eastAsia="zh-CN"/>
              </w:rPr>
            </w:pPr>
            <w:r w:rsidRPr="008D4DBB">
              <w:t>UTC-based counter LSB</w:t>
            </w:r>
          </w:p>
          <w:p w14:paraId="6CD3007A" w14:textId="77777777" w:rsidR="00167E58" w:rsidRPr="008D4DBB" w:rsidRDefault="00167E58" w:rsidP="005D53EF">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5D53EF">
            <w:pPr>
              <w:pStyle w:val="TAC"/>
              <w:rPr>
                <w:lang w:eastAsia="zh-CN"/>
              </w:rPr>
            </w:pPr>
            <w:r w:rsidRPr="008D4DBB">
              <w:rPr>
                <w:lang w:eastAsia="zh-CN"/>
              </w:rPr>
              <w:t>1</w:t>
            </w:r>
          </w:p>
        </w:tc>
      </w:tr>
      <w:tr w:rsidR="0033364C" w:rsidRPr="008D4DBB" w14:paraId="52690F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CC2B77"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3AC77A7" w14:textId="43B46025" w:rsidR="0033364C" w:rsidRPr="008D4DBB" w:rsidRDefault="0033364C" w:rsidP="0033364C">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79D94EA5" w14:textId="77777777" w:rsidR="0033364C" w:rsidRPr="00C6761E" w:rsidRDefault="0033364C" w:rsidP="0033364C">
            <w:pPr>
              <w:pStyle w:val="TAL"/>
            </w:pPr>
            <w:r w:rsidRPr="00C6761E">
              <w:t>PLMN ID</w:t>
            </w:r>
          </w:p>
          <w:p w14:paraId="6A773295" w14:textId="20AB0B0D" w:rsidR="0033364C" w:rsidRPr="008D4DBB" w:rsidRDefault="0033364C" w:rsidP="0033364C">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79DC7410" w14:textId="5CD3B5FB" w:rsidR="0033364C" w:rsidRPr="008D4DBB" w:rsidRDefault="0033364C" w:rsidP="0033364C">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95D8645" w14:textId="40F94A3B" w:rsidR="0033364C" w:rsidRPr="008D4DBB"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3F4D3AB" w14:textId="36A1906D" w:rsidR="0033364C" w:rsidRPr="008D4DBB" w:rsidRDefault="0033364C" w:rsidP="0033364C">
            <w:pPr>
              <w:pStyle w:val="TAC"/>
              <w:rPr>
                <w:lang w:eastAsia="zh-CN"/>
              </w:rPr>
            </w:pPr>
            <w:r>
              <w:rPr>
                <w:lang w:eastAsia="zh-CN"/>
              </w:rPr>
              <w:t>3</w:t>
            </w:r>
          </w:p>
        </w:tc>
      </w:tr>
      <w:tr w:rsidR="0033364C" w:rsidRPr="008D4DBB" w14:paraId="12BD6B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C2A27D"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9E05301" w14:textId="6F2E7B03" w:rsidR="0033364C" w:rsidRPr="008D4DBB" w:rsidRDefault="0033364C" w:rsidP="0033364C">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3224FD" w14:textId="77777777" w:rsidR="0033364C" w:rsidRPr="00C6761E" w:rsidRDefault="0033364C" w:rsidP="0033364C">
            <w:pPr>
              <w:pStyle w:val="TAL"/>
              <w:rPr>
                <w:lang w:eastAsia="zh-CN"/>
              </w:rPr>
            </w:pPr>
            <w:r w:rsidRPr="00C6761E">
              <w:rPr>
                <w:lang w:eastAsia="zh-CN"/>
              </w:rPr>
              <w:t>MIC</w:t>
            </w:r>
          </w:p>
          <w:p w14:paraId="7DDD0CAD" w14:textId="4FC1E456" w:rsidR="0033364C" w:rsidRPr="008D4DBB" w:rsidRDefault="0033364C" w:rsidP="0033364C">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243C3559" w14:textId="5C619CB2" w:rsidR="0033364C" w:rsidRPr="008D4DBB" w:rsidRDefault="0033364C" w:rsidP="0033364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4D74B69" w14:textId="27C53042" w:rsidR="0033364C" w:rsidRPr="008D4DBB"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274B7D6" w14:textId="52D9146A" w:rsidR="0033364C" w:rsidRPr="008D4DBB" w:rsidRDefault="0033364C" w:rsidP="0033364C">
            <w:pPr>
              <w:pStyle w:val="TAC"/>
              <w:rPr>
                <w:lang w:eastAsia="zh-CN"/>
              </w:rPr>
            </w:pPr>
            <w:r w:rsidRPr="00C6761E">
              <w:t>4</w:t>
            </w:r>
          </w:p>
        </w:tc>
      </w:tr>
      <w:tr w:rsidR="0033364C"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33364C" w:rsidRPr="008D4DBB" w:rsidRDefault="0033364C" w:rsidP="0033364C">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33364C" w:rsidRPr="008D4DBB" w:rsidRDefault="0033364C" w:rsidP="0033364C">
            <w:pPr>
              <w:pStyle w:val="TAL"/>
            </w:pPr>
            <w:r w:rsidRPr="008D4DBB">
              <w:t>User info ID</w:t>
            </w:r>
          </w:p>
          <w:p w14:paraId="34CC988A" w14:textId="77777777" w:rsidR="0033364C" w:rsidRPr="008D4DBB" w:rsidRDefault="0033364C" w:rsidP="0033364C">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33364C" w:rsidRPr="008D4DBB" w:rsidRDefault="0033364C" w:rsidP="0033364C">
            <w:pPr>
              <w:pStyle w:val="TAC"/>
              <w:rPr>
                <w:lang w:eastAsia="zh-CN"/>
              </w:rPr>
            </w:pPr>
            <w:r w:rsidRPr="008D4DBB">
              <w:rPr>
                <w:lang w:eastAsia="zh-CN"/>
              </w:rPr>
              <w:t>6</w:t>
            </w:r>
          </w:p>
        </w:tc>
      </w:tr>
      <w:tr w:rsidR="0033364C"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33364C" w:rsidRPr="008D4DBB" w:rsidRDefault="0033364C" w:rsidP="0033364C">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33364C" w:rsidRPr="008D4DBB" w:rsidRDefault="0033364C" w:rsidP="0033364C">
            <w:pPr>
              <w:pStyle w:val="TAL"/>
              <w:rPr>
                <w:lang w:eastAsia="zh-CN"/>
              </w:rPr>
            </w:pPr>
            <w:r w:rsidRPr="008D4DBB">
              <w:rPr>
                <w:lang w:eastAsia="zh-CN"/>
              </w:rPr>
              <w:t>Relay service code</w:t>
            </w:r>
          </w:p>
          <w:p w14:paraId="75ADBB34" w14:textId="77777777" w:rsidR="0033364C" w:rsidRPr="008D4DBB" w:rsidRDefault="0033364C" w:rsidP="0033364C">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33364C" w:rsidRPr="008D4DBB" w:rsidRDefault="0033364C" w:rsidP="0033364C">
            <w:pPr>
              <w:pStyle w:val="TAC"/>
              <w:rPr>
                <w:lang w:eastAsia="zh-CN"/>
              </w:rPr>
            </w:pPr>
            <w:r w:rsidRPr="008D4DBB">
              <w:rPr>
                <w:lang w:eastAsia="zh-CN"/>
              </w:rPr>
              <w:t>3</w:t>
            </w:r>
          </w:p>
        </w:tc>
      </w:tr>
      <w:tr w:rsidR="0033364C"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33364C" w:rsidRPr="008D4DBB"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33364C" w:rsidRPr="008D4DBB" w:rsidRDefault="0033364C" w:rsidP="0033364C">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33364C" w:rsidRPr="008D4DBB" w:rsidRDefault="0033364C" w:rsidP="0033364C">
            <w:pPr>
              <w:pStyle w:val="TAL"/>
              <w:rPr>
                <w:lang w:eastAsia="zh-CN"/>
              </w:rPr>
            </w:pPr>
            <w:r w:rsidRPr="008D4DBB">
              <w:rPr>
                <w:lang w:eastAsia="zh-CN"/>
              </w:rPr>
              <w:t>Status indicator</w:t>
            </w:r>
          </w:p>
          <w:p w14:paraId="74591E51" w14:textId="77777777" w:rsidR="0033364C" w:rsidRPr="008D4DBB" w:rsidRDefault="0033364C" w:rsidP="0033364C">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33364C" w:rsidRPr="008D4DBB" w:rsidRDefault="0033364C" w:rsidP="0033364C">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33364C" w:rsidRPr="008D4DBB" w:rsidRDefault="0033364C" w:rsidP="0033364C">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33364C" w:rsidRPr="008D4DBB" w:rsidRDefault="0033364C" w:rsidP="0033364C">
            <w:pPr>
              <w:pStyle w:val="TAC"/>
              <w:rPr>
                <w:lang w:eastAsia="zh-CN"/>
              </w:rPr>
            </w:pPr>
            <w:r w:rsidRPr="008D4DBB">
              <w:rPr>
                <w:lang w:eastAsia="zh-CN"/>
              </w:rPr>
              <w:t>1</w:t>
            </w:r>
          </w:p>
        </w:tc>
      </w:tr>
      <w:tr w:rsidR="0033364C"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33364C" w:rsidRPr="008D4DBB" w:rsidRDefault="0033364C" w:rsidP="0033364C">
            <w:pPr>
              <w:keepNext/>
              <w:keepLines/>
              <w:spacing w:after="0"/>
              <w:rPr>
                <w:rFonts w:ascii="Arial" w:hAnsi="Arial"/>
                <w:sz w:val="18"/>
              </w:rPr>
            </w:pPr>
            <w:bookmarkStart w:id="3016"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33364C" w:rsidRPr="008D4DBB" w:rsidRDefault="0033364C" w:rsidP="0033364C">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33364C" w:rsidRPr="008D4DBB" w:rsidRDefault="0033364C" w:rsidP="0033364C">
            <w:pPr>
              <w:pStyle w:val="TAL"/>
            </w:pPr>
            <w:r w:rsidRPr="008D4DBB">
              <w:t>Hop count</w:t>
            </w:r>
          </w:p>
          <w:p w14:paraId="47BB70DC" w14:textId="53E7D4B5" w:rsidR="0033364C" w:rsidRPr="008D4DBB" w:rsidRDefault="0033364C" w:rsidP="0033364C">
            <w:pPr>
              <w:pStyle w:val="TAL"/>
            </w:pPr>
            <w:r w:rsidRPr="008D4DBB">
              <w:t>11.2.</w:t>
            </w:r>
            <w:r>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33364C" w:rsidRPr="008D4DBB" w:rsidRDefault="0033364C" w:rsidP="0033364C">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33364C" w:rsidRPr="008D4DBB" w:rsidRDefault="0033364C" w:rsidP="0033364C">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33364C" w:rsidRPr="008D4DBB" w:rsidRDefault="0033364C" w:rsidP="0033364C">
            <w:pPr>
              <w:pStyle w:val="TAC"/>
              <w:rPr>
                <w:lang w:eastAsia="zh-CN"/>
              </w:rPr>
            </w:pPr>
            <w:r w:rsidRPr="008D4DBB">
              <w:rPr>
                <w:lang w:eastAsia="zh-CN"/>
              </w:rPr>
              <w:t>1</w:t>
            </w:r>
          </w:p>
        </w:tc>
      </w:tr>
      <w:tr w:rsidR="0033364C"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33364C" w:rsidRPr="008D4DBB" w:rsidRDefault="0033364C" w:rsidP="0033364C">
            <w:pPr>
              <w:keepNext/>
              <w:keepLines/>
              <w:spacing w:after="0"/>
              <w:rPr>
                <w:rFonts w:ascii="Arial" w:hAnsi="Arial"/>
                <w:sz w:val="18"/>
              </w:rPr>
            </w:pPr>
            <w:r>
              <w:rPr>
                <w:rFonts w:ascii="Arial" w:hAnsi="Arial"/>
                <w:sz w:val="18"/>
              </w:rPr>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33364C" w:rsidRPr="008D4DBB" w:rsidRDefault="0033364C" w:rsidP="0033364C">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33364C" w:rsidRPr="008D4DBB" w:rsidRDefault="0033364C" w:rsidP="0033364C">
            <w:pPr>
              <w:pStyle w:val="TAL"/>
            </w:pPr>
            <w:r w:rsidRPr="008D4DBB">
              <w:t>Hop limit</w:t>
            </w:r>
          </w:p>
          <w:p w14:paraId="10693433" w14:textId="7FD80AA0" w:rsidR="0033364C" w:rsidRPr="008D4DBB" w:rsidRDefault="0033364C" w:rsidP="0033364C">
            <w:pPr>
              <w:pStyle w:val="TAL"/>
            </w:pPr>
            <w:r w:rsidRPr="008D4DBB">
              <w:t>11.2.</w:t>
            </w:r>
            <w:r>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33364C" w:rsidRPr="008D4DBB" w:rsidRDefault="0033364C" w:rsidP="0033364C">
            <w:pPr>
              <w:pStyle w:val="TAC"/>
              <w:rPr>
                <w:lang w:eastAsia="zh-CN"/>
              </w:rPr>
            </w:pPr>
            <w:r w:rsidRPr="00CF485A">
              <w:rPr>
                <w:lang w:eastAsia="zh-CN"/>
              </w:rPr>
              <w:t>1</w:t>
            </w:r>
          </w:p>
        </w:tc>
      </w:tr>
      <w:tr w:rsidR="0033364C"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33364C" w:rsidRPr="008D4DBB" w:rsidRDefault="0033364C" w:rsidP="0033364C">
            <w:pPr>
              <w:keepNext/>
              <w:keepLines/>
              <w:spacing w:after="0"/>
              <w:rPr>
                <w:rFonts w:ascii="Arial" w:hAnsi="Arial"/>
                <w:sz w:val="18"/>
              </w:rPr>
            </w:pPr>
            <w:r>
              <w:rPr>
                <w:rFonts w:ascii="Arial" w:hAnsi="Arial"/>
                <w:sz w:val="18"/>
              </w:rPr>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33364C" w:rsidRPr="008D4DBB" w:rsidRDefault="0033364C" w:rsidP="0033364C">
            <w:pPr>
              <w:pStyle w:val="TAL"/>
              <w:rPr>
                <w:lang w:eastAsia="zh-CN"/>
              </w:rPr>
            </w:pPr>
            <w:r w:rsidRPr="008D4DBB">
              <w:rPr>
                <w:lang w:eastAsia="zh-CN"/>
              </w:rPr>
              <w:t xml:space="preserve">Root </w:t>
            </w:r>
            <w:r>
              <w:rPr>
                <w:lang w:eastAsia="zh-CN"/>
              </w:rPr>
              <w:t>r</w:t>
            </w:r>
            <w:r w:rsidRPr="008D4DBB">
              <w:rPr>
                <w:lang w:eastAsia="zh-CN"/>
              </w:rPr>
              <w:t>elay</w:t>
            </w:r>
            <w:r>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33364C" w:rsidRPr="008D4DBB" w:rsidRDefault="0033364C" w:rsidP="0033364C">
            <w:pPr>
              <w:pStyle w:val="TAL"/>
            </w:pPr>
            <w:r w:rsidRPr="008D4DBB">
              <w:t>User info ID</w:t>
            </w:r>
          </w:p>
          <w:p w14:paraId="1BD59744" w14:textId="77777777" w:rsidR="0033364C" w:rsidRPr="008D4DBB" w:rsidRDefault="0033364C" w:rsidP="0033364C">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33364C" w:rsidRPr="008D4DBB" w:rsidRDefault="0033364C" w:rsidP="0033364C">
            <w:pPr>
              <w:pStyle w:val="TAC"/>
              <w:rPr>
                <w:lang w:eastAsia="zh-CN"/>
              </w:rPr>
            </w:pPr>
            <w:r>
              <w:rPr>
                <w:lang w:eastAsia="zh-CN"/>
              </w:rPr>
              <w:t>7</w:t>
            </w:r>
          </w:p>
        </w:tc>
      </w:tr>
      <w:bookmarkEnd w:id="3016"/>
      <w:tr w:rsidR="0033364C"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33364C" w:rsidRPr="008D4DBB" w:rsidRDefault="0033364C" w:rsidP="0033364C">
            <w:pPr>
              <w:keepNext/>
              <w:keepLines/>
              <w:spacing w:after="0"/>
              <w:rPr>
                <w:rFonts w:ascii="Arial" w:hAnsi="Arial"/>
                <w:sz w:val="18"/>
              </w:rPr>
            </w:pPr>
            <w:r>
              <w:rPr>
                <w:rFonts w:ascii="Arial" w:hAnsi="Arial"/>
                <w:sz w:val="18"/>
              </w:rPr>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33364C" w:rsidRPr="008D4DBB" w:rsidRDefault="0033364C" w:rsidP="0033364C">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A1A89F5" w14:textId="77777777" w:rsidR="0033364C" w:rsidRPr="00C6761E" w:rsidRDefault="0033364C" w:rsidP="0033364C">
            <w:pPr>
              <w:pStyle w:val="TAL"/>
              <w:rPr>
                <w:lang w:eastAsia="zh-CN"/>
              </w:rPr>
            </w:pPr>
            <w:r w:rsidRPr="00C6761E">
              <w:rPr>
                <w:lang w:eastAsia="zh-CN"/>
              </w:rPr>
              <w:t>PC5 QoS flow descriptions</w:t>
            </w:r>
          </w:p>
          <w:p w14:paraId="5C0778EA" w14:textId="0CC3130E" w:rsidR="0033364C" w:rsidRPr="008D4DBB" w:rsidRDefault="00BD064C" w:rsidP="0033364C">
            <w:pPr>
              <w:pStyle w:val="TAL"/>
            </w:pPr>
            <w:r>
              <w:t>11.2.27</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33364C" w:rsidRPr="008D4DBB" w:rsidRDefault="0033364C" w:rsidP="0033364C">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5385DAC4" w:rsidR="0033364C" w:rsidRPr="008D4DBB" w:rsidRDefault="0033364C" w:rsidP="0033364C">
            <w:pPr>
              <w:pStyle w:val="TAC"/>
              <w:rPr>
                <w:lang w:eastAsia="zh-CN"/>
              </w:rPr>
            </w:pPr>
            <w:r w:rsidRPr="00C6761E">
              <w:t>6-65538</w:t>
            </w:r>
          </w:p>
        </w:tc>
      </w:tr>
      <w:tr w:rsidR="0033364C"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33364C" w:rsidRPr="008D4DBB" w:rsidRDefault="0033364C" w:rsidP="0033364C">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33364C" w:rsidRPr="008D4DBB" w:rsidRDefault="0033364C" w:rsidP="0033364C">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33364C" w:rsidRPr="008D4DBB" w:rsidRDefault="0033364C" w:rsidP="0033364C">
            <w:pPr>
              <w:pStyle w:val="TAL"/>
              <w:rPr>
                <w:lang w:eastAsia="zh-CN"/>
              </w:rPr>
            </w:pPr>
            <w:r w:rsidRPr="008D4DBB">
              <w:rPr>
                <w:lang w:eastAsia="zh-CN"/>
              </w:rPr>
              <w:t>NCGI</w:t>
            </w:r>
          </w:p>
          <w:p w14:paraId="391ECE3B" w14:textId="77777777" w:rsidR="0033364C" w:rsidRPr="008D4DBB" w:rsidRDefault="0033364C" w:rsidP="0033364C">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33364C" w:rsidRPr="008D4DBB" w:rsidRDefault="0033364C" w:rsidP="0033364C">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33364C" w:rsidRPr="008D4DBB" w:rsidRDefault="0033364C" w:rsidP="0033364C">
            <w:pPr>
              <w:pStyle w:val="TAC"/>
            </w:pPr>
            <w:r w:rsidRPr="008D4DBB">
              <w:rPr>
                <w:lang w:eastAsia="zh-CN"/>
              </w:rPr>
              <w:t>9</w:t>
            </w:r>
          </w:p>
        </w:tc>
      </w:tr>
      <w:tr w:rsidR="0033364C"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33364C" w:rsidRPr="008D4DBB" w:rsidRDefault="0033364C" w:rsidP="0033364C">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33364C" w:rsidRPr="008D4DBB" w:rsidRDefault="0033364C" w:rsidP="0033364C">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33364C" w:rsidRPr="008D4DBB" w:rsidRDefault="0033364C" w:rsidP="0033364C">
            <w:pPr>
              <w:pStyle w:val="TAL"/>
              <w:rPr>
                <w:lang w:eastAsia="zh-CN"/>
              </w:rPr>
            </w:pPr>
            <w:r w:rsidRPr="008D4DBB">
              <w:rPr>
                <w:lang w:eastAsia="zh-CN"/>
              </w:rPr>
              <w:t>RRC container</w:t>
            </w:r>
          </w:p>
          <w:p w14:paraId="2B499FF5" w14:textId="77777777" w:rsidR="0033364C" w:rsidRPr="008D4DBB" w:rsidRDefault="0033364C" w:rsidP="0033364C">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33364C" w:rsidRPr="008D4DBB" w:rsidRDefault="0033364C" w:rsidP="0033364C">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33364C" w:rsidRPr="008D4DBB" w:rsidRDefault="0033364C" w:rsidP="0033364C">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33364C" w:rsidRPr="008D4DBB" w:rsidRDefault="0033364C" w:rsidP="0033364C">
            <w:pPr>
              <w:pStyle w:val="TAC"/>
            </w:pPr>
            <w:r w:rsidRPr="008D4DBB">
              <w:t>3-257</w:t>
            </w:r>
          </w:p>
        </w:tc>
      </w:tr>
      <w:tr w:rsidR="0033364C"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33364C" w:rsidRPr="008D4DBB" w:rsidRDefault="0033364C" w:rsidP="0033364C">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33364C" w:rsidRDefault="0033364C" w:rsidP="0033364C">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33364C" w:rsidRPr="008D4DBB" w:rsidRDefault="0033364C" w:rsidP="0033364C">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6239F46C" w14:textId="7CFE6E30" w:rsidR="00795900" w:rsidRPr="00B2779D" w:rsidRDefault="00795900" w:rsidP="00795900">
      <w:pPr>
        <w:pStyle w:val="TH"/>
      </w:pPr>
      <w:bookmarkStart w:id="3017" w:name="_CRTable10_2_1_16"/>
      <w:r w:rsidRPr="00B2779D">
        <w:lastRenderedPageBreak/>
        <w:t>Table </w:t>
      </w:r>
      <w:bookmarkEnd w:id="3017"/>
      <w:r w:rsidRPr="00B2779D">
        <w:t>10.2.1.</w:t>
      </w:r>
      <w:r>
        <w:t>16</w:t>
      </w:r>
      <w:r w:rsidRPr="00B2779D">
        <w:t xml:space="preserve">: PROSE PC5 DISCOVERY message for </w:t>
      </w:r>
      <w:bookmarkStart w:id="3018"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3018"/>
          <w:p w14:paraId="6462C041" w14:textId="77777777" w:rsidR="00795900" w:rsidRPr="00B2779D" w:rsidRDefault="00795900" w:rsidP="005D53EF">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5D53EF">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5D53EF">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5D53EF">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5D53EF">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5D53EF">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5D53EF">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5D53EF">
            <w:pPr>
              <w:pStyle w:val="TAL"/>
            </w:pPr>
            <w:r w:rsidRPr="00B2779D">
              <w:t>ProSe direct discovery PC5 message type</w:t>
            </w:r>
          </w:p>
          <w:p w14:paraId="3F065234" w14:textId="77777777" w:rsidR="00795900" w:rsidRPr="00B2779D" w:rsidRDefault="00795900" w:rsidP="005D53EF">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5D53EF">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5D53EF">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5D53EF">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5D53EF">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5D53EF">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5D53EF">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5D53EF">
            <w:pPr>
              <w:pStyle w:val="TAL"/>
              <w:rPr>
                <w:lang w:eastAsia="zh-CN"/>
              </w:rPr>
            </w:pPr>
            <w:r w:rsidRPr="00B2779D">
              <w:t>UTC-based counter LSB</w:t>
            </w:r>
          </w:p>
          <w:p w14:paraId="13777E57" w14:textId="77777777" w:rsidR="00795900" w:rsidRPr="00B2779D" w:rsidRDefault="00795900" w:rsidP="005D53EF">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5D53EF">
            <w:pPr>
              <w:pStyle w:val="TAC"/>
              <w:rPr>
                <w:lang w:eastAsia="zh-CN"/>
              </w:rPr>
            </w:pPr>
            <w:r w:rsidRPr="00B2779D">
              <w:rPr>
                <w:lang w:eastAsia="zh-CN"/>
              </w:rPr>
              <w:t>1</w:t>
            </w:r>
          </w:p>
        </w:tc>
      </w:tr>
      <w:tr w:rsidR="0033364C" w:rsidRPr="00B2779D" w14:paraId="110FBA9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085D02"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BE4E5AD" w14:textId="20EB3D31" w:rsidR="0033364C" w:rsidRPr="00B2779D" w:rsidRDefault="0033364C" w:rsidP="0033364C">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7B974582" w14:textId="77777777" w:rsidR="0033364C" w:rsidRPr="00C6761E" w:rsidRDefault="0033364C" w:rsidP="0033364C">
            <w:pPr>
              <w:pStyle w:val="TAL"/>
            </w:pPr>
            <w:r w:rsidRPr="00C6761E">
              <w:t>PLMN ID</w:t>
            </w:r>
          </w:p>
          <w:p w14:paraId="274BF06C" w14:textId="75527BB8" w:rsidR="0033364C" w:rsidRPr="00B2779D" w:rsidRDefault="0033364C" w:rsidP="0033364C">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27531928" w14:textId="78612678" w:rsidR="0033364C" w:rsidRPr="00B2779D" w:rsidRDefault="0033364C" w:rsidP="0033364C">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9F8D6AB" w14:textId="420DC7B3" w:rsidR="0033364C" w:rsidRPr="00B2779D"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02E5F" w14:textId="25B2EC7B" w:rsidR="0033364C" w:rsidRPr="00B2779D" w:rsidRDefault="0033364C" w:rsidP="0033364C">
            <w:pPr>
              <w:pStyle w:val="TAC"/>
              <w:rPr>
                <w:lang w:eastAsia="zh-CN"/>
              </w:rPr>
            </w:pPr>
            <w:r>
              <w:rPr>
                <w:lang w:eastAsia="zh-CN"/>
              </w:rPr>
              <w:t>3</w:t>
            </w:r>
          </w:p>
        </w:tc>
      </w:tr>
      <w:tr w:rsidR="0033364C" w:rsidRPr="00B2779D" w14:paraId="1BD68C6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1EFB00"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89034E6" w14:textId="5C26E4FA" w:rsidR="0033364C" w:rsidRPr="00B2779D" w:rsidRDefault="0033364C" w:rsidP="0033364C">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B2B30CC" w14:textId="77777777" w:rsidR="0033364C" w:rsidRPr="00C6761E" w:rsidRDefault="0033364C" w:rsidP="0033364C">
            <w:pPr>
              <w:pStyle w:val="TAL"/>
              <w:rPr>
                <w:lang w:eastAsia="zh-CN"/>
              </w:rPr>
            </w:pPr>
            <w:r w:rsidRPr="00C6761E">
              <w:rPr>
                <w:lang w:eastAsia="zh-CN"/>
              </w:rPr>
              <w:t>MIC</w:t>
            </w:r>
          </w:p>
          <w:p w14:paraId="3F4A25CF" w14:textId="22FBE41E" w:rsidR="0033364C" w:rsidRPr="00B2779D" w:rsidRDefault="0033364C" w:rsidP="0033364C">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A995044" w14:textId="346B1CDB" w:rsidR="0033364C" w:rsidRPr="00B2779D" w:rsidRDefault="0033364C" w:rsidP="0033364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A900EC" w14:textId="0C3EBBC1" w:rsidR="0033364C" w:rsidRPr="00B2779D" w:rsidRDefault="0033364C" w:rsidP="0033364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50466" w14:textId="5DB58572" w:rsidR="0033364C" w:rsidRPr="00B2779D" w:rsidRDefault="0033364C" w:rsidP="0033364C">
            <w:pPr>
              <w:pStyle w:val="TAC"/>
              <w:rPr>
                <w:lang w:eastAsia="zh-CN"/>
              </w:rPr>
            </w:pPr>
            <w:r w:rsidRPr="00C6761E">
              <w:t>4</w:t>
            </w:r>
          </w:p>
        </w:tc>
      </w:tr>
      <w:tr w:rsidR="0033364C"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33364C" w:rsidRPr="00B2779D"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33364C" w:rsidRPr="00B2779D" w:rsidRDefault="0033364C" w:rsidP="0033364C">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33364C" w:rsidRPr="00B2779D" w:rsidRDefault="0033364C" w:rsidP="0033364C">
            <w:pPr>
              <w:pStyle w:val="TAL"/>
              <w:rPr>
                <w:lang w:eastAsia="zh-CN"/>
              </w:rPr>
            </w:pPr>
            <w:r w:rsidRPr="00B2779D">
              <w:rPr>
                <w:lang w:eastAsia="zh-CN"/>
              </w:rPr>
              <w:t>Relay service code</w:t>
            </w:r>
          </w:p>
          <w:p w14:paraId="334D5399" w14:textId="77777777" w:rsidR="0033364C" w:rsidRPr="00B2779D" w:rsidRDefault="0033364C" w:rsidP="0033364C">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33364C" w:rsidRPr="00B2779D" w:rsidRDefault="0033364C" w:rsidP="0033364C">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33364C" w:rsidRPr="00B2779D" w:rsidRDefault="0033364C" w:rsidP="0033364C">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33364C" w:rsidRPr="00B2779D" w:rsidRDefault="0033364C" w:rsidP="0033364C">
            <w:pPr>
              <w:pStyle w:val="TAC"/>
              <w:rPr>
                <w:lang w:eastAsia="zh-CN"/>
              </w:rPr>
            </w:pPr>
            <w:r w:rsidRPr="00B2779D">
              <w:t>3</w:t>
            </w:r>
          </w:p>
        </w:tc>
      </w:tr>
      <w:tr w:rsidR="0033364C"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33364C" w:rsidRPr="00B2779D" w:rsidRDefault="0033364C" w:rsidP="0033364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33364C" w:rsidRPr="00B2779D" w:rsidRDefault="0033364C" w:rsidP="0033364C">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33364C" w:rsidRPr="00B2779D" w:rsidRDefault="0033364C" w:rsidP="0033364C">
            <w:pPr>
              <w:pStyle w:val="TAL"/>
              <w:rPr>
                <w:lang w:eastAsia="zh-CN"/>
              </w:rPr>
            </w:pPr>
            <w:r w:rsidRPr="00B2779D">
              <w:t>User info ID</w:t>
            </w:r>
          </w:p>
          <w:p w14:paraId="4CE1B823" w14:textId="77777777" w:rsidR="0033364C" w:rsidRPr="00B2779D" w:rsidRDefault="0033364C" w:rsidP="0033364C">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33364C" w:rsidRPr="00B2779D" w:rsidRDefault="0033364C" w:rsidP="0033364C">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33364C" w:rsidRPr="00B2779D" w:rsidRDefault="0033364C" w:rsidP="0033364C">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33364C" w:rsidRPr="00B2779D" w:rsidRDefault="0033364C" w:rsidP="0033364C">
            <w:pPr>
              <w:pStyle w:val="TAC"/>
              <w:rPr>
                <w:lang w:eastAsia="zh-CN"/>
              </w:rPr>
            </w:pPr>
            <w:r w:rsidRPr="00B2779D">
              <w:rPr>
                <w:lang w:eastAsia="zh-CN"/>
              </w:rPr>
              <w:t>6</w:t>
            </w:r>
          </w:p>
        </w:tc>
      </w:tr>
      <w:tr w:rsidR="0033364C"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33364C" w:rsidRPr="00040A3C" w:rsidRDefault="0033364C" w:rsidP="0033364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33364C" w:rsidRPr="00040A3C" w:rsidRDefault="0033364C" w:rsidP="0033364C">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33364C" w:rsidRPr="00040A3C" w:rsidRDefault="0033364C" w:rsidP="0033364C">
            <w:pPr>
              <w:pStyle w:val="TAL"/>
            </w:pPr>
            <w:r w:rsidRPr="00040A3C">
              <w:t>Hop count</w:t>
            </w:r>
          </w:p>
          <w:p w14:paraId="182A2622" w14:textId="1A869564" w:rsidR="0033364C" w:rsidRPr="00040A3C" w:rsidRDefault="0033364C" w:rsidP="0033364C">
            <w:pPr>
              <w:pStyle w:val="TAL"/>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33364C" w:rsidRPr="00040A3C" w:rsidRDefault="0033364C" w:rsidP="0033364C">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33364C" w:rsidRPr="00040A3C" w:rsidRDefault="0033364C" w:rsidP="0033364C">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33364C" w:rsidRPr="00040A3C" w:rsidRDefault="0033364C" w:rsidP="0033364C">
            <w:pPr>
              <w:pStyle w:val="TAC"/>
              <w:rPr>
                <w:lang w:eastAsia="zh-CN"/>
              </w:rPr>
            </w:pPr>
            <w:r w:rsidRPr="00040A3C">
              <w:rPr>
                <w:lang w:eastAsia="zh-CN"/>
              </w:rPr>
              <w:t>1</w:t>
            </w:r>
          </w:p>
        </w:tc>
      </w:tr>
      <w:tr w:rsidR="0033364C"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33364C" w:rsidRPr="00040A3C" w:rsidRDefault="0033364C" w:rsidP="0033364C">
            <w:pPr>
              <w:keepNext/>
              <w:keepLines/>
              <w:spacing w:after="0"/>
              <w:rPr>
                <w:rFonts w:ascii="Arial" w:hAnsi="Arial"/>
                <w:sz w:val="18"/>
              </w:rPr>
            </w:pPr>
            <w:r>
              <w:rPr>
                <w:rFonts w:ascii="Arial" w:hAnsi="Arial"/>
                <w:sz w:val="18"/>
              </w:rPr>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33364C" w:rsidRPr="00040A3C" w:rsidRDefault="0033364C" w:rsidP="0033364C">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33364C" w:rsidRPr="00040A3C" w:rsidRDefault="0033364C" w:rsidP="0033364C">
            <w:pPr>
              <w:pStyle w:val="TAL"/>
            </w:pPr>
            <w:r w:rsidRPr="00040A3C">
              <w:t>Hop limit</w:t>
            </w:r>
          </w:p>
          <w:p w14:paraId="6D27806A" w14:textId="2B10673D" w:rsidR="0033364C" w:rsidRPr="00040A3C" w:rsidRDefault="0033364C" w:rsidP="0033364C">
            <w:pPr>
              <w:pStyle w:val="TAL"/>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33364C" w:rsidRPr="00040A3C" w:rsidRDefault="0033364C" w:rsidP="0033364C">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33364C" w:rsidRPr="00040A3C" w:rsidRDefault="0033364C" w:rsidP="0033364C">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33364C" w:rsidRPr="00040A3C" w:rsidRDefault="0033364C" w:rsidP="0033364C">
            <w:pPr>
              <w:pStyle w:val="TAC"/>
              <w:rPr>
                <w:lang w:eastAsia="zh-CN"/>
              </w:rPr>
            </w:pPr>
            <w:r w:rsidRPr="00222AFD">
              <w:rPr>
                <w:lang w:eastAsia="zh-CN"/>
              </w:rPr>
              <w:t>1</w:t>
            </w:r>
          </w:p>
        </w:tc>
      </w:tr>
      <w:tr w:rsidR="0033364C"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33364C" w:rsidRPr="00040A3C" w:rsidRDefault="0033364C" w:rsidP="0033364C">
            <w:pPr>
              <w:keepNext/>
              <w:keepLines/>
              <w:spacing w:after="0"/>
              <w:rPr>
                <w:rFonts w:ascii="Arial" w:hAnsi="Arial"/>
                <w:sz w:val="18"/>
              </w:rPr>
            </w:pPr>
            <w:r>
              <w:rPr>
                <w:rFonts w:ascii="Arial" w:hAnsi="Arial"/>
                <w:sz w:val="18"/>
              </w:rPr>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33364C" w:rsidRPr="00040A3C" w:rsidRDefault="0033364C" w:rsidP="0033364C">
            <w:pPr>
              <w:pStyle w:val="TAL"/>
              <w:rPr>
                <w:lang w:eastAsia="zh-CN"/>
              </w:rPr>
            </w:pPr>
            <w:r w:rsidRPr="00040A3C">
              <w:rPr>
                <w:lang w:eastAsia="zh-CN"/>
              </w:rPr>
              <w:t xml:space="preserve">Root </w:t>
            </w:r>
            <w:r>
              <w:rPr>
                <w:lang w:eastAsia="zh-CN"/>
              </w:rPr>
              <w:t>r</w:t>
            </w:r>
            <w:r w:rsidRPr="00040A3C">
              <w:rPr>
                <w:lang w:eastAsia="zh-CN"/>
              </w:rPr>
              <w:t>e</w:t>
            </w:r>
            <w:r>
              <w:rPr>
                <w:lang w:eastAsia="zh-CN"/>
              </w:rPr>
              <w:t>l</w:t>
            </w:r>
            <w:r w:rsidRPr="00040A3C">
              <w:rPr>
                <w:lang w:eastAsia="zh-CN"/>
              </w:rPr>
              <w:t>ay</w:t>
            </w:r>
            <w:r>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33364C" w:rsidRPr="00040A3C" w:rsidRDefault="0033364C" w:rsidP="0033364C">
            <w:pPr>
              <w:pStyle w:val="TAL"/>
            </w:pPr>
            <w:r w:rsidRPr="00040A3C">
              <w:t>User info ID</w:t>
            </w:r>
          </w:p>
          <w:p w14:paraId="73CD6530" w14:textId="77777777" w:rsidR="0033364C" w:rsidRPr="00040A3C" w:rsidRDefault="0033364C" w:rsidP="0033364C">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33364C" w:rsidRPr="00040A3C" w:rsidRDefault="0033364C" w:rsidP="0033364C">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33364C" w:rsidRPr="00040A3C" w:rsidRDefault="0033364C" w:rsidP="0033364C">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33364C" w:rsidRPr="00040A3C" w:rsidRDefault="0033364C" w:rsidP="0033364C">
            <w:pPr>
              <w:pStyle w:val="TAC"/>
              <w:rPr>
                <w:lang w:eastAsia="zh-CN"/>
              </w:rPr>
            </w:pPr>
            <w:r>
              <w:rPr>
                <w:lang w:eastAsia="zh-CN"/>
              </w:rPr>
              <w:t>7</w:t>
            </w:r>
          </w:p>
        </w:tc>
      </w:tr>
      <w:tr w:rsidR="0033364C"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33364C" w:rsidRPr="00B2779D" w:rsidRDefault="0033364C" w:rsidP="0033364C">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33364C" w:rsidRPr="00B2779D" w:rsidRDefault="0033364C" w:rsidP="0033364C">
            <w:pPr>
              <w:pStyle w:val="TAL"/>
            </w:pPr>
            <w:r w:rsidRPr="001B797F">
              <w:rPr>
                <w:lang w:eastAsia="zh-CN"/>
              </w:rPr>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33364C" w:rsidRPr="00B2779D" w:rsidRDefault="0033364C" w:rsidP="0033364C">
            <w:pPr>
              <w:pStyle w:val="TAL"/>
              <w:rPr>
                <w:lang w:eastAsia="zh-CN"/>
              </w:rPr>
            </w:pPr>
            <w:r w:rsidRPr="00B2779D">
              <w:rPr>
                <w:lang w:eastAsia="zh-CN"/>
              </w:rPr>
              <w:t>NCGI</w:t>
            </w:r>
          </w:p>
          <w:p w14:paraId="66E2806A" w14:textId="77777777" w:rsidR="0033364C" w:rsidRPr="00B2779D" w:rsidRDefault="0033364C" w:rsidP="0033364C">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33364C" w:rsidRPr="00B2779D" w:rsidRDefault="0033364C" w:rsidP="0033364C">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33364C" w:rsidRPr="00B2779D" w:rsidRDefault="0033364C" w:rsidP="0033364C">
            <w:pPr>
              <w:pStyle w:val="TAC"/>
              <w:rPr>
                <w:lang w:eastAsia="zh-CN"/>
              </w:rPr>
            </w:pPr>
            <w:r w:rsidRPr="00B2779D">
              <w:rPr>
                <w:lang w:eastAsia="zh-CN"/>
              </w:rPr>
              <w:t>9</w:t>
            </w:r>
          </w:p>
        </w:tc>
      </w:tr>
      <w:tr w:rsidR="0033364C"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33364C" w:rsidRPr="00B2779D" w:rsidRDefault="0033364C" w:rsidP="0033364C">
            <w:pPr>
              <w:pStyle w:val="TAL"/>
            </w:pPr>
            <w:r>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33364C" w:rsidRPr="001B797F" w:rsidRDefault="0033364C" w:rsidP="0033364C">
            <w:pPr>
              <w:pStyle w:val="TAL"/>
              <w:rPr>
                <w:lang w:eastAsia="zh-CN"/>
              </w:rPr>
            </w:pPr>
            <w:r w:rsidRPr="00105C58">
              <w:t>NCGI</w:t>
            </w:r>
            <w:r>
              <w:t xml:space="preserve"> </w:t>
            </w:r>
            <w:r>
              <w:rPr>
                <w:rFonts w:hint="eastAsia"/>
                <w:lang w:eastAsia="ko-KR"/>
              </w:rPr>
              <w:t>info set</w:t>
            </w:r>
            <w:r>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33364C" w:rsidRPr="00B2779D" w:rsidRDefault="0033364C" w:rsidP="0033364C">
            <w:pPr>
              <w:pStyle w:val="TAL"/>
              <w:rPr>
                <w:lang w:eastAsia="zh-CN"/>
              </w:rPr>
            </w:pPr>
            <w:r w:rsidRPr="00B2779D">
              <w:rPr>
                <w:lang w:eastAsia="zh-CN"/>
              </w:rPr>
              <w:t>NCGI</w:t>
            </w:r>
            <w:r>
              <w:rPr>
                <w:lang w:eastAsia="zh-CN"/>
              </w:rPr>
              <w:t xml:space="preserve"> </w:t>
            </w:r>
            <w:r>
              <w:rPr>
                <w:rFonts w:hint="eastAsia"/>
                <w:lang w:eastAsia="ko-KR"/>
              </w:rPr>
              <w:t>info set</w:t>
            </w:r>
          </w:p>
          <w:p w14:paraId="57C429C2" w14:textId="1BD1B98F" w:rsidR="0033364C" w:rsidRPr="00B2779D" w:rsidRDefault="0033364C" w:rsidP="0033364C">
            <w:pPr>
              <w:pStyle w:val="TAL"/>
              <w:rPr>
                <w:lang w:eastAsia="zh-CN"/>
              </w:rPr>
            </w:pPr>
            <w:r w:rsidRPr="00B2779D">
              <w:rPr>
                <w:lang w:eastAsia="zh-CN"/>
              </w:rPr>
              <w:t>11.2.</w:t>
            </w:r>
            <w:r>
              <w:rPr>
                <w:lang w:eastAsia="zh-CN"/>
              </w:rPr>
              <w:t>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33364C" w:rsidRPr="00B2779D" w:rsidRDefault="0033364C" w:rsidP="0033364C">
            <w:pPr>
              <w:pStyle w:val="TAC"/>
              <w:rPr>
                <w:lang w:eastAsia="zh-CN"/>
              </w:rPr>
            </w:pPr>
            <w:r w:rsidRPr="00B2779D">
              <w:rPr>
                <w:lang w:eastAsia="zh-CN"/>
              </w:rPr>
              <w:t>T</w:t>
            </w:r>
            <w:r>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33364C" w:rsidRPr="00B2779D" w:rsidRDefault="0033364C" w:rsidP="0033364C">
            <w:pPr>
              <w:pStyle w:val="TAC"/>
              <w:rPr>
                <w:lang w:eastAsia="zh-CN"/>
              </w:rPr>
            </w:pPr>
            <w:r>
              <w:rPr>
                <w:lang w:eastAsia="zh-CN"/>
              </w:rPr>
              <w:t>16</w:t>
            </w:r>
          </w:p>
        </w:tc>
      </w:tr>
      <w:tr w:rsidR="0033364C"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33364C" w:rsidRPr="00B2779D" w:rsidRDefault="0033364C" w:rsidP="0033364C">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33364C" w:rsidRPr="00B2779D" w:rsidRDefault="0033364C" w:rsidP="0033364C">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33364C" w:rsidRPr="00B2779D" w:rsidRDefault="0033364C" w:rsidP="0033364C">
            <w:pPr>
              <w:pStyle w:val="TAL"/>
              <w:rPr>
                <w:lang w:eastAsia="zh-CN"/>
              </w:rPr>
            </w:pPr>
            <w:r w:rsidRPr="00B2779D">
              <w:rPr>
                <w:lang w:eastAsia="zh-CN"/>
              </w:rPr>
              <w:t>TAI</w:t>
            </w:r>
          </w:p>
          <w:p w14:paraId="2B996949" w14:textId="77777777" w:rsidR="0033364C" w:rsidRPr="00B2779D" w:rsidRDefault="0033364C" w:rsidP="0033364C">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33364C" w:rsidRPr="00B2779D" w:rsidRDefault="0033364C" w:rsidP="0033364C">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33364C" w:rsidRPr="00B2779D" w:rsidRDefault="0033364C" w:rsidP="0033364C">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33364C" w:rsidRPr="00B2779D" w:rsidRDefault="0033364C" w:rsidP="0033364C">
            <w:pPr>
              <w:pStyle w:val="TAC"/>
              <w:rPr>
                <w:lang w:eastAsia="zh-CN"/>
              </w:rPr>
            </w:pPr>
            <w:r w:rsidRPr="00B2779D">
              <w:rPr>
                <w:lang w:eastAsia="zh-CN"/>
              </w:rPr>
              <w:t>4</w:t>
            </w:r>
          </w:p>
        </w:tc>
      </w:tr>
      <w:tr w:rsidR="004D5F67" w:rsidRPr="00B2779D" w14:paraId="5B52B3E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647DFD" w14:textId="2F55670D" w:rsidR="004D5F67" w:rsidRPr="00B2779D" w:rsidRDefault="00FD137A" w:rsidP="004D5F67">
            <w:pPr>
              <w:pStyle w:val="TAL"/>
              <w:rPr>
                <w:lang w:eastAsia="zh-CN"/>
              </w:rPr>
            </w:pPr>
            <w:r>
              <w:rPr>
                <w:lang w:eastAsia="zh-CN"/>
              </w:rPr>
              <w:t>53</w:t>
            </w:r>
          </w:p>
        </w:tc>
        <w:tc>
          <w:tcPr>
            <w:tcW w:w="2837" w:type="dxa"/>
            <w:tcBorders>
              <w:top w:val="single" w:sz="6" w:space="0" w:color="000000"/>
              <w:left w:val="single" w:sz="6" w:space="0" w:color="000000"/>
              <w:bottom w:val="single" w:sz="6" w:space="0" w:color="000000"/>
              <w:right w:val="single" w:sz="6" w:space="0" w:color="000000"/>
            </w:tcBorders>
          </w:tcPr>
          <w:p w14:paraId="0B423572" w14:textId="4362EEDB" w:rsidR="004D5F67" w:rsidRPr="00B2779D" w:rsidRDefault="004D5F67" w:rsidP="004D5F67">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45722931" w14:textId="77777777" w:rsidR="004D5F67" w:rsidRDefault="004D5F67" w:rsidP="004D5F67">
            <w:pPr>
              <w:pStyle w:val="TAL"/>
              <w:rPr>
                <w:lang w:eastAsia="zh-CN"/>
              </w:rPr>
            </w:pPr>
            <w:r>
              <w:rPr>
                <w:rFonts w:hint="eastAsia"/>
                <w:lang w:eastAsia="zh-CN"/>
              </w:rPr>
              <w:t>N</w:t>
            </w:r>
            <w:r>
              <w:rPr>
                <w:lang w:eastAsia="zh-CN"/>
              </w:rPr>
              <w:t>ID</w:t>
            </w:r>
          </w:p>
          <w:p w14:paraId="0609046D" w14:textId="47A30A47" w:rsidR="004D5F67" w:rsidRPr="00B2779D" w:rsidRDefault="004D5F67" w:rsidP="004D5F67">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22FB6AF1" w14:textId="54CE1896" w:rsidR="004D5F67" w:rsidRPr="00B2779D" w:rsidRDefault="004D5F67" w:rsidP="004D5F6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24272E0" w14:textId="019227AF" w:rsidR="004D5F67" w:rsidRPr="00B2779D" w:rsidRDefault="004D5F67" w:rsidP="004D5F67">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3DAE40" w14:textId="5F091B58" w:rsidR="004D5F67" w:rsidRPr="00B2779D" w:rsidRDefault="004D5F67" w:rsidP="004D5F67">
            <w:pPr>
              <w:pStyle w:val="TAC"/>
              <w:rPr>
                <w:lang w:eastAsia="zh-CN"/>
              </w:rPr>
            </w:pPr>
            <w:r>
              <w:rPr>
                <w:lang w:eastAsia="zh-CN"/>
              </w:rPr>
              <w:t>8</w:t>
            </w:r>
          </w:p>
        </w:tc>
      </w:tr>
      <w:tr w:rsidR="004D5F67"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4D5F67" w:rsidRDefault="004D5F67" w:rsidP="004D5F67">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4D5F67" w:rsidRPr="00B2779D" w:rsidRDefault="004D5F67" w:rsidP="004D5F67">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116CA55C" w14:textId="77777777" w:rsidR="006D467C" w:rsidRPr="00C6761E" w:rsidRDefault="006D467C" w:rsidP="006D467C"/>
    <w:p w14:paraId="0BFFF865" w14:textId="77777777" w:rsidR="0008102D" w:rsidRPr="00C6761E" w:rsidRDefault="0008102D" w:rsidP="0008102D">
      <w:pPr>
        <w:pStyle w:val="TH"/>
        <w:rPr>
          <w:lang w:eastAsia="zh-CN"/>
        </w:rPr>
      </w:pPr>
      <w:bookmarkStart w:id="3019" w:name="_CRTable10_2_1_17"/>
      <w:r w:rsidRPr="00C6761E">
        <w:lastRenderedPageBreak/>
        <w:t>Table </w:t>
      </w:r>
      <w:bookmarkStart w:id="3020" w:name="_Hlk193292118"/>
      <w:bookmarkEnd w:id="3019"/>
      <w:r w:rsidRPr="00C6761E">
        <w:t>10.2.1.</w:t>
      </w:r>
      <w:r>
        <w:rPr>
          <w:lang w:eastAsia="zh-CN"/>
        </w:rPr>
        <w:t>17</w:t>
      </w:r>
      <w:bookmarkEnd w:id="3020"/>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5D53EF">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6761E" w:rsidRDefault="0008102D" w:rsidP="005D53EF">
            <w:pPr>
              <w:pStyle w:val="TAL"/>
            </w:pPr>
            <w:r w:rsidRPr="00C6761E">
              <w:t>ProSe direct discovery PC5 message type (NOTE</w:t>
            </w:r>
            <w:r>
              <w:t> 1</w:t>
            </w:r>
            <w:r w:rsidRPr="00C6761E">
              <w:t>)</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6761E" w:rsidRDefault="0008102D" w:rsidP="005D53EF">
            <w:pPr>
              <w:pStyle w:val="TAL"/>
            </w:pPr>
            <w:r w:rsidRPr="00C6761E">
              <w:t>ProSe direct discovery PC5 message type</w:t>
            </w:r>
          </w:p>
          <w:p w14:paraId="60870436"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5D53EF">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409A8A19"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5D53EF">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6761E" w:rsidRDefault="0008102D" w:rsidP="005D53EF">
            <w:pPr>
              <w:pStyle w:val="TAL"/>
              <w:rPr>
                <w:lang w:eastAsia="zh-CN"/>
              </w:rPr>
            </w:pPr>
            <w:r w:rsidRPr="00C6761E">
              <w:t>UTC-based counter LSB</w:t>
            </w:r>
          </w:p>
          <w:p w14:paraId="67293762"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5D53EF">
            <w:pPr>
              <w:pStyle w:val="TAC"/>
              <w:rPr>
                <w:lang w:eastAsia="zh-CN"/>
              </w:rPr>
            </w:pPr>
            <w:r w:rsidRPr="00C6761E">
              <w:rPr>
                <w:lang w:eastAsia="zh-CN"/>
              </w:rPr>
              <w:t>1</w:t>
            </w:r>
          </w:p>
        </w:tc>
      </w:tr>
      <w:tr w:rsidR="00EF1FC7" w:rsidRPr="00C6761E" w14:paraId="123EF7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05AF4"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7DE43E5" w14:textId="28553B82" w:rsidR="00EF1FC7" w:rsidRPr="00C6761E" w:rsidRDefault="00EF1FC7" w:rsidP="00EF1FC7">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68D8AABD" w14:textId="77777777" w:rsidR="00EF1FC7" w:rsidRPr="00C6761E" w:rsidRDefault="00EF1FC7" w:rsidP="00EF1FC7">
            <w:pPr>
              <w:pStyle w:val="TAL"/>
            </w:pPr>
            <w:r w:rsidRPr="00C6761E">
              <w:t>PLMN ID</w:t>
            </w:r>
          </w:p>
          <w:p w14:paraId="64DF6867" w14:textId="5B1AFD8F" w:rsidR="00EF1FC7" w:rsidRPr="00C6761E" w:rsidRDefault="00EF1FC7" w:rsidP="00EF1FC7">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69B52ACE" w14:textId="357E3C2E" w:rsidR="00EF1FC7" w:rsidRPr="00C6761E" w:rsidRDefault="00EF1FC7" w:rsidP="00EF1FC7">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38168C" w14:textId="46D77366"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0C5E06A" w14:textId="5272DCDB" w:rsidR="00EF1FC7" w:rsidRPr="00C6761E" w:rsidRDefault="00EF1FC7" w:rsidP="00EF1FC7">
            <w:pPr>
              <w:pStyle w:val="TAC"/>
              <w:rPr>
                <w:lang w:eastAsia="zh-CN"/>
              </w:rPr>
            </w:pPr>
            <w:r>
              <w:rPr>
                <w:lang w:eastAsia="zh-CN"/>
              </w:rPr>
              <w:t>3</w:t>
            </w:r>
          </w:p>
        </w:tc>
      </w:tr>
      <w:tr w:rsidR="00EF1FC7" w:rsidRPr="00C6761E" w14:paraId="331D498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68A2C0"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1388102" w14:textId="1B8F9E5E" w:rsidR="00EF1FC7" w:rsidRPr="00C6761E" w:rsidRDefault="00EF1FC7" w:rsidP="00EF1FC7">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FBB49B2" w14:textId="77777777" w:rsidR="00EF1FC7" w:rsidRPr="00C6761E" w:rsidRDefault="00EF1FC7" w:rsidP="00EF1FC7">
            <w:pPr>
              <w:pStyle w:val="TAL"/>
              <w:rPr>
                <w:lang w:eastAsia="zh-CN"/>
              </w:rPr>
            </w:pPr>
            <w:r w:rsidRPr="00C6761E">
              <w:rPr>
                <w:lang w:eastAsia="zh-CN"/>
              </w:rPr>
              <w:t>MIC</w:t>
            </w:r>
          </w:p>
          <w:p w14:paraId="2FB9FABA" w14:textId="7F0731CA" w:rsidR="00EF1FC7" w:rsidRPr="00C6761E" w:rsidRDefault="00EF1FC7" w:rsidP="00EF1FC7">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CD4729D" w14:textId="520E0399"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D3D979F" w14:textId="7EACF01A"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EEE9D81" w14:textId="4B840863" w:rsidR="00EF1FC7" w:rsidRPr="00C6761E" w:rsidRDefault="00EF1FC7" w:rsidP="00EF1FC7">
            <w:pPr>
              <w:pStyle w:val="TAC"/>
              <w:rPr>
                <w:lang w:eastAsia="zh-CN"/>
              </w:rPr>
            </w:pPr>
            <w:r w:rsidRPr="00C6761E">
              <w:t>4</w:t>
            </w:r>
          </w:p>
        </w:tc>
      </w:tr>
      <w:tr w:rsidR="00EF1FC7"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EF1FC7" w:rsidRPr="00C6761E" w:rsidRDefault="00EF1FC7" w:rsidP="00EF1FC7">
            <w:pPr>
              <w:pStyle w:val="TAL"/>
              <w:rPr>
                <w:lang w:eastAsia="zh-CN"/>
              </w:rPr>
            </w:pPr>
            <w:r w:rsidRPr="00C6761E">
              <w:t>Discover</w:t>
            </w:r>
            <w:r w:rsidRPr="00C6761E">
              <w:rPr>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EF1FC7" w:rsidRPr="00C6761E" w:rsidRDefault="00EF1FC7" w:rsidP="00EF1FC7">
            <w:pPr>
              <w:pStyle w:val="TAL"/>
              <w:rPr>
                <w:lang w:eastAsia="zh-CN"/>
              </w:rPr>
            </w:pPr>
            <w:r w:rsidRPr="00C6761E">
              <w:rPr>
                <w:lang w:eastAsia="zh-CN"/>
              </w:rPr>
              <w:t>User info ID</w:t>
            </w:r>
          </w:p>
          <w:p w14:paraId="27FBE7AA" w14:textId="77777777" w:rsidR="00EF1FC7" w:rsidRPr="00C6761E" w:rsidRDefault="00EF1FC7" w:rsidP="00EF1FC7">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EF1FC7" w:rsidRPr="00C6761E" w:rsidRDefault="00EF1FC7" w:rsidP="00EF1FC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EF1FC7" w:rsidRPr="00C6761E" w:rsidRDefault="00EF1FC7" w:rsidP="00EF1FC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EF1FC7" w:rsidRPr="00C6761E" w:rsidRDefault="00EF1FC7" w:rsidP="00EF1FC7">
            <w:pPr>
              <w:pStyle w:val="TAC"/>
            </w:pPr>
            <w:r w:rsidRPr="00C6761E">
              <w:rPr>
                <w:lang w:eastAsia="zh-CN"/>
              </w:rPr>
              <w:t>6</w:t>
            </w:r>
          </w:p>
        </w:tc>
      </w:tr>
      <w:tr w:rsidR="00EF1FC7"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EF1FC7" w:rsidRPr="00C6761E" w:rsidRDefault="00EF1FC7" w:rsidP="00EF1FC7">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EF1FC7" w:rsidRPr="00C6761E" w:rsidRDefault="00EF1FC7" w:rsidP="00EF1FC7">
            <w:pPr>
              <w:pStyle w:val="TAL"/>
              <w:rPr>
                <w:lang w:eastAsia="zh-CN"/>
              </w:rPr>
            </w:pPr>
            <w:r w:rsidRPr="00C6761E">
              <w:rPr>
                <w:lang w:eastAsia="zh-CN"/>
              </w:rPr>
              <w:t>Relay service code</w:t>
            </w:r>
          </w:p>
          <w:p w14:paraId="43D993DF" w14:textId="77777777" w:rsidR="00EF1FC7" w:rsidRPr="00C6761E" w:rsidRDefault="00EF1FC7" w:rsidP="00EF1FC7">
            <w:pPr>
              <w:pStyle w:val="TAL"/>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EF1FC7" w:rsidRPr="00C6761E" w:rsidRDefault="00EF1FC7" w:rsidP="00EF1FC7">
            <w:pPr>
              <w:pStyle w:val="TAC"/>
              <w:rPr>
                <w:lang w:eastAsia="zh-CN"/>
              </w:rPr>
            </w:pPr>
            <w:r w:rsidRPr="00C6761E">
              <w:t>3</w:t>
            </w:r>
          </w:p>
        </w:tc>
      </w:tr>
      <w:tr w:rsidR="00EF1FC7"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EF1FC7" w:rsidRPr="00C6761E" w:rsidRDefault="00EF1FC7" w:rsidP="00EF1FC7">
            <w:pPr>
              <w:keepNext/>
              <w:keepLines/>
              <w:spacing w:after="0"/>
              <w:rPr>
                <w:rFonts w:ascii="Arial" w:hAnsi="Arial"/>
                <w:sz w:val="18"/>
              </w:rPr>
            </w:pPr>
            <w:r w:rsidRPr="007F628D">
              <w:rPr>
                <w:rFonts w:ascii="Arial"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EF1FC7" w:rsidRPr="00C6761E" w:rsidRDefault="00EF1FC7" w:rsidP="00EF1FC7">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EF1FC7" w:rsidRPr="00C6761E" w:rsidRDefault="00EF1FC7" w:rsidP="00EF1FC7">
            <w:pPr>
              <w:pStyle w:val="TAL"/>
              <w:rPr>
                <w:lang w:eastAsia="zh-CN"/>
              </w:rPr>
            </w:pPr>
            <w:r w:rsidRPr="00C6761E">
              <w:rPr>
                <w:lang w:eastAsia="zh-CN"/>
              </w:rPr>
              <w:t>User info ID</w:t>
            </w:r>
          </w:p>
          <w:p w14:paraId="401FEA6B" w14:textId="77777777" w:rsidR="00EF1FC7" w:rsidRPr="00C6761E" w:rsidRDefault="00EF1FC7" w:rsidP="00EF1FC7">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EF1FC7" w:rsidRPr="00C6761E" w:rsidRDefault="00EF1FC7" w:rsidP="00EF1FC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EF1FC7" w:rsidRPr="00C6761E" w:rsidRDefault="00EF1FC7" w:rsidP="00EF1FC7">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EF1FC7" w:rsidRPr="00C6761E" w:rsidRDefault="00EF1FC7" w:rsidP="00EF1FC7">
            <w:pPr>
              <w:pStyle w:val="TAC"/>
              <w:rPr>
                <w:lang w:eastAsia="zh-CN"/>
              </w:rPr>
            </w:pPr>
            <w:r w:rsidRPr="00C6761E">
              <w:rPr>
                <w:lang w:eastAsia="zh-CN"/>
              </w:rPr>
              <w:t>7</w:t>
            </w:r>
          </w:p>
        </w:tc>
      </w:tr>
      <w:tr w:rsidR="00EF1FC7"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EF1FC7" w:rsidRPr="007F628D" w:rsidRDefault="00EF1FC7" w:rsidP="00EF1FC7">
            <w:pPr>
              <w:keepNext/>
              <w:keepLines/>
              <w:spacing w:after="0"/>
              <w:rPr>
                <w:rFonts w:ascii="Arial" w:hAnsi="Arial"/>
                <w:sz w:val="18"/>
                <w:lang w:eastAsia="zh-CN"/>
              </w:rPr>
            </w:pPr>
            <w:r>
              <w:rPr>
                <w:rFonts w:ascii="Arial" w:hAnsi="Arial"/>
                <w:sz w:val="18"/>
                <w:lang w:eastAsia="zh-CN"/>
              </w:rPr>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37075368" w:rsidR="00EF1FC7" w:rsidRPr="00C6761E" w:rsidRDefault="00EF1FC7" w:rsidP="00EF1FC7">
            <w:pPr>
              <w:pStyle w:val="TAL"/>
              <w:rPr>
                <w:lang w:eastAsia="zh-CN"/>
              </w:rPr>
            </w:pPr>
            <w:r w:rsidRPr="003A27F1">
              <w:rPr>
                <w:lang w:eastAsia="zh-CN"/>
              </w:rPr>
              <w:t xml:space="preserve">Multi-hop </w:t>
            </w:r>
            <w:r w:rsidR="009467E4">
              <w:rPr>
                <w:rFonts w:eastAsiaTheme="minorEastAsia" w:hint="eastAsia"/>
                <w:lang w:eastAsia="zh-CN"/>
              </w:rPr>
              <w:t xml:space="preserve">U2N </w:t>
            </w:r>
            <w:r w:rsidRPr="003A27F1">
              <w:rPr>
                <w:lang w:eastAsia="zh-CN"/>
              </w:rPr>
              <w:t>path info</w:t>
            </w:r>
          </w:p>
        </w:tc>
        <w:tc>
          <w:tcPr>
            <w:tcW w:w="3120" w:type="dxa"/>
            <w:tcBorders>
              <w:top w:val="single" w:sz="6" w:space="0" w:color="000000"/>
              <w:left w:val="single" w:sz="6" w:space="0" w:color="000000"/>
              <w:bottom w:val="single" w:sz="6" w:space="0" w:color="000000"/>
              <w:right w:val="single" w:sz="6" w:space="0" w:color="000000"/>
            </w:tcBorders>
          </w:tcPr>
          <w:p w14:paraId="3B92C945" w14:textId="77777777" w:rsidR="00EE3281" w:rsidRPr="007D0B47" w:rsidRDefault="00EE3281" w:rsidP="00EE3281">
            <w:pPr>
              <w:pStyle w:val="TAL"/>
              <w:rPr>
                <w:lang w:eastAsia="zh-CN"/>
              </w:rPr>
            </w:pPr>
            <w:r w:rsidRPr="007D0B47">
              <w:rPr>
                <w:lang w:eastAsia="zh-CN"/>
              </w:rPr>
              <w:t>List of user info ID</w:t>
            </w:r>
            <w:r>
              <w:rPr>
                <w:lang w:eastAsia="zh-CN"/>
              </w:rPr>
              <w:t>s and layer-2 IDs</w:t>
            </w:r>
          </w:p>
          <w:p w14:paraId="0153FC2F" w14:textId="38D62B93" w:rsidR="00EF1FC7" w:rsidRPr="00C6761E" w:rsidRDefault="00EE3281" w:rsidP="00EF1FC7">
            <w:pPr>
              <w:pStyle w:val="TAL"/>
              <w:rPr>
                <w:lang w:eastAsia="zh-CN"/>
              </w:rPr>
            </w:pPr>
            <w:r>
              <w:rPr>
                <w:lang w:eastAsia="zh-CN"/>
              </w:rPr>
              <w:t>11.3.48</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EF1FC7" w:rsidRPr="00C6761E" w:rsidRDefault="00EF1FC7" w:rsidP="00EF1FC7">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0B527D66" w:rsidR="00EF1FC7" w:rsidRPr="00C6761E" w:rsidRDefault="00EE3281" w:rsidP="00EF1FC7">
            <w:pPr>
              <w:pStyle w:val="TAC"/>
              <w:rPr>
                <w:lang w:eastAsia="zh-CN"/>
              </w:rPr>
            </w:pPr>
            <w:r>
              <w:rPr>
                <w:lang w:eastAsia="zh-CN"/>
              </w:rPr>
              <w:t>13</w:t>
            </w:r>
            <w:r w:rsidR="00EF1FC7" w:rsidRPr="00A74117">
              <w:rPr>
                <w:lang w:eastAsia="zh-CN"/>
              </w:rPr>
              <w:t>-257</w:t>
            </w:r>
          </w:p>
        </w:tc>
      </w:tr>
      <w:tr w:rsidR="00EF1FC7"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EF1FC7" w:rsidRPr="007F628D" w:rsidRDefault="00EF1FC7" w:rsidP="00EF1FC7">
            <w:pPr>
              <w:keepNext/>
              <w:keepLines/>
              <w:spacing w:after="0"/>
              <w:rPr>
                <w:rFonts w:ascii="Arial" w:hAnsi="Arial"/>
                <w:sz w:val="18"/>
                <w:lang w:eastAsia="zh-CN"/>
              </w:rPr>
            </w:pPr>
            <w:r>
              <w:rPr>
                <w:rFonts w:ascii="Arial" w:hAnsi="Arial"/>
                <w:sz w:val="18"/>
                <w:lang w:eastAsia="zh-CN"/>
              </w:rPr>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EF1FC7" w:rsidRPr="00C6761E" w:rsidRDefault="00EF1FC7" w:rsidP="00EF1FC7">
            <w:pPr>
              <w:pStyle w:val="TAL"/>
              <w:rPr>
                <w:lang w:eastAsia="zh-CN"/>
              </w:rPr>
            </w:pPr>
            <w:r>
              <w:rPr>
                <w:lang w:eastAsia="zh-CN"/>
              </w:rPr>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EF1FC7" w:rsidRDefault="00EF1FC7" w:rsidP="00EF1FC7">
            <w:pPr>
              <w:pStyle w:val="TAL"/>
              <w:rPr>
                <w:lang w:eastAsia="zh-CN"/>
              </w:rPr>
            </w:pPr>
            <w:r w:rsidRPr="00151088">
              <w:rPr>
                <w:lang w:eastAsia="zh-CN"/>
              </w:rPr>
              <w:t>List of user info ID</w:t>
            </w:r>
          </w:p>
          <w:p w14:paraId="349FC2DB" w14:textId="76A1611B" w:rsidR="00EF1FC7" w:rsidRPr="00C6761E" w:rsidRDefault="009467E4" w:rsidP="00EF1FC7">
            <w:pPr>
              <w:pStyle w:val="TAL"/>
              <w:rPr>
                <w:lang w:eastAsia="zh-CN"/>
              </w:rPr>
            </w:pPr>
            <w:r>
              <w:rPr>
                <w:lang w:eastAsia="zh-CN"/>
              </w:rPr>
              <w:t>11.2.26</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EF1FC7" w:rsidRPr="00C6761E" w:rsidRDefault="00EF1FC7" w:rsidP="00EF1FC7">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EF1FC7" w:rsidRPr="00C6761E" w:rsidRDefault="00EF1FC7" w:rsidP="00EF1FC7">
            <w:pPr>
              <w:pStyle w:val="TAC"/>
              <w:rPr>
                <w:lang w:eastAsia="zh-CN"/>
              </w:rPr>
            </w:pPr>
            <w:r>
              <w:rPr>
                <w:lang w:eastAsia="zh-CN"/>
              </w:rPr>
              <w:t>8</w:t>
            </w:r>
            <w:r w:rsidRPr="00A74117">
              <w:rPr>
                <w:lang w:eastAsia="zh-CN"/>
              </w:rPr>
              <w:t>-257</w:t>
            </w:r>
          </w:p>
        </w:tc>
      </w:tr>
      <w:tr w:rsidR="00EF1FC7"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EF1FC7" w:rsidRPr="007F628D" w:rsidRDefault="00EF1FC7" w:rsidP="00EF1FC7">
            <w:pPr>
              <w:keepNext/>
              <w:keepLines/>
              <w:spacing w:after="0"/>
              <w:rPr>
                <w:rFonts w:ascii="Arial" w:hAnsi="Arial"/>
                <w:sz w:val="18"/>
                <w:lang w:eastAsia="zh-CN"/>
              </w:rPr>
            </w:pPr>
            <w:r>
              <w:rPr>
                <w:rFonts w:ascii="Arial" w:hAnsi="Arial"/>
                <w:sz w:val="18"/>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EF1FC7" w:rsidRPr="00C6761E" w:rsidRDefault="00EF1FC7" w:rsidP="00EF1FC7">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EF1FC7" w:rsidRPr="00040A3C" w:rsidRDefault="00EF1FC7" w:rsidP="00EF1FC7">
            <w:pPr>
              <w:pStyle w:val="TAL"/>
            </w:pPr>
            <w:r w:rsidRPr="00040A3C">
              <w:t>Hop count</w:t>
            </w:r>
          </w:p>
          <w:p w14:paraId="3B944B84" w14:textId="77777777" w:rsidR="00EF1FC7" w:rsidRPr="00C6761E" w:rsidRDefault="00EF1FC7" w:rsidP="00EF1FC7">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EF1FC7" w:rsidRPr="00C6761E" w:rsidRDefault="00EF1FC7" w:rsidP="00EF1FC7">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EF1FC7" w:rsidRPr="00C6761E" w:rsidRDefault="00EF1FC7" w:rsidP="00EF1FC7">
            <w:pPr>
              <w:pStyle w:val="TAC"/>
              <w:rPr>
                <w:lang w:eastAsia="zh-CN"/>
              </w:rPr>
            </w:pPr>
            <w:r w:rsidRPr="00040A3C">
              <w:rPr>
                <w:lang w:eastAsia="zh-CN"/>
              </w:rPr>
              <w:t>1</w:t>
            </w:r>
          </w:p>
        </w:tc>
      </w:tr>
      <w:tr w:rsidR="00EF1FC7"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EF1FC7" w:rsidRPr="007F628D" w:rsidRDefault="00EF1FC7" w:rsidP="00EF1FC7">
            <w:pPr>
              <w:keepNext/>
              <w:keepLines/>
              <w:spacing w:after="0"/>
              <w:rPr>
                <w:rFonts w:ascii="Arial" w:hAnsi="Arial"/>
                <w:sz w:val="18"/>
                <w:lang w:eastAsia="zh-CN"/>
              </w:rPr>
            </w:pPr>
            <w:r>
              <w:rPr>
                <w:rFonts w:ascii="Arial" w:hAnsi="Arial"/>
                <w:sz w:val="18"/>
                <w:lang w:eastAsia="zh-CN"/>
              </w:rPr>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EF1FC7" w:rsidRPr="00C6761E" w:rsidRDefault="00EF1FC7" w:rsidP="00EF1FC7">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EF1FC7" w:rsidRPr="00040A3C" w:rsidRDefault="00EF1FC7" w:rsidP="00EF1FC7">
            <w:pPr>
              <w:pStyle w:val="TAL"/>
            </w:pPr>
            <w:r w:rsidRPr="00040A3C">
              <w:t>Hop limit</w:t>
            </w:r>
          </w:p>
          <w:p w14:paraId="4A72CF75" w14:textId="52DBA412" w:rsidR="00EF1FC7" w:rsidRPr="00C6761E" w:rsidRDefault="00EF1FC7" w:rsidP="00EF1FC7">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EF1FC7" w:rsidRPr="00C6761E" w:rsidRDefault="00EF1FC7" w:rsidP="00EF1FC7">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EF1FC7" w:rsidRPr="00C6761E" w:rsidRDefault="00EF1FC7" w:rsidP="00EF1FC7">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EF1FC7" w:rsidRPr="00C6761E" w:rsidRDefault="00EF1FC7" w:rsidP="00EF1FC7">
            <w:pPr>
              <w:pStyle w:val="TAC"/>
              <w:rPr>
                <w:lang w:eastAsia="zh-CN"/>
              </w:rPr>
            </w:pPr>
            <w:r w:rsidRPr="00222AFD">
              <w:rPr>
                <w:lang w:eastAsia="zh-CN"/>
              </w:rPr>
              <w:t>1</w:t>
            </w:r>
          </w:p>
        </w:tc>
      </w:tr>
      <w:tr w:rsidR="00EF1FC7"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EF1FC7" w:rsidRPr="007F628D" w:rsidRDefault="00EF1FC7" w:rsidP="00EF1FC7">
            <w:pPr>
              <w:keepNext/>
              <w:keepLines/>
              <w:spacing w:after="0"/>
              <w:rPr>
                <w:rFonts w:ascii="Arial" w:hAnsi="Arial"/>
                <w:sz w:val="18"/>
                <w:lang w:eastAsia="zh-CN"/>
              </w:rPr>
            </w:pPr>
            <w:r>
              <w:rPr>
                <w:rFonts w:ascii="Arial" w:hAnsi="Arial"/>
                <w:sz w:val="18"/>
                <w:lang w:eastAsia="zh-CN"/>
              </w:rPr>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EF1FC7" w:rsidRPr="00C6761E" w:rsidRDefault="00EF1FC7" w:rsidP="00EF1FC7">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594CD9D6" w14:textId="77777777" w:rsidR="00760873" w:rsidRPr="00C6761E" w:rsidRDefault="00760873" w:rsidP="00760873">
            <w:pPr>
              <w:pStyle w:val="TAL"/>
              <w:rPr>
                <w:lang w:eastAsia="zh-CN"/>
              </w:rPr>
            </w:pPr>
            <w:r w:rsidRPr="00C6761E">
              <w:rPr>
                <w:lang w:eastAsia="zh-CN"/>
              </w:rPr>
              <w:t>PC5 QoS flow descriptions</w:t>
            </w:r>
          </w:p>
          <w:p w14:paraId="36A861ED" w14:textId="28174BB6" w:rsidR="00EF1FC7" w:rsidRPr="00C6761E" w:rsidRDefault="00BD064C" w:rsidP="00EF1FC7">
            <w:pPr>
              <w:pStyle w:val="TAL"/>
              <w:rPr>
                <w:lang w:eastAsia="zh-CN"/>
              </w:rPr>
            </w:pPr>
            <w:r>
              <w:t>11.2.27</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EF1FC7" w:rsidRPr="00C6761E" w:rsidRDefault="00EF1FC7" w:rsidP="00EF1FC7">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EF1FC7" w:rsidRPr="00C6761E" w:rsidRDefault="00EF1FC7" w:rsidP="00EF1FC7">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09E08C37" w:rsidR="00EF1FC7" w:rsidRPr="00C6761E" w:rsidRDefault="00760873" w:rsidP="00EF1FC7">
            <w:pPr>
              <w:pStyle w:val="TAC"/>
              <w:rPr>
                <w:lang w:eastAsia="zh-CN"/>
              </w:rPr>
            </w:pPr>
            <w:r w:rsidRPr="00C6761E">
              <w:t>6-65538</w:t>
            </w:r>
          </w:p>
        </w:tc>
      </w:tr>
      <w:tr w:rsidR="00EF1FC7"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EF1FC7" w:rsidRDefault="00EF1FC7" w:rsidP="00EF1FC7">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EF1FC7" w:rsidRPr="00C6761E" w:rsidRDefault="00EF1FC7" w:rsidP="00EF1FC7">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3021" w:name="_CRTable10_2_1_18"/>
      <w:r w:rsidRPr="00C6761E">
        <w:lastRenderedPageBreak/>
        <w:t>Table </w:t>
      </w:r>
      <w:bookmarkEnd w:id="3021"/>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5D53EF">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6761E" w:rsidRDefault="0008102D"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6761E" w:rsidRDefault="0008102D" w:rsidP="005D53EF">
            <w:pPr>
              <w:pStyle w:val="TAL"/>
            </w:pPr>
            <w:r w:rsidRPr="00C6761E">
              <w:t>ProSe direct discovery PC5 message type</w:t>
            </w:r>
          </w:p>
          <w:p w14:paraId="0D8D57DC"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5D53EF">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00E4203D"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5D53EF">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6761E" w:rsidRDefault="0008102D"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6761E" w:rsidRDefault="0008102D" w:rsidP="005D53EF">
            <w:pPr>
              <w:pStyle w:val="TAL"/>
              <w:rPr>
                <w:lang w:eastAsia="zh-CN"/>
              </w:rPr>
            </w:pPr>
            <w:r w:rsidRPr="00C6761E">
              <w:t>UTC-based counter LSB</w:t>
            </w:r>
          </w:p>
          <w:p w14:paraId="3A1CF474"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5D53EF">
            <w:pPr>
              <w:pStyle w:val="TAC"/>
              <w:rPr>
                <w:lang w:eastAsia="zh-CN"/>
              </w:rPr>
            </w:pPr>
            <w:r w:rsidRPr="00C6761E">
              <w:rPr>
                <w:lang w:eastAsia="zh-CN"/>
              </w:rPr>
              <w:t>1</w:t>
            </w:r>
          </w:p>
        </w:tc>
      </w:tr>
      <w:tr w:rsidR="00EF1FC7" w:rsidRPr="00C6761E" w14:paraId="3B31A72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8DFB060" w14:textId="77777777" w:rsidR="00EF1FC7" w:rsidRPr="00C6761E" w:rsidRDefault="00EF1FC7" w:rsidP="00EF1FC7">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87E2C1D" w14:textId="006BD3C8" w:rsidR="00EF1FC7" w:rsidRPr="00C6761E" w:rsidRDefault="00EF1FC7" w:rsidP="00EF1FC7">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A85AED" w14:textId="77777777" w:rsidR="00EF1FC7" w:rsidRPr="00C6761E" w:rsidRDefault="00EF1FC7" w:rsidP="00EF1FC7">
            <w:pPr>
              <w:pStyle w:val="TAL"/>
            </w:pPr>
            <w:r w:rsidRPr="00C6761E">
              <w:t>PLMN ID</w:t>
            </w:r>
          </w:p>
          <w:p w14:paraId="2B6F3B30" w14:textId="2CB50394" w:rsidR="00EF1FC7" w:rsidRPr="00C6761E" w:rsidRDefault="00EF1FC7" w:rsidP="00EF1FC7">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653E746E" w14:textId="3756FCAA" w:rsidR="00EF1FC7" w:rsidRPr="00C6761E" w:rsidRDefault="00EF1FC7" w:rsidP="00EF1FC7">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05918E" w14:textId="1F27CC91"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ADB625" w14:textId="54DFA31A" w:rsidR="00EF1FC7" w:rsidRPr="00C6761E" w:rsidRDefault="00EF1FC7" w:rsidP="00EF1FC7">
            <w:pPr>
              <w:pStyle w:val="TAC"/>
              <w:rPr>
                <w:lang w:eastAsia="zh-CN"/>
              </w:rPr>
            </w:pPr>
            <w:r>
              <w:rPr>
                <w:lang w:eastAsia="zh-CN"/>
              </w:rPr>
              <w:t>3</w:t>
            </w:r>
          </w:p>
        </w:tc>
      </w:tr>
      <w:tr w:rsidR="00EF1FC7" w:rsidRPr="00C6761E" w14:paraId="315D702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B9FFEC" w14:textId="77777777" w:rsidR="00EF1FC7" w:rsidRPr="00C6761E" w:rsidRDefault="00EF1FC7" w:rsidP="00EF1FC7">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29BB27C" w14:textId="228100C7" w:rsidR="00EF1FC7" w:rsidRPr="00C6761E" w:rsidRDefault="00EF1FC7" w:rsidP="00EF1FC7">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A078E16" w14:textId="77777777" w:rsidR="00EF1FC7" w:rsidRPr="00C6761E" w:rsidRDefault="00EF1FC7" w:rsidP="00EF1FC7">
            <w:pPr>
              <w:pStyle w:val="TAL"/>
              <w:rPr>
                <w:lang w:eastAsia="zh-CN"/>
              </w:rPr>
            </w:pPr>
            <w:r w:rsidRPr="00C6761E">
              <w:rPr>
                <w:lang w:eastAsia="zh-CN"/>
              </w:rPr>
              <w:t>MIC</w:t>
            </w:r>
          </w:p>
          <w:p w14:paraId="0A1B3044" w14:textId="1EE2B9E3" w:rsidR="00EF1FC7" w:rsidRPr="00C6761E" w:rsidRDefault="00EF1FC7" w:rsidP="00EF1FC7">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01765C9" w14:textId="7B01EF69"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CA8BBFE" w14:textId="144A86F5"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40CF4C" w14:textId="0A282991" w:rsidR="00EF1FC7" w:rsidRPr="00C6761E" w:rsidRDefault="00EF1FC7" w:rsidP="00EF1FC7">
            <w:pPr>
              <w:pStyle w:val="TAC"/>
              <w:rPr>
                <w:lang w:eastAsia="zh-CN"/>
              </w:rPr>
            </w:pPr>
            <w:r w:rsidRPr="00C6761E">
              <w:t>4</w:t>
            </w:r>
          </w:p>
        </w:tc>
      </w:tr>
      <w:tr w:rsidR="00EF1FC7"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EF1FC7" w:rsidRPr="00C6761E" w:rsidRDefault="00EF1FC7" w:rsidP="00EF1FC7">
            <w:pPr>
              <w:pStyle w:val="TAL"/>
              <w:rPr>
                <w:lang w:eastAsia="zh-CN"/>
              </w:rPr>
            </w:pPr>
            <w:r w:rsidRPr="00C6761E">
              <w:t>Discover</w:t>
            </w:r>
            <w:r w:rsidRPr="00C6761E">
              <w:rPr>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EF1FC7" w:rsidRPr="00C6761E" w:rsidRDefault="00EF1FC7" w:rsidP="00EF1FC7">
            <w:pPr>
              <w:pStyle w:val="TAL"/>
              <w:rPr>
                <w:lang w:eastAsia="zh-CN"/>
              </w:rPr>
            </w:pPr>
            <w:r w:rsidRPr="00C6761E">
              <w:rPr>
                <w:lang w:eastAsia="zh-CN"/>
              </w:rPr>
              <w:t>User info ID</w:t>
            </w:r>
          </w:p>
          <w:p w14:paraId="3BF739AF" w14:textId="77777777" w:rsidR="00EF1FC7" w:rsidRPr="00C6761E" w:rsidRDefault="00EF1FC7" w:rsidP="00EF1FC7">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EF1FC7" w:rsidRPr="00C6761E" w:rsidRDefault="00EF1FC7" w:rsidP="00EF1FC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EF1FC7" w:rsidRPr="00C6761E" w:rsidRDefault="00EF1FC7" w:rsidP="00EF1FC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EF1FC7" w:rsidRPr="00C6761E" w:rsidRDefault="00EF1FC7" w:rsidP="00EF1FC7">
            <w:pPr>
              <w:pStyle w:val="TAC"/>
            </w:pPr>
            <w:r w:rsidRPr="00C6761E">
              <w:rPr>
                <w:lang w:eastAsia="zh-CN"/>
              </w:rPr>
              <w:t>6</w:t>
            </w:r>
          </w:p>
        </w:tc>
      </w:tr>
      <w:tr w:rsidR="00EF1FC7"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EF1FC7" w:rsidRPr="00C6761E" w:rsidRDefault="00EF1FC7" w:rsidP="00EF1FC7">
            <w:pPr>
              <w:pStyle w:val="TAL"/>
              <w:rPr>
                <w:lang w:eastAsia="zh-CN"/>
              </w:rPr>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EF1FC7" w:rsidRPr="00C6761E" w:rsidRDefault="00EF1FC7" w:rsidP="00EF1FC7">
            <w:pPr>
              <w:pStyle w:val="TAL"/>
              <w:rPr>
                <w:lang w:eastAsia="zh-CN"/>
              </w:rPr>
            </w:pPr>
            <w:r w:rsidRPr="00C6761E">
              <w:rPr>
                <w:lang w:eastAsia="zh-CN"/>
              </w:rPr>
              <w:t>Relay service code</w:t>
            </w:r>
          </w:p>
          <w:p w14:paraId="36991B13" w14:textId="77777777" w:rsidR="00EF1FC7" w:rsidRPr="00C6761E" w:rsidRDefault="00EF1FC7" w:rsidP="00EF1FC7">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EF1FC7" w:rsidRPr="00C6761E" w:rsidRDefault="00EF1FC7" w:rsidP="00EF1FC7">
            <w:pPr>
              <w:pStyle w:val="TAC"/>
              <w:rPr>
                <w:lang w:eastAsia="zh-CN"/>
              </w:rPr>
            </w:pPr>
            <w:r w:rsidRPr="00C6761E">
              <w:t>3</w:t>
            </w:r>
          </w:p>
        </w:tc>
      </w:tr>
      <w:tr w:rsidR="00EF1FC7"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EF1FC7" w:rsidRPr="00C6761E" w:rsidRDefault="00EF1FC7" w:rsidP="00EF1FC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EF1FC7" w:rsidRPr="00C6761E" w:rsidRDefault="00EF1FC7" w:rsidP="00EF1FC7">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EF1FC7" w:rsidRPr="00C6761E" w:rsidRDefault="00EF1FC7" w:rsidP="00EF1FC7">
            <w:pPr>
              <w:pStyle w:val="TAL"/>
              <w:rPr>
                <w:lang w:eastAsia="zh-CN"/>
              </w:rPr>
            </w:pPr>
            <w:r w:rsidRPr="00C6761E">
              <w:rPr>
                <w:lang w:eastAsia="zh-CN"/>
              </w:rPr>
              <w:t>Status indicator</w:t>
            </w:r>
          </w:p>
          <w:p w14:paraId="07DC7F11" w14:textId="77777777" w:rsidR="00EF1FC7" w:rsidRPr="00C6761E" w:rsidRDefault="00EF1FC7" w:rsidP="00EF1FC7">
            <w:pPr>
              <w:pStyle w:val="TAL"/>
            </w:pPr>
            <w:r w:rsidRPr="00C6761E">
              <w:rPr>
                <w:lang w:eastAsia="zh-CN"/>
              </w:rPr>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EF1FC7" w:rsidRPr="00C6761E" w:rsidRDefault="00EF1FC7" w:rsidP="00EF1FC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EF1FC7" w:rsidRPr="00C6761E" w:rsidRDefault="00EF1FC7" w:rsidP="00EF1FC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EF1FC7" w:rsidRPr="00C6761E" w:rsidRDefault="00EF1FC7" w:rsidP="00EF1FC7">
            <w:pPr>
              <w:pStyle w:val="TAC"/>
              <w:rPr>
                <w:lang w:eastAsia="zh-CN"/>
              </w:rPr>
            </w:pPr>
            <w:r w:rsidRPr="00C6761E">
              <w:rPr>
                <w:lang w:eastAsia="zh-CN"/>
              </w:rPr>
              <w:t>1</w:t>
            </w:r>
          </w:p>
        </w:tc>
      </w:tr>
      <w:tr w:rsidR="00751BA4" w:rsidRPr="00C6761E" w14:paraId="12ED01A0" w14:textId="77777777" w:rsidTr="008526A1">
        <w:trPr>
          <w:cantSplit/>
          <w:jc w:val="center"/>
        </w:trPr>
        <w:tc>
          <w:tcPr>
            <w:tcW w:w="565" w:type="dxa"/>
            <w:tcBorders>
              <w:top w:val="single" w:sz="6" w:space="0" w:color="000000"/>
              <w:left w:val="single" w:sz="6" w:space="0" w:color="000000"/>
              <w:bottom w:val="single" w:sz="6" w:space="0" w:color="000000"/>
              <w:right w:val="single" w:sz="6" w:space="0" w:color="000000"/>
            </w:tcBorders>
            <w:shd w:val="clear" w:color="auto" w:fill="auto"/>
          </w:tcPr>
          <w:p w14:paraId="42ABBDB5" w14:textId="77777777" w:rsidR="00751BA4" w:rsidRPr="008526A1" w:rsidRDefault="00751BA4" w:rsidP="00751BA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shd w:val="clear" w:color="auto" w:fill="auto"/>
          </w:tcPr>
          <w:p w14:paraId="5199A045" w14:textId="5920C544" w:rsidR="00751BA4" w:rsidRPr="008526A1" w:rsidRDefault="00751BA4" w:rsidP="00751BA4">
            <w:pPr>
              <w:pStyle w:val="TAL"/>
              <w:rPr>
                <w:lang w:eastAsia="zh-CN"/>
              </w:rPr>
            </w:pPr>
            <w:r w:rsidRPr="008526A1">
              <w:rPr>
                <w:lang w:eastAsia="zh-CN"/>
              </w:rPr>
              <w:t xml:space="preserve">Multi-hop </w:t>
            </w:r>
            <w:r w:rsidRPr="008526A1">
              <w:rPr>
                <w:rFonts w:eastAsiaTheme="minorEastAsia" w:hint="eastAsia"/>
                <w:lang w:eastAsia="zh-CN"/>
              </w:rPr>
              <w:t xml:space="preserve">U2N </w:t>
            </w:r>
            <w:r w:rsidRPr="008526A1">
              <w:rPr>
                <w:lang w:eastAsia="zh-CN"/>
              </w:rPr>
              <w:t>path info</w:t>
            </w:r>
          </w:p>
        </w:tc>
        <w:tc>
          <w:tcPr>
            <w:tcW w:w="3120" w:type="dxa"/>
            <w:tcBorders>
              <w:top w:val="single" w:sz="6" w:space="0" w:color="000000"/>
              <w:left w:val="single" w:sz="6" w:space="0" w:color="000000"/>
              <w:bottom w:val="single" w:sz="6" w:space="0" w:color="000000"/>
              <w:right w:val="single" w:sz="6" w:space="0" w:color="000000"/>
            </w:tcBorders>
            <w:shd w:val="clear" w:color="auto" w:fill="auto"/>
          </w:tcPr>
          <w:p w14:paraId="0C4BE4B0" w14:textId="77777777" w:rsidR="00751BA4" w:rsidRPr="008526A1" w:rsidRDefault="00751BA4" w:rsidP="00751BA4">
            <w:pPr>
              <w:pStyle w:val="TAL"/>
              <w:rPr>
                <w:lang w:eastAsia="zh-CN"/>
              </w:rPr>
            </w:pPr>
            <w:r w:rsidRPr="008526A1">
              <w:rPr>
                <w:lang w:eastAsia="zh-CN"/>
              </w:rPr>
              <w:t>List of user info IDs and layer-2 IDs</w:t>
            </w:r>
          </w:p>
          <w:p w14:paraId="0DA656E7" w14:textId="0626B1DA" w:rsidR="00751BA4" w:rsidRPr="008526A1" w:rsidRDefault="00751BA4" w:rsidP="00751BA4">
            <w:pPr>
              <w:pStyle w:val="TAL"/>
              <w:rPr>
                <w:lang w:eastAsia="zh-CN"/>
              </w:rPr>
            </w:pPr>
            <w:r w:rsidRPr="008526A1">
              <w:rPr>
                <w:lang w:eastAsia="zh-CN"/>
              </w:rPr>
              <w:t>11.3.48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1609B9B" w14:textId="3E27AFF8" w:rsidR="00751BA4" w:rsidRPr="008526A1" w:rsidRDefault="00751BA4" w:rsidP="00751BA4">
            <w:pPr>
              <w:pStyle w:val="TAC"/>
              <w:rPr>
                <w:lang w:eastAsia="zh-CN"/>
              </w:rPr>
            </w:pPr>
            <w:r w:rsidRPr="008526A1">
              <w:rPr>
                <w:lang w:eastAsia="zh-CN"/>
              </w:rPr>
              <w:t>M</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23E7249" w14:textId="139694B0" w:rsidR="00751BA4" w:rsidRPr="008526A1" w:rsidRDefault="00751BA4" w:rsidP="00751BA4">
            <w:pPr>
              <w:pStyle w:val="TAC"/>
              <w:rPr>
                <w:lang w:eastAsia="zh-CN"/>
              </w:rPr>
            </w:pPr>
            <w:r w:rsidRPr="008526A1">
              <w:rPr>
                <w:lang w:eastAsia="zh-CN"/>
              </w:rPr>
              <w: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20B3205B" w14:textId="2C9500C9" w:rsidR="00751BA4" w:rsidRPr="008526A1" w:rsidRDefault="00751BA4" w:rsidP="00751BA4">
            <w:pPr>
              <w:pStyle w:val="TAC"/>
              <w:rPr>
                <w:lang w:eastAsia="zh-CN"/>
              </w:rPr>
            </w:pPr>
            <w:r w:rsidRPr="008526A1">
              <w:rPr>
                <w:lang w:eastAsia="zh-CN"/>
              </w:rPr>
              <w:t>12-256</w:t>
            </w:r>
          </w:p>
        </w:tc>
      </w:tr>
      <w:tr w:rsidR="00EF1FC7"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EF1FC7" w:rsidRPr="00C6761E" w:rsidRDefault="00EF1FC7" w:rsidP="00EF1FC7">
            <w:pPr>
              <w:pStyle w:val="TAL"/>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EF1FC7" w:rsidRPr="00C6761E" w:rsidRDefault="00EF1FC7" w:rsidP="00EF1FC7">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EF1FC7" w:rsidRPr="00040A3C" w:rsidRDefault="00EF1FC7" w:rsidP="00EF1FC7">
            <w:pPr>
              <w:pStyle w:val="TAL"/>
            </w:pPr>
            <w:r w:rsidRPr="00040A3C">
              <w:t>Hop count</w:t>
            </w:r>
          </w:p>
          <w:p w14:paraId="7A690F38" w14:textId="77777777" w:rsidR="00EF1FC7" w:rsidRPr="00C6761E" w:rsidRDefault="00EF1FC7" w:rsidP="00EF1FC7">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EF1FC7" w:rsidRPr="00C6761E" w:rsidRDefault="00EF1FC7" w:rsidP="00EF1FC7">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EF1FC7" w:rsidRPr="00C6761E" w:rsidRDefault="00EF1FC7" w:rsidP="00EF1FC7">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EF1FC7" w:rsidRPr="00C6761E" w:rsidRDefault="00EF1FC7" w:rsidP="00EF1FC7">
            <w:pPr>
              <w:pStyle w:val="TAC"/>
              <w:rPr>
                <w:lang w:eastAsia="zh-CN"/>
              </w:rPr>
            </w:pPr>
            <w:r w:rsidRPr="00040A3C">
              <w:rPr>
                <w:lang w:eastAsia="zh-CN"/>
              </w:rPr>
              <w:t>1</w:t>
            </w:r>
          </w:p>
        </w:tc>
      </w:tr>
      <w:tr w:rsidR="00EF1FC7"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EF1FC7" w:rsidRPr="00C6761E" w:rsidRDefault="00EF1FC7" w:rsidP="00EF1FC7">
            <w:pPr>
              <w:pStyle w:val="TAL"/>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EF1FC7" w:rsidRPr="00C6761E" w:rsidRDefault="00EF1FC7" w:rsidP="00EF1FC7">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6A010AC0" w14:textId="77777777" w:rsidR="00760873" w:rsidRPr="00C6761E" w:rsidRDefault="00760873" w:rsidP="00760873">
            <w:pPr>
              <w:pStyle w:val="TAL"/>
              <w:rPr>
                <w:lang w:eastAsia="zh-CN"/>
              </w:rPr>
            </w:pPr>
            <w:r w:rsidRPr="00C6761E">
              <w:rPr>
                <w:lang w:eastAsia="zh-CN"/>
              </w:rPr>
              <w:t>PC5 QoS flow descriptions</w:t>
            </w:r>
          </w:p>
          <w:p w14:paraId="1767C4C4" w14:textId="6B4BE201" w:rsidR="00EF1FC7" w:rsidRPr="00C6761E" w:rsidRDefault="00BD064C" w:rsidP="00EF1FC7">
            <w:pPr>
              <w:pStyle w:val="TAL"/>
              <w:rPr>
                <w:lang w:eastAsia="zh-CN"/>
              </w:rPr>
            </w:pPr>
            <w:r>
              <w:t>11.2.27</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EF1FC7" w:rsidRPr="00C6761E" w:rsidRDefault="00EF1FC7" w:rsidP="00EF1FC7">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EF1FC7" w:rsidRPr="00C6761E" w:rsidRDefault="00EF1FC7" w:rsidP="00EF1FC7">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1CC2A214" w:rsidR="00EF1FC7" w:rsidRPr="00C6761E" w:rsidRDefault="00760873" w:rsidP="00EF1FC7">
            <w:pPr>
              <w:pStyle w:val="TAC"/>
              <w:rPr>
                <w:lang w:eastAsia="zh-CN"/>
              </w:rPr>
            </w:pPr>
            <w:r w:rsidRPr="00C6761E">
              <w:t>6-65538</w:t>
            </w:r>
          </w:p>
        </w:tc>
      </w:tr>
      <w:tr w:rsidR="00B927ED" w:rsidRPr="00C6761E" w14:paraId="7FFEB9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199E06" w14:textId="324D4DF8" w:rsidR="00B927ED" w:rsidRDefault="00B927ED" w:rsidP="00B927ED">
            <w:pPr>
              <w:pStyle w:val="TAL"/>
              <w:rPr>
                <w:lang w:eastAsia="zh-CN"/>
              </w:rPr>
            </w:pPr>
            <w:r>
              <w:rPr>
                <w:lang w:eastAsia="zh-CN"/>
              </w:rPr>
              <w:t>63</w:t>
            </w:r>
          </w:p>
        </w:tc>
        <w:tc>
          <w:tcPr>
            <w:tcW w:w="2837" w:type="dxa"/>
            <w:tcBorders>
              <w:top w:val="single" w:sz="6" w:space="0" w:color="000000"/>
              <w:left w:val="single" w:sz="6" w:space="0" w:color="000000"/>
              <w:bottom w:val="single" w:sz="6" w:space="0" w:color="000000"/>
              <w:right w:val="single" w:sz="6" w:space="0" w:color="000000"/>
            </w:tcBorders>
          </w:tcPr>
          <w:p w14:paraId="26D023B3" w14:textId="5AB501CD" w:rsidR="00B927ED" w:rsidRPr="008D4DBB" w:rsidRDefault="00B927ED" w:rsidP="00B927ED">
            <w:pPr>
              <w:pStyle w:val="TAL"/>
              <w:rPr>
                <w:lang w:eastAsia="zh-CN"/>
              </w:rPr>
            </w:pPr>
            <w:r>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6D130616" w14:textId="77777777" w:rsidR="00B927ED" w:rsidRDefault="00B927ED" w:rsidP="00B927ED">
            <w:pPr>
              <w:pStyle w:val="TAL"/>
              <w:rPr>
                <w:lang w:eastAsia="zh-CN"/>
              </w:rPr>
            </w:pPr>
            <w:r>
              <w:rPr>
                <w:lang w:eastAsia="zh-CN"/>
              </w:rPr>
              <w:t>RRC container</w:t>
            </w:r>
          </w:p>
          <w:p w14:paraId="19F64380" w14:textId="0DDD7A6C" w:rsidR="00B927ED" w:rsidRPr="00C6761E" w:rsidRDefault="00B927ED" w:rsidP="00B927ED">
            <w:pPr>
              <w:pStyle w:val="TAL"/>
              <w:rPr>
                <w:lang w:eastAsia="zh-CN"/>
              </w:rPr>
            </w:pPr>
            <w:r>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17884531" w14:textId="04AE419A" w:rsidR="00B927ED" w:rsidRPr="008D4DBB" w:rsidRDefault="00B927ED" w:rsidP="00B927ED">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1D32B69" w14:textId="2C17658C" w:rsidR="00B927ED" w:rsidRPr="008D4DBB" w:rsidRDefault="00B927ED" w:rsidP="00B927ED">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D354756" w14:textId="189F72F8" w:rsidR="00B927ED" w:rsidRPr="00C6761E" w:rsidRDefault="00B927ED" w:rsidP="00B927ED">
            <w:pPr>
              <w:pStyle w:val="TAC"/>
            </w:pPr>
            <w:r>
              <w:t>3-257</w:t>
            </w:r>
          </w:p>
        </w:tc>
      </w:tr>
      <w:tr w:rsidR="00EF1FC7"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EF1FC7" w:rsidRPr="00C6761E" w:rsidRDefault="00EF1FC7" w:rsidP="00EF1FC7">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EF1FC7" w:rsidRPr="00C6761E" w:rsidRDefault="00EF1FC7" w:rsidP="00EF1FC7">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00C9D8C" w14:textId="40354E98" w:rsidR="0008102D" w:rsidRPr="006D467C" w:rsidRDefault="0008102D" w:rsidP="006D467C"/>
    <w:p w14:paraId="7EC1E166" w14:textId="418FEE5F" w:rsidR="006D55EA" w:rsidRPr="00F20865" w:rsidRDefault="006D55EA" w:rsidP="006D55EA">
      <w:pPr>
        <w:pStyle w:val="TH"/>
        <w:rPr>
          <w:lang w:eastAsia="zh-CN"/>
        </w:rPr>
      </w:pPr>
      <w:bookmarkStart w:id="3022" w:name="_CRTable10_2_1_19"/>
      <w:r w:rsidRPr="00F20865">
        <w:t>Table </w:t>
      </w:r>
      <w:bookmarkEnd w:id="3022"/>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6D55EA">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77777777" w:rsidR="006D55EA" w:rsidRPr="00EA57C8"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EA57C8" w:rsidRDefault="006D55EA" w:rsidP="00791800">
            <w:pPr>
              <w:pStyle w:val="TAL"/>
            </w:pPr>
            <w:r w:rsidRPr="00EA57C8">
              <w:t>ProSe direct discovery PC5 message type</w:t>
            </w:r>
          </w:p>
          <w:p w14:paraId="77CC4F82" w14:textId="77777777" w:rsidR="006D55EA" w:rsidRPr="00EA57C8"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791800">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791800">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791800">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77777777" w:rsidR="006D55EA" w:rsidRPr="00EA57C8"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EA57C8" w:rsidRDefault="006D55EA" w:rsidP="00791800">
            <w:pPr>
              <w:pStyle w:val="TAL"/>
            </w:pPr>
            <w:r w:rsidRPr="00EA57C8">
              <w:t>ProSe direct discovery PC5 message content type extensions</w:t>
            </w:r>
          </w:p>
          <w:p w14:paraId="43BA617D" w14:textId="77777777" w:rsidR="006D55EA" w:rsidRPr="00EA57C8"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791800">
            <w:pPr>
              <w:pStyle w:val="TAL"/>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F20865" w:rsidRDefault="006D55EA" w:rsidP="00791800">
            <w:pPr>
              <w:pStyle w:val="TAL"/>
            </w:pPr>
            <w:r w:rsidRPr="00F20865">
              <w:t>UTC-based counter LSB</w:t>
            </w:r>
          </w:p>
          <w:p w14:paraId="7178F6B3"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791800">
            <w:pPr>
              <w:pStyle w:val="TAL"/>
            </w:pPr>
            <w:r w:rsidRPr="00F20865">
              <w:t>1</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F20865" w:rsidRDefault="006D55EA" w:rsidP="00791800">
            <w:pPr>
              <w:pStyle w:val="TAL"/>
            </w:pPr>
            <w:r w:rsidRPr="00F20865">
              <w:t>MIC</w:t>
            </w:r>
          </w:p>
          <w:p w14:paraId="069D7E99"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791800">
            <w:pPr>
              <w:pStyle w:val="TAL"/>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5C1C0AC4" w:rsidR="006D55EA" w:rsidRPr="00F20865" w:rsidRDefault="0071221C" w:rsidP="00791800">
            <w:pPr>
              <w:pStyle w:val="TAL"/>
            </w:pPr>
            <w:r>
              <w:rPr>
                <w:lang w:eastAsia="zh-CN"/>
              </w:rPr>
              <w:t xml:space="preserve">Multi-hop </w:t>
            </w: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F20865" w:rsidRDefault="006D55EA" w:rsidP="00791800">
            <w:pPr>
              <w:pStyle w:val="TAL"/>
            </w:pPr>
            <w:r w:rsidRPr="00F20865">
              <w:t>User info ID</w:t>
            </w:r>
          </w:p>
          <w:p w14:paraId="60B58B40"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791800">
            <w:pPr>
              <w:pStyle w:val="TAL"/>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F20865" w:rsidRDefault="006D55EA" w:rsidP="00791800">
            <w:pPr>
              <w:pStyle w:val="TAL"/>
            </w:pPr>
            <w:r w:rsidRPr="00F20865">
              <w:t>Relay service code</w:t>
            </w:r>
          </w:p>
          <w:p w14:paraId="0CFF5A7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791800">
            <w:pPr>
              <w:pStyle w:val="TAL"/>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77777777" w:rsidR="006D55EA" w:rsidRPr="00F20865" w:rsidRDefault="006D55EA" w:rsidP="006D55EA">
            <w:pPr>
              <w:pStyle w:val="TAN"/>
              <w:rPr>
                <w:lang w:eastAsia="zh-CN"/>
              </w:rPr>
            </w:pPr>
            <w:r w:rsidRPr="00DA30FD">
              <w:t>NOTE 2:</w:t>
            </w:r>
            <w:r w:rsidRPr="00DA30FD">
              <w:tab/>
              <w:t xml:space="preserve">The extended content type is set to “Multi-hop UE-to-UE relay discovery announcement for IP </w:t>
            </w:r>
            <w:r>
              <w:t>data unit</w:t>
            </w:r>
            <w:r w:rsidRPr="00DA30FD">
              <w:t xml:space="preserve"> type”.</w:t>
            </w:r>
          </w:p>
        </w:tc>
      </w:tr>
    </w:tbl>
    <w:p w14:paraId="354DB08A" w14:textId="77777777" w:rsidR="006D55EA" w:rsidRPr="006D467C" w:rsidRDefault="006D55EA" w:rsidP="006D467C"/>
    <w:p w14:paraId="007A74D4" w14:textId="5FD16217" w:rsidR="006D55EA" w:rsidRPr="00F20865" w:rsidRDefault="006D55EA" w:rsidP="006D55EA">
      <w:pPr>
        <w:pStyle w:val="TH"/>
        <w:rPr>
          <w:lang w:eastAsia="zh-CN"/>
        </w:rPr>
      </w:pPr>
      <w:bookmarkStart w:id="3023" w:name="_CRTable10_2_1_20"/>
      <w:r w:rsidRPr="00F20865">
        <w:lastRenderedPageBreak/>
        <w:t>Table </w:t>
      </w:r>
      <w:bookmarkEnd w:id="3023"/>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6D55EA">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1A8D3B"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EA57C8" w:rsidRDefault="006D55EA" w:rsidP="00791800">
            <w:pPr>
              <w:pStyle w:val="TAL"/>
            </w:pPr>
            <w:r w:rsidRPr="00EA57C8">
              <w:t>ProSe direct discovery PC5 message type</w:t>
            </w:r>
          </w:p>
          <w:p w14:paraId="259D60AE"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791800">
            <w:pPr>
              <w:pStyle w:val="TAL"/>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DDDF76"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EA57C8" w:rsidRDefault="006D55EA" w:rsidP="00791800">
            <w:pPr>
              <w:pStyle w:val="TAL"/>
            </w:pPr>
            <w:r w:rsidRPr="00EA57C8">
              <w:t>ProSe direct discovery PC5 message content type extensions</w:t>
            </w:r>
          </w:p>
          <w:p w14:paraId="76F61F8E"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791800">
            <w:pPr>
              <w:pStyle w:val="TAL"/>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F20865" w:rsidRDefault="006D55EA" w:rsidP="00791800">
            <w:pPr>
              <w:pStyle w:val="TAL"/>
            </w:pPr>
            <w:r w:rsidRPr="00F20865">
              <w:t>UTC-based counter LSB</w:t>
            </w:r>
          </w:p>
          <w:p w14:paraId="19F5704E"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791800">
            <w:pPr>
              <w:pStyle w:val="TAL"/>
            </w:pPr>
            <w:r w:rsidRPr="00F20865">
              <w:t>1</w:t>
            </w:r>
          </w:p>
        </w:tc>
      </w:tr>
      <w:tr w:rsidR="003328F5" w:rsidRPr="00F20865" w14:paraId="1FAB91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203B50" w14:textId="77777777" w:rsidR="003328F5" w:rsidRPr="00F20865" w:rsidRDefault="003328F5" w:rsidP="003328F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990568A" w14:textId="68D0D03B" w:rsidR="003328F5" w:rsidRPr="00F20865" w:rsidRDefault="003328F5" w:rsidP="003328F5">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DD14D6A" w14:textId="77777777" w:rsidR="003328F5" w:rsidRPr="00C6761E" w:rsidRDefault="003328F5" w:rsidP="003328F5">
            <w:pPr>
              <w:pStyle w:val="TAL"/>
            </w:pPr>
            <w:r w:rsidRPr="00C6761E">
              <w:t>PLMN ID</w:t>
            </w:r>
          </w:p>
          <w:p w14:paraId="0154A3E2" w14:textId="51939726" w:rsidR="003328F5" w:rsidRPr="00F20865" w:rsidRDefault="003328F5" w:rsidP="003328F5">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271FCDF9" w14:textId="261A7D20" w:rsidR="003328F5" w:rsidRPr="00F20865" w:rsidRDefault="003328F5" w:rsidP="003328F5">
            <w:pPr>
              <w:pStyle w:val="TAL"/>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2D9E21" w14:textId="613EF2D0" w:rsidR="003328F5" w:rsidRPr="00F20865" w:rsidRDefault="003328F5" w:rsidP="003328F5">
            <w:pPr>
              <w:pStyle w:val="TAL"/>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31820B6" w14:textId="46F60CA0" w:rsidR="003328F5" w:rsidRPr="00F20865" w:rsidRDefault="003328F5" w:rsidP="003328F5">
            <w:pPr>
              <w:pStyle w:val="TAL"/>
            </w:pPr>
            <w:r>
              <w:rPr>
                <w:lang w:eastAsia="zh-CN"/>
              </w:rPr>
              <w:t>3</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F20865" w:rsidRDefault="006D55EA" w:rsidP="00791800">
            <w:pPr>
              <w:pStyle w:val="TAL"/>
            </w:pPr>
            <w:r w:rsidRPr="00F20865">
              <w:t>MIC</w:t>
            </w:r>
          </w:p>
          <w:p w14:paraId="7B17765B"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791800">
            <w:pPr>
              <w:pStyle w:val="TAL"/>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592A2909" w:rsidR="006D55EA" w:rsidRPr="00F20865" w:rsidRDefault="003328F5" w:rsidP="00791800">
            <w:pPr>
              <w:pStyle w:val="TAL"/>
            </w:pPr>
            <w:r>
              <w:rPr>
                <w:lang w:eastAsia="zh-CN"/>
              </w:rPr>
              <w:t>D</w:t>
            </w:r>
            <w:r w:rsidRPr="00C6761E">
              <w:rPr>
                <w:rFonts w:hint="eastAsia"/>
                <w:lang w:eastAsia="zh-CN"/>
              </w:rPr>
              <w:t>irect discovery set</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41753508" w:rsidR="006D55EA" w:rsidRPr="00F20865" w:rsidRDefault="003328F5" w:rsidP="00791800">
            <w:pPr>
              <w:pStyle w:val="TAL"/>
            </w:pPr>
            <w:r>
              <w:rPr>
                <w:lang w:eastAsia="zh-CN"/>
              </w:rPr>
              <w:t>D</w:t>
            </w:r>
            <w:r w:rsidRPr="00C6761E">
              <w:rPr>
                <w:rFonts w:hint="eastAsia"/>
                <w:lang w:eastAsia="zh-CN"/>
              </w:rPr>
              <w:t>irect discovery set</w:t>
            </w:r>
          </w:p>
          <w:p w14:paraId="12A583D3" w14:textId="5D5080CC" w:rsidR="006D55EA" w:rsidRPr="00F20865" w:rsidRDefault="006D55EA" w:rsidP="00791800">
            <w:pPr>
              <w:pStyle w:val="TAL"/>
            </w:pPr>
            <w:r w:rsidRPr="00F20865">
              <w:t>11.2.</w:t>
            </w:r>
            <w:r w:rsidR="003328F5">
              <w:t>1</w:t>
            </w:r>
            <w:r w:rsidRPr="00F20865">
              <w:t>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50B58ECC" w:rsidR="006D55EA" w:rsidRPr="00F20865" w:rsidRDefault="003328F5" w:rsidP="00791800">
            <w:pPr>
              <w:pStyle w:val="TAL"/>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488049EC" w:rsidR="006D55EA" w:rsidRPr="00F20865" w:rsidRDefault="003328F5" w:rsidP="00791800">
            <w:pPr>
              <w:pStyle w:val="TAL"/>
            </w:pPr>
            <w:r>
              <w:t>11-519</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F20865" w:rsidRDefault="006D55EA" w:rsidP="00791800">
            <w:pPr>
              <w:pStyle w:val="TAL"/>
            </w:pPr>
            <w:r w:rsidRPr="00F20865">
              <w:t>Relay service code</w:t>
            </w:r>
          </w:p>
          <w:p w14:paraId="52E0BFCE"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791800">
            <w:pPr>
              <w:pStyle w:val="TAL"/>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F20865" w:rsidRDefault="006D55EA"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F20865" w:rsidRDefault="00791800" w:rsidP="00791800">
            <w:pPr>
              <w:pStyle w:val="TAL"/>
            </w:pPr>
            <w:r>
              <w:t xml:space="preserve">Multi-hop </w:t>
            </w:r>
            <w:r w:rsidRPr="00D942F1">
              <w:t xml:space="preserve">UE-to-UE </w:t>
            </w:r>
            <w:r w:rsidRPr="00D942F1">
              <w:rPr>
                <w:rFonts w:hint="eastAsia"/>
              </w:rPr>
              <w:t>relay UE</w:t>
            </w:r>
            <w:r w:rsidR="006D55EA"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F20865" w:rsidRDefault="006D55EA" w:rsidP="00791800">
            <w:pPr>
              <w:pStyle w:val="TAL"/>
            </w:pPr>
            <w:r w:rsidRPr="00F20865">
              <w:t>User info ID</w:t>
            </w:r>
          </w:p>
          <w:p w14:paraId="54DE81D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791800">
            <w:pPr>
              <w:pStyle w:val="TAL"/>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791800">
            <w:pPr>
              <w:pStyle w:val="TAL"/>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791800">
            <w:pPr>
              <w:pStyle w:val="TAL"/>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77777777" w:rsidR="006D55EA" w:rsidRPr="00F20865" w:rsidRDefault="006D55EA" w:rsidP="006D55EA">
            <w:pPr>
              <w:pStyle w:val="TAN"/>
            </w:pPr>
            <w:r w:rsidRPr="00DA30FD">
              <w:t>NOTE 2:</w:t>
            </w:r>
            <w:r w:rsidRPr="00DA30FD">
              <w:tab/>
              <w:t>The extended content type is set to “</w:t>
            </w:r>
            <w:r>
              <w:t>M</w:t>
            </w:r>
            <w:r w:rsidRPr="009B5617">
              <w:t xml:space="preserve">ulti-hop UE-to-UE relay discovery solicitation for IP </w:t>
            </w:r>
            <w:r>
              <w:t>data unit</w:t>
            </w:r>
            <w:r w:rsidRPr="009B5617">
              <w:t xml:space="preserve"> type</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3024" w:name="_CRTable10_2_1_21"/>
      <w:r w:rsidRPr="00F20865">
        <w:t>Table </w:t>
      </w:r>
      <w:bookmarkEnd w:id="3024"/>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6D55EA">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EA57C8" w:rsidRDefault="006D55EA" w:rsidP="00791800">
            <w:pPr>
              <w:pStyle w:val="TAL"/>
            </w:pPr>
            <w:r w:rsidRPr="00EA57C8">
              <w:t>ProSe direct discovery PC5 message type</w:t>
            </w:r>
          </w:p>
          <w:p w14:paraId="1601377B"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791800">
            <w:pPr>
              <w:pStyle w:val="TAL"/>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EA57C8" w:rsidRDefault="006D55EA" w:rsidP="00791800">
            <w:pPr>
              <w:pStyle w:val="TAL"/>
            </w:pPr>
            <w:r w:rsidRPr="00EA57C8">
              <w:t>ProSe direct discovery PC5 message content type extensions</w:t>
            </w:r>
          </w:p>
          <w:p w14:paraId="7A8A95B1"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791800">
            <w:pPr>
              <w:pStyle w:val="TAL"/>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F20865" w:rsidRDefault="006D55EA" w:rsidP="00791800">
            <w:pPr>
              <w:pStyle w:val="TAL"/>
            </w:pPr>
            <w:r w:rsidRPr="00F20865">
              <w:t>UTC-based counter LSB</w:t>
            </w:r>
          </w:p>
          <w:p w14:paraId="46D5AFFB"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791800">
            <w:pPr>
              <w:pStyle w:val="TAL"/>
            </w:pPr>
            <w:r w:rsidRPr="00F20865">
              <w:t>1</w:t>
            </w:r>
          </w:p>
        </w:tc>
      </w:tr>
      <w:tr w:rsidR="003328F5" w:rsidRPr="00F20865" w14:paraId="488C62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86523A" w14:textId="77777777" w:rsidR="003328F5" w:rsidRPr="00F20865" w:rsidRDefault="003328F5" w:rsidP="003328F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0D281B" w14:textId="3CEE2B5C" w:rsidR="003328F5" w:rsidRPr="00F20865" w:rsidRDefault="003328F5" w:rsidP="003328F5">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1802335A" w14:textId="77777777" w:rsidR="003328F5" w:rsidRPr="00C6761E" w:rsidRDefault="003328F5" w:rsidP="003328F5">
            <w:pPr>
              <w:pStyle w:val="TAL"/>
            </w:pPr>
            <w:r w:rsidRPr="00C6761E">
              <w:t>PLMN ID</w:t>
            </w:r>
          </w:p>
          <w:p w14:paraId="27C84DA8" w14:textId="2778CFC0" w:rsidR="003328F5" w:rsidRPr="00F20865" w:rsidRDefault="003328F5" w:rsidP="003328F5">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4A57E233" w14:textId="60C6BA3C" w:rsidR="003328F5" w:rsidRPr="00F20865" w:rsidRDefault="003328F5" w:rsidP="003328F5">
            <w:pPr>
              <w:pStyle w:val="TAL"/>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8D92E6" w14:textId="42E3868F" w:rsidR="003328F5" w:rsidRPr="00F20865" w:rsidRDefault="003328F5" w:rsidP="003328F5">
            <w:pPr>
              <w:pStyle w:val="TAL"/>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A494943" w14:textId="2DADF1F8" w:rsidR="003328F5" w:rsidRPr="00F20865" w:rsidRDefault="003328F5" w:rsidP="003328F5">
            <w:pPr>
              <w:pStyle w:val="TAL"/>
            </w:pPr>
            <w:r>
              <w:rPr>
                <w:lang w:eastAsia="zh-CN"/>
              </w:rPr>
              <w:t>3</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F20865" w:rsidRDefault="006D55EA" w:rsidP="00791800">
            <w:pPr>
              <w:pStyle w:val="TAL"/>
            </w:pPr>
            <w:r w:rsidRPr="00F20865">
              <w:t>MIC</w:t>
            </w:r>
          </w:p>
          <w:p w14:paraId="38E236B2"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791800">
            <w:pPr>
              <w:pStyle w:val="TAL"/>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F20865" w:rsidRDefault="00791800" w:rsidP="00791800">
            <w:pPr>
              <w:pStyle w:val="TAL"/>
            </w:pPr>
            <w:r>
              <w:t>M</w:t>
            </w:r>
            <w:r w:rsidRPr="00C16ED6">
              <w:t xml:space="preserve">ulti-hop UE-to-UE </w:t>
            </w:r>
            <w:r>
              <w:t>r</w:t>
            </w:r>
            <w:r w:rsidRPr="00C16ED6">
              <w:t>elay</w:t>
            </w:r>
            <w:r>
              <w:t xml:space="preserve"> UE </w:t>
            </w:r>
            <w:r w:rsidR="006D55EA" w:rsidRPr="00F20865">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F20865" w:rsidRDefault="006D55EA" w:rsidP="00791800">
            <w:pPr>
              <w:pStyle w:val="TAL"/>
            </w:pPr>
            <w:r w:rsidRPr="00F20865">
              <w:t>User info ID</w:t>
            </w:r>
          </w:p>
          <w:p w14:paraId="1547DFE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791800">
            <w:pPr>
              <w:pStyle w:val="TAL"/>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5DA4FE23" w:rsidR="006D55EA" w:rsidRPr="00F20865" w:rsidRDefault="003328F5" w:rsidP="00791800">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5BD3BA5" w14:textId="1DB6788E" w:rsidR="006D55EA" w:rsidRPr="00F20865" w:rsidRDefault="003328F5" w:rsidP="00791800">
            <w:pPr>
              <w:pStyle w:val="TAL"/>
            </w:pPr>
            <w:r w:rsidRPr="00C6761E">
              <w:rPr>
                <w:rFonts w:hint="eastAsia"/>
                <w:lang w:eastAsia="zh-CN"/>
              </w:rPr>
              <w:t>Direct discovery set</w:t>
            </w:r>
          </w:p>
          <w:p w14:paraId="07A60D6D" w14:textId="393024B8" w:rsidR="006D55EA" w:rsidRPr="00F20865" w:rsidRDefault="006D55EA" w:rsidP="00791800">
            <w:pPr>
              <w:pStyle w:val="TAL"/>
            </w:pPr>
            <w:r w:rsidRPr="00F20865">
              <w:t>11.2.</w:t>
            </w:r>
            <w:r w:rsidR="003328F5">
              <w:t>1</w:t>
            </w:r>
            <w:r w:rsidRPr="00F20865">
              <w:t>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1FDC09E5" w:rsidR="006D55EA" w:rsidRPr="00F20865" w:rsidRDefault="003328F5" w:rsidP="00791800">
            <w:pPr>
              <w:pStyle w:val="TAL"/>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tcPr>
          <w:p w14:paraId="2DC4064D" w14:textId="7C3BB261" w:rsidR="006D55EA" w:rsidRPr="00F20865" w:rsidRDefault="003328F5" w:rsidP="00791800">
            <w:pPr>
              <w:pStyle w:val="TAL"/>
            </w:pPr>
            <w:r>
              <w:t>11-519</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F20865" w:rsidRDefault="006D55EA" w:rsidP="00791800">
            <w:pPr>
              <w:pStyle w:val="TAL"/>
            </w:pPr>
            <w:r w:rsidRPr="00F20865">
              <w:t>Relay service code</w:t>
            </w:r>
          </w:p>
          <w:p w14:paraId="02DABB8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791800">
            <w:pPr>
              <w:pStyle w:val="TAL"/>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77777777" w:rsidR="006D55EA" w:rsidRPr="00F20865" w:rsidRDefault="006D55EA" w:rsidP="006D55EA">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3025" w:name="_CRTable10_2_1_22"/>
      <w:r w:rsidRPr="00F20865">
        <w:lastRenderedPageBreak/>
        <w:t>Table </w:t>
      </w:r>
      <w:bookmarkEnd w:id="3025"/>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5D53EF">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76BDE6"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36D482E3" w14:textId="77777777" w:rsidR="00BD4F91" w:rsidRPr="00EA57C8"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DECC2A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75ECC17F" w14:textId="77777777" w:rsidR="00BD4F91" w:rsidRPr="00EA57C8"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C514B9F"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5648653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3ACDB4D2" w:rsidR="00BD4F91" w:rsidRPr="00F20865" w:rsidRDefault="0071221C" w:rsidP="005D53EF">
            <w:pPr>
              <w:keepNext/>
              <w:keepLines/>
              <w:spacing w:after="0"/>
              <w:rPr>
                <w:rFonts w:ascii="Arial" w:hAnsi="Arial"/>
                <w:sz w:val="18"/>
                <w:lang w:eastAsia="zh-CN"/>
              </w:rPr>
            </w:pPr>
            <w:r w:rsidRPr="00D87D3B">
              <w:rPr>
                <w:rFonts w:ascii="Arial" w:hAnsi="Arial"/>
                <w:sz w:val="18"/>
                <w:lang w:eastAsia="zh-CN"/>
              </w:rPr>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F20865" w:rsidRDefault="00BD4F91" w:rsidP="005D53EF">
            <w:pPr>
              <w:keepNext/>
              <w:keepLines/>
              <w:spacing w:after="0"/>
              <w:rPr>
                <w:rFonts w:ascii="Arial" w:hAnsi="Arial"/>
                <w:sz w:val="18"/>
              </w:rPr>
            </w:pPr>
            <w:r w:rsidRPr="00F20865">
              <w:rPr>
                <w:rFonts w:ascii="Arial" w:hAnsi="Arial"/>
                <w:sz w:val="18"/>
              </w:rPr>
              <w:t>User info ID</w:t>
            </w:r>
          </w:p>
          <w:p w14:paraId="1825A99A" w14:textId="77777777" w:rsidR="00BD4F91" w:rsidRPr="00F20865" w:rsidRDefault="00BD4F91" w:rsidP="005D53EF">
            <w:pPr>
              <w:keepNext/>
              <w:keepLines/>
              <w:spacing w:after="0"/>
              <w:rPr>
                <w:rFonts w:ascii="Arial" w:hAnsi="Arial"/>
                <w:sz w:val="18"/>
              </w:rPr>
            </w:pPr>
            <w:r w:rsidRPr="00F20865">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4CABC292"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36910D1E"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77777777" w:rsidR="00BD4F91" w:rsidRPr="00F20865" w:rsidRDefault="00BD4F91" w:rsidP="005D53EF">
            <w:pPr>
              <w:pStyle w:val="TAN"/>
              <w:rPr>
                <w:lang w:eastAsia="zh-CN"/>
              </w:rPr>
            </w:pPr>
            <w:r w:rsidRPr="00DA30FD">
              <w:t>NOTE 2:</w:t>
            </w:r>
            <w:r w:rsidRPr="00DA30FD">
              <w:tab/>
              <w:t>The extended content type is set to “Multi-hop UE-to-UE rela</w:t>
            </w:r>
            <w:r>
              <w:t xml:space="preserve">y discovery announcement for </w:t>
            </w:r>
            <w:r>
              <w:rPr>
                <w:lang w:eastAsia="zh-CN"/>
              </w:rPr>
              <w:t>Ethernet and unstructured</w:t>
            </w:r>
            <w:r>
              <w:t xml:space="preserve"> unit</w:t>
            </w:r>
            <w:r w:rsidRPr="00DA30FD">
              <w:t xml:space="preserve"> type”.</w:t>
            </w:r>
          </w:p>
        </w:tc>
      </w:tr>
    </w:tbl>
    <w:p w14:paraId="770EC72C" w14:textId="77777777" w:rsidR="00BD4F91" w:rsidRPr="006D467C" w:rsidRDefault="00BD4F91" w:rsidP="006D467C"/>
    <w:p w14:paraId="0CFBC777" w14:textId="35C10352" w:rsidR="00BD4F91" w:rsidRPr="00F20865" w:rsidRDefault="00BD4F91" w:rsidP="00BD4F91">
      <w:pPr>
        <w:pStyle w:val="TH"/>
        <w:rPr>
          <w:lang w:eastAsia="zh-CN"/>
        </w:rPr>
      </w:pPr>
      <w:bookmarkStart w:id="3026" w:name="_CRTable10_2_1_23"/>
      <w:r w:rsidRPr="00F20865">
        <w:t>Table </w:t>
      </w:r>
      <w:bookmarkEnd w:id="3026"/>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5D53EF">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30C714A"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10931793"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159CC07"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08C07C75"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634FC9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392D394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73AA5EF4"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7532CE09"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009EBC6D" w:rsidR="00BD4F91" w:rsidRPr="00F20865" w:rsidRDefault="00FD137A" w:rsidP="005D53EF">
            <w:pPr>
              <w:keepNext/>
              <w:keepLines/>
              <w:spacing w:after="0"/>
              <w:rPr>
                <w:rFonts w:ascii="Arial" w:eastAsia="DengXian" w:hAnsi="Arial"/>
                <w:sz w:val="18"/>
                <w:lang w:eastAsia="zh-CN"/>
              </w:rPr>
            </w:pPr>
            <w:r>
              <w:rPr>
                <w:rFonts w:ascii="Arial" w:eastAsia="DengXian" w:hAnsi="Arial"/>
                <w:sz w:val="18"/>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4C2C8491"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64AF56CB"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88E7B4" w14:textId="15CDEEBE"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T</w:t>
            </w: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531C0AF8" w:rsidR="00BD4F91" w:rsidRPr="00F20865" w:rsidRDefault="0071221C" w:rsidP="005D53EF">
            <w:pPr>
              <w:keepNext/>
              <w:keepLines/>
              <w:spacing w:after="0"/>
              <w:jc w:val="center"/>
              <w:rPr>
                <w:rFonts w:ascii="Arial" w:hAnsi="Arial"/>
                <w:sz w:val="18"/>
                <w:lang w:eastAsia="zh-CN"/>
              </w:rPr>
            </w:pPr>
            <w:r>
              <w:rPr>
                <w:rFonts w:ascii="Arial" w:hAnsi="Arial"/>
                <w:sz w:val="18"/>
                <w:lang w:eastAsia="zh-CN"/>
              </w:rPr>
              <w:t>3-65538</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F20865" w:rsidRDefault="00BD4F91"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39195CD9"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77777777" w:rsidR="00BD4F91" w:rsidRPr="00F20865" w:rsidRDefault="00BD4F91" w:rsidP="005D53EF">
            <w:pPr>
              <w:pStyle w:val="TAN"/>
            </w:pPr>
            <w:r w:rsidRPr="00DA30FD">
              <w:t>NOTE 2:</w:t>
            </w:r>
            <w:r w:rsidRPr="00DA30FD">
              <w:tab/>
              <w:t>The extended content type is set to “</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3027" w:name="_CRTable10_2_1_24"/>
      <w:r w:rsidRPr="00F20865">
        <w:lastRenderedPageBreak/>
        <w:t>Table </w:t>
      </w:r>
      <w:bookmarkEnd w:id="3027"/>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5D53EF">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263F3990"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733349"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3F9901D4"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565068C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77369F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4BE50F7B"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F20865" w:rsidRDefault="00BD4F91" w:rsidP="005D53EF">
            <w:pPr>
              <w:keepNext/>
              <w:keepLines/>
              <w:spacing w:after="0"/>
              <w:rPr>
                <w:rFonts w:ascii="Arial" w:hAnsi="Arial"/>
                <w:sz w:val="18"/>
              </w:rPr>
            </w:pPr>
            <w:r w:rsidRPr="00F20865">
              <w:rPr>
                <w:rFonts w:ascii="Arial" w:hAnsi="Arial"/>
                <w:sz w:val="18"/>
              </w:rPr>
              <w:t>Discover</w:t>
            </w:r>
            <w:r w:rsidRPr="00F20865">
              <w:rPr>
                <w:rFonts w:ascii="Arial" w:hAnsi="Arial"/>
                <w:sz w:val="18"/>
                <w:lang w:eastAsia="zh-CN"/>
              </w:rPr>
              <w:t>e</w:t>
            </w:r>
            <w:r>
              <w:rPr>
                <w:rFonts w:ascii="Arial" w:hAnsi="Arial"/>
                <w:sz w:val="18"/>
                <w:lang w:eastAsia="zh-CN"/>
              </w:rPr>
              <w:t>r</w:t>
            </w:r>
            <w:r w:rsidRPr="00F20865">
              <w:rPr>
                <w:rFonts w:ascii="Arial" w:hAnsi="Arial"/>
                <w:sz w:val="18"/>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63D64F88"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03CEE6AE"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F20865" w:rsidRDefault="00BD4F91" w:rsidP="005D53EF">
            <w:pPr>
              <w:keepNext/>
              <w:keepLines/>
              <w:spacing w:after="0"/>
              <w:rPr>
                <w:rFonts w:ascii="Arial" w:hAnsi="Arial"/>
                <w:sz w:val="18"/>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9E27280"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5F4F8D63"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5D53EF">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77777777" w:rsidR="00BD4F91" w:rsidRPr="00F20865" w:rsidRDefault="00BD4F91" w:rsidP="005D53EF">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3028" w:name="_CR10_2_2"/>
      <w:bookmarkStart w:id="3029" w:name="_Toc218597425"/>
      <w:bookmarkEnd w:id="3028"/>
      <w:r w:rsidRPr="00C6761E">
        <w:t>10.2.</w:t>
      </w:r>
      <w:r w:rsidR="0002230C" w:rsidRPr="00C6761E">
        <w:t>2</w:t>
      </w:r>
      <w:r w:rsidRPr="00C6761E">
        <w:tab/>
        <w:t>Relay TAI</w:t>
      </w:r>
      <w:bookmarkEnd w:id="3029"/>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3030" w:name="_CR10_2_3"/>
      <w:bookmarkStart w:id="3031" w:name="_Toc218597426"/>
      <w:bookmarkEnd w:id="3030"/>
      <w:r w:rsidRPr="00C6761E">
        <w:t>10.2.</w:t>
      </w:r>
      <w:r w:rsidR="00377A98" w:rsidRPr="00C6761E">
        <w:t>3</w:t>
      </w:r>
      <w:r w:rsidRPr="00C6761E">
        <w:tab/>
        <w:t>NCGI</w:t>
      </w:r>
      <w:bookmarkEnd w:id="3031"/>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032" w:name="_CR10_2_4"/>
      <w:bookmarkStart w:id="3033" w:name="_Toc218597427"/>
      <w:bookmarkEnd w:id="3032"/>
      <w:r w:rsidRPr="00C6761E">
        <w:rPr>
          <w:lang w:eastAsia="zh-CN"/>
        </w:rPr>
        <w:t>10.2.</w:t>
      </w:r>
      <w:r w:rsidR="00731A0A" w:rsidRPr="00C6761E">
        <w:rPr>
          <w:lang w:eastAsia="zh-CN"/>
        </w:rPr>
        <w:t>4</w:t>
      </w:r>
      <w:r w:rsidRPr="00C6761E">
        <w:rPr>
          <w:lang w:eastAsia="zh-CN"/>
        </w:rPr>
        <w:tab/>
        <w:t>Target user info</w:t>
      </w:r>
      <w:bookmarkEnd w:id="3033"/>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034" w:name="_CR10_2_5"/>
      <w:bookmarkStart w:id="3035" w:name="_Toc218597428"/>
      <w:bookmarkEnd w:id="3034"/>
      <w:r w:rsidRPr="00C6761E">
        <w:rPr>
          <w:lang w:eastAsia="zh-CN"/>
        </w:rPr>
        <w:t>10.2.</w:t>
      </w:r>
      <w:r w:rsidR="00731A0A" w:rsidRPr="00C6761E">
        <w:rPr>
          <w:lang w:eastAsia="zh-CN"/>
        </w:rPr>
        <w:t>5</w:t>
      </w:r>
      <w:r w:rsidRPr="00C6761E">
        <w:rPr>
          <w:lang w:eastAsia="zh-CN"/>
        </w:rPr>
        <w:tab/>
        <w:t>Metadata</w:t>
      </w:r>
      <w:bookmarkEnd w:id="3035"/>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lastRenderedPageBreak/>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036" w:name="_CR10_2_6"/>
      <w:bookmarkStart w:id="3037" w:name="_Toc218597429"/>
      <w:bookmarkEnd w:id="3036"/>
      <w:r w:rsidRPr="00C6761E">
        <w:rPr>
          <w:lang w:eastAsia="zh-CN"/>
        </w:rPr>
        <w:t>10.2.6</w:t>
      </w:r>
      <w:r w:rsidRPr="00C6761E">
        <w:rPr>
          <w:lang w:eastAsia="zh-CN"/>
        </w:rPr>
        <w:tab/>
        <w:t>RRC container</w:t>
      </w:r>
      <w:bookmarkEnd w:id="3037"/>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1937286E"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016F89A1" w14:textId="77777777" w:rsidR="00B927ED" w:rsidRPr="00B927ED" w:rsidRDefault="00B927ED" w:rsidP="00B927ED">
      <w:pPr>
        <w:pStyle w:val="B1"/>
      </w:pPr>
      <w:r w:rsidRPr="00B927ED">
        <w:t>c)</w:t>
      </w:r>
      <w:r w:rsidRPr="00B927ED">
        <w:tab/>
        <w:t>PROSE PC5 DISCOVERY message for multi-hop UE-to-network relay discovery announcement as in table 10.2.1.15; or</w:t>
      </w:r>
    </w:p>
    <w:p w14:paraId="2EFFA388" w14:textId="77777777" w:rsidR="00B927ED" w:rsidRPr="00B927ED" w:rsidRDefault="00B927ED" w:rsidP="00B927ED">
      <w:pPr>
        <w:pStyle w:val="B1"/>
      </w:pPr>
      <w:r w:rsidRPr="00B927ED">
        <w:t>d)</w:t>
      </w:r>
      <w:r w:rsidRPr="00B927ED">
        <w:tab/>
        <w:t>PROSE PC5 DISCOVERY message for multi-hop UE-to-network relay discovery response as in table 10.2.1.18.</w:t>
      </w:r>
    </w:p>
    <w:p w14:paraId="7F9C331F" w14:textId="062B213B" w:rsidR="003371C3" w:rsidRPr="00C6761E" w:rsidRDefault="003371C3" w:rsidP="003371C3">
      <w:pPr>
        <w:rPr>
          <w:lang w:eastAsia="zh-CN"/>
        </w:rPr>
      </w:pPr>
      <w:r w:rsidRPr="00C6761E">
        <w:rPr>
          <w:lang w:eastAsia="zh-CN"/>
        </w:rPr>
        <w:t xml:space="preserve">to indicate the RRC container information if it is received from the lower layers and the UE acts </w:t>
      </w:r>
      <w:r w:rsidR="00B927ED">
        <w:rPr>
          <w:lang w:eastAsia="zh-CN"/>
        </w:rPr>
        <w:t>either</w:t>
      </w:r>
      <w:r w:rsidR="00B927ED" w:rsidRPr="00C6761E">
        <w:rPr>
          <w:lang w:eastAsia="zh-CN"/>
        </w:rPr>
        <w:t xml:space="preserve"> </w:t>
      </w:r>
      <w:r w:rsidRPr="00C6761E">
        <w:rPr>
          <w:lang w:eastAsia="zh-CN"/>
        </w:rPr>
        <w:t>as a 5G ProSe layer-2 UE-to-network relay UE</w:t>
      </w:r>
      <w:r w:rsidR="004D0F65" w:rsidRPr="00F32637">
        <w:rPr>
          <w:lang w:eastAsia="zh-CN"/>
        </w:rPr>
        <w:t xml:space="preserve"> </w:t>
      </w:r>
      <w:r w:rsidR="004D0F65">
        <w:rPr>
          <w:lang w:eastAsia="zh-CN"/>
        </w:rPr>
        <w:t xml:space="preserve">for </w:t>
      </w:r>
      <w:r w:rsidR="004D0F65" w:rsidRPr="00C6761E">
        <w:rPr>
          <w:lang w:eastAsia="zh-CN"/>
        </w:rPr>
        <w:t>UE-to-network relay discovery</w:t>
      </w:r>
      <w:r w:rsidR="004D0F65">
        <w:rPr>
          <w:lang w:eastAsia="zh-CN"/>
        </w:rPr>
        <w:t xml:space="preserve">, or as a </w:t>
      </w:r>
      <w:r w:rsidR="004D0F65" w:rsidRPr="008D4DBB">
        <w:rPr>
          <w:lang w:eastAsia="zh-CN"/>
        </w:rPr>
        <w:t xml:space="preserve">5G ProSe layer-2 multi-hop UE-to-network relay UE or </w:t>
      </w:r>
      <w:r w:rsidR="004D0F65">
        <w:rPr>
          <w:lang w:eastAsia="zh-CN"/>
        </w:rPr>
        <w:t>a</w:t>
      </w:r>
      <w:r w:rsidR="004D0F65" w:rsidRPr="008D4DBB">
        <w:rPr>
          <w:lang w:eastAsia="zh-CN"/>
        </w:rPr>
        <w:t xml:space="preserve"> 5G ProSe layer-2 intermediate UE-to-network relay</w:t>
      </w:r>
      <w:r w:rsidR="004D0F65">
        <w:rPr>
          <w:lang w:eastAsia="zh-CN"/>
        </w:rPr>
        <w:t xml:space="preserve"> for multi-hop </w:t>
      </w:r>
      <w:r w:rsidR="004D0F65" w:rsidRPr="00C6761E">
        <w:rPr>
          <w:lang w:eastAsia="zh-CN"/>
        </w:rPr>
        <w:t>UE-to-network relay</w:t>
      </w:r>
      <w:r w:rsidR="004D0F65">
        <w:rPr>
          <w:lang w:eastAsia="zh-CN"/>
        </w:rPr>
        <w:t xml:space="preserve"> </w:t>
      </w:r>
      <w:r w:rsidR="004D0F65" w:rsidRPr="00C6761E">
        <w:rPr>
          <w:lang w:eastAsia="zh-CN"/>
        </w:rPr>
        <w:t>discovery</w:t>
      </w:r>
      <w:r w:rsidRPr="00C6761E">
        <w:rPr>
          <w:lang w:eastAsia="zh-CN"/>
        </w:rPr>
        <w:t>.</w:t>
      </w:r>
    </w:p>
    <w:p w14:paraId="46C669E5" w14:textId="37D5E0FB" w:rsidR="00DA61EE" w:rsidRPr="00C6761E" w:rsidRDefault="00DA61EE" w:rsidP="00DA61EE">
      <w:pPr>
        <w:pStyle w:val="Heading3"/>
        <w:rPr>
          <w:lang w:eastAsia="zh-CN"/>
        </w:rPr>
      </w:pPr>
      <w:bookmarkStart w:id="3038" w:name="_CR10_2_7"/>
      <w:bookmarkStart w:id="3039" w:name="_Toc218597430"/>
      <w:bookmarkEnd w:id="3038"/>
      <w:r w:rsidRPr="00C6761E">
        <w:rPr>
          <w:lang w:eastAsia="zh-CN"/>
        </w:rPr>
        <w:t>10.2.7</w:t>
      </w:r>
      <w:r w:rsidRPr="00C6761E">
        <w:rPr>
          <w:lang w:eastAsia="zh-CN"/>
        </w:rPr>
        <w:tab/>
        <w:t>Target discoveree info</w:t>
      </w:r>
      <w:bookmarkEnd w:id="3039"/>
    </w:p>
    <w:p w14:paraId="2324BC20" w14:textId="34339238" w:rsidR="00DA61E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2F65F598" w14:textId="730F1E20" w:rsidR="0071221C" w:rsidRPr="00C6761E" w:rsidRDefault="0071221C" w:rsidP="00772733">
      <w:pPr>
        <w:rPr>
          <w:lang w:eastAsia="zh-CN"/>
        </w:rPr>
      </w:pPr>
      <w:r w:rsidRPr="00C6761E">
        <w:rPr>
          <w:lang w:eastAsia="zh-CN"/>
        </w:rPr>
        <w:t xml:space="preserve">The target discoveree info IE shall be included in 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 target discoveree info is provided by the application layer.</w:t>
      </w:r>
    </w:p>
    <w:p w14:paraId="07A3EC62" w14:textId="484B1C27" w:rsidR="002749DB" w:rsidRDefault="002749DB" w:rsidP="009B1652">
      <w:pPr>
        <w:pStyle w:val="Heading3"/>
        <w:rPr>
          <w:lang w:eastAsia="zh-CN"/>
        </w:rPr>
      </w:pPr>
      <w:bookmarkStart w:id="3040" w:name="_CR10_2_8"/>
      <w:bookmarkStart w:id="3041" w:name="_Toc218597431"/>
      <w:bookmarkEnd w:id="3040"/>
      <w:r>
        <w:rPr>
          <w:lang w:eastAsia="zh-CN"/>
        </w:rPr>
        <w:t>10.2.8</w:t>
      </w:r>
      <w:r>
        <w:rPr>
          <w:lang w:eastAsia="zh-CN"/>
        </w:rPr>
        <w:tab/>
        <w:t>Void</w:t>
      </w:r>
      <w:bookmarkEnd w:id="3041"/>
    </w:p>
    <w:p w14:paraId="655D6320" w14:textId="77745677" w:rsidR="002749DB" w:rsidRDefault="002749DB" w:rsidP="009B1652">
      <w:pPr>
        <w:pStyle w:val="Heading3"/>
        <w:rPr>
          <w:lang w:eastAsia="zh-CN"/>
        </w:rPr>
      </w:pPr>
      <w:bookmarkStart w:id="3042" w:name="_CR10_2_8a"/>
      <w:bookmarkStart w:id="3043" w:name="_Toc218597432"/>
      <w:bookmarkEnd w:id="3042"/>
      <w:r>
        <w:rPr>
          <w:lang w:eastAsia="zh-CN"/>
        </w:rPr>
        <w:t>10.2.8a</w:t>
      </w:r>
      <w:r>
        <w:rPr>
          <w:lang w:eastAsia="zh-CN"/>
        </w:rPr>
        <w:tab/>
        <w:t>Void</w:t>
      </w:r>
      <w:bookmarkEnd w:id="3043"/>
    </w:p>
    <w:p w14:paraId="56ED8A3D" w14:textId="4445F96F" w:rsidR="001B242E" w:rsidRPr="00C6761E" w:rsidRDefault="001B242E" w:rsidP="009B1652">
      <w:pPr>
        <w:pStyle w:val="Heading3"/>
        <w:rPr>
          <w:rFonts w:eastAsiaTheme="minorEastAsia"/>
          <w:lang w:eastAsia="zh-CN"/>
        </w:rPr>
      </w:pPr>
      <w:bookmarkStart w:id="3044" w:name="_CR10_2_9"/>
      <w:bookmarkStart w:id="3045" w:name="_Toc218597433"/>
      <w:bookmarkEnd w:id="3044"/>
      <w:r w:rsidRPr="00C6761E">
        <w:rPr>
          <w:rFonts w:eastAsiaTheme="minorEastAsia"/>
          <w:lang w:eastAsia="zh-CN"/>
        </w:rPr>
        <w:t>10.2.9</w:t>
      </w:r>
      <w:r w:rsidRPr="00C6761E">
        <w:rPr>
          <w:rFonts w:eastAsiaTheme="minorEastAsia"/>
          <w:lang w:eastAsia="zh-CN"/>
        </w:rPr>
        <w:tab/>
        <w:t>UE-to-UE relay UE info</w:t>
      </w:r>
      <w:bookmarkEnd w:id="3045"/>
    </w:p>
    <w:p w14:paraId="71DD1E59" w14:textId="51EEC21C"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998AF5" w:rsidR="001B242E" w:rsidRDefault="001B242E" w:rsidP="00772733">
      <w:pPr>
        <w:rPr>
          <w:lang w:eastAsia="zh-CN"/>
        </w:rPr>
      </w:pPr>
      <w:r w:rsidRPr="00C6761E">
        <w:rPr>
          <w:lang w:eastAsia="zh-CN"/>
        </w:rPr>
        <w:t xml:space="preserve">The UE-to-UE relay UE info IE may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5074AA3A"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3046" w:name="_CR10_2_10"/>
      <w:bookmarkStart w:id="3047" w:name="_Toc218597434"/>
      <w:bookmarkEnd w:id="3046"/>
      <w:r w:rsidRPr="00C6761E">
        <w:rPr>
          <w:rFonts w:eastAsiaTheme="minorEastAsia"/>
          <w:lang w:eastAsia="zh-CN"/>
        </w:rPr>
        <w:lastRenderedPageBreak/>
        <w:t>10.2.10</w:t>
      </w:r>
      <w:r w:rsidRPr="00C6761E">
        <w:rPr>
          <w:rFonts w:eastAsiaTheme="minorEastAsia"/>
          <w:lang w:eastAsia="zh-CN"/>
        </w:rPr>
        <w:tab/>
        <w:t>Status indicator</w:t>
      </w:r>
      <w:bookmarkEnd w:id="3047"/>
    </w:p>
    <w:p w14:paraId="4320AE70" w14:textId="26B34904"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20ED7281"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 xml:space="preserve">PROSE PC5 DISCOVERY message for UE-to-UE relay </w:t>
      </w:r>
      <w:r>
        <w:rPr>
          <w:lang w:eastAsia="zh-CN"/>
        </w:rPr>
        <w:t xml:space="preserve">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3048" w:name="_CR10_2_11"/>
      <w:bookmarkStart w:id="3049" w:name="_Toc218597435"/>
      <w:bookmarkEnd w:id="3048"/>
      <w:r w:rsidRPr="00C6761E">
        <w:rPr>
          <w:lang w:eastAsia="zh-CN"/>
        </w:rPr>
        <w:t>10.2.11</w:t>
      </w:r>
      <w:r w:rsidRPr="00C6761E">
        <w:rPr>
          <w:lang w:eastAsia="zh-CN"/>
        </w:rPr>
        <w:tab/>
      </w:r>
      <w:r w:rsidRPr="00C6761E">
        <w:t>Announce prohibited indication</w:t>
      </w:r>
      <w:bookmarkEnd w:id="3049"/>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504E799B"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3050" w:name="_CR10_2_11a"/>
      <w:bookmarkStart w:id="3051" w:name="_Toc218597436"/>
      <w:bookmarkEnd w:id="3050"/>
      <w:r w:rsidRPr="00C6761E">
        <w:rPr>
          <w:lang w:eastAsia="zh-CN"/>
        </w:rPr>
        <w:t>10.2.11</w:t>
      </w:r>
      <w:r w:rsidR="00F02350">
        <w:rPr>
          <w:lang w:eastAsia="zh-CN"/>
        </w:rPr>
        <w:t>a</w:t>
      </w:r>
      <w:r w:rsidRPr="00C6761E">
        <w:rPr>
          <w:lang w:eastAsia="zh-CN"/>
        </w:rPr>
        <w:tab/>
      </w:r>
      <w:r w:rsidRPr="00C6761E">
        <w:t>Discoveree user info</w:t>
      </w:r>
      <w:bookmarkEnd w:id="3051"/>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3052" w:name="_CR10_2_12"/>
      <w:bookmarkStart w:id="3053" w:name="_Toc218597437"/>
      <w:bookmarkEnd w:id="3052"/>
      <w:r>
        <w:rPr>
          <w:lang w:eastAsia="zh-CN"/>
        </w:rPr>
        <w:t>10.2.12</w:t>
      </w:r>
      <w:r w:rsidRPr="00C6761E">
        <w:rPr>
          <w:lang w:eastAsia="zh-CN"/>
        </w:rPr>
        <w:tab/>
      </w:r>
      <w:r>
        <w:t>N</w:t>
      </w:r>
      <w:r w:rsidRPr="008D60E9">
        <w:t>ID</w:t>
      </w:r>
      <w:bookmarkEnd w:id="3053"/>
      <w:r w:rsidRPr="00C6761E">
        <w:t xml:space="preserve"> </w:t>
      </w:r>
    </w:p>
    <w:p w14:paraId="6D22F9B6" w14:textId="6D9C18BB" w:rsidR="005A129D" w:rsidRDefault="005A129D" w:rsidP="005A129D">
      <w:pPr>
        <w:rPr>
          <w:noProof/>
        </w:rPr>
      </w:pPr>
      <w:r w:rsidRPr="00567A9B">
        <w:rPr>
          <w:noProof/>
        </w:rPr>
        <w:t>The NID information element shall be included in the PROSE PC5 DISCOVERY message for relay discovery additional information as in table</w:t>
      </w:r>
      <w:r w:rsidRPr="00C6761E">
        <w:t> </w:t>
      </w:r>
      <w:r w:rsidRPr="00567A9B">
        <w:rPr>
          <w:noProof/>
        </w:rPr>
        <w:t>10.2.1.11</w:t>
      </w:r>
      <w:r w:rsidR="004D5F67">
        <w:rPr>
          <w:noProof/>
        </w:rPr>
        <w:t xml:space="preserve">, or in the </w:t>
      </w:r>
      <w:r w:rsidR="004D5F67" w:rsidRPr="00B2779D">
        <w:t xml:space="preserve">PROSE PC5 DISCOVERY message for </w:t>
      </w:r>
      <w:r w:rsidR="004D5F67">
        <w:t>multi-hop UE-to-network relay discovery additional information as in t</w:t>
      </w:r>
      <w:r w:rsidR="004D5F67" w:rsidRPr="00B2779D">
        <w:t>able 10.2.1.</w:t>
      </w:r>
      <w:r w:rsidR="004D5F67">
        <w:t xml:space="preserve">16, </w:t>
      </w:r>
      <w:r w:rsidRPr="00567A9B">
        <w:rPr>
          <w:noProof/>
        </w:rPr>
        <w:t>in case of SNPN when the NCGI, the Relay TAI or both is included in the message.</w:t>
      </w:r>
    </w:p>
    <w:p w14:paraId="0227D014" w14:textId="77777777" w:rsidR="00DD379B" w:rsidRPr="00C6761E" w:rsidRDefault="00DD379B" w:rsidP="00DD379B">
      <w:pPr>
        <w:pStyle w:val="Heading3"/>
        <w:rPr>
          <w:lang w:eastAsia="zh-CN"/>
        </w:rPr>
      </w:pPr>
      <w:bookmarkStart w:id="3054" w:name="_CR10_2_13"/>
      <w:bookmarkStart w:id="3055" w:name="_Toc202389105"/>
      <w:bookmarkStart w:id="3056" w:name="_Toc218597438"/>
      <w:bookmarkEnd w:id="3054"/>
      <w:r>
        <w:rPr>
          <w:lang w:eastAsia="zh-CN"/>
        </w:rPr>
        <w:t>10.2.13</w:t>
      </w:r>
      <w:r w:rsidRPr="00C6761E">
        <w:rPr>
          <w:lang w:eastAsia="zh-CN"/>
        </w:rPr>
        <w:tab/>
      </w:r>
      <w:bookmarkEnd w:id="3055"/>
      <w:r w:rsidRPr="008D4DBB">
        <w:rPr>
          <w:lang w:eastAsia="zh-CN"/>
        </w:rPr>
        <w:t>Hop count</w:t>
      </w:r>
      <w:bookmarkEnd w:id="3056"/>
    </w:p>
    <w:p w14:paraId="4C6638C7" w14:textId="77777777" w:rsidR="00DD379B" w:rsidRDefault="00DD379B" w:rsidP="00DD379B">
      <w:pPr>
        <w:rPr>
          <w:noProof/>
        </w:rPr>
      </w:pPr>
      <w:r w:rsidRPr="00567A9B">
        <w:rPr>
          <w:noProof/>
        </w:rPr>
        <w:t xml:space="preserve">The </w:t>
      </w:r>
      <w:r w:rsidRPr="008D4DBB">
        <w:rPr>
          <w:lang w:eastAsia="zh-CN"/>
        </w:rPr>
        <w:t>Hop count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and </w:t>
      </w:r>
      <w:r w:rsidRPr="00C6761E">
        <w:t xml:space="preserve">PROSE PC5 DISCOVERY message for </w:t>
      </w:r>
      <w:r w:rsidRPr="00F67660">
        <w:t xml:space="preserve">multi-hop </w:t>
      </w:r>
      <w:r w:rsidRPr="00C6761E">
        <w:rPr>
          <w:lang w:eastAsia="zh-CN"/>
        </w:rPr>
        <w:t xml:space="preserve">UE-to-network relay discovery </w:t>
      </w:r>
      <w:r>
        <w:rPr>
          <w:lang w:eastAsia="zh-CN"/>
        </w:rPr>
        <w:t xml:space="preserve">response to </w:t>
      </w:r>
      <w:r w:rsidRPr="008D4DBB">
        <w:t xml:space="preserve">provide </w:t>
      </w:r>
      <w:r w:rsidRPr="008D4DBB">
        <w:rPr>
          <w:lang w:eastAsia="zh-CN"/>
        </w:rPr>
        <w:t xml:space="preserve">the number of PC5 hops required for the 5G ProSe </w:t>
      </w:r>
      <w:r w:rsidRPr="008D4DBB">
        <w:t xml:space="preserve">multi-hop </w:t>
      </w:r>
      <w:r w:rsidRPr="008D4DBB">
        <w:rPr>
          <w:lang w:eastAsia="zh-CN"/>
        </w:rPr>
        <w:t>remote UE to reach the network</w:t>
      </w:r>
      <w:r w:rsidRPr="00567A9B">
        <w:rPr>
          <w:noProof/>
        </w:rPr>
        <w:t>.</w:t>
      </w:r>
    </w:p>
    <w:p w14:paraId="089CF5E7" w14:textId="77777777" w:rsidR="00DD379B" w:rsidRPr="00C6761E" w:rsidRDefault="00DD379B" w:rsidP="00DD379B">
      <w:pPr>
        <w:pStyle w:val="Heading3"/>
        <w:rPr>
          <w:lang w:eastAsia="zh-CN"/>
        </w:rPr>
      </w:pPr>
      <w:bookmarkStart w:id="3057" w:name="_CR10_2_14"/>
      <w:bookmarkStart w:id="3058" w:name="_Toc218597439"/>
      <w:bookmarkEnd w:id="3057"/>
      <w:r>
        <w:rPr>
          <w:lang w:eastAsia="zh-CN"/>
        </w:rPr>
        <w:t>10.2.14</w:t>
      </w:r>
      <w:r w:rsidRPr="00C6761E">
        <w:rPr>
          <w:lang w:eastAsia="zh-CN"/>
        </w:rPr>
        <w:tab/>
      </w:r>
      <w:r w:rsidRPr="008D4DBB">
        <w:rPr>
          <w:lang w:eastAsia="zh-CN"/>
        </w:rPr>
        <w:t>Hop limit</w:t>
      </w:r>
      <w:bookmarkEnd w:id="3058"/>
    </w:p>
    <w:p w14:paraId="08924D9A" w14:textId="77777777" w:rsidR="00DD379B" w:rsidRPr="00C6761E" w:rsidRDefault="00DD379B" w:rsidP="00DD379B">
      <w:r w:rsidRPr="00567A9B">
        <w:rPr>
          <w:noProof/>
        </w:rPr>
        <w:t xml:space="preserve">The </w:t>
      </w:r>
      <w:r w:rsidRPr="008D4DBB">
        <w:rPr>
          <w:lang w:eastAsia="zh-CN"/>
        </w:rPr>
        <w:t>Hop limit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and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w:t>
      </w:r>
      <w:r w:rsidRPr="008D4DBB">
        <w:t xml:space="preserve">provide </w:t>
      </w:r>
      <w:r w:rsidRPr="008D4DBB">
        <w:rPr>
          <w:lang w:eastAsia="zh-CN"/>
        </w:rPr>
        <w:t>the</w:t>
      </w:r>
      <w:r w:rsidRPr="008D4DBB">
        <w:t xml:space="preserve"> limit </w:t>
      </w:r>
      <w:r>
        <w:t>of the hops (i.e. the</w:t>
      </w:r>
      <w:r w:rsidRPr="008D4DBB">
        <w:t xml:space="preserve"> maximum number of hops</w:t>
      </w:r>
      <w:r>
        <w:t>)</w:t>
      </w:r>
      <w:r w:rsidRPr="008D4DBB">
        <w:t xml:space="preserve"> for </w:t>
      </w:r>
      <w:r w:rsidRPr="008D4DBB">
        <w:rPr>
          <w:lang w:eastAsia="zh-CN"/>
        </w:rPr>
        <w:t>the 5G ProSe</w:t>
      </w:r>
      <w:r w:rsidRPr="008D4DBB">
        <w:t xml:space="preserve"> multi-hop r</w:t>
      </w:r>
      <w:r w:rsidRPr="008D4DBB">
        <w:rPr>
          <w:lang w:eastAsia="zh-CN"/>
        </w:rPr>
        <w:t>emote UE to reach the network</w:t>
      </w:r>
      <w:r w:rsidRPr="00567A9B">
        <w:rPr>
          <w:noProof/>
        </w:rPr>
        <w:t>.</w:t>
      </w:r>
    </w:p>
    <w:p w14:paraId="6FB7C6A3" w14:textId="77777777" w:rsidR="00DD379B" w:rsidRPr="00C6761E" w:rsidRDefault="00DD379B" w:rsidP="00DD379B">
      <w:pPr>
        <w:pStyle w:val="Heading3"/>
        <w:rPr>
          <w:lang w:eastAsia="zh-CN"/>
        </w:rPr>
      </w:pPr>
      <w:bookmarkStart w:id="3059" w:name="_CR10_2_15"/>
      <w:bookmarkStart w:id="3060" w:name="_Toc218597440"/>
      <w:bookmarkEnd w:id="3059"/>
      <w:r>
        <w:rPr>
          <w:lang w:eastAsia="zh-CN"/>
        </w:rPr>
        <w:t>10.2.15</w:t>
      </w:r>
      <w:r w:rsidRPr="00C6761E">
        <w:rPr>
          <w:lang w:eastAsia="zh-CN"/>
        </w:rPr>
        <w:tab/>
      </w:r>
      <w:r w:rsidRPr="008D4DBB">
        <w:rPr>
          <w:lang w:eastAsia="zh-CN"/>
        </w:rPr>
        <w:t xml:space="preserve">Root </w:t>
      </w:r>
      <w:r>
        <w:rPr>
          <w:lang w:eastAsia="zh-CN"/>
        </w:rPr>
        <w:t>r</w:t>
      </w:r>
      <w:r w:rsidRPr="008D4DBB">
        <w:rPr>
          <w:lang w:eastAsia="zh-CN"/>
        </w:rPr>
        <w:t>elay</w:t>
      </w:r>
      <w:r>
        <w:rPr>
          <w:lang w:eastAsia="zh-CN"/>
        </w:rPr>
        <w:t xml:space="preserve"> info</w:t>
      </w:r>
      <w:bookmarkEnd w:id="3060"/>
    </w:p>
    <w:p w14:paraId="784C562B" w14:textId="77777777" w:rsidR="00DD379B" w:rsidRPr="00C6761E" w:rsidRDefault="00DD379B" w:rsidP="00DD379B">
      <w:r w:rsidRPr="00567A9B">
        <w:rPr>
          <w:noProof/>
        </w:rPr>
        <w:t xml:space="preserve">The </w:t>
      </w:r>
      <w:r w:rsidRPr="008D4DBB">
        <w:rPr>
          <w:lang w:eastAsia="zh-CN"/>
        </w:rPr>
        <w:t xml:space="preserve">Root </w:t>
      </w:r>
      <w:r>
        <w:rPr>
          <w:lang w:eastAsia="zh-CN"/>
        </w:rPr>
        <w:t>r</w:t>
      </w:r>
      <w:r w:rsidRPr="008D4DBB">
        <w:rPr>
          <w:lang w:eastAsia="zh-CN"/>
        </w:rPr>
        <w:t>elay</w:t>
      </w:r>
      <w:r>
        <w:rPr>
          <w:lang w:eastAsia="zh-CN"/>
        </w:rPr>
        <w:t xml:space="preserve"> info</w:t>
      </w:r>
      <w:r w:rsidRPr="00567A9B">
        <w:rPr>
          <w:noProof/>
        </w:rPr>
        <w:t xml:space="preserve"> information element </w:t>
      </w:r>
      <w:r>
        <w:rPr>
          <w:noProof/>
        </w:rPr>
        <w:t xml:space="preserve">is included in the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noProof/>
        </w:rPr>
        <w:t xml:space="preserve"> and </w:t>
      </w:r>
      <w:r w:rsidRPr="00B2779D">
        <w:t xml:space="preserve">PROSE PC5 DISCOVERY message for </w:t>
      </w:r>
      <w:r>
        <w:t xml:space="preserve">multi-hop UE-to-network relay discovery additional information to provide the user info ID of the </w:t>
      </w:r>
      <w:r w:rsidRPr="00290C42">
        <w:t xml:space="preserve">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567A9B">
        <w:rPr>
          <w:noProof/>
        </w:rPr>
        <w:t>.</w:t>
      </w:r>
    </w:p>
    <w:p w14:paraId="2392B2AC" w14:textId="636BD0F4" w:rsidR="00DD379B" w:rsidRPr="00C6761E" w:rsidRDefault="00DD379B" w:rsidP="00DD379B">
      <w:pPr>
        <w:pStyle w:val="Heading3"/>
        <w:rPr>
          <w:lang w:eastAsia="zh-CN"/>
        </w:rPr>
      </w:pPr>
      <w:bookmarkStart w:id="3061" w:name="_CR10_2_16"/>
      <w:bookmarkStart w:id="3062" w:name="_Toc218597441"/>
      <w:bookmarkEnd w:id="3061"/>
      <w:r>
        <w:rPr>
          <w:lang w:eastAsia="zh-CN"/>
        </w:rPr>
        <w:lastRenderedPageBreak/>
        <w:t>10.2.16</w:t>
      </w:r>
      <w:r w:rsidRPr="00C6761E">
        <w:rPr>
          <w:lang w:eastAsia="zh-CN"/>
        </w:rPr>
        <w:tab/>
      </w:r>
      <w:r w:rsidRPr="003A27F1">
        <w:rPr>
          <w:lang w:eastAsia="zh-CN"/>
        </w:rPr>
        <w:t xml:space="preserve">Multi-hop </w:t>
      </w:r>
      <w:r w:rsidR="006202E4">
        <w:rPr>
          <w:rFonts w:eastAsiaTheme="minorEastAsia" w:hint="eastAsia"/>
          <w:lang w:eastAsia="zh-CN"/>
        </w:rPr>
        <w:t xml:space="preserve">U2N </w:t>
      </w:r>
      <w:r w:rsidRPr="003A27F1">
        <w:rPr>
          <w:lang w:eastAsia="zh-CN"/>
        </w:rPr>
        <w:t>path info</w:t>
      </w:r>
      <w:bookmarkEnd w:id="3062"/>
    </w:p>
    <w:p w14:paraId="4DDD3E7C" w14:textId="2A97592F" w:rsidR="00DD379B" w:rsidRPr="00C6761E" w:rsidRDefault="00DD379B" w:rsidP="00DD379B">
      <w:r w:rsidRPr="00567A9B">
        <w:rPr>
          <w:noProof/>
        </w:rPr>
        <w:t xml:space="preserve">The </w:t>
      </w:r>
      <w:r w:rsidRPr="003A27F1">
        <w:rPr>
          <w:lang w:eastAsia="zh-CN"/>
        </w:rPr>
        <w:t xml:space="preserve">Multi-hop </w:t>
      </w:r>
      <w:r w:rsidR="006202E4">
        <w:rPr>
          <w:rFonts w:eastAsiaTheme="minorEastAsia" w:hint="eastAsia"/>
          <w:lang w:eastAsia="zh-CN"/>
        </w:rPr>
        <w:t>U2N</w:t>
      </w:r>
      <w:r w:rsidR="006202E4">
        <w:rPr>
          <w:rFonts w:eastAsiaTheme="minorEastAsia"/>
          <w:lang w:eastAsia="zh-CN"/>
        </w:rPr>
        <w:t xml:space="preserve"> </w:t>
      </w:r>
      <w:r w:rsidRPr="003A27F1">
        <w:rPr>
          <w:lang w:eastAsia="zh-CN"/>
        </w:rPr>
        <w:t>path info</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noProof/>
        </w:rPr>
        <w:t xml:space="preserve"> and </w:t>
      </w:r>
      <w:r w:rsidRPr="00C6761E">
        <w:t xml:space="preserve">PROSE PC5 DISCOVERY message for </w:t>
      </w:r>
      <w:r>
        <w:t xml:space="preserve">multi-hop </w:t>
      </w:r>
      <w:r w:rsidRPr="00C6761E">
        <w:rPr>
          <w:lang w:eastAsia="zh-CN"/>
        </w:rPr>
        <w:t>UE-to-network relay discovery response</w:t>
      </w:r>
      <w:r>
        <w:rPr>
          <w:lang w:eastAsia="zh-CN"/>
        </w:rPr>
        <w:t xml:space="preserve"> to provide the </w:t>
      </w:r>
      <w:r>
        <w:t>ordered</w:t>
      </w:r>
      <w:r w:rsidRPr="00940290">
        <w:t xml:space="preserve"> list of the </w:t>
      </w:r>
      <w:r>
        <w:t>u</w:t>
      </w:r>
      <w:r w:rsidRPr="00940290">
        <w:t>ser info IDs</w:t>
      </w:r>
      <w:r>
        <w:t xml:space="preserve"> </w:t>
      </w:r>
      <w:r w:rsidR="006202E4">
        <w:rPr>
          <w:rFonts w:eastAsiaTheme="minorEastAsia" w:hint="eastAsia"/>
          <w:lang w:eastAsia="zh-CN"/>
        </w:rPr>
        <w:t>and layer-2 IDs</w:t>
      </w:r>
      <w:r w:rsidR="006202E4">
        <w:t xml:space="preserve"> </w:t>
      </w:r>
      <w:r>
        <w:t xml:space="preserve">of the selected </w:t>
      </w:r>
      <w:r w:rsidRPr="00522BE5">
        <w:t>path</w:t>
      </w:r>
      <w:r w:rsidRPr="00567A9B">
        <w:rPr>
          <w:noProof/>
        </w:rPr>
        <w:t>.</w:t>
      </w:r>
    </w:p>
    <w:p w14:paraId="3BB2F842" w14:textId="77777777" w:rsidR="00DD379B" w:rsidRPr="00C6761E" w:rsidRDefault="00DD379B" w:rsidP="00DD379B">
      <w:pPr>
        <w:pStyle w:val="Heading3"/>
        <w:rPr>
          <w:lang w:eastAsia="zh-CN"/>
        </w:rPr>
      </w:pPr>
      <w:bookmarkStart w:id="3063" w:name="_CR10_2_17"/>
      <w:bookmarkStart w:id="3064" w:name="_Toc218597442"/>
      <w:bookmarkEnd w:id="3063"/>
      <w:r>
        <w:rPr>
          <w:lang w:eastAsia="zh-CN"/>
        </w:rPr>
        <w:t>10.2.17</w:t>
      </w:r>
      <w:r w:rsidRPr="00C6761E">
        <w:rPr>
          <w:lang w:eastAsia="zh-CN"/>
        </w:rPr>
        <w:tab/>
      </w:r>
      <w:r>
        <w:rPr>
          <w:lang w:eastAsia="zh-CN"/>
        </w:rPr>
        <w:t>Intermediate relays</w:t>
      </w:r>
      <w:bookmarkEnd w:id="3064"/>
    </w:p>
    <w:p w14:paraId="5BEAD451" w14:textId="77777777" w:rsidR="00DD379B" w:rsidRPr="00C6761E" w:rsidRDefault="00DD379B" w:rsidP="00DD379B">
      <w:r w:rsidRPr="00567A9B">
        <w:rPr>
          <w:noProof/>
        </w:rPr>
        <w:t xml:space="preserve">The </w:t>
      </w:r>
      <w:r>
        <w:rPr>
          <w:lang w:eastAsia="zh-CN"/>
        </w:rPr>
        <w:t>Intermediate relays</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provide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sidRPr="00567A9B">
        <w:rPr>
          <w:noProof/>
        </w:rPr>
        <w:t>.</w:t>
      </w:r>
    </w:p>
    <w:p w14:paraId="5AE0072F" w14:textId="77777777" w:rsidR="00DD379B" w:rsidRPr="00C6761E" w:rsidRDefault="00DD379B" w:rsidP="00DD379B">
      <w:pPr>
        <w:pStyle w:val="Heading3"/>
        <w:rPr>
          <w:lang w:eastAsia="zh-CN"/>
        </w:rPr>
      </w:pPr>
      <w:bookmarkStart w:id="3065" w:name="_CR10_2_18"/>
      <w:bookmarkStart w:id="3066" w:name="_Toc218597443"/>
      <w:bookmarkEnd w:id="3065"/>
      <w:r>
        <w:rPr>
          <w:lang w:eastAsia="zh-CN"/>
        </w:rPr>
        <w:t>10.2.18</w:t>
      </w:r>
      <w:r w:rsidRPr="00C6761E">
        <w:rPr>
          <w:lang w:eastAsia="zh-CN"/>
        </w:rPr>
        <w:tab/>
      </w:r>
      <w:r>
        <w:t xml:space="preserve">Multi-hop </w:t>
      </w:r>
      <w:r w:rsidRPr="00D942F1">
        <w:t xml:space="preserve">UE-to-UE </w:t>
      </w:r>
      <w:r w:rsidRPr="00D942F1">
        <w:rPr>
          <w:rFonts w:hint="eastAsia"/>
        </w:rPr>
        <w:t>relay UE</w:t>
      </w:r>
      <w:r w:rsidRPr="00F20865">
        <w:t xml:space="preserve"> info</w:t>
      </w:r>
      <w:bookmarkEnd w:id="3066"/>
    </w:p>
    <w:p w14:paraId="5F807528" w14:textId="77777777" w:rsidR="00DD379B" w:rsidRPr="00C6761E" w:rsidRDefault="00DD379B" w:rsidP="00DD379B">
      <w:r w:rsidRPr="00567A9B">
        <w:rPr>
          <w:noProof/>
        </w:rPr>
        <w:t xml:space="preserve">The </w:t>
      </w:r>
      <w:r>
        <w:t xml:space="preserve">Multi-hop </w:t>
      </w:r>
      <w:r w:rsidRPr="00D942F1">
        <w:t xml:space="preserve">UE-to-UE </w:t>
      </w:r>
      <w:r w:rsidRPr="00D942F1">
        <w:rPr>
          <w:rFonts w:hint="eastAsia"/>
        </w:rPr>
        <w:t>relay UE</w:t>
      </w:r>
      <w:r w:rsidRPr="00F20865">
        <w:t xml:space="preserve"> info</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 to provide the </w:t>
      </w:r>
      <w:r>
        <w:rPr>
          <w:rFonts w:hint="eastAsia"/>
          <w:lang w:eastAsia="zh-CN"/>
        </w:rPr>
        <w:t>u</w:t>
      </w:r>
      <w:r>
        <w:t xml:space="preserve">ser info ID of the 5G ProSe multi-hop layer-3 UE-to-UE </w:t>
      </w:r>
      <w:r>
        <w:rPr>
          <w:rFonts w:hint="eastAsia"/>
          <w:lang w:eastAsia="zh-CN"/>
        </w:rPr>
        <w:t>r</w:t>
      </w:r>
      <w:r>
        <w:t xml:space="preserve">elay </w:t>
      </w:r>
      <w:r>
        <w:rPr>
          <w:rFonts w:hint="eastAsia"/>
          <w:lang w:eastAsia="zh-CN"/>
        </w:rPr>
        <w:t>UE</w:t>
      </w:r>
      <w:r w:rsidRPr="00567A9B">
        <w:rPr>
          <w:noProof/>
        </w:rPr>
        <w:t>.</w:t>
      </w:r>
    </w:p>
    <w:p w14:paraId="5E1B6CA0" w14:textId="77777777" w:rsidR="00DD379B" w:rsidRPr="00C6761E" w:rsidRDefault="00DD379B" w:rsidP="00DD379B">
      <w:pPr>
        <w:pStyle w:val="Heading3"/>
        <w:rPr>
          <w:lang w:eastAsia="zh-CN"/>
        </w:rPr>
      </w:pPr>
      <w:bookmarkStart w:id="3067" w:name="_CR10_2_19"/>
      <w:bookmarkStart w:id="3068" w:name="_Toc218597444"/>
      <w:bookmarkEnd w:id="3067"/>
      <w:r>
        <w:rPr>
          <w:lang w:eastAsia="zh-CN"/>
        </w:rPr>
        <w:t>10.2.19</w:t>
      </w:r>
      <w:r w:rsidRPr="00C6761E">
        <w:rPr>
          <w:lang w:eastAsia="zh-CN"/>
        </w:rPr>
        <w:tab/>
      </w:r>
      <w:r w:rsidRPr="005164E6">
        <w:rPr>
          <w:lang w:eastAsia="zh-CN"/>
        </w:rPr>
        <w:t>List of multi-hop UE-to-UE relay paths</w:t>
      </w:r>
      <w:bookmarkEnd w:id="3068"/>
    </w:p>
    <w:p w14:paraId="357822D2" w14:textId="57619070" w:rsidR="00DD379B" w:rsidRDefault="00DD379B" w:rsidP="005A129D">
      <w:pPr>
        <w:rPr>
          <w:noProof/>
        </w:rPr>
      </w:pPr>
      <w:r w:rsidRPr="00567A9B">
        <w:rPr>
          <w:noProof/>
        </w:rPr>
        <w:t xml:space="preserve">The </w:t>
      </w:r>
      <w:r w:rsidRPr="005164E6">
        <w:rPr>
          <w:lang w:eastAsia="zh-CN"/>
        </w:rPr>
        <w:t>List of multi-hop UE-to-UE relay paths</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 xml:space="preserve">Ethernet and unstructured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 to provide </w:t>
      </w:r>
      <w:r>
        <w:t xml:space="preserve">the </w:t>
      </w:r>
      <w:r>
        <w:rPr>
          <w:rFonts w:hint="eastAsia"/>
          <w:lang w:eastAsia="zh-CN"/>
        </w:rPr>
        <w:t xml:space="preserve">direct discovery set </w:t>
      </w:r>
      <w:r>
        <w:t>as specified in clause </w:t>
      </w:r>
      <w:r>
        <w:rPr>
          <w:lang w:eastAsia="zh-CN"/>
        </w:rPr>
        <w:t>11.2.24</w:t>
      </w:r>
      <w:r w:rsidRPr="00567A9B">
        <w:rPr>
          <w:noProof/>
        </w:rPr>
        <w:t>.</w:t>
      </w:r>
    </w:p>
    <w:p w14:paraId="0D8E9BEA" w14:textId="30DFF927" w:rsidR="0071221C" w:rsidRDefault="0071221C" w:rsidP="0071221C">
      <w:pPr>
        <w:pStyle w:val="Heading3"/>
        <w:rPr>
          <w:lang w:eastAsia="zh-CN"/>
        </w:rPr>
      </w:pPr>
      <w:bookmarkStart w:id="3069" w:name="_CR10_2_20"/>
      <w:bookmarkStart w:id="3070" w:name="_Toc218597445"/>
      <w:bookmarkEnd w:id="3069"/>
      <w:r>
        <w:rPr>
          <w:lang w:eastAsia="zh-CN"/>
        </w:rPr>
        <w:t>10.2.20</w:t>
      </w:r>
      <w:r>
        <w:rPr>
          <w:lang w:eastAsia="zh-CN"/>
        </w:rPr>
        <w:tab/>
      </w:r>
      <w:r w:rsidR="000C0143">
        <w:rPr>
          <w:lang w:eastAsia="zh-CN"/>
        </w:rPr>
        <w:t>Void</w:t>
      </w:r>
      <w:bookmarkEnd w:id="3070"/>
    </w:p>
    <w:p w14:paraId="2DF9D53D" w14:textId="232F05EE" w:rsidR="00760873" w:rsidRPr="00C6761E" w:rsidRDefault="00760873" w:rsidP="00760873">
      <w:pPr>
        <w:pStyle w:val="Heading3"/>
        <w:rPr>
          <w:lang w:eastAsia="zh-CN"/>
        </w:rPr>
      </w:pPr>
      <w:bookmarkStart w:id="3071" w:name="_CR10_2_21"/>
      <w:bookmarkStart w:id="3072" w:name="_Toc218597446"/>
      <w:bookmarkEnd w:id="3071"/>
      <w:r>
        <w:rPr>
          <w:lang w:eastAsia="zh-CN"/>
        </w:rPr>
        <w:t>10.2.</w:t>
      </w:r>
      <w:r>
        <w:rPr>
          <w:rFonts w:eastAsiaTheme="minorEastAsia"/>
          <w:lang w:eastAsia="zh-CN"/>
        </w:rPr>
        <w:t>21</w:t>
      </w:r>
      <w:r w:rsidRPr="00C6761E">
        <w:rPr>
          <w:lang w:eastAsia="zh-CN"/>
        </w:rPr>
        <w:tab/>
      </w:r>
      <w:r w:rsidRPr="008D4DBB">
        <w:rPr>
          <w:lang w:eastAsia="zh-CN"/>
        </w:rPr>
        <w:t>Accumulated QoS</w:t>
      </w:r>
      <w:bookmarkEnd w:id="3072"/>
    </w:p>
    <w:p w14:paraId="289CC6C1" w14:textId="64764B71" w:rsidR="00760873" w:rsidRPr="00C6761E" w:rsidRDefault="00760873" w:rsidP="00760873">
      <w:r w:rsidRPr="00C6761E">
        <w:t xml:space="preserve">The UE </w:t>
      </w:r>
      <w:r>
        <w:t>may</w:t>
      </w:r>
      <w:r w:rsidRPr="00C6761E">
        <w:t xml:space="preserve"> include this IE</w:t>
      </w:r>
      <w:r>
        <w:t xml:space="preserve"> to deliver </w:t>
      </w:r>
      <w:r w:rsidRPr="00AB06B9">
        <w:t xml:space="preserve">the </w:t>
      </w:r>
      <w:r>
        <w:rPr>
          <w:rFonts w:eastAsiaTheme="minorEastAsia" w:hint="eastAsia"/>
          <w:lang w:eastAsia="zh-CN"/>
        </w:rPr>
        <w:t>a</w:t>
      </w:r>
      <w:r w:rsidRPr="007E0589">
        <w:t xml:space="preserve">ccumulated QoS </w:t>
      </w:r>
      <w:r w:rsidRPr="00AB06B9">
        <w:t>information</w:t>
      </w:r>
      <w:r w:rsidRPr="00C6761E">
        <w:t xml:space="preserve"> </w:t>
      </w:r>
      <w:r>
        <w:t>when</w:t>
      </w:r>
      <w:r w:rsidRPr="00C6761E">
        <w:t xml:space="preserve"> </w:t>
      </w:r>
      <w:r>
        <w:t xml:space="preserve">the UE is acting as a </w:t>
      </w:r>
      <w:r w:rsidRPr="00AB06B9">
        <w:t xml:space="preserve">5G ProSe UE-to-network relay UE </w:t>
      </w:r>
      <w:r>
        <w:t xml:space="preserve">or a </w:t>
      </w:r>
      <w:r w:rsidRPr="00AB06B9">
        <w:t>5G ProSe intermediate UE-to-network relay UE</w:t>
      </w:r>
      <w:r w:rsidRPr="00C6761E">
        <w:t>.</w:t>
      </w:r>
    </w:p>
    <w:p w14:paraId="1B374A81" w14:textId="77777777" w:rsidR="00661A16" w:rsidRPr="00C6761E" w:rsidRDefault="00AF026B" w:rsidP="00661A16">
      <w:pPr>
        <w:pStyle w:val="Heading2"/>
      </w:pPr>
      <w:bookmarkStart w:id="3073" w:name="_CR10_3"/>
      <w:bookmarkStart w:id="3074" w:name="_Toc218597447"/>
      <w:bookmarkEnd w:id="3073"/>
      <w:r w:rsidRPr="00C6761E">
        <w:t>10.</w:t>
      </w:r>
      <w:r w:rsidR="00661A16" w:rsidRPr="00C6761E">
        <w:t>3</w:t>
      </w:r>
      <w:r w:rsidR="00661A16" w:rsidRPr="00C6761E">
        <w:tab/>
        <w:t>PC5 signalling messages</w:t>
      </w:r>
      <w:bookmarkEnd w:id="3074"/>
    </w:p>
    <w:p w14:paraId="3331FECC" w14:textId="77777777" w:rsidR="0036233B" w:rsidRPr="00C6761E" w:rsidRDefault="00AF026B" w:rsidP="0037175B">
      <w:pPr>
        <w:pStyle w:val="Heading3"/>
      </w:pPr>
      <w:bookmarkStart w:id="3075" w:name="_CR10_3_1"/>
      <w:bookmarkStart w:id="3076" w:name="_Toc68196341"/>
      <w:bookmarkStart w:id="3077" w:name="_Toc59209012"/>
      <w:bookmarkStart w:id="3078" w:name="_Toc51951240"/>
      <w:bookmarkStart w:id="3079" w:name="_Toc45882690"/>
      <w:bookmarkStart w:id="3080" w:name="_Toc45282304"/>
      <w:bookmarkStart w:id="3081" w:name="_Toc34404459"/>
      <w:bookmarkStart w:id="3082" w:name="_Toc34388688"/>
      <w:bookmarkStart w:id="3083" w:name="_Toc25070711"/>
      <w:bookmarkStart w:id="3084" w:name="_Toc525231348"/>
      <w:bookmarkStart w:id="3085" w:name="_Toc218597448"/>
      <w:bookmarkEnd w:id="3075"/>
      <w:r w:rsidRPr="00C6761E">
        <w:t>10.</w:t>
      </w:r>
      <w:r w:rsidR="0036233B" w:rsidRPr="00C6761E">
        <w:t>3.1</w:t>
      </w:r>
      <w:r w:rsidR="0036233B" w:rsidRPr="00C6761E">
        <w:tab/>
        <w:t>ProSe direct link establishment request</w:t>
      </w:r>
      <w:bookmarkEnd w:id="3076"/>
      <w:bookmarkEnd w:id="3077"/>
      <w:bookmarkEnd w:id="3078"/>
      <w:bookmarkEnd w:id="3079"/>
      <w:bookmarkEnd w:id="3080"/>
      <w:bookmarkEnd w:id="3081"/>
      <w:bookmarkEnd w:id="3082"/>
      <w:bookmarkEnd w:id="3083"/>
      <w:bookmarkEnd w:id="3084"/>
      <w:bookmarkEnd w:id="3085"/>
    </w:p>
    <w:p w14:paraId="200899F9" w14:textId="77777777" w:rsidR="0036233B" w:rsidRPr="00C6761E" w:rsidRDefault="00AF026B" w:rsidP="0037175B">
      <w:pPr>
        <w:pStyle w:val="Heading4"/>
      </w:pPr>
      <w:bookmarkStart w:id="3086" w:name="_CR10_3_1_1"/>
      <w:bookmarkStart w:id="3087" w:name="_Toc68196342"/>
      <w:bookmarkStart w:id="3088" w:name="_Toc59209013"/>
      <w:bookmarkStart w:id="3089" w:name="_Toc51951241"/>
      <w:bookmarkStart w:id="3090" w:name="_Toc45882691"/>
      <w:bookmarkStart w:id="3091" w:name="_Toc45282305"/>
      <w:bookmarkStart w:id="3092" w:name="_Toc34404460"/>
      <w:bookmarkStart w:id="3093" w:name="_Toc34388689"/>
      <w:bookmarkStart w:id="3094" w:name="_Toc25070712"/>
      <w:bookmarkStart w:id="3095" w:name="_Toc525231349"/>
      <w:bookmarkStart w:id="3096" w:name="_Toc218597449"/>
      <w:bookmarkEnd w:id="3086"/>
      <w:r w:rsidRPr="00C6761E">
        <w:t>10.</w:t>
      </w:r>
      <w:r w:rsidR="0036233B" w:rsidRPr="00C6761E">
        <w:t>3.1.1</w:t>
      </w:r>
      <w:r w:rsidR="0036233B" w:rsidRPr="00C6761E">
        <w:tab/>
        <w:t>Message definition</w:t>
      </w:r>
      <w:bookmarkEnd w:id="3087"/>
      <w:bookmarkEnd w:id="3088"/>
      <w:bookmarkEnd w:id="3089"/>
      <w:bookmarkEnd w:id="3090"/>
      <w:bookmarkEnd w:id="3091"/>
      <w:bookmarkEnd w:id="3092"/>
      <w:bookmarkEnd w:id="3093"/>
      <w:bookmarkEnd w:id="3094"/>
      <w:bookmarkEnd w:id="3095"/>
      <w:bookmarkEnd w:id="3096"/>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097" w:name="_CRTable10_3_1_1_1"/>
      <w:r w:rsidRPr="00C6761E">
        <w:lastRenderedPageBreak/>
        <w:t>Table </w:t>
      </w:r>
      <w:bookmarkEnd w:id="3097"/>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5D53EF">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5D53EF">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5D53EF">
            <w:pPr>
              <w:pStyle w:val="TAL"/>
            </w:pPr>
            <w:r w:rsidRPr="00C6761E">
              <w:t>5GS mobile identity</w:t>
            </w:r>
          </w:p>
          <w:p w14:paraId="3145DC33" w14:textId="6A06587A" w:rsidR="00461327" w:rsidRPr="00C6761E" w:rsidRDefault="00461327" w:rsidP="005D53EF">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5D53EF">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5D53EF">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5D53EF">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5D53EF">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5D53EF">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5D53EF">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5D53EF">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5D53EF">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5D53EF">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5D53EF">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5D53EF">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5D53EF">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5D53EF">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5D53EF">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5D53EF">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5D53EF">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5D53EF">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5D53EF">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5D53EF">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Default="00DD5900" w:rsidP="00691666">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Default="00691666" w:rsidP="00691666">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7D0B47" w:rsidRDefault="00691666" w:rsidP="00691666">
            <w:pPr>
              <w:keepNext/>
              <w:keepLines/>
              <w:spacing w:after="0"/>
              <w:rPr>
                <w:rFonts w:ascii="Arial" w:hAnsi="Arial"/>
                <w:sz w:val="18"/>
                <w:lang w:eastAsia="zh-CN"/>
              </w:rPr>
            </w:pPr>
            <w:r w:rsidRPr="007D0B47">
              <w:rPr>
                <w:rFonts w:ascii="Arial" w:hAnsi="Arial"/>
                <w:sz w:val="18"/>
                <w:lang w:eastAsia="zh-CN"/>
              </w:rPr>
              <w:t>List of user info ID</w:t>
            </w:r>
          </w:p>
          <w:p w14:paraId="2E58273D" w14:textId="48FBC0C9" w:rsidR="00691666" w:rsidRDefault="00691666" w:rsidP="00691666">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691666">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691666">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691666">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Default="00053ABE"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7D0B47"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548EB" w:rsidRDefault="00E471F2" w:rsidP="005D53EF">
            <w:pPr>
              <w:pStyle w:val="TAL"/>
            </w:pPr>
            <w:r>
              <w:t>Hop limit</w:t>
            </w:r>
          </w:p>
          <w:p w14:paraId="18562A49" w14:textId="3C2E5CF3" w:rsidR="00E471F2" w:rsidRPr="007D0B47" w:rsidRDefault="00E471F2" w:rsidP="005D53EF">
            <w:pPr>
              <w:keepNext/>
              <w:keepLines/>
              <w:spacing w:after="0"/>
              <w:rPr>
                <w:rFonts w:ascii="Arial" w:hAnsi="Arial"/>
                <w:sz w:val="18"/>
                <w:lang w:eastAsia="zh-CN"/>
              </w:rPr>
            </w:pPr>
            <w:r w:rsidRPr="00F548EB">
              <w:rPr>
                <w:rFonts w:ascii="Arial" w:hAnsi="Arial" w:cs="Arial" w:hint="eastAsia"/>
                <w:sz w:val="18"/>
                <w:szCs w:val="18"/>
              </w:rPr>
              <w:t>1</w:t>
            </w:r>
            <w:r w:rsidRPr="00F548EB">
              <w:rPr>
                <w:rFonts w:ascii="Arial" w:hAnsi="Arial" w:cs="Arial"/>
                <w:sz w:val="18"/>
                <w:szCs w:val="18"/>
              </w:rPr>
              <w:t>1.3.</w:t>
            </w:r>
            <w:r w:rsidR="00053ABE">
              <w:rPr>
                <w:rFonts w:ascii="Arial" w:hAnsi="Arial" w:cs="Arial"/>
                <w:sz w:val="18"/>
                <w:szCs w:val="18"/>
              </w:rPr>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5D53EF">
            <w:pPr>
              <w:pStyle w:val="TAC"/>
              <w:rPr>
                <w:lang w:eastAsia="zh-CN"/>
              </w:rPr>
            </w:pPr>
            <w:r w:rsidRPr="00222AFD">
              <w:rPr>
                <w:lang w:eastAsia="zh-CN"/>
              </w:rPr>
              <w:t>1</w:t>
            </w:r>
          </w:p>
        </w:tc>
      </w:tr>
      <w:tr w:rsidR="000B38D8" w14:paraId="5816ECF3"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C0E0E3E" w14:textId="250B5222" w:rsidR="000B38D8" w:rsidRDefault="0053551D" w:rsidP="000B38D8">
            <w:pPr>
              <w:pStyle w:val="TAL"/>
              <w:rPr>
                <w:lang w:eastAsia="zh-CN"/>
              </w:rPr>
            </w:pPr>
            <w:r>
              <w:rPr>
                <w:rFonts w:eastAsiaTheme="minorEastAsia"/>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7245540F" w14:textId="6ED8C222" w:rsidR="000B38D8" w:rsidRPr="00040A3C" w:rsidRDefault="000B38D8" w:rsidP="000B38D8">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0C9C8DC3" w14:textId="77777777" w:rsidR="000B38D8" w:rsidRPr="00C6761E" w:rsidRDefault="000B38D8" w:rsidP="000B38D8">
            <w:pPr>
              <w:pStyle w:val="TAL"/>
              <w:rPr>
                <w:lang w:eastAsia="zh-CN"/>
              </w:rPr>
            </w:pPr>
            <w:r w:rsidRPr="00C6761E">
              <w:rPr>
                <w:lang w:eastAsia="zh-CN"/>
              </w:rPr>
              <w:t>PC5 QoS flow descriptions</w:t>
            </w:r>
          </w:p>
          <w:p w14:paraId="68B6C73F" w14:textId="6CF72B9B" w:rsidR="000B38D8" w:rsidRDefault="000B38D8" w:rsidP="000B38D8">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4706A935" w14:textId="6150DB3C" w:rsidR="000B38D8" w:rsidRPr="00040A3C" w:rsidRDefault="000B38D8" w:rsidP="000B38D8">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596309E" w14:textId="75F7656F" w:rsidR="000B38D8" w:rsidRPr="00040A3C" w:rsidRDefault="000B38D8" w:rsidP="000B38D8">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4DD3F97C" w14:textId="2EFB4EF5" w:rsidR="000B38D8" w:rsidRPr="00222AFD" w:rsidRDefault="000B38D8" w:rsidP="000B38D8">
            <w:pPr>
              <w:pStyle w:val="TAC"/>
              <w:rPr>
                <w:lang w:eastAsia="zh-CN"/>
              </w:rPr>
            </w:pPr>
            <w:r w:rsidRPr="00C6761E">
              <w:t>6-65538</w:t>
            </w:r>
          </w:p>
        </w:tc>
      </w:tr>
      <w:tr w:rsidR="008C794C" w14:paraId="42EE11A4"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49BCF" w14:textId="4A31EF49" w:rsidR="008C794C" w:rsidRDefault="00C0448A" w:rsidP="008C794C">
            <w:pPr>
              <w:pStyle w:val="TAL"/>
              <w:rPr>
                <w:rFonts w:eastAsiaTheme="minorEastAsia"/>
                <w:lang w:eastAsia="zh-CN"/>
              </w:rPr>
            </w:pPr>
            <w:r>
              <w:rPr>
                <w:rFonts w:eastAsiaTheme="minorEastAsia"/>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421A3FF2" w14:textId="67BC5222" w:rsidR="008C794C" w:rsidRDefault="008C794C" w:rsidP="008C794C">
            <w:pPr>
              <w:pStyle w:val="TAL"/>
              <w:rPr>
                <w:lang w:eastAsia="zh-CN"/>
              </w:rPr>
            </w:pPr>
            <w:r w:rsidRPr="007D0B47">
              <w:rPr>
                <w:lang w:eastAsia="zh-CN"/>
              </w:rPr>
              <w:t>Multi-hop</w:t>
            </w:r>
            <w:r>
              <w:rPr>
                <w:lang w:eastAsia="zh-CN"/>
              </w:rPr>
              <w:t xml:space="preserve"> U2N</w:t>
            </w:r>
            <w:r w:rsidRPr="007D0B47">
              <w:rPr>
                <w:lang w:eastAsia="zh-CN"/>
              </w:rPr>
              <w:t xml:space="preserve"> path info</w:t>
            </w:r>
          </w:p>
        </w:tc>
        <w:tc>
          <w:tcPr>
            <w:tcW w:w="3120" w:type="dxa"/>
            <w:tcBorders>
              <w:top w:val="single" w:sz="6" w:space="0" w:color="000000"/>
              <w:left w:val="single" w:sz="6" w:space="0" w:color="000000"/>
              <w:bottom w:val="single" w:sz="6" w:space="0" w:color="000000"/>
              <w:right w:val="single" w:sz="6" w:space="0" w:color="000000"/>
            </w:tcBorders>
          </w:tcPr>
          <w:p w14:paraId="3EA7DD76" w14:textId="77777777" w:rsidR="008C794C" w:rsidRPr="007D0B47" w:rsidRDefault="008C794C" w:rsidP="008C794C">
            <w:pPr>
              <w:pStyle w:val="TAL"/>
              <w:rPr>
                <w:lang w:eastAsia="zh-CN"/>
              </w:rPr>
            </w:pPr>
            <w:r w:rsidRPr="007D0B47">
              <w:rPr>
                <w:lang w:eastAsia="zh-CN"/>
              </w:rPr>
              <w:t>List of user info ID</w:t>
            </w:r>
            <w:r>
              <w:rPr>
                <w:lang w:eastAsia="zh-CN"/>
              </w:rPr>
              <w:t>s and layer-2 IDs</w:t>
            </w:r>
          </w:p>
          <w:p w14:paraId="0414088D" w14:textId="48E7BC0D" w:rsidR="008C794C" w:rsidRPr="00C6761E" w:rsidRDefault="008C794C" w:rsidP="008C794C">
            <w:pPr>
              <w:pStyle w:val="TAL"/>
              <w:rPr>
                <w:lang w:eastAsia="zh-CN"/>
              </w:rPr>
            </w:pPr>
            <w:r>
              <w:rPr>
                <w:lang w:eastAsia="zh-CN"/>
              </w:rPr>
              <w:t>11.3.48</w:t>
            </w:r>
          </w:p>
        </w:tc>
        <w:tc>
          <w:tcPr>
            <w:tcW w:w="1134" w:type="dxa"/>
            <w:tcBorders>
              <w:top w:val="single" w:sz="6" w:space="0" w:color="000000"/>
              <w:left w:val="single" w:sz="6" w:space="0" w:color="000000"/>
              <w:bottom w:val="single" w:sz="6" w:space="0" w:color="000000"/>
              <w:right w:val="single" w:sz="6" w:space="0" w:color="000000"/>
            </w:tcBorders>
          </w:tcPr>
          <w:p w14:paraId="0F98B057" w14:textId="7D2623CC" w:rsidR="008C794C" w:rsidRPr="00C6761E" w:rsidRDefault="008C794C" w:rsidP="008C794C">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B1A609" w14:textId="3B384A96" w:rsidR="008C794C" w:rsidRPr="00C6761E" w:rsidRDefault="008C794C" w:rsidP="008C794C">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D3B9C76" w14:textId="79923188" w:rsidR="008C794C" w:rsidRPr="00C6761E" w:rsidRDefault="008C794C" w:rsidP="008C794C">
            <w:pPr>
              <w:pStyle w:val="TAC"/>
            </w:pPr>
            <w:r>
              <w:rPr>
                <w:lang w:eastAsia="zh-CN"/>
              </w:rPr>
              <w:t>12</w:t>
            </w:r>
            <w:r w:rsidRPr="007D0B47">
              <w:rPr>
                <w:lang w:eastAsia="zh-CN"/>
              </w:rPr>
              <w:t>-257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098" w:name="_CR10_3_1_2"/>
      <w:bookmarkStart w:id="3099" w:name="_Toc68196343"/>
      <w:bookmarkStart w:id="3100" w:name="_Toc59209014"/>
      <w:bookmarkStart w:id="3101" w:name="_Toc51951242"/>
      <w:bookmarkStart w:id="3102" w:name="_Toc45882692"/>
      <w:bookmarkStart w:id="3103" w:name="_Toc45282306"/>
      <w:bookmarkStart w:id="3104" w:name="_Toc34404461"/>
      <w:bookmarkStart w:id="3105" w:name="_Toc34388690"/>
      <w:bookmarkStart w:id="3106" w:name="_Toc25070713"/>
      <w:bookmarkStart w:id="3107" w:name="_Toc218597450"/>
      <w:bookmarkEnd w:id="3098"/>
      <w:r w:rsidRPr="00C6761E">
        <w:t>10.</w:t>
      </w:r>
      <w:r w:rsidR="0036233B" w:rsidRPr="00C6761E">
        <w:t>3.1.2</w:t>
      </w:r>
      <w:r w:rsidR="0036233B" w:rsidRPr="00C6761E">
        <w:tab/>
        <w:t>Target user info</w:t>
      </w:r>
      <w:bookmarkEnd w:id="3099"/>
      <w:bookmarkEnd w:id="3100"/>
      <w:bookmarkEnd w:id="3101"/>
      <w:bookmarkEnd w:id="3102"/>
      <w:bookmarkEnd w:id="3103"/>
      <w:bookmarkEnd w:id="3104"/>
      <w:bookmarkEnd w:id="3105"/>
      <w:bookmarkEnd w:id="3107"/>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w:t>
      </w:r>
      <w:r w:rsidRPr="00C6761E">
        <w:rPr>
          <w:rFonts w:hint="eastAsia"/>
          <w:lang w:eastAsia="zh-CN"/>
        </w:rPr>
        <w:lastRenderedPageBreak/>
        <w:t xml:space="preserve">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3108" w:name="_CR10_3_1_3"/>
      <w:bookmarkStart w:id="3109" w:name="_Toc68196344"/>
      <w:bookmarkStart w:id="3110" w:name="_Toc59209015"/>
      <w:bookmarkStart w:id="3111" w:name="_Toc51951243"/>
      <w:bookmarkStart w:id="3112" w:name="_Toc45882693"/>
      <w:bookmarkStart w:id="3113" w:name="_Toc45282307"/>
      <w:bookmarkStart w:id="3114" w:name="_Toc34404462"/>
      <w:bookmarkStart w:id="3115" w:name="_Toc34388691"/>
      <w:bookmarkStart w:id="3116" w:name="_Toc218597451"/>
      <w:bookmarkEnd w:id="3108"/>
      <w:r w:rsidRPr="00C6761E">
        <w:t>10.</w:t>
      </w:r>
      <w:r w:rsidR="0036233B" w:rsidRPr="00C6761E">
        <w:t>3.1.3</w:t>
      </w:r>
      <w:r w:rsidR="0036233B" w:rsidRPr="00C6761E">
        <w:tab/>
        <w:t>Key establishment information container</w:t>
      </w:r>
      <w:bookmarkEnd w:id="3109"/>
      <w:bookmarkEnd w:id="3110"/>
      <w:bookmarkEnd w:id="3111"/>
      <w:bookmarkEnd w:id="3112"/>
      <w:bookmarkEnd w:id="3113"/>
      <w:bookmarkEnd w:id="3116"/>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117" w:name="_CR10_3_1_4"/>
      <w:bookmarkStart w:id="3118" w:name="_Toc68196345"/>
      <w:bookmarkStart w:id="3119" w:name="_Toc59209016"/>
      <w:bookmarkStart w:id="3120" w:name="_Toc51951244"/>
      <w:bookmarkStart w:id="3121" w:name="_Toc45882694"/>
      <w:bookmarkStart w:id="3122" w:name="_Toc45282308"/>
      <w:bookmarkStart w:id="3123" w:name="_Toc218597452"/>
      <w:bookmarkEnd w:id="3117"/>
      <w:r w:rsidRPr="00C6761E">
        <w:t>10.</w:t>
      </w:r>
      <w:r w:rsidR="0036233B" w:rsidRPr="00C6761E">
        <w:t>3.1.4</w:t>
      </w:r>
      <w:r w:rsidR="0036233B" w:rsidRPr="00C6761E">
        <w:tab/>
        <w:t>Nonce_1</w:t>
      </w:r>
      <w:bookmarkEnd w:id="3118"/>
      <w:bookmarkEnd w:id="3119"/>
      <w:bookmarkEnd w:id="3120"/>
      <w:bookmarkEnd w:id="3121"/>
      <w:bookmarkEnd w:id="3122"/>
      <w:bookmarkEnd w:id="3123"/>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3124" w:name="_CR10_3_1_5"/>
      <w:bookmarkStart w:id="3125" w:name="_Toc68196346"/>
      <w:bookmarkStart w:id="3126" w:name="_Toc59209017"/>
      <w:bookmarkStart w:id="3127" w:name="_Toc51951245"/>
      <w:bookmarkStart w:id="3128" w:name="_Toc45882695"/>
      <w:bookmarkStart w:id="3129" w:name="_Toc45282309"/>
      <w:bookmarkStart w:id="3130" w:name="_Toc218597453"/>
      <w:bookmarkEnd w:id="3124"/>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125"/>
      <w:bookmarkEnd w:id="3126"/>
      <w:bookmarkEnd w:id="3127"/>
      <w:bookmarkEnd w:id="3128"/>
      <w:bookmarkEnd w:id="3129"/>
      <w:bookmarkEnd w:id="3130"/>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131" w:name="_CR10_3_1_6"/>
      <w:bookmarkStart w:id="3132" w:name="_Toc68196347"/>
      <w:bookmarkStart w:id="3133" w:name="_Toc59209018"/>
      <w:bookmarkStart w:id="3134" w:name="_Toc51951246"/>
      <w:bookmarkStart w:id="3135" w:name="_Toc45882696"/>
      <w:bookmarkStart w:id="3136" w:name="_Toc45282310"/>
      <w:bookmarkStart w:id="3137" w:name="_Toc218597454"/>
      <w:bookmarkEnd w:id="3131"/>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132"/>
      <w:bookmarkEnd w:id="3133"/>
      <w:bookmarkEnd w:id="3134"/>
      <w:bookmarkEnd w:id="3135"/>
      <w:bookmarkEnd w:id="3136"/>
      <w:bookmarkEnd w:id="3137"/>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138" w:name="_CR10_3_1_7"/>
      <w:bookmarkStart w:id="3139" w:name="_Toc218597455"/>
      <w:bookmarkEnd w:id="3138"/>
      <w:r w:rsidRPr="00C6761E">
        <w:t>10.3.1.</w:t>
      </w:r>
      <w:r w:rsidR="002845FB" w:rsidRPr="00C6761E">
        <w:t>7</w:t>
      </w:r>
      <w:r w:rsidRPr="00C6761E">
        <w:tab/>
        <w:t>Relay service code</w:t>
      </w:r>
      <w:bookmarkEnd w:id="3139"/>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3140" w:name="_CR10_3_1_8"/>
      <w:bookmarkStart w:id="3141" w:name="_Toc218597456"/>
      <w:bookmarkEnd w:id="3140"/>
      <w:r w:rsidRPr="00C6761E">
        <w:t>10.3.1.</w:t>
      </w:r>
      <w:r w:rsidR="00377A98" w:rsidRPr="00C6761E">
        <w:t>8</w:t>
      </w:r>
      <w:r w:rsidRPr="00C6761E">
        <w:tab/>
        <w:t>ProSe identifiers</w:t>
      </w:r>
      <w:bookmarkEnd w:id="3141"/>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3142" w:name="_CR10_3_1_9"/>
      <w:bookmarkStart w:id="3143" w:name="_Toc218597457"/>
      <w:bookmarkEnd w:id="3142"/>
      <w:r w:rsidRPr="00C6761E">
        <w:t>10.3.1.</w:t>
      </w:r>
      <w:r w:rsidR="00E443DE" w:rsidRPr="00C6761E">
        <w:t>9</w:t>
      </w:r>
      <w:r w:rsidRPr="00C6761E">
        <w:tab/>
        <w:t>UE identity</w:t>
      </w:r>
      <w:bookmarkEnd w:id="3143"/>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3144" w:name="_CR10_3_1_10"/>
      <w:bookmarkStart w:id="3145" w:name="_Toc68196348"/>
      <w:bookmarkStart w:id="3146" w:name="_Toc59209019"/>
      <w:bookmarkStart w:id="3147" w:name="_Toc51951247"/>
      <w:bookmarkStart w:id="3148" w:name="_Toc45882697"/>
      <w:bookmarkStart w:id="3149" w:name="_Toc45282311"/>
      <w:bookmarkStart w:id="3150" w:name="_Toc218597458"/>
      <w:bookmarkEnd w:id="3144"/>
      <w:r w:rsidRPr="00C6761E">
        <w:t>10.3.1.10</w:t>
      </w:r>
      <w:r w:rsidRPr="00C6761E">
        <w:tab/>
        <w:t>User security key ID</w:t>
      </w:r>
      <w:bookmarkEnd w:id="3150"/>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lastRenderedPageBreak/>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3151" w:name="_CR10_3_1_11"/>
      <w:bookmarkStart w:id="3152" w:name="_Toc218597459"/>
      <w:bookmarkEnd w:id="3151"/>
      <w:r w:rsidRPr="00C6761E">
        <w:t>10.3.1.11</w:t>
      </w:r>
      <w:r w:rsidRPr="00C6761E">
        <w:tab/>
        <w:t>HPLMN ID</w:t>
      </w:r>
      <w:bookmarkEnd w:id="3152"/>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3153" w:name="_CR10_3_1_12"/>
      <w:bookmarkStart w:id="3154" w:name="_Toc218597460"/>
      <w:bookmarkEnd w:id="3153"/>
      <w:r w:rsidRPr="00C6761E">
        <w:t>10.3.1.12</w:t>
      </w:r>
      <w:r w:rsidRPr="00C6761E">
        <w:tab/>
        <w:t>UTC-based counter LSB</w:t>
      </w:r>
      <w:bookmarkEnd w:id="3154"/>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3155" w:name="_CR10_3_1_13"/>
      <w:bookmarkStart w:id="3156" w:name="_Toc218597461"/>
      <w:bookmarkEnd w:id="3155"/>
      <w:r w:rsidRPr="00C6761E">
        <w:t>10.3.1.13</w:t>
      </w:r>
      <w:r w:rsidRPr="00C6761E">
        <w:tab/>
        <w:t>MIC</w:t>
      </w:r>
      <w:bookmarkEnd w:id="3156"/>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157" w:name="_CR10_3_1_14"/>
      <w:bookmarkStart w:id="3158" w:name="_Toc218597462"/>
      <w:bookmarkEnd w:id="3157"/>
      <w:r w:rsidRPr="00C6761E">
        <w:t>10.3.1.14</w:t>
      </w:r>
      <w:r w:rsidRPr="00C6761E">
        <w:tab/>
        <w:t>UE-to-UE relay UE user info</w:t>
      </w:r>
      <w:bookmarkEnd w:id="3158"/>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159" w:name="_CR10_3_1_15"/>
      <w:bookmarkStart w:id="3160" w:name="_Toc218597463"/>
      <w:bookmarkEnd w:id="3159"/>
      <w:r w:rsidRPr="00C6761E">
        <w:t>10.3.1.15</w:t>
      </w:r>
      <w:r w:rsidRPr="00C6761E">
        <w:tab/>
        <w:t>Target end UE layer-2 ID</w:t>
      </w:r>
      <w:bookmarkEnd w:id="3160"/>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3161" w:name="_CR10_3_1_16"/>
      <w:bookmarkStart w:id="3162" w:name="_Toc218597464"/>
      <w:bookmarkEnd w:id="3161"/>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3162"/>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3163" w:name="_CR10_3_1_17"/>
      <w:bookmarkStart w:id="3164" w:name="_Toc218597465"/>
      <w:bookmarkEnd w:id="3163"/>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3164"/>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3165" w:name="_CR10_3_1_18"/>
      <w:bookmarkStart w:id="3166" w:name="_Toc155372252"/>
      <w:bookmarkStart w:id="3167" w:name="_Toc218597466"/>
      <w:bookmarkEnd w:id="3165"/>
      <w:r w:rsidRPr="00C6761E">
        <w:lastRenderedPageBreak/>
        <w:t>10.3.1.</w:t>
      </w:r>
      <w:r>
        <w:t>18</w:t>
      </w:r>
      <w:r w:rsidRPr="00C6761E">
        <w:tab/>
      </w:r>
      <w:bookmarkEnd w:id="3166"/>
      <w:r>
        <w:t>Relay indication</w:t>
      </w:r>
      <w:bookmarkEnd w:id="3167"/>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3168" w:name="_CR10_3_1_19"/>
      <w:bookmarkStart w:id="3169" w:name="_Toc172040062"/>
      <w:bookmarkStart w:id="3170" w:name="_Toc218597467"/>
      <w:bookmarkEnd w:id="3168"/>
      <w:r w:rsidRPr="00C6761E">
        <w:t>10.3.1.</w:t>
      </w:r>
      <w:r>
        <w:t>19</w:t>
      </w:r>
      <w:r w:rsidRPr="00C6761E">
        <w:tab/>
      </w:r>
      <w:bookmarkEnd w:id="3169"/>
      <w:r w:rsidRPr="00CB306C">
        <w:t>Multi-hop path info</w:t>
      </w:r>
      <w:bookmarkEnd w:id="3170"/>
    </w:p>
    <w:p w14:paraId="689FD7C3" w14:textId="77777777" w:rsidR="008F25E2" w:rsidRDefault="006F0E78" w:rsidP="006F0E78">
      <w:r w:rsidRPr="00C6761E">
        <w:t>The UE shall include this IE if</w:t>
      </w:r>
      <w:r w:rsidR="008F25E2">
        <w:t>:</w:t>
      </w:r>
    </w:p>
    <w:p w14:paraId="0CAE2E58" w14:textId="37572BD5" w:rsidR="008F25E2" w:rsidRPr="00FB6BB1" w:rsidRDefault="00FB6BB1" w:rsidP="00FB6BB1">
      <w:pPr>
        <w:pStyle w:val="B1"/>
      </w:pPr>
      <w:r>
        <w:t>a)</w:t>
      </w:r>
      <w:r w:rsidRPr="00C6761E">
        <w:tab/>
      </w:r>
      <w:r w:rsidR="008F25E2" w:rsidRPr="00FB6BB1">
        <w:t xml:space="preserve">the UE is acting as a source 5G ProSe multi-hop end UE towards a 5G ProSe multi-hop UE-to-UE relay UE, or acting as a 5G ProSe multi-hop UE-to-UE relay UE towards another 5G ProSe multi-hop UE-to-UE relay UE, to indicate the list of the user info IDs of the 5G ProSe multi-hop UE-to-UE relay UE(s) selected during the multi-hop layer-3 UE-to-UE relay discovery for </w:t>
      </w:r>
      <w:r w:rsidR="008F25E2" w:rsidRPr="00FB6BB1">
        <w:rPr>
          <w:rFonts w:hint="eastAsia"/>
        </w:rPr>
        <w:t xml:space="preserve">Ethernet and </w:t>
      </w:r>
      <w:r w:rsidR="008F25E2" w:rsidRPr="00FB6BB1">
        <w:t>U</w:t>
      </w:r>
      <w:r w:rsidR="008F25E2" w:rsidRPr="00FB6BB1">
        <w:rPr>
          <w:rFonts w:hint="eastAsia"/>
        </w:rPr>
        <w:t>nstructured data unit type</w:t>
      </w:r>
      <w:r w:rsidR="008F25E2" w:rsidRPr="00FB6BB1">
        <w:t xml:space="preserve"> with model A or model B.</w:t>
      </w:r>
    </w:p>
    <w:p w14:paraId="2D5CE063" w14:textId="4CE2BE1C" w:rsidR="00E471F2" w:rsidRPr="00C6761E" w:rsidRDefault="00E471F2" w:rsidP="00E471F2">
      <w:pPr>
        <w:pStyle w:val="Heading4"/>
      </w:pPr>
      <w:bookmarkStart w:id="3171" w:name="_CR10_3_1_20"/>
      <w:bookmarkStart w:id="3172" w:name="_Toc218597468"/>
      <w:bookmarkEnd w:id="3171"/>
      <w:r w:rsidRPr="00C6761E">
        <w:t>10.3.</w:t>
      </w:r>
      <w:r>
        <w:t>1</w:t>
      </w:r>
      <w:r w:rsidRPr="00C6761E">
        <w:t>.</w:t>
      </w:r>
      <w:r>
        <w:t>20</w:t>
      </w:r>
      <w:r w:rsidRPr="00C6761E">
        <w:tab/>
      </w:r>
      <w:r>
        <w:t>Hop limit</w:t>
      </w:r>
      <w:bookmarkEnd w:id="3172"/>
    </w:p>
    <w:p w14:paraId="054F7BEB" w14:textId="5F19034A" w:rsidR="00E471F2" w:rsidRDefault="00E471F2" w:rsidP="00E471F2">
      <w:pPr>
        <w:rPr>
          <w:lang w:eastAsia="zh-CN"/>
        </w:rPr>
      </w:pPr>
      <w:r w:rsidRPr="00C6761E">
        <w:t xml:space="preserve">The UE </w:t>
      </w:r>
      <w:r>
        <w:t>may</w:t>
      </w:r>
      <w:r w:rsidRPr="00C6761E">
        <w:t xml:space="preserve"> include this IE </w:t>
      </w:r>
      <w:r>
        <w:t xml:space="preserve">when </w:t>
      </w:r>
      <w:r w:rsidRPr="00C41B33">
        <w:t xml:space="preserve">the 5G ProSe direct link establishment procedure is for 5G ProSe direct communication between the 5G ProSe </w:t>
      </w:r>
      <w:r w:rsidRPr="00C41B33">
        <w:rPr>
          <w:rFonts w:hint="eastAsia"/>
        </w:rPr>
        <w:t xml:space="preserve">multi-hop layer-3 </w:t>
      </w:r>
      <w:r w:rsidRPr="00C41B33">
        <w:t xml:space="preserve">end UE and the 5G ProSe </w:t>
      </w:r>
      <w:r w:rsidRPr="00C41B33">
        <w:rPr>
          <w:rFonts w:hint="eastAsia"/>
        </w:rPr>
        <w:t xml:space="preserve">multi-hop layer-3 </w:t>
      </w:r>
      <w:r w:rsidRPr="00C41B33">
        <w:t>UE-to-UE relay UE</w:t>
      </w:r>
      <w:r>
        <w:t xml:space="preserve"> and </w:t>
      </w:r>
      <w:r w:rsidRPr="00C41B33">
        <w:rPr>
          <w:rFonts w:hint="eastAsia"/>
        </w:rPr>
        <w:t xml:space="preserve">the required hop limit by the </w:t>
      </w:r>
      <w:r w:rsidRPr="00C41B33">
        <w:t xml:space="preserve">5G ProSe </w:t>
      </w:r>
      <w:r w:rsidRPr="00C41B33">
        <w:rPr>
          <w:rFonts w:hint="eastAsia"/>
        </w:rPr>
        <w:t xml:space="preserve">multi-hop layer-3 </w:t>
      </w:r>
      <w:r w:rsidRPr="00C41B33">
        <w:t>end UE</w:t>
      </w:r>
      <w:r w:rsidRPr="00C41B33">
        <w:rPr>
          <w:rFonts w:hint="eastAsia"/>
        </w:rPr>
        <w:t xml:space="preserve"> for the </w:t>
      </w:r>
      <w:r w:rsidRPr="00C41B33">
        <w:t>5G ProSe multi-hop layer-3 UE-to-UE relay service</w:t>
      </w:r>
      <w:r w:rsidRPr="00C41B33">
        <w:rPr>
          <w:rFonts w:hint="eastAsia"/>
        </w:rPr>
        <w:t xml:space="preserve"> is less than the maximum </w:t>
      </w:r>
      <w:r w:rsidRPr="00C41B33">
        <w:t>number</w:t>
      </w:r>
      <w:r w:rsidRPr="00C41B33">
        <w:rPr>
          <w:rFonts w:hint="eastAsia"/>
        </w:rPr>
        <w:t xml:space="preserve"> of hops for the relay service code as configured in clause</w:t>
      </w:r>
      <w:r w:rsidRPr="00C41B33">
        <w:rPr>
          <w:lang w:val="en-US"/>
        </w:rPr>
        <w:t> </w:t>
      </w:r>
      <w:r w:rsidRPr="00C41B33">
        <w:rPr>
          <w:rFonts w:hint="eastAsia"/>
          <w:lang w:val="en-US"/>
        </w:rPr>
        <w:t>5.2.9</w:t>
      </w:r>
      <w:r>
        <w:rPr>
          <w:lang w:eastAsia="zh-CN"/>
        </w:rPr>
        <w:t>.</w:t>
      </w:r>
    </w:p>
    <w:p w14:paraId="6CC1E2F8" w14:textId="7021884E" w:rsidR="000B38D8" w:rsidRPr="00C6761E" w:rsidRDefault="000B38D8" w:rsidP="000B38D8">
      <w:pPr>
        <w:pStyle w:val="Heading4"/>
      </w:pPr>
      <w:bookmarkStart w:id="3173" w:name="_CR10_3_1_21"/>
      <w:bookmarkStart w:id="3174" w:name="_Toc218597469"/>
      <w:bookmarkEnd w:id="3173"/>
      <w:r>
        <w:t>10.3.</w:t>
      </w:r>
      <w:r>
        <w:rPr>
          <w:rFonts w:eastAsiaTheme="minorEastAsia" w:hint="eastAsia"/>
          <w:lang w:eastAsia="zh-CN"/>
        </w:rPr>
        <w:t>1</w:t>
      </w:r>
      <w:r w:rsidRPr="00C6761E">
        <w:t>.</w:t>
      </w:r>
      <w:r>
        <w:rPr>
          <w:rFonts w:eastAsiaTheme="minorEastAsia"/>
          <w:lang w:eastAsia="zh-CN"/>
        </w:rPr>
        <w:t>21</w:t>
      </w:r>
      <w:r w:rsidRPr="00C6761E">
        <w:tab/>
      </w:r>
      <w:r w:rsidRPr="009E3D9D">
        <w:t>End-to-end QoS flow descriptions</w:t>
      </w:r>
      <w:bookmarkEnd w:id="3174"/>
    </w:p>
    <w:p w14:paraId="788B2CBB" w14:textId="652D41F9" w:rsidR="000B38D8" w:rsidRPr="00C6761E" w:rsidRDefault="000B38D8" w:rsidP="000B38D8">
      <w:pPr>
        <w:rPr>
          <w:lang w:eastAsia="zh-CN"/>
        </w:rPr>
      </w:pPr>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884A75">
        <w:t>5G ProSe multi-hop remote UE</w:t>
      </w:r>
      <w:r w:rsidRPr="00AB06B9">
        <w:t xml:space="preserve"> </w:t>
      </w:r>
      <w:r>
        <w:t xml:space="preserve">or a </w:t>
      </w:r>
      <w:r w:rsidRPr="00AB06B9">
        <w:t>5G ProSe intermediate UE-to-network relay UE</w:t>
      </w:r>
      <w:r w:rsidRPr="00C6761E">
        <w:t>.</w:t>
      </w:r>
    </w:p>
    <w:p w14:paraId="6741D654" w14:textId="1343E9E3" w:rsidR="005449A4" w:rsidRPr="00C6761E" w:rsidRDefault="005449A4" w:rsidP="005449A4">
      <w:pPr>
        <w:pStyle w:val="Heading4"/>
      </w:pPr>
      <w:bookmarkStart w:id="3175" w:name="_CR10_3_2"/>
      <w:bookmarkStart w:id="3176" w:name="_Toc218597470"/>
      <w:bookmarkEnd w:id="3175"/>
      <w:r>
        <w:t>10.3.</w:t>
      </w:r>
      <w:r>
        <w:rPr>
          <w:rFonts w:eastAsiaTheme="minorEastAsia" w:hint="eastAsia"/>
          <w:lang w:eastAsia="zh-CN"/>
        </w:rPr>
        <w:t>1</w:t>
      </w:r>
      <w:r w:rsidRPr="00C6761E">
        <w:t>.</w:t>
      </w:r>
      <w:r>
        <w:rPr>
          <w:rFonts w:eastAsiaTheme="minorEastAsia"/>
          <w:lang w:eastAsia="zh-CN"/>
        </w:rPr>
        <w:t>22</w:t>
      </w:r>
      <w:r w:rsidRPr="00C6761E">
        <w:tab/>
      </w:r>
      <w:r w:rsidRPr="00CB306C">
        <w:t xml:space="preserve">Multi-hop </w:t>
      </w:r>
      <w:r>
        <w:t xml:space="preserve">U2N </w:t>
      </w:r>
      <w:r w:rsidRPr="00CB306C">
        <w:t>path info</w:t>
      </w:r>
      <w:bookmarkEnd w:id="3176"/>
    </w:p>
    <w:p w14:paraId="63C854CA" w14:textId="365AB276" w:rsidR="005449A4" w:rsidRPr="00C6761E" w:rsidRDefault="005449A4" w:rsidP="005449A4">
      <w:pPr>
        <w:rPr>
          <w:lang w:eastAsia="zh-CN"/>
        </w:rPr>
      </w:pPr>
      <w:r w:rsidRPr="00C6761E">
        <w:t>The UE shall include this IE if</w:t>
      </w:r>
      <w:r>
        <w:t xml:space="preserve"> </w:t>
      </w:r>
      <w:r w:rsidRPr="00C6761E">
        <w:rPr>
          <w:lang w:eastAsia="x-none"/>
        </w:rPr>
        <w:t>the UE</w:t>
      </w:r>
      <w:r>
        <w:rPr>
          <w:lang w:eastAsia="x-none"/>
        </w:rPr>
        <w:t xml:space="preserve"> is acting as a </w:t>
      </w:r>
      <w:r w:rsidRPr="00CB306C">
        <w:rPr>
          <w:lang w:eastAsia="x-none"/>
        </w:rPr>
        <w:t xml:space="preserve">5G ProSe multi-hop remote UE </w:t>
      </w:r>
      <w:r>
        <w:rPr>
          <w:lang w:eastAsia="x-none"/>
        </w:rPr>
        <w:t xml:space="preserve">or a </w:t>
      </w:r>
      <w:r w:rsidRPr="00CB306C">
        <w:rPr>
          <w:lang w:eastAsia="x-none"/>
        </w:rPr>
        <w:t>5G ProSe intermediate UE-to-network relay UE</w:t>
      </w:r>
      <w:r>
        <w:rPr>
          <w:lang w:eastAsia="x-none"/>
        </w:rPr>
        <w:t xml:space="preserve"> to indicate the </w:t>
      </w:r>
      <w:r w:rsidRPr="00A05884">
        <w:rPr>
          <w:lang w:eastAsia="x-none"/>
        </w:rPr>
        <w:t xml:space="preserve">list of the </w:t>
      </w:r>
      <w:r>
        <w:rPr>
          <w:lang w:eastAsia="x-none"/>
        </w:rPr>
        <w:t>u</w:t>
      </w:r>
      <w:r w:rsidRPr="00A05884">
        <w:rPr>
          <w:lang w:eastAsia="x-none"/>
        </w:rPr>
        <w:t xml:space="preserve">ser </w:t>
      </w:r>
      <w:r>
        <w:rPr>
          <w:lang w:eastAsia="x-none"/>
        </w:rPr>
        <w:t>i</w:t>
      </w:r>
      <w:r w:rsidRPr="00A05884">
        <w:rPr>
          <w:lang w:eastAsia="x-none"/>
        </w:rPr>
        <w:t>nfo IDs</w:t>
      </w:r>
      <w:r>
        <w:rPr>
          <w:lang w:eastAsia="x-none"/>
        </w:rPr>
        <w:t xml:space="preserve"> </w:t>
      </w:r>
      <w:r w:rsidRPr="00514795">
        <w:rPr>
          <w:rFonts w:asciiTheme="majorBidi" w:hAnsiTheme="majorBidi" w:cstheme="majorBidi"/>
          <w:lang w:eastAsia="x-none"/>
        </w:rPr>
        <w:t xml:space="preserve">and </w:t>
      </w:r>
      <w:r w:rsidRPr="00514795">
        <w:rPr>
          <w:rFonts w:asciiTheme="majorBidi" w:hAnsiTheme="majorBidi" w:cstheme="majorBidi"/>
          <w:lang w:eastAsia="zh-CN"/>
        </w:rPr>
        <w:t>layer-2 IDs</w:t>
      </w:r>
      <w:r w:rsidRPr="00A05884">
        <w:rPr>
          <w:lang w:eastAsia="x-none"/>
        </w:rPr>
        <w:t xml:space="preserve"> of the 5G ProSe intermediate UE-to-network relay UE(s), if any, and the 5G ProSe multi-hop UE-to-network relay UE selected during the multi-hop UE-to-network relay discovery over PC5 interface with model B</w:t>
      </w:r>
      <w:r>
        <w:rPr>
          <w:lang w:eastAsia="x-none"/>
        </w:rPr>
        <w:t>.</w:t>
      </w:r>
    </w:p>
    <w:p w14:paraId="6D2B111F" w14:textId="03116074" w:rsidR="0036233B" w:rsidRPr="00C6761E" w:rsidRDefault="00AF026B" w:rsidP="004C079D">
      <w:pPr>
        <w:pStyle w:val="Heading3"/>
      </w:pPr>
      <w:bookmarkStart w:id="3177" w:name="_Toc218597471"/>
      <w:r w:rsidRPr="00C6761E">
        <w:t>10.</w:t>
      </w:r>
      <w:r w:rsidR="0036233B" w:rsidRPr="00C6761E">
        <w:t>3.2</w:t>
      </w:r>
      <w:r w:rsidR="0036233B" w:rsidRPr="00C6761E">
        <w:tab/>
        <w:t>ProSe direct link establishment accept</w:t>
      </w:r>
      <w:bookmarkEnd w:id="3106"/>
      <w:bookmarkEnd w:id="3114"/>
      <w:bookmarkEnd w:id="3115"/>
      <w:bookmarkEnd w:id="3145"/>
      <w:bookmarkEnd w:id="3146"/>
      <w:bookmarkEnd w:id="3147"/>
      <w:bookmarkEnd w:id="3148"/>
      <w:bookmarkEnd w:id="3149"/>
      <w:bookmarkEnd w:id="3177"/>
    </w:p>
    <w:p w14:paraId="283CC055" w14:textId="77777777" w:rsidR="0036233B" w:rsidRPr="00C6761E" w:rsidRDefault="00AF026B" w:rsidP="0037175B">
      <w:pPr>
        <w:pStyle w:val="Heading4"/>
      </w:pPr>
      <w:bookmarkStart w:id="3178" w:name="_CR10_3_2_1"/>
      <w:bookmarkStart w:id="3179" w:name="_Toc68196349"/>
      <w:bookmarkStart w:id="3180" w:name="_Toc59209020"/>
      <w:bookmarkStart w:id="3181" w:name="_Toc51951248"/>
      <w:bookmarkStart w:id="3182" w:name="_Toc45882698"/>
      <w:bookmarkStart w:id="3183" w:name="_Toc45282312"/>
      <w:bookmarkStart w:id="3184" w:name="_Toc34404463"/>
      <w:bookmarkStart w:id="3185" w:name="_Toc34388692"/>
      <w:bookmarkStart w:id="3186" w:name="_Toc25070714"/>
      <w:bookmarkStart w:id="3187" w:name="_Toc218597472"/>
      <w:bookmarkEnd w:id="3178"/>
      <w:r w:rsidRPr="00C6761E">
        <w:t>10.</w:t>
      </w:r>
      <w:r w:rsidR="0036233B" w:rsidRPr="00C6761E">
        <w:t>3.2.1</w:t>
      </w:r>
      <w:r w:rsidR="0036233B" w:rsidRPr="00C6761E">
        <w:tab/>
        <w:t>Message definition</w:t>
      </w:r>
      <w:bookmarkEnd w:id="3179"/>
      <w:bookmarkEnd w:id="3180"/>
      <w:bookmarkEnd w:id="3181"/>
      <w:bookmarkEnd w:id="3182"/>
      <w:bookmarkEnd w:id="3183"/>
      <w:bookmarkEnd w:id="3184"/>
      <w:bookmarkEnd w:id="3185"/>
      <w:bookmarkEnd w:id="3186"/>
      <w:bookmarkEnd w:id="3187"/>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188" w:name="_CRTable10_3_2_1_1"/>
      <w:r w:rsidRPr="00C6761E">
        <w:lastRenderedPageBreak/>
        <w:t>Table </w:t>
      </w:r>
      <w:bookmarkEnd w:id="3188"/>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5D53EF">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5D53EF">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5D53EF">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5D53EF">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5D53EF">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5D53EF">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5D53EF">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Default="002F0550" w:rsidP="005D53EF">
            <w:pPr>
              <w:pStyle w:val="TAL"/>
              <w:rPr>
                <w:lang w:eastAsia="zh-CN"/>
              </w:rPr>
            </w:pPr>
            <w:r>
              <w:rPr>
                <w:lang w:eastAsia="zh-CN"/>
              </w:rPr>
              <w:t>1</w:t>
            </w:r>
            <w:r w:rsidR="00260E52">
              <w:rPr>
                <w:lang w:eastAsia="zh-CN"/>
              </w:rPr>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C6761E" w:rsidRDefault="008F25E2"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7D0B47" w:rsidRDefault="008F25E2" w:rsidP="005D53EF">
            <w:pPr>
              <w:keepNext/>
              <w:keepLines/>
              <w:spacing w:after="0"/>
              <w:rPr>
                <w:rFonts w:ascii="Arial" w:hAnsi="Arial"/>
                <w:sz w:val="18"/>
                <w:lang w:eastAsia="zh-CN"/>
              </w:rPr>
            </w:pPr>
            <w:r w:rsidRPr="007D0B47">
              <w:rPr>
                <w:rFonts w:ascii="Arial" w:hAnsi="Arial"/>
                <w:sz w:val="18"/>
                <w:lang w:eastAsia="zh-CN"/>
              </w:rPr>
              <w:t>List of user info ID</w:t>
            </w:r>
          </w:p>
          <w:p w14:paraId="1DAB95DF" w14:textId="77777777" w:rsidR="008F25E2" w:rsidRPr="00C6761E" w:rsidRDefault="008F25E2"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5D53EF">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5D53EF">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189" w:name="_CR10_3_2_2"/>
      <w:bookmarkStart w:id="3190" w:name="_Toc68196350"/>
      <w:bookmarkStart w:id="3191" w:name="_Toc59209021"/>
      <w:bookmarkStart w:id="3192" w:name="_Toc218597473"/>
      <w:bookmarkEnd w:id="3189"/>
      <w:r w:rsidRPr="00C6761E">
        <w:t>10.</w:t>
      </w:r>
      <w:r w:rsidR="0036233B" w:rsidRPr="00C6761E">
        <w:t>3.2.2</w:t>
      </w:r>
      <w:r w:rsidR="0036233B" w:rsidRPr="00C6761E">
        <w:tab/>
        <w:t>IP address configuration</w:t>
      </w:r>
      <w:bookmarkEnd w:id="3190"/>
      <w:bookmarkEnd w:id="3191"/>
      <w:bookmarkEnd w:id="3192"/>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193" w:name="_CR10_3_2_3"/>
      <w:bookmarkStart w:id="3194" w:name="_Toc68196351"/>
      <w:bookmarkStart w:id="3195" w:name="_Toc59209022"/>
      <w:bookmarkStart w:id="3196" w:name="_Toc218597474"/>
      <w:bookmarkEnd w:id="3193"/>
      <w:r w:rsidRPr="00C6761E">
        <w:t>10.</w:t>
      </w:r>
      <w:r w:rsidR="0036233B" w:rsidRPr="00C6761E">
        <w:t>3.2.3</w:t>
      </w:r>
      <w:r w:rsidR="0036233B" w:rsidRPr="00C6761E">
        <w:tab/>
      </w:r>
      <w:r w:rsidR="00A07B13" w:rsidRPr="00C6761E">
        <w:t>Target l</w:t>
      </w:r>
      <w:r w:rsidR="0036233B" w:rsidRPr="00C6761E">
        <w:t>ink local IPv6 address</w:t>
      </w:r>
      <w:bookmarkEnd w:id="3194"/>
      <w:bookmarkEnd w:id="3195"/>
      <w:bookmarkEnd w:id="3196"/>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197" w:name="_CR10_3_2_4"/>
      <w:bookmarkStart w:id="3198" w:name="_Toc218597475"/>
      <w:bookmarkEnd w:id="3197"/>
      <w:r w:rsidRPr="00C6761E">
        <w:t>10.3.2.</w:t>
      </w:r>
      <w:r w:rsidR="00A80C87" w:rsidRPr="00C6761E">
        <w:t>4</w:t>
      </w:r>
      <w:r w:rsidRPr="00C6761E">
        <w:tab/>
        <w:t>QoS flow descriptions</w:t>
      </w:r>
      <w:bookmarkEnd w:id="3198"/>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199" w:name="_CR10_3_2_5"/>
      <w:bookmarkStart w:id="3200" w:name="_Toc218597476"/>
      <w:bookmarkEnd w:id="3199"/>
      <w:r w:rsidRPr="00C6761E">
        <w:t>10.3.2.</w:t>
      </w:r>
      <w:r w:rsidR="00301FA9" w:rsidRPr="00C6761E">
        <w:t>5</w:t>
      </w:r>
      <w:r w:rsidRPr="00C6761E">
        <w:tab/>
        <w:t>QoS rules</w:t>
      </w:r>
      <w:bookmarkEnd w:id="3200"/>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201" w:name="_CR10_3_2_6"/>
      <w:bookmarkStart w:id="3202" w:name="_Toc218597477"/>
      <w:bookmarkEnd w:id="3201"/>
      <w:r w:rsidRPr="00C6761E">
        <w:t>10.3.2.6</w:t>
      </w:r>
      <w:r w:rsidRPr="00C6761E">
        <w:tab/>
        <w:t>UE-to-UE relay UE user info</w:t>
      </w:r>
      <w:bookmarkEnd w:id="3202"/>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203" w:name="_CR10_3_2_7"/>
      <w:bookmarkStart w:id="3204" w:name="_Toc218597478"/>
      <w:bookmarkEnd w:id="3203"/>
      <w:r w:rsidRPr="00C6761E">
        <w:lastRenderedPageBreak/>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204"/>
    </w:p>
    <w:p w14:paraId="3B35F7A8" w14:textId="6E7FF106"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006B6AEB">
        <w:rPr>
          <w:lang w:eastAsia="zh-CN"/>
        </w:rPr>
        <w:t>,</w:t>
      </w:r>
      <w:r w:rsidR="006B6AEB" w:rsidRPr="00C6761E">
        <w:rPr>
          <w:lang w:eastAsia="zh-CN"/>
        </w:rPr>
        <w:t xml:space="preserve"> </w:t>
      </w:r>
      <w:r w:rsidR="006B6AEB" w:rsidRPr="00AC69AF">
        <w:rPr>
          <w:lang w:eastAsia="zh-CN"/>
        </w:rPr>
        <w:t>or target 5G ProSe multi-hop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205" w:name="_CR10_3_2_8"/>
      <w:bookmarkStart w:id="3206" w:name="_Toc218597479"/>
      <w:bookmarkEnd w:id="3205"/>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206"/>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3207" w:name="_CR10_3_2_9"/>
      <w:bookmarkStart w:id="3208" w:name="_Toc218597480"/>
      <w:bookmarkEnd w:id="3207"/>
      <w:r w:rsidRPr="00C6761E">
        <w:t>10.3.</w:t>
      </w:r>
      <w:r>
        <w:t>2</w:t>
      </w:r>
      <w:r w:rsidRPr="00C6761E">
        <w:t>.</w:t>
      </w:r>
      <w:r>
        <w:t>9</w:t>
      </w:r>
      <w:r w:rsidRPr="00C6761E">
        <w:tab/>
      </w:r>
      <w:r w:rsidRPr="00CB306C">
        <w:t>Multi-hop path info</w:t>
      </w:r>
      <w:bookmarkEnd w:id="3208"/>
    </w:p>
    <w:p w14:paraId="32C91F4F" w14:textId="323CE3F3" w:rsidR="008F25E2" w:rsidRPr="00FF6B07" w:rsidRDefault="008F25E2" w:rsidP="00FF6B07">
      <w:r w:rsidRPr="00FF6B07">
        <w:t xml:space="preserve">The UE shall include this IE if the UE is acting as a 5G ProSe multi-hop UE-to-UE relay UE towards another 5G ProSe multi-hop UE-to-UE relay UE or towards the source 5G ProSe multi-hop end UE to indicate the list of the user info IDs of the 5G ProSe multi-hop UE-to-UE relay UE(s) selected during the multi-hop layer-3 UE-to-UE relay discovery for </w:t>
      </w:r>
      <w:r w:rsidRPr="00FF6B07">
        <w:rPr>
          <w:rFonts w:hint="eastAsia"/>
        </w:rPr>
        <w:t xml:space="preserve">Ethernet and </w:t>
      </w:r>
      <w:r w:rsidRPr="00FF6B07">
        <w:t>U</w:t>
      </w:r>
      <w:r w:rsidRPr="00FF6B07">
        <w:rPr>
          <w:rFonts w:hint="eastAsia"/>
        </w:rPr>
        <w:t>nstructured data unit type</w:t>
      </w:r>
      <w:r w:rsidRPr="00FF6B07">
        <w:t xml:space="preserve"> with model A or model B.</w:t>
      </w:r>
    </w:p>
    <w:p w14:paraId="58F4C3F9" w14:textId="77777777" w:rsidR="0036233B" w:rsidRPr="00C6761E" w:rsidRDefault="00AF026B" w:rsidP="0037175B">
      <w:pPr>
        <w:pStyle w:val="Heading3"/>
        <w:rPr>
          <w:lang w:eastAsia="zh-CN"/>
        </w:rPr>
      </w:pPr>
      <w:bookmarkStart w:id="3209" w:name="_CR10_3_3"/>
      <w:bookmarkStart w:id="3210" w:name="_Toc68196413"/>
      <w:bookmarkStart w:id="3211" w:name="_Toc59209084"/>
      <w:bookmarkStart w:id="3212" w:name="_Toc51951307"/>
      <w:bookmarkStart w:id="3213" w:name="_Toc218597481"/>
      <w:bookmarkEnd w:id="3209"/>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210"/>
      <w:bookmarkEnd w:id="3211"/>
      <w:bookmarkEnd w:id="3212"/>
      <w:bookmarkEnd w:id="3213"/>
    </w:p>
    <w:p w14:paraId="410F08A4" w14:textId="77777777" w:rsidR="0036233B" w:rsidRPr="00C6761E" w:rsidRDefault="00AF026B" w:rsidP="0037175B">
      <w:pPr>
        <w:pStyle w:val="Heading4"/>
      </w:pPr>
      <w:bookmarkStart w:id="3214" w:name="_CR10_3_3_1"/>
      <w:bookmarkStart w:id="3215" w:name="_Toc68196414"/>
      <w:bookmarkStart w:id="3216" w:name="_Toc59209085"/>
      <w:bookmarkStart w:id="3217" w:name="_Toc51951308"/>
      <w:bookmarkStart w:id="3218" w:name="_Toc218597482"/>
      <w:bookmarkEnd w:id="3214"/>
      <w:r w:rsidRPr="00C6761E">
        <w:t>10.</w:t>
      </w:r>
      <w:r w:rsidR="0036233B" w:rsidRPr="00C6761E">
        <w:t>3.3.1</w:t>
      </w:r>
      <w:r w:rsidR="0036233B" w:rsidRPr="00C6761E">
        <w:tab/>
        <w:t>Message definition</w:t>
      </w:r>
      <w:bookmarkEnd w:id="3215"/>
      <w:bookmarkEnd w:id="3216"/>
      <w:bookmarkEnd w:id="3217"/>
      <w:bookmarkEnd w:id="3218"/>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219" w:name="_CRTable10_3_3_1_1"/>
      <w:r w:rsidRPr="00C6761E">
        <w:t>Table </w:t>
      </w:r>
      <w:bookmarkEnd w:id="3219"/>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220" w:name="_CR10_3_3_2"/>
      <w:bookmarkStart w:id="3221" w:name="_Toc68203205"/>
      <w:bookmarkStart w:id="3222" w:name="_Toc51949470"/>
      <w:bookmarkStart w:id="3223" w:name="_Toc51948378"/>
      <w:bookmarkStart w:id="3224" w:name="_Toc45287108"/>
      <w:bookmarkStart w:id="3225" w:name="_Toc36657440"/>
      <w:bookmarkStart w:id="3226" w:name="_Toc36213263"/>
      <w:bookmarkStart w:id="3227" w:name="_Toc27747074"/>
      <w:bookmarkStart w:id="3228" w:name="_Toc20232966"/>
      <w:bookmarkStart w:id="3229" w:name="_Toc218597483"/>
      <w:bookmarkEnd w:id="3220"/>
      <w:r w:rsidRPr="00C6761E">
        <w:lastRenderedPageBreak/>
        <w:t>10.3.3.2</w:t>
      </w:r>
      <w:r w:rsidRPr="00C6761E">
        <w:rPr>
          <w:lang w:eastAsia="ko-KR"/>
        </w:rPr>
        <w:tab/>
      </w:r>
      <w:bookmarkEnd w:id="3221"/>
      <w:bookmarkEnd w:id="3222"/>
      <w:bookmarkEnd w:id="3223"/>
      <w:bookmarkEnd w:id="3224"/>
      <w:bookmarkEnd w:id="3225"/>
      <w:bookmarkEnd w:id="3226"/>
      <w:bookmarkEnd w:id="3227"/>
      <w:bookmarkEnd w:id="3228"/>
      <w:r w:rsidRPr="00C6761E">
        <w:t>Back-off value</w:t>
      </w:r>
      <w:bookmarkEnd w:id="3229"/>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230" w:name="_CR10_3_3_3"/>
      <w:bookmarkStart w:id="3231" w:name="_Toc218597484"/>
      <w:bookmarkEnd w:id="3230"/>
      <w:r w:rsidRPr="00C6761E">
        <w:rPr>
          <w:lang w:eastAsia="zh-CN"/>
        </w:rPr>
        <w:t>10.3.3.3</w:t>
      </w:r>
      <w:r w:rsidRPr="00C6761E">
        <w:rPr>
          <w:lang w:eastAsia="zh-CN"/>
        </w:rPr>
        <w:tab/>
        <w:t>EAP message</w:t>
      </w:r>
      <w:bookmarkEnd w:id="3231"/>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232" w:name="_CR10_3_3_4"/>
      <w:bookmarkStart w:id="3233" w:name="_Toc218597485"/>
      <w:bookmarkEnd w:id="3232"/>
      <w:r w:rsidRPr="00C6761E">
        <w:t>10.3.3.4</w:t>
      </w:r>
      <w:r w:rsidRPr="00C6761E">
        <w:tab/>
        <w:t>PC5 end UE failure cause</w:t>
      </w:r>
      <w:bookmarkEnd w:id="3233"/>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234" w:name="_CR10_3_3_5"/>
      <w:bookmarkStart w:id="3235" w:name="_Toc218597486"/>
      <w:bookmarkEnd w:id="3234"/>
      <w:r w:rsidRPr="00C6761E">
        <w:t>10.3.3.5</w:t>
      </w:r>
      <w:r w:rsidRPr="00C6761E">
        <w:tab/>
        <w:t>Source end UE info</w:t>
      </w:r>
      <w:bookmarkEnd w:id="3235"/>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3236" w:name="_CR10_3_3_6"/>
      <w:bookmarkStart w:id="3237" w:name="_Toc218597487"/>
      <w:bookmarkEnd w:id="3236"/>
      <w:r w:rsidRPr="00C6761E">
        <w:t>10.3.3.6</w:t>
      </w:r>
      <w:r w:rsidRPr="00C6761E">
        <w:tab/>
        <w:t>Target end UE info</w:t>
      </w:r>
      <w:bookmarkEnd w:id="3237"/>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3238" w:name="_CR10_3_3_7"/>
      <w:bookmarkStart w:id="3239" w:name="_Toc218597488"/>
      <w:bookmarkEnd w:id="3238"/>
      <w:r w:rsidRPr="00C6761E">
        <w:t>10.3.3.7</w:t>
      </w:r>
      <w:r w:rsidRPr="00C6761E">
        <w:tab/>
        <w:t>UE-to-UE relay UE</w:t>
      </w:r>
      <w:r w:rsidR="007E3963" w:rsidRPr="00C6761E">
        <w:t xml:space="preserve"> user</w:t>
      </w:r>
      <w:r w:rsidRPr="00C6761E">
        <w:t xml:space="preserve"> info</w:t>
      </w:r>
      <w:bookmarkEnd w:id="3239"/>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3240" w:name="_CR10_3_4"/>
      <w:bookmarkStart w:id="3241" w:name="_Toc68196358"/>
      <w:bookmarkStart w:id="3242" w:name="_Toc59209029"/>
      <w:bookmarkStart w:id="3243" w:name="_Toc218597489"/>
      <w:bookmarkEnd w:id="3240"/>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241"/>
      <w:bookmarkEnd w:id="3242"/>
      <w:bookmarkEnd w:id="3243"/>
    </w:p>
    <w:p w14:paraId="6E50A179" w14:textId="77777777" w:rsidR="00CE7C6B" w:rsidRPr="00C6761E" w:rsidRDefault="00AF026B" w:rsidP="0037175B">
      <w:pPr>
        <w:pStyle w:val="Heading4"/>
      </w:pPr>
      <w:bookmarkStart w:id="3244" w:name="_CR10_3_4_1"/>
      <w:bookmarkStart w:id="3245" w:name="_Toc68196359"/>
      <w:bookmarkStart w:id="3246" w:name="_Toc59209030"/>
      <w:bookmarkStart w:id="3247" w:name="_Toc51951254"/>
      <w:bookmarkStart w:id="3248" w:name="_Toc45882704"/>
      <w:bookmarkStart w:id="3249" w:name="_Toc45282318"/>
      <w:bookmarkStart w:id="3250" w:name="_Toc34404469"/>
      <w:bookmarkStart w:id="3251" w:name="_Toc34388698"/>
      <w:bookmarkStart w:id="3252" w:name="_Toc525231360"/>
      <w:bookmarkStart w:id="3253" w:name="_Toc218597490"/>
      <w:bookmarkEnd w:id="3244"/>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245"/>
      <w:bookmarkEnd w:id="3246"/>
      <w:bookmarkEnd w:id="3247"/>
      <w:bookmarkEnd w:id="3248"/>
      <w:bookmarkEnd w:id="3249"/>
      <w:bookmarkEnd w:id="3250"/>
      <w:bookmarkEnd w:id="3251"/>
      <w:bookmarkEnd w:id="3252"/>
      <w:bookmarkEnd w:id="3253"/>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254" w:name="_CRTable10_3_4_1_1"/>
      <w:r w:rsidRPr="00C6761E">
        <w:t>Table</w:t>
      </w:r>
      <w:r w:rsidRPr="00C6761E">
        <w:rPr>
          <w:noProof/>
        </w:rPr>
        <w:t> </w:t>
      </w:r>
      <w:bookmarkEnd w:id="3254"/>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5D53EF">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5D53EF">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5D53EF">
            <w:pPr>
              <w:pStyle w:val="TAL"/>
              <w:rPr>
                <w:lang w:eastAsia="ja-JP"/>
              </w:rPr>
            </w:pPr>
            <w:r w:rsidRPr="00C6761E">
              <w:rPr>
                <w:lang w:eastAsia="ja-JP"/>
              </w:rPr>
              <w:t>PC5 signalling protocol cause 2</w:t>
            </w:r>
          </w:p>
          <w:p w14:paraId="37834188" w14:textId="77777777" w:rsidR="00B87C4A" w:rsidRPr="00C6761E" w:rsidRDefault="00B87C4A" w:rsidP="005D53EF">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5D53EF">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255" w:name="_CR10_3_4_2"/>
      <w:bookmarkStart w:id="3256" w:name="_Toc218597491"/>
      <w:bookmarkEnd w:id="3255"/>
      <w:r w:rsidRPr="00C6761E">
        <w:t>10.3.4.2</w:t>
      </w:r>
      <w:r w:rsidRPr="00C6761E">
        <w:rPr>
          <w:lang w:eastAsia="ko-KR"/>
        </w:rPr>
        <w:tab/>
      </w:r>
      <w:r w:rsidRPr="00C6761E">
        <w:t>Back-off value</w:t>
      </w:r>
      <w:bookmarkEnd w:id="3256"/>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257" w:name="_CR10_3_4_3"/>
      <w:bookmarkStart w:id="3258" w:name="_Toc218597492"/>
      <w:bookmarkEnd w:id="3257"/>
      <w:r w:rsidRPr="00C6761E">
        <w:t>10.3.4.3</w:t>
      </w:r>
      <w:r w:rsidRPr="00C6761E">
        <w:tab/>
        <w:t>PC5 end UE release cause</w:t>
      </w:r>
      <w:bookmarkEnd w:id="3258"/>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259" w:name="_CR10_3_5"/>
      <w:bookmarkStart w:id="3260" w:name="_Toc525231361"/>
      <w:bookmarkStart w:id="3261" w:name="_Toc68196360"/>
      <w:bookmarkStart w:id="3262" w:name="_Toc59209031"/>
      <w:bookmarkStart w:id="3263" w:name="_Toc51951255"/>
      <w:bookmarkStart w:id="3264" w:name="_Toc45882705"/>
      <w:bookmarkStart w:id="3265" w:name="_Toc45282319"/>
      <w:bookmarkStart w:id="3266" w:name="_Toc34404470"/>
      <w:bookmarkStart w:id="3267" w:name="_Toc34388699"/>
      <w:bookmarkStart w:id="3268" w:name="_Toc218597493"/>
      <w:bookmarkEnd w:id="3259"/>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260"/>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261"/>
      <w:bookmarkEnd w:id="3262"/>
      <w:bookmarkEnd w:id="3263"/>
      <w:bookmarkEnd w:id="3264"/>
      <w:bookmarkEnd w:id="3265"/>
      <w:bookmarkEnd w:id="3266"/>
      <w:bookmarkEnd w:id="3267"/>
      <w:bookmarkEnd w:id="3268"/>
    </w:p>
    <w:p w14:paraId="36512287" w14:textId="77777777" w:rsidR="00CE7C6B" w:rsidRPr="00C6761E" w:rsidRDefault="00AF026B" w:rsidP="0037175B">
      <w:pPr>
        <w:pStyle w:val="Heading4"/>
      </w:pPr>
      <w:bookmarkStart w:id="3269" w:name="_CR10_3_5_1"/>
      <w:bookmarkStart w:id="3270" w:name="_Toc68196361"/>
      <w:bookmarkStart w:id="3271" w:name="_Toc59209032"/>
      <w:bookmarkStart w:id="3272" w:name="_Toc51951256"/>
      <w:bookmarkStart w:id="3273" w:name="_Toc45882706"/>
      <w:bookmarkStart w:id="3274" w:name="_Toc45282320"/>
      <w:bookmarkStart w:id="3275" w:name="_Toc34404471"/>
      <w:bookmarkStart w:id="3276" w:name="_Toc34388700"/>
      <w:bookmarkStart w:id="3277" w:name="_Toc525231362"/>
      <w:bookmarkStart w:id="3278" w:name="_Toc218597494"/>
      <w:bookmarkEnd w:id="3269"/>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270"/>
      <w:bookmarkEnd w:id="3271"/>
      <w:bookmarkEnd w:id="3272"/>
      <w:bookmarkEnd w:id="3273"/>
      <w:bookmarkEnd w:id="3274"/>
      <w:bookmarkEnd w:id="3275"/>
      <w:bookmarkEnd w:id="3276"/>
      <w:bookmarkEnd w:id="3277"/>
      <w:bookmarkEnd w:id="3278"/>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279" w:name="_CRTable10_3_5_1_1"/>
      <w:r w:rsidRPr="00C6761E">
        <w:t>Table</w:t>
      </w:r>
      <w:r w:rsidRPr="00C6761E">
        <w:rPr>
          <w:noProof/>
        </w:rPr>
        <w:t> </w:t>
      </w:r>
      <w:bookmarkEnd w:id="3279"/>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280" w:name="_Toc68196353"/>
      <w:bookmarkStart w:id="3281" w:name="_Toc59209024"/>
    </w:p>
    <w:p w14:paraId="1C3E037A" w14:textId="099CE129" w:rsidR="007E60DF" w:rsidRPr="00C6761E" w:rsidRDefault="007E60DF" w:rsidP="007E60DF">
      <w:pPr>
        <w:pStyle w:val="Heading3"/>
      </w:pPr>
      <w:bookmarkStart w:id="3282" w:name="_CR10_3_6"/>
      <w:bookmarkStart w:id="3283" w:name="_Toc218597495"/>
      <w:bookmarkEnd w:id="3282"/>
      <w:r w:rsidRPr="00C6761E">
        <w:lastRenderedPageBreak/>
        <w:t>10.3.6</w:t>
      </w:r>
      <w:r w:rsidRPr="00C6761E">
        <w:tab/>
        <w:t>ProSe direct link modification request</w:t>
      </w:r>
      <w:bookmarkEnd w:id="3280"/>
      <w:bookmarkEnd w:id="3281"/>
      <w:bookmarkEnd w:id="3283"/>
    </w:p>
    <w:p w14:paraId="12182262" w14:textId="77777777" w:rsidR="007E60DF" w:rsidRPr="00C6761E" w:rsidRDefault="007E60DF" w:rsidP="007E60DF">
      <w:pPr>
        <w:pStyle w:val="Heading4"/>
      </w:pPr>
      <w:bookmarkStart w:id="3284" w:name="_CR10_3_6_1"/>
      <w:bookmarkStart w:id="3285" w:name="_Toc68196354"/>
      <w:bookmarkStart w:id="3286" w:name="_Toc59209025"/>
      <w:bookmarkStart w:id="3287" w:name="_Toc51951250"/>
      <w:bookmarkStart w:id="3288" w:name="_Toc45882700"/>
      <w:bookmarkStart w:id="3289" w:name="_Toc45282314"/>
      <w:bookmarkStart w:id="3290" w:name="_Toc34404465"/>
      <w:bookmarkStart w:id="3291" w:name="_Toc34388694"/>
      <w:bookmarkStart w:id="3292" w:name="_Toc218597496"/>
      <w:bookmarkEnd w:id="3284"/>
      <w:r w:rsidRPr="00C6761E">
        <w:t>10.3.6.1</w:t>
      </w:r>
      <w:r w:rsidRPr="00C6761E">
        <w:tab/>
        <w:t>Message definition</w:t>
      </w:r>
      <w:bookmarkEnd w:id="3285"/>
      <w:bookmarkEnd w:id="3286"/>
      <w:bookmarkEnd w:id="3287"/>
      <w:bookmarkEnd w:id="3288"/>
      <w:bookmarkEnd w:id="3289"/>
      <w:bookmarkEnd w:id="3290"/>
      <w:bookmarkEnd w:id="3291"/>
      <w:bookmarkEnd w:id="3292"/>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293" w:name="_CRTable10_3_6_1_1"/>
      <w:r w:rsidRPr="00C6761E">
        <w:t>Table </w:t>
      </w:r>
      <w:bookmarkStart w:id="3294" w:name="_Hlk193292578"/>
      <w:bookmarkEnd w:id="3293"/>
      <w:r w:rsidRPr="00C6761E">
        <w:t>10.3.6.1</w:t>
      </w:r>
      <w:r w:rsidR="007864F0" w:rsidRPr="00C6761E">
        <w:t>.1</w:t>
      </w:r>
      <w:bookmarkEnd w:id="3294"/>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rsidP="00C0448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rsidP="00C0448A">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rsidP="00C0448A">
            <w:pPr>
              <w:pStyle w:val="TAL"/>
            </w:pPr>
            <w:r w:rsidRPr="00C6761E">
              <w:t>ProSe PC5 signalling message type</w:t>
            </w:r>
          </w:p>
          <w:p w14:paraId="442AF7C2" w14:textId="77777777" w:rsidR="007E60DF" w:rsidRPr="00C6761E" w:rsidRDefault="007E60DF" w:rsidP="00C0448A">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rsidP="00C0448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rsidP="00C0448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rsidP="00C0448A">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rsidP="00C0448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rsidP="00C0448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rsidP="00C0448A">
            <w:pPr>
              <w:pStyle w:val="TAL"/>
            </w:pPr>
            <w:r w:rsidRPr="00C6761E">
              <w:t>Sequence number</w:t>
            </w:r>
          </w:p>
          <w:p w14:paraId="3B356920" w14:textId="77777777" w:rsidR="007E60DF" w:rsidRPr="00C6761E" w:rsidRDefault="007E60DF" w:rsidP="00C0448A">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rsidP="00C0448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rsidP="00C0448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rsidP="00C0448A">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rsidP="00C0448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rsidP="00C0448A">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rsidP="00C0448A">
            <w:pPr>
              <w:pStyle w:val="TAL"/>
            </w:pPr>
            <w:r w:rsidRPr="00C6761E">
              <w:t>Link modification operation code</w:t>
            </w:r>
          </w:p>
          <w:p w14:paraId="2AA3CF3D" w14:textId="77777777" w:rsidR="007E60DF" w:rsidRPr="00C6761E" w:rsidRDefault="007E60DF" w:rsidP="00C0448A">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rsidP="00C0448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rsidP="00C0448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rsidP="00C0448A">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rsidP="00C0448A">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rsidP="00C0448A">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rsidP="00C0448A">
            <w:pPr>
              <w:pStyle w:val="TAL"/>
              <w:rPr>
                <w:lang w:eastAsia="zh-CN"/>
              </w:rPr>
            </w:pPr>
            <w:r w:rsidRPr="00C6761E">
              <w:rPr>
                <w:lang w:eastAsia="zh-CN"/>
              </w:rPr>
              <w:t>PC5 QoS flow descriptions</w:t>
            </w:r>
          </w:p>
          <w:p w14:paraId="16FEFCFD" w14:textId="77777777" w:rsidR="007E60DF" w:rsidRPr="00C6761E" w:rsidRDefault="007E60DF" w:rsidP="00C0448A">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C0448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rsidP="00C0448A">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rsidP="00C0448A">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C0448A">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C0448A">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C0448A">
            <w:pPr>
              <w:pStyle w:val="TAL"/>
              <w:rPr>
                <w:lang w:eastAsia="zh-CN"/>
              </w:rPr>
            </w:pPr>
            <w:r w:rsidRPr="00C6761E">
              <w:rPr>
                <w:lang w:eastAsia="zh-CN"/>
              </w:rPr>
              <w:t>PC5 QoS rules</w:t>
            </w:r>
          </w:p>
          <w:p w14:paraId="3D9FE013" w14:textId="6887616C" w:rsidR="004E2542" w:rsidRPr="00C6761E" w:rsidRDefault="004E2542" w:rsidP="00C0448A">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C0448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C0448A">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C0448A">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C0448A">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C0448A">
            <w:pPr>
              <w:pStyle w:val="TAL"/>
            </w:pPr>
            <w:r>
              <w:t>Application layer ID</w:t>
            </w:r>
          </w:p>
          <w:p w14:paraId="0E3A5098" w14:textId="737D3A6D" w:rsidR="000E5ECF" w:rsidRPr="00C6761E" w:rsidRDefault="00B65823" w:rsidP="00C0448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C0448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C0448A">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C0448A">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C0448A">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C0448A">
            <w:pPr>
              <w:pStyle w:val="TAL"/>
            </w:pPr>
            <w:r>
              <w:t>Application layer ID</w:t>
            </w:r>
          </w:p>
          <w:p w14:paraId="1096DD6D" w14:textId="60208ABD" w:rsidR="000E5ECF" w:rsidRPr="00C6761E" w:rsidRDefault="00B65823" w:rsidP="00C0448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C0448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C0448A">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C0448A">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C0448A">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C0448A">
            <w:pPr>
              <w:pStyle w:val="TAL"/>
              <w:rPr>
                <w:lang w:eastAsia="zh-CN"/>
              </w:rPr>
            </w:pPr>
            <w:r w:rsidRPr="00C6761E">
              <w:rPr>
                <w:lang w:eastAsia="zh-CN"/>
              </w:rPr>
              <w:t>Layer-2 ID</w:t>
            </w:r>
          </w:p>
          <w:p w14:paraId="7E4481A8" w14:textId="327004AC" w:rsidR="000E5ECF" w:rsidRPr="00C6761E" w:rsidRDefault="000E5ECF" w:rsidP="00C0448A">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C0448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C0448A">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C0448A">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C0448A">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C0448A">
            <w:pPr>
              <w:pStyle w:val="TAL"/>
              <w:rPr>
                <w:lang w:eastAsia="ja-JP"/>
              </w:rPr>
            </w:pPr>
            <w:r w:rsidRPr="00C6761E">
              <w:rPr>
                <w:lang w:eastAsia="ja-JP"/>
              </w:rPr>
              <w:t>MAC address</w:t>
            </w:r>
          </w:p>
          <w:p w14:paraId="4F293E91" w14:textId="132BE69B" w:rsidR="0083029B" w:rsidRPr="00C6761E" w:rsidRDefault="0083029B" w:rsidP="00C0448A">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C0448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C0448A">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C0448A">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C0448A">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C0448A">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C0448A">
            <w:pPr>
              <w:pStyle w:val="TAL"/>
              <w:rPr>
                <w:lang w:eastAsia="zh-CN"/>
              </w:rPr>
            </w:pPr>
            <w:r w:rsidRPr="00C6761E">
              <w:rPr>
                <w:lang w:eastAsia="zh-CN"/>
              </w:rPr>
              <w:t>Relay reselection indication</w:t>
            </w:r>
          </w:p>
          <w:p w14:paraId="764FBF85" w14:textId="000D94BA" w:rsidR="00A31F77" w:rsidRPr="00C6761E" w:rsidRDefault="00A31F77" w:rsidP="00C0448A">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C0448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C0448A">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C0448A">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C0448A">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C0448A">
            <w:pPr>
              <w:pStyle w:val="TAL"/>
              <w:rPr>
                <w:lang w:eastAsia="zh-CN"/>
              </w:rPr>
            </w:pPr>
            <w:r w:rsidRPr="00C6761E">
              <w:rPr>
                <w:lang w:eastAsia="zh-CN"/>
              </w:rPr>
              <w:t>List of user info ID</w:t>
            </w:r>
          </w:p>
          <w:p w14:paraId="23F61C28" w14:textId="7B9E8C59" w:rsidR="00A31F77" w:rsidRPr="00C6761E" w:rsidRDefault="00A31F77" w:rsidP="00C0448A">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C0448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C0448A">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C0448A">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C0448A">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C0448A">
            <w:pPr>
              <w:pStyle w:val="TAL"/>
            </w:pPr>
            <w:bookmarkStart w:id="3295" w:name="_Hlk131963863"/>
            <w:r w:rsidRPr="00C6761E">
              <w:rPr>
                <w:rFonts w:hint="eastAsia"/>
                <w:lang w:eastAsia="zh-CN"/>
              </w:rPr>
              <w:t>UE IP address</w:t>
            </w:r>
          </w:p>
          <w:p w14:paraId="12F59DC7" w14:textId="3E98A30E" w:rsidR="00A31F77" w:rsidRPr="00C6761E" w:rsidRDefault="00774BC5" w:rsidP="00C0448A">
            <w:pPr>
              <w:pStyle w:val="TAL"/>
              <w:rPr>
                <w:lang w:eastAsia="ja-JP"/>
              </w:rPr>
            </w:pPr>
            <w:r w:rsidRPr="00C6761E">
              <w:t>11.3.</w:t>
            </w:r>
            <w:r w:rsidR="008654F3">
              <w:rPr>
                <w:lang w:eastAsia="zh-CN"/>
              </w:rPr>
              <w:t>49</w:t>
            </w:r>
            <w:bookmarkEnd w:id="3295"/>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C0448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C0448A">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C0448A">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C0448A">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C0448A">
            <w:pPr>
              <w:pStyle w:val="TAL"/>
            </w:pPr>
            <w:r w:rsidRPr="00C6761E">
              <w:rPr>
                <w:rFonts w:hint="eastAsia"/>
                <w:lang w:eastAsia="zh-CN"/>
              </w:rPr>
              <w:t>List of UE IP addresses</w:t>
            </w:r>
          </w:p>
          <w:p w14:paraId="0E39AEDE" w14:textId="6D1E6ABA" w:rsidR="00A31F77" w:rsidRPr="00C6761E" w:rsidRDefault="00774BC5" w:rsidP="00C0448A">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C0448A">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C0448A">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C0448A">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C0448A">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337B1121" w:rsidR="00A31F77" w:rsidRPr="00C6761E" w:rsidRDefault="00A31F77" w:rsidP="00C0448A">
            <w:pPr>
              <w:pStyle w:val="TAL"/>
            </w:pPr>
            <w:r w:rsidRPr="00C6761E">
              <w:rPr>
                <w:lang w:eastAsia="zh-CN"/>
              </w:rPr>
              <w:t>List of candidates U2U relay UE layer-2 ID</w:t>
            </w:r>
            <w:r w:rsidR="00A87EBA">
              <w:rPr>
                <w:lang w:eastAsia="zh-CN"/>
              </w:rPr>
              <w:t>s</w:t>
            </w:r>
          </w:p>
        </w:tc>
        <w:tc>
          <w:tcPr>
            <w:tcW w:w="3120" w:type="dxa"/>
            <w:tcBorders>
              <w:top w:val="single" w:sz="6" w:space="0" w:color="000000"/>
              <w:left w:val="single" w:sz="6" w:space="0" w:color="000000"/>
              <w:bottom w:val="single" w:sz="6" w:space="0" w:color="000000"/>
              <w:right w:val="single" w:sz="6" w:space="0" w:color="000000"/>
            </w:tcBorders>
          </w:tcPr>
          <w:p w14:paraId="2A22B885" w14:textId="15E185EC" w:rsidR="00DF4855" w:rsidRPr="00C6761E" w:rsidRDefault="00DF4855" w:rsidP="00C0448A">
            <w:pPr>
              <w:pStyle w:val="TAL"/>
            </w:pPr>
            <w:r w:rsidRPr="00C6761E">
              <w:t xml:space="preserve">List of </w:t>
            </w:r>
            <w:r w:rsidR="00A87EBA">
              <w:t>user info IDs and</w:t>
            </w:r>
            <w:r w:rsidRPr="00C6761E">
              <w:t xml:space="preserve"> layer-2 IDs</w:t>
            </w:r>
          </w:p>
          <w:p w14:paraId="25277847" w14:textId="247DCEB7" w:rsidR="00A31F77" w:rsidRPr="00C6761E" w:rsidRDefault="00DF4855" w:rsidP="00C0448A">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C0448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07DB6D61" w:rsidR="00A31F77" w:rsidRPr="00C6761E" w:rsidRDefault="00A87EBA" w:rsidP="00C0448A">
            <w:pPr>
              <w:pStyle w:val="TAC"/>
              <w:rPr>
                <w:lang w:eastAsia="ja-JP"/>
              </w:rPr>
            </w:pPr>
            <w:r>
              <w:rPr>
                <w:lang w:eastAsia="zh-CN"/>
              </w:rPr>
              <w:t>12</w:t>
            </w:r>
            <w:r w:rsidR="00774BC5"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C0448A">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C0448A">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C0448A">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C0448A">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C0448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C0448A">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Default="00DD5900" w:rsidP="00C0448A">
            <w:pPr>
              <w:pStyle w:val="TAL"/>
              <w:rPr>
                <w:lang w:eastAsia="zh-CN"/>
              </w:rPr>
            </w:pPr>
            <w:r>
              <w:rPr>
                <w:lang w:eastAsia="zh-CN"/>
              </w:rPr>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C6761E" w:rsidRDefault="00DD5900" w:rsidP="00C0448A">
            <w:pPr>
              <w:pStyle w:val="TAL"/>
            </w:pPr>
            <w:r>
              <w:t xml:space="preserve">List of multi-hop </w:t>
            </w:r>
            <w:r w:rsidR="00895707">
              <w:rPr>
                <w:rFonts w:hint="eastAsia"/>
                <w:lang w:eastAsia="ko-KR"/>
              </w:rPr>
              <w:t xml:space="preserve">remote </w:t>
            </w:r>
            <w:r>
              <w:t xml:space="preserve">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Default="00DD5900" w:rsidP="00C0448A">
            <w:pPr>
              <w:pStyle w:val="TAL"/>
              <w:rPr>
                <w:lang w:eastAsia="zh-CN"/>
              </w:rPr>
            </w:pPr>
            <w:r w:rsidRPr="00754AF8">
              <w:rPr>
                <w:lang w:eastAsia="zh-CN"/>
              </w:rPr>
              <w:t xml:space="preserve">List of </w:t>
            </w:r>
            <w:r>
              <w:rPr>
                <w:lang w:eastAsia="zh-CN"/>
              </w:rPr>
              <w:t>multi-hop</w:t>
            </w:r>
            <w:r w:rsidRPr="00754AF8">
              <w:rPr>
                <w:lang w:eastAsia="zh-CN"/>
              </w:rPr>
              <w:t xml:space="preserve"> </w:t>
            </w:r>
            <w:r w:rsidR="00895707">
              <w:rPr>
                <w:rFonts w:hint="eastAsia"/>
                <w:lang w:eastAsia="ko-KR"/>
              </w:rPr>
              <w:t xml:space="preserve">remote </w:t>
            </w:r>
            <w:r w:rsidRPr="00754AF8">
              <w:rPr>
                <w:lang w:eastAsia="zh-CN"/>
              </w:rPr>
              <w:t xml:space="preserve">UE </w:t>
            </w:r>
            <w:r>
              <w:rPr>
                <w:lang w:eastAsia="zh-CN"/>
              </w:rPr>
              <w:t>parameters</w:t>
            </w:r>
          </w:p>
          <w:p w14:paraId="0F6E8CB1" w14:textId="442682F3" w:rsidR="00DD5900" w:rsidRPr="00C6761E" w:rsidRDefault="00DD5900" w:rsidP="00C0448A">
            <w:pPr>
              <w:pStyle w:val="TAL"/>
            </w:pPr>
            <w:r w:rsidRPr="002F7833">
              <w:rPr>
                <w:lang w:eastAsia="zh-CN"/>
              </w:rPr>
              <w:t>11.3.</w:t>
            </w:r>
            <w:r>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C0448A">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C0448A">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C0448A">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7D0B47" w:rsidDel="002F582A" w:rsidRDefault="00D522CE" w:rsidP="00C0448A">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Default="005D767F" w:rsidP="00C0448A">
            <w:pPr>
              <w:pStyle w:val="TAL"/>
            </w:pPr>
            <w:r>
              <w:rPr>
                <w:lang w:eastAsia="zh-CN"/>
              </w:rPr>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Default="005D767F" w:rsidP="00C0448A">
            <w:pPr>
              <w:pStyle w:val="TAL"/>
              <w:rPr>
                <w:lang w:eastAsia="zh-CN"/>
              </w:rPr>
            </w:pPr>
            <w:r w:rsidRPr="00151088">
              <w:rPr>
                <w:lang w:eastAsia="zh-CN"/>
              </w:rPr>
              <w:t>List of user info ID</w:t>
            </w:r>
          </w:p>
          <w:p w14:paraId="040E7B9C" w14:textId="630E32D6" w:rsidR="005D767F" w:rsidRPr="00754AF8" w:rsidRDefault="005D767F" w:rsidP="00C0448A">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C0448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C0448A">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C0448A">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Default="00D522CE" w:rsidP="00C0448A">
            <w:pPr>
              <w:pStyle w:val="TAL"/>
              <w:rPr>
                <w:lang w:eastAsia="zh-CN"/>
              </w:rPr>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Default="0053686B" w:rsidP="00C0448A">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C6761E" w:rsidRDefault="0053686B" w:rsidP="00C0448A">
            <w:pPr>
              <w:pStyle w:val="TAL"/>
              <w:rPr>
                <w:lang w:eastAsia="zh-CN"/>
              </w:rPr>
            </w:pPr>
            <w:r w:rsidRPr="00C6761E">
              <w:rPr>
                <w:lang w:eastAsia="zh-CN"/>
              </w:rPr>
              <w:t>PC5 QoS flow descriptions</w:t>
            </w:r>
          </w:p>
          <w:p w14:paraId="636B6740" w14:textId="6029D28E" w:rsidR="0053686B" w:rsidRPr="00151088" w:rsidRDefault="0053686B" w:rsidP="00C0448A">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C0448A">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C0448A">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C0448A">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Default="002F0550" w:rsidP="00C0448A">
            <w:pPr>
              <w:pStyle w:val="TAL"/>
              <w:rPr>
                <w:lang w:eastAsia="zh-CN"/>
              </w:rPr>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Default="00E30DA5" w:rsidP="00C0448A">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7D0B47" w:rsidRDefault="00E30DA5" w:rsidP="00C0448A">
            <w:pPr>
              <w:pStyle w:val="TAL"/>
              <w:rPr>
                <w:lang w:eastAsia="zh-CN"/>
              </w:rPr>
            </w:pPr>
            <w:r w:rsidRPr="007D0B47">
              <w:rPr>
                <w:lang w:eastAsia="zh-CN"/>
              </w:rPr>
              <w:t>List of user info ID</w:t>
            </w:r>
          </w:p>
          <w:p w14:paraId="004B7B95" w14:textId="77777777" w:rsidR="00E30DA5" w:rsidRPr="00C6761E" w:rsidRDefault="00E30DA5" w:rsidP="00C0448A">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C0448A">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C0448A">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C0448A">
            <w:pPr>
              <w:pStyle w:val="TAC"/>
            </w:pPr>
            <w:r>
              <w:rPr>
                <w:lang w:eastAsia="zh-CN"/>
              </w:rPr>
              <w:t>8</w:t>
            </w:r>
            <w:r w:rsidRPr="007D0B47">
              <w:rPr>
                <w:lang w:eastAsia="zh-CN"/>
              </w:rPr>
              <w:t>-257</w:t>
            </w:r>
          </w:p>
        </w:tc>
      </w:tr>
      <w:tr w:rsidR="006B6AEB" w:rsidRPr="00C6761E" w14:paraId="4A464E46"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6EA4C45" w14:textId="1DCDD434" w:rsidR="006B6AEB" w:rsidRDefault="00C0448A" w:rsidP="00C0448A">
            <w:pPr>
              <w:pStyle w:val="TAL"/>
              <w:rPr>
                <w:lang w:eastAsia="zh-CN"/>
              </w:rPr>
            </w:pPr>
            <w:r>
              <w:rPr>
                <w:lang w:eastAsia="zh-CN"/>
              </w:rPr>
              <w:t>14</w:t>
            </w:r>
          </w:p>
        </w:tc>
        <w:tc>
          <w:tcPr>
            <w:tcW w:w="2837" w:type="dxa"/>
            <w:tcBorders>
              <w:top w:val="single" w:sz="6" w:space="0" w:color="000000"/>
              <w:left w:val="single" w:sz="6" w:space="0" w:color="000000"/>
              <w:bottom w:val="single" w:sz="6" w:space="0" w:color="000000"/>
              <w:right w:val="single" w:sz="6" w:space="0" w:color="000000"/>
            </w:tcBorders>
          </w:tcPr>
          <w:p w14:paraId="057CB2AF" w14:textId="1A5F2D2E" w:rsidR="006B6AEB" w:rsidRPr="007D0B47" w:rsidRDefault="006B6AEB" w:rsidP="00C0448A">
            <w:pPr>
              <w:pStyle w:val="TAL"/>
              <w:rPr>
                <w:lang w:eastAsia="zh-CN"/>
              </w:rPr>
            </w:pPr>
            <w:r w:rsidRPr="0097393E">
              <w:t>Initiating 5G ProSe multi-hop layer-3 UE-to-UE relay UE MAC address</w:t>
            </w:r>
          </w:p>
        </w:tc>
        <w:tc>
          <w:tcPr>
            <w:tcW w:w="3120" w:type="dxa"/>
            <w:tcBorders>
              <w:top w:val="single" w:sz="6" w:space="0" w:color="000000"/>
              <w:left w:val="single" w:sz="6" w:space="0" w:color="000000"/>
              <w:bottom w:val="single" w:sz="6" w:space="0" w:color="000000"/>
              <w:right w:val="single" w:sz="6" w:space="0" w:color="000000"/>
            </w:tcBorders>
          </w:tcPr>
          <w:p w14:paraId="5054FD19" w14:textId="77777777" w:rsidR="006B6AEB" w:rsidRPr="00C6761E" w:rsidRDefault="006B6AEB" w:rsidP="00C0448A">
            <w:pPr>
              <w:pStyle w:val="TAL"/>
              <w:rPr>
                <w:lang w:eastAsia="ja-JP"/>
              </w:rPr>
            </w:pPr>
            <w:r w:rsidRPr="00C6761E">
              <w:rPr>
                <w:lang w:eastAsia="ja-JP"/>
              </w:rPr>
              <w:t>MAC address</w:t>
            </w:r>
          </w:p>
          <w:p w14:paraId="1BDF9F38" w14:textId="677E9B8B" w:rsidR="006B6AEB" w:rsidRPr="007D0B47" w:rsidRDefault="006B6AEB" w:rsidP="00C0448A">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6CEBF14C" w14:textId="7F22202C" w:rsidR="006B6AEB" w:rsidRPr="007D0B47" w:rsidRDefault="006B6AEB" w:rsidP="00C0448A">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294D52A" w14:textId="5B3941C7" w:rsidR="006B6AEB" w:rsidRPr="007D0B47" w:rsidRDefault="006B6AEB" w:rsidP="00C0448A">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2C27D1C" w14:textId="3E9D4AA2" w:rsidR="006B6AEB" w:rsidRDefault="006B6AEB" w:rsidP="00C0448A">
            <w:pPr>
              <w:pStyle w:val="TAC"/>
              <w:rPr>
                <w:lang w:eastAsia="zh-CN"/>
              </w:rPr>
            </w:pPr>
            <w:r w:rsidRPr="00C6761E">
              <w:rPr>
                <w:lang w:eastAsia="ja-JP"/>
              </w:rPr>
              <w:t>8</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296" w:name="_CR10_3_6_2"/>
      <w:bookmarkStart w:id="3297" w:name="_Toc218597497"/>
      <w:bookmarkEnd w:id="3296"/>
      <w:r w:rsidRPr="00C6761E">
        <w:t>10.3.6.</w:t>
      </w:r>
      <w:r w:rsidR="001D78D0" w:rsidRPr="00C6761E">
        <w:t>2</w:t>
      </w:r>
      <w:r w:rsidRPr="00C6761E">
        <w:tab/>
        <w:t>QoS rules</w:t>
      </w:r>
      <w:bookmarkEnd w:id="3297"/>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298" w:name="_CR10_3_6_3"/>
      <w:bookmarkStart w:id="3299" w:name="_Toc218597498"/>
      <w:bookmarkEnd w:id="3298"/>
      <w:r w:rsidRPr="00C6761E">
        <w:lastRenderedPageBreak/>
        <w:t>10.3.6.3</w:t>
      </w:r>
      <w:r w:rsidRPr="00C6761E">
        <w:tab/>
        <w:t>Source end UE info</w:t>
      </w:r>
      <w:bookmarkEnd w:id="3299"/>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300" w:name="_CR10_3_6_4"/>
      <w:bookmarkStart w:id="3301" w:name="_Toc218597499"/>
      <w:bookmarkEnd w:id="3300"/>
      <w:r w:rsidRPr="00C6761E">
        <w:t>10.3.6.4</w:t>
      </w:r>
      <w:r w:rsidRPr="00C6761E">
        <w:tab/>
        <w:t>Target end UE info</w:t>
      </w:r>
      <w:bookmarkEnd w:id="3301"/>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29731B" w:rsidRDefault="00B86643" w:rsidP="0029731B">
      <w:pPr>
        <w:pStyle w:val="B1"/>
      </w:pPr>
      <w:r w:rsidRPr="0029731B">
        <w:t>a)</w:t>
      </w:r>
      <w:r w:rsidRPr="0029731B">
        <w:tab/>
        <w:t xml:space="preserve">the UE acts as a source 5G ProSe end UE, the 5G ProSe direct link is between the source 5G ProSe end UE and the 5G ProSe UE-to-UE relay UE, </w:t>
      </w:r>
      <w:r w:rsidRPr="0029731B">
        <w:rPr>
          <w:rFonts w:hint="eastAsia"/>
        </w:rPr>
        <w:t xml:space="preserve">and the </w:t>
      </w:r>
      <w:r w:rsidRPr="0029731B">
        <w:t>source 5G ProSe end UE</w:t>
      </w:r>
      <w:r w:rsidRPr="0029731B">
        <w:rPr>
          <w:rFonts w:hint="eastAsia"/>
        </w:rPr>
        <w:t xml:space="preserve"> has established direct communication with only one target</w:t>
      </w:r>
      <w:r w:rsidRPr="0029731B">
        <w:t xml:space="preserve"> 5G ProSe</w:t>
      </w:r>
      <w:r w:rsidRPr="0029731B">
        <w:rPr>
          <w:rFonts w:hint="eastAsia"/>
        </w:rPr>
        <w:t xml:space="preserve"> </w:t>
      </w:r>
      <w:r w:rsidRPr="0029731B">
        <w:t>end UE</w:t>
      </w:r>
      <w:r w:rsidRPr="0029731B">
        <w:rPr>
          <w:rFonts w:hint="eastAsia"/>
        </w:rPr>
        <w:t xml:space="preserve"> via </w:t>
      </w:r>
      <w:r w:rsidRPr="0029731B">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29731B" w:rsidRDefault="00B86643" w:rsidP="0029731B">
      <w:pPr>
        <w:pStyle w:val="B1"/>
      </w:pPr>
      <w:r w:rsidRPr="0029731B">
        <w:t>a)</w:t>
      </w:r>
      <w:r w:rsidRPr="0029731B">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302" w:name="_CR10_3_6_5"/>
      <w:bookmarkStart w:id="3303" w:name="_Toc218597500"/>
      <w:bookmarkEnd w:id="3302"/>
      <w:r w:rsidRPr="00C6761E">
        <w:lastRenderedPageBreak/>
        <w:t>10.3.6.5</w:t>
      </w:r>
      <w:r w:rsidRPr="00C6761E">
        <w:tab/>
        <w:t>Target end UE layer-2 ID</w:t>
      </w:r>
      <w:bookmarkEnd w:id="3303"/>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304" w:name="_CR10_3_6_6"/>
      <w:bookmarkStart w:id="3305" w:name="_Toc218597501"/>
      <w:bookmarkEnd w:id="3304"/>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305"/>
    </w:p>
    <w:p w14:paraId="70F82159" w14:textId="4289AB55" w:rsidR="0000139E" w:rsidRPr="00C6761E" w:rsidRDefault="0000139E" w:rsidP="0000139E">
      <w:pPr>
        <w:pStyle w:val="Heading4"/>
      </w:pPr>
      <w:bookmarkStart w:id="3306" w:name="_CR10_3_6_7"/>
      <w:bookmarkStart w:id="3307" w:name="_Toc218597502"/>
      <w:bookmarkEnd w:id="3306"/>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307"/>
    </w:p>
    <w:p w14:paraId="3B026BF6" w14:textId="4F73C06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006B6AEB">
        <w:rPr>
          <w:lang w:eastAsia="zh-CN"/>
        </w:rPr>
        <w:t xml:space="preserve">, or </w:t>
      </w:r>
      <w:r w:rsidR="006B6AEB">
        <w:t>source</w:t>
      </w:r>
      <w:r w:rsidR="006B6AEB" w:rsidRPr="00C6761E">
        <w:t xml:space="preserve"> </w:t>
      </w:r>
      <w:r w:rsidR="006B6AEB" w:rsidRPr="00C6761E">
        <w:rPr>
          <w:rFonts w:hint="eastAsia"/>
          <w:lang w:eastAsia="zh-CN"/>
        </w:rPr>
        <w:t xml:space="preserve">5G ProSe </w:t>
      </w:r>
      <w:r w:rsidR="006B6AEB">
        <w:rPr>
          <w:lang w:eastAsia="zh-CN"/>
        </w:rPr>
        <w:t xml:space="preserve">multi-hop </w:t>
      </w:r>
      <w:r w:rsidR="006B6AEB" w:rsidRPr="00C6761E">
        <w:rPr>
          <w:rFonts w:hint="eastAsia"/>
          <w:lang w:eastAsia="zh-CN"/>
        </w:rPr>
        <w:t>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3308" w:name="_CR10_3_6_a"/>
      <w:bookmarkStart w:id="3309" w:name="_CR10_3_6_8"/>
      <w:bookmarkStart w:id="3310" w:name="_Toc218597503"/>
      <w:bookmarkEnd w:id="3308"/>
      <w:bookmarkEnd w:id="3309"/>
      <w:r w:rsidRPr="00C6761E">
        <w:t>10.3.6.</w:t>
      </w:r>
      <w:r w:rsidR="00975617">
        <w:t>8</w:t>
      </w:r>
      <w:r w:rsidRPr="00C6761E">
        <w:tab/>
      </w:r>
      <w:r w:rsidRPr="00C6761E">
        <w:rPr>
          <w:lang w:eastAsia="zh-CN"/>
        </w:rPr>
        <w:t>Relay reselection indication</w:t>
      </w:r>
      <w:bookmarkEnd w:id="3310"/>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11543A4C" w:rsidR="00A31F77" w:rsidRPr="00C6761E" w:rsidRDefault="00A31F77" w:rsidP="00A31F77">
      <w:pPr>
        <w:pStyle w:val="Heading4"/>
      </w:pPr>
      <w:bookmarkStart w:id="3311" w:name="_CR10_3_6_b"/>
      <w:bookmarkStart w:id="3312" w:name="_CR10_3_6_9"/>
      <w:bookmarkStart w:id="3313" w:name="_Toc218597504"/>
      <w:bookmarkEnd w:id="3311"/>
      <w:bookmarkEnd w:id="3312"/>
      <w:r w:rsidRPr="00C6761E">
        <w:t>10.3.6.</w:t>
      </w:r>
      <w:r w:rsidR="00975617">
        <w:t>9</w:t>
      </w:r>
      <w:r w:rsidRPr="00C6761E">
        <w:tab/>
        <w:t>List of candidates U2U relay UE</w:t>
      </w:r>
      <w:r w:rsidR="00877588">
        <w:t xml:space="preserve"> </w:t>
      </w:r>
      <w:r w:rsidRPr="00C6761E">
        <w:t>info</w:t>
      </w:r>
      <w:bookmarkEnd w:id="3313"/>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6DA5C828" w:rsidR="00D17F1B" w:rsidRPr="00C6761E" w:rsidRDefault="00D17F1B" w:rsidP="00D17F1B">
      <w:pPr>
        <w:pStyle w:val="Heading4"/>
      </w:pPr>
      <w:bookmarkStart w:id="3314" w:name="_CR10_3_6_c"/>
      <w:bookmarkStart w:id="3315" w:name="_CR10_3_6_10"/>
      <w:bookmarkStart w:id="3316" w:name="_Toc218597505"/>
      <w:bookmarkEnd w:id="3314"/>
      <w:bookmarkEnd w:id="3315"/>
      <w:r w:rsidRPr="00C6761E">
        <w:t>10.3.6.</w:t>
      </w:r>
      <w:r w:rsidR="00975617">
        <w:t>10</w:t>
      </w:r>
      <w:r w:rsidRPr="00C6761E">
        <w:tab/>
      </w:r>
      <w:r w:rsidRPr="00C6761E">
        <w:rPr>
          <w:lang w:eastAsia="zh-CN"/>
        </w:rPr>
        <w:t xml:space="preserve">List of target </w:t>
      </w:r>
      <w:r w:rsidR="00877588">
        <w:rPr>
          <w:lang w:eastAsia="zh-CN"/>
        </w:rPr>
        <w:t xml:space="preserve">end </w:t>
      </w:r>
      <w:r w:rsidRPr="00C6761E">
        <w:rPr>
          <w:lang w:eastAsia="zh-CN"/>
        </w:rPr>
        <w:t>UE IP address</w:t>
      </w:r>
      <w:r w:rsidRPr="00C6761E">
        <w:rPr>
          <w:rFonts w:hint="eastAsia"/>
          <w:lang w:eastAsia="zh-CN"/>
        </w:rPr>
        <w:t>es</w:t>
      </w:r>
      <w:bookmarkEnd w:id="3316"/>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317" w:name="_CR10_3_6_d"/>
      <w:bookmarkStart w:id="3318" w:name="_CR10_3_6_11"/>
      <w:bookmarkStart w:id="3319" w:name="_Toc218597506"/>
      <w:bookmarkEnd w:id="3317"/>
      <w:bookmarkEnd w:id="3318"/>
      <w:r w:rsidRPr="00C6761E">
        <w:t>10.3.6.</w:t>
      </w:r>
      <w:r w:rsidR="00975617">
        <w:t>11</w:t>
      </w:r>
      <w:r w:rsidRPr="00C6761E">
        <w:tab/>
      </w:r>
      <w:r w:rsidRPr="00C6761E">
        <w:rPr>
          <w:lang w:eastAsia="zh-CN"/>
        </w:rPr>
        <w:t>List of candidates U2U relay UE layer-2 ID</w:t>
      </w:r>
      <w:r w:rsidR="00DF4855" w:rsidRPr="00C6761E">
        <w:rPr>
          <w:lang w:eastAsia="zh-CN"/>
        </w:rPr>
        <w:t>s</w:t>
      </w:r>
      <w:bookmarkEnd w:id="3319"/>
    </w:p>
    <w:p w14:paraId="194943A5" w14:textId="75CADD13" w:rsidR="00A31F77" w:rsidRPr="00C6761E" w:rsidRDefault="00A31F77" w:rsidP="00FF2905">
      <w:r w:rsidRPr="00C6761E">
        <w:t xml:space="preserve">The UE may include this IE if </w:t>
      </w:r>
      <w:r w:rsidR="00DF4855" w:rsidRPr="00C6761E">
        <w:t xml:space="preserve">the </w:t>
      </w:r>
      <w:r w:rsidRPr="00C6761E">
        <w:t>relay reselection is indicated</w:t>
      </w:r>
      <w:r w:rsidR="00A87EBA">
        <w:t xml:space="preserve"> to indicate a </w:t>
      </w:r>
      <w:r w:rsidR="00A87EBA" w:rsidRPr="00C6761E">
        <w:t>list of the candidates 5G ProSe UE-to-UE relay UE user info ID</w:t>
      </w:r>
      <w:r w:rsidR="00A87EBA">
        <w:t>s</w:t>
      </w:r>
      <w:r w:rsidR="00A87EBA" w:rsidRPr="00C6761E">
        <w:t xml:space="preserve"> and the associated layer-2 ID</w:t>
      </w:r>
      <w:r w:rsidR="00A87EBA">
        <w:t>s</w:t>
      </w:r>
      <w:r w:rsidR="00DF4855" w:rsidRPr="00C6761E">
        <w:t>.</w:t>
      </w:r>
    </w:p>
    <w:p w14:paraId="1ACDCB01" w14:textId="5C0CC2B0" w:rsidR="00D17F1B" w:rsidRPr="00C6761E" w:rsidRDefault="00D17F1B" w:rsidP="00D17F1B">
      <w:pPr>
        <w:pStyle w:val="Heading4"/>
      </w:pPr>
      <w:bookmarkStart w:id="3320" w:name="_CR10_3_6_e"/>
      <w:bookmarkStart w:id="3321" w:name="_CR10_3_6_12"/>
      <w:bookmarkStart w:id="3322" w:name="_Toc218597507"/>
      <w:bookmarkEnd w:id="3320"/>
      <w:bookmarkEnd w:id="3321"/>
      <w:r w:rsidRPr="00C6761E">
        <w:t>10.3.6.</w:t>
      </w:r>
      <w:r w:rsidR="00975617">
        <w:t>12</w:t>
      </w:r>
      <w:r w:rsidRPr="00C6761E">
        <w:tab/>
      </w:r>
      <w:r w:rsidRPr="00C6761E">
        <w:rPr>
          <w:rFonts w:hint="eastAsia"/>
          <w:lang w:eastAsia="zh-CN"/>
        </w:rPr>
        <w:t>Source</w:t>
      </w:r>
      <w:r w:rsidRPr="00C6761E">
        <w:t xml:space="preserve"> end UE IP address</w:t>
      </w:r>
      <w:bookmarkEnd w:id="3322"/>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FF6B07" w:rsidRDefault="00C36452" w:rsidP="00FF6B07">
      <w:pPr>
        <w:pStyle w:val="B1"/>
      </w:pPr>
      <w:r w:rsidRPr="00FF6B07">
        <w:t>a)</w:t>
      </w:r>
      <w:r w:rsidRPr="00FF6B07">
        <w:tab/>
      </w:r>
      <w:r w:rsidR="00D17F1B" w:rsidRPr="00FF6B07">
        <w:t xml:space="preserve">the UE acts as a 5G ProSe </w:t>
      </w:r>
      <w:r w:rsidR="00D17F1B" w:rsidRPr="00FF6B07">
        <w:rPr>
          <w:rFonts w:hint="eastAsia"/>
        </w:rPr>
        <w:t xml:space="preserve">layer-3 </w:t>
      </w:r>
      <w:r w:rsidR="00D17F1B" w:rsidRPr="00FF6B07">
        <w:t>UE-to-UE relay UE</w:t>
      </w:r>
      <w:r w:rsidR="00D17F1B" w:rsidRPr="00FF6B07">
        <w:rPr>
          <w:rFonts w:hint="eastAsia"/>
        </w:rPr>
        <w:t>,</w:t>
      </w:r>
      <w:r w:rsidR="00D17F1B" w:rsidRPr="00FF6B07">
        <w:t xml:space="preserve"> and the 5G ProSe direct link is between the 5G ProSe </w:t>
      </w:r>
      <w:r w:rsidR="00D17F1B" w:rsidRPr="00FF6B07">
        <w:rPr>
          <w:rFonts w:hint="eastAsia"/>
        </w:rPr>
        <w:t xml:space="preserve">layer-3 </w:t>
      </w:r>
      <w:r w:rsidR="00D17F1B" w:rsidRPr="00FF6B07">
        <w:t xml:space="preserve">UE-to-UE relay UE and the target 5G ProSe </w:t>
      </w:r>
      <w:r w:rsidR="00D17F1B" w:rsidRPr="00FF6B07">
        <w:rPr>
          <w:rFonts w:hint="eastAsia"/>
        </w:rPr>
        <w:t xml:space="preserve">layer-3 </w:t>
      </w:r>
      <w:r w:rsidR="00D17F1B" w:rsidRPr="00FF6B07">
        <w:t>end UE.</w:t>
      </w:r>
    </w:p>
    <w:p w14:paraId="7DC9B627" w14:textId="47211AF3" w:rsidR="00F675DE" w:rsidRPr="00C6761E" w:rsidRDefault="00F675DE" w:rsidP="00F675DE">
      <w:pPr>
        <w:pStyle w:val="Heading4"/>
      </w:pPr>
      <w:bookmarkStart w:id="3323" w:name="_CR10_3_6_13"/>
      <w:bookmarkStart w:id="3324" w:name="_Toc218597508"/>
      <w:bookmarkEnd w:id="3323"/>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324"/>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325" w:name="_CR10_3_6_14"/>
      <w:bookmarkStart w:id="3326" w:name="_Toc218597509"/>
      <w:bookmarkEnd w:id="3325"/>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326"/>
    </w:p>
    <w:p w14:paraId="2FEECFAD" w14:textId="6A0FB5F6"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i.e.,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327" w:name="_CR10_3_6_15"/>
      <w:bookmarkStart w:id="3328" w:name="_Toc218597510"/>
      <w:bookmarkEnd w:id="3327"/>
      <w:r w:rsidRPr="00C6761E">
        <w:lastRenderedPageBreak/>
        <w:t>10.3.6.</w:t>
      </w:r>
      <w:r>
        <w:t>15</w:t>
      </w:r>
      <w:r w:rsidRPr="00C6761E">
        <w:tab/>
      </w:r>
      <w:r w:rsidRPr="00614DE3">
        <w:t>Child UE</w:t>
      </w:r>
      <w:r>
        <w:t>s</w:t>
      </w:r>
      <w:r w:rsidRPr="00614DE3">
        <w:t xml:space="preserve"> multi-hop user info</w:t>
      </w:r>
      <w:bookmarkEnd w:id="3328"/>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329" w:name="_CR10_3_6_16"/>
      <w:bookmarkStart w:id="3330" w:name="_Toc68196355"/>
      <w:bookmarkStart w:id="3331" w:name="_Toc59209026"/>
      <w:bookmarkStart w:id="3332" w:name="_Toc51951251"/>
      <w:bookmarkStart w:id="3333" w:name="_Toc45882701"/>
      <w:bookmarkStart w:id="3334" w:name="_Toc45282315"/>
      <w:bookmarkStart w:id="3335" w:name="_Toc34404466"/>
      <w:bookmarkStart w:id="3336" w:name="_Toc34388695"/>
      <w:bookmarkStart w:id="3337" w:name="_Toc218597511"/>
      <w:bookmarkEnd w:id="3329"/>
      <w:r w:rsidRPr="00C6761E">
        <w:t>10.3.6.</w:t>
      </w:r>
      <w:r>
        <w:t>16</w:t>
      </w:r>
      <w:r w:rsidRPr="00C6761E">
        <w:tab/>
      </w:r>
      <w:r w:rsidRPr="009E3D9D">
        <w:t>End-to-end QoS flow descriptions</w:t>
      </w:r>
      <w:bookmarkEnd w:id="3337"/>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338" w:name="_CR10_3_6_17"/>
      <w:bookmarkStart w:id="3339" w:name="_Toc218597512"/>
      <w:bookmarkEnd w:id="3338"/>
      <w:r w:rsidRPr="00C6761E">
        <w:t>10.3.</w:t>
      </w:r>
      <w:r>
        <w:t>6</w:t>
      </w:r>
      <w:r w:rsidRPr="00C6761E">
        <w:t>.</w:t>
      </w:r>
      <w:r>
        <w:t>17</w:t>
      </w:r>
      <w:r w:rsidRPr="00C6761E">
        <w:tab/>
      </w:r>
      <w:r w:rsidRPr="00CB306C">
        <w:t>Multi-hop path info</w:t>
      </w:r>
      <w:bookmarkEnd w:id="3339"/>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07D2395F" w14:textId="2902BC2B" w:rsidR="006B6AEB" w:rsidRPr="00C6761E" w:rsidRDefault="006B6AEB" w:rsidP="006B6AEB">
      <w:pPr>
        <w:pStyle w:val="Heading4"/>
      </w:pPr>
      <w:bookmarkStart w:id="3340" w:name="_CR10_3_7"/>
      <w:bookmarkStart w:id="3341" w:name="_Toc218597513"/>
      <w:bookmarkEnd w:id="3340"/>
      <w:r w:rsidRPr="00C6761E">
        <w:t>10.3.6.</w:t>
      </w:r>
      <w:r>
        <w:t>18</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341"/>
    </w:p>
    <w:p w14:paraId="26EF97F4" w14:textId="77777777" w:rsidR="006B6AEB" w:rsidRPr="006B6AEB" w:rsidRDefault="006B6AEB" w:rsidP="006B6AEB">
      <w:r w:rsidRPr="006B6AEB">
        <w:t xml:space="preserve">The UE shall include this IE to indicate the MAC address of the initiating </w:t>
      </w:r>
      <w:r w:rsidRPr="006B6AEB">
        <w:rPr>
          <w:rFonts w:hint="eastAsia"/>
        </w:rPr>
        <w:t>5G ProSe layer-3</w:t>
      </w:r>
      <w:r w:rsidRPr="006B6AEB">
        <w:t xml:space="preserve"> </w:t>
      </w:r>
      <w:r w:rsidRPr="006B6AEB">
        <w:rPr>
          <w:rFonts w:hint="eastAsia"/>
        </w:rPr>
        <w:t>UE-to-UE relay UE</w:t>
      </w:r>
      <w:r w:rsidRPr="006B6AEB">
        <w:t xml:space="preserve"> when the link between any two </w:t>
      </w:r>
      <w:r w:rsidRPr="006B6AEB">
        <w:rPr>
          <w:rFonts w:hint="eastAsia"/>
        </w:rPr>
        <w:t xml:space="preserve">5G ProSe </w:t>
      </w:r>
      <w:r w:rsidRPr="006B6AEB">
        <w:t>multi-hop</w:t>
      </w:r>
      <w:r w:rsidRPr="006B6AEB">
        <w:rPr>
          <w:rFonts w:hint="eastAsia"/>
        </w:rPr>
        <w:t xml:space="preserve"> layer-3 UE-to-UE relay </w:t>
      </w:r>
      <w:r w:rsidRPr="006B6AEB">
        <w:t>is being modified.</w:t>
      </w:r>
    </w:p>
    <w:p w14:paraId="242C6D38" w14:textId="77777777" w:rsidR="007E60DF" w:rsidRPr="00C6761E" w:rsidRDefault="007E60DF" w:rsidP="007E60DF">
      <w:pPr>
        <w:pStyle w:val="Heading3"/>
      </w:pPr>
      <w:bookmarkStart w:id="3342" w:name="_Toc218597514"/>
      <w:r w:rsidRPr="00C6761E">
        <w:t>10.3.7</w:t>
      </w:r>
      <w:r w:rsidRPr="00C6761E">
        <w:tab/>
        <w:t>ProSe direct link modification accept</w:t>
      </w:r>
      <w:bookmarkEnd w:id="3330"/>
      <w:bookmarkEnd w:id="3331"/>
      <w:bookmarkEnd w:id="3332"/>
      <w:bookmarkEnd w:id="3333"/>
      <w:bookmarkEnd w:id="3334"/>
      <w:bookmarkEnd w:id="3335"/>
      <w:bookmarkEnd w:id="3336"/>
      <w:bookmarkEnd w:id="3342"/>
    </w:p>
    <w:p w14:paraId="5766B1DE" w14:textId="77777777" w:rsidR="007E60DF" w:rsidRPr="00C6761E" w:rsidRDefault="007E60DF" w:rsidP="007E60DF">
      <w:pPr>
        <w:pStyle w:val="Heading4"/>
      </w:pPr>
      <w:bookmarkStart w:id="3343" w:name="_CR10_3_7_1"/>
      <w:bookmarkStart w:id="3344" w:name="_Toc68196356"/>
      <w:bookmarkStart w:id="3345" w:name="_Toc59209027"/>
      <w:bookmarkStart w:id="3346" w:name="_Toc51951252"/>
      <w:bookmarkStart w:id="3347" w:name="_Toc45882702"/>
      <w:bookmarkStart w:id="3348" w:name="_Toc45282316"/>
      <w:bookmarkStart w:id="3349" w:name="_Toc34404467"/>
      <w:bookmarkStart w:id="3350" w:name="_Toc34388696"/>
      <w:bookmarkStart w:id="3351" w:name="_Toc218597515"/>
      <w:bookmarkEnd w:id="3343"/>
      <w:r w:rsidRPr="00C6761E">
        <w:t>10.3.7.1</w:t>
      </w:r>
      <w:r w:rsidRPr="00C6761E">
        <w:tab/>
        <w:t>Message definition</w:t>
      </w:r>
      <w:bookmarkEnd w:id="3344"/>
      <w:bookmarkEnd w:id="3345"/>
      <w:bookmarkEnd w:id="3346"/>
      <w:bookmarkEnd w:id="3347"/>
      <w:bookmarkEnd w:id="3348"/>
      <w:bookmarkEnd w:id="3349"/>
      <w:bookmarkEnd w:id="3350"/>
      <w:bookmarkEnd w:id="3351"/>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352" w:name="_CRTable10_3_7_1_1"/>
      <w:r w:rsidRPr="00C6761E">
        <w:lastRenderedPageBreak/>
        <w:t>Table </w:t>
      </w:r>
      <w:bookmarkStart w:id="3353" w:name="_Hlk193292622"/>
      <w:bookmarkEnd w:id="3352"/>
      <w:r w:rsidRPr="00C6761E">
        <w:t>10.3.7.1.1</w:t>
      </w:r>
      <w:bookmarkEnd w:id="3353"/>
      <w:r w:rsidRPr="00C6761E">
        <w:t>: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5D53E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5D53E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5D53EF">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C6761E" w:rsidRDefault="0053686B" w:rsidP="00C0448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C6761E" w:rsidRDefault="0053686B" w:rsidP="00C0448A">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C6761E" w:rsidRDefault="0053686B" w:rsidP="00C0448A">
            <w:pPr>
              <w:pStyle w:val="TAL"/>
            </w:pPr>
            <w:r w:rsidRPr="00C6761E">
              <w:t>ProSe PC5 signalling message type</w:t>
            </w:r>
          </w:p>
          <w:p w14:paraId="10269CE4" w14:textId="77777777" w:rsidR="0053686B" w:rsidRPr="00C6761E" w:rsidRDefault="0053686B" w:rsidP="00C0448A">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C0448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C0448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C0448A">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C6761E" w:rsidRDefault="0053686B" w:rsidP="00C0448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C6761E" w:rsidRDefault="0053686B" w:rsidP="00C0448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C6761E" w:rsidRDefault="0053686B" w:rsidP="00C0448A">
            <w:pPr>
              <w:pStyle w:val="TAL"/>
            </w:pPr>
            <w:r w:rsidRPr="00C6761E">
              <w:t>Sequence number</w:t>
            </w:r>
          </w:p>
          <w:p w14:paraId="7016C4E1" w14:textId="77777777" w:rsidR="0053686B" w:rsidRPr="00C6761E" w:rsidRDefault="0053686B" w:rsidP="00C0448A">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C0448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C0448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C0448A">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C6761E" w:rsidRDefault="0053686B" w:rsidP="00C0448A">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C6761E" w:rsidRDefault="0053686B" w:rsidP="00C0448A">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C6761E" w:rsidRDefault="0053686B" w:rsidP="00C0448A">
            <w:pPr>
              <w:pStyle w:val="TAL"/>
              <w:rPr>
                <w:lang w:eastAsia="zh-CN"/>
              </w:rPr>
            </w:pPr>
            <w:r w:rsidRPr="00C6761E">
              <w:rPr>
                <w:lang w:eastAsia="zh-CN"/>
              </w:rPr>
              <w:t>PC5 QoS flow descriptions</w:t>
            </w:r>
          </w:p>
          <w:p w14:paraId="1C594E39" w14:textId="77777777" w:rsidR="0053686B" w:rsidRPr="00C6761E" w:rsidRDefault="0053686B" w:rsidP="00C0448A">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C0448A">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C0448A">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C6761E" w:rsidRDefault="0053686B" w:rsidP="00C0448A">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C6761E" w:rsidRDefault="0053686B" w:rsidP="00C0448A">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C6761E" w:rsidRDefault="0053686B" w:rsidP="00C0448A">
            <w:pPr>
              <w:pStyle w:val="TAL"/>
              <w:rPr>
                <w:lang w:eastAsia="zh-CN"/>
              </w:rPr>
            </w:pPr>
            <w:r w:rsidRPr="00C6761E">
              <w:rPr>
                <w:lang w:eastAsia="zh-CN"/>
              </w:rPr>
              <w:t>PC5 QoS rules</w:t>
            </w:r>
          </w:p>
          <w:p w14:paraId="7E0DFD33" w14:textId="77777777" w:rsidR="0053686B" w:rsidRPr="00C6761E" w:rsidRDefault="0053686B" w:rsidP="00C0448A">
            <w:pPr>
              <w:pStyle w:val="TAL"/>
              <w:rPr>
                <w:lang w:eastAsia="zh-CN"/>
              </w:rPr>
            </w:pPr>
            <w:r w:rsidRPr="00C6761E">
              <w:rPr>
                <w:lang w:eastAsia="zh-CN"/>
              </w:rPr>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C0448A">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C0448A">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C6761E" w:rsidRDefault="0053686B" w:rsidP="00C0448A">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C6761E" w:rsidRDefault="0053686B" w:rsidP="00C0448A">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Default="0053686B" w:rsidP="00C0448A">
            <w:pPr>
              <w:pStyle w:val="TAL"/>
            </w:pPr>
            <w:r>
              <w:t>Application layer ID</w:t>
            </w:r>
          </w:p>
          <w:p w14:paraId="49298ABC" w14:textId="77777777" w:rsidR="0053686B" w:rsidRPr="00C6761E" w:rsidRDefault="0053686B" w:rsidP="00C0448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C0448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C0448A">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C6761E" w:rsidRDefault="0053686B" w:rsidP="00C0448A">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C6761E" w:rsidRDefault="0053686B" w:rsidP="00C0448A">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Default="0053686B" w:rsidP="00C0448A">
            <w:pPr>
              <w:pStyle w:val="TAL"/>
            </w:pPr>
            <w:r>
              <w:t>Application layer ID</w:t>
            </w:r>
          </w:p>
          <w:p w14:paraId="26D75FF0" w14:textId="77777777" w:rsidR="0053686B" w:rsidRPr="00C6761E" w:rsidRDefault="0053686B" w:rsidP="00C0448A">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C0448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C0448A">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C6761E" w:rsidRDefault="0053686B" w:rsidP="00C0448A">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C6761E" w:rsidRDefault="0053686B" w:rsidP="00C0448A">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C6761E" w:rsidRDefault="0053686B" w:rsidP="00C0448A">
            <w:pPr>
              <w:pStyle w:val="TAL"/>
              <w:rPr>
                <w:lang w:eastAsia="ja-JP"/>
              </w:rPr>
            </w:pPr>
            <w:r w:rsidRPr="00C6761E">
              <w:rPr>
                <w:lang w:eastAsia="ja-JP"/>
              </w:rPr>
              <w:t>MAC address</w:t>
            </w:r>
          </w:p>
          <w:p w14:paraId="5B53860E" w14:textId="77777777" w:rsidR="0053686B" w:rsidRPr="00C6761E" w:rsidRDefault="0053686B" w:rsidP="00C0448A">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C0448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C0448A">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C0448A">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C6761E" w:rsidRDefault="0053686B" w:rsidP="00C0448A">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C6761E" w:rsidRDefault="0053686B" w:rsidP="00C0448A">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C6761E" w:rsidRDefault="0053686B" w:rsidP="00C0448A">
            <w:pPr>
              <w:pStyle w:val="TAL"/>
              <w:rPr>
                <w:lang w:eastAsia="zh-CN"/>
              </w:rPr>
            </w:pPr>
            <w:r w:rsidRPr="00C6761E">
              <w:rPr>
                <w:lang w:eastAsia="zh-CN"/>
              </w:rPr>
              <w:t>Relay reselection indication</w:t>
            </w:r>
          </w:p>
          <w:p w14:paraId="5088B51A" w14:textId="77777777" w:rsidR="0053686B" w:rsidRPr="00C6761E" w:rsidRDefault="0053686B" w:rsidP="00C0448A">
            <w:pPr>
              <w:pStyle w:val="TAL"/>
              <w:rPr>
                <w:lang w:eastAsia="ja-JP"/>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C0448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C0448A">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C6761E" w:rsidRDefault="0053686B" w:rsidP="00C0448A">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C6761E" w:rsidRDefault="0053686B" w:rsidP="00C0448A">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C6761E" w:rsidRDefault="0053686B" w:rsidP="00C0448A">
            <w:pPr>
              <w:pStyle w:val="TAL"/>
              <w:rPr>
                <w:lang w:eastAsia="zh-CN"/>
              </w:rPr>
            </w:pPr>
            <w:r>
              <w:rPr>
                <w:lang w:eastAsia="zh-CN"/>
              </w:rPr>
              <w:t>User info ID 2</w:t>
            </w:r>
          </w:p>
          <w:p w14:paraId="44C839C8" w14:textId="77777777" w:rsidR="0053686B" w:rsidRPr="00C6761E" w:rsidRDefault="0053686B" w:rsidP="00C0448A">
            <w:pPr>
              <w:pStyle w:val="TAL"/>
              <w:rPr>
                <w:lang w:eastAsia="ja-JP"/>
              </w:rPr>
            </w:pPr>
            <w:r w:rsidRPr="00C6761E">
              <w:rPr>
                <w:lang w:eastAsia="zh-CN"/>
              </w:rPr>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C0448A">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C0448A">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C6761E" w:rsidRDefault="0053686B" w:rsidP="00C0448A">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C6761E" w:rsidRDefault="0053686B" w:rsidP="00C0448A">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C6761E" w:rsidRDefault="0053686B" w:rsidP="00C0448A">
            <w:pPr>
              <w:pStyle w:val="TAL"/>
            </w:pPr>
            <w:r w:rsidRPr="00C6761E">
              <w:rPr>
                <w:rFonts w:hint="eastAsia"/>
                <w:lang w:eastAsia="zh-CN"/>
              </w:rPr>
              <w:t>UE IP address</w:t>
            </w:r>
          </w:p>
          <w:p w14:paraId="659E8022" w14:textId="77777777" w:rsidR="0053686B" w:rsidRPr="00C6761E" w:rsidRDefault="0053686B" w:rsidP="00C0448A">
            <w:pPr>
              <w:pStyle w:val="TAL"/>
              <w:rPr>
                <w:lang w:eastAsia="ja-JP"/>
              </w:rPr>
            </w:pPr>
            <w:r w:rsidRPr="00C6761E">
              <w:t>11.3.</w:t>
            </w:r>
            <w:r>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C0448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C0448A">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C6761E" w:rsidRDefault="0053686B" w:rsidP="00C0448A">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C6761E" w:rsidRDefault="0053686B" w:rsidP="00C0448A">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C6761E" w:rsidRDefault="0053686B" w:rsidP="00C0448A">
            <w:pPr>
              <w:pStyle w:val="TAL"/>
              <w:rPr>
                <w:lang w:eastAsia="zh-CN"/>
              </w:rPr>
            </w:pPr>
            <w:r w:rsidRPr="00C6761E">
              <w:rPr>
                <w:rFonts w:hint="eastAsia"/>
                <w:lang w:eastAsia="zh-CN"/>
              </w:rPr>
              <w:t>UE IP address</w:t>
            </w:r>
          </w:p>
          <w:p w14:paraId="4ED72445" w14:textId="77777777" w:rsidR="0053686B" w:rsidRPr="00C6761E" w:rsidRDefault="0053686B" w:rsidP="00C0448A">
            <w:pPr>
              <w:pStyle w:val="TAL"/>
              <w:rPr>
                <w:lang w:eastAsia="ja-JP"/>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C0448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C0448A">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C0448A">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C6761E" w:rsidRDefault="0053686B" w:rsidP="00C0448A">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C6761E" w:rsidRDefault="0053686B" w:rsidP="00C0448A">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C6761E" w:rsidRDefault="0053686B" w:rsidP="00C0448A">
            <w:pPr>
              <w:pStyle w:val="TAL"/>
              <w:rPr>
                <w:lang w:eastAsia="zh-CN"/>
              </w:rPr>
            </w:pPr>
            <w:r w:rsidRPr="00C6761E">
              <w:rPr>
                <w:rFonts w:hint="eastAsia"/>
                <w:lang w:eastAsia="zh-CN"/>
              </w:rPr>
              <w:t>UE IP address</w:t>
            </w:r>
          </w:p>
          <w:p w14:paraId="7CCE3BC9" w14:textId="77777777" w:rsidR="0053686B" w:rsidRPr="00C6761E" w:rsidRDefault="0053686B" w:rsidP="00C0448A">
            <w:pPr>
              <w:pStyle w:val="TAL"/>
              <w:rPr>
                <w:lang w:eastAsia="zh-CN"/>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C0448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C0448A">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C6761E" w:rsidRDefault="0053686B" w:rsidP="00C0448A">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C6761E" w:rsidRDefault="0053686B" w:rsidP="00C0448A">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C6761E" w:rsidRDefault="0053686B" w:rsidP="00C0448A">
            <w:pPr>
              <w:pStyle w:val="TAL"/>
            </w:pPr>
            <w:r w:rsidRPr="00C6761E">
              <w:t>LSBs of K</w:t>
            </w:r>
            <w:r w:rsidRPr="00C6761E">
              <w:rPr>
                <w:vertAlign w:val="subscript"/>
                <w:lang w:eastAsia="ja-JP"/>
              </w:rPr>
              <w:t>NRP</w:t>
            </w:r>
            <w:r w:rsidRPr="00C6761E">
              <w:t xml:space="preserve"> ID 2</w:t>
            </w:r>
          </w:p>
          <w:p w14:paraId="64680EA4" w14:textId="77777777" w:rsidR="0053686B" w:rsidRPr="00C6761E" w:rsidRDefault="0053686B" w:rsidP="00C0448A">
            <w:pPr>
              <w:pStyle w:val="TAL"/>
            </w:pPr>
            <w:r w:rsidRPr="00C6761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C0448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C0448A">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Default="00D522CE" w:rsidP="00C0448A">
            <w:pPr>
              <w:pStyle w:val="TAL"/>
              <w:rPr>
                <w:lang w:eastAsia="zh-CN"/>
              </w:rPr>
            </w:pPr>
            <w:r>
              <w:rPr>
                <w:lang w:eastAsia="zh-CN"/>
              </w:rPr>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C6761E" w:rsidRDefault="0053686B" w:rsidP="00C0448A">
            <w:pPr>
              <w:pStyle w:val="TAL"/>
              <w:rPr>
                <w:lang w:eastAsia="zh-CN"/>
              </w:rPr>
            </w:pPr>
            <w:r>
              <w:rPr>
                <w:lang w:eastAsia="zh-CN"/>
              </w:rPr>
              <w:t xml:space="preserve">End-to-end </w:t>
            </w: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C6761E" w:rsidRDefault="0053686B" w:rsidP="00C0448A">
            <w:pPr>
              <w:pStyle w:val="TAL"/>
              <w:rPr>
                <w:lang w:eastAsia="zh-CN"/>
              </w:rPr>
            </w:pPr>
            <w:r w:rsidRPr="00C6761E">
              <w:rPr>
                <w:lang w:eastAsia="zh-CN"/>
              </w:rPr>
              <w:t>PC5 QoS flow descriptions</w:t>
            </w:r>
          </w:p>
          <w:p w14:paraId="7C45CCB0" w14:textId="77777777" w:rsidR="0053686B" w:rsidRPr="00C6761E" w:rsidRDefault="0053686B" w:rsidP="00C0448A">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C0448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C0448A">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C0448A">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Default="002F0550" w:rsidP="00C0448A">
            <w:pPr>
              <w:pStyle w:val="TAL"/>
              <w:rPr>
                <w:lang w:eastAsia="zh-CN"/>
              </w:rPr>
            </w:pPr>
            <w:r>
              <w:rPr>
                <w:lang w:eastAsia="zh-CN"/>
              </w:rPr>
              <w:t>1</w:t>
            </w:r>
            <w:r w:rsidR="00260E52">
              <w:rPr>
                <w:lang w:eastAsia="zh-CN"/>
              </w:rPr>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Default="00E30DA5" w:rsidP="00C0448A">
            <w:pPr>
              <w:pStyle w:val="TAL"/>
              <w:rPr>
                <w:lang w:eastAsia="zh-CN"/>
              </w:rPr>
            </w:pPr>
            <w:r w:rsidRPr="007D0B47">
              <w:rPr>
                <w:lang w:eastAsia="zh-CN"/>
              </w:rPr>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7D0B47" w:rsidRDefault="00E30DA5" w:rsidP="00C0448A">
            <w:pPr>
              <w:pStyle w:val="TAL"/>
              <w:rPr>
                <w:lang w:eastAsia="zh-CN"/>
              </w:rPr>
            </w:pPr>
            <w:r w:rsidRPr="007D0B47">
              <w:rPr>
                <w:lang w:eastAsia="zh-CN"/>
              </w:rPr>
              <w:t>List of user info ID</w:t>
            </w:r>
          </w:p>
          <w:p w14:paraId="34C4744E" w14:textId="77777777" w:rsidR="00E30DA5" w:rsidRPr="00C6761E" w:rsidRDefault="00E30DA5" w:rsidP="00C0448A">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C0448A">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C0448A">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C0448A">
            <w:pPr>
              <w:pStyle w:val="TAC"/>
            </w:pPr>
            <w:r>
              <w:rPr>
                <w:lang w:eastAsia="zh-CN"/>
              </w:rPr>
              <w:t>8</w:t>
            </w:r>
            <w:r w:rsidRPr="007D0B47">
              <w:rPr>
                <w:lang w:eastAsia="zh-CN"/>
              </w:rPr>
              <w:t>-257</w:t>
            </w:r>
          </w:p>
        </w:tc>
      </w:tr>
      <w:tr w:rsidR="00292465" w:rsidRPr="00C6761E" w14:paraId="26C5CC4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F929DBA" w14:textId="4F5F5D09" w:rsidR="00292465" w:rsidRDefault="00C0448A" w:rsidP="00C0448A">
            <w:pPr>
              <w:pStyle w:val="TAL"/>
              <w:rPr>
                <w:lang w:eastAsia="zh-CN"/>
              </w:rPr>
            </w:pPr>
            <w:r>
              <w:rPr>
                <w:lang w:eastAsia="zh-CN"/>
              </w:rPr>
              <w:t>14</w:t>
            </w:r>
          </w:p>
        </w:tc>
        <w:tc>
          <w:tcPr>
            <w:tcW w:w="2835" w:type="dxa"/>
            <w:tcBorders>
              <w:top w:val="single" w:sz="6" w:space="0" w:color="000000"/>
              <w:left w:val="single" w:sz="6" w:space="0" w:color="000000"/>
              <w:bottom w:val="single" w:sz="6" w:space="0" w:color="000000"/>
              <w:right w:val="single" w:sz="6" w:space="0" w:color="000000"/>
            </w:tcBorders>
          </w:tcPr>
          <w:p w14:paraId="66B9CB66" w14:textId="3F30ACB9" w:rsidR="00292465" w:rsidRPr="007D0B47" w:rsidRDefault="00292465" w:rsidP="00C0448A">
            <w:pPr>
              <w:pStyle w:val="TAL"/>
              <w:rPr>
                <w:lang w:eastAsia="zh-CN"/>
              </w:rPr>
            </w:pPr>
            <w:r w:rsidRPr="0097393E">
              <w:t>Initiating 5G ProSe multi-hop layer-3 UE-to-UE relay UE MAC address</w:t>
            </w:r>
          </w:p>
        </w:tc>
        <w:tc>
          <w:tcPr>
            <w:tcW w:w="3119" w:type="dxa"/>
            <w:tcBorders>
              <w:top w:val="single" w:sz="6" w:space="0" w:color="000000"/>
              <w:left w:val="single" w:sz="6" w:space="0" w:color="000000"/>
              <w:bottom w:val="single" w:sz="6" w:space="0" w:color="000000"/>
              <w:right w:val="single" w:sz="6" w:space="0" w:color="000000"/>
            </w:tcBorders>
          </w:tcPr>
          <w:p w14:paraId="495F10B2" w14:textId="77777777" w:rsidR="00292465" w:rsidRPr="00C6761E" w:rsidRDefault="00292465" w:rsidP="00C0448A">
            <w:pPr>
              <w:pStyle w:val="TAL"/>
              <w:rPr>
                <w:lang w:eastAsia="ja-JP"/>
              </w:rPr>
            </w:pPr>
            <w:r w:rsidRPr="00C6761E">
              <w:rPr>
                <w:lang w:eastAsia="ja-JP"/>
              </w:rPr>
              <w:t>MAC address</w:t>
            </w:r>
          </w:p>
          <w:p w14:paraId="00BCF860" w14:textId="5F104E2F" w:rsidR="00292465" w:rsidRPr="007D0B47" w:rsidRDefault="00292465" w:rsidP="00C0448A">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6C913910" w14:textId="0F9452E5" w:rsidR="00292465" w:rsidRPr="007D0B47" w:rsidRDefault="00292465" w:rsidP="00C0448A">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4711E1" w14:textId="483CCB4C" w:rsidR="00292465" w:rsidRPr="007D0B47" w:rsidRDefault="00292465" w:rsidP="00C0448A">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3859585" w14:textId="5F4FED9C" w:rsidR="00292465" w:rsidRDefault="00292465" w:rsidP="00C0448A">
            <w:pPr>
              <w:pStyle w:val="TAC"/>
              <w:rPr>
                <w:lang w:eastAsia="zh-CN"/>
              </w:rPr>
            </w:pPr>
            <w:r w:rsidRPr="00C6761E">
              <w:rPr>
                <w:lang w:eastAsia="ja-JP"/>
              </w:rPr>
              <w:t>8</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354" w:name="_CR10_3_7_2"/>
      <w:bookmarkStart w:id="3355" w:name="_Toc68196357"/>
      <w:bookmarkStart w:id="3356" w:name="_Toc59209028"/>
      <w:bookmarkStart w:id="3357" w:name="_Toc51951253"/>
      <w:bookmarkStart w:id="3358" w:name="_Toc45882703"/>
      <w:bookmarkStart w:id="3359" w:name="_Toc45282317"/>
      <w:bookmarkStart w:id="3360" w:name="_Toc34404468"/>
      <w:bookmarkStart w:id="3361" w:name="_Toc34388697"/>
      <w:bookmarkStart w:id="3362" w:name="_Toc218597516"/>
      <w:bookmarkEnd w:id="3354"/>
      <w:r w:rsidRPr="00C6761E">
        <w:t>10.3.7.2</w:t>
      </w:r>
      <w:r w:rsidRPr="00C6761E">
        <w:tab/>
        <w:t>QoS flow descriptions</w:t>
      </w:r>
      <w:bookmarkEnd w:id="3355"/>
      <w:bookmarkEnd w:id="3356"/>
      <w:bookmarkEnd w:id="3362"/>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363" w:name="_CR10_3_7_3"/>
      <w:bookmarkStart w:id="3364" w:name="_Toc218597517"/>
      <w:bookmarkEnd w:id="3363"/>
      <w:r w:rsidRPr="00C6761E">
        <w:t>10.3.7.</w:t>
      </w:r>
      <w:r w:rsidR="001D78D0" w:rsidRPr="00C6761E">
        <w:t>3</w:t>
      </w:r>
      <w:r w:rsidRPr="00C6761E">
        <w:tab/>
        <w:t>QoS rules</w:t>
      </w:r>
      <w:bookmarkEnd w:id="3364"/>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365" w:name="_CR10_3_7_4"/>
      <w:bookmarkStart w:id="3366" w:name="_Toc218597518"/>
      <w:bookmarkEnd w:id="3365"/>
      <w:r w:rsidRPr="00C6761E">
        <w:t>10.3.7.4</w:t>
      </w:r>
      <w:r w:rsidRPr="00C6761E">
        <w:tab/>
        <w:t>Source end UE info</w:t>
      </w:r>
      <w:bookmarkEnd w:id="3366"/>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367" w:name="_CR10_3_7_5"/>
      <w:bookmarkStart w:id="3368" w:name="_Toc218597519"/>
      <w:bookmarkEnd w:id="3367"/>
      <w:r w:rsidRPr="00C6761E">
        <w:t>10.3.7.5</w:t>
      </w:r>
      <w:r w:rsidRPr="00C6761E">
        <w:tab/>
        <w:t>Target end UE info</w:t>
      </w:r>
      <w:bookmarkEnd w:id="3368"/>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29731B" w:rsidRDefault="00896759" w:rsidP="0029731B">
      <w:pPr>
        <w:pStyle w:val="B1"/>
      </w:pPr>
      <w:r w:rsidRPr="0029731B">
        <w:t>a)</w:t>
      </w:r>
      <w:r w:rsidRPr="0029731B">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369" w:name="_CR10_3_7_6"/>
      <w:bookmarkStart w:id="3370" w:name="_Toc218597520"/>
      <w:bookmarkEnd w:id="3369"/>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370"/>
    </w:p>
    <w:p w14:paraId="7F630580" w14:textId="7152A19D" w:rsidR="0000139E" w:rsidRPr="00C6761E" w:rsidRDefault="0000139E">
      <w:r w:rsidRPr="00C6761E">
        <w:t xml:space="preserve">The UE shall include this IE when the MAC address of the target </w:t>
      </w:r>
      <w:r w:rsidRPr="00C6761E">
        <w:rPr>
          <w:rFonts w:hint="eastAsia"/>
          <w:lang w:eastAsia="zh-CN"/>
        </w:rPr>
        <w:t>5G ProSe layer-3 end UE</w:t>
      </w:r>
      <w:r w:rsidR="00FB7E73">
        <w:rPr>
          <w:lang w:eastAsia="zh-CN"/>
        </w:rPr>
        <w:t>,</w:t>
      </w:r>
      <w:r w:rsidR="00FB7E73" w:rsidRPr="00C6761E">
        <w:rPr>
          <w:lang w:eastAsia="zh-CN"/>
        </w:rPr>
        <w:t xml:space="preserve"> </w:t>
      </w:r>
      <w:r w:rsidR="00FB7E73">
        <w:rPr>
          <w:lang w:eastAsia="zh-CN"/>
        </w:rPr>
        <w:t xml:space="preserve">or </w:t>
      </w:r>
      <w:r w:rsidR="00FB7E73" w:rsidRPr="00C6761E">
        <w:t xml:space="preserve">target </w:t>
      </w:r>
      <w:r w:rsidR="00FB7E73" w:rsidRPr="00C6761E">
        <w:rPr>
          <w:rFonts w:hint="eastAsia"/>
          <w:lang w:eastAsia="zh-CN"/>
        </w:rPr>
        <w:t xml:space="preserve">5G ProSe </w:t>
      </w:r>
      <w:r w:rsidR="00FB7E73">
        <w:rPr>
          <w:lang w:eastAsia="zh-CN"/>
        </w:rPr>
        <w:t xml:space="preserve">multi-hop </w:t>
      </w:r>
      <w:r w:rsidR="00FB7E73" w:rsidRPr="00C6761E">
        <w:rPr>
          <w:rFonts w:hint="eastAsia"/>
          <w:lang w:eastAsia="zh-CN"/>
        </w:rPr>
        <w:t>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371" w:name="_CR10_3_7_7"/>
      <w:bookmarkStart w:id="3372" w:name="_Toc218597521"/>
      <w:bookmarkEnd w:id="3371"/>
      <w:r w:rsidRPr="00C6761E">
        <w:lastRenderedPageBreak/>
        <w:t>10.3.7.</w:t>
      </w:r>
      <w:r w:rsidR="00677F22" w:rsidRPr="00C6761E">
        <w:t>7</w:t>
      </w:r>
      <w:r w:rsidRPr="00C6761E">
        <w:tab/>
      </w:r>
      <w:r w:rsidRPr="00C6761E">
        <w:rPr>
          <w:lang w:eastAsia="zh-CN"/>
        </w:rPr>
        <w:t>Relay reselection indication</w:t>
      </w:r>
      <w:bookmarkEnd w:id="3372"/>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373" w:name="_CR10_3_7_8"/>
      <w:bookmarkStart w:id="3374" w:name="_Toc218597522"/>
      <w:bookmarkEnd w:id="3373"/>
      <w:r w:rsidRPr="00C6761E">
        <w:t>10.3.7.</w:t>
      </w:r>
      <w:r w:rsidR="00677F22" w:rsidRPr="00C6761E">
        <w:t>8</w:t>
      </w:r>
      <w:r w:rsidRPr="00C6761E">
        <w:tab/>
        <w:t>New 5G ProSe UE-to-UE relay UE info</w:t>
      </w:r>
      <w:bookmarkEnd w:id="3374"/>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375" w:name="_CR10_3_7_9"/>
      <w:bookmarkStart w:id="3376" w:name="_Toc218597523"/>
      <w:bookmarkEnd w:id="3375"/>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376"/>
    </w:p>
    <w:p w14:paraId="624EDA8D" w14:textId="77777777" w:rsidR="00096E5B" w:rsidRPr="00C6761E" w:rsidRDefault="00096E5B" w:rsidP="00096E5B">
      <w:bookmarkStart w:id="3377"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377"/>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378" w:name="_CR10_3_7_10"/>
      <w:bookmarkStart w:id="3379" w:name="_Toc218597524"/>
      <w:bookmarkEnd w:id="3378"/>
      <w:r w:rsidRPr="00C6761E">
        <w:t>10.3.7.</w:t>
      </w:r>
      <w:r w:rsidR="00677F22" w:rsidRPr="00C6761E">
        <w:t>10</w:t>
      </w:r>
      <w:r w:rsidRPr="00C6761E">
        <w:tab/>
      </w:r>
      <w:r w:rsidR="00096E5B" w:rsidRPr="00C6761E">
        <w:t>Target end UE IP address</w:t>
      </w:r>
      <w:bookmarkEnd w:id="3379"/>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380" w:name="_CR10_3_7_11"/>
      <w:bookmarkStart w:id="3381" w:name="_Toc218597525"/>
      <w:bookmarkEnd w:id="3380"/>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381"/>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382" w:name="_CR10_3_7_12"/>
      <w:bookmarkStart w:id="3383" w:name="_Toc218597526"/>
      <w:bookmarkEnd w:id="3382"/>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83"/>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384" w:name="_CR10_3_7_13"/>
      <w:bookmarkStart w:id="3385" w:name="_Toc218597527"/>
      <w:bookmarkEnd w:id="3384"/>
      <w:r w:rsidRPr="005368FC">
        <w:rPr>
          <w:rFonts w:hint="eastAsia"/>
          <w:noProof/>
          <w:lang w:eastAsia="zh-CN"/>
        </w:rPr>
        <w:lastRenderedPageBreak/>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385"/>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386" w:name="_CR10_3_7_14"/>
      <w:bookmarkStart w:id="3387" w:name="_Toc218597528"/>
      <w:bookmarkEnd w:id="3386"/>
      <w:r w:rsidRPr="00C6761E">
        <w:t>10.3.</w:t>
      </w:r>
      <w:r>
        <w:t>7</w:t>
      </w:r>
      <w:r w:rsidRPr="00C6761E">
        <w:t>.</w:t>
      </w:r>
      <w:r>
        <w:t>14</w:t>
      </w:r>
      <w:r w:rsidRPr="00C6761E">
        <w:tab/>
      </w:r>
      <w:r w:rsidRPr="00CB306C">
        <w:t>Multi-hop path info</w:t>
      </w:r>
      <w:bookmarkEnd w:id="3387"/>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17E8087D" w14:textId="6DF4214F" w:rsidR="008A6B88" w:rsidRPr="00C6761E" w:rsidRDefault="008A6B88" w:rsidP="008A6B88">
      <w:pPr>
        <w:pStyle w:val="Heading4"/>
      </w:pPr>
      <w:bookmarkStart w:id="3388" w:name="_CR10_3_7a"/>
      <w:bookmarkStart w:id="3389" w:name="_Toc218597529"/>
      <w:bookmarkEnd w:id="3388"/>
      <w:r w:rsidRPr="00C6761E">
        <w:t>10.3.</w:t>
      </w:r>
      <w:r>
        <w:t>7</w:t>
      </w:r>
      <w:r w:rsidRPr="00C6761E">
        <w:t>.</w:t>
      </w:r>
      <w:r>
        <w:t>15</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389"/>
    </w:p>
    <w:p w14:paraId="3B9A5C95" w14:textId="77777777" w:rsidR="008A6B88" w:rsidRPr="008A6B88" w:rsidRDefault="008A6B88" w:rsidP="008A6B88">
      <w:r w:rsidRPr="008A6B88">
        <w:t>The UE shall include this IE to indicate the MAC address of the initiating 5G ProSe layer-3 UE-to-UE relay UE when the link between any two 5G ProSe multi-hop layer-3 UE-to-UE relay is being modified.</w:t>
      </w:r>
    </w:p>
    <w:p w14:paraId="752087DB" w14:textId="744A4512" w:rsidR="00F94112" w:rsidRPr="00C6761E" w:rsidRDefault="00F94112" w:rsidP="00FF2905">
      <w:pPr>
        <w:pStyle w:val="Heading3"/>
      </w:pPr>
      <w:bookmarkStart w:id="3390" w:name="_Toc218597530"/>
      <w:r w:rsidRPr="00C6761E">
        <w:t>10.3.7a</w:t>
      </w:r>
      <w:r w:rsidRPr="00C6761E">
        <w:tab/>
        <w:t>ProSe direct link modification ack</w:t>
      </w:r>
      <w:bookmarkEnd w:id="3390"/>
    </w:p>
    <w:p w14:paraId="1EE72DCE" w14:textId="6D56AD10" w:rsidR="005A5D2B" w:rsidRPr="00C6761E" w:rsidRDefault="005A5D2B" w:rsidP="005A5D2B">
      <w:pPr>
        <w:pStyle w:val="Heading4"/>
      </w:pPr>
      <w:bookmarkStart w:id="3391" w:name="_CR10_3_7a_1"/>
      <w:bookmarkStart w:id="3392" w:name="_Toc218597531"/>
      <w:bookmarkEnd w:id="3391"/>
      <w:r w:rsidRPr="00C6761E">
        <w:t>10.3.</w:t>
      </w:r>
      <w:r w:rsidR="00F94112" w:rsidRPr="00C6761E">
        <w:t>7a</w:t>
      </w:r>
      <w:r w:rsidRPr="00C6761E">
        <w:t>.1</w:t>
      </w:r>
      <w:r w:rsidRPr="00C6761E">
        <w:tab/>
        <w:t>Message definition</w:t>
      </w:r>
      <w:bookmarkEnd w:id="3392"/>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393" w:name="_CRTable10_3_7a_1_1"/>
      <w:r w:rsidRPr="00C6761E">
        <w:t>Table </w:t>
      </w:r>
      <w:bookmarkEnd w:id="3393"/>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5D53EF">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5D53EF">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5D53EF">
            <w:pPr>
              <w:pStyle w:val="TAL"/>
            </w:pPr>
            <w:r w:rsidRPr="00C6761E">
              <w:t>ProSe PC5 signalling message type</w:t>
            </w:r>
          </w:p>
          <w:p w14:paraId="4ECF2E34" w14:textId="77777777" w:rsidR="00F94112" w:rsidRPr="00C6761E" w:rsidRDefault="00F94112"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5D53EF">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5D53EF">
            <w:pPr>
              <w:pStyle w:val="TAL"/>
            </w:pPr>
            <w:r w:rsidRPr="00C6761E">
              <w:t>Sequence number</w:t>
            </w:r>
          </w:p>
          <w:p w14:paraId="1B4DAD41" w14:textId="77777777" w:rsidR="00F94112" w:rsidRPr="00C6761E" w:rsidRDefault="00F94112"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5D53EF">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5D53EF">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5D53EF">
            <w:pPr>
              <w:pStyle w:val="TAL"/>
              <w:rPr>
                <w:lang w:eastAsia="zh-CN"/>
              </w:rPr>
            </w:pPr>
            <w:r w:rsidRPr="00C6761E">
              <w:rPr>
                <w:lang w:eastAsia="zh-CN"/>
              </w:rPr>
              <w:t>Relay reselection indication</w:t>
            </w:r>
          </w:p>
          <w:p w14:paraId="4DBC0CC3" w14:textId="77777777" w:rsidR="00F94112" w:rsidRPr="00C6761E" w:rsidRDefault="00F94112" w:rsidP="005D53EF">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5D53EF">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5D53EF">
            <w:pPr>
              <w:pStyle w:val="TAL"/>
              <w:jc w:val="center"/>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5D53EF">
            <w:pPr>
              <w:pStyle w:val="TAL"/>
              <w:rPr>
                <w:lang w:eastAsia="zh-CN"/>
              </w:rPr>
            </w:pPr>
            <w:r w:rsidRPr="00C6761E">
              <w:rPr>
                <w:rFonts w:hint="eastAsia"/>
                <w:lang w:eastAsia="zh-CN"/>
              </w:rPr>
              <w:t>UE IP address</w:t>
            </w:r>
          </w:p>
          <w:p w14:paraId="163D3ACF" w14:textId="0493A28A" w:rsidR="00F94112" w:rsidRPr="00C6761E" w:rsidRDefault="00F94112" w:rsidP="005D53EF">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5D53EF">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5D53EF">
            <w:pPr>
              <w:pStyle w:val="TAL"/>
              <w:jc w:val="center"/>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5D53EF">
            <w:pPr>
              <w:pStyle w:val="TAL"/>
            </w:pPr>
            <w:r w:rsidRPr="00C6761E">
              <w:t>UE IP address</w:t>
            </w:r>
          </w:p>
          <w:p w14:paraId="655A0384" w14:textId="2ECF4C65"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5D53EF">
            <w:pPr>
              <w:pStyle w:val="TAL"/>
              <w:jc w:val="center"/>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5D53EF">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5D53EF">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5D53EF">
            <w:pPr>
              <w:pStyle w:val="TAL"/>
            </w:pPr>
            <w:r w:rsidRPr="00C6761E">
              <w:t>UE IP address</w:t>
            </w:r>
          </w:p>
          <w:p w14:paraId="046896C2" w14:textId="61B2845F"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5D53EF">
            <w:pPr>
              <w:pStyle w:val="TAL"/>
              <w:jc w:val="center"/>
            </w:pPr>
            <w:r w:rsidRPr="00C6761E">
              <w:t>7-19</w:t>
            </w:r>
          </w:p>
        </w:tc>
      </w:tr>
    </w:tbl>
    <w:p w14:paraId="73943A1E" w14:textId="77777777" w:rsidR="006D467C" w:rsidRPr="00C6761E" w:rsidRDefault="006D467C" w:rsidP="006D467C">
      <w:bookmarkStart w:id="3394" w:name="_CR10_3_7a_2"/>
      <w:bookmarkEnd w:id="3394"/>
    </w:p>
    <w:p w14:paraId="58A4D97D" w14:textId="77777777" w:rsidR="00F94112" w:rsidRPr="00C6761E" w:rsidRDefault="00F94112" w:rsidP="00F94112">
      <w:pPr>
        <w:pStyle w:val="Heading4"/>
      </w:pPr>
      <w:bookmarkStart w:id="3395" w:name="_Toc218597532"/>
      <w:r w:rsidRPr="00C6761E">
        <w:t>10.3.7a.2</w:t>
      </w:r>
      <w:r w:rsidRPr="00C6761E">
        <w:tab/>
      </w:r>
      <w:r w:rsidRPr="00C6761E">
        <w:rPr>
          <w:rFonts w:hint="eastAsia"/>
          <w:lang w:eastAsia="zh-CN"/>
        </w:rPr>
        <w:t xml:space="preserve">Source </w:t>
      </w:r>
      <w:r w:rsidRPr="00C6761E">
        <w:t>end UE IP address</w:t>
      </w:r>
      <w:bookmarkEnd w:id="3395"/>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lastRenderedPageBreak/>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396" w:name="_CR10_3_7a_3"/>
      <w:bookmarkStart w:id="3397" w:name="_Toc218597533"/>
      <w:bookmarkEnd w:id="3396"/>
      <w:r w:rsidRPr="00C6761E">
        <w:t>10.3.7a.3</w:t>
      </w:r>
      <w:r w:rsidRPr="00C6761E">
        <w:tab/>
        <w:t>Target end UE IP address</w:t>
      </w:r>
      <w:bookmarkEnd w:id="3397"/>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FF6B07" w:rsidRDefault="00C36452" w:rsidP="00FF6B07">
      <w:pPr>
        <w:pStyle w:val="B1"/>
      </w:pPr>
      <w:r w:rsidRPr="00FF6B07">
        <w:t>a)</w:t>
      </w:r>
      <w:r w:rsidRPr="00FF6B07">
        <w:tab/>
      </w:r>
      <w:r w:rsidR="00F94112" w:rsidRPr="00FF6B07">
        <w:t xml:space="preserve">the UE acts as a </w:t>
      </w:r>
      <w:r w:rsidR="00F94112" w:rsidRPr="00FF6B07">
        <w:rPr>
          <w:rFonts w:hint="eastAsia"/>
        </w:rPr>
        <w:t xml:space="preserve">source </w:t>
      </w:r>
      <w:r w:rsidR="00F94112" w:rsidRPr="00FF6B07">
        <w:t xml:space="preserve">5G ProSe </w:t>
      </w:r>
      <w:r w:rsidR="00F94112" w:rsidRPr="00FF6B07">
        <w:rPr>
          <w:rFonts w:hint="eastAsia"/>
        </w:rPr>
        <w:t>layer-3 end</w:t>
      </w:r>
      <w:r w:rsidR="00F94112" w:rsidRPr="00FF6B07">
        <w:t xml:space="preserve"> UE</w:t>
      </w:r>
      <w:r w:rsidR="00F94112" w:rsidRPr="00FF6B07">
        <w:rPr>
          <w:rFonts w:hint="eastAsia"/>
        </w:rPr>
        <w:t>, and</w:t>
      </w:r>
      <w:r w:rsidR="00F94112" w:rsidRPr="00FF6B07">
        <w:t xml:space="preserve"> the 5G ProSe direct link is between the 5G ProSe </w:t>
      </w:r>
      <w:r w:rsidR="00F94112" w:rsidRPr="00FF6B07">
        <w:rPr>
          <w:rFonts w:hint="eastAsia"/>
        </w:rPr>
        <w:t xml:space="preserve">layer-3 </w:t>
      </w:r>
      <w:r w:rsidR="00F94112" w:rsidRPr="00FF6B07">
        <w:t xml:space="preserve">UE-to-UE relay UE and the source 5G ProSe </w:t>
      </w:r>
      <w:r w:rsidR="00F94112" w:rsidRPr="00FF6B07">
        <w:rPr>
          <w:rFonts w:hint="eastAsia"/>
        </w:rPr>
        <w:t xml:space="preserve">layer-3 </w:t>
      </w:r>
      <w:r w:rsidR="00F94112" w:rsidRPr="00FF6B07">
        <w:t>end UE.</w:t>
      </w:r>
    </w:p>
    <w:p w14:paraId="08D3CBC0" w14:textId="188D2DDF" w:rsidR="00301CB0" w:rsidRPr="00C6761E" w:rsidRDefault="00301CB0" w:rsidP="00301CB0">
      <w:pPr>
        <w:pStyle w:val="Heading4"/>
      </w:pPr>
      <w:bookmarkStart w:id="3398" w:name="_CR10_3_7a_4"/>
      <w:bookmarkStart w:id="3399" w:name="_Toc218597534"/>
      <w:bookmarkEnd w:id="3398"/>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99"/>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400" w:name="_CR10_3_8"/>
      <w:bookmarkStart w:id="3401" w:name="_Toc68196362"/>
      <w:bookmarkStart w:id="3402" w:name="_Toc59209033"/>
      <w:bookmarkStart w:id="3403" w:name="_Toc51951257"/>
      <w:bookmarkStart w:id="3404" w:name="_Toc45882707"/>
      <w:bookmarkStart w:id="3405" w:name="_Toc45282321"/>
      <w:bookmarkStart w:id="3406" w:name="_Toc34404472"/>
      <w:bookmarkStart w:id="3407" w:name="_Toc34388701"/>
      <w:bookmarkStart w:id="3408" w:name="_Toc218597535"/>
      <w:bookmarkEnd w:id="3357"/>
      <w:bookmarkEnd w:id="3358"/>
      <w:bookmarkEnd w:id="3359"/>
      <w:bookmarkEnd w:id="3360"/>
      <w:bookmarkEnd w:id="3361"/>
      <w:bookmarkEnd w:id="3400"/>
      <w:r w:rsidRPr="00C6761E">
        <w:t>10.3.8</w:t>
      </w:r>
      <w:r w:rsidRPr="00C6761E">
        <w:tab/>
        <w:t>ProSe direct link keepalive request</w:t>
      </w:r>
      <w:bookmarkEnd w:id="3401"/>
      <w:bookmarkEnd w:id="3402"/>
      <w:bookmarkEnd w:id="3403"/>
      <w:bookmarkEnd w:id="3404"/>
      <w:bookmarkEnd w:id="3405"/>
      <w:bookmarkEnd w:id="3406"/>
      <w:bookmarkEnd w:id="3407"/>
      <w:bookmarkEnd w:id="3408"/>
    </w:p>
    <w:p w14:paraId="0EE39E8A" w14:textId="77777777" w:rsidR="007E60DF" w:rsidRPr="00C6761E" w:rsidRDefault="007E60DF" w:rsidP="007E60DF">
      <w:pPr>
        <w:pStyle w:val="Heading4"/>
      </w:pPr>
      <w:bookmarkStart w:id="3409" w:name="_CR10_3_8_1"/>
      <w:bookmarkStart w:id="3410" w:name="_Toc68196363"/>
      <w:bookmarkStart w:id="3411" w:name="_Toc59209034"/>
      <w:bookmarkStart w:id="3412" w:name="_Toc51951258"/>
      <w:bookmarkStart w:id="3413" w:name="_Toc45882708"/>
      <w:bookmarkStart w:id="3414" w:name="_Toc45282322"/>
      <w:bookmarkStart w:id="3415" w:name="_Toc34404473"/>
      <w:bookmarkStart w:id="3416" w:name="_Toc34388702"/>
      <w:bookmarkStart w:id="3417" w:name="_Toc218597536"/>
      <w:bookmarkEnd w:id="3409"/>
      <w:r w:rsidRPr="00C6761E">
        <w:t>10.3.8.1</w:t>
      </w:r>
      <w:r w:rsidRPr="00C6761E">
        <w:tab/>
        <w:t>Message definition</w:t>
      </w:r>
      <w:bookmarkEnd w:id="3410"/>
      <w:bookmarkEnd w:id="3411"/>
      <w:bookmarkEnd w:id="3412"/>
      <w:bookmarkEnd w:id="3413"/>
      <w:bookmarkEnd w:id="3414"/>
      <w:bookmarkEnd w:id="3415"/>
      <w:bookmarkEnd w:id="3416"/>
      <w:bookmarkEnd w:id="3417"/>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418" w:name="_CRTable10_3_8_1_1"/>
      <w:r w:rsidRPr="00C6761E">
        <w:t>Table </w:t>
      </w:r>
      <w:bookmarkEnd w:id="3418"/>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419" w:name="_CR10_3_8_2"/>
      <w:bookmarkStart w:id="3420" w:name="_Toc68196364"/>
      <w:bookmarkStart w:id="3421" w:name="_Toc59209035"/>
      <w:bookmarkStart w:id="3422" w:name="_Toc51951259"/>
      <w:bookmarkStart w:id="3423" w:name="_Toc45882709"/>
      <w:bookmarkStart w:id="3424" w:name="_Toc45282323"/>
      <w:bookmarkStart w:id="3425" w:name="_Toc34404474"/>
      <w:bookmarkStart w:id="3426" w:name="_Toc34388703"/>
      <w:bookmarkStart w:id="3427" w:name="_Toc218597537"/>
      <w:bookmarkEnd w:id="3419"/>
      <w:r w:rsidRPr="00C6761E">
        <w:t>10.3.8.2</w:t>
      </w:r>
      <w:r w:rsidRPr="00C6761E">
        <w:tab/>
        <w:t>Maximum inactivity period</w:t>
      </w:r>
      <w:bookmarkEnd w:id="3420"/>
      <w:bookmarkEnd w:id="3421"/>
      <w:bookmarkEnd w:id="3422"/>
      <w:bookmarkEnd w:id="3423"/>
      <w:bookmarkEnd w:id="3424"/>
      <w:bookmarkEnd w:id="3425"/>
      <w:bookmarkEnd w:id="3426"/>
      <w:bookmarkEnd w:id="3427"/>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428" w:name="_CR10_3_9"/>
      <w:bookmarkStart w:id="3429" w:name="_Toc68196365"/>
      <w:bookmarkStart w:id="3430" w:name="_Toc59209036"/>
      <w:bookmarkStart w:id="3431" w:name="_Toc51951260"/>
      <w:bookmarkStart w:id="3432" w:name="_Toc45882710"/>
      <w:bookmarkStart w:id="3433" w:name="_Toc45282324"/>
      <w:bookmarkStart w:id="3434" w:name="_Toc34404475"/>
      <w:bookmarkStart w:id="3435" w:name="_Toc34388704"/>
      <w:bookmarkStart w:id="3436" w:name="_Toc218597538"/>
      <w:bookmarkEnd w:id="3428"/>
      <w:r w:rsidRPr="00C6761E">
        <w:t>10.3.9</w:t>
      </w:r>
      <w:r w:rsidRPr="00C6761E">
        <w:tab/>
        <w:t>ProSe direct link keepalive response</w:t>
      </w:r>
      <w:bookmarkEnd w:id="3429"/>
      <w:bookmarkEnd w:id="3430"/>
      <w:bookmarkEnd w:id="3431"/>
      <w:bookmarkEnd w:id="3432"/>
      <w:bookmarkEnd w:id="3433"/>
      <w:bookmarkEnd w:id="3434"/>
      <w:bookmarkEnd w:id="3435"/>
      <w:bookmarkEnd w:id="3436"/>
    </w:p>
    <w:p w14:paraId="6ED0987E" w14:textId="77777777" w:rsidR="007E60DF" w:rsidRPr="00C6761E" w:rsidRDefault="007E60DF" w:rsidP="007E60DF">
      <w:pPr>
        <w:pStyle w:val="Heading4"/>
      </w:pPr>
      <w:bookmarkStart w:id="3437" w:name="_CR10_3_9_1"/>
      <w:bookmarkStart w:id="3438" w:name="_Toc68196366"/>
      <w:bookmarkStart w:id="3439" w:name="_Toc59209037"/>
      <w:bookmarkStart w:id="3440" w:name="_Toc51951261"/>
      <w:bookmarkStart w:id="3441" w:name="_Toc45882711"/>
      <w:bookmarkStart w:id="3442" w:name="_Toc45282325"/>
      <w:bookmarkStart w:id="3443" w:name="_Toc34404476"/>
      <w:bookmarkStart w:id="3444" w:name="_Toc34388705"/>
      <w:bookmarkStart w:id="3445" w:name="_Toc218597539"/>
      <w:bookmarkEnd w:id="3437"/>
      <w:r w:rsidRPr="00C6761E">
        <w:t>10.3.9.1</w:t>
      </w:r>
      <w:r w:rsidRPr="00C6761E">
        <w:tab/>
        <w:t>Message definition</w:t>
      </w:r>
      <w:bookmarkEnd w:id="3438"/>
      <w:bookmarkEnd w:id="3439"/>
      <w:bookmarkEnd w:id="3440"/>
      <w:bookmarkEnd w:id="3441"/>
      <w:bookmarkEnd w:id="3442"/>
      <w:bookmarkEnd w:id="3443"/>
      <w:bookmarkEnd w:id="3444"/>
      <w:bookmarkEnd w:id="3445"/>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446" w:name="_CRTable10_3_9_1_1"/>
      <w:r w:rsidRPr="00C6761E">
        <w:lastRenderedPageBreak/>
        <w:t>Table </w:t>
      </w:r>
      <w:bookmarkEnd w:id="3446"/>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447" w:name="_CR10_3_10"/>
      <w:bookmarkStart w:id="3448" w:name="_Toc68196367"/>
      <w:bookmarkStart w:id="3449" w:name="_Toc59209038"/>
      <w:bookmarkStart w:id="3450" w:name="_Toc51951262"/>
      <w:bookmarkStart w:id="3451" w:name="_Toc45882712"/>
      <w:bookmarkStart w:id="3452" w:name="_Toc45282326"/>
      <w:bookmarkStart w:id="3453" w:name="_Toc218597540"/>
      <w:bookmarkEnd w:id="3447"/>
      <w:r w:rsidRPr="00C6761E">
        <w:t>10.3.10</w:t>
      </w:r>
      <w:r w:rsidRPr="00C6761E">
        <w:tab/>
        <w:t>ProSe direct link authentication request</w:t>
      </w:r>
      <w:bookmarkEnd w:id="3448"/>
      <w:bookmarkEnd w:id="3449"/>
      <w:bookmarkEnd w:id="3450"/>
      <w:bookmarkEnd w:id="3451"/>
      <w:bookmarkEnd w:id="3452"/>
      <w:bookmarkEnd w:id="3453"/>
    </w:p>
    <w:p w14:paraId="04166AA6" w14:textId="77777777" w:rsidR="007E60DF" w:rsidRPr="00C6761E" w:rsidRDefault="007E60DF" w:rsidP="007E60DF">
      <w:pPr>
        <w:pStyle w:val="Heading4"/>
      </w:pPr>
      <w:bookmarkStart w:id="3454" w:name="_CR10_3_10_1"/>
      <w:bookmarkStart w:id="3455" w:name="_Toc68196368"/>
      <w:bookmarkStart w:id="3456" w:name="_Toc59209039"/>
      <w:bookmarkStart w:id="3457" w:name="_Toc51951263"/>
      <w:bookmarkStart w:id="3458" w:name="_Toc45882713"/>
      <w:bookmarkStart w:id="3459" w:name="_Toc45282327"/>
      <w:bookmarkStart w:id="3460" w:name="_Toc218597541"/>
      <w:bookmarkEnd w:id="3454"/>
      <w:r w:rsidRPr="00C6761E">
        <w:t>10.3.10.1</w:t>
      </w:r>
      <w:r w:rsidRPr="00C6761E">
        <w:tab/>
        <w:t>Message definition</w:t>
      </w:r>
      <w:bookmarkEnd w:id="3455"/>
      <w:bookmarkEnd w:id="3456"/>
      <w:bookmarkEnd w:id="3457"/>
      <w:bookmarkEnd w:id="3458"/>
      <w:bookmarkEnd w:id="3459"/>
      <w:bookmarkEnd w:id="3460"/>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461" w:name="_CRTable10_3_10_1_1"/>
      <w:r w:rsidRPr="00C6761E">
        <w:t>Table </w:t>
      </w:r>
      <w:bookmarkEnd w:id="3461"/>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462" w:name="_CR10_3_11"/>
      <w:bookmarkStart w:id="3463" w:name="_Toc68196369"/>
      <w:bookmarkStart w:id="3464" w:name="_Toc59209040"/>
      <w:bookmarkStart w:id="3465" w:name="_Toc51951264"/>
      <w:bookmarkStart w:id="3466" w:name="_Toc45882714"/>
      <w:bookmarkStart w:id="3467" w:name="_Toc45282328"/>
      <w:bookmarkStart w:id="3468" w:name="_Toc218597542"/>
      <w:bookmarkEnd w:id="3462"/>
      <w:r w:rsidRPr="00C6761E">
        <w:t>10.3.11</w:t>
      </w:r>
      <w:r w:rsidRPr="00C6761E">
        <w:tab/>
        <w:t>ProSe direct link authentication response</w:t>
      </w:r>
      <w:bookmarkEnd w:id="3463"/>
      <w:bookmarkEnd w:id="3464"/>
      <w:bookmarkEnd w:id="3465"/>
      <w:bookmarkEnd w:id="3466"/>
      <w:bookmarkEnd w:id="3467"/>
      <w:bookmarkEnd w:id="3468"/>
    </w:p>
    <w:p w14:paraId="54769B84" w14:textId="77777777" w:rsidR="007E60DF" w:rsidRPr="00C6761E" w:rsidRDefault="007E60DF" w:rsidP="007E60DF">
      <w:pPr>
        <w:pStyle w:val="Heading4"/>
      </w:pPr>
      <w:bookmarkStart w:id="3469" w:name="_CR10_3_11_1"/>
      <w:bookmarkStart w:id="3470" w:name="_Toc68196370"/>
      <w:bookmarkStart w:id="3471" w:name="_Toc59209041"/>
      <w:bookmarkStart w:id="3472" w:name="_Toc51951265"/>
      <w:bookmarkStart w:id="3473" w:name="_Toc45882715"/>
      <w:bookmarkStart w:id="3474" w:name="_Toc45282329"/>
      <w:bookmarkStart w:id="3475" w:name="_Toc218597543"/>
      <w:bookmarkEnd w:id="3469"/>
      <w:r w:rsidRPr="00C6761E">
        <w:t>10.3.11.1</w:t>
      </w:r>
      <w:r w:rsidRPr="00C6761E">
        <w:tab/>
        <w:t>Message definition</w:t>
      </w:r>
      <w:bookmarkEnd w:id="3470"/>
      <w:bookmarkEnd w:id="3471"/>
      <w:bookmarkEnd w:id="3472"/>
      <w:bookmarkEnd w:id="3473"/>
      <w:bookmarkEnd w:id="3474"/>
      <w:bookmarkEnd w:id="3475"/>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476" w:name="_CRTable10_3_11_1_1"/>
      <w:r w:rsidRPr="00C6761E">
        <w:t>Table </w:t>
      </w:r>
      <w:bookmarkEnd w:id="3476"/>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477" w:name="_CR10_3_12"/>
      <w:bookmarkStart w:id="3478" w:name="_Toc68196371"/>
      <w:bookmarkStart w:id="3479" w:name="_Toc59209042"/>
      <w:bookmarkStart w:id="3480" w:name="_Toc51951266"/>
      <w:bookmarkStart w:id="3481" w:name="_Toc45882716"/>
      <w:bookmarkStart w:id="3482" w:name="_Toc45282330"/>
      <w:bookmarkStart w:id="3483" w:name="_Toc218597544"/>
      <w:bookmarkEnd w:id="3477"/>
      <w:r w:rsidRPr="00C6761E">
        <w:lastRenderedPageBreak/>
        <w:t>10.3.12</w:t>
      </w:r>
      <w:r w:rsidRPr="00C6761E">
        <w:tab/>
        <w:t>ProSe direct link authentication reject</w:t>
      </w:r>
      <w:bookmarkEnd w:id="3478"/>
      <w:bookmarkEnd w:id="3479"/>
      <w:bookmarkEnd w:id="3480"/>
      <w:bookmarkEnd w:id="3481"/>
      <w:bookmarkEnd w:id="3482"/>
      <w:bookmarkEnd w:id="3483"/>
    </w:p>
    <w:p w14:paraId="67D48772" w14:textId="77777777" w:rsidR="007E60DF" w:rsidRPr="00C6761E" w:rsidRDefault="007E60DF" w:rsidP="007E60DF">
      <w:pPr>
        <w:pStyle w:val="Heading4"/>
      </w:pPr>
      <w:bookmarkStart w:id="3484" w:name="_CR10_3_12_1"/>
      <w:bookmarkStart w:id="3485" w:name="_Toc68196372"/>
      <w:bookmarkStart w:id="3486" w:name="_Toc59209043"/>
      <w:bookmarkStart w:id="3487" w:name="_Toc51951267"/>
      <w:bookmarkStart w:id="3488" w:name="_Toc45882717"/>
      <w:bookmarkStart w:id="3489" w:name="_Toc45282331"/>
      <w:bookmarkStart w:id="3490" w:name="_Toc218597545"/>
      <w:bookmarkEnd w:id="3484"/>
      <w:r w:rsidRPr="00C6761E">
        <w:t>10.3.12.1</w:t>
      </w:r>
      <w:r w:rsidRPr="00C6761E">
        <w:tab/>
        <w:t>Message definition</w:t>
      </w:r>
      <w:bookmarkEnd w:id="3485"/>
      <w:bookmarkEnd w:id="3486"/>
      <w:bookmarkEnd w:id="3487"/>
      <w:bookmarkEnd w:id="3488"/>
      <w:bookmarkEnd w:id="3489"/>
      <w:bookmarkEnd w:id="3490"/>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491" w:name="_CRTable10_3_12_1_1"/>
      <w:r w:rsidRPr="00C6761E">
        <w:t>Table </w:t>
      </w:r>
      <w:bookmarkEnd w:id="3491"/>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492" w:name="_CR10_3_13"/>
      <w:bookmarkStart w:id="3493" w:name="_Toc68196373"/>
      <w:bookmarkStart w:id="3494" w:name="_Toc59209044"/>
      <w:bookmarkStart w:id="3495" w:name="_Toc51951268"/>
      <w:bookmarkStart w:id="3496" w:name="_Toc45882718"/>
      <w:bookmarkStart w:id="3497" w:name="_Toc45282332"/>
      <w:bookmarkStart w:id="3498" w:name="_Toc218597546"/>
      <w:bookmarkEnd w:id="3492"/>
      <w:r w:rsidRPr="00C6761E">
        <w:t>10.3.13</w:t>
      </w:r>
      <w:r w:rsidRPr="00C6761E">
        <w:tab/>
        <w:t>ProSe direct link security mode command</w:t>
      </w:r>
      <w:bookmarkEnd w:id="3493"/>
      <w:bookmarkEnd w:id="3494"/>
      <w:bookmarkEnd w:id="3495"/>
      <w:bookmarkEnd w:id="3496"/>
      <w:bookmarkEnd w:id="3497"/>
      <w:bookmarkEnd w:id="3498"/>
    </w:p>
    <w:p w14:paraId="20BB6249" w14:textId="77777777" w:rsidR="007E60DF" w:rsidRPr="00C6761E" w:rsidRDefault="007E60DF" w:rsidP="007E60DF">
      <w:pPr>
        <w:pStyle w:val="Heading4"/>
      </w:pPr>
      <w:bookmarkStart w:id="3499" w:name="_CR10_3_13_1"/>
      <w:bookmarkStart w:id="3500" w:name="_Toc68196374"/>
      <w:bookmarkStart w:id="3501" w:name="_Toc59209045"/>
      <w:bookmarkStart w:id="3502" w:name="_Toc51951269"/>
      <w:bookmarkStart w:id="3503" w:name="_Toc45882719"/>
      <w:bookmarkStart w:id="3504" w:name="_Toc45282333"/>
      <w:bookmarkStart w:id="3505" w:name="_Toc26193713"/>
      <w:bookmarkStart w:id="3506" w:name="_Toc218597547"/>
      <w:bookmarkEnd w:id="3499"/>
      <w:r w:rsidRPr="00C6761E">
        <w:t>10.3.13.1</w:t>
      </w:r>
      <w:r w:rsidRPr="00C6761E">
        <w:tab/>
        <w:t>Message definition</w:t>
      </w:r>
      <w:bookmarkEnd w:id="3500"/>
      <w:bookmarkEnd w:id="3501"/>
      <w:bookmarkEnd w:id="3502"/>
      <w:bookmarkEnd w:id="3503"/>
      <w:bookmarkEnd w:id="3504"/>
      <w:bookmarkEnd w:id="3505"/>
      <w:bookmarkEnd w:id="3506"/>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507" w:name="_CRTable10_3_13_1_1"/>
      <w:r w:rsidRPr="00C6761E">
        <w:lastRenderedPageBreak/>
        <w:t>Table </w:t>
      </w:r>
      <w:bookmarkEnd w:id="3507"/>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508" w:name="_CR10_3_13_2"/>
      <w:bookmarkStart w:id="3509" w:name="_Toc68196375"/>
      <w:bookmarkStart w:id="3510" w:name="_Toc59209046"/>
      <w:bookmarkStart w:id="3511" w:name="_Toc51951270"/>
      <w:bookmarkStart w:id="3512" w:name="_Toc45882720"/>
      <w:bookmarkStart w:id="3513" w:name="_Toc45282334"/>
      <w:bookmarkStart w:id="3514" w:name="_Toc218597548"/>
      <w:bookmarkEnd w:id="3508"/>
      <w:r w:rsidRPr="00C6761E">
        <w:t>10.3.13.2</w:t>
      </w:r>
      <w:r w:rsidRPr="00C6761E">
        <w:tab/>
        <w:t>Nonce_2</w:t>
      </w:r>
      <w:bookmarkEnd w:id="3509"/>
      <w:bookmarkEnd w:id="3510"/>
      <w:bookmarkEnd w:id="3511"/>
      <w:bookmarkEnd w:id="3512"/>
      <w:bookmarkEnd w:id="3513"/>
      <w:bookmarkEnd w:id="3514"/>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515" w:name="_Toc68196376"/>
      <w:bookmarkStart w:id="3516" w:name="_Toc59209047"/>
      <w:bookmarkStart w:id="3517" w:name="_Toc51951271"/>
      <w:bookmarkStart w:id="3518" w:name="_Toc45882721"/>
      <w:bookmarkStart w:id="3519"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520" w:name="_CR10_3_13_3"/>
      <w:bookmarkStart w:id="3521" w:name="_Toc218597549"/>
      <w:bookmarkEnd w:id="3520"/>
      <w:r w:rsidRPr="00C6761E">
        <w:t>10.3.13.3</w:t>
      </w:r>
      <w:r w:rsidRPr="00C6761E">
        <w:tab/>
        <w:t>LSB of KNRP-sess ID</w:t>
      </w:r>
      <w:bookmarkEnd w:id="3515"/>
      <w:bookmarkEnd w:id="3516"/>
      <w:bookmarkEnd w:id="3517"/>
      <w:bookmarkEnd w:id="3518"/>
      <w:bookmarkEnd w:id="3519"/>
      <w:bookmarkEnd w:id="3521"/>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522" w:name="_CR10_3_13_4"/>
      <w:bookmarkStart w:id="3523" w:name="_Toc68196377"/>
      <w:bookmarkStart w:id="3524" w:name="_Toc59209048"/>
      <w:bookmarkStart w:id="3525" w:name="_Toc51951272"/>
      <w:bookmarkStart w:id="3526" w:name="_Toc45882722"/>
      <w:bookmarkStart w:id="3527" w:name="_Toc45282336"/>
      <w:bookmarkStart w:id="3528" w:name="_Toc218597550"/>
      <w:bookmarkEnd w:id="3522"/>
      <w:r w:rsidRPr="00C6761E">
        <w:t>10.3.13.4</w:t>
      </w:r>
      <w:r w:rsidRPr="00C6761E">
        <w:tab/>
        <w:t>Key establishment information container</w:t>
      </w:r>
      <w:bookmarkEnd w:id="3523"/>
      <w:bookmarkEnd w:id="3524"/>
      <w:bookmarkEnd w:id="3525"/>
      <w:bookmarkEnd w:id="3526"/>
      <w:bookmarkEnd w:id="3527"/>
      <w:bookmarkEnd w:id="3528"/>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529" w:name="_CR10_3_13_5"/>
      <w:bookmarkStart w:id="3530" w:name="_Toc68196378"/>
      <w:bookmarkStart w:id="3531" w:name="_Toc59209049"/>
      <w:bookmarkStart w:id="3532" w:name="_Toc51951273"/>
      <w:bookmarkStart w:id="3533" w:name="_Toc45882723"/>
      <w:bookmarkStart w:id="3534" w:name="_Toc45282337"/>
      <w:bookmarkStart w:id="3535" w:name="_Toc218597551"/>
      <w:bookmarkEnd w:id="3529"/>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530"/>
      <w:bookmarkEnd w:id="3531"/>
      <w:bookmarkEnd w:id="3532"/>
      <w:bookmarkEnd w:id="3533"/>
      <w:bookmarkEnd w:id="3534"/>
      <w:bookmarkEnd w:id="3535"/>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536" w:name="_CR10_3_13_6"/>
      <w:bookmarkStart w:id="3537" w:name="_Toc68196379"/>
      <w:bookmarkStart w:id="3538" w:name="_Toc59209050"/>
      <w:bookmarkStart w:id="3539" w:name="_Toc51951274"/>
      <w:bookmarkStart w:id="3540" w:name="_Toc45882724"/>
      <w:bookmarkStart w:id="3541" w:name="_Toc45282338"/>
      <w:bookmarkStart w:id="3542" w:name="_Toc218597552"/>
      <w:bookmarkEnd w:id="3536"/>
      <w:r w:rsidRPr="00C6761E">
        <w:t>10.3.13.</w:t>
      </w:r>
      <w:r w:rsidRPr="00C6761E">
        <w:rPr>
          <w:lang w:eastAsia="zh-CN"/>
        </w:rPr>
        <w:t>6</w:t>
      </w:r>
      <w:r w:rsidRPr="00C6761E">
        <w:tab/>
      </w:r>
      <w:r w:rsidRPr="00C6761E">
        <w:rPr>
          <w:lang w:eastAsia="ja-JP"/>
        </w:rPr>
        <w:t>UE PC5 unicast signalling security policy</w:t>
      </w:r>
      <w:bookmarkEnd w:id="3537"/>
      <w:bookmarkEnd w:id="3538"/>
      <w:bookmarkEnd w:id="3542"/>
    </w:p>
    <w:p w14:paraId="1FC793DE" w14:textId="77777777" w:rsidR="007E60DF" w:rsidRPr="00C6761E" w:rsidRDefault="007E60DF" w:rsidP="007E60DF">
      <w:pPr>
        <w:rPr>
          <w:lang w:eastAsia="zh-CN"/>
        </w:rPr>
      </w:pPr>
      <w:bookmarkStart w:id="3543"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544" w:name="_CR10_3_13_7"/>
      <w:bookmarkStart w:id="3545" w:name="_Toc68196380"/>
      <w:bookmarkStart w:id="3546" w:name="_Toc218597553"/>
      <w:bookmarkEnd w:id="3544"/>
      <w:r w:rsidRPr="00C6761E">
        <w:lastRenderedPageBreak/>
        <w:t>10.3.13.7</w:t>
      </w:r>
      <w:r w:rsidRPr="00C6761E">
        <w:tab/>
        <w:t>GPI</w:t>
      </w:r>
      <w:bookmarkEnd w:id="3546"/>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547" w:name="_CR10_3_13_8"/>
      <w:bookmarkStart w:id="3548" w:name="_Toc218597554"/>
      <w:bookmarkEnd w:id="3547"/>
      <w:r w:rsidRPr="00C6761E">
        <w:rPr>
          <w:lang w:eastAsia="zh-CN"/>
        </w:rPr>
        <w:t>10.3.13.8</w:t>
      </w:r>
      <w:r w:rsidRPr="00C6761E">
        <w:rPr>
          <w:lang w:eastAsia="zh-CN"/>
        </w:rPr>
        <w:tab/>
        <w:t>EAP message</w:t>
      </w:r>
      <w:bookmarkEnd w:id="3548"/>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549" w:name="_CR10_3_14"/>
      <w:bookmarkStart w:id="3550" w:name="_Toc218597555"/>
      <w:bookmarkEnd w:id="3549"/>
      <w:r w:rsidRPr="00C6761E">
        <w:t>10.3.14</w:t>
      </w:r>
      <w:r w:rsidRPr="00C6761E">
        <w:tab/>
        <w:t>ProSe direct link security mode complete</w:t>
      </w:r>
      <w:bookmarkEnd w:id="3539"/>
      <w:bookmarkEnd w:id="3540"/>
      <w:bookmarkEnd w:id="3541"/>
      <w:bookmarkEnd w:id="3543"/>
      <w:bookmarkEnd w:id="3545"/>
      <w:bookmarkEnd w:id="3550"/>
    </w:p>
    <w:p w14:paraId="0CF92D31" w14:textId="77777777" w:rsidR="007E60DF" w:rsidRPr="00C6761E" w:rsidRDefault="007E60DF" w:rsidP="007E60DF">
      <w:pPr>
        <w:pStyle w:val="Heading4"/>
      </w:pPr>
      <w:bookmarkStart w:id="3551" w:name="_CR10_3_14_1"/>
      <w:bookmarkStart w:id="3552" w:name="_Toc68196381"/>
      <w:bookmarkStart w:id="3553" w:name="_Toc59209052"/>
      <w:bookmarkStart w:id="3554" w:name="_Toc51951275"/>
      <w:bookmarkStart w:id="3555" w:name="_Toc45882725"/>
      <w:bookmarkStart w:id="3556" w:name="_Toc45282339"/>
      <w:bookmarkStart w:id="3557" w:name="_Toc218597556"/>
      <w:bookmarkEnd w:id="3551"/>
      <w:r w:rsidRPr="00C6761E">
        <w:t>10.3.14.1</w:t>
      </w:r>
      <w:r w:rsidRPr="00C6761E">
        <w:tab/>
        <w:t>Message definition</w:t>
      </w:r>
      <w:bookmarkEnd w:id="3552"/>
      <w:bookmarkEnd w:id="3553"/>
      <w:bookmarkEnd w:id="3554"/>
      <w:bookmarkEnd w:id="3555"/>
      <w:bookmarkEnd w:id="3556"/>
      <w:bookmarkEnd w:id="3557"/>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558" w:name="_CRTable10_3_14_1_1"/>
      <w:r w:rsidRPr="00C6761E">
        <w:t>Table </w:t>
      </w:r>
      <w:bookmarkEnd w:id="3558"/>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5D53EF">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5D53EF">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5D53EF">
            <w:pPr>
              <w:pStyle w:val="TAL"/>
              <w:rPr>
                <w:lang w:eastAsia="ja-JP"/>
              </w:rPr>
            </w:pPr>
            <w:r>
              <w:rPr>
                <w:lang w:eastAsia="ja-JP"/>
              </w:rPr>
              <w:t>MAC address</w:t>
            </w:r>
          </w:p>
          <w:p w14:paraId="716A0250" w14:textId="77777777" w:rsidR="008B458B" w:rsidRPr="00C6761E" w:rsidRDefault="008B458B" w:rsidP="005D53EF">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5D53EF">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559" w:name="_CR10_3_14_2"/>
      <w:bookmarkStart w:id="3560" w:name="_Toc68196382"/>
      <w:bookmarkStart w:id="3561" w:name="_Toc59209053"/>
      <w:bookmarkStart w:id="3562" w:name="_Toc51951276"/>
      <w:bookmarkStart w:id="3563" w:name="_Toc45882726"/>
      <w:bookmarkStart w:id="3564" w:name="_Toc45282340"/>
      <w:bookmarkStart w:id="3565" w:name="_Toc218597557"/>
      <w:bookmarkEnd w:id="3559"/>
      <w:r w:rsidRPr="00C6761E">
        <w:t>10.3.14.2</w:t>
      </w:r>
      <w:r w:rsidRPr="00C6761E">
        <w:tab/>
        <w:t>IP address configuration</w:t>
      </w:r>
      <w:bookmarkEnd w:id="3560"/>
      <w:bookmarkEnd w:id="3561"/>
      <w:bookmarkEnd w:id="3562"/>
      <w:bookmarkEnd w:id="3563"/>
      <w:bookmarkEnd w:id="3564"/>
      <w:bookmarkEnd w:id="3565"/>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566" w:name="_CR10_3_14_3"/>
      <w:bookmarkStart w:id="3567" w:name="_Toc68196383"/>
      <w:bookmarkStart w:id="3568" w:name="_Toc59209054"/>
      <w:bookmarkStart w:id="3569" w:name="_Toc51951277"/>
      <w:bookmarkStart w:id="3570" w:name="_Toc45882727"/>
      <w:bookmarkStart w:id="3571" w:name="_Toc45282341"/>
      <w:bookmarkStart w:id="3572" w:name="_Toc218597558"/>
      <w:bookmarkEnd w:id="3566"/>
      <w:r w:rsidRPr="00C6761E">
        <w:t>10.3.14.3</w:t>
      </w:r>
      <w:r w:rsidRPr="00C6761E">
        <w:tab/>
      </w:r>
      <w:r w:rsidR="00D171CB" w:rsidRPr="00C6761E">
        <w:t>Target l</w:t>
      </w:r>
      <w:r w:rsidRPr="00C6761E">
        <w:t>ink local IPv6 address</w:t>
      </w:r>
      <w:bookmarkEnd w:id="3567"/>
      <w:bookmarkEnd w:id="3568"/>
      <w:bookmarkEnd w:id="3569"/>
      <w:bookmarkEnd w:id="3570"/>
      <w:bookmarkEnd w:id="3571"/>
      <w:bookmarkEnd w:id="3572"/>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573" w:name="_CR10_3_14_4"/>
      <w:bookmarkStart w:id="3574" w:name="_Toc68196384"/>
      <w:bookmarkStart w:id="3575" w:name="_Toc59209055"/>
      <w:bookmarkStart w:id="3576" w:name="_Toc51951278"/>
      <w:bookmarkStart w:id="3577" w:name="_Toc45882728"/>
      <w:bookmarkStart w:id="3578" w:name="_Toc45282342"/>
      <w:bookmarkStart w:id="3579" w:name="_Toc218597559"/>
      <w:bookmarkEnd w:id="3573"/>
      <w:r w:rsidRPr="00C6761E">
        <w:lastRenderedPageBreak/>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574"/>
      <w:bookmarkEnd w:id="3575"/>
      <w:bookmarkEnd w:id="3576"/>
      <w:bookmarkEnd w:id="3577"/>
      <w:bookmarkEnd w:id="3578"/>
      <w:bookmarkEnd w:id="3579"/>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580" w:name="_CR10_3_14_5"/>
      <w:bookmarkStart w:id="3581" w:name="_Toc218597560"/>
      <w:bookmarkEnd w:id="3580"/>
      <w:r w:rsidRPr="00C6761E">
        <w:t>10.3.14.</w:t>
      </w:r>
      <w:r w:rsidR="00D31878" w:rsidRPr="00C6761E">
        <w:t>5</w:t>
      </w:r>
      <w:r w:rsidRPr="00C6761E">
        <w:tab/>
        <w:t>QoS rules</w:t>
      </w:r>
      <w:bookmarkEnd w:id="3581"/>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582" w:name="_CR10_3_14_6"/>
      <w:bookmarkStart w:id="3583" w:name="_Toc85471313"/>
      <w:bookmarkStart w:id="3584" w:name="_Toc218597561"/>
      <w:bookmarkEnd w:id="3582"/>
      <w:r w:rsidRPr="00C6761E">
        <w:t>10.3.14.</w:t>
      </w:r>
      <w:r w:rsidR="00D31878" w:rsidRPr="00C6761E">
        <w:t>6</w:t>
      </w:r>
      <w:r w:rsidRPr="00C6761E">
        <w:tab/>
      </w:r>
      <w:bookmarkEnd w:id="3583"/>
      <w:r w:rsidRPr="00C6761E">
        <w:t>QoS flow descriptions</w:t>
      </w:r>
      <w:bookmarkEnd w:id="3584"/>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585" w:name="_CR10_3_14_7"/>
      <w:bookmarkStart w:id="3586" w:name="_Toc218597562"/>
      <w:bookmarkEnd w:id="3585"/>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586"/>
    </w:p>
    <w:p w14:paraId="4BDD0BE6" w14:textId="2FDC63C2" w:rsidR="008B458B" w:rsidRPr="00897E42" w:rsidRDefault="008B458B" w:rsidP="00897E42">
      <w:r w:rsidRPr="00897E42">
        <w:t xml:space="preserve">The UE shall include this IE when the MAC address of the source </w:t>
      </w:r>
      <w:r w:rsidRPr="00897E42">
        <w:rPr>
          <w:rFonts w:hint="eastAsia"/>
        </w:rPr>
        <w:t>5G ProSe layer-3 end UE</w:t>
      </w:r>
      <w:r w:rsidR="00897E42">
        <w:rPr>
          <w:lang w:eastAsia="zh-CN"/>
        </w:rPr>
        <w:t xml:space="preserve">, </w:t>
      </w:r>
      <w:r w:rsidR="00897E42" w:rsidRPr="007134FF">
        <w:rPr>
          <w:lang w:eastAsia="zh-CN"/>
        </w:rPr>
        <w:t xml:space="preserve">or </w:t>
      </w:r>
      <w:r w:rsidR="00897E42">
        <w:rPr>
          <w:lang w:eastAsia="zh-CN"/>
        </w:rPr>
        <w:t>source</w:t>
      </w:r>
      <w:r w:rsidR="00897E42" w:rsidRPr="007134FF">
        <w:rPr>
          <w:lang w:eastAsia="zh-CN"/>
        </w:rPr>
        <w:t xml:space="preserve"> 5G ProSe multi-hop layer-3 end UE</w:t>
      </w:r>
      <w:r w:rsidRPr="00897E42">
        <w:t xml:space="preserve"> needs to be indicated.</w:t>
      </w:r>
    </w:p>
    <w:p w14:paraId="63366393" w14:textId="77777777" w:rsidR="007E60DF" w:rsidRPr="00C6761E" w:rsidRDefault="007E60DF" w:rsidP="007E60DF">
      <w:pPr>
        <w:pStyle w:val="Heading3"/>
      </w:pPr>
      <w:bookmarkStart w:id="3587" w:name="_CR10_3_15"/>
      <w:bookmarkStart w:id="3588" w:name="_Toc68196385"/>
      <w:bookmarkStart w:id="3589" w:name="_Toc59209056"/>
      <w:bookmarkStart w:id="3590" w:name="_Toc51951279"/>
      <w:bookmarkStart w:id="3591" w:name="_Toc45882729"/>
      <w:bookmarkStart w:id="3592" w:name="_Toc45282343"/>
      <w:bookmarkStart w:id="3593" w:name="_Toc218597563"/>
      <w:bookmarkEnd w:id="3587"/>
      <w:r w:rsidRPr="00C6761E">
        <w:t>10.3.15</w:t>
      </w:r>
      <w:r w:rsidRPr="00C6761E">
        <w:tab/>
        <w:t>ProSe direct link security mode reject</w:t>
      </w:r>
      <w:bookmarkEnd w:id="3588"/>
      <w:bookmarkEnd w:id="3589"/>
      <w:bookmarkEnd w:id="3590"/>
      <w:bookmarkEnd w:id="3591"/>
      <w:bookmarkEnd w:id="3592"/>
      <w:bookmarkEnd w:id="3593"/>
    </w:p>
    <w:p w14:paraId="106AF7BF" w14:textId="77777777" w:rsidR="007E60DF" w:rsidRPr="00C6761E" w:rsidRDefault="007E60DF" w:rsidP="007E60DF">
      <w:pPr>
        <w:pStyle w:val="Heading4"/>
      </w:pPr>
      <w:bookmarkStart w:id="3594" w:name="_CR10_3_15_1"/>
      <w:bookmarkStart w:id="3595" w:name="_Toc68196386"/>
      <w:bookmarkStart w:id="3596" w:name="_Toc59209057"/>
      <w:bookmarkStart w:id="3597" w:name="_Toc51951280"/>
      <w:bookmarkStart w:id="3598" w:name="_Toc45882730"/>
      <w:bookmarkStart w:id="3599" w:name="_Toc45282344"/>
      <w:bookmarkStart w:id="3600" w:name="_Toc218597564"/>
      <w:bookmarkEnd w:id="3594"/>
      <w:r w:rsidRPr="00C6761E">
        <w:t>10.3.15.1</w:t>
      </w:r>
      <w:r w:rsidRPr="00C6761E">
        <w:tab/>
        <w:t>Message definition</w:t>
      </w:r>
      <w:bookmarkEnd w:id="3595"/>
      <w:bookmarkEnd w:id="3596"/>
      <w:bookmarkEnd w:id="3597"/>
      <w:bookmarkEnd w:id="3598"/>
      <w:bookmarkEnd w:id="3599"/>
      <w:bookmarkEnd w:id="3600"/>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601" w:name="_CRTable10_3_15_1_1"/>
      <w:r w:rsidRPr="00C6761E">
        <w:t>Table </w:t>
      </w:r>
      <w:bookmarkEnd w:id="3601"/>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602" w:name="_CR10_3_15_2"/>
      <w:bookmarkStart w:id="3603" w:name="_Toc68196387"/>
      <w:bookmarkStart w:id="3604" w:name="_Toc59209058"/>
      <w:bookmarkStart w:id="3605" w:name="_Toc51951281"/>
      <w:bookmarkStart w:id="3606" w:name="_Toc45882731"/>
      <w:bookmarkStart w:id="3607" w:name="_Toc45282345"/>
      <w:bookmarkStart w:id="3608" w:name="_Toc218597565"/>
      <w:bookmarkEnd w:id="3602"/>
      <w:r w:rsidRPr="00C6761E">
        <w:t>10.3.15.2</w:t>
      </w:r>
      <w:r w:rsidRPr="00C6761E">
        <w:tab/>
        <w:t>RAND</w:t>
      </w:r>
      <w:bookmarkEnd w:id="3608"/>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609" w:name="_CR10_3_15_3"/>
      <w:bookmarkStart w:id="3610" w:name="_Toc218597566"/>
      <w:bookmarkEnd w:id="3609"/>
      <w:r w:rsidRPr="00C6761E">
        <w:lastRenderedPageBreak/>
        <w:t>10.3.15.3</w:t>
      </w:r>
      <w:r w:rsidRPr="00C6761E">
        <w:tab/>
        <w:t>AUTS</w:t>
      </w:r>
      <w:bookmarkEnd w:id="3610"/>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611" w:name="_CR10_3_16"/>
      <w:bookmarkStart w:id="3612" w:name="_Toc218597567"/>
      <w:bookmarkEnd w:id="3611"/>
      <w:r w:rsidRPr="00C6761E">
        <w:t>10.3.16</w:t>
      </w:r>
      <w:r w:rsidRPr="00C6761E">
        <w:tab/>
        <w:t>ProSe direct link rekeying request</w:t>
      </w:r>
      <w:bookmarkEnd w:id="3603"/>
      <w:bookmarkEnd w:id="3604"/>
      <w:bookmarkEnd w:id="3605"/>
      <w:bookmarkEnd w:id="3606"/>
      <w:bookmarkEnd w:id="3607"/>
      <w:bookmarkEnd w:id="3612"/>
    </w:p>
    <w:p w14:paraId="46C1F35C" w14:textId="77777777" w:rsidR="007E60DF" w:rsidRPr="00C6761E" w:rsidRDefault="007E60DF" w:rsidP="007E60DF">
      <w:pPr>
        <w:pStyle w:val="Heading4"/>
      </w:pPr>
      <w:bookmarkStart w:id="3613" w:name="_CR10_3_16_1"/>
      <w:bookmarkStart w:id="3614" w:name="_Toc68196388"/>
      <w:bookmarkStart w:id="3615" w:name="_Toc59209059"/>
      <w:bookmarkStart w:id="3616" w:name="_Toc51951282"/>
      <w:bookmarkStart w:id="3617" w:name="_Toc45882732"/>
      <w:bookmarkStart w:id="3618" w:name="_Toc45282346"/>
      <w:bookmarkStart w:id="3619" w:name="_Toc218597568"/>
      <w:bookmarkEnd w:id="3613"/>
      <w:r w:rsidRPr="00C6761E">
        <w:t>10.3.16.1</w:t>
      </w:r>
      <w:r w:rsidRPr="00C6761E">
        <w:tab/>
        <w:t>Message definition</w:t>
      </w:r>
      <w:bookmarkEnd w:id="3614"/>
      <w:bookmarkEnd w:id="3615"/>
      <w:bookmarkEnd w:id="3616"/>
      <w:bookmarkEnd w:id="3617"/>
      <w:bookmarkEnd w:id="3618"/>
      <w:bookmarkEnd w:id="3619"/>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620" w:name="_CRTable10_3_16_1_1"/>
      <w:r w:rsidRPr="00C6761E">
        <w:t>Table </w:t>
      </w:r>
      <w:bookmarkEnd w:id="3620"/>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621" w:name="_CR10_3_16_2"/>
      <w:bookmarkStart w:id="3622" w:name="_Toc68196389"/>
      <w:bookmarkStart w:id="3623" w:name="_Toc59209060"/>
      <w:bookmarkStart w:id="3624" w:name="_Toc51951283"/>
      <w:bookmarkStart w:id="3625" w:name="_Toc45882733"/>
      <w:bookmarkStart w:id="3626" w:name="_Toc45282347"/>
      <w:bookmarkStart w:id="3627" w:name="_Toc218597569"/>
      <w:bookmarkEnd w:id="3621"/>
      <w:r w:rsidRPr="00C6761E">
        <w:t>10.3.16.2</w:t>
      </w:r>
      <w:r w:rsidRPr="00C6761E">
        <w:tab/>
        <w:t>Key establishment information container</w:t>
      </w:r>
      <w:bookmarkEnd w:id="3622"/>
      <w:bookmarkEnd w:id="3623"/>
      <w:bookmarkEnd w:id="3624"/>
      <w:bookmarkEnd w:id="3625"/>
      <w:bookmarkEnd w:id="3626"/>
      <w:bookmarkEnd w:id="3627"/>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628" w:name="_CR10_3_16_3"/>
      <w:bookmarkStart w:id="3629" w:name="_Toc68196390"/>
      <w:bookmarkStart w:id="3630" w:name="_Toc59209061"/>
      <w:bookmarkStart w:id="3631" w:name="_Toc51951284"/>
      <w:bookmarkStart w:id="3632" w:name="_Toc45882734"/>
      <w:bookmarkStart w:id="3633" w:name="_Toc45282348"/>
      <w:bookmarkStart w:id="3634" w:name="_Toc218597570"/>
      <w:bookmarkEnd w:id="3628"/>
      <w:r w:rsidRPr="00C6761E">
        <w:t>10.3.16.3</w:t>
      </w:r>
      <w:r w:rsidRPr="00C6761E">
        <w:tab/>
        <w:t>Nonce_1</w:t>
      </w:r>
      <w:bookmarkEnd w:id="3629"/>
      <w:bookmarkEnd w:id="3630"/>
      <w:bookmarkEnd w:id="3631"/>
      <w:bookmarkEnd w:id="3632"/>
      <w:bookmarkEnd w:id="3633"/>
      <w:bookmarkEnd w:id="3634"/>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635" w:name="_Toc68196391"/>
      <w:bookmarkStart w:id="3636" w:name="_Toc59209062"/>
      <w:bookmarkStart w:id="3637" w:name="_Toc51951285"/>
      <w:bookmarkStart w:id="3638" w:name="_Toc45882735"/>
      <w:bookmarkStart w:id="3639"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640" w:name="_CR10_3_16_4"/>
      <w:bookmarkStart w:id="3641" w:name="_Toc218597571"/>
      <w:bookmarkEnd w:id="3640"/>
      <w:r w:rsidRPr="00C6761E">
        <w:t>10.3.16.4</w:t>
      </w:r>
      <w:r w:rsidRPr="00C6761E">
        <w:tab/>
        <w:t>MSB of KNRP-sess ID</w:t>
      </w:r>
      <w:bookmarkEnd w:id="3635"/>
      <w:bookmarkEnd w:id="3636"/>
      <w:bookmarkEnd w:id="3637"/>
      <w:bookmarkEnd w:id="3638"/>
      <w:bookmarkEnd w:id="3639"/>
      <w:bookmarkEnd w:id="3641"/>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642" w:name="_CR10_3_16_5"/>
      <w:bookmarkStart w:id="3643" w:name="_Toc68196392"/>
      <w:bookmarkStart w:id="3644" w:name="_Toc59209063"/>
      <w:bookmarkStart w:id="3645" w:name="_Toc51951286"/>
      <w:bookmarkStart w:id="3646" w:name="_Toc45882736"/>
      <w:bookmarkStart w:id="3647" w:name="_Toc45282350"/>
      <w:bookmarkStart w:id="3648" w:name="_Toc218597572"/>
      <w:bookmarkEnd w:id="3642"/>
      <w:r w:rsidRPr="00C6761E">
        <w:lastRenderedPageBreak/>
        <w:t>10.3.16.5</w:t>
      </w:r>
      <w:r w:rsidRPr="00C6761E">
        <w:tab/>
        <w:t>Re-authentication indication</w:t>
      </w:r>
      <w:bookmarkEnd w:id="3643"/>
      <w:bookmarkEnd w:id="3644"/>
      <w:bookmarkEnd w:id="3645"/>
      <w:bookmarkEnd w:id="3646"/>
      <w:bookmarkEnd w:id="3647"/>
      <w:bookmarkEnd w:id="3648"/>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649" w:name="_CR10_3_16_6"/>
      <w:bookmarkStart w:id="3650" w:name="_Toc68196393"/>
      <w:bookmarkStart w:id="3651" w:name="_Toc59209064"/>
      <w:bookmarkStart w:id="3652" w:name="_Toc51951287"/>
      <w:bookmarkStart w:id="3653" w:name="_Toc45882737"/>
      <w:bookmarkStart w:id="3654" w:name="_Toc45282351"/>
      <w:bookmarkStart w:id="3655" w:name="_Toc218597573"/>
      <w:bookmarkEnd w:id="3649"/>
      <w:r w:rsidRPr="00C6761E">
        <w:t>10.3.16.6</w:t>
      </w:r>
      <w:r w:rsidRPr="00C6761E">
        <w:tab/>
        <w:t>User security key ID</w:t>
      </w:r>
      <w:bookmarkEnd w:id="3655"/>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656" w:name="_CR10_3_16_7"/>
      <w:bookmarkStart w:id="3657" w:name="_Toc218597574"/>
      <w:bookmarkEnd w:id="3656"/>
      <w:r w:rsidRPr="00C6761E">
        <w:t>10.3.16.7</w:t>
      </w:r>
      <w:r w:rsidRPr="00C6761E">
        <w:tab/>
        <w:t>HPLMN ID</w:t>
      </w:r>
      <w:bookmarkEnd w:id="3657"/>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658" w:name="_CR10_3_17"/>
      <w:bookmarkStart w:id="3659" w:name="_Toc218597575"/>
      <w:bookmarkEnd w:id="3658"/>
      <w:r w:rsidRPr="00C6761E">
        <w:t>10.3.17</w:t>
      </w:r>
      <w:r w:rsidRPr="00C6761E">
        <w:tab/>
        <w:t>ProSe direct link rekeying response</w:t>
      </w:r>
      <w:bookmarkEnd w:id="3650"/>
      <w:bookmarkEnd w:id="3651"/>
      <w:bookmarkEnd w:id="3652"/>
      <w:bookmarkEnd w:id="3653"/>
      <w:bookmarkEnd w:id="3654"/>
      <w:bookmarkEnd w:id="3659"/>
    </w:p>
    <w:p w14:paraId="06131AA8" w14:textId="77777777" w:rsidR="007E60DF" w:rsidRPr="00C6761E" w:rsidRDefault="007E60DF" w:rsidP="007E60DF">
      <w:pPr>
        <w:pStyle w:val="Heading4"/>
      </w:pPr>
      <w:bookmarkStart w:id="3660" w:name="_CR10_3_17_1"/>
      <w:bookmarkStart w:id="3661" w:name="_Toc68196394"/>
      <w:bookmarkStart w:id="3662" w:name="_Toc59209065"/>
      <w:bookmarkStart w:id="3663" w:name="_Toc51951288"/>
      <w:bookmarkStart w:id="3664" w:name="_Toc45882738"/>
      <w:bookmarkStart w:id="3665" w:name="_Toc45282352"/>
      <w:bookmarkStart w:id="3666" w:name="_Toc218597576"/>
      <w:bookmarkEnd w:id="3660"/>
      <w:r w:rsidRPr="00C6761E">
        <w:t>10.3.17.1</w:t>
      </w:r>
      <w:r w:rsidRPr="00C6761E">
        <w:tab/>
        <w:t>Message definition</w:t>
      </w:r>
      <w:bookmarkEnd w:id="3661"/>
      <w:bookmarkEnd w:id="3662"/>
      <w:bookmarkEnd w:id="3663"/>
      <w:bookmarkEnd w:id="3664"/>
      <w:bookmarkEnd w:id="3665"/>
      <w:bookmarkEnd w:id="3666"/>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667" w:name="_CRTable10_3_17_1_1"/>
      <w:r w:rsidRPr="00C6761E">
        <w:t>Table </w:t>
      </w:r>
      <w:bookmarkEnd w:id="3667"/>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668" w:name="_CR10_3_18"/>
      <w:bookmarkStart w:id="3669" w:name="_Toc68196395"/>
      <w:bookmarkStart w:id="3670" w:name="_Toc59209066"/>
      <w:bookmarkStart w:id="3671" w:name="_Toc51951289"/>
      <w:bookmarkStart w:id="3672" w:name="_Toc45882739"/>
      <w:bookmarkStart w:id="3673" w:name="_Toc45282353"/>
      <w:bookmarkStart w:id="3674" w:name="_Toc218597577"/>
      <w:bookmarkEnd w:id="3668"/>
      <w:r w:rsidRPr="00C6761E">
        <w:t>10.3.18</w:t>
      </w:r>
      <w:r w:rsidRPr="00C6761E">
        <w:tab/>
        <w:t>ProSe direct link identifier update request</w:t>
      </w:r>
      <w:bookmarkEnd w:id="3669"/>
      <w:bookmarkEnd w:id="3670"/>
      <w:bookmarkEnd w:id="3671"/>
      <w:bookmarkEnd w:id="3672"/>
      <w:bookmarkEnd w:id="3673"/>
      <w:bookmarkEnd w:id="3674"/>
    </w:p>
    <w:p w14:paraId="30749F6F" w14:textId="77777777" w:rsidR="007E60DF" w:rsidRPr="00C6761E" w:rsidRDefault="007E60DF" w:rsidP="007E60DF">
      <w:pPr>
        <w:pStyle w:val="Heading4"/>
      </w:pPr>
      <w:bookmarkStart w:id="3675" w:name="_CR10_3_18_1"/>
      <w:bookmarkStart w:id="3676" w:name="_Toc68196396"/>
      <w:bookmarkStart w:id="3677" w:name="_Toc59209067"/>
      <w:bookmarkStart w:id="3678" w:name="_Toc51951290"/>
      <w:bookmarkStart w:id="3679" w:name="_Toc45882740"/>
      <w:bookmarkStart w:id="3680" w:name="_Toc45282354"/>
      <w:bookmarkStart w:id="3681" w:name="_Toc218597578"/>
      <w:bookmarkEnd w:id="3675"/>
      <w:r w:rsidRPr="00C6761E">
        <w:t>10.3.18.1</w:t>
      </w:r>
      <w:r w:rsidRPr="00C6761E">
        <w:tab/>
        <w:t>Message definition</w:t>
      </w:r>
      <w:bookmarkEnd w:id="3676"/>
      <w:bookmarkEnd w:id="3677"/>
      <w:bookmarkEnd w:id="3678"/>
      <w:bookmarkEnd w:id="3679"/>
      <w:bookmarkEnd w:id="3680"/>
      <w:bookmarkEnd w:id="3681"/>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682" w:name="_CRTable10_3_18_1_1"/>
      <w:r w:rsidRPr="00C6761E">
        <w:lastRenderedPageBreak/>
        <w:t>Table </w:t>
      </w:r>
      <w:bookmarkStart w:id="3683" w:name="_Hlk193292709"/>
      <w:bookmarkEnd w:id="3682"/>
      <w:r w:rsidRPr="00C6761E">
        <w:t>10.3.18.1.1</w:t>
      </w:r>
      <w:bookmarkEnd w:id="3683"/>
      <w:r w:rsidRPr="00C6761E">
        <w:t>: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5D53EF">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5D53EF">
            <w:pPr>
              <w:pStyle w:val="TAL"/>
              <w:rPr>
                <w:lang w:eastAsia="zh-CN"/>
              </w:rPr>
            </w:pPr>
            <w:r w:rsidRPr="00C6761E">
              <w:rPr>
                <w:rFonts w:hint="eastAsia"/>
                <w:lang w:eastAsia="zh-CN"/>
              </w:rPr>
              <w:t>UE IP address</w:t>
            </w:r>
          </w:p>
          <w:p w14:paraId="26BF26CD" w14:textId="77777777" w:rsidR="008B5AD9" w:rsidRPr="00C6761E" w:rsidRDefault="008B5AD9" w:rsidP="005D53EF">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5D53EF">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C6761E" w:rsidRDefault="00D522CE" w:rsidP="00AA6A2D">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C6761E" w:rsidRDefault="00AA6A2D" w:rsidP="00AA6A2D">
            <w:pPr>
              <w:pStyle w:val="TAL"/>
              <w:rPr>
                <w:rFonts w:eastAsia="Arial" w:cs="Arial"/>
                <w:szCs w:val="18"/>
              </w:rPr>
            </w:pPr>
            <w:r>
              <w:rPr>
                <w:rFonts w:cs="Arial" w:hint="eastAsia"/>
                <w:szCs w:val="18"/>
                <w:lang w:eastAsia="zh-CN"/>
              </w:rPr>
              <w:t>L</w:t>
            </w:r>
            <w:r>
              <w:rPr>
                <w:rFonts w:cs="Arial"/>
                <w:szCs w:val="18"/>
                <w:lang w:eastAsia="zh-CN"/>
              </w:rPr>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C6761E" w:rsidRDefault="00AA6A2D" w:rsidP="00AA6A2D">
            <w:pPr>
              <w:pStyle w:val="TAL"/>
            </w:pPr>
            <w:r w:rsidRPr="00C6761E">
              <w:rPr>
                <w:rFonts w:hint="eastAsia"/>
                <w:lang w:eastAsia="zh-CN"/>
              </w:rPr>
              <w:t>List of UE IP addresses</w:t>
            </w:r>
          </w:p>
          <w:p w14:paraId="74F1C497" w14:textId="5A9FD87C" w:rsidR="00AA6A2D" w:rsidRPr="00C6761E" w:rsidRDefault="00AA6A2D" w:rsidP="00AA6A2D">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AA6A2D">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AA6A2D">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AA6A2D">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Default="00B92D72"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F548EB" w:rsidRDefault="00E471F2" w:rsidP="005D53EF">
            <w:pPr>
              <w:pStyle w:val="TAL"/>
            </w:pPr>
            <w:r>
              <w:t>Hop limit</w:t>
            </w:r>
          </w:p>
          <w:p w14:paraId="71B36244" w14:textId="566E9A5D" w:rsidR="00E471F2" w:rsidRPr="00C6761E" w:rsidRDefault="00E471F2" w:rsidP="005D53EF">
            <w:pPr>
              <w:pStyle w:val="TAL"/>
              <w:rPr>
                <w:lang w:eastAsia="zh-CN"/>
              </w:rPr>
            </w:pPr>
            <w:r w:rsidRPr="00F548EB">
              <w:rPr>
                <w:rFonts w:hint="eastAsia"/>
              </w:rPr>
              <w:t>1</w:t>
            </w:r>
            <w:r w:rsidRPr="00F548EB">
              <w:t>1.3.</w:t>
            </w:r>
            <w:r w:rsidR="00B92D72">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5D53EF">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5D53EF">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5D53EF">
            <w:pPr>
              <w:pStyle w:val="TAC"/>
              <w:rPr>
                <w:rFonts w:eastAsia="Arial"/>
              </w:rPr>
            </w:pPr>
            <w:r w:rsidRPr="00222AFD">
              <w:rPr>
                <w:lang w:eastAsia="zh-CN"/>
              </w:rPr>
              <w:t>1</w:t>
            </w:r>
          </w:p>
        </w:tc>
      </w:tr>
    </w:tbl>
    <w:p w14:paraId="220B613F" w14:textId="77777777" w:rsidR="000D7A1B" w:rsidRPr="00C6761E" w:rsidRDefault="000D7A1B" w:rsidP="000D7A1B">
      <w:bookmarkStart w:id="3684" w:name="_Toc68196397"/>
      <w:bookmarkStart w:id="3685" w:name="_Toc59209068"/>
      <w:bookmarkStart w:id="3686" w:name="_Toc51951291"/>
      <w:bookmarkStart w:id="3687" w:name="_Toc45882741"/>
      <w:bookmarkStart w:id="3688" w:name="_Toc45282355"/>
    </w:p>
    <w:p w14:paraId="69A9AE53" w14:textId="08578EBB" w:rsidR="007E60DF" w:rsidRPr="00C6761E" w:rsidRDefault="007E60DF" w:rsidP="000D7A1B">
      <w:pPr>
        <w:pStyle w:val="Heading4"/>
      </w:pPr>
      <w:bookmarkStart w:id="3689" w:name="_CR10_3_18_2"/>
      <w:bookmarkStart w:id="3690" w:name="_Toc218597579"/>
      <w:bookmarkEnd w:id="3689"/>
      <w:r w:rsidRPr="00C6761E">
        <w:t>10.3.18.</w:t>
      </w:r>
      <w:r w:rsidRPr="00C6761E">
        <w:rPr>
          <w:lang w:eastAsia="zh-CN"/>
        </w:rPr>
        <w:t>2</w:t>
      </w:r>
      <w:r w:rsidRPr="00C6761E">
        <w:tab/>
      </w:r>
      <w:r w:rsidRPr="00C6761E">
        <w:rPr>
          <w:lang w:eastAsia="zh-CN"/>
        </w:rPr>
        <w:t>Source user info</w:t>
      </w:r>
      <w:bookmarkEnd w:id="3684"/>
      <w:bookmarkEnd w:id="3685"/>
      <w:bookmarkEnd w:id="3686"/>
      <w:bookmarkEnd w:id="3687"/>
      <w:bookmarkEnd w:id="3688"/>
      <w:bookmarkEnd w:id="3690"/>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691" w:name="_CR10_3_18_3"/>
      <w:bookmarkStart w:id="3692" w:name="_Toc68196398"/>
      <w:bookmarkStart w:id="3693" w:name="_Toc59209069"/>
      <w:bookmarkStart w:id="3694" w:name="_Toc51951292"/>
      <w:bookmarkStart w:id="3695" w:name="_Toc45882742"/>
      <w:bookmarkStart w:id="3696" w:name="_Toc45282356"/>
      <w:bookmarkStart w:id="3697" w:name="_Toc218597580"/>
      <w:bookmarkEnd w:id="3691"/>
      <w:r w:rsidRPr="00C6761E">
        <w:t>10.3.18.</w:t>
      </w:r>
      <w:r w:rsidRPr="00C6761E">
        <w:rPr>
          <w:lang w:eastAsia="zh-CN"/>
        </w:rPr>
        <w:t>3</w:t>
      </w:r>
      <w:r w:rsidRPr="00C6761E">
        <w:tab/>
        <w:t xml:space="preserve">Source </w:t>
      </w:r>
      <w:r w:rsidRPr="00C6761E">
        <w:rPr>
          <w:lang w:eastAsia="zh-CN"/>
        </w:rPr>
        <w:t>link local IPv6 address</w:t>
      </w:r>
      <w:bookmarkEnd w:id="3692"/>
      <w:bookmarkEnd w:id="3693"/>
      <w:bookmarkEnd w:id="3694"/>
      <w:bookmarkEnd w:id="3695"/>
      <w:bookmarkEnd w:id="3696"/>
      <w:bookmarkEnd w:id="3697"/>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698" w:name="_CR10_3_18_4"/>
      <w:bookmarkStart w:id="3699" w:name="_Toc218597581"/>
      <w:bookmarkEnd w:id="3698"/>
      <w:r w:rsidRPr="00C6761E">
        <w:t>10.3.18.4</w:t>
      </w:r>
      <w:r w:rsidRPr="00C6761E">
        <w:tab/>
        <w:t>IP address/prefix needed indication</w:t>
      </w:r>
      <w:bookmarkEnd w:id="3699"/>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700" w:name="_CR10_3_18_5"/>
      <w:bookmarkStart w:id="3701" w:name="_Toc218597582"/>
      <w:bookmarkEnd w:id="3700"/>
      <w:r w:rsidRPr="00C6761E">
        <w:t>10.3.18.5</w:t>
      </w:r>
      <w:r w:rsidRPr="00C6761E">
        <w:tab/>
      </w:r>
      <w:r w:rsidR="00000EFA" w:rsidRPr="00C6761E">
        <w:t>Void</w:t>
      </w:r>
      <w:bookmarkEnd w:id="3701"/>
    </w:p>
    <w:p w14:paraId="062350F7" w14:textId="77777777" w:rsidR="00C34AE4" w:rsidRPr="00C6761E" w:rsidRDefault="00C34AE4" w:rsidP="00C34AE4">
      <w:pPr>
        <w:pStyle w:val="Heading4"/>
      </w:pPr>
      <w:bookmarkStart w:id="3702" w:name="_CR10_3_18_6"/>
      <w:bookmarkStart w:id="3703" w:name="_Toc218597583"/>
      <w:bookmarkEnd w:id="3702"/>
      <w:r w:rsidRPr="00C6761E">
        <w:t>10.3.18.6</w:t>
      </w:r>
      <w:r w:rsidRPr="00C6761E">
        <w:tab/>
        <w:t>List of target End UE user info</w:t>
      </w:r>
      <w:bookmarkEnd w:id="3703"/>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704" w:name="_CR10_3_18_7"/>
      <w:bookmarkStart w:id="3705" w:name="_Toc218597584"/>
      <w:bookmarkEnd w:id="3704"/>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705"/>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706" w:name="_CR10_3_18_8"/>
      <w:bookmarkStart w:id="3707" w:name="_Toc218597585"/>
      <w:bookmarkEnd w:id="3706"/>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707"/>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708" w:name="_CR10_3_18_9"/>
      <w:bookmarkStart w:id="3709" w:name="_Toc218597586"/>
      <w:bookmarkEnd w:id="3708"/>
      <w:r w:rsidRPr="00C6761E">
        <w:lastRenderedPageBreak/>
        <w:t>10.3.18.</w:t>
      </w:r>
      <w:r>
        <w:t>9</w:t>
      </w:r>
      <w:r w:rsidRPr="00C6761E">
        <w:tab/>
        <w:t xml:space="preserve">List of </w:t>
      </w:r>
      <w:r>
        <w:t xml:space="preserve">source end UE </w:t>
      </w:r>
      <w:r w:rsidRPr="00C6761E">
        <w:t>IP address</w:t>
      </w:r>
      <w:r>
        <w:t>es</w:t>
      </w:r>
      <w:bookmarkEnd w:id="3709"/>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710" w:name="_CR10_3_18_10"/>
      <w:bookmarkStart w:id="3711" w:name="_Toc218597587"/>
      <w:bookmarkEnd w:id="3710"/>
      <w:r w:rsidRPr="00C6761E">
        <w:t>10.3.</w:t>
      </w:r>
      <w:r>
        <w:t>18</w:t>
      </w:r>
      <w:r w:rsidRPr="00C6761E">
        <w:t>.</w:t>
      </w:r>
      <w:r>
        <w:t>10</w:t>
      </w:r>
      <w:r w:rsidRPr="00C6761E">
        <w:tab/>
      </w:r>
      <w:r>
        <w:t>Hop limit</w:t>
      </w:r>
      <w:bookmarkEnd w:id="3711"/>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712" w:name="_CR10_3_19"/>
      <w:bookmarkStart w:id="3713" w:name="_Toc68196399"/>
      <w:bookmarkStart w:id="3714" w:name="_Toc59209070"/>
      <w:bookmarkStart w:id="3715" w:name="_Toc51951293"/>
      <w:bookmarkStart w:id="3716" w:name="_Toc45882743"/>
      <w:bookmarkStart w:id="3717" w:name="_Toc45282357"/>
      <w:bookmarkStart w:id="3718" w:name="_Toc218597588"/>
      <w:bookmarkEnd w:id="3712"/>
      <w:r w:rsidRPr="00C6761E">
        <w:rPr>
          <w:lang w:eastAsia="zh-CN"/>
        </w:rPr>
        <w:t>10.3.19</w:t>
      </w:r>
      <w:r w:rsidRPr="00C6761E">
        <w:tab/>
        <w:t xml:space="preserve">ProSe direct link </w:t>
      </w:r>
      <w:r w:rsidRPr="00C6761E">
        <w:rPr>
          <w:lang w:eastAsia="zh-CN"/>
        </w:rPr>
        <w:t>identifier update accept</w:t>
      </w:r>
      <w:bookmarkEnd w:id="3713"/>
      <w:bookmarkEnd w:id="3714"/>
      <w:bookmarkEnd w:id="3715"/>
      <w:bookmarkEnd w:id="3716"/>
      <w:bookmarkEnd w:id="3717"/>
      <w:bookmarkEnd w:id="3718"/>
    </w:p>
    <w:p w14:paraId="5603A215" w14:textId="77777777" w:rsidR="007E60DF" w:rsidRPr="00C6761E" w:rsidRDefault="007E60DF" w:rsidP="007E60DF">
      <w:pPr>
        <w:pStyle w:val="Heading4"/>
      </w:pPr>
      <w:bookmarkStart w:id="3719" w:name="_CR10_3_19_1"/>
      <w:bookmarkStart w:id="3720" w:name="_Toc68196400"/>
      <w:bookmarkStart w:id="3721" w:name="_Toc59209071"/>
      <w:bookmarkStart w:id="3722" w:name="_Toc51951294"/>
      <w:bookmarkStart w:id="3723" w:name="_Toc45882744"/>
      <w:bookmarkStart w:id="3724" w:name="_Toc45282358"/>
      <w:bookmarkStart w:id="3725" w:name="_Toc218597589"/>
      <w:bookmarkEnd w:id="3719"/>
      <w:r w:rsidRPr="00C6761E">
        <w:rPr>
          <w:lang w:eastAsia="zh-CN"/>
        </w:rPr>
        <w:t>10.3.19.1</w:t>
      </w:r>
      <w:r w:rsidRPr="00C6761E">
        <w:tab/>
        <w:t>Message definition</w:t>
      </w:r>
      <w:bookmarkEnd w:id="3720"/>
      <w:bookmarkEnd w:id="3721"/>
      <w:bookmarkEnd w:id="3722"/>
      <w:bookmarkEnd w:id="3723"/>
      <w:bookmarkEnd w:id="3724"/>
      <w:bookmarkEnd w:id="3725"/>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726" w:name="_CRTable10_3_19_1_1"/>
      <w:r w:rsidRPr="00C6761E">
        <w:t>Table </w:t>
      </w:r>
      <w:bookmarkEnd w:id="3726"/>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C6761E" w:rsidRDefault="00D52CB9" w:rsidP="00D52CB9">
            <w:pPr>
              <w:pStyle w:val="TAL"/>
              <w:rPr>
                <w:lang w:eastAsia="zh-CN"/>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C6761E" w:rsidRDefault="00D52CB9" w:rsidP="00D52CB9">
            <w:pPr>
              <w:pStyle w:val="TAL"/>
              <w:rPr>
                <w:lang w:eastAsia="zh-CN"/>
              </w:rPr>
            </w:pPr>
            <w:r w:rsidRPr="00C6761E">
              <w:rPr>
                <w:lang w:eastAsia="zh-CN"/>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C6761E" w:rsidRDefault="00D52CB9" w:rsidP="00D52CB9">
            <w:pPr>
              <w:pStyle w:val="TAL"/>
            </w:pPr>
            <w:r w:rsidRPr="00C6761E">
              <w:rPr>
                <w:rFonts w:hint="eastAsia"/>
              </w:rPr>
              <w:t>UE IP address</w:t>
            </w:r>
          </w:p>
          <w:p w14:paraId="526C353D" w14:textId="32F2F2FD" w:rsidR="00D52CB9" w:rsidRPr="00C6761E" w:rsidRDefault="00D52CB9" w:rsidP="00D52CB9">
            <w:pPr>
              <w:pStyle w:val="TAL"/>
            </w:pPr>
            <w:r w:rsidRPr="00C6761E">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D52CB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D52CB9">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D52CB9">
            <w:pPr>
              <w:pStyle w:val="TAC"/>
            </w:pPr>
            <w:r w:rsidRPr="00C6761E">
              <w:rPr>
                <w:rFonts w:hint="eastAsia"/>
              </w:rPr>
              <w:t>7-19</w:t>
            </w:r>
          </w:p>
        </w:tc>
      </w:tr>
    </w:tbl>
    <w:p w14:paraId="66007590" w14:textId="77777777" w:rsidR="007E60DF" w:rsidRPr="00C6761E" w:rsidRDefault="007E60DF" w:rsidP="00123C9D">
      <w:pPr>
        <w:rPr>
          <w:lang w:eastAsia="zh-CN"/>
        </w:rPr>
      </w:pPr>
      <w:bookmarkStart w:id="3727" w:name="_Toc45882745"/>
      <w:bookmarkStart w:id="3728" w:name="_Toc45282359"/>
    </w:p>
    <w:p w14:paraId="3AAB081A" w14:textId="77777777" w:rsidR="007E60DF" w:rsidRPr="00C6761E" w:rsidRDefault="007E60DF" w:rsidP="007E60DF">
      <w:pPr>
        <w:pStyle w:val="Heading4"/>
      </w:pPr>
      <w:bookmarkStart w:id="3729" w:name="_CR10_3_19_2"/>
      <w:bookmarkStart w:id="3730" w:name="_Toc68196401"/>
      <w:bookmarkStart w:id="3731" w:name="_Toc59209072"/>
      <w:bookmarkStart w:id="3732" w:name="_Toc51951295"/>
      <w:bookmarkStart w:id="3733" w:name="_Toc218597590"/>
      <w:bookmarkEnd w:id="3729"/>
      <w:r w:rsidRPr="00C6761E">
        <w:t>10.3.19.</w:t>
      </w:r>
      <w:r w:rsidRPr="00C6761E">
        <w:rPr>
          <w:lang w:eastAsia="zh-CN"/>
        </w:rPr>
        <w:t>2</w:t>
      </w:r>
      <w:r w:rsidRPr="00C6761E">
        <w:tab/>
      </w:r>
      <w:r w:rsidRPr="00C6761E">
        <w:rPr>
          <w:lang w:eastAsia="zh-CN"/>
        </w:rPr>
        <w:t>Target user info</w:t>
      </w:r>
      <w:bookmarkEnd w:id="3727"/>
      <w:bookmarkEnd w:id="3728"/>
      <w:bookmarkEnd w:id="3730"/>
      <w:bookmarkEnd w:id="3731"/>
      <w:bookmarkEnd w:id="3732"/>
      <w:bookmarkEnd w:id="3733"/>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734" w:name="_CR10_3_19_3"/>
      <w:bookmarkStart w:id="3735" w:name="_Toc68196402"/>
      <w:bookmarkStart w:id="3736" w:name="_Toc59209073"/>
      <w:bookmarkStart w:id="3737" w:name="_Toc51951296"/>
      <w:bookmarkStart w:id="3738" w:name="_Toc45882747"/>
      <w:bookmarkStart w:id="3739" w:name="_Toc45282361"/>
      <w:bookmarkStart w:id="3740" w:name="_Toc218597591"/>
      <w:bookmarkEnd w:id="3734"/>
      <w:r w:rsidRPr="00C6761E">
        <w:t>10.3.19.3</w:t>
      </w:r>
      <w:r w:rsidRPr="00C6761E">
        <w:tab/>
        <w:t xml:space="preserve">Target </w:t>
      </w:r>
      <w:r w:rsidRPr="00C6761E">
        <w:rPr>
          <w:lang w:eastAsia="zh-CN"/>
        </w:rPr>
        <w:t>link local IPv6 address</w:t>
      </w:r>
      <w:bookmarkEnd w:id="3735"/>
      <w:bookmarkEnd w:id="3736"/>
      <w:bookmarkEnd w:id="3737"/>
      <w:bookmarkEnd w:id="3738"/>
      <w:bookmarkEnd w:id="3739"/>
      <w:bookmarkEnd w:id="3740"/>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741" w:name="_CR10_3_19_4"/>
      <w:bookmarkStart w:id="3742" w:name="_Toc68196403"/>
      <w:bookmarkStart w:id="3743" w:name="_Toc59209074"/>
      <w:bookmarkStart w:id="3744" w:name="_Toc51951297"/>
      <w:bookmarkStart w:id="3745" w:name="_Toc45882748"/>
      <w:bookmarkStart w:id="3746" w:name="_Toc45282362"/>
      <w:bookmarkStart w:id="3747" w:name="_Toc218597592"/>
      <w:bookmarkEnd w:id="3741"/>
      <w:r w:rsidRPr="00C6761E">
        <w:lastRenderedPageBreak/>
        <w:t>10.3.19.4</w:t>
      </w:r>
      <w:r w:rsidRPr="00C6761E">
        <w:tab/>
        <w:t>Source user info</w:t>
      </w:r>
      <w:bookmarkEnd w:id="3742"/>
      <w:bookmarkEnd w:id="3743"/>
      <w:bookmarkEnd w:id="3744"/>
      <w:bookmarkEnd w:id="3745"/>
      <w:bookmarkEnd w:id="3746"/>
      <w:bookmarkEnd w:id="3747"/>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748" w:name="_CR10_3_19_5"/>
      <w:bookmarkStart w:id="3749" w:name="_Toc68196404"/>
      <w:bookmarkStart w:id="3750" w:name="_Toc59209075"/>
      <w:bookmarkStart w:id="3751" w:name="_Toc51951298"/>
      <w:bookmarkStart w:id="3752" w:name="_Toc45882749"/>
      <w:bookmarkStart w:id="3753" w:name="_Toc45282363"/>
      <w:bookmarkStart w:id="3754" w:name="_Toc218597593"/>
      <w:bookmarkEnd w:id="3748"/>
      <w:r w:rsidRPr="00C6761E">
        <w:t>10.3.19.5</w:t>
      </w:r>
      <w:r w:rsidRPr="00C6761E">
        <w:tab/>
        <w:t>Source link local IPv6 address</w:t>
      </w:r>
      <w:bookmarkEnd w:id="3749"/>
      <w:bookmarkEnd w:id="3750"/>
      <w:bookmarkEnd w:id="3751"/>
      <w:bookmarkEnd w:id="3752"/>
      <w:bookmarkEnd w:id="3753"/>
      <w:bookmarkEnd w:id="3754"/>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603D76">
      <w:pPr>
        <w:pStyle w:val="Heading4"/>
        <w:rPr>
          <w:rFonts w:eastAsia="SimSun"/>
          <w:lang w:eastAsia="en-US"/>
        </w:rPr>
      </w:pPr>
      <w:bookmarkStart w:id="3755" w:name="_Toc218597594"/>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755"/>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756" w:name="_CR10_3_20"/>
      <w:bookmarkStart w:id="3757" w:name="_Toc68196405"/>
      <w:bookmarkStart w:id="3758" w:name="_Toc59209076"/>
      <w:bookmarkStart w:id="3759" w:name="_Toc51951299"/>
      <w:bookmarkStart w:id="3760" w:name="_Toc45882750"/>
      <w:bookmarkStart w:id="3761" w:name="_Toc45282364"/>
      <w:bookmarkStart w:id="3762" w:name="_Toc218597595"/>
      <w:bookmarkEnd w:id="3756"/>
      <w:r w:rsidRPr="00C6761E">
        <w:rPr>
          <w:lang w:eastAsia="zh-CN"/>
        </w:rPr>
        <w:t>10.3.20</w:t>
      </w:r>
      <w:r w:rsidRPr="00C6761E">
        <w:tab/>
        <w:t xml:space="preserve">ProSe direct link </w:t>
      </w:r>
      <w:r w:rsidRPr="00C6761E">
        <w:rPr>
          <w:lang w:eastAsia="zh-CN"/>
        </w:rPr>
        <w:t>identifier update ack</w:t>
      </w:r>
      <w:bookmarkEnd w:id="3757"/>
      <w:bookmarkEnd w:id="3758"/>
      <w:bookmarkEnd w:id="3759"/>
      <w:bookmarkEnd w:id="3760"/>
      <w:bookmarkEnd w:id="3761"/>
      <w:bookmarkEnd w:id="3762"/>
    </w:p>
    <w:p w14:paraId="496A3D08" w14:textId="77777777" w:rsidR="007E60DF" w:rsidRPr="00C6761E" w:rsidRDefault="007E60DF" w:rsidP="007E60DF">
      <w:pPr>
        <w:pStyle w:val="Heading4"/>
      </w:pPr>
      <w:bookmarkStart w:id="3763" w:name="_CR10_3_20_1"/>
      <w:bookmarkStart w:id="3764" w:name="_Toc68196406"/>
      <w:bookmarkStart w:id="3765" w:name="_Toc59209077"/>
      <w:bookmarkStart w:id="3766" w:name="_Toc51951300"/>
      <w:bookmarkStart w:id="3767" w:name="_Toc45882751"/>
      <w:bookmarkStart w:id="3768" w:name="_Toc45282365"/>
      <w:bookmarkStart w:id="3769" w:name="_Toc218597596"/>
      <w:bookmarkEnd w:id="3763"/>
      <w:r w:rsidRPr="00C6761E">
        <w:rPr>
          <w:lang w:eastAsia="zh-CN"/>
        </w:rPr>
        <w:t>10.3.20.1</w:t>
      </w:r>
      <w:r w:rsidRPr="00C6761E">
        <w:tab/>
        <w:t>Message definition</w:t>
      </w:r>
      <w:bookmarkEnd w:id="3764"/>
      <w:bookmarkEnd w:id="3765"/>
      <w:bookmarkEnd w:id="3766"/>
      <w:bookmarkEnd w:id="3767"/>
      <w:bookmarkEnd w:id="3768"/>
      <w:bookmarkEnd w:id="3769"/>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770" w:name="_CRTable10_3_20_1_1"/>
      <w:r w:rsidRPr="00C6761E">
        <w:t>Table </w:t>
      </w:r>
      <w:bookmarkEnd w:id="3770"/>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771" w:name="_Toc45882752"/>
      <w:bookmarkStart w:id="3772" w:name="_Toc45282366"/>
    </w:p>
    <w:p w14:paraId="4A23EC41" w14:textId="77777777" w:rsidR="007E60DF" w:rsidRPr="00C6761E" w:rsidRDefault="007E60DF" w:rsidP="007E60DF">
      <w:pPr>
        <w:pStyle w:val="Heading4"/>
      </w:pPr>
      <w:bookmarkStart w:id="3773" w:name="_CR10_3_20_2"/>
      <w:bookmarkStart w:id="3774" w:name="_Toc68196407"/>
      <w:bookmarkStart w:id="3775" w:name="_Toc59209078"/>
      <w:bookmarkStart w:id="3776" w:name="_Toc51951301"/>
      <w:bookmarkStart w:id="3777" w:name="_Toc45882753"/>
      <w:bookmarkStart w:id="3778" w:name="_Toc45282367"/>
      <w:bookmarkStart w:id="3779" w:name="_Toc218597597"/>
      <w:bookmarkEnd w:id="3771"/>
      <w:bookmarkEnd w:id="3772"/>
      <w:bookmarkEnd w:id="3773"/>
      <w:r w:rsidRPr="00C6761E">
        <w:t>10.3.20.</w:t>
      </w:r>
      <w:r w:rsidRPr="00C6761E">
        <w:rPr>
          <w:lang w:eastAsia="zh-CN"/>
        </w:rPr>
        <w:t>2</w:t>
      </w:r>
      <w:r w:rsidRPr="00C6761E">
        <w:tab/>
      </w:r>
      <w:r w:rsidRPr="00C6761E">
        <w:rPr>
          <w:lang w:eastAsia="zh-CN"/>
        </w:rPr>
        <w:t>Target user info</w:t>
      </w:r>
      <w:bookmarkEnd w:id="3774"/>
      <w:bookmarkEnd w:id="3775"/>
      <w:bookmarkEnd w:id="3776"/>
      <w:bookmarkEnd w:id="3777"/>
      <w:bookmarkEnd w:id="3778"/>
      <w:bookmarkEnd w:id="3779"/>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780" w:name="_CR10_3_20_3"/>
      <w:bookmarkStart w:id="3781" w:name="_Toc68196408"/>
      <w:bookmarkStart w:id="3782" w:name="_Toc59209079"/>
      <w:bookmarkStart w:id="3783" w:name="_Toc51951302"/>
      <w:bookmarkStart w:id="3784" w:name="_Toc45882754"/>
      <w:bookmarkStart w:id="3785" w:name="_Toc45282368"/>
      <w:bookmarkStart w:id="3786" w:name="_Toc218597598"/>
      <w:bookmarkEnd w:id="3780"/>
      <w:r w:rsidRPr="00C6761E">
        <w:t>10.3.20.3</w:t>
      </w:r>
      <w:r w:rsidRPr="00C6761E">
        <w:tab/>
      </w:r>
      <w:r w:rsidRPr="00C6761E">
        <w:rPr>
          <w:lang w:eastAsia="zh-CN"/>
        </w:rPr>
        <w:t>Target link local IPv6 address</w:t>
      </w:r>
      <w:bookmarkEnd w:id="3781"/>
      <w:bookmarkEnd w:id="3782"/>
      <w:bookmarkEnd w:id="3783"/>
      <w:bookmarkEnd w:id="3784"/>
      <w:bookmarkEnd w:id="3785"/>
      <w:bookmarkEnd w:id="3786"/>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787" w:name="_CR10_3_20_4"/>
      <w:bookmarkStart w:id="3788" w:name="_Toc218597599"/>
      <w:bookmarkEnd w:id="3787"/>
      <w:r w:rsidRPr="00C6761E">
        <w:rPr>
          <w:rFonts w:eastAsia="Arial" w:cs="Arial"/>
          <w:szCs w:val="24"/>
        </w:rPr>
        <w:lastRenderedPageBreak/>
        <w:t>10.3.20.4</w:t>
      </w:r>
      <w:r w:rsidRPr="00C6761E">
        <w:tab/>
      </w:r>
      <w:r w:rsidR="00DA633F" w:rsidRPr="00C6761E">
        <w:rPr>
          <w:lang w:eastAsia="zh-CN"/>
        </w:rPr>
        <w:t>Source end UE IP address</w:t>
      </w:r>
      <w:bookmarkEnd w:id="3788"/>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789" w:name="_CR10_3_21"/>
      <w:bookmarkStart w:id="3790" w:name="_Toc68196409"/>
      <w:bookmarkStart w:id="3791" w:name="_Toc59209080"/>
      <w:bookmarkStart w:id="3792" w:name="_Toc51951303"/>
      <w:bookmarkStart w:id="3793" w:name="_Toc45882755"/>
      <w:bookmarkStart w:id="3794" w:name="_Toc45282369"/>
      <w:bookmarkStart w:id="3795" w:name="_Toc218597600"/>
      <w:bookmarkEnd w:id="3789"/>
      <w:r w:rsidRPr="00C6761E">
        <w:rPr>
          <w:lang w:eastAsia="zh-CN"/>
        </w:rPr>
        <w:t>10.3.21</w:t>
      </w:r>
      <w:r w:rsidRPr="00C6761E">
        <w:tab/>
        <w:t xml:space="preserve">ProSe direct link </w:t>
      </w:r>
      <w:r w:rsidRPr="00C6761E">
        <w:rPr>
          <w:lang w:eastAsia="zh-CN"/>
        </w:rPr>
        <w:t>identifier update reject</w:t>
      </w:r>
      <w:bookmarkEnd w:id="3790"/>
      <w:bookmarkEnd w:id="3791"/>
      <w:bookmarkEnd w:id="3792"/>
      <w:bookmarkEnd w:id="3793"/>
      <w:bookmarkEnd w:id="3794"/>
      <w:bookmarkEnd w:id="3795"/>
    </w:p>
    <w:p w14:paraId="3C856DAA" w14:textId="77777777" w:rsidR="007E60DF" w:rsidRPr="00C6761E" w:rsidRDefault="007E60DF" w:rsidP="007E60DF">
      <w:pPr>
        <w:pStyle w:val="Heading4"/>
      </w:pPr>
      <w:bookmarkStart w:id="3796" w:name="_CR10_3_21_1"/>
      <w:bookmarkStart w:id="3797" w:name="_Toc68196410"/>
      <w:bookmarkStart w:id="3798" w:name="_Toc59209081"/>
      <w:bookmarkStart w:id="3799" w:name="_Toc51951304"/>
      <w:bookmarkStart w:id="3800" w:name="_Toc45882756"/>
      <w:bookmarkStart w:id="3801" w:name="_Toc45282370"/>
      <w:bookmarkStart w:id="3802" w:name="_Toc218597601"/>
      <w:bookmarkEnd w:id="3796"/>
      <w:r w:rsidRPr="00C6761E">
        <w:rPr>
          <w:lang w:eastAsia="zh-CN"/>
        </w:rPr>
        <w:t>10.3.21.1</w:t>
      </w:r>
      <w:r w:rsidRPr="00C6761E">
        <w:tab/>
        <w:t>Message definition</w:t>
      </w:r>
      <w:bookmarkEnd w:id="3797"/>
      <w:bookmarkEnd w:id="3798"/>
      <w:bookmarkEnd w:id="3799"/>
      <w:bookmarkEnd w:id="3800"/>
      <w:bookmarkEnd w:id="3801"/>
      <w:bookmarkEnd w:id="3802"/>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803" w:name="_CRTable10_3_21_1_1"/>
      <w:r w:rsidRPr="00C6761E">
        <w:t>Table </w:t>
      </w:r>
      <w:bookmarkEnd w:id="3803"/>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804" w:name="_CR10_3_22"/>
      <w:bookmarkStart w:id="3805" w:name="_Toc68196411"/>
      <w:bookmarkStart w:id="3806" w:name="_Toc59209082"/>
      <w:bookmarkStart w:id="3807" w:name="_Toc51951305"/>
      <w:bookmarkStart w:id="3808" w:name="_Toc45882757"/>
      <w:bookmarkStart w:id="3809" w:name="_Toc45282371"/>
      <w:bookmarkStart w:id="3810" w:name="_Toc218597602"/>
      <w:bookmarkEnd w:id="3804"/>
      <w:r w:rsidRPr="00C6761E">
        <w:t>10.3.22</w:t>
      </w:r>
      <w:r w:rsidRPr="00C6761E">
        <w:tab/>
        <w:t>ProSe direct link modification reject</w:t>
      </w:r>
      <w:bookmarkEnd w:id="3805"/>
      <w:bookmarkEnd w:id="3806"/>
      <w:bookmarkEnd w:id="3807"/>
      <w:bookmarkEnd w:id="3808"/>
      <w:bookmarkEnd w:id="3809"/>
      <w:bookmarkEnd w:id="3810"/>
    </w:p>
    <w:p w14:paraId="4459E6FF" w14:textId="77777777" w:rsidR="007E60DF" w:rsidRPr="00C6761E" w:rsidRDefault="007E60DF" w:rsidP="007E60DF">
      <w:pPr>
        <w:pStyle w:val="Heading4"/>
      </w:pPr>
      <w:bookmarkStart w:id="3811" w:name="_CR10_3_22_1"/>
      <w:bookmarkStart w:id="3812" w:name="_Toc68196412"/>
      <w:bookmarkStart w:id="3813" w:name="_Toc59209083"/>
      <w:bookmarkStart w:id="3814" w:name="_Toc51951306"/>
      <w:bookmarkStart w:id="3815" w:name="_Toc45882758"/>
      <w:bookmarkStart w:id="3816" w:name="_Toc45282372"/>
      <w:bookmarkStart w:id="3817" w:name="_Toc218597603"/>
      <w:bookmarkEnd w:id="3811"/>
      <w:r w:rsidRPr="00C6761E">
        <w:t>10.3.22.1</w:t>
      </w:r>
      <w:r w:rsidRPr="00C6761E">
        <w:tab/>
        <w:t>Message definition</w:t>
      </w:r>
      <w:bookmarkEnd w:id="3812"/>
      <w:bookmarkEnd w:id="3813"/>
      <w:bookmarkEnd w:id="3814"/>
      <w:bookmarkEnd w:id="3815"/>
      <w:bookmarkEnd w:id="3816"/>
      <w:bookmarkEnd w:id="3817"/>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818" w:name="_CRTable10_3_22_1_1"/>
      <w:r w:rsidRPr="00C6761E">
        <w:t>Table </w:t>
      </w:r>
      <w:bookmarkEnd w:id="3818"/>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819" w:name="_CR10_3_22_2"/>
      <w:bookmarkStart w:id="3820" w:name="_Toc218597604"/>
      <w:bookmarkEnd w:id="3819"/>
      <w:r w:rsidRPr="00C6761E">
        <w:lastRenderedPageBreak/>
        <w:t>10.3.22.2</w:t>
      </w:r>
      <w:r w:rsidRPr="00C6761E">
        <w:tab/>
        <w:t>PC5 end UE failure cause</w:t>
      </w:r>
      <w:bookmarkEnd w:id="3820"/>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821" w:name="_CR10_3_22_3"/>
      <w:bookmarkStart w:id="3822" w:name="_Toc218597605"/>
      <w:bookmarkEnd w:id="3821"/>
      <w:r w:rsidRPr="00C6761E">
        <w:t>10.3.22.3</w:t>
      </w:r>
      <w:r w:rsidRPr="00C6761E">
        <w:tab/>
        <w:t>Source end UE info</w:t>
      </w:r>
      <w:bookmarkEnd w:id="3822"/>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823" w:name="_CR10_3_22_4"/>
      <w:bookmarkStart w:id="3824" w:name="_Toc218597606"/>
      <w:bookmarkEnd w:id="3823"/>
      <w:r w:rsidRPr="00C6761E">
        <w:t>10.3.22.4</w:t>
      </w:r>
      <w:r w:rsidRPr="00C6761E">
        <w:tab/>
        <w:t>Target end UE info</w:t>
      </w:r>
      <w:bookmarkEnd w:id="3824"/>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825" w:name="_CR10_3_23"/>
      <w:bookmarkStart w:id="3826" w:name="_Toc68196415"/>
      <w:bookmarkStart w:id="3827" w:name="_Toc218597607"/>
      <w:bookmarkEnd w:id="3825"/>
      <w:r w:rsidRPr="00C6761E">
        <w:t>10.3.23</w:t>
      </w:r>
      <w:r w:rsidRPr="00C6761E">
        <w:tab/>
        <w:t>ProSe direct link authentication failure</w:t>
      </w:r>
      <w:bookmarkEnd w:id="3826"/>
      <w:bookmarkEnd w:id="3827"/>
    </w:p>
    <w:p w14:paraId="4A95CD9B" w14:textId="77777777" w:rsidR="007E60DF" w:rsidRPr="00C6761E" w:rsidRDefault="007E60DF" w:rsidP="00DF0AEF">
      <w:pPr>
        <w:pStyle w:val="Heading4"/>
      </w:pPr>
      <w:bookmarkStart w:id="3828" w:name="_CR10_3_23_1"/>
      <w:bookmarkStart w:id="3829" w:name="_Toc68196416"/>
      <w:bookmarkStart w:id="3830" w:name="_Toc218597608"/>
      <w:bookmarkEnd w:id="3828"/>
      <w:r w:rsidRPr="00C6761E">
        <w:t>10.3.23.1</w:t>
      </w:r>
      <w:r w:rsidRPr="00C6761E">
        <w:tab/>
        <w:t>Message definition</w:t>
      </w:r>
      <w:bookmarkEnd w:id="3829"/>
      <w:bookmarkEnd w:id="3830"/>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831" w:name="_CRTable10_3_23_1_1"/>
      <w:r w:rsidRPr="00C6761E">
        <w:t>Table </w:t>
      </w:r>
      <w:bookmarkEnd w:id="3831"/>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832" w:name="_CR10_3_23_2"/>
      <w:bookmarkStart w:id="3833" w:name="_Toc59208725"/>
      <w:bookmarkStart w:id="3834" w:name="_Toc68196417"/>
      <w:bookmarkStart w:id="3835" w:name="_Toc218597609"/>
      <w:bookmarkEnd w:id="3832"/>
      <w:r w:rsidRPr="00C6761E">
        <w:t>10.3.23.2</w:t>
      </w:r>
      <w:r w:rsidRPr="00C6761E">
        <w:tab/>
      </w:r>
      <w:bookmarkEnd w:id="3833"/>
      <w:r w:rsidRPr="00C6761E">
        <w:t>Key establishment information container</w:t>
      </w:r>
      <w:bookmarkEnd w:id="3834"/>
      <w:bookmarkEnd w:id="3835"/>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836" w:name="_CR10_3_24"/>
      <w:bookmarkStart w:id="3837" w:name="_Toc75283125"/>
      <w:bookmarkStart w:id="3838" w:name="_Toc59198767"/>
      <w:bookmarkStart w:id="3839" w:name="_Toc525231367"/>
      <w:bookmarkStart w:id="3840" w:name="_Toc218597610"/>
      <w:bookmarkEnd w:id="3836"/>
      <w:r w:rsidRPr="00C6761E">
        <w:t>10.3.24</w:t>
      </w:r>
      <w:r w:rsidR="005202BF" w:rsidRPr="00C6761E">
        <w:tab/>
      </w:r>
      <w:bookmarkEnd w:id="3837"/>
      <w:bookmarkEnd w:id="3838"/>
      <w:bookmarkEnd w:id="3839"/>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840"/>
    </w:p>
    <w:p w14:paraId="2AF01311" w14:textId="6101D836" w:rsidR="005202BF" w:rsidRPr="00C6761E" w:rsidRDefault="00AD1200" w:rsidP="005202BF">
      <w:pPr>
        <w:pStyle w:val="Heading4"/>
        <w:rPr>
          <w:lang w:eastAsia="zh-CN"/>
        </w:rPr>
      </w:pPr>
      <w:bookmarkStart w:id="3841" w:name="_CR10_3_24_1"/>
      <w:bookmarkStart w:id="3842" w:name="_Toc75283126"/>
      <w:bookmarkStart w:id="3843" w:name="_Toc59198768"/>
      <w:bookmarkStart w:id="3844" w:name="_Toc525231368"/>
      <w:bookmarkStart w:id="3845" w:name="_Toc218597611"/>
      <w:bookmarkEnd w:id="3841"/>
      <w:r w:rsidRPr="00C6761E">
        <w:t>10.3.24</w:t>
      </w:r>
      <w:r w:rsidR="005202BF" w:rsidRPr="00C6761E">
        <w:t>.1</w:t>
      </w:r>
      <w:r w:rsidR="005202BF" w:rsidRPr="00C6761E">
        <w:tab/>
        <w:t>Message definition</w:t>
      </w:r>
      <w:bookmarkEnd w:id="3842"/>
      <w:bookmarkEnd w:id="3843"/>
      <w:bookmarkEnd w:id="3844"/>
      <w:bookmarkEnd w:id="3845"/>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lastRenderedPageBreak/>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846" w:name="_CRTable10_3_24_1_1"/>
      <w:r w:rsidRPr="00C6761E">
        <w:t>Table </w:t>
      </w:r>
      <w:bookmarkEnd w:id="3846"/>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847" w:name="_CR10_3_25"/>
      <w:bookmarkStart w:id="3848" w:name="_Toc75283127"/>
      <w:bookmarkStart w:id="3849" w:name="_Toc59198769"/>
      <w:bookmarkStart w:id="3850" w:name="_Toc525231369"/>
      <w:bookmarkStart w:id="3851" w:name="_Toc218597612"/>
      <w:bookmarkEnd w:id="3847"/>
      <w:r w:rsidRPr="00C6761E">
        <w:t>10.3.25</w:t>
      </w:r>
      <w:r w:rsidR="005202BF" w:rsidRPr="00C6761E">
        <w:tab/>
      </w:r>
      <w:bookmarkEnd w:id="3848"/>
      <w:bookmarkEnd w:id="3849"/>
      <w:bookmarkEnd w:id="3850"/>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851"/>
    </w:p>
    <w:p w14:paraId="597E0AD6" w14:textId="3364E8BA" w:rsidR="005202BF" w:rsidRPr="00C6761E" w:rsidRDefault="00AD1200" w:rsidP="005202BF">
      <w:pPr>
        <w:pStyle w:val="Heading4"/>
        <w:rPr>
          <w:lang w:eastAsia="zh-CN"/>
        </w:rPr>
      </w:pPr>
      <w:bookmarkStart w:id="3852" w:name="_CR10_3_25_1"/>
      <w:bookmarkStart w:id="3853" w:name="_Toc75283128"/>
      <w:bookmarkStart w:id="3854" w:name="_Toc59198770"/>
      <w:bookmarkStart w:id="3855" w:name="_Toc525231370"/>
      <w:bookmarkStart w:id="3856" w:name="_Toc218597613"/>
      <w:bookmarkEnd w:id="3852"/>
      <w:r w:rsidRPr="00C6761E">
        <w:t>10.3.25</w:t>
      </w:r>
      <w:r w:rsidR="005202BF" w:rsidRPr="00C6761E">
        <w:t>.1</w:t>
      </w:r>
      <w:r w:rsidR="005202BF" w:rsidRPr="00C6761E">
        <w:tab/>
        <w:t>Message definition</w:t>
      </w:r>
      <w:bookmarkEnd w:id="3853"/>
      <w:bookmarkEnd w:id="3854"/>
      <w:bookmarkEnd w:id="3855"/>
      <w:bookmarkEnd w:id="3856"/>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857" w:name="_CRTable10_3_25_1_1"/>
      <w:r w:rsidRPr="00C6761E">
        <w:t>Table </w:t>
      </w:r>
      <w:bookmarkEnd w:id="3857"/>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858" w:name="_CR10_3_26"/>
      <w:bookmarkStart w:id="3859" w:name="_Toc218597614"/>
      <w:bookmarkEnd w:id="3858"/>
      <w:r w:rsidRPr="00C6761E">
        <w:t>10.3.26</w:t>
      </w:r>
      <w:r w:rsidRPr="00C6761E">
        <w:tab/>
        <w:t>ProSe AA message transport request</w:t>
      </w:r>
      <w:bookmarkEnd w:id="3859"/>
    </w:p>
    <w:p w14:paraId="52B8FE40" w14:textId="6124769D" w:rsidR="00CE7C6B" w:rsidRPr="00C6761E" w:rsidRDefault="009F73A6" w:rsidP="00D61366">
      <w:pPr>
        <w:pStyle w:val="Heading4"/>
      </w:pPr>
      <w:bookmarkStart w:id="3860" w:name="_CR10_3_26_1"/>
      <w:bookmarkStart w:id="3861" w:name="_Toc218597615"/>
      <w:bookmarkEnd w:id="3860"/>
      <w:r w:rsidRPr="00C6761E">
        <w:t>10.3.26.1</w:t>
      </w:r>
      <w:r w:rsidRPr="00C6761E">
        <w:tab/>
        <w:t>Message definition</w:t>
      </w:r>
      <w:bookmarkEnd w:id="3861"/>
    </w:p>
    <w:p w14:paraId="426C58A0" w14:textId="77777777" w:rsidR="00D471F5" w:rsidRPr="00C6761E" w:rsidRDefault="009F73A6" w:rsidP="009F73A6">
      <w:pPr>
        <w:rPr>
          <w:lang w:eastAsia="zh-CN"/>
        </w:rPr>
      </w:pPr>
      <w:bookmarkStart w:id="3862" w:name="_Toc68196060"/>
      <w:bookmarkStart w:id="3863" w:name="_Toc51951234"/>
      <w:bookmarkStart w:id="3864" w:name="_Toc45882684"/>
      <w:bookmarkStart w:id="3865" w:name="_Toc45282298"/>
      <w:bookmarkStart w:id="3866" w:name="_Toc34404453"/>
      <w:bookmarkStart w:id="3867" w:name="_Toc34388682"/>
      <w:bookmarkStart w:id="3868"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869" w:name="_CRTable10_3_26_1_1"/>
      <w:r w:rsidRPr="00C6761E">
        <w:rPr>
          <w:lang w:eastAsia="zh-CN"/>
        </w:rPr>
        <w:lastRenderedPageBreak/>
        <w:t xml:space="preserve">Table </w:t>
      </w:r>
      <w:bookmarkEnd w:id="3869"/>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5D53EF">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5D53EF">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5D53EF">
            <w:pPr>
              <w:pStyle w:val="TAL"/>
            </w:pPr>
            <w:r w:rsidRPr="00C6761E">
              <w:t>ProSe PC5 signalling message type</w:t>
            </w:r>
          </w:p>
          <w:p w14:paraId="32E59F69" w14:textId="68F7B9DD" w:rsidR="009F73A6" w:rsidRPr="00C6761E" w:rsidRDefault="009F73A6"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5D53EF">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17444B" w:rsidRDefault="009F73A6" w:rsidP="0017444B">
            <w:pPr>
              <w:pStyle w:val="TAL"/>
            </w:pPr>
            <w:r w:rsidRPr="0017444B">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17444B" w:rsidRDefault="009F73A6" w:rsidP="0017444B">
            <w:pPr>
              <w:pStyle w:val="TAL"/>
            </w:pPr>
            <w:r w:rsidRPr="0017444B">
              <w:t>EAP message</w:t>
            </w:r>
          </w:p>
          <w:p w14:paraId="1A6BDE10" w14:textId="40948AE9" w:rsidR="009F73A6" w:rsidRPr="00C6761E" w:rsidRDefault="009F73A6" w:rsidP="0017444B">
            <w:pPr>
              <w:pStyle w:val="TAL"/>
              <w:rPr>
                <w:kern w:val="2"/>
              </w:rPr>
            </w:pPr>
            <w:r w:rsidRPr="0017444B">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870" w:name="_CR10_3_26_2"/>
      <w:bookmarkStart w:id="3871" w:name="_Toc218597616"/>
      <w:bookmarkEnd w:id="3870"/>
      <w:r w:rsidRPr="00C6761E">
        <w:rPr>
          <w:lang w:eastAsia="zh-CN"/>
        </w:rPr>
        <w:t>10.3.26.2</w:t>
      </w:r>
      <w:r w:rsidRPr="00C6761E">
        <w:rPr>
          <w:lang w:eastAsia="zh-CN"/>
        </w:rPr>
        <w:tab/>
        <w:t>EAP message</w:t>
      </w:r>
      <w:bookmarkEnd w:id="3871"/>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872" w:name="_CR10_3_27"/>
      <w:bookmarkStart w:id="3873" w:name="_Toc218597617"/>
      <w:bookmarkEnd w:id="3872"/>
      <w:r w:rsidRPr="00B1280E">
        <w:rPr>
          <w:lang w:eastAsia="zh-CN"/>
        </w:rPr>
        <w:t>10.3.27</w:t>
      </w:r>
      <w:r w:rsidRPr="00B1280E">
        <w:rPr>
          <w:lang w:eastAsia="zh-CN"/>
        </w:rPr>
        <w:tab/>
        <w:t>ProSe AA message transport response</w:t>
      </w:r>
      <w:bookmarkEnd w:id="3873"/>
    </w:p>
    <w:p w14:paraId="4D5C8D9B" w14:textId="704D36D0" w:rsidR="00E3299F" w:rsidRPr="00B1280E" w:rsidRDefault="00E3299F" w:rsidP="00E3299F">
      <w:pPr>
        <w:pStyle w:val="Heading4"/>
        <w:rPr>
          <w:lang w:eastAsia="zh-CN"/>
        </w:rPr>
      </w:pPr>
      <w:bookmarkStart w:id="3874" w:name="_CR10_3_27_1"/>
      <w:bookmarkStart w:id="3875" w:name="_Toc218597618"/>
      <w:bookmarkEnd w:id="3874"/>
      <w:r w:rsidRPr="00B1280E">
        <w:rPr>
          <w:lang w:eastAsia="zh-CN"/>
        </w:rPr>
        <w:t>10.3.27.1</w:t>
      </w:r>
      <w:r w:rsidRPr="00B1280E">
        <w:rPr>
          <w:lang w:eastAsia="zh-CN"/>
        </w:rPr>
        <w:tab/>
        <w:t>Message definition</w:t>
      </w:r>
      <w:bookmarkEnd w:id="3875"/>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876" w:name="_CRTable10_3_27_1_1"/>
      <w:r w:rsidRPr="00C6761E">
        <w:rPr>
          <w:lang w:eastAsia="zh-CN"/>
        </w:rPr>
        <w:t xml:space="preserve">Table </w:t>
      </w:r>
      <w:bookmarkEnd w:id="3876"/>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5D53EF">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5D53EF">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5D53EF">
            <w:pPr>
              <w:pStyle w:val="TAL"/>
            </w:pPr>
            <w:r w:rsidRPr="00C6761E">
              <w:t>ProSe PC5 signalling message type</w:t>
            </w:r>
          </w:p>
          <w:p w14:paraId="08C50FEC" w14:textId="688C3440" w:rsidR="00E3299F" w:rsidRPr="00C6761E" w:rsidRDefault="00E3299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5D53EF">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5D53EF">
            <w:pPr>
              <w:pStyle w:val="TAL"/>
            </w:pPr>
            <w:r w:rsidRPr="00C6761E">
              <w:t>Sequence number</w:t>
            </w:r>
          </w:p>
          <w:p w14:paraId="329E25FE" w14:textId="4336DDB3" w:rsidR="00E3299F" w:rsidRPr="00C6761E" w:rsidRDefault="00E3299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5D53EF">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5D53EF">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17444B" w:rsidRDefault="00E3299F" w:rsidP="0017444B">
            <w:pPr>
              <w:pStyle w:val="TAL"/>
            </w:pPr>
            <w:r w:rsidRPr="0017444B">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17444B" w:rsidRDefault="00E3299F" w:rsidP="0017444B">
            <w:pPr>
              <w:pStyle w:val="TAL"/>
            </w:pPr>
            <w:r w:rsidRPr="0017444B">
              <w:t>EAP message</w:t>
            </w:r>
          </w:p>
          <w:p w14:paraId="3C052BF4" w14:textId="77777777" w:rsidR="00E3299F" w:rsidRPr="00C6761E" w:rsidRDefault="00E3299F" w:rsidP="0017444B">
            <w:pPr>
              <w:pStyle w:val="TAL"/>
              <w:rPr>
                <w:kern w:val="2"/>
              </w:rPr>
            </w:pPr>
            <w:r w:rsidRPr="0017444B">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5D53EF">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5D53EF">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877" w:name="_CR10_3_27_2"/>
      <w:bookmarkStart w:id="3878" w:name="_Toc218597619"/>
      <w:bookmarkEnd w:id="3877"/>
      <w:r w:rsidRPr="00C6761E">
        <w:rPr>
          <w:lang w:eastAsia="zh-CN"/>
        </w:rPr>
        <w:t>10.3.27.2</w:t>
      </w:r>
      <w:r w:rsidRPr="00C6761E">
        <w:rPr>
          <w:lang w:eastAsia="zh-CN"/>
        </w:rPr>
        <w:tab/>
        <w:t>EAP message</w:t>
      </w:r>
      <w:bookmarkEnd w:id="3878"/>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879" w:name="_CR10_3_28"/>
      <w:bookmarkStart w:id="3880" w:name="_Toc218597620"/>
      <w:bookmarkEnd w:id="3879"/>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880"/>
    </w:p>
    <w:p w14:paraId="1A5D2A9E" w14:textId="718A8EE6" w:rsidR="00CC72C6" w:rsidRPr="00C6761E" w:rsidRDefault="00CC72C6" w:rsidP="00CC72C6">
      <w:pPr>
        <w:pStyle w:val="Heading4"/>
      </w:pPr>
      <w:bookmarkStart w:id="3881" w:name="_CR10_3_28_1"/>
      <w:bookmarkStart w:id="3882" w:name="_Toc218597621"/>
      <w:bookmarkEnd w:id="3881"/>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882"/>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DE1EDA" w:rsidRDefault="00CC72C6" w:rsidP="00DE1EDA">
      <w:r w:rsidRPr="00DE1EDA">
        <w:t>Message type:</w:t>
      </w:r>
      <w:r w:rsidRPr="00DE1EDA">
        <w:tab/>
        <w:t xml:space="preserve">PROSE </w:t>
      </w:r>
      <w:r w:rsidRPr="00DE1EDA">
        <w:rPr>
          <w:rFonts w:eastAsia="Arial"/>
        </w:rPr>
        <w:t xml:space="preserve">UE </w:t>
      </w:r>
      <w:r w:rsidR="00B75C94" w:rsidRPr="00DE1EDA">
        <w:rPr>
          <w:rFonts w:eastAsia="Arial"/>
        </w:rPr>
        <w:t>TO</w:t>
      </w:r>
      <w:r w:rsidRPr="00DE1EDA">
        <w:rPr>
          <w:rFonts w:eastAsia="Arial"/>
        </w:rPr>
        <w:t xml:space="preserve"> UE </w:t>
      </w:r>
      <w:r w:rsidRPr="00DE1EDA">
        <w:t>RELAY UPDATE REQUEST</w:t>
      </w:r>
    </w:p>
    <w:p w14:paraId="2A584B44" w14:textId="77777777" w:rsidR="00CC72C6" w:rsidRPr="00DE1EDA" w:rsidRDefault="00CC72C6" w:rsidP="00DE1EDA">
      <w:r w:rsidRPr="00DE1EDA">
        <w:t>Significance:</w:t>
      </w:r>
      <w:r w:rsidRPr="00DE1EDA">
        <w:tab/>
        <w:t>dual</w:t>
      </w:r>
    </w:p>
    <w:p w14:paraId="184C4C51" w14:textId="338D2F79" w:rsidR="00CC72C6" w:rsidRPr="00DE1EDA" w:rsidRDefault="00CC72C6" w:rsidP="00DE1EDA">
      <w:r w:rsidRPr="00DE1EDA">
        <w:lastRenderedPageBreak/>
        <w:t>Direction:</w:t>
      </w:r>
      <w:r w:rsidRPr="00DE1EDA">
        <w:tab/>
      </w:r>
      <w:r w:rsidR="006321DA" w:rsidRPr="00DE1EDA">
        <w:t>UE to peer UE</w:t>
      </w:r>
      <w:r w:rsidR="006321DA" w:rsidRPr="00DE1EDA" w:rsidDel="006321DA">
        <w:t xml:space="preserve"> </w:t>
      </w:r>
    </w:p>
    <w:p w14:paraId="42188662" w14:textId="1A4CB099" w:rsidR="00CC72C6" w:rsidRPr="00C6761E" w:rsidRDefault="00CC72C6" w:rsidP="00D522CE">
      <w:pPr>
        <w:pStyle w:val="TH"/>
      </w:pPr>
      <w:bookmarkStart w:id="3883" w:name="_CRTable10_3_28_1_1"/>
      <w:r w:rsidRPr="00C6761E">
        <w:rPr>
          <w:rFonts w:eastAsia="Arial"/>
        </w:rPr>
        <w:t>Table</w:t>
      </w:r>
      <w:r w:rsidR="00E27F9F" w:rsidRPr="00C6761E">
        <w:rPr>
          <w:rFonts w:eastAsia="Arial"/>
        </w:rPr>
        <w:t> </w:t>
      </w:r>
      <w:bookmarkEnd w:id="3883"/>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5D53EF">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5D53EF">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5D53EF">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5D53EF">
            <w:pPr>
              <w:pStyle w:val="TAL"/>
            </w:pPr>
            <w:r w:rsidRPr="00C6761E">
              <w:t>ProSe PC5 signalling message type</w:t>
            </w:r>
          </w:p>
          <w:p w14:paraId="04482446"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5D53EF">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5D53EF">
            <w:pPr>
              <w:pStyle w:val="TAL"/>
            </w:pPr>
            <w:r w:rsidRPr="00C6761E">
              <w:t>Sequence number</w:t>
            </w:r>
          </w:p>
          <w:p w14:paraId="40EBA1F8"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5D53EF">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C6761E" w:rsidRDefault="00D95A40" w:rsidP="00D95A40">
            <w:pPr>
              <w:pStyle w:val="TAL"/>
            </w:pPr>
            <w:r w:rsidRPr="007D0B47">
              <w:rPr>
                <w:lang w:eastAsia="ja-JP"/>
              </w:rPr>
              <w:t>MSB of K</w:t>
            </w:r>
            <w:r w:rsidRPr="007D0B47">
              <w:rPr>
                <w:vertAlign w:val="subscript"/>
                <w:lang w:eastAsia="ja-JP"/>
              </w:rPr>
              <w:t>NRP-sess</w:t>
            </w:r>
            <w:r w:rsidRPr="007D0B47">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7D0B47" w:rsidRDefault="00D95A40" w:rsidP="00D95A40">
            <w:pPr>
              <w:keepNext/>
              <w:keepLines/>
              <w:spacing w:after="0"/>
              <w:rPr>
                <w:rFonts w:ascii="Arial" w:hAnsi="Arial"/>
                <w:sz w:val="18"/>
                <w:lang w:eastAsia="ja-JP"/>
              </w:rPr>
            </w:pPr>
            <w:r w:rsidRPr="007D0B47">
              <w:rPr>
                <w:rFonts w:ascii="Arial" w:hAnsi="Arial"/>
                <w:sz w:val="18"/>
                <w:lang w:eastAsia="ja-JP"/>
              </w:rPr>
              <w:t>MSB of K</w:t>
            </w:r>
            <w:r w:rsidRPr="007D0B47">
              <w:rPr>
                <w:rFonts w:ascii="Arial" w:hAnsi="Arial"/>
                <w:sz w:val="18"/>
                <w:vertAlign w:val="subscript"/>
                <w:lang w:eastAsia="ja-JP"/>
              </w:rPr>
              <w:t xml:space="preserve">NRP-sess </w:t>
            </w:r>
            <w:r w:rsidRPr="007D0B47">
              <w:rPr>
                <w:rFonts w:ascii="Arial" w:hAnsi="Arial"/>
                <w:sz w:val="18"/>
                <w:lang w:eastAsia="ja-JP"/>
              </w:rPr>
              <w:t>ID</w:t>
            </w:r>
          </w:p>
          <w:p w14:paraId="579D85AF" w14:textId="286D6130" w:rsidR="00D95A40" w:rsidRPr="00C6761E" w:rsidRDefault="00D95A40" w:rsidP="00D95A40">
            <w:pPr>
              <w:pStyle w:val="TAL"/>
            </w:pPr>
            <w:r w:rsidRPr="007D0B47">
              <w:rPr>
                <w:lang w:eastAsia="ja-JP"/>
              </w:rPr>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D95A40">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D95A40">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D95A40">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C6761E" w:rsidRDefault="00D95A40" w:rsidP="00D95A40">
            <w:pPr>
              <w:pStyle w:val="TAL"/>
            </w:pPr>
            <w:r w:rsidRPr="007D0B47">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7D0B47" w:rsidRDefault="00D95A40" w:rsidP="00D95A40">
            <w:pPr>
              <w:keepNext/>
              <w:keepLines/>
              <w:spacing w:after="0"/>
              <w:rPr>
                <w:rFonts w:ascii="Arial" w:hAnsi="Arial"/>
                <w:sz w:val="18"/>
                <w:lang w:eastAsia="zh-CN"/>
              </w:rPr>
            </w:pPr>
            <w:r w:rsidRPr="007D0B47">
              <w:rPr>
                <w:rFonts w:ascii="Arial" w:hAnsi="Arial"/>
                <w:sz w:val="18"/>
                <w:lang w:eastAsia="zh-CN"/>
              </w:rPr>
              <w:t>Layer-2 ID</w:t>
            </w:r>
          </w:p>
          <w:p w14:paraId="40AFAEA4" w14:textId="0C92FD0B" w:rsidR="00D95A40" w:rsidRPr="00C6761E" w:rsidRDefault="00D95A40" w:rsidP="00D95A40">
            <w:pPr>
              <w:pStyle w:val="TAL"/>
            </w:pPr>
            <w:r w:rsidRPr="007D0B47">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D95A40">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D95A40">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D95A40">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C6761E" w:rsidRDefault="00D95A40" w:rsidP="00D95A40">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C6761E" w:rsidRDefault="00D95A40" w:rsidP="00D95A40">
            <w:pPr>
              <w:pStyle w:val="TAL"/>
            </w:pPr>
            <w:r w:rsidRPr="00C6761E">
              <w:t>Old source end UE IP address</w:t>
            </w:r>
          </w:p>
          <w:p w14:paraId="5FD181F8" w14:textId="77777777" w:rsidR="00D95A40" w:rsidRPr="00C6761E" w:rsidRDefault="00D95A40" w:rsidP="00D95A40">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323B8FC" w14:textId="2397D67B" w:rsidR="00D95A40" w:rsidRPr="00C6761E" w:rsidRDefault="00D95A40" w:rsidP="00D95A40">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D95A40">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C6761E" w:rsidRDefault="00D95A40" w:rsidP="00D95A40">
            <w:pPr>
              <w:rPr>
                <w:lang w:eastAsia="zh-CN"/>
              </w:rPr>
            </w:pPr>
            <w:r w:rsidRPr="002463D6">
              <w:rPr>
                <w:rFonts w:ascii="Arial" w:hAnsi="Arial"/>
                <w:sz w:val="18"/>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C6761E" w:rsidRDefault="00D95A40" w:rsidP="00D95A40">
            <w:pPr>
              <w:pStyle w:val="TAL"/>
            </w:pPr>
            <w:r w:rsidRPr="00C6761E">
              <w:t>New source end UE IP address</w:t>
            </w:r>
          </w:p>
          <w:p w14:paraId="10481ED8" w14:textId="77777777" w:rsidR="00D95A40" w:rsidRPr="00C6761E" w:rsidRDefault="00D95A40" w:rsidP="00D95A40">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2690146" w14:textId="47356AB5" w:rsidR="00D95A40" w:rsidRPr="00C6761E" w:rsidRDefault="00D95A40" w:rsidP="00D95A40">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D95A40">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C6761E" w:rsidDel="00FA6DE3" w:rsidRDefault="00D95A40" w:rsidP="00D95A40">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C6761E" w:rsidRDefault="00D95A40" w:rsidP="00D95A40">
            <w:pPr>
              <w:pStyle w:val="TAL"/>
            </w:pPr>
            <w:r w:rsidRPr="00C6761E">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C6761E" w:rsidRDefault="00D95A40" w:rsidP="00D95A40">
            <w:pPr>
              <w:pStyle w:val="TAL"/>
            </w:pPr>
            <w:r w:rsidRPr="00C6761E">
              <w:t>Application layer ID</w:t>
            </w:r>
          </w:p>
          <w:p w14:paraId="36465C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D95A40">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C6761E" w:rsidDel="00FA6DE3" w:rsidRDefault="00D95A40" w:rsidP="00D95A40">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C6761E" w:rsidRDefault="00D95A40" w:rsidP="00D95A40">
            <w:pPr>
              <w:pStyle w:val="TAL"/>
            </w:pPr>
            <w:r w:rsidRPr="00C6761E">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C6761E" w:rsidRDefault="00D95A40" w:rsidP="00D95A40">
            <w:pPr>
              <w:pStyle w:val="TAL"/>
            </w:pPr>
            <w:r w:rsidRPr="00C6761E">
              <w:t>Application layer ID</w:t>
            </w:r>
          </w:p>
          <w:p w14:paraId="43BEA9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D95A40">
            <w:pPr>
              <w:pStyle w:val="TAC"/>
            </w:pPr>
            <w:r w:rsidRPr="00C6761E">
              <w:t>3-257</w:t>
            </w:r>
          </w:p>
        </w:tc>
      </w:tr>
    </w:tbl>
    <w:p w14:paraId="222E1E83" w14:textId="77777777" w:rsidR="0084207C" w:rsidRPr="00C6761E" w:rsidRDefault="0084207C" w:rsidP="0084207C"/>
    <w:p w14:paraId="5E554AE0" w14:textId="36B6F970" w:rsidR="0084207C" w:rsidRPr="00C6761E" w:rsidRDefault="0084207C" w:rsidP="0084207C">
      <w:pPr>
        <w:pStyle w:val="Heading4"/>
        <w:rPr>
          <w:lang w:val="en-US"/>
        </w:rPr>
      </w:pPr>
      <w:bookmarkStart w:id="3884" w:name="_CR10_3_28_2"/>
      <w:bookmarkStart w:id="3885" w:name="_Toc218597622"/>
      <w:bookmarkEnd w:id="3884"/>
      <w:r w:rsidRPr="00C6761E">
        <w:t>10.3.28.2</w:t>
      </w:r>
      <w:r w:rsidRPr="00C6761E">
        <w:tab/>
        <w:t>Old source end UE IP address</w:t>
      </w:r>
      <w:bookmarkEnd w:id="3885"/>
    </w:p>
    <w:p w14:paraId="09265190" w14:textId="4EDB2C32" w:rsidR="0084207C" w:rsidRPr="00C6761E" w:rsidRDefault="0084207C" w:rsidP="0084207C">
      <w:r w:rsidRPr="00C6761E">
        <w:t>This IE shall be included if IP communication is used and the IP address changes at the source end UE.</w:t>
      </w:r>
    </w:p>
    <w:p w14:paraId="1E13C127" w14:textId="248C1488" w:rsidR="0084207C" w:rsidRPr="00C6761E" w:rsidRDefault="0084207C" w:rsidP="0084207C">
      <w:pPr>
        <w:pStyle w:val="Heading4"/>
      </w:pPr>
      <w:bookmarkStart w:id="3886" w:name="_CR10_3_28_3"/>
      <w:bookmarkStart w:id="3887" w:name="_Toc218597623"/>
      <w:bookmarkEnd w:id="3886"/>
      <w:r w:rsidRPr="00C6761E">
        <w:t>10.3.28.3</w:t>
      </w:r>
      <w:r w:rsidRPr="00C6761E">
        <w:tab/>
      </w:r>
      <w:r w:rsidRPr="00C6761E">
        <w:tab/>
        <w:t>New source end UE IP address</w:t>
      </w:r>
      <w:bookmarkEnd w:id="3887"/>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888" w:name="_CR10_3_28_4"/>
      <w:bookmarkStart w:id="3889" w:name="_Toc218597624"/>
      <w:bookmarkEnd w:id="3888"/>
      <w:r w:rsidRPr="00C6761E">
        <w:t>10.3.28.4</w:t>
      </w:r>
      <w:r w:rsidRPr="00C6761E">
        <w:tab/>
      </w:r>
      <w:r w:rsidRPr="00C6761E">
        <w:tab/>
        <w:t>Old source end UE user info</w:t>
      </w:r>
      <w:bookmarkEnd w:id="3889"/>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890" w:name="_CR10_3_28_5"/>
      <w:bookmarkStart w:id="3891" w:name="_Toc218597625"/>
      <w:bookmarkEnd w:id="3890"/>
      <w:r w:rsidRPr="00C6761E">
        <w:t>10.3.28.5</w:t>
      </w:r>
      <w:r w:rsidRPr="00C6761E">
        <w:tab/>
      </w:r>
      <w:r w:rsidRPr="00C6761E">
        <w:tab/>
        <w:t>New source end UE user info</w:t>
      </w:r>
      <w:bookmarkEnd w:id="3891"/>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892" w:name="_CR10_3_28_6"/>
      <w:bookmarkStart w:id="3893" w:name="_Toc218597626"/>
      <w:bookmarkEnd w:id="389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893"/>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894" w:name="_CR10_3_28_7"/>
      <w:bookmarkStart w:id="3895" w:name="_Toc218597627"/>
      <w:bookmarkEnd w:id="389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895"/>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896" w:name="_CR10_3_29"/>
      <w:bookmarkStart w:id="3897" w:name="_Toc218597628"/>
      <w:bookmarkEnd w:id="3896"/>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897"/>
    </w:p>
    <w:p w14:paraId="28029419" w14:textId="09146DDB" w:rsidR="00CC72C6" w:rsidRPr="00C6761E" w:rsidRDefault="00CC72C6" w:rsidP="00CC72C6">
      <w:pPr>
        <w:pStyle w:val="Heading4"/>
      </w:pPr>
      <w:bookmarkStart w:id="3898" w:name="_CR10_3_29_1"/>
      <w:bookmarkStart w:id="3899" w:name="_Toc218597629"/>
      <w:bookmarkEnd w:id="3898"/>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899"/>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DE1EDA" w:rsidRDefault="00CC72C6" w:rsidP="00DE1EDA">
      <w:r w:rsidRPr="00DE1EDA">
        <w:t>Message type:</w:t>
      </w:r>
      <w:r w:rsidRPr="00DE1EDA">
        <w:tab/>
        <w:t xml:space="preserve">PROSE UE </w:t>
      </w:r>
      <w:r w:rsidR="007A1A0E" w:rsidRPr="00DE1EDA">
        <w:t>TO</w:t>
      </w:r>
      <w:r w:rsidRPr="00DE1EDA">
        <w:t xml:space="preserve"> UE RELAY UPDATE ACCEPT</w:t>
      </w:r>
    </w:p>
    <w:p w14:paraId="6AEAE953" w14:textId="77777777" w:rsidR="00CC72C6" w:rsidRPr="00DE1EDA" w:rsidRDefault="00CC72C6" w:rsidP="00DE1EDA">
      <w:r w:rsidRPr="00DE1EDA">
        <w:lastRenderedPageBreak/>
        <w:t>Significance:</w:t>
      </w:r>
      <w:r w:rsidRPr="00DE1EDA">
        <w:tab/>
        <w:t>dual</w:t>
      </w:r>
    </w:p>
    <w:p w14:paraId="51060877" w14:textId="58C00BBB" w:rsidR="00CC72C6" w:rsidRPr="00DE1EDA" w:rsidRDefault="00CC72C6" w:rsidP="00DE1EDA">
      <w:r w:rsidRPr="00DE1EDA">
        <w:t>Direction:</w:t>
      </w:r>
      <w:r w:rsidRPr="00DE1EDA">
        <w:tab/>
      </w:r>
      <w:r w:rsidR="002B047F" w:rsidRPr="00DE1EDA">
        <w:t>UE to peer UE</w:t>
      </w:r>
    </w:p>
    <w:p w14:paraId="6F7FAC0C" w14:textId="7317B7EA" w:rsidR="00CC72C6" w:rsidRPr="00C6761E" w:rsidRDefault="00CC72C6" w:rsidP="00D522CE">
      <w:pPr>
        <w:pStyle w:val="TH"/>
      </w:pPr>
      <w:bookmarkStart w:id="3900" w:name="_CRTable10_3_29_1_1"/>
      <w:r w:rsidRPr="00C6761E">
        <w:rPr>
          <w:rFonts w:eastAsia="Arial"/>
        </w:rPr>
        <w:t xml:space="preserve">Table </w:t>
      </w:r>
      <w:bookmarkEnd w:id="3900"/>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5D53EF">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5D53EF">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5D53EF">
            <w:pPr>
              <w:pStyle w:val="TAL"/>
            </w:pPr>
            <w:r w:rsidRPr="00C6761E">
              <w:t>ProSe PC5 signalling message type</w:t>
            </w:r>
          </w:p>
          <w:p w14:paraId="1A89D2A2"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5D53EF">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5D53EF">
            <w:pPr>
              <w:pStyle w:val="TAL"/>
            </w:pPr>
            <w:r w:rsidRPr="00C6761E">
              <w:t>Sequence number</w:t>
            </w:r>
          </w:p>
          <w:p w14:paraId="2313A3E3"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5D53EF">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5D53EF">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5D53EF">
            <w:pPr>
              <w:pStyle w:val="TAL"/>
            </w:pPr>
            <w:r w:rsidRPr="00C6761E">
              <w:t>LSB of K</w:t>
            </w:r>
            <w:r w:rsidRPr="00D422D1">
              <w:t>NRP-sess</w:t>
            </w:r>
            <w:r w:rsidRPr="00051B81">
              <w:t xml:space="preserve"> </w:t>
            </w:r>
            <w:r w:rsidRPr="00C6761E">
              <w:t>ID</w:t>
            </w:r>
          </w:p>
          <w:p w14:paraId="3125AD37" w14:textId="77777777" w:rsidR="00D422D1" w:rsidRPr="00C6761E" w:rsidRDefault="00D422D1" w:rsidP="005D53EF">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5D53EF">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5D53EF">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5D53EF">
            <w:pPr>
              <w:pStyle w:val="TAL"/>
            </w:pPr>
            <w:r w:rsidRPr="00C6761E">
              <w:t>MSB of K</w:t>
            </w:r>
            <w:r w:rsidRPr="00D422D1">
              <w:t>NRP-sess</w:t>
            </w:r>
            <w:r w:rsidRPr="00051B81">
              <w:t xml:space="preserve"> </w:t>
            </w:r>
            <w:r w:rsidRPr="00C6761E">
              <w:t>ID</w:t>
            </w:r>
          </w:p>
          <w:p w14:paraId="511BDFB3" w14:textId="77777777" w:rsidR="00D422D1" w:rsidRPr="00C6761E" w:rsidRDefault="00D422D1" w:rsidP="005D53EF">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5D53EF">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5D53EF">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5D53EF">
            <w:pPr>
              <w:pStyle w:val="TAL"/>
            </w:pPr>
            <w:r w:rsidRPr="00C6761E">
              <w:t>Layer-2 ID</w:t>
            </w:r>
          </w:p>
          <w:p w14:paraId="545E5877"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5D53EF">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5D53EF">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5D53EF">
            <w:pPr>
              <w:pStyle w:val="TAL"/>
            </w:pPr>
            <w:r w:rsidRPr="00C6761E">
              <w:t>Layer-2 ID</w:t>
            </w:r>
          </w:p>
          <w:p w14:paraId="7DA65621"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5D53EF">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5D53EF">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5D53EF">
            <w:pPr>
              <w:pStyle w:val="TAL"/>
            </w:pPr>
            <w:r w:rsidRPr="00C6761E">
              <w:t xml:space="preserve">Old </w:t>
            </w:r>
            <w:r w:rsidR="002B047F" w:rsidRPr="00C6761E">
              <w:t>s</w:t>
            </w:r>
            <w:r w:rsidRPr="00C6761E">
              <w:t>ource end UE IP address</w:t>
            </w:r>
          </w:p>
          <w:p w14:paraId="1A5C3FB3" w14:textId="77777777" w:rsidR="00CC72C6" w:rsidRPr="00C6761E" w:rsidRDefault="00CC72C6" w:rsidP="005D53EF">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5D53EF">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5D53EF">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5D53EF">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5D53EF">
            <w:pPr>
              <w:pStyle w:val="TAL"/>
            </w:pPr>
            <w:r w:rsidRPr="00C6761E">
              <w:t xml:space="preserve">New </w:t>
            </w:r>
            <w:r w:rsidR="002B047F" w:rsidRPr="00C6761E">
              <w:t>s</w:t>
            </w:r>
            <w:r w:rsidRPr="00C6761E">
              <w:t>ource end UE IP address</w:t>
            </w:r>
          </w:p>
          <w:p w14:paraId="1A146A44" w14:textId="77777777" w:rsidR="00CC72C6" w:rsidRPr="00C6761E" w:rsidRDefault="00CC72C6" w:rsidP="005D53EF">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5D53EF">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5D53EF">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5D53EF">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5D53EF">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5D53EF">
            <w:pPr>
              <w:pStyle w:val="TAL"/>
            </w:pPr>
            <w:r w:rsidRPr="00C6761E">
              <w:t>Application layer ID</w:t>
            </w:r>
          </w:p>
          <w:p w14:paraId="392A12ED"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5D53EF">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5D53EF">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5D53EF">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5D53EF">
            <w:pPr>
              <w:pStyle w:val="TAL"/>
            </w:pPr>
            <w:r w:rsidRPr="00C6761E">
              <w:t>Application layer ID</w:t>
            </w:r>
          </w:p>
          <w:p w14:paraId="7BECEB8B"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5D53EF">
            <w:pPr>
              <w:pStyle w:val="TAC"/>
            </w:pPr>
            <w:r w:rsidRPr="00C6761E">
              <w:t>3-257</w:t>
            </w:r>
          </w:p>
        </w:tc>
      </w:tr>
    </w:tbl>
    <w:p w14:paraId="36561BC2" w14:textId="77777777" w:rsidR="006D467C" w:rsidRPr="00C6761E" w:rsidRDefault="006D467C" w:rsidP="006D467C">
      <w:bookmarkStart w:id="3901" w:name="_CR10_3_29_2"/>
      <w:bookmarkEnd w:id="3901"/>
    </w:p>
    <w:p w14:paraId="1CF0CDCD" w14:textId="4B890ACC" w:rsidR="00F015CB" w:rsidRPr="00C6761E" w:rsidRDefault="00F015CB" w:rsidP="00F015CB">
      <w:pPr>
        <w:pStyle w:val="Heading4"/>
        <w:rPr>
          <w:lang w:val="en-US"/>
        </w:rPr>
      </w:pPr>
      <w:bookmarkStart w:id="3902" w:name="_Toc218597630"/>
      <w:r w:rsidRPr="00C6761E">
        <w:t>10.3.29.2</w:t>
      </w:r>
      <w:r w:rsidRPr="00C6761E">
        <w:tab/>
        <w:t>Old source end UE IP address</w:t>
      </w:r>
      <w:bookmarkEnd w:id="3902"/>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2CFC6CE4" w:rsidR="00F015CB" w:rsidRPr="00C6761E" w:rsidRDefault="00F015CB" w:rsidP="00F015CB">
      <w:pPr>
        <w:pStyle w:val="Heading4"/>
      </w:pPr>
      <w:bookmarkStart w:id="3903" w:name="_CR10_3_29_3"/>
      <w:bookmarkStart w:id="3904" w:name="_Toc218597631"/>
      <w:bookmarkEnd w:id="3903"/>
      <w:r w:rsidRPr="00C6761E">
        <w:t>10.3.29.3</w:t>
      </w:r>
      <w:r w:rsidRPr="00C6761E">
        <w:tab/>
        <w:t>New source end UE IP address</w:t>
      </w:r>
      <w:bookmarkEnd w:id="3904"/>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6AEA253E" w:rsidR="00F015CB" w:rsidRPr="00C6761E" w:rsidRDefault="00F015CB" w:rsidP="00F015CB">
      <w:pPr>
        <w:pStyle w:val="Heading4"/>
      </w:pPr>
      <w:bookmarkStart w:id="3905" w:name="_CR10_3_29_4"/>
      <w:bookmarkStart w:id="3906" w:name="_Toc218597632"/>
      <w:bookmarkEnd w:id="3905"/>
      <w:r w:rsidRPr="00C6761E">
        <w:t>10.3.29.4</w:t>
      </w:r>
      <w:r w:rsidRPr="00C6761E">
        <w:tab/>
        <w:t>Old source end UE user info</w:t>
      </w:r>
      <w:bookmarkEnd w:id="3906"/>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33A3A121" w:rsidR="00F015CB" w:rsidRPr="00C6761E" w:rsidRDefault="00F015CB" w:rsidP="00F015CB">
      <w:pPr>
        <w:pStyle w:val="Heading4"/>
      </w:pPr>
      <w:bookmarkStart w:id="3907" w:name="_CR10_3_29_5"/>
      <w:bookmarkStart w:id="3908" w:name="_Toc218597633"/>
      <w:bookmarkEnd w:id="3907"/>
      <w:r w:rsidRPr="00C6761E">
        <w:t>10.3.29.5</w:t>
      </w:r>
      <w:r w:rsidRPr="00C6761E">
        <w:tab/>
        <w:t>New source end UE user info</w:t>
      </w:r>
      <w:bookmarkEnd w:id="3908"/>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909" w:name="_CR10_3_29_6"/>
      <w:bookmarkStart w:id="3910" w:name="_Toc218597634"/>
      <w:bookmarkEnd w:id="390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910"/>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911" w:name="_CR10_3_29_7"/>
      <w:bookmarkStart w:id="3912" w:name="_Toc218597635"/>
      <w:bookmarkEnd w:id="391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912"/>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913" w:name="_CR10_3_30"/>
      <w:bookmarkStart w:id="3914" w:name="_Toc218597636"/>
      <w:bookmarkEnd w:id="3913"/>
      <w:r w:rsidRPr="00C6761E">
        <w:rPr>
          <w:lang w:eastAsia="zh-CN"/>
        </w:rPr>
        <w:lastRenderedPageBreak/>
        <w:t>10.3.30</w:t>
      </w:r>
      <w:r w:rsidRPr="00C6761E">
        <w:rPr>
          <w:lang w:eastAsia="zh-CN"/>
        </w:rPr>
        <w:tab/>
        <w:t>ProSe path switching request</w:t>
      </w:r>
      <w:bookmarkEnd w:id="3914"/>
    </w:p>
    <w:p w14:paraId="489D7061" w14:textId="529E8353" w:rsidR="00A459AF" w:rsidRPr="00C6761E" w:rsidRDefault="00A459AF" w:rsidP="00A459AF">
      <w:pPr>
        <w:pStyle w:val="Heading4"/>
        <w:rPr>
          <w:lang w:eastAsia="zh-CN"/>
        </w:rPr>
      </w:pPr>
      <w:bookmarkStart w:id="3915" w:name="_CR10_3_30_1"/>
      <w:bookmarkStart w:id="3916" w:name="_Toc218597637"/>
      <w:bookmarkEnd w:id="3915"/>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916"/>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917" w:name="_CRTable10_3_30_1_1"/>
      <w:r w:rsidRPr="00C6761E">
        <w:rPr>
          <w:lang w:eastAsia="zh-CN"/>
        </w:rPr>
        <w:t xml:space="preserve">Table </w:t>
      </w:r>
      <w:bookmarkEnd w:id="3917"/>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5D53EF">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5D53EF">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5D53EF">
            <w:pPr>
              <w:pStyle w:val="TAL"/>
            </w:pPr>
            <w:r w:rsidRPr="00C6761E">
              <w:t>ProSe PC5 signalling message type</w:t>
            </w:r>
          </w:p>
          <w:p w14:paraId="5363BBAF"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5D53EF">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5D53EF">
            <w:pPr>
              <w:pStyle w:val="TAL"/>
            </w:pPr>
            <w:r w:rsidRPr="00C6761E">
              <w:t>Sequence number</w:t>
            </w:r>
          </w:p>
          <w:p w14:paraId="67EC50A7"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5D53EF">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17444B" w:rsidRDefault="00A459AF" w:rsidP="0017444B">
            <w:pPr>
              <w:pStyle w:val="TAL"/>
            </w:pPr>
            <w:r w:rsidRPr="0017444B">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5D53EF">
            <w:pPr>
              <w:pStyle w:val="TAL"/>
            </w:pPr>
            <w:r w:rsidRPr="00C6761E">
              <w:t>ProSe identifier</w:t>
            </w:r>
          </w:p>
          <w:p w14:paraId="09C3DA85"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5D53EF">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5D53EF">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5D53EF">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5D53EF">
            <w:pPr>
              <w:pStyle w:val="TAL"/>
            </w:pPr>
            <w:r w:rsidRPr="00C6761E">
              <w:t>QoS flow descriptions</w:t>
            </w:r>
          </w:p>
          <w:p w14:paraId="00D90F6A" w14:textId="2F0FD098" w:rsidR="00A459AF" w:rsidRPr="00C6761E" w:rsidRDefault="00A459AF" w:rsidP="005D53EF">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5D53EF">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5D53EF">
            <w:pPr>
              <w:pStyle w:val="TAC"/>
            </w:pPr>
            <w:r w:rsidRPr="00C6761E">
              <w:t>6-65538</w:t>
            </w:r>
          </w:p>
        </w:tc>
      </w:tr>
    </w:tbl>
    <w:p w14:paraId="05A18ADE" w14:textId="77777777" w:rsidR="006D467C" w:rsidRPr="00C6761E" w:rsidRDefault="006D467C" w:rsidP="006D467C">
      <w:bookmarkStart w:id="3918" w:name="_CR10_3_30_2"/>
      <w:bookmarkEnd w:id="3918"/>
    </w:p>
    <w:p w14:paraId="39324ED3" w14:textId="55AC4A39" w:rsidR="00A459AF" w:rsidRPr="00C6761E" w:rsidRDefault="00A459AF" w:rsidP="00A459AF">
      <w:pPr>
        <w:pStyle w:val="Heading4"/>
        <w:rPr>
          <w:lang w:eastAsia="zh-CN"/>
        </w:rPr>
      </w:pPr>
      <w:bookmarkStart w:id="3919" w:name="_Toc218597638"/>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919"/>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920" w:name="_CR10_3_31"/>
      <w:bookmarkStart w:id="3921" w:name="_Toc218597639"/>
      <w:bookmarkEnd w:id="3920"/>
      <w:r w:rsidRPr="00C6761E">
        <w:rPr>
          <w:lang w:eastAsia="zh-CN"/>
        </w:rPr>
        <w:t>10.3.</w:t>
      </w:r>
      <w:r w:rsidR="00570459" w:rsidRPr="00C6761E">
        <w:rPr>
          <w:lang w:eastAsia="zh-CN"/>
        </w:rPr>
        <w:t>31</w:t>
      </w:r>
      <w:r w:rsidRPr="00C6761E">
        <w:rPr>
          <w:lang w:eastAsia="zh-CN"/>
        </w:rPr>
        <w:tab/>
        <w:t>ProSe path switching accept</w:t>
      </w:r>
      <w:bookmarkEnd w:id="3921"/>
    </w:p>
    <w:p w14:paraId="243E048D" w14:textId="4ADE0395" w:rsidR="00A459AF" w:rsidRPr="00C6761E" w:rsidRDefault="00A459AF" w:rsidP="00A459AF">
      <w:pPr>
        <w:pStyle w:val="Heading4"/>
        <w:rPr>
          <w:lang w:eastAsia="zh-CN"/>
        </w:rPr>
      </w:pPr>
      <w:bookmarkStart w:id="3922" w:name="_CR10_3_31_1"/>
      <w:bookmarkStart w:id="3923" w:name="_Toc218597640"/>
      <w:bookmarkEnd w:id="3922"/>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923"/>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924" w:name="_CRTable10_3_31_1_1"/>
      <w:r w:rsidRPr="00C6761E">
        <w:rPr>
          <w:lang w:eastAsia="zh-CN"/>
        </w:rPr>
        <w:t xml:space="preserve">Table </w:t>
      </w:r>
      <w:bookmarkEnd w:id="3924"/>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5D53EF">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5D53EF">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5D53EF">
            <w:pPr>
              <w:pStyle w:val="TAL"/>
            </w:pPr>
            <w:r w:rsidRPr="00C6761E">
              <w:t>ProSe PC5 signalling message type</w:t>
            </w:r>
          </w:p>
          <w:p w14:paraId="502CEDFD"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5D53EF">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5D53EF">
            <w:pPr>
              <w:pStyle w:val="TAL"/>
            </w:pPr>
            <w:r w:rsidRPr="00C6761E">
              <w:t>Sequence number</w:t>
            </w:r>
          </w:p>
          <w:p w14:paraId="1AA04573"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5D53EF">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17444B" w:rsidRDefault="00A459AF" w:rsidP="0017444B">
            <w:pPr>
              <w:pStyle w:val="TAL"/>
            </w:pPr>
            <w:r w:rsidRPr="0017444B">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5D53EF">
            <w:pPr>
              <w:pStyle w:val="TAL"/>
            </w:pPr>
            <w:r w:rsidRPr="00C6761E">
              <w:t>ProSe identifier</w:t>
            </w:r>
          </w:p>
          <w:p w14:paraId="36952D3B"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5D53EF">
            <w:pPr>
              <w:pStyle w:val="TAC"/>
              <w:rPr>
                <w:lang w:eastAsia="ja-JP"/>
              </w:rPr>
            </w:pPr>
            <w:r w:rsidRPr="00C6761E">
              <w:t>21-65538</w:t>
            </w:r>
          </w:p>
        </w:tc>
      </w:tr>
    </w:tbl>
    <w:p w14:paraId="7A6AEB68" w14:textId="77777777" w:rsidR="006D467C" w:rsidRPr="00C6761E" w:rsidRDefault="006D467C" w:rsidP="006D467C">
      <w:bookmarkStart w:id="3925" w:name="_CR10_3_32"/>
      <w:bookmarkEnd w:id="3925"/>
    </w:p>
    <w:p w14:paraId="081FE48F" w14:textId="229D572B" w:rsidR="00D23139" w:rsidRPr="00C6761E" w:rsidRDefault="00D23139" w:rsidP="00D23139">
      <w:pPr>
        <w:pStyle w:val="Heading3"/>
        <w:rPr>
          <w:lang w:eastAsia="zh-CN"/>
        </w:rPr>
      </w:pPr>
      <w:bookmarkStart w:id="3926" w:name="_Toc218597641"/>
      <w:r w:rsidRPr="00C6761E">
        <w:rPr>
          <w:lang w:eastAsia="zh-CN"/>
        </w:rPr>
        <w:lastRenderedPageBreak/>
        <w:t>10.3.</w:t>
      </w:r>
      <w:r w:rsidR="00570459" w:rsidRPr="00C6761E">
        <w:rPr>
          <w:lang w:eastAsia="zh-CN"/>
        </w:rPr>
        <w:t>32</w:t>
      </w:r>
      <w:r w:rsidRPr="00C6761E">
        <w:rPr>
          <w:lang w:eastAsia="zh-CN"/>
        </w:rPr>
        <w:tab/>
        <w:t>ProSe path switching reject</w:t>
      </w:r>
      <w:bookmarkEnd w:id="3926"/>
    </w:p>
    <w:p w14:paraId="4A90035C" w14:textId="0925C92B" w:rsidR="00D23139" w:rsidRPr="00C6761E" w:rsidRDefault="00D23139" w:rsidP="00D23139">
      <w:pPr>
        <w:pStyle w:val="Heading4"/>
        <w:rPr>
          <w:lang w:eastAsia="zh-CN"/>
        </w:rPr>
      </w:pPr>
      <w:bookmarkStart w:id="3927" w:name="_CR10_3_32_1"/>
      <w:bookmarkStart w:id="3928" w:name="_Toc218597642"/>
      <w:bookmarkEnd w:id="3927"/>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928"/>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929" w:name="_CRTable10_3_32_1_1"/>
      <w:r w:rsidRPr="00C6761E">
        <w:rPr>
          <w:lang w:eastAsia="zh-CN"/>
        </w:rPr>
        <w:t xml:space="preserve">Table </w:t>
      </w:r>
      <w:bookmarkEnd w:id="3929"/>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5D53EF">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5D53EF">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5D53EF">
            <w:pPr>
              <w:pStyle w:val="TAL"/>
            </w:pPr>
            <w:r w:rsidRPr="00C6761E">
              <w:t>ProSe PC5 signalling message type</w:t>
            </w:r>
          </w:p>
          <w:p w14:paraId="479C0980" w14:textId="77777777" w:rsidR="00D23139" w:rsidRPr="00C6761E" w:rsidRDefault="00D23139"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5D53EF">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5D53EF">
            <w:pPr>
              <w:pStyle w:val="TAL"/>
            </w:pPr>
            <w:r w:rsidRPr="00C6761E">
              <w:t>Sequence number</w:t>
            </w:r>
          </w:p>
          <w:p w14:paraId="76CC25BF" w14:textId="77777777" w:rsidR="00D23139" w:rsidRPr="00C6761E" w:rsidRDefault="00D23139"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5D53EF">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5D53EF">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5D53EF">
            <w:pPr>
              <w:pStyle w:val="TAL"/>
              <w:rPr>
                <w:lang w:eastAsia="zh-CN"/>
              </w:rPr>
            </w:pPr>
            <w:r w:rsidRPr="00C6761E">
              <w:rPr>
                <w:lang w:eastAsia="zh-CN"/>
              </w:rPr>
              <w:t>PC5 signalling protocol cause</w:t>
            </w:r>
          </w:p>
          <w:p w14:paraId="54F8E4F3" w14:textId="77777777" w:rsidR="00D23139" w:rsidRPr="00C6761E" w:rsidRDefault="00D23139" w:rsidP="005D53EF">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5D53EF">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5D53EF">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930" w:name="_CR10_3_33"/>
      <w:bookmarkStart w:id="3931" w:name="_Toc218597643"/>
      <w:bookmarkEnd w:id="3930"/>
      <w:r w:rsidRPr="00C6761E">
        <w:rPr>
          <w:rFonts w:eastAsia="Arial" w:cs="Arial"/>
          <w:szCs w:val="28"/>
        </w:rPr>
        <w:t>10.3.33</w:t>
      </w:r>
      <w:r w:rsidRPr="00C6761E">
        <w:tab/>
      </w:r>
      <w:r w:rsidRPr="00C6761E">
        <w:rPr>
          <w:rFonts w:eastAsia="Arial" w:cs="Arial"/>
          <w:szCs w:val="28"/>
        </w:rPr>
        <w:t>ProSe UE to UE relay update reject</w:t>
      </w:r>
      <w:bookmarkEnd w:id="3931"/>
    </w:p>
    <w:p w14:paraId="64A3FD2F" w14:textId="5F9434E6" w:rsidR="00050F9A" w:rsidRPr="00C6761E" w:rsidRDefault="00050F9A" w:rsidP="00050F9A">
      <w:pPr>
        <w:pStyle w:val="Heading4"/>
      </w:pPr>
      <w:bookmarkStart w:id="3932" w:name="_CR10_3_33_1"/>
      <w:bookmarkStart w:id="3933" w:name="_Toc218597644"/>
      <w:bookmarkEnd w:id="3932"/>
      <w:r w:rsidRPr="00C6761E">
        <w:rPr>
          <w:rFonts w:eastAsia="Arial" w:cs="Arial"/>
          <w:szCs w:val="24"/>
        </w:rPr>
        <w:t>10.3.33.1</w:t>
      </w:r>
      <w:r w:rsidRPr="00C6761E">
        <w:tab/>
      </w:r>
      <w:r w:rsidRPr="00C6761E">
        <w:rPr>
          <w:rFonts w:eastAsia="Arial" w:cs="Arial"/>
          <w:szCs w:val="24"/>
        </w:rPr>
        <w:t>Message definition</w:t>
      </w:r>
      <w:bookmarkEnd w:id="3933"/>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DE1EDA" w:rsidRDefault="00050F9A" w:rsidP="00DE1EDA">
      <w:r w:rsidRPr="00DE1EDA">
        <w:t>Message type:</w:t>
      </w:r>
      <w:r w:rsidRPr="00DE1EDA">
        <w:tab/>
        <w:t xml:space="preserve">PROSE UE </w:t>
      </w:r>
      <w:r w:rsidR="00410A6E" w:rsidRPr="00DE1EDA">
        <w:t>TO</w:t>
      </w:r>
      <w:r w:rsidRPr="00DE1EDA">
        <w:t xml:space="preserve"> UE RELAY UPDATE REJECT</w:t>
      </w:r>
    </w:p>
    <w:p w14:paraId="34A2D779" w14:textId="77777777" w:rsidR="00050F9A" w:rsidRPr="00DE1EDA" w:rsidRDefault="00050F9A" w:rsidP="00DE1EDA">
      <w:r w:rsidRPr="00DE1EDA">
        <w:t>Significance:</w:t>
      </w:r>
      <w:r w:rsidRPr="00DE1EDA">
        <w:tab/>
        <w:t>dual</w:t>
      </w:r>
    </w:p>
    <w:p w14:paraId="663108A2" w14:textId="77777777" w:rsidR="00050F9A" w:rsidRPr="00DE1EDA" w:rsidRDefault="00050F9A" w:rsidP="00DE1EDA">
      <w:r w:rsidRPr="00DE1EDA">
        <w:t>Direction:</w:t>
      </w:r>
      <w:r w:rsidRPr="00DE1EDA">
        <w:tab/>
        <w:t>UE to peer UE</w:t>
      </w:r>
    </w:p>
    <w:p w14:paraId="02251A3A" w14:textId="359F814D" w:rsidR="00050F9A" w:rsidRPr="00C6761E" w:rsidRDefault="00050F9A" w:rsidP="00885F9A">
      <w:pPr>
        <w:pStyle w:val="TH"/>
      </w:pPr>
      <w:bookmarkStart w:id="3934" w:name="_CRTable10_3_33_1_1"/>
      <w:r w:rsidRPr="00C6761E">
        <w:rPr>
          <w:rFonts w:eastAsia="Arial"/>
        </w:rPr>
        <w:t>Table </w:t>
      </w:r>
      <w:bookmarkEnd w:id="3934"/>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5D53EF">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5D53EF">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5D53EF">
            <w:pPr>
              <w:pStyle w:val="TAL"/>
            </w:pPr>
            <w:r w:rsidRPr="00C6761E">
              <w:t>ProSe PC5 signalling message type</w:t>
            </w:r>
          </w:p>
          <w:p w14:paraId="6C3BE04F" w14:textId="77777777" w:rsidR="00050F9A" w:rsidRPr="00C6761E" w:rsidRDefault="00050F9A"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5D53EF">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5D53EF">
            <w:pPr>
              <w:pStyle w:val="TAL"/>
            </w:pPr>
            <w:r w:rsidRPr="00C6761E">
              <w:t>Sequence number</w:t>
            </w:r>
          </w:p>
          <w:p w14:paraId="282C1A2A" w14:textId="77777777" w:rsidR="00050F9A" w:rsidRPr="00C6761E" w:rsidRDefault="00050F9A"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5D53EF">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5D53EF">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5D53EF">
            <w:pPr>
              <w:pStyle w:val="TAL"/>
            </w:pPr>
            <w:r w:rsidRPr="00C6761E">
              <w:rPr>
                <w:lang w:eastAsia="zh-CN"/>
              </w:rPr>
              <w:t>PC5</w:t>
            </w:r>
            <w:r w:rsidRPr="00C6761E">
              <w:t xml:space="preserve"> signalling protocol cause</w:t>
            </w:r>
          </w:p>
          <w:p w14:paraId="5FE295C3" w14:textId="77777777" w:rsidR="00050F9A" w:rsidRPr="00C6761E" w:rsidRDefault="00050F9A" w:rsidP="005D53E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5D53EF">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935" w:name="_CR10_3_34"/>
      <w:bookmarkStart w:id="3936" w:name="_Toc218597645"/>
      <w:bookmarkEnd w:id="3935"/>
      <w:r w:rsidRPr="00C6761E">
        <w:t>10.3.34</w:t>
      </w:r>
      <w:r w:rsidRPr="00C6761E">
        <w:tab/>
        <w:t>ProSe direct link identity request</w:t>
      </w:r>
      <w:bookmarkEnd w:id="3936"/>
    </w:p>
    <w:p w14:paraId="6C5847F8" w14:textId="49A4560F" w:rsidR="001A3631" w:rsidRPr="00C6761E" w:rsidRDefault="001A3631" w:rsidP="001A3631">
      <w:pPr>
        <w:pStyle w:val="Heading4"/>
      </w:pPr>
      <w:bookmarkStart w:id="3937" w:name="_CR10_3_34_1"/>
      <w:bookmarkStart w:id="3938" w:name="_Toc218597646"/>
      <w:bookmarkEnd w:id="3937"/>
      <w:r w:rsidRPr="00C6761E">
        <w:t>10.3.34.1</w:t>
      </w:r>
      <w:r w:rsidRPr="00C6761E">
        <w:tab/>
        <w:t>Message definition</w:t>
      </w:r>
      <w:bookmarkEnd w:id="3938"/>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939" w:name="_CRTable10_3_34_1_1"/>
      <w:r w:rsidRPr="00C6761E">
        <w:lastRenderedPageBreak/>
        <w:t>Table </w:t>
      </w:r>
      <w:bookmarkEnd w:id="3939"/>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5D53EF">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5D53EF">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5D53EF">
            <w:pPr>
              <w:pStyle w:val="TAL"/>
            </w:pPr>
            <w:r w:rsidRPr="00C6761E">
              <w:t>ProSe PC5 signalling message type</w:t>
            </w:r>
          </w:p>
          <w:p w14:paraId="11E99A37"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5D53EF">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5D53EF">
            <w:pPr>
              <w:pStyle w:val="TAL"/>
            </w:pPr>
            <w:r w:rsidRPr="00C6761E">
              <w:t>Sequence number</w:t>
            </w:r>
          </w:p>
          <w:p w14:paraId="375E1683"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5D53EF">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5D53EF">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5D53EF">
            <w:pPr>
              <w:pStyle w:val="TAL"/>
            </w:pPr>
            <w:r w:rsidRPr="00C6761E">
              <w:t>5GS identity type</w:t>
            </w:r>
          </w:p>
          <w:p w14:paraId="556234CF" w14:textId="351565CE" w:rsidR="001A3631" w:rsidRPr="00C6761E" w:rsidRDefault="001A3631" w:rsidP="005D53EF">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5D53EF">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5D53EF">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5D53EF">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5D53EF">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5D53EF">
            <w:pPr>
              <w:pStyle w:val="TAL"/>
            </w:pPr>
            <w:r w:rsidRPr="00C6761E">
              <w:t>Spare half octet</w:t>
            </w:r>
          </w:p>
          <w:p w14:paraId="2E3EDDB0" w14:textId="2AE83154" w:rsidR="001A3631" w:rsidRPr="00C6761E" w:rsidRDefault="001A3631" w:rsidP="005D53EF">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5D53EF">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5D53EF">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5D53EF">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940" w:name="_CR10_3_35"/>
      <w:bookmarkStart w:id="3941" w:name="_Toc218597647"/>
      <w:bookmarkEnd w:id="3940"/>
      <w:r w:rsidRPr="00C6761E">
        <w:t>10.3.35</w:t>
      </w:r>
      <w:r w:rsidRPr="00C6761E">
        <w:tab/>
        <w:t>ProSe direct link identity response</w:t>
      </w:r>
      <w:bookmarkEnd w:id="3941"/>
    </w:p>
    <w:p w14:paraId="04A7492A" w14:textId="261AC0C8" w:rsidR="001A3631" w:rsidRPr="00C6761E" w:rsidRDefault="001A3631" w:rsidP="001A3631">
      <w:pPr>
        <w:pStyle w:val="Heading4"/>
      </w:pPr>
      <w:bookmarkStart w:id="3942" w:name="_CR10_3_35_1"/>
      <w:bookmarkStart w:id="3943" w:name="_Toc218597648"/>
      <w:bookmarkEnd w:id="3942"/>
      <w:r w:rsidRPr="00C6761E">
        <w:t>10.3.35.1</w:t>
      </w:r>
      <w:r w:rsidRPr="00C6761E">
        <w:tab/>
        <w:t>Message definition</w:t>
      </w:r>
      <w:bookmarkEnd w:id="3943"/>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944" w:name="_CRTable10_3_35_1_1"/>
      <w:r w:rsidRPr="00C6761E">
        <w:t>Table </w:t>
      </w:r>
      <w:bookmarkEnd w:id="3944"/>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5D53EF">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5D53EF">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5D53EF">
            <w:pPr>
              <w:pStyle w:val="TAL"/>
            </w:pPr>
            <w:r w:rsidRPr="00C6761E">
              <w:t>ProSe PC5 signalling message type</w:t>
            </w:r>
          </w:p>
          <w:p w14:paraId="51B617F4"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5D53EF">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5D53EF">
            <w:pPr>
              <w:pStyle w:val="TAL"/>
            </w:pPr>
            <w:r w:rsidRPr="00C6761E">
              <w:t>Sequence number</w:t>
            </w:r>
          </w:p>
          <w:p w14:paraId="2829809F"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5D53EF">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5D53EF">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5D53EF">
            <w:pPr>
              <w:pStyle w:val="TAL"/>
            </w:pPr>
            <w:r w:rsidRPr="00C6761E">
              <w:t>5GS mobile identity</w:t>
            </w:r>
          </w:p>
          <w:p w14:paraId="451F99F0" w14:textId="77777777" w:rsidR="001A3631" w:rsidRPr="00C6761E" w:rsidRDefault="001A3631" w:rsidP="005D53EF">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5D53E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5D53EF">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5D53EF">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945" w:name="_CR10_3_36"/>
      <w:bookmarkStart w:id="3946" w:name="_Hlk162783578"/>
      <w:bookmarkStart w:id="3947" w:name="_Toc218597649"/>
      <w:bookmarkEnd w:id="3945"/>
      <w:r w:rsidRPr="00C33F68">
        <w:t>10.3.</w:t>
      </w:r>
      <w:r>
        <w:t>36</w:t>
      </w:r>
      <w:r w:rsidRPr="00C33F68">
        <w:tab/>
      </w:r>
      <w:r>
        <w:t>P</w:t>
      </w:r>
      <w:r w:rsidRPr="00327361">
        <w:t>ro</w:t>
      </w:r>
      <w:r>
        <w:t>S</w:t>
      </w:r>
      <w:r w:rsidRPr="00327361">
        <w:t>e direct link security establishment accept</w:t>
      </w:r>
      <w:bookmarkEnd w:id="3947"/>
    </w:p>
    <w:p w14:paraId="3C9CF7CC" w14:textId="1B124056" w:rsidR="00863645" w:rsidRPr="00C33F68" w:rsidRDefault="00863645" w:rsidP="00863645">
      <w:pPr>
        <w:pStyle w:val="Heading4"/>
      </w:pPr>
      <w:bookmarkStart w:id="3948" w:name="_CR10_3_36_1"/>
      <w:bookmarkStart w:id="3949" w:name="_Toc218597650"/>
      <w:bookmarkEnd w:id="3948"/>
      <w:r w:rsidRPr="00C33F68">
        <w:t>10.3.</w:t>
      </w:r>
      <w:r>
        <w:t>36</w:t>
      </w:r>
      <w:r w:rsidRPr="00C33F68">
        <w:t>.1</w:t>
      </w:r>
      <w:r w:rsidRPr="00C33F68">
        <w:tab/>
        <w:t>Message definition</w:t>
      </w:r>
      <w:bookmarkEnd w:id="3949"/>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950" w:name="_CRTable10_3_36_1_1"/>
      <w:r w:rsidRPr="00C33F68">
        <w:lastRenderedPageBreak/>
        <w:t>Table </w:t>
      </w:r>
      <w:bookmarkEnd w:id="3950"/>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5D53E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5D53E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5D53E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5D53E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5D53E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5D53EF">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5D53EF">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5D53EF">
            <w:pPr>
              <w:pStyle w:val="TAL"/>
            </w:pPr>
            <w:r w:rsidRPr="00C33F68">
              <w:t>ProSe PC5 signalling message type</w:t>
            </w:r>
          </w:p>
          <w:p w14:paraId="04022D56" w14:textId="77777777" w:rsidR="00863645" w:rsidRPr="00C33F68" w:rsidRDefault="00863645" w:rsidP="005D53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5D53E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5D53E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5D53EF">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5D53E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5D53EF">
            <w:pPr>
              <w:pStyle w:val="TAL"/>
            </w:pPr>
            <w:r w:rsidRPr="00D61366">
              <w:t>Sequence number</w:t>
            </w:r>
          </w:p>
          <w:p w14:paraId="20B87E57" w14:textId="77777777" w:rsidR="00863645" w:rsidRPr="00D61366" w:rsidRDefault="00863645" w:rsidP="005D53E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5D53E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5D53E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5D53EF">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5D53EF">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5D53EF">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5D53EF">
            <w:pPr>
              <w:pStyle w:val="TAL"/>
            </w:pPr>
            <w:r w:rsidRPr="00C6761E">
              <w:t>PC5 QoS flow descriptions</w:t>
            </w:r>
          </w:p>
          <w:p w14:paraId="089C59C2" w14:textId="77777777" w:rsidR="00863645" w:rsidRPr="00D61366" w:rsidRDefault="00863645"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5D53EF">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5D53EF">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5D53EF">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5D53EF">
            <w:pPr>
              <w:pStyle w:val="TAL"/>
            </w:pPr>
            <w:r w:rsidRPr="00C6761E">
              <w:t>PC5 QoS rules</w:t>
            </w:r>
          </w:p>
          <w:p w14:paraId="506AFB90" w14:textId="77777777" w:rsidR="00863645" w:rsidRPr="00D61366" w:rsidRDefault="00863645" w:rsidP="005D53EF">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5D53EF">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5D53EF">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5D53EF">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5D53EF">
            <w:pPr>
              <w:pStyle w:val="TAL"/>
            </w:pPr>
            <w:r w:rsidRPr="00C6761E">
              <w:t>IP address configuration</w:t>
            </w:r>
          </w:p>
          <w:p w14:paraId="7111E336" w14:textId="77777777" w:rsidR="00863645" w:rsidRPr="00D61366" w:rsidRDefault="00863645" w:rsidP="005D53EF">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5D53EF">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5D53EF">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5D53EF">
            <w:pPr>
              <w:pStyle w:val="TAL"/>
            </w:pPr>
            <w:r w:rsidRPr="00C6761E">
              <w:t>Target link local IPv6 address</w:t>
            </w:r>
          </w:p>
          <w:p w14:paraId="7D8E7790" w14:textId="77777777" w:rsidR="00863645" w:rsidRPr="00D61366" w:rsidRDefault="00863645" w:rsidP="005D53EF">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5D53EF">
            <w:pPr>
              <w:pStyle w:val="TAL"/>
            </w:pPr>
            <w:r w:rsidRPr="00C6761E">
              <w:t>Link local IPv6 address</w:t>
            </w:r>
          </w:p>
          <w:p w14:paraId="2641B6FA" w14:textId="77777777" w:rsidR="00863645" w:rsidRPr="00D61366" w:rsidRDefault="00863645" w:rsidP="005D53E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5D53EF">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5D53EF">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5D53EF">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5D53EF">
            <w:pPr>
              <w:pStyle w:val="TAL"/>
              <w:rPr>
                <w:lang w:eastAsia="ja-JP"/>
              </w:rPr>
            </w:pPr>
            <w:r>
              <w:rPr>
                <w:lang w:eastAsia="ja-JP"/>
              </w:rPr>
              <w:t>MAC address</w:t>
            </w:r>
          </w:p>
          <w:p w14:paraId="25266E13" w14:textId="77777777" w:rsidR="00863645" w:rsidRPr="00D61366" w:rsidRDefault="00863645" w:rsidP="005D53EF">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5D53EF">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951" w:name="_CR10_3_36_2"/>
      <w:bookmarkStart w:id="3952" w:name="_Toc218597651"/>
      <w:bookmarkEnd w:id="3951"/>
      <w:r w:rsidRPr="00C6761E">
        <w:t>10.3.</w:t>
      </w:r>
      <w:r>
        <w:rPr>
          <w:rFonts w:eastAsiaTheme="minorEastAsia"/>
          <w:lang w:eastAsia="zh-CN"/>
        </w:rPr>
        <w:t>36</w:t>
      </w:r>
      <w:r w:rsidRPr="00C6761E">
        <w:t>.2</w:t>
      </w:r>
      <w:r w:rsidRPr="00C6761E">
        <w:tab/>
        <w:t>IP address configuration</w:t>
      </w:r>
      <w:bookmarkEnd w:id="3952"/>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953" w:name="_CR10_3_36_3"/>
      <w:bookmarkStart w:id="3954" w:name="_Toc218597652"/>
      <w:bookmarkEnd w:id="3953"/>
      <w:r w:rsidRPr="00C6761E">
        <w:t>10.3.</w:t>
      </w:r>
      <w:r>
        <w:rPr>
          <w:rFonts w:eastAsiaTheme="minorEastAsia"/>
          <w:lang w:eastAsia="zh-CN"/>
        </w:rPr>
        <w:t>36</w:t>
      </w:r>
      <w:r w:rsidRPr="00C6761E">
        <w:t>.3</w:t>
      </w:r>
      <w:r w:rsidRPr="00C6761E">
        <w:tab/>
        <w:t>Target link local IPv6 address</w:t>
      </w:r>
      <w:bookmarkEnd w:id="3954"/>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955" w:name="_CR10_3_36_4"/>
      <w:bookmarkStart w:id="3956" w:name="_Toc218597653"/>
      <w:bookmarkEnd w:id="3955"/>
      <w:r w:rsidRPr="00C6761E">
        <w:t>10.3.</w:t>
      </w:r>
      <w:r>
        <w:rPr>
          <w:rFonts w:eastAsiaTheme="minorEastAsia"/>
          <w:lang w:eastAsia="zh-CN"/>
        </w:rPr>
        <w:t>36</w:t>
      </w:r>
      <w:r w:rsidRPr="00C6761E">
        <w:t>.4</w:t>
      </w:r>
      <w:r w:rsidRPr="00C6761E">
        <w:tab/>
        <w:t>QoS flow descriptions</w:t>
      </w:r>
      <w:bookmarkEnd w:id="3956"/>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957" w:name="_CR10_3_36_5"/>
      <w:bookmarkStart w:id="3958" w:name="_Toc218597654"/>
      <w:bookmarkEnd w:id="3957"/>
      <w:r w:rsidRPr="00C6761E">
        <w:t>10.3.</w:t>
      </w:r>
      <w:r>
        <w:rPr>
          <w:rFonts w:eastAsiaTheme="minorEastAsia"/>
          <w:lang w:eastAsia="zh-CN"/>
        </w:rPr>
        <w:t>36</w:t>
      </w:r>
      <w:r w:rsidRPr="00C6761E">
        <w:t>.5</w:t>
      </w:r>
      <w:r w:rsidRPr="00C6761E">
        <w:tab/>
        <w:t>QoS rules</w:t>
      </w:r>
      <w:bookmarkEnd w:id="3958"/>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959" w:name="_CR10_3_36_6"/>
      <w:bookmarkStart w:id="3960" w:name="_Toc218597655"/>
      <w:bookmarkEnd w:id="3959"/>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960"/>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946"/>
    </w:p>
    <w:p w14:paraId="6187448C" w14:textId="180B2F4F" w:rsidR="000A0672" w:rsidRPr="000A0672" w:rsidRDefault="000A0672" w:rsidP="006D2268">
      <w:pPr>
        <w:pStyle w:val="Heading3"/>
        <w:rPr>
          <w:rFonts w:eastAsia="SimSun"/>
          <w:lang w:eastAsia="en-US"/>
        </w:rPr>
      </w:pPr>
      <w:bookmarkStart w:id="3961" w:name="_CR10_3_37"/>
      <w:bookmarkStart w:id="3962" w:name="_Toc218597656"/>
      <w:bookmarkEnd w:id="3961"/>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962"/>
    </w:p>
    <w:p w14:paraId="1D5D95D0" w14:textId="3721ECDB" w:rsidR="000A0672" w:rsidRPr="000A0672" w:rsidRDefault="000A0672" w:rsidP="006D2268">
      <w:pPr>
        <w:pStyle w:val="Heading4"/>
        <w:rPr>
          <w:rFonts w:eastAsia="SimSun"/>
          <w:lang w:eastAsia="en-US"/>
        </w:rPr>
      </w:pPr>
      <w:bookmarkStart w:id="3963" w:name="_CR10_3_37_1"/>
      <w:bookmarkStart w:id="3964" w:name="_Toc218597657"/>
      <w:bookmarkEnd w:id="3963"/>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964"/>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965" w:name="_CRTable10_3_37_1_1"/>
      <w:r w:rsidRPr="000A0672">
        <w:rPr>
          <w:rFonts w:eastAsia="SimSun"/>
          <w:lang w:eastAsia="en-US"/>
        </w:rPr>
        <w:lastRenderedPageBreak/>
        <w:t>Table </w:t>
      </w:r>
      <w:bookmarkEnd w:id="3965"/>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966" w:name="_CR10_3_37_2"/>
      <w:bookmarkStart w:id="3967" w:name="_Toc218597658"/>
      <w:bookmarkEnd w:id="396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967"/>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968" w:name="_CR10_3_37_3"/>
      <w:bookmarkStart w:id="3969" w:name="_Toc218597659"/>
      <w:bookmarkEnd w:id="396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969"/>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970" w:name="_CR10_3_37_4"/>
      <w:bookmarkStart w:id="3971" w:name="_Toc218597660"/>
      <w:bookmarkEnd w:id="397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971"/>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972" w:name="_CR10_3_37_5"/>
      <w:bookmarkStart w:id="3973" w:name="_Toc218597661"/>
      <w:bookmarkEnd w:id="397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973"/>
    </w:p>
    <w:p w14:paraId="6D04884C" w14:textId="1DF2B05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974" w:name="_CR10_3_37_6"/>
      <w:bookmarkStart w:id="3975" w:name="_Toc218597662"/>
      <w:bookmarkEnd w:id="397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975"/>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976" w:name="_CR10_3_38"/>
      <w:bookmarkStart w:id="3977" w:name="_Toc218597663"/>
      <w:bookmarkEnd w:id="3976"/>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977"/>
    </w:p>
    <w:p w14:paraId="53F1A147" w14:textId="1E9698C0" w:rsidR="000A0672" w:rsidRDefault="000A0672" w:rsidP="000A0672">
      <w:pPr>
        <w:pStyle w:val="Heading4"/>
      </w:pPr>
      <w:bookmarkStart w:id="3978" w:name="_CR10_3_38_1"/>
      <w:bookmarkStart w:id="3979" w:name="_Toc218597664"/>
      <w:bookmarkEnd w:id="3978"/>
      <w:r>
        <w:t>10.3.38.1</w:t>
      </w:r>
      <w:r>
        <w:tab/>
        <w:t>Message definition</w:t>
      </w:r>
      <w:bookmarkEnd w:id="3979"/>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980" w:name="_CRTable10_3_38_1_1"/>
      <w:r>
        <w:t>Table </w:t>
      </w:r>
      <w:bookmarkEnd w:id="3980"/>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5D53E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5D53E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5D53E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5D53E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5D53E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5D53EF">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5D53EF">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5D53EF">
            <w:pPr>
              <w:pStyle w:val="TAL"/>
            </w:pPr>
            <w:r>
              <w:t>ProSe PC5 signalling message type</w:t>
            </w:r>
          </w:p>
          <w:p w14:paraId="4AEDC7E2" w14:textId="77777777" w:rsidR="000A0672" w:rsidRDefault="000A0672" w:rsidP="005D53E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5D53EF">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5D53E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5D53EF">
            <w:pPr>
              <w:pStyle w:val="TAL"/>
            </w:pPr>
            <w:r>
              <w:t>Sequence number</w:t>
            </w:r>
          </w:p>
          <w:p w14:paraId="3860A18F" w14:textId="77777777" w:rsidR="000A0672" w:rsidRDefault="000A0672" w:rsidP="005D53E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5D53EF">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5D53E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5D53EF">
            <w:pPr>
              <w:pStyle w:val="TAL"/>
              <w:rPr>
                <w:lang w:eastAsia="zh-CN"/>
              </w:rPr>
            </w:pPr>
            <w:r>
              <w:rPr>
                <w:lang w:eastAsia="zh-CN"/>
              </w:rPr>
              <w:t>PC5 signalling protocol cause</w:t>
            </w:r>
          </w:p>
          <w:p w14:paraId="75BE5CE6" w14:textId="77777777" w:rsidR="000A0672" w:rsidRDefault="000A0672" w:rsidP="005D53EF">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5D53EF">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981" w:name="_CR10_3_39"/>
      <w:bookmarkStart w:id="3982" w:name="_Toc218597665"/>
      <w:bookmarkEnd w:id="3981"/>
      <w:r w:rsidRPr="00C6761E">
        <w:t>10.3.</w:t>
      </w:r>
      <w:r>
        <w:t>39</w:t>
      </w:r>
      <w:r w:rsidRPr="00C6761E">
        <w:tab/>
        <w:t xml:space="preserve">ProSe direct </w:t>
      </w:r>
      <w:r>
        <w:t>discovery set transfer ind</w:t>
      </w:r>
      <w:bookmarkEnd w:id="3982"/>
    </w:p>
    <w:p w14:paraId="54EC8242" w14:textId="6138C578" w:rsidR="00957FC6" w:rsidRPr="00C6761E" w:rsidRDefault="00957FC6" w:rsidP="00957FC6">
      <w:pPr>
        <w:pStyle w:val="Heading4"/>
      </w:pPr>
      <w:bookmarkStart w:id="3983" w:name="_CR10_3_39_1"/>
      <w:bookmarkStart w:id="3984" w:name="_Toc155372320"/>
      <w:bookmarkStart w:id="3985" w:name="_Toc218597666"/>
      <w:bookmarkEnd w:id="3983"/>
      <w:r w:rsidRPr="00C6761E">
        <w:t>10.3.</w:t>
      </w:r>
      <w:r>
        <w:t>39</w:t>
      </w:r>
      <w:r w:rsidRPr="00C6761E">
        <w:t>.1</w:t>
      </w:r>
      <w:r w:rsidRPr="00C6761E">
        <w:tab/>
        <w:t>Message definition</w:t>
      </w:r>
      <w:bookmarkEnd w:id="3984"/>
      <w:bookmarkEnd w:id="3985"/>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986" w:name="_CRTable10_3_39_1_1"/>
      <w:r w:rsidRPr="00C6761E">
        <w:t>Table </w:t>
      </w:r>
      <w:bookmarkEnd w:id="3986"/>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5D53EF">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5D53EF">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5D53EF">
            <w:pPr>
              <w:pStyle w:val="TAL"/>
            </w:pPr>
            <w:r w:rsidRPr="00C6761E">
              <w:t>ProSe PC5 signalling message type</w:t>
            </w:r>
          </w:p>
          <w:p w14:paraId="7F38B6F2" w14:textId="77777777" w:rsidR="00957FC6" w:rsidRPr="00C6761E" w:rsidRDefault="00957F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5D53EF">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5D53EF">
            <w:pPr>
              <w:pStyle w:val="TAL"/>
            </w:pPr>
            <w:r w:rsidRPr="00C6761E">
              <w:t>Sequence number</w:t>
            </w:r>
          </w:p>
          <w:p w14:paraId="2663BA2A" w14:textId="77777777" w:rsidR="00957FC6" w:rsidRPr="00C6761E" w:rsidRDefault="00957F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5D53EF">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5D53EF">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5D53EF">
            <w:pPr>
              <w:pStyle w:val="TAL"/>
            </w:pPr>
            <w:r w:rsidRPr="00C6761E">
              <w:t>Relay service code</w:t>
            </w:r>
          </w:p>
          <w:p w14:paraId="5A319525" w14:textId="77777777" w:rsidR="00957FC6" w:rsidRPr="00C6761E" w:rsidRDefault="00957FC6" w:rsidP="005D53EF">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5D53E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5D53EF">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5D53EF">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5D53EF">
            <w:pPr>
              <w:pStyle w:val="TAL"/>
              <w:rPr>
                <w:lang w:eastAsia="zh-CN"/>
              </w:rPr>
            </w:pPr>
            <w:r w:rsidRPr="00C6761E">
              <w:rPr>
                <w:rFonts w:hint="eastAsia"/>
                <w:lang w:eastAsia="zh-CN"/>
              </w:rPr>
              <w:t>Direct discovery set</w:t>
            </w:r>
          </w:p>
          <w:p w14:paraId="742AD5DB" w14:textId="77777777" w:rsidR="00957FC6" w:rsidRPr="00C6761E" w:rsidRDefault="00957FC6" w:rsidP="005D53EF">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5D53EF">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5D53EF">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987" w:name="_CR10_3_40"/>
      <w:bookmarkStart w:id="3988" w:name="_Toc218597667"/>
      <w:bookmarkEnd w:id="3987"/>
      <w:r w:rsidRPr="00C6761E">
        <w:t>10.3.</w:t>
      </w:r>
      <w:r>
        <w:t>40</w:t>
      </w:r>
      <w:r w:rsidRPr="00C6761E">
        <w:tab/>
        <w:t xml:space="preserve">ProSe direct </w:t>
      </w:r>
      <w:r>
        <w:t>discovery set transfer ack</w:t>
      </w:r>
      <w:bookmarkEnd w:id="3988"/>
    </w:p>
    <w:p w14:paraId="2F4ED030" w14:textId="315AEBBA" w:rsidR="007F0373" w:rsidRPr="00C6761E" w:rsidRDefault="007F0373" w:rsidP="007F0373">
      <w:pPr>
        <w:pStyle w:val="Heading4"/>
      </w:pPr>
      <w:bookmarkStart w:id="3989" w:name="_CR10_3_40_1"/>
      <w:bookmarkStart w:id="3990" w:name="_Toc218597668"/>
      <w:bookmarkEnd w:id="3989"/>
      <w:r w:rsidRPr="00C6761E">
        <w:t>10.3.</w:t>
      </w:r>
      <w:r>
        <w:t>40</w:t>
      </w:r>
      <w:r w:rsidRPr="00C6761E">
        <w:t>.1</w:t>
      </w:r>
      <w:r w:rsidRPr="00C6761E">
        <w:tab/>
        <w:t>Message definition</w:t>
      </w:r>
      <w:bookmarkEnd w:id="3990"/>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991" w:name="_CRTable10_3_40_1_1"/>
      <w:r w:rsidRPr="00C6761E">
        <w:t>Table </w:t>
      </w:r>
      <w:bookmarkEnd w:id="3991"/>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5D53EF">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5D53EF">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5D53EF">
            <w:pPr>
              <w:pStyle w:val="TAL"/>
            </w:pPr>
            <w:r w:rsidRPr="00C6761E">
              <w:t>ProSe PC5 signalling message type</w:t>
            </w:r>
          </w:p>
          <w:p w14:paraId="36E13FE7" w14:textId="77777777" w:rsidR="007F0373" w:rsidRPr="00C6761E" w:rsidRDefault="007F0373"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5D53EF">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5D53EF">
            <w:pPr>
              <w:pStyle w:val="TAL"/>
            </w:pPr>
            <w:r w:rsidRPr="00C6761E">
              <w:t>Sequence number</w:t>
            </w:r>
          </w:p>
          <w:p w14:paraId="1043A34B" w14:textId="77777777" w:rsidR="007F0373" w:rsidRPr="00C6761E" w:rsidRDefault="007F0373"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5D53EF">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992" w:name="_CR10_4"/>
      <w:bookmarkStart w:id="3993" w:name="_Toc218597669"/>
      <w:bookmarkEnd w:id="3992"/>
      <w:r w:rsidRPr="00C6761E">
        <w:rPr>
          <w:lang w:eastAsia="zh-CN"/>
        </w:rPr>
        <w:t>10</w:t>
      </w:r>
      <w:r w:rsidRPr="00C6761E">
        <w:t>.</w:t>
      </w:r>
      <w:r w:rsidR="007864F0" w:rsidRPr="00C6761E">
        <w:rPr>
          <w:lang w:eastAsia="zh-CN"/>
        </w:rPr>
        <w:t>4</w:t>
      </w:r>
      <w:r w:rsidRPr="00C6761E">
        <w:tab/>
      </w:r>
      <w:bookmarkEnd w:id="3862"/>
      <w:bookmarkEnd w:id="3863"/>
      <w:bookmarkEnd w:id="3864"/>
      <w:bookmarkEnd w:id="3865"/>
      <w:bookmarkEnd w:id="3866"/>
      <w:bookmarkEnd w:id="3867"/>
      <w:bookmarkEnd w:id="3868"/>
      <w:r w:rsidRPr="00C6761E">
        <w:rPr>
          <w:noProof/>
        </w:rPr>
        <w:t>Provisioning of 5G ProSe configuration information signalling messages</w:t>
      </w:r>
      <w:bookmarkEnd w:id="3993"/>
    </w:p>
    <w:p w14:paraId="26B01B5D" w14:textId="3CC1290F" w:rsidR="004F314B" w:rsidRPr="00C6761E" w:rsidRDefault="004F314B" w:rsidP="004F314B">
      <w:pPr>
        <w:pStyle w:val="Heading3"/>
      </w:pPr>
      <w:bookmarkStart w:id="3994" w:name="_CR10_4_1"/>
      <w:bookmarkStart w:id="3995" w:name="_Toc68196061"/>
      <w:bookmarkStart w:id="3996" w:name="_Toc51951235"/>
      <w:bookmarkStart w:id="3997" w:name="_Toc45882685"/>
      <w:bookmarkStart w:id="3998" w:name="_Toc45282299"/>
      <w:bookmarkStart w:id="3999" w:name="_Toc34404454"/>
      <w:bookmarkStart w:id="4000" w:name="_Toc34388683"/>
      <w:bookmarkStart w:id="4001" w:name="_Toc25070706"/>
      <w:bookmarkStart w:id="4002" w:name="_Toc218597670"/>
      <w:bookmarkEnd w:id="3994"/>
      <w:r w:rsidRPr="00C6761E">
        <w:rPr>
          <w:lang w:eastAsia="zh-CN"/>
        </w:rPr>
        <w:t>10</w:t>
      </w:r>
      <w:r w:rsidRPr="00C6761E">
        <w:t>.</w:t>
      </w:r>
      <w:r w:rsidR="007864F0" w:rsidRPr="00C6761E">
        <w:rPr>
          <w:lang w:eastAsia="zh-CN"/>
        </w:rPr>
        <w:t>4</w:t>
      </w:r>
      <w:r w:rsidRPr="00C6761E">
        <w:t>.1</w:t>
      </w:r>
      <w:r w:rsidRPr="00C6761E">
        <w:tab/>
        <w:t>UE policy provisioning request</w:t>
      </w:r>
      <w:bookmarkEnd w:id="3995"/>
      <w:bookmarkEnd w:id="3996"/>
      <w:bookmarkEnd w:id="3997"/>
      <w:bookmarkEnd w:id="3998"/>
      <w:bookmarkEnd w:id="3999"/>
      <w:bookmarkEnd w:id="4000"/>
      <w:bookmarkEnd w:id="4001"/>
      <w:bookmarkEnd w:id="4002"/>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4003" w:name="_CR10_4_2"/>
      <w:bookmarkStart w:id="4004" w:name="_Toc20233354"/>
      <w:bookmarkStart w:id="4005" w:name="_Toc68196063"/>
      <w:bookmarkStart w:id="4006" w:name="_Toc51951237"/>
      <w:bookmarkStart w:id="4007" w:name="_Toc45882687"/>
      <w:bookmarkStart w:id="4008" w:name="_Toc45282301"/>
      <w:bookmarkStart w:id="4009" w:name="_Toc34404456"/>
      <w:bookmarkStart w:id="4010" w:name="_Toc34388685"/>
      <w:bookmarkStart w:id="4011" w:name="_Toc25070708"/>
      <w:bookmarkStart w:id="4012" w:name="_Toc218597671"/>
      <w:bookmarkEnd w:id="4003"/>
      <w:r w:rsidRPr="00C6761E">
        <w:rPr>
          <w:lang w:eastAsia="zh-CN"/>
        </w:rPr>
        <w:t>10</w:t>
      </w:r>
      <w:r w:rsidRPr="00C6761E">
        <w:t>.</w:t>
      </w:r>
      <w:r w:rsidR="007864F0" w:rsidRPr="00C6761E">
        <w:rPr>
          <w:lang w:eastAsia="zh-CN"/>
        </w:rPr>
        <w:t>4</w:t>
      </w:r>
      <w:r w:rsidRPr="00C6761E">
        <w:t>.2</w:t>
      </w:r>
      <w:r w:rsidRPr="00C6761E">
        <w:tab/>
      </w:r>
      <w:bookmarkEnd w:id="4004"/>
      <w:r w:rsidRPr="00C6761E">
        <w:t>UE policy provisioning reject</w:t>
      </w:r>
      <w:bookmarkEnd w:id="4005"/>
      <w:bookmarkEnd w:id="4006"/>
      <w:bookmarkEnd w:id="4007"/>
      <w:bookmarkEnd w:id="4008"/>
      <w:bookmarkEnd w:id="4009"/>
      <w:bookmarkEnd w:id="4010"/>
      <w:bookmarkEnd w:id="4011"/>
      <w:bookmarkEnd w:id="4012"/>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4013" w:name="_CR10_5"/>
      <w:bookmarkStart w:id="4014" w:name="_Toc525231309"/>
      <w:bookmarkStart w:id="4015" w:name="_Toc59198709"/>
      <w:bookmarkStart w:id="4016" w:name="_Toc75283067"/>
      <w:bookmarkStart w:id="4017" w:name="_Toc218597672"/>
      <w:bookmarkEnd w:id="4013"/>
      <w:r w:rsidRPr="00C6761E">
        <w:t>10.5</w:t>
      </w:r>
      <w:r w:rsidRPr="00C6761E">
        <w:tab/>
        <w:t>5G ProSe discovery</w:t>
      </w:r>
      <w:r w:rsidR="002E1470" w:rsidRPr="00C6761E">
        <w:t xml:space="preserve"> and security</w:t>
      </w:r>
      <w:r w:rsidRPr="00C6761E">
        <w:t xml:space="preserve"> messages</w:t>
      </w:r>
      <w:bookmarkEnd w:id="4014"/>
      <w:bookmarkEnd w:id="4015"/>
      <w:bookmarkEnd w:id="4016"/>
      <w:r w:rsidRPr="00C6761E">
        <w:t xml:space="preserve"> over PC3a</w:t>
      </w:r>
      <w:bookmarkEnd w:id="4017"/>
    </w:p>
    <w:p w14:paraId="6D54B388" w14:textId="77777777" w:rsidR="00F12D30" w:rsidRPr="00C6761E" w:rsidRDefault="00F12D30" w:rsidP="00F12D30">
      <w:pPr>
        <w:pStyle w:val="Heading3"/>
      </w:pPr>
      <w:bookmarkStart w:id="4018" w:name="_CR10_5_1"/>
      <w:bookmarkStart w:id="4019" w:name="_Toc525231310"/>
      <w:bookmarkStart w:id="4020" w:name="_Toc59198710"/>
      <w:bookmarkStart w:id="4021" w:name="_Toc75283068"/>
      <w:bookmarkStart w:id="4022" w:name="_Toc218597673"/>
      <w:bookmarkEnd w:id="4018"/>
      <w:r w:rsidRPr="00C6761E">
        <w:t>10.5.1</w:t>
      </w:r>
      <w:r w:rsidRPr="00C6761E">
        <w:tab/>
        <w:t>General</w:t>
      </w:r>
      <w:bookmarkEnd w:id="4019"/>
      <w:bookmarkEnd w:id="4020"/>
      <w:bookmarkEnd w:id="4021"/>
      <w:bookmarkEnd w:id="4022"/>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4023" w:name="_CR10_5_2"/>
      <w:bookmarkStart w:id="4024" w:name="_Toc525231311"/>
      <w:bookmarkStart w:id="4025" w:name="_Toc59198711"/>
      <w:bookmarkStart w:id="4026" w:name="_Toc75283069"/>
      <w:bookmarkStart w:id="4027" w:name="_Toc218597674"/>
      <w:bookmarkEnd w:id="4023"/>
      <w:r w:rsidRPr="00C6761E">
        <w:t>10.5.2</w:t>
      </w:r>
      <w:r w:rsidRPr="00C6761E">
        <w:tab/>
        <w:t>application/</w:t>
      </w:r>
      <w:r w:rsidR="00520AA2" w:rsidRPr="00C6761E">
        <w:t>vnd.</w:t>
      </w:r>
      <w:r w:rsidRPr="00C6761E">
        <w:t>3gpp-prose</w:t>
      </w:r>
      <w:r w:rsidR="00520AA2" w:rsidRPr="00C6761E">
        <w:t>-pc3a</w:t>
      </w:r>
      <w:r w:rsidRPr="00C6761E">
        <w:t>+xml</w:t>
      </w:r>
      <w:bookmarkEnd w:id="4024"/>
      <w:bookmarkEnd w:id="4025"/>
      <w:bookmarkEnd w:id="4026"/>
      <w:bookmarkEnd w:id="4027"/>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4028" w:name="_CR10_5_3"/>
      <w:bookmarkStart w:id="4029" w:name="_Toc525231312"/>
      <w:bookmarkStart w:id="4030" w:name="_Toc59198712"/>
      <w:bookmarkStart w:id="4031" w:name="_Toc75283070"/>
      <w:bookmarkStart w:id="4032" w:name="_Toc218597675"/>
      <w:bookmarkEnd w:id="4028"/>
      <w:r w:rsidRPr="00C6761E">
        <w:t>10.5.3</w:t>
      </w:r>
      <w:r w:rsidRPr="00C6761E">
        <w:tab/>
        <w:t>XML schema</w:t>
      </w:r>
      <w:bookmarkEnd w:id="4029"/>
      <w:bookmarkEnd w:id="4030"/>
      <w:bookmarkEnd w:id="4031"/>
      <w:bookmarkEnd w:id="4032"/>
    </w:p>
    <w:p w14:paraId="633B8784" w14:textId="77777777" w:rsidR="007F1363" w:rsidRPr="00C6761E" w:rsidRDefault="007F1363" w:rsidP="007F1363">
      <w:bookmarkStart w:id="4033" w:name="_Toc525231313"/>
      <w:bookmarkStart w:id="4034" w:name="_Toc59198713"/>
      <w:bookmarkStart w:id="4035"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4036" w:name="_CR10_5_4"/>
      <w:bookmarkStart w:id="4037" w:name="_Toc218597676"/>
      <w:bookmarkEnd w:id="4036"/>
      <w:r w:rsidRPr="00C6761E">
        <w:t>10.5.4</w:t>
      </w:r>
      <w:r w:rsidRPr="00C6761E">
        <w:tab/>
        <w:t>Semantics</w:t>
      </w:r>
      <w:bookmarkEnd w:id="4033"/>
      <w:bookmarkEnd w:id="4034"/>
      <w:bookmarkEnd w:id="4035"/>
      <w:bookmarkEnd w:id="4037"/>
    </w:p>
    <w:p w14:paraId="35B5A8F5" w14:textId="77777777" w:rsidR="00F12D30" w:rsidRPr="00C6761E" w:rsidRDefault="00F12D30" w:rsidP="00F12D30">
      <w:pPr>
        <w:pStyle w:val="Heading4"/>
      </w:pPr>
      <w:bookmarkStart w:id="4038" w:name="_CR10_5_4_1"/>
      <w:bookmarkStart w:id="4039" w:name="_Toc525231314"/>
      <w:bookmarkStart w:id="4040" w:name="_Toc59198714"/>
      <w:bookmarkStart w:id="4041" w:name="_Toc75283072"/>
      <w:bookmarkStart w:id="4042" w:name="_Toc218597677"/>
      <w:bookmarkEnd w:id="4038"/>
      <w:r w:rsidRPr="00C6761E">
        <w:t>10.5.4.1</w:t>
      </w:r>
      <w:r w:rsidRPr="00C6761E">
        <w:tab/>
        <w:t>General</w:t>
      </w:r>
      <w:bookmarkEnd w:id="4039"/>
      <w:bookmarkEnd w:id="4040"/>
      <w:bookmarkEnd w:id="4041"/>
      <w:bookmarkEnd w:id="4042"/>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4043" w:name="_Toc525231315"/>
      <w:bookmarkStart w:id="4044" w:name="_Toc59198715"/>
      <w:bookmarkStart w:id="4045"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4046" w:name="_CR10_5_4_2"/>
      <w:bookmarkStart w:id="4047" w:name="_Toc218597678"/>
      <w:bookmarkEnd w:id="4046"/>
      <w:r w:rsidRPr="00C6761E">
        <w:t>10.5.4.2</w:t>
      </w:r>
      <w:r w:rsidRPr="00C6761E">
        <w:tab/>
        <w:t>Semantics of &lt;DISCOVERY_REQUEST&gt;</w:t>
      </w:r>
      <w:bookmarkEnd w:id="4043"/>
      <w:bookmarkEnd w:id="4044"/>
      <w:bookmarkEnd w:id="4045"/>
      <w:bookmarkEnd w:id="4047"/>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4048" w:name="_CR10_5_4_3"/>
      <w:bookmarkStart w:id="4049" w:name="_Toc525231316"/>
      <w:bookmarkStart w:id="4050" w:name="_Toc59198716"/>
      <w:bookmarkStart w:id="4051" w:name="_Toc75283074"/>
      <w:bookmarkStart w:id="4052" w:name="_Toc218597679"/>
      <w:bookmarkEnd w:id="4048"/>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4049"/>
      <w:bookmarkEnd w:id="4050"/>
      <w:bookmarkEnd w:id="4051"/>
      <w:bookmarkEnd w:id="4052"/>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566A906A"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4053" w:name="_CR10_5_4_4"/>
      <w:bookmarkStart w:id="4054" w:name="_Toc525231317"/>
      <w:bookmarkStart w:id="4055" w:name="_Toc59198717"/>
      <w:bookmarkStart w:id="4056" w:name="_Toc75283075"/>
      <w:bookmarkStart w:id="4057" w:name="_Toc218597680"/>
      <w:bookmarkEnd w:id="4053"/>
      <w:r w:rsidRPr="00C6761E">
        <w:t>1</w:t>
      </w:r>
      <w:r w:rsidR="00FE5D5E" w:rsidRPr="00C6761E">
        <w:t>0</w:t>
      </w:r>
      <w:r w:rsidRPr="00C6761E">
        <w:t>.</w:t>
      </w:r>
      <w:r w:rsidR="00AE5015" w:rsidRPr="00C6761E">
        <w:t>5</w:t>
      </w:r>
      <w:r w:rsidRPr="00C6761E">
        <w:t>.4.4</w:t>
      </w:r>
      <w:r w:rsidRPr="00C6761E">
        <w:tab/>
        <w:t>Semantics of &lt;MATCH_REPORT&gt;</w:t>
      </w:r>
      <w:bookmarkEnd w:id="4054"/>
      <w:bookmarkEnd w:id="4055"/>
      <w:bookmarkEnd w:id="4056"/>
      <w:bookmarkEnd w:id="4057"/>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4058" w:name="_CR10_5_4_5"/>
      <w:bookmarkStart w:id="4059" w:name="_Toc525231318"/>
      <w:bookmarkStart w:id="4060" w:name="_Toc59198718"/>
      <w:bookmarkStart w:id="4061" w:name="_Toc75283076"/>
      <w:bookmarkStart w:id="4062" w:name="_Toc218597681"/>
      <w:bookmarkEnd w:id="4058"/>
      <w:r w:rsidRPr="00C6761E">
        <w:t>1</w:t>
      </w:r>
      <w:r w:rsidR="00FE5D5E" w:rsidRPr="00C6761E">
        <w:t>0</w:t>
      </w:r>
      <w:r w:rsidRPr="00C6761E">
        <w:t>.</w:t>
      </w:r>
      <w:r w:rsidR="00AE5015" w:rsidRPr="00C6761E">
        <w:t>5</w:t>
      </w:r>
      <w:r w:rsidRPr="00C6761E">
        <w:t>.4.5</w:t>
      </w:r>
      <w:r w:rsidRPr="00C6761E">
        <w:tab/>
        <w:t>Semantics of &lt;MATCH_REPORT_ACK&gt;</w:t>
      </w:r>
      <w:bookmarkEnd w:id="4059"/>
      <w:bookmarkEnd w:id="4060"/>
      <w:bookmarkEnd w:id="4061"/>
      <w:bookmarkEnd w:id="4062"/>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51330694"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4063" w:name="_CR10_5_4_6"/>
      <w:bookmarkStart w:id="4064" w:name="_Toc525231332"/>
      <w:bookmarkStart w:id="4065" w:name="_Toc59198732"/>
      <w:bookmarkStart w:id="4066" w:name="_Toc75283090"/>
      <w:bookmarkStart w:id="4067" w:name="_Toc218597682"/>
      <w:bookmarkEnd w:id="4063"/>
      <w:r w:rsidRPr="00C6761E">
        <w:t>10.5.4.6</w:t>
      </w:r>
      <w:r w:rsidRPr="00C6761E">
        <w:tab/>
        <w:t>Semantics of &lt; DISCOVERY_</w:t>
      </w:r>
      <w:r w:rsidRPr="00C6761E">
        <w:rPr>
          <w:lang w:eastAsia="zh-CN"/>
        </w:rPr>
        <w:t>UPDATE_</w:t>
      </w:r>
      <w:r w:rsidRPr="00C6761E">
        <w:t>REQUEST&gt;</w:t>
      </w:r>
      <w:bookmarkEnd w:id="4064"/>
      <w:bookmarkEnd w:id="4065"/>
      <w:bookmarkEnd w:id="4066"/>
      <w:bookmarkEnd w:id="4067"/>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4068" w:name="_CR10_5_4_7"/>
      <w:bookmarkStart w:id="4069" w:name="_Toc525231333"/>
      <w:bookmarkStart w:id="4070" w:name="_Toc59198733"/>
      <w:bookmarkStart w:id="4071" w:name="_Toc75283091"/>
      <w:bookmarkStart w:id="4072" w:name="_Toc218597683"/>
      <w:bookmarkEnd w:id="4068"/>
      <w:r w:rsidRPr="00C6761E">
        <w:lastRenderedPageBreak/>
        <w:t>10.5.4.7</w:t>
      </w:r>
      <w:r w:rsidRPr="00C6761E">
        <w:tab/>
        <w:t>Semantics of &lt; DISCOVERY_</w:t>
      </w:r>
      <w:r w:rsidRPr="00C6761E">
        <w:rPr>
          <w:lang w:eastAsia="zh-CN"/>
        </w:rPr>
        <w:t>UPDATE_</w:t>
      </w:r>
      <w:r w:rsidRPr="00C6761E">
        <w:t>RESPONSE&gt;</w:t>
      </w:r>
      <w:bookmarkEnd w:id="4069"/>
      <w:bookmarkEnd w:id="4070"/>
      <w:bookmarkEnd w:id="4071"/>
      <w:bookmarkEnd w:id="4072"/>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2D902DF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4073" w:name="_CR10_5_4_8"/>
      <w:bookmarkStart w:id="4074" w:name="_Toc525231334"/>
      <w:bookmarkStart w:id="4075" w:name="_Toc59198734"/>
      <w:bookmarkStart w:id="4076" w:name="_Toc75283092"/>
      <w:bookmarkStart w:id="4077" w:name="_Toc218597684"/>
      <w:bookmarkEnd w:id="4073"/>
      <w:r w:rsidRPr="00C6761E">
        <w:t>10.5.4.8</w:t>
      </w:r>
      <w:r w:rsidRPr="00C6761E">
        <w:tab/>
        <w:t>Semantics of &lt;ANNOUNCING_ALERT_REQUEST&gt;</w:t>
      </w:r>
      <w:bookmarkEnd w:id="4074"/>
      <w:bookmarkEnd w:id="4075"/>
      <w:bookmarkEnd w:id="4076"/>
      <w:bookmarkEnd w:id="4077"/>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4078" w:name="_CR10_5_4_9"/>
      <w:bookmarkStart w:id="4079" w:name="_Toc525231335"/>
      <w:bookmarkStart w:id="4080" w:name="_Toc59198735"/>
      <w:bookmarkStart w:id="4081" w:name="_Toc75283093"/>
      <w:bookmarkStart w:id="4082" w:name="_Toc218597685"/>
      <w:bookmarkEnd w:id="4078"/>
      <w:r w:rsidRPr="00C6761E">
        <w:t>10.5.4.</w:t>
      </w:r>
      <w:r w:rsidRPr="00C6761E">
        <w:rPr>
          <w:lang w:eastAsia="zh-CN"/>
        </w:rPr>
        <w:t>9</w:t>
      </w:r>
      <w:r w:rsidRPr="00C6761E">
        <w:tab/>
        <w:t>Semantics of &lt; ANNOUNCING_ALERT_RESPONSE &gt;</w:t>
      </w:r>
      <w:bookmarkEnd w:id="4079"/>
      <w:bookmarkEnd w:id="4080"/>
      <w:bookmarkEnd w:id="4081"/>
      <w:bookmarkEnd w:id="4082"/>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4083" w:name="_CR10_5_4_10"/>
      <w:bookmarkStart w:id="4084" w:name="_Toc218597686"/>
      <w:bookmarkEnd w:id="4083"/>
      <w:r w:rsidRPr="00C6761E">
        <w:rPr>
          <w:lang w:eastAsia="x-none"/>
        </w:rPr>
        <w:t>10.5.4.10</w:t>
      </w:r>
      <w:r w:rsidRPr="00C6761E">
        <w:rPr>
          <w:lang w:eastAsia="x-none"/>
        </w:rPr>
        <w:tab/>
        <w:t>Semantics of &lt;PROSE_5GPKMF_ADDRESS_REQUEST&gt;</w:t>
      </w:r>
      <w:bookmarkEnd w:id="4084"/>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4085" w:name="_CR10_5_4_11"/>
      <w:bookmarkStart w:id="4086" w:name="_Toc218597687"/>
      <w:bookmarkEnd w:id="4085"/>
      <w:r w:rsidRPr="00C6761E">
        <w:t>10.5.4.11</w:t>
      </w:r>
      <w:r w:rsidRPr="00C6761E">
        <w:tab/>
        <w:t>Semantics of &lt;PROSE_5GPKMF_ADDRESS_RESPONSE&gt;</w:t>
      </w:r>
      <w:bookmarkEnd w:id="4086"/>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4087" w:name="_CR10_5_4_12"/>
      <w:bookmarkStart w:id="4088" w:name="_Toc218597688"/>
      <w:bookmarkEnd w:id="4087"/>
      <w:r w:rsidRPr="00C6761E">
        <w:t>10.5.4.12</w:t>
      </w:r>
      <w:r w:rsidRPr="00C6761E">
        <w:tab/>
        <w:t>Semantics of &lt;PROSE_SECURITY_MATERIAL_REQUEST&gt;</w:t>
      </w:r>
      <w:bookmarkEnd w:id="4088"/>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4089" w:name="_CR10_5_4_13"/>
      <w:bookmarkStart w:id="4090" w:name="_Toc218597689"/>
      <w:bookmarkEnd w:id="4089"/>
      <w:r w:rsidRPr="00C6761E">
        <w:t>10.5.4.13</w:t>
      </w:r>
      <w:r w:rsidRPr="00C6761E">
        <w:tab/>
        <w:t>Semantics of &lt;PROSE_SECURITY_MATERIAL_RESPONSE&gt;</w:t>
      </w:r>
      <w:bookmarkEnd w:id="4090"/>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4091" w:name="_CR10_6"/>
      <w:bookmarkStart w:id="4092" w:name="_Toc218597690"/>
      <w:bookmarkEnd w:id="4091"/>
      <w:r w:rsidRPr="00C6761E">
        <w:t>10.6</w:t>
      </w:r>
      <w:r w:rsidRPr="00C6761E">
        <w:tab/>
        <w:t>5G ProSe security messages over PC8</w:t>
      </w:r>
      <w:bookmarkEnd w:id="4092"/>
    </w:p>
    <w:p w14:paraId="25217183" w14:textId="31253719" w:rsidR="008A4468" w:rsidRPr="00C6761E" w:rsidRDefault="008A4468" w:rsidP="008A4468">
      <w:pPr>
        <w:pStyle w:val="Heading3"/>
      </w:pPr>
      <w:bookmarkStart w:id="4093" w:name="_CR10_6_1"/>
      <w:bookmarkStart w:id="4094" w:name="_Toc218597691"/>
      <w:bookmarkEnd w:id="4093"/>
      <w:r w:rsidRPr="00C6761E">
        <w:t>10.6.1</w:t>
      </w:r>
      <w:r w:rsidRPr="00C6761E">
        <w:tab/>
        <w:t>General</w:t>
      </w:r>
      <w:bookmarkEnd w:id="4094"/>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4095" w:name="_CR10_6_2"/>
      <w:bookmarkStart w:id="4096" w:name="_Toc218597692"/>
      <w:bookmarkEnd w:id="4095"/>
      <w:r w:rsidRPr="00C6761E">
        <w:t>10.6.2</w:t>
      </w:r>
      <w:r w:rsidRPr="00C6761E">
        <w:tab/>
        <w:t>application/</w:t>
      </w:r>
      <w:r w:rsidR="00E007FD" w:rsidRPr="00C6761E">
        <w:t>vnd.</w:t>
      </w:r>
      <w:r w:rsidRPr="00C6761E">
        <w:t>3gpp-prose</w:t>
      </w:r>
      <w:r w:rsidR="00E007FD" w:rsidRPr="00C6761E">
        <w:t>-pc8</w:t>
      </w:r>
      <w:r w:rsidRPr="00C6761E">
        <w:t>+xml</w:t>
      </w:r>
      <w:bookmarkEnd w:id="4096"/>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4097" w:name="_CR10_6_3"/>
      <w:bookmarkStart w:id="4098" w:name="_Toc218597693"/>
      <w:bookmarkEnd w:id="4097"/>
      <w:r w:rsidRPr="00C6761E">
        <w:t>10.6.3</w:t>
      </w:r>
      <w:r w:rsidRPr="00C6761E">
        <w:tab/>
        <w:t>XML schema</w:t>
      </w:r>
      <w:bookmarkEnd w:id="4098"/>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4099" w:name="_CR10_6_4"/>
      <w:bookmarkStart w:id="4100" w:name="_Toc218597694"/>
      <w:bookmarkEnd w:id="4099"/>
      <w:r w:rsidRPr="00C6761E">
        <w:t>10.6.4</w:t>
      </w:r>
      <w:r w:rsidRPr="00C6761E">
        <w:tab/>
        <w:t>Semantics</w:t>
      </w:r>
      <w:bookmarkEnd w:id="4100"/>
    </w:p>
    <w:p w14:paraId="0175A83B" w14:textId="2249DC31" w:rsidR="008A4468" w:rsidRPr="00C6761E" w:rsidRDefault="008A4468" w:rsidP="008A4468">
      <w:pPr>
        <w:pStyle w:val="Heading4"/>
      </w:pPr>
      <w:bookmarkStart w:id="4101" w:name="_CR10_6_4_1"/>
      <w:bookmarkStart w:id="4102" w:name="_Toc218597695"/>
      <w:bookmarkEnd w:id="4101"/>
      <w:r w:rsidRPr="00C6761E">
        <w:t>10.6.4.1</w:t>
      </w:r>
      <w:r w:rsidRPr="00C6761E">
        <w:tab/>
        <w:t>General</w:t>
      </w:r>
      <w:bookmarkEnd w:id="4102"/>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4103" w:name="_CR10_6_4_2"/>
      <w:bookmarkStart w:id="4104" w:name="_Toc218597696"/>
      <w:bookmarkEnd w:id="4103"/>
      <w:r w:rsidRPr="00C6761E">
        <w:t>10.6.4.2</w:t>
      </w:r>
      <w:r w:rsidRPr="00C6761E">
        <w:tab/>
        <w:t>Semantics of &lt;PROSE_SECURITY_PARAM_REQUEST&gt; element</w:t>
      </w:r>
      <w:bookmarkEnd w:id="4104"/>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4105" w:name="_CR10_6_4_3"/>
      <w:bookmarkStart w:id="4106" w:name="_Toc218597697"/>
      <w:bookmarkEnd w:id="4105"/>
      <w:r w:rsidRPr="00C6761E">
        <w:t>10.6.4.3</w:t>
      </w:r>
      <w:r w:rsidRPr="00C6761E">
        <w:tab/>
        <w:t>Semantics of &lt;PROSE_SECURITY_PARAM_RESPONSE&gt; element</w:t>
      </w:r>
      <w:bookmarkEnd w:id="4106"/>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4107" w:name="_CR10_6_4_4"/>
      <w:bookmarkStart w:id="4108" w:name="_Toc218597698"/>
      <w:bookmarkEnd w:id="4107"/>
      <w:r w:rsidRPr="00C6761E">
        <w:t>10.6.4.4</w:t>
      </w:r>
      <w:r w:rsidRPr="00C6761E">
        <w:tab/>
        <w:t>Semantics of &lt;PROSE_PRUK_REQUEST&gt;</w:t>
      </w:r>
      <w:r w:rsidR="00D3333F" w:rsidRPr="00C6761E">
        <w:t xml:space="preserve"> element</w:t>
      </w:r>
      <w:bookmarkEnd w:id="4108"/>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4109" w:name="_CR10_6_4_5"/>
      <w:bookmarkStart w:id="4110" w:name="_Toc218597699"/>
      <w:bookmarkEnd w:id="4109"/>
      <w:r w:rsidRPr="00C6761E">
        <w:t>10.6.4.5</w:t>
      </w:r>
      <w:r w:rsidRPr="00C6761E">
        <w:tab/>
        <w:t>Semantics of &lt;PROSE_PRUK_RESPONSE&gt;</w:t>
      </w:r>
      <w:r w:rsidR="001F71E3" w:rsidRPr="00C6761E">
        <w:t xml:space="preserve"> element</w:t>
      </w:r>
      <w:bookmarkEnd w:id="4110"/>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4111" w:name="_CR10_6_4_6"/>
      <w:bookmarkStart w:id="4112" w:name="_Toc218597700"/>
      <w:bookmarkEnd w:id="4111"/>
      <w:r w:rsidRPr="00C6761E">
        <w:t>10.6.4.6</w:t>
      </w:r>
      <w:r w:rsidRPr="00C6761E">
        <w:tab/>
        <w:t>Semantics of &lt;PROSE_KEY_REQUEST&gt; element</w:t>
      </w:r>
      <w:bookmarkEnd w:id="4112"/>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4113" w:name="_CR10_6_4_7"/>
      <w:bookmarkStart w:id="4114" w:name="_Toc218597701"/>
      <w:bookmarkEnd w:id="4113"/>
      <w:r w:rsidRPr="00C6761E">
        <w:t>10.6.4.7</w:t>
      </w:r>
      <w:r w:rsidRPr="00C6761E">
        <w:tab/>
        <w:t>Semantics of &lt;PROSE_KEY_RESPONSE&gt; element</w:t>
      </w:r>
      <w:bookmarkEnd w:id="4114"/>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4115" w:name="_CR10_7"/>
      <w:bookmarkStart w:id="4116" w:name="_Toc525231338"/>
      <w:bookmarkStart w:id="4117" w:name="_Toc59198738"/>
      <w:bookmarkStart w:id="4118" w:name="_Toc75283096"/>
      <w:bookmarkStart w:id="4119" w:name="_Toc218597702"/>
      <w:bookmarkEnd w:id="4115"/>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4116"/>
      <w:bookmarkEnd w:id="4117"/>
      <w:bookmarkEnd w:id="4118"/>
      <w:bookmarkEnd w:id="4119"/>
    </w:p>
    <w:p w14:paraId="6BDE0283" w14:textId="77777777" w:rsidR="0086513B" w:rsidRPr="00C6761E" w:rsidRDefault="0086513B" w:rsidP="0086513B">
      <w:pPr>
        <w:pStyle w:val="Heading3"/>
      </w:pPr>
      <w:bookmarkStart w:id="4120" w:name="_CR10_7_1"/>
      <w:bookmarkStart w:id="4121" w:name="_Toc525231339"/>
      <w:bookmarkStart w:id="4122" w:name="_Toc59198739"/>
      <w:bookmarkStart w:id="4123" w:name="_Toc75283097"/>
      <w:bookmarkStart w:id="4124" w:name="_Toc218597703"/>
      <w:bookmarkEnd w:id="4120"/>
      <w:r w:rsidRPr="00C6761E">
        <w:t>10.7.1</w:t>
      </w:r>
      <w:r w:rsidRPr="00C6761E">
        <w:tab/>
        <w:t>General</w:t>
      </w:r>
      <w:bookmarkEnd w:id="4121"/>
      <w:bookmarkEnd w:id="4122"/>
      <w:bookmarkEnd w:id="4123"/>
      <w:bookmarkEnd w:id="4124"/>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4125" w:name="_CR10_7_2"/>
      <w:bookmarkStart w:id="4126" w:name="_Toc525231340"/>
      <w:bookmarkStart w:id="4127" w:name="_Toc59198740"/>
      <w:bookmarkStart w:id="4128" w:name="_Toc75283098"/>
      <w:bookmarkStart w:id="4129" w:name="_Toc218597704"/>
      <w:bookmarkEnd w:id="4125"/>
      <w:r w:rsidRPr="00C6761E">
        <w:t>10.7.2</w:t>
      </w:r>
      <w:r w:rsidRPr="00C6761E">
        <w:tab/>
        <w:t>application/</w:t>
      </w:r>
      <w:r w:rsidR="001C6941" w:rsidRPr="00C6761E">
        <w:t>vnd.</w:t>
      </w:r>
      <w:r w:rsidRPr="00C6761E">
        <w:t>3gpp-prose-pc3</w:t>
      </w:r>
      <w:r w:rsidR="00E5189E" w:rsidRPr="00C6761E">
        <w:t>a</w:t>
      </w:r>
      <w:r w:rsidRPr="00C6761E">
        <w:t>ch+xml</w:t>
      </w:r>
      <w:bookmarkEnd w:id="4126"/>
      <w:bookmarkEnd w:id="4127"/>
      <w:bookmarkEnd w:id="4128"/>
      <w:bookmarkEnd w:id="4129"/>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4130" w:name="_CR10_7_3"/>
      <w:bookmarkStart w:id="4131" w:name="_Toc525231341"/>
      <w:bookmarkStart w:id="4132" w:name="_Toc59198741"/>
      <w:bookmarkStart w:id="4133" w:name="_Toc75283099"/>
      <w:bookmarkStart w:id="4134" w:name="_Toc218597705"/>
      <w:bookmarkEnd w:id="4130"/>
      <w:r w:rsidRPr="00AD606A">
        <w:rPr>
          <w:lang w:val="de-DE"/>
        </w:rPr>
        <w:t>10.7.3</w:t>
      </w:r>
      <w:r w:rsidRPr="00AD606A">
        <w:rPr>
          <w:lang w:val="de-DE"/>
        </w:rPr>
        <w:tab/>
        <w:t>XML Schema</w:t>
      </w:r>
      <w:bookmarkEnd w:id="4131"/>
      <w:bookmarkEnd w:id="4132"/>
      <w:bookmarkEnd w:id="4133"/>
      <w:bookmarkEnd w:id="4134"/>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14798D1" w:rsidR="0086513B" w:rsidRPr="00A40E83" w:rsidRDefault="00A40E83" w:rsidP="00A40E83">
      <w:pPr>
        <w:pStyle w:val="PL"/>
      </w:pPr>
      <w:r w:rsidRPr="00A40E83">
        <w:t xml:space="preserve">    </w:t>
      </w:r>
      <w:r w:rsidR="0086513B" w:rsidRPr="00A40E83">
        <w:t>&lt;xs:attribute name="</w:t>
      </w:r>
      <w:r w:rsidR="0086513B" w:rsidRPr="00A40E83">
        <w:rPr>
          <w:rFonts w:hint="eastAsia"/>
        </w:rPr>
        <w:t>gfbr</w:t>
      </w:r>
      <w:r w:rsidR="0086513B" w:rsidRPr="00A40E83">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4135" w:name="_CR10_7_4"/>
      <w:bookmarkStart w:id="4136" w:name="_Toc525231342"/>
      <w:bookmarkStart w:id="4137" w:name="_Toc59198742"/>
      <w:bookmarkStart w:id="4138" w:name="_Toc75283100"/>
      <w:bookmarkStart w:id="4139" w:name="_Toc218597706"/>
      <w:bookmarkEnd w:id="4135"/>
      <w:r w:rsidRPr="00C6761E">
        <w:t>10.7.4</w:t>
      </w:r>
      <w:r w:rsidRPr="00C6761E">
        <w:tab/>
        <w:t>Semantics</w:t>
      </w:r>
      <w:bookmarkEnd w:id="4136"/>
      <w:bookmarkEnd w:id="4137"/>
      <w:bookmarkEnd w:id="4138"/>
      <w:bookmarkEnd w:id="4139"/>
    </w:p>
    <w:p w14:paraId="284A6D87" w14:textId="77777777" w:rsidR="0086513B" w:rsidRPr="00C6761E" w:rsidRDefault="0086513B" w:rsidP="0086513B">
      <w:pPr>
        <w:pStyle w:val="Heading4"/>
      </w:pPr>
      <w:bookmarkStart w:id="4140" w:name="_CR10_7_4_1"/>
      <w:bookmarkStart w:id="4141" w:name="_Toc525231343"/>
      <w:bookmarkStart w:id="4142" w:name="_Toc59198743"/>
      <w:bookmarkStart w:id="4143" w:name="_Toc75283101"/>
      <w:bookmarkStart w:id="4144" w:name="_Toc218597707"/>
      <w:bookmarkEnd w:id="4140"/>
      <w:r w:rsidRPr="00C6761E">
        <w:t>10.7.4.1</w:t>
      </w:r>
      <w:r w:rsidRPr="00C6761E">
        <w:tab/>
        <w:t>General</w:t>
      </w:r>
      <w:bookmarkEnd w:id="4141"/>
      <w:bookmarkEnd w:id="4142"/>
      <w:bookmarkEnd w:id="4143"/>
      <w:bookmarkEnd w:id="4144"/>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4145" w:name="_CR10_7_4_2"/>
      <w:bookmarkStart w:id="4146" w:name="_Toc525231344"/>
      <w:bookmarkStart w:id="4147" w:name="_Toc59198744"/>
      <w:bookmarkStart w:id="4148" w:name="_Toc75283102"/>
      <w:bookmarkStart w:id="4149" w:name="_Toc218597708"/>
      <w:bookmarkEnd w:id="4145"/>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4146"/>
      <w:bookmarkEnd w:id="4147"/>
      <w:bookmarkEnd w:id="4148"/>
      <w:bookmarkEnd w:id="4149"/>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4150" w:name="_CR10_7_4_3"/>
      <w:bookmarkStart w:id="4151" w:name="_Toc525231345"/>
      <w:bookmarkStart w:id="4152" w:name="_Toc59198745"/>
      <w:bookmarkStart w:id="4153" w:name="_Toc75283103"/>
      <w:bookmarkStart w:id="4154" w:name="_Toc218597709"/>
      <w:bookmarkEnd w:id="4150"/>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4151"/>
      <w:bookmarkEnd w:id="4152"/>
      <w:bookmarkEnd w:id="4153"/>
      <w:bookmarkEnd w:id="4154"/>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4155" w:name="_CR10_8"/>
      <w:bookmarkStart w:id="4156" w:name="_Toc218597710"/>
      <w:bookmarkEnd w:id="4155"/>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4156"/>
    </w:p>
    <w:p w14:paraId="316437E9" w14:textId="23DAA46B" w:rsidR="00151C33" w:rsidRDefault="00151C33" w:rsidP="00151C33">
      <w:pPr>
        <w:pStyle w:val="Heading3"/>
        <w:rPr>
          <w:rFonts w:eastAsia="Malgun Gothic"/>
          <w:lang w:eastAsia="ko-KR"/>
        </w:rPr>
      </w:pPr>
      <w:bookmarkStart w:id="4157" w:name="_CR10_8_1"/>
      <w:bookmarkStart w:id="4158" w:name="_Toc218597711"/>
      <w:bookmarkEnd w:id="4157"/>
      <w:r w:rsidRPr="00C6761E">
        <w:t>10.</w:t>
      </w:r>
      <w:r>
        <w:rPr>
          <w:rFonts w:eastAsia="Malgun Gothic" w:hint="eastAsia"/>
          <w:lang w:eastAsia="ko-KR"/>
        </w:rPr>
        <w:t>8</w:t>
      </w:r>
      <w:r w:rsidRPr="00C6761E">
        <w:t>.1</w:t>
      </w:r>
      <w:r w:rsidRPr="00C6761E">
        <w:tab/>
        <w:t>General</w:t>
      </w:r>
      <w:bookmarkEnd w:id="4158"/>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6C35D35E" w:rsidR="00151C33" w:rsidRDefault="00151C33" w:rsidP="00151C33">
      <w:pPr>
        <w:pStyle w:val="Heading3"/>
        <w:rPr>
          <w:rFonts w:eastAsia="Malgun Gothic"/>
          <w:lang w:eastAsia="ko-KR"/>
        </w:rPr>
      </w:pPr>
      <w:bookmarkStart w:id="4159" w:name="_CR10_8_2"/>
      <w:bookmarkStart w:id="4160" w:name="_Toc218597712"/>
      <w:bookmarkEnd w:id="4159"/>
      <w:r w:rsidRPr="00C6761E">
        <w:lastRenderedPageBreak/>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discovery info message</w:t>
      </w:r>
      <w:bookmarkEnd w:id="4160"/>
      <w:r w:rsidRPr="00C6761E">
        <w:t xml:space="preserve"> </w:t>
      </w:r>
    </w:p>
    <w:p w14:paraId="3F92C2C1" w14:textId="1E3A279D" w:rsidR="00151C33" w:rsidRDefault="00151C33" w:rsidP="00151C33">
      <w:pPr>
        <w:pStyle w:val="Heading4"/>
        <w:rPr>
          <w:rFonts w:eastAsia="Malgun Gothic"/>
          <w:lang w:eastAsia="ko-KR"/>
        </w:rPr>
      </w:pPr>
      <w:bookmarkStart w:id="4161" w:name="_CR10_8_2_1"/>
      <w:bookmarkStart w:id="4162" w:name="_Toc218597713"/>
      <w:bookmarkEnd w:id="4161"/>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4162"/>
    </w:p>
    <w:p w14:paraId="7C464246" w14:textId="77777777"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 in order to propagate the DNS information of 5G ProSe multi-hop layer-3 end UEs connected to the MANET network.</w:t>
      </w:r>
    </w:p>
    <w:p w14:paraId="2E69614E" w14:textId="7A0D04A6" w:rsidR="00151C33" w:rsidRDefault="00151C33" w:rsidP="00151C33">
      <w:pPr>
        <w:rPr>
          <w:rFonts w:eastAsia="Malgun Gothic"/>
          <w:lang w:val="en-US" w:eastAsia="ko-KR"/>
        </w:rPr>
      </w:pPr>
      <w:r w:rsidRPr="00DF0614">
        <w:rPr>
          <w:rFonts w:eastAsia="Malgun Gothic" w:hint="eastAsia"/>
          <w:lang w:eastAsia="ko-KR"/>
        </w:rPr>
        <w:t>In this clause, the Multi-hop UE-to-UE discovery</w:t>
      </w:r>
      <w:r>
        <w:rPr>
          <w:rFonts w:eastAsia="Malgun Gothic" w:hint="eastAsia"/>
          <w:lang w:eastAsia="ko-KR"/>
        </w:rPr>
        <w:t xml:space="preserve"> info (as a new message TLV block) is defined in table</w:t>
      </w:r>
      <w:r>
        <w:rPr>
          <w:rFonts w:eastAsia="Malgun Gothic"/>
          <w:lang w:val="en-US" w:eastAsia="ko-KR"/>
        </w:rPr>
        <w:t> </w:t>
      </w:r>
      <w:r>
        <w:rPr>
          <w:rFonts w:eastAsia="Malgun Gothic" w:hint="eastAsia"/>
          <w:lang w:val="en-US" w:eastAsia="ko-KR"/>
        </w:rPr>
        <w:t xml:space="preserve">10.8.2.1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discovery info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considerations:</w:t>
      </w:r>
    </w:p>
    <w:p w14:paraId="1BC6BA24" w14:textId="77777777" w:rsidR="00151C33" w:rsidRPr="006415ED" w:rsidRDefault="00151C33" w:rsidP="00FF6B07">
      <w:pPr>
        <w:pStyle w:val="B1"/>
        <w:rPr>
          <w:lang w:eastAsia="ko-KR"/>
        </w:rPr>
      </w:pPr>
      <w:r>
        <w:rPr>
          <w:rFonts w:hint="eastAsia"/>
          <w:lang w:eastAsia="ko-KR"/>
        </w:rPr>
        <w:t>a)</w:t>
      </w:r>
      <w:r>
        <w:rPr>
          <w:rFonts w:hint="eastAsia"/>
          <w:lang w:eastAsia="ko-KR"/>
        </w:rPr>
        <w:tab/>
        <w:t>&lt;msg-type&gt; field</w:t>
      </w:r>
      <w:r w:rsidRPr="006415ED">
        <w:rPr>
          <w:lang w:eastAsia="ko-KR"/>
        </w:rPr>
        <w:t xml:space="preserve"> is set to the value of "5G ProSe MANET discovery info message"</w:t>
      </w:r>
      <w:r>
        <w:rPr>
          <w:rFonts w:hint="eastAsia"/>
          <w:lang w:eastAsia="ko-KR"/>
        </w:rPr>
        <w:t>; and</w:t>
      </w:r>
    </w:p>
    <w:p w14:paraId="31DFB186" w14:textId="4EFF8B45" w:rsidR="00151C33" w:rsidRDefault="00973250" w:rsidP="00FF6B07">
      <w:pPr>
        <w:pStyle w:val="B1"/>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6DAA2F3A" w14:textId="77777777" w:rsidR="00151C33" w:rsidRDefault="00151C33" w:rsidP="00151C33">
      <w:pPr>
        <w:pStyle w:val="EditorsNote"/>
        <w:rPr>
          <w:lang w:eastAsia="ko-KR"/>
        </w:rPr>
      </w:pPr>
      <w:r>
        <w:rPr>
          <w:rFonts w:hint="eastAsia"/>
          <w:lang w:eastAsia="ko-KR"/>
        </w:rPr>
        <w:t>Editor's Note (</w:t>
      </w:r>
      <w:r>
        <w:rPr>
          <w:rFonts w:hint="eastAsia"/>
          <w:lang w:val="en-US" w:eastAsia="ko-KR"/>
        </w:rPr>
        <w:t>CR0687</w:t>
      </w:r>
      <w:r>
        <w:rPr>
          <w:rFonts w:hint="eastAsia"/>
          <w:lang w:eastAsia="ko-KR"/>
        </w:rPr>
        <w:t>, 5G_ProSe_Ph2): IANA registration is required for &lt;msg-type&gt; field.</w:t>
      </w:r>
    </w:p>
    <w:p w14:paraId="34E2C433" w14:textId="758D0E14" w:rsidR="00151C33" w:rsidRPr="006E2B61" w:rsidRDefault="00151C33" w:rsidP="00151C33">
      <w:pPr>
        <w:pStyle w:val="TH"/>
        <w:rPr>
          <w:rFonts w:eastAsia="Malgun Gothic"/>
          <w:lang w:eastAsia="ko-KR"/>
        </w:rPr>
      </w:pPr>
      <w:bookmarkStart w:id="4163" w:name="_CRTable10_8_2_1"/>
      <w:r w:rsidRPr="00C6761E">
        <w:t>Table </w:t>
      </w:r>
      <w:bookmarkEnd w:id="4163"/>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5D53EF">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5D53EF">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5D53EF">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5D53EF">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5D53EF">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40459A83" w:rsidR="00151C33" w:rsidRPr="00B438F9" w:rsidRDefault="00151C33" w:rsidP="005D53EF">
            <w:pPr>
              <w:pStyle w:val="TAC"/>
              <w:rPr>
                <w:rFonts w:eastAsia="Malgun Gothic"/>
                <w:lang w:eastAsia="ko-KR"/>
              </w:rPr>
            </w:pPr>
            <w:r>
              <w:rPr>
                <w:rFonts w:eastAsia="Malgun Gothic" w:hint="eastAsia"/>
                <w:lang w:eastAsia="ko-KR"/>
              </w:rPr>
              <w:t>TLV</w:t>
            </w:r>
            <w:r w:rsidR="001C1D56">
              <w:rPr>
                <w:rFonts w:eastAsia="Malgun Gothic"/>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44F2C058" w14:textId="0F401A2D" w:rsidR="00151C33" w:rsidRPr="00EA2492" w:rsidRDefault="001C1D56" w:rsidP="005D53EF">
            <w:pPr>
              <w:pStyle w:val="TAC"/>
              <w:rPr>
                <w:rFonts w:eastAsia="Malgun Gothic"/>
                <w:lang w:eastAsia="ko-KR"/>
              </w:rPr>
            </w:pPr>
            <w:r>
              <w:rPr>
                <w:rFonts w:eastAsia="Malgun Gothic"/>
                <w:lang w:eastAsia="ko-KR"/>
              </w:rPr>
              <w:t>14-6</w:t>
            </w:r>
            <w:r w:rsidRPr="00A62814">
              <w:rPr>
                <w:rFonts w:eastAsia="Malgun Gothic"/>
                <w:lang w:eastAsia="ko-KR"/>
              </w:rPr>
              <w:t>553</w:t>
            </w:r>
            <w:r>
              <w:rPr>
                <w:rFonts w:eastAsia="Malgun Gothic"/>
                <w:lang w:eastAsia="ko-KR"/>
              </w:rPr>
              <w:t>9</w:t>
            </w:r>
          </w:p>
        </w:tc>
      </w:tr>
    </w:tbl>
    <w:p w14:paraId="6D5DE434" w14:textId="77777777" w:rsidR="00151C33" w:rsidRDefault="00151C33" w:rsidP="00151C33">
      <w:pPr>
        <w:rPr>
          <w:rFonts w:eastAsia="Malgun Gothic"/>
          <w:lang w:eastAsia="ko-KR"/>
        </w:rPr>
      </w:pPr>
    </w:p>
    <w:p w14:paraId="748B8DE4" w14:textId="79E058A4" w:rsidR="001746F2" w:rsidRPr="00B601E4" w:rsidRDefault="001746F2" w:rsidP="001746F2">
      <w:pPr>
        <w:pStyle w:val="Heading2"/>
        <w:rPr>
          <w:lang w:eastAsia="ko-KR"/>
        </w:rPr>
      </w:pPr>
      <w:bookmarkStart w:id="4164" w:name="_CR10_9"/>
      <w:bookmarkStart w:id="4165" w:name="_Toc218597714"/>
      <w:bookmarkEnd w:id="4164"/>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4165"/>
    </w:p>
    <w:p w14:paraId="28CF5FD6" w14:textId="5F6836C8" w:rsidR="001746F2" w:rsidRPr="00B601E4" w:rsidRDefault="001746F2" w:rsidP="001746F2">
      <w:pPr>
        <w:pStyle w:val="Heading3"/>
        <w:rPr>
          <w:lang w:eastAsia="ko-KR"/>
        </w:rPr>
      </w:pPr>
      <w:bookmarkStart w:id="4166" w:name="_CR10_9_1"/>
      <w:bookmarkStart w:id="4167" w:name="_Toc218597715"/>
      <w:bookmarkEnd w:id="4166"/>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4167"/>
    </w:p>
    <w:p w14:paraId="369C5FE5" w14:textId="49EC5C6D" w:rsidR="001746F2" w:rsidRPr="00B601E4" w:rsidRDefault="001746F2" w:rsidP="001746F2">
      <w:pPr>
        <w:rPr>
          <w:lang w:val="en-US"/>
        </w:rPr>
      </w:pPr>
      <w:bookmarkStart w:id="4168" w:name="_Hlk193886561"/>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4169" w:name="_CRTable10_9_1_1"/>
      <w:r w:rsidRPr="00B601E4">
        <w:t>Table </w:t>
      </w:r>
      <w:bookmarkEnd w:id="4169"/>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5D53EF">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5D53EF">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5D53EF">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5D53EF">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5D53EF">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5D53EF">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B601E4" w:rsidRDefault="001746F2" w:rsidP="005D53EF">
            <w:pPr>
              <w:pStyle w:val="TAL"/>
              <w:rPr>
                <w:lang w:eastAsia="ko-KR"/>
              </w:rPr>
            </w:pPr>
            <w:r w:rsidRPr="00B601E4">
              <w:t xml:space="preserve">ProSe </w:t>
            </w:r>
            <w:r w:rsidRPr="00B601E4">
              <w:rPr>
                <w:rFonts w:hint="eastAsia"/>
                <w:lang w:eastAsia="ko-KR"/>
              </w:rPr>
              <w:t>broadcasting</w:t>
            </w:r>
            <w:r w:rsidRPr="00B601E4">
              <w:t xml:space="preserve"> message type (NOTE </w:t>
            </w:r>
            <w:r w:rsidRPr="00B601E4">
              <w:rPr>
                <w:rFonts w:hint="eastAsia"/>
                <w:lang w:eastAsia="ko-KR"/>
              </w:rPr>
              <w:t>1</w:t>
            </w:r>
            <w:r w:rsidRPr="00B601E4">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B601E4" w:rsidRDefault="001746F2" w:rsidP="005D53EF">
            <w:pPr>
              <w:pStyle w:val="TAL"/>
            </w:pPr>
            <w:r w:rsidRPr="00B601E4">
              <w:t xml:space="preserve">ProSe </w:t>
            </w:r>
            <w:r w:rsidRPr="00B601E4">
              <w:rPr>
                <w:rFonts w:hint="eastAsia"/>
                <w:lang w:eastAsia="ko-KR"/>
              </w:rPr>
              <w:t>broadcasting</w:t>
            </w:r>
            <w:r w:rsidRPr="00B601E4">
              <w:t xml:space="preserve"> message type</w:t>
            </w:r>
          </w:p>
          <w:p w14:paraId="6DC0FC77" w14:textId="17799CE9" w:rsidR="001746F2" w:rsidRPr="00B601E4" w:rsidRDefault="001746F2" w:rsidP="005D53EF">
            <w:pPr>
              <w:pStyle w:val="TAL"/>
            </w:pPr>
            <w:r w:rsidRPr="00B601E4">
              <w:t>11.</w:t>
            </w:r>
            <w:r w:rsidR="001F2C29">
              <w:rPr>
                <w:lang w:eastAsia="ko-KR"/>
              </w:rPr>
              <w:t>9</w:t>
            </w:r>
            <w:r w:rsidRPr="00B601E4">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5D53EF">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5D53EF">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5D53EF">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B601E4" w:rsidRDefault="001746F2" w:rsidP="005D53EF">
            <w:pPr>
              <w:pStyle w:val="TAL"/>
              <w:rPr>
                <w:lang w:eastAsia="ko-KR"/>
              </w:rPr>
            </w:pPr>
            <w:r w:rsidRPr="00B601E4">
              <w:rPr>
                <w:rFonts w:hint="eastAsia"/>
                <w:lang w:eastAsia="ko-KR"/>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B601E4" w:rsidRDefault="001746F2" w:rsidP="005D53EF">
            <w:pPr>
              <w:pStyle w:val="TAL"/>
              <w:rPr>
                <w:lang w:eastAsia="ko-KR"/>
              </w:rPr>
            </w:pPr>
            <w:r w:rsidRPr="00B601E4">
              <w:rPr>
                <w:rFonts w:hint="eastAsia"/>
                <w:lang w:eastAsia="ko-KR"/>
              </w:rPr>
              <w:t>Hop count</w:t>
            </w:r>
          </w:p>
          <w:p w14:paraId="390C205A" w14:textId="77777777" w:rsidR="001746F2" w:rsidRPr="00B601E4" w:rsidRDefault="001746F2" w:rsidP="005D53EF">
            <w:pPr>
              <w:pStyle w:val="TAL"/>
              <w:rPr>
                <w:lang w:eastAsia="ko-KR"/>
              </w:rPr>
            </w:pPr>
            <w:r w:rsidRPr="00B601E4">
              <w:rPr>
                <w:rFonts w:hint="eastAsia"/>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5D53EF">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B601E4" w:rsidRDefault="001746F2" w:rsidP="005D53EF">
            <w:pPr>
              <w:pStyle w:val="TAL"/>
              <w:rPr>
                <w:lang w:eastAsia="ko-KR"/>
              </w:rPr>
            </w:pPr>
            <w:r w:rsidRPr="00B601E4">
              <w:rPr>
                <w:rFonts w:hint="eastAsia"/>
                <w:lang w:eastAsia="ko-KR"/>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B601E4" w:rsidRDefault="001746F2" w:rsidP="005D53EF">
            <w:pPr>
              <w:pStyle w:val="TAL"/>
              <w:rPr>
                <w:lang w:eastAsia="ko-KR"/>
              </w:rPr>
            </w:pPr>
            <w:r w:rsidRPr="00B601E4">
              <w:rPr>
                <w:rFonts w:hint="eastAsia"/>
                <w:lang w:eastAsia="ko-KR"/>
              </w:rPr>
              <w:t>Warning message content NG-RAN</w:t>
            </w:r>
          </w:p>
          <w:p w14:paraId="6C73F777" w14:textId="77777777" w:rsidR="001746F2" w:rsidRPr="00B601E4" w:rsidRDefault="001746F2" w:rsidP="005D53EF">
            <w:pPr>
              <w:pStyle w:val="TAL"/>
              <w:rPr>
                <w:lang w:eastAsia="ko-KR"/>
              </w:rPr>
            </w:pPr>
            <w:r w:rsidRPr="00B601E4">
              <w:rPr>
                <w:rFonts w:hint="eastAsia"/>
                <w:lang w:eastAsia="ko-KR"/>
              </w:rPr>
              <w:t>(NOTE</w:t>
            </w:r>
            <w:r w:rsidRPr="00B601E4">
              <w:rPr>
                <w:lang w:val="en-US" w:eastAsia="ko-KR"/>
              </w:rPr>
              <w:t> </w:t>
            </w:r>
            <w:r w:rsidRPr="00B601E4">
              <w:rPr>
                <w:rFonts w:hint="eastAsia"/>
                <w:lang w:val="en-US" w:eastAsia="ko-KR"/>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43A7A331" w:rsidR="001746F2" w:rsidRPr="00B601E4" w:rsidRDefault="00ED64FE" w:rsidP="005D53EF">
            <w:pPr>
              <w:pStyle w:val="TAC"/>
              <w:rPr>
                <w:lang w:eastAsia="ko-KR"/>
              </w:rPr>
            </w:pPr>
            <w:r>
              <w:rPr>
                <w:lang w:eastAsia="ko-KR"/>
              </w:rPr>
              <w:t>L</w:t>
            </w:r>
            <w:r w:rsidR="001746F2" w:rsidRPr="00B601E4">
              <w:rPr>
                <w:rFonts w:hint="eastAsia"/>
                <w:lang w:eastAsia="ko-KR"/>
              </w:rPr>
              <w:t>V</w:t>
            </w:r>
            <w:r>
              <w:rPr>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74367960" w14:textId="48B210DE" w:rsidR="001746F2" w:rsidRPr="00B601E4" w:rsidRDefault="00ED64FE" w:rsidP="005D53EF">
            <w:pPr>
              <w:pStyle w:val="TAC"/>
              <w:rPr>
                <w:lang w:eastAsia="ko-KR"/>
              </w:rPr>
            </w:pPr>
            <w:r>
              <w:rPr>
                <w:rFonts w:eastAsiaTheme="minorEastAsia" w:hint="eastAsia"/>
                <w:lang w:val="en-US" w:eastAsia="zh-CN"/>
              </w:rPr>
              <w:t>6</w:t>
            </w:r>
            <w:r>
              <w:rPr>
                <w:rFonts w:eastAsiaTheme="minorEastAsia" w:hint="eastAsia"/>
                <w:lang w:eastAsia="zh-CN"/>
              </w:rPr>
              <w:t>-9600</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5D53EF">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EE1F8FA" w:rsidR="001746F2" w:rsidRPr="00B601E4" w:rsidRDefault="001746F2" w:rsidP="005D53EF">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00ED64FE">
              <w:rPr>
                <w:rFonts w:hint="eastAsia"/>
                <w:lang w:eastAsia="ko-KR"/>
              </w:rPr>
              <w:t>The warning message content contains the contents of SIB6</w:t>
            </w:r>
            <w:r w:rsidR="00ED64FE">
              <w:rPr>
                <w:rFonts w:eastAsia="SimSun" w:hint="eastAsia"/>
                <w:lang w:val="en-US" w:eastAsia="zh-CN"/>
              </w:rPr>
              <w:t>,</w:t>
            </w:r>
            <w:r w:rsidR="00ED64FE">
              <w:rPr>
                <w:rFonts w:hint="eastAsia"/>
                <w:lang w:eastAsia="ko-KR"/>
              </w:rPr>
              <w:t xml:space="preserve"> SIB7, or SIB8 as specified in 3GPP</w:t>
            </w:r>
            <w:r w:rsidR="00ED64FE">
              <w:rPr>
                <w:lang w:val="en-US" w:eastAsia="ko-KR"/>
              </w:rPr>
              <w:t> </w:t>
            </w:r>
            <w:r w:rsidR="00ED64FE">
              <w:rPr>
                <w:rFonts w:hint="eastAsia"/>
                <w:lang w:eastAsia="ko-KR"/>
              </w:rPr>
              <w:t>TS</w:t>
            </w:r>
            <w:r w:rsidR="00ED64FE">
              <w:rPr>
                <w:lang w:val="en-US" w:eastAsia="ko-KR"/>
              </w:rPr>
              <w:t> </w:t>
            </w:r>
            <w:r w:rsidR="00ED64FE">
              <w:rPr>
                <w:rFonts w:hint="eastAsia"/>
                <w:lang w:eastAsia="ko-KR"/>
              </w:rPr>
              <w:t>38.331</w:t>
            </w:r>
            <w:r w:rsidR="00ED64FE">
              <w:rPr>
                <w:lang w:val="en-US" w:eastAsia="ko-KR"/>
              </w:rPr>
              <w:t> [</w:t>
            </w:r>
            <w:r w:rsidR="00ED64FE">
              <w:rPr>
                <w:rFonts w:hint="eastAsia"/>
                <w:lang w:eastAsia="ko-KR"/>
              </w:rPr>
              <w:t>13]</w:t>
            </w:r>
            <w:r w:rsidR="00ED64FE">
              <w:rPr>
                <w:lang w:eastAsia="ko-KR"/>
              </w:rPr>
              <w:t>.</w:t>
            </w:r>
          </w:p>
        </w:tc>
      </w:tr>
    </w:tbl>
    <w:p w14:paraId="0ACD9B27" w14:textId="77777777" w:rsidR="006D467C" w:rsidRDefault="006D467C" w:rsidP="006D467C">
      <w:pPr>
        <w:rPr>
          <w:lang w:eastAsia="zh-CN"/>
        </w:rPr>
      </w:pPr>
      <w:bookmarkStart w:id="4170" w:name="_CR11"/>
      <w:bookmarkEnd w:id="4168"/>
      <w:bookmarkEnd w:id="4170"/>
    </w:p>
    <w:p w14:paraId="4E80CD83" w14:textId="092EB34B" w:rsidR="00FF4F78" w:rsidRPr="00C6761E" w:rsidRDefault="00AF026B" w:rsidP="00FF4F78">
      <w:pPr>
        <w:pStyle w:val="Heading1"/>
      </w:pPr>
      <w:bookmarkStart w:id="4171" w:name="_Toc218597716"/>
      <w:r w:rsidRPr="00C6761E">
        <w:t>11</w:t>
      </w:r>
      <w:r w:rsidR="00FF4F78" w:rsidRPr="00C6761E">
        <w:tab/>
      </w:r>
      <w:r w:rsidR="00E33D70" w:rsidRPr="00C6761E">
        <w:t>I</w:t>
      </w:r>
      <w:r w:rsidR="00FF4F78" w:rsidRPr="00C6761E">
        <w:t>nformation elements coding</w:t>
      </w:r>
      <w:bookmarkEnd w:id="4171"/>
    </w:p>
    <w:p w14:paraId="3E58F52E" w14:textId="6CDD9745" w:rsidR="00C144F4" w:rsidRPr="00C6761E" w:rsidRDefault="00AF026B" w:rsidP="00C144F4">
      <w:pPr>
        <w:pStyle w:val="Heading2"/>
      </w:pPr>
      <w:bookmarkStart w:id="4172" w:name="_CR11_1"/>
      <w:bookmarkStart w:id="4173" w:name="_Toc218597717"/>
      <w:bookmarkEnd w:id="4172"/>
      <w:r w:rsidRPr="00C6761E">
        <w:t>11.</w:t>
      </w:r>
      <w:r w:rsidR="00C144F4" w:rsidRPr="00C6761E">
        <w:t>1</w:t>
      </w:r>
      <w:r w:rsidR="00C144F4" w:rsidRPr="00C6761E">
        <w:tab/>
        <w:t>Overview</w:t>
      </w:r>
      <w:bookmarkEnd w:id="4173"/>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lastRenderedPageBreak/>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4174" w:name="_CR11_2"/>
      <w:bookmarkStart w:id="4175" w:name="_Toc218597718"/>
      <w:bookmarkEnd w:id="4174"/>
      <w:r w:rsidRPr="00C6761E">
        <w:t>11.</w:t>
      </w:r>
      <w:r w:rsidR="00C144F4" w:rsidRPr="00C6761E">
        <w:t>2</w:t>
      </w:r>
      <w:r w:rsidR="00C144F4" w:rsidRPr="00C6761E">
        <w:tab/>
        <w:t>5G ProSe direct discovery message formats</w:t>
      </w:r>
      <w:bookmarkEnd w:id="4175"/>
    </w:p>
    <w:p w14:paraId="09B68830" w14:textId="332630A8" w:rsidR="00CB3A44" w:rsidRPr="00C6761E" w:rsidRDefault="00CB3A44" w:rsidP="00CB3A44">
      <w:pPr>
        <w:pStyle w:val="Heading3"/>
      </w:pPr>
      <w:bookmarkStart w:id="4176" w:name="_CR11_2_1"/>
      <w:bookmarkStart w:id="4177" w:name="_Toc59199394"/>
      <w:bookmarkStart w:id="4178" w:name="_Toc59198803"/>
      <w:bookmarkStart w:id="4179" w:name="_Toc525231403"/>
      <w:bookmarkStart w:id="4180" w:name="_Toc218597719"/>
      <w:bookmarkEnd w:id="4176"/>
      <w:r w:rsidRPr="00C6761E">
        <w:t>11.2.1</w:t>
      </w:r>
      <w:r w:rsidRPr="00C6761E">
        <w:tab/>
      </w:r>
      <w:r w:rsidR="00B70707" w:rsidRPr="00C6761E">
        <w:t xml:space="preserve">ProSe </w:t>
      </w:r>
      <w:r w:rsidR="006E5116" w:rsidRPr="00C6761E">
        <w:t>direct discovery</w:t>
      </w:r>
      <w:r w:rsidR="00B70707" w:rsidRPr="00C6761E">
        <w:t xml:space="preserve"> PC5 </w:t>
      </w:r>
      <w:bookmarkEnd w:id="4177"/>
      <w:bookmarkEnd w:id="4178"/>
      <w:bookmarkEnd w:id="4179"/>
      <w:r w:rsidR="005808D1" w:rsidRPr="00C6761E">
        <w:t>message type</w:t>
      </w:r>
      <w:bookmarkEnd w:id="418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418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4182" w:name="_CRFigure11_2_1_1"/>
      <w:bookmarkEnd w:id="4181"/>
      <w:r w:rsidRPr="00C6761E">
        <w:t>Figure </w:t>
      </w:r>
      <w:bookmarkEnd w:id="418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4183" w:name="_CRTable11_2_1_1"/>
      <w:bookmarkStart w:id="4184" w:name="_Hlk209540866"/>
      <w:r w:rsidRPr="00C6761E">
        <w:lastRenderedPageBreak/>
        <w:t>Table </w:t>
      </w:r>
      <w:bookmarkEnd w:id="4183"/>
      <w:r w:rsidRPr="00C6761E">
        <w:t>11.2.1.1</w:t>
      </w:r>
      <w:bookmarkEnd w:id="4184"/>
      <w:r w:rsidRPr="00C6761E">
        <w:t>: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8"/>
        <w:gridCol w:w="351"/>
        <w:gridCol w:w="33"/>
        <w:gridCol w:w="251"/>
        <w:gridCol w:w="33"/>
        <w:gridCol w:w="250"/>
        <w:gridCol w:w="33"/>
        <w:gridCol w:w="250"/>
        <w:gridCol w:w="33"/>
        <w:gridCol w:w="5745"/>
      </w:tblGrid>
      <w:tr w:rsidR="008D73E9" w:rsidRPr="00C6761E" w14:paraId="0E5FC716" w14:textId="77777777" w:rsidTr="00D73C6B">
        <w:trPr>
          <w:gridBefore w:val="1"/>
          <w:wBefore w:w="18" w:type="dxa"/>
          <w:cantSplit/>
          <w:jc w:val="center"/>
        </w:trPr>
        <w:tc>
          <w:tcPr>
            <w:tcW w:w="6979"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5D53EF">
            <w:pPr>
              <w:pStyle w:val="TAL"/>
            </w:pPr>
            <w:r w:rsidRPr="00C6761E">
              <w:rPr>
                <w:lang w:eastAsia="zh-CN"/>
              </w:rPr>
              <w:t>Discovery type</w:t>
            </w:r>
            <w:r w:rsidRPr="00C6761E">
              <w:t xml:space="preserve"> value (octet 1):</w:t>
            </w:r>
          </w:p>
        </w:tc>
      </w:tr>
      <w:tr w:rsidR="008D73E9" w:rsidRPr="00C6761E" w14:paraId="4920012B"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0B6552A3" w14:textId="77777777" w:rsidR="008D73E9" w:rsidRPr="00C6761E" w:rsidRDefault="008D73E9" w:rsidP="005D53EF">
            <w:pPr>
              <w:pStyle w:val="TAL"/>
            </w:pPr>
            <w:r w:rsidRPr="00C6761E">
              <w:t>Bit</w:t>
            </w:r>
          </w:p>
        </w:tc>
      </w:tr>
      <w:tr w:rsidR="008D73E9" w:rsidRPr="00C6761E" w14:paraId="78334211"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BD9B32C" w14:textId="77777777" w:rsidR="008D73E9" w:rsidRPr="00C6761E" w:rsidRDefault="008D73E9" w:rsidP="005D53EF">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5D53EF">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5D53EF">
            <w:pPr>
              <w:pStyle w:val="TAH"/>
            </w:pPr>
          </w:p>
        </w:tc>
        <w:tc>
          <w:tcPr>
            <w:tcW w:w="283" w:type="dxa"/>
            <w:gridSpan w:val="2"/>
            <w:tcBorders>
              <w:top w:val="nil"/>
              <w:left w:val="nil"/>
              <w:bottom w:val="nil"/>
              <w:right w:val="nil"/>
            </w:tcBorders>
          </w:tcPr>
          <w:p w14:paraId="35EF62C6" w14:textId="77777777" w:rsidR="008D73E9" w:rsidRPr="00C6761E" w:rsidRDefault="008D73E9" w:rsidP="005D53EF">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5D53EF">
            <w:pPr>
              <w:pStyle w:val="TAL"/>
            </w:pPr>
          </w:p>
        </w:tc>
      </w:tr>
      <w:tr w:rsidR="008D73E9" w:rsidRPr="00C6761E" w14:paraId="53365E9E"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17A8939" w14:textId="77777777" w:rsidR="008D73E9" w:rsidRPr="00C6761E" w:rsidRDefault="008D73E9" w:rsidP="005D53EF">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5D53EF">
            <w:pPr>
              <w:pStyle w:val="TAC"/>
            </w:pPr>
          </w:p>
        </w:tc>
        <w:tc>
          <w:tcPr>
            <w:tcW w:w="283" w:type="dxa"/>
            <w:gridSpan w:val="2"/>
            <w:tcBorders>
              <w:top w:val="nil"/>
              <w:left w:val="nil"/>
              <w:bottom w:val="nil"/>
              <w:right w:val="nil"/>
            </w:tcBorders>
          </w:tcPr>
          <w:p w14:paraId="301AF51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5D53EF">
            <w:pPr>
              <w:pStyle w:val="TAL"/>
              <w:rPr>
                <w:lang w:eastAsia="zh-CN"/>
              </w:rPr>
            </w:pPr>
            <w:r w:rsidRPr="00C6761E">
              <w:rPr>
                <w:lang w:eastAsia="zh-CN"/>
              </w:rPr>
              <w:t>Reserved</w:t>
            </w:r>
          </w:p>
        </w:tc>
      </w:tr>
      <w:tr w:rsidR="008D73E9" w:rsidRPr="00C6761E" w14:paraId="0D09D964" w14:textId="77777777" w:rsidTr="00D73C6B">
        <w:trPr>
          <w:gridBefore w:val="1"/>
          <w:wBefore w:w="18" w:type="dxa"/>
          <w:cantSplit/>
          <w:jc w:val="center"/>
        </w:trPr>
        <w:tc>
          <w:tcPr>
            <w:tcW w:w="351" w:type="dxa"/>
            <w:tcBorders>
              <w:top w:val="nil"/>
              <w:left w:val="single" w:sz="4" w:space="0" w:color="auto"/>
              <w:bottom w:val="nil"/>
              <w:right w:val="nil"/>
            </w:tcBorders>
            <w:hideMark/>
          </w:tcPr>
          <w:p w14:paraId="67D8C07E"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5D53EF">
            <w:pPr>
              <w:pStyle w:val="TAC"/>
            </w:pPr>
          </w:p>
        </w:tc>
        <w:tc>
          <w:tcPr>
            <w:tcW w:w="283" w:type="dxa"/>
            <w:gridSpan w:val="2"/>
            <w:tcBorders>
              <w:top w:val="nil"/>
              <w:left w:val="nil"/>
              <w:bottom w:val="nil"/>
              <w:right w:val="nil"/>
            </w:tcBorders>
          </w:tcPr>
          <w:p w14:paraId="19A3C9E8"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5D53EF">
            <w:pPr>
              <w:pStyle w:val="TAL"/>
              <w:rPr>
                <w:lang w:eastAsia="zh-CN"/>
              </w:rPr>
            </w:pPr>
            <w:r w:rsidRPr="00C6761E">
              <w:t>Open discovery</w:t>
            </w:r>
          </w:p>
        </w:tc>
      </w:tr>
      <w:tr w:rsidR="008D73E9" w:rsidRPr="00C6761E" w14:paraId="697093AD" w14:textId="77777777" w:rsidTr="00D73C6B">
        <w:trPr>
          <w:gridBefore w:val="1"/>
          <w:wBefore w:w="18" w:type="dxa"/>
          <w:cantSplit/>
          <w:jc w:val="center"/>
        </w:trPr>
        <w:tc>
          <w:tcPr>
            <w:tcW w:w="351" w:type="dxa"/>
            <w:tcBorders>
              <w:top w:val="nil"/>
              <w:left w:val="single" w:sz="4" w:space="0" w:color="auto"/>
              <w:bottom w:val="nil"/>
              <w:right w:val="nil"/>
            </w:tcBorders>
            <w:hideMark/>
          </w:tcPr>
          <w:p w14:paraId="4DE587F3"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5D53EF">
            <w:pPr>
              <w:pStyle w:val="TAC"/>
            </w:pPr>
          </w:p>
        </w:tc>
        <w:tc>
          <w:tcPr>
            <w:tcW w:w="283" w:type="dxa"/>
            <w:gridSpan w:val="2"/>
            <w:tcBorders>
              <w:top w:val="nil"/>
              <w:left w:val="nil"/>
              <w:bottom w:val="nil"/>
              <w:right w:val="nil"/>
            </w:tcBorders>
          </w:tcPr>
          <w:p w14:paraId="53B8EC3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5D53EF">
            <w:pPr>
              <w:pStyle w:val="TAL"/>
            </w:pPr>
            <w:r w:rsidRPr="00C6761E">
              <w:rPr>
                <w:lang w:eastAsia="zh-CN"/>
              </w:rPr>
              <w:t>Restricted discovery</w:t>
            </w:r>
          </w:p>
        </w:tc>
      </w:tr>
      <w:tr w:rsidR="008D73E9" w:rsidRPr="00C6761E" w14:paraId="7A8E6F2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1EDE3721"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5D53EF">
            <w:pPr>
              <w:pStyle w:val="TAC"/>
            </w:pPr>
          </w:p>
        </w:tc>
        <w:tc>
          <w:tcPr>
            <w:tcW w:w="283" w:type="dxa"/>
            <w:gridSpan w:val="2"/>
            <w:tcBorders>
              <w:top w:val="nil"/>
              <w:left w:val="nil"/>
              <w:bottom w:val="nil"/>
              <w:right w:val="nil"/>
            </w:tcBorders>
          </w:tcPr>
          <w:p w14:paraId="0BD5199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5D53EF">
            <w:pPr>
              <w:pStyle w:val="TAL"/>
            </w:pPr>
            <w:r w:rsidRPr="00C6761E">
              <w:rPr>
                <w:lang w:eastAsia="zh-CN"/>
              </w:rPr>
              <w:t>Reserved</w:t>
            </w:r>
          </w:p>
        </w:tc>
      </w:tr>
      <w:tr w:rsidR="008D73E9" w:rsidRPr="00C6761E" w14:paraId="6BFA593A"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454B11E5" w14:textId="77777777" w:rsidR="008D73E9" w:rsidRPr="00C6761E" w:rsidRDefault="008D73E9" w:rsidP="005D53EF">
            <w:pPr>
              <w:pStyle w:val="TAL"/>
            </w:pPr>
          </w:p>
        </w:tc>
      </w:tr>
      <w:tr w:rsidR="008D73E9" w:rsidRPr="00C6761E" w14:paraId="2AC0318F"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7E3DFA81" w14:textId="77777777" w:rsidR="008D73E9" w:rsidRPr="00C6761E" w:rsidRDefault="008D73E9" w:rsidP="005D53EF">
            <w:pPr>
              <w:pStyle w:val="TAL"/>
              <w:rPr>
                <w:lang w:eastAsia="zh-CN"/>
              </w:rPr>
            </w:pPr>
            <w:r w:rsidRPr="00C6761E">
              <w:t>Content type value (octet 1):</w:t>
            </w:r>
          </w:p>
        </w:tc>
      </w:tr>
      <w:tr w:rsidR="008D73E9" w:rsidRPr="00C6761E" w14:paraId="0CBE8ECA"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2A39F6D2" w14:textId="77777777" w:rsidR="008D73E9" w:rsidRPr="00C6761E" w:rsidRDefault="008D73E9" w:rsidP="005D53EF">
            <w:pPr>
              <w:pStyle w:val="TAL"/>
              <w:rPr>
                <w:lang w:eastAsia="zh-CN"/>
              </w:rPr>
            </w:pPr>
            <w:r w:rsidRPr="00C6761E">
              <w:t>Bit</w:t>
            </w:r>
          </w:p>
        </w:tc>
      </w:tr>
      <w:tr w:rsidR="008D73E9" w:rsidRPr="00C6761E" w14:paraId="21E670A1"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05788D37" w14:textId="77777777" w:rsidR="008D73E9" w:rsidRPr="00C6761E" w:rsidRDefault="008D73E9" w:rsidP="005D53EF">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5D53EF">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5D53EF">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5D53EF">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5D53EF">
            <w:pPr>
              <w:rPr>
                <w:b/>
              </w:rPr>
            </w:pPr>
          </w:p>
        </w:tc>
      </w:tr>
      <w:tr w:rsidR="008D73E9" w:rsidRPr="00C6761E" w14:paraId="1644B8E0"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207B889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5D53EF">
            <w:pPr>
              <w:pStyle w:val="TAL"/>
              <w:rPr>
                <w:lang w:eastAsia="zh-CN"/>
              </w:rPr>
            </w:pPr>
            <w:r w:rsidRPr="00C6761E">
              <w:rPr>
                <w:lang w:eastAsia="zh-CN"/>
              </w:rPr>
              <w:t>Announcement/response</w:t>
            </w:r>
          </w:p>
        </w:tc>
      </w:tr>
      <w:tr w:rsidR="008D73E9" w:rsidRPr="00C6761E" w14:paraId="4D47FCB8"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657524F1"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5D53EF">
            <w:pPr>
              <w:pStyle w:val="TAL"/>
              <w:rPr>
                <w:lang w:eastAsia="zh-CN"/>
              </w:rPr>
            </w:pPr>
            <w:r w:rsidRPr="00C6761E">
              <w:rPr>
                <w:lang w:eastAsia="zh-CN"/>
              </w:rPr>
              <w:t>Solicitation</w:t>
            </w:r>
          </w:p>
        </w:tc>
      </w:tr>
      <w:tr w:rsidR="00876B5E" w:rsidRPr="00C6761E" w14:paraId="3ACBF289"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029C4880"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3D2442E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5DB70A37"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5D53EF">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24A2257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5D53EF">
            <w:pPr>
              <w:pStyle w:val="TAL"/>
              <w:rPr>
                <w:lang w:eastAsia="zh-CN"/>
              </w:rPr>
            </w:pPr>
            <w:r w:rsidRPr="00C6761E">
              <w:rPr>
                <w:lang w:eastAsia="zh-CN"/>
              </w:rPr>
              <w:t>UE-to-network relay discovery solicitation</w:t>
            </w:r>
          </w:p>
        </w:tc>
      </w:tr>
      <w:tr w:rsidR="008D73E9" w:rsidRPr="00C6761E" w14:paraId="24D77C2C"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7B34092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5D53EF">
            <w:pPr>
              <w:pStyle w:val="TAL"/>
              <w:rPr>
                <w:lang w:eastAsia="zh-CN"/>
              </w:rPr>
            </w:pPr>
            <w:r w:rsidRPr="00C6761E">
              <w:rPr>
                <w:lang w:eastAsia="zh-CN"/>
              </w:rPr>
              <w:t>Group member discovery announcement/group member discovery response</w:t>
            </w:r>
          </w:p>
        </w:tc>
      </w:tr>
      <w:tr w:rsidR="008D73E9" w:rsidRPr="00C6761E" w14:paraId="74AA4423"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79C37C8C"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5D53EF">
            <w:pPr>
              <w:pStyle w:val="TAL"/>
              <w:rPr>
                <w:lang w:eastAsia="zh-CN"/>
              </w:rPr>
            </w:pPr>
            <w:r w:rsidRPr="00C6761E">
              <w:rPr>
                <w:lang w:eastAsia="zh-CN"/>
              </w:rPr>
              <w:t>Group member discovery solicitation</w:t>
            </w:r>
          </w:p>
        </w:tc>
      </w:tr>
      <w:tr w:rsidR="008D73E9" w:rsidRPr="00C6761E" w14:paraId="71B1794B" w14:textId="77777777" w:rsidTr="00D73C6B">
        <w:trPr>
          <w:gridBefore w:val="1"/>
          <w:wBefore w:w="18" w:type="dxa"/>
          <w:cantSplit/>
          <w:jc w:val="center"/>
        </w:trPr>
        <w:tc>
          <w:tcPr>
            <w:tcW w:w="384" w:type="dxa"/>
            <w:gridSpan w:val="2"/>
            <w:tcBorders>
              <w:top w:val="nil"/>
              <w:left w:val="single" w:sz="4" w:space="0" w:color="auto"/>
              <w:bottom w:val="nil"/>
              <w:right w:val="nil"/>
            </w:tcBorders>
            <w:hideMark/>
          </w:tcPr>
          <w:p w14:paraId="4304D698"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5D53EF">
            <w:pPr>
              <w:pStyle w:val="TAL"/>
              <w:rPr>
                <w:lang w:eastAsia="zh-CN"/>
              </w:rPr>
            </w:pPr>
            <w:r w:rsidRPr="00C6761E">
              <w:rPr>
                <w:lang w:eastAsia="zh-CN"/>
              </w:rPr>
              <w:t>Relay discovery additional information</w:t>
            </w:r>
          </w:p>
        </w:tc>
      </w:tr>
      <w:tr w:rsidR="003F4A86" w:rsidRPr="00C6761E" w14:paraId="6494E330"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78A31374"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3EDC957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50D898B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D73C6B">
        <w:trPr>
          <w:gridBefore w:val="1"/>
          <w:wBefore w:w="18" w:type="dxa"/>
          <w:cantSplit/>
          <w:jc w:val="center"/>
        </w:trPr>
        <w:tc>
          <w:tcPr>
            <w:tcW w:w="384" w:type="dxa"/>
            <w:gridSpan w:val="2"/>
            <w:tcBorders>
              <w:top w:val="nil"/>
              <w:left w:val="single" w:sz="4" w:space="0" w:color="auto"/>
              <w:bottom w:val="nil"/>
              <w:right w:val="nil"/>
            </w:tcBorders>
          </w:tcPr>
          <w:p w14:paraId="727E8B9D"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D73C6B">
        <w:trPr>
          <w:cantSplit/>
          <w:jc w:val="center"/>
        </w:trPr>
        <w:tc>
          <w:tcPr>
            <w:tcW w:w="402" w:type="dxa"/>
            <w:gridSpan w:val="3"/>
            <w:tcBorders>
              <w:top w:val="nil"/>
              <w:left w:val="single" w:sz="4" w:space="0" w:color="auto"/>
              <w:bottom w:val="nil"/>
              <w:right w:val="nil"/>
            </w:tcBorders>
          </w:tcPr>
          <w:p w14:paraId="2883E34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5D53EF">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6D58C0FD" w14:textId="77777777" w:rsidR="008D73E9" w:rsidRPr="00C6761E" w:rsidRDefault="008D73E9" w:rsidP="005D53EF">
            <w:pPr>
              <w:pStyle w:val="TAL"/>
              <w:rPr>
                <w:lang w:eastAsia="zh-CN"/>
              </w:rPr>
            </w:pPr>
          </w:p>
          <w:p w14:paraId="00F093DD" w14:textId="77777777" w:rsidR="008D73E9" w:rsidRPr="00C6761E" w:rsidRDefault="008D73E9" w:rsidP="005D53EF">
            <w:pPr>
              <w:pStyle w:val="TAL"/>
              <w:rPr>
                <w:lang w:eastAsia="zh-CN"/>
              </w:rPr>
            </w:pPr>
            <w:r w:rsidRPr="00C6761E">
              <w:rPr>
                <w:lang w:eastAsia="zh-CN"/>
              </w:rPr>
              <w:t>The other values are reserved.</w:t>
            </w:r>
          </w:p>
        </w:tc>
      </w:tr>
      <w:tr w:rsidR="008D73E9" w:rsidRPr="00C6761E" w14:paraId="7AB20939"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tcPr>
          <w:p w14:paraId="4D596CDC" w14:textId="77777777" w:rsidR="008D73E9" w:rsidRPr="00C6761E" w:rsidRDefault="008D73E9" w:rsidP="005D53EF">
            <w:pPr>
              <w:pStyle w:val="TAL"/>
              <w:rPr>
                <w:lang w:eastAsia="zh-CN"/>
              </w:rPr>
            </w:pPr>
          </w:p>
        </w:tc>
      </w:tr>
      <w:tr w:rsidR="008D73E9" w:rsidRPr="00C6761E" w14:paraId="23A4BB88"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1B18DB60" w14:textId="77777777" w:rsidR="008D73E9" w:rsidRPr="00C6761E" w:rsidRDefault="008D73E9" w:rsidP="005D53EF">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D73C6B">
        <w:trPr>
          <w:gridBefore w:val="1"/>
          <w:wBefore w:w="18" w:type="dxa"/>
          <w:cantSplit/>
          <w:jc w:val="center"/>
        </w:trPr>
        <w:tc>
          <w:tcPr>
            <w:tcW w:w="6979" w:type="dxa"/>
            <w:gridSpan w:val="9"/>
            <w:tcBorders>
              <w:top w:val="nil"/>
              <w:left w:val="single" w:sz="4" w:space="0" w:color="auto"/>
              <w:bottom w:val="nil"/>
              <w:right w:val="single" w:sz="4" w:space="0" w:color="auto"/>
            </w:tcBorders>
            <w:hideMark/>
          </w:tcPr>
          <w:p w14:paraId="01BB1917" w14:textId="77777777" w:rsidR="008D73E9" w:rsidRPr="00C6761E" w:rsidRDefault="008D73E9" w:rsidP="005D53EF">
            <w:pPr>
              <w:pStyle w:val="TAL"/>
              <w:rPr>
                <w:lang w:eastAsia="zh-CN"/>
              </w:rPr>
            </w:pPr>
            <w:r w:rsidRPr="00C6761E">
              <w:t>Bit</w:t>
            </w:r>
          </w:p>
        </w:tc>
      </w:tr>
      <w:tr w:rsidR="008D73E9" w:rsidRPr="00C6761E" w14:paraId="6240F05F" w14:textId="77777777" w:rsidTr="00D73C6B">
        <w:trPr>
          <w:gridBefore w:val="1"/>
          <w:wBefore w:w="18" w:type="dxa"/>
          <w:cantSplit/>
          <w:jc w:val="center"/>
        </w:trPr>
        <w:tc>
          <w:tcPr>
            <w:tcW w:w="351" w:type="dxa"/>
            <w:tcBorders>
              <w:top w:val="nil"/>
              <w:left w:val="single" w:sz="4" w:space="0" w:color="auto"/>
              <w:bottom w:val="nil"/>
              <w:right w:val="nil"/>
            </w:tcBorders>
            <w:hideMark/>
          </w:tcPr>
          <w:p w14:paraId="7AFD8260" w14:textId="77777777" w:rsidR="008D73E9" w:rsidRPr="00C6761E" w:rsidRDefault="008D73E9" w:rsidP="005D53EF">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5D53EF">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5D53EF">
            <w:pPr>
              <w:pStyle w:val="TAC"/>
            </w:pPr>
          </w:p>
        </w:tc>
        <w:tc>
          <w:tcPr>
            <w:tcW w:w="283" w:type="dxa"/>
            <w:gridSpan w:val="2"/>
            <w:tcBorders>
              <w:top w:val="nil"/>
              <w:left w:val="nil"/>
              <w:bottom w:val="nil"/>
              <w:right w:val="nil"/>
            </w:tcBorders>
          </w:tcPr>
          <w:p w14:paraId="1492475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5D53EF"/>
        </w:tc>
      </w:tr>
      <w:tr w:rsidR="008D73E9" w:rsidRPr="00C6761E" w14:paraId="42B7A84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70524CC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5D53EF">
            <w:pPr>
              <w:pStyle w:val="TAC"/>
            </w:pPr>
          </w:p>
        </w:tc>
        <w:tc>
          <w:tcPr>
            <w:tcW w:w="283" w:type="dxa"/>
            <w:gridSpan w:val="2"/>
            <w:tcBorders>
              <w:top w:val="nil"/>
              <w:left w:val="nil"/>
              <w:bottom w:val="nil"/>
              <w:right w:val="nil"/>
            </w:tcBorders>
          </w:tcPr>
          <w:p w14:paraId="1E8FDCCC"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5D53EF">
            <w:pPr>
              <w:pStyle w:val="TAL"/>
              <w:rPr>
                <w:lang w:eastAsia="zh-CN"/>
              </w:rPr>
            </w:pPr>
            <w:r w:rsidRPr="00C6761E">
              <w:rPr>
                <w:lang w:eastAsia="zh-CN"/>
              </w:rPr>
              <w:t>Reserved</w:t>
            </w:r>
          </w:p>
        </w:tc>
      </w:tr>
      <w:tr w:rsidR="008D73E9" w:rsidRPr="00C6761E" w14:paraId="2B34DDA5" w14:textId="77777777" w:rsidTr="00D73C6B">
        <w:trPr>
          <w:gridBefore w:val="1"/>
          <w:wBefore w:w="18" w:type="dxa"/>
          <w:cantSplit/>
          <w:jc w:val="center"/>
        </w:trPr>
        <w:tc>
          <w:tcPr>
            <w:tcW w:w="351" w:type="dxa"/>
            <w:tcBorders>
              <w:top w:val="nil"/>
              <w:left w:val="single" w:sz="4" w:space="0" w:color="auto"/>
              <w:bottom w:val="nil"/>
              <w:right w:val="nil"/>
            </w:tcBorders>
            <w:hideMark/>
          </w:tcPr>
          <w:p w14:paraId="1ABF9452"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5D53EF">
            <w:pPr>
              <w:pStyle w:val="TAC"/>
            </w:pPr>
          </w:p>
        </w:tc>
        <w:tc>
          <w:tcPr>
            <w:tcW w:w="283" w:type="dxa"/>
            <w:gridSpan w:val="2"/>
            <w:tcBorders>
              <w:top w:val="nil"/>
              <w:left w:val="nil"/>
              <w:bottom w:val="nil"/>
              <w:right w:val="nil"/>
            </w:tcBorders>
          </w:tcPr>
          <w:p w14:paraId="3F44CF82"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5D53EF">
            <w:pPr>
              <w:pStyle w:val="TAL"/>
              <w:rPr>
                <w:lang w:eastAsia="zh-CN"/>
              </w:rPr>
            </w:pPr>
            <w:r w:rsidRPr="00C6761E">
              <w:rPr>
                <w:lang w:eastAsia="zh-CN"/>
              </w:rPr>
              <w:t>Model A</w:t>
            </w:r>
          </w:p>
        </w:tc>
      </w:tr>
      <w:tr w:rsidR="008D73E9" w:rsidRPr="00C6761E" w14:paraId="2C014C07" w14:textId="77777777" w:rsidTr="00D73C6B">
        <w:trPr>
          <w:gridBefore w:val="1"/>
          <w:wBefore w:w="18" w:type="dxa"/>
          <w:cantSplit/>
          <w:jc w:val="center"/>
        </w:trPr>
        <w:tc>
          <w:tcPr>
            <w:tcW w:w="351" w:type="dxa"/>
            <w:tcBorders>
              <w:top w:val="nil"/>
              <w:left w:val="single" w:sz="4" w:space="0" w:color="auto"/>
              <w:bottom w:val="nil"/>
              <w:right w:val="nil"/>
            </w:tcBorders>
            <w:hideMark/>
          </w:tcPr>
          <w:p w14:paraId="2627D357"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5D53EF">
            <w:pPr>
              <w:pStyle w:val="TAC"/>
            </w:pPr>
          </w:p>
        </w:tc>
        <w:tc>
          <w:tcPr>
            <w:tcW w:w="283" w:type="dxa"/>
            <w:gridSpan w:val="2"/>
            <w:tcBorders>
              <w:top w:val="nil"/>
              <w:left w:val="nil"/>
              <w:bottom w:val="nil"/>
              <w:right w:val="nil"/>
            </w:tcBorders>
          </w:tcPr>
          <w:p w14:paraId="72B951F4"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5D53EF">
            <w:pPr>
              <w:pStyle w:val="TAL"/>
              <w:rPr>
                <w:lang w:eastAsia="zh-CN"/>
              </w:rPr>
            </w:pPr>
            <w:r w:rsidRPr="00C6761E">
              <w:rPr>
                <w:lang w:eastAsia="zh-CN"/>
              </w:rPr>
              <w:t>Model B</w:t>
            </w:r>
          </w:p>
        </w:tc>
      </w:tr>
      <w:tr w:rsidR="008D73E9" w:rsidRPr="00C6761E" w14:paraId="73EB4E6F" w14:textId="77777777" w:rsidTr="00D73C6B">
        <w:trPr>
          <w:gridBefore w:val="1"/>
          <w:wBefore w:w="18" w:type="dxa"/>
          <w:cantSplit/>
          <w:jc w:val="center"/>
        </w:trPr>
        <w:tc>
          <w:tcPr>
            <w:tcW w:w="351" w:type="dxa"/>
            <w:tcBorders>
              <w:top w:val="nil"/>
              <w:left w:val="single" w:sz="4" w:space="0" w:color="auto"/>
              <w:bottom w:val="single" w:sz="4" w:space="0" w:color="auto"/>
              <w:right w:val="nil"/>
            </w:tcBorders>
            <w:hideMark/>
          </w:tcPr>
          <w:p w14:paraId="48CE6430"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5D53EF">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5D53EF">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5D53EF">
            <w:pPr>
              <w:pStyle w:val="TAL"/>
              <w:rPr>
                <w:lang w:eastAsia="zh-CN"/>
              </w:rPr>
            </w:pPr>
            <w:r w:rsidRPr="00C6761E">
              <w:rPr>
                <w:lang w:eastAsia="zh-CN"/>
              </w:rPr>
              <w:t>Reserved</w:t>
            </w:r>
          </w:p>
        </w:tc>
      </w:tr>
    </w:tbl>
    <w:p w14:paraId="55CD315E" w14:textId="77777777" w:rsidR="006D467C" w:rsidRDefault="006D467C" w:rsidP="006D467C">
      <w:pPr>
        <w:rPr>
          <w:lang w:eastAsia="zh-CN"/>
        </w:rPr>
      </w:pPr>
    </w:p>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4185" w:name="_CR11_2_1a"/>
      <w:bookmarkStart w:id="4186" w:name="_Toc218597720"/>
      <w:bookmarkEnd w:id="4185"/>
      <w:r w:rsidRPr="00C6761E">
        <w:t>11.2.1</w:t>
      </w:r>
      <w:r>
        <w:t>a</w:t>
      </w:r>
      <w:r w:rsidRPr="00C6761E">
        <w:tab/>
        <w:t xml:space="preserve">ProSe direct discovery PC5 message </w:t>
      </w:r>
      <w:r>
        <w:t xml:space="preserve">content </w:t>
      </w:r>
      <w:r w:rsidRPr="00C6761E">
        <w:t>type</w:t>
      </w:r>
      <w:r>
        <w:t xml:space="preserve"> extensions</w:t>
      </w:r>
      <w:bookmarkEnd w:id="4186"/>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lastRenderedPageBreak/>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t xml:space="preserve">The ProSe direct discovery PC5 message type is a type </w:t>
      </w:r>
      <w:r>
        <w:t>3</w:t>
      </w:r>
      <w:r w:rsidRPr="00C6761E">
        <w:t xml:space="preserve"> information element, with the length of 1 octet.</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5D53EF">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5D53EF">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5D53EF">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5D53EF">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5D53EF">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5D53EF">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5D53EF">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5D53EF">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5D53EF">
            <w:pPr>
              <w:pStyle w:val="TAL"/>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5D53EF">
            <w:pPr>
              <w:pStyle w:val="TAC"/>
            </w:pPr>
            <w:r>
              <w:t>Extended content type</w:t>
            </w:r>
          </w:p>
          <w:p w14:paraId="2882973F" w14:textId="77777777" w:rsidR="006511C2" w:rsidRPr="00C6761E" w:rsidRDefault="006511C2" w:rsidP="005D53EF">
            <w:pPr>
              <w:pStyle w:val="TAC"/>
            </w:pPr>
          </w:p>
        </w:tc>
        <w:tc>
          <w:tcPr>
            <w:tcW w:w="1345" w:type="dxa"/>
            <w:tcBorders>
              <w:top w:val="nil"/>
              <w:left w:val="single" w:sz="4" w:space="0" w:color="auto"/>
              <w:bottom w:val="nil"/>
              <w:right w:val="nil"/>
            </w:tcBorders>
          </w:tcPr>
          <w:p w14:paraId="34F11F35" w14:textId="77777777" w:rsidR="006511C2" w:rsidRPr="00C6761E" w:rsidRDefault="006511C2" w:rsidP="005D53EF">
            <w:pPr>
              <w:pStyle w:val="TAL"/>
            </w:pPr>
            <w:r>
              <w:t>Octet 1</w:t>
            </w:r>
          </w:p>
        </w:tc>
      </w:tr>
    </w:tbl>
    <w:p w14:paraId="3DDD816D" w14:textId="77777777" w:rsidR="006511C2" w:rsidRPr="00C6761E" w:rsidRDefault="006511C2" w:rsidP="006511C2">
      <w:pPr>
        <w:pStyle w:val="TF"/>
      </w:pPr>
      <w:bookmarkStart w:id="4187" w:name="_CRFigure11_2_1a_1"/>
      <w:r w:rsidRPr="00C6761E">
        <w:t>Figure </w:t>
      </w:r>
      <w:bookmarkEnd w:id="4187"/>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4188" w:name="_CRTable11_2_1a_1"/>
      <w:r w:rsidRPr="00C6761E">
        <w:t>Table </w:t>
      </w:r>
      <w:bookmarkEnd w:id="4188"/>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5D53EF">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5D53EF">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5D53EF">
            <w:pPr>
              <w:pStyle w:val="TAC"/>
              <w:rPr>
                <w:b/>
                <w:lang w:eastAsia="zh-CN"/>
              </w:rPr>
            </w:pPr>
            <w:r>
              <w:rPr>
                <w:b/>
                <w:lang w:eastAsia="zh-CN"/>
              </w:rPr>
              <w:t>8</w:t>
            </w:r>
          </w:p>
        </w:tc>
        <w:tc>
          <w:tcPr>
            <w:tcW w:w="340" w:type="dxa"/>
            <w:tcBorders>
              <w:top w:val="nil"/>
              <w:left w:val="nil"/>
              <w:bottom w:val="nil"/>
              <w:right w:val="nil"/>
            </w:tcBorders>
          </w:tcPr>
          <w:p w14:paraId="05B53B4C" w14:textId="77777777" w:rsidR="0008102D" w:rsidRPr="00C6761E" w:rsidRDefault="0008102D" w:rsidP="005D53EF">
            <w:pPr>
              <w:pStyle w:val="TAC"/>
              <w:rPr>
                <w:b/>
                <w:lang w:eastAsia="zh-CN"/>
              </w:rPr>
            </w:pPr>
            <w:r>
              <w:rPr>
                <w:b/>
                <w:lang w:eastAsia="zh-CN"/>
              </w:rPr>
              <w:t>7</w:t>
            </w:r>
          </w:p>
        </w:tc>
        <w:tc>
          <w:tcPr>
            <w:tcW w:w="340" w:type="dxa"/>
            <w:tcBorders>
              <w:top w:val="nil"/>
              <w:left w:val="nil"/>
              <w:bottom w:val="nil"/>
              <w:right w:val="nil"/>
            </w:tcBorders>
          </w:tcPr>
          <w:p w14:paraId="14B07CDF" w14:textId="77777777" w:rsidR="0008102D" w:rsidRPr="00C6761E" w:rsidRDefault="0008102D" w:rsidP="005D53EF">
            <w:pPr>
              <w:pStyle w:val="TAC"/>
              <w:rPr>
                <w:b/>
                <w:lang w:eastAsia="zh-CN"/>
              </w:rPr>
            </w:pPr>
            <w:r>
              <w:rPr>
                <w:b/>
                <w:lang w:eastAsia="zh-CN"/>
              </w:rPr>
              <w:t>6</w:t>
            </w:r>
          </w:p>
        </w:tc>
        <w:tc>
          <w:tcPr>
            <w:tcW w:w="340" w:type="dxa"/>
            <w:tcBorders>
              <w:top w:val="nil"/>
              <w:left w:val="nil"/>
              <w:bottom w:val="nil"/>
              <w:right w:val="nil"/>
            </w:tcBorders>
          </w:tcPr>
          <w:p w14:paraId="51B33B92" w14:textId="77777777" w:rsidR="0008102D" w:rsidRPr="00C6761E" w:rsidRDefault="0008102D" w:rsidP="005D53EF">
            <w:pPr>
              <w:pStyle w:val="TAC"/>
              <w:rPr>
                <w:b/>
                <w:lang w:eastAsia="zh-CN"/>
              </w:rPr>
            </w:pPr>
            <w:r>
              <w:rPr>
                <w:b/>
                <w:lang w:eastAsia="zh-CN"/>
              </w:rPr>
              <w:t>5</w:t>
            </w:r>
          </w:p>
        </w:tc>
        <w:tc>
          <w:tcPr>
            <w:tcW w:w="340" w:type="dxa"/>
            <w:tcBorders>
              <w:top w:val="nil"/>
              <w:left w:val="nil"/>
              <w:bottom w:val="nil"/>
              <w:right w:val="nil"/>
            </w:tcBorders>
            <w:hideMark/>
          </w:tcPr>
          <w:p w14:paraId="64013198" w14:textId="77777777" w:rsidR="0008102D" w:rsidRPr="00C6761E" w:rsidRDefault="0008102D" w:rsidP="005D53EF">
            <w:pPr>
              <w:pStyle w:val="TAC"/>
              <w:rPr>
                <w:b/>
                <w:lang w:eastAsia="zh-CN"/>
              </w:rPr>
            </w:pPr>
            <w:r>
              <w:rPr>
                <w:b/>
                <w:lang w:eastAsia="zh-CN"/>
              </w:rPr>
              <w:t>4</w:t>
            </w:r>
          </w:p>
        </w:tc>
        <w:tc>
          <w:tcPr>
            <w:tcW w:w="284" w:type="dxa"/>
            <w:tcBorders>
              <w:top w:val="nil"/>
              <w:left w:val="nil"/>
              <w:bottom w:val="nil"/>
              <w:right w:val="nil"/>
            </w:tcBorders>
            <w:hideMark/>
          </w:tcPr>
          <w:p w14:paraId="1CD88118" w14:textId="77777777" w:rsidR="0008102D" w:rsidRPr="00C6761E" w:rsidRDefault="0008102D" w:rsidP="005D53EF">
            <w:pPr>
              <w:pStyle w:val="TAC"/>
              <w:rPr>
                <w:b/>
                <w:lang w:eastAsia="zh-CN"/>
              </w:rPr>
            </w:pPr>
            <w:r>
              <w:rPr>
                <w:b/>
                <w:lang w:eastAsia="zh-CN"/>
              </w:rPr>
              <w:t>3</w:t>
            </w:r>
          </w:p>
        </w:tc>
        <w:tc>
          <w:tcPr>
            <w:tcW w:w="283" w:type="dxa"/>
            <w:tcBorders>
              <w:top w:val="nil"/>
              <w:left w:val="nil"/>
              <w:bottom w:val="nil"/>
              <w:right w:val="nil"/>
            </w:tcBorders>
            <w:hideMark/>
          </w:tcPr>
          <w:p w14:paraId="38DD2646" w14:textId="77777777" w:rsidR="0008102D" w:rsidRPr="00C6761E" w:rsidRDefault="0008102D" w:rsidP="005D53EF">
            <w:pPr>
              <w:pStyle w:val="TAC"/>
              <w:rPr>
                <w:b/>
              </w:rPr>
            </w:pPr>
            <w:r>
              <w:rPr>
                <w:b/>
              </w:rPr>
              <w:t>2</w:t>
            </w:r>
          </w:p>
        </w:tc>
        <w:tc>
          <w:tcPr>
            <w:tcW w:w="283" w:type="dxa"/>
            <w:tcBorders>
              <w:top w:val="nil"/>
              <w:left w:val="nil"/>
              <w:bottom w:val="nil"/>
              <w:right w:val="nil"/>
            </w:tcBorders>
            <w:hideMark/>
          </w:tcPr>
          <w:p w14:paraId="171219E2" w14:textId="77777777" w:rsidR="0008102D" w:rsidRPr="00C6761E" w:rsidRDefault="0008102D" w:rsidP="005D53EF">
            <w:pPr>
              <w:pStyle w:val="TAC"/>
              <w:rPr>
                <w:b/>
              </w:rPr>
            </w:pPr>
            <w:r>
              <w:rPr>
                <w:b/>
              </w:rPr>
              <w:t>1</w:t>
            </w:r>
          </w:p>
        </w:tc>
        <w:tc>
          <w:tcPr>
            <w:tcW w:w="5745" w:type="dxa"/>
            <w:tcBorders>
              <w:top w:val="nil"/>
              <w:left w:val="nil"/>
              <w:bottom w:val="nil"/>
              <w:right w:val="single" w:sz="4" w:space="0" w:color="auto"/>
            </w:tcBorders>
            <w:hideMark/>
          </w:tcPr>
          <w:p w14:paraId="2C77AD66" w14:textId="77777777" w:rsidR="0008102D" w:rsidRPr="00C6761E" w:rsidRDefault="0008102D" w:rsidP="005D53EF">
            <w:pPr>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5D53EF">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5D53EF">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5D53EF">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5D53EF">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5D53EF">
            <w:pPr>
              <w:pStyle w:val="TAC"/>
            </w:pPr>
            <w:r>
              <w:t>1</w:t>
            </w:r>
          </w:p>
        </w:tc>
        <w:tc>
          <w:tcPr>
            <w:tcW w:w="283" w:type="dxa"/>
            <w:tcBorders>
              <w:top w:val="nil"/>
              <w:left w:val="nil"/>
              <w:bottom w:val="nil"/>
              <w:right w:val="nil"/>
            </w:tcBorders>
          </w:tcPr>
          <w:p w14:paraId="4D1A5DEF" w14:textId="77777777" w:rsidR="0008102D" w:rsidRPr="00C6761E" w:rsidRDefault="0008102D" w:rsidP="005D53EF">
            <w:pPr>
              <w:pStyle w:val="TAC"/>
            </w:pPr>
            <w:r>
              <w:t>0</w:t>
            </w:r>
          </w:p>
        </w:tc>
        <w:tc>
          <w:tcPr>
            <w:tcW w:w="5745" w:type="dxa"/>
            <w:tcBorders>
              <w:top w:val="nil"/>
              <w:left w:val="nil"/>
              <w:bottom w:val="nil"/>
              <w:right w:val="single" w:sz="4" w:space="0" w:color="auto"/>
            </w:tcBorders>
          </w:tcPr>
          <w:p w14:paraId="07927EE8" w14:textId="77777777" w:rsidR="0008102D" w:rsidRDefault="0008102D" w:rsidP="005D53EF">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5D53EF">
            <w:pPr>
              <w:pStyle w:val="TAC"/>
            </w:pPr>
            <w:r>
              <w:t>1</w:t>
            </w:r>
          </w:p>
        </w:tc>
        <w:tc>
          <w:tcPr>
            <w:tcW w:w="283" w:type="dxa"/>
            <w:tcBorders>
              <w:top w:val="nil"/>
              <w:left w:val="nil"/>
              <w:bottom w:val="nil"/>
              <w:right w:val="nil"/>
            </w:tcBorders>
          </w:tcPr>
          <w:p w14:paraId="69E58DFE" w14:textId="77777777" w:rsidR="0008102D" w:rsidRPr="00C6761E" w:rsidRDefault="0008102D" w:rsidP="005D53EF">
            <w:pPr>
              <w:pStyle w:val="TAC"/>
            </w:pPr>
            <w:r>
              <w:t>1</w:t>
            </w:r>
          </w:p>
        </w:tc>
        <w:tc>
          <w:tcPr>
            <w:tcW w:w="5745" w:type="dxa"/>
            <w:tcBorders>
              <w:top w:val="nil"/>
              <w:left w:val="nil"/>
              <w:bottom w:val="nil"/>
              <w:right w:val="single" w:sz="4" w:space="0" w:color="auto"/>
            </w:tcBorders>
          </w:tcPr>
          <w:p w14:paraId="2685407C" w14:textId="77777777" w:rsidR="0008102D" w:rsidRDefault="0008102D" w:rsidP="005D53EF">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115258">
            <w:pPr>
              <w:pStyle w:val="TAC"/>
            </w:pPr>
            <w:r>
              <w:t>0</w:t>
            </w:r>
          </w:p>
        </w:tc>
        <w:tc>
          <w:tcPr>
            <w:tcW w:w="283" w:type="dxa"/>
            <w:tcBorders>
              <w:top w:val="nil"/>
              <w:left w:val="nil"/>
              <w:bottom w:val="nil"/>
              <w:right w:val="nil"/>
            </w:tcBorders>
          </w:tcPr>
          <w:p w14:paraId="61F0940E" w14:textId="7D0A911E" w:rsidR="00115258" w:rsidRDefault="00115258" w:rsidP="00115258">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115258">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115258">
            <w:pPr>
              <w:pStyle w:val="TAC"/>
            </w:pPr>
            <w:r>
              <w:t>0</w:t>
            </w:r>
          </w:p>
        </w:tc>
        <w:tc>
          <w:tcPr>
            <w:tcW w:w="283" w:type="dxa"/>
            <w:tcBorders>
              <w:top w:val="nil"/>
              <w:left w:val="nil"/>
              <w:bottom w:val="nil"/>
              <w:right w:val="nil"/>
            </w:tcBorders>
          </w:tcPr>
          <w:p w14:paraId="37A5ABF4" w14:textId="23460679" w:rsidR="00115258" w:rsidRDefault="00115258" w:rsidP="00115258">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115258">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115258">
            <w:pPr>
              <w:pStyle w:val="TAC"/>
            </w:pPr>
            <w:r>
              <w:t>1</w:t>
            </w:r>
          </w:p>
        </w:tc>
        <w:tc>
          <w:tcPr>
            <w:tcW w:w="283" w:type="dxa"/>
            <w:tcBorders>
              <w:top w:val="nil"/>
              <w:left w:val="nil"/>
              <w:bottom w:val="nil"/>
              <w:right w:val="nil"/>
            </w:tcBorders>
          </w:tcPr>
          <w:p w14:paraId="7C3DE29D" w14:textId="0CFE7A0E" w:rsidR="00115258" w:rsidRDefault="00115258" w:rsidP="00115258">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115258">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5D53EF">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5D53EF">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5D53EF">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5D53EF">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5D53EF">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5D53EF">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5D53EF">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5D53EF">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5D53EF">
            <w:pPr>
              <w:pStyle w:val="TAC"/>
            </w:pPr>
            <w:r>
              <w:t>0</w:t>
            </w:r>
          </w:p>
        </w:tc>
        <w:tc>
          <w:tcPr>
            <w:tcW w:w="283" w:type="dxa"/>
            <w:tcBorders>
              <w:top w:val="nil"/>
              <w:left w:val="nil"/>
              <w:bottom w:val="nil"/>
              <w:right w:val="nil"/>
            </w:tcBorders>
          </w:tcPr>
          <w:p w14:paraId="111B1A34" w14:textId="77777777" w:rsidR="00BD4F91" w:rsidRDefault="00BD4F91" w:rsidP="005D53EF">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5D53EF">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115258">
            <w:pPr>
              <w:pStyle w:val="TAL"/>
              <w:rPr>
                <w:lang w:eastAsia="zh-CN"/>
              </w:rPr>
            </w:pPr>
          </w:p>
          <w:p w14:paraId="73F762A6" w14:textId="77777777" w:rsidR="00115258" w:rsidRPr="00C6761E" w:rsidRDefault="00115258" w:rsidP="00115258">
            <w:pPr>
              <w:pStyle w:val="TAL"/>
              <w:rPr>
                <w:lang w:eastAsia="zh-CN"/>
              </w:rPr>
            </w:pPr>
            <w:r w:rsidRPr="00C6761E">
              <w:rPr>
                <w:lang w:eastAsia="zh-CN"/>
              </w:rPr>
              <w:t>The other values are reserved.</w:t>
            </w:r>
          </w:p>
        </w:tc>
      </w:tr>
    </w:tbl>
    <w:p w14:paraId="38ECDFCD" w14:textId="76AE571E" w:rsidR="006511C2" w:rsidRPr="006D467C" w:rsidRDefault="006511C2" w:rsidP="006D467C"/>
    <w:p w14:paraId="07594A1A" w14:textId="407B48AE" w:rsidR="00CB3A44" w:rsidRPr="00C6761E" w:rsidRDefault="00CB3A44" w:rsidP="00CB3A44">
      <w:pPr>
        <w:pStyle w:val="Heading3"/>
      </w:pPr>
      <w:bookmarkStart w:id="4189" w:name="_CR11_2_2"/>
      <w:bookmarkStart w:id="4190" w:name="_Toc59199390"/>
      <w:bookmarkStart w:id="4191" w:name="_Toc59198799"/>
      <w:bookmarkStart w:id="4192" w:name="_Toc525231399"/>
      <w:bookmarkStart w:id="4193" w:name="_Toc218597721"/>
      <w:bookmarkEnd w:id="4189"/>
      <w:r w:rsidRPr="00C6761E">
        <w:t>11.2.2</w:t>
      </w:r>
      <w:r w:rsidRPr="00C6761E">
        <w:tab/>
        <w:t xml:space="preserve">ProSe </w:t>
      </w:r>
      <w:bookmarkEnd w:id="4190"/>
      <w:bookmarkEnd w:id="4191"/>
      <w:bookmarkEnd w:id="4192"/>
      <w:r w:rsidR="009C6B92" w:rsidRPr="00C6761E">
        <w:t>application code</w:t>
      </w:r>
      <w:bookmarkEnd w:id="4193"/>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4194" w:name="_CR11_2_3"/>
      <w:bookmarkStart w:id="4195" w:name="_Toc59199418"/>
      <w:bookmarkStart w:id="4196" w:name="_Toc59198827"/>
      <w:bookmarkStart w:id="4197" w:name="_Toc525231427"/>
      <w:bookmarkStart w:id="4198" w:name="_Toc218597722"/>
      <w:bookmarkEnd w:id="4194"/>
      <w:r w:rsidRPr="00C6761E">
        <w:t>11.2.3</w:t>
      </w:r>
      <w:r w:rsidRPr="00C6761E">
        <w:tab/>
        <w:t xml:space="preserve">ProSe </w:t>
      </w:r>
      <w:bookmarkEnd w:id="4195"/>
      <w:bookmarkEnd w:id="4196"/>
      <w:bookmarkEnd w:id="4197"/>
      <w:r w:rsidR="00E0517C" w:rsidRPr="00C6761E">
        <w:t>restricted code</w:t>
      </w:r>
      <w:bookmarkEnd w:id="4198"/>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4199" w:name="_CR11_2_4"/>
      <w:bookmarkStart w:id="4200" w:name="_Toc59199395"/>
      <w:bookmarkStart w:id="4201" w:name="_Toc59198804"/>
      <w:bookmarkStart w:id="4202" w:name="_Toc525231404"/>
      <w:bookmarkStart w:id="4203" w:name="_Toc218597723"/>
      <w:bookmarkEnd w:id="4199"/>
      <w:r w:rsidRPr="00C6761E">
        <w:lastRenderedPageBreak/>
        <w:t>11.2.4</w:t>
      </w:r>
      <w:r w:rsidRPr="00C6761E">
        <w:tab/>
        <w:t>MIC</w:t>
      </w:r>
      <w:bookmarkEnd w:id="4200"/>
      <w:bookmarkEnd w:id="4201"/>
      <w:bookmarkEnd w:id="4202"/>
      <w:bookmarkEnd w:id="4203"/>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4204" w:name="_CR11_2_5"/>
      <w:bookmarkStart w:id="4205" w:name="_Toc59199402"/>
      <w:bookmarkStart w:id="4206" w:name="_Toc59198811"/>
      <w:bookmarkStart w:id="4207" w:name="_Toc525231411"/>
      <w:bookmarkStart w:id="4208" w:name="_Toc218597724"/>
      <w:bookmarkEnd w:id="4204"/>
      <w:r w:rsidRPr="00C6761E">
        <w:t>11.2.5</w:t>
      </w:r>
      <w:r w:rsidRPr="00C6761E">
        <w:tab/>
        <w:t>UTC-based counter</w:t>
      </w:r>
      <w:bookmarkEnd w:id="4205"/>
      <w:bookmarkEnd w:id="4206"/>
      <w:bookmarkEnd w:id="4207"/>
      <w:bookmarkEnd w:id="4208"/>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4209" w:name="_CR11_2_6"/>
      <w:bookmarkStart w:id="4210" w:name="_Toc59199438"/>
      <w:bookmarkStart w:id="4211" w:name="_Toc59198847"/>
      <w:bookmarkStart w:id="4212" w:name="_Toc525231447"/>
      <w:bookmarkStart w:id="4213" w:name="_Toc218597725"/>
      <w:bookmarkEnd w:id="4209"/>
      <w:r w:rsidRPr="00C6761E">
        <w:t>11.2.6</w:t>
      </w:r>
      <w:r w:rsidRPr="00C6761E">
        <w:tab/>
      </w:r>
      <w:r w:rsidR="00AD7EDD" w:rsidRPr="00C6761E">
        <w:t>Application layer</w:t>
      </w:r>
      <w:r w:rsidRPr="00C6761E">
        <w:t xml:space="preserve"> </w:t>
      </w:r>
      <w:r w:rsidR="003E0B28" w:rsidRPr="00C6761E">
        <w:t>g</w:t>
      </w:r>
      <w:r w:rsidRPr="00C6761E">
        <w:t>roup ID</w:t>
      </w:r>
      <w:bookmarkEnd w:id="4210"/>
      <w:bookmarkEnd w:id="4211"/>
      <w:bookmarkEnd w:id="4212"/>
      <w:bookmarkEnd w:id="4213"/>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4214"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4215" w:name="_CRFigure11_2_6_1"/>
      <w:bookmarkEnd w:id="4214"/>
      <w:r w:rsidRPr="00C6761E">
        <w:t>Figure </w:t>
      </w:r>
      <w:bookmarkEnd w:id="4215"/>
      <w:r w:rsidRPr="00C6761E">
        <w:t>11.2.6.1: Application layer group ID information element</w:t>
      </w:r>
    </w:p>
    <w:p w14:paraId="24E1A1D0" w14:textId="77777777" w:rsidR="007B550E" w:rsidRPr="00C6761E" w:rsidRDefault="007B550E" w:rsidP="007B550E">
      <w:pPr>
        <w:pStyle w:val="TH"/>
      </w:pPr>
      <w:bookmarkStart w:id="4216" w:name="_CRTable11_2_6_1"/>
      <w:r w:rsidRPr="00C6761E">
        <w:t>Table </w:t>
      </w:r>
      <w:bookmarkEnd w:id="4216"/>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4217" w:name="_CR11_2_7"/>
      <w:bookmarkStart w:id="4218" w:name="_Toc59199434"/>
      <w:bookmarkStart w:id="4219" w:name="_Toc59198843"/>
      <w:bookmarkStart w:id="4220" w:name="_Toc218597726"/>
      <w:bookmarkEnd w:id="4217"/>
      <w:r w:rsidRPr="00C6761E">
        <w:t>11.2.7</w:t>
      </w:r>
      <w:r w:rsidRPr="00C6761E">
        <w:tab/>
        <w:t xml:space="preserve">User </w:t>
      </w:r>
      <w:r w:rsidR="003D75CD" w:rsidRPr="00C6761E">
        <w:t>info</w:t>
      </w:r>
      <w:r w:rsidRPr="00C6761E">
        <w:t xml:space="preserve"> ID</w:t>
      </w:r>
      <w:bookmarkEnd w:id="4218"/>
      <w:bookmarkEnd w:id="4219"/>
      <w:bookmarkEnd w:id="4220"/>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4221" w:name="_CRFigure11_2_7_1"/>
      <w:r w:rsidRPr="00C6761E">
        <w:rPr>
          <w:lang w:eastAsia="en-US"/>
        </w:rPr>
        <w:t>Figure </w:t>
      </w:r>
      <w:bookmarkEnd w:id="4221"/>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2E5948E5" w14:textId="77777777" w:rsidR="00A7611D" w:rsidRPr="00C6761E" w:rsidRDefault="00A7611D" w:rsidP="00A7611D">
      <w:pPr>
        <w:pStyle w:val="TH"/>
        <w:overflowPunct/>
        <w:autoSpaceDE/>
        <w:autoSpaceDN/>
        <w:adjustRightInd/>
        <w:textAlignment w:val="auto"/>
      </w:pPr>
      <w:bookmarkStart w:id="4222" w:name="_CRTable11_2_7_1"/>
      <w:r w:rsidRPr="00C6761E">
        <w:rPr>
          <w:lang w:eastAsia="en-US"/>
        </w:rPr>
        <w:t>Table </w:t>
      </w:r>
      <w:bookmarkEnd w:id="4222"/>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D53EF">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D53EF">
            <w:pPr>
              <w:pStyle w:val="TAL"/>
            </w:pPr>
          </w:p>
          <w:p w14:paraId="35CBF548" w14:textId="77777777" w:rsidR="00A7611D" w:rsidRPr="00C6761E" w:rsidRDefault="00A7611D" w:rsidP="005D53EF">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4223" w:name="_CR11_2_8"/>
      <w:bookmarkStart w:id="4224" w:name="_Toc73378972"/>
      <w:bookmarkStart w:id="4225" w:name="_Toc218597727"/>
      <w:bookmarkEnd w:id="4223"/>
      <w:r w:rsidRPr="00C6761E">
        <w:lastRenderedPageBreak/>
        <w:t>11.2.</w:t>
      </w:r>
      <w:r w:rsidR="00B735B5" w:rsidRPr="00C6761E">
        <w:rPr>
          <w:lang w:eastAsia="zh-CN"/>
        </w:rPr>
        <w:t>8</w:t>
      </w:r>
      <w:r w:rsidRPr="00C6761E">
        <w:tab/>
      </w:r>
      <w:bookmarkEnd w:id="4224"/>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4225"/>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4226" w:name="_CRFigure11_2_8_1"/>
      <w:r w:rsidRPr="00C6761E">
        <w:t>Figure </w:t>
      </w:r>
      <w:bookmarkEnd w:id="4226"/>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4227" w:name="_CRTable11_2_8_1"/>
      <w:r w:rsidRPr="00C6761E">
        <w:t>Table </w:t>
      </w:r>
      <w:bookmarkEnd w:id="4227"/>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4228" w:name="_CR11_2_9"/>
      <w:bookmarkStart w:id="4229" w:name="_Toc218597728"/>
      <w:bookmarkEnd w:id="4228"/>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4229"/>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4230" w:name="_CRFigure11_2_9_1"/>
      <w:r w:rsidRPr="00C6761E">
        <w:t>Figure </w:t>
      </w:r>
      <w:bookmarkEnd w:id="4230"/>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4231" w:name="_CRTable11_2_9_1"/>
      <w:r w:rsidRPr="00C6761E">
        <w:t>Table </w:t>
      </w:r>
      <w:bookmarkEnd w:id="4231"/>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4232" w:name="_CR11_2_10"/>
      <w:bookmarkStart w:id="4233" w:name="_Toc218597729"/>
      <w:bookmarkEnd w:id="4232"/>
      <w:r w:rsidRPr="00C6761E">
        <w:lastRenderedPageBreak/>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4233"/>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4234" w:name="_CR11_2_11"/>
      <w:bookmarkStart w:id="4235" w:name="_Toc525231415"/>
      <w:bookmarkStart w:id="4236" w:name="_Toc59198815"/>
      <w:bookmarkStart w:id="4237" w:name="_Toc75283173"/>
      <w:bookmarkStart w:id="4238" w:name="_Toc218597730"/>
      <w:bookmarkEnd w:id="4234"/>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4235"/>
      <w:bookmarkEnd w:id="4236"/>
      <w:bookmarkEnd w:id="4237"/>
      <w:bookmarkEnd w:id="4238"/>
    </w:p>
    <w:p w14:paraId="41B0F3A3" w14:textId="3B28D627" w:rsidR="0089219F" w:rsidRPr="00C6761E" w:rsidRDefault="0089219F" w:rsidP="005D428A">
      <w:pPr>
        <w:rPr>
          <w:lang w:eastAsia="zh-CN"/>
        </w:rPr>
      </w:pPr>
      <w:r w:rsidRPr="00C6761E">
        <w:rPr>
          <w:lang w:eastAsia="zh-CN"/>
        </w:rPr>
        <w:t>This parameter is used to carry</w:t>
      </w:r>
      <w:r w:rsidR="00441BB2">
        <w:rPr>
          <w:lang w:eastAsia="zh-CN"/>
        </w:rPr>
        <w:t xml:space="preserve"> </w:t>
      </w:r>
      <w:r w:rsidRPr="00C6761E">
        <w:rPr>
          <w:lang w:eastAsia="zh-CN"/>
        </w:rPr>
        <w:t>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4239"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4239"/>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D53EF">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D53EF">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D53EF">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4240" w:name="_CRFigure11_2_11_1"/>
      <w:r w:rsidRPr="00C6761E">
        <w:rPr>
          <w:lang w:eastAsia="zh-CN"/>
        </w:rPr>
        <w:t>Figure </w:t>
      </w:r>
      <w:bookmarkEnd w:id="4240"/>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4241" w:name="_CRTable11_2_11_1"/>
      <w:r w:rsidRPr="00C6761E">
        <w:t>Table </w:t>
      </w:r>
      <w:bookmarkEnd w:id="4241"/>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4242" w:name="_CR11_2_12"/>
      <w:bookmarkStart w:id="4243" w:name="_Toc525231451"/>
      <w:bookmarkStart w:id="4244" w:name="_Toc59198851"/>
      <w:bookmarkStart w:id="4245" w:name="_Toc75283209"/>
      <w:bookmarkStart w:id="4246" w:name="_Toc218597731"/>
      <w:bookmarkEnd w:id="4242"/>
      <w:r w:rsidRPr="00C6761E">
        <w:t>11.2.</w:t>
      </w:r>
      <w:r w:rsidR="0033071C" w:rsidRPr="00C6761E">
        <w:t>1</w:t>
      </w:r>
      <w:r w:rsidR="00244331" w:rsidRPr="00C6761E">
        <w:t>2</w:t>
      </w:r>
      <w:r w:rsidRPr="00C6761E">
        <w:tab/>
        <w:t>NCGI</w:t>
      </w:r>
      <w:bookmarkEnd w:id="4243"/>
      <w:bookmarkEnd w:id="4244"/>
      <w:bookmarkEnd w:id="4245"/>
      <w:bookmarkEnd w:id="4246"/>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4247" w:name="_CRFigure11_2_12_1"/>
      <w:r w:rsidRPr="00C6761E">
        <w:t>Figure </w:t>
      </w:r>
      <w:bookmarkEnd w:id="4247"/>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4248" w:name="_CRTable11_2_12_1"/>
      <w:r w:rsidRPr="00C6761E">
        <w:lastRenderedPageBreak/>
        <w:t>Table </w:t>
      </w:r>
      <w:bookmarkEnd w:id="4248"/>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4249" w:name="_CR11_2_13"/>
      <w:bookmarkStart w:id="4250" w:name="_Toc218597732"/>
      <w:bookmarkEnd w:id="4249"/>
      <w:r w:rsidRPr="00C6761E">
        <w:t>11.2.</w:t>
      </w:r>
      <w:r w:rsidR="00A40FD2" w:rsidRPr="00C6761E">
        <w:t>13</w:t>
      </w:r>
      <w:r w:rsidRPr="00C6761E">
        <w:tab/>
        <w:t>Metadata</w:t>
      </w:r>
      <w:bookmarkEnd w:id="4250"/>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5D53EF">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5D53EF">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5D53EF">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5D53EF">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5D53EF">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5D53EF">
            <w:pPr>
              <w:pStyle w:val="TAC"/>
            </w:pPr>
          </w:p>
        </w:tc>
        <w:tc>
          <w:tcPr>
            <w:tcW w:w="1137" w:type="dxa"/>
            <w:gridSpan w:val="2"/>
            <w:tcBorders>
              <w:top w:val="nil"/>
              <w:left w:val="nil"/>
              <w:bottom w:val="nil"/>
              <w:right w:val="nil"/>
            </w:tcBorders>
          </w:tcPr>
          <w:p w14:paraId="7DA90EA4" w14:textId="6C679E97" w:rsidR="00941DE7" w:rsidRPr="00C6761E" w:rsidRDefault="00941DE7" w:rsidP="005D53EF">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5D53EF">
            <w:pPr>
              <w:pStyle w:val="TAL"/>
            </w:pPr>
            <w:r w:rsidRPr="00C6761E">
              <w:t>octet 4</w:t>
            </w:r>
          </w:p>
          <w:p w14:paraId="64ADA138" w14:textId="77777777" w:rsidR="00941DE7" w:rsidRPr="00C6761E" w:rsidRDefault="00941DE7" w:rsidP="005D53EF">
            <w:pPr>
              <w:pStyle w:val="TAL"/>
            </w:pPr>
          </w:p>
          <w:p w14:paraId="740EBE41" w14:textId="77777777" w:rsidR="00941DE7" w:rsidRPr="00C6761E" w:rsidRDefault="00941DE7" w:rsidP="005D53EF">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4251" w:name="_CRFigure11_2_13_1"/>
      <w:r w:rsidRPr="00C6761E">
        <w:t>Figure </w:t>
      </w:r>
      <w:bookmarkEnd w:id="4251"/>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4252" w:name="_CRTable11_2_13_1"/>
      <w:r w:rsidRPr="00C6761E">
        <w:t>Table </w:t>
      </w:r>
      <w:bookmarkEnd w:id="4252"/>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4253" w:name="_CR11_2_14"/>
      <w:bookmarkStart w:id="4254" w:name="_Toc218597733"/>
      <w:bookmarkEnd w:id="4253"/>
      <w:r w:rsidRPr="00C6761E">
        <w:t>11.2.14</w:t>
      </w:r>
      <w:r w:rsidRPr="00C6761E">
        <w:tab/>
        <w:t>RRC container</w:t>
      </w:r>
      <w:bookmarkEnd w:id="4254"/>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5D53EF">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5D53EF">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5D53EF">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5D53EF">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5D53EF">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5D53EF">
            <w:pPr>
              <w:keepNext/>
              <w:keepLines/>
              <w:spacing w:after="0"/>
              <w:jc w:val="center"/>
              <w:rPr>
                <w:rFonts w:ascii="Arial" w:hAnsi="Arial"/>
                <w:sz w:val="18"/>
              </w:rPr>
            </w:pPr>
          </w:p>
          <w:p w14:paraId="4C94015F" w14:textId="77777777" w:rsidR="00941DE7" w:rsidRPr="00C6761E" w:rsidRDefault="00941DE7" w:rsidP="005D53EF">
            <w:pPr>
              <w:pStyle w:val="TAC"/>
            </w:pPr>
            <w:r w:rsidRPr="00C6761E">
              <w:t>RRC container contents</w:t>
            </w:r>
          </w:p>
          <w:p w14:paraId="65057260" w14:textId="77777777" w:rsidR="00941DE7" w:rsidRPr="00C6761E" w:rsidRDefault="00941DE7" w:rsidP="005D53EF">
            <w:pPr>
              <w:pStyle w:val="TAC"/>
            </w:pPr>
          </w:p>
        </w:tc>
        <w:tc>
          <w:tcPr>
            <w:tcW w:w="1137" w:type="dxa"/>
            <w:gridSpan w:val="2"/>
            <w:tcBorders>
              <w:top w:val="nil"/>
              <w:left w:val="nil"/>
              <w:bottom w:val="nil"/>
              <w:right w:val="nil"/>
            </w:tcBorders>
          </w:tcPr>
          <w:p w14:paraId="1D01B70D" w14:textId="77777777" w:rsidR="00941DE7" w:rsidRPr="00C6761E" w:rsidRDefault="00941DE7" w:rsidP="005D53EF">
            <w:pPr>
              <w:pStyle w:val="TAL"/>
            </w:pPr>
            <w:r w:rsidRPr="00C6761E">
              <w:t>octet 3</w:t>
            </w:r>
          </w:p>
          <w:p w14:paraId="65D82FF5" w14:textId="77777777" w:rsidR="00941DE7" w:rsidRPr="00C6761E" w:rsidRDefault="00941DE7" w:rsidP="005D53EF">
            <w:pPr>
              <w:pStyle w:val="TAL"/>
            </w:pPr>
          </w:p>
          <w:p w14:paraId="31B4B9B9" w14:textId="77777777" w:rsidR="00941DE7" w:rsidRPr="00C6761E" w:rsidRDefault="00941DE7" w:rsidP="005D53EF">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4255" w:name="_CRFigure11_2_14_1"/>
      <w:r w:rsidRPr="00C6761E">
        <w:t xml:space="preserve">Figure </w:t>
      </w:r>
      <w:bookmarkEnd w:id="4255"/>
      <w:r w:rsidRPr="00C6761E">
        <w:t>11.2.14.1: RRC container information element</w:t>
      </w:r>
    </w:p>
    <w:p w14:paraId="60CDCDB0" w14:textId="7695AEDF" w:rsidR="003371C3" w:rsidRPr="00C6761E" w:rsidRDefault="00941DE7" w:rsidP="003371C3">
      <w:pPr>
        <w:pStyle w:val="TH"/>
      </w:pPr>
      <w:bookmarkStart w:id="4256" w:name="_CRTable11_2_14_1"/>
      <w:r w:rsidRPr="00C6761E">
        <w:lastRenderedPageBreak/>
        <w:t xml:space="preserve">Table </w:t>
      </w:r>
      <w:bookmarkEnd w:id="4256"/>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5D53EF">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5D53EF">
            <w:pPr>
              <w:pStyle w:val="TAL"/>
            </w:pPr>
          </w:p>
          <w:p w14:paraId="6C2306A8" w14:textId="77777777" w:rsidR="00941DE7" w:rsidRPr="00C6761E" w:rsidRDefault="00941DE7" w:rsidP="005D53EF">
            <w:pPr>
              <w:pStyle w:val="TAL"/>
            </w:pPr>
            <w:r w:rsidRPr="00C6761E">
              <w:t>RRC container contents (octet 3 to m)</w:t>
            </w:r>
          </w:p>
          <w:p w14:paraId="4E6430D8" w14:textId="436E6600" w:rsidR="003371C3" w:rsidRPr="00C6761E" w:rsidRDefault="00941DE7" w:rsidP="005D53EF">
            <w:pPr>
              <w:pStyle w:val="TAL"/>
            </w:pPr>
            <w:r w:rsidRPr="00C6761E">
              <w:t>The RRC container contents field is coded as SL-AccessInfo-L2U2N in clause 9.4 of 3GPP TS 38.331 [13].</w:t>
            </w:r>
          </w:p>
        </w:tc>
      </w:tr>
    </w:tbl>
    <w:p w14:paraId="2BA19A12" w14:textId="77777777" w:rsidR="001A603C" w:rsidRPr="001A603C" w:rsidRDefault="001A603C" w:rsidP="001A603C">
      <w:bookmarkStart w:id="4257" w:name="_CR11_2_15"/>
      <w:bookmarkEnd w:id="4257"/>
    </w:p>
    <w:p w14:paraId="6E133FDE" w14:textId="4C935944" w:rsidR="00436F41" w:rsidRPr="00C6761E" w:rsidRDefault="00436F41" w:rsidP="00436F41">
      <w:pPr>
        <w:pStyle w:val="Heading3"/>
        <w:rPr>
          <w:lang w:eastAsia="zh-CN"/>
        </w:rPr>
      </w:pPr>
      <w:bookmarkStart w:id="4258" w:name="_Toc218597734"/>
      <w:r w:rsidRPr="00C6761E">
        <w:rPr>
          <w:lang w:eastAsia="zh-CN"/>
        </w:rPr>
        <w:t>11.2.</w:t>
      </w:r>
      <w:r w:rsidR="00AC46E3" w:rsidRPr="00C6761E">
        <w:rPr>
          <w:lang w:eastAsia="zh-CN"/>
        </w:rPr>
        <w:t>15</w:t>
      </w:r>
      <w:r w:rsidRPr="00C6761E">
        <w:rPr>
          <w:lang w:eastAsia="zh-CN"/>
        </w:rPr>
        <w:tab/>
      </w:r>
      <w:r w:rsidRPr="00C6761E">
        <w:t>Application layer ID</w:t>
      </w:r>
      <w:bookmarkEnd w:id="4258"/>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5D53EF">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5D53EF">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5D53EF">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5D53EF">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5D53EF">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5D53EF">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5D53EF">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5D53EF">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5D53EF">
            <w:pPr>
              <w:keepNext/>
              <w:keepLines/>
              <w:spacing w:after="0"/>
              <w:rPr>
                <w:rFonts w:ascii="Arial" w:hAnsi="Arial"/>
                <w:sz w:val="18"/>
              </w:rPr>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5D53EF">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5D53EF">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5D53EF">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5D53EF">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5D53EF">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5D53EF">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5D53EF">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5D53EF">
            <w:pPr>
              <w:pStyle w:val="TAL"/>
            </w:pPr>
          </w:p>
          <w:p w14:paraId="2DE7E7B7" w14:textId="77777777" w:rsidR="00436F41" w:rsidRPr="00C6761E" w:rsidRDefault="00436F41" w:rsidP="005D53EF">
            <w:pPr>
              <w:pStyle w:val="TAL"/>
            </w:pPr>
            <w:r w:rsidRPr="00C6761E">
              <w:t>octet m</w:t>
            </w:r>
          </w:p>
        </w:tc>
      </w:tr>
    </w:tbl>
    <w:p w14:paraId="07F83F6E" w14:textId="3D1552DD" w:rsidR="00436F41" w:rsidRPr="00C6761E" w:rsidRDefault="00436F41" w:rsidP="00436F41">
      <w:pPr>
        <w:pStyle w:val="TF"/>
      </w:pPr>
      <w:bookmarkStart w:id="4259" w:name="_CRFigure11_2_15_1"/>
      <w:r w:rsidRPr="00C6761E">
        <w:t>Figure </w:t>
      </w:r>
      <w:bookmarkEnd w:id="4259"/>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4260" w:name="_CRTable11_2_15_1"/>
      <w:r w:rsidRPr="00C6761E">
        <w:t>Table </w:t>
      </w:r>
      <w:bookmarkEnd w:id="4260"/>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5D53EF">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5D53EF">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4261" w:name="_CR11_2_16"/>
      <w:bookmarkStart w:id="4262" w:name="_Toc218597735"/>
      <w:bookmarkEnd w:id="4261"/>
      <w:r w:rsidRPr="00C6761E">
        <w:t>11.2.16</w:t>
      </w:r>
      <w:r w:rsidRPr="00C6761E">
        <w:tab/>
      </w:r>
      <w:r w:rsidR="00D22A15" w:rsidRPr="00C6761E">
        <w:t>Void</w:t>
      </w:r>
      <w:bookmarkEnd w:id="4262"/>
    </w:p>
    <w:p w14:paraId="5B797DFE" w14:textId="5E95E1E0" w:rsidR="008320E9" w:rsidRPr="00C6761E" w:rsidRDefault="008320E9" w:rsidP="008320E9">
      <w:pPr>
        <w:pStyle w:val="Heading3"/>
        <w:rPr>
          <w:lang w:eastAsia="zh-CN"/>
        </w:rPr>
      </w:pPr>
      <w:bookmarkStart w:id="4263" w:name="_CR11_2_17"/>
      <w:bookmarkStart w:id="4264" w:name="_Toc218597736"/>
      <w:bookmarkEnd w:id="4263"/>
      <w:r w:rsidRPr="00C6761E">
        <w:t>11.2.</w:t>
      </w:r>
      <w:r w:rsidR="00B61698" w:rsidRPr="00C6761E">
        <w:rPr>
          <w:lang w:eastAsia="zh-CN"/>
        </w:rPr>
        <w:t>17</w:t>
      </w:r>
      <w:r w:rsidRPr="00C6761E">
        <w:tab/>
      </w:r>
      <w:r w:rsidRPr="00C6761E">
        <w:rPr>
          <w:rFonts w:hint="eastAsia"/>
          <w:lang w:eastAsia="zh-CN"/>
        </w:rPr>
        <w:t>Direct discovery set</w:t>
      </w:r>
      <w:bookmarkEnd w:id="4264"/>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5D53EF">
            <w:pPr>
              <w:pStyle w:val="TAC"/>
            </w:pPr>
            <w:r>
              <w:t>8</w:t>
            </w:r>
          </w:p>
        </w:tc>
        <w:tc>
          <w:tcPr>
            <w:tcW w:w="720" w:type="dxa"/>
            <w:tcBorders>
              <w:top w:val="nil"/>
              <w:left w:val="nil"/>
              <w:bottom w:val="nil"/>
              <w:right w:val="nil"/>
            </w:tcBorders>
            <w:hideMark/>
          </w:tcPr>
          <w:p w14:paraId="4BBF56B8" w14:textId="77777777" w:rsidR="003A632A" w:rsidRDefault="003A632A" w:rsidP="005D53EF">
            <w:pPr>
              <w:pStyle w:val="TAC"/>
            </w:pPr>
            <w:r>
              <w:t>7</w:t>
            </w:r>
          </w:p>
        </w:tc>
        <w:tc>
          <w:tcPr>
            <w:tcW w:w="720" w:type="dxa"/>
            <w:tcBorders>
              <w:top w:val="nil"/>
              <w:left w:val="nil"/>
              <w:bottom w:val="nil"/>
              <w:right w:val="nil"/>
            </w:tcBorders>
            <w:hideMark/>
          </w:tcPr>
          <w:p w14:paraId="066EB09B" w14:textId="77777777" w:rsidR="003A632A" w:rsidRDefault="003A632A" w:rsidP="005D53EF">
            <w:pPr>
              <w:pStyle w:val="TAC"/>
            </w:pPr>
            <w:r>
              <w:t>6</w:t>
            </w:r>
          </w:p>
        </w:tc>
        <w:tc>
          <w:tcPr>
            <w:tcW w:w="721" w:type="dxa"/>
            <w:tcBorders>
              <w:top w:val="nil"/>
              <w:left w:val="nil"/>
              <w:bottom w:val="nil"/>
              <w:right w:val="nil"/>
            </w:tcBorders>
            <w:hideMark/>
          </w:tcPr>
          <w:p w14:paraId="5F79E307" w14:textId="77777777" w:rsidR="003A632A" w:rsidRDefault="003A632A" w:rsidP="005D53EF">
            <w:pPr>
              <w:pStyle w:val="TAC"/>
            </w:pPr>
            <w:r>
              <w:t>5</w:t>
            </w:r>
          </w:p>
        </w:tc>
        <w:tc>
          <w:tcPr>
            <w:tcW w:w="720" w:type="dxa"/>
            <w:tcBorders>
              <w:top w:val="nil"/>
              <w:left w:val="nil"/>
              <w:bottom w:val="nil"/>
              <w:right w:val="nil"/>
            </w:tcBorders>
            <w:hideMark/>
          </w:tcPr>
          <w:p w14:paraId="620770A3" w14:textId="77777777" w:rsidR="003A632A" w:rsidRDefault="003A632A" w:rsidP="005D53EF">
            <w:pPr>
              <w:pStyle w:val="TAC"/>
            </w:pPr>
            <w:r>
              <w:t>4</w:t>
            </w:r>
          </w:p>
        </w:tc>
        <w:tc>
          <w:tcPr>
            <w:tcW w:w="720" w:type="dxa"/>
            <w:tcBorders>
              <w:top w:val="nil"/>
              <w:left w:val="nil"/>
              <w:bottom w:val="nil"/>
              <w:right w:val="nil"/>
            </w:tcBorders>
            <w:hideMark/>
          </w:tcPr>
          <w:p w14:paraId="52790909" w14:textId="77777777" w:rsidR="003A632A" w:rsidRDefault="003A632A" w:rsidP="005D53EF">
            <w:pPr>
              <w:pStyle w:val="TAC"/>
            </w:pPr>
            <w:r>
              <w:t>3</w:t>
            </w:r>
          </w:p>
        </w:tc>
        <w:tc>
          <w:tcPr>
            <w:tcW w:w="720" w:type="dxa"/>
            <w:tcBorders>
              <w:top w:val="nil"/>
              <w:left w:val="nil"/>
              <w:bottom w:val="nil"/>
              <w:right w:val="nil"/>
            </w:tcBorders>
            <w:hideMark/>
          </w:tcPr>
          <w:p w14:paraId="085C86B9" w14:textId="77777777" w:rsidR="003A632A" w:rsidRDefault="003A632A" w:rsidP="005D53EF">
            <w:pPr>
              <w:pStyle w:val="TAC"/>
            </w:pPr>
            <w:r>
              <w:t>2</w:t>
            </w:r>
          </w:p>
        </w:tc>
        <w:tc>
          <w:tcPr>
            <w:tcW w:w="534" w:type="dxa"/>
            <w:tcBorders>
              <w:top w:val="nil"/>
              <w:left w:val="nil"/>
              <w:bottom w:val="nil"/>
              <w:right w:val="nil"/>
            </w:tcBorders>
            <w:hideMark/>
          </w:tcPr>
          <w:p w14:paraId="60A922A0" w14:textId="77777777" w:rsidR="003A632A" w:rsidRDefault="003A632A" w:rsidP="005D53EF">
            <w:pPr>
              <w:pStyle w:val="TAC"/>
            </w:pPr>
            <w:r>
              <w:t>1</w:t>
            </w:r>
          </w:p>
        </w:tc>
        <w:tc>
          <w:tcPr>
            <w:tcW w:w="1773" w:type="dxa"/>
            <w:gridSpan w:val="3"/>
            <w:tcBorders>
              <w:top w:val="nil"/>
              <w:left w:val="nil"/>
              <w:bottom w:val="nil"/>
              <w:right w:val="nil"/>
            </w:tcBorders>
          </w:tcPr>
          <w:p w14:paraId="53A22F89" w14:textId="77777777" w:rsidR="003A632A" w:rsidRDefault="003A632A" w:rsidP="005D53EF">
            <w:pPr>
              <w:keepNext/>
              <w:keepLines/>
              <w:spacing w:after="0"/>
              <w:rPr>
                <w:rFonts w:ascii="Arial" w:hAnsi="Arial"/>
                <w:sz w:val="18"/>
              </w:rPr>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5D53EF">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5D53EF">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5D53EF">
            <w:pPr>
              <w:pStyle w:val="TAC"/>
            </w:pPr>
          </w:p>
          <w:p w14:paraId="6A08F89C" w14:textId="77777777" w:rsidR="003A632A" w:rsidRDefault="003A632A" w:rsidP="005D53EF">
            <w:pPr>
              <w:pStyle w:val="TAC"/>
            </w:pPr>
            <w:r>
              <w:t xml:space="preserve">Length of </w:t>
            </w:r>
            <w:r>
              <w:rPr>
                <w:lang w:eastAsia="zh-CN"/>
              </w:rPr>
              <w:t xml:space="preserve">direct discovery set </w:t>
            </w:r>
            <w:r>
              <w:t>contents</w:t>
            </w:r>
          </w:p>
          <w:p w14:paraId="75365B0D" w14:textId="77777777" w:rsidR="003A632A" w:rsidRDefault="003A632A" w:rsidP="005D53EF">
            <w:pPr>
              <w:pStyle w:val="TAC"/>
            </w:pPr>
          </w:p>
        </w:tc>
        <w:tc>
          <w:tcPr>
            <w:tcW w:w="1137" w:type="dxa"/>
            <w:tcBorders>
              <w:top w:val="nil"/>
              <w:left w:val="nil"/>
              <w:bottom w:val="nil"/>
              <w:right w:val="nil"/>
            </w:tcBorders>
          </w:tcPr>
          <w:p w14:paraId="414FEE85" w14:textId="77777777" w:rsidR="003A632A" w:rsidRDefault="003A632A" w:rsidP="005D53EF">
            <w:pPr>
              <w:pStyle w:val="TAL"/>
            </w:pPr>
            <w:r>
              <w:t>octet 2</w:t>
            </w:r>
          </w:p>
          <w:p w14:paraId="327E3444" w14:textId="77777777" w:rsidR="003A632A" w:rsidRDefault="003A632A" w:rsidP="005D53EF">
            <w:pPr>
              <w:pStyle w:val="TAL"/>
            </w:pPr>
          </w:p>
          <w:p w14:paraId="2EA7E747" w14:textId="77777777" w:rsidR="003A632A" w:rsidRDefault="003A632A" w:rsidP="005D53EF">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5D53EF">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5D53EF">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5D53EF">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5D53EF">
            <w:pPr>
              <w:pStyle w:val="TAL"/>
            </w:pPr>
          </w:p>
          <w:p w14:paraId="17E31E45" w14:textId="77777777" w:rsidR="003A632A" w:rsidRDefault="003A632A" w:rsidP="005D53EF">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4265" w:name="_CRFigure11_2_17_1"/>
      <w:r w:rsidRPr="00C6761E">
        <w:t>Figure </w:t>
      </w:r>
      <w:bookmarkEnd w:id="4265"/>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5D53EF">
            <w:pPr>
              <w:pStyle w:val="TAC"/>
            </w:pPr>
            <w:r w:rsidRPr="00C6761E">
              <w:lastRenderedPageBreak/>
              <w:t>8</w:t>
            </w:r>
          </w:p>
        </w:tc>
        <w:tc>
          <w:tcPr>
            <w:tcW w:w="720" w:type="dxa"/>
            <w:tcBorders>
              <w:top w:val="nil"/>
              <w:left w:val="nil"/>
              <w:bottom w:val="nil"/>
              <w:right w:val="nil"/>
            </w:tcBorders>
            <w:hideMark/>
          </w:tcPr>
          <w:p w14:paraId="726C303D" w14:textId="77777777" w:rsidR="00F224E7" w:rsidRPr="00C6761E" w:rsidRDefault="00F224E7" w:rsidP="005D53EF">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5D53EF">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5D53EF">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5D53EF">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5D53EF">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5D53EF">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5D53EF">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5D53EF">
            <w:pPr>
              <w:keepNext/>
              <w:keepLines/>
              <w:spacing w:after="0"/>
              <w:rPr>
                <w:rFonts w:ascii="Arial" w:hAnsi="Arial"/>
                <w:sz w:val="18"/>
              </w:rPr>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5D53EF">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5D53EF">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5D53EF">
            <w:pPr>
              <w:pStyle w:val="TAC"/>
            </w:pPr>
          </w:p>
        </w:tc>
        <w:tc>
          <w:tcPr>
            <w:tcW w:w="1137" w:type="dxa"/>
            <w:tcBorders>
              <w:top w:val="nil"/>
              <w:left w:val="nil"/>
              <w:bottom w:val="nil"/>
              <w:right w:val="nil"/>
            </w:tcBorders>
          </w:tcPr>
          <w:p w14:paraId="6CF33946" w14:textId="77777777" w:rsidR="00F224E7" w:rsidRPr="00C6761E" w:rsidRDefault="00F224E7" w:rsidP="005D53EF">
            <w:pPr>
              <w:pStyle w:val="TAL"/>
            </w:pPr>
          </w:p>
          <w:p w14:paraId="49E93089" w14:textId="77777777" w:rsidR="00F224E7" w:rsidRPr="00C6761E" w:rsidRDefault="00F224E7" w:rsidP="005D53EF">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5D53EF">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5D53EF">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5D53EF">
            <w:pPr>
              <w:pStyle w:val="TAC"/>
            </w:pPr>
          </w:p>
        </w:tc>
        <w:tc>
          <w:tcPr>
            <w:tcW w:w="1137" w:type="dxa"/>
            <w:tcBorders>
              <w:top w:val="nil"/>
              <w:left w:val="nil"/>
              <w:bottom w:val="nil"/>
              <w:right w:val="nil"/>
            </w:tcBorders>
          </w:tcPr>
          <w:p w14:paraId="1507D8A7" w14:textId="77777777" w:rsidR="00F224E7" w:rsidRPr="00C6761E" w:rsidRDefault="00F224E7" w:rsidP="005D53EF">
            <w:pPr>
              <w:pStyle w:val="TAL"/>
            </w:pPr>
          </w:p>
          <w:p w14:paraId="690F2900" w14:textId="77777777" w:rsidR="00F224E7" w:rsidRPr="00C6761E" w:rsidRDefault="00F224E7" w:rsidP="005D53EF">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5D53EF">
            <w:pPr>
              <w:pStyle w:val="TAC"/>
            </w:pPr>
            <w:r w:rsidRPr="00436797">
              <w:t>…</w:t>
            </w:r>
          </w:p>
        </w:tc>
        <w:tc>
          <w:tcPr>
            <w:tcW w:w="1137" w:type="dxa"/>
            <w:tcBorders>
              <w:top w:val="nil"/>
              <w:left w:val="nil"/>
              <w:bottom w:val="nil"/>
              <w:right w:val="nil"/>
            </w:tcBorders>
          </w:tcPr>
          <w:p w14:paraId="40C6E596" w14:textId="77777777" w:rsidR="00F224E7" w:rsidRDefault="00F224E7" w:rsidP="005D53EF">
            <w:pPr>
              <w:pStyle w:val="TAL"/>
            </w:pPr>
            <w:r>
              <w:t>octet (b+1)*</w:t>
            </w:r>
          </w:p>
          <w:p w14:paraId="29627EE4" w14:textId="77777777" w:rsidR="00F224E7" w:rsidRDefault="00F224E7" w:rsidP="005D53EF">
            <w:pPr>
              <w:pStyle w:val="TAL"/>
            </w:pPr>
          </w:p>
          <w:p w14:paraId="42AAAAAC" w14:textId="77777777" w:rsidR="00F224E7" w:rsidRPr="00C6761E" w:rsidRDefault="00F224E7" w:rsidP="005D53EF">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5D53EF">
            <w:pPr>
              <w:pStyle w:val="TAC"/>
            </w:pPr>
            <w:r>
              <w:t>Protected</w:t>
            </w:r>
            <w:r w:rsidRPr="00220BDE">
              <w:t xml:space="preserve"> </w:t>
            </w:r>
            <w:r>
              <w:t>user info n</w:t>
            </w:r>
          </w:p>
          <w:p w14:paraId="2080025C" w14:textId="77777777" w:rsidR="00F224E7" w:rsidRPr="00436797" w:rsidRDefault="00F224E7" w:rsidP="005D53EF">
            <w:pPr>
              <w:pStyle w:val="TAC"/>
            </w:pPr>
          </w:p>
        </w:tc>
        <w:tc>
          <w:tcPr>
            <w:tcW w:w="1137" w:type="dxa"/>
            <w:tcBorders>
              <w:top w:val="nil"/>
              <w:left w:val="nil"/>
              <w:bottom w:val="nil"/>
              <w:right w:val="nil"/>
            </w:tcBorders>
          </w:tcPr>
          <w:p w14:paraId="69E756BD" w14:textId="77777777" w:rsidR="00F224E7" w:rsidRDefault="00F224E7" w:rsidP="005D53EF">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5D53EF">
            <w:pPr>
              <w:pStyle w:val="TAL"/>
              <w:rPr>
                <w:rFonts w:eastAsiaTheme="minorEastAsia"/>
                <w:lang w:eastAsia="zh-CN"/>
              </w:rPr>
            </w:pPr>
          </w:p>
          <w:p w14:paraId="366640FE" w14:textId="77777777" w:rsidR="00F224E7" w:rsidRPr="004E6E61" w:rsidRDefault="00F224E7" w:rsidP="005D53EF">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4266" w:name="_CRFigure11_2_17_2"/>
      <w:r w:rsidRPr="00C6761E">
        <w:t>Figure </w:t>
      </w:r>
      <w:bookmarkEnd w:id="4266"/>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5D53EF">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5D53EF">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5D53EF">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5D53EF">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5D53EF">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5D53EF">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5D53EF">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5D53EF">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5D53EF">
            <w:pPr>
              <w:keepNext/>
              <w:keepLines/>
              <w:spacing w:after="0"/>
              <w:rPr>
                <w:rFonts w:ascii="Arial" w:hAnsi="Arial"/>
                <w:sz w:val="18"/>
              </w:rPr>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5D53EF">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5D53EF">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5D53EF">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5D53EF">
            <w:pPr>
              <w:pStyle w:val="TAL"/>
            </w:pPr>
          </w:p>
          <w:p w14:paraId="6A5BE9DC" w14:textId="77777777" w:rsidR="003A632A" w:rsidRPr="00C6761E" w:rsidRDefault="003A632A" w:rsidP="005D53EF">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5D53EF">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5D53EF">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5D53EF">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5D53EF">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5D53EF">
            <w:pPr>
              <w:pStyle w:val="TAL"/>
              <w:rPr>
                <w:lang w:eastAsia="zh-CN"/>
              </w:rPr>
            </w:pPr>
            <w:r w:rsidRPr="00C6761E">
              <w:t xml:space="preserve">octet </w:t>
            </w:r>
            <w:r>
              <w:rPr>
                <w:lang w:eastAsia="zh-CN"/>
              </w:rPr>
              <w:t>7</w:t>
            </w:r>
          </w:p>
          <w:p w14:paraId="3948864C" w14:textId="77777777" w:rsidR="003A632A" w:rsidRPr="00C6761E" w:rsidRDefault="003A632A" w:rsidP="005D53EF">
            <w:pPr>
              <w:pStyle w:val="TAL"/>
            </w:pPr>
          </w:p>
          <w:p w14:paraId="2E54DD23" w14:textId="77777777" w:rsidR="003A632A" w:rsidRPr="00C6761E" w:rsidRDefault="003A632A" w:rsidP="005D53EF">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5D53EF">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5D53EF">
            <w:pPr>
              <w:pStyle w:val="TAL"/>
            </w:pPr>
            <w:r w:rsidRPr="00C6761E">
              <w:rPr>
                <w:lang w:eastAsia="zh-CN"/>
              </w:rPr>
              <w:t xml:space="preserve">octet </w:t>
            </w:r>
            <w:r>
              <w:rPr>
                <w:lang w:eastAsia="zh-CN"/>
              </w:rPr>
              <w:t>11</w:t>
            </w:r>
          </w:p>
          <w:p w14:paraId="1C431D1C" w14:textId="77777777" w:rsidR="003A632A" w:rsidRPr="00C6761E" w:rsidRDefault="003A632A" w:rsidP="005D53EF">
            <w:pPr>
              <w:pStyle w:val="TAL"/>
            </w:pPr>
          </w:p>
          <w:p w14:paraId="55C07757" w14:textId="77777777" w:rsidR="003A632A" w:rsidRPr="00C6761E" w:rsidRDefault="003A632A" w:rsidP="005D53EF">
            <w:pPr>
              <w:pStyle w:val="TAL"/>
              <w:rPr>
                <w:lang w:eastAsia="zh-CN"/>
              </w:rPr>
            </w:pPr>
            <w:r w:rsidRPr="00C6761E">
              <w:t>octe</w:t>
            </w:r>
            <w:r>
              <w:t>t a</w:t>
            </w:r>
          </w:p>
        </w:tc>
      </w:tr>
    </w:tbl>
    <w:p w14:paraId="2729D3EC" w14:textId="1A9126E7" w:rsidR="008320E9" w:rsidRPr="00C6761E" w:rsidRDefault="003A632A" w:rsidP="008320E9">
      <w:pPr>
        <w:pStyle w:val="TF"/>
      </w:pPr>
      <w:bookmarkStart w:id="4267" w:name="_CRFigure11_2_17_3"/>
      <w:r w:rsidRPr="00C6761E">
        <w:t>Figure </w:t>
      </w:r>
      <w:bookmarkEnd w:id="4267"/>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4268" w:name="_CRTable11_2_17_1"/>
      <w:r w:rsidRPr="00C6761E">
        <w:t>Table </w:t>
      </w:r>
      <w:bookmarkEnd w:id="4268"/>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5D53EF">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5D53EF">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0C691702" w14:textId="77777777" w:rsidR="002749DB" w:rsidRDefault="002749DB" w:rsidP="002749DB">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2749DB">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4269" w:name="_CR11_2_18"/>
      <w:bookmarkStart w:id="4270" w:name="_Toc218597737"/>
      <w:bookmarkEnd w:id="4269"/>
      <w:r w:rsidRPr="00C6761E">
        <w:t>11.2.</w:t>
      </w:r>
      <w:r w:rsidR="00B61698" w:rsidRPr="00C6761E">
        <w:rPr>
          <w:lang w:eastAsia="zh-CN"/>
        </w:rPr>
        <w:t>18</w:t>
      </w:r>
      <w:r w:rsidRPr="00C6761E">
        <w:tab/>
      </w:r>
      <w:r w:rsidR="003A632A">
        <w:t>Void</w:t>
      </w:r>
      <w:bookmarkEnd w:id="4270"/>
    </w:p>
    <w:p w14:paraId="4DD778B5" w14:textId="7CBB0EFF" w:rsidR="00F43D8E" w:rsidRPr="00C6761E" w:rsidRDefault="00F43D8E" w:rsidP="00F43D8E">
      <w:pPr>
        <w:pStyle w:val="Heading3"/>
        <w:rPr>
          <w:lang w:eastAsia="zh-CN"/>
        </w:rPr>
      </w:pPr>
      <w:bookmarkStart w:id="4271" w:name="_CR11_2_19"/>
      <w:bookmarkStart w:id="4272" w:name="_Toc218597738"/>
      <w:bookmarkEnd w:id="4271"/>
      <w:r w:rsidRPr="00C6761E">
        <w:t>11.2.</w:t>
      </w:r>
      <w:r>
        <w:t>19</w:t>
      </w:r>
      <w:r w:rsidRPr="00C6761E">
        <w:tab/>
      </w:r>
      <w:r w:rsidRPr="00C6761E">
        <w:rPr>
          <w:lang w:eastAsia="zh-CN"/>
        </w:rPr>
        <w:t>Announce prohibited indication</w:t>
      </w:r>
      <w:bookmarkEnd w:id="4272"/>
    </w:p>
    <w:p w14:paraId="5E3E9EEE" w14:textId="46AF9A33"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w:t>
      </w:r>
      <w:r w:rsidR="00441BB2">
        <w:rPr>
          <w:lang w:eastAsia="zh-CN"/>
        </w:rPr>
        <w:t xml:space="preserve"> </w:t>
      </w:r>
      <w:r w:rsidRPr="00C6761E">
        <w:rPr>
          <w:lang w:eastAsia="zh-CN"/>
        </w:rPr>
        <w:t>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5D53EF">
            <w:pPr>
              <w:pStyle w:val="TAC"/>
            </w:pPr>
            <w:r w:rsidRPr="00C6761E">
              <w:lastRenderedPageBreak/>
              <w:t>8</w:t>
            </w:r>
          </w:p>
        </w:tc>
        <w:tc>
          <w:tcPr>
            <w:tcW w:w="706" w:type="dxa"/>
            <w:tcBorders>
              <w:top w:val="nil"/>
              <w:left w:val="nil"/>
              <w:bottom w:val="nil"/>
              <w:right w:val="nil"/>
            </w:tcBorders>
            <w:hideMark/>
          </w:tcPr>
          <w:p w14:paraId="749EE424" w14:textId="77777777" w:rsidR="00F43D8E" w:rsidRPr="00C6761E" w:rsidRDefault="00F43D8E" w:rsidP="005D53EF">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5D53EF">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5D53EF">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5D53EF">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5D53EF">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5D53EF">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5D53EF">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5D53EF">
            <w:pPr>
              <w:pStyle w:val="TAL"/>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5D53EF">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5D53EF">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5D53EF">
            <w:pPr>
              <w:pStyle w:val="TAL"/>
            </w:pPr>
            <w:r w:rsidRPr="00C6761E">
              <w:t>octet 1</w:t>
            </w:r>
          </w:p>
        </w:tc>
      </w:tr>
    </w:tbl>
    <w:p w14:paraId="68E2C91B" w14:textId="038B04F3" w:rsidR="00F43D8E" w:rsidRPr="00C6761E" w:rsidRDefault="00F43D8E" w:rsidP="00F43D8E">
      <w:pPr>
        <w:pStyle w:val="TF"/>
      </w:pPr>
      <w:bookmarkStart w:id="4273" w:name="_CRFigure11_2_19_1"/>
      <w:r w:rsidRPr="00C6761E">
        <w:t>Figure </w:t>
      </w:r>
      <w:bookmarkEnd w:id="4273"/>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274" w:name="_CRTable11_2_19_1"/>
      <w:r w:rsidRPr="00C6761E">
        <w:t>Table </w:t>
      </w:r>
      <w:bookmarkEnd w:id="4274"/>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5D53EF">
            <w:pPr>
              <w:pStyle w:val="TAL"/>
              <w:rPr>
                <w:lang w:eastAsia="zh-CN"/>
              </w:rPr>
            </w:pPr>
            <w:r w:rsidRPr="00C6761E">
              <w:rPr>
                <w:lang w:eastAsia="zh-CN"/>
              </w:rPr>
              <w:t>Announce prohibited indication (API) (octet 1, bit 1)</w:t>
            </w:r>
          </w:p>
          <w:p w14:paraId="53A877C6" w14:textId="77777777" w:rsidR="00F43D8E" w:rsidRPr="00C6761E" w:rsidRDefault="00F43D8E" w:rsidP="005D53EF">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5D53EF">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5D53EF">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5D53EF">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5D53EF">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5D53EF">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5D53EF">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5D53EF">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5D53EF">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5D53EF">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5D53EF">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5D53EF">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5D53EF">
            <w:pPr>
              <w:pStyle w:val="TAL"/>
              <w:rPr>
                <w:lang w:eastAsia="zh-CN"/>
              </w:rPr>
            </w:pPr>
          </w:p>
          <w:p w14:paraId="7DB908D8" w14:textId="77777777" w:rsidR="00F43D8E" w:rsidRPr="00C6761E" w:rsidRDefault="00F43D8E" w:rsidP="005D53EF">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275" w:name="_CR11_2_20"/>
      <w:bookmarkStart w:id="4276" w:name="_Toc218597739"/>
      <w:bookmarkEnd w:id="4275"/>
      <w:r w:rsidRPr="00C6761E">
        <w:t>11.2.</w:t>
      </w:r>
      <w:bookmarkStart w:id="4277" w:name="_Toc155372472"/>
      <w:r>
        <w:t>20</w:t>
      </w:r>
      <w:r w:rsidRPr="00C6761E">
        <w:tab/>
      </w:r>
      <w:bookmarkEnd w:id="4277"/>
      <w:r w:rsidRPr="008D60E9">
        <w:t>PLMN ID</w:t>
      </w:r>
      <w:bookmarkEnd w:id="4276"/>
    </w:p>
    <w:p w14:paraId="6F792F3B" w14:textId="3BE7890B"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w:t>
      </w:r>
      <w:r w:rsidR="0033364C">
        <w:t>, the 5G ProSe multi-hop UE-to-network relay UE, the 5G ProSe multi-hop remote UE, the 5G ProSe intermediate UE-to-network relay UE</w:t>
      </w:r>
      <w:r>
        <w:t xml:space="preserve"> </w:t>
      </w:r>
      <w:r w:rsidR="00D17394" w:rsidRPr="00ED1CFD">
        <w:t>or the 5G ProSe UE-to-UE relay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bookmarkStart w:id="4278" w:name="_Hlk166749590"/>
      <w:r w:rsidRPr="002238E7">
        <w:t>starting from octet 3 to octet 5</w:t>
      </w:r>
      <w:bookmarkEnd w:id="4278"/>
      <w:r w:rsidRPr="00C6761E">
        <w:t>.</w:t>
      </w:r>
    </w:p>
    <w:p w14:paraId="685009F8" w14:textId="63A24C27" w:rsidR="00167E58" w:rsidRPr="008D4DBB" w:rsidRDefault="00167E58" w:rsidP="00167E58">
      <w:pPr>
        <w:pStyle w:val="Heading3"/>
      </w:pPr>
      <w:bookmarkStart w:id="4279" w:name="_CR11_2_21"/>
      <w:bookmarkStart w:id="4280" w:name="_Toc218597740"/>
      <w:bookmarkEnd w:id="4279"/>
      <w:r w:rsidRPr="008D4DBB">
        <w:t>11.2.</w:t>
      </w:r>
      <w:r>
        <w:t>21</w:t>
      </w:r>
      <w:r w:rsidRPr="008D4DBB">
        <w:tab/>
        <w:t>Hop count</w:t>
      </w:r>
      <w:bookmarkEnd w:id="4280"/>
    </w:p>
    <w:p w14:paraId="619B6302" w14:textId="21A0AE6B"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Multi-hop UE-to-Network Relay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5D53EF">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5D53EF">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5D53EF">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5D53EF">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5D53EF">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5D53EF">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5D53EF">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5D53EF">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5D53EF">
            <w:pPr>
              <w:pStyle w:val="TAL"/>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5D53EF">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5D53EF">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5D53EF">
            <w:pPr>
              <w:pStyle w:val="TAL"/>
              <w:rPr>
                <w:lang w:eastAsia="zh-CN"/>
              </w:rPr>
            </w:pPr>
            <w:r w:rsidRPr="0034423A">
              <w:rPr>
                <w:lang w:eastAsia="zh-CN"/>
              </w:rPr>
              <w:t>octet 1</w:t>
            </w:r>
          </w:p>
          <w:p w14:paraId="4D5174A5" w14:textId="77777777" w:rsidR="0008102D" w:rsidRPr="0034423A" w:rsidRDefault="0008102D" w:rsidP="005D53EF">
            <w:pPr>
              <w:pStyle w:val="TAL"/>
            </w:pPr>
          </w:p>
        </w:tc>
      </w:tr>
    </w:tbl>
    <w:p w14:paraId="719CA9E9" w14:textId="77777777" w:rsidR="0008102D" w:rsidRPr="0034423A" w:rsidRDefault="0008102D" w:rsidP="0008102D">
      <w:pPr>
        <w:pStyle w:val="TF"/>
      </w:pPr>
      <w:bookmarkStart w:id="4281" w:name="_CRFigure11_2_21_1"/>
      <w:r w:rsidRPr="0034423A">
        <w:t>Figure </w:t>
      </w:r>
      <w:bookmarkEnd w:id="4281"/>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282" w:name="_CRTable11_2_21_1"/>
      <w:r w:rsidRPr="0034423A">
        <w:t>Table </w:t>
      </w:r>
      <w:bookmarkEnd w:id="4282"/>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5D53EF">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5D53EF">
            <w:pPr>
              <w:pStyle w:val="TAL"/>
            </w:pPr>
          </w:p>
          <w:p w14:paraId="33C6CB38" w14:textId="77777777" w:rsidR="0008102D" w:rsidRPr="00100F81" w:rsidRDefault="0008102D" w:rsidP="005D53EF">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283" w:name="_CR11_2_22"/>
      <w:bookmarkStart w:id="4284" w:name="_Toc218597741"/>
      <w:bookmarkEnd w:id="4283"/>
      <w:r w:rsidRPr="008D4DBB">
        <w:t>11.2.</w:t>
      </w:r>
      <w:r>
        <w:t>22</w:t>
      </w:r>
      <w:r w:rsidRPr="008D4DBB">
        <w:tab/>
        <w:t>Hop limit</w:t>
      </w:r>
      <w:bookmarkEnd w:id="4284"/>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lastRenderedPageBreak/>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5D53EF">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5D53EF">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5D53EF">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5D53EF">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5D53EF">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5D53EF">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5D53EF">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5D53EF">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5D53EF">
            <w:pPr>
              <w:pStyle w:val="TAL"/>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5D53EF">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5D53EF">
            <w:pPr>
              <w:pStyle w:val="TAL"/>
              <w:rPr>
                <w:lang w:eastAsia="zh-CN"/>
              </w:rPr>
            </w:pPr>
            <w:r w:rsidRPr="0034423A">
              <w:rPr>
                <w:lang w:eastAsia="zh-CN"/>
              </w:rPr>
              <w:t>octet 1</w:t>
            </w:r>
          </w:p>
          <w:p w14:paraId="5BCA715B" w14:textId="77777777" w:rsidR="00167E58" w:rsidRPr="0034423A" w:rsidRDefault="00167E58" w:rsidP="005D53EF">
            <w:pPr>
              <w:pStyle w:val="TAL"/>
            </w:pPr>
          </w:p>
        </w:tc>
      </w:tr>
    </w:tbl>
    <w:p w14:paraId="3C78A17B" w14:textId="0D920A5F" w:rsidR="00167E58" w:rsidRPr="0034423A" w:rsidRDefault="00167E58" w:rsidP="00167E58">
      <w:pPr>
        <w:pStyle w:val="TF"/>
      </w:pPr>
      <w:bookmarkStart w:id="4285" w:name="_CRFigure11_2_22_1"/>
      <w:r w:rsidRPr="0034423A">
        <w:t>Figure </w:t>
      </w:r>
      <w:bookmarkEnd w:id="4285"/>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286" w:name="_CRTable11_2_22_1"/>
      <w:r w:rsidRPr="0034423A">
        <w:t>Table </w:t>
      </w:r>
      <w:bookmarkEnd w:id="4286"/>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5D53EF">
            <w:pPr>
              <w:pStyle w:val="TAL"/>
            </w:pPr>
            <w:r w:rsidRPr="0034423A">
              <w:rPr>
                <w:lang w:eastAsia="zh-CN"/>
              </w:rPr>
              <w:t xml:space="preserve">Hop limit contents </w:t>
            </w:r>
            <w:r w:rsidRPr="0034423A">
              <w:t>(octet 1)</w:t>
            </w:r>
          </w:p>
          <w:p w14:paraId="73764F6E" w14:textId="77777777" w:rsidR="00167E58" w:rsidRPr="0034423A" w:rsidRDefault="00167E58" w:rsidP="005D53EF">
            <w:pPr>
              <w:pStyle w:val="TAL"/>
            </w:pPr>
          </w:p>
          <w:p w14:paraId="1CD21DB5" w14:textId="16B3526C" w:rsidR="00167E58" w:rsidRPr="00100F81" w:rsidRDefault="00167E58" w:rsidP="005D53EF">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287" w:name="_CR11_2_23"/>
      <w:bookmarkStart w:id="4288" w:name="_Toc218597742"/>
      <w:bookmarkEnd w:id="4287"/>
      <w:r w:rsidRPr="00C6761E">
        <w:t>11.2.</w:t>
      </w:r>
      <w:r>
        <w:t>23</w:t>
      </w:r>
      <w:r w:rsidRPr="00C6761E">
        <w:tab/>
      </w:r>
      <w:r>
        <w:t>N</w:t>
      </w:r>
      <w:r w:rsidRPr="008D60E9">
        <w:t>ID</w:t>
      </w:r>
      <w:bookmarkEnd w:id="4288"/>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289" w:name="_CR11_2_24"/>
      <w:bookmarkStart w:id="4290" w:name="_Toc218597743"/>
      <w:bookmarkEnd w:id="4289"/>
      <w:r>
        <w:rPr>
          <w:lang w:eastAsia="zh-CN"/>
        </w:rPr>
        <w:t>11.2.24</w:t>
      </w:r>
      <w:r>
        <w:rPr>
          <w:lang w:eastAsia="zh-CN"/>
        </w:rPr>
        <w:tab/>
        <w:t>List of multi-hop UE-to-UE relay paths</w:t>
      </w:r>
      <w:bookmarkEnd w:id="4290"/>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5D53EF">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5D53EF">
            <w:pPr>
              <w:pStyle w:val="TAL"/>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5D53EF">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5D53EF">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570A0D20" w:rsidR="00902DB2" w:rsidRDefault="00902DB2" w:rsidP="005D53EF">
            <w:pPr>
              <w:pStyle w:val="TAC"/>
            </w:pPr>
            <w:r>
              <w:t>Length of list of</w:t>
            </w:r>
            <w:r w:rsidR="00441BB2">
              <w:t xml:space="preserve"> </w:t>
            </w:r>
            <w:r>
              <w:rPr>
                <w:lang w:eastAsia="zh-CN"/>
              </w:rPr>
              <w:t>multi-hop UE-to-UE relay paths</w:t>
            </w:r>
            <w:r>
              <w:t xml:space="preserve"> contents</w:t>
            </w:r>
          </w:p>
        </w:tc>
        <w:tc>
          <w:tcPr>
            <w:tcW w:w="1137" w:type="dxa"/>
            <w:tcBorders>
              <w:top w:val="nil"/>
              <w:left w:val="nil"/>
              <w:bottom w:val="nil"/>
              <w:right w:val="nil"/>
            </w:tcBorders>
          </w:tcPr>
          <w:p w14:paraId="4CB4D29B" w14:textId="77777777" w:rsidR="00902DB2" w:rsidRDefault="00902DB2" w:rsidP="005D53EF">
            <w:pPr>
              <w:pStyle w:val="TAL"/>
            </w:pPr>
            <w:r>
              <w:t>octet 2</w:t>
            </w:r>
          </w:p>
          <w:p w14:paraId="5000565B" w14:textId="77777777" w:rsidR="00902DB2" w:rsidRDefault="00902DB2" w:rsidP="005D53EF">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5D53EF">
            <w:pPr>
              <w:pStyle w:val="TAC"/>
            </w:pPr>
            <w:r>
              <w:t>Path info #1</w:t>
            </w:r>
          </w:p>
        </w:tc>
        <w:tc>
          <w:tcPr>
            <w:tcW w:w="1137" w:type="dxa"/>
            <w:tcBorders>
              <w:top w:val="nil"/>
              <w:left w:val="nil"/>
              <w:bottom w:val="nil"/>
              <w:right w:val="nil"/>
            </w:tcBorders>
          </w:tcPr>
          <w:p w14:paraId="3A0E2D41" w14:textId="77777777" w:rsidR="00902DB2" w:rsidRDefault="00902DB2" w:rsidP="005D53EF">
            <w:pPr>
              <w:pStyle w:val="TAL"/>
              <w:rPr>
                <w:lang w:eastAsia="zh-CN"/>
              </w:rPr>
            </w:pPr>
            <w:r>
              <w:rPr>
                <w:lang w:eastAsia="zh-CN"/>
              </w:rPr>
              <w:t>octet 4</w:t>
            </w:r>
          </w:p>
          <w:p w14:paraId="4CEAF758" w14:textId="77777777" w:rsidR="00902DB2" w:rsidRDefault="00902DB2" w:rsidP="005D53EF">
            <w:pPr>
              <w:pStyle w:val="TAL"/>
            </w:pPr>
          </w:p>
          <w:p w14:paraId="6D1FD7E9" w14:textId="77777777" w:rsidR="00902DB2" w:rsidRDefault="00902DB2" w:rsidP="005D53EF">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5D53EF">
            <w:pPr>
              <w:pStyle w:val="TAC"/>
            </w:pPr>
            <w:r>
              <w:t>Path info #2</w:t>
            </w:r>
          </w:p>
        </w:tc>
        <w:tc>
          <w:tcPr>
            <w:tcW w:w="1137" w:type="dxa"/>
            <w:tcBorders>
              <w:top w:val="nil"/>
              <w:left w:val="nil"/>
              <w:bottom w:val="nil"/>
              <w:right w:val="nil"/>
            </w:tcBorders>
          </w:tcPr>
          <w:p w14:paraId="7D318F4A" w14:textId="77777777" w:rsidR="00902DB2" w:rsidRDefault="00902DB2" w:rsidP="005D53EF">
            <w:pPr>
              <w:pStyle w:val="TAL"/>
              <w:rPr>
                <w:lang w:eastAsia="zh-CN"/>
              </w:rPr>
            </w:pPr>
            <w:r>
              <w:rPr>
                <w:lang w:eastAsia="zh-CN"/>
              </w:rPr>
              <w:t>octet (a+1)*</w:t>
            </w:r>
          </w:p>
          <w:p w14:paraId="7153158C" w14:textId="77777777" w:rsidR="00902DB2" w:rsidRDefault="00902DB2" w:rsidP="005D53EF">
            <w:pPr>
              <w:pStyle w:val="TAL"/>
            </w:pPr>
          </w:p>
          <w:p w14:paraId="1B6E8BE1" w14:textId="77777777" w:rsidR="00902DB2" w:rsidRDefault="00902DB2" w:rsidP="005D53EF">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5D53EF">
            <w:pPr>
              <w:pStyle w:val="TAC"/>
            </w:pPr>
            <w:r>
              <w:t>……</w:t>
            </w:r>
          </w:p>
        </w:tc>
        <w:tc>
          <w:tcPr>
            <w:tcW w:w="1137" w:type="dxa"/>
            <w:tcBorders>
              <w:top w:val="nil"/>
              <w:left w:val="nil"/>
              <w:bottom w:val="nil"/>
              <w:right w:val="nil"/>
            </w:tcBorders>
          </w:tcPr>
          <w:p w14:paraId="50558628" w14:textId="77777777" w:rsidR="00902DB2" w:rsidRDefault="00902DB2" w:rsidP="005D53EF">
            <w:pPr>
              <w:pStyle w:val="TAL"/>
              <w:rPr>
                <w:lang w:eastAsia="zh-CN"/>
              </w:rPr>
            </w:pPr>
            <w:r>
              <w:rPr>
                <w:lang w:eastAsia="zh-CN"/>
              </w:rPr>
              <w:t>octet (b+1)*</w:t>
            </w:r>
          </w:p>
          <w:p w14:paraId="7C087FFF" w14:textId="77777777" w:rsidR="00902DB2" w:rsidRDefault="00902DB2" w:rsidP="005D53EF">
            <w:pPr>
              <w:pStyle w:val="TAL"/>
            </w:pPr>
          </w:p>
          <w:p w14:paraId="6D23672D" w14:textId="77777777" w:rsidR="00902DB2" w:rsidRDefault="00902DB2" w:rsidP="005D53EF">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5D53EF">
            <w:pPr>
              <w:pStyle w:val="TAC"/>
            </w:pPr>
            <w:r>
              <w:t>Path info #n</w:t>
            </w:r>
          </w:p>
        </w:tc>
        <w:tc>
          <w:tcPr>
            <w:tcW w:w="1137" w:type="dxa"/>
            <w:tcBorders>
              <w:top w:val="nil"/>
              <w:left w:val="nil"/>
              <w:bottom w:val="nil"/>
              <w:right w:val="nil"/>
            </w:tcBorders>
          </w:tcPr>
          <w:p w14:paraId="6F9C02A7" w14:textId="77777777" w:rsidR="00902DB2" w:rsidRDefault="00902DB2" w:rsidP="005D53EF">
            <w:pPr>
              <w:pStyle w:val="TAL"/>
              <w:rPr>
                <w:lang w:eastAsia="zh-CN"/>
              </w:rPr>
            </w:pPr>
            <w:r>
              <w:rPr>
                <w:lang w:eastAsia="zh-CN"/>
              </w:rPr>
              <w:t>octet (c+1)*</w:t>
            </w:r>
          </w:p>
          <w:p w14:paraId="4F1EB8FE" w14:textId="77777777" w:rsidR="00902DB2" w:rsidRDefault="00902DB2" w:rsidP="005D53EF">
            <w:pPr>
              <w:pStyle w:val="TAL"/>
            </w:pPr>
          </w:p>
          <w:p w14:paraId="68ABCE66" w14:textId="77777777" w:rsidR="00902DB2" w:rsidRDefault="00902DB2" w:rsidP="005D53EF">
            <w:pPr>
              <w:pStyle w:val="TAL"/>
              <w:rPr>
                <w:lang w:eastAsia="zh-CN"/>
              </w:rPr>
            </w:pPr>
            <w:r>
              <w:t>octet d</w:t>
            </w:r>
          </w:p>
        </w:tc>
      </w:tr>
    </w:tbl>
    <w:p w14:paraId="5CBE34B6" w14:textId="70008A6B" w:rsidR="00902DB2" w:rsidRDefault="00902DB2" w:rsidP="00902DB2">
      <w:pPr>
        <w:pStyle w:val="TF"/>
      </w:pPr>
      <w:bookmarkStart w:id="4291" w:name="_CRFigure11_2_24_1"/>
      <w:r>
        <w:t>Figure </w:t>
      </w:r>
      <w:bookmarkEnd w:id="4291"/>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4292" w:name="_CRTable11_2_24_1"/>
      <w:r>
        <w:t>Table </w:t>
      </w:r>
      <w:bookmarkEnd w:id="4292"/>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5D53EF">
            <w:pPr>
              <w:pStyle w:val="TAL"/>
              <w:rPr>
                <w:lang w:eastAsia="zh-CN"/>
              </w:rPr>
            </w:pPr>
            <w:r>
              <w:t>Path info</w:t>
            </w:r>
            <w:r>
              <w:rPr>
                <w:lang w:eastAsia="zh-CN"/>
              </w:rPr>
              <w:t xml:space="preserve"> (octet 3 to a)</w:t>
            </w:r>
          </w:p>
          <w:p w14:paraId="1524D283" w14:textId="7EE85757" w:rsidR="00902DB2" w:rsidRDefault="00902DB2" w:rsidP="005D53EF">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354"/>
        <w:gridCol w:w="367"/>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5D53EF">
            <w:pPr>
              <w:pStyle w:val="TAC"/>
              <w:rPr>
                <w:lang w:eastAsia="zh-CN"/>
              </w:rPr>
            </w:pPr>
            <w:r>
              <w:rPr>
                <w:rFonts w:hint="eastAsia"/>
                <w:lang w:eastAsia="zh-CN"/>
              </w:rPr>
              <w:lastRenderedPageBreak/>
              <w:t>8</w:t>
            </w:r>
          </w:p>
        </w:tc>
        <w:tc>
          <w:tcPr>
            <w:tcW w:w="721" w:type="dxa"/>
            <w:tcBorders>
              <w:top w:val="nil"/>
              <w:left w:val="nil"/>
              <w:bottom w:val="nil"/>
              <w:right w:val="nil"/>
            </w:tcBorders>
          </w:tcPr>
          <w:p w14:paraId="7AB62379"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5D53EF">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5D53EF">
            <w:pPr>
              <w:pStyle w:val="TAC"/>
              <w:rPr>
                <w:lang w:eastAsia="zh-CN"/>
              </w:rPr>
            </w:pPr>
            <w:r>
              <w:rPr>
                <w:rFonts w:hint="eastAsia"/>
                <w:lang w:eastAsia="zh-CN"/>
              </w:rPr>
              <w:t>4</w:t>
            </w:r>
          </w:p>
        </w:tc>
        <w:tc>
          <w:tcPr>
            <w:tcW w:w="721" w:type="dxa"/>
            <w:gridSpan w:val="2"/>
            <w:tcBorders>
              <w:top w:val="nil"/>
              <w:left w:val="nil"/>
              <w:bottom w:val="nil"/>
              <w:right w:val="nil"/>
            </w:tcBorders>
          </w:tcPr>
          <w:p w14:paraId="7D90BDAE"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5D53EF">
            <w:pPr>
              <w:pStyle w:val="TAL"/>
            </w:pPr>
          </w:p>
        </w:tc>
      </w:tr>
      <w:tr w:rsidR="00D137E7" w14:paraId="29750776" w14:textId="77777777" w:rsidTr="00BC5DC0">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D137E7" w:rsidRDefault="00D137E7" w:rsidP="005D53EF">
            <w:pPr>
              <w:pStyle w:val="TAC"/>
              <w:rPr>
                <w:lang w:eastAsia="zh-CN"/>
              </w:rPr>
            </w:pPr>
            <w:r>
              <w:rPr>
                <w:lang w:eastAsia="zh-CN"/>
              </w:rPr>
              <w:t>Hop count</w:t>
            </w:r>
          </w:p>
        </w:tc>
        <w:tc>
          <w:tcPr>
            <w:tcW w:w="1087" w:type="dxa"/>
            <w:gridSpan w:val="3"/>
            <w:tcBorders>
              <w:top w:val="single" w:sz="4" w:space="0" w:color="auto"/>
              <w:left w:val="single" w:sz="4" w:space="0" w:color="auto"/>
              <w:bottom w:val="single" w:sz="4" w:space="0" w:color="auto"/>
              <w:right w:val="single" w:sz="4" w:space="0" w:color="auto"/>
            </w:tcBorders>
          </w:tcPr>
          <w:p w14:paraId="5C905110" w14:textId="77777777" w:rsidR="00D137E7" w:rsidRDefault="00D137E7" w:rsidP="005D53EF">
            <w:pPr>
              <w:pStyle w:val="TAC"/>
              <w:rPr>
                <w:lang w:eastAsia="zh-CN"/>
              </w:rPr>
            </w:pPr>
            <w:r>
              <w:rPr>
                <w:rFonts w:hint="eastAsia"/>
                <w:lang w:eastAsia="zh-CN"/>
              </w:rPr>
              <w:t>S</w:t>
            </w:r>
            <w:r>
              <w:rPr>
                <w:lang w:eastAsia="zh-CN"/>
              </w:rPr>
              <w:t>pare</w:t>
            </w:r>
          </w:p>
        </w:tc>
        <w:tc>
          <w:tcPr>
            <w:tcW w:w="1088" w:type="dxa"/>
            <w:gridSpan w:val="2"/>
            <w:tcBorders>
              <w:top w:val="single" w:sz="4" w:space="0" w:color="auto"/>
              <w:left w:val="single" w:sz="4" w:space="0" w:color="auto"/>
              <w:bottom w:val="single" w:sz="4" w:space="0" w:color="auto"/>
              <w:right w:val="single" w:sz="4" w:space="0" w:color="auto"/>
            </w:tcBorders>
          </w:tcPr>
          <w:p w14:paraId="18BCEBF6" w14:textId="3A8FDD9A" w:rsidR="00D137E7" w:rsidRDefault="00D137E7" w:rsidP="005D53EF">
            <w:pPr>
              <w:pStyle w:val="TAC"/>
              <w:rPr>
                <w:lang w:eastAsia="zh-CN"/>
              </w:rPr>
            </w:pPr>
            <w:r>
              <w:rPr>
                <w:rFonts w:hint="eastAsia"/>
                <w:lang w:eastAsia="zh-CN"/>
              </w:rPr>
              <w:t>S</w:t>
            </w:r>
            <w:r>
              <w:rPr>
                <w:lang w:eastAsia="zh-CN"/>
              </w:rPr>
              <w:t>L2I</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D137E7" w:rsidRDefault="00D137E7" w:rsidP="005D53EF">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D137E7" w:rsidRDefault="00D137E7" w:rsidP="005D53EF">
            <w:pPr>
              <w:pStyle w:val="TAL"/>
              <w:rPr>
                <w:lang w:eastAsia="zh-CN"/>
              </w:rPr>
            </w:pPr>
            <w:r>
              <w:rPr>
                <w:lang w:eastAsia="zh-CN"/>
              </w:rPr>
              <w:t>octet 4</w:t>
            </w:r>
          </w:p>
        </w:tc>
      </w:tr>
      <w:tr w:rsidR="00902DB2" w14:paraId="7CEA73D9"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5D53EF">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5D53EF">
            <w:pPr>
              <w:pStyle w:val="TAL"/>
            </w:pPr>
            <w:r>
              <w:t>octet 5*</w:t>
            </w:r>
          </w:p>
        </w:tc>
      </w:tr>
      <w:tr w:rsidR="00D137E7" w14:paraId="4289EFA8"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77FF01C" w14:textId="028C603D" w:rsidR="00D137E7" w:rsidRDefault="00D137E7" w:rsidP="005D53EF">
            <w:pPr>
              <w:pStyle w:val="TAC"/>
              <w:rPr>
                <w:lang w:eastAsia="zh-CN"/>
              </w:rPr>
            </w:pP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p>
        </w:tc>
        <w:tc>
          <w:tcPr>
            <w:tcW w:w="1137" w:type="dxa"/>
            <w:tcBorders>
              <w:top w:val="nil"/>
              <w:left w:val="nil"/>
              <w:bottom w:val="nil"/>
              <w:right w:val="nil"/>
            </w:tcBorders>
          </w:tcPr>
          <w:p w14:paraId="1E4B3E49" w14:textId="77777777" w:rsidR="00D137E7" w:rsidRDefault="00D137E7" w:rsidP="00D137E7">
            <w:pPr>
              <w:pStyle w:val="TAL"/>
              <w:rPr>
                <w:lang w:eastAsia="zh-CN"/>
              </w:rPr>
            </w:pPr>
            <w:r>
              <w:rPr>
                <w:lang w:eastAsia="zh-CN"/>
              </w:rPr>
              <w:t>octet 6*</w:t>
            </w:r>
          </w:p>
          <w:p w14:paraId="322B4F32" w14:textId="47A13DC7" w:rsidR="00D137E7" w:rsidRDefault="00D137E7" w:rsidP="00D137E7">
            <w:pPr>
              <w:pStyle w:val="TAL"/>
            </w:pPr>
            <w:r>
              <w:rPr>
                <w:lang w:eastAsia="zh-CN"/>
              </w:rPr>
              <w:t>octet 8*</w:t>
            </w:r>
          </w:p>
        </w:tc>
      </w:tr>
      <w:tr w:rsidR="00902DB2" w14:paraId="7946DC2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5D53EF">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168CFA73" w:rsidR="00902DB2" w:rsidRDefault="00902DB2" w:rsidP="005D53EF">
            <w:pPr>
              <w:pStyle w:val="TAL"/>
            </w:pPr>
            <w:r>
              <w:t xml:space="preserve">octet </w:t>
            </w:r>
            <w:r w:rsidR="00D137E7">
              <w:t>9</w:t>
            </w:r>
          </w:p>
          <w:p w14:paraId="60B42045" w14:textId="3970D0D7" w:rsidR="00902DB2" w:rsidRDefault="00902DB2" w:rsidP="005D53EF">
            <w:pPr>
              <w:pStyle w:val="TAL"/>
            </w:pPr>
            <w:r>
              <w:t xml:space="preserve">octet </w:t>
            </w:r>
            <w:r w:rsidR="00D137E7">
              <w:t>10</w:t>
            </w:r>
          </w:p>
        </w:tc>
      </w:tr>
      <w:tr w:rsidR="00902DB2" w14:paraId="5470657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5D53EF">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38089163" w:rsidR="00902DB2" w:rsidRDefault="00902DB2" w:rsidP="005D53EF">
            <w:pPr>
              <w:pStyle w:val="TAL"/>
            </w:pPr>
            <w:r>
              <w:t xml:space="preserve">octet </w:t>
            </w:r>
            <w:r w:rsidR="00D137E7">
              <w:t>11</w:t>
            </w:r>
            <w:r>
              <w:t>*</w:t>
            </w:r>
          </w:p>
          <w:p w14:paraId="05B38E8D" w14:textId="77777777" w:rsidR="00902DB2" w:rsidRDefault="00902DB2" w:rsidP="005D53EF">
            <w:pPr>
              <w:pStyle w:val="TAL"/>
            </w:pPr>
            <w:r>
              <w:t>octet m*</w:t>
            </w:r>
          </w:p>
        </w:tc>
      </w:tr>
      <w:tr w:rsidR="00902DB2" w14:paraId="72F16BDF"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5D53EF">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5D53EF">
            <w:pPr>
              <w:pStyle w:val="TAL"/>
            </w:pPr>
            <w:r>
              <w:t>octet m+1*</w:t>
            </w:r>
          </w:p>
          <w:p w14:paraId="3E663AFA" w14:textId="77777777" w:rsidR="00902DB2" w:rsidRDefault="00902DB2" w:rsidP="005D53EF">
            <w:pPr>
              <w:pStyle w:val="TAL"/>
            </w:pPr>
            <w:r>
              <w:t>octet m+2*</w:t>
            </w:r>
          </w:p>
        </w:tc>
      </w:tr>
      <w:tr w:rsidR="00902DB2" w14:paraId="3545BDF3"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5D53EF">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5D53EF">
            <w:pPr>
              <w:pStyle w:val="TAL"/>
              <w:rPr>
                <w:lang w:eastAsia="zh-CN"/>
              </w:rPr>
            </w:pPr>
            <w:r>
              <w:t>octet m+3*</w:t>
            </w:r>
          </w:p>
          <w:p w14:paraId="7CF099B5" w14:textId="77777777" w:rsidR="00902DB2" w:rsidRDefault="00902DB2" w:rsidP="005D53EF">
            <w:pPr>
              <w:pStyle w:val="TAL"/>
              <w:rPr>
                <w:lang w:eastAsia="zh-CN"/>
              </w:rPr>
            </w:pPr>
            <w:r>
              <w:rPr>
                <w:lang w:eastAsia="zh-CN"/>
              </w:rPr>
              <w:t>octet n*</w:t>
            </w:r>
          </w:p>
        </w:tc>
      </w:tr>
    </w:tbl>
    <w:p w14:paraId="4F94DD3B" w14:textId="1A3165A6" w:rsidR="00902DB2" w:rsidRDefault="00902DB2" w:rsidP="00902DB2">
      <w:pPr>
        <w:pStyle w:val="TF"/>
      </w:pPr>
      <w:bookmarkStart w:id="4293" w:name="_CRFigure11_2_24_2"/>
      <w:r>
        <w:t>Figure </w:t>
      </w:r>
      <w:bookmarkEnd w:id="4293"/>
      <w:r>
        <w:t>11.2.24.2: Path info</w:t>
      </w:r>
    </w:p>
    <w:p w14:paraId="1CF804FD" w14:textId="5BE7BDAB" w:rsidR="00902DB2" w:rsidRDefault="00902DB2" w:rsidP="00902DB2">
      <w:pPr>
        <w:pStyle w:val="TH"/>
      </w:pPr>
      <w:bookmarkStart w:id="4294" w:name="_CRTable11_2_24_2"/>
      <w:r>
        <w:t>Table </w:t>
      </w:r>
      <w:bookmarkEnd w:id="4294"/>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5D53EF">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5D53EF">
            <w:pPr>
              <w:pStyle w:val="TAL"/>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5D53EF">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5D53EF">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5D53EF">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5D53EF">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5D53EF">
            <w:pPr>
              <w:pStyle w:val="TAL"/>
              <w:rPr>
                <w:lang w:eastAsia="zh-CN"/>
              </w:rPr>
            </w:pPr>
            <w:r>
              <w:rPr>
                <w:lang w:eastAsia="zh-CN"/>
              </w:rPr>
              <w:t>Hop limit field is present</w:t>
            </w:r>
          </w:p>
        </w:tc>
      </w:tr>
      <w:tr w:rsidR="00D137E7" w14:paraId="3A4F6AA1" w14:textId="77777777" w:rsidTr="00FC352E">
        <w:trPr>
          <w:cantSplit/>
          <w:trHeight w:val="305"/>
          <w:jc w:val="center"/>
        </w:trPr>
        <w:tc>
          <w:tcPr>
            <w:tcW w:w="7094" w:type="dxa"/>
            <w:gridSpan w:val="2"/>
            <w:tcBorders>
              <w:top w:val="nil"/>
              <w:left w:val="single" w:sz="4" w:space="0" w:color="auto"/>
              <w:bottom w:val="nil"/>
              <w:right w:val="single" w:sz="4" w:space="0" w:color="auto"/>
            </w:tcBorders>
          </w:tcPr>
          <w:p w14:paraId="00E05CA9" w14:textId="59983000" w:rsidR="00D137E7" w:rsidRDefault="00D137E7" w:rsidP="005D53EF">
            <w:pPr>
              <w:pStyle w:val="TAL"/>
              <w:rPr>
                <w:lang w:eastAsia="zh-CN"/>
              </w:rPr>
            </w:pPr>
            <w:r>
              <w:rPr>
                <w:lang w:eastAsia="zh-CN"/>
              </w:rPr>
              <w:t>SL2I (bit 2 of octet 4)</w:t>
            </w:r>
          </w:p>
        </w:tc>
      </w:tr>
      <w:tr w:rsidR="00D137E7" w14:paraId="05D32D22" w14:textId="77777777" w:rsidTr="005D53EF">
        <w:trPr>
          <w:cantSplit/>
          <w:trHeight w:val="305"/>
          <w:jc w:val="center"/>
        </w:trPr>
        <w:tc>
          <w:tcPr>
            <w:tcW w:w="562" w:type="dxa"/>
            <w:tcBorders>
              <w:top w:val="nil"/>
              <w:left w:val="single" w:sz="4" w:space="0" w:color="auto"/>
              <w:bottom w:val="nil"/>
              <w:right w:val="nil"/>
            </w:tcBorders>
          </w:tcPr>
          <w:p w14:paraId="0E769C97" w14:textId="7539B5FF" w:rsidR="00D137E7" w:rsidRDefault="00D137E7" w:rsidP="00D137E7">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77620127" w14:textId="4207F9CA" w:rsidR="00D137E7" w:rsidRDefault="00D137E7" w:rsidP="00D137E7">
            <w:pPr>
              <w:pStyle w:val="TAL"/>
              <w:rPr>
                <w:lang w:eastAsia="zh-CN"/>
              </w:rPr>
            </w:pPr>
            <w:r>
              <w:rPr>
                <w:lang w:eastAsia="zh-CN"/>
              </w:rPr>
              <w:t>Source layer-2 ID</w:t>
            </w:r>
            <w:r>
              <w:rPr>
                <w:lang w:eastAsia="ko-KR"/>
              </w:rPr>
              <w:t xml:space="preserve"> of the discoverer end UE is not present</w:t>
            </w:r>
          </w:p>
        </w:tc>
      </w:tr>
      <w:tr w:rsidR="00D137E7" w14:paraId="296381F5" w14:textId="77777777" w:rsidTr="005D53EF">
        <w:trPr>
          <w:cantSplit/>
          <w:trHeight w:val="305"/>
          <w:jc w:val="center"/>
        </w:trPr>
        <w:tc>
          <w:tcPr>
            <w:tcW w:w="562" w:type="dxa"/>
            <w:tcBorders>
              <w:top w:val="nil"/>
              <w:left w:val="single" w:sz="4" w:space="0" w:color="auto"/>
              <w:bottom w:val="nil"/>
              <w:right w:val="nil"/>
            </w:tcBorders>
          </w:tcPr>
          <w:p w14:paraId="3B0756F0" w14:textId="4706817D" w:rsidR="00D137E7" w:rsidRDefault="00D137E7" w:rsidP="00D137E7">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39F17DF" w14:textId="5FA280B5" w:rsidR="00D137E7" w:rsidRDefault="00D137E7" w:rsidP="00D137E7">
            <w:pPr>
              <w:pStyle w:val="TAL"/>
              <w:rPr>
                <w:lang w:eastAsia="zh-CN"/>
              </w:rPr>
            </w:pPr>
            <w:r>
              <w:rPr>
                <w:lang w:eastAsia="zh-CN"/>
              </w:rPr>
              <w:t xml:space="preserve">Source layer-2 ID of the </w:t>
            </w:r>
            <w:r>
              <w:rPr>
                <w:lang w:eastAsia="ko-KR"/>
              </w:rPr>
              <w:t>discoverer end UE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5D53EF">
            <w:pPr>
              <w:pStyle w:val="TAL"/>
              <w:rPr>
                <w:lang w:eastAsia="zh-CN"/>
              </w:rPr>
            </w:pPr>
            <w:r>
              <w:rPr>
                <w:rFonts w:hint="eastAsia"/>
                <w:lang w:eastAsia="zh-CN"/>
              </w:rPr>
              <w:t>H</w:t>
            </w:r>
            <w:r>
              <w:rPr>
                <w:lang w:eastAsia="zh-CN"/>
              </w:rPr>
              <w:t>op count (bit 5 to 8 of octet 4)</w:t>
            </w:r>
          </w:p>
          <w:p w14:paraId="3A4E03E4" w14:textId="77777777" w:rsidR="00902DB2" w:rsidRDefault="00902DB2" w:rsidP="005D53EF">
            <w:pPr>
              <w:pStyle w:val="TAL"/>
              <w:rPr>
                <w:lang w:eastAsia="zh-CN"/>
              </w:rPr>
            </w:pPr>
            <w:r>
              <w:rPr>
                <w:lang w:eastAsia="zh-CN"/>
              </w:rPr>
              <w:t>The hop count field indicates the number of hops that the message is already relayed.</w:t>
            </w:r>
          </w:p>
          <w:p w14:paraId="5DF80988" w14:textId="77777777" w:rsidR="00902DB2" w:rsidRDefault="00902DB2" w:rsidP="005D53EF">
            <w:pPr>
              <w:pStyle w:val="TAL"/>
              <w:rPr>
                <w:lang w:eastAsia="zh-CN"/>
              </w:rPr>
            </w:pPr>
          </w:p>
        </w:tc>
      </w:tr>
      <w:tr w:rsidR="00D137E7" w14:paraId="1BC04547"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32986750" w14:textId="1C476D2E" w:rsidR="00D137E7" w:rsidRDefault="00D137E7" w:rsidP="00D137E7">
            <w:pPr>
              <w:pStyle w:val="TAL"/>
              <w:rPr>
                <w:lang w:eastAsia="zh-CN"/>
              </w:rPr>
            </w:pPr>
            <w:r>
              <w:rPr>
                <w:lang w:eastAsia="zh-CN"/>
              </w:rPr>
              <w:t>Source layer-2 ID</w:t>
            </w:r>
            <w:r>
              <w:rPr>
                <w:lang w:eastAsia="ko-KR"/>
              </w:rPr>
              <w:t xml:space="preserve"> of the discoverer UE (octet 6 to 8)</w:t>
            </w:r>
          </w:p>
        </w:tc>
      </w:tr>
      <w:tr w:rsidR="00D137E7" w14:paraId="60EF9BDC"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7B34305C" w14:textId="77777777" w:rsidR="00D137E7" w:rsidRDefault="00D137E7" w:rsidP="00D137E7">
            <w:pPr>
              <w:pStyle w:val="TAL"/>
              <w:rPr>
                <w:lang w:eastAsia="zh-CN"/>
              </w:rPr>
            </w:pPr>
            <w:r>
              <w:rPr>
                <w:rFonts w:hint="eastAsia"/>
                <w:lang w:eastAsia="zh-CN"/>
              </w:rPr>
              <w:t>T</w:t>
            </w:r>
            <w:r>
              <w:rPr>
                <w:lang w:eastAsia="zh-CN"/>
              </w:rPr>
              <w:t>his field indicates the source layer-2 ID of the discoverer end UE.</w:t>
            </w:r>
          </w:p>
          <w:p w14:paraId="4432839B" w14:textId="77777777" w:rsidR="00D137E7" w:rsidRDefault="00D137E7" w:rsidP="00D137E7">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5D53EF">
            <w:pPr>
              <w:pStyle w:val="TAL"/>
              <w:rPr>
                <w:lang w:eastAsia="zh-CN"/>
              </w:rPr>
            </w:pPr>
            <w:r>
              <w:rPr>
                <w:lang w:eastAsia="zh-CN"/>
              </w:rPr>
              <w:t>List of protected user infos (octet 8 to m)</w:t>
            </w:r>
          </w:p>
          <w:p w14:paraId="35708CDF" w14:textId="77777777" w:rsidR="00902DB2" w:rsidRDefault="00902DB2" w:rsidP="005D53EF">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5D53EF">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5D53EF">
            <w:pPr>
              <w:pStyle w:val="TAL"/>
              <w:rPr>
                <w:lang w:eastAsia="zh-CN"/>
              </w:rPr>
            </w:pPr>
            <w:r>
              <w:rPr>
                <w:lang w:eastAsia="zh-CN"/>
              </w:rPr>
              <w:t>Path of relays (octet m+3 to n)</w:t>
            </w:r>
          </w:p>
          <w:p w14:paraId="2A0E37E5" w14:textId="77777777" w:rsidR="00902DB2" w:rsidRDefault="00902DB2" w:rsidP="005D53EF">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5D53EF">
            <w:pPr>
              <w:pStyle w:val="TAL"/>
              <w:rPr>
                <w:lang w:val="en-US" w:eastAsia="zh-CN"/>
              </w:rPr>
            </w:pPr>
          </w:p>
        </w:tc>
      </w:tr>
    </w:tbl>
    <w:p w14:paraId="121C755D" w14:textId="77777777" w:rsidR="00902DB2" w:rsidRDefault="00902DB2" w:rsidP="00902DB2"/>
    <w:p w14:paraId="1C8DE1BD" w14:textId="1C81D42E" w:rsidR="002307EC" w:rsidRPr="00C6761E" w:rsidRDefault="002307EC" w:rsidP="002307EC">
      <w:pPr>
        <w:pStyle w:val="Heading3"/>
      </w:pPr>
      <w:bookmarkStart w:id="4295" w:name="_CR11_2_25"/>
      <w:bookmarkStart w:id="4296" w:name="_Toc218597744"/>
      <w:bookmarkEnd w:id="4295"/>
      <w:r w:rsidRPr="00C6761E">
        <w:t>11.2.</w:t>
      </w:r>
      <w:r>
        <w:rPr>
          <w:lang w:eastAsia="ko-KR"/>
        </w:rPr>
        <w:t>25</w:t>
      </w:r>
      <w:r w:rsidRPr="00C6761E">
        <w:tab/>
      </w:r>
      <w:r>
        <w:rPr>
          <w:rFonts w:hint="eastAsia"/>
          <w:lang w:eastAsia="ko-KR"/>
        </w:rPr>
        <w:t>NCGI info set</w:t>
      </w:r>
      <w:bookmarkEnd w:id="4296"/>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Pr="00C6761E"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5D53EF">
            <w:pPr>
              <w:pStyle w:val="TAC"/>
            </w:pPr>
            <w:r w:rsidRPr="00C6761E">
              <w:lastRenderedPageBreak/>
              <w:t>8</w:t>
            </w:r>
          </w:p>
        </w:tc>
        <w:tc>
          <w:tcPr>
            <w:tcW w:w="720" w:type="dxa"/>
            <w:tcBorders>
              <w:top w:val="nil"/>
              <w:left w:val="nil"/>
              <w:bottom w:val="nil"/>
              <w:right w:val="nil"/>
            </w:tcBorders>
            <w:hideMark/>
          </w:tcPr>
          <w:p w14:paraId="24792A73" w14:textId="77777777" w:rsidR="002307EC" w:rsidRPr="00C6761E" w:rsidRDefault="002307EC" w:rsidP="005D53EF">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5D53EF">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5D53EF">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5D53EF">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5D53EF">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5D53EF">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5D53EF">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5D53EF">
            <w:pPr>
              <w:keepNext/>
              <w:keepLines/>
              <w:spacing w:after="0"/>
              <w:rPr>
                <w:rFonts w:ascii="Arial" w:hAnsi="Arial"/>
                <w:sz w:val="18"/>
              </w:rPr>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5D53EF">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5D53EF">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5D53EF">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5D53EF">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5D53EF">
            <w:pPr>
              <w:keepNext/>
              <w:keepLines/>
              <w:spacing w:after="0"/>
              <w:jc w:val="center"/>
              <w:rPr>
                <w:rFonts w:ascii="Arial" w:hAnsi="Arial"/>
                <w:sz w:val="18"/>
                <w:lang w:eastAsia="ko-KR"/>
              </w:rPr>
            </w:pPr>
            <w:r>
              <w:rPr>
                <w:rFonts w:ascii="Arial" w:hAnsi="Arial" w:hint="eastAsia"/>
                <w:sz w:val="18"/>
                <w:lang w:eastAsia="ko-KR"/>
              </w:rPr>
              <w:t>NCGI</w:t>
            </w:r>
          </w:p>
        </w:tc>
        <w:tc>
          <w:tcPr>
            <w:tcW w:w="1137" w:type="dxa"/>
            <w:gridSpan w:val="2"/>
            <w:tcBorders>
              <w:top w:val="nil"/>
              <w:left w:val="nil"/>
              <w:bottom w:val="nil"/>
              <w:right w:val="nil"/>
            </w:tcBorders>
          </w:tcPr>
          <w:p w14:paraId="2D8E8E3E" w14:textId="77777777" w:rsidR="002307EC" w:rsidRDefault="002307EC" w:rsidP="005D53EF">
            <w:pPr>
              <w:pStyle w:val="TAL"/>
              <w:rPr>
                <w:lang w:eastAsia="ko-KR"/>
              </w:rPr>
            </w:pPr>
            <w:r>
              <w:rPr>
                <w:rFonts w:hint="eastAsia"/>
                <w:lang w:eastAsia="ko-KR"/>
              </w:rPr>
              <w:t>octet 3</w:t>
            </w:r>
          </w:p>
          <w:p w14:paraId="50F39AAB" w14:textId="77777777" w:rsidR="002307EC" w:rsidRPr="00C6761E" w:rsidRDefault="002307EC" w:rsidP="005D53EF">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5D53EF">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5D53EF">
            <w:pPr>
              <w:pStyle w:val="TAL"/>
              <w:rPr>
                <w:lang w:eastAsia="ko-KR"/>
              </w:rPr>
            </w:pPr>
            <w:r>
              <w:rPr>
                <w:rFonts w:hint="eastAsia"/>
                <w:lang w:eastAsia="ko-KR"/>
              </w:rPr>
              <w:t>octet 11</w:t>
            </w:r>
          </w:p>
          <w:p w14:paraId="770C4EAE" w14:textId="77777777" w:rsidR="002307EC" w:rsidRPr="00C6761E" w:rsidRDefault="002307EC" w:rsidP="005D53EF">
            <w:pPr>
              <w:pStyle w:val="TAL"/>
              <w:rPr>
                <w:lang w:eastAsia="ko-KR"/>
              </w:rPr>
            </w:pPr>
            <w:r>
              <w:rPr>
                <w:rFonts w:hint="eastAsia"/>
                <w:lang w:eastAsia="ko-KR"/>
              </w:rPr>
              <w:t>octet 16</w:t>
            </w:r>
          </w:p>
        </w:tc>
      </w:tr>
    </w:tbl>
    <w:p w14:paraId="04FE1DA8" w14:textId="77777777" w:rsidR="002307EC" w:rsidRPr="00C6761E" w:rsidRDefault="002307EC" w:rsidP="00DE205E">
      <w:pPr>
        <w:pStyle w:val="NF"/>
      </w:pPr>
    </w:p>
    <w:p w14:paraId="23C462B1" w14:textId="73D5E12D" w:rsidR="002307EC" w:rsidRPr="00C6761E" w:rsidRDefault="002307EC" w:rsidP="002307EC">
      <w:pPr>
        <w:pStyle w:val="TF"/>
      </w:pPr>
      <w:bookmarkStart w:id="4297" w:name="_CRFigure11_2_25_1"/>
      <w:r w:rsidRPr="00C6761E">
        <w:t xml:space="preserve">Figure </w:t>
      </w:r>
      <w:bookmarkEnd w:id="4297"/>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4298" w:name="_CRTable11_2_25_1"/>
      <w:r w:rsidRPr="00C6761E">
        <w:t xml:space="preserve">Table </w:t>
      </w:r>
      <w:bookmarkEnd w:id="4298"/>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5D53EF">
            <w:pPr>
              <w:pStyle w:val="TAL"/>
              <w:rPr>
                <w:lang w:eastAsia="ko-KR"/>
              </w:rPr>
            </w:pPr>
            <w:r>
              <w:rPr>
                <w:rFonts w:hint="eastAsia"/>
                <w:lang w:eastAsia="ko-KR"/>
              </w:rPr>
              <w:t>NCGI (octet 3 to 10)</w:t>
            </w:r>
          </w:p>
          <w:p w14:paraId="5D7658B0" w14:textId="77777777" w:rsidR="002307EC" w:rsidRDefault="002307EC" w:rsidP="005D53EF">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5D53EF">
            <w:pPr>
              <w:pStyle w:val="TAL"/>
              <w:rPr>
                <w:lang w:eastAsia="ko-KR"/>
              </w:rPr>
            </w:pPr>
          </w:p>
          <w:p w14:paraId="33B231BE" w14:textId="77777777" w:rsidR="002307EC" w:rsidRPr="00C6761E" w:rsidRDefault="002307EC" w:rsidP="005D53EF">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5D53EF">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1A603C" w:rsidRDefault="002307EC" w:rsidP="001A603C"/>
    <w:p w14:paraId="5141DE2E" w14:textId="1D26112C" w:rsidR="00BD064C" w:rsidRPr="00C6761E" w:rsidRDefault="00BD064C" w:rsidP="00BD064C">
      <w:pPr>
        <w:pStyle w:val="Heading3"/>
      </w:pPr>
      <w:bookmarkStart w:id="4299" w:name="_CR11_3"/>
      <w:bookmarkStart w:id="4300" w:name="_Toc218597745"/>
      <w:bookmarkEnd w:id="4299"/>
      <w:r w:rsidRPr="00C6761E">
        <w:t>11.2.</w:t>
      </w:r>
      <w:r>
        <w:rPr>
          <w:lang w:eastAsia="ko-KR"/>
        </w:rPr>
        <w:t>26</w:t>
      </w:r>
      <w:r w:rsidRPr="00C6761E">
        <w:tab/>
      </w:r>
      <w:r w:rsidRPr="00151088">
        <w:rPr>
          <w:lang w:eastAsia="zh-CN"/>
        </w:rPr>
        <w:t>List of user info ID</w:t>
      </w:r>
      <w:bookmarkEnd w:id="4300"/>
    </w:p>
    <w:p w14:paraId="66F55AF5" w14:textId="213E8EB7" w:rsidR="00BD064C" w:rsidRPr="00C6761E" w:rsidRDefault="00BD064C" w:rsidP="00BD064C">
      <w:r>
        <w:t xml:space="preserve">The </w:t>
      </w:r>
      <w:r w:rsidRPr="00151088">
        <w:rPr>
          <w:lang w:eastAsia="zh-CN"/>
        </w:rPr>
        <w:t>List of user info ID</w:t>
      </w:r>
      <w:r>
        <w:rPr>
          <w:lang w:eastAsia="zh-CN"/>
        </w:rPr>
        <w:t xml:space="preserve"> </w:t>
      </w:r>
      <w:r w:rsidRPr="00C6761E">
        <w:t>information element</w:t>
      </w:r>
      <w:r>
        <w:rPr>
          <w:lang w:eastAsia="zh-CN"/>
        </w:rPr>
        <w:t xml:space="preserve"> is same as specified in clause </w:t>
      </w:r>
      <w:r w:rsidRPr="002F7833">
        <w:rPr>
          <w:lang w:eastAsia="zh-CN"/>
        </w:rPr>
        <w:t>11.3.47</w:t>
      </w:r>
      <w:r w:rsidRPr="00C6761E">
        <w:t>.</w:t>
      </w:r>
    </w:p>
    <w:p w14:paraId="63AFA163" w14:textId="0C83BE6C" w:rsidR="00BD064C" w:rsidRPr="00C6761E" w:rsidRDefault="00BD064C" w:rsidP="00BD064C">
      <w:pPr>
        <w:pStyle w:val="Heading3"/>
      </w:pPr>
      <w:bookmarkStart w:id="4301" w:name="_Toc218597746"/>
      <w:r w:rsidRPr="00C6761E">
        <w:t>11.2.</w:t>
      </w:r>
      <w:r>
        <w:t>27</w:t>
      </w:r>
      <w:r w:rsidRPr="00C6761E">
        <w:tab/>
      </w:r>
      <w:r w:rsidRPr="00C6761E">
        <w:rPr>
          <w:lang w:eastAsia="zh-CN"/>
        </w:rPr>
        <w:t>PC5 QoS flow descriptions</w:t>
      </w:r>
      <w:bookmarkEnd w:id="4301"/>
    </w:p>
    <w:p w14:paraId="63CF2D40" w14:textId="72971DF3" w:rsidR="00BD064C" w:rsidRPr="00C6761E" w:rsidRDefault="00BD064C" w:rsidP="00BD064C">
      <w:r w:rsidRPr="00C6761E">
        <w:t xml:space="preserve">The </w:t>
      </w:r>
      <w:r w:rsidRPr="00C6761E">
        <w:rPr>
          <w:lang w:eastAsia="zh-CN"/>
        </w:rPr>
        <w:t>PC5 QoS flow descriptions</w:t>
      </w:r>
      <w:r>
        <w:rPr>
          <w:lang w:eastAsia="zh-CN"/>
        </w:rPr>
        <w:t xml:space="preserve"> </w:t>
      </w:r>
      <w:r w:rsidRPr="00C6761E">
        <w:t>information element</w:t>
      </w:r>
      <w:r>
        <w:rPr>
          <w:lang w:eastAsia="zh-CN"/>
        </w:rPr>
        <w:t xml:space="preserve"> is same as specified in clause </w:t>
      </w:r>
      <w:r w:rsidRPr="002F7833">
        <w:rPr>
          <w:lang w:eastAsia="zh-CN"/>
        </w:rPr>
        <w:t>11.3.</w:t>
      </w:r>
      <w:r>
        <w:rPr>
          <w:lang w:eastAsia="zh-CN"/>
        </w:rPr>
        <w:t>5</w:t>
      </w:r>
      <w:r w:rsidRPr="00C6761E">
        <w:t>.</w:t>
      </w:r>
    </w:p>
    <w:p w14:paraId="48F3D026" w14:textId="77777777" w:rsidR="001926D5" w:rsidRPr="00C6761E" w:rsidRDefault="00AF026B" w:rsidP="00C144F4">
      <w:pPr>
        <w:pStyle w:val="Heading2"/>
      </w:pPr>
      <w:bookmarkStart w:id="4302" w:name="_Toc218597747"/>
      <w:r w:rsidRPr="00C6761E">
        <w:t>11.</w:t>
      </w:r>
      <w:r w:rsidR="00C144F4" w:rsidRPr="00C6761E">
        <w:t>3</w:t>
      </w:r>
      <w:r w:rsidR="00C144F4" w:rsidRPr="00C6761E">
        <w:tab/>
        <w:t xml:space="preserve">PC5 </w:t>
      </w:r>
      <w:r w:rsidR="0068406F" w:rsidRPr="00C6761E">
        <w:t>s</w:t>
      </w:r>
      <w:r w:rsidR="00C144F4" w:rsidRPr="00C6761E">
        <w:t>ignalling message formats</w:t>
      </w:r>
      <w:bookmarkEnd w:id="4302"/>
    </w:p>
    <w:p w14:paraId="28576811" w14:textId="77777777" w:rsidR="00CE7C6B" w:rsidRPr="00C6761E" w:rsidRDefault="00AF026B" w:rsidP="0037175B">
      <w:pPr>
        <w:pStyle w:val="Heading3"/>
      </w:pPr>
      <w:bookmarkStart w:id="4303" w:name="_CR11_3_1"/>
      <w:bookmarkStart w:id="4304" w:name="_Toc525231502"/>
      <w:bookmarkStart w:id="4305" w:name="_Toc68196425"/>
      <w:bookmarkStart w:id="4306" w:name="_Toc59209093"/>
      <w:bookmarkStart w:id="4307" w:name="_Toc51951316"/>
      <w:bookmarkStart w:id="4308" w:name="_Toc45882766"/>
      <w:bookmarkStart w:id="4309" w:name="_Toc45282380"/>
      <w:bookmarkStart w:id="4310" w:name="_Toc34404484"/>
      <w:bookmarkStart w:id="4311" w:name="_Toc34388713"/>
      <w:bookmarkStart w:id="4312" w:name="_Toc25070722"/>
      <w:bookmarkStart w:id="4313" w:name="_Toc218597748"/>
      <w:bookmarkEnd w:id="4303"/>
      <w:r w:rsidRPr="00C6761E">
        <w:t>11.</w:t>
      </w:r>
      <w:r w:rsidR="00CE7C6B" w:rsidRPr="00C6761E">
        <w:t>3.1</w:t>
      </w:r>
      <w:r w:rsidR="00CE7C6B" w:rsidRPr="00C6761E">
        <w:tab/>
      </w:r>
      <w:bookmarkEnd w:id="4304"/>
      <w:r w:rsidR="00CE7C6B" w:rsidRPr="00C6761E">
        <w:t>ProSe PC5 signalling message type</w:t>
      </w:r>
      <w:bookmarkEnd w:id="4305"/>
      <w:bookmarkEnd w:id="4306"/>
      <w:bookmarkEnd w:id="4307"/>
      <w:bookmarkEnd w:id="4308"/>
      <w:bookmarkEnd w:id="4309"/>
      <w:bookmarkEnd w:id="4310"/>
      <w:bookmarkEnd w:id="4311"/>
      <w:bookmarkEnd w:id="4312"/>
      <w:bookmarkEnd w:id="4313"/>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314" w:name="_CRTable11_3_1_1"/>
      <w:r w:rsidRPr="00C6761E">
        <w:lastRenderedPageBreak/>
        <w:t>Table </w:t>
      </w:r>
      <w:bookmarkEnd w:id="4314"/>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5D53EF">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5D53EF">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5D53EF">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5D53EF">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5D53EF">
            <w:pPr>
              <w:pStyle w:val="TAC"/>
            </w:pPr>
          </w:p>
        </w:tc>
        <w:tc>
          <w:tcPr>
            <w:tcW w:w="4805" w:type="dxa"/>
            <w:gridSpan w:val="2"/>
            <w:tcBorders>
              <w:top w:val="nil"/>
              <w:left w:val="nil"/>
              <w:bottom w:val="nil"/>
              <w:right w:val="single" w:sz="4" w:space="0" w:color="auto"/>
            </w:tcBorders>
          </w:tcPr>
          <w:p w14:paraId="0BF276EE"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5D53EF">
            <w:pPr>
              <w:pStyle w:val="TAC"/>
            </w:pPr>
          </w:p>
        </w:tc>
        <w:tc>
          <w:tcPr>
            <w:tcW w:w="4805" w:type="dxa"/>
            <w:gridSpan w:val="2"/>
            <w:tcBorders>
              <w:top w:val="nil"/>
              <w:left w:val="nil"/>
              <w:bottom w:val="nil"/>
              <w:right w:val="single" w:sz="4" w:space="0" w:color="auto"/>
            </w:tcBorders>
          </w:tcPr>
          <w:p w14:paraId="014FA1C5"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5D53EF">
            <w:pPr>
              <w:pStyle w:val="TAC"/>
            </w:pPr>
          </w:p>
        </w:tc>
        <w:tc>
          <w:tcPr>
            <w:tcW w:w="4805" w:type="dxa"/>
            <w:gridSpan w:val="2"/>
            <w:tcBorders>
              <w:top w:val="nil"/>
              <w:left w:val="nil"/>
              <w:bottom w:val="nil"/>
              <w:right w:val="single" w:sz="4" w:space="0" w:color="auto"/>
            </w:tcBorders>
          </w:tcPr>
          <w:p w14:paraId="4BD0CF09"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5D53EF">
            <w:pPr>
              <w:pStyle w:val="TAC"/>
            </w:pPr>
          </w:p>
        </w:tc>
        <w:tc>
          <w:tcPr>
            <w:tcW w:w="4805" w:type="dxa"/>
            <w:gridSpan w:val="2"/>
            <w:tcBorders>
              <w:top w:val="nil"/>
              <w:left w:val="nil"/>
              <w:bottom w:val="nil"/>
              <w:right w:val="single" w:sz="4" w:space="0" w:color="auto"/>
            </w:tcBorders>
          </w:tcPr>
          <w:p w14:paraId="1E14C9E1"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5D53EF">
            <w:pPr>
              <w:pStyle w:val="TAC"/>
            </w:pPr>
          </w:p>
        </w:tc>
        <w:tc>
          <w:tcPr>
            <w:tcW w:w="4805" w:type="dxa"/>
            <w:gridSpan w:val="2"/>
            <w:tcBorders>
              <w:top w:val="nil"/>
              <w:left w:val="nil"/>
              <w:bottom w:val="nil"/>
              <w:right w:val="single" w:sz="4" w:space="0" w:color="auto"/>
            </w:tcBorders>
          </w:tcPr>
          <w:p w14:paraId="3EBCBF23"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4315" w:name="MCCQCTEMPBM_00000037"/>
          </w:p>
        </w:tc>
      </w:tr>
      <w:bookmarkEnd w:id="4315"/>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316" w:name="_CR11_3_2"/>
      <w:bookmarkStart w:id="4317" w:name="_Toc68196426"/>
      <w:bookmarkStart w:id="4318" w:name="_Toc59209094"/>
      <w:bookmarkStart w:id="4319" w:name="_Toc51951317"/>
      <w:bookmarkStart w:id="4320" w:name="_Toc45882767"/>
      <w:bookmarkStart w:id="4321" w:name="_Toc45282381"/>
      <w:bookmarkStart w:id="4322" w:name="_Toc34404485"/>
      <w:bookmarkStart w:id="4323" w:name="_Toc34388714"/>
      <w:bookmarkStart w:id="4324" w:name="_Toc25070723"/>
      <w:bookmarkStart w:id="4325" w:name="_Toc525231504"/>
      <w:bookmarkStart w:id="4326" w:name="_Toc218597749"/>
      <w:bookmarkEnd w:id="4316"/>
      <w:r w:rsidRPr="00C6761E">
        <w:t>11.</w:t>
      </w:r>
      <w:r w:rsidR="00CE7C6B" w:rsidRPr="00C6761E">
        <w:t>3.2</w:t>
      </w:r>
      <w:r w:rsidR="00CE7C6B" w:rsidRPr="00C6761E">
        <w:tab/>
        <w:t>Sequence number</w:t>
      </w:r>
      <w:bookmarkEnd w:id="4317"/>
      <w:bookmarkEnd w:id="4318"/>
      <w:bookmarkEnd w:id="4319"/>
      <w:bookmarkEnd w:id="4320"/>
      <w:bookmarkEnd w:id="4321"/>
      <w:bookmarkEnd w:id="4322"/>
      <w:bookmarkEnd w:id="4323"/>
      <w:bookmarkEnd w:id="4324"/>
      <w:bookmarkEnd w:id="4325"/>
      <w:bookmarkEnd w:id="4326"/>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327" w:name="_CR11_3_3"/>
      <w:bookmarkStart w:id="4328" w:name="_Toc68196427"/>
      <w:bookmarkStart w:id="4329" w:name="_Toc59209095"/>
      <w:bookmarkStart w:id="4330" w:name="_Toc51951318"/>
      <w:bookmarkStart w:id="4331" w:name="_Toc45882768"/>
      <w:bookmarkStart w:id="4332" w:name="_Toc45282382"/>
      <w:bookmarkStart w:id="4333" w:name="_Toc34404486"/>
      <w:bookmarkStart w:id="4334" w:name="_Toc34388715"/>
      <w:bookmarkStart w:id="4335" w:name="_Toc25070724"/>
      <w:bookmarkStart w:id="4336" w:name="_Toc218597750"/>
      <w:bookmarkEnd w:id="4327"/>
      <w:r w:rsidRPr="00C6761E">
        <w:t>11.</w:t>
      </w:r>
      <w:r w:rsidR="00CE7C6B" w:rsidRPr="00C6761E">
        <w:t>3.3</w:t>
      </w:r>
      <w:r w:rsidR="00CE7C6B" w:rsidRPr="00C6761E">
        <w:tab/>
      </w:r>
      <w:bookmarkEnd w:id="4328"/>
      <w:bookmarkEnd w:id="4329"/>
      <w:bookmarkEnd w:id="4330"/>
      <w:bookmarkEnd w:id="4331"/>
      <w:bookmarkEnd w:id="4332"/>
      <w:bookmarkEnd w:id="4333"/>
      <w:bookmarkEnd w:id="4334"/>
      <w:bookmarkEnd w:id="4335"/>
      <w:r w:rsidR="00735CF5" w:rsidRPr="00C6761E">
        <w:t>ProSe identifier</w:t>
      </w:r>
      <w:bookmarkEnd w:id="4336"/>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337" w:name="_Toc525231443"/>
      <w:bookmarkStart w:id="4338"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4339"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340" w:name="_CRFigure11_3_3_1"/>
      <w:bookmarkEnd w:id="4339"/>
      <w:r w:rsidRPr="00C6761E">
        <w:t>Figure </w:t>
      </w:r>
      <w:bookmarkEnd w:id="4340"/>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341" w:name="_CRTable11_3_3_1"/>
      <w:r w:rsidRPr="00C6761E">
        <w:t>Table </w:t>
      </w:r>
      <w:bookmarkEnd w:id="4341"/>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342" w:name="_CR11_3_4"/>
      <w:bookmarkStart w:id="4343" w:name="_Toc68196428"/>
      <w:bookmarkStart w:id="4344" w:name="_Toc59209096"/>
      <w:bookmarkStart w:id="4345" w:name="_Toc51951319"/>
      <w:bookmarkStart w:id="4346" w:name="_Toc45882769"/>
      <w:bookmarkStart w:id="4347" w:name="_Toc45282383"/>
      <w:bookmarkStart w:id="4348" w:name="_Toc34404487"/>
      <w:bookmarkStart w:id="4349" w:name="_Toc34388716"/>
      <w:bookmarkStart w:id="4350" w:name="_Toc218597751"/>
      <w:bookmarkEnd w:id="4342"/>
      <w:r w:rsidRPr="00C6761E">
        <w:t>11.</w:t>
      </w:r>
      <w:r w:rsidR="00CE7C6B" w:rsidRPr="00C6761E">
        <w:t>3.4</w:t>
      </w:r>
      <w:r w:rsidR="00CE7C6B" w:rsidRPr="00C6761E">
        <w:tab/>
      </w:r>
      <w:bookmarkEnd w:id="4337"/>
      <w:r w:rsidR="00CE7C6B" w:rsidRPr="00C6761E">
        <w:t>Application layer ID</w:t>
      </w:r>
      <w:bookmarkEnd w:id="4338"/>
      <w:bookmarkEnd w:id="4343"/>
      <w:bookmarkEnd w:id="4344"/>
      <w:bookmarkEnd w:id="4345"/>
      <w:bookmarkEnd w:id="4346"/>
      <w:bookmarkEnd w:id="4347"/>
      <w:bookmarkEnd w:id="4348"/>
      <w:bookmarkEnd w:id="4349"/>
      <w:bookmarkEnd w:id="4350"/>
    </w:p>
    <w:p w14:paraId="310574F8" w14:textId="01568D9B"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351" w:name="_Toc25070726"/>
      <w:bookmarkStart w:id="4352"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4353"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4354" w:name="_CRFigure11_3_4_1"/>
      <w:bookmarkEnd w:id="4353"/>
      <w:r w:rsidRPr="00C6761E">
        <w:t>Figure </w:t>
      </w:r>
      <w:bookmarkEnd w:id="4354"/>
      <w:r w:rsidR="00AF026B" w:rsidRPr="00C6761E">
        <w:t>11.</w:t>
      </w:r>
      <w:r w:rsidRPr="00C6761E">
        <w:t>3.4.1: Application layer ID information element</w:t>
      </w:r>
    </w:p>
    <w:p w14:paraId="77C2DE5A" w14:textId="308CD0F0" w:rsidR="00CE7C6B" w:rsidRPr="00C6761E" w:rsidRDefault="00CE7C6B" w:rsidP="0037175B">
      <w:pPr>
        <w:pStyle w:val="TH"/>
      </w:pPr>
      <w:bookmarkStart w:id="4355" w:name="_CRTable11_3_4_1"/>
      <w:r w:rsidRPr="00C6761E">
        <w:t>Table </w:t>
      </w:r>
      <w:bookmarkEnd w:id="4355"/>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8A1F66" w:rsidRDefault="00197191" w:rsidP="008A1F66">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356" w:name="_CR11_3_5"/>
      <w:bookmarkStart w:id="4357" w:name="_Toc68196429"/>
      <w:bookmarkStart w:id="4358" w:name="_Toc59209097"/>
      <w:bookmarkStart w:id="4359" w:name="_Toc51951320"/>
      <w:bookmarkStart w:id="4360" w:name="_Toc45882770"/>
      <w:bookmarkStart w:id="4361" w:name="_Toc45282384"/>
      <w:bookmarkStart w:id="4362" w:name="_Toc34404488"/>
      <w:bookmarkStart w:id="4363" w:name="_Toc34388717"/>
      <w:bookmarkStart w:id="4364" w:name="_Toc218597752"/>
      <w:bookmarkEnd w:id="4356"/>
      <w:r w:rsidRPr="00C6761E">
        <w:lastRenderedPageBreak/>
        <w:t>11.</w:t>
      </w:r>
      <w:r w:rsidR="00CE7C6B" w:rsidRPr="00C6761E">
        <w:t>3.5</w:t>
      </w:r>
      <w:r w:rsidR="00CE7C6B" w:rsidRPr="00C6761E">
        <w:tab/>
        <w:t>PC5 QoS flow descriptions</w:t>
      </w:r>
      <w:bookmarkEnd w:id="4351"/>
      <w:bookmarkEnd w:id="4352"/>
      <w:bookmarkEnd w:id="4357"/>
      <w:bookmarkEnd w:id="4358"/>
      <w:bookmarkEnd w:id="4359"/>
      <w:bookmarkEnd w:id="4360"/>
      <w:bookmarkEnd w:id="4361"/>
      <w:bookmarkEnd w:id="4362"/>
      <w:bookmarkEnd w:id="4363"/>
      <w:bookmarkEnd w:id="4364"/>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4365" w:name="_CRFigure11_3_5_1"/>
      <w:r w:rsidRPr="00C6761E">
        <w:t>Figure </w:t>
      </w:r>
      <w:bookmarkEnd w:id="4365"/>
      <w:r w:rsidR="00AF026B" w:rsidRPr="00C6761E">
        <w:t>11.</w:t>
      </w:r>
      <w:r w:rsidRPr="00C6761E">
        <w:t>3.5.1: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4366" w:name="_CRFigure11_3_5_2"/>
      <w:r w:rsidRPr="00C6761E">
        <w:t>Figure </w:t>
      </w:r>
      <w:bookmarkEnd w:id="4366"/>
      <w:r w:rsidR="00AF026B" w:rsidRPr="00C6761E">
        <w:t>11.</w:t>
      </w:r>
      <w:r w:rsidRPr="00C6761E">
        <w:t>3.5.2: PC5 QoS flow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4367" w:name="_CRFigure11_3_5_3"/>
      <w:r w:rsidRPr="00C6761E">
        <w:t>Figure </w:t>
      </w:r>
      <w:bookmarkEnd w:id="4367"/>
      <w:r w:rsidR="00AF026B" w:rsidRPr="00C6761E">
        <w:t>11.</w:t>
      </w:r>
      <w:r w:rsidRPr="00C6761E">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lastRenderedPageBreak/>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4368" w:name="_CRFigure11_3_5_4"/>
      <w:r w:rsidRPr="00C6761E">
        <w:t>Figure </w:t>
      </w:r>
      <w:bookmarkEnd w:id="4368"/>
      <w:r w:rsidR="00AF026B" w:rsidRPr="00C6761E">
        <w:t>11.</w:t>
      </w:r>
      <w:r w:rsidRPr="00C6761E">
        <w:t>3.5.4: Parameter</w:t>
      </w:r>
    </w:p>
    <w:p w14:paraId="44C6A276" w14:textId="77777777" w:rsidR="00CE7C6B" w:rsidRPr="00C6761E" w:rsidRDefault="00CE7C6B" w:rsidP="0037175B">
      <w:pPr>
        <w:pStyle w:val="TH"/>
      </w:pPr>
      <w:bookmarkStart w:id="4369" w:name="_CRTable11_3_5_1"/>
      <w:r w:rsidRPr="00C6761E">
        <w:lastRenderedPageBreak/>
        <w:t>Table </w:t>
      </w:r>
      <w:bookmarkEnd w:id="4369"/>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4370" w:name="MCCQCTEMPBM_00000038"/>
          </w:p>
        </w:tc>
      </w:tr>
      <w:bookmarkEnd w:id="4370"/>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371" w:name="_Toc525231506"/>
    </w:p>
    <w:p w14:paraId="63FDF96C" w14:textId="77777777" w:rsidR="00CE7C6B" w:rsidRPr="00C6761E" w:rsidRDefault="00AF026B" w:rsidP="0037175B">
      <w:pPr>
        <w:pStyle w:val="Heading3"/>
      </w:pPr>
      <w:bookmarkStart w:id="4372" w:name="_CR11_3_6"/>
      <w:bookmarkStart w:id="4373" w:name="_Toc68196430"/>
      <w:bookmarkStart w:id="4374" w:name="_Toc59209098"/>
      <w:bookmarkStart w:id="4375" w:name="_Toc51951321"/>
      <w:bookmarkStart w:id="4376" w:name="_Toc45882771"/>
      <w:bookmarkStart w:id="4377" w:name="_Toc45282385"/>
      <w:bookmarkStart w:id="4378" w:name="_Toc34404489"/>
      <w:bookmarkStart w:id="4379" w:name="_Toc34388718"/>
      <w:bookmarkStart w:id="4380" w:name="_Toc25070727"/>
      <w:bookmarkStart w:id="4381" w:name="_Toc218597753"/>
      <w:bookmarkEnd w:id="4372"/>
      <w:r w:rsidRPr="00C6761E">
        <w:t>11.</w:t>
      </w:r>
      <w:r w:rsidR="00CE7C6B" w:rsidRPr="00C6761E">
        <w:t>3.6</w:t>
      </w:r>
      <w:r w:rsidR="00CE7C6B" w:rsidRPr="00C6761E">
        <w:tab/>
        <w:t>IP address config</w:t>
      </w:r>
      <w:bookmarkEnd w:id="4371"/>
      <w:r w:rsidR="00CE7C6B" w:rsidRPr="00C6761E">
        <w:t>uration</w:t>
      </w:r>
      <w:bookmarkEnd w:id="4373"/>
      <w:bookmarkEnd w:id="4374"/>
      <w:bookmarkEnd w:id="4375"/>
      <w:bookmarkEnd w:id="4376"/>
      <w:bookmarkEnd w:id="4377"/>
      <w:bookmarkEnd w:id="4378"/>
      <w:bookmarkEnd w:id="4379"/>
      <w:bookmarkEnd w:id="4380"/>
      <w:bookmarkEnd w:id="4381"/>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382" w:name="_CRFigure11_3_6_1"/>
      <w:r w:rsidRPr="00C6761E">
        <w:t>Figure </w:t>
      </w:r>
      <w:bookmarkEnd w:id="4382"/>
      <w:r w:rsidR="00AF026B" w:rsidRPr="00C6761E">
        <w:t>11.</w:t>
      </w:r>
      <w:r w:rsidRPr="00C6761E">
        <w:t>3.6.1: IP address configuration information element</w:t>
      </w:r>
    </w:p>
    <w:p w14:paraId="010FEB79" w14:textId="77777777" w:rsidR="00CE7C6B" w:rsidRPr="00C6761E" w:rsidRDefault="00CE7C6B" w:rsidP="0037175B">
      <w:pPr>
        <w:pStyle w:val="TH"/>
      </w:pPr>
      <w:bookmarkStart w:id="4383" w:name="_CRTable11_3_6_1"/>
      <w:r w:rsidRPr="00C6761E">
        <w:lastRenderedPageBreak/>
        <w:t>Table </w:t>
      </w:r>
      <w:bookmarkEnd w:id="4383"/>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384" w:name="MCCQCTEMPBM_00000039"/>
          </w:p>
        </w:tc>
      </w:tr>
      <w:bookmarkEnd w:id="4384"/>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385" w:name="MCCQCTEMPBM_00000040"/>
          </w:p>
        </w:tc>
      </w:tr>
      <w:bookmarkEnd w:id="4385"/>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386" w:name="_CR11_3_7"/>
      <w:bookmarkStart w:id="4387" w:name="_Toc68196431"/>
      <w:bookmarkStart w:id="4388" w:name="_Toc59209099"/>
      <w:bookmarkStart w:id="4389" w:name="_Toc51951322"/>
      <w:bookmarkStart w:id="4390" w:name="_Toc45882772"/>
      <w:bookmarkStart w:id="4391" w:name="_Toc45282386"/>
      <w:bookmarkStart w:id="4392" w:name="_Toc34404490"/>
      <w:bookmarkStart w:id="4393" w:name="_Toc34388719"/>
      <w:bookmarkStart w:id="4394" w:name="_Toc25070728"/>
      <w:bookmarkStart w:id="4395" w:name="_Toc525231507"/>
      <w:bookmarkStart w:id="4396" w:name="_Toc218597754"/>
      <w:bookmarkEnd w:id="4386"/>
      <w:r w:rsidRPr="00C6761E">
        <w:t>11.</w:t>
      </w:r>
      <w:r w:rsidR="00CE7C6B" w:rsidRPr="00C6761E">
        <w:t>3.7</w:t>
      </w:r>
      <w:r w:rsidR="00CE7C6B" w:rsidRPr="00C6761E">
        <w:tab/>
        <w:t>Link local IPv6 address</w:t>
      </w:r>
      <w:bookmarkEnd w:id="4387"/>
      <w:bookmarkEnd w:id="4388"/>
      <w:bookmarkEnd w:id="4389"/>
      <w:bookmarkEnd w:id="4390"/>
      <w:bookmarkEnd w:id="4391"/>
      <w:bookmarkEnd w:id="4392"/>
      <w:bookmarkEnd w:id="4393"/>
      <w:bookmarkEnd w:id="4394"/>
      <w:bookmarkEnd w:id="4395"/>
      <w:bookmarkEnd w:id="4396"/>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397" w:name="_CRFigure11_3_7_1"/>
      <w:r w:rsidRPr="00C6761E">
        <w:t>Figure </w:t>
      </w:r>
      <w:bookmarkEnd w:id="4397"/>
      <w:r w:rsidR="00AF026B" w:rsidRPr="00C6761E">
        <w:t>11.</w:t>
      </w:r>
      <w:r w:rsidRPr="00C6761E">
        <w:t>3.7.1: Link local IPv6 address information element</w:t>
      </w:r>
    </w:p>
    <w:p w14:paraId="06383E80" w14:textId="77777777" w:rsidR="00CE7C6B" w:rsidRPr="00C6761E" w:rsidRDefault="00CE7C6B" w:rsidP="0037175B">
      <w:pPr>
        <w:pStyle w:val="TH"/>
      </w:pPr>
      <w:bookmarkStart w:id="4398" w:name="_CRTable11_3_7_1"/>
      <w:r w:rsidRPr="00C6761E">
        <w:t>Table </w:t>
      </w:r>
      <w:bookmarkEnd w:id="4398"/>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399" w:name="_CR11_3_8"/>
      <w:bookmarkStart w:id="4400" w:name="_Toc68196433"/>
      <w:bookmarkStart w:id="4401" w:name="_Toc59209101"/>
      <w:bookmarkStart w:id="4402" w:name="_Toc51951324"/>
      <w:bookmarkStart w:id="4403" w:name="_Toc45882774"/>
      <w:bookmarkStart w:id="4404" w:name="_Toc45282388"/>
      <w:bookmarkStart w:id="4405" w:name="_Toc34404492"/>
      <w:bookmarkStart w:id="4406" w:name="_Toc34388721"/>
      <w:bookmarkStart w:id="4407" w:name="_Toc502240455"/>
      <w:bookmarkStart w:id="4408" w:name="_Toc218597755"/>
      <w:bookmarkEnd w:id="4399"/>
      <w:r w:rsidRPr="00C6761E">
        <w:t>11.</w:t>
      </w:r>
      <w:r w:rsidR="00CE7C6B" w:rsidRPr="00C6761E">
        <w:t>3.</w:t>
      </w:r>
      <w:r w:rsidR="006B6495" w:rsidRPr="00C6761E">
        <w:t>8</w:t>
      </w:r>
      <w:r w:rsidR="00CE7C6B" w:rsidRPr="00C6761E">
        <w:tab/>
        <w:t>PC5 signalling protocol cause</w:t>
      </w:r>
      <w:bookmarkEnd w:id="4400"/>
      <w:bookmarkEnd w:id="4401"/>
      <w:bookmarkEnd w:id="4402"/>
      <w:bookmarkEnd w:id="4403"/>
      <w:bookmarkEnd w:id="4404"/>
      <w:bookmarkEnd w:id="4405"/>
      <w:bookmarkEnd w:id="4406"/>
      <w:bookmarkEnd w:id="4407"/>
      <w:bookmarkEnd w:id="4408"/>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409" w:name="_CRFigure11_3_8_1"/>
      <w:r w:rsidRPr="00C6761E">
        <w:t>Figure </w:t>
      </w:r>
      <w:bookmarkEnd w:id="4409"/>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410" w:name="_CRTable11_3_8_1"/>
      <w:r w:rsidRPr="00C6761E">
        <w:lastRenderedPageBreak/>
        <w:t>Table </w:t>
      </w:r>
      <w:bookmarkEnd w:id="4410"/>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7"/>
        <w:gridCol w:w="49"/>
        <w:gridCol w:w="123"/>
        <w:gridCol w:w="66"/>
        <w:gridCol w:w="219"/>
        <w:gridCol w:w="66"/>
        <w:gridCol w:w="217"/>
        <w:gridCol w:w="66"/>
        <w:gridCol w:w="217"/>
        <w:gridCol w:w="66"/>
        <w:gridCol w:w="218"/>
        <w:gridCol w:w="66"/>
        <w:gridCol w:w="218"/>
        <w:gridCol w:w="66"/>
        <w:gridCol w:w="218"/>
        <w:gridCol w:w="66"/>
        <w:gridCol w:w="218"/>
        <w:gridCol w:w="66"/>
        <w:gridCol w:w="643"/>
        <w:gridCol w:w="66"/>
        <w:gridCol w:w="4042"/>
        <w:gridCol w:w="34"/>
        <w:gridCol w:w="32"/>
      </w:tblGrid>
      <w:tr w:rsidR="008733D7" w:rsidRPr="00C6761E" w14:paraId="15C3B2E8" w14:textId="77777777" w:rsidTr="00EE2A32">
        <w:trPr>
          <w:gridBefore w:val="2"/>
          <w:wBefore w:w="66" w:type="dxa"/>
          <w:jc w:val="center"/>
        </w:trPr>
        <w:tc>
          <w:tcPr>
            <w:tcW w:w="6993" w:type="dxa"/>
            <w:gridSpan w:val="21"/>
            <w:tcBorders>
              <w:top w:val="single" w:sz="4" w:space="0" w:color="auto"/>
              <w:left w:val="single" w:sz="4" w:space="0" w:color="auto"/>
              <w:bottom w:val="nil"/>
              <w:right w:val="single" w:sz="4" w:space="0" w:color="auto"/>
            </w:tcBorders>
            <w:hideMark/>
          </w:tcPr>
          <w:p w14:paraId="794CE395" w14:textId="77777777" w:rsidR="008733D7" w:rsidRPr="00C6761E" w:rsidRDefault="008733D7" w:rsidP="005D53EF">
            <w:pPr>
              <w:pStyle w:val="TAL"/>
            </w:pPr>
            <w:r w:rsidRPr="00C6761E">
              <w:t>PC5 signalling protocol cause value (octet 2)</w:t>
            </w:r>
          </w:p>
        </w:tc>
      </w:tr>
      <w:tr w:rsidR="008733D7" w:rsidRPr="00C6761E" w14:paraId="696FFB20" w14:textId="77777777" w:rsidTr="00EE2A32">
        <w:trPr>
          <w:gridBefore w:val="2"/>
          <w:wBefore w:w="66" w:type="dxa"/>
          <w:jc w:val="center"/>
        </w:trPr>
        <w:tc>
          <w:tcPr>
            <w:tcW w:w="6993" w:type="dxa"/>
            <w:gridSpan w:val="21"/>
            <w:tcBorders>
              <w:top w:val="nil"/>
              <w:left w:val="single" w:sz="4" w:space="0" w:color="auto"/>
              <w:bottom w:val="nil"/>
              <w:right w:val="single" w:sz="4" w:space="0" w:color="auto"/>
            </w:tcBorders>
          </w:tcPr>
          <w:p w14:paraId="0FB337CA" w14:textId="77777777" w:rsidR="008733D7" w:rsidRPr="00C6761E" w:rsidRDefault="008733D7" w:rsidP="005D53EF">
            <w:pPr>
              <w:pStyle w:val="TAL"/>
            </w:pPr>
          </w:p>
        </w:tc>
      </w:tr>
      <w:tr w:rsidR="008733D7" w:rsidRPr="00C6761E" w14:paraId="4B969001" w14:textId="77777777" w:rsidTr="00EE2A32">
        <w:trPr>
          <w:gridBefore w:val="2"/>
          <w:wBefore w:w="66" w:type="dxa"/>
          <w:jc w:val="center"/>
        </w:trPr>
        <w:tc>
          <w:tcPr>
            <w:tcW w:w="6993" w:type="dxa"/>
            <w:gridSpan w:val="21"/>
            <w:tcBorders>
              <w:top w:val="nil"/>
              <w:left w:val="single" w:sz="4" w:space="0" w:color="auto"/>
              <w:bottom w:val="nil"/>
              <w:right w:val="single" w:sz="4" w:space="0" w:color="auto"/>
            </w:tcBorders>
            <w:hideMark/>
          </w:tcPr>
          <w:p w14:paraId="0801E40E" w14:textId="77777777" w:rsidR="008733D7" w:rsidRPr="00C6761E" w:rsidRDefault="008733D7" w:rsidP="005D53EF">
            <w:pPr>
              <w:pStyle w:val="TAL"/>
            </w:pPr>
            <w:r w:rsidRPr="00C6761E">
              <w:t>Bits</w:t>
            </w:r>
          </w:p>
        </w:tc>
      </w:tr>
      <w:tr w:rsidR="008733D7" w:rsidRPr="00C6761E" w14:paraId="08FB450D"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A1F4290" w14:textId="77777777" w:rsidR="008733D7" w:rsidRPr="00C6761E" w:rsidRDefault="008733D7" w:rsidP="005D53EF">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5D53EF">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5D53EF">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5D53EF">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5D53EF">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5D53EF">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5D53EF">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5D53EF">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5D53EF">
            <w:pPr>
              <w:pStyle w:val="TAH"/>
            </w:pPr>
          </w:p>
        </w:tc>
        <w:tc>
          <w:tcPr>
            <w:tcW w:w="4108" w:type="dxa"/>
            <w:gridSpan w:val="3"/>
            <w:tcBorders>
              <w:top w:val="nil"/>
              <w:left w:val="nil"/>
              <w:bottom w:val="nil"/>
              <w:right w:val="single" w:sz="4" w:space="0" w:color="auto"/>
            </w:tcBorders>
          </w:tcPr>
          <w:p w14:paraId="45FFFF8B" w14:textId="77777777" w:rsidR="008733D7" w:rsidRPr="00C6761E" w:rsidRDefault="008733D7" w:rsidP="005D53EF">
            <w:pPr>
              <w:pStyle w:val="TAL"/>
            </w:pPr>
          </w:p>
        </w:tc>
      </w:tr>
      <w:tr w:rsidR="008733D7" w:rsidRPr="00C6761E" w14:paraId="183D561F"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A94B720"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4563944E" w14:textId="77777777" w:rsidR="008733D7" w:rsidRPr="00C6761E" w:rsidRDefault="008733D7" w:rsidP="005D53EF">
            <w:pPr>
              <w:pStyle w:val="TAL"/>
            </w:pPr>
            <w:r w:rsidRPr="00C6761E">
              <w:t>Direct communication to the target UE not allowed</w:t>
            </w:r>
          </w:p>
        </w:tc>
      </w:tr>
      <w:tr w:rsidR="008733D7" w:rsidRPr="00C6761E" w14:paraId="0B692C56"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41D985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46216D41" w14:textId="77777777" w:rsidR="008733D7" w:rsidRPr="00C6761E" w:rsidRDefault="008733D7" w:rsidP="005D53EF">
            <w:pPr>
              <w:pStyle w:val="TAL"/>
            </w:pPr>
            <w:r w:rsidRPr="00C6761E">
              <w:t>Direct communication to the target UE no longer needed</w:t>
            </w:r>
          </w:p>
        </w:tc>
      </w:tr>
      <w:tr w:rsidR="008733D7" w:rsidRPr="00C6761E" w14:paraId="04CE02CA"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5CD68AED"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5BF944B7" w14:textId="77777777" w:rsidR="008733D7" w:rsidRPr="00C6761E" w:rsidRDefault="008733D7" w:rsidP="005D53EF">
            <w:pPr>
              <w:pStyle w:val="TAL"/>
            </w:pPr>
            <w:r w:rsidRPr="00C6761E">
              <w:t>Conflict of layer-2 ID for unicast communication is detected</w:t>
            </w:r>
          </w:p>
        </w:tc>
      </w:tr>
      <w:tr w:rsidR="008733D7" w:rsidRPr="00C6761E" w14:paraId="4149AAF1"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E4DBED8"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3A1CD32" w14:textId="77777777" w:rsidR="008733D7" w:rsidRPr="00C6761E" w:rsidRDefault="008733D7" w:rsidP="005D53EF">
            <w:pPr>
              <w:pStyle w:val="TAL"/>
            </w:pPr>
            <w:r w:rsidRPr="00C6761E">
              <w:t>Direct connection is not available anymore</w:t>
            </w:r>
          </w:p>
        </w:tc>
      </w:tr>
      <w:tr w:rsidR="008733D7" w:rsidRPr="00C6761E" w14:paraId="3D9EAE5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422FA6BC"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3B015821" w14:textId="77777777" w:rsidR="008733D7" w:rsidRPr="00C6761E" w:rsidRDefault="008733D7" w:rsidP="005D53EF">
            <w:pPr>
              <w:pStyle w:val="TAL"/>
            </w:pPr>
            <w:r w:rsidRPr="00C6761E">
              <w:t>Lack of resources for 5G ProSe direct link</w:t>
            </w:r>
          </w:p>
        </w:tc>
      </w:tr>
      <w:tr w:rsidR="008733D7" w:rsidRPr="00C6761E" w14:paraId="48BAB2EF"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B9272CF"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35F31007" w14:textId="77777777" w:rsidR="008733D7" w:rsidRPr="00C6761E" w:rsidRDefault="008733D7" w:rsidP="005D53EF">
            <w:pPr>
              <w:pStyle w:val="TAL"/>
            </w:pPr>
            <w:r w:rsidRPr="00C6761E">
              <w:t>Authentication failure</w:t>
            </w:r>
          </w:p>
        </w:tc>
      </w:tr>
      <w:tr w:rsidR="008733D7" w:rsidRPr="00C6761E" w14:paraId="702252EB"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3D6F6539"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77DCE3F6" w14:textId="77777777" w:rsidR="008733D7" w:rsidRPr="00C6761E" w:rsidRDefault="008733D7" w:rsidP="005D53EF">
            <w:pPr>
              <w:pStyle w:val="TAL"/>
            </w:pPr>
            <w:r w:rsidRPr="00C6761E">
              <w:t>Integrity failure</w:t>
            </w:r>
          </w:p>
        </w:tc>
      </w:tr>
      <w:tr w:rsidR="008733D7" w:rsidRPr="00C6761E" w14:paraId="7D57309E"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FD3F9A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E8D49DB" w14:textId="77777777" w:rsidR="008733D7" w:rsidRPr="00C6761E" w:rsidRDefault="008733D7" w:rsidP="005D53EF">
            <w:pPr>
              <w:pStyle w:val="TAL"/>
            </w:pPr>
            <w:r w:rsidRPr="00C6761E">
              <w:t>UE security capabilities mismatch</w:t>
            </w:r>
          </w:p>
        </w:tc>
      </w:tr>
      <w:tr w:rsidR="008733D7" w:rsidRPr="00C6761E" w14:paraId="1E75C7B9"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14F12A57"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0F85E383" w14:textId="77777777" w:rsidR="008733D7" w:rsidRPr="00C6761E" w:rsidRDefault="008733D7" w:rsidP="005D53EF">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77BC15A"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B20D667" w14:textId="77777777" w:rsidR="008733D7" w:rsidRPr="00C6761E" w:rsidRDefault="008733D7" w:rsidP="005D53EF">
            <w:pPr>
              <w:pStyle w:val="TAL"/>
            </w:pPr>
            <w:r w:rsidRPr="00C6761E">
              <w:t>UE PC5 unicast signalling security policy mismatch</w:t>
            </w:r>
          </w:p>
        </w:tc>
      </w:tr>
      <w:tr w:rsidR="008733D7" w:rsidRPr="00C6761E" w14:paraId="2C78363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566D408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7A410C0D" w14:textId="77777777" w:rsidR="008733D7" w:rsidRPr="00C6761E" w:rsidRDefault="008733D7" w:rsidP="005D53EF">
            <w:pPr>
              <w:pStyle w:val="TAL"/>
            </w:pPr>
            <w:r w:rsidRPr="00C6761E">
              <w:t>Required service not allowed</w:t>
            </w:r>
          </w:p>
        </w:tc>
      </w:tr>
      <w:tr w:rsidR="008733D7" w:rsidRPr="00C6761E" w14:paraId="61407593"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1AC4168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B5E71CC" w14:textId="77777777" w:rsidR="008733D7" w:rsidRPr="00C6761E" w:rsidRDefault="008733D7" w:rsidP="005D53EF">
            <w:pPr>
              <w:pStyle w:val="TAL"/>
            </w:pPr>
            <w:r w:rsidRPr="00C6761E">
              <w:rPr>
                <w:lang w:eastAsia="zh-CN"/>
              </w:rPr>
              <w:t>Security policy not aligned</w:t>
            </w:r>
          </w:p>
        </w:tc>
      </w:tr>
      <w:tr w:rsidR="008733D7" w:rsidRPr="00C6761E" w14:paraId="4A39CCCC"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00EB79C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6D81211" w14:textId="77777777" w:rsidR="008733D7" w:rsidRPr="00C6761E" w:rsidRDefault="008733D7" w:rsidP="005D53EF">
            <w:pPr>
              <w:pStyle w:val="TAL"/>
            </w:pPr>
            <w:r w:rsidRPr="00C6761E">
              <w:t>Congestion situation</w:t>
            </w:r>
          </w:p>
        </w:tc>
      </w:tr>
      <w:tr w:rsidR="008733D7" w:rsidRPr="00C6761E" w14:paraId="364EE0F6"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267297E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263765F3" w14:textId="77777777" w:rsidR="008733D7" w:rsidRPr="00C6761E" w:rsidRDefault="008733D7" w:rsidP="005D53EF">
            <w:pPr>
              <w:pStyle w:val="TAL"/>
            </w:pPr>
            <w:r w:rsidRPr="00C6761E">
              <w:t>Authentication synchronisation error</w:t>
            </w:r>
          </w:p>
        </w:tc>
      </w:tr>
      <w:tr w:rsidR="008733D7" w:rsidRPr="00C6761E" w14:paraId="50032F8F" w14:textId="77777777" w:rsidTr="00EE2A32">
        <w:trPr>
          <w:gridBefore w:val="2"/>
          <w:wBefore w:w="66" w:type="dxa"/>
          <w:jc w:val="center"/>
        </w:trPr>
        <w:tc>
          <w:tcPr>
            <w:tcW w:w="189" w:type="dxa"/>
            <w:gridSpan w:val="2"/>
            <w:tcBorders>
              <w:top w:val="nil"/>
              <w:left w:val="single" w:sz="4" w:space="0" w:color="auto"/>
              <w:bottom w:val="nil"/>
              <w:right w:val="nil"/>
            </w:tcBorders>
          </w:tcPr>
          <w:p w14:paraId="28A4D6AF"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334DF029" w14:textId="77777777" w:rsidR="008733D7" w:rsidRPr="00C6761E" w:rsidRDefault="008733D7" w:rsidP="005D53EF">
            <w:pPr>
              <w:pStyle w:val="TAL"/>
            </w:pPr>
            <w:r w:rsidRPr="00C6761E">
              <w:t>Security procedure failure of 5G ProSe UE-to-network relay</w:t>
            </w:r>
          </w:p>
        </w:tc>
      </w:tr>
      <w:tr w:rsidR="008733D7" w:rsidRPr="00C6761E" w14:paraId="010C16F6" w14:textId="77777777" w:rsidTr="00EE2A32">
        <w:trPr>
          <w:gridBefore w:val="2"/>
          <w:wBefore w:w="66" w:type="dxa"/>
          <w:jc w:val="center"/>
        </w:trPr>
        <w:tc>
          <w:tcPr>
            <w:tcW w:w="189" w:type="dxa"/>
            <w:gridSpan w:val="2"/>
            <w:tcBorders>
              <w:top w:val="nil"/>
              <w:left w:val="single" w:sz="4" w:space="0" w:color="auto"/>
              <w:bottom w:val="nil"/>
              <w:right w:val="nil"/>
            </w:tcBorders>
          </w:tcPr>
          <w:p w14:paraId="2544528C"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5D53EF">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7469270D" w14:textId="77777777" w:rsidR="008733D7" w:rsidRPr="00C6761E" w:rsidRDefault="008733D7" w:rsidP="005D53EF">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EE2A32">
        <w:trPr>
          <w:gridBefore w:val="2"/>
          <w:wBefore w:w="66" w:type="dxa"/>
          <w:jc w:val="center"/>
        </w:trPr>
        <w:tc>
          <w:tcPr>
            <w:tcW w:w="189" w:type="dxa"/>
            <w:gridSpan w:val="2"/>
            <w:tcBorders>
              <w:top w:val="nil"/>
              <w:left w:val="single" w:sz="4" w:space="0" w:color="auto"/>
              <w:bottom w:val="nil"/>
              <w:right w:val="nil"/>
            </w:tcBorders>
          </w:tcPr>
          <w:p w14:paraId="47D98AF2"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5753A51E" w14:textId="77777777" w:rsidR="008733D7" w:rsidRPr="00C6761E" w:rsidRDefault="008733D7" w:rsidP="005D53EF">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EE2A32">
        <w:trPr>
          <w:gridBefore w:val="2"/>
          <w:wBefore w:w="66" w:type="dxa"/>
          <w:jc w:val="center"/>
        </w:trPr>
        <w:tc>
          <w:tcPr>
            <w:tcW w:w="189" w:type="dxa"/>
            <w:gridSpan w:val="2"/>
            <w:tcBorders>
              <w:top w:val="nil"/>
              <w:left w:val="single" w:sz="4" w:space="0" w:color="auto"/>
              <w:bottom w:val="nil"/>
              <w:right w:val="nil"/>
            </w:tcBorders>
          </w:tcPr>
          <w:p w14:paraId="6F6B502F" w14:textId="77777777" w:rsidR="008733D7" w:rsidRPr="00C6761E" w:rsidRDefault="008733D7" w:rsidP="005D53EF">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5D53EF">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423ABF4F" w14:textId="77777777" w:rsidR="008733D7" w:rsidRPr="00C6761E" w:rsidRDefault="008733D7" w:rsidP="005D53EF">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EE2A32">
        <w:trPr>
          <w:gridBefore w:val="2"/>
          <w:wBefore w:w="66" w:type="dxa"/>
          <w:jc w:val="center"/>
        </w:trPr>
        <w:tc>
          <w:tcPr>
            <w:tcW w:w="189" w:type="dxa"/>
            <w:gridSpan w:val="2"/>
            <w:tcBorders>
              <w:top w:val="nil"/>
              <w:left w:val="single" w:sz="4" w:space="0" w:color="auto"/>
              <w:bottom w:val="nil"/>
              <w:right w:val="nil"/>
            </w:tcBorders>
          </w:tcPr>
          <w:p w14:paraId="7C459359"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5D53EF">
            <w:pPr>
              <w:pStyle w:val="TAC"/>
            </w:pPr>
          </w:p>
        </w:tc>
        <w:tc>
          <w:tcPr>
            <w:tcW w:w="4108" w:type="dxa"/>
            <w:gridSpan w:val="3"/>
            <w:tcBorders>
              <w:top w:val="nil"/>
              <w:left w:val="nil"/>
              <w:bottom w:val="nil"/>
              <w:right w:val="single" w:sz="4" w:space="0" w:color="auto"/>
            </w:tcBorders>
          </w:tcPr>
          <w:p w14:paraId="169F828C" w14:textId="77777777" w:rsidR="008733D7" w:rsidRPr="00C6761E" w:rsidRDefault="008733D7" w:rsidP="005D53EF">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EE2A32">
        <w:trPr>
          <w:gridBefore w:val="2"/>
          <w:wBefore w:w="66" w:type="dxa"/>
          <w:jc w:val="center"/>
        </w:trPr>
        <w:tc>
          <w:tcPr>
            <w:tcW w:w="189" w:type="dxa"/>
            <w:gridSpan w:val="2"/>
          </w:tcPr>
          <w:p w14:paraId="7EADEB61" w14:textId="61651657" w:rsidR="008733D7" w:rsidRPr="00C6761E" w:rsidRDefault="008733D7" w:rsidP="005D53EF">
            <w:pPr>
              <w:pStyle w:val="TAC"/>
              <w:rPr>
                <w:lang w:eastAsia="zh-CN"/>
              </w:rPr>
            </w:pPr>
            <w:r w:rsidRPr="00C6761E">
              <w:rPr>
                <w:lang w:eastAsia="zh-CN"/>
              </w:rPr>
              <w:t>0</w:t>
            </w:r>
          </w:p>
        </w:tc>
        <w:tc>
          <w:tcPr>
            <w:tcW w:w="285" w:type="dxa"/>
            <w:gridSpan w:val="2"/>
          </w:tcPr>
          <w:p w14:paraId="712BE285" w14:textId="7E16F67F" w:rsidR="008733D7" w:rsidRPr="00C6761E" w:rsidRDefault="008733D7" w:rsidP="005D53EF">
            <w:pPr>
              <w:pStyle w:val="TAC"/>
              <w:rPr>
                <w:lang w:eastAsia="zh-CN"/>
              </w:rPr>
            </w:pPr>
            <w:r w:rsidRPr="00C6761E">
              <w:rPr>
                <w:lang w:eastAsia="zh-CN"/>
              </w:rPr>
              <w:t>0</w:t>
            </w:r>
          </w:p>
        </w:tc>
        <w:tc>
          <w:tcPr>
            <w:tcW w:w="283" w:type="dxa"/>
            <w:gridSpan w:val="2"/>
          </w:tcPr>
          <w:p w14:paraId="3B9E0154" w14:textId="51FB5FBF" w:rsidR="008733D7" w:rsidRPr="00C6761E" w:rsidRDefault="008733D7" w:rsidP="005D53EF">
            <w:pPr>
              <w:pStyle w:val="TAC"/>
              <w:rPr>
                <w:lang w:eastAsia="zh-CN"/>
              </w:rPr>
            </w:pPr>
            <w:r w:rsidRPr="00C6761E">
              <w:rPr>
                <w:lang w:eastAsia="zh-CN"/>
              </w:rPr>
              <w:t>0</w:t>
            </w:r>
          </w:p>
        </w:tc>
        <w:tc>
          <w:tcPr>
            <w:tcW w:w="283" w:type="dxa"/>
            <w:gridSpan w:val="2"/>
          </w:tcPr>
          <w:p w14:paraId="37A5B47B" w14:textId="3394F4BC" w:rsidR="008733D7" w:rsidRPr="00C6761E" w:rsidRDefault="008733D7" w:rsidP="005D53EF">
            <w:pPr>
              <w:pStyle w:val="TAC"/>
              <w:rPr>
                <w:lang w:eastAsia="zh-CN"/>
              </w:rPr>
            </w:pPr>
            <w:r w:rsidRPr="00C6761E">
              <w:rPr>
                <w:lang w:eastAsia="zh-CN"/>
              </w:rPr>
              <w:t>1</w:t>
            </w:r>
          </w:p>
        </w:tc>
        <w:tc>
          <w:tcPr>
            <w:tcW w:w="284" w:type="dxa"/>
            <w:gridSpan w:val="2"/>
          </w:tcPr>
          <w:p w14:paraId="6B0998AA" w14:textId="747D9BAC" w:rsidR="008733D7" w:rsidRPr="00C6761E" w:rsidRDefault="008733D7" w:rsidP="005D53EF">
            <w:pPr>
              <w:pStyle w:val="TAC"/>
              <w:rPr>
                <w:lang w:eastAsia="zh-CN"/>
              </w:rPr>
            </w:pPr>
            <w:r w:rsidRPr="00C6761E">
              <w:rPr>
                <w:lang w:eastAsia="zh-CN"/>
              </w:rPr>
              <w:t>0</w:t>
            </w:r>
          </w:p>
        </w:tc>
        <w:tc>
          <w:tcPr>
            <w:tcW w:w="284" w:type="dxa"/>
            <w:gridSpan w:val="2"/>
          </w:tcPr>
          <w:p w14:paraId="6A32A49F" w14:textId="11CA0B5A" w:rsidR="008733D7" w:rsidRPr="00C6761E" w:rsidRDefault="008733D7" w:rsidP="005D53EF">
            <w:pPr>
              <w:pStyle w:val="TAC"/>
              <w:rPr>
                <w:lang w:eastAsia="zh-CN"/>
              </w:rPr>
            </w:pPr>
            <w:r w:rsidRPr="00C6761E">
              <w:rPr>
                <w:lang w:eastAsia="zh-CN"/>
              </w:rPr>
              <w:t>1</w:t>
            </w:r>
          </w:p>
        </w:tc>
        <w:tc>
          <w:tcPr>
            <w:tcW w:w="284" w:type="dxa"/>
            <w:gridSpan w:val="2"/>
          </w:tcPr>
          <w:p w14:paraId="33E25323" w14:textId="0F222489" w:rsidR="008733D7" w:rsidRPr="00C6761E" w:rsidRDefault="008733D7" w:rsidP="005D53EF">
            <w:pPr>
              <w:pStyle w:val="TAC"/>
              <w:rPr>
                <w:lang w:eastAsia="zh-CN"/>
              </w:rPr>
            </w:pPr>
            <w:r w:rsidRPr="00C6761E">
              <w:rPr>
                <w:lang w:eastAsia="zh-CN"/>
              </w:rPr>
              <w:t>0</w:t>
            </w:r>
          </w:p>
        </w:tc>
        <w:tc>
          <w:tcPr>
            <w:tcW w:w="284" w:type="dxa"/>
            <w:gridSpan w:val="2"/>
          </w:tcPr>
          <w:p w14:paraId="0C9C245C" w14:textId="2BE04F06" w:rsidR="008733D7" w:rsidRPr="00C6761E" w:rsidRDefault="008733D7" w:rsidP="005D53EF">
            <w:pPr>
              <w:pStyle w:val="TAC"/>
              <w:rPr>
                <w:lang w:eastAsia="zh-CN"/>
              </w:rPr>
            </w:pPr>
            <w:r w:rsidRPr="00C6761E">
              <w:rPr>
                <w:lang w:eastAsia="zh-CN"/>
              </w:rPr>
              <w:t>0</w:t>
            </w:r>
          </w:p>
        </w:tc>
        <w:tc>
          <w:tcPr>
            <w:tcW w:w="709" w:type="dxa"/>
            <w:gridSpan w:val="2"/>
          </w:tcPr>
          <w:p w14:paraId="5D2B8B34" w14:textId="77777777" w:rsidR="008733D7" w:rsidRPr="00C6761E" w:rsidRDefault="008733D7" w:rsidP="005D53EF">
            <w:pPr>
              <w:pStyle w:val="TAC"/>
            </w:pPr>
          </w:p>
        </w:tc>
        <w:tc>
          <w:tcPr>
            <w:tcW w:w="4108" w:type="dxa"/>
            <w:gridSpan w:val="3"/>
          </w:tcPr>
          <w:p w14:paraId="6A88230E" w14:textId="77777777" w:rsidR="008733D7" w:rsidRPr="00C6761E" w:rsidRDefault="008733D7" w:rsidP="005D53EF">
            <w:pPr>
              <w:pStyle w:val="TAL"/>
            </w:pPr>
            <w:r w:rsidRPr="00C6761E">
              <w:t>Failure from 5G ProSe end UE</w:t>
            </w:r>
          </w:p>
        </w:tc>
      </w:tr>
      <w:tr w:rsidR="005D459B" w:rsidRPr="00C6761E" w14:paraId="354A90DD" w14:textId="77777777" w:rsidTr="00EE2A32">
        <w:trPr>
          <w:gridBefore w:val="1"/>
          <w:gridAfter w:val="1"/>
          <w:wBefore w:w="17" w:type="dxa"/>
          <w:wAfter w:w="32" w:type="dxa"/>
          <w:jc w:val="center"/>
        </w:trPr>
        <w:tc>
          <w:tcPr>
            <w:tcW w:w="172" w:type="dxa"/>
            <w:gridSpan w:val="2"/>
          </w:tcPr>
          <w:p w14:paraId="7F1E5629" w14:textId="77777777" w:rsidR="005D459B" w:rsidRPr="00C6761E" w:rsidRDefault="005D459B" w:rsidP="005D53EF">
            <w:pPr>
              <w:pStyle w:val="TAC"/>
              <w:rPr>
                <w:lang w:eastAsia="zh-CN"/>
              </w:rPr>
            </w:pPr>
            <w:r>
              <w:rPr>
                <w:lang w:eastAsia="zh-CN"/>
              </w:rPr>
              <w:t>0</w:t>
            </w:r>
          </w:p>
        </w:tc>
        <w:tc>
          <w:tcPr>
            <w:tcW w:w="285" w:type="dxa"/>
            <w:gridSpan w:val="2"/>
          </w:tcPr>
          <w:p w14:paraId="49DC68A4" w14:textId="77777777" w:rsidR="005D459B" w:rsidRPr="00C6761E" w:rsidRDefault="005D459B" w:rsidP="005D53EF">
            <w:pPr>
              <w:pStyle w:val="TAC"/>
              <w:rPr>
                <w:lang w:eastAsia="zh-CN"/>
              </w:rPr>
            </w:pPr>
            <w:r>
              <w:t>0</w:t>
            </w:r>
          </w:p>
        </w:tc>
        <w:tc>
          <w:tcPr>
            <w:tcW w:w="283" w:type="dxa"/>
            <w:gridSpan w:val="2"/>
          </w:tcPr>
          <w:p w14:paraId="27A73E43" w14:textId="77777777" w:rsidR="005D459B" w:rsidRPr="00C6761E" w:rsidRDefault="005D459B" w:rsidP="005D53EF">
            <w:pPr>
              <w:pStyle w:val="TAC"/>
              <w:rPr>
                <w:lang w:eastAsia="zh-CN"/>
              </w:rPr>
            </w:pPr>
            <w:r>
              <w:t>0</w:t>
            </w:r>
          </w:p>
        </w:tc>
        <w:tc>
          <w:tcPr>
            <w:tcW w:w="283" w:type="dxa"/>
            <w:gridSpan w:val="2"/>
          </w:tcPr>
          <w:p w14:paraId="560C4C48" w14:textId="77777777" w:rsidR="005D459B" w:rsidRPr="00C6761E" w:rsidRDefault="005D459B" w:rsidP="005D53EF">
            <w:pPr>
              <w:pStyle w:val="TAC"/>
              <w:rPr>
                <w:lang w:eastAsia="zh-CN"/>
              </w:rPr>
            </w:pPr>
            <w:r>
              <w:t>1</w:t>
            </w:r>
          </w:p>
        </w:tc>
        <w:tc>
          <w:tcPr>
            <w:tcW w:w="284" w:type="dxa"/>
            <w:gridSpan w:val="2"/>
          </w:tcPr>
          <w:p w14:paraId="30D74BFC" w14:textId="77777777" w:rsidR="005D459B" w:rsidRPr="00C6761E" w:rsidRDefault="005D459B" w:rsidP="005D53EF">
            <w:pPr>
              <w:pStyle w:val="TAC"/>
              <w:rPr>
                <w:lang w:eastAsia="zh-CN"/>
              </w:rPr>
            </w:pPr>
            <w:r>
              <w:t>0</w:t>
            </w:r>
          </w:p>
        </w:tc>
        <w:tc>
          <w:tcPr>
            <w:tcW w:w="284" w:type="dxa"/>
            <w:gridSpan w:val="2"/>
          </w:tcPr>
          <w:p w14:paraId="4E8AD69E" w14:textId="77777777" w:rsidR="005D459B" w:rsidRPr="00C6761E" w:rsidRDefault="005D459B" w:rsidP="005D53EF">
            <w:pPr>
              <w:pStyle w:val="TAC"/>
              <w:rPr>
                <w:lang w:eastAsia="zh-CN"/>
              </w:rPr>
            </w:pPr>
            <w:r>
              <w:t>1</w:t>
            </w:r>
          </w:p>
        </w:tc>
        <w:tc>
          <w:tcPr>
            <w:tcW w:w="284" w:type="dxa"/>
            <w:gridSpan w:val="2"/>
          </w:tcPr>
          <w:p w14:paraId="3F583D98" w14:textId="77777777" w:rsidR="005D459B" w:rsidRPr="00C6761E" w:rsidRDefault="005D459B" w:rsidP="005D53EF">
            <w:pPr>
              <w:pStyle w:val="TAC"/>
              <w:rPr>
                <w:lang w:eastAsia="zh-CN"/>
              </w:rPr>
            </w:pPr>
            <w:r>
              <w:t>0</w:t>
            </w:r>
          </w:p>
        </w:tc>
        <w:tc>
          <w:tcPr>
            <w:tcW w:w="284" w:type="dxa"/>
            <w:gridSpan w:val="2"/>
          </w:tcPr>
          <w:p w14:paraId="373FD406" w14:textId="77777777" w:rsidR="005D459B" w:rsidRPr="00C6761E" w:rsidRDefault="005D459B" w:rsidP="005D53EF">
            <w:pPr>
              <w:pStyle w:val="TAC"/>
              <w:rPr>
                <w:lang w:eastAsia="zh-CN"/>
              </w:rPr>
            </w:pPr>
            <w:r>
              <w:t>1</w:t>
            </w:r>
          </w:p>
        </w:tc>
        <w:tc>
          <w:tcPr>
            <w:tcW w:w="709" w:type="dxa"/>
            <w:gridSpan w:val="2"/>
          </w:tcPr>
          <w:p w14:paraId="26B5C1EC" w14:textId="77777777" w:rsidR="005D459B" w:rsidRPr="00C6761E" w:rsidRDefault="005D459B" w:rsidP="005D53EF">
            <w:pPr>
              <w:pStyle w:val="TAC"/>
            </w:pPr>
          </w:p>
        </w:tc>
        <w:tc>
          <w:tcPr>
            <w:tcW w:w="4142" w:type="dxa"/>
            <w:gridSpan w:val="3"/>
          </w:tcPr>
          <w:p w14:paraId="25DD491C" w14:textId="77777777" w:rsidR="005D459B" w:rsidRPr="00C6761E" w:rsidRDefault="005D459B" w:rsidP="005D53EF">
            <w:pPr>
              <w:pStyle w:val="TAL"/>
            </w:pPr>
            <w:r w:rsidRPr="00C6761E">
              <w:t>5G ProSe direct link already exists</w:t>
            </w:r>
          </w:p>
        </w:tc>
      </w:tr>
      <w:tr w:rsidR="005D459B" w:rsidRPr="00C6761E" w14:paraId="5F4FAF26" w14:textId="77777777" w:rsidTr="00EE2A32">
        <w:trPr>
          <w:gridAfter w:val="2"/>
          <w:wAfter w:w="66" w:type="dxa"/>
          <w:jc w:val="center"/>
        </w:trPr>
        <w:tc>
          <w:tcPr>
            <w:tcW w:w="189" w:type="dxa"/>
            <w:gridSpan w:val="3"/>
            <w:tcBorders>
              <w:top w:val="nil"/>
              <w:left w:val="single" w:sz="4" w:space="0" w:color="auto"/>
              <w:bottom w:val="nil"/>
              <w:right w:val="nil"/>
            </w:tcBorders>
          </w:tcPr>
          <w:p w14:paraId="08A43206" w14:textId="77777777" w:rsidR="005D459B" w:rsidRPr="00C6761E" w:rsidRDefault="005D459B" w:rsidP="005D53EF">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5D53EF">
            <w:pPr>
              <w:pStyle w:val="TAC"/>
            </w:pPr>
            <w:r>
              <w:t>0</w:t>
            </w:r>
          </w:p>
        </w:tc>
        <w:tc>
          <w:tcPr>
            <w:tcW w:w="283" w:type="dxa"/>
            <w:gridSpan w:val="2"/>
            <w:tcBorders>
              <w:top w:val="nil"/>
              <w:left w:val="nil"/>
              <w:bottom w:val="nil"/>
              <w:right w:val="nil"/>
            </w:tcBorders>
          </w:tcPr>
          <w:p w14:paraId="44CCC841" w14:textId="77777777" w:rsidR="005D459B" w:rsidRPr="00C6761E" w:rsidRDefault="005D459B" w:rsidP="005D53EF">
            <w:pPr>
              <w:pStyle w:val="TAC"/>
            </w:pPr>
            <w:r>
              <w:t>0</w:t>
            </w:r>
          </w:p>
        </w:tc>
        <w:tc>
          <w:tcPr>
            <w:tcW w:w="283" w:type="dxa"/>
            <w:gridSpan w:val="2"/>
            <w:tcBorders>
              <w:top w:val="nil"/>
              <w:left w:val="nil"/>
              <w:bottom w:val="nil"/>
              <w:right w:val="nil"/>
            </w:tcBorders>
          </w:tcPr>
          <w:p w14:paraId="7F2B3868" w14:textId="77777777" w:rsidR="005D459B" w:rsidRPr="00C6761E" w:rsidRDefault="005D459B" w:rsidP="005D53EF">
            <w:pPr>
              <w:pStyle w:val="TAC"/>
            </w:pPr>
            <w:r>
              <w:t>1</w:t>
            </w:r>
          </w:p>
        </w:tc>
        <w:tc>
          <w:tcPr>
            <w:tcW w:w="284" w:type="dxa"/>
            <w:gridSpan w:val="2"/>
            <w:tcBorders>
              <w:top w:val="nil"/>
              <w:left w:val="nil"/>
              <w:bottom w:val="nil"/>
              <w:right w:val="nil"/>
            </w:tcBorders>
          </w:tcPr>
          <w:p w14:paraId="381FE2F8" w14:textId="77777777" w:rsidR="005D459B" w:rsidRPr="00C6761E" w:rsidRDefault="005D459B" w:rsidP="005D53EF">
            <w:pPr>
              <w:pStyle w:val="TAC"/>
            </w:pPr>
            <w:r>
              <w:t>0</w:t>
            </w:r>
          </w:p>
        </w:tc>
        <w:tc>
          <w:tcPr>
            <w:tcW w:w="284" w:type="dxa"/>
            <w:gridSpan w:val="2"/>
            <w:tcBorders>
              <w:top w:val="nil"/>
              <w:left w:val="nil"/>
              <w:bottom w:val="nil"/>
              <w:right w:val="nil"/>
            </w:tcBorders>
          </w:tcPr>
          <w:p w14:paraId="3A53213B" w14:textId="77777777" w:rsidR="005D459B" w:rsidRPr="00C6761E" w:rsidRDefault="005D459B" w:rsidP="005D53EF">
            <w:pPr>
              <w:pStyle w:val="TAC"/>
            </w:pPr>
            <w:r>
              <w:t>1</w:t>
            </w:r>
          </w:p>
        </w:tc>
        <w:tc>
          <w:tcPr>
            <w:tcW w:w="284" w:type="dxa"/>
            <w:gridSpan w:val="2"/>
            <w:tcBorders>
              <w:top w:val="nil"/>
              <w:left w:val="nil"/>
              <w:bottom w:val="nil"/>
              <w:right w:val="nil"/>
            </w:tcBorders>
          </w:tcPr>
          <w:p w14:paraId="222EA5CF" w14:textId="77777777" w:rsidR="005D459B" w:rsidRPr="00C6761E" w:rsidRDefault="005D459B" w:rsidP="005D53EF">
            <w:pPr>
              <w:pStyle w:val="TAC"/>
            </w:pPr>
            <w:r>
              <w:t>1</w:t>
            </w:r>
          </w:p>
        </w:tc>
        <w:tc>
          <w:tcPr>
            <w:tcW w:w="284" w:type="dxa"/>
            <w:gridSpan w:val="2"/>
            <w:tcBorders>
              <w:top w:val="nil"/>
              <w:left w:val="nil"/>
              <w:bottom w:val="nil"/>
              <w:right w:val="nil"/>
            </w:tcBorders>
          </w:tcPr>
          <w:p w14:paraId="729BB3B6" w14:textId="77777777" w:rsidR="005D459B" w:rsidRPr="00C6761E" w:rsidRDefault="005D459B" w:rsidP="005D53EF">
            <w:pPr>
              <w:pStyle w:val="TAC"/>
            </w:pPr>
            <w:r>
              <w:t>0</w:t>
            </w:r>
          </w:p>
        </w:tc>
        <w:tc>
          <w:tcPr>
            <w:tcW w:w="709" w:type="dxa"/>
            <w:gridSpan w:val="2"/>
            <w:tcBorders>
              <w:top w:val="nil"/>
              <w:left w:val="nil"/>
              <w:bottom w:val="nil"/>
              <w:right w:val="nil"/>
            </w:tcBorders>
          </w:tcPr>
          <w:p w14:paraId="5A4A5230" w14:textId="77777777" w:rsidR="005D459B" w:rsidRPr="00C6761E" w:rsidRDefault="005D459B" w:rsidP="005D53EF">
            <w:pPr>
              <w:pStyle w:val="TAC"/>
            </w:pPr>
          </w:p>
        </w:tc>
        <w:tc>
          <w:tcPr>
            <w:tcW w:w="4108" w:type="dxa"/>
            <w:gridSpan w:val="2"/>
            <w:tcBorders>
              <w:top w:val="nil"/>
              <w:left w:val="nil"/>
              <w:bottom w:val="nil"/>
              <w:right w:val="single" w:sz="4" w:space="0" w:color="auto"/>
            </w:tcBorders>
          </w:tcPr>
          <w:p w14:paraId="703FEC0D" w14:textId="77777777" w:rsidR="005D459B" w:rsidRPr="00C6761E" w:rsidRDefault="005D459B" w:rsidP="005D53EF">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EE2A32">
        <w:trPr>
          <w:gridAfter w:val="2"/>
          <w:wAfter w:w="66" w:type="dxa"/>
          <w:jc w:val="center"/>
        </w:trPr>
        <w:tc>
          <w:tcPr>
            <w:tcW w:w="189" w:type="dxa"/>
            <w:gridSpan w:val="3"/>
          </w:tcPr>
          <w:p w14:paraId="0EFF2B89" w14:textId="77777777" w:rsidR="005D459B" w:rsidRPr="00C6761E" w:rsidRDefault="005D459B" w:rsidP="005D53EF">
            <w:pPr>
              <w:pStyle w:val="TAC"/>
              <w:rPr>
                <w:lang w:eastAsia="zh-CN"/>
              </w:rPr>
            </w:pPr>
            <w:r>
              <w:rPr>
                <w:lang w:eastAsia="zh-CN"/>
              </w:rPr>
              <w:t>0</w:t>
            </w:r>
          </w:p>
        </w:tc>
        <w:tc>
          <w:tcPr>
            <w:tcW w:w="285" w:type="dxa"/>
            <w:gridSpan w:val="2"/>
          </w:tcPr>
          <w:p w14:paraId="6E35DB5E" w14:textId="77777777" w:rsidR="005D459B" w:rsidRPr="00C6761E" w:rsidRDefault="005D459B" w:rsidP="005D53EF">
            <w:pPr>
              <w:pStyle w:val="TAC"/>
            </w:pPr>
            <w:r>
              <w:t>0</w:t>
            </w:r>
          </w:p>
        </w:tc>
        <w:tc>
          <w:tcPr>
            <w:tcW w:w="283" w:type="dxa"/>
            <w:gridSpan w:val="2"/>
          </w:tcPr>
          <w:p w14:paraId="232D929F" w14:textId="77777777" w:rsidR="005D459B" w:rsidRPr="00C6761E" w:rsidRDefault="005D459B" w:rsidP="005D53EF">
            <w:pPr>
              <w:pStyle w:val="TAC"/>
            </w:pPr>
            <w:r>
              <w:t>0</w:t>
            </w:r>
          </w:p>
        </w:tc>
        <w:tc>
          <w:tcPr>
            <w:tcW w:w="283" w:type="dxa"/>
            <w:gridSpan w:val="2"/>
          </w:tcPr>
          <w:p w14:paraId="265E9FC7" w14:textId="77777777" w:rsidR="005D459B" w:rsidRPr="00C6761E" w:rsidRDefault="005D459B" w:rsidP="005D53EF">
            <w:pPr>
              <w:pStyle w:val="TAC"/>
            </w:pPr>
            <w:r>
              <w:t>1</w:t>
            </w:r>
          </w:p>
        </w:tc>
        <w:tc>
          <w:tcPr>
            <w:tcW w:w="284" w:type="dxa"/>
            <w:gridSpan w:val="2"/>
          </w:tcPr>
          <w:p w14:paraId="172449BF" w14:textId="77777777" w:rsidR="005D459B" w:rsidRPr="00C6761E" w:rsidRDefault="005D459B" w:rsidP="005D53EF">
            <w:pPr>
              <w:pStyle w:val="TAC"/>
            </w:pPr>
            <w:r>
              <w:t>0</w:t>
            </w:r>
          </w:p>
        </w:tc>
        <w:tc>
          <w:tcPr>
            <w:tcW w:w="284" w:type="dxa"/>
            <w:gridSpan w:val="2"/>
          </w:tcPr>
          <w:p w14:paraId="662DDD8E" w14:textId="77777777" w:rsidR="005D459B" w:rsidRPr="00C6761E" w:rsidRDefault="005D459B" w:rsidP="005D53EF">
            <w:pPr>
              <w:pStyle w:val="TAC"/>
            </w:pPr>
            <w:r>
              <w:t>1</w:t>
            </w:r>
          </w:p>
        </w:tc>
        <w:tc>
          <w:tcPr>
            <w:tcW w:w="284" w:type="dxa"/>
            <w:gridSpan w:val="2"/>
          </w:tcPr>
          <w:p w14:paraId="08998122" w14:textId="77777777" w:rsidR="005D459B" w:rsidRPr="00C6761E" w:rsidRDefault="005D459B" w:rsidP="005D53EF">
            <w:pPr>
              <w:pStyle w:val="TAC"/>
            </w:pPr>
            <w:r>
              <w:t>1</w:t>
            </w:r>
          </w:p>
        </w:tc>
        <w:tc>
          <w:tcPr>
            <w:tcW w:w="284" w:type="dxa"/>
            <w:gridSpan w:val="2"/>
          </w:tcPr>
          <w:p w14:paraId="03FBA216" w14:textId="77777777" w:rsidR="005D459B" w:rsidRPr="00C6761E" w:rsidRDefault="005D459B" w:rsidP="005D53EF">
            <w:pPr>
              <w:pStyle w:val="TAC"/>
            </w:pPr>
            <w:r>
              <w:t>1</w:t>
            </w:r>
          </w:p>
        </w:tc>
        <w:tc>
          <w:tcPr>
            <w:tcW w:w="709" w:type="dxa"/>
            <w:gridSpan w:val="2"/>
          </w:tcPr>
          <w:p w14:paraId="6785EA53" w14:textId="77777777" w:rsidR="005D459B" w:rsidRPr="00C6761E" w:rsidRDefault="005D459B" w:rsidP="005D53EF">
            <w:pPr>
              <w:pStyle w:val="TAC"/>
            </w:pPr>
          </w:p>
        </w:tc>
        <w:tc>
          <w:tcPr>
            <w:tcW w:w="4108" w:type="dxa"/>
            <w:gridSpan w:val="2"/>
          </w:tcPr>
          <w:p w14:paraId="177B652C" w14:textId="77777777" w:rsidR="005D459B" w:rsidRPr="00C6761E" w:rsidRDefault="005D459B" w:rsidP="005D53EF">
            <w:pPr>
              <w:pStyle w:val="TAL"/>
            </w:pPr>
            <w:r w:rsidRPr="00C6761E">
              <w:rPr>
                <w:lang w:eastAsia="zh-CN"/>
              </w:rPr>
              <w:t>MAC address not unique</w:t>
            </w:r>
          </w:p>
        </w:tc>
      </w:tr>
      <w:tr w:rsidR="005D459B" w:rsidRPr="00C6761E" w:rsidDel="000B7336" w14:paraId="63F2B473" w14:textId="77777777" w:rsidTr="00EE2A32">
        <w:trPr>
          <w:gridBefore w:val="1"/>
          <w:gridAfter w:val="1"/>
          <w:wBefore w:w="17" w:type="dxa"/>
          <w:wAfter w:w="32" w:type="dxa"/>
          <w:jc w:val="center"/>
        </w:trPr>
        <w:tc>
          <w:tcPr>
            <w:tcW w:w="172" w:type="dxa"/>
            <w:gridSpan w:val="2"/>
          </w:tcPr>
          <w:p w14:paraId="31AAB891" w14:textId="77777777" w:rsidR="005D459B" w:rsidRPr="00C6761E" w:rsidDel="000B7336" w:rsidRDefault="005D459B" w:rsidP="005D53EF">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5D53EF">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5D53EF">
            <w:pPr>
              <w:pStyle w:val="TAC"/>
            </w:pPr>
          </w:p>
        </w:tc>
        <w:tc>
          <w:tcPr>
            <w:tcW w:w="4142" w:type="dxa"/>
            <w:gridSpan w:val="3"/>
          </w:tcPr>
          <w:p w14:paraId="5BF86976" w14:textId="77777777" w:rsidR="005D459B" w:rsidRPr="00C6761E" w:rsidDel="000B7336" w:rsidRDefault="005D459B" w:rsidP="005D53EF">
            <w:pPr>
              <w:pStyle w:val="TAL"/>
            </w:pPr>
            <w:r>
              <w:t>R</w:t>
            </w:r>
            <w:r w:rsidRPr="00C6761E">
              <w:t>elay UE is not selected for link setup with integrated discovery</w:t>
            </w:r>
          </w:p>
        </w:tc>
      </w:tr>
      <w:tr w:rsidR="000477E1" w:rsidRPr="00C6761E" w14:paraId="21406966" w14:textId="77777777" w:rsidTr="00EE2A32">
        <w:trPr>
          <w:gridAfter w:val="2"/>
          <w:wAfter w:w="66" w:type="dxa"/>
          <w:jc w:val="center"/>
        </w:trPr>
        <w:tc>
          <w:tcPr>
            <w:tcW w:w="189" w:type="dxa"/>
            <w:gridSpan w:val="3"/>
          </w:tcPr>
          <w:p w14:paraId="3B5D773B" w14:textId="7EA097CA" w:rsidR="000477E1" w:rsidRPr="00C6761E" w:rsidRDefault="006B017B" w:rsidP="005D53EF">
            <w:pPr>
              <w:pStyle w:val="TAC"/>
              <w:rPr>
                <w:lang w:eastAsia="zh-CN"/>
              </w:rPr>
            </w:pPr>
            <w:r>
              <w:rPr>
                <w:lang w:eastAsia="zh-CN"/>
              </w:rPr>
              <w:t>0</w:t>
            </w:r>
          </w:p>
        </w:tc>
        <w:tc>
          <w:tcPr>
            <w:tcW w:w="285" w:type="dxa"/>
            <w:gridSpan w:val="2"/>
          </w:tcPr>
          <w:p w14:paraId="0BB3EF33" w14:textId="71EC0B3A" w:rsidR="000477E1" w:rsidRPr="00C6761E" w:rsidRDefault="006B017B" w:rsidP="005D53EF">
            <w:pPr>
              <w:pStyle w:val="TAC"/>
            </w:pPr>
            <w:r>
              <w:t>0</w:t>
            </w:r>
          </w:p>
        </w:tc>
        <w:tc>
          <w:tcPr>
            <w:tcW w:w="283" w:type="dxa"/>
            <w:gridSpan w:val="2"/>
          </w:tcPr>
          <w:p w14:paraId="10EC2610" w14:textId="0777B12D" w:rsidR="000477E1" w:rsidRPr="00C6761E" w:rsidRDefault="006B017B" w:rsidP="005D53EF">
            <w:pPr>
              <w:pStyle w:val="TAC"/>
            </w:pPr>
            <w:r>
              <w:t>0</w:t>
            </w:r>
          </w:p>
        </w:tc>
        <w:tc>
          <w:tcPr>
            <w:tcW w:w="283" w:type="dxa"/>
            <w:gridSpan w:val="2"/>
          </w:tcPr>
          <w:p w14:paraId="4E7CDF92" w14:textId="15D4BDA1" w:rsidR="000477E1" w:rsidRPr="00C6761E" w:rsidRDefault="006B017B" w:rsidP="005D53EF">
            <w:pPr>
              <w:pStyle w:val="TAC"/>
            </w:pPr>
            <w:r>
              <w:t>1</w:t>
            </w:r>
          </w:p>
        </w:tc>
        <w:tc>
          <w:tcPr>
            <w:tcW w:w="284" w:type="dxa"/>
            <w:gridSpan w:val="2"/>
          </w:tcPr>
          <w:p w14:paraId="2799C0E1" w14:textId="1D7B7865" w:rsidR="000477E1" w:rsidRPr="00C6761E" w:rsidRDefault="006B017B" w:rsidP="005D53EF">
            <w:pPr>
              <w:pStyle w:val="TAC"/>
            </w:pPr>
            <w:r>
              <w:t>1</w:t>
            </w:r>
          </w:p>
        </w:tc>
        <w:tc>
          <w:tcPr>
            <w:tcW w:w="284" w:type="dxa"/>
            <w:gridSpan w:val="2"/>
          </w:tcPr>
          <w:p w14:paraId="50892D3D" w14:textId="24C6894B" w:rsidR="000477E1" w:rsidRPr="00C6761E" w:rsidRDefault="006B017B" w:rsidP="005D53EF">
            <w:pPr>
              <w:pStyle w:val="TAC"/>
            </w:pPr>
            <w:r>
              <w:t>0</w:t>
            </w:r>
          </w:p>
        </w:tc>
        <w:tc>
          <w:tcPr>
            <w:tcW w:w="284" w:type="dxa"/>
            <w:gridSpan w:val="2"/>
          </w:tcPr>
          <w:p w14:paraId="39994B29" w14:textId="6F8DCA79" w:rsidR="000477E1" w:rsidRPr="00C6761E" w:rsidRDefault="006B017B" w:rsidP="005D53EF">
            <w:pPr>
              <w:pStyle w:val="TAC"/>
            </w:pPr>
            <w:r>
              <w:t>0</w:t>
            </w:r>
          </w:p>
        </w:tc>
        <w:tc>
          <w:tcPr>
            <w:tcW w:w="284" w:type="dxa"/>
            <w:gridSpan w:val="2"/>
          </w:tcPr>
          <w:p w14:paraId="48E5411B" w14:textId="2D9D880F" w:rsidR="000477E1" w:rsidRPr="00C6761E" w:rsidRDefault="006B017B" w:rsidP="005D53EF">
            <w:pPr>
              <w:pStyle w:val="TAC"/>
            </w:pPr>
            <w:r>
              <w:t>1</w:t>
            </w:r>
          </w:p>
        </w:tc>
        <w:tc>
          <w:tcPr>
            <w:tcW w:w="709" w:type="dxa"/>
            <w:gridSpan w:val="2"/>
          </w:tcPr>
          <w:p w14:paraId="1DFF8127" w14:textId="77777777" w:rsidR="000477E1" w:rsidRPr="00C6761E" w:rsidRDefault="000477E1" w:rsidP="005D53EF">
            <w:pPr>
              <w:pStyle w:val="TAC"/>
            </w:pPr>
          </w:p>
        </w:tc>
        <w:tc>
          <w:tcPr>
            <w:tcW w:w="4108" w:type="dxa"/>
            <w:gridSpan w:val="2"/>
          </w:tcPr>
          <w:p w14:paraId="6E0A6E90" w14:textId="77777777" w:rsidR="000477E1" w:rsidRPr="00C6761E" w:rsidRDefault="000477E1" w:rsidP="005D53EF">
            <w:pPr>
              <w:pStyle w:val="TAL"/>
              <w:rPr>
                <w:lang w:eastAsia="zh-CN"/>
              </w:rPr>
            </w:pPr>
            <w:r w:rsidRPr="00FD6BEE">
              <w:rPr>
                <w:lang w:eastAsia="zh-CN"/>
              </w:rPr>
              <w:t>triggering security procedure not possible</w:t>
            </w:r>
          </w:p>
        </w:tc>
      </w:tr>
      <w:tr w:rsidR="008733D7" w:rsidRPr="00C6761E" w14:paraId="0864089B" w14:textId="77777777" w:rsidTr="00EE2A32">
        <w:trPr>
          <w:gridBefore w:val="2"/>
          <w:wBefore w:w="66" w:type="dxa"/>
          <w:jc w:val="center"/>
        </w:trPr>
        <w:tc>
          <w:tcPr>
            <w:tcW w:w="189" w:type="dxa"/>
            <w:gridSpan w:val="2"/>
            <w:tcBorders>
              <w:top w:val="nil"/>
              <w:left w:val="single" w:sz="4" w:space="0" w:color="auto"/>
              <w:bottom w:val="nil"/>
              <w:right w:val="nil"/>
            </w:tcBorders>
            <w:hideMark/>
          </w:tcPr>
          <w:p w14:paraId="6C24F0AE" w14:textId="77777777" w:rsidR="008733D7" w:rsidRPr="00C6761E" w:rsidRDefault="008733D7" w:rsidP="005D53EF">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5D53EF">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5D53EF">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5D53EF">
            <w:pPr>
              <w:pStyle w:val="TAC"/>
            </w:pPr>
          </w:p>
        </w:tc>
        <w:tc>
          <w:tcPr>
            <w:tcW w:w="4108" w:type="dxa"/>
            <w:gridSpan w:val="3"/>
            <w:tcBorders>
              <w:top w:val="nil"/>
              <w:left w:val="nil"/>
              <w:bottom w:val="nil"/>
              <w:right w:val="single" w:sz="4" w:space="0" w:color="auto"/>
            </w:tcBorders>
            <w:hideMark/>
          </w:tcPr>
          <w:p w14:paraId="16A9BA7D" w14:textId="77777777" w:rsidR="008733D7" w:rsidRPr="00C6761E" w:rsidRDefault="008733D7" w:rsidP="005D53EF">
            <w:pPr>
              <w:pStyle w:val="TAL"/>
            </w:pPr>
            <w:r w:rsidRPr="00C6761E">
              <w:rPr>
                <w:lang w:eastAsia="de-DE"/>
              </w:rPr>
              <w:t>Protocol error, unspecified</w:t>
            </w:r>
          </w:p>
        </w:tc>
      </w:tr>
      <w:tr w:rsidR="008733D7" w:rsidRPr="00C6761E" w14:paraId="37B270D8" w14:textId="77777777" w:rsidTr="00EE2A32">
        <w:trPr>
          <w:gridBefore w:val="2"/>
          <w:wBefore w:w="66" w:type="dxa"/>
          <w:jc w:val="center"/>
        </w:trPr>
        <w:tc>
          <w:tcPr>
            <w:tcW w:w="6993" w:type="dxa"/>
            <w:gridSpan w:val="21"/>
            <w:tcBorders>
              <w:top w:val="nil"/>
              <w:left w:val="single" w:sz="4" w:space="0" w:color="auto"/>
              <w:bottom w:val="single" w:sz="4" w:space="0" w:color="auto"/>
              <w:right w:val="single" w:sz="4" w:space="0" w:color="auto"/>
            </w:tcBorders>
            <w:hideMark/>
          </w:tcPr>
          <w:p w14:paraId="00AAE8D2" w14:textId="77777777" w:rsidR="008733D7" w:rsidRPr="00C6761E" w:rsidRDefault="008733D7" w:rsidP="005D53EF">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411" w:name="_CR11_3_9"/>
      <w:bookmarkStart w:id="4412" w:name="_Toc68196436"/>
      <w:bookmarkStart w:id="4413" w:name="_Toc59209104"/>
      <w:bookmarkStart w:id="4414" w:name="_Toc51951327"/>
      <w:bookmarkStart w:id="4415" w:name="_Toc45882777"/>
      <w:bookmarkStart w:id="4416" w:name="_Toc45282391"/>
      <w:bookmarkStart w:id="4417" w:name="_Toc218597756"/>
      <w:bookmarkEnd w:id="4411"/>
      <w:r w:rsidRPr="00C6761E">
        <w:t>11.</w:t>
      </w:r>
      <w:r w:rsidR="00CE7C6B" w:rsidRPr="00C6761E">
        <w:t>3.</w:t>
      </w:r>
      <w:r w:rsidR="006B6495" w:rsidRPr="00C6761E">
        <w:t>9</w:t>
      </w:r>
      <w:r w:rsidR="00CE7C6B" w:rsidRPr="00C6761E">
        <w:tab/>
        <w:t>Key establishment information container</w:t>
      </w:r>
      <w:bookmarkEnd w:id="4412"/>
      <w:bookmarkEnd w:id="4413"/>
      <w:bookmarkEnd w:id="4414"/>
      <w:bookmarkEnd w:id="4415"/>
      <w:bookmarkEnd w:id="4416"/>
      <w:bookmarkEnd w:id="4417"/>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418" w:name="_CRFigure11_3_9_1"/>
      <w:r w:rsidRPr="00C6761E">
        <w:t>Figure </w:t>
      </w:r>
      <w:bookmarkEnd w:id="4418"/>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419" w:name="_CRTable11_3_9_1"/>
      <w:r w:rsidRPr="00C6761E">
        <w:lastRenderedPageBreak/>
        <w:t>Table </w:t>
      </w:r>
      <w:bookmarkEnd w:id="4419"/>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420" w:name="_CR11_3_10"/>
      <w:bookmarkStart w:id="4421" w:name="_Toc68196437"/>
      <w:bookmarkStart w:id="4422" w:name="_Toc59209105"/>
      <w:bookmarkStart w:id="4423" w:name="_Toc51951328"/>
      <w:bookmarkStart w:id="4424" w:name="_Toc45882778"/>
      <w:bookmarkStart w:id="4425" w:name="_Toc45282392"/>
      <w:bookmarkStart w:id="4426" w:name="_Toc218597757"/>
      <w:bookmarkEnd w:id="4420"/>
      <w:r w:rsidRPr="00C6761E">
        <w:t>11.</w:t>
      </w:r>
      <w:r w:rsidR="00CE7C6B" w:rsidRPr="00C6761E">
        <w:t>3.1</w:t>
      </w:r>
      <w:r w:rsidR="006B6495" w:rsidRPr="00C6761E">
        <w:t>0</w:t>
      </w:r>
      <w:r w:rsidR="00CE7C6B" w:rsidRPr="00C6761E">
        <w:tab/>
        <w:t>Nonce</w:t>
      </w:r>
      <w:bookmarkEnd w:id="4421"/>
      <w:bookmarkEnd w:id="4422"/>
      <w:bookmarkEnd w:id="4423"/>
      <w:bookmarkEnd w:id="4424"/>
      <w:bookmarkEnd w:id="4425"/>
      <w:bookmarkEnd w:id="4426"/>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427" w:name="_CRFigure11_3_10_1"/>
      <w:r w:rsidRPr="00C6761E">
        <w:t>Figure </w:t>
      </w:r>
      <w:bookmarkEnd w:id="4427"/>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428" w:name="_CRTable11_3_10_1"/>
      <w:r w:rsidRPr="00C6761E">
        <w:t>Table </w:t>
      </w:r>
      <w:bookmarkEnd w:id="4428"/>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429" w:name="_CR11_3_11"/>
      <w:bookmarkStart w:id="4430" w:name="_Toc68196438"/>
      <w:bookmarkStart w:id="4431" w:name="_Toc59209106"/>
      <w:bookmarkStart w:id="4432" w:name="_Toc51951329"/>
      <w:bookmarkStart w:id="4433" w:name="_Toc45882779"/>
      <w:bookmarkStart w:id="4434" w:name="_Toc45282393"/>
      <w:bookmarkStart w:id="4435" w:name="_Toc218597758"/>
      <w:bookmarkEnd w:id="4429"/>
      <w:r w:rsidRPr="00C6761E">
        <w:t>11.</w:t>
      </w:r>
      <w:r w:rsidR="00CE7C6B" w:rsidRPr="00C6761E">
        <w:t>3.1</w:t>
      </w:r>
      <w:r w:rsidR="006B6495" w:rsidRPr="00C6761E">
        <w:t>1</w:t>
      </w:r>
      <w:r w:rsidR="00CE7C6B" w:rsidRPr="00C6761E">
        <w:tab/>
        <w:t>UE security capabilities</w:t>
      </w:r>
      <w:bookmarkEnd w:id="4430"/>
      <w:bookmarkEnd w:id="4431"/>
      <w:bookmarkEnd w:id="4432"/>
      <w:bookmarkEnd w:id="4433"/>
      <w:bookmarkEnd w:id="4434"/>
      <w:bookmarkEnd w:id="4435"/>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436" w:name="_CRFigure11_3_11_1"/>
      <w:r w:rsidRPr="00C6761E">
        <w:t>Figure </w:t>
      </w:r>
      <w:bookmarkEnd w:id="4436"/>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437" w:name="_CRTable11_3_11_1"/>
      <w:r w:rsidRPr="00C6761E">
        <w:lastRenderedPageBreak/>
        <w:t>Table </w:t>
      </w:r>
      <w:bookmarkEnd w:id="4437"/>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438" w:name="MCCQCTEMPBM_00000042"/>
          </w:p>
        </w:tc>
      </w:tr>
      <w:bookmarkEnd w:id="4438"/>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439" w:name="MCCQCTEMPBM_00000043"/>
          </w:p>
        </w:tc>
      </w:tr>
      <w:bookmarkEnd w:id="4439"/>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440" w:name="MCCQCTEMPBM_00000044"/>
          </w:p>
        </w:tc>
      </w:tr>
      <w:bookmarkEnd w:id="4440"/>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441" w:name="MCCQCTEMPBM_00000045"/>
          </w:p>
        </w:tc>
      </w:tr>
      <w:bookmarkEnd w:id="4441"/>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442" w:name="MCCQCTEMPBM_00000046"/>
          </w:p>
        </w:tc>
      </w:tr>
      <w:bookmarkEnd w:id="4442"/>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443" w:name="MCCQCTEMPBM_00000047"/>
          </w:p>
        </w:tc>
      </w:tr>
      <w:bookmarkEnd w:id="4443"/>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444" w:name="MCCQCTEMPBM_00000048"/>
          </w:p>
        </w:tc>
      </w:tr>
      <w:bookmarkEnd w:id="4444"/>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445" w:name="MCCQCTEMPBM_00000049"/>
          </w:p>
        </w:tc>
      </w:tr>
      <w:bookmarkEnd w:id="4445"/>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446" w:name="MCCQCTEMPBM_00000050"/>
          </w:p>
        </w:tc>
      </w:tr>
      <w:bookmarkEnd w:id="4446"/>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447" w:name="MCCQCTEMPBM_00000051"/>
          </w:p>
        </w:tc>
      </w:tr>
      <w:bookmarkEnd w:id="4447"/>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448" w:name="MCCQCTEMPBM_00000052"/>
          </w:p>
        </w:tc>
      </w:tr>
      <w:bookmarkEnd w:id="4448"/>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449" w:name="MCCQCTEMPBM_00000053"/>
          </w:p>
        </w:tc>
      </w:tr>
      <w:bookmarkEnd w:id="4449"/>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450" w:name="MCCQCTEMPBM_00000054"/>
          </w:p>
        </w:tc>
      </w:tr>
      <w:bookmarkEnd w:id="4450"/>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451" w:name="MCCQCTEMPBM_00000055"/>
          </w:p>
        </w:tc>
      </w:tr>
      <w:bookmarkEnd w:id="4451"/>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452" w:name="MCCQCTEMPBM_00000056"/>
          </w:p>
        </w:tc>
      </w:tr>
      <w:bookmarkEnd w:id="4452"/>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453" w:name="MCCQCTEMPBM_00000057"/>
          </w:p>
        </w:tc>
      </w:tr>
      <w:bookmarkEnd w:id="4453"/>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454" w:name="MCCQCTEMPBM_00000058"/>
          </w:p>
        </w:tc>
      </w:tr>
      <w:bookmarkEnd w:id="4454"/>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455" w:name="_PERM_MCCTEMPBM_CRPT33550191___2"/>
            <w:bookmarkStart w:id="4456" w:name="MCCQCTEMPBM_00000059"/>
            <w:bookmarkEnd w:id="4455"/>
          </w:p>
        </w:tc>
      </w:tr>
      <w:bookmarkEnd w:id="4456"/>
    </w:tbl>
    <w:p w14:paraId="700D5141" w14:textId="77777777" w:rsidR="00CE7C6B" w:rsidRPr="00C6761E" w:rsidRDefault="00CE7C6B" w:rsidP="0037175B"/>
    <w:p w14:paraId="49F31430" w14:textId="77777777" w:rsidR="00CE7C6B" w:rsidRPr="00C6761E" w:rsidRDefault="00AF026B" w:rsidP="0037175B">
      <w:pPr>
        <w:pStyle w:val="Heading3"/>
      </w:pPr>
      <w:bookmarkStart w:id="4457" w:name="_CR11_3_12"/>
      <w:bookmarkStart w:id="4458" w:name="_Toc68196439"/>
      <w:bookmarkStart w:id="4459" w:name="_Toc59209107"/>
      <w:bookmarkStart w:id="4460" w:name="_Toc51951330"/>
      <w:bookmarkStart w:id="4461" w:name="_Toc45882780"/>
      <w:bookmarkStart w:id="4462" w:name="_Toc45282394"/>
      <w:bookmarkStart w:id="4463" w:name="_Toc218597759"/>
      <w:bookmarkEnd w:id="4457"/>
      <w:r w:rsidRPr="00C6761E">
        <w:t>11.</w:t>
      </w:r>
      <w:r w:rsidR="00CE7C6B" w:rsidRPr="00C6761E">
        <w:t>3.1</w:t>
      </w:r>
      <w:r w:rsidR="006B6495" w:rsidRPr="00C6761E">
        <w:t>2</w:t>
      </w:r>
      <w:r w:rsidR="00CE7C6B" w:rsidRPr="00C6761E">
        <w:tab/>
        <w:t>UE PC5 unicast signalling security policy</w:t>
      </w:r>
      <w:bookmarkEnd w:id="4458"/>
      <w:bookmarkEnd w:id="4459"/>
      <w:bookmarkEnd w:id="4460"/>
      <w:bookmarkEnd w:id="4461"/>
      <w:bookmarkEnd w:id="4462"/>
      <w:bookmarkEnd w:id="4463"/>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464" w:name="_CRFigure11_3_12_1"/>
      <w:r w:rsidRPr="00C6761E">
        <w:t>Figure </w:t>
      </w:r>
      <w:bookmarkEnd w:id="4464"/>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465" w:name="_CRTable11_3_12_1"/>
      <w:r w:rsidRPr="00C6761E">
        <w:t>Table </w:t>
      </w:r>
      <w:bookmarkEnd w:id="4465"/>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466" w:name="MCCQCTEMPBM_00000060"/>
          </w:p>
        </w:tc>
      </w:tr>
      <w:bookmarkEnd w:id="4466"/>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467" w:name="MCCQCTEMPBM_00000061"/>
          </w:p>
        </w:tc>
      </w:tr>
      <w:bookmarkEnd w:id="4467"/>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468" w:name="MCCQCTEMPBM_00000062"/>
          </w:p>
        </w:tc>
      </w:tr>
      <w:bookmarkEnd w:id="4468"/>
    </w:tbl>
    <w:p w14:paraId="41588ABD" w14:textId="77777777" w:rsidR="00CE7C6B" w:rsidRPr="00C6761E" w:rsidRDefault="00CE7C6B" w:rsidP="0037175B"/>
    <w:p w14:paraId="7CCF492D" w14:textId="77777777" w:rsidR="00CE7C6B" w:rsidRPr="00C6761E" w:rsidRDefault="00AF026B" w:rsidP="0037175B">
      <w:pPr>
        <w:pStyle w:val="Heading3"/>
      </w:pPr>
      <w:bookmarkStart w:id="4469" w:name="_CR11_3_13"/>
      <w:bookmarkStart w:id="4470" w:name="_Toc68196440"/>
      <w:bookmarkStart w:id="4471" w:name="_Toc59209108"/>
      <w:bookmarkStart w:id="4472" w:name="_Toc51951331"/>
      <w:bookmarkStart w:id="4473" w:name="_Toc45882781"/>
      <w:bookmarkStart w:id="4474" w:name="_Toc45282395"/>
      <w:bookmarkStart w:id="4475" w:name="_Toc218597760"/>
      <w:bookmarkEnd w:id="4469"/>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470"/>
      <w:bookmarkEnd w:id="4471"/>
      <w:bookmarkEnd w:id="4472"/>
      <w:bookmarkEnd w:id="4473"/>
      <w:bookmarkEnd w:id="4474"/>
      <w:bookmarkEnd w:id="4475"/>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476" w:name="_CRFigure11_3_13_1"/>
      <w:r w:rsidRPr="00C6761E">
        <w:t>Figure </w:t>
      </w:r>
      <w:bookmarkEnd w:id="4476"/>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477" w:name="_CRTable11_3_13_1"/>
      <w:r w:rsidRPr="00C6761E">
        <w:lastRenderedPageBreak/>
        <w:t>Table </w:t>
      </w:r>
      <w:bookmarkEnd w:id="4477"/>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478" w:name="_CR11_3_14"/>
      <w:bookmarkStart w:id="4479" w:name="_Toc68196441"/>
      <w:bookmarkStart w:id="4480" w:name="_Toc59209109"/>
      <w:bookmarkStart w:id="4481" w:name="_Toc51951332"/>
      <w:bookmarkStart w:id="4482" w:name="_Toc45882782"/>
      <w:bookmarkStart w:id="4483" w:name="_Toc45282396"/>
      <w:bookmarkStart w:id="4484" w:name="_Toc502240469"/>
      <w:bookmarkStart w:id="4485" w:name="_Toc218597761"/>
      <w:bookmarkEnd w:id="4478"/>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479"/>
      <w:bookmarkEnd w:id="4480"/>
      <w:bookmarkEnd w:id="4481"/>
      <w:bookmarkEnd w:id="4482"/>
      <w:bookmarkEnd w:id="4483"/>
      <w:bookmarkEnd w:id="4484"/>
      <w:bookmarkEnd w:id="4485"/>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486" w:name="_CRFigure11_3_14_1"/>
      <w:r w:rsidRPr="00C6761E">
        <w:t>Figure </w:t>
      </w:r>
      <w:bookmarkEnd w:id="4486"/>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487" w:name="_CRTable11_3_14_1"/>
      <w:r w:rsidRPr="00C6761E">
        <w:t>Table </w:t>
      </w:r>
      <w:bookmarkEnd w:id="4487"/>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488" w:name="_CR11_3_15"/>
      <w:bookmarkStart w:id="4489" w:name="_Toc68196443"/>
      <w:bookmarkStart w:id="4490" w:name="_Toc59209111"/>
      <w:bookmarkStart w:id="4491" w:name="_Toc51951334"/>
      <w:bookmarkStart w:id="4492" w:name="_Toc45882784"/>
      <w:bookmarkStart w:id="4493" w:name="_Toc45282398"/>
      <w:bookmarkStart w:id="4494" w:name="_Toc502240465"/>
      <w:bookmarkStart w:id="4495" w:name="_Toc68196447"/>
      <w:bookmarkStart w:id="4496" w:name="_Toc59209115"/>
      <w:bookmarkStart w:id="4497" w:name="_Toc51951338"/>
      <w:bookmarkStart w:id="4498" w:name="_Toc45882788"/>
      <w:bookmarkStart w:id="4499" w:name="_Toc45282402"/>
      <w:bookmarkStart w:id="4500" w:name="_Toc218597762"/>
      <w:bookmarkEnd w:id="4488"/>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489"/>
      <w:bookmarkEnd w:id="4490"/>
      <w:bookmarkEnd w:id="4491"/>
      <w:bookmarkEnd w:id="4492"/>
      <w:bookmarkEnd w:id="4493"/>
      <w:bookmarkEnd w:id="4494"/>
      <w:bookmarkEnd w:id="4500"/>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501" w:name="_CRFigure11_3_15_1"/>
      <w:r w:rsidRPr="00C6761E">
        <w:t>Figure </w:t>
      </w:r>
      <w:bookmarkEnd w:id="4501"/>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502" w:name="_CRTable11_3_15_1"/>
      <w:r w:rsidRPr="00C6761E">
        <w:t>Table </w:t>
      </w:r>
      <w:bookmarkEnd w:id="4502"/>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503" w:name="_CR11_3_16"/>
      <w:bookmarkStart w:id="4504" w:name="_Toc68196444"/>
      <w:bookmarkStart w:id="4505" w:name="_Toc59209112"/>
      <w:bookmarkStart w:id="4506" w:name="_Toc51951335"/>
      <w:bookmarkStart w:id="4507" w:name="_Toc45882785"/>
      <w:bookmarkStart w:id="4508" w:name="_Toc45282399"/>
      <w:bookmarkStart w:id="4509" w:name="_Toc502240468"/>
      <w:bookmarkStart w:id="4510" w:name="_Toc502240467"/>
      <w:bookmarkStart w:id="4511" w:name="_Toc218597763"/>
      <w:bookmarkEnd w:id="4503"/>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504"/>
      <w:bookmarkEnd w:id="4505"/>
      <w:bookmarkEnd w:id="4506"/>
      <w:bookmarkEnd w:id="4507"/>
      <w:bookmarkEnd w:id="4508"/>
      <w:bookmarkEnd w:id="4509"/>
      <w:bookmarkEnd w:id="4511"/>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lastRenderedPageBreak/>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512" w:name="_CRFigure11_3_16_1"/>
      <w:r w:rsidRPr="00C6761E">
        <w:t>Figure </w:t>
      </w:r>
      <w:bookmarkEnd w:id="4512"/>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513" w:name="_CRTable11_3_16_1"/>
      <w:r w:rsidRPr="00C6761E">
        <w:t>Table </w:t>
      </w:r>
      <w:bookmarkEnd w:id="4513"/>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514" w:name="_CR11_3_17"/>
      <w:bookmarkStart w:id="4515" w:name="_Toc68196445"/>
      <w:bookmarkStart w:id="4516" w:name="_Toc59209113"/>
      <w:bookmarkStart w:id="4517" w:name="_Toc51951336"/>
      <w:bookmarkStart w:id="4518" w:name="_Toc45882786"/>
      <w:bookmarkStart w:id="4519" w:name="_Toc45282400"/>
      <w:bookmarkStart w:id="4520" w:name="_Toc218597764"/>
      <w:bookmarkEnd w:id="4514"/>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510"/>
      <w:bookmarkEnd w:id="4515"/>
      <w:bookmarkEnd w:id="4516"/>
      <w:bookmarkEnd w:id="4517"/>
      <w:bookmarkEnd w:id="4518"/>
      <w:bookmarkEnd w:id="4519"/>
      <w:bookmarkEnd w:id="4520"/>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521" w:name="_CRFigure11_3_17_1"/>
      <w:r w:rsidRPr="00C6761E">
        <w:t>Figure </w:t>
      </w:r>
      <w:bookmarkEnd w:id="4521"/>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522" w:name="_CRTable11_3_17_1"/>
      <w:r w:rsidRPr="00C6761E">
        <w:t>Table </w:t>
      </w:r>
      <w:bookmarkEnd w:id="4522"/>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523" w:name="_CR11_3_18"/>
      <w:bookmarkStart w:id="4524" w:name="_Toc218597765"/>
      <w:bookmarkEnd w:id="4523"/>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495"/>
      <w:bookmarkEnd w:id="4496"/>
      <w:bookmarkEnd w:id="4497"/>
      <w:bookmarkEnd w:id="4498"/>
      <w:bookmarkEnd w:id="4499"/>
      <w:bookmarkEnd w:id="4524"/>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525" w:name="_CRFigure11_3_18_1"/>
      <w:r w:rsidRPr="00C6761E">
        <w:t>Figure </w:t>
      </w:r>
      <w:bookmarkEnd w:id="4525"/>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526" w:name="_CRTable11_3_18_1"/>
      <w:r w:rsidRPr="00C6761E">
        <w:lastRenderedPageBreak/>
        <w:t>Table </w:t>
      </w:r>
      <w:bookmarkEnd w:id="4526"/>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527" w:name="MCCQCTEMPBM_00000063"/>
          </w:p>
        </w:tc>
      </w:tr>
      <w:bookmarkEnd w:id="4527"/>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528" w:name="MCCQCTEMPBM_00000064"/>
          </w:p>
        </w:tc>
      </w:tr>
      <w:bookmarkEnd w:id="4528"/>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529" w:name="MCCQCTEMPBM_00000065"/>
          </w:p>
        </w:tc>
      </w:tr>
      <w:bookmarkEnd w:id="4529"/>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530" w:name="_CR11_3_19"/>
      <w:bookmarkStart w:id="4531" w:name="_Toc525231510"/>
      <w:bookmarkStart w:id="4532" w:name="_Toc68196432"/>
      <w:bookmarkStart w:id="4533" w:name="_Toc59209100"/>
      <w:bookmarkStart w:id="4534" w:name="_Toc51951323"/>
      <w:bookmarkStart w:id="4535" w:name="_Toc45882773"/>
      <w:bookmarkStart w:id="4536" w:name="_Toc45282387"/>
      <w:bookmarkStart w:id="4537" w:name="_Toc34404491"/>
      <w:bookmarkStart w:id="4538" w:name="_Toc34388720"/>
      <w:bookmarkStart w:id="4539" w:name="_Toc218597766"/>
      <w:bookmarkEnd w:id="4530"/>
      <w:r w:rsidRPr="00C6761E">
        <w:rPr>
          <w:szCs w:val="22"/>
          <w:lang w:eastAsia="zh-CN"/>
        </w:rPr>
        <w:t>11.3.19</w:t>
      </w:r>
      <w:r w:rsidRPr="00C6761E">
        <w:rPr>
          <w:szCs w:val="22"/>
        </w:rPr>
        <w:tab/>
      </w:r>
      <w:bookmarkEnd w:id="4531"/>
      <w:r w:rsidRPr="00C6761E">
        <w:rPr>
          <w:szCs w:val="22"/>
        </w:rPr>
        <w:t>Link modification operation code</w:t>
      </w:r>
      <w:bookmarkEnd w:id="4532"/>
      <w:bookmarkEnd w:id="4533"/>
      <w:bookmarkEnd w:id="4534"/>
      <w:bookmarkEnd w:id="4535"/>
      <w:bookmarkEnd w:id="4536"/>
      <w:bookmarkEnd w:id="4537"/>
      <w:bookmarkEnd w:id="4538"/>
      <w:bookmarkEnd w:id="4539"/>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540" w:name="_CRFigure11_3_19_1"/>
      <w:r w:rsidRPr="00C6761E">
        <w:t>Figure</w:t>
      </w:r>
      <w:r w:rsidRPr="00C6761E">
        <w:rPr>
          <w:noProof/>
        </w:rPr>
        <w:t> </w:t>
      </w:r>
      <w:bookmarkEnd w:id="4540"/>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541" w:name="_CRTable11_3_19_1"/>
      <w:r w:rsidRPr="00C6761E">
        <w:t>Table</w:t>
      </w:r>
      <w:r w:rsidRPr="00C6761E">
        <w:rPr>
          <w:noProof/>
        </w:rPr>
        <w:t> </w:t>
      </w:r>
      <w:bookmarkEnd w:id="4541"/>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5D53EF">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5D53EF">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5D53EF">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5D53EF">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5D53EF">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5D53EF">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5D53EF">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5D53EF">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5D53EF">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5D53EF">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5D53EF">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5D53EF">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5D53EF">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5D53EF">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5D53EF">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5D53EF">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5D53EF">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5D53EF">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5D53EF">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5D53EF">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5D53EF">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5D53EF">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5D53EF">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5D53EF">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5D53EF">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5D53EF">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5D53EF">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5D53EF">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5D53EF">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5D53EF">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5D53EF">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5D53EF">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5D53EF">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5D53EF">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5D53EF">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5D53EF">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5D53EF">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5D53EF">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5D53EF">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5D53EF">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5D53EF">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542" w:name="_CR11_3_20"/>
      <w:bookmarkStart w:id="4543" w:name="_Toc68196434"/>
      <w:bookmarkStart w:id="4544" w:name="_Toc59209102"/>
      <w:bookmarkStart w:id="4545" w:name="_Toc51951325"/>
      <w:bookmarkStart w:id="4546" w:name="_Toc45882775"/>
      <w:bookmarkStart w:id="4547" w:name="_Toc45282389"/>
      <w:bookmarkStart w:id="4548" w:name="_Toc34404493"/>
      <w:bookmarkStart w:id="4549" w:name="_Toc34388722"/>
      <w:bookmarkStart w:id="4550" w:name="_Toc218597767"/>
      <w:bookmarkEnd w:id="4542"/>
      <w:r w:rsidRPr="00C6761E">
        <w:lastRenderedPageBreak/>
        <w:t>11.3.20</w:t>
      </w:r>
      <w:r w:rsidRPr="00C6761E">
        <w:tab/>
        <w:t>Keep-alive counter</w:t>
      </w:r>
      <w:bookmarkEnd w:id="4543"/>
      <w:bookmarkEnd w:id="4544"/>
      <w:bookmarkEnd w:id="4545"/>
      <w:bookmarkEnd w:id="4546"/>
      <w:bookmarkEnd w:id="4547"/>
      <w:bookmarkEnd w:id="4548"/>
      <w:bookmarkEnd w:id="4549"/>
      <w:bookmarkEnd w:id="4550"/>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551" w:name="_CRFigure11_3_20_1"/>
      <w:r w:rsidRPr="00C6761E">
        <w:t>Figure </w:t>
      </w:r>
      <w:bookmarkEnd w:id="4551"/>
      <w:r w:rsidRPr="00C6761E">
        <w:t>11.3.20.1: Keep-alive counter information element</w:t>
      </w:r>
    </w:p>
    <w:p w14:paraId="00C23673" w14:textId="77777777" w:rsidR="008B7C17" w:rsidRPr="00C6761E" w:rsidRDefault="008B7C17" w:rsidP="008B7C17">
      <w:pPr>
        <w:pStyle w:val="TH"/>
      </w:pPr>
      <w:bookmarkStart w:id="4552" w:name="_CRTable11_3_20_1"/>
      <w:r w:rsidRPr="00C6761E">
        <w:t>Table </w:t>
      </w:r>
      <w:bookmarkEnd w:id="4552"/>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553" w:name="_CR11_3_21"/>
      <w:bookmarkStart w:id="4554" w:name="_Toc68196435"/>
      <w:bookmarkStart w:id="4555" w:name="_Toc59209103"/>
      <w:bookmarkStart w:id="4556" w:name="_Toc51951326"/>
      <w:bookmarkStart w:id="4557" w:name="_Toc45882776"/>
      <w:bookmarkStart w:id="4558" w:name="_Toc45282390"/>
      <w:bookmarkStart w:id="4559" w:name="_Toc34404494"/>
      <w:bookmarkStart w:id="4560" w:name="_Toc34388723"/>
      <w:bookmarkStart w:id="4561" w:name="_Toc218597768"/>
      <w:bookmarkEnd w:id="4553"/>
      <w:r w:rsidRPr="00C6761E">
        <w:t>11.3.21</w:t>
      </w:r>
      <w:r w:rsidRPr="00C6761E">
        <w:tab/>
        <w:t>Maximum inactivity period</w:t>
      </w:r>
      <w:bookmarkEnd w:id="4554"/>
      <w:bookmarkEnd w:id="4555"/>
      <w:bookmarkEnd w:id="4556"/>
      <w:bookmarkEnd w:id="4557"/>
      <w:bookmarkEnd w:id="4558"/>
      <w:bookmarkEnd w:id="4559"/>
      <w:bookmarkEnd w:id="4560"/>
      <w:bookmarkEnd w:id="4561"/>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562" w:name="_CRFigure11_3_21_1"/>
      <w:r w:rsidRPr="00C6761E">
        <w:t>Figure </w:t>
      </w:r>
      <w:bookmarkEnd w:id="4562"/>
      <w:r w:rsidRPr="00C6761E">
        <w:t>11.3.21.1: Maximum inactivity period information element</w:t>
      </w:r>
    </w:p>
    <w:p w14:paraId="3C2E0242" w14:textId="77777777" w:rsidR="008B7C17" w:rsidRPr="00C6761E" w:rsidRDefault="008B7C17" w:rsidP="008B7C17">
      <w:pPr>
        <w:pStyle w:val="TH"/>
      </w:pPr>
      <w:bookmarkStart w:id="4563" w:name="_CRTable11_3_21_1"/>
      <w:r w:rsidRPr="00C6761E">
        <w:t>Table </w:t>
      </w:r>
      <w:bookmarkEnd w:id="4563"/>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564" w:name="_Toc68196442"/>
      <w:bookmarkStart w:id="4565" w:name="_Toc59209110"/>
      <w:bookmarkStart w:id="4566" w:name="_Toc51951333"/>
      <w:bookmarkStart w:id="4567" w:name="_Toc45882783"/>
      <w:bookmarkStart w:id="4568" w:name="_Toc45282397"/>
    </w:p>
    <w:p w14:paraId="53248BBD" w14:textId="77777777" w:rsidR="008B7C17" w:rsidRPr="00C6761E" w:rsidRDefault="008B7C17" w:rsidP="008B7C17">
      <w:pPr>
        <w:pStyle w:val="Heading3"/>
      </w:pPr>
      <w:bookmarkStart w:id="4569" w:name="_CR11_3_22"/>
      <w:bookmarkStart w:id="4570" w:name="_Toc218597769"/>
      <w:bookmarkEnd w:id="4569"/>
      <w:r w:rsidRPr="00C6761E">
        <w:t>11.3.22</w:t>
      </w:r>
      <w:r w:rsidRPr="00C6761E">
        <w:tab/>
        <w:t>Selected security algorithms</w:t>
      </w:r>
      <w:bookmarkEnd w:id="4564"/>
      <w:bookmarkEnd w:id="4565"/>
      <w:bookmarkEnd w:id="4566"/>
      <w:bookmarkEnd w:id="4567"/>
      <w:bookmarkEnd w:id="4568"/>
      <w:bookmarkEnd w:id="4570"/>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571" w:name="_CRFigure11_3_22_1"/>
      <w:r w:rsidRPr="00C6761E">
        <w:t>Figure </w:t>
      </w:r>
      <w:bookmarkEnd w:id="4571"/>
      <w:r w:rsidRPr="00C6761E">
        <w:t>11.3.22.1: Selected security algorithms information element</w:t>
      </w:r>
    </w:p>
    <w:p w14:paraId="14557358" w14:textId="77777777" w:rsidR="008B7C17" w:rsidRPr="00C6761E" w:rsidRDefault="008B7C17" w:rsidP="008B7C17">
      <w:pPr>
        <w:pStyle w:val="TH"/>
      </w:pPr>
      <w:bookmarkStart w:id="4572" w:name="_CRTable11_3_22_1"/>
      <w:r w:rsidRPr="00C6761E">
        <w:lastRenderedPageBreak/>
        <w:t>Table </w:t>
      </w:r>
      <w:bookmarkEnd w:id="4572"/>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573" w:name="MCCQCTEMPBM_00000067"/>
          </w:p>
        </w:tc>
      </w:tr>
      <w:bookmarkEnd w:id="4573"/>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574" w:name="MCCQCTEMPBM_00000068"/>
          </w:p>
        </w:tc>
      </w:tr>
      <w:bookmarkEnd w:id="4574"/>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575" w:name="MCCQCTEMPBM_00000069"/>
          </w:p>
        </w:tc>
      </w:tr>
      <w:bookmarkEnd w:id="4575"/>
    </w:tbl>
    <w:p w14:paraId="44DFDB53" w14:textId="77777777" w:rsidR="008B7C17" w:rsidRPr="00C6761E" w:rsidRDefault="008B7C17" w:rsidP="00826ACB"/>
    <w:p w14:paraId="5AEDCE0D" w14:textId="77777777" w:rsidR="008B7C17" w:rsidRPr="00C6761E" w:rsidRDefault="008B7C17" w:rsidP="008B7C17">
      <w:pPr>
        <w:pStyle w:val="Heading3"/>
      </w:pPr>
      <w:bookmarkStart w:id="4576" w:name="_CR11_3_23"/>
      <w:bookmarkStart w:id="4577" w:name="_Toc68196446"/>
      <w:bookmarkStart w:id="4578" w:name="_Toc59209114"/>
      <w:bookmarkStart w:id="4579" w:name="_Toc51951337"/>
      <w:bookmarkStart w:id="4580" w:name="_Toc45882787"/>
      <w:bookmarkStart w:id="4581" w:name="_Toc45282401"/>
      <w:bookmarkStart w:id="4582" w:name="_Toc218597770"/>
      <w:bookmarkEnd w:id="4576"/>
      <w:r w:rsidRPr="00C6761E">
        <w:t>11.3.23</w:t>
      </w:r>
      <w:r w:rsidRPr="00C6761E">
        <w:tab/>
        <w:t>UE PC5 unicast user plane security policy</w:t>
      </w:r>
      <w:bookmarkEnd w:id="4577"/>
      <w:bookmarkEnd w:id="4578"/>
      <w:bookmarkEnd w:id="4579"/>
      <w:bookmarkEnd w:id="4580"/>
      <w:bookmarkEnd w:id="4581"/>
      <w:bookmarkEnd w:id="4582"/>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583" w:name="_CRFigure11_3_23_1"/>
      <w:r w:rsidRPr="00C6761E">
        <w:t>Figure </w:t>
      </w:r>
      <w:bookmarkEnd w:id="4583"/>
      <w:r w:rsidRPr="00C6761E">
        <w:t>11.3.23.1: UE PC5 unicast user plane security policy information element</w:t>
      </w:r>
    </w:p>
    <w:p w14:paraId="74202F3B" w14:textId="77777777" w:rsidR="008B7C17" w:rsidRPr="00C6761E" w:rsidRDefault="008B7C17" w:rsidP="008B7C17">
      <w:pPr>
        <w:pStyle w:val="TH"/>
      </w:pPr>
      <w:bookmarkStart w:id="4584" w:name="_CRTable11_3_23_1"/>
      <w:r w:rsidRPr="00C6761E">
        <w:lastRenderedPageBreak/>
        <w:t>Table </w:t>
      </w:r>
      <w:bookmarkEnd w:id="4584"/>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585" w:name="MCCQCTEMPBM_00000070"/>
          </w:p>
        </w:tc>
      </w:tr>
      <w:bookmarkEnd w:id="4585"/>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586" w:name="MCCQCTEMPBM_00000071"/>
          </w:p>
        </w:tc>
      </w:tr>
      <w:bookmarkEnd w:id="4586"/>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587" w:name="MCCQCTEMPBM_00000072"/>
          </w:p>
        </w:tc>
      </w:tr>
      <w:bookmarkEnd w:id="4587"/>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588" w:name="_CR11_3_24"/>
      <w:bookmarkStart w:id="4589" w:name="_Toc68196448"/>
      <w:bookmarkStart w:id="4590" w:name="_Toc59209116"/>
      <w:bookmarkStart w:id="4591" w:name="_Toc51951339"/>
      <w:bookmarkStart w:id="4592" w:name="_Toc45882789"/>
      <w:bookmarkStart w:id="4593" w:name="_Toc45282403"/>
      <w:bookmarkStart w:id="4594" w:name="_Toc218597771"/>
      <w:bookmarkEnd w:id="4588"/>
      <w:r w:rsidRPr="00C6761E">
        <w:t>11.3.24</w:t>
      </w:r>
      <w:r w:rsidRPr="00C6761E">
        <w:tab/>
        <w:t>Re-authentication indication</w:t>
      </w:r>
      <w:bookmarkEnd w:id="4589"/>
      <w:bookmarkEnd w:id="4590"/>
      <w:bookmarkEnd w:id="4591"/>
      <w:bookmarkEnd w:id="4592"/>
      <w:bookmarkEnd w:id="4593"/>
      <w:bookmarkEnd w:id="4594"/>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595" w:name="_CRFigure11_3_24_1"/>
      <w:r w:rsidRPr="00C6761E">
        <w:t>Figure </w:t>
      </w:r>
      <w:bookmarkEnd w:id="4595"/>
      <w:r w:rsidRPr="00C6761E">
        <w:t>11.3.24.1: Re-authentication indication information element</w:t>
      </w:r>
    </w:p>
    <w:p w14:paraId="32136684" w14:textId="77777777" w:rsidR="008B7C17" w:rsidRPr="00C6761E" w:rsidRDefault="008B7C17" w:rsidP="008B7C17">
      <w:pPr>
        <w:pStyle w:val="TH"/>
      </w:pPr>
      <w:bookmarkStart w:id="4596" w:name="_CRTable11_3_24_1"/>
      <w:r w:rsidRPr="00C6761E">
        <w:t>Table </w:t>
      </w:r>
      <w:bookmarkEnd w:id="4596"/>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597" w:name="MCCQCTEMPBM_00000073"/>
          </w:p>
        </w:tc>
      </w:tr>
      <w:bookmarkEnd w:id="4597"/>
    </w:tbl>
    <w:p w14:paraId="4B3407F6" w14:textId="77777777" w:rsidR="008B7C17" w:rsidRPr="00C6761E" w:rsidRDefault="008B7C17" w:rsidP="00123C9D"/>
    <w:p w14:paraId="2622420F" w14:textId="77777777" w:rsidR="008B7C17" w:rsidRPr="00C6761E" w:rsidRDefault="008B7C17" w:rsidP="008B7C17">
      <w:pPr>
        <w:pStyle w:val="Heading3"/>
      </w:pPr>
      <w:bookmarkStart w:id="4598" w:name="_CR11_3_25"/>
      <w:bookmarkStart w:id="4599" w:name="_Toc68196449"/>
      <w:bookmarkStart w:id="4600" w:name="_Toc59209117"/>
      <w:bookmarkStart w:id="4601" w:name="_Toc51951340"/>
      <w:bookmarkStart w:id="4602" w:name="_Toc45882790"/>
      <w:bookmarkStart w:id="4603" w:name="_Toc45282404"/>
      <w:bookmarkStart w:id="4604" w:name="_Toc218597772"/>
      <w:bookmarkEnd w:id="4598"/>
      <w:r w:rsidRPr="00C6761E">
        <w:t>11.3.25</w:t>
      </w:r>
      <w:r w:rsidRPr="00C6761E">
        <w:tab/>
        <w:t>Layer-2 ID</w:t>
      </w:r>
      <w:bookmarkEnd w:id="4599"/>
      <w:bookmarkEnd w:id="4600"/>
      <w:bookmarkEnd w:id="4601"/>
      <w:bookmarkEnd w:id="4602"/>
      <w:bookmarkEnd w:id="4603"/>
      <w:bookmarkEnd w:id="4604"/>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lastRenderedPageBreak/>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605" w:name="_CRFigure11_3_25_1"/>
      <w:r w:rsidRPr="00C6761E">
        <w:t>Figure </w:t>
      </w:r>
      <w:bookmarkEnd w:id="4605"/>
      <w:r w:rsidRPr="00C6761E">
        <w:t>11.3.25.1: Layer-2 ID information element</w:t>
      </w:r>
    </w:p>
    <w:p w14:paraId="4CE869B4" w14:textId="77777777" w:rsidR="008B7C17" w:rsidRPr="00C6761E" w:rsidRDefault="008B7C17" w:rsidP="008B7C17">
      <w:pPr>
        <w:pStyle w:val="TH"/>
      </w:pPr>
      <w:bookmarkStart w:id="4606" w:name="_CRTable11_3_25_1"/>
      <w:r w:rsidRPr="00C6761E">
        <w:t>Table </w:t>
      </w:r>
      <w:bookmarkEnd w:id="4606"/>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607" w:name="_CR11_3_26"/>
      <w:bookmarkStart w:id="4608" w:name="_Toc218597773"/>
      <w:bookmarkEnd w:id="4607"/>
      <w:r w:rsidRPr="00C6761E">
        <w:t>11.3.</w:t>
      </w:r>
      <w:r w:rsidR="0096038B" w:rsidRPr="00C6761E">
        <w:t>26</w:t>
      </w:r>
      <w:r w:rsidRPr="00C6761E">
        <w:tab/>
        <w:t>Relay service code</w:t>
      </w:r>
      <w:bookmarkEnd w:id="4608"/>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609" w:name="_CRFigure11_3_26_1"/>
      <w:r w:rsidRPr="00C6761E">
        <w:t>Figure</w:t>
      </w:r>
      <w:r w:rsidR="00417654" w:rsidRPr="00C6761E">
        <w:t> </w:t>
      </w:r>
      <w:bookmarkEnd w:id="4609"/>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610" w:name="_CRTable11_3_26_1"/>
      <w:r w:rsidRPr="00C6761E">
        <w:t>Table</w:t>
      </w:r>
      <w:r w:rsidR="00417654" w:rsidRPr="00C6761E">
        <w:t> </w:t>
      </w:r>
      <w:bookmarkEnd w:id="4610"/>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611" w:name="_Toc68203475"/>
      <w:bookmarkStart w:id="4612" w:name="_Toc51949739"/>
      <w:bookmarkStart w:id="4613" w:name="_Toc51948647"/>
      <w:bookmarkStart w:id="4614" w:name="_Toc45287372"/>
      <w:bookmarkStart w:id="4615" w:name="_Toc36657697"/>
      <w:bookmarkStart w:id="4616" w:name="_Toc36213520"/>
      <w:bookmarkStart w:id="4617" w:name="_Toc27747329"/>
      <w:bookmarkStart w:id="4618" w:name="_Toc20233205"/>
      <w:bookmarkStart w:id="4619" w:name="_Toc525231391"/>
      <w:bookmarkStart w:id="4620" w:name="_Toc59198791"/>
      <w:bookmarkStart w:id="4621" w:name="_Toc75283149"/>
    </w:p>
    <w:p w14:paraId="474BC830" w14:textId="32F3DC0C" w:rsidR="00F44AE1" w:rsidRPr="00C6761E" w:rsidRDefault="00953252" w:rsidP="00C7563C">
      <w:pPr>
        <w:pStyle w:val="Heading3"/>
      </w:pPr>
      <w:bookmarkStart w:id="4622" w:name="_CR11_3_27"/>
      <w:bookmarkStart w:id="4623" w:name="_Toc218597774"/>
      <w:bookmarkEnd w:id="4622"/>
      <w:r w:rsidRPr="00C6761E">
        <w:t>11.3.27</w:t>
      </w:r>
      <w:r w:rsidR="00F44AE1" w:rsidRPr="00C6761E">
        <w:tab/>
        <w:t>GPRS timer</w:t>
      </w:r>
      <w:bookmarkEnd w:id="4611"/>
      <w:bookmarkEnd w:id="4612"/>
      <w:bookmarkEnd w:id="4613"/>
      <w:bookmarkEnd w:id="4614"/>
      <w:bookmarkEnd w:id="4615"/>
      <w:bookmarkEnd w:id="4616"/>
      <w:bookmarkEnd w:id="4617"/>
      <w:bookmarkEnd w:id="4618"/>
      <w:bookmarkEnd w:id="4623"/>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624" w:name="_CR11_3_28"/>
      <w:bookmarkStart w:id="4625" w:name="_Toc75283275"/>
      <w:bookmarkStart w:id="4626" w:name="_Toc59198917"/>
      <w:bookmarkStart w:id="4627" w:name="_Toc525231517"/>
      <w:bookmarkStart w:id="4628" w:name="_Toc218597775"/>
      <w:bookmarkEnd w:id="4624"/>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625"/>
      <w:bookmarkEnd w:id="4626"/>
      <w:bookmarkEnd w:id="4627"/>
      <w:r w:rsidR="005202BF" w:rsidRPr="00C6761E">
        <w:rPr>
          <w:lang w:eastAsia="zh-CN"/>
        </w:rPr>
        <w:t>5106</w:t>
      </w:r>
      <w:bookmarkEnd w:id="4628"/>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lastRenderedPageBreak/>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629" w:name="_CRFigure11_3_28_1"/>
      <w:r w:rsidRPr="00C6761E">
        <w:t>Figure </w:t>
      </w:r>
      <w:bookmarkEnd w:id="4629"/>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630" w:name="_CRTable11_3_28_1"/>
      <w:r w:rsidRPr="00C6761E">
        <w:t>Table </w:t>
      </w:r>
      <w:bookmarkEnd w:id="4630"/>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631" w:name="_CR11_3_29"/>
      <w:bookmarkStart w:id="4632" w:name="_Toc218597776"/>
      <w:bookmarkEnd w:id="4631"/>
      <w:r w:rsidRPr="00C6761E">
        <w:rPr>
          <w:lang w:eastAsia="zh-CN"/>
        </w:rPr>
        <w:t>11.3.</w:t>
      </w:r>
      <w:r w:rsidR="007E1AB9" w:rsidRPr="00C6761E">
        <w:rPr>
          <w:lang w:eastAsia="zh-CN"/>
        </w:rPr>
        <w:t>29</w:t>
      </w:r>
      <w:r w:rsidRPr="00C6761E">
        <w:rPr>
          <w:lang w:eastAsia="zh-CN"/>
        </w:rPr>
        <w:tab/>
        <w:t>PC5 QoS rules</w:t>
      </w:r>
      <w:bookmarkEnd w:id="4632"/>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633"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633"/>
    <w:p w14:paraId="395BAAD1" w14:textId="334A3506" w:rsidR="004E2542" w:rsidRPr="00C6761E" w:rsidRDefault="004E2542" w:rsidP="009875A8">
      <w:pPr>
        <w:pStyle w:val="TF"/>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634"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635" w:name="_CRFigure11_3_29_2"/>
      <w:bookmarkEnd w:id="4634"/>
      <w:r w:rsidRPr="00C6761E">
        <w:t>Figure </w:t>
      </w:r>
      <w:bookmarkEnd w:id="4635"/>
      <w:r w:rsidRPr="00C6761E">
        <w:t>11.3.</w:t>
      </w:r>
      <w:r w:rsidR="007E1AB9" w:rsidRPr="00C6761E">
        <w:t>29</w:t>
      </w:r>
      <w:r w:rsidRPr="00C6761E">
        <w:t>.2: PC5 QoS rule (u=a+2 or u=b)</w:t>
      </w: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636"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637" w:name="_CRFigure11_3_29_3"/>
      <w:bookmarkEnd w:id="4636"/>
      <w:r w:rsidRPr="00C6761E">
        <w:t>Figure </w:t>
      </w:r>
      <w:bookmarkEnd w:id="4637"/>
      <w:r w:rsidRPr="00C6761E">
        <w:t>11.3.</w:t>
      </w:r>
      <w:r w:rsidR="007E1AB9" w:rsidRPr="00C6761E">
        <w:t>29</w:t>
      </w:r>
      <w:r w:rsidRPr="00C6761E">
        <w:t>.3: Packet filter list when the rule operation is "modify existing PC5 QoS rule and delete packet filters" (m=N+7)</w:t>
      </w: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638"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639" w:name="_CRFigure11_3_29_4"/>
      <w:bookmarkEnd w:id="4638"/>
      <w:r w:rsidRPr="00C6761E">
        <w:t>Figure </w:t>
      </w:r>
      <w:bookmarkEnd w:id="4639"/>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640" w:name="_CRTable11_3_29_1"/>
      <w:r w:rsidRPr="00C6761E">
        <w:lastRenderedPageBreak/>
        <w:t>Table </w:t>
      </w:r>
      <w:bookmarkEnd w:id="4640"/>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5D53EF">
            <w:pPr>
              <w:pStyle w:val="TAL"/>
            </w:pPr>
            <w:r w:rsidRPr="00C6761E">
              <w:lastRenderedPageBreak/>
              <w:t>PC5 QoS rule identifier (octet 4)</w:t>
            </w:r>
          </w:p>
          <w:p w14:paraId="24E9F630" w14:textId="77777777" w:rsidR="00C74BEB" w:rsidRPr="00C6761E" w:rsidRDefault="00C74BEB" w:rsidP="005D53EF">
            <w:pPr>
              <w:pStyle w:val="TAL"/>
            </w:pPr>
            <w:r w:rsidRPr="00C6761E">
              <w:t>The PC5 QoS rule identifier field is used to identify the PC5 QoS rule.</w:t>
            </w:r>
          </w:p>
          <w:p w14:paraId="3E965652" w14:textId="77777777" w:rsidR="00C74BEB" w:rsidRPr="00C6761E" w:rsidRDefault="00C74BEB" w:rsidP="005D53EF">
            <w:pPr>
              <w:pStyle w:val="TAL"/>
            </w:pPr>
            <w:r w:rsidRPr="00C6761E">
              <w:t>Bits</w:t>
            </w:r>
          </w:p>
          <w:p w14:paraId="287A5B30" w14:textId="77777777" w:rsidR="00C74BEB" w:rsidRPr="00C6761E" w:rsidRDefault="00C74BEB" w:rsidP="005D53EF">
            <w:pPr>
              <w:pStyle w:val="TAL"/>
            </w:pPr>
            <w:r w:rsidRPr="00C6761E">
              <w:t>8 7 6 5 4 3 2 1</w:t>
            </w:r>
          </w:p>
          <w:p w14:paraId="7908FA47" w14:textId="77777777" w:rsidR="00C74BEB" w:rsidRPr="00C6761E" w:rsidRDefault="00C74BEB" w:rsidP="005D53EF">
            <w:pPr>
              <w:pStyle w:val="TAL"/>
            </w:pPr>
            <w:r w:rsidRPr="00C6761E">
              <w:t>0 0 0 0 0 0 0 0</w:t>
            </w:r>
            <w:r w:rsidRPr="00C6761E">
              <w:tab/>
              <w:t>no PC5 QoS rule identifier assigned</w:t>
            </w:r>
          </w:p>
          <w:p w14:paraId="68767EAF" w14:textId="77777777" w:rsidR="00C74BEB" w:rsidRPr="00C6761E" w:rsidRDefault="00C74BEB" w:rsidP="005D53EF">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5D53EF">
            <w:pPr>
              <w:pStyle w:val="TAL"/>
            </w:pPr>
            <w:r w:rsidRPr="00C6761E">
              <w:tab/>
              <w:t>to</w:t>
            </w:r>
          </w:p>
          <w:p w14:paraId="4C205047" w14:textId="77777777" w:rsidR="00C74BEB" w:rsidRPr="00C6761E" w:rsidRDefault="00C74BEB" w:rsidP="005D53EF">
            <w:pPr>
              <w:pStyle w:val="TAL"/>
            </w:pPr>
            <w:r w:rsidRPr="00C6761E">
              <w:t>1 1 1 1 1 1 1 1</w:t>
            </w:r>
            <w:r w:rsidRPr="00C6761E">
              <w:tab/>
              <w:t>PQRI 255</w:t>
            </w:r>
          </w:p>
          <w:p w14:paraId="0EB482FF" w14:textId="77777777" w:rsidR="00C74BEB" w:rsidRPr="00C6761E" w:rsidRDefault="00C74BEB" w:rsidP="005D53EF">
            <w:pPr>
              <w:pStyle w:val="TAL"/>
            </w:pPr>
            <w:r w:rsidRPr="00C6761E">
              <w:t>The target UE shall not set the PQRI value to 0.</w:t>
            </w:r>
          </w:p>
          <w:p w14:paraId="3E1223E3" w14:textId="77777777" w:rsidR="00C74BEB" w:rsidRPr="00C6761E" w:rsidRDefault="00C74BEB" w:rsidP="005D53EF">
            <w:pPr>
              <w:pStyle w:val="TAL"/>
            </w:pPr>
          </w:p>
          <w:p w14:paraId="58F79E98" w14:textId="77777777" w:rsidR="00C74BEB" w:rsidRPr="00C6761E" w:rsidRDefault="00C74BEB" w:rsidP="005D53EF">
            <w:pPr>
              <w:pStyle w:val="TAL"/>
            </w:pPr>
          </w:p>
          <w:p w14:paraId="2E8C12F9" w14:textId="77777777" w:rsidR="00C74BEB" w:rsidRPr="00C6761E" w:rsidRDefault="00C74BEB" w:rsidP="005D53EF">
            <w:pPr>
              <w:pStyle w:val="TAL"/>
            </w:pPr>
            <w:r w:rsidRPr="00C6761E">
              <w:t>PC5 QoS rule precedence (octet a+1)</w:t>
            </w:r>
          </w:p>
          <w:p w14:paraId="4EC0A78F" w14:textId="77777777" w:rsidR="00C74BEB" w:rsidRPr="00C6761E" w:rsidRDefault="00C74BEB" w:rsidP="005D53EF">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5D53EF">
            <w:pPr>
              <w:pStyle w:val="TAL"/>
            </w:pPr>
          </w:p>
          <w:p w14:paraId="362FE722" w14:textId="77777777" w:rsidR="00C74BEB" w:rsidRPr="00C6761E" w:rsidRDefault="00C74BEB" w:rsidP="005D53EF">
            <w:pPr>
              <w:pStyle w:val="TAL"/>
            </w:pPr>
            <w:r w:rsidRPr="00C6761E">
              <w:t>PC5 QoS flow identifier (PQFI) (bits 6 to 1 of octet a+2) (see NOTE 1)</w:t>
            </w:r>
          </w:p>
          <w:p w14:paraId="66C2DE9D" w14:textId="77777777" w:rsidR="00C74BEB" w:rsidRPr="00C6761E" w:rsidRDefault="00C74BEB" w:rsidP="005D53EF">
            <w:pPr>
              <w:pStyle w:val="TAL"/>
            </w:pPr>
            <w:r w:rsidRPr="00C6761E">
              <w:t>The PC5 QoS flow identifier (PQFI) field contains the PC5 QoS flow identifier.</w:t>
            </w:r>
          </w:p>
          <w:p w14:paraId="5CE31004" w14:textId="77777777" w:rsidR="00C74BEB" w:rsidRPr="00C6761E" w:rsidRDefault="00C74BEB" w:rsidP="005D53EF">
            <w:pPr>
              <w:pStyle w:val="TAL"/>
            </w:pPr>
            <w:r w:rsidRPr="00C6761E">
              <w:t>Bits</w:t>
            </w:r>
          </w:p>
          <w:p w14:paraId="0DEA4146" w14:textId="77777777" w:rsidR="00C74BEB" w:rsidRPr="00C6761E" w:rsidRDefault="00C74BEB" w:rsidP="005D53EF">
            <w:pPr>
              <w:pStyle w:val="TAL"/>
            </w:pPr>
            <w:r w:rsidRPr="00C6761E">
              <w:t>6 5 4 3 2 1</w:t>
            </w:r>
          </w:p>
          <w:p w14:paraId="6ED6C968" w14:textId="77777777" w:rsidR="00C74BEB" w:rsidRPr="00C6761E" w:rsidRDefault="00C74BEB" w:rsidP="005D53EF">
            <w:pPr>
              <w:pStyle w:val="TAL"/>
            </w:pPr>
            <w:r w:rsidRPr="00C6761E">
              <w:t>0 0 0 0 0 0</w:t>
            </w:r>
            <w:r w:rsidRPr="00C6761E">
              <w:tab/>
              <w:t>no PC5 QoS flow identifier assigned</w:t>
            </w:r>
          </w:p>
          <w:p w14:paraId="40F996B7" w14:textId="77777777" w:rsidR="00C74BEB" w:rsidRPr="00C6761E" w:rsidRDefault="00C74BEB" w:rsidP="005D53EF">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5D53EF">
            <w:pPr>
              <w:pStyle w:val="TAL"/>
            </w:pPr>
            <w:r w:rsidRPr="00C6761E">
              <w:tab/>
              <w:t>to</w:t>
            </w:r>
          </w:p>
          <w:p w14:paraId="219774B5" w14:textId="77777777" w:rsidR="00C74BEB" w:rsidRPr="00C6761E" w:rsidRDefault="00C74BEB" w:rsidP="005D53EF">
            <w:pPr>
              <w:pStyle w:val="TAL"/>
            </w:pPr>
            <w:r w:rsidRPr="00C6761E">
              <w:t>1 1 1 1 1 1</w:t>
            </w:r>
            <w:r w:rsidRPr="00C6761E">
              <w:tab/>
              <w:t>PQFI 63</w:t>
            </w:r>
          </w:p>
          <w:p w14:paraId="4A651ABF" w14:textId="77777777" w:rsidR="00C74BEB" w:rsidRPr="00C6761E" w:rsidRDefault="00C74BEB" w:rsidP="005D53EF">
            <w:pPr>
              <w:pStyle w:val="TAL"/>
            </w:pPr>
            <w:r w:rsidRPr="00C6761E">
              <w:t>The target UE shall not set the PQFI value to 0.</w:t>
            </w:r>
          </w:p>
          <w:p w14:paraId="23BFE6CF" w14:textId="77777777" w:rsidR="00C74BEB" w:rsidRPr="00C6761E" w:rsidRDefault="00C74BEB" w:rsidP="005D53EF">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5D53EF">
            <w:pPr>
              <w:pStyle w:val="TAL"/>
            </w:pPr>
            <w:r w:rsidRPr="00C6761E">
              <w:br/>
              <w:t>DQR bit (bit 5 of octet 7)</w:t>
            </w:r>
          </w:p>
          <w:p w14:paraId="5039A7DD" w14:textId="77777777" w:rsidR="00C74BEB" w:rsidRPr="00C6761E" w:rsidRDefault="00C74BEB" w:rsidP="005D53EF">
            <w:pPr>
              <w:pStyle w:val="TAL"/>
            </w:pPr>
            <w:r w:rsidRPr="00C6761E">
              <w:t>The DQR bit indicates whether the PC5 QoS rule is the default PC5 QoS rule and it is encoded as follows:</w:t>
            </w:r>
          </w:p>
          <w:p w14:paraId="4EE9A7C5" w14:textId="77777777" w:rsidR="00C74BEB" w:rsidRPr="00C6761E" w:rsidRDefault="00C74BEB" w:rsidP="005D53EF">
            <w:pPr>
              <w:pStyle w:val="TAL"/>
            </w:pPr>
            <w:r w:rsidRPr="00C6761E">
              <w:t>Bit</w:t>
            </w:r>
          </w:p>
          <w:p w14:paraId="74D60C47" w14:textId="77777777" w:rsidR="00C74BEB" w:rsidRPr="00C6761E" w:rsidRDefault="00C74BEB" w:rsidP="005D53EF">
            <w:pPr>
              <w:pStyle w:val="TAL"/>
            </w:pPr>
            <w:r w:rsidRPr="00C6761E">
              <w:t>5</w:t>
            </w:r>
          </w:p>
          <w:p w14:paraId="52A1E638" w14:textId="77777777" w:rsidR="00C74BEB" w:rsidRPr="00C6761E" w:rsidRDefault="00C74BEB" w:rsidP="005D53EF">
            <w:pPr>
              <w:pStyle w:val="TAL"/>
            </w:pPr>
            <w:r w:rsidRPr="00C6761E">
              <w:t>0</w:t>
            </w:r>
            <w:r w:rsidRPr="00C6761E">
              <w:tab/>
              <w:t>the PC5 QoS rule is not the default PC5 QoS rule.</w:t>
            </w:r>
          </w:p>
          <w:p w14:paraId="2809D7E0" w14:textId="77777777" w:rsidR="00C74BEB" w:rsidRPr="00C6761E" w:rsidRDefault="00C74BEB" w:rsidP="005D53EF">
            <w:pPr>
              <w:pStyle w:val="TAL"/>
            </w:pPr>
            <w:r w:rsidRPr="00C6761E">
              <w:t>1</w:t>
            </w:r>
            <w:r w:rsidRPr="00C6761E">
              <w:tab/>
              <w:t>the PC5 QoS rule is the default PC5 QoS rule.</w:t>
            </w:r>
          </w:p>
          <w:p w14:paraId="1CAB6493" w14:textId="77777777" w:rsidR="00C74BEB" w:rsidRPr="00C6761E" w:rsidRDefault="00C74BEB" w:rsidP="005D53EF">
            <w:pPr>
              <w:pStyle w:val="TAL"/>
            </w:pPr>
          </w:p>
          <w:p w14:paraId="763E17B7" w14:textId="77777777" w:rsidR="00C74BEB" w:rsidRPr="00C6761E" w:rsidRDefault="00C74BEB" w:rsidP="005D53EF">
            <w:pPr>
              <w:pStyle w:val="TAL"/>
            </w:pPr>
            <w:r w:rsidRPr="00C6761E">
              <w:t>Rule operation code (bits 8 to 6 of octet 7)</w:t>
            </w:r>
            <w:r w:rsidRPr="00C6761E">
              <w:br/>
              <w:t>Bits</w:t>
            </w:r>
            <w:r w:rsidRPr="00C6761E">
              <w:br/>
              <w:t>8 7 6</w:t>
            </w:r>
          </w:p>
          <w:p w14:paraId="4720D026" w14:textId="77777777" w:rsidR="00C74BEB" w:rsidRPr="00C6761E" w:rsidRDefault="00C74BEB" w:rsidP="005D53EF">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5D53EF">
            <w:pPr>
              <w:pStyle w:val="TAL"/>
            </w:pPr>
            <w:r w:rsidRPr="00C6761E">
              <w:t>0 1 0</w:t>
            </w:r>
            <w:r w:rsidRPr="00C6761E">
              <w:tab/>
              <w:t>Delete existing PC5 QoS rule</w:t>
            </w:r>
          </w:p>
          <w:p w14:paraId="75A345EB" w14:textId="77777777" w:rsidR="00C74BEB" w:rsidRPr="00C6761E" w:rsidRDefault="00C74BEB" w:rsidP="005D53EF">
            <w:pPr>
              <w:pStyle w:val="TAL"/>
            </w:pPr>
            <w:r w:rsidRPr="00C6761E">
              <w:t>0 1 1</w:t>
            </w:r>
            <w:r w:rsidRPr="00C6761E">
              <w:tab/>
              <w:t>Modify existing PC5 QoS rule and add packet filters</w:t>
            </w:r>
          </w:p>
          <w:p w14:paraId="13BE40EF" w14:textId="77777777" w:rsidR="00C74BEB" w:rsidRPr="00C6761E" w:rsidRDefault="00C74BEB" w:rsidP="005D53EF">
            <w:pPr>
              <w:pStyle w:val="TAL"/>
            </w:pPr>
            <w:r w:rsidRPr="00C6761E">
              <w:t>1 0 0</w:t>
            </w:r>
            <w:r w:rsidRPr="00C6761E">
              <w:tab/>
              <w:t>Modify existing PC5 QoS rule and replace all packet filters</w:t>
            </w:r>
          </w:p>
          <w:p w14:paraId="04CDCE58" w14:textId="77777777" w:rsidR="00C74BEB" w:rsidRPr="00C6761E" w:rsidRDefault="00C74BEB" w:rsidP="005D53EF">
            <w:pPr>
              <w:pStyle w:val="TAL"/>
            </w:pPr>
            <w:r w:rsidRPr="00C6761E">
              <w:t>1 0 1</w:t>
            </w:r>
            <w:r w:rsidRPr="00C6761E">
              <w:tab/>
              <w:t>Modify existing PC5 QoS rule and delete packet filters</w:t>
            </w:r>
          </w:p>
          <w:p w14:paraId="6671BE50" w14:textId="77777777" w:rsidR="00C74BEB" w:rsidRPr="00C6761E" w:rsidRDefault="00C74BEB" w:rsidP="005D53EF">
            <w:pPr>
              <w:pStyle w:val="TAL"/>
            </w:pPr>
            <w:r w:rsidRPr="00C6761E">
              <w:t>1 1 0</w:t>
            </w:r>
            <w:r w:rsidRPr="00C6761E">
              <w:tab/>
              <w:t>Modify existing PC5 QoS rule without modifying packet filters</w:t>
            </w:r>
          </w:p>
          <w:p w14:paraId="349EF3AE" w14:textId="77777777" w:rsidR="00C74BEB" w:rsidRPr="00C6761E" w:rsidRDefault="00C74BEB" w:rsidP="005D53EF">
            <w:pPr>
              <w:pStyle w:val="TAL"/>
            </w:pPr>
            <w:r w:rsidRPr="00C6761E">
              <w:t>1 1 1</w:t>
            </w:r>
            <w:r w:rsidRPr="00C6761E">
              <w:tab/>
              <w:t>Reserved</w:t>
            </w:r>
          </w:p>
          <w:p w14:paraId="50F73446" w14:textId="77777777" w:rsidR="00C74BEB" w:rsidRPr="00C6761E" w:rsidRDefault="00C74BEB" w:rsidP="005D53EF">
            <w:pPr>
              <w:pStyle w:val="TAL"/>
            </w:pPr>
          </w:p>
          <w:p w14:paraId="369D4802" w14:textId="77777777" w:rsidR="00C74BEB" w:rsidRPr="00C6761E" w:rsidRDefault="00C74BEB" w:rsidP="005D53EF">
            <w:pPr>
              <w:pStyle w:val="TAL"/>
              <w:rPr>
                <w:lang w:eastAsia="zh-CN"/>
              </w:rPr>
            </w:pPr>
            <w:r w:rsidRPr="00C6761E">
              <w:rPr>
                <w:lang w:eastAsia="zh-CN"/>
              </w:rPr>
              <w:t>ProSe identifier (octets a+3 to b) (NOTE 2)</w:t>
            </w:r>
          </w:p>
          <w:p w14:paraId="4AE041C1" w14:textId="77777777" w:rsidR="00C74BEB" w:rsidRPr="00C6761E" w:rsidRDefault="00C74BEB" w:rsidP="005D53EF">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5D53EF">
            <w:pPr>
              <w:pStyle w:val="TAL"/>
            </w:pPr>
            <w:r w:rsidRPr="00C6761E">
              <w:br/>
              <w:t>Number of packet filters (bits 4 to 1 of octet 7)</w:t>
            </w:r>
          </w:p>
          <w:p w14:paraId="04198E6C" w14:textId="77777777" w:rsidR="00C74BEB" w:rsidRPr="00C6761E" w:rsidRDefault="00C74BEB" w:rsidP="005D53EF">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5D53EF">
            <w:pPr>
              <w:pStyle w:val="TAL"/>
            </w:pPr>
          </w:p>
          <w:p w14:paraId="4640EDFA" w14:textId="77777777" w:rsidR="00C74BEB" w:rsidRPr="00C6761E" w:rsidRDefault="00C74BEB" w:rsidP="005D53EF">
            <w:pPr>
              <w:pStyle w:val="TAL"/>
            </w:pPr>
            <w:r w:rsidRPr="00C6761E">
              <w:t>Packet filter list (octets 8 to m)</w:t>
            </w:r>
          </w:p>
          <w:p w14:paraId="43F67C3E" w14:textId="77777777" w:rsidR="00C74BEB" w:rsidRPr="00C6761E" w:rsidRDefault="00C74BEB" w:rsidP="005D53EF">
            <w:pPr>
              <w:pStyle w:val="TAL"/>
            </w:pPr>
            <w:r w:rsidRPr="00C6761E">
              <w:t>The packet filter list contains a variable number of packet filters.</w:t>
            </w:r>
          </w:p>
          <w:p w14:paraId="620929FE" w14:textId="77777777" w:rsidR="00C74BEB" w:rsidRPr="00C6761E" w:rsidRDefault="00C74BEB" w:rsidP="005D53EF">
            <w:pPr>
              <w:pStyle w:val="TAL"/>
            </w:pPr>
          </w:p>
          <w:p w14:paraId="149CDC74" w14:textId="77777777" w:rsidR="00C74BEB" w:rsidRPr="00C6761E" w:rsidRDefault="00C74BEB" w:rsidP="005D53EF">
            <w:pPr>
              <w:pStyle w:val="TAL"/>
            </w:pPr>
            <w:r w:rsidRPr="00C6761E">
              <w:t>For the "delete existing PC5 QoS rule" operation, the length of PC5 QoS rule field is set to one.</w:t>
            </w:r>
          </w:p>
          <w:p w14:paraId="60C2062F" w14:textId="77777777" w:rsidR="00C74BEB" w:rsidRPr="00C6761E" w:rsidRDefault="00C74BEB" w:rsidP="005D53EF">
            <w:pPr>
              <w:pStyle w:val="TAL"/>
            </w:pPr>
          </w:p>
          <w:p w14:paraId="0E74342F" w14:textId="77777777" w:rsidR="00C74BEB" w:rsidRPr="00C6761E" w:rsidRDefault="00C74BEB" w:rsidP="005D53EF">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5D53EF">
            <w:pPr>
              <w:pStyle w:val="TAL"/>
            </w:pPr>
          </w:p>
          <w:p w14:paraId="51A3D00E" w14:textId="77777777" w:rsidR="00C74BEB" w:rsidRPr="00C6761E" w:rsidRDefault="00C74BEB" w:rsidP="005D53EF">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5D53EF">
            <w:pPr>
              <w:pStyle w:val="TAL"/>
            </w:pPr>
          </w:p>
          <w:p w14:paraId="61E96D92" w14:textId="77777777" w:rsidR="00C74BEB" w:rsidRPr="00C6761E" w:rsidRDefault="00C74BEB" w:rsidP="005D53EF">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5D53EF">
            <w:pPr>
              <w:pStyle w:val="TAL"/>
            </w:pPr>
          </w:p>
          <w:p w14:paraId="281645AE" w14:textId="77777777" w:rsidR="00C74BEB" w:rsidRPr="00C6761E" w:rsidRDefault="00C74BEB" w:rsidP="005D53EF">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5D53EF">
            <w:pPr>
              <w:pStyle w:val="TAL"/>
            </w:pPr>
          </w:p>
          <w:p w14:paraId="1F78A7D4" w14:textId="77777777" w:rsidR="00C74BEB" w:rsidRPr="00C6761E" w:rsidRDefault="00C74BEB" w:rsidP="005D53EF">
            <w:pPr>
              <w:pStyle w:val="TAL"/>
            </w:pPr>
            <w:r w:rsidRPr="00C6761E">
              <w:t>Each packet filter is of variable length and consists of</w:t>
            </w:r>
          </w:p>
          <w:p w14:paraId="72CB2417" w14:textId="77777777" w:rsidR="00C74BEB" w:rsidRPr="00C6761E" w:rsidRDefault="00C74BEB" w:rsidP="005D53EF">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5D53EF">
            <w:pPr>
              <w:pStyle w:val="TAL"/>
            </w:pPr>
          </w:p>
          <w:p w14:paraId="53BCC014" w14:textId="77777777" w:rsidR="00C74BEB" w:rsidRPr="00C6761E" w:rsidRDefault="00C74BEB" w:rsidP="005D53EF">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5D53EF">
            <w:pPr>
              <w:pStyle w:val="TAL"/>
            </w:pPr>
          </w:p>
          <w:p w14:paraId="23CA692C" w14:textId="77777777" w:rsidR="00C74BEB" w:rsidRPr="00C6761E" w:rsidRDefault="00C74BEB" w:rsidP="005D53EF">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5D53EF">
            <w:pPr>
              <w:pStyle w:val="TAL"/>
            </w:pPr>
          </w:p>
          <w:p w14:paraId="3029DFBA" w14:textId="77777777" w:rsidR="00C74BEB" w:rsidRPr="00C6761E" w:rsidRDefault="00C74BEB" w:rsidP="005D53EF">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5D53EF">
            <w:pPr>
              <w:pStyle w:val="TAL"/>
            </w:pPr>
          </w:p>
          <w:p w14:paraId="20035844" w14:textId="77777777" w:rsidR="00C74BEB" w:rsidRPr="00C6761E" w:rsidRDefault="00C74BEB" w:rsidP="005D53EF">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5D53EF">
            <w:pPr>
              <w:pStyle w:val="TAL"/>
            </w:pPr>
          </w:p>
          <w:p w14:paraId="1ED9B416" w14:textId="77777777" w:rsidR="00C74BEB" w:rsidRPr="00C6761E" w:rsidRDefault="00C74BEB" w:rsidP="005D53EF">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5D53EF">
            <w:pPr>
              <w:pStyle w:val="TAL"/>
            </w:pPr>
          </w:p>
          <w:p w14:paraId="11A8A118" w14:textId="77777777" w:rsidR="00C74BEB" w:rsidRPr="00C6761E" w:rsidRDefault="00C74BEB" w:rsidP="005D53EF">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5D53EF">
            <w:pPr>
              <w:pStyle w:val="TAL"/>
            </w:pPr>
          </w:p>
          <w:p w14:paraId="55382418" w14:textId="77777777" w:rsidR="00C74BEB" w:rsidRPr="00C6761E" w:rsidRDefault="00C74BEB" w:rsidP="005D53EF">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5D53EF">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5D53EF">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5D53EF">
            <w:pPr>
              <w:pStyle w:val="TAL"/>
            </w:pPr>
            <w:r w:rsidRPr="00C6761E">
              <w:t>All other values are reserved.</w:t>
            </w:r>
          </w:p>
          <w:p w14:paraId="61881955" w14:textId="77777777" w:rsidR="00C74BEB" w:rsidRPr="00C6761E" w:rsidRDefault="00C74BEB" w:rsidP="005D53EF">
            <w:pPr>
              <w:pStyle w:val="TAL"/>
            </w:pPr>
          </w:p>
          <w:p w14:paraId="3D40BBE7" w14:textId="77777777" w:rsidR="00C74BEB" w:rsidRPr="00C6761E" w:rsidRDefault="00C74BEB" w:rsidP="005D53EF">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5D53EF">
            <w:pPr>
              <w:pStyle w:val="TAL"/>
            </w:pPr>
          </w:p>
          <w:p w14:paraId="6E1390B9" w14:textId="77777777" w:rsidR="00C74BEB" w:rsidRPr="00C6761E" w:rsidRDefault="00C74BEB" w:rsidP="005D53EF">
            <w:pPr>
              <w:pStyle w:val="TAL"/>
            </w:pPr>
            <w:r w:rsidRPr="00C6761E">
              <w:t>For "match-all type", the packet filter component shall not include the packet filter component value field.</w:t>
            </w:r>
          </w:p>
          <w:p w14:paraId="7FA40210" w14:textId="77777777" w:rsidR="00C74BEB" w:rsidRPr="00C6761E" w:rsidRDefault="00C74BEB" w:rsidP="005D53EF">
            <w:pPr>
              <w:pStyle w:val="TAL"/>
            </w:pPr>
          </w:p>
          <w:p w14:paraId="51F01F91" w14:textId="77777777" w:rsidR="00C74BEB" w:rsidRPr="00C6761E" w:rsidRDefault="00C74BEB" w:rsidP="005D53EF">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5D53EF">
            <w:pPr>
              <w:pStyle w:val="TAL"/>
            </w:pPr>
          </w:p>
          <w:p w14:paraId="5459088A" w14:textId="77777777" w:rsidR="00C74BEB" w:rsidRPr="00C6761E" w:rsidRDefault="00C74BEB" w:rsidP="005D53EF">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5D53EF">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5D53EF">
            <w:pPr>
              <w:pStyle w:val="TAL"/>
            </w:pPr>
          </w:p>
          <w:p w14:paraId="2B1FCECA" w14:textId="77777777" w:rsidR="00C74BEB" w:rsidRPr="00C6761E" w:rsidRDefault="00C74BEB" w:rsidP="005D53EF">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5D53EF">
            <w:pPr>
              <w:pStyle w:val="TAL"/>
            </w:pPr>
          </w:p>
          <w:p w14:paraId="67C79021" w14:textId="77777777" w:rsidR="00C74BEB" w:rsidRPr="00C6761E" w:rsidRDefault="00C74BEB" w:rsidP="005D53EF">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5D53EF">
            <w:pPr>
              <w:pStyle w:val="TAL"/>
            </w:pPr>
          </w:p>
          <w:p w14:paraId="5907002F" w14:textId="77777777" w:rsidR="00C74BEB" w:rsidRPr="00C6761E" w:rsidRDefault="00C74BEB" w:rsidP="005D53EF">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5D53EF">
            <w:pPr>
              <w:pStyle w:val="TAL"/>
            </w:pPr>
          </w:p>
          <w:p w14:paraId="75CF418A" w14:textId="77777777" w:rsidR="00C74BEB" w:rsidRPr="00C6761E" w:rsidRDefault="00C74BEB" w:rsidP="005D53EF">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5D53EF">
            <w:pPr>
              <w:pStyle w:val="TAL"/>
            </w:pPr>
          </w:p>
          <w:p w14:paraId="77F7F2F4" w14:textId="77777777" w:rsidR="00C74BEB" w:rsidRPr="00C6761E" w:rsidRDefault="00C74BEB" w:rsidP="005D53EF">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5D53EF">
            <w:pPr>
              <w:pStyle w:val="TAL"/>
            </w:pPr>
          </w:p>
          <w:p w14:paraId="20EECFF2" w14:textId="77777777" w:rsidR="00C74BEB" w:rsidRPr="00C6761E" w:rsidRDefault="00C74BEB" w:rsidP="005D53EF">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5D53EF">
            <w:pPr>
              <w:pStyle w:val="TAL"/>
            </w:pPr>
          </w:p>
          <w:p w14:paraId="5D757DE5" w14:textId="77777777" w:rsidR="00C74BEB" w:rsidRPr="00C6761E" w:rsidRDefault="00C74BEB" w:rsidP="005D53EF">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5D53EF">
            <w:pPr>
              <w:pStyle w:val="TAL"/>
            </w:pPr>
          </w:p>
          <w:p w14:paraId="5CD00BF0" w14:textId="77777777" w:rsidR="00C74BEB" w:rsidRPr="00C6761E" w:rsidRDefault="00C74BEB" w:rsidP="005D53EF">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5D53EF">
            <w:pPr>
              <w:pStyle w:val="TAL"/>
            </w:pPr>
          </w:p>
          <w:p w14:paraId="6BC53A7B" w14:textId="77777777" w:rsidR="00C74BEB" w:rsidRPr="00C6761E" w:rsidRDefault="00C74BEB" w:rsidP="005D53EF">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5D53EF">
            <w:pPr>
              <w:pStyle w:val="TAL"/>
            </w:pPr>
          </w:p>
          <w:p w14:paraId="1FB714EC" w14:textId="77777777" w:rsidR="00C74BEB" w:rsidRPr="00C6761E" w:rsidRDefault="00C74BEB" w:rsidP="005D53EF">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5D53EF">
            <w:pPr>
              <w:pStyle w:val="TAL"/>
            </w:pPr>
          </w:p>
          <w:p w14:paraId="1B20A3F4" w14:textId="77777777" w:rsidR="00C74BEB" w:rsidRPr="00C6761E" w:rsidRDefault="00C74BEB" w:rsidP="005D53EF">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5D53EF">
            <w:pPr>
              <w:pStyle w:val="TAL"/>
            </w:pPr>
          </w:p>
          <w:p w14:paraId="52306F97" w14:textId="77777777" w:rsidR="00C74BEB" w:rsidRPr="00C6761E" w:rsidRDefault="00C74BEB" w:rsidP="005D53EF">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5D53EF">
            <w:pPr>
              <w:pStyle w:val="TAL"/>
            </w:pPr>
          </w:p>
          <w:p w14:paraId="56E74E69" w14:textId="77777777" w:rsidR="00C74BEB" w:rsidRPr="00C6761E" w:rsidRDefault="00C74BEB" w:rsidP="005D53EF">
            <w:pPr>
              <w:pStyle w:val="TAL"/>
            </w:pPr>
            <w:r w:rsidRPr="00C6761E">
              <w:t>For "Ethertype type", the packet filter component value field shall be encoded as two octets which specify an ethertype.</w:t>
            </w:r>
          </w:p>
          <w:p w14:paraId="02B80217" w14:textId="77777777" w:rsidR="00C74BEB" w:rsidRPr="00C6761E" w:rsidRDefault="00C74BEB" w:rsidP="005D53EF">
            <w:pPr>
              <w:pStyle w:val="TAL"/>
            </w:pPr>
          </w:p>
          <w:p w14:paraId="6834EE11" w14:textId="77777777" w:rsidR="00C74BEB" w:rsidRPr="00C6761E" w:rsidRDefault="00C74BEB" w:rsidP="005D53EF">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5D53EF">
            <w:pPr>
              <w:pStyle w:val="TAL"/>
            </w:pPr>
          </w:p>
          <w:p w14:paraId="31C63A58" w14:textId="77777777" w:rsidR="00C74BEB" w:rsidRPr="00C6761E" w:rsidRDefault="00C74BEB" w:rsidP="005D53EF">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5D53EF">
            <w:pPr>
              <w:pStyle w:val="TAL"/>
              <w:rPr>
                <w:lang w:eastAsia="zh-CN"/>
              </w:rPr>
            </w:pPr>
          </w:p>
          <w:p w14:paraId="007E9324" w14:textId="77777777" w:rsidR="00C74BEB" w:rsidRPr="00C6761E" w:rsidRDefault="00C74BEB" w:rsidP="005D53EF">
            <w:pPr>
              <w:pStyle w:val="TAL"/>
            </w:pPr>
            <w:r w:rsidRPr="00C6761E">
              <w:t>For "ProSe identifier", the packet filter component value field shall be encoded as defined in clause 11.3.3.</w:t>
            </w:r>
          </w:p>
          <w:p w14:paraId="12DF6FAC" w14:textId="77777777" w:rsidR="00C74BEB" w:rsidRPr="00C6761E" w:rsidRDefault="00C74BEB" w:rsidP="005D53EF">
            <w:pPr>
              <w:pStyle w:val="TAL"/>
              <w:rPr>
                <w:lang w:eastAsia="zh-CN"/>
              </w:rPr>
            </w:pPr>
          </w:p>
          <w:p w14:paraId="20CBD7AE" w14:textId="77777777" w:rsidR="00C74BEB" w:rsidRPr="00C6761E" w:rsidRDefault="00C74BEB" w:rsidP="005D53EF">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5D53EF">
            <w:pPr>
              <w:pStyle w:val="TAL"/>
            </w:pPr>
          </w:p>
          <w:p w14:paraId="60C27A89" w14:textId="77777777" w:rsidR="00C74BEB" w:rsidRPr="00C6761E" w:rsidRDefault="00C74BEB" w:rsidP="005D53EF">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5D53EF">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5D53EF">
            <w:pPr>
              <w:pStyle w:val="TAN"/>
            </w:pPr>
            <w:r w:rsidRPr="00C6761E">
              <w:lastRenderedPageBreak/>
              <w:t>NOTE 1:</w:t>
            </w:r>
            <w:r w:rsidRPr="00C6761E">
              <w:tab/>
              <w:t>Octet a+2 shall not be included without octet a+1.</w:t>
            </w:r>
          </w:p>
          <w:p w14:paraId="6252388B" w14:textId="77777777" w:rsidR="00C74BEB" w:rsidRPr="00C6761E" w:rsidRDefault="00C74BEB" w:rsidP="005D53EF">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641" w:name="_CR11_3_30"/>
      <w:bookmarkStart w:id="4642" w:name="_Toc218597777"/>
      <w:bookmarkEnd w:id="4641"/>
      <w:r w:rsidRPr="00C6761E">
        <w:t>11.3.</w:t>
      </w:r>
      <w:r w:rsidR="00634B9A" w:rsidRPr="00C6761E">
        <w:t>30</w:t>
      </w:r>
      <w:r w:rsidRPr="00C6761E">
        <w:tab/>
        <w:t>5GS mobile identity</w:t>
      </w:r>
      <w:bookmarkEnd w:id="4642"/>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643" w:name="_CR11_3_31"/>
      <w:bookmarkStart w:id="4644" w:name="_Toc218597778"/>
      <w:bookmarkEnd w:id="4643"/>
      <w:r w:rsidRPr="00C6761E">
        <w:t>11.3.31</w:t>
      </w:r>
      <w:r w:rsidRPr="00C6761E">
        <w:tab/>
        <w:t>EAP message</w:t>
      </w:r>
      <w:bookmarkEnd w:id="4644"/>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645" w:name="_CR11_3_32"/>
      <w:bookmarkStart w:id="4646" w:name="_Toc218597779"/>
      <w:bookmarkEnd w:id="4645"/>
      <w:r w:rsidRPr="00C6761E">
        <w:t>11.3.32</w:t>
      </w:r>
      <w:r w:rsidRPr="00C6761E">
        <w:tab/>
        <w:t>User security key ID</w:t>
      </w:r>
      <w:bookmarkEnd w:id="4646"/>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5D53EF">
            <w:pPr>
              <w:pStyle w:val="TAC"/>
            </w:pPr>
            <w:r w:rsidRPr="00C6761E">
              <w:t>8</w:t>
            </w:r>
          </w:p>
        </w:tc>
        <w:tc>
          <w:tcPr>
            <w:tcW w:w="709" w:type="dxa"/>
            <w:tcBorders>
              <w:top w:val="nil"/>
              <w:left w:val="nil"/>
              <w:right w:val="nil"/>
            </w:tcBorders>
          </w:tcPr>
          <w:p w14:paraId="276CC771" w14:textId="77777777" w:rsidR="007F5A55" w:rsidRPr="00C6761E" w:rsidRDefault="007F5A55" w:rsidP="005D53EF">
            <w:pPr>
              <w:pStyle w:val="TAC"/>
            </w:pPr>
            <w:r w:rsidRPr="00C6761E">
              <w:t>7</w:t>
            </w:r>
          </w:p>
        </w:tc>
        <w:tc>
          <w:tcPr>
            <w:tcW w:w="709" w:type="dxa"/>
            <w:tcBorders>
              <w:top w:val="nil"/>
              <w:left w:val="nil"/>
              <w:right w:val="nil"/>
            </w:tcBorders>
          </w:tcPr>
          <w:p w14:paraId="132C0E59" w14:textId="77777777" w:rsidR="007F5A55" w:rsidRPr="00C6761E" w:rsidRDefault="007F5A55" w:rsidP="005D53EF">
            <w:pPr>
              <w:pStyle w:val="TAC"/>
            </w:pPr>
            <w:r w:rsidRPr="00C6761E">
              <w:t>6</w:t>
            </w:r>
          </w:p>
        </w:tc>
        <w:tc>
          <w:tcPr>
            <w:tcW w:w="708" w:type="dxa"/>
            <w:tcBorders>
              <w:top w:val="nil"/>
              <w:left w:val="nil"/>
              <w:right w:val="nil"/>
            </w:tcBorders>
          </w:tcPr>
          <w:p w14:paraId="1C2F2D13" w14:textId="77777777" w:rsidR="007F5A55" w:rsidRPr="00C6761E" w:rsidRDefault="007F5A55" w:rsidP="005D53EF">
            <w:pPr>
              <w:pStyle w:val="TAC"/>
            </w:pPr>
            <w:r w:rsidRPr="00C6761E">
              <w:t>5</w:t>
            </w:r>
          </w:p>
        </w:tc>
        <w:tc>
          <w:tcPr>
            <w:tcW w:w="925" w:type="dxa"/>
            <w:tcBorders>
              <w:top w:val="nil"/>
              <w:left w:val="nil"/>
              <w:right w:val="nil"/>
            </w:tcBorders>
          </w:tcPr>
          <w:p w14:paraId="58E0E2FB" w14:textId="77777777" w:rsidR="007F5A55" w:rsidRPr="00C6761E" w:rsidRDefault="007F5A55" w:rsidP="005D53EF">
            <w:pPr>
              <w:pStyle w:val="TAC"/>
            </w:pPr>
            <w:r w:rsidRPr="00C6761E">
              <w:t>4</w:t>
            </w:r>
          </w:p>
        </w:tc>
        <w:tc>
          <w:tcPr>
            <w:tcW w:w="635" w:type="dxa"/>
            <w:tcBorders>
              <w:top w:val="nil"/>
              <w:left w:val="nil"/>
              <w:right w:val="nil"/>
            </w:tcBorders>
          </w:tcPr>
          <w:p w14:paraId="4670900C" w14:textId="77777777" w:rsidR="007F5A55" w:rsidRPr="00C6761E" w:rsidRDefault="007F5A55" w:rsidP="005D53EF">
            <w:pPr>
              <w:pStyle w:val="TAC"/>
            </w:pPr>
            <w:r w:rsidRPr="00C6761E">
              <w:t>3</w:t>
            </w:r>
          </w:p>
        </w:tc>
        <w:tc>
          <w:tcPr>
            <w:tcW w:w="782" w:type="dxa"/>
            <w:tcBorders>
              <w:top w:val="nil"/>
              <w:left w:val="nil"/>
              <w:right w:val="nil"/>
            </w:tcBorders>
          </w:tcPr>
          <w:p w14:paraId="67530688" w14:textId="77777777" w:rsidR="007F5A55" w:rsidRPr="00C6761E" w:rsidRDefault="007F5A55" w:rsidP="005D53EF">
            <w:pPr>
              <w:pStyle w:val="TAC"/>
            </w:pPr>
            <w:r w:rsidRPr="00C6761E">
              <w:t>2</w:t>
            </w:r>
          </w:p>
        </w:tc>
        <w:tc>
          <w:tcPr>
            <w:tcW w:w="919" w:type="dxa"/>
            <w:tcBorders>
              <w:top w:val="nil"/>
              <w:left w:val="nil"/>
              <w:right w:val="nil"/>
            </w:tcBorders>
          </w:tcPr>
          <w:p w14:paraId="772E7801" w14:textId="77777777" w:rsidR="007F5A55" w:rsidRPr="00C6761E" w:rsidRDefault="007F5A55" w:rsidP="005D53EF">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5D53EF">
            <w:pPr>
              <w:pStyle w:val="TAL"/>
            </w:pPr>
          </w:p>
        </w:tc>
      </w:tr>
      <w:tr w:rsidR="007F5A55" w:rsidRPr="00C6761E" w14:paraId="0A6D751B" w14:textId="77777777" w:rsidTr="005D53EF">
        <w:trPr>
          <w:cantSplit/>
          <w:jc w:val="center"/>
        </w:trPr>
        <w:tc>
          <w:tcPr>
            <w:tcW w:w="6164" w:type="dxa"/>
            <w:gridSpan w:val="8"/>
          </w:tcPr>
          <w:p w14:paraId="28F819A6" w14:textId="18D16348" w:rsidR="007F5A55" w:rsidRPr="00C6761E" w:rsidRDefault="007F5A55" w:rsidP="005D53EF">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5D53EF">
            <w:pPr>
              <w:pStyle w:val="TAL"/>
            </w:pPr>
            <w:r w:rsidRPr="00C6761E">
              <w:t>octet 1</w:t>
            </w:r>
          </w:p>
        </w:tc>
      </w:tr>
      <w:tr w:rsidR="007F5A55" w:rsidRPr="00C6761E" w14:paraId="7D80B35E" w14:textId="77777777" w:rsidTr="005D53EF">
        <w:trPr>
          <w:cantSplit/>
          <w:jc w:val="center"/>
        </w:trPr>
        <w:tc>
          <w:tcPr>
            <w:tcW w:w="6164" w:type="dxa"/>
            <w:gridSpan w:val="8"/>
          </w:tcPr>
          <w:p w14:paraId="24323532" w14:textId="27031CBB" w:rsidR="007F5A55" w:rsidRPr="00C6761E" w:rsidRDefault="007F5A55" w:rsidP="005D53EF">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5D53EF">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5D53EF">
            <w:pPr>
              <w:pStyle w:val="TAC"/>
            </w:pPr>
            <w:r w:rsidRPr="00C6761E">
              <w:t>0</w:t>
            </w:r>
          </w:p>
          <w:p w14:paraId="15DBA6B0" w14:textId="77777777" w:rsidR="007F5A55" w:rsidRPr="00C6761E" w:rsidRDefault="007F5A55" w:rsidP="005D53EF">
            <w:pPr>
              <w:pStyle w:val="TAC"/>
            </w:pPr>
            <w:r w:rsidRPr="00C6761E">
              <w:t>Spare</w:t>
            </w:r>
          </w:p>
        </w:tc>
        <w:tc>
          <w:tcPr>
            <w:tcW w:w="709" w:type="dxa"/>
          </w:tcPr>
          <w:p w14:paraId="2696666F" w14:textId="77777777" w:rsidR="007F5A55" w:rsidRPr="00C6761E" w:rsidRDefault="007F5A55" w:rsidP="005D53EF">
            <w:pPr>
              <w:pStyle w:val="TAC"/>
            </w:pPr>
            <w:r w:rsidRPr="00C6761E">
              <w:t>0</w:t>
            </w:r>
          </w:p>
          <w:p w14:paraId="72E48883" w14:textId="77777777" w:rsidR="007F5A55" w:rsidRPr="00C6761E" w:rsidRDefault="007F5A55" w:rsidP="005D53EF">
            <w:pPr>
              <w:pStyle w:val="TAC"/>
            </w:pPr>
            <w:r w:rsidRPr="00C6761E">
              <w:t>Spare</w:t>
            </w:r>
          </w:p>
        </w:tc>
        <w:tc>
          <w:tcPr>
            <w:tcW w:w="709" w:type="dxa"/>
          </w:tcPr>
          <w:p w14:paraId="445601C6" w14:textId="77777777" w:rsidR="007F5A55" w:rsidRPr="00C6761E" w:rsidRDefault="007F5A55" w:rsidP="005D53EF">
            <w:pPr>
              <w:pStyle w:val="TAC"/>
            </w:pPr>
            <w:r w:rsidRPr="00C6761E">
              <w:t>0</w:t>
            </w:r>
          </w:p>
          <w:p w14:paraId="328EF042" w14:textId="77777777" w:rsidR="007F5A55" w:rsidRPr="00C6761E" w:rsidRDefault="007F5A55" w:rsidP="005D53EF">
            <w:pPr>
              <w:pStyle w:val="TAC"/>
            </w:pPr>
            <w:r w:rsidRPr="00C6761E">
              <w:t>Spare</w:t>
            </w:r>
          </w:p>
        </w:tc>
        <w:tc>
          <w:tcPr>
            <w:tcW w:w="708" w:type="dxa"/>
          </w:tcPr>
          <w:p w14:paraId="30A3D9F6" w14:textId="77777777" w:rsidR="007F5A55" w:rsidRPr="00C6761E" w:rsidRDefault="007F5A55" w:rsidP="005D53EF">
            <w:pPr>
              <w:pStyle w:val="TAC"/>
            </w:pPr>
            <w:r w:rsidRPr="00C6761E">
              <w:t>0</w:t>
            </w:r>
          </w:p>
          <w:p w14:paraId="18ED7EDF" w14:textId="77777777" w:rsidR="007F5A55" w:rsidRPr="00C6761E" w:rsidRDefault="007F5A55" w:rsidP="005D53EF">
            <w:pPr>
              <w:pStyle w:val="TAC"/>
            </w:pPr>
            <w:r w:rsidRPr="00C6761E">
              <w:t>Spare</w:t>
            </w:r>
          </w:p>
        </w:tc>
        <w:tc>
          <w:tcPr>
            <w:tcW w:w="925" w:type="dxa"/>
          </w:tcPr>
          <w:p w14:paraId="407022F3" w14:textId="17D4D053" w:rsidR="007F5A55" w:rsidRPr="00C6761E" w:rsidRDefault="007F5A55" w:rsidP="005D53EF">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5D53EF">
            <w:pPr>
              <w:pStyle w:val="TAC"/>
            </w:pPr>
          </w:p>
          <w:p w14:paraId="1A4ACC72" w14:textId="1DC9C9F2" w:rsidR="007F5A55" w:rsidRPr="00C6761E" w:rsidRDefault="007F5A55" w:rsidP="005D53EF">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5D53EF">
            <w:pPr>
              <w:pStyle w:val="TAL"/>
            </w:pPr>
            <w:r w:rsidRPr="00C6761E">
              <w:t>octet 3</w:t>
            </w:r>
          </w:p>
        </w:tc>
      </w:tr>
      <w:tr w:rsidR="007F5A55" w:rsidRPr="00C6761E" w14:paraId="732B82CC" w14:textId="77777777" w:rsidTr="005D53EF">
        <w:trPr>
          <w:cantSplit/>
          <w:jc w:val="center"/>
        </w:trPr>
        <w:tc>
          <w:tcPr>
            <w:tcW w:w="6164" w:type="dxa"/>
            <w:gridSpan w:val="8"/>
          </w:tcPr>
          <w:p w14:paraId="72EC387B" w14:textId="77777777" w:rsidR="007F5A55" w:rsidRPr="00C6761E" w:rsidRDefault="007F5A55" w:rsidP="005D53EF">
            <w:pPr>
              <w:pStyle w:val="TAC"/>
            </w:pPr>
          </w:p>
          <w:p w14:paraId="6B3FAB9C" w14:textId="5B21F5B0" w:rsidR="007F5A55" w:rsidRPr="00C6761E" w:rsidRDefault="007F5A55" w:rsidP="005D53EF">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5D53EF">
            <w:pPr>
              <w:pStyle w:val="TAL"/>
            </w:pPr>
            <w:r w:rsidRPr="00C6761E">
              <w:t>octet 4</w:t>
            </w:r>
          </w:p>
          <w:p w14:paraId="26FE9BDA" w14:textId="77777777" w:rsidR="007F5A55" w:rsidRPr="00C6761E" w:rsidRDefault="007F5A55" w:rsidP="005D53EF">
            <w:pPr>
              <w:pStyle w:val="TAL"/>
            </w:pPr>
          </w:p>
          <w:p w14:paraId="10ADB5FE" w14:textId="77777777" w:rsidR="007F5A55" w:rsidRPr="00C6761E" w:rsidRDefault="007F5A55" w:rsidP="005D53EF">
            <w:pPr>
              <w:pStyle w:val="TAL"/>
            </w:pPr>
            <w:r w:rsidRPr="00C6761E">
              <w:t>octet n</w:t>
            </w:r>
          </w:p>
        </w:tc>
      </w:tr>
    </w:tbl>
    <w:p w14:paraId="7C1AC677" w14:textId="5F55B8D1" w:rsidR="007F5A55" w:rsidRPr="00C6761E" w:rsidRDefault="007F5A55" w:rsidP="007F5A55">
      <w:pPr>
        <w:pStyle w:val="TF"/>
      </w:pPr>
      <w:bookmarkStart w:id="4647" w:name="_CRFigure11_3_32_1"/>
      <w:r w:rsidRPr="00C6761E">
        <w:t xml:space="preserve">Figure </w:t>
      </w:r>
      <w:bookmarkEnd w:id="4647"/>
      <w:r w:rsidRPr="00C6761E">
        <w:t>11.3.32.1: User security key ID information element</w:t>
      </w:r>
    </w:p>
    <w:p w14:paraId="2A3CAE14" w14:textId="6064F0A6" w:rsidR="007F5A55" w:rsidRPr="00C6761E" w:rsidRDefault="007F5A55" w:rsidP="007F5A55">
      <w:pPr>
        <w:pStyle w:val="TH"/>
      </w:pPr>
      <w:bookmarkStart w:id="4648" w:name="_CRTable11_3_32_1"/>
      <w:r w:rsidRPr="00C6761E">
        <w:lastRenderedPageBreak/>
        <w:t xml:space="preserve">Table </w:t>
      </w:r>
      <w:bookmarkEnd w:id="4648"/>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5D53EF">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5D53EF">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5D53EF">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5D53EF">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5D53EF">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5D53EF">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5D53EF">
            <w:pPr>
              <w:pStyle w:val="TAL"/>
            </w:pPr>
          </w:p>
        </w:tc>
        <w:tc>
          <w:tcPr>
            <w:tcW w:w="5730" w:type="dxa"/>
            <w:tcBorders>
              <w:top w:val="nil"/>
              <w:left w:val="nil"/>
              <w:bottom w:val="nil"/>
              <w:right w:val="single" w:sz="4" w:space="0" w:color="auto"/>
            </w:tcBorders>
          </w:tcPr>
          <w:p w14:paraId="0DA38DE1" w14:textId="77777777" w:rsidR="007F5A55" w:rsidRPr="00C6761E" w:rsidRDefault="007F5A55" w:rsidP="005D53EF">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5D53EF">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5D53EF">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5D53EF">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5D53EF">
            <w:pPr>
              <w:pStyle w:val="TAL"/>
            </w:pPr>
          </w:p>
        </w:tc>
        <w:tc>
          <w:tcPr>
            <w:tcW w:w="5730" w:type="dxa"/>
            <w:tcBorders>
              <w:top w:val="nil"/>
              <w:left w:val="nil"/>
              <w:bottom w:val="nil"/>
              <w:right w:val="single" w:sz="4" w:space="0" w:color="auto"/>
            </w:tcBorders>
          </w:tcPr>
          <w:p w14:paraId="59A37679" w14:textId="63A6C921" w:rsidR="007F5A55" w:rsidRPr="00C6761E" w:rsidRDefault="00445D7F" w:rsidP="005D53EF">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5D53EF">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5D53EF">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5D53EF">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5D53EF">
            <w:pPr>
              <w:pStyle w:val="TAL"/>
            </w:pPr>
          </w:p>
        </w:tc>
        <w:tc>
          <w:tcPr>
            <w:tcW w:w="5730" w:type="dxa"/>
            <w:tcBorders>
              <w:top w:val="nil"/>
              <w:left w:val="nil"/>
              <w:bottom w:val="nil"/>
              <w:right w:val="single" w:sz="4" w:space="0" w:color="auto"/>
            </w:tcBorders>
          </w:tcPr>
          <w:p w14:paraId="58859AAC" w14:textId="3198BB46" w:rsidR="007F5A55" w:rsidRPr="00C6761E" w:rsidRDefault="00445D7F" w:rsidP="005D53EF">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5D53EF">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5D53EF">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5D53EF">
            <w:pPr>
              <w:pStyle w:val="TAL"/>
            </w:pPr>
            <w:r>
              <w:t>1</w:t>
            </w:r>
          </w:p>
        </w:tc>
        <w:tc>
          <w:tcPr>
            <w:tcW w:w="336" w:type="dxa"/>
            <w:tcBorders>
              <w:top w:val="nil"/>
              <w:left w:val="nil"/>
              <w:bottom w:val="nil"/>
              <w:right w:val="nil"/>
            </w:tcBorders>
          </w:tcPr>
          <w:p w14:paraId="4A18A180" w14:textId="77777777" w:rsidR="000470ED" w:rsidRPr="00C6761E" w:rsidRDefault="000470ED" w:rsidP="005D53EF">
            <w:pPr>
              <w:pStyle w:val="TAL"/>
            </w:pPr>
          </w:p>
        </w:tc>
        <w:tc>
          <w:tcPr>
            <w:tcW w:w="5730" w:type="dxa"/>
            <w:tcBorders>
              <w:top w:val="nil"/>
              <w:left w:val="nil"/>
              <w:bottom w:val="nil"/>
              <w:right w:val="single" w:sz="4" w:space="0" w:color="auto"/>
            </w:tcBorders>
          </w:tcPr>
          <w:p w14:paraId="2DF89094" w14:textId="77777777" w:rsidR="000470ED" w:rsidRPr="00C6761E" w:rsidRDefault="000470ED" w:rsidP="005D53EF">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5D53EF">
            <w:pPr>
              <w:pStyle w:val="TAL"/>
            </w:pPr>
          </w:p>
        </w:tc>
        <w:tc>
          <w:tcPr>
            <w:tcW w:w="276" w:type="dxa"/>
            <w:tcBorders>
              <w:top w:val="nil"/>
              <w:left w:val="nil"/>
              <w:bottom w:val="nil"/>
              <w:right w:val="nil"/>
            </w:tcBorders>
          </w:tcPr>
          <w:p w14:paraId="4D9FCCB7" w14:textId="77777777" w:rsidR="000470ED" w:rsidRPr="00C6761E" w:rsidRDefault="000470ED" w:rsidP="005D53EF">
            <w:pPr>
              <w:pStyle w:val="TAL"/>
            </w:pPr>
          </w:p>
        </w:tc>
        <w:tc>
          <w:tcPr>
            <w:tcW w:w="288" w:type="dxa"/>
            <w:tcBorders>
              <w:top w:val="nil"/>
              <w:left w:val="nil"/>
              <w:bottom w:val="nil"/>
              <w:right w:val="nil"/>
            </w:tcBorders>
          </w:tcPr>
          <w:p w14:paraId="067D5D14" w14:textId="77777777" w:rsidR="000470ED" w:rsidRPr="00C6761E" w:rsidRDefault="000470ED" w:rsidP="005D53EF">
            <w:pPr>
              <w:pStyle w:val="TAL"/>
            </w:pPr>
          </w:p>
        </w:tc>
        <w:tc>
          <w:tcPr>
            <w:tcW w:w="336" w:type="dxa"/>
            <w:tcBorders>
              <w:top w:val="nil"/>
              <w:left w:val="nil"/>
              <w:bottom w:val="nil"/>
              <w:right w:val="nil"/>
            </w:tcBorders>
          </w:tcPr>
          <w:p w14:paraId="12687E84" w14:textId="77777777" w:rsidR="000470ED" w:rsidRPr="00C6761E" w:rsidRDefault="000470ED" w:rsidP="005D53EF">
            <w:pPr>
              <w:pStyle w:val="TAL"/>
            </w:pPr>
          </w:p>
        </w:tc>
        <w:tc>
          <w:tcPr>
            <w:tcW w:w="5730" w:type="dxa"/>
            <w:tcBorders>
              <w:top w:val="nil"/>
              <w:left w:val="nil"/>
              <w:bottom w:val="nil"/>
              <w:right w:val="single" w:sz="4" w:space="0" w:color="auto"/>
            </w:tcBorders>
          </w:tcPr>
          <w:p w14:paraId="4DCA54E9" w14:textId="77777777" w:rsidR="000470ED" w:rsidRPr="00C6761E" w:rsidRDefault="000470ED" w:rsidP="005D53EF">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5D53EF">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5D53EF">
            <w:pPr>
              <w:pStyle w:val="TAL"/>
            </w:pPr>
            <w:bookmarkStart w:id="4649" w:name="MCCQCTEMPBM_00000074"/>
          </w:p>
        </w:tc>
      </w:tr>
      <w:bookmarkEnd w:id="4649"/>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5D53EF">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5D53EF">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5D53EF">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5D53EF">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5D53EF">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5D53EF">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5D53EF">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5D53EF">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5D53EF">
            <w:pPr>
              <w:pStyle w:val="TAL"/>
            </w:pPr>
          </w:p>
          <w:p w14:paraId="2CFFBB37" w14:textId="407C3B32" w:rsidR="007F5A55" w:rsidRPr="00C6761E" w:rsidRDefault="007F5A55" w:rsidP="005D53EF">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5D53EF">
            <w:pPr>
              <w:pStyle w:val="TAL"/>
            </w:pPr>
          </w:p>
          <w:p w14:paraId="5A608476" w14:textId="6EF83ECD" w:rsidR="007F5A55" w:rsidRPr="00C6761E" w:rsidRDefault="007F5A55" w:rsidP="005D53EF">
            <w:pPr>
              <w:pStyle w:val="TAL"/>
            </w:pPr>
            <w:r w:rsidRPr="00C6761E">
              <w:t>User security key ID (octet 4 to octet n)</w:t>
            </w:r>
          </w:p>
          <w:p w14:paraId="320C8D85" w14:textId="5B76A3FD" w:rsidR="007F5A55" w:rsidRPr="00C6761E" w:rsidRDefault="007F5A55" w:rsidP="005D53EF">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650" w:name="MCCQCTEMPBM_00000075"/>
          </w:p>
        </w:tc>
      </w:tr>
      <w:bookmarkEnd w:id="4650"/>
    </w:tbl>
    <w:p w14:paraId="41F7BA09" w14:textId="77777777" w:rsidR="007F5A55" w:rsidRPr="00C6761E" w:rsidRDefault="007F5A55" w:rsidP="007F5A55"/>
    <w:p w14:paraId="31047D17" w14:textId="12BB9960" w:rsidR="00AB0D52" w:rsidRPr="00C6761E" w:rsidRDefault="00AB0D52" w:rsidP="00AB0D52">
      <w:pPr>
        <w:pStyle w:val="Heading3"/>
      </w:pPr>
      <w:bookmarkStart w:id="4651" w:name="_CR11_3_33"/>
      <w:bookmarkStart w:id="4652" w:name="_Toc218597780"/>
      <w:bookmarkEnd w:id="4651"/>
      <w:r w:rsidRPr="00C6761E">
        <w:t>11.3.33</w:t>
      </w:r>
      <w:r w:rsidRPr="00C6761E">
        <w:tab/>
        <w:t>PLMN ID</w:t>
      </w:r>
      <w:bookmarkEnd w:id="4652"/>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653" w:name="_CR11_3_34"/>
      <w:bookmarkStart w:id="4654" w:name="_Toc218597781"/>
      <w:bookmarkEnd w:id="4653"/>
      <w:r w:rsidRPr="00C6761E">
        <w:t>11.3.34</w:t>
      </w:r>
      <w:r w:rsidRPr="00C6761E">
        <w:tab/>
      </w:r>
      <w:r w:rsidR="00DA2030">
        <w:rPr>
          <w:lang w:eastAsia="zh-CN"/>
        </w:rPr>
        <w:t>Void</w:t>
      </w:r>
      <w:bookmarkEnd w:id="4654"/>
    </w:p>
    <w:p w14:paraId="5D078598" w14:textId="7695D80B" w:rsidR="00134077" w:rsidRPr="00C6761E" w:rsidRDefault="00134077" w:rsidP="00134077">
      <w:pPr>
        <w:pStyle w:val="Heading3"/>
      </w:pPr>
      <w:bookmarkStart w:id="4655" w:name="_CR11_3_35"/>
      <w:bookmarkStart w:id="4656" w:name="_Toc218597782"/>
      <w:bookmarkEnd w:id="4655"/>
      <w:r w:rsidRPr="00C6761E">
        <w:t>11.3.35</w:t>
      </w:r>
      <w:r w:rsidRPr="00C6761E">
        <w:tab/>
        <w:t>GPI</w:t>
      </w:r>
      <w:bookmarkEnd w:id="4656"/>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5D53EF">
        <w:trPr>
          <w:cantSplit/>
          <w:jc w:val="center"/>
        </w:trPr>
        <w:tc>
          <w:tcPr>
            <w:tcW w:w="777" w:type="dxa"/>
            <w:tcBorders>
              <w:top w:val="nil"/>
              <w:left w:val="nil"/>
              <w:right w:val="nil"/>
            </w:tcBorders>
          </w:tcPr>
          <w:p w14:paraId="15B62D34" w14:textId="77777777" w:rsidR="00134077" w:rsidRPr="00C6761E" w:rsidRDefault="00134077" w:rsidP="005D53EF">
            <w:pPr>
              <w:pStyle w:val="TAC"/>
            </w:pPr>
            <w:r w:rsidRPr="00C6761E">
              <w:t>8</w:t>
            </w:r>
          </w:p>
        </w:tc>
        <w:tc>
          <w:tcPr>
            <w:tcW w:w="709" w:type="dxa"/>
            <w:tcBorders>
              <w:top w:val="nil"/>
              <w:left w:val="nil"/>
              <w:right w:val="nil"/>
            </w:tcBorders>
          </w:tcPr>
          <w:p w14:paraId="08F0E77B" w14:textId="77777777" w:rsidR="00134077" w:rsidRPr="00C6761E" w:rsidRDefault="00134077" w:rsidP="005D53EF">
            <w:pPr>
              <w:pStyle w:val="TAC"/>
            </w:pPr>
            <w:r w:rsidRPr="00C6761E">
              <w:t>7</w:t>
            </w:r>
          </w:p>
        </w:tc>
        <w:tc>
          <w:tcPr>
            <w:tcW w:w="709" w:type="dxa"/>
            <w:tcBorders>
              <w:top w:val="nil"/>
              <w:left w:val="nil"/>
              <w:right w:val="nil"/>
            </w:tcBorders>
          </w:tcPr>
          <w:p w14:paraId="1CED0705" w14:textId="77777777" w:rsidR="00134077" w:rsidRPr="00C6761E" w:rsidRDefault="00134077" w:rsidP="005D53EF">
            <w:pPr>
              <w:pStyle w:val="TAC"/>
            </w:pPr>
            <w:r w:rsidRPr="00C6761E">
              <w:t>6</w:t>
            </w:r>
          </w:p>
        </w:tc>
        <w:tc>
          <w:tcPr>
            <w:tcW w:w="708" w:type="dxa"/>
            <w:tcBorders>
              <w:top w:val="nil"/>
              <w:left w:val="nil"/>
              <w:right w:val="nil"/>
            </w:tcBorders>
          </w:tcPr>
          <w:p w14:paraId="4C32FA2C" w14:textId="77777777" w:rsidR="00134077" w:rsidRPr="00C6761E" w:rsidRDefault="00134077" w:rsidP="005D53EF">
            <w:pPr>
              <w:pStyle w:val="TAC"/>
            </w:pPr>
            <w:r w:rsidRPr="00C6761E">
              <w:t>5</w:t>
            </w:r>
          </w:p>
        </w:tc>
        <w:tc>
          <w:tcPr>
            <w:tcW w:w="709" w:type="dxa"/>
            <w:tcBorders>
              <w:top w:val="nil"/>
              <w:left w:val="nil"/>
              <w:right w:val="nil"/>
            </w:tcBorders>
          </w:tcPr>
          <w:p w14:paraId="5AB43C08" w14:textId="77777777" w:rsidR="00134077" w:rsidRPr="00C6761E" w:rsidRDefault="00134077" w:rsidP="005D53EF">
            <w:pPr>
              <w:pStyle w:val="TAC"/>
            </w:pPr>
            <w:r w:rsidRPr="00C6761E">
              <w:t>4</w:t>
            </w:r>
          </w:p>
        </w:tc>
        <w:tc>
          <w:tcPr>
            <w:tcW w:w="851" w:type="dxa"/>
            <w:tcBorders>
              <w:top w:val="nil"/>
              <w:left w:val="nil"/>
              <w:right w:val="nil"/>
            </w:tcBorders>
          </w:tcPr>
          <w:p w14:paraId="4F6FD4C6" w14:textId="77777777" w:rsidR="00134077" w:rsidRPr="00C6761E" w:rsidRDefault="00134077" w:rsidP="005D53EF">
            <w:pPr>
              <w:pStyle w:val="TAC"/>
            </w:pPr>
            <w:r w:rsidRPr="00C6761E">
              <w:t>3</w:t>
            </w:r>
          </w:p>
        </w:tc>
        <w:tc>
          <w:tcPr>
            <w:tcW w:w="708" w:type="dxa"/>
            <w:tcBorders>
              <w:top w:val="nil"/>
              <w:left w:val="nil"/>
              <w:right w:val="nil"/>
            </w:tcBorders>
          </w:tcPr>
          <w:p w14:paraId="10428FEB" w14:textId="77777777" w:rsidR="00134077" w:rsidRPr="00C6761E" w:rsidRDefault="00134077" w:rsidP="005D53EF">
            <w:pPr>
              <w:pStyle w:val="TAC"/>
            </w:pPr>
            <w:r w:rsidRPr="00C6761E">
              <w:t>2</w:t>
            </w:r>
          </w:p>
        </w:tc>
        <w:tc>
          <w:tcPr>
            <w:tcW w:w="993" w:type="dxa"/>
            <w:tcBorders>
              <w:top w:val="nil"/>
              <w:left w:val="nil"/>
              <w:right w:val="nil"/>
            </w:tcBorders>
          </w:tcPr>
          <w:p w14:paraId="6497D1A2" w14:textId="77777777" w:rsidR="00134077" w:rsidRPr="00C6761E" w:rsidRDefault="00134077" w:rsidP="005D53EF">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5D53EF">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5D53EF">
            <w:pPr>
              <w:pStyle w:val="TAC"/>
            </w:pPr>
            <w:r w:rsidRPr="00C6761E">
              <w:t>GPI IEI</w:t>
            </w:r>
          </w:p>
        </w:tc>
        <w:tc>
          <w:tcPr>
            <w:tcW w:w="1344" w:type="dxa"/>
            <w:tcBorders>
              <w:top w:val="nil"/>
              <w:bottom w:val="nil"/>
              <w:right w:val="nil"/>
            </w:tcBorders>
          </w:tcPr>
          <w:p w14:paraId="21C99ACA" w14:textId="77777777" w:rsidR="00134077" w:rsidRPr="00C6761E" w:rsidRDefault="00134077" w:rsidP="005D53EF">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5D53EF">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5D53EF">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5D53EF">
            <w:pPr>
              <w:pStyle w:val="TAC"/>
            </w:pPr>
          </w:p>
        </w:tc>
        <w:tc>
          <w:tcPr>
            <w:tcW w:w="1344" w:type="dxa"/>
            <w:tcBorders>
              <w:top w:val="nil"/>
              <w:bottom w:val="nil"/>
              <w:right w:val="nil"/>
            </w:tcBorders>
          </w:tcPr>
          <w:p w14:paraId="450B5A80" w14:textId="017C533C" w:rsidR="00134077" w:rsidRPr="00C6761E" w:rsidRDefault="00134077" w:rsidP="005D53EF">
            <w:pPr>
              <w:pStyle w:val="TAL"/>
            </w:pPr>
            <w:r w:rsidRPr="00C6761E">
              <w:t>octet 3</w:t>
            </w:r>
          </w:p>
        </w:tc>
      </w:tr>
      <w:tr w:rsidR="00134077" w:rsidRPr="00C6761E" w14:paraId="089172CA" w14:textId="77777777" w:rsidTr="005D53EF">
        <w:trPr>
          <w:cantSplit/>
          <w:jc w:val="center"/>
        </w:trPr>
        <w:tc>
          <w:tcPr>
            <w:tcW w:w="6164" w:type="dxa"/>
            <w:gridSpan w:val="8"/>
          </w:tcPr>
          <w:p w14:paraId="47EB5305" w14:textId="77777777" w:rsidR="00274EC9" w:rsidRPr="00C6761E" w:rsidRDefault="00274EC9" w:rsidP="005D53EF">
            <w:pPr>
              <w:pStyle w:val="TAC"/>
            </w:pPr>
          </w:p>
          <w:p w14:paraId="1E1E4E85" w14:textId="3E07AFAD" w:rsidR="00134077" w:rsidRPr="00C6761E" w:rsidRDefault="00134077" w:rsidP="005D53EF">
            <w:pPr>
              <w:pStyle w:val="TAC"/>
            </w:pPr>
            <w:r w:rsidRPr="00C6761E">
              <w:t>GPI contents</w:t>
            </w:r>
          </w:p>
        </w:tc>
        <w:tc>
          <w:tcPr>
            <w:tcW w:w="1344" w:type="dxa"/>
            <w:tcBorders>
              <w:top w:val="nil"/>
              <w:bottom w:val="nil"/>
              <w:right w:val="nil"/>
            </w:tcBorders>
          </w:tcPr>
          <w:p w14:paraId="6B9D0E57" w14:textId="77777777" w:rsidR="00274EC9" w:rsidRPr="00C6761E" w:rsidRDefault="00134077" w:rsidP="005D53EF">
            <w:pPr>
              <w:pStyle w:val="TAL"/>
            </w:pPr>
            <w:r w:rsidRPr="00C6761E">
              <w:t>octet 4</w:t>
            </w:r>
          </w:p>
          <w:p w14:paraId="751B9131" w14:textId="77777777" w:rsidR="00274EC9" w:rsidRPr="00C6761E" w:rsidRDefault="00274EC9" w:rsidP="005D53EF">
            <w:pPr>
              <w:pStyle w:val="TAL"/>
            </w:pPr>
          </w:p>
          <w:p w14:paraId="0BB70D9A" w14:textId="2288706A" w:rsidR="00134077" w:rsidRPr="00C6761E" w:rsidRDefault="00274EC9" w:rsidP="005D53EF">
            <w:pPr>
              <w:pStyle w:val="TAL"/>
            </w:pPr>
            <w:r w:rsidRPr="00C6761E">
              <w:t xml:space="preserve">octet </w:t>
            </w:r>
            <w:r w:rsidR="00134077" w:rsidRPr="00C6761E">
              <w:t>n</w:t>
            </w:r>
          </w:p>
        </w:tc>
      </w:tr>
    </w:tbl>
    <w:p w14:paraId="0266D593" w14:textId="387B1B80" w:rsidR="00134077" w:rsidRPr="00C6761E" w:rsidRDefault="00134077" w:rsidP="00134077">
      <w:pPr>
        <w:pStyle w:val="TF"/>
      </w:pPr>
      <w:bookmarkStart w:id="4657" w:name="_CRFigure11_3_35_1"/>
      <w:r w:rsidRPr="00C6761E">
        <w:t xml:space="preserve">Figure </w:t>
      </w:r>
      <w:bookmarkEnd w:id="4657"/>
      <w:r w:rsidRPr="00C6761E">
        <w:t>11.3.35.1: GPI information element</w:t>
      </w:r>
    </w:p>
    <w:p w14:paraId="3E1C18CE" w14:textId="3D7BF35D" w:rsidR="00134077" w:rsidRPr="00C6761E" w:rsidRDefault="00134077" w:rsidP="00134077">
      <w:pPr>
        <w:pStyle w:val="TH"/>
      </w:pPr>
      <w:bookmarkStart w:id="4658" w:name="_CRTable11_3_35_1"/>
      <w:r w:rsidRPr="00C6761E">
        <w:lastRenderedPageBreak/>
        <w:t xml:space="preserve">Table </w:t>
      </w:r>
      <w:bookmarkEnd w:id="4658"/>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5D53EF">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5D53EF">
            <w:pPr>
              <w:pStyle w:val="TAL"/>
            </w:pPr>
          </w:p>
          <w:p w14:paraId="683D26EB" w14:textId="2479FEE6" w:rsidR="00134077" w:rsidRPr="00C6761E" w:rsidRDefault="00134077" w:rsidP="005D53EF">
            <w:pPr>
              <w:pStyle w:val="TAL"/>
            </w:pPr>
            <w:r w:rsidRPr="00C6761E">
              <w:t>This field contains the GPI which is encoded as specified in clause 5.3.5 of 3GPP TS 33.223 [44].</w:t>
            </w:r>
          </w:p>
          <w:p w14:paraId="0D0AE1B0" w14:textId="7AE969CC" w:rsidR="00134077" w:rsidRPr="00C6761E" w:rsidRDefault="00134077" w:rsidP="005D53EF">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659" w:name="_CR11_3_36"/>
      <w:bookmarkStart w:id="4660" w:name="_Toc218597783"/>
      <w:bookmarkEnd w:id="4659"/>
      <w:r w:rsidRPr="00C6761E">
        <w:t>11.3.36</w:t>
      </w:r>
      <w:r w:rsidRPr="00C6761E">
        <w:tab/>
        <w:t>RAND</w:t>
      </w:r>
      <w:bookmarkEnd w:id="4660"/>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5D53EF">
        <w:trPr>
          <w:cantSplit/>
          <w:jc w:val="center"/>
        </w:trPr>
        <w:tc>
          <w:tcPr>
            <w:tcW w:w="777" w:type="dxa"/>
            <w:tcBorders>
              <w:top w:val="nil"/>
              <w:left w:val="nil"/>
              <w:right w:val="nil"/>
            </w:tcBorders>
          </w:tcPr>
          <w:p w14:paraId="22147672" w14:textId="77777777" w:rsidR="00274EC9" w:rsidRPr="00C6761E" w:rsidRDefault="00274EC9" w:rsidP="005D53EF">
            <w:pPr>
              <w:pStyle w:val="TAC"/>
            </w:pPr>
            <w:r w:rsidRPr="00C6761E">
              <w:t>8</w:t>
            </w:r>
          </w:p>
        </w:tc>
        <w:tc>
          <w:tcPr>
            <w:tcW w:w="709" w:type="dxa"/>
            <w:tcBorders>
              <w:top w:val="nil"/>
              <w:left w:val="nil"/>
              <w:right w:val="nil"/>
            </w:tcBorders>
          </w:tcPr>
          <w:p w14:paraId="0610C670" w14:textId="77777777" w:rsidR="00274EC9" w:rsidRPr="00C6761E" w:rsidRDefault="00274EC9" w:rsidP="005D53EF">
            <w:pPr>
              <w:pStyle w:val="TAC"/>
            </w:pPr>
            <w:r w:rsidRPr="00C6761E">
              <w:t>7</w:t>
            </w:r>
          </w:p>
        </w:tc>
        <w:tc>
          <w:tcPr>
            <w:tcW w:w="709" w:type="dxa"/>
            <w:tcBorders>
              <w:top w:val="nil"/>
              <w:left w:val="nil"/>
              <w:right w:val="nil"/>
            </w:tcBorders>
          </w:tcPr>
          <w:p w14:paraId="4C99740E" w14:textId="77777777" w:rsidR="00274EC9" w:rsidRPr="00C6761E" w:rsidRDefault="00274EC9" w:rsidP="005D53EF">
            <w:pPr>
              <w:pStyle w:val="TAC"/>
            </w:pPr>
            <w:r w:rsidRPr="00C6761E">
              <w:t>6</w:t>
            </w:r>
          </w:p>
        </w:tc>
        <w:tc>
          <w:tcPr>
            <w:tcW w:w="708" w:type="dxa"/>
            <w:tcBorders>
              <w:top w:val="nil"/>
              <w:left w:val="nil"/>
              <w:right w:val="nil"/>
            </w:tcBorders>
          </w:tcPr>
          <w:p w14:paraId="36060DDC" w14:textId="77777777" w:rsidR="00274EC9" w:rsidRPr="00C6761E" w:rsidRDefault="00274EC9" w:rsidP="005D53EF">
            <w:pPr>
              <w:pStyle w:val="TAC"/>
            </w:pPr>
            <w:r w:rsidRPr="00C6761E">
              <w:t>5</w:t>
            </w:r>
          </w:p>
        </w:tc>
        <w:tc>
          <w:tcPr>
            <w:tcW w:w="709" w:type="dxa"/>
            <w:tcBorders>
              <w:top w:val="nil"/>
              <w:left w:val="nil"/>
              <w:right w:val="nil"/>
            </w:tcBorders>
          </w:tcPr>
          <w:p w14:paraId="214E836C" w14:textId="77777777" w:rsidR="00274EC9" w:rsidRPr="00C6761E" w:rsidRDefault="00274EC9" w:rsidP="005D53EF">
            <w:pPr>
              <w:pStyle w:val="TAC"/>
            </w:pPr>
            <w:r w:rsidRPr="00C6761E">
              <w:t>4</w:t>
            </w:r>
          </w:p>
        </w:tc>
        <w:tc>
          <w:tcPr>
            <w:tcW w:w="851" w:type="dxa"/>
            <w:tcBorders>
              <w:top w:val="nil"/>
              <w:left w:val="nil"/>
              <w:right w:val="nil"/>
            </w:tcBorders>
          </w:tcPr>
          <w:p w14:paraId="5C14792F" w14:textId="77777777" w:rsidR="00274EC9" w:rsidRPr="00C6761E" w:rsidRDefault="00274EC9" w:rsidP="005D53EF">
            <w:pPr>
              <w:pStyle w:val="TAC"/>
            </w:pPr>
            <w:r w:rsidRPr="00C6761E">
              <w:t>3</w:t>
            </w:r>
          </w:p>
        </w:tc>
        <w:tc>
          <w:tcPr>
            <w:tcW w:w="708" w:type="dxa"/>
            <w:tcBorders>
              <w:top w:val="nil"/>
              <w:left w:val="nil"/>
              <w:right w:val="nil"/>
            </w:tcBorders>
          </w:tcPr>
          <w:p w14:paraId="1879EDB2" w14:textId="77777777" w:rsidR="00274EC9" w:rsidRPr="00C6761E" w:rsidRDefault="00274EC9" w:rsidP="005D53EF">
            <w:pPr>
              <w:pStyle w:val="TAC"/>
            </w:pPr>
            <w:r w:rsidRPr="00C6761E">
              <w:t>2</w:t>
            </w:r>
          </w:p>
        </w:tc>
        <w:tc>
          <w:tcPr>
            <w:tcW w:w="993" w:type="dxa"/>
            <w:tcBorders>
              <w:top w:val="nil"/>
              <w:left w:val="nil"/>
              <w:right w:val="nil"/>
            </w:tcBorders>
          </w:tcPr>
          <w:p w14:paraId="18A0958A" w14:textId="77777777" w:rsidR="00274EC9" w:rsidRPr="00C6761E" w:rsidRDefault="00274EC9" w:rsidP="005D53EF">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5D53EF">
            <w:pPr>
              <w:pStyle w:val="TAL"/>
            </w:pPr>
          </w:p>
        </w:tc>
      </w:tr>
      <w:tr w:rsidR="00274EC9" w:rsidRPr="00C6761E" w14:paraId="2CC278BF" w14:textId="77777777" w:rsidTr="005D53EF">
        <w:trPr>
          <w:cantSplit/>
          <w:jc w:val="center"/>
        </w:trPr>
        <w:tc>
          <w:tcPr>
            <w:tcW w:w="6164" w:type="dxa"/>
            <w:gridSpan w:val="8"/>
            <w:tcBorders>
              <w:bottom w:val="single" w:sz="4" w:space="0" w:color="auto"/>
            </w:tcBorders>
          </w:tcPr>
          <w:p w14:paraId="1A9A7628" w14:textId="62669CBD" w:rsidR="00274EC9" w:rsidRPr="00C6761E" w:rsidRDefault="00274EC9" w:rsidP="005D53EF">
            <w:pPr>
              <w:pStyle w:val="TAC"/>
            </w:pPr>
            <w:r w:rsidRPr="00C6761E">
              <w:t>RAND IEI</w:t>
            </w:r>
          </w:p>
        </w:tc>
        <w:tc>
          <w:tcPr>
            <w:tcW w:w="1344" w:type="dxa"/>
            <w:tcBorders>
              <w:top w:val="nil"/>
              <w:bottom w:val="nil"/>
              <w:right w:val="nil"/>
            </w:tcBorders>
          </w:tcPr>
          <w:p w14:paraId="32B38A04" w14:textId="77777777" w:rsidR="00274EC9" w:rsidRPr="00C6761E" w:rsidRDefault="00274EC9" w:rsidP="005D53EF">
            <w:pPr>
              <w:pStyle w:val="TAL"/>
            </w:pPr>
            <w:r w:rsidRPr="00C6761E">
              <w:t>octet 1</w:t>
            </w:r>
          </w:p>
        </w:tc>
      </w:tr>
      <w:tr w:rsidR="00274EC9" w:rsidRPr="00C6761E" w14:paraId="334387E6" w14:textId="77777777" w:rsidTr="005D53EF">
        <w:trPr>
          <w:cantSplit/>
          <w:jc w:val="center"/>
        </w:trPr>
        <w:tc>
          <w:tcPr>
            <w:tcW w:w="6164" w:type="dxa"/>
            <w:gridSpan w:val="8"/>
          </w:tcPr>
          <w:p w14:paraId="042715CE" w14:textId="77777777" w:rsidR="00274EC9" w:rsidRPr="00C6761E" w:rsidRDefault="00274EC9" w:rsidP="005D53EF">
            <w:pPr>
              <w:pStyle w:val="TAC"/>
            </w:pPr>
          </w:p>
          <w:p w14:paraId="6A7C3961" w14:textId="21FE10A5" w:rsidR="00274EC9" w:rsidRPr="00C6761E" w:rsidRDefault="00274EC9" w:rsidP="005D53EF">
            <w:pPr>
              <w:pStyle w:val="TAC"/>
            </w:pPr>
            <w:r w:rsidRPr="00C6761E">
              <w:t>RAND value</w:t>
            </w:r>
          </w:p>
        </w:tc>
        <w:tc>
          <w:tcPr>
            <w:tcW w:w="1344" w:type="dxa"/>
            <w:tcBorders>
              <w:top w:val="nil"/>
              <w:bottom w:val="nil"/>
              <w:right w:val="nil"/>
            </w:tcBorders>
          </w:tcPr>
          <w:p w14:paraId="3AB22B42" w14:textId="0789BD52" w:rsidR="00274EC9" w:rsidRPr="00C6761E" w:rsidRDefault="00274EC9" w:rsidP="005D53EF">
            <w:pPr>
              <w:pStyle w:val="TAL"/>
            </w:pPr>
            <w:r w:rsidRPr="00C6761E">
              <w:t>octet 2</w:t>
            </w:r>
          </w:p>
          <w:p w14:paraId="603267D4" w14:textId="77777777" w:rsidR="00274EC9" w:rsidRPr="00C6761E" w:rsidRDefault="00274EC9" w:rsidP="005D53EF">
            <w:pPr>
              <w:pStyle w:val="TAL"/>
            </w:pPr>
          </w:p>
          <w:p w14:paraId="08C61C97" w14:textId="2D0A0157" w:rsidR="00274EC9" w:rsidRPr="00C6761E" w:rsidRDefault="00274EC9" w:rsidP="005D53EF">
            <w:pPr>
              <w:pStyle w:val="TAL"/>
            </w:pPr>
            <w:r w:rsidRPr="00C6761E">
              <w:t>octet 17</w:t>
            </w:r>
          </w:p>
        </w:tc>
      </w:tr>
    </w:tbl>
    <w:p w14:paraId="55C5D791" w14:textId="3B4FA116" w:rsidR="00274EC9" w:rsidRPr="00C6761E" w:rsidRDefault="00274EC9" w:rsidP="00274EC9">
      <w:pPr>
        <w:pStyle w:val="TF"/>
      </w:pPr>
      <w:bookmarkStart w:id="4661" w:name="_CRFigure11_3_36_1"/>
      <w:r w:rsidRPr="00C6761E">
        <w:t xml:space="preserve">Figure </w:t>
      </w:r>
      <w:bookmarkEnd w:id="4661"/>
      <w:r w:rsidRPr="00C6761E">
        <w:t>11.3.36.1: RAND information element</w:t>
      </w:r>
    </w:p>
    <w:p w14:paraId="21EBC9BE" w14:textId="46889E5E" w:rsidR="00274EC9" w:rsidRPr="00C6761E" w:rsidRDefault="00274EC9" w:rsidP="00274EC9">
      <w:pPr>
        <w:pStyle w:val="TH"/>
      </w:pPr>
      <w:bookmarkStart w:id="4662" w:name="_CRTable11_3_36_1"/>
      <w:r w:rsidRPr="00C6761E">
        <w:t xml:space="preserve">Table </w:t>
      </w:r>
      <w:bookmarkEnd w:id="4662"/>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5D53EF">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5D53EF">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663" w:name="_CR11_3_37"/>
      <w:bookmarkStart w:id="4664" w:name="_Toc218597784"/>
      <w:bookmarkEnd w:id="4663"/>
      <w:r w:rsidRPr="00C6761E">
        <w:t>11.3.37</w:t>
      </w:r>
      <w:r w:rsidRPr="00C6761E">
        <w:tab/>
        <w:t>AUTS</w:t>
      </w:r>
      <w:bookmarkEnd w:id="4664"/>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5D53EF">
        <w:trPr>
          <w:cantSplit/>
          <w:jc w:val="center"/>
        </w:trPr>
        <w:tc>
          <w:tcPr>
            <w:tcW w:w="777" w:type="dxa"/>
            <w:tcBorders>
              <w:top w:val="nil"/>
              <w:left w:val="nil"/>
              <w:right w:val="nil"/>
            </w:tcBorders>
          </w:tcPr>
          <w:p w14:paraId="27C5C423" w14:textId="77777777" w:rsidR="00274EC9" w:rsidRPr="00C6761E" w:rsidRDefault="00274EC9" w:rsidP="005D53EF">
            <w:pPr>
              <w:pStyle w:val="TAC"/>
            </w:pPr>
            <w:r w:rsidRPr="00C6761E">
              <w:t>8</w:t>
            </w:r>
          </w:p>
        </w:tc>
        <w:tc>
          <w:tcPr>
            <w:tcW w:w="709" w:type="dxa"/>
            <w:tcBorders>
              <w:top w:val="nil"/>
              <w:left w:val="nil"/>
              <w:right w:val="nil"/>
            </w:tcBorders>
          </w:tcPr>
          <w:p w14:paraId="6902376C" w14:textId="77777777" w:rsidR="00274EC9" w:rsidRPr="00C6761E" w:rsidRDefault="00274EC9" w:rsidP="005D53EF">
            <w:pPr>
              <w:pStyle w:val="TAC"/>
            </w:pPr>
            <w:r w:rsidRPr="00C6761E">
              <w:t>7</w:t>
            </w:r>
          </w:p>
        </w:tc>
        <w:tc>
          <w:tcPr>
            <w:tcW w:w="709" w:type="dxa"/>
            <w:tcBorders>
              <w:top w:val="nil"/>
              <w:left w:val="nil"/>
              <w:right w:val="nil"/>
            </w:tcBorders>
          </w:tcPr>
          <w:p w14:paraId="151519BB" w14:textId="77777777" w:rsidR="00274EC9" w:rsidRPr="00C6761E" w:rsidRDefault="00274EC9" w:rsidP="005D53EF">
            <w:pPr>
              <w:pStyle w:val="TAC"/>
            </w:pPr>
            <w:r w:rsidRPr="00C6761E">
              <w:t>6</w:t>
            </w:r>
          </w:p>
        </w:tc>
        <w:tc>
          <w:tcPr>
            <w:tcW w:w="708" w:type="dxa"/>
            <w:tcBorders>
              <w:top w:val="nil"/>
              <w:left w:val="nil"/>
              <w:right w:val="nil"/>
            </w:tcBorders>
          </w:tcPr>
          <w:p w14:paraId="6588D932" w14:textId="77777777" w:rsidR="00274EC9" w:rsidRPr="00C6761E" w:rsidRDefault="00274EC9" w:rsidP="005D53EF">
            <w:pPr>
              <w:pStyle w:val="TAC"/>
            </w:pPr>
            <w:r w:rsidRPr="00C6761E">
              <w:t>5</w:t>
            </w:r>
          </w:p>
        </w:tc>
        <w:tc>
          <w:tcPr>
            <w:tcW w:w="709" w:type="dxa"/>
            <w:tcBorders>
              <w:top w:val="nil"/>
              <w:left w:val="nil"/>
              <w:right w:val="nil"/>
            </w:tcBorders>
          </w:tcPr>
          <w:p w14:paraId="4E015131" w14:textId="77777777" w:rsidR="00274EC9" w:rsidRPr="00C6761E" w:rsidRDefault="00274EC9" w:rsidP="005D53EF">
            <w:pPr>
              <w:pStyle w:val="TAC"/>
            </w:pPr>
            <w:r w:rsidRPr="00C6761E">
              <w:t>4</w:t>
            </w:r>
          </w:p>
        </w:tc>
        <w:tc>
          <w:tcPr>
            <w:tcW w:w="851" w:type="dxa"/>
            <w:tcBorders>
              <w:top w:val="nil"/>
              <w:left w:val="nil"/>
              <w:right w:val="nil"/>
            </w:tcBorders>
          </w:tcPr>
          <w:p w14:paraId="2394B293" w14:textId="77777777" w:rsidR="00274EC9" w:rsidRPr="00C6761E" w:rsidRDefault="00274EC9" w:rsidP="005D53EF">
            <w:pPr>
              <w:pStyle w:val="TAC"/>
            </w:pPr>
            <w:r w:rsidRPr="00C6761E">
              <w:t>3</w:t>
            </w:r>
          </w:p>
        </w:tc>
        <w:tc>
          <w:tcPr>
            <w:tcW w:w="708" w:type="dxa"/>
            <w:tcBorders>
              <w:top w:val="nil"/>
              <w:left w:val="nil"/>
              <w:right w:val="nil"/>
            </w:tcBorders>
          </w:tcPr>
          <w:p w14:paraId="1A9368DA" w14:textId="77777777" w:rsidR="00274EC9" w:rsidRPr="00C6761E" w:rsidRDefault="00274EC9" w:rsidP="005D53EF">
            <w:pPr>
              <w:pStyle w:val="TAC"/>
            </w:pPr>
            <w:r w:rsidRPr="00C6761E">
              <w:t>2</w:t>
            </w:r>
          </w:p>
        </w:tc>
        <w:tc>
          <w:tcPr>
            <w:tcW w:w="993" w:type="dxa"/>
            <w:tcBorders>
              <w:top w:val="nil"/>
              <w:left w:val="nil"/>
              <w:right w:val="nil"/>
            </w:tcBorders>
          </w:tcPr>
          <w:p w14:paraId="242A368F" w14:textId="77777777" w:rsidR="00274EC9" w:rsidRPr="00C6761E" w:rsidRDefault="00274EC9" w:rsidP="005D53EF">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5D53EF">
            <w:pPr>
              <w:pStyle w:val="TAL"/>
            </w:pPr>
          </w:p>
        </w:tc>
      </w:tr>
      <w:tr w:rsidR="00274EC9" w:rsidRPr="00C6761E" w14:paraId="39D1F2B4" w14:textId="77777777" w:rsidTr="005D53EF">
        <w:trPr>
          <w:cantSplit/>
          <w:jc w:val="center"/>
        </w:trPr>
        <w:tc>
          <w:tcPr>
            <w:tcW w:w="6164" w:type="dxa"/>
            <w:gridSpan w:val="8"/>
            <w:tcBorders>
              <w:bottom w:val="single" w:sz="4" w:space="0" w:color="auto"/>
            </w:tcBorders>
          </w:tcPr>
          <w:p w14:paraId="242CC7F3" w14:textId="14909B56" w:rsidR="00274EC9" w:rsidRPr="00C6761E" w:rsidRDefault="00274EC9" w:rsidP="005D53EF">
            <w:pPr>
              <w:pStyle w:val="TAC"/>
            </w:pPr>
            <w:r w:rsidRPr="00C6761E">
              <w:t>AUTS IEI</w:t>
            </w:r>
          </w:p>
        </w:tc>
        <w:tc>
          <w:tcPr>
            <w:tcW w:w="1344" w:type="dxa"/>
            <w:tcBorders>
              <w:top w:val="nil"/>
              <w:bottom w:val="nil"/>
              <w:right w:val="nil"/>
            </w:tcBorders>
          </w:tcPr>
          <w:p w14:paraId="64FF8659" w14:textId="77777777" w:rsidR="00274EC9" w:rsidRPr="00C6761E" w:rsidRDefault="00274EC9" w:rsidP="005D53EF">
            <w:pPr>
              <w:pStyle w:val="TAL"/>
            </w:pPr>
            <w:r w:rsidRPr="00C6761E">
              <w:t>octet 1</w:t>
            </w:r>
          </w:p>
        </w:tc>
      </w:tr>
      <w:tr w:rsidR="00274EC9" w:rsidRPr="00C6761E" w14:paraId="0EE724DE" w14:textId="77777777" w:rsidTr="005D53EF">
        <w:trPr>
          <w:cantSplit/>
          <w:jc w:val="center"/>
        </w:trPr>
        <w:tc>
          <w:tcPr>
            <w:tcW w:w="6164" w:type="dxa"/>
            <w:gridSpan w:val="8"/>
          </w:tcPr>
          <w:p w14:paraId="4658AC39" w14:textId="77777777" w:rsidR="00274EC9" w:rsidRPr="00C6761E" w:rsidRDefault="00274EC9" w:rsidP="005D53EF">
            <w:pPr>
              <w:pStyle w:val="TAC"/>
            </w:pPr>
          </w:p>
          <w:p w14:paraId="52D3CF76" w14:textId="2D6D64AC" w:rsidR="00274EC9" w:rsidRPr="00C6761E" w:rsidRDefault="00274EC9" w:rsidP="005D53EF">
            <w:pPr>
              <w:pStyle w:val="TAC"/>
            </w:pPr>
            <w:r w:rsidRPr="00C6761E">
              <w:t>AUTS value</w:t>
            </w:r>
          </w:p>
        </w:tc>
        <w:tc>
          <w:tcPr>
            <w:tcW w:w="1344" w:type="dxa"/>
            <w:tcBorders>
              <w:top w:val="nil"/>
              <w:bottom w:val="nil"/>
              <w:right w:val="nil"/>
            </w:tcBorders>
          </w:tcPr>
          <w:p w14:paraId="22CACA05" w14:textId="77777777" w:rsidR="00274EC9" w:rsidRPr="00C6761E" w:rsidRDefault="00274EC9" w:rsidP="005D53EF">
            <w:pPr>
              <w:pStyle w:val="TAL"/>
            </w:pPr>
            <w:r w:rsidRPr="00C6761E">
              <w:t>octet 2</w:t>
            </w:r>
          </w:p>
          <w:p w14:paraId="58B4E7B9" w14:textId="77777777" w:rsidR="00274EC9" w:rsidRPr="00C6761E" w:rsidRDefault="00274EC9" w:rsidP="005D53EF">
            <w:pPr>
              <w:pStyle w:val="TAL"/>
            </w:pPr>
          </w:p>
          <w:p w14:paraId="2F2A901B" w14:textId="0FFF8B17" w:rsidR="00274EC9" w:rsidRPr="00C6761E" w:rsidRDefault="00274EC9" w:rsidP="005D53EF">
            <w:pPr>
              <w:pStyle w:val="TAL"/>
            </w:pPr>
            <w:r w:rsidRPr="00C6761E">
              <w:t>octet 15</w:t>
            </w:r>
          </w:p>
        </w:tc>
      </w:tr>
    </w:tbl>
    <w:p w14:paraId="033692B5" w14:textId="447566B5" w:rsidR="00274EC9" w:rsidRPr="00C6761E" w:rsidRDefault="00274EC9" w:rsidP="00274EC9">
      <w:pPr>
        <w:pStyle w:val="TF"/>
      </w:pPr>
      <w:bookmarkStart w:id="4665" w:name="_CRFigure11_3_37_1"/>
      <w:r w:rsidRPr="00C6761E">
        <w:t xml:space="preserve">Figure </w:t>
      </w:r>
      <w:bookmarkEnd w:id="4665"/>
      <w:r w:rsidRPr="00C6761E">
        <w:t>11.3.37.1: AUTS information element</w:t>
      </w:r>
    </w:p>
    <w:p w14:paraId="5FA6CA6C" w14:textId="479CF098" w:rsidR="00274EC9" w:rsidRPr="00C6761E" w:rsidRDefault="00274EC9" w:rsidP="00274EC9">
      <w:pPr>
        <w:pStyle w:val="TH"/>
      </w:pPr>
      <w:bookmarkStart w:id="4666" w:name="_CRTable11_3_37_1"/>
      <w:r w:rsidRPr="00C6761E">
        <w:t xml:space="preserve">Table </w:t>
      </w:r>
      <w:bookmarkEnd w:id="4666"/>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5D53EF">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5D53EF">
            <w:pPr>
              <w:pStyle w:val="TAL"/>
            </w:pPr>
          </w:p>
          <w:p w14:paraId="662F7BAE" w14:textId="404A6430" w:rsidR="00274EC9" w:rsidRPr="00C6761E" w:rsidRDefault="00274EC9" w:rsidP="005D53EF">
            <w:pPr>
              <w:pStyle w:val="TAL"/>
            </w:pPr>
            <w:r w:rsidRPr="00C6761E">
              <w:t>This contains AUTS (see 3GPP TS 33.503 [34]).</w:t>
            </w:r>
          </w:p>
          <w:p w14:paraId="46A8AD6F" w14:textId="77777777" w:rsidR="00274EC9" w:rsidRPr="00C6761E" w:rsidRDefault="00274EC9" w:rsidP="005D53EF">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667" w:name="_CR11_3_38"/>
      <w:bookmarkStart w:id="4668" w:name="_Toc218597785"/>
      <w:bookmarkEnd w:id="4667"/>
      <w:r w:rsidRPr="00C6761E">
        <w:lastRenderedPageBreak/>
        <w:t>11.3.38</w:t>
      </w:r>
      <w:r w:rsidRPr="00C6761E">
        <w:tab/>
        <w:t>MIC</w:t>
      </w:r>
      <w:bookmarkEnd w:id="4668"/>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5D53EF">
        <w:trPr>
          <w:cantSplit/>
          <w:jc w:val="center"/>
        </w:trPr>
        <w:tc>
          <w:tcPr>
            <w:tcW w:w="777" w:type="dxa"/>
            <w:tcBorders>
              <w:top w:val="nil"/>
              <w:left w:val="nil"/>
              <w:right w:val="nil"/>
            </w:tcBorders>
          </w:tcPr>
          <w:p w14:paraId="5A8D9617" w14:textId="77777777" w:rsidR="002620B2" w:rsidRPr="00C6761E" w:rsidRDefault="002620B2" w:rsidP="005D53EF">
            <w:pPr>
              <w:pStyle w:val="TAC"/>
            </w:pPr>
            <w:r w:rsidRPr="00C6761E">
              <w:t>8</w:t>
            </w:r>
          </w:p>
        </w:tc>
        <w:tc>
          <w:tcPr>
            <w:tcW w:w="709" w:type="dxa"/>
            <w:tcBorders>
              <w:top w:val="nil"/>
              <w:left w:val="nil"/>
              <w:right w:val="nil"/>
            </w:tcBorders>
          </w:tcPr>
          <w:p w14:paraId="04C3CE2B" w14:textId="77777777" w:rsidR="002620B2" w:rsidRPr="00C6761E" w:rsidRDefault="002620B2" w:rsidP="005D53EF">
            <w:pPr>
              <w:pStyle w:val="TAC"/>
            </w:pPr>
            <w:r w:rsidRPr="00C6761E">
              <w:t>7</w:t>
            </w:r>
          </w:p>
        </w:tc>
        <w:tc>
          <w:tcPr>
            <w:tcW w:w="709" w:type="dxa"/>
            <w:tcBorders>
              <w:top w:val="nil"/>
              <w:left w:val="nil"/>
              <w:right w:val="nil"/>
            </w:tcBorders>
          </w:tcPr>
          <w:p w14:paraId="66C90AFB" w14:textId="77777777" w:rsidR="002620B2" w:rsidRPr="00C6761E" w:rsidRDefault="002620B2" w:rsidP="005D53EF">
            <w:pPr>
              <w:pStyle w:val="TAC"/>
            </w:pPr>
            <w:r w:rsidRPr="00C6761E">
              <w:t>6</w:t>
            </w:r>
          </w:p>
        </w:tc>
        <w:tc>
          <w:tcPr>
            <w:tcW w:w="708" w:type="dxa"/>
            <w:tcBorders>
              <w:top w:val="nil"/>
              <w:left w:val="nil"/>
              <w:right w:val="nil"/>
            </w:tcBorders>
          </w:tcPr>
          <w:p w14:paraId="49B72456" w14:textId="77777777" w:rsidR="002620B2" w:rsidRPr="00C6761E" w:rsidRDefault="002620B2" w:rsidP="005D53EF">
            <w:pPr>
              <w:pStyle w:val="TAC"/>
            </w:pPr>
            <w:r w:rsidRPr="00C6761E">
              <w:t>5</w:t>
            </w:r>
          </w:p>
        </w:tc>
        <w:tc>
          <w:tcPr>
            <w:tcW w:w="709" w:type="dxa"/>
            <w:tcBorders>
              <w:top w:val="nil"/>
              <w:left w:val="nil"/>
              <w:right w:val="nil"/>
            </w:tcBorders>
          </w:tcPr>
          <w:p w14:paraId="11F9D954" w14:textId="77777777" w:rsidR="002620B2" w:rsidRPr="00C6761E" w:rsidRDefault="002620B2" w:rsidP="005D53EF">
            <w:pPr>
              <w:pStyle w:val="TAC"/>
            </w:pPr>
            <w:r w:rsidRPr="00C6761E">
              <w:t>4</w:t>
            </w:r>
          </w:p>
        </w:tc>
        <w:tc>
          <w:tcPr>
            <w:tcW w:w="851" w:type="dxa"/>
            <w:tcBorders>
              <w:top w:val="nil"/>
              <w:left w:val="nil"/>
              <w:right w:val="nil"/>
            </w:tcBorders>
          </w:tcPr>
          <w:p w14:paraId="39131613" w14:textId="77777777" w:rsidR="002620B2" w:rsidRPr="00C6761E" w:rsidRDefault="002620B2" w:rsidP="005D53EF">
            <w:pPr>
              <w:pStyle w:val="TAC"/>
            </w:pPr>
            <w:r w:rsidRPr="00C6761E">
              <w:t>3</w:t>
            </w:r>
          </w:p>
        </w:tc>
        <w:tc>
          <w:tcPr>
            <w:tcW w:w="708" w:type="dxa"/>
            <w:tcBorders>
              <w:top w:val="nil"/>
              <w:left w:val="nil"/>
              <w:right w:val="nil"/>
            </w:tcBorders>
          </w:tcPr>
          <w:p w14:paraId="2C42B756" w14:textId="77777777" w:rsidR="002620B2" w:rsidRPr="00C6761E" w:rsidRDefault="002620B2" w:rsidP="005D53EF">
            <w:pPr>
              <w:pStyle w:val="TAC"/>
            </w:pPr>
            <w:r w:rsidRPr="00C6761E">
              <w:t>2</w:t>
            </w:r>
          </w:p>
        </w:tc>
        <w:tc>
          <w:tcPr>
            <w:tcW w:w="993" w:type="dxa"/>
            <w:tcBorders>
              <w:top w:val="nil"/>
              <w:left w:val="nil"/>
              <w:right w:val="nil"/>
            </w:tcBorders>
          </w:tcPr>
          <w:p w14:paraId="16802F51" w14:textId="77777777" w:rsidR="002620B2" w:rsidRPr="00C6761E" w:rsidRDefault="002620B2" w:rsidP="005D53EF">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5D53EF">
            <w:pPr>
              <w:pStyle w:val="TAL"/>
            </w:pPr>
          </w:p>
        </w:tc>
      </w:tr>
      <w:tr w:rsidR="002620B2" w:rsidRPr="00C6761E" w14:paraId="37C8B865" w14:textId="77777777" w:rsidTr="005D53EF">
        <w:trPr>
          <w:cantSplit/>
          <w:jc w:val="center"/>
        </w:trPr>
        <w:tc>
          <w:tcPr>
            <w:tcW w:w="6164" w:type="dxa"/>
            <w:gridSpan w:val="8"/>
            <w:tcBorders>
              <w:bottom w:val="single" w:sz="4" w:space="0" w:color="auto"/>
            </w:tcBorders>
          </w:tcPr>
          <w:p w14:paraId="25ED144A" w14:textId="77777777" w:rsidR="002620B2" w:rsidRPr="00C6761E" w:rsidRDefault="002620B2" w:rsidP="005D53EF">
            <w:pPr>
              <w:pStyle w:val="TAC"/>
            </w:pPr>
            <w:r w:rsidRPr="00C6761E">
              <w:t>MIC IEI</w:t>
            </w:r>
          </w:p>
        </w:tc>
        <w:tc>
          <w:tcPr>
            <w:tcW w:w="1344" w:type="dxa"/>
            <w:tcBorders>
              <w:top w:val="nil"/>
              <w:bottom w:val="nil"/>
              <w:right w:val="nil"/>
            </w:tcBorders>
          </w:tcPr>
          <w:p w14:paraId="13301CAC" w14:textId="77777777" w:rsidR="002620B2" w:rsidRPr="00C6761E" w:rsidRDefault="002620B2" w:rsidP="005D53EF">
            <w:pPr>
              <w:pStyle w:val="TAL"/>
            </w:pPr>
            <w:r w:rsidRPr="00C6761E">
              <w:t>octet 1</w:t>
            </w:r>
          </w:p>
        </w:tc>
      </w:tr>
      <w:tr w:rsidR="002620B2" w:rsidRPr="00C6761E" w14:paraId="2C01C344" w14:textId="77777777" w:rsidTr="005D53EF">
        <w:trPr>
          <w:cantSplit/>
          <w:jc w:val="center"/>
        </w:trPr>
        <w:tc>
          <w:tcPr>
            <w:tcW w:w="6164" w:type="dxa"/>
            <w:gridSpan w:val="8"/>
          </w:tcPr>
          <w:p w14:paraId="2A56C03A" w14:textId="77777777" w:rsidR="002620B2" w:rsidRPr="00C6761E" w:rsidRDefault="002620B2" w:rsidP="005D53EF">
            <w:pPr>
              <w:pStyle w:val="TAC"/>
            </w:pPr>
          </w:p>
          <w:p w14:paraId="5D193A20" w14:textId="77777777" w:rsidR="002620B2" w:rsidRPr="00C6761E" w:rsidRDefault="002620B2" w:rsidP="005D53EF">
            <w:pPr>
              <w:pStyle w:val="TAC"/>
            </w:pPr>
            <w:r w:rsidRPr="00C6761E">
              <w:t>MIC value</w:t>
            </w:r>
          </w:p>
        </w:tc>
        <w:tc>
          <w:tcPr>
            <w:tcW w:w="1344" w:type="dxa"/>
            <w:tcBorders>
              <w:top w:val="nil"/>
              <w:bottom w:val="nil"/>
              <w:right w:val="nil"/>
            </w:tcBorders>
          </w:tcPr>
          <w:p w14:paraId="2BD7BB49" w14:textId="77777777" w:rsidR="002620B2" w:rsidRPr="00C6761E" w:rsidRDefault="002620B2" w:rsidP="005D53EF">
            <w:pPr>
              <w:pStyle w:val="TAL"/>
            </w:pPr>
            <w:r w:rsidRPr="00C6761E">
              <w:t>octet 2</w:t>
            </w:r>
          </w:p>
          <w:p w14:paraId="0E38BB4F" w14:textId="77777777" w:rsidR="002620B2" w:rsidRPr="00C6761E" w:rsidRDefault="002620B2" w:rsidP="005D53EF">
            <w:pPr>
              <w:pStyle w:val="TAL"/>
            </w:pPr>
          </w:p>
          <w:p w14:paraId="31768CBC" w14:textId="77777777" w:rsidR="002620B2" w:rsidRPr="00C6761E" w:rsidRDefault="002620B2" w:rsidP="005D53EF">
            <w:pPr>
              <w:pStyle w:val="TAL"/>
            </w:pPr>
            <w:r w:rsidRPr="00C6761E">
              <w:t>octet 5</w:t>
            </w:r>
          </w:p>
        </w:tc>
      </w:tr>
    </w:tbl>
    <w:p w14:paraId="350D8667" w14:textId="496EE02A" w:rsidR="002620B2" w:rsidRPr="00C6761E" w:rsidRDefault="002620B2" w:rsidP="002620B2">
      <w:pPr>
        <w:pStyle w:val="TF"/>
      </w:pPr>
      <w:bookmarkStart w:id="4669" w:name="_CRFigure11_3_38_1"/>
      <w:r w:rsidRPr="00C6761E">
        <w:t>Figure </w:t>
      </w:r>
      <w:bookmarkEnd w:id="4669"/>
      <w:r w:rsidRPr="00C6761E">
        <w:t>11.3.38.1: MIC information element</w:t>
      </w:r>
    </w:p>
    <w:p w14:paraId="62E9EABE" w14:textId="5BBA9A88" w:rsidR="002620B2" w:rsidRPr="00C6761E" w:rsidRDefault="002620B2" w:rsidP="002620B2">
      <w:pPr>
        <w:pStyle w:val="TH"/>
      </w:pPr>
      <w:bookmarkStart w:id="4670" w:name="_CRTable11_3_38_1"/>
      <w:r w:rsidRPr="00C6761E">
        <w:t>Table </w:t>
      </w:r>
      <w:bookmarkEnd w:id="4670"/>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5D53EF">
            <w:pPr>
              <w:pStyle w:val="TAL"/>
            </w:pPr>
            <w:r w:rsidRPr="00C6761E">
              <w:t>MIC value (octet 2 to 5)</w:t>
            </w:r>
          </w:p>
          <w:p w14:paraId="0F6255F5" w14:textId="77777777" w:rsidR="002620B2" w:rsidRPr="00C6761E" w:rsidRDefault="002620B2" w:rsidP="005D53EF">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73D99B26" w14:textId="77777777" w:rsidR="009875A8" w:rsidRPr="00C6761E" w:rsidRDefault="009875A8" w:rsidP="009875A8">
      <w:bookmarkStart w:id="4671" w:name="_CR11_3_39"/>
      <w:bookmarkEnd w:id="4671"/>
    </w:p>
    <w:p w14:paraId="49F71DBC" w14:textId="72946633" w:rsidR="00495533" w:rsidRDefault="00495533" w:rsidP="00495533">
      <w:pPr>
        <w:pStyle w:val="Heading3"/>
      </w:pPr>
      <w:bookmarkStart w:id="4672" w:name="_Toc218597786"/>
      <w:r w:rsidRPr="00C6761E">
        <w:t>11.3.39</w:t>
      </w:r>
      <w:r w:rsidRPr="00C6761E">
        <w:tab/>
      </w:r>
      <w:r w:rsidR="005F7D6E">
        <w:t>User info ID 2</w:t>
      </w:r>
      <w:bookmarkEnd w:id="4672"/>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673" w:name="_Hlk180069340"/>
      <w:r>
        <w:t xml:space="preserve">with the length of </w:t>
      </w:r>
      <w:bookmarkEnd w:id="4673"/>
      <w:r>
        <w:t>8 octets</w:t>
      </w:r>
      <w:r w:rsidRPr="00C6761E">
        <w:t>.</w:t>
      </w:r>
    </w:p>
    <w:p w14:paraId="57DBD2E5" w14:textId="77777777" w:rsidR="005F7D6E" w:rsidRPr="00C6761E" w:rsidRDefault="005F7D6E" w:rsidP="005F7D6E">
      <w:pPr>
        <w:pStyle w:val="NO"/>
      </w:pPr>
      <w:bookmarkStart w:id="4674" w:name="_Hlk179898020"/>
      <w:r>
        <w:t>NOTE:</w:t>
      </w:r>
      <w:r>
        <w:tab/>
        <w:t>Semantically, the contents of the User info ID 2 is identical to the contents of the User info ID (see clause 11.2.7). Protocol-wise however the respective IE types and the IE formats are different.</w:t>
      </w:r>
    </w:p>
    <w:bookmarkEnd w:id="4674"/>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D53EF">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D53EF">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D53EF">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D53EF">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D53EF">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D53EF">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D53EF">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D53EF">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D53EF">
            <w:pPr>
              <w:keepNext/>
              <w:keepLines/>
              <w:spacing w:after="0"/>
              <w:rPr>
                <w:rFonts w:ascii="Arial" w:hAnsi="Arial"/>
                <w:sz w:val="18"/>
              </w:rPr>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D53EF">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D53EF">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D53EF">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D53EF">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D53EF">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D53EF">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D53EF">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D53EF">
            <w:pPr>
              <w:pStyle w:val="TAL"/>
            </w:pPr>
          </w:p>
          <w:p w14:paraId="293F6C0B" w14:textId="483F152F" w:rsidR="005F7D6E" w:rsidRPr="00C6761E" w:rsidRDefault="005F7D6E" w:rsidP="005D53EF">
            <w:pPr>
              <w:pStyle w:val="TAL"/>
            </w:pPr>
            <w:r w:rsidRPr="00C6761E">
              <w:t xml:space="preserve">octet </w:t>
            </w:r>
            <w:r>
              <w:t>8</w:t>
            </w:r>
          </w:p>
        </w:tc>
      </w:tr>
    </w:tbl>
    <w:p w14:paraId="5D436FE6" w14:textId="371C97DC" w:rsidR="005F7D6E" w:rsidRPr="00C6761E" w:rsidRDefault="005F7D6E" w:rsidP="005F7D6E">
      <w:pPr>
        <w:pStyle w:val="TF"/>
      </w:pPr>
      <w:bookmarkStart w:id="4675" w:name="_CRFigure11_3_39_1"/>
      <w:r w:rsidRPr="00C6761E">
        <w:t>Figure </w:t>
      </w:r>
      <w:bookmarkEnd w:id="4675"/>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676" w:name="_CRTable11_3_39_1"/>
      <w:r w:rsidRPr="00C6761E">
        <w:t>Table </w:t>
      </w:r>
      <w:bookmarkEnd w:id="4676"/>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D53EF">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677" w:name="_CR11_3_40"/>
      <w:bookmarkStart w:id="4678" w:name="_Toc218597787"/>
      <w:bookmarkEnd w:id="4677"/>
      <w:r w:rsidRPr="00C6761E">
        <w:t>11.3.40</w:t>
      </w:r>
      <w:r w:rsidRPr="00C6761E">
        <w:tab/>
        <w:t>QoS flow descriptions</w:t>
      </w:r>
      <w:bookmarkEnd w:id="4678"/>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679" w:name="_CR11_3_41"/>
      <w:bookmarkStart w:id="4680" w:name="_Toc218597788"/>
      <w:bookmarkEnd w:id="4679"/>
      <w:r w:rsidRPr="00C6761E">
        <w:t>11.3.41</w:t>
      </w:r>
      <w:r w:rsidRPr="00C6761E">
        <w:tab/>
        <w:t>PC5 signalling protocol cause 2</w:t>
      </w:r>
      <w:bookmarkEnd w:id="4680"/>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5D53EF">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5D53EF">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5D53EF">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5D53EF">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5D53EF">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5D53EF">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5D53EF">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5D53EF">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5D53EF">
            <w:pPr>
              <w:keepNext/>
              <w:keepLines/>
              <w:spacing w:after="0"/>
              <w:rPr>
                <w:rFonts w:ascii="Arial" w:hAnsi="Arial"/>
                <w:sz w:val="18"/>
              </w:rPr>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5D53EF">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5D53EF">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5D53EF">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5D53EF">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5D53EF">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5D53EF">
            <w:pPr>
              <w:pStyle w:val="TAL"/>
            </w:pPr>
            <w:r w:rsidRPr="00C6761E">
              <w:t>octet 3</w:t>
            </w:r>
          </w:p>
        </w:tc>
      </w:tr>
    </w:tbl>
    <w:p w14:paraId="5A47D4DB" w14:textId="34928618" w:rsidR="006D19FB" w:rsidRPr="00C6761E" w:rsidRDefault="006D19FB" w:rsidP="006D19FB">
      <w:pPr>
        <w:pStyle w:val="TF"/>
      </w:pPr>
      <w:bookmarkStart w:id="4681" w:name="_CRFigure11_3_41_1"/>
      <w:r w:rsidRPr="00C6761E">
        <w:t>Figure </w:t>
      </w:r>
      <w:bookmarkEnd w:id="4681"/>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682" w:name="_CRTable11_3_41_1"/>
      <w:r w:rsidRPr="00C6761E">
        <w:t>Table </w:t>
      </w:r>
      <w:bookmarkEnd w:id="4682"/>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5D53EF">
            <w:pPr>
              <w:pStyle w:val="TAL"/>
            </w:pPr>
          </w:p>
          <w:p w14:paraId="5A0B543B" w14:textId="77777777" w:rsidR="006D19FB" w:rsidRPr="00C6761E" w:rsidRDefault="006D19FB" w:rsidP="005D53EF">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683" w:name="_CR11_3_42"/>
      <w:bookmarkStart w:id="4684" w:name="_Toc218597789"/>
      <w:bookmarkEnd w:id="4683"/>
      <w:r w:rsidRPr="00C6761E">
        <w:t>11.3.</w:t>
      </w:r>
      <w:bookmarkStart w:id="4685" w:name="_Toc123635160"/>
      <w:r w:rsidRPr="00C6761E">
        <w:t>42</w:t>
      </w:r>
      <w:r w:rsidRPr="00C6761E">
        <w:tab/>
      </w:r>
      <w:bookmarkEnd w:id="4685"/>
      <w:r w:rsidRPr="00C6761E">
        <w:t>IP address/prefix needed indication</w:t>
      </w:r>
      <w:bookmarkEnd w:id="4684"/>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5D53EF">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5D53EF">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5D53EF">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5D53EF">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5D53EF">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5D53EF">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5D53EF">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5D53EF">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5D53EF">
            <w:pPr>
              <w:pStyle w:val="TAL"/>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5D53EF">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5D53EF">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5D53EF">
            <w:pPr>
              <w:pStyle w:val="TAL"/>
            </w:pPr>
            <w:r w:rsidRPr="00C6761E">
              <w:rPr>
                <w:lang w:eastAsia="zh-CN"/>
              </w:rPr>
              <w:t>octet 1</w:t>
            </w:r>
          </w:p>
        </w:tc>
      </w:tr>
    </w:tbl>
    <w:p w14:paraId="4A4B76A2" w14:textId="1D49BB96" w:rsidR="00892227" w:rsidRPr="00C6761E" w:rsidRDefault="00892227" w:rsidP="00892227">
      <w:pPr>
        <w:pStyle w:val="TF"/>
      </w:pPr>
      <w:bookmarkStart w:id="4686" w:name="_CRFigure11_3_42_1"/>
      <w:r w:rsidRPr="00C6761E">
        <w:t>Figure </w:t>
      </w:r>
      <w:bookmarkEnd w:id="4686"/>
      <w:r w:rsidRPr="00C6761E">
        <w:t>11.3.42.1: IP address/prefix needed indication information element</w:t>
      </w:r>
    </w:p>
    <w:p w14:paraId="4C12EFDB" w14:textId="39052582" w:rsidR="00892227" w:rsidRPr="00C6761E" w:rsidRDefault="00892227" w:rsidP="00892227">
      <w:pPr>
        <w:pStyle w:val="TH"/>
      </w:pPr>
      <w:bookmarkStart w:id="4687" w:name="_CRTable11_3_42_1"/>
      <w:r w:rsidRPr="00C6761E">
        <w:t>Table </w:t>
      </w:r>
      <w:bookmarkEnd w:id="4687"/>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5D53EF">
            <w:pPr>
              <w:pStyle w:val="TAL"/>
            </w:pPr>
            <w:r w:rsidRPr="00C6761E">
              <w:t>IP address/prefix needed indication contents (octet 1)</w:t>
            </w:r>
          </w:p>
          <w:p w14:paraId="47604C7F" w14:textId="77777777" w:rsidR="00892227" w:rsidRPr="00C6761E" w:rsidRDefault="00892227" w:rsidP="005D53EF">
            <w:pPr>
              <w:pStyle w:val="TAL"/>
            </w:pPr>
          </w:p>
          <w:p w14:paraId="546374E9" w14:textId="77777777" w:rsidR="00892227" w:rsidRPr="00C6761E" w:rsidRDefault="00892227" w:rsidP="005D53EF">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F50D7A" w:rsidRDefault="00892227" w:rsidP="00F50D7A">
                  <w:pPr>
                    <w:pStyle w:val="TAR"/>
                    <w:rPr>
                      <w:b/>
                      <w:bCs/>
                    </w:rPr>
                  </w:pPr>
                  <w:r w:rsidRPr="00F50D7A">
                    <w:rPr>
                      <w:b/>
                      <w:bCs/>
                    </w:rPr>
                    <w:t>4</w:t>
                  </w:r>
                </w:p>
              </w:tc>
              <w:tc>
                <w:tcPr>
                  <w:tcW w:w="432" w:type="dxa"/>
                </w:tcPr>
                <w:p w14:paraId="4C31FB64" w14:textId="77777777" w:rsidR="00892227" w:rsidRPr="00F50D7A" w:rsidRDefault="00892227" w:rsidP="00F50D7A">
                  <w:pPr>
                    <w:pStyle w:val="TAR"/>
                    <w:rPr>
                      <w:b/>
                      <w:bCs/>
                    </w:rPr>
                  </w:pPr>
                  <w:r w:rsidRPr="00F50D7A">
                    <w:rPr>
                      <w:b/>
                      <w:bCs/>
                    </w:rPr>
                    <w:t>3</w:t>
                  </w:r>
                </w:p>
              </w:tc>
              <w:tc>
                <w:tcPr>
                  <w:tcW w:w="432" w:type="dxa"/>
                </w:tcPr>
                <w:p w14:paraId="348618F3" w14:textId="77777777" w:rsidR="00892227" w:rsidRPr="00F50D7A" w:rsidRDefault="00892227" w:rsidP="00F50D7A">
                  <w:pPr>
                    <w:pStyle w:val="TAR"/>
                    <w:rPr>
                      <w:b/>
                      <w:bCs/>
                    </w:rPr>
                  </w:pPr>
                  <w:r w:rsidRPr="00F50D7A">
                    <w:rPr>
                      <w:b/>
                      <w:bCs/>
                    </w:rPr>
                    <w:t>2</w:t>
                  </w:r>
                </w:p>
              </w:tc>
              <w:tc>
                <w:tcPr>
                  <w:tcW w:w="432" w:type="dxa"/>
                </w:tcPr>
                <w:p w14:paraId="1777F227" w14:textId="77777777" w:rsidR="00892227" w:rsidRPr="00F50D7A" w:rsidRDefault="00892227" w:rsidP="00F50D7A">
                  <w:pPr>
                    <w:pStyle w:val="TAR"/>
                    <w:rPr>
                      <w:b/>
                      <w:bCs/>
                    </w:rPr>
                  </w:pPr>
                  <w:r w:rsidRPr="00F50D7A">
                    <w:rPr>
                      <w:b/>
                      <w:bCs/>
                    </w:rPr>
                    <w:t>1</w:t>
                  </w:r>
                </w:p>
              </w:tc>
              <w:tc>
                <w:tcPr>
                  <w:tcW w:w="5250" w:type="dxa"/>
                </w:tcPr>
                <w:p w14:paraId="6F918DC5" w14:textId="77777777" w:rsidR="00892227" w:rsidRPr="00C6761E" w:rsidRDefault="00892227" w:rsidP="005D53EF">
                  <w:pPr>
                    <w:pStyle w:val="TAH"/>
                    <w:jc w:val="left"/>
                  </w:pPr>
                </w:p>
              </w:tc>
            </w:tr>
            <w:tr w:rsidR="00892227" w:rsidRPr="00C6761E" w14:paraId="0F1D7C5F" w14:textId="77777777" w:rsidTr="005D53EF">
              <w:tc>
                <w:tcPr>
                  <w:tcW w:w="432" w:type="dxa"/>
                </w:tcPr>
                <w:p w14:paraId="0690ED39" w14:textId="77777777" w:rsidR="00892227" w:rsidRPr="00C6761E" w:rsidRDefault="00892227" w:rsidP="005D53EF">
                  <w:pPr>
                    <w:pStyle w:val="TAL"/>
                  </w:pPr>
                  <w:r w:rsidRPr="00C6761E">
                    <w:t>0</w:t>
                  </w:r>
                </w:p>
              </w:tc>
              <w:tc>
                <w:tcPr>
                  <w:tcW w:w="432" w:type="dxa"/>
                </w:tcPr>
                <w:p w14:paraId="00E9511E" w14:textId="77777777" w:rsidR="00892227" w:rsidRPr="00C6761E" w:rsidRDefault="00892227" w:rsidP="005D53EF">
                  <w:pPr>
                    <w:pStyle w:val="TAL"/>
                  </w:pPr>
                  <w:r w:rsidRPr="00C6761E">
                    <w:t>0</w:t>
                  </w:r>
                </w:p>
              </w:tc>
              <w:tc>
                <w:tcPr>
                  <w:tcW w:w="432" w:type="dxa"/>
                </w:tcPr>
                <w:p w14:paraId="11D9A239" w14:textId="77777777" w:rsidR="00892227" w:rsidRPr="00C6761E" w:rsidRDefault="00892227" w:rsidP="005D53EF">
                  <w:pPr>
                    <w:pStyle w:val="TAL"/>
                  </w:pPr>
                  <w:r w:rsidRPr="00C6761E">
                    <w:t>0</w:t>
                  </w:r>
                </w:p>
              </w:tc>
              <w:tc>
                <w:tcPr>
                  <w:tcW w:w="432" w:type="dxa"/>
                </w:tcPr>
                <w:p w14:paraId="653132A2" w14:textId="77777777" w:rsidR="00892227" w:rsidRPr="00C6761E" w:rsidRDefault="00892227" w:rsidP="005D53EF">
                  <w:pPr>
                    <w:pStyle w:val="TAL"/>
                  </w:pPr>
                  <w:r w:rsidRPr="00C6761E">
                    <w:t>0</w:t>
                  </w:r>
                </w:p>
              </w:tc>
              <w:tc>
                <w:tcPr>
                  <w:tcW w:w="5250" w:type="dxa"/>
                </w:tcPr>
                <w:p w14:paraId="2B705299" w14:textId="77777777" w:rsidR="00892227" w:rsidRPr="00C6761E" w:rsidRDefault="00892227" w:rsidP="005D53EF">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5D53EF">
                  <w:pPr>
                    <w:pStyle w:val="TAL"/>
                  </w:pPr>
                  <w:r w:rsidRPr="00C6761E">
                    <w:t>0</w:t>
                  </w:r>
                </w:p>
              </w:tc>
              <w:tc>
                <w:tcPr>
                  <w:tcW w:w="432" w:type="dxa"/>
                </w:tcPr>
                <w:p w14:paraId="18B23B66" w14:textId="77777777" w:rsidR="00892227" w:rsidRPr="00C6761E" w:rsidRDefault="00892227" w:rsidP="005D53EF">
                  <w:pPr>
                    <w:pStyle w:val="TAL"/>
                  </w:pPr>
                  <w:r w:rsidRPr="00C6761E">
                    <w:t>0</w:t>
                  </w:r>
                </w:p>
              </w:tc>
              <w:tc>
                <w:tcPr>
                  <w:tcW w:w="432" w:type="dxa"/>
                </w:tcPr>
                <w:p w14:paraId="089D69BC" w14:textId="77777777" w:rsidR="00892227" w:rsidRPr="00C6761E" w:rsidRDefault="00892227" w:rsidP="005D53EF">
                  <w:pPr>
                    <w:pStyle w:val="TAL"/>
                  </w:pPr>
                  <w:r w:rsidRPr="00C6761E">
                    <w:t>0</w:t>
                  </w:r>
                </w:p>
              </w:tc>
              <w:tc>
                <w:tcPr>
                  <w:tcW w:w="432" w:type="dxa"/>
                </w:tcPr>
                <w:p w14:paraId="19EE152F" w14:textId="77777777" w:rsidR="00892227" w:rsidRPr="00C6761E" w:rsidRDefault="00892227" w:rsidP="005D53EF">
                  <w:pPr>
                    <w:pStyle w:val="TAL"/>
                  </w:pPr>
                  <w:r w:rsidRPr="00C6761E">
                    <w:t>1</w:t>
                  </w:r>
                </w:p>
              </w:tc>
              <w:tc>
                <w:tcPr>
                  <w:tcW w:w="5250" w:type="dxa"/>
                </w:tcPr>
                <w:p w14:paraId="5DAF7547" w14:textId="77777777" w:rsidR="00892227" w:rsidRPr="00C6761E" w:rsidRDefault="00892227" w:rsidP="005D53EF">
                  <w:pPr>
                    <w:pStyle w:val="TAL"/>
                  </w:pPr>
                  <w:r w:rsidRPr="00C6761E">
                    <w:t>IP address/prefix needs to be changed and allocated by the 5G ProSe UE-to-UE relay UE</w:t>
                  </w:r>
                </w:p>
              </w:tc>
            </w:tr>
          </w:tbl>
          <w:p w14:paraId="55089FDF" w14:textId="77777777" w:rsidR="00892227" w:rsidRPr="00C6761E" w:rsidRDefault="00892227" w:rsidP="005D53EF">
            <w:pPr>
              <w:pStyle w:val="TAL"/>
            </w:pPr>
          </w:p>
          <w:p w14:paraId="46EA1C28" w14:textId="77777777" w:rsidR="00892227" w:rsidRPr="00C6761E" w:rsidRDefault="00892227" w:rsidP="005D53EF">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5D53EF">
            <w:pPr>
              <w:pStyle w:val="TAL"/>
            </w:pPr>
          </w:p>
        </w:tc>
      </w:tr>
    </w:tbl>
    <w:p w14:paraId="7E21EAC0" w14:textId="77777777" w:rsidR="009875A8" w:rsidRPr="00C6761E" w:rsidRDefault="009875A8" w:rsidP="009875A8">
      <w:bookmarkStart w:id="4688" w:name="_CR11_3_43"/>
      <w:bookmarkEnd w:id="4688"/>
    </w:p>
    <w:p w14:paraId="5D4F18DB" w14:textId="27FAFB6A" w:rsidR="00892227" w:rsidRPr="00C6761E" w:rsidRDefault="00892227" w:rsidP="00892227">
      <w:pPr>
        <w:pStyle w:val="Heading3"/>
      </w:pPr>
      <w:bookmarkStart w:id="4689" w:name="_Toc218597790"/>
      <w:r w:rsidRPr="00C6761E">
        <w:t>11.3.43</w:t>
      </w:r>
      <w:r w:rsidRPr="00C6761E">
        <w:tab/>
      </w:r>
      <w:r w:rsidR="00DF1C52" w:rsidRPr="00C6761E">
        <w:t>Void</w:t>
      </w:r>
      <w:bookmarkEnd w:id="4689"/>
    </w:p>
    <w:p w14:paraId="6AA33DA9" w14:textId="43BC5BF2" w:rsidR="00892227" w:rsidRPr="00C6761E" w:rsidRDefault="00892227" w:rsidP="00892227">
      <w:pPr>
        <w:pStyle w:val="Heading3"/>
      </w:pPr>
      <w:bookmarkStart w:id="4690" w:name="_CR11_3_44"/>
      <w:bookmarkStart w:id="4691" w:name="_Toc123635141"/>
      <w:bookmarkStart w:id="4692" w:name="_Toc218597791"/>
      <w:bookmarkEnd w:id="4690"/>
      <w:r w:rsidRPr="00C6761E">
        <w:t>11.3.44</w:t>
      </w:r>
      <w:r w:rsidRPr="00C6761E">
        <w:tab/>
        <w:t>List of Link local IPv6 address</w:t>
      </w:r>
      <w:bookmarkEnd w:id="4691"/>
      <w:bookmarkEnd w:id="4692"/>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5D53EF">
        <w:trPr>
          <w:cantSplit/>
          <w:jc w:val="center"/>
        </w:trPr>
        <w:tc>
          <w:tcPr>
            <w:tcW w:w="709" w:type="dxa"/>
            <w:tcBorders>
              <w:top w:val="nil"/>
              <w:left w:val="nil"/>
              <w:bottom w:val="nil"/>
              <w:right w:val="nil"/>
            </w:tcBorders>
            <w:hideMark/>
          </w:tcPr>
          <w:p w14:paraId="686980EF" w14:textId="77777777" w:rsidR="00892227" w:rsidRPr="00C6761E" w:rsidRDefault="00892227" w:rsidP="005D53EF">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5D53EF">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5D53EF">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5D53EF">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5D53EF">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5D53EF">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5D53EF">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5D53EF">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5D53EF">
            <w:pPr>
              <w:keepNext/>
              <w:keepLines/>
              <w:spacing w:after="0"/>
              <w:rPr>
                <w:rFonts w:ascii="Arial" w:hAnsi="Arial"/>
                <w:sz w:val="18"/>
              </w:rPr>
            </w:pPr>
          </w:p>
        </w:tc>
      </w:tr>
      <w:tr w:rsidR="00892227" w:rsidRPr="00C6761E" w14:paraId="67BB518E"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5D53EF">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5D53EF">
            <w:pPr>
              <w:pStyle w:val="TAL"/>
            </w:pPr>
            <w:r w:rsidRPr="00C6761E">
              <w:t>octet 1</w:t>
            </w:r>
          </w:p>
        </w:tc>
      </w:tr>
      <w:tr w:rsidR="00892227" w:rsidRPr="00C6761E" w14:paraId="717214E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5D53EF">
            <w:pPr>
              <w:pStyle w:val="TAC"/>
            </w:pPr>
          </w:p>
          <w:p w14:paraId="387301C8" w14:textId="77777777" w:rsidR="00892227" w:rsidRPr="00C6761E" w:rsidRDefault="00892227" w:rsidP="005D53EF">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5D53EF">
            <w:pPr>
              <w:pStyle w:val="TAL"/>
            </w:pPr>
            <w:r w:rsidRPr="00C6761E">
              <w:t>octet 2</w:t>
            </w:r>
          </w:p>
          <w:p w14:paraId="4B704900" w14:textId="77777777" w:rsidR="00892227" w:rsidRPr="00C6761E" w:rsidRDefault="00892227" w:rsidP="005D53EF">
            <w:pPr>
              <w:pStyle w:val="TAL"/>
            </w:pPr>
          </w:p>
          <w:p w14:paraId="2DAD6E6D" w14:textId="77777777" w:rsidR="00892227" w:rsidRPr="00C6761E" w:rsidRDefault="00892227" w:rsidP="005D53EF">
            <w:pPr>
              <w:pStyle w:val="TAL"/>
            </w:pPr>
          </w:p>
        </w:tc>
      </w:tr>
      <w:tr w:rsidR="00892227" w:rsidRPr="00C6761E" w14:paraId="774D854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5D53EF">
            <w:pPr>
              <w:pStyle w:val="TAC"/>
            </w:pPr>
          </w:p>
          <w:p w14:paraId="19DE380D" w14:textId="77777777" w:rsidR="00892227" w:rsidRPr="00C6761E" w:rsidRDefault="00892227" w:rsidP="005D53EF">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5D53EF">
            <w:pPr>
              <w:pStyle w:val="TAL"/>
            </w:pPr>
            <w:r w:rsidRPr="00C6761E">
              <w:t>octet 3</w:t>
            </w:r>
          </w:p>
          <w:p w14:paraId="47016C7A" w14:textId="77777777" w:rsidR="00892227" w:rsidRPr="00C6761E" w:rsidRDefault="00892227" w:rsidP="005D53EF">
            <w:pPr>
              <w:pStyle w:val="TAL"/>
            </w:pPr>
          </w:p>
          <w:p w14:paraId="1CAB6BA6" w14:textId="77777777" w:rsidR="00892227" w:rsidRPr="00C6761E" w:rsidRDefault="00892227" w:rsidP="005D53EF">
            <w:pPr>
              <w:pStyle w:val="TAL"/>
            </w:pPr>
            <w:r w:rsidRPr="00C6761E">
              <w:t>octet u</w:t>
            </w:r>
          </w:p>
        </w:tc>
      </w:tr>
      <w:tr w:rsidR="00892227" w:rsidRPr="00C6761E" w14:paraId="0C804B8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5D53EF">
            <w:pPr>
              <w:pStyle w:val="TAC"/>
            </w:pPr>
          </w:p>
          <w:p w14:paraId="20897EFA" w14:textId="77777777" w:rsidR="00892227" w:rsidRPr="00C6761E" w:rsidRDefault="00892227" w:rsidP="005D53EF">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5D53EF">
            <w:pPr>
              <w:pStyle w:val="TAL"/>
            </w:pPr>
            <w:r w:rsidRPr="00C6761E">
              <w:t>octet u+1*</w:t>
            </w:r>
          </w:p>
          <w:p w14:paraId="003691E3" w14:textId="77777777" w:rsidR="00892227" w:rsidRPr="00C6761E" w:rsidRDefault="00892227" w:rsidP="005D53EF">
            <w:pPr>
              <w:pStyle w:val="TAL"/>
            </w:pPr>
          </w:p>
          <w:p w14:paraId="48876025" w14:textId="77777777" w:rsidR="00892227" w:rsidRPr="00C6761E" w:rsidRDefault="00892227" w:rsidP="005D53EF">
            <w:pPr>
              <w:pStyle w:val="TAL"/>
            </w:pPr>
            <w:r w:rsidRPr="00C6761E">
              <w:t>octet v*</w:t>
            </w:r>
          </w:p>
        </w:tc>
      </w:tr>
      <w:tr w:rsidR="00892227" w:rsidRPr="00C6761E" w14:paraId="73B630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5D53EF">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5D53EF">
            <w:pPr>
              <w:pStyle w:val="TAL"/>
            </w:pPr>
            <w:r w:rsidRPr="00C6761E">
              <w:t>octet v+1*</w:t>
            </w:r>
          </w:p>
          <w:p w14:paraId="0BB441D9" w14:textId="77777777" w:rsidR="00892227" w:rsidRPr="00C6761E" w:rsidRDefault="00892227" w:rsidP="005D53EF">
            <w:pPr>
              <w:pStyle w:val="TAL"/>
            </w:pPr>
          </w:p>
          <w:p w14:paraId="1D4ED10A" w14:textId="77777777" w:rsidR="00892227" w:rsidRPr="00C6761E" w:rsidRDefault="00892227" w:rsidP="005D53EF">
            <w:pPr>
              <w:pStyle w:val="TAL"/>
            </w:pPr>
            <w:r w:rsidRPr="00C6761E">
              <w:t>octet w*</w:t>
            </w:r>
          </w:p>
        </w:tc>
      </w:tr>
      <w:tr w:rsidR="00892227" w:rsidRPr="00C6761E" w14:paraId="2D3D8D4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5D53EF">
            <w:pPr>
              <w:pStyle w:val="TAC"/>
            </w:pPr>
          </w:p>
          <w:p w14:paraId="477C4296" w14:textId="77777777" w:rsidR="00892227" w:rsidRPr="00C6761E" w:rsidRDefault="00892227" w:rsidP="005D53EF">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5D53EF">
            <w:pPr>
              <w:pStyle w:val="TAL"/>
            </w:pPr>
            <w:r w:rsidRPr="00C6761E">
              <w:t>octet w+1*</w:t>
            </w:r>
          </w:p>
          <w:p w14:paraId="4FEA8D79" w14:textId="77777777" w:rsidR="00892227" w:rsidRPr="00C6761E" w:rsidRDefault="00892227" w:rsidP="005D53EF">
            <w:pPr>
              <w:pStyle w:val="TAL"/>
            </w:pPr>
          </w:p>
          <w:p w14:paraId="74424427" w14:textId="77777777" w:rsidR="00892227" w:rsidRPr="00C6761E" w:rsidRDefault="00892227" w:rsidP="005D53EF">
            <w:pPr>
              <w:pStyle w:val="TAL"/>
            </w:pPr>
            <w:r w:rsidRPr="00C6761E">
              <w:t>octet x*</w:t>
            </w:r>
          </w:p>
        </w:tc>
      </w:tr>
    </w:tbl>
    <w:p w14:paraId="2D6168B5" w14:textId="21EA35DA" w:rsidR="00892227" w:rsidRPr="00C6761E" w:rsidRDefault="00892227" w:rsidP="00892227">
      <w:pPr>
        <w:pStyle w:val="TF"/>
      </w:pPr>
      <w:bookmarkStart w:id="4693" w:name="_CRFigure11_3_44_1"/>
      <w:r w:rsidRPr="00C6761E">
        <w:t>Figure </w:t>
      </w:r>
      <w:bookmarkEnd w:id="4693"/>
      <w:r w:rsidRPr="00C6761E">
        <w:t>11.3.44.1: List of Link local IPv6 addresses information element</w:t>
      </w:r>
    </w:p>
    <w:p w14:paraId="0CFABD07" w14:textId="00FD416E" w:rsidR="00892227" w:rsidRPr="00C6761E" w:rsidRDefault="00892227" w:rsidP="00892227">
      <w:pPr>
        <w:pStyle w:val="TH"/>
      </w:pPr>
      <w:bookmarkStart w:id="4694" w:name="_CRTable11_3_44_1"/>
      <w:r w:rsidRPr="00C6761E">
        <w:t>Table </w:t>
      </w:r>
      <w:bookmarkEnd w:id="4694"/>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5D53EF">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5D53EF">
            <w:pPr>
              <w:pStyle w:val="TAL"/>
            </w:pPr>
            <w:r w:rsidRPr="0022343C">
              <w:t>Link local IPv6 address</w:t>
            </w:r>
            <w:r>
              <w:t>:</w:t>
            </w:r>
          </w:p>
          <w:p w14:paraId="0A325DC8" w14:textId="5CAF33E0" w:rsidR="00892227" w:rsidRPr="00C6761E" w:rsidRDefault="006B017B" w:rsidP="005D53EF">
            <w:pPr>
              <w:pStyle w:val="TAL"/>
            </w:pPr>
            <w:r>
              <w:t>The e</w:t>
            </w:r>
            <w:r w:rsidR="00892227" w:rsidRPr="00C6761E">
              <w:t>ncoding of Link local IPv6 address is defined in clause 11.3.7</w:t>
            </w:r>
          </w:p>
        </w:tc>
      </w:tr>
      <w:tr w:rsidR="00892227" w:rsidRPr="00C6761E" w14:paraId="479D3248" w14:textId="77777777" w:rsidTr="005D53EF">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5D53EF">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695" w:name="_CR11_3_45"/>
      <w:bookmarkStart w:id="4696" w:name="_Toc20233312"/>
      <w:bookmarkStart w:id="4697" w:name="_Toc27747449"/>
      <w:bookmarkStart w:id="4698" w:name="_Toc36213643"/>
      <w:bookmarkStart w:id="4699" w:name="_Toc36657820"/>
      <w:bookmarkStart w:id="4700" w:name="_Toc45287497"/>
      <w:bookmarkStart w:id="4701" w:name="_Toc51948773"/>
      <w:bookmarkStart w:id="4702" w:name="_Toc51949865"/>
      <w:bookmarkStart w:id="4703" w:name="_Toc123902358"/>
      <w:bookmarkStart w:id="4704" w:name="_Toc218597792"/>
      <w:bookmarkEnd w:id="4695"/>
      <w:r w:rsidRPr="00C6761E">
        <w:t>11.3.45</w:t>
      </w:r>
      <w:r w:rsidRPr="00C6761E">
        <w:tab/>
        <w:t>MAC address</w:t>
      </w:r>
      <w:bookmarkEnd w:id="4696"/>
      <w:bookmarkEnd w:id="4697"/>
      <w:bookmarkEnd w:id="4698"/>
      <w:bookmarkEnd w:id="4699"/>
      <w:bookmarkEnd w:id="4700"/>
      <w:bookmarkEnd w:id="4701"/>
      <w:bookmarkEnd w:id="4702"/>
      <w:bookmarkEnd w:id="4703"/>
      <w:bookmarkEnd w:id="4704"/>
    </w:p>
    <w:p w14:paraId="3C34A29A" w14:textId="77777777" w:rsidR="00B63FC4" w:rsidRPr="00CE4A2D" w:rsidRDefault="00B63FC4" w:rsidP="00CE4A2D">
      <w:r w:rsidRPr="00CE4A2D">
        <w:t>The purpose of the MAC address information element is to signal the MAC address of the UE when the 5G ProSe direct link is for Ethernet traffic.</w:t>
      </w:r>
    </w:p>
    <w:p w14:paraId="4A4EAF6F" w14:textId="3C13DACC" w:rsidR="00B63FC4" w:rsidRPr="00CE4A2D" w:rsidRDefault="00B63FC4" w:rsidP="00CE4A2D">
      <w:r w:rsidRPr="00CE4A2D">
        <w:t>The MAC address information element is coded as shown in figure 11.3.</w:t>
      </w:r>
      <w:r w:rsidR="00DB1AF3" w:rsidRPr="00CE4A2D">
        <w:t>45</w:t>
      </w:r>
      <w:r w:rsidRPr="00CE4A2D">
        <w:t>.1 and table 11.3.</w:t>
      </w:r>
      <w:r w:rsidR="00DB1AF3" w:rsidRPr="00CE4A2D">
        <w:t>45</w:t>
      </w:r>
      <w:r w:rsidRPr="00CE4A2D">
        <w:t>.1.</w:t>
      </w:r>
    </w:p>
    <w:p w14:paraId="47AD05B9" w14:textId="77777777" w:rsidR="00B63FC4" w:rsidRPr="00CE4A2D" w:rsidRDefault="00B63FC4" w:rsidP="00CE4A2D">
      <w:r w:rsidRPr="00CE4A2D">
        <w:t>The MAC address 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5D53EF">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5D53EF">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5D53EF">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5D53EF">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5D53EF">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5D53EF">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5D53EF">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5D53EF">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5D53EF">
            <w:pPr>
              <w:pStyle w:val="TAL"/>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5D53EF">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5D53EF">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5D53EF">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5D53EF">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5D53EF">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5D53EF">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5D53EF">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5D53EF">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5D53EF">
            <w:pPr>
              <w:pStyle w:val="TAC"/>
            </w:pPr>
          </w:p>
        </w:tc>
        <w:tc>
          <w:tcPr>
            <w:tcW w:w="1560" w:type="dxa"/>
            <w:tcBorders>
              <w:top w:val="nil"/>
              <w:left w:val="single" w:sz="4" w:space="0" w:color="auto"/>
              <w:bottom w:val="nil"/>
              <w:right w:val="nil"/>
            </w:tcBorders>
          </w:tcPr>
          <w:p w14:paraId="1D20F507" w14:textId="77777777" w:rsidR="00B63FC4" w:rsidRPr="00C6761E" w:rsidRDefault="00B63FC4" w:rsidP="005D53EF">
            <w:pPr>
              <w:pStyle w:val="TAL"/>
            </w:pPr>
            <w:r w:rsidRPr="00C6761E">
              <w:t>octet 8</w:t>
            </w:r>
          </w:p>
        </w:tc>
      </w:tr>
    </w:tbl>
    <w:p w14:paraId="79DD3C82" w14:textId="2F4FFB93" w:rsidR="00B63FC4" w:rsidRPr="00C6761E" w:rsidRDefault="00B63FC4" w:rsidP="00B63FC4">
      <w:pPr>
        <w:pStyle w:val="TF"/>
        <w:rPr>
          <w:lang w:val="fr-FR"/>
        </w:rPr>
      </w:pPr>
      <w:bookmarkStart w:id="4705" w:name="_CRFigure11_3_45_1"/>
      <w:r w:rsidRPr="00C6761E">
        <w:rPr>
          <w:lang w:val="fr-FR"/>
        </w:rPr>
        <w:t>Figure </w:t>
      </w:r>
      <w:bookmarkEnd w:id="4705"/>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706" w:name="_CRTable11_3_45_1"/>
      <w:r w:rsidRPr="00C6761E">
        <w:rPr>
          <w:lang w:val="fr-FR"/>
        </w:rPr>
        <w:t>Table </w:t>
      </w:r>
      <w:bookmarkEnd w:id="4706"/>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5D53EF">
            <w:pPr>
              <w:pStyle w:val="TAL"/>
            </w:pPr>
            <w:r w:rsidRPr="00C6761E">
              <w:t>MAC address (octets 3 to 8)</w:t>
            </w:r>
          </w:p>
          <w:p w14:paraId="04B3D713" w14:textId="77777777" w:rsidR="00B63FC4" w:rsidRPr="00C6761E" w:rsidRDefault="00B63FC4" w:rsidP="005D53EF">
            <w:pPr>
              <w:pStyle w:val="TAL"/>
            </w:pPr>
          </w:p>
          <w:p w14:paraId="024EA6A2" w14:textId="69F26FFF" w:rsidR="00B63FC4" w:rsidRPr="00C6761E" w:rsidRDefault="00B63FC4" w:rsidP="005D53EF">
            <w:pPr>
              <w:pStyle w:val="TAL"/>
            </w:pPr>
            <w:r w:rsidRPr="00C6761E">
              <w:t xml:space="preserve">The MAC address field contains the binary representation of the MAC address of the UE, starting with the least </w:t>
            </w:r>
            <w:r w:rsidR="00441BB2" w:rsidRPr="004202B0">
              <w:t>significant</w:t>
            </w:r>
            <w:r w:rsidRPr="00C6761E">
              <w:t xml:space="preserve"> bit of the first octet of the MAC address included in bit 1 of octet 3.</w:t>
            </w:r>
          </w:p>
        </w:tc>
      </w:tr>
    </w:tbl>
    <w:p w14:paraId="5418B7BC" w14:textId="77777777" w:rsidR="009875A8" w:rsidRPr="00C6761E" w:rsidRDefault="009875A8" w:rsidP="009875A8">
      <w:bookmarkStart w:id="4707" w:name="_CR11_3_46"/>
      <w:bookmarkStart w:id="4708" w:name="_Toc131695581"/>
      <w:bookmarkEnd w:id="4707"/>
    </w:p>
    <w:p w14:paraId="0349D466" w14:textId="77777777" w:rsidR="00DF4855" w:rsidRPr="00C6761E" w:rsidRDefault="00DF4855" w:rsidP="00DF4855">
      <w:pPr>
        <w:pStyle w:val="Heading3"/>
        <w:rPr>
          <w:lang w:eastAsia="zh-CN"/>
        </w:rPr>
      </w:pPr>
      <w:bookmarkStart w:id="4709" w:name="_Toc218597793"/>
      <w:r w:rsidRPr="00C6761E">
        <w:rPr>
          <w:lang w:eastAsia="zh-CN"/>
        </w:rPr>
        <w:t>11.3.46</w:t>
      </w:r>
      <w:r w:rsidRPr="00C6761E">
        <w:rPr>
          <w:lang w:eastAsia="zh-CN"/>
        </w:rPr>
        <w:tab/>
        <w:t>Relay reselection indication</w:t>
      </w:r>
      <w:bookmarkEnd w:id="4709"/>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lastRenderedPageBreak/>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5D53EF">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5D53EF">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5D53EF">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5D53EF">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5D53EF">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5D53EF">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5D53EF">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5D53EF">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5D53EF">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5D53EF">
            <w:pPr>
              <w:pStyle w:val="TAL"/>
            </w:pPr>
          </w:p>
        </w:tc>
      </w:tr>
      <w:tr w:rsidR="00DF4855" w:rsidRPr="00C6761E" w14:paraId="60601D78"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5D53EF">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5D53EF">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5D53EF">
            <w:pPr>
              <w:pStyle w:val="TAL"/>
            </w:pPr>
            <w:r w:rsidRPr="00C6761E">
              <w:t>octet 1</w:t>
            </w:r>
          </w:p>
        </w:tc>
      </w:tr>
    </w:tbl>
    <w:p w14:paraId="62577942" w14:textId="77777777" w:rsidR="00DF4855" w:rsidRPr="00C6761E" w:rsidRDefault="00DF4855" w:rsidP="00DF4855">
      <w:pPr>
        <w:pStyle w:val="TF"/>
      </w:pPr>
      <w:bookmarkStart w:id="4710" w:name="_CRFigure11_3_46_1"/>
      <w:r w:rsidRPr="00C6761E">
        <w:t>Figure </w:t>
      </w:r>
      <w:bookmarkEnd w:id="4710"/>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711" w:name="_CRTable11_3_46_1"/>
      <w:r w:rsidRPr="00C6761E">
        <w:t>Table </w:t>
      </w:r>
      <w:bookmarkEnd w:id="4711"/>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6"/>
        <w:gridCol w:w="284"/>
        <w:gridCol w:w="283"/>
        <w:gridCol w:w="283"/>
        <w:gridCol w:w="5991"/>
      </w:tblGrid>
      <w:tr w:rsidR="007127CF" w14:paraId="45B026FB" w14:textId="77777777" w:rsidTr="00ED4A27">
        <w:trPr>
          <w:cantSplit/>
          <w:jc w:val="center"/>
        </w:trPr>
        <w:tc>
          <w:tcPr>
            <w:tcW w:w="7097" w:type="dxa"/>
            <w:gridSpan w:val="5"/>
          </w:tcPr>
          <w:p w14:paraId="78ED6106" w14:textId="77777777" w:rsidR="007127CF" w:rsidRDefault="007127CF" w:rsidP="00ED4A27">
            <w:pPr>
              <w:pStyle w:val="TAL"/>
              <w:rPr>
                <w:lang w:eastAsia="en-US"/>
              </w:rPr>
            </w:pPr>
            <w:r>
              <w:rPr>
                <w:lang w:eastAsia="zh-CN"/>
              </w:rPr>
              <w:t>Relay reselection indication (RRI) (octet 1, bit 1)</w:t>
            </w:r>
          </w:p>
        </w:tc>
      </w:tr>
      <w:tr w:rsidR="007127CF" w14:paraId="14946972" w14:textId="77777777" w:rsidTr="00ED4A27">
        <w:trPr>
          <w:cantSplit/>
          <w:jc w:val="center"/>
        </w:trPr>
        <w:tc>
          <w:tcPr>
            <w:tcW w:w="7097" w:type="dxa"/>
            <w:gridSpan w:val="5"/>
          </w:tcPr>
          <w:p w14:paraId="11D43225" w14:textId="77777777" w:rsidR="007127CF" w:rsidRDefault="007127CF" w:rsidP="00ED4A27">
            <w:pPr>
              <w:pStyle w:val="TAL"/>
              <w:rPr>
                <w:lang w:eastAsia="en-US"/>
              </w:rPr>
            </w:pPr>
            <w:r>
              <w:rPr>
                <w:lang w:eastAsia="en-US"/>
              </w:rPr>
              <w:t>Bits</w:t>
            </w:r>
          </w:p>
        </w:tc>
      </w:tr>
      <w:tr w:rsidR="007127CF" w14:paraId="557EE251" w14:textId="77777777" w:rsidTr="00ED4A27">
        <w:trPr>
          <w:cantSplit/>
          <w:jc w:val="center"/>
        </w:trPr>
        <w:tc>
          <w:tcPr>
            <w:tcW w:w="256" w:type="dxa"/>
          </w:tcPr>
          <w:p w14:paraId="1C9DF024" w14:textId="77777777" w:rsidR="007127CF" w:rsidRDefault="007127CF" w:rsidP="00ED4A27">
            <w:pPr>
              <w:pStyle w:val="TAC"/>
              <w:rPr>
                <w:rFonts w:eastAsia="SimSun"/>
                <w:lang w:val="en-US" w:eastAsia="zh-CN"/>
              </w:rPr>
            </w:pPr>
            <w:r>
              <w:rPr>
                <w:rFonts w:eastAsia="SimSun" w:hint="eastAsia"/>
                <w:lang w:val="en-US" w:eastAsia="zh-CN"/>
              </w:rPr>
              <w:t>2</w:t>
            </w:r>
          </w:p>
        </w:tc>
        <w:tc>
          <w:tcPr>
            <w:tcW w:w="284" w:type="dxa"/>
          </w:tcPr>
          <w:p w14:paraId="7212519E" w14:textId="77777777" w:rsidR="007127CF" w:rsidRDefault="007127CF" w:rsidP="00ED4A27">
            <w:pPr>
              <w:pStyle w:val="TAC"/>
              <w:rPr>
                <w:rFonts w:eastAsia="SimSun"/>
                <w:lang w:val="en-US" w:eastAsia="zh-CN"/>
              </w:rPr>
            </w:pPr>
            <w:r>
              <w:rPr>
                <w:rFonts w:eastAsia="SimSun" w:hint="eastAsia"/>
                <w:lang w:val="en-US" w:eastAsia="zh-CN"/>
              </w:rPr>
              <w:t>1</w:t>
            </w:r>
          </w:p>
        </w:tc>
        <w:tc>
          <w:tcPr>
            <w:tcW w:w="283" w:type="dxa"/>
          </w:tcPr>
          <w:p w14:paraId="43D2119C" w14:textId="77777777" w:rsidR="007127CF" w:rsidRDefault="007127CF" w:rsidP="00ED4A27">
            <w:pPr>
              <w:pStyle w:val="TAC"/>
              <w:rPr>
                <w:lang w:eastAsia="en-US"/>
              </w:rPr>
            </w:pPr>
          </w:p>
        </w:tc>
        <w:tc>
          <w:tcPr>
            <w:tcW w:w="283" w:type="dxa"/>
          </w:tcPr>
          <w:p w14:paraId="6CFA6735" w14:textId="77777777" w:rsidR="007127CF" w:rsidRDefault="007127CF" w:rsidP="00ED4A27">
            <w:pPr>
              <w:pStyle w:val="TAC"/>
            </w:pPr>
          </w:p>
        </w:tc>
        <w:tc>
          <w:tcPr>
            <w:tcW w:w="5991" w:type="dxa"/>
          </w:tcPr>
          <w:p w14:paraId="5D565EC7" w14:textId="77777777" w:rsidR="007127CF" w:rsidRDefault="007127CF" w:rsidP="00ED4A27">
            <w:pPr>
              <w:pStyle w:val="TAL"/>
              <w:rPr>
                <w:lang w:eastAsia="zh-CN"/>
              </w:rPr>
            </w:pPr>
          </w:p>
        </w:tc>
      </w:tr>
      <w:tr w:rsidR="007127CF" w14:paraId="30699F22" w14:textId="77777777" w:rsidTr="00ED4A27">
        <w:trPr>
          <w:cantSplit/>
          <w:jc w:val="center"/>
        </w:trPr>
        <w:tc>
          <w:tcPr>
            <w:tcW w:w="256" w:type="dxa"/>
          </w:tcPr>
          <w:p w14:paraId="7FBD1816" w14:textId="77777777" w:rsidR="007127CF" w:rsidRDefault="007127CF" w:rsidP="00ED4A27">
            <w:pPr>
              <w:pStyle w:val="TAC"/>
              <w:rPr>
                <w:lang w:eastAsia="en-US"/>
              </w:rPr>
            </w:pPr>
            <w:r>
              <w:rPr>
                <w:lang w:eastAsia="en-US"/>
              </w:rPr>
              <w:t>0</w:t>
            </w:r>
          </w:p>
        </w:tc>
        <w:tc>
          <w:tcPr>
            <w:tcW w:w="284" w:type="dxa"/>
          </w:tcPr>
          <w:p w14:paraId="1451FBF5" w14:textId="77777777" w:rsidR="007127CF" w:rsidRDefault="007127CF" w:rsidP="00ED4A27">
            <w:pPr>
              <w:pStyle w:val="TAC"/>
              <w:rPr>
                <w:rFonts w:eastAsia="SimSun"/>
                <w:lang w:val="en-US" w:eastAsia="zh-CN"/>
              </w:rPr>
            </w:pPr>
            <w:r>
              <w:rPr>
                <w:rFonts w:eastAsia="SimSun" w:hint="eastAsia"/>
                <w:lang w:val="en-US" w:eastAsia="zh-CN"/>
              </w:rPr>
              <w:t>0</w:t>
            </w:r>
          </w:p>
        </w:tc>
        <w:tc>
          <w:tcPr>
            <w:tcW w:w="283" w:type="dxa"/>
          </w:tcPr>
          <w:p w14:paraId="283B9223" w14:textId="77777777" w:rsidR="007127CF" w:rsidRDefault="007127CF" w:rsidP="00ED4A27">
            <w:pPr>
              <w:pStyle w:val="TAC"/>
              <w:rPr>
                <w:lang w:eastAsia="en-US"/>
              </w:rPr>
            </w:pPr>
          </w:p>
        </w:tc>
        <w:tc>
          <w:tcPr>
            <w:tcW w:w="283" w:type="dxa"/>
          </w:tcPr>
          <w:p w14:paraId="10622208" w14:textId="77777777" w:rsidR="007127CF" w:rsidRDefault="007127CF" w:rsidP="00ED4A27">
            <w:pPr>
              <w:pStyle w:val="TAC"/>
            </w:pPr>
          </w:p>
        </w:tc>
        <w:tc>
          <w:tcPr>
            <w:tcW w:w="5991" w:type="dxa"/>
          </w:tcPr>
          <w:p w14:paraId="1FC0542A" w14:textId="77777777" w:rsidR="007127CF" w:rsidRDefault="007127CF" w:rsidP="00ED4A27">
            <w:pPr>
              <w:pStyle w:val="TAL"/>
              <w:rPr>
                <w:lang w:eastAsia="en-US"/>
              </w:rPr>
            </w:pPr>
            <w:r>
              <w:rPr>
                <w:lang w:eastAsia="zh-CN"/>
              </w:rPr>
              <w:t>Spare</w:t>
            </w:r>
          </w:p>
        </w:tc>
      </w:tr>
      <w:tr w:rsidR="007127CF" w14:paraId="13BE0726" w14:textId="77777777" w:rsidTr="00ED4A27">
        <w:trPr>
          <w:cantSplit/>
          <w:jc w:val="center"/>
        </w:trPr>
        <w:tc>
          <w:tcPr>
            <w:tcW w:w="256" w:type="dxa"/>
          </w:tcPr>
          <w:p w14:paraId="5F0AA6F4" w14:textId="77777777" w:rsidR="007127CF" w:rsidRDefault="007127CF" w:rsidP="00ED4A27">
            <w:pPr>
              <w:pStyle w:val="TAC"/>
              <w:rPr>
                <w:rFonts w:eastAsiaTheme="minorEastAsia"/>
                <w:lang w:val="en-US" w:eastAsia="zh-CN"/>
              </w:rPr>
            </w:pPr>
            <w:r>
              <w:rPr>
                <w:rFonts w:eastAsiaTheme="minorEastAsia" w:hint="eastAsia"/>
                <w:lang w:val="en-US" w:eastAsia="zh-CN"/>
              </w:rPr>
              <w:t>0</w:t>
            </w:r>
          </w:p>
        </w:tc>
        <w:tc>
          <w:tcPr>
            <w:tcW w:w="284" w:type="dxa"/>
          </w:tcPr>
          <w:p w14:paraId="36B3C30C" w14:textId="77777777" w:rsidR="007127CF" w:rsidRDefault="007127CF" w:rsidP="00ED4A27">
            <w:pPr>
              <w:pStyle w:val="TAC"/>
              <w:rPr>
                <w:rFonts w:eastAsia="SimSun"/>
                <w:lang w:val="en-US" w:eastAsia="zh-CN"/>
              </w:rPr>
            </w:pPr>
            <w:r>
              <w:rPr>
                <w:rFonts w:eastAsia="SimSun" w:hint="eastAsia"/>
                <w:lang w:val="en-US" w:eastAsia="zh-CN"/>
              </w:rPr>
              <w:t>1</w:t>
            </w:r>
          </w:p>
        </w:tc>
        <w:tc>
          <w:tcPr>
            <w:tcW w:w="283" w:type="dxa"/>
          </w:tcPr>
          <w:p w14:paraId="294E661F" w14:textId="77777777" w:rsidR="007127CF" w:rsidRDefault="007127CF" w:rsidP="00ED4A27">
            <w:pPr>
              <w:pStyle w:val="TAC"/>
              <w:rPr>
                <w:lang w:eastAsia="en-US"/>
              </w:rPr>
            </w:pPr>
          </w:p>
        </w:tc>
        <w:tc>
          <w:tcPr>
            <w:tcW w:w="283" w:type="dxa"/>
          </w:tcPr>
          <w:p w14:paraId="3FB08708" w14:textId="77777777" w:rsidR="007127CF" w:rsidRDefault="007127CF" w:rsidP="00ED4A27">
            <w:pPr>
              <w:pStyle w:val="TAC"/>
            </w:pPr>
          </w:p>
        </w:tc>
        <w:tc>
          <w:tcPr>
            <w:tcW w:w="5991" w:type="dxa"/>
          </w:tcPr>
          <w:p w14:paraId="72391A97" w14:textId="77777777" w:rsidR="007127CF" w:rsidRDefault="007127CF" w:rsidP="00ED4A27">
            <w:pPr>
              <w:pStyle w:val="TAL"/>
              <w:rPr>
                <w:lang w:val="en-US" w:eastAsia="en-US"/>
              </w:rPr>
            </w:pPr>
            <w:r>
              <w:rPr>
                <w:rFonts w:hint="eastAsia"/>
                <w:lang w:val="en-US" w:eastAsia="zh-CN"/>
              </w:rPr>
              <w:t>R</w:t>
            </w:r>
            <w:r>
              <w:rPr>
                <w:lang w:eastAsia="zh-CN"/>
              </w:rPr>
              <w:t>elay reselection</w:t>
            </w:r>
            <w:r>
              <w:rPr>
                <w:rFonts w:hint="eastAsia"/>
                <w:lang w:val="en-US" w:eastAsia="zh-CN"/>
              </w:rPr>
              <w:t xml:space="preserve"> due to </w:t>
            </w:r>
            <w:r>
              <w:rPr>
                <w:rFonts w:eastAsiaTheme="minorEastAsia" w:hint="eastAsia"/>
                <w:lang w:eastAsia="zh-CN"/>
              </w:rPr>
              <w:t>the link failure</w:t>
            </w:r>
          </w:p>
        </w:tc>
      </w:tr>
      <w:tr w:rsidR="007127CF" w14:paraId="785F5CA1" w14:textId="77777777" w:rsidTr="00ED4A27">
        <w:trPr>
          <w:cantSplit/>
          <w:jc w:val="center"/>
        </w:trPr>
        <w:tc>
          <w:tcPr>
            <w:tcW w:w="256" w:type="dxa"/>
          </w:tcPr>
          <w:p w14:paraId="7C24ECAE" w14:textId="77777777" w:rsidR="007127CF" w:rsidRDefault="007127CF" w:rsidP="00ED4A27">
            <w:pPr>
              <w:pStyle w:val="TAC"/>
              <w:rPr>
                <w:rFonts w:eastAsiaTheme="minorEastAsia"/>
                <w:lang w:val="en-US" w:eastAsia="zh-CN"/>
              </w:rPr>
            </w:pPr>
            <w:r>
              <w:rPr>
                <w:rFonts w:eastAsiaTheme="minorEastAsia" w:hint="eastAsia"/>
                <w:lang w:val="en-US" w:eastAsia="zh-CN"/>
              </w:rPr>
              <w:t>1</w:t>
            </w:r>
          </w:p>
        </w:tc>
        <w:tc>
          <w:tcPr>
            <w:tcW w:w="284" w:type="dxa"/>
          </w:tcPr>
          <w:p w14:paraId="2F98D209" w14:textId="77777777" w:rsidR="007127CF" w:rsidRDefault="007127CF" w:rsidP="00ED4A27">
            <w:pPr>
              <w:pStyle w:val="TAC"/>
              <w:rPr>
                <w:rFonts w:eastAsia="SimSun"/>
                <w:lang w:val="en-US" w:eastAsia="zh-CN"/>
              </w:rPr>
            </w:pPr>
            <w:r>
              <w:rPr>
                <w:rFonts w:eastAsia="SimSun" w:hint="eastAsia"/>
                <w:lang w:val="en-US" w:eastAsia="zh-CN"/>
              </w:rPr>
              <w:t>0</w:t>
            </w:r>
          </w:p>
        </w:tc>
        <w:tc>
          <w:tcPr>
            <w:tcW w:w="283" w:type="dxa"/>
          </w:tcPr>
          <w:p w14:paraId="14BE82CE" w14:textId="77777777" w:rsidR="007127CF" w:rsidRDefault="007127CF" w:rsidP="00ED4A27">
            <w:pPr>
              <w:pStyle w:val="TAC"/>
              <w:rPr>
                <w:lang w:eastAsia="en-US"/>
              </w:rPr>
            </w:pPr>
          </w:p>
        </w:tc>
        <w:tc>
          <w:tcPr>
            <w:tcW w:w="283" w:type="dxa"/>
          </w:tcPr>
          <w:p w14:paraId="6BACE303" w14:textId="77777777" w:rsidR="007127CF" w:rsidRDefault="007127CF" w:rsidP="00ED4A27">
            <w:pPr>
              <w:pStyle w:val="TAC"/>
            </w:pPr>
          </w:p>
        </w:tc>
        <w:tc>
          <w:tcPr>
            <w:tcW w:w="5991" w:type="dxa"/>
          </w:tcPr>
          <w:p w14:paraId="628DE38C" w14:textId="77777777" w:rsidR="007127CF" w:rsidRDefault="007127CF" w:rsidP="00ED4A27">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w:t>
            </w:r>
            <w:r>
              <w:rPr>
                <w:lang w:eastAsia="zh-CN"/>
              </w:rPr>
              <w:t>link quality degradation</w:t>
            </w:r>
          </w:p>
        </w:tc>
      </w:tr>
      <w:tr w:rsidR="007127CF" w14:paraId="7E3FCFD5" w14:textId="77777777" w:rsidTr="00ED4A27">
        <w:trPr>
          <w:cantSplit/>
          <w:jc w:val="center"/>
        </w:trPr>
        <w:tc>
          <w:tcPr>
            <w:tcW w:w="256" w:type="dxa"/>
          </w:tcPr>
          <w:p w14:paraId="7D718678" w14:textId="77777777" w:rsidR="007127CF" w:rsidRDefault="007127CF" w:rsidP="00ED4A27">
            <w:pPr>
              <w:pStyle w:val="TAC"/>
              <w:rPr>
                <w:rFonts w:eastAsiaTheme="minorEastAsia"/>
                <w:lang w:val="en-US" w:eastAsia="zh-CN"/>
              </w:rPr>
            </w:pPr>
            <w:r>
              <w:rPr>
                <w:rFonts w:eastAsiaTheme="minorEastAsia" w:hint="eastAsia"/>
                <w:lang w:val="en-US" w:eastAsia="zh-CN"/>
              </w:rPr>
              <w:t>1</w:t>
            </w:r>
          </w:p>
        </w:tc>
        <w:tc>
          <w:tcPr>
            <w:tcW w:w="284" w:type="dxa"/>
          </w:tcPr>
          <w:p w14:paraId="07409EB6" w14:textId="77777777" w:rsidR="007127CF" w:rsidRDefault="007127CF" w:rsidP="00ED4A27">
            <w:pPr>
              <w:pStyle w:val="TAC"/>
              <w:rPr>
                <w:rFonts w:eastAsia="SimSun"/>
                <w:lang w:val="en-US" w:eastAsia="zh-CN"/>
              </w:rPr>
            </w:pPr>
            <w:r>
              <w:rPr>
                <w:rFonts w:eastAsia="SimSun" w:hint="eastAsia"/>
                <w:lang w:val="en-US" w:eastAsia="zh-CN"/>
              </w:rPr>
              <w:t>1</w:t>
            </w:r>
          </w:p>
        </w:tc>
        <w:tc>
          <w:tcPr>
            <w:tcW w:w="283" w:type="dxa"/>
          </w:tcPr>
          <w:p w14:paraId="55155BFF" w14:textId="77777777" w:rsidR="007127CF" w:rsidRDefault="007127CF" w:rsidP="00ED4A27">
            <w:pPr>
              <w:pStyle w:val="TAC"/>
              <w:rPr>
                <w:lang w:eastAsia="en-US"/>
              </w:rPr>
            </w:pPr>
          </w:p>
        </w:tc>
        <w:tc>
          <w:tcPr>
            <w:tcW w:w="283" w:type="dxa"/>
          </w:tcPr>
          <w:p w14:paraId="2F772219" w14:textId="77777777" w:rsidR="007127CF" w:rsidRDefault="007127CF" w:rsidP="00ED4A27">
            <w:pPr>
              <w:pStyle w:val="TAC"/>
            </w:pPr>
          </w:p>
        </w:tc>
        <w:tc>
          <w:tcPr>
            <w:tcW w:w="5991" w:type="dxa"/>
          </w:tcPr>
          <w:p w14:paraId="0863F878" w14:textId="77777777" w:rsidR="007127CF" w:rsidRDefault="007127CF" w:rsidP="00ED4A27">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other reason</w:t>
            </w:r>
          </w:p>
        </w:tc>
      </w:tr>
      <w:tr w:rsidR="007127CF" w14:paraId="527C894A" w14:textId="77777777" w:rsidTr="00ED4A27">
        <w:trPr>
          <w:cantSplit/>
          <w:jc w:val="center"/>
        </w:trPr>
        <w:tc>
          <w:tcPr>
            <w:tcW w:w="7097" w:type="dxa"/>
            <w:gridSpan w:val="5"/>
          </w:tcPr>
          <w:p w14:paraId="71152014" w14:textId="77777777" w:rsidR="007127CF" w:rsidRDefault="007127CF" w:rsidP="00ED4A27">
            <w:pPr>
              <w:pStyle w:val="TAL"/>
              <w:rPr>
                <w:rFonts w:eastAsiaTheme="minorEastAsia"/>
                <w:lang w:eastAsia="zh-CN"/>
              </w:rPr>
            </w:pPr>
          </w:p>
        </w:tc>
      </w:tr>
      <w:tr w:rsidR="007127CF" w14:paraId="6C89CA53" w14:textId="77777777" w:rsidTr="00ED4A27">
        <w:trPr>
          <w:cantSplit/>
          <w:jc w:val="center"/>
        </w:trPr>
        <w:tc>
          <w:tcPr>
            <w:tcW w:w="7097" w:type="dxa"/>
            <w:gridSpan w:val="5"/>
          </w:tcPr>
          <w:p w14:paraId="0EABB6A0" w14:textId="77777777" w:rsidR="007127CF" w:rsidRDefault="007127CF" w:rsidP="00ED4A27">
            <w:pPr>
              <w:pStyle w:val="TAL"/>
              <w:rPr>
                <w:rFonts w:eastAsiaTheme="minorEastAsia"/>
                <w:lang w:eastAsia="zh-CN"/>
              </w:rPr>
            </w:pPr>
            <w:r>
              <w:rPr>
                <w:lang w:eastAsia="zh-CN"/>
              </w:rPr>
              <w:t xml:space="preserve">Bits </w:t>
            </w:r>
            <w:r>
              <w:rPr>
                <w:rFonts w:eastAsiaTheme="minorEastAsia" w:hint="eastAsia"/>
                <w:lang w:eastAsia="zh-CN"/>
              </w:rPr>
              <w:t>3</w:t>
            </w:r>
            <w:r>
              <w:rPr>
                <w:lang w:eastAsia="zh-CN"/>
              </w:rPr>
              <w:t xml:space="preserve"> to 4 of octet 1 are spare and shall be coded as zero.</w:t>
            </w: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712" w:name="_CR11_3_47"/>
      <w:bookmarkStart w:id="4713" w:name="_Toc218597794"/>
      <w:bookmarkEnd w:id="4712"/>
      <w:r w:rsidRPr="00C6761E">
        <w:rPr>
          <w:lang w:eastAsia="zh-CN"/>
        </w:rPr>
        <w:t>11.3.47</w:t>
      </w:r>
      <w:r w:rsidRPr="00C6761E">
        <w:rPr>
          <w:lang w:eastAsia="zh-CN"/>
        </w:rPr>
        <w:tab/>
        <w:t>List of user info ID</w:t>
      </w:r>
      <w:bookmarkEnd w:id="4713"/>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5D53EF">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5D53EF">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5D53EF">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5D53EF">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5D53EF">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5D53EF">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5D53EF">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5D53EF">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5D53EF">
            <w:pPr>
              <w:keepNext/>
              <w:keepLines/>
              <w:spacing w:after="0"/>
              <w:rPr>
                <w:rFonts w:ascii="Arial" w:hAnsi="Arial"/>
                <w:sz w:val="18"/>
              </w:rPr>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5D53EF">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5D53EF">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5D53EF">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5D53EF">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5D53EF">
            <w:pPr>
              <w:pStyle w:val="TAC"/>
            </w:pPr>
          </w:p>
          <w:p w14:paraId="6507607B" w14:textId="53BAE2C6" w:rsidR="00DF4855" w:rsidRPr="00C6761E" w:rsidRDefault="00DF4855" w:rsidP="005D53EF">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5D53EF">
            <w:pPr>
              <w:pStyle w:val="TAL"/>
              <w:rPr>
                <w:lang w:eastAsia="zh-CN"/>
              </w:rPr>
            </w:pPr>
            <w:r w:rsidRPr="00C6761E">
              <w:rPr>
                <w:lang w:eastAsia="zh-CN"/>
              </w:rPr>
              <w:t>octet 3</w:t>
            </w:r>
          </w:p>
          <w:p w14:paraId="043F1026" w14:textId="77777777" w:rsidR="00DF4855" w:rsidRPr="00C6761E" w:rsidRDefault="00DF4855" w:rsidP="005D53EF">
            <w:pPr>
              <w:pStyle w:val="TAL"/>
            </w:pPr>
          </w:p>
          <w:p w14:paraId="025B417F" w14:textId="77777777" w:rsidR="00DF4855" w:rsidRPr="00C6761E" w:rsidRDefault="00DF4855" w:rsidP="005D53EF">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5D53EF">
            <w:pPr>
              <w:pStyle w:val="TAC"/>
            </w:pPr>
          </w:p>
          <w:p w14:paraId="0784AE0F" w14:textId="6B74A0FB" w:rsidR="00DF4855" w:rsidRPr="00C6761E" w:rsidRDefault="00DF4855" w:rsidP="005D53EF">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5D53EF">
            <w:pPr>
              <w:pStyle w:val="TAL"/>
              <w:rPr>
                <w:lang w:eastAsia="zh-CN"/>
              </w:rPr>
            </w:pPr>
            <w:r w:rsidRPr="00C6761E">
              <w:rPr>
                <w:lang w:eastAsia="zh-CN"/>
              </w:rPr>
              <w:t>octet (a+1)*</w:t>
            </w:r>
          </w:p>
          <w:p w14:paraId="5685CE40" w14:textId="77777777" w:rsidR="00DF4855" w:rsidRPr="00C6761E" w:rsidRDefault="00DF4855" w:rsidP="005D53EF">
            <w:pPr>
              <w:pStyle w:val="TAL"/>
            </w:pPr>
          </w:p>
          <w:p w14:paraId="66464AD5" w14:textId="77777777" w:rsidR="00DF4855" w:rsidRPr="00C6761E" w:rsidRDefault="00DF4855" w:rsidP="005D53EF">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5D53EF">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5D53EF">
            <w:pPr>
              <w:pStyle w:val="TAL"/>
              <w:rPr>
                <w:lang w:eastAsia="zh-CN"/>
              </w:rPr>
            </w:pPr>
            <w:r w:rsidRPr="00C6761E">
              <w:rPr>
                <w:lang w:eastAsia="zh-CN"/>
              </w:rPr>
              <w:t>octet (b+1)*</w:t>
            </w:r>
          </w:p>
          <w:p w14:paraId="4818A9ED" w14:textId="77777777" w:rsidR="00DF4855" w:rsidRPr="00C6761E" w:rsidRDefault="00DF4855" w:rsidP="005D53EF">
            <w:pPr>
              <w:pStyle w:val="TAL"/>
            </w:pPr>
          </w:p>
          <w:p w14:paraId="753BBA9E" w14:textId="77777777" w:rsidR="00DF4855" w:rsidRPr="00C6761E" w:rsidRDefault="00DF4855" w:rsidP="005D53EF">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5D53EF">
            <w:pPr>
              <w:pStyle w:val="TAC"/>
            </w:pPr>
          </w:p>
          <w:p w14:paraId="4E5FA3A7" w14:textId="6402EE0A" w:rsidR="00DF4855" w:rsidRPr="00C6761E" w:rsidRDefault="00DF4855" w:rsidP="005D53EF">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5D53EF">
            <w:pPr>
              <w:pStyle w:val="TAL"/>
              <w:rPr>
                <w:lang w:eastAsia="zh-CN"/>
              </w:rPr>
            </w:pPr>
            <w:r w:rsidRPr="00C6761E">
              <w:rPr>
                <w:lang w:eastAsia="zh-CN"/>
              </w:rPr>
              <w:t>octet (c+1)*</w:t>
            </w:r>
          </w:p>
          <w:p w14:paraId="56ECFAC7" w14:textId="77777777" w:rsidR="00DF4855" w:rsidRPr="00C6761E" w:rsidRDefault="00DF4855" w:rsidP="005D53EF">
            <w:pPr>
              <w:pStyle w:val="TAL"/>
            </w:pPr>
          </w:p>
          <w:p w14:paraId="5C5D97E8" w14:textId="77777777" w:rsidR="00DF4855" w:rsidRPr="00C6761E" w:rsidRDefault="00DF4855" w:rsidP="005D53EF">
            <w:pPr>
              <w:pStyle w:val="TAL"/>
              <w:rPr>
                <w:lang w:eastAsia="zh-CN"/>
              </w:rPr>
            </w:pPr>
            <w:r w:rsidRPr="00C6761E">
              <w:t>octet d</w:t>
            </w:r>
          </w:p>
        </w:tc>
      </w:tr>
    </w:tbl>
    <w:p w14:paraId="5557F9F5" w14:textId="77777777" w:rsidR="00DF4855" w:rsidRPr="00C6761E" w:rsidRDefault="00DF4855" w:rsidP="00DF4855">
      <w:pPr>
        <w:pStyle w:val="TF"/>
      </w:pPr>
      <w:bookmarkStart w:id="4714" w:name="_CRFigure11_3_47_1"/>
      <w:r w:rsidRPr="00C6761E">
        <w:t>Figure </w:t>
      </w:r>
      <w:bookmarkEnd w:id="4714"/>
      <w:r w:rsidRPr="00C6761E">
        <w:t>11.3.47.1: List of user info ID information element</w:t>
      </w:r>
    </w:p>
    <w:p w14:paraId="2B1D0804" w14:textId="77777777" w:rsidR="00DF4855" w:rsidRPr="00C6761E" w:rsidRDefault="00DF4855" w:rsidP="00DF4855">
      <w:pPr>
        <w:pStyle w:val="TH"/>
      </w:pPr>
      <w:bookmarkStart w:id="4715" w:name="_CRTable11_3_47_1"/>
      <w:r w:rsidRPr="00C6761E">
        <w:t>Table </w:t>
      </w:r>
      <w:bookmarkEnd w:id="4715"/>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5D53EF">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5D53EF">
            <w:pPr>
              <w:pStyle w:val="TAL"/>
            </w:pPr>
          </w:p>
        </w:tc>
      </w:tr>
    </w:tbl>
    <w:p w14:paraId="279861BF" w14:textId="77777777" w:rsidR="00DF4855" w:rsidRPr="00C6761E" w:rsidRDefault="00DF4855" w:rsidP="00DF4855"/>
    <w:p w14:paraId="1BEA9243" w14:textId="70832B47" w:rsidR="00DF4855" w:rsidRPr="00C6761E" w:rsidRDefault="00DF4855" w:rsidP="00DF4855">
      <w:pPr>
        <w:pStyle w:val="Heading3"/>
      </w:pPr>
      <w:bookmarkStart w:id="4716" w:name="_CR11_3_48"/>
      <w:bookmarkStart w:id="4717" w:name="_Toc218597795"/>
      <w:bookmarkEnd w:id="4716"/>
      <w:r w:rsidRPr="00C6761E">
        <w:t>11.3.48</w:t>
      </w:r>
      <w:r w:rsidRPr="00C6761E">
        <w:tab/>
        <w:t xml:space="preserve">List of </w:t>
      </w:r>
      <w:r w:rsidR="00A87EBA">
        <w:t>user info IDs and</w:t>
      </w:r>
      <w:r w:rsidRPr="00C6761E">
        <w:t xml:space="preserve"> layer-2 IDs</w:t>
      </w:r>
      <w:bookmarkEnd w:id="4717"/>
    </w:p>
    <w:p w14:paraId="10F9DED2" w14:textId="39B2E4F8" w:rsidR="00DF4855" w:rsidRPr="00C6761E" w:rsidRDefault="00DF4855" w:rsidP="00DF4855">
      <w:r w:rsidRPr="00C6761E">
        <w:t xml:space="preserve">The list of </w:t>
      </w:r>
      <w:r w:rsidR="00A87EBA">
        <w:t>user info IDs and</w:t>
      </w:r>
      <w:r w:rsidRPr="00C6761E">
        <w:t xml:space="preserve"> layer-2 IDs </w:t>
      </w:r>
      <w:r w:rsidR="00A87EBA">
        <w:t>information element</w:t>
      </w:r>
      <w:r w:rsidRPr="00C6761E">
        <w:t xml:space="preserve"> </w:t>
      </w:r>
      <w:r w:rsidR="005B1012">
        <w:t>contains</w:t>
      </w:r>
      <w:r w:rsidRPr="00C6761E">
        <w:t xml:space="preserve"> </w:t>
      </w:r>
      <w:r w:rsidR="00A87EBA">
        <w:t>the</w:t>
      </w:r>
      <w:r w:rsidRPr="00C6761E">
        <w:t xml:space="preserve"> user info ID and the associated layer-2 ID</w:t>
      </w:r>
      <w:r w:rsidR="00A87EBA" w:rsidRPr="00A87EBA">
        <w:t xml:space="preserve"> </w:t>
      </w:r>
      <w:r w:rsidR="00A87EBA">
        <w:t>of one or more UE</w:t>
      </w:r>
      <w:r w:rsidR="005B1012">
        <w:t>s</w:t>
      </w:r>
      <w:r w:rsidRPr="00C6761E">
        <w:t>.</w:t>
      </w:r>
    </w:p>
    <w:p w14:paraId="5CE5E6E5" w14:textId="637D0A2B" w:rsidR="00DF4855" w:rsidRPr="00C6761E" w:rsidRDefault="00DF4855" w:rsidP="00DF4855">
      <w:r w:rsidRPr="00C6761E">
        <w:t xml:space="preserve">The list of </w:t>
      </w:r>
      <w:r w:rsidR="00A87EBA">
        <w:t>user info IDs and</w:t>
      </w:r>
      <w:r w:rsidRPr="00C6761E">
        <w:t xml:space="preserve"> layer-2 IDs information element is a type 4 information element</w:t>
      </w:r>
      <w:r w:rsidRPr="00C6761E">
        <w:rPr>
          <w:lang w:eastAsia="zh-CN"/>
        </w:rPr>
        <w:t xml:space="preserve"> with the minimum length of </w:t>
      </w:r>
      <w:r w:rsidR="00A87EBA">
        <w:rPr>
          <w:lang w:eastAsia="zh-CN"/>
        </w:rPr>
        <w:t>12</w:t>
      </w:r>
      <w:r w:rsidRPr="00C6761E">
        <w:rPr>
          <w:lang w:eastAsia="zh-CN"/>
        </w:rPr>
        <w:t xml:space="preserve"> octets and the maximum length of 257 length.</w:t>
      </w:r>
    </w:p>
    <w:p w14:paraId="7AD7B967" w14:textId="4EFC013E" w:rsidR="00DF4855" w:rsidRPr="00C6761E" w:rsidRDefault="00DF4855" w:rsidP="00DF4855">
      <w:r w:rsidRPr="00C6761E">
        <w:t xml:space="preserve">The list of </w:t>
      </w:r>
      <w:r w:rsidR="00A87EBA">
        <w:t>user info IDs and</w:t>
      </w:r>
      <w:r w:rsidRPr="00C6761E">
        <w:t xml:space="preserve"> layer-2 IDs information element is coded as shown in figure 11.3.48.1 and table 11.3.48.1.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5D53EF">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5D53EF">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5D53EF">
            <w:pPr>
              <w:keepNext/>
              <w:keepLines/>
              <w:spacing w:after="0"/>
              <w:rPr>
                <w:rFonts w:ascii="Arial" w:hAnsi="Arial"/>
                <w:sz w:val="18"/>
              </w:rPr>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34C87766" w:rsidR="00DF4855" w:rsidRPr="00C6761E" w:rsidRDefault="00DF4855" w:rsidP="005D53EF">
            <w:pPr>
              <w:pStyle w:val="TAC"/>
            </w:pPr>
            <w:r w:rsidRPr="00C6761E">
              <w:t xml:space="preserve">List of </w:t>
            </w:r>
            <w:r w:rsidR="00A87EBA">
              <w:t>user info IDs and</w:t>
            </w:r>
            <w:r w:rsidRPr="00C6761E">
              <w:t xml:space="preserve"> layer-2 IDs IEI</w:t>
            </w:r>
          </w:p>
        </w:tc>
        <w:tc>
          <w:tcPr>
            <w:tcW w:w="1560" w:type="dxa"/>
            <w:tcBorders>
              <w:top w:val="nil"/>
              <w:left w:val="nil"/>
              <w:bottom w:val="nil"/>
              <w:right w:val="nil"/>
            </w:tcBorders>
            <w:hideMark/>
          </w:tcPr>
          <w:p w14:paraId="14ED46FF" w14:textId="77777777" w:rsidR="00DF4855" w:rsidRPr="00C6761E" w:rsidRDefault="00DF4855" w:rsidP="005D53EF">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09994FA9" w:rsidR="00DF4855" w:rsidRPr="00C6761E" w:rsidRDefault="00DF4855" w:rsidP="005D53EF">
            <w:pPr>
              <w:pStyle w:val="TAC"/>
            </w:pPr>
            <w:r w:rsidRPr="00C6761E">
              <w:t xml:space="preserve">Length of list of </w:t>
            </w:r>
            <w:r w:rsidR="00A87EBA">
              <w:t>user info IDs and</w:t>
            </w:r>
            <w:r w:rsidRPr="00C6761E">
              <w:t xml:space="preserve"> layer-2 IDs contents</w:t>
            </w:r>
          </w:p>
        </w:tc>
        <w:tc>
          <w:tcPr>
            <w:tcW w:w="1560" w:type="dxa"/>
            <w:tcBorders>
              <w:top w:val="nil"/>
              <w:left w:val="nil"/>
              <w:bottom w:val="nil"/>
              <w:right w:val="nil"/>
            </w:tcBorders>
          </w:tcPr>
          <w:p w14:paraId="16F04B16" w14:textId="77777777" w:rsidR="00DF4855" w:rsidRPr="00C6761E" w:rsidRDefault="00DF4855" w:rsidP="005D53EF">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5D53EF">
            <w:pPr>
              <w:pStyle w:val="TAC"/>
            </w:pPr>
          </w:p>
          <w:p w14:paraId="129983AE" w14:textId="5991C46F" w:rsidR="00DF4855" w:rsidRPr="00C6761E" w:rsidRDefault="00A87EBA" w:rsidP="005D53EF">
            <w:pPr>
              <w:pStyle w:val="TAC"/>
            </w:pPr>
            <w:r>
              <w:t>User info ID and</w:t>
            </w:r>
            <w:r w:rsidR="00DF4855" w:rsidRPr="00C6761E">
              <w:t xml:space="preserve"> layer-2 ID </w:t>
            </w:r>
            <w:r w:rsidR="005B1012">
              <w:t>#</w:t>
            </w:r>
            <w:r w:rsidR="00DF4855" w:rsidRPr="00C6761E">
              <w:t>1</w:t>
            </w:r>
          </w:p>
        </w:tc>
        <w:tc>
          <w:tcPr>
            <w:tcW w:w="1560" w:type="dxa"/>
            <w:tcBorders>
              <w:top w:val="nil"/>
              <w:left w:val="nil"/>
              <w:bottom w:val="nil"/>
              <w:right w:val="nil"/>
            </w:tcBorders>
          </w:tcPr>
          <w:p w14:paraId="265D6089" w14:textId="77777777" w:rsidR="00DF4855" w:rsidRPr="00C6761E" w:rsidRDefault="00DF4855" w:rsidP="005D53EF">
            <w:pPr>
              <w:pStyle w:val="TAL"/>
            </w:pPr>
            <w:r w:rsidRPr="00C6761E">
              <w:t>octet 3</w:t>
            </w:r>
          </w:p>
          <w:p w14:paraId="674D35B1" w14:textId="77777777" w:rsidR="00DF4855" w:rsidRPr="00C6761E" w:rsidRDefault="00DF4855" w:rsidP="005D53EF">
            <w:pPr>
              <w:pStyle w:val="TAL"/>
            </w:pPr>
          </w:p>
          <w:p w14:paraId="1811C3E9" w14:textId="77777777" w:rsidR="00DF4855" w:rsidRPr="00C6761E" w:rsidRDefault="00DF4855" w:rsidP="005D53EF">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5D53EF">
            <w:pPr>
              <w:pStyle w:val="TAC"/>
            </w:pPr>
          </w:p>
          <w:p w14:paraId="0F66DF77" w14:textId="4829BF73" w:rsidR="00DF4855" w:rsidRPr="00C6761E" w:rsidRDefault="00A87EBA" w:rsidP="005D53EF">
            <w:pPr>
              <w:pStyle w:val="TAC"/>
            </w:pPr>
            <w:r>
              <w:t>User info ID and</w:t>
            </w:r>
            <w:r w:rsidR="00DF4855" w:rsidRPr="00C6761E">
              <w:t xml:space="preserve"> layer-2 ID </w:t>
            </w:r>
            <w:r w:rsidR="005B1012">
              <w:t>#</w:t>
            </w:r>
            <w:r w:rsidR="00DF4855" w:rsidRPr="00C6761E">
              <w:t>2</w:t>
            </w:r>
          </w:p>
        </w:tc>
        <w:tc>
          <w:tcPr>
            <w:tcW w:w="1560" w:type="dxa"/>
            <w:tcBorders>
              <w:top w:val="nil"/>
              <w:left w:val="nil"/>
              <w:bottom w:val="nil"/>
              <w:right w:val="nil"/>
            </w:tcBorders>
          </w:tcPr>
          <w:p w14:paraId="7897942C" w14:textId="77777777" w:rsidR="00DF4855" w:rsidRPr="00C6761E" w:rsidRDefault="00DF4855" w:rsidP="005D53EF">
            <w:pPr>
              <w:pStyle w:val="TAL"/>
            </w:pPr>
            <w:r w:rsidRPr="00C6761E">
              <w:t>octet (u+1)*</w:t>
            </w:r>
          </w:p>
          <w:p w14:paraId="6A1C41CF" w14:textId="77777777" w:rsidR="00DF4855" w:rsidRPr="00C6761E" w:rsidRDefault="00DF4855" w:rsidP="005D53EF">
            <w:pPr>
              <w:pStyle w:val="TAL"/>
            </w:pPr>
          </w:p>
          <w:p w14:paraId="59159CB5" w14:textId="77777777" w:rsidR="00DF4855" w:rsidRPr="00C6761E" w:rsidRDefault="00DF4855" w:rsidP="005D53EF">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5D53EF">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5D53EF">
            <w:pPr>
              <w:pStyle w:val="TAL"/>
            </w:pPr>
            <w:r w:rsidRPr="00C6761E">
              <w:t>octet (v+1)*</w:t>
            </w:r>
          </w:p>
          <w:p w14:paraId="3FF565BF" w14:textId="77777777" w:rsidR="00DF4855" w:rsidRPr="00C6761E" w:rsidRDefault="00DF4855" w:rsidP="005D53EF">
            <w:pPr>
              <w:pStyle w:val="TAL"/>
            </w:pPr>
          </w:p>
          <w:p w14:paraId="444D1578" w14:textId="77777777" w:rsidR="00DF4855" w:rsidRPr="00C6761E" w:rsidRDefault="00DF4855" w:rsidP="005D53EF">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5D53EF">
            <w:pPr>
              <w:pStyle w:val="TAC"/>
            </w:pPr>
          </w:p>
          <w:p w14:paraId="68E79691" w14:textId="04A2728D" w:rsidR="00DF4855" w:rsidRPr="00C6761E" w:rsidRDefault="00A87EBA" w:rsidP="005D53EF">
            <w:pPr>
              <w:pStyle w:val="TAC"/>
            </w:pPr>
            <w:r>
              <w:t>User info ID and</w:t>
            </w:r>
            <w:r w:rsidR="00DF4855" w:rsidRPr="00C6761E">
              <w:t xml:space="preserve"> layer-2 ID </w:t>
            </w:r>
            <w:r w:rsidR="005B1012">
              <w:t>#</w:t>
            </w:r>
            <w:r w:rsidR="00DF4855" w:rsidRPr="00C6761E">
              <w:t>n</w:t>
            </w:r>
          </w:p>
        </w:tc>
        <w:tc>
          <w:tcPr>
            <w:tcW w:w="1560" w:type="dxa"/>
            <w:tcBorders>
              <w:top w:val="nil"/>
              <w:left w:val="nil"/>
              <w:bottom w:val="nil"/>
              <w:right w:val="nil"/>
            </w:tcBorders>
          </w:tcPr>
          <w:p w14:paraId="178814D7" w14:textId="77777777" w:rsidR="00DF4855" w:rsidRPr="00C6761E" w:rsidRDefault="00DF4855" w:rsidP="005D53EF">
            <w:pPr>
              <w:pStyle w:val="TAL"/>
            </w:pPr>
            <w:r w:rsidRPr="00C6761E">
              <w:t>octet (w+1)*</w:t>
            </w:r>
          </w:p>
          <w:p w14:paraId="5A943F9D" w14:textId="77777777" w:rsidR="00DF4855" w:rsidRPr="00C6761E" w:rsidRDefault="00DF4855" w:rsidP="005D53EF">
            <w:pPr>
              <w:pStyle w:val="TAL"/>
            </w:pPr>
          </w:p>
          <w:p w14:paraId="04595D21" w14:textId="77777777" w:rsidR="00DF4855" w:rsidRPr="00C6761E" w:rsidRDefault="00DF4855" w:rsidP="005D53EF">
            <w:pPr>
              <w:pStyle w:val="TAL"/>
            </w:pPr>
            <w:r w:rsidRPr="00C6761E">
              <w:t>octet x*</w:t>
            </w:r>
          </w:p>
        </w:tc>
      </w:tr>
    </w:tbl>
    <w:p w14:paraId="55D89CE7" w14:textId="6711418B" w:rsidR="00DF4855" w:rsidRPr="00C6761E" w:rsidRDefault="00DF4855" w:rsidP="00DF4855">
      <w:pPr>
        <w:pStyle w:val="TF"/>
      </w:pPr>
      <w:bookmarkStart w:id="4718" w:name="_CRFigure11_3_48_1"/>
      <w:r w:rsidRPr="00C6761E">
        <w:t>Figure </w:t>
      </w:r>
      <w:bookmarkEnd w:id="4718"/>
      <w:r w:rsidRPr="00C6761E">
        <w:t xml:space="preserve">11.3.48.1: List of </w:t>
      </w:r>
      <w:r w:rsidR="00A87EBA">
        <w:t>user info IDs and</w:t>
      </w:r>
      <w:r w:rsidRPr="00C6761E">
        <w:t xml:space="preserve"> layer-2 IDs information element</w:t>
      </w:r>
    </w:p>
    <w:p w14:paraId="72082374" w14:textId="1C0C65CA" w:rsidR="00DF4855" w:rsidRPr="00C6761E" w:rsidRDefault="00DF4855" w:rsidP="00DF4855">
      <w:pPr>
        <w:pStyle w:val="TH"/>
      </w:pPr>
      <w:bookmarkStart w:id="4719" w:name="_CRTable11_3_48_1"/>
      <w:r w:rsidRPr="00C6761E">
        <w:t>Table </w:t>
      </w:r>
      <w:bookmarkEnd w:id="4719"/>
      <w:r w:rsidRPr="00C6761E">
        <w:t xml:space="preserve">11.3.48.1: List of </w:t>
      </w:r>
      <w:r w:rsidR="00A87EBA">
        <w:t>user info IDs and</w:t>
      </w:r>
      <w:r w:rsidRPr="00C6761E">
        <w:t xml:space="preserv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615C34CD" w:rsidR="00DF4855" w:rsidRPr="00C6761E" w:rsidRDefault="00A87EBA" w:rsidP="005D53EF">
            <w:pPr>
              <w:pStyle w:val="TAL"/>
              <w:rPr>
                <w:lang w:eastAsia="zh-CN"/>
              </w:rPr>
            </w:pPr>
            <w:r>
              <w:t>User info ID and</w:t>
            </w:r>
            <w:r w:rsidR="00DF4855" w:rsidRPr="00C6761E">
              <w:rPr>
                <w:lang w:eastAsia="zh-CN"/>
              </w:rPr>
              <w:t xml:space="preserve"> layer-2 ID (octet 3 to u)</w:t>
            </w:r>
          </w:p>
          <w:p w14:paraId="1F4332C9" w14:textId="4236632A" w:rsidR="00DF4855" w:rsidRPr="00C6761E" w:rsidRDefault="00DF4855" w:rsidP="005D53EF">
            <w:pPr>
              <w:pStyle w:val="TAL"/>
            </w:pPr>
            <w:r w:rsidRPr="00C6761E">
              <w:t xml:space="preserve">The </w:t>
            </w:r>
            <w:r w:rsidR="00B7538E">
              <w:t>user info ID and</w:t>
            </w:r>
            <w:r w:rsidRPr="00C6761E">
              <w:t xml:space="preserve"> layer-2 ID field contains the user info </w:t>
            </w:r>
            <w:r w:rsidR="00B7538E">
              <w:t>ID</w:t>
            </w:r>
            <w:r w:rsidR="00B7538E" w:rsidRPr="00C6761E">
              <w:t xml:space="preserve"> </w:t>
            </w:r>
            <w:r w:rsidR="00B7538E">
              <w:t>of the UE</w:t>
            </w:r>
            <w:r w:rsidR="00B7538E" w:rsidRPr="00C6761E">
              <w:t xml:space="preserve"> </w:t>
            </w:r>
            <w:r w:rsidRPr="00C6761E">
              <w:t xml:space="preserve">with its </w:t>
            </w:r>
            <w:r w:rsidR="00B7538E">
              <w:t>associated</w:t>
            </w:r>
            <w:r w:rsidR="00B7538E" w:rsidRPr="00C6761E">
              <w:t xml:space="preserve"> </w:t>
            </w:r>
            <w:r w:rsidRPr="00C6761E">
              <w:t>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5D53EF">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5D53EF">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5D53EF">
            <w:pPr>
              <w:keepNext/>
              <w:keepLines/>
              <w:spacing w:after="0"/>
              <w:rPr>
                <w:rFonts w:ascii="Arial" w:hAnsi="Arial"/>
                <w:sz w:val="18"/>
              </w:rPr>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3B871D99" w:rsidR="00DF4855" w:rsidRPr="00C6761E" w:rsidRDefault="00DF4855" w:rsidP="005D53EF">
            <w:pPr>
              <w:pStyle w:val="TAC"/>
            </w:pPr>
            <w:r w:rsidRPr="00C6761E">
              <w:t xml:space="preserve">Length of </w:t>
            </w:r>
            <w:r w:rsidR="00B7538E">
              <w:t>user info ID and</w:t>
            </w:r>
            <w:r w:rsidRPr="00C6761E">
              <w:t xml:space="preserve"> layer-2 ID contents</w:t>
            </w:r>
          </w:p>
        </w:tc>
        <w:tc>
          <w:tcPr>
            <w:tcW w:w="1560" w:type="dxa"/>
            <w:tcBorders>
              <w:top w:val="nil"/>
              <w:left w:val="nil"/>
              <w:bottom w:val="nil"/>
              <w:right w:val="nil"/>
            </w:tcBorders>
            <w:hideMark/>
          </w:tcPr>
          <w:p w14:paraId="481AE2E3" w14:textId="77777777" w:rsidR="00DF4855" w:rsidRPr="00C6761E" w:rsidRDefault="00DF4855" w:rsidP="005D53EF">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5D53EF">
            <w:pPr>
              <w:pStyle w:val="TAC"/>
            </w:pPr>
          </w:p>
          <w:p w14:paraId="63271DF8" w14:textId="77777777" w:rsidR="00DF4855" w:rsidRPr="00C6761E" w:rsidRDefault="00DF4855" w:rsidP="005D53EF">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5D53EF">
            <w:pPr>
              <w:pStyle w:val="TAL"/>
            </w:pPr>
            <w:r w:rsidRPr="00C6761E">
              <w:t>octet 2</w:t>
            </w:r>
          </w:p>
          <w:p w14:paraId="478A82E0" w14:textId="77777777" w:rsidR="00DF4855" w:rsidRPr="00C6761E" w:rsidRDefault="00DF4855" w:rsidP="005D53EF">
            <w:pPr>
              <w:pStyle w:val="TAL"/>
            </w:pPr>
          </w:p>
          <w:p w14:paraId="27CBB028" w14:textId="39D97386" w:rsidR="00DF4855" w:rsidRPr="00C6761E" w:rsidRDefault="00DF4855" w:rsidP="005D53EF">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5D53EF">
            <w:pPr>
              <w:pStyle w:val="TAC"/>
            </w:pPr>
          </w:p>
          <w:p w14:paraId="58152B47" w14:textId="77777777" w:rsidR="00DF4855" w:rsidRPr="00C6761E" w:rsidRDefault="00DF4855" w:rsidP="005D53EF">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5D53EF">
            <w:pPr>
              <w:pStyle w:val="TAL"/>
            </w:pPr>
            <w:r w:rsidRPr="00C6761E">
              <w:t>octet</w:t>
            </w:r>
            <w:r w:rsidR="005B1012">
              <w:t xml:space="preserve"> 8</w:t>
            </w:r>
          </w:p>
          <w:p w14:paraId="4EEC7543" w14:textId="77777777" w:rsidR="00DF4855" w:rsidRPr="00C6761E" w:rsidRDefault="00DF4855" w:rsidP="005D53EF">
            <w:pPr>
              <w:pStyle w:val="TAL"/>
            </w:pPr>
          </w:p>
          <w:p w14:paraId="605B712A" w14:textId="1BD40394" w:rsidR="00DF4855" w:rsidRPr="00C6761E" w:rsidRDefault="00DF4855" w:rsidP="005D53EF">
            <w:pPr>
              <w:pStyle w:val="TAL"/>
            </w:pPr>
            <w:r w:rsidRPr="00C6761E">
              <w:t xml:space="preserve">octet </w:t>
            </w:r>
            <w:r w:rsidR="005B1012">
              <w:t>10</w:t>
            </w:r>
          </w:p>
        </w:tc>
      </w:tr>
    </w:tbl>
    <w:p w14:paraId="469E227F" w14:textId="49873A2B" w:rsidR="00DF4855" w:rsidRPr="00C6761E" w:rsidRDefault="00DF4855" w:rsidP="00DF4855">
      <w:pPr>
        <w:pStyle w:val="TF"/>
      </w:pPr>
      <w:bookmarkStart w:id="4720" w:name="_CRFigure11_3_48_2"/>
      <w:r w:rsidRPr="00C6761E">
        <w:t>Figure </w:t>
      </w:r>
      <w:bookmarkEnd w:id="4720"/>
      <w:r w:rsidRPr="00C6761E">
        <w:t xml:space="preserve">11.3.48.2: </w:t>
      </w:r>
      <w:r w:rsidR="00B7538E">
        <w:t>User info ID and</w:t>
      </w:r>
      <w:r w:rsidRPr="00C6761E">
        <w:t xml:space="preserve"> layer-2 ID</w:t>
      </w:r>
    </w:p>
    <w:p w14:paraId="26283967" w14:textId="63CF5750" w:rsidR="005B1012" w:rsidRPr="00C6761E" w:rsidRDefault="005B1012" w:rsidP="005B1012">
      <w:pPr>
        <w:pStyle w:val="TH"/>
      </w:pPr>
      <w:bookmarkStart w:id="4721" w:name="_CRTable11_3_48_2"/>
      <w:r w:rsidRPr="00C6761E">
        <w:t>Table </w:t>
      </w:r>
      <w:bookmarkEnd w:id="4721"/>
      <w:r w:rsidRPr="00C6761E">
        <w:t xml:space="preserve">11.3.48.2: </w:t>
      </w:r>
      <w:r w:rsidR="00B7538E">
        <w:t>User info ID and</w:t>
      </w:r>
      <w:r w:rsidRPr="00C6761E">
        <w:t xml:space="preserv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D53EF">
            <w:pPr>
              <w:pStyle w:val="TAL"/>
              <w:rPr>
                <w:lang w:eastAsia="zh-CN"/>
              </w:rPr>
            </w:pPr>
            <w:r w:rsidRPr="00C6761E">
              <w:rPr>
                <w:lang w:eastAsia="zh-CN"/>
              </w:rPr>
              <w:t xml:space="preserve">User info ID (octet 2 to </w:t>
            </w:r>
            <w:r>
              <w:rPr>
                <w:lang w:eastAsia="zh-CN"/>
              </w:rPr>
              <w:t>octet 7</w:t>
            </w:r>
            <w:r w:rsidRPr="00C6761E">
              <w:rPr>
                <w:lang w:eastAsia="zh-CN"/>
              </w:rPr>
              <w:t>)</w:t>
            </w:r>
          </w:p>
          <w:p w14:paraId="0A10C57E" w14:textId="24559425" w:rsidR="005B1012" w:rsidRDefault="005B1012" w:rsidP="005D53EF">
            <w:pPr>
              <w:pStyle w:val="TAL"/>
            </w:pPr>
            <w:r w:rsidRPr="00C6761E">
              <w:t xml:space="preserve">The user info ID field contains the </w:t>
            </w:r>
            <w:r>
              <w:t xml:space="preserve">value of the </w:t>
            </w:r>
            <w:r w:rsidRPr="00C6761E">
              <w:t xml:space="preserve">user info ID of the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p w14:paraId="55DA1BC7" w14:textId="643FE7BC" w:rsidR="008C3128" w:rsidRPr="00C6761E" w:rsidRDefault="008C3128" w:rsidP="005D53EF">
            <w:pPr>
              <w:pStyle w:val="TAL"/>
            </w:pP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D53EF">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221217E" w:rsidR="005B1012" w:rsidRPr="00C6761E" w:rsidRDefault="005B1012" w:rsidP="005D53EF">
            <w:pPr>
              <w:pStyle w:val="TAL"/>
              <w:rPr>
                <w:lang w:val="en-US" w:eastAsia="zh-CN"/>
              </w:rPr>
            </w:pPr>
            <w:r w:rsidRPr="00C6761E">
              <w:rPr>
                <w:lang w:eastAsia="zh-CN"/>
              </w:rPr>
              <w:t xml:space="preserve">The layer-2 ID field contains the layer-2 ID of the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1A88AF87" w14:textId="77777777" w:rsidR="009875A8" w:rsidRPr="00C6761E" w:rsidRDefault="009875A8" w:rsidP="009875A8">
      <w:bookmarkStart w:id="4722" w:name="_CR11_3_49"/>
      <w:bookmarkEnd w:id="4722"/>
    </w:p>
    <w:p w14:paraId="4ECBD563" w14:textId="502B2998" w:rsidR="00491891" w:rsidRPr="00C6761E" w:rsidRDefault="00491891" w:rsidP="00491891">
      <w:pPr>
        <w:pStyle w:val="Heading3"/>
      </w:pPr>
      <w:bookmarkStart w:id="4723" w:name="_Toc218597796"/>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708"/>
      <w:bookmarkEnd w:id="4723"/>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5D53EF">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5D53EF">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5D53EF">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5D53EF">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5D53EF">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5D53EF">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5D53EF">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5D53EF">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5D53EF">
            <w:pPr>
              <w:keepNext/>
              <w:keepLines/>
              <w:spacing w:after="0"/>
              <w:rPr>
                <w:rFonts w:ascii="Arial" w:hAnsi="Arial"/>
                <w:sz w:val="18"/>
              </w:rPr>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5D53EF">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5D53EF">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5D53EF">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5D53EF">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5D53EF">
            <w:pPr>
              <w:pStyle w:val="TAC"/>
            </w:pPr>
            <w:r w:rsidRPr="00C6761E">
              <w:t>0</w:t>
            </w:r>
          </w:p>
          <w:p w14:paraId="257D7DB4"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5D53EF">
            <w:pPr>
              <w:pStyle w:val="TAC"/>
            </w:pPr>
            <w:r w:rsidRPr="00C6761E">
              <w:t>0</w:t>
            </w:r>
          </w:p>
          <w:p w14:paraId="38032860"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5D53EF">
            <w:pPr>
              <w:pStyle w:val="TAC"/>
            </w:pPr>
            <w:r w:rsidRPr="00C6761E">
              <w:t>0</w:t>
            </w:r>
          </w:p>
          <w:p w14:paraId="25EED28B"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5D53EF">
            <w:pPr>
              <w:pStyle w:val="TAC"/>
            </w:pPr>
            <w:r w:rsidRPr="00C6761E">
              <w:t>0</w:t>
            </w:r>
          </w:p>
          <w:p w14:paraId="39C2FA70" w14:textId="77777777" w:rsidR="00491891" w:rsidRPr="00C6761E" w:rsidRDefault="00491891" w:rsidP="005D53EF">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5D53EF">
            <w:pPr>
              <w:pStyle w:val="TAC"/>
            </w:pPr>
            <w:r w:rsidRPr="00C6761E">
              <w:t>0</w:t>
            </w:r>
          </w:p>
          <w:p w14:paraId="2C73FDE8" w14:textId="77777777" w:rsidR="00491891" w:rsidRPr="00C6761E" w:rsidRDefault="00491891" w:rsidP="005D53EF">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5D53EF">
            <w:pPr>
              <w:pStyle w:val="TAC"/>
            </w:pPr>
            <w:r w:rsidRPr="00C6761E">
              <w:t>0</w:t>
            </w:r>
          </w:p>
          <w:p w14:paraId="585C058E" w14:textId="77777777" w:rsidR="00491891" w:rsidRPr="00C6761E" w:rsidRDefault="00491891" w:rsidP="005D53EF">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5D53EF">
            <w:pPr>
              <w:pStyle w:val="TAC"/>
            </w:pPr>
            <w:r w:rsidRPr="00C6761E">
              <w:t>0</w:t>
            </w:r>
          </w:p>
          <w:p w14:paraId="125A1146" w14:textId="77777777" w:rsidR="00491891" w:rsidRPr="00C6761E" w:rsidRDefault="00491891" w:rsidP="005D53EF">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5D53EF">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5D53EF">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5D53EF">
            <w:pPr>
              <w:pStyle w:val="TAC"/>
              <w:rPr>
                <w:lang w:eastAsia="zh-CN"/>
              </w:rPr>
            </w:pPr>
          </w:p>
          <w:p w14:paraId="6C0C24C2" w14:textId="77777777" w:rsidR="00491891" w:rsidRPr="00C6761E" w:rsidRDefault="00491891" w:rsidP="005D53EF">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5D53EF">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5D53EF">
            <w:pPr>
              <w:pStyle w:val="TAL"/>
              <w:rPr>
                <w:lang w:eastAsia="zh-CN"/>
              </w:rPr>
            </w:pPr>
          </w:p>
          <w:p w14:paraId="69BDF6EB" w14:textId="77777777" w:rsidR="00491891" w:rsidRPr="00C6761E" w:rsidRDefault="00491891" w:rsidP="005D53EF">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724" w:name="_CRFigure11_3_49_1"/>
      <w:r w:rsidRPr="00C6761E">
        <w:t>Figure </w:t>
      </w:r>
      <w:bookmarkEnd w:id="4724"/>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725" w:name="_CRTable11_3_49_1"/>
      <w:r w:rsidRPr="00C6761E">
        <w:lastRenderedPageBreak/>
        <w:t>Table </w:t>
      </w:r>
      <w:bookmarkEnd w:id="4725"/>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5D53EF">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5D53EF">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5D53EF">
            <w:pPr>
              <w:pStyle w:val="TAL"/>
            </w:pPr>
            <w:r w:rsidRPr="00C6761E">
              <w:t>Bits</w:t>
            </w:r>
          </w:p>
          <w:p w14:paraId="6F13B2AF" w14:textId="77777777" w:rsidR="00491891" w:rsidRPr="00C6761E" w:rsidRDefault="00491891" w:rsidP="005D53EF">
            <w:pPr>
              <w:pStyle w:val="TAL"/>
              <w:rPr>
                <w:b/>
              </w:rPr>
            </w:pPr>
            <w:r w:rsidRPr="00C6761E">
              <w:rPr>
                <w:b/>
              </w:rPr>
              <w:t>1</w:t>
            </w:r>
          </w:p>
          <w:p w14:paraId="61BAD949" w14:textId="77777777" w:rsidR="00491891" w:rsidRPr="00C6761E" w:rsidRDefault="00491891" w:rsidP="005D53EF">
            <w:pPr>
              <w:pStyle w:val="TAL"/>
            </w:pPr>
            <w:r w:rsidRPr="00C6761E">
              <w:rPr>
                <w:rFonts w:hint="eastAsia"/>
                <w:lang w:eastAsia="zh-CN"/>
              </w:rPr>
              <w:t>0</w:t>
            </w:r>
            <w:r w:rsidRPr="00C6761E">
              <w:tab/>
              <w:t>IPv4</w:t>
            </w:r>
          </w:p>
          <w:p w14:paraId="582EAD25" w14:textId="77777777" w:rsidR="00491891" w:rsidRPr="00C6761E" w:rsidRDefault="00491891" w:rsidP="005D53EF">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5D53EF">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5D53EF">
            <w:pPr>
              <w:pStyle w:val="TAL"/>
              <w:rPr>
                <w:lang w:eastAsia="zh-CN"/>
              </w:rPr>
            </w:pPr>
            <w:r w:rsidRPr="00C6761E">
              <w:rPr>
                <w:lang w:eastAsia="zh-CN"/>
              </w:rPr>
              <w:t>UE IP address information (octet 4 to n)</w:t>
            </w:r>
          </w:p>
          <w:p w14:paraId="5D9D38B3" w14:textId="77777777" w:rsidR="00491891" w:rsidRPr="00C6761E" w:rsidRDefault="00491891" w:rsidP="005D53EF">
            <w:pPr>
              <w:pStyle w:val="TAL"/>
              <w:rPr>
                <w:lang w:eastAsia="zh-CN"/>
              </w:rPr>
            </w:pPr>
          </w:p>
          <w:p w14:paraId="739523F6" w14:textId="77777777" w:rsidR="00491891" w:rsidRPr="00C6761E" w:rsidRDefault="00491891" w:rsidP="005D53EF">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5D53EF">
            <w:pPr>
              <w:pStyle w:val="TAL"/>
              <w:rPr>
                <w:lang w:eastAsia="zh-CN"/>
              </w:rPr>
            </w:pPr>
          </w:p>
          <w:p w14:paraId="59A76619" w14:textId="1918AE77" w:rsidR="00491891" w:rsidRPr="00C6761E" w:rsidRDefault="00491891" w:rsidP="005D53EF">
            <w:pPr>
              <w:pStyle w:val="TAL"/>
              <w:rPr>
                <w:lang w:eastAsia="zh-CN"/>
              </w:rPr>
            </w:pPr>
            <w:r w:rsidRPr="00C6761E">
              <w:rPr>
                <w:lang w:eastAsia="zh-CN"/>
              </w:rPr>
              <w:t>If the AT value indicates IPv6, the UE IP address information in octet 4 to octet 1</w:t>
            </w:r>
            <w:r w:rsidR="00786551">
              <w:rPr>
                <w:lang w:eastAsia="zh-CN"/>
              </w:rPr>
              <w:t>1</w:t>
            </w:r>
            <w:r w:rsidRPr="00C6761E">
              <w:rPr>
                <w:lang w:eastAsia="zh-CN"/>
              </w:rPr>
              <w:t xml:space="preserve"> contains </w:t>
            </w:r>
            <w:r w:rsidRPr="00C6761E">
              <w:rPr>
                <w:rFonts w:hint="eastAsia"/>
                <w:lang w:eastAsia="zh-CN"/>
              </w:rPr>
              <w:t>a</w:t>
            </w:r>
            <w:r w:rsidRPr="00C6761E">
              <w:rPr>
                <w:lang w:eastAsia="zh-CN"/>
              </w:rPr>
              <w:t xml:space="preserve"> </w:t>
            </w:r>
            <w:r w:rsidR="00786551">
              <w:rPr>
                <w:lang w:eastAsia="zh-CN"/>
              </w:rPr>
              <w:t>/64</w:t>
            </w:r>
            <w:r w:rsidRPr="00C6761E">
              <w:rPr>
                <w:lang w:eastAsia="zh-CN"/>
              </w:rPr>
              <w:t xml:space="preserve"> IPv6</w:t>
            </w:r>
            <w:r w:rsidRPr="00C6761E">
              <w:rPr>
                <w:rFonts w:hint="eastAsia"/>
                <w:lang w:eastAsia="zh-CN"/>
              </w:rPr>
              <w:t xml:space="preserve"> </w:t>
            </w:r>
            <w:r w:rsidR="00786551">
              <w:rPr>
                <w:lang w:eastAsia="zh-CN"/>
              </w:rPr>
              <w:t>prefix</w:t>
            </w:r>
            <w:r w:rsidRPr="00C6761E">
              <w:rPr>
                <w:lang w:eastAsia="zh-CN"/>
              </w:rPr>
              <w:t>.</w:t>
            </w:r>
            <w:r w:rsidR="00786551">
              <w:rPr>
                <w:lang w:eastAsia="zh-CN"/>
              </w:rPr>
              <w:t xml:space="preserve"> Octet 12 to 19 are set to all zero.</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726" w:name="_CR11_3_50"/>
      <w:bookmarkStart w:id="4727" w:name="_Toc218597797"/>
      <w:bookmarkEnd w:id="4726"/>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727"/>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5D53EF">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5D53EF">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5D53EF">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5D53EF">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5D53EF">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5D53EF">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5D53EF">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5D53EF">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5D53EF">
            <w:pPr>
              <w:keepNext/>
              <w:keepLines/>
              <w:spacing w:after="0"/>
              <w:rPr>
                <w:rFonts w:ascii="Arial" w:hAnsi="Arial"/>
                <w:sz w:val="18"/>
              </w:rPr>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5D53EF">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5D53EF">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5D53EF">
            <w:pPr>
              <w:pStyle w:val="TAC"/>
            </w:pPr>
          </w:p>
          <w:p w14:paraId="49CD4DC1" w14:textId="77777777" w:rsidR="00491891" w:rsidRPr="00C6761E" w:rsidRDefault="00491891" w:rsidP="005D53EF">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5D53EF">
            <w:pPr>
              <w:pStyle w:val="TAL"/>
            </w:pPr>
            <w:r w:rsidRPr="00C6761E">
              <w:t>octet 2</w:t>
            </w:r>
          </w:p>
          <w:p w14:paraId="2672281D" w14:textId="77777777" w:rsidR="00491891" w:rsidRPr="00C6761E" w:rsidRDefault="00491891" w:rsidP="005D53EF">
            <w:pPr>
              <w:pStyle w:val="TAL"/>
            </w:pPr>
          </w:p>
          <w:p w14:paraId="04799D3B" w14:textId="77777777" w:rsidR="00491891" w:rsidRPr="00C6761E" w:rsidRDefault="00491891" w:rsidP="005D53EF">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5D53EF">
            <w:pPr>
              <w:pStyle w:val="TAC"/>
            </w:pPr>
          </w:p>
          <w:p w14:paraId="2053009A" w14:textId="77777777" w:rsidR="00491891" w:rsidRPr="00C6761E" w:rsidRDefault="00491891" w:rsidP="005D53EF">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5D53EF">
            <w:pPr>
              <w:pStyle w:val="TAL"/>
            </w:pPr>
            <w:r w:rsidRPr="00C6761E">
              <w:t>octet 3</w:t>
            </w:r>
          </w:p>
          <w:p w14:paraId="70C85546" w14:textId="77777777" w:rsidR="00491891" w:rsidRPr="00C6761E" w:rsidRDefault="00491891" w:rsidP="005D53EF">
            <w:pPr>
              <w:pStyle w:val="TAL"/>
            </w:pPr>
          </w:p>
          <w:p w14:paraId="507C3F89" w14:textId="77777777" w:rsidR="00491891" w:rsidRPr="00C6761E" w:rsidRDefault="00491891" w:rsidP="005D53EF">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5D53EF">
            <w:pPr>
              <w:pStyle w:val="TAC"/>
            </w:pPr>
          </w:p>
          <w:p w14:paraId="5159A09E" w14:textId="77777777" w:rsidR="00491891" w:rsidRPr="00C6761E" w:rsidRDefault="00491891" w:rsidP="005D53EF">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5D53EF">
            <w:pPr>
              <w:pStyle w:val="TAL"/>
            </w:pPr>
            <w:r w:rsidRPr="00C6761E">
              <w:t>octet u+1*</w:t>
            </w:r>
          </w:p>
          <w:p w14:paraId="4C5412CF" w14:textId="77777777" w:rsidR="00491891" w:rsidRPr="00C6761E" w:rsidRDefault="00491891" w:rsidP="005D53EF">
            <w:pPr>
              <w:pStyle w:val="TAL"/>
            </w:pPr>
          </w:p>
          <w:p w14:paraId="5062660A" w14:textId="77777777" w:rsidR="00491891" w:rsidRPr="00C6761E" w:rsidRDefault="00491891" w:rsidP="005D53EF">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5D53EF">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5D53EF">
            <w:pPr>
              <w:pStyle w:val="TAL"/>
            </w:pPr>
            <w:r w:rsidRPr="00C6761E">
              <w:t>octet v+1*</w:t>
            </w:r>
          </w:p>
          <w:p w14:paraId="660D6F1A" w14:textId="77777777" w:rsidR="00491891" w:rsidRPr="00C6761E" w:rsidRDefault="00491891" w:rsidP="005D53EF">
            <w:pPr>
              <w:pStyle w:val="TAL"/>
            </w:pPr>
          </w:p>
          <w:p w14:paraId="2C6C1702" w14:textId="77777777" w:rsidR="00491891" w:rsidRPr="00C6761E" w:rsidRDefault="00491891" w:rsidP="005D53EF">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5D53EF">
            <w:pPr>
              <w:pStyle w:val="TAC"/>
            </w:pPr>
          </w:p>
          <w:p w14:paraId="70855BCC" w14:textId="77777777" w:rsidR="00491891" w:rsidRPr="00C6761E" w:rsidRDefault="00491891" w:rsidP="005D53EF">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5D53EF">
            <w:pPr>
              <w:pStyle w:val="TAL"/>
            </w:pPr>
            <w:r w:rsidRPr="00C6761E">
              <w:t>octet w+1*</w:t>
            </w:r>
          </w:p>
          <w:p w14:paraId="229EF5D8" w14:textId="77777777" w:rsidR="00491891" w:rsidRPr="00C6761E" w:rsidRDefault="00491891" w:rsidP="005D53EF">
            <w:pPr>
              <w:pStyle w:val="TAL"/>
            </w:pPr>
          </w:p>
          <w:p w14:paraId="474A2AD9" w14:textId="77777777" w:rsidR="00491891" w:rsidRPr="00C6761E" w:rsidRDefault="00491891" w:rsidP="005D53EF">
            <w:pPr>
              <w:pStyle w:val="TAL"/>
            </w:pPr>
            <w:r w:rsidRPr="00C6761E">
              <w:t>octet x*</w:t>
            </w:r>
          </w:p>
        </w:tc>
      </w:tr>
    </w:tbl>
    <w:p w14:paraId="45460A01" w14:textId="187ED1F4" w:rsidR="00491891" w:rsidRPr="00C6761E" w:rsidRDefault="00491891" w:rsidP="00491891">
      <w:pPr>
        <w:pStyle w:val="TF"/>
      </w:pPr>
      <w:bookmarkStart w:id="4728" w:name="_CRFigure11_3_50_1"/>
      <w:r w:rsidRPr="00C6761E">
        <w:t>Figure </w:t>
      </w:r>
      <w:bookmarkEnd w:id="4728"/>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729" w:name="_CRTable11_3_50_1"/>
      <w:r w:rsidRPr="00C6761E">
        <w:t>Table </w:t>
      </w:r>
      <w:bookmarkEnd w:id="4729"/>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5D53EF">
            <w:pPr>
              <w:pStyle w:val="TAL"/>
              <w:rPr>
                <w:lang w:eastAsia="zh-CN"/>
              </w:rPr>
            </w:pPr>
            <w:r w:rsidRPr="00C6761E">
              <w:rPr>
                <w:rFonts w:hint="eastAsia"/>
                <w:lang w:eastAsia="zh-CN"/>
              </w:rPr>
              <w:t>UE IP address (octets 3 to u)</w:t>
            </w:r>
          </w:p>
          <w:p w14:paraId="4CC29633" w14:textId="77777777" w:rsidR="00491891" w:rsidRPr="00C6761E" w:rsidRDefault="00491891" w:rsidP="005D53EF">
            <w:pPr>
              <w:pStyle w:val="TAL"/>
              <w:rPr>
                <w:lang w:eastAsia="zh-CN"/>
              </w:rPr>
            </w:pPr>
          </w:p>
          <w:p w14:paraId="6008F339" w14:textId="5DAB1AF1" w:rsidR="00491891" w:rsidRPr="00C6761E" w:rsidRDefault="00491891" w:rsidP="005D53EF">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5D53EF">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730" w:name="_CR11_3_50A"/>
      <w:bookmarkStart w:id="4731" w:name="_Toc218597798"/>
      <w:bookmarkEnd w:id="4730"/>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731"/>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732" w:name="_CR11_3_51"/>
      <w:bookmarkStart w:id="4733" w:name="_Toc218597799"/>
      <w:bookmarkEnd w:id="4732"/>
      <w:r w:rsidRPr="00C6761E">
        <w:rPr>
          <w:rFonts w:hint="eastAsia"/>
          <w:lang w:eastAsia="zh-CN"/>
        </w:rPr>
        <w:t>1</w:t>
      </w:r>
      <w:r w:rsidRPr="00C6761E">
        <w:rPr>
          <w:lang w:eastAsia="zh-CN"/>
        </w:rPr>
        <w:t>1.3.51</w:t>
      </w:r>
      <w:r w:rsidRPr="00C6761E">
        <w:rPr>
          <w:lang w:eastAsia="zh-CN"/>
        </w:rPr>
        <w:tab/>
      </w:r>
      <w:r w:rsidRPr="00C6761E">
        <w:t>Spare half octet</w:t>
      </w:r>
      <w:bookmarkEnd w:id="4733"/>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734" w:name="_CR11_3_52"/>
      <w:bookmarkStart w:id="4735" w:name="_Toc218597800"/>
      <w:bookmarkEnd w:id="4734"/>
      <w:r w:rsidRPr="00C6761E">
        <w:lastRenderedPageBreak/>
        <w:t>11.3.52</w:t>
      </w:r>
      <w:r w:rsidRPr="00C6761E">
        <w:tab/>
        <w:t>MSBs of K</w:t>
      </w:r>
      <w:r w:rsidRPr="00C6761E">
        <w:rPr>
          <w:vertAlign w:val="subscript"/>
        </w:rPr>
        <w:t>NRP</w:t>
      </w:r>
      <w:r w:rsidRPr="00C6761E">
        <w:t xml:space="preserve"> ID 2</w:t>
      </w:r>
      <w:bookmarkEnd w:id="4735"/>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5D53EF">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5D53EF">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5D53EF">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5D53EF">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5D53EF">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5D53EF">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5D53EF">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5D53EF">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5D53EF">
            <w:pPr>
              <w:keepNext/>
              <w:keepLines/>
              <w:spacing w:after="0"/>
              <w:rPr>
                <w:rFonts w:ascii="Arial" w:hAnsi="Arial"/>
                <w:sz w:val="18"/>
              </w:rPr>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5D53EF">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5D53EF">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5D53EF">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5D53EF">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5D53EF">
            <w:pPr>
              <w:pStyle w:val="TAL"/>
            </w:pPr>
            <w:r w:rsidRPr="00C6761E">
              <w:t>octet 4</w:t>
            </w:r>
          </w:p>
        </w:tc>
      </w:tr>
    </w:tbl>
    <w:p w14:paraId="2EA0C090" w14:textId="360C36B9" w:rsidR="00DC1ECA" w:rsidRPr="00C6761E" w:rsidRDefault="00DC1ECA" w:rsidP="00DC1ECA">
      <w:pPr>
        <w:pStyle w:val="TF"/>
      </w:pPr>
      <w:bookmarkStart w:id="4736" w:name="_CRFigure11_3_52_1"/>
      <w:r w:rsidRPr="00C6761E">
        <w:t>Figure </w:t>
      </w:r>
      <w:bookmarkEnd w:id="4736"/>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737" w:name="_CRTable11_3_52_1"/>
      <w:r w:rsidRPr="00C6761E">
        <w:t>Table </w:t>
      </w:r>
      <w:bookmarkEnd w:id="4737"/>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5D53EF">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5D53EF">
            <w:pPr>
              <w:pStyle w:val="TAL"/>
            </w:pPr>
          </w:p>
          <w:p w14:paraId="3A4BE414" w14:textId="77777777" w:rsidR="00DC1ECA" w:rsidRPr="00C6761E" w:rsidRDefault="00DC1ECA" w:rsidP="005D53EF">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5D53EF">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738" w:name="_CR11_3_53"/>
      <w:bookmarkStart w:id="4739" w:name="_Toc218597801"/>
      <w:bookmarkEnd w:id="4738"/>
      <w:r w:rsidRPr="00C6761E">
        <w:t>11.3.53</w:t>
      </w:r>
      <w:r w:rsidRPr="00C6761E">
        <w:tab/>
        <w:t>LSBs of K</w:t>
      </w:r>
      <w:r w:rsidRPr="00C6761E">
        <w:rPr>
          <w:vertAlign w:val="subscript"/>
        </w:rPr>
        <w:t>NRP</w:t>
      </w:r>
      <w:r w:rsidRPr="00C6761E">
        <w:t xml:space="preserve"> ID 2</w:t>
      </w:r>
      <w:bookmarkEnd w:id="4739"/>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5D53EF">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5D53EF">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5D53EF">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5D53EF">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5D53EF">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5D53EF">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5D53EF">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5D53EF">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5D53EF">
            <w:pPr>
              <w:keepNext/>
              <w:keepLines/>
              <w:spacing w:after="0"/>
              <w:rPr>
                <w:rFonts w:ascii="Arial" w:hAnsi="Arial"/>
                <w:sz w:val="18"/>
              </w:rPr>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5D53EF">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5D53EF">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5D53EF">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5D53EF">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5D53EF">
            <w:pPr>
              <w:pStyle w:val="TAL"/>
            </w:pPr>
            <w:r w:rsidRPr="00C6761E">
              <w:t>octet 4</w:t>
            </w:r>
          </w:p>
        </w:tc>
      </w:tr>
    </w:tbl>
    <w:p w14:paraId="330164F4" w14:textId="2C3DECA9" w:rsidR="009F3794" w:rsidRPr="00C6761E" w:rsidRDefault="009F3794" w:rsidP="009F3794">
      <w:pPr>
        <w:pStyle w:val="TF"/>
      </w:pPr>
      <w:bookmarkStart w:id="4740" w:name="_CRFigure11_3_53_1"/>
      <w:r w:rsidRPr="00C6761E">
        <w:t>Figure </w:t>
      </w:r>
      <w:bookmarkEnd w:id="4740"/>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741" w:name="_CRTable11_3_53_1"/>
      <w:r w:rsidRPr="00C6761E">
        <w:t>Table </w:t>
      </w:r>
      <w:bookmarkEnd w:id="4741"/>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5D53EF">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5D53EF">
            <w:pPr>
              <w:pStyle w:val="TAL"/>
            </w:pPr>
          </w:p>
          <w:p w14:paraId="2C3AFBDC" w14:textId="77777777" w:rsidR="009F3794" w:rsidRPr="00C6761E" w:rsidRDefault="009F3794" w:rsidP="005D53EF">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742" w:name="_CR11_3_54"/>
      <w:bookmarkStart w:id="4743" w:name="_Toc218597802"/>
      <w:bookmarkEnd w:id="4742"/>
      <w:r w:rsidRPr="00C6761E">
        <w:t>11.3.</w:t>
      </w:r>
      <w:r>
        <w:t>54</w:t>
      </w:r>
      <w:r w:rsidRPr="00C6761E">
        <w:tab/>
        <w:t>MSB of K</w:t>
      </w:r>
      <w:r>
        <w:rPr>
          <w:vertAlign w:val="subscript"/>
        </w:rPr>
        <w:t>SLP</w:t>
      </w:r>
      <w:r w:rsidRPr="00C6761E">
        <w:rPr>
          <w:vertAlign w:val="subscript"/>
        </w:rPr>
        <w:t>-sess</w:t>
      </w:r>
      <w:r w:rsidRPr="00C6761E">
        <w:t xml:space="preserve"> ID</w:t>
      </w:r>
      <w:bookmarkEnd w:id="4743"/>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5D53EF">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5D53EF">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5D53EF">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5D53EF">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5D53EF">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5D53EF">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5D53EF">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5D53EF">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5D53EF">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5D53EF">
            <w:pPr>
              <w:pStyle w:val="TAL"/>
              <w:rPr>
                <w:rFonts w:cs="Arial"/>
              </w:rPr>
            </w:pPr>
            <w:r w:rsidRPr="00AA5751">
              <w:rPr>
                <w:rFonts w:cs="Arial"/>
              </w:rPr>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5D53EF">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5D53EF">
            <w:pPr>
              <w:pStyle w:val="TAL"/>
            </w:pPr>
            <w:r w:rsidRPr="00C6761E">
              <w:t xml:space="preserve">octet </w:t>
            </w:r>
            <w:r>
              <w:t>3</w:t>
            </w:r>
          </w:p>
        </w:tc>
      </w:tr>
    </w:tbl>
    <w:p w14:paraId="7A2E61B9" w14:textId="676F0E11" w:rsidR="00F43D8E" w:rsidRPr="00C6761E" w:rsidRDefault="00F43D8E" w:rsidP="00F43D8E">
      <w:pPr>
        <w:pStyle w:val="TF"/>
      </w:pPr>
      <w:bookmarkStart w:id="4744" w:name="_CRFigure11_3_54_1"/>
      <w:r w:rsidRPr="00C6761E">
        <w:t>Figure </w:t>
      </w:r>
      <w:bookmarkEnd w:id="4744"/>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745" w:name="_CRTable11_3_54_1"/>
      <w:r w:rsidRPr="00C6761E">
        <w:lastRenderedPageBreak/>
        <w:t>Table </w:t>
      </w:r>
      <w:bookmarkEnd w:id="4745"/>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5D53EF">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5D53EF">
            <w:pPr>
              <w:pStyle w:val="TAL"/>
            </w:pPr>
          </w:p>
          <w:p w14:paraId="79FA0C54" w14:textId="77777777" w:rsidR="00F43D8E" w:rsidRPr="00C6761E" w:rsidRDefault="00F43D8E" w:rsidP="005D53EF">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746" w:name="_CR11_3_55"/>
      <w:bookmarkStart w:id="4747" w:name="_Toc218597803"/>
      <w:bookmarkEnd w:id="4746"/>
      <w:r w:rsidRPr="00C6761E">
        <w:t>11.3.</w:t>
      </w:r>
      <w:r>
        <w:t>55</w:t>
      </w:r>
      <w:r w:rsidRPr="00C6761E">
        <w:tab/>
        <w:t>K</w:t>
      </w:r>
      <w:r>
        <w:rPr>
          <w:vertAlign w:val="subscript"/>
        </w:rPr>
        <w:t>SLP</w:t>
      </w:r>
      <w:r w:rsidRPr="00C6761E">
        <w:t xml:space="preserve"> ID</w:t>
      </w:r>
      <w:bookmarkEnd w:id="4747"/>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5D53EF">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5D53EF">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5D53EF">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5D53EF">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5D53EF">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5D53EF">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5D53EF">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5D53EF">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5D53EF">
            <w:pPr>
              <w:keepNext/>
              <w:keepLines/>
              <w:spacing w:after="0"/>
              <w:rPr>
                <w:rFonts w:ascii="Arial" w:hAnsi="Arial"/>
                <w:sz w:val="18"/>
              </w:rPr>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5D53EF">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5D53EF">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5D53EF">
            <w:pPr>
              <w:pStyle w:val="TAL"/>
            </w:pPr>
            <w:r w:rsidRPr="00C6761E">
              <w:t xml:space="preserve">octet </w:t>
            </w:r>
            <w:r>
              <w:t>3</w:t>
            </w:r>
          </w:p>
          <w:p w14:paraId="797FD5FD" w14:textId="77777777" w:rsidR="007E7551" w:rsidRPr="00C6761E" w:rsidRDefault="007E7551" w:rsidP="005D53EF">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5D53EF">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5D53EF">
            <w:pPr>
              <w:pStyle w:val="TAL"/>
            </w:pPr>
            <w:r w:rsidRPr="00C6761E">
              <w:t xml:space="preserve">octet </w:t>
            </w:r>
            <w:r>
              <w:t>6</w:t>
            </w:r>
          </w:p>
        </w:tc>
      </w:tr>
    </w:tbl>
    <w:p w14:paraId="141C43A9" w14:textId="213F9293" w:rsidR="007E7551" w:rsidRPr="00C6761E" w:rsidRDefault="007E7551" w:rsidP="007E7551">
      <w:pPr>
        <w:pStyle w:val="TF"/>
      </w:pPr>
      <w:bookmarkStart w:id="4748" w:name="_CRFigure11_3_55_1"/>
      <w:r w:rsidRPr="00C6761E">
        <w:t>Figure </w:t>
      </w:r>
      <w:bookmarkEnd w:id="4748"/>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749" w:name="_CRTable11_3_55_1"/>
      <w:r w:rsidRPr="00C6761E">
        <w:t>Table </w:t>
      </w:r>
      <w:bookmarkEnd w:id="4749"/>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5D53EF">
            <w:pPr>
              <w:pStyle w:val="TAL"/>
            </w:pPr>
            <w:r w:rsidRPr="00C6761E">
              <w:t>K</w:t>
            </w:r>
            <w:r>
              <w:rPr>
                <w:vertAlign w:val="subscript"/>
              </w:rPr>
              <w:t>SLP</w:t>
            </w:r>
            <w:r w:rsidRPr="00C6761E">
              <w:t xml:space="preserve"> ID contents (octet 2 to 5)</w:t>
            </w:r>
          </w:p>
          <w:p w14:paraId="0ABA4A66" w14:textId="77777777" w:rsidR="007E7551" w:rsidRPr="00C6761E" w:rsidRDefault="007E7551" w:rsidP="005D53EF">
            <w:pPr>
              <w:pStyle w:val="TAL"/>
            </w:pPr>
          </w:p>
          <w:p w14:paraId="27C4EE31" w14:textId="77777777" w:rsidR="007E7551" w:rsidRPr="00C6761E" w:rsidRDefault="007E7551" w:rsidP="005D53EF">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750" w:name="_CR11_3_56"/>
      <w:bookmarkStart w:id="4751" w:name="_Toc218597804"/>
      <w:bookmarkEnd w:id="4750"/>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751"/>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5D53EF">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5D53EF">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5D53EF">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5D53EF">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5D53EF">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5D53EF">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5D53EF">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5D53EF">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5D53EF">
            <w:pPr>
              <w:pStyle w:val="TAL"/>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5D53EF">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5D53EF">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5D53EF">
            <w:pPr>
              <w:pStyle w:val="TAL"/>
            </w:pPr>
            <w:r w:rsidRPr="00C6761E">
              <w:t>octet 1</w:t>
            </w:r>
          </w:p>
        </w:tc>
      </w:tr>
    </w:tbl>
    <w:p w14:paraId="2D2E9273" w14:textId="6AA57D89" w:rsidR="00F04988" w:rsidRPr="00C6761E" w:rsidRDefault="00F04988" w:rsidP="00F04988">
      <w:pPr>
        <w:pStyle w:val="TF"/>
      </w:pPr>
      <w:bookmarkStart w:id="4752" w:name="_CRFigure11_3_56_1"/>
      <w:r w:rsidRPr="00C6761E">
        <w:t>Figure </w:t>
      </w:r>
      <w:bookmarkEnd w:id="4752"/>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753" w:name="_CRTable11_3_56_1"/>
      <w:r w:rsidRPr="00C6761E">
        <w:t>Table </w:t>
      </w:r>
      <w:bookmarkEnd w:id="4753"/>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5D53EF">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5D53EF">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5D53EF">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5D53EF">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5D53EF">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5D53EF">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5D53EF">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5D53EF">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5D53EF">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5D53EF">
            <w:pPr>
              <w:pStyle w:val="TAL"/>
              <w:rPr>
                <w:lang w:eastAsia="zh-CN"/>
              </w:rPr>
            </w:pPr>
          </w:p>
          <w:p w14:paraId="7BE8E704" w14:textId="77777777" w:rsidR="00F04988" w:rsidRPr="00C6761E" w:rsidRDefault="00F04988" w:rsidP="005D53EF">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754" w:name="_CR11_3_57"/>
      <w:bookmarkStart w:id="4755" w:name="_Toc218597805"/>
      <w:bookmarkEnd w:id="4754"/>
      <w:r w:rsidRPr="00C6761E">
        <w:lastRenderedPageBreak/>
        <w:t>11.3.</w:t>
      </w:r>
      <w:r>
        <w:t>57</w:t>
      </w:r>
      <w:r w:rsidRPr="00C6761E">
        <w:tab/>
      </w:r>
      <w:r>
        <w:rPr>
          <w:rFonts w:hint="eastAsia"/>
          <w:lang w:eastAsia="zh-CN"/>
        </w:rPr>
        <w:t>List of a</w:t>
      </w:r>
      <w:r w:rsidRPr="00C6761E">
        <w:t>pplication layer ID</w:t>
      </w:r>
      <w:r>
        <w:rPr>
          <w:rFonts w:hint="eastAsia"/>
          <w:lang w:eastAsia="zh-CN"/>
        </w:rPr>
        <w:t>s</w:t>
      </w:r>
      <w:bookmarkEnd w:id="4755"/>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5D53EF">
            <w:pPr>
              <w:keepNext/>
              <w:keepLines/>
              <w:spacing w:after="0"/>
              <w:rPr>
                <w:rFonts w:ascii="Arial" w:eastAsia="SimSun" w:hAnsi="Arial"/>
                <w:sz w:val="18"/>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5D53EF">
            <w:pPr>
              <w:keepNext/>
              <w:keepLines/>
              <w:spacing w:after="0"/>
              <w:jc w:val="center"/>
              <w:rPr>
                <w:rFonts w:ascii="Arial" w:eastAsia="SimSun" w:hAnsi="Arial"/>
                <w:sz w:val="18"/>
              </w:rPr>
            </w:pPr>
          </w:p>
          <w:p w14:paraId="1A152497"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5D53EF">
            <w:pPr>
              <w:keepNext/>
              <w:keepLines/>
              <w:spacing w:after="0"/>
              <w:rPr>
                <w:rFonts w:ascii="Arial" w:eastAsia="SimSun" w:hAnsi="Arial"/>
                <w:sz w:val="18"/>
              </w:rPr>
            </w:pPr>
          </w:p>
          <w:p w14:paraId="70992F3E" w14:textId="77777777" w:rsidR="00DA2030" w:rsidRPr="00DA633F" w:rsidRDefault="00DA2030" w:rsidP="005D53EF">
            <w:pPr>
              <w:keepNext/>
              <w:keepLines/>
              <w:spacing w:after="0"/>
              <w:rPr>
                <w:rFonts w:ascii="Arial" w:eastAsia="SimSun" w:hAnsi="Arial"/>
                <w:sz w:val="18"/>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5D53EF">
            <w:pPr>
              <w:keepNext/>
              <w:keepLines/>
              <w:spacing w:after="0"/>
              <w:jc w:val="center"/>
              <w:rPr>
                <w:rFonts w:ascii="Arial" w:eastAsia="SimSun" w:hAnsi="Arial"/>
                <w:sz w:val="18"/>
              </w:rPr>
            </w:pPr>
          </w:p>
          <w:p w14:paraId="5FC299FD"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5D53EF">
            <w:pPr>
              <w:keepNext/>
              <w:keepLines/>
              <w:spacing w:after="0"/>
              <w:rPr>
                <w:rFonts w:ascii="Arial" w:eastAsia="SimSun" w:hAnsi="Arial"/>
                <w:sz w:val="18"/>
              </w:rPr>
            </w:pPr>
          </w:p>
          <w:p w14:paraId="54DA5AFA"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5D53EF">
            <w:pPr>
              <w:keepNext/>
              <w:keepLines/>
              <w:spacing w:after="0"/>
              <w:jc w:val="center"/>
              <w:rPr>
                <w:rFonts w:ascii="Arial" w:eastAsia="SimSun" w:hAnsi="Arial"/>
                <w:sz w:val="18"/>
              </w:rPr>
            </w:pPr>
          </w:p>
          <w:p w14:paraId="2B95983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5D53EF">
            <w:pPr>
              <w:keepNext/>
              <w:keepLines/>
              <w:spacing w:after="0"/>
              <w:rPr>
                <w:rFonts w:ascii="Arial" w:eastAsia="SimSun" w:hAnsi="Arial"/>
                <w:sz w:val="18"/>
              </w:rPr>
            </w:pPr>
          </w:p>
          <w:p w14:paraId="3AD1C435"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5D53EF">
            <w:pPr>
              <w:keepNext/>
              <w:keepLines/>
              <w:spacing w:after="0"/>
              <w:rPr>
                <w:rFonts w:ascii="Arial" w:eastAsia="SimSun" w:hAnsi="Arial"/>
                <w:sz w:val="18"/>
              </w:rPr>
            </w:pPr>
          </w:p>
          <w:p w14:paraId="701258F4"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5D53EF">
            <w:pPr>
              <w:keepNext/>
              <w:keepLines/>
              <w:spacing w:after="0"/>
              <w:jc w:val="center"/>
              <w:rPr>
                <w:rFonts w:ascii="Arial" w:eastAsia="SimSun" w:hAnsi="Arial"/>
                <w:sz w:val="18"/>
              </w:rPr>
            </w:pPr>
          </w:p>
          <w:p w14:paraId="767627C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5D53EF">
            <w:pPr>
              <w:keepNext/>
              <w:keepLines/>
              <w:spacing w:after="0"/>
              <w:rPr>
                <w:rFonts w:ascii="Arial" w:eastAsia="SimSun" w:hAnsi="Arial"/>
                <w:sz w:val="18"/>
              </w:rPr>
            </w:pPr>
          </w:p>
          <w:p w14:paraId="4B53AA9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603D76" w:rsidRDefault="00DA2030" w:rsidP="00603D76">
      <w:pPr>
        <w:pStyle w:val="TF"/>
        <w:rPr>
          <w:rFonts w:eastAsia="SimSun"/>
        </w:rPr>
      </w:pPr>
      <w:r w:rsidRPr="00603D76">
        <w:rPr>
          <w:rFonts w:eastAsia="SimSun"/>
        </w:rPr>
        <w:t>Figure 11.3.57.1: List of Application layer IDs information element</w:t>
      </w:r>
    </w:p>
    <w:p w14:paraId="4A30746E" w14:textId="65AFD00F" w:rsidR="00DA2030" w:rsidRPr="00DA633F" w:rsidRDefault="00DA2030" w:rsidP="00DE1EDA">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5D53EF">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5D53EF">
            <w:pPr>
              <w:keepNext/>
              <w:keepLines/>
              <w:spacing w:after="0"/>
              <w:rPr>
                <w:rFonts w:ascii="Arial" w:eastAsia="SimSun" w:hAnsi="Arial"/>
                <w:sz w:val="18"/>
                <w:lang w:eastAsia="zh-CN"/>
              </w:rPr>
            </w:pPr>
          </w:p>
          <w:p w14:paraId="42813789" w14:textId="4A39E40F" w:rsidR="00DA2030" w:rsidRPr="00DA633F" w:rsidRDefault="00DA2030" w:rsidP="005D53EF">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756" w:name="_CR11_3_58"/>
      <w:bookmarkStart w:id="4757" w:name="_Toc218597806"/>
      <w:bookmarkEnd w:id="4756"/>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757"/>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5D53EF">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5D53EF">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5D53EF">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5D53EF">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5D53EF">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5D53EF">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5D53EF">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5D53EF">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5D53EF">
            <w:pPr>
              <w:pStyle w:val="TAL"/>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5D53EF">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5D53EF">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5D53EF">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5D53EF">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5D53EF">
            <w:pPr>
              <w:pStyle w:val="TAC"/>
            </w:pPr>
          </w:p>
        </w:tc>
        <w:tc>
          <w:tcPr>
            <w:tcW w:w="1134" w:type="dxa"/>
            <w:tcBorders>
              <w:top w:val="nil"/>
              <w:left w:val="nil"/>
              <w:bottom w:val="nil"/>
              <w:right w:val="nil"/>
            </w:tcBorders>
          </w:tcPr>
          <w:p w14:paraId="45F2B405" w14:textId="77777777" w:rsidR="004B50C0" w:rsidRPr="007F2770" w:rsidRDefault="004B50C0" w:rsidP="005D53EF">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5D53EF">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5D53EF">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5D53EF">
            <w:pPr>
              <w:pStyle w:val="TAC"/>
            </w:pPr>
          </w:p>
          <w:p w14:paraId="28272F78" w14:textId="77777777" w:rsidR="004B50C0" w:rsidRPr="007F2770" w:rsidRDefault="004B50C0" w:rsidP="005D53EF">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5D53EF">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5D53EF">
            <w:pPr>
              <w:pStyle w:val="TAC"/>
            </w:pPr>
          </w:p>
        </w:tc>
        <w:tc>
          <w:tcPr>
            <w:tcW w:w="1134" w:type="dxa"/>
            <w:tcBorders>
              <w:top w:val="nil"/>
              <w:left w:val="nil"/>
              <w:bottom w:val="nil"/>
              <w:right w:val="nil"/>
            </w:tcBorders>
          </w:tcPr>
          <w:p w14:paraId="468E7ABC" w14:textId="77777777" w:rsidR="004B50C0" w:rsidRPr="007F2770" w:rsidRDefault="004B50C0" w:rsidP="005D53EF">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5D53EF">
            <w:pPr>
              <w:pStyle w:val="TAC"/>
            </w:pPr>
          </w:p>
        </w:tc>
        <w:tc>
          <w:tcPr>
            <w:tcW w:w="1134" w:type="dxa"/>
            <w:tcBorders>
              <w:top w:val="nil"/>
              <w:left w:val="nil"/>
              <w:bottom w:val="nil"/>
              <w:right w:val="nil"/>
            </w:tcBorders>
          </w:tcPr>
          <w:p w14:paraId="528A87E7" w14:textId="77777777" w:rsidR="004B50C0" w:rsidRPr="007F2770" w:rsidRDefault="004B50C0" w:rsidP="005D53EF">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5D53EF">
            <w:pPr>
              <w:pStyle w:val="TAC"/>
              <w:rPr>
                <w:lang w:val="fr-FR"/>
              </w:rPr>
            </w:pPr>
          </w:p>
          <w:p w14:paraId="0841233E" w14:textId="77777777" w:rsidR="004B50C0" w:rsidRPr="007F2770" w:rsidRDefault="004B50C0" w:rsidP="005D53EF">
            <w:pPr>
              <w:pStyle w:val="TAC"/>
            </w:pPr>
            <w:r w:rsidRPr="007F2770">
              <w:t>…</w:t>
            </w:r>
          </w:p>
          <w:p w14:paraId="45F1C1E3" w14:textId="77777777" w:rsidR="004B50C0" w:rsidRPr="007F2770" w:rsidRDefault="004B50C0" w:rsidP="005D53EF">
            <w:pPr>
              <w:pStyle w:val="TAC"/>
            </w:pPr>
          </w:p>
        </w:tc>
        <w:tc>
          <w:tcPr>
            <w:tcW w:w="1134" w:type="dxa"/>
            <w:tcBorders>
              <w:top w:val="nil"/>
              <w:left w:val="nil"/>
              <w:bottom w:val="nil"/>
              <w:right w:val="nil"/>
            </w:tcBorders>
          </w:tcPr>
          <w:p w14:paraId="66A7FC6D" w14:textId="77777777" w:rsidR="004B50C0" w:rsidRPr="007F2770" w:rsidRDefault="004B50C0" w:rsidP="005D53EF">
            <w:pPr>
              <w:pStyle w:val="TAL"/>
            </w:pPr>
            <w:r w:rsidRPr="007F2770">
              <w:t>octet a+1*</w:t>
            </w:r>
          </w:p>
          <w:p w14:paraId="558BCF11" w14:textId="77777777" w:rsidR="004B50C0" w:rsidRPr="007F2770" w:rsidRDefault="004B50C0" w:rsidP="005D53EF">
            <w:pPr>
              <w:pStyle w:val="TAL"/>
            </w:pPr>
          </w:p>
          <w:p w14:paraId="6F93A779" w14:textId="77777777" w:rsidR="004B50C0" w:rsidRPr="007F2770" w:rsidRDefault="004B50C0" w:rsidP="005D53EF">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5D53EF">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5D53EF">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5D53EF">
            <w:pPr>
              <w:pStyle w:val="TAC"/>
            </w:pPr>
          </w:p>
        </w:tc>
        <w:tc>
          <w:tcPr>
            <w:tcW w:w="1134" w:type="dxa"/>
            <w:tcBorders>
              <w:top w:val="nil"/>
              <w:left w:val="nil"/>
              <w:bottom w:val="nil"/>
              <w:right w:val="nil"/>
            </w:tcBorders>
          </w:tcPr>
          <w:p w14:paraId="7DE9EED0" w14:textId="77777777" w:rsidR="004B50C0" w:rsidRPr="007F2770" w:rsidRDefault="004B50C0" w:rsidP="005D53EF">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5D53EF">
            <w:pPr>
              <w:pStyle w:val="TAC"/>
            </w:pPr>
          </w:p>
        </w:tc>
        <w:tc>
          <w:tcPr>
            <w:tcW w:w="1134" w:type="dxa"/>
            <w:tcBorders>
              <w:top w:val="nil"/>
              <w:left w:val="nil"/>
              <w:bottom w:val="nil"/>
              <w:right w:val="nil"/>
            </w:tcBorders>
          </w:tcPr>
          <w:p w14:paraId="5A01000C" w14:textId="77777777" w:rsidR="004B50C0" w:rsidRPr="007F2770" w:rsidRDefault="004B50C0" w:rsidP="005D53EF">
            <w:pPr>
              <w:pStyle w:val="TAL"/>
            </w:pPr>
            <w:r w:rsidRPr="007F2770">
              <w:t>octet c*</w:t>
            </w:r>
          </w:p>
        </w:tc>
      </w:tr>
    </w:tbl>
    <w:p w14:paraId="6BF593A3" w14:textId="09D79E8E" w:rsidR="004B50C0" w:rsidRDefault="004B50C0" w:rsidP="004B50C0">
      <w:pPr>
        <w:pStyle w:val="TF"/>
      </w:pPr>
      <w:bookmarkStart w:id="4758" w:name="_CRFigure9_11_4_29_1"/>
      <w:bookmarkStart w:id="4759" w:name="_CRFigure11_3_58_1"/>
      <w:r w:rsidRPr="007F2770">
        <w:t>Figure </w:t>
      </w:r>
      <w:bookmarkEnd w:id="4758"/>
      <w:bookmarkEnd w:id="4759"/>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5D53EF">
            <w:pPr>
              <w:pStyle w:val="TAC"/>
            </w:pPr>
            <w:r w:rsidRPr="007F2770">
              <w:lastRenderedPageBreak/>
              <w:t>8</w:t>
            </w:r>
          </w:p>
        </w:tc>
        <w:tc>
          <w:tcPr>
            <w:tcW w:w="709" w:type="dxa"/>
            <w:tcBorders>
              <w:top w:val="nil"/>
              <w:left w:val="nil"/>
              <w:bottom w:val="nil"/>
              <w:right w:val="nil"/>
            </w:tcBorders>
          </w:tcPr>
          <w:p w14:paraId="1A1D6362" w14:textId="77777777" w:rsidR="00895707" w:rsidRPr="007F2770" w:rsidRDefault="00895707" w:rsidP="005D53EF">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5D53EF">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5D53EF">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5D53EF">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5D53EF">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5D53EF">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5D53EF">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5D53EF">
            <w:pPr>
              <w:pStyle w:val="TAL"/>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5D53EF">
            <w:pPr>
              <w:pStyle w:val="TAC"/>
            </w:pPr>
          </w:p>
          <w:p w14:paraId="4D797E62" w14:textId="77777777" w:rsidR="00895707" w:rsidRPr="007F2770" w:rsidRDefault="00895707" w:rsidP="005D53EF">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5D53EF">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5D53EF">
            <w:pPr>
              <w:pStyle w:val="TAC"/>
            </w:pPr>
          </w:p>
        </w:tc>
        <w:tc>
          <w:tcPr>
            <w:tcW w:w="1134" w:type="dxa"/>
            <w:tcBorders>
              <w:top w:val="nil"/>
              <w:left w:val="nil"/>
              <w:bottom w:val="nil"/>
              <w:right w:val="nil"/>
            </w:tcBorders>
          </w:tcPr>
          <w:p w14:paraId="5C720C09" w14:textId="77777777" w:rsidR="00895707" w:rsidRPr="007F2770" w:rsidRDefault="00895707" w:rsidP="005D53EF">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5D53EF">
            <w:pPr>
              <w:pStyle w:val="TAC"/>
            </w:pPr>
          </w:p>
        </w:tc>
        <w:tc>
          <w:tcPr>
            <w:tcW w:w="1134" w:type="dxa"/>
            <w:tcBorders>
              <w:top w:val="nil"/>
              <w:left w:val="nil"/>
              <w:bottom w:val="nil"/>
              <w:right w:val="nil"/>
            </w:tcBorders>
          </w:tcPr>
          <w:p w14:paraId="5B8446AD" w14:textId="77777777" w:rsidR="00895707" w:rsidRPr="007F2770" w:rsidRDefault="00895707" w:rsidP="005D53EF">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5D53EF">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5D53EF">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5D53EF">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5D53EF">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5D53EF">
            <w:pPr>
              <w:pStyle w:val="TAC"/>
            </w:pPr>
          </w:p>
        </w:tc>
        <w:tc>
          <w:tcPr>
            <w:tcW w:w="1134" w:type="dxa"/>
            <w:tcBorders>
              <w:top w:val="nil"/>
              <w:left w:val="nil"/>
              <w:bottom w:val="nil"/>
              <w:right w:val="nil"/>
            </w:tcBorders>
          </w:tcPr>
          <w:p w14:paraId="0818D121" w14:textId="77777777" w:rsidR="00895707" w:rsidRPr="007F2770" w:rsidRDefault="00895707" w:rsidP="005D53EF">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5D53EF">
            <w:pPr>
              <w:pStyle w:val="TAC"/>
            </w:pPr>
          </w:p>
        </w:tc>
        <w:tc>
          <w:tcPr>
            <w:tcW w:w="1134" w:type="dxa"/>
            <w:tcBorders>
              <w:top w:val="nil"/>
              <w:left w:val="nil"/>
              <w:bottom w:val="nil"/>
              <w:right w:val="nil"/>
            </w:tcBorders>
          </w:tcPr>
          <w:p w14:paraId="4EFEC90E" w14:textId="77777777" w:rsidR="00895707" w:rsidRPr="007F2770" w:rsidRDefault="00895707" w:rsidP="005D53EF">
            <w:pPr>
              <w:pStyle w:val="TAL"/>
            </w:pPr>
            <w:r w:rsidRPr="007F2770">
              <w:t xml:space="preserve">octet </w:t>
            </w:r>
            <w:r>
              <w:t>a</w:t>
            </w:r>
          </w:p>
        </w:tc>
      </w:tr>
    </w:tbl>
    <w:p w14:paraId="769503FB" w14:textId="12EFC2AC" w:rsidR="004B50C0" w:rsidRPr="007F2770" w:rsidRDefault="00895707" w:rsidP="00895707">
      <w:pPr>
        <w:pStyle w:val="TF"/>
      </w:pPr>
      <w:bookmarkStart w:id="4760" w:name="_CRFigure11_3_58_2"/>
      <w:r w:rsidRPr="007F2770">
        <w:t>Figure </w:t>
      </w:r>
      <w:bookmarkEnd w:id="4760"/>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1C424AB5" w14:textId="6B252765" w:rsidR="00895707" w:rsidRPr="004B50C0" w:rsidRDefault="00895707" w:rsidP="00895707">
      <w:pPr>
        <w:pStyle w:val="TH"/>
      </w:pPr>
      <w:bookmarkStart w:id="4761" w:name="_CRTable9_11_4_29_1"/>
      <w:bookmarkStart w:id="4762" w:name="_CRTable11_3_58_1"/>
      <w:r w:rsidRPr="004B50C0">
        <w:t>Table</w:t>
      </w:r>
      <w:r w:rsidRPr="007F2770">
        <w:t> </w:t>
      </w:r>
      <w:bookmarkEnd w:id="4761"/>
      <w:bookmarkEnd w:id="4762"/>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5D53EF">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5D53EF">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5D53EF">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5D53EF">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5D53EF">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763" w:name="_CRFigure9_11_4_29_2"/>
            <w:r>
              <w:t>f</w:t>
            </w:r>
            <w:r w:rsidRPr="00EC5665">
              <w:t>igure </w:t>
            </w:r>
            <w:bookmarkEnd w:id="4763"/>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5D53EF">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5D53EF">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5D53EF">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5D53EF">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5D53EF">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5D53EF">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03962A8F" w14:textId="77777777" w:rsidR="00F339BC" w:rsidRPr="007F2770" w:rsidRDefault="00F339BC" w:rsidP="00F339BC">
      <w:bookmarkStart w:id="4764" w:name="_CR11_3_59"/>
      <w:bookmarkEnd w:id="4764"/>
    </w:p>
    <w:p w14:paraId="17193E5A" w14:textId="1A12757E" w:rsidR="00E471F2" w:rsidRPr="008D4DBB" w:rsidRDefault="00E471F2" w:rsidP="00E471F2">
      <w:pPr>
        <w:pStyle w:val="Heading3"/>
      </w:pPr>
      <w:bookmarkStart w:id="4765" w:name="_Toc218597807"/>
      <w:r w:rsidRPr="008D4DBB">
        <w:t>11.</w:t>
      </w:r>
      <w:r>
        <w:t>3</w:t>
      </w:r>
      <w:r w:rsidRPr="008D4DBB">
        <w:t>.</w:t>
      </w:r>
      <w:r>
        <w:t>59</w:t>
      </w:r>
      <w:r w:rsidRPr="008D4DBB">
        <w:tab/>
        <w:t>Hop limit</w:t>
      </w:r>
      <w:bookmarkEnd w:id="4765"/>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Pr="0034423A"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5D53EF">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5D53EF">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5D53EF">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5D53EF">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5D53EF">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5D53EF">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5D53EF">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5D53EF">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5D53EF">
            <w:pPr>
              <w:pStyle w:val="TAL"/>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5D53EF">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5D53EF">
            <w:pPr>
              <w:pStyle w:val="TAL"/>
              <w:rPr>
                <w:lang w:eastAsia="zh-CN"/>
              </w:rPr>
            </w:pPr>
            <w:r w:rsidRPr="0034423A">
              <w:rPr>
                <w:lang w:eastAsia="zh-CN"/>
              </w:rPr>
              <w:t>octet 1</w:t>
            </w:r>
          </w:p>
          <w:p w14:paraId="6E68952B" w14:textId="77777777" w:rsidR="00E471F2" w:rsidRPr="0034423A" w:rsidRDefault="00E471F2" w:rsidP="005D53EF">
            <w:pPr>
              <w:pStyle w:val="TAL"/>
            </w:pPr>
          </w:p>
        </w:tc>
      </w:tr>
    </w:tbl>
    <w:p w14:paraId="619FA2BF" w14:textId="4DD20C46" w:rsidR="00E471F2" w:rsidRPr="0034423A" w:rsidRDefault="00E471F2" w:rsidP="00E471F2">
      <w:pPr>
        <w:pStyle w:val="TF"/>
      </w:pPr>
      <w:bookmarkStart w:id="4766" w:name="_CRFigure11_3_59_1"/>
      <w:r w:rsidRPr="0034423A">
        <w:t>Figure </w:t>
      </w:r>
      <w:bookmarkEnd w:id="4766"/>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767" w:name="_CRTable11_3_59_1"/>
      <w:r w:rsidRPr="0034423A">
        <w:t>Table </w:t>
      </w:r>
      <w:bookmarkEnd w:id="4767"/>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5D53EF">
            <w:pPr>
              <w:pStyle w:val="TAL"/>
            </w:pPr>
            <w:r w:rsidRPr="0034423A">
              <w:rPr>
                <w:lang w:eastAsia="zh-CN"/>
              </w:rPr>
              <w:t xml:space="preserve">Hop limit contents </w:t>
            </w:r>
            <w:r w:rsidRPr="0034423A">
              <w:t>(octet 1)</w:t>
            </w:r>
          </w:p>
          <w:p w14:paraId="3363E709" w14:textId="77777777" w:rsidR="00E471F2" w:rsidRPr="0034423A" w:rsidRDefault="00E471F2" w:rsidP="005D53EF">
            <w:pPr>
              <w:pStyle w:val="TAL"/>
            </w:pPr>
          </w:p>
          <w:p w14:paraId="1AA322E8" w14:textId="77777777" w:rsidR="00E471F2" w:rsidRPr="00100F81" w:rsidRDefault="00E471F2" w:rsidP="005D53EF">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768" w:name="_CR11_4"/>
      <w:bookmarkStart w:id="4769" w:name="_Toc218597808"/>
      <w:bookmarkEnd w:id="4768"/>
      <w:r w:rsidRPr="00C6761E">
        <w:t>11.4</w:t>
      </w:r>
      <w:r w:rsidRPr="00C6761E">
        <w:tab/>
        <w:t>5G ProSe direct discovery message over PC3a formats</w:t>
      </w:r>
      <w:bookmarkEnd w:id="4619"/>
      <w:bookmarkEnd w:id="4620"/>
      <w:bookmarkEnd w:id="4621"/>
      <w:bookmarkEnd w:id="4769"/>
    </w:p>
    <w:p w14:paraId="377BE84F" w14:textId="77777777" w:rsidR="00F12D30" w:rsidRPr="00C6761E" w:rsidRDefault="00F12D30" w:rsidP="00F12D30">
      <w:pPr>
        <w:pStyle w:val="Heading3"/>
      </w:pPr>
      <w:bookmarkStart w:id="4770" w:name="_CR11_4_1"/>
      <w:bookmarkStart w:id="4771" w:name="_Toc525231392"/>
      <w:bookmarkStart w:id="4772" w:name="_Toc59198792"/>
      <w:bookmarkStart w:id="4773" w:name="_Toc75283150"/>
      <w:bookmarkStart w:id="4774" w:name="_Toc218597809"/>
      <w:bookmarkEnd w:id="4770"/>
      <w:r w:rsidRPr="00C6761E">
        <w:t>11.4.1</w:t>
      </w:r>
      <w:r w:rsidRPr="00C6761E">
        <w:tab/>
        <w:t>Data types format in XML schema</w:t>
      </w:r>
      <w:bookmarkEnd w:id="4771"/>
      <w:bookmarkEnd w:id="4772"/>
      <w:bookmarkEnd w:id="4773"/>
      <w:bookmarkEnd w:id="4774"/>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lastRenderedPageBreak/>
        <w:t>The corresponding XML data types for the data types used in ProSe messages are provided in table 11.4.1.1.</w:t>
      </w:r>
    </w:p>
    <w:p w14:paraId="2F3EF3DC" w14:textId="0263A284" w:rsidR="00F12D30" w:rsidRPr="00C6761E" w:rsidRDefault="00F12D30" w:rsidP="00F12D30">
      <w:pPr>
        <w:pStyle w:val="TH"/>
      </w:pPr>
      <w:bookmarkStart w:id="4775" w:name="_CRTable11_4_1_1"/>
      <w:r w:rsidRPr="00C6761E">
        <w:t>Table </w:t>
      </w:r>
      <w:bookmarkEnd w:id="4775"/>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776" w:name="_CR11_4_2"/>
      <w:bookmarkStart w:id="4777" w:name="_Toc525231393"/>
      <w:bookmarkStart w:id="4778" w:name="_Toc59198793"/>
      <w:bookmarkStart w:id="4779" w:name="_Toc75283151"/>
      <w:bookmarkStart w:id="4780" w:name="_Toc218597810"/>
      <w:bookmarkEnd w:id="4776"/>
      <w:r w:rsidRPr="00C6761E">
        <w:t>11.4.2</w:t>
      </w:r>
      <w:r w:rsidRPr="00C6761E">
        <w:tab/>
        <w:t>Parameters in 5G ProSe direct discovery messages</w:t>
      </w:r>
      <w:bookmarkEnd w:id="4777"/>
      <w:bookmarkEnd w:id="4778"/>
      <w:bookmarkEnd w:id="4779"/>
      <w:r w:rsidRPr="00C6761E">
        <w:t xml:space="preserve"> over PC3a</w:t>
      </w:r>
      <w:bookmarkEnd w:id="4780"/>
    </w:p>
    <w:p w14:paraId="48AD17AB" w14:textId="0D39DC8F" w:rsidR="00F12D30" w:rsidRPr="00C6761E" w:rsidRDefault="00F12D30" w:rsidP="00F12D30">
      <w:pPr>
        <w:pStyle w:val="Heading4"/>
      </w:pPr>
      <w:bookmarkStart w:id="4781" w:name="_CR11_4_2_1"/>
      <w:bookmarkStart w:id="4782" w:name="_Toc525231394"/>
      <w:bookmarkStart w:id="4783" w:name="_Toc59198794"/>
      <w:bookmarkStart w:id="4784" w:name="_Toc75283152"/>
      <w:bookmarkStart w:id="4785" w:name="_Toc218597811"/>
      <w:bookmarkEnd w:id="4781"/>
      <w:r w:rsidRPr="00C6761E">
        <w:t>11.4.2.1</w:t>
      </w:r>
      <w:r w:rsidRPr="00C6761E">
        <w:tab/>
        <w:t>Transaction ID</w:t>
      </w:r>
      <w:bookmarkEnd w:id="4782"/>
      <w:bookmarkEnd w:id="4783"/>
      <w:bookmarkEnd w:id="4784"/>
      <w:bookmarkEnd w:id="4785"/>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786" w:name="_CR11_4_2_2"/>
      <w:bookmarkStart w:id="4787" w:name="_Toc525231395"/>
      <w:bookmarkStart w:id="4788" w:name="_Toc59198795"/>
      <w:bookmarkStart w:id="4789" w:name="_Toc75283153"/>
      <w:bookmarkStart w:id="4790" w:name="_Toc218597812"/>
      <w:bookmarkEnd w:id="4786"/>
      <w:r w:rsidRPr="00C6761E">
        <w:t>11.4.2.2</w:t>
      </w:r>
      <w:r w:rsidRPr="00C6761E">
        <w:tab/>
        <w:t>Command</w:t>
      </w:r>
      <w:bookmarkEnd w:id="4787"/>
      <w:bookmarkEnd w:id="4788"/>
      <w:bookmarkEnd w:id="4789"/>
      <w:bookmarkEnd w:id="4790"/>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791" w:name="_CRTable11_4_2_2_1"/>
      <w:r w:rsidRPr="00C6761E">
        <w:t>Table </w:t>
      </w:r>
      <w:bookmarkEnd w:id="4791"/>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792" w:name="_CR11_4_2_3"/>
      <w:bookmarkStart w:id="4793" w:name="_Toc525231396"/>
      <w:bookmarkStart w:id="4794" w:name="_Toc59198796"/>
      <w:bookmarkStart w:id="4795" w:name="_Toc75283154"/>
      <w:bookmarkStart w:id="4796" w:name="_Toc218597813"/>
      <w:bookmarkEnd w:id="4792"/>
      <w:r w:rsidRPr="00C6761E">
        <w:t>11.4.2.3</w:t>
      </w:r>
      <w:r w:rsidR="008D6E6C" w:rsidRPr="00C6761E">
        <w:tab/>
        <w:t>Void</w:t>
      </w:r>
      <w:bookmarkEnd w:id="4793"/>
      <w:bookmarkEnd w:id="4794"/>
      <w:bookmarkEnd w:id="4795"/>
      <w:bookmarkEnd w:id="4796"/>
    </w:p>
    <w:p w14:paraId="59C5DA03" w14:textId="7FCF18CF" w:rsidR="00F12D30" w:rsidRPr="00C6761E" w:rsidRDefault="00F12D30" w:rsidP="00F12D30">
      <w:pPr>
        <w:pStyle w:val="Heading4"/>
      </w:pPr>
      <w:bookmarkStart w:id="4797" w:name="_CR11_4_2_4"/>
      <w:bookmarkStart w:id="4798" w:name="_Toc525231397"/>
      <w:bookmarkStart w:id="4799" w:name="_Toc59198797"/>
      <w:bookmarkStart w:id="4800" w:name="_Toc75283155"/>
      <w:bookmarkStart w:id="4801" w:name="_Toc218597814"/>
      <w:bookmarkEnd w:id="4797"/>
      <w:r w:rsidRPr="00C6761E">
        <w:t>11.4.2.4</w:t>
      </w:r>
      <w:r w:rsidRPr="00C6761E">
        <w:tab/>
        <w:t>Prose application ID</w:t>
      </w:r>
      <w:bookmarkEnd w:id="4798"/>
      <w:bookmarkEnd w:id="4799"/>
      <w:bookmarkEnd w:id="4800"/>
      <w:bookmarkEnd w:id="4801"/>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802" w:name="_CR11_4_2_5"/>
      <w:bookmarkStart w:id="4803" w:name="_Toc525231398"/>
      <w:bookmarkStart w:id="4804" w:name="_Toc59198798"/>
      <w:bookmarkStart w:id="4805" w:name="_Toc75283156"/>
      <w:bookmarkStart w:id="4806" w:name="_Toc218597815"/>
      <w:bookmarkEnd w:id="4802"/>
      <w:r w:rsidRPr="00C6761E">
        <w:t>11.4.2.5</w:t>
      </w:r>
      <w:r w:rsidRPr="00C6761E">
        <w:tab/>
        <w:t>Application identity</w:t>
      </w:r>
      <w:bookmarkEnd w:id="4803"/>
      <w:bookmarkEnd w:id="4804"/>
      <w:bookmarkEnd w:id="4805"/>
      <w:bookmarkEnd w:id="4806"/>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807" w:name="_CR11_4_2_6"/>
      <w:bookmarkStart w:id="4808" w:name="_Toc75283157"/>
      <w:bookmarkStart w:id="4809" w:name="_Toc218597816"/>
      <w:bookmarkEnd w:id="4807"/>
      <w:r w:rsidRPr="00C6761E">
        <w:lastRenderedPageBreak/>
        <w:t>11.4.2.6</w:t>
      </w:r>
      <w:r w:rsidRPr="00C6761E">
        <w:tab/>
      </w:r>
      <w:bookmarkEnd w:id="4808"/>
      <w:r w:rsidRPr="00C6761E">
        <w:t>ProSe application code</w:t>
      </w:r>
      <w:bookmarkEnd w:id="4809"/>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FF6B07" w:rsidRDefault="008C296C" w:rsidP="00FF6B07">
      <w:r w:rsidRPr="00FF6B07">
        <w:t>To support 5G ProSe in SNPN, the value of PLMN ID within the ProSe application code shall be combined with a network identifier (NID) to identify a SNPN.</w:t>
      </w:r>
    </w:p>
    <w:p w14:paraId="57B49020" w14:textId="0F48B495" w:rsidR="00F12D30" w:rsidRPr="00C6761E" w:rsidRDefault="00F12D30" w:rsidP="00F12D30">
      <w:pPr>
        <w:pStyle w:val="Heading4"/>
      </w:pPr>
      <w:bookmarkStart w:id="4810" w:name="_CR11_4_2_7"/>
      <w:bookmarkStart w:id="4811" w:name="_Toc525231400"/>
      <w:bookmarkStart w:id="4812" w:name="_Toc59198800"/>
      <w:bookmarkStart w:id="4813" w:name="_Toc75283158"/>
      <w:bookmarkStart w:id="4814" w:name="_Toc218597817"/>
      <w:bookmarkEnd w:id="4810"/>
      <w:r w:rsidRPr="00C6761E">
        <w:t>11.4.2.7</w:t>
      </w:r>
      <w:r w:rsidRPr="00C6761E">
        <w:tab/>
      </w:r>
      <w:r w:rsidR="00B80B02" w:rsidRPr="00C6761E">
        <w:t>V</w:t>
      </w:r>
      <w:r w:rsidRPr="00C6761E">
        <w:t xml:space="preserve">alidity timer </w:t>
      </w:r>
      <w:bookmarkEnd w:id="4811"/>
      <w:bookmarkEnd w:id="4812"/>
      <w:bookmarkEnd w:id="4813"/>
      <w:r w:rsidRPr="00C6761E">
        <w:t>T5060</w:t>
      </w:r>
      <w:bookmarkEnd w:id="4814"/>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815" w:name="_CR11_4_2_8"/>
      <w:bookmarkStart w:id="4816" w:name="_Toc525231401"/>
      <w:bookmarkStart w:id="4817" w:name="_Toc59198801"/>
      <w:bookmarkStart w:id="4818" w:name="_Toc75283159"/>
      <w:bookmarkStart w:id="4819" w:name="_Toc218597818"/>
      <w:bookmarkEnd w:id="4815"/>
      <w:r w:rsidRPr="00C6761E">
        <w:t>11.4.2.8</w:t>
      </w:r>
      <w:r w:rsidRPr="00C6761E">
        <w:tab/>
        <w:t>PC3a control protocol cause value</w:t>
      </w:r>
      <w:bookmarkEnd w:id="4816"/>
      <w:bookmarkEnd w:id="4817"/>
      <w:bookmarkEnd w:id="4818"/>
      <w:bookmarkEnd w:id="4819"/>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820" w:name="_CRTable11_4_2_8_1"/>
      <w:r w:rsidRPr="00C6761E">
        <w:t>Table </w:t>
      </w:r>
      <w:bookmarkEnd w:id="4820"/>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5D53EF">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821" w:name="_CR11_4_2_9"/>
      <w:bookmarkStart w:id="4822" w:name="_Toc525231405"/>
      <w:bookmarkStart w:id="4823" w:name="_Toc59198805"/>
      <w:bookmarkStart w:id="4824" w:name="_Toc75283163"/>
      <w:bookmarkStart w:id="4825" w:name="_Toc218597819"/>
      <w:bookmarkEnd w:id="4821"/>
      <w:r w:rsidRPr="00C6761E">
        <w:t>11.4.2.9</w:t>
      </w:r>
      <w:r w:rsidRPr="00C6761E">
        <w:tab/>
      </w:r>
      <w:bookmarkEnd w:id="4822"/>
      <w:bookmarkEnd w:id="4823"/>
      <w:bookmarkEnd w:id="4824"/>
      <w:r w:rsidRPr="00C6761E">
        <w:t>Discovery filter</w:t>
      </w:r>
      <w:bookmarkEnd w:id="4825"/>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 xml:space="preserve">ProSe application masks </w:t>
      </w:r>
      <w:r w:rsidRPr="00C6761E">
        <w:lastRenderedPageBreak/>
        <w:t>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826" w:name="_CR11_4_2_10"/>
      <w:bookmarkStart w:id="4827" w:name="_Toc525231409"/>
      <w:bookmarkStart w:id="4828" w:name="_Toc59198809"/>
      <w:bookmarkStart w:id="4829" w:name="_Toc75283167"/>
      <w:bookmarkStart w:id="4830" w:name="_Toc218597820"/>
      <w:bookmarkEnd w:id="4826"/>
      <w:r w:rsidRPr="00C6761E">
        <w:t>11.4.2.10</w:t>
      </w:r>
      <w:r w:rsidRPr="00C6761E">
        <w:tab/>
        <w:t>Monitored PLMN ID</w:t>
      </w:r>
      <w:bookmarkEnd w:id="4827"/>
      <w:bookmarkEnd w:id="4828"/>
      <w:bookmarkEnd w:id="4829"/>
      <w:bookmarkEnd w:id="4830"/>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831" w:name="_CR11_4_2_11"/>
      <w:bookmarkStart w:id="4832" w:name="_Toc525231410"/>
      <w:bookmarkStart w:id="4833" w:name="_Toc59198810"/>
      <w:bookmarkStart w:id="4834" w:name="_Toc75283168"/>
      <w:bookmarkStart w:id="4835" w:name="_Toc218597821"/>
      <w:bookmarkEnd w:id="4831"/>
      <w:r w:rsidRPr="00C6761E">
        <w:t>11.4.2.11</w:t>
      </w:r>
      <w:r w:rsidRPr="00C6761E">
        <w:tab/>
        <w:t>VPLMN ID</w:t>
      </w:r>
      <w:bookmarkEnd w:id="4832"/>
      <w:bookmarkEnd w:id="4833"/>
      <w:bookmarkEnd w:id="4834"/>
      <w:bookmarkEnd w:id="4835"/>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836" w:name="_CR11_4_2_12"/>
      <w:bookmarkStart w:id="4837" w:name="_Toc75283169"/>
      <w:bookmarkStart w:id="4838" w:name="_Toc218597822"/>
      <w:bookmarkEnd w:id="4836"/>
      <w:r w:rsidRPr="00C6761E">
        <w:t>11.4.2.12</w:t>
      </w:r>
      <w:r w:rsidRPr="00C6761E">
        <w:tab/>
        <w:t>UTC-based counter</w:t>
      </w:r>
      <w:bookmarkEnd w:id="4837"/>
      <w:bookmarkEnd w:id="4838"/>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839" w:name="_CR11_4_2_13"/>
      <w:bookmarkStart w:id="4840" w:name="_Toc525231412"/>
      <w:bookmarkStart w:id="4841" w:name="_Toc59198812"/>
      <w:bookmarkStart w:id="4842" w:name="_Toc75283170"/>
      <w:bookmarkStart w:id="4843" w:name="_Toc218597823"/>
      <w:bookmarkEnd w:id="4839"/>
      <w:r w:rsidRPr="00C6761E">
        <w:t>11.4.2.13</w:t>
      </w:r>
      <w:r w:rsidRPr="00C6761E">
        <w:tab/>
        <w:t xml:space="preserve">Validity timer </w:t>
      </w:r>
      <w:bookmarkEnd w:id="4840"/>
      <w:bookmarkEnd w:id="4841"/>
      <w:bookmarkEnd w:id="4842"/>
      <w:r w:rsidRPr="00C6761E">
        <w:t>T5072</w:t>
      </w:r>
      <w:bookmarkEnd w:id="4843"/>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844" w:name="_CR11_4_2_14"/>
      <w:bookmarkStart w:id="4845" w:name="_Toc525231413"/>
      <w:bookmarkStart w:id="4846" w:name="_Toc59198813"/>
      <w:bookmarkStart w:id="4847" w:name="_Toc75283171"/>
      <w:bookmarkStart w:id="4848" w:name="_Toc218597824"/>
      <w:bookmarkEnd w:id="4844"/>
      <w:r w:rsidRPr="00C6761E">
        <w:t>11.4.2.14</w:t>
      </w:r>
      <w:r w:rsidRPr="00C6761E">
        <w:tab/>
        <w:t>Metadata flag</w:t>
      </w:r>
      <w:bookmarkEnd w:id="4845"/>
      <w:bookmarkEnd w:id="4846"/>
      <w:bookmarkEnd w:id="4847"/>
      <w:bookmarkEnd w:id="4848"/>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849" w:name="_CR11_4_2_15"/>
      <w:bookmarkStart w:id="4850" w:name="_Toc525231414"/>
      <w:bookmarkStart w:id="4851" w:name="_Toc59198814"/>
      <w:bookmarkStart w:id="4852" w:name="_Toc75283172"/>
      <w:bookmarkStart w:id="4853" w:name="_Toc218597825"/>
      <w:bookmarkEnd w:id="4849"/>
      <w:r w:rsidRPr="00C6761E">
        <w:t>11.4.2.15</w:t>
      </w:r>
      <w:r w:rsidRPr="00C6761E">
        <w:tab/>
        <w:t>Metadata</w:t>
      </w:r>
      <w:bookmarkEnd w:id="4850"/>
      <w:bookmarkEnd w:id="4851"/>
      <w:bookmarkEnd w:id="4852"/>
      <w:bookmarkEnd w:id="4853"/>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854" w:name="_CR11_4_2_16"/>
      <w:bookmarkStart w:id="4855" w:name="_Toc525231416"/>
      <w:bookmarkStart w:id="4856" w:name="_Toc59198816"/>
      <w:bookmarkStart w:id="4857" w:name="_Toc75283174"/>
      <w:bookmarkStart w:id="4858" w:name="_Toc218597826"/>
      <w:bookmarkEnd w:id="4854"/>
      <w:r w:rsidRPr="00C6761E">
        <w:t>11.4.2.16</w:t>
      </w:r>
      <w:r w:rsidRPr="00C6761E">
        <w:tab/>
        <w:t>Current time</w:t>
      </w:r>
      <w:bookmarkEnd w:id="4855"/>
      <w:bookmarkEnd w:id="4856"/>
      <w:bookmarkEnd w:id="4857"/>
      <w:bookmarkEnd w:id="4858"/>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859" w:name="_CR11_4_2_17"/>
      <w:bookmarkStart w:id="4860" w:name="_Toc525231417"/>
      <w:bookmarkStart w:id="4861" w:name="_Toc59198817"/>
      <w:bookmarkStart w:id="4862" w:name="_Toc75283175"/>
      <w:bookmarkStart w:id="4863" w:name="_Toc218597827"/>
      <w:bookmarkEnd w:id="4859"/>
      <w:r w:rsidRPr="00C6761E">
        <w:t>11.4.2.17</w:t>
      </w:r>
      <w:r w:rsidRPr="00C6761E">
        <w:tab/>
        <w:t>Max offset</w:t>
      </w:r>
      <w:bookmarkEnd w:id="4860"/>
      <w:bookmarkEnd w:id="4861"/>
      <w:bookmarkEnd w:id="4862"/>
      <w:bookmarkEnd w:id="4863"/>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864" w:name="_CR11_4_2_18"/>
      <w:bookmarkStart w:id="4865" w:name="_Toc525231418"/>
      <w:bookmarkStart w:id="4866" w:name="_Toc59198818"/>
      <w:bookmarkStart w:id="4867" w:name="_Toc75283176"/>
      <w:bookmarkStart w:id="4868" w:name="_Toc218597828"/>
      <w:bookmarkEnd w:id="4864"/>
      <w:r w:rsidRPr="00C6761E">
        <w:lastRenderedPageBreak/>
        <w:t>11.4.2.18</w:t>
      </w:r>
      <w:r w:rsidRPr="00C6761E">
        <w:tab/>
        <w:t>Discovery type</w:t>
      </w:r>
      <w:bookmarkEnd w:id="4865"/>
      <w:bookmarkEnd w:id="4866"/>
      <w:bookmarkEnd w:id="4867"/>
      <w:bookmarkEnd w:id="4868"/>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869" w:name="_CRTable11_4_2_18_1"/>
      <w:r w:rsidRPr="00C6761E">
        <w:t>Table </w:t>
      </w:r>
      <w:bookmarkEnd w:id="4869"/>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870" w:name="_CR11_4_2_19"/>
      <w:bookmarkStart w:id="4871" w:name="_Toc525231419"/>
      <w:bookmarkStart w:id="4872" w:name="_Toc59198819"/>
      <w:bookmarkStart w:id="4873" w:name="_Toc75283177"/>
      <w:bookmarkStart w:id="4874" w:name="_Toc218597829"/>
      <w:bookmarkEnd w:id="4870"/>
      <w:r w:rsidRPr="00C6761E">
        <w:t>11.4.2.19</w:t>
      </w:r>
      <w:r w:rsidRPr="00C6761E">
        <w:tab/>
        <w:t xml:space="preserve">Match report refresh timer </w:t>
      </w:r>
      <w:bookmarkEnd w:id="4871"/>
      <w:bookmarkEnd w:id="4872"/>
      <w:bookmarkEnd w:id="4873"/>
      <w:r w:rsidRPr="00C6761E">
        <w:t>T5074</w:t>
      </w:r>
      <w:bookmarkEnd w:id="4874"/>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875" w:name="_CR11_4_2_20"/>
      <w:bookmarkStart w:id="4876" w:name="_Toc525231420"/>
      <w:bookmarkStart w:id="4877" w:name="_Toc59198820"/>
      <w:bookmarkStart w:id="4878" w:name="_Toc75283178"/>
      <w:bookmarkStart w:id="4879" w:name="_Toc218597830"/>
      <w:bookmarkEnd w:id="4875"/>
      <w:r w:rsidRPr="00C6761E">
        <w:t>11.4.2.20</w:t>
      </w:r>
      <w:r w:rsidRPr="00C6761E">
        <w:tab/>
        <w:t>Requested timer</w:t>
      </w:r>
      <w:bookmarkEnd w:id="4876"/>
      <w:bookmarkEnd w:id="4877"/>
      <w:bookmarkEnd w:id="4878"/>
      <w:bookmarkEnd w:id="4879"/>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880" w:name="_CR11_4_2_21"/>
      <w:bookmarkStart w:id="4881" w:name="_Toc525231421"/>
      <w:bookmarkStart w:id="4882" w:name="_Toc59198821"/>
      <w:bookmarkStart w:id="4883" w:name="_Toc75283179"/>
      <w:bookmarkStart w:id="4884" w:name="_Toc218597831"/>
      <w:bookmarkEnd w:id="4880"/>
      <w:r w:rsidRPr="00C6761E">
        <w:t>11.4.2.21</w:t>
      </w:r>
      <w:r w:rsidRPr="00C6761E">
        <w:tab/>
      </w:r>
      <w:r w:rsidRPr="00C6761E">
        <w:rPr>
          <w:lang w:eastAsia="zh-CN"/>
        </w:rPr>
        <w:t xml:space="preserve">DDNMF </w:t>
      </w:r>
      <w:r w:rsidR="007829C6" w:rsidRPr="00C6761E">
        <w:t>t</w:t>
      </w:r>
      <w:r w:rsidRPr="00C6761E">
        <w:t>ransaction ID</w:t>
      </w:r>
      <w:bookmarkEnd w:id="4881"/>
      <w:bookmarkEnd w:id="4882"/>
      <w:bookmarkEnd w:id="4883"/>
      <w:bookmarkEnd w:id="4884"/>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885" w:name="_CR11_4_2_22"/>
      <w:bookmarkStart w:id="4886" w:name="_Toc525231422"/>
      <w:bookmarkStart w:id="4887" w:name="_Toc59198822"/>
      <w:bookmarkStart w:id="4888" w:name="_Toc75283180"/>
      <w:bookmarkStart w:id="4889" w:name="_Toc218597832"/>
      <w:bookmarkEnd w:id="4885"/>
      <w:r w:rsidRPr="00C6761E">
        <w:t>11.4.2.22</w:t>
      </w:r>
      <w:r w:rsidRPr="00C6761E">
        <w:tab/>
        <w:t>Update info</w:t>
      </w:r>
      <w:bookmarkEnd w:id="4886"/>
      <w:bookmarkEnd w:id="4887"/>
      <w:bookmarkEnd w:id="4888"/>
      <w:bookmarkEnd w:id="4889"/>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lastRenderedPageBreak/>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890" w:name="_CR11_4_2_23"/>
      <w:bookmarkStart w:id="4891" w:name="_Toc525231423"/>
      <w:bookmarkStart w:id="4892" w:name="_Toc59198823"/>
      <w:bookmarkStart w:id="4893" w:name="_Toc75283181"/>
      <w:bookmarkStart w:id="4894" w:name="_Toc218597833"/>
      <w:bookmarkEnd w:id="4890"/>
      <w:r w:rsidRPr="00C6761E">
        <w:t>11.4.2.23</w:t>
      </w:r>
      <w:r w:rsidRPr="00C6761E">
        <w:tab/>
        <w:t>RPAUID</w:t>
      </w:r>
      <w:bookmarkEnd w:id="4891"/>
      <w:bookmarkEnd w:id="4892"/>
      <w:bookmarkEnd w:id="4893"/>
      <w:bookmarkEnd w:id="4894"/>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895" w:name="_CR11_4_2_24"/>
      <w:bookmarkStart w:id="4896" w:name="_Toc525231424"/>
      <w:bookmarkStart w:id="4897" w:name="_Toc59198824"/>
      <w:bookmarkStart w:id="4898" w:name="_Toc75283182"/>
      <w:bookmarkStart w:id="4899" w:name="_Toc218597834"/>
      <w:bookmarkEnd w:id="4895"/>
      <w:r w:rsidRPr="00C6761E">
        <w:t>11.4.2.24</w:t>
      </w:r>
      <w:r w:rsidRPr="00C6761E">
        <w:tab/>
        <w:t>Announcing type</w:t>
      </w:r>
      <w:bookmarkEnd w:id="4896"/>
      <w:bookmarkEnd w:id="4897"/>
      <w:bookmarkEnd w:id="4898"/>
      <w:bookmarkEnd w:id="4899"/>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900" w:name="_CRTable11_4_2_24_1"/>
      <w:r w:rsidRPr="00C6761E">
        <w:t>Table </w:t>
      </w:r>
      <w:bookmarkEnd w:id="4900"/>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901" w:name="_CR11_4_2_25"/>
      <w:bookmarkStart w:id="4902" w:name="_Toc525231425"/>
      <w:bookmarkStart w:id="4903" w:name="_Toc59198825"/>
      <w:bookmarkStart w:id="4904" w:name="_Toc75283183"/>
      <w:bookmarkStart w:id="4905" w:name="_Toc218597835"/>
      <w:bookmarkEnd w:id="4901"/>
      <w:r w:rsidRPr="00C6761E">
        <w:t>11.4.2.25</w:t>
      </w:r>
      <w:r w:rsidRPr="00C6761E">
        <w:tab/>
        <w:t>Application level container</w:t>
      </w:r>
      <w:bookmarkEnd w:id="4902"/>
      <w:bookmarkEnd w:id="4903"/>
      <w:bookmarkEnd w:id="4904"/>
      <w:bookmarkEnd w:id="4905"/>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906" w:name="_CR11_4_2_26"/>
      <w:bookmarkStart w:id="4907" w:name="_Toc525231426"/>
      <w:bookmarkStart w:id="4908" w:name="_Toc59198826"/>
      <w:bookmarkStart w:id="4909" w:name="_Toc75283184"/>
      <w:bookmarkStart w:id="4910" w:name="_Toc218597836"/>
      <w:bookmarkEnd w:id="4906"/>
      <w:r w:rsidRPr="00C6761E">
        <w:t>11.4.2.26</w:t>
      </w:r>
      <w:r w:rsidRPr="00C6761E">
        <w:tab/>
        <w:t>Discovery entry ID</w:t>
      </w:r>
      <w:bookmarkEnd w:id="4907"/>
      <w:bookmarkEnd w:id="4908"/>
      <w:bookmarkEnd w:id="4909"/>
      <w:bookmarkEnd w:id="4910"/>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911" w:name="_CR11_4_2_27"/>
      <w:bookmarkStart w:id="4912" w:name="_Toc75283185"/>
      <w:bookmarkStart w:id="4913" w:name="_Toc218597837"/>
      <w:bookmarkEnd w:id="4911"/>
      <w:r w:rsidRPr="00C6761E">
        <w:t>11.4.2.27</w:t>
      </w:r>
      <w:r w:rsidRPr="00C6761E">
        <w:tab/>
        <w:t>ProSe restricted code</w:t>
      </w:r>
      <w:bookmarkEnd w:id="4912"/>
      <w:bookmarkEnd w:id="4913"/>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914" w:name="_CR11_4_2_28"/>
      <w:bookmarkStart w:id="4915" w:name="_Toc525231428"/>
      <w:bookmarkStart w:id="4916" w:name="_Toc59198828"/>
      <w:bookmarkStart w:id="4917" w:name="_Toc75283186"/>
      <w:bookmarkStart w:id="4918" w:name="_Toc218597838"/>
      <w:bookmarkEnd w:id="4914"/>
      <w:r w:rsidRPr="00C6761E">
        <w:t>11.4.2.28</w:t>
      </w:r>
      <w:r w:rsidRPr="00C6761E">
        <w:tab/>
      </w:r>
      <w:bookmarkEnd w:id="4915"/>
      <w:bookmarkEnd w:id="4916"/>
      <w:bookmarkEnd w:id="4917"/>
      <w:r w:rsidRPr="00C6761E">
        <w:t>ProSe restricted code suffix range</w:t>
      </w:r>
      <w:bookmarkEnd w:id="4918"/>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lastRenderedPageBreak/>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919" w:name="_CR11_4_2_29"/>
      <w:bookmarkStart w:id="4920" w:name="_Toc525231429"/>
      <w:bookmarkStart w:id="4921" w:name="_Toc59198829"/>
      <w:bookmarkStart w:id="4922" w:name="_Toc75283187"/>
      <w:bookmarkStart w:id="4923" w:name="_Toc218597839"/>
      <w:bookmarkEnd w:id="4919"/>
      <w:r w:rsidRPr="00C6761E">
        <w:t>11.4.2.29</w:t>
      </w:r>
      <w:r w:rsidRPr="00C6761E">
        <w:tab/>
        <w:t>On demand announcing enabled indicator</w:t>
      </w:r>
      <w:bookmarkEnd w:id="4920"/>
      <w:bookmarkEnd w:id="4921"/>
      <w:bookmarkEnd w:id="4922"/>
      <w:bookmarkEnd w:id="4923"/>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924" w:name="_CR11_4_2_30"/>
      <w:bookmarkStart w:id="4925" w:name="_Toc525231430"/>
      <w:bookmarkStart w:id="4926" w:name="_Toc59198830"/>
      <w:bookmarkStart w:id="4927" w:name="_Toc75283188"/>
      <w:bookmarkStart w:id="4928" w:name="_Toc218597840"/>
      <w:bookmarkEnd w:id="4924"/>
      <w:r w:rsidRPr="00C6761E">
        <w:t>11.4.2.30</w:t>
      </w:r>
      <w:r w:rsidRPr="00C6761E">
        <w:tab/>
        <w:t xml:space="preserve">Restricted </w:t>
      </w:r>
      <w:bookmarkEnd w:id="4925"/>
      <w:bookmarkEnd w:id="4926"/>
      <w:bookmarkEnd w:id="4927"/>
      <w:r w:rsidRPr="00C6761E">
        <w:t>discovery filter</w:t>
      </w:r>
      <w:bookmarkEnd w:id="4928"/>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929" w:name="_CR11_4_2_31"/>
      <w:bookmarkStart w:id="4930" w:name="_Toc525231431"/>
      <w:bookmarkStart w:id="4931" w:name="_Toc59198831"/>
      <w:bookmarkStart w:id="4932" w:name="_Toc75283189"/>
      <w:bookmarkStart w:id="4933" w:name="_Toc218597841"/>
      <w:bookmarkEnd w:id="4929"/>
      <w:r w:rsidRPr="00C6761E">
        <w:t>11.4.2.31</w:t>
      </w:r>
      <w:r w:rsidRPr="00C6761E">
        <w:tab/>
        <w:t>ACE enabled indicator</w:t>
      </w:r>
      <w:bookmarkEnd w:id="4930"/>
      <w:bookmarkEnd w:id="4931"/>
      <w:bookmarkEnd w:id="4932"/>
      <w:bookmarkEnd w:id="4933"/>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934" w:name="_CRTable11_4_2_31_1"/>
      <w:r w:rsidRPr="00C6761E">
        <w:t>Table </w:t>
      </w:r>
      <w:bookmarkEnd w:id="4934"/>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935" w:name="_CR11_4_2_32"/>
      <w:bookmarkStart w:id="4936" w:name="_Toc525231432"/>
      <w:bookmarkStart w:id="4937" w:name="_Toc59198832"/>
      <w:bookmarkStart w:id="4938" w:name="_Toc75283190"/>
      <w:bookmarkStart w:id="4939" w:name="_Toc218597842"/>
      <w:bookmarkEnd w:id="4935"/>
      <w:r w:rsidRPr="00C6761E">
        <w:t>11.4.2.32</w:t>
      </w:r>
      <w:r w:rsidRPr="00C6761E">
        <w:tab/>
        <w:t xml:space="preserve">Validity timer </w:t>
      </w:r>
      <w:bookmarkEnd w:id="4936"/>
      <w:bookmarkEnd w:id="4937"/>
      <w:bookmarkEnd w:id="4938"/>
      <w:r w:rsidRPr="00C6761E">
        <w:t>T5062</w:t>
      </w:r>
      <w:bookmarkEnd w:id="4939"/>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940" w:name="_CR11_4_2_33"/>
      <w:bookmarkStart w:id="4941" w:name="_Toc525231433"/>
      <w:bookmarkStart w:id="4942" w:name="_Toc59198833"/>
      <w:bookmarkStart w:id="4943" w:name="_Toc75283191"/>
      <w:bookmarkStart w:id="4944" w:name="_Toc218597843"/>
      <w:bookmarkEnd w:id="4940"/>
      <w:r w:rsidRPr="00C6761E">
        <w:lastRenderedPageBreak/>
        <w:t>11.4.2.33</w:t>
      </w:r>
      <w:r w:rsidRPr="00C6761E">
        <w:tab/>
      </w:r>
      <w:bookmarkEnd w:id="4941"/>
      <w:bookmarkEnd w:id="4942"/>
      <w:bookmarkEnd w:id="4943"/>
      <w:r w:rsidRPr="00C6761E">
        <w:t>Restricted code security material</w:t>
      </w:r>
      <w:bookmarkEnd w:id="4944"/>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945" w:name="_CR11_4_2_34"/>
      <w:bookmarkStart w:id="4946" w:name="_Toc525231434"/>
      <w:bookmarkStart w:id="4947" w:name="_Toc59198834"/>
      <w:bookmarkStart w:id="4948" w:name="_Toc75283192"/>
      <w:bookmarkStart w:id="4949" w:name="_Toc218597844"/>
      <w:bookmarkEnd w:id="4945"/>
      <w:r w:rsidRPr="00C6761E">
        <w:t>11.4.2.34</w:t>
      </w:r>
      <w:r w:rsidRPr="00C6761E">
        <w:tab/>
        <w:t>Discovery model</w:t>
      </w:r>
      <w:bookmarkEnd w:id="4946"/>
      <w:bookmarkEnd w:id="4947"/>
      <w:bookmarkEnd w:id="4948"/>
      <w:bookmarkEnd w:id="4949"/>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950" w:name="_CRTable11_4_2_34_1"/>
      <w:r w:rsidRPr="00C6761E">
        <w:t>Table </w:t>
      </w:r>
      <w:bookmarkEnd w:id="4950"/>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951" w:name="_CR11_4_2_35"/>
      <w:bookmarkStart w:id="4952" w:name="_Toc525231435"/>
      <w:bookmarkStart w:id="4953" w:name="_Toc59198835"/>
      <w:bookmarkStart w:id="4954" w:name="_Toc75283193"/>
      <w:bookmarkStart w:id="4955" w:name="_Toc218597845"/>
      <w:bookmarkEnd w:id="4951"/>
      <w:r w:rsidRPr="00C6761E">
        <w:t>11.4.2.35</w:t>
      </w:r>
      <w:r w:rsidRPr="00C6761E">
        <w:tab/>
        <w:t>ProSe response code</w:t>
      </w:r>
      <w:bookmarkEnd w:id="4952"/>
      <w:bookmarkEnd w:id="4953"/>
      <w:bookmarkEnd w:id="4954"/>
      <w:bookmarkEnd w:id="4955"/>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956" w:name="_CR11_4_2_36"/>
      <w:bookmarkStart w:id="4957" w:name="_Toc525231436"/>
      <w:bookmarkStart w:id="4958" w:name="_Toc59198836"/>
      <w:bookmarkStart w:id="4959" w:name="_Toc75283194"/>
      <w:bookmarkStart w:id="4960" w:name="_Toc218597846"/>
      <w:bookmarkEnd w:id="4956"/>
      <w:r w:rsidRPr="00C6761E">
        <w:t>11.4.2.36</w:t>
      </w:r>
      <w:r w:rsidRPr="00C6761E">
        <w:tab/>
        <w:t>Discovery query filter</w:t>
      </w:r>
      <w:bookmarkEnd w:id="4957"/>
      <w:bookmarkEnd w:id="4958"/>
      <w:bookmarkEnd w:id="4959"/>
      <w:bookmarkEnd w:id="4960"/>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961" w:name="_CR11_4_2_37"/>
      <w:bookmarkStart w:id="4962" w:name="_Toc525231437"/>
      <w:bookmarkStart w:id="4963" w:name="_Toc59198837"/>
      <w:bookmarkStart w:id="4964" w:name="_Toc75283195"/>
      <w:bookmarkStart w:id="4965" w:name="_Toc218597847"/>
      <w:bookmarkEnd w:id="4961"/>
      <w:r w:rsidRPr="00C6761E">
        <w:lastRenderedPageBreak/>
        <w:t>11.4.2.37</w:t>
      </w:r>
      <w:r w:rsidRPr="00C6761E">
        <w:tab/>
        <w:t xml:space="preserve">Validity timer </w:t>
      </w:r>
      <w:bookmarkEnd w:id="4962"/>
      <w:bookmarkEnd w:id="4963"/>
      <w:bookmarkEnd w:id="4964"/>
      <w:r w:rsidRPr="00C6761E">
        <w:t>T5068</w:t>
      </w:r>
      <w:bookmarkEnd w:id="4965"/>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966" w:name="_CR11_4_2_38"/>
      <w:bookmarkStart w:id="4967" w:name="_Toc525231438"/>
      <w:bookmarkStart w:id="4968" w:name="_Toc59198838"/>
      <w:bookmarkStart w:id="4969" w:name="_Toc75283196"/>
      <w:bookmarkStart w:id="4970" w:name="_Toc218597848"/>
      <w:bookmarkEnd w:id="4966"/>
      <w:r w:rsidRPr="00C6761E">
        <w:t>11.4.2.38</w:t>
      </w:r>
      <w:r w:rsidRPr="00C6761E">
        <w:tab/>
        <w:t>Subquery result</w:t>
      </w:r>
      <w:bookmarkEnd w:id="4967"/>
      <w:bookmarkEnd w:id="4968"/>
      <w:bookmarkEnd w:id="4969"/>
      <w:bookmarkEnd w:id="4970"/>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971" w:name="_CR11_4_2_39"/>
      <w:bookmarkStart w:id="4972" w:name="_Toc525231453"/>
      <w:bookmarkStart w:id="4973" w:name="_Toc59198853"/>
      <w:bookmarkStart w:id="4974" w:name="_Toc75283211"/>
      <w:bookmarkStart w:id="4975" w:name="_Toc218597849"/>
      <w:bookmarkEnd w:id="4971"/>
      <w:r w:rsidRPr="00C6761E">
        <w:t>11.4.2.39</w:t>
      </w:r>
      <w:r w:rsidRPr="00C6761E">
        <w:tab/>
        <w:t xml:space="preserve">Validity timer </w:t>
      </w:r>
      <w:bookmarkEnd w:id="4972"/>
      <w:bookmarkEnd w:id="4973"/>
      <w:bookmarkEnd w:id="4974"/>
      <w:r w:rsidRPr="00C6761E">
        <w:t>T5076</w:t>
      </w:r>
      <w:bookmarkEnd w:id="4975"/>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976" w:name="_CR11_4_2_40"/>
      <w:bookmarkStart w:id="4977" w:name="_Toc525231454"/>
      <w:bookmarkStart w:id="4978" w:name="_Toc59198854"/>
      <w:bookmarkStart w:id="4979" w:name="_Toc75283212"/>
      <w:bookmarkStart w:id="4980" w:name="_Toc218597850"/>
      <w:bookmarkEnd w:id="4976"/>
      <w:r w:rsidRPr="00C6761E">
        <w:t>11.4.2.40</w:t>
      </w:r>
      <w:r w:rsidRPr="00C6761E">
        <w:tab/>
        <w:t xml:space="preserve">Match report refresh timer </w:t>
      </w:r>
      <w:bookmarkEnd w:id="4977"/>
      <w:bookmarkEnd w:id="4978"/>
      <w:bookmarkEnd w:id="4979"/>
      <w:r w:rsidRPr="00C6761E">
        <w:t>T5077</w:t>
      </w:r>
      <w:bookmarkEnd w:id="4980"/>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981" w:name="_CR11_4_2_41"/>
      <w:bookmarkStart w:id="4982" w:name="_Toc75283213"/>
      <w:bookmarkStart w:id="4983" w:name="_Toc59198855"/>
      <w:bookmarkStart w:id="4984" w:name="_Toc525231455"/>
      <w:bookmarkStart w:id="4985" w:name="_Toc218597851"/>
      <w:bookmarkEnd w:id="4981"/>
      <w:r w:rsidRPr="00C6761E">
        <w:t>11.4.2.41</w:t>
      </w:r>
      <w:r w:rsidRPr="00C6761E">
        <w:tab/>
        <w:t>Metadata index mask</w:t>
      </w:r>
      <w:bookmarkEnd w:id="4982"/>
      <w:bookmarkEnd w:id="4983"/>
      <w:bookmarkEnd w:id="4984"/>
      <w:bookmarkEnd w:id="4985"/>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986" w:name="_CR11_4_2_42"/>
      <w:bookmarkStart w:id="4987" w:name="_Toc525231456"/>
      <w:bookmarkStart w:id="4988" w:name="_Toc59198856"/>
      <w:bookmarkStart w:id="4989" w:name="_Toc75283214"/>
      <w:bookmarkStart w:id="4990" w:name="_Toc218597852"/>
      <w:bookmarkEnd w:id="4986"/>
      <w:r w:rsidRPr="00C6761E">
        <w:t>11.4.2.42</w:t>
      </w:r>
      <w:r w:rsidRPr="00C6761E">
        <w:tab/>
      </w:r>
      <w:r w:rsidR="004152EF" w:rsidRPr="00C6761E">
        <w:t>Network-initiated transaction method</w:t>
      </w:r>
      <w:bookmarkEnd w:id="4987"/>
      <w:bookmarkEnd w:id="4988"/>
      <w:bookmarkEnd w:id="4989"/>
      <w:bookmarkEnd w:id="4990"/>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991" w:name="_CRTable11_4_2_42_1"/>
      <w:r w:rsidRPr="00C6761E">
        <w:t>Table </w:t>
      </w:r>
      <w:bookmarkEnd w:id="4991"/>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992" w:name="_CR11_4_2_43"/>
      <w:bookmarkStart w:id="4993" w:name="_Toc525231457"/>
      <w:bookmarkStart w:id="4994" w:name="_Toc59198857"/>
      <w:bookmarkStart w:id="4995" w:name="_Toc75283215"/>
      <w:bookmarkStart w:id="4996" w:name="_Toc218597853"/>
      <w:bookmarkEnd w:id="4992"/>
      <w:r w:rsidRPr="00C6761E">
        <w:lastRenderedPageBreak/>
        <w:t>11.4.2.43</w:t>
      </w:r>
      <w:r w:rsidRPr="00C6761E">
        <w:tab/>
        <w:t>Announcing PLMN ID</w:t>
      </w:r>
      <w:bookmarkEnd w:id="4993"/>
      <w:bookmarkEnd w:id="4994"/>
      <w:bookmarkEnd w:id="4995"/>
      <w:bookmarkEnd w:id="4996"/>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997" w:name="_CR11_4_2_44"/>
      <w:bookmarkStart w:id="4998" w:name="_Toc525231458"/>
      <w:bookmarkStart w:id="4999" w:name="_Toc59198858"/>
      <w:bookmarkStart w:id="5000" w:name="_Toc75283216"/>
      <w:bookmarkStart w:id="5001" w:name="_Toc218597854"/>
      <w:bookmarkEnd w:id="4997"/>
      <w:r w:rsidRPr="00C6761E">
        <w:t>11.4.2.44</w:t>
      </w:r>
      <w:r w:rsidRPr="00C6761E">
        <w:tab/>
        <w:t>Metadata Indicator</w:t>
      </w:r>
      <w:bookmarkEnd w:id="4998"/>
      <w:bookmarkEnd w:id="4999"/>
      <w:bookmarkEnd w:id="5000"/>
      <w:bookmarkEnd w:id="5001"/>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5002" w:name="_CRTable11_4_2_44_1"/>
      <w:r w:rsidRPr="00C6761E">
        <w:t>Table </w:t>
      </w:r>
      <w:bookmarkEnd w:id="5002"/>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5003" w:name="_CR11_4_2_45"/>
      <w:bookmarkStart w:id="5004" w:name="_Toc525231461"/>
      <w:bookmarkStart w:id="5005" w:name="_Toc59198861"/>
      <w:bookmarkStart w:id="5006" w:name="_Toc75283219"/>
      <w:bookmarkStart w:id="5007" w:name="_Toc525231463"/>
      <w:bookmarkStart w:id="5008" w:name="_Toc59198863"/>
      <w:bookmarkStart w:id="5009" w:name="_Toc75283221"/>
      <w:bookmarkStart w:id="5010" w:name="_Toc218597855"/>
      <w:bookmarkEnd w:id="5003"/>
      <w:r w:rsidRPr="00C6761E">
        <w:t>11.4.2.45</w:t>
      </w:r>
      <w:r w:rsidRPr="00C6761E">
        <w:tab/>
        <w:t>ProSe application code prefix</w:t>
      </w:r>
      <w:bookmarkEnd w:id="5004"/>
      <w:bookmarkEnd w:id="5005"/>
      <w:bookmarkEnd w:id="5006"/>
      <w:bookmarkEnd w:id="5010"/>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5011" w:name="_CR11_4_2_46"/>
      <w:bookmarkStart w:id="5012" w:name="_Toc525231462"/>
      <w:bookmarkStart w:id="5013" w:name="_Toc59198862"/>
      <w:bookmarkStart w:id="5014" w:name="_Toc75283220"/>
      <w:bookmarkStart w:id="5015" w:name="_Toc218597856"/>
      <w:bookmarkEnd w:id="5011"/>
      <w:r w:rsidRPr="00C6761E">
        <w:t>11.4.2.46</w:t>
      </w:r>
      <w:r w:rsidRPr="00C6761E">
        <w:tab/>
        <w:t>ProSe application code suffix</w:t>
      </w:r>
      <w:bookmarkEnd w:id="5012"/>
      <w:bookmarkEnd w:id="5013"/>
      <w:bookmarkEnd w:id="5014"/>
      <w:bookmarkEnd w:id="5015"/>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5016" w:name="_CR11_4_2_47"/>
      <w:bookmarkStart w:id="5017" w:name="_Toc218597857"/>
      <w:bookmarkEnd w:id="5016"/>
      <w:r w:rsidRPr="00C6761E">
        <w:t>11.4.2.47</w:t>
      </w:r>
      <w:r w:rsidRPr="00C6761E">
        <w:tab/>
        <w:t>ProSe application code ACE</w:t>
      </w:r>
      <w:bookmarkEnd w:id="5007"/>
      <w:bookmarkEnd w:id="5008"/>
      <w:bookmarkEnd w:id="5009"/>
      <w:bookmarkEnd w:id="5017"/>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5018" w:name="_CR11_4_2_48"/>
      <w:bookmarkStart w:id="5019" w:name="_Toc89097585"/>
      <w:bookmarkStart w:id="5020" w:name="_Toc218597858"/>
      <w:bookmarkEnd w:id="5018"/>
      <w:r w:rsidRPr="00C6761E">
        <w:t>11.4.2.</w:t>
      </w:r>
      <w:r w:rsidR="00A16EAB" w:rsidRPr="00C6761E">
        <w:t>48</w:t>
      </w:r>
      <w:r w:rsidRPr="00C6761E">
        <w:tab/>
      </w:r>
      <w:bookmarkEnd w:id="5019"/>
      <w:r w:rsidRPr="00C6761E">
        <w:t>Discovery key</w:t>
      </w:r>
      <w:bookmarkEnd w:id="5020"/>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5021" w:name="_CR11_4_2_49"/>
      <w:bookmarkStart w:id="5022" w:name="_Toc89097609"/>
      <w:bookmarkStart w:id="5023" w:name="_Toc218597859"/>
      <w:bookmarkEnd w:id="5021"/>
      <w:r w:rsidRPr="00C6761E">
        <w:lastRenderedPageBreak/>
        <w:t>11.4.2.</w:t>
      </w:r>
      <w:r w:rsidR="00A16EAB" w:rsidRPr="00C6761E">
        <w:t>49</w:t>
      </w:r>
      <w:r w:rsidRPr="00C6761E">
        <w:tab/>
      </w:r>
      <w:bookmarkEnd w:id="5022"/>
      <w:r w:rsidRPr="00C6761E">
        <w:t>PC5 security policies</w:t>
      </w:r>
      <w:bookmarkEnd w:id="5023"/>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5024" w:name="_CR11_4_2_50"/>
      <w:bookmarkStart w:id="5025" w:name="_Toc218597860"/>
      <w:bookmarkEnd w:id="5024"/>
      <w:r w:rsidRPr="00C6761E">
        <w:t>11.4.2.50</w:t>
      </w:r>
      <w:r w:rsidRPr="00C6761E">
        <w:tab/>
        <w:t>PC5 UE ciphering algorithm capability</w:t>
      </w:r>
      <w:bookmarkEnd w:id="5025"/>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5026" w:name="_CR11_4_2_51"/>
      <w:bookmarkStart w:id="5027" w:name="_Toc218597861"/>
      <w:bookmarkEnd w:id="5026"/>
      <w:r w:rsidRPr="00C6761E">
        <w:t>11.4.2.51</w:t>
      </w:r>
      <w:r w:rsidRPr="00C6761E">
        <w:tab/>
        <w:t>Selected PC5 ciphering algorithm</w:t>
      </w:r>
      <w:bookmarkEnd w:id="5027"/>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5028" w:name="_CR11_4_2_52"/>
      <w:bookmarkStart w:id="5029" w:name="_Toc218597862"/>
      <w:bookmarkEnd w:id="5028"/>
      <w:r w:rsidRPr="00C6761E">
        <w:t>11.4.2.52</w:t>
      </w:r>
      <w:r w:rsidRPr="00C6761E">
        <w:tab/>
        <w:t>ProSe PC5 discovery message</w:t>
      </w:r>
      <w:bookmarkEnd w:id="5029"/>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5030" w:name="_CR11_4_2_53"/>
      <w:bookmarkStart w:id="5031" w:name="_Toc218597863"/>
      <w:bookmarkEnd w:id="5030"/>
      <w:r w:rsidRPr="00C6761E">
        <w:t>11.4.2.53</w:t>
      </w:r>
      <w:r w:rsidRPr="00C6761E">
        <w:tab/>
        <w:t>PKMF address</w:t>
      </w:r>
      <w:bookmarkEnd w:id="5031"/>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5D53EF">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5D53EF">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5D53EF">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5D53EF">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5D53EF">
            <w:pPr>
              <w:pStyle w:val="TAC"/>
            </w:pPr>
          </w:p>
        </w:tc>
        <w:tc>
          <w:tcPr>
            <w:tcW w:w="1137" w:type="dxa"/>
            <w:tcBorders>
              <w:top w:val="nil"/>
              <w:left w:val="nil"/>
              <w:bottom w:val="nil"/>
              <w:right w:val="nil"/>
            </w:tcBorders>
            <w:hideMark/>
          </w:tcPr>
          <w:p w14:paraId="59FEE944" w14:textId="77777777" w:rsidR="002913C3" w:rsidRPr="00C6761E" w:rsidRDefault="002913C3" w:rsidP="005D53EF">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5032" w:name="_CRFigure11_4_2_53_1"/>
      <w:r w:rsidRPr="00C6761E">
        <w:t xml:space="preserve">Figure </w:t>
      </w:r>
      <w:bookmarkEnd w:id="5032"/>
      <w:r w:rsidRPr="00C6761E">
        <w:t>11.4.2.53.1: PKMF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5D53EF">
            <w:pPr>
              <w:keepNext/>
              <w:keepLines/>
              <w:spacing w:after="0"/>
              <w:rPr>
                <w:rFonts w:ascii="Arial" w:hAnsi="Arial"/>
                <w:sz w:val="18"/>
              </w:rPr>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5033" w:name="_CRFigure11_4_2_53_2"/>
      <w:r w:rsidRPr="00C6761E">
        <w:t xml:space="preserve">Figure </w:t>
      </w:r>
      <w:bookmarkEnd w:id="5033"/>
      <w:r w:rsidRPr="00C6761E">
        <w:t>11.4.2.53.2: IPv4 address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5D53EF">
            <w:pPr>
              <w:pStyle w:val="TAC"/>
            </w:pPr>
            <w:r w:rsidRPr="00C6761E">
              <w:lastRenderedPageBreak/>
              <w:t>8</w:t>
            </w:r>
          </w:p>
        </w:tc>
        <w:tc>
          <w:tcPr>
            <w:tcW w:w="721" w:type="dxa"/>
            <w:tcBorders>
              <w:top w:val="nil"/>
              <w:left w:val="nil"/>
              <w:bottom w:val="single" w:sz="4" w:space="0" w:color="auto"/>
              <w:right w:val="nil"/>
            </w:tcBorders>
            <w:hideMark/>
          </w:tcPr>
          <w:p w14:paraId="2A5E806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5D53EF">
            <w:pPr>
              <w:keepNext/>
              <w:keepLines/>
              <w:spacing w:after="0"/>
              <w:rPr>
                <w:rFonts w:ascii="Arial" w:hAnsi="Arial"/>
                <w:sz w:val="18"/>
              </w:rPr>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5034" w:name="_CRFigure11_4_2_53_3"/>
      <w:r w:rsidRPr="00C6761E">
        <w:t xml:space="preserve">Figure </w:t>
      </w:r>
      <w:bookmarkEnd w:id="5034"/>
      <w:r w:rsidRPr="00C6761E">
        <w:t>11.4.2.53.3: IPv6 address list</w:t>
      </w:r>
    </w:p>
    <w:p w14:paraId="31CA2BB2" w14:textId="5198EB1B" w:rsidR="002913C3" w:rsidRPr="00C6761E" w:rsidRDefault="002913C3" w:rsidP="00A41E47">
      <w:pPr>
        <w:pStyle w:val="TH"/>
      </w:pPr>
      <w:bookmarkStart w:id="5035" w:name="_CRTable11_4_2_53_1"/>
      <w:r w:rsidRPr="00C6761E">
        <w:t xml:space="preserve">Table </w:t>
      </w:r>
      <w:bookmarkEnd w:id="5035"/>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C6761E" w:rsidRDefault="002913C3" w:rsidP="005D53EF">
            <w:pPr>
              <w:pStyle w:val="TAL"/>
            </w:pPr>
            <w:r w:rsidRPr="00C6761E">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C6761E" w:rsidRDefault="002913C3" w:rsidP="005D53EF">
            <w:pPr>
              <w:pStyle w:val="TAL"/>
            </w:pPr>
            <w:r w:rsidRPr="00C6761E">
              <w:t>Bit</w:t>
            </w:r>
          </w:p>
        </w:tc>
        <w:tc>
          <w:tcPr>
            <w:tcW w:w="6503" w:type="dxa"/>
            <w:tcBorders>
              <w:top w:val="nil"/>
              <w:left w:val="nil"/>
              <w:bottom w:val="nil"/>
            </w:tcBorders>
          </w:tcPr>
          <w:p w14:paraId="2CD0B348" w14:textId="77777777" w:rsidR="002913C3" w:rsidRPr="00C6761E" w:rsidRDefault="002913C3" w:rsidP="005D53EF">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C6761E" w:rsidRDefault="002913C3" w:rsidP="005D53EF">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5D53EF">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C6761E" w:rsidRDefault="002913C3" w:rsidP="005D53EF">
            <w:pPr>
              <w:pStyle w:val="TAL"/>
            </w:pPr>
            <w:r w:rsidRPr="00C6761E">
              <w:t>0</w:t>
            </w:r>
          </w:p>
        </w:tc>
        <w:tc>
          <w:tcPr>
            <w:tcW w:w="6503" w:type="dxa"/>
            <w:tcBorders>
              <w:top w:val="nil"/>
              <w:left w:val="nil"/>
              <w:bottom w:val="nil"/>
            </w:tcBorders>
          </w:tcPr>
          <w:p w14:paraId="3B1BE1B4" w14:textId="1AFE4A08" w:rsidR="002913C3" w:rsidRPr="00C6761E" w:rsidRDefault="002913C3" w:rsidP="005D53EF">
            <w:pPr>
              <w:pStyle w:val="TAL"/>
            </w:pPr>
            <w:r w:rsidRPr="00C6761E">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C6761E" w:rsidRDefault="002913C3" w:rsidP="005D53EF">
            <w:pPr>
              <w:pStyle w:val="TAL"/>
            </w:pPr>
            <w:r w:rsidRPr="00C6761E">
              <w:t>1</w:t>
            </w:r>
          </w:p>
        </w:tc>
        <w:tc>
          <w:tcPr>
            <w:tcW w:w="6503" w:type="dxa"/>
            <w:tcBorders>
              <w:top w:val="nil"/>
              <w:left w:val="nil"/>
              <w:bottom w:val="nil"/>
            </w:tcBorders>
          </w:tcPr>
          <w:p w14:paraId="27848E8F" w14:textId="0EEE5230" w:rsidR="002913C3" w:rsidRPr="00C6761E" w:rsidRDefault="002913C3" w:rsidP="005D53EF">
            <w:pPr>
              <w:pStyle w:val="TAL"/>
            </w:pPr>
            <w:r w:rsidRPr="00C6761E">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C6761E" w:rsidRDefault="00857509" w:rsidP="005D53EF">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C6761E" w:rsidRDefault="00857509" w:rsidP="005D53EF">
            <w:pPr>
              <w:pStyle w:val="TAL"/>
            </w:pPr>
            <w:r w:rsidRPr="00C6761E">
              <w:t>Bit</w:t>
            </w:r>
          </w:p>
        </w:tc>
        <w:tc>
          <w:tcPr>
            <w:tcW w:w="6503" w:type="dxa"/>
            <w:tcBorders>
              <w:top w:val="nil"/>
              <w:left w:val="nil"/>
              <w:bottom w:val="nil"/>
            </w:tcBorders>
          </w:tcPr>
          <w:p w14:paraId="3E8DA8EB" w14:textId="77777777" w:rsidR="00857509" w:rsidRPr="00C6761E" w:rsidRDefault="00857509" w:rsidP="005D53EF">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C6761E" w:rsidRDefault="00857509" w:rsidP="005D53EF">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5D53EF">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C6761E" w:rsidRDefault="00857509" w:rsidP="005D53EF">
            <w:pPr>
              <w:pStyle w:val="TAL"/>
            </w:pPr>
            <w:r w:rsidRPr="00C6761E">
              <w:t>0</w:t>
            </w:r>
          </w:p>
        </w:tc>
        <w:tc>
          <w:tcPr>
            <w:tcW w:w="6503" w:type="dxa"/>
            <w:tcBorders>
              <w:top w:val="nil"/>
              <w:left w:val="nil"/>
              <w:bottom w:val="nil"/>
            </w:tcBorders>
          </w:tcPr>
          <w:p w14:paraId="31EE59B6" w14:textId="684F2D3A" w:rsidR="00857509" w:rsidRPr="00C6761E" w:rsidRDefault="00857509" w:rsidP="005D53EF">
            <w:pPr>
              <w:pStyle w:val="TAL"/>
            </w:pPr>
            <w:r w:rsidRPr="00C6761E">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C6761E" w:rsidRDefault="00857509" w:rsidP="005D53EF">
            <w:pPr>
              <w:pStyle w:val="TAL"/>
            </w:pPr>
            <w:r w:rsidRPr="00C6761E">
              <w:t>1</w:t>
            </w:r>
          </w:p>
        </w:tc>
        <w:tc>
          <w:tcPr>
            <w:tcW w:w="6503" w:type="dxa"/>
            <w:tcBorders>
              <w:top w:val="nil"/>
              <w:left w:val="nil"/>
              <w:bottom w:val="nil"/>
            </w:tcBorders>
          </w:tcPr>
          <w:p w14:paraId="16D7E2E3" w14:textId="1DC491FA" w:rsidR="00857509" w:rsidRPr="00C6761E" w:rsidRDefault="00857509" w:rsidP="005D53EF">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5D53EF">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C6761E" w:rsidRDefault="00857509" w:rsidP="005D53EF">
            <w:pPr>
              <w:pStyle w:val="TAL"/>
            </w:pPr>
            <w:r w:rsidRPr="00C6761E">
              <w:t>Bit</w:t>
            </w:r>
          </w:p>
        </w:tc>
        <w:tc>
          <w:tcPr>
            <w:tcW w:w="6503" w:type="dxa"/>
            <w:tcBorders>
              <w:top w:val="nil"/>
              <w:left w:val="nil"/>
              <w:bottom w:val="nil"/>
            </w:tcBorders>
          </w:tcPr>
          <w:p w14:paraId="2DAF510D" w14:textId="77777777" w:rsidR="00857509" w:rsidRPr="00C6761E" w:rsidRDefault="00857509" w:rsidP="005D53EF">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C6761E" w:rsidRDefault="00857509" w:rsidP="005D53EF">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5D53EF">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C6761E" w:rsidRDefault="00857509" w:rsidP="005D53EF">
            <w:pPr>
              <w:pStyle w:val="TAL"/>
            </w:pPr>
            <w:r w:rsidRPr="00C6761E">
              <w:t>0</w:t>
            </w:r>
          </w:p>
        </w:tc>
        <w:tc>
          <w:tcPr>
            <w:tcW w:w="6503" w:type="dxa"/>
            <w:tcBorders>
              <w:top w:val="nil"/>
              <w:left w:val="nil"/>
              <w:bottom w:val="nil"/>
            </w:tcBorders>
          </w:tcPr>
          <w:p w14:paraId="1FA52E6C" w14:textId="0119927E" w:rsidR="00857509" w:rsidRPr="00C6761E" w:rsidRDefault="00857509" w:rsidP="005D53EF">
            <w:pPr>
              <w:pStyle w:val="TAL"/>
            </w:pPr>
            <w:r w:rsidRPr="00C6761E">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C6761E" w:rsidRDefault="00857509" w:rsidP="005D53EF">
            <w:pPr>
              <w:pStyle w:val="TAL"/>
            </w:pPr>
            <w:r w:rsidRPr="00C6761E">
              <w:t>1</w:t>
            </w:r>
          </w:p>
        </w:tc>
        <w:tc>
          <w:tcPr>
            <w:tcW w:w="6503" w:type="dxa"/>
            <w:tcBorders>
              <w:top w:val="nil"/>
              <w:left w:val="nil"/>
              <w:bottom w:val="nil"/>
            </w:tcBorders>
          </w:tcPr>
          <w:p w14:paraId="7F59D1B7" w14:textId="58006000" w:rsidR="00857509" w:rsidRPr="00C6761E" w:rsidRDefault="00857509" w:rsidP="005D53EF">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5D53EF">
            <w:pPr>
              <w:pStyle w:val="TAL"/>
            </w:pPr>
          </w:p>
          <w:p w14:paraId="5A31874E" w14:textId="7E99C637" w:rsidR="00857509" w:rsidRPr="00C6761E" w:rsidRDefault="00857509" w:rsidP="005D53EF">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5D53EF">
            <w:pPr>
              <w:pStyle w:val="TAL"/>
            </w:pPr>
            <w:r w:rsidRPr="00C6761E">
              <w:t>IPv4 address list contains the IPv4 address(es) of the 5G PKMF and shall be encoded as defined in figure 11.4.2.53.2.</w:t>
            </w:r>
          </w:p>
          <w:p w14:paraId="7F18C86A" w14:textId="77777777" w:rsidR="00857509" w:rsidRPr="00C6761E" w:rsidRDefault="00857509" w:rsidP="005D53EF">
            <w:pPr>
              <w:pStyle w:val="TAL"/>
            </w:pPr>
          </w:p>
          <w:p w14:paraId="0DE1A7C3" w14:textId="77777777" w:rsidR="00857509" w:rsidRPr="00C6761E" w:rsidRDefault="00857509" w:rsidP="005D53EF">
            <w:pPr>
              <w:pStyle w:val="TAL"/>
            </w:pPr>
            <w:r w:rsidRPr="00C6761E">
              <w:t>IPv6 address list (octet o+1 to octet m)</w:t>
            </w:r>
          </w:p>
          <w:p w14:paraId="023A490A" w14:textId="77777777" w:rsidR="00857509" w:rsidRPr="00C6761E" w:rsidRDefault="00857509" w:rsidP="005D53EF">
            <w:pPr>
              <w:pStyle w:val="TAL"/>
            </w:pPr>
            <w:r w:rsidRPr="00C6761E">
              <w:t>IPv6 address list contains the IPv6 address(es) of the 5G PKMF and shall be encoded as defined in figure 11.4.2.53.3.</w:t>
            </w:r>
          </w:p>
          <w:p w14:paraId="4B87A3EC" w14:textId="77777777" w:rsidR="00857509" w:rsidRPr="00C6761E" w:rsidRDefault="00857509" w:rsidP="005D53EF">
            <w:pPr>
              <w:pStyle w:val="TAL"/>
            </w:pPr>
          </w:p>
          <w:p w14:paraId="300321F5" w14:textId="77777777" w:rsidR="00857509" w:rsidRPr="00C6761E" w:rsidRDefault="00857509" w:rsidP="005D53EF">
            <w:pPr>
              <w:pStyle w:val="TAL"/>
            </w:pPr>
            <w:r w:rsidRPr="00C6761E">
              <w:t>FQDN (octet m+1 to n)</w:t>
            </w:r>
          </w:p>
          <w:p w14:paraId="767D7EDD" w14:textId="3A92C098" w:rsidR="00857509" w:rsidRPr="00C6761E" w:rsidRDefault="00857509" w:rsidP="005D53EF">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5D53EF">
            <w:pPr>
              <w:pStyle w:val="TAL"/>
            </w:pPr>
          </w:p>
        </w:tc>
      </w:tr>
      <w:tr w:rsidR="00857509" w:rsidRPr="00C6761E" w14:paraId="69595B98" w14:textId="77777777" w:rsidTr="005D53EF">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327B3286" w:rsidR="00857509" w:rsidRPr="00C6761E" w:rsidRDefault="00857509" w:rsidP="005D1C8C">
            <w:pPr>
              <w:pStyle w:val="TAN"/>
            </w:pPr>
            <w:r w:rsidRPr="00C6761E">
              <w:t>NOTE 2:</w:t>
            </w:r>
            <w:r w:rsidRPr="00C6761E">
              <w:tab/>
              <w:t>If the 5G PKMF supports the 5G PKMF Services with "https" URI scheme (i.e</w:t>
            </w:r>
            <w:r w:rsidR="00176C64">
              <w:t>.,</w:t>
            </w:r>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5036" w:name="_CR11_5"/>
      <w:bookmarkStart w:id="5037" w:name="_Toc218597864"/>
      <w:bookmarkEnd w:id="5036"/>
      <w:r w:rsidRPr="00C6761E">
        <w:rPr>
          <w:noProof/>
        </w:rPr>
        <w:t>11.5</w:t>
      </w:r>
      <w:r w:rsidRPr="00C6761E">
        <w:rPr>
          <w:noProof/>
        </w:rPr>
        <w:tab/>
      </w:r>
      <w:r w:rsidR="00426724" w:rsidRPr="00C6761E">
        <w:rPr>
          <w:noProof/>
        </w:rPr>
        <w:t>Void</w:t>
      </w:r>
      <w:bookmarkEnd w:id="5037"/>
    </w:p>
    <w:p w14:paraId="6D0254CA" w14:textId="575DDF19" w:rsidR="008A4468" w:rsidRPr="00C6761E" w:rsidRDefault="008A4468" w:rsidP="008A4468">
      <w:pPr>
        <w:pStyle w:val="Heading2"/>
        <w:rPr>
          <w:noProof/>
        </w:rPr>
      </w:pPr>
      <w:bookmarkStart w:id="5038" w:name="_CR11_6"/>
      <w:bookmarkStart w:id="5039" w:name="_Toc218597865"/>
      <w:bookmarkEnd w:id="5038"/>
      <w:r w:rsidRPr="00C6761E">
        <w:rPr>
          <w:noProof/>
        </w:rPr>
        <w:t>11.6</w:t>
      </w:r>
      <w:r w:rsidRPr="00C6761E">
        <w:rPr>
          <w:noProof/>
        </w:rPr>
        <w:tab/>
        <w:t>5G ProSe security message over PC8 formats</w:t>
      </w:r>
      <w:bookmarkEnd w:id="5039"/>
    </w:p>
    <w:p w14:paraId="4744A0DE" w14:textId="48A02077" w:rsidR="008A4468" w:rsidRPr="00C6761E" w:rsidRDefault="008A4468" w:rsidP="008A4468">
      <w:pPr>
        <w:pStyle w:val="Heading3"/>
      </w:pPr>
      <w:bookmarkStart w:id="5040" w:name="_CR11_6_1"/>
      <w:bookmarkStart w:id="5041" w:name="_Toc218597866"/>
      <w:bookmarkEnd w:id="5040"/>
      <w:r w:rsidRPr="00C6761E">
        <w:t>11.6.1</w:t>
      </w:r>
      <w:r w:rsidRPr="00C6761E">
        <w:tab/>
        <w:t>Data types format in XML schema</w:t>
      </w:r>
      <w:bookmarkEnd w:id="5041"/>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5042" w:name="_CRTable11_6_1_1"/>
      <w:r w:rsidRPr="00C6761E">
        <w:lastRenderedPageBreak/>
        <w:t xml:space="preserve">Table </w:t>
      </w:r>
      <w:bookmarkEnd w:id="5042"/>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5043" w:name="_CR11_6_2"/>
      <w:bookmarkStart w:id="5044" w:name="_Toc218597867"/>
      <w:bookmarkEnd w:id="5043"/>
      <w:r w:rsidRPr="00C6761E">
        <w:t>11.6.2</w:t>
      </w:r>
      <w:r w:rsidRPr="00C6761E">
        <w:tab/>
        <w:t>Parameters in 5G ProSe security messages over PC8</w:t>
      </w:r>
      <w:bookmarkEnd w:id="5044"/>
    </w:p>
    <w:p w14:paraId="0E53BE0F" w14:textId="77777777" w:rsidR="005537E8" w:rsidRPr="00C6761E" w:rsidRDefault="005537E8" w:rsidP="006A5FDE">
      <w:pPr>
        <w:pStyle w:val="Heading4"/>
      </w:pPr>
      <w:bookmarkStart w:id="5045" w:name="_CR11_6_2_1"/>
      <w:bookmarkStart w:id="5046" w:name="_Toc218597868"/>
      <w:bookmarkEnd w:id="5045"/>
      <w:r w:rsidRPr="00C6761E">
        <w:t>11.6.2.1</w:t>
      </w:r>
      <w:r w:rsidRPr="00C6761E">
        <w:tab/>
        <w:t>Transaction ID</w:t>
      </w:r>
      <w:bookmarkEnd w:id="5046"/>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5047" w:name="_CR11_6_2_2"/>
      <w:bookmarkStart w:id="5048" w:name="_Toc218597869"/>
      <w:bookmarkEnd w:id="5047"/>
      <w:r w:rsidRPr="00C6761E">
        <w:t>11.6.2.2</w:t>
      </w:r>
      <w:r w:rsidRPr="00C6761E">
        <w:tab/>
      </w:r>
      <w:r w:rsidR="00A06CA7" w:rsidRPr="00C6761E">
        <w:t>UP-</w:t>
      </w:r>
      <w:r w:rsidRPr="00C6761E">
        <w:t>PRUK</w:t>
      </w:r>
      <w:bookmarkEnd w:id="5048"/>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5049" w:name="_CR11_6_2_3"/>
      <w:bookmarkStart w:id="5050" w:name="_Toc218597870"/>
      <w:bookmarkEnd w:id="5049"/>
      <w:r w:rsidRPr="00C6761E">
        <w:t>11.6.2.3</w:t>
      </w:r>
      <w:r w:rsidRPr="00C6761E">
        <w:tab/>
      </w:r>
      <w:r w:rsidR="00A06CA7" w:rsidRPr="00C6761E">
        <w:t>UP-</w:t>
      </w:r>
      <w:r w:rsidRPr="00C6761E">
        <w:t>PRUK ID</w:t>
      </w:r>
      <w:bookmarkEnd w:id="5050"/>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5051" w:name="_CRTable11_6_2_3_1"/>
      <w:r w:rsidRPr="00C6761E">
        <w:t xml:space="preserve">Table </w:t>
      </w:r>
      <w:bookmarkEnd w:id="5051"/>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5D53EF">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5D53EF">
            <w:pPr>
              <w:pStyle w:val="TAL"/>
            </w:pPr>
            <w:r w:rsidRPr="00C6761E">
              <w:t>ASCII character "0"</w:t>
            </w:r>
            <w:r w:rsidRPr="00C6761E">
              <w:tab/>
              <w:t>Reserved</w:t>
            </w:r>
          </w:p>
        </w:tc>
      </w:tr>
      <w:tr w:rsidR="00C4376C" w:rsidRPr="00C6761E" w14:paraId="74D84A67" w14:textId="77777777" w:rsidTr="005D53EF">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5D53EF">
            <w:pPr>
              <w:pStyle w:val="TAL"/>
            </w:pPr>
            <w:r w:rsidRPr="00C6761E">
              <w:t>ASCII character "1"</w:t>
            </w:r>
            <w:r w:rsidRPr="00C6761E">
              <w:tab/>
              <w:t>NAI</w:t>
            </w:r>
          </w:p>
        </w:tc>
      </w:tr>
      <w:tr w:rsidR="00C4376C" w:rsidRPr="00C6761E" w14:paraId="4B8D1ECB"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5D53EF">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5D53EF">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9875A8" w:rsidRDefault="00C4376C" w:rsidP="009875A8"/>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5052" w:name="_CR11_6_2_4"/>
      <w:bookmarkStart w:id="5053" w:name="_Toc218597871"/>
      <w:bookmarkEnd w:id="5052"/>
      <w:r w:rsidRPr="00C6761E">
        <w:t>11.6.2.4</w:t>
      </w:r>
      <w:r w:rsidRPr="00C6761E">
        <w:tab/>
        <w:t>PC5 UE security capabilities</w:t>
      </w:r>
      <w:bookmarkEnd w:id="5053"/>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5054" w:name="_CR11_6_2_5"/>
      <w:bookmarkStart w:id="5055" w:name="_Toc218597872"/>
      <w:bookmarkEnd w:id="5054"/>
      <w:r w:rsidRPr="00C6761E">
        <w:t>11.6.2.5</w:t>
      </w:r>
      <w:r w:rsidRPr="00C6761E">
        <w:tab/>
        <w:t>MCC</w:t>
      </w:r>
      <w:bookmarkEnd w:id="5055"/>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5056" w:name="_CR11_6_2_6"/>
      <w:bookmarkStart w:id="5057" w:name="_Toc218597873"/>
      <w:bookmarkEnd w:id="5056"/>
      <w:r w:rsidRPr="00C6761E">
        <w:lastRenderedPageBreak/>
        <w:t>11.6.2.6</w:t>
      </w:r>
      <w:r w:rsidRPr="00C6761E">
        <w:tab/>
        <w:t>MNC</w:t>
      </w:r>
      <w:bookmarkEnd w:id="5057"/>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5058" w:name="_CR11_6_2_7"/>
      <w:bookmarkStart w:id="5059" w:name="_Toc218597874"/>
      <w:bookmarkEnd w:id="5058"/>
      <w:r w:rsidRPr="00C6761E">
        <w:t>11.6.2.7</w:t>
      </w:r>
      <w:r w:rsidRPr="00C6761E">
        <w:tab/>
        <w:t>Current time</w:t>
      </w:r>
      <w:bookmarkEnd w:id="5059"/>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5060" w:name="_CR11_6_2_8"/>
      <w:bookmarkStart w:id="5061" w:name="_Toc218597875"/>
      <w:bookmarkEnd w:id="5060"/>
      <w:r w:rsidRPr="00C6761E">
        <w:t>11.6.2.8</w:t>
      </w:r>
      <w:r w:rsidRPr="00C6761E">
        <w:tab/>
        <w:t>Max offset</w:t>
      </w:r>
      <w:bookmarkEnd w:id="5061"/>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5062" w:name="_CR11_6_2_9"/>
      <w:bookmarkStart w:id="5063" w:name="_Toc218597876"/>
      <w:bookmarkEnd w:id="5062"/>
      <w:r w:rsidRPr="00C6761E">
        <w:t>11.6.2.9</w:t>
      </w:r>
      <w:r w:rsidRPr="00C6761E">
        <w:tab/>
        <w:t>Expiration timer</w:t>
      </w:r>
      <w:bookmarkEnd w:id="5063"/>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5064" w:name="_CR11_6_2_10"/>
      <w:bookmarkStart w:id="5065" w:name="_Toc218597877"/>
      <w:bookmarkEnd w:id="5064"/>
      <w:r w:rsidRPr="00C6761E">
        <w:t>11.6.2.10</w:t>
      </w:r>
      <w:r w:rsidRPr="00C6761E">
        <w:tab/>
        <w:t>Relay service code</w:t>
      </w:r>
      <w:bookmarkEnd w:id="5065"/>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5066" w:name="_CR11_6_2_11"/>
      <w:bookmarkStart w:id="5067" w:name="_Toc218597878"/>
      <w:bookmarkEnd w:id="5066"/>
      <w:r w:rsidRPr="00C6761E">
        <w:t>11.6.2.11</w:t>
      </w:r>
      <w:r w:rsidRPr="00C6761E">
        <w:tab/>
        <w:t>Selected PC5 ciphering algorithm</w:t>
      </w:r>
      <w:bookmarkEnd w:id="5067"/>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5068" w:name="_CR11_6_2_12"/>
      <w:bookmarkStart w:id="5069" w:name="_Toc218597879"/>
      <w:bookmarkEnd w:id="5068"/>
      <w:r w:rsidRPr="00C6761E">
        <w:t>11.6.2.12</w:t>
      </w:r>
      <w:r w:rsidRPr="00C6761E">
        <w:tab/>
        <w:t>DUSK</w:t>
      </w:r>
      <w:bookmarkEnd w:id="5069"/>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5070" w:name="_CR11_6_2_13"/>
      <w:bookmarkStart w:id="5071" w:name="_Toc218597880"/>
      <w:bookmarkEnd w:id="5070"/>
      <w:r w:rsidRPr="00C6761E">
        <w:t>11.6.2.13</w:t>
      </w:r>
      <w:r w:rsidRPr="00C6761E">
        <w:tab/>
        <w:t>DUIK</w:t>
      </w:r>
      <w:bookmarkEnd w:id="5071"/>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5072" w:name="_CR11_6_2_14"/>
      <w:bookmarkStart w:id="5073" w:name="_Toc218597881"/>
      <w:bookmarkEnd w:id="5072"/>
      <w:r w:rsidRPr="00C6761E">
        <w:t>11.6.2.14</w:t>
      </w:r>
      <w:r w:rsidRPr="00C6761E">
        <w:tab/>
        <w:t>DUCK</w:t>
      </w:r>
      <w:bookmarkEnd w:id="5073"/>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5074" w:name="_CR11_6_2_15"/>
      <w:bookmarkStart w:id="5075" w:name="_Toc218597882"/>
      <w:bookmarkEnd w:id="5074"/>
      <w:r w:rsidRPr="00C6761E">
        <w:t>11.6.2.15</w:t>
      </w:r>
      <w:r w:rsidRPr="00C6761E">
        <w:tab/>
        <w:t>Encrypted bitmask</w:t>
      </w:r>
      <w:bookmarkEnd w:id="5075"/>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5076" w:name="_CR11_6_2_16"/>
      <w:bookmarkStart w:id="5077" w:name="_Toc218597883"/>
      <w:bookmarkEnd w:id="5076"/>
      <w:r w:rsidRPr="00C6761E">
        <w:t>11.6.2.16</w:t>
      </w:r>
      <w:r w:rsidRPr="00C6761E">
        <w:tab/>
        <w:t>GPI</w:t>
      </w:r>
      <w:bookmarkEnd w:id="5077"/>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5078" w:name="_CR11_6_2_17"/>
      <w:bookmarkStart w:id="5079" w:name="_Toc218597884"/>
      <w:bookmarkEnd w:id="5078"/>
      <w:r w:rsidRPr="00C6761E">
        <w:t>11.6.2.17</w:t>
      </w:r>
      <w:r w:rsidRPr="00C6761E">
        <w:tab/>
        <w:t>Signalling ciphering policy</w:t>
      </w:r>
      <w:bookmarkEnd w:id="5079"/>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5080" w:name="_CR11_6_2_18"/>
      <w:bookmarkStart w:id="5081" w:name="_Toc218597885"/>
      <w:bookmarkEnd w:id="5080"/>
      <w:r w:rsidRPr="00C6761E">
        <w:lastRenderedPageBreak/>
        <w:t>11.6.2.18</w:t>
      </w:r>
      <w:r w:rsidRPr="00C6761E">
        <w:tab/>
        <w:t>User plane integrity protection policy</w:t>
      </w:r>
      <w:bookmarkEnd w:id="5081"/>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5082" w:name="_CR11_6_2_19"/>
      <w:bookmarkStart w:id="5083" w:name="_Toc218597886"/>
      <w:bookmarkEnd w:id="5082"/>
      <w:r w:rsidRPr="00C6761E">
        <w:t>11.6.2.19</w:t>
      </w:r>
      <w:r w:rsidRPr="00C6761E">
        <w:tab/>
        <w:t>User plane ciphering policy</w:t>
      </w:r>
      <w:bookmarkEnd w:id="5083"/>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5084" w:name="_CR11_6_2_20"/>
      <w:bookmarkStart w:id="5085" w:name="_Toc218597887"/>
      <w:bookmarkEnd w:id="5084"/>
      <w:r w:rsidRPr="00C6761E">
        <w:t>11.6.2.20</w:t>
      </w:r>
      <w:r w:rsidRPr="00C6761E">
        <w:tab/>
        <w:t>PC8 control protocol cause value</w:t>
      </w:r>
      <w:bookmarkEnd w:id="5085"/>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5086" w:name="_CRTable11_6_2_20_1"/>
      <w:r w:rsidRPr="00C6761E">
        <w:t xml:space="preserve">Table </w:t>
      </w:r>
      <w:bookmarkEnd w:id="5086"/>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5087" w:name="_CR11_6_2_21"/>
      <w:bookmarkStart w:id="5088" w:name="_Toc218597888"/>
      <w:bookmarkEnd w:id="5087"/>
      <w:r w:rsidRPr="00C6761E">
        <w:t>11.6.2.21</w:t>
      </w:r>
      <w:r w:rsidRPr="00C6761E">
        <w:tab/>
        <w:t>SUCI</w:t>
      </w:r>
      <w:bookmarkEnd w:id="5088"/>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5089" w:name="_CR11_6_2_22"/>
      <w:bookmarkStart w:id="5090" w:name="_Toc218597889"/>
      <w:bookmarkEnd w:id="5089"/>
      <w:r w:rsidRPr="00C6761E">
        <w:t>11.6.2.22</w:t>
      </w:r>
      <w:r w:rsidRPr="00C6761E">
        <w:tab/>
        <w:t>K</w:t>
      </w:r>
      <w:r w:rsidRPr="00C6761E">
        <w:rPr>
          <w:vertAlign w:val="subscript"/>
        </w:rPr>
        <w:t>NRP</w:t>
      </w:r>
      <w:r w:rsidRPr="00C6761E">
        <w:t xml:space="preserve"> freshness parameter 1</w:t>
      </w:r>
      <w:bookmarkEnd w:id="5090"/>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5091" w:name="_CR11_6_2_23"/>
      <w:bookmarkStart w:id="5092" w:name="_Toc218597890"/>
      <w:bookmarkEnd w:id="5091"/>
      <w:r w:rsidRPr="00C6761E">
        <w:t>11.6.2.23</w:t>
      </w:r>
      <w:r w:rsidRPr="00C6761E">
        <w:tab/>
        <w:t>AUTS</w:t>
      </w:r>
      <w:bookmarkEnd w:id="5092"/>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5093" w:name="_CR11_6_2_24"/>
      <w:bookmarkStart w:id="5094" w:name="_Toc218597891"/>
      <w:bookmarkEnd w:id="5093"/>
      <w:r w:rsidRPr="00C6761E">
        <w:t>11.6.2.24</w:t>
      </w:r>
      <w:r w:rsidRPr="00C6761E">
        <w:tab/>
        <w:t>RAND</w:t>
      </w:r>
      <w:bookmarkEnd w:id="5094"/>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5095" w:name="_CR11_6_2_25"/>
      <w:bookmarkStart w:id="5096" w:name="_Toc218597892"/>
      <w:bookmarkEnd w:id="5095"/>
      <w:r w:rsidRPr="00C6761E">
        <w:t>11.6.2.25</w:t>
      </w:r>
      <w:r w:rsidRPr="00C6761E">
        <w:tab/>
        <w:t>K</w:t>
      </w:r>
      <w:r w:rsidRPr="00C6761E">
        <w:rPr>
          <w:vertAlign w:val="subscript"/>
        </w:rPr>
        <w:t>NRP</w:t>
      </w:r>
      <w:bookmarkEnd w:id="5096"/>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5097" w:name="_CR11_6_2_26"/>
      <w:bookmarkStart w:id="5098" w:name="_Toc218597893"/>
      <w:bookmarkEnd w:id="5097"/>
      <w:r w:rsidRPr="00C6761E">
        <w:t>11.6.2.26</w:t>
      </w:r>
      <w:r w:rsidRPr="00C6761E">
        <w:tab/>
        <w:t>K</w:t>
      </w:r>
      <w:r w:rsidRPr="00C6761E">
        <w:rPr>
          <w:vertAlign w:val="subscript"/>
        </w:rPr>
        <w:t>NRP</w:t>
      </w:r>
      <w:r w:rsidRPr="00C6761E">
        <w:t xml:space="preserve"> freshness parameter 2</w:t>
      </w:r>
      <w:bookmarkEnd w:id="5098"/>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5099" w:name="_CR11_6_2_27"/>
      <w:bookmarkStart w:id="5100" w:name="_Toc155372608"/>
      <w:bookmarkStart w:id="5101" w:name="_Toc218597894"/>
      <w:bookmarkEnd w:id="5099"/>
      <w:r w:rsidRPr="00C6761E">
        <w:t>11.6.2.</w:t>
      </w:r>
      <w:r>
        <w:t>27</w:t>
      </w:r>
      <w:r w:rsidRPr="00C6761E">
        <w:tab/>
      </w:r>
      <w:bookmarkEnd w:id="5100"/>
      <w:r w:rsidRPr="00271BB9">
        <w:t>PLMN ID</w:t>
      </w:r>
      <w:bookmarkEnd w:id="5101"/>
    </w:p>
    <w:p w14:paraId="16CB7DF6" w14:textId="2A063A4B"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257111">
        <w:t>, the 5G ProSe multi-hop UE-to-network relay UE, the 5G ProSe multi-hop remote UE, the 5G ProSe intermediate UE-to-network relay UE</w:t>
      </w:r>
      <w:r w:rsidRPr="002563B4">
        <w:t xml:space="preserv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5102" w:name="_CR11_7"/>
      <w:bookmarkStart w:id="5103" w:name="_Toc218597895"/>
      <w:bookmarkEnd w:id="5102"/>
      <w:r w:rsidRPr="00C6761E">
        <w:lastRenderedPageBreak/>
        <w:t>11.7</w:t>
      </w:r>
      <w:r w:rsidRPr="00C6761E">
        <w:tab/>
        <w:t>Formats for messages transmitted over the PC3</w:t>
      </w:r>
      <w:r w:rsidR="00E5189E" w:rsidRPr="00C6761E">
        <w:t>a</w:t>
      </w:r>
      <w:r w:rsidRPr="00C6761E">
        <w:t>ch interface</w:t>
      </w:r>
      <w:bookmarkEnd w:id="5103"/>
    </w:p>
    <w:p w14:paraId="66571104" w14:textId="776D1B30" w:rsidR="0086513B" w:rsidRPr="00C6761E" w:rsidRDefault="0086513B" w:rsidP="00637B8C">
      <w:pPr>
        <w:pStyle w:val="Heading3"/>
      </w:pPr>
      <w:bookmarkStart w:id="5104" w:name="_CR11_7_1"/>
      <w:bookmarkStart w:id="5105" w:name="_Toc218597896"/>
      <w:bookmarkEnd w:id="5104"/>
      <w:r w:rsidRPr="00C6761E">
        <w:t>11.7.1</w:t>
      </w:r>
      <w:r w:rsidRPr="00C6761E">
        <w:tab/>
        <w:t>Data types format in XML schema</w:t>
      </w:r>
      <w:bookmarkEnd w:id="5105"/>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5106" w:name="_CRTable11_7_1"/>
      <w:r w:rsidRPr="00C6761E">
        <w:t xml:space="preserve">Table </w:t>
      </w:r>
      <w:bookmarkEnd w:id="5106"/>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5D53EF">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5D53EF">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5D53EF">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5D53EF">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5D53EF">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5D53EF">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5D53EF">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5107" w:name="_CR11_7_2"/>
      <w:bookmarkStart w:id="5108" w:name="_Toc525231485"/>
      <w:bookmarkStart w:id="5109" w:name="_Toc59198885"/>
      <w:bookmarkStart w:id="5110" w:name="_Toc75283243"/>
      <w:bookmarkStart w:id="5111" w:name="_Toc218597897"/>
      <w:bookmarkEnd w:id="5107"/>
      <w:r w:rsidRPr="00C6761E">
        <w:t>11.7.2</w:t>
      </w:r>
      <w:r w:rsidRPr="00C6761E">
        <w:tab/>
        <w:t>Parameters in messages transmitted over the PC3</w:t>
      </w:r>
      <w:r w:rsidR="00E5189E" w:rsidRPr="00C6761E">
        <w:t>a</w:t>
      </w:r>
      <w:r w:rsidRPr="00C6761E">
        <w:t>ch interface</w:t>
      </w:r>
      <w:bookmarkEnd w:id="5108"/>
      <w:bookmarkEnd w:id="5109"/>
      <w:bookmarkEnd w:id="5110"/>
      <w:bookmarkEnd w:id="5111"/>
    </w:p>
    <w:p w14:paraId="79AC043C" w14:textId="77777777" w:rsidR="00DA4189" w:rsidRPr="00C6761E" w:rsidRDefault="00DA4189" w:rsidP="00DA4189">
      <w:pPr>
        <w:pStyle w:val="Heading4"/>
      </w:pPr>
      <w:bookmarkStart w:id="5112" w:name="_CR11_7_2_1"/>
      <w:bookmarkStart w:id="5113" w:name="_Toc525231486"/>
      <w:bookmarkStart w:id="5114" w:name="_Toc59198886"/>
      <w:bookmarkStart w:id="5115" w:name="_Toc75283244"/>
      <w:bookmarkStart w:id="5116" w:name="_Toc218597898"/>
      <w:bookmarkEnd w:id="5112"/>
      <w:r w:rsidRPr="00C6761E">
        <w:t>11.7.2.1</w:t>
      </w:r>
      <w:r w:rsidRPr="00C6761E">
        <w:tab/>
        <w:t>Transaction ID</w:t>
      </w:r>
      <w:bookmarkEnd w:id="5113"/>
      <w:bookmarkEnd w:id="5114"/>
      <w:bookmarkEnd w:id="5115"/>
      <w:bookmarkEnd w:id="5116"/>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5117" w:name="_CR11_7_2_2"/>
      <w:bookmarkStart w:id="5118" w:name="_Toc525231488"/>
      <w:bookmarkStart w:id="5119" w:name="_Toc59198888"/>
      <w:bookmarkStart w:id="5120" w:name="_Toc75283246"/>
      <w:bookmarkStart w:id="5121" w:name="_Toc218597899"/>
      <w:bookmarkEnd w:id="5117"/>
      <w:r w:rsidRPr="00C6761E">
        <w:t>11.7.2.</w:t>
      </w:r>
      <w:r w:rsidRPr="00C6761E">
        <w:rPr>
          <w:rFonts w:hint="eastAsia"/>
          <w:lang w:eastAsia="zh-CN"/>
        </w:rPr>
        <w:t>2</w:t>
      </w:r>
      <w:r w:rsidRPr="00C6761E">
        <w:tab/>
        <w:t>Sequence number</w:t>
      </w:r>
      <w:bookmarkEnd w:id="5118"/>
      <w:bookmarkEnd w:id="5119"/>
      <w:bookmarkEnd w:id="5120"/>
      <w:bookmarkEnd w:id="5121"/>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5122" w:name="_CR11_7_2_3"/>
      <w:bookmarkStart w:id="5123" w:name="_Toc525231489"/>
      <w:bookmarkStart w:id="5124" w:name="_Toc59198889"/>
      <w:bookmarkStart w:id="5125" w:name="_Toc75283247"/>
      <w:bookmarkStart w:id="5126" w:name="_Toc218597900"/>
      <w:bookmarkEnd w:id="5122"/>
      <w:r w:rsidRPr="00C6761E">
        <w:t>11.7.2.</w:t>
      </w:r>
      <w:r w:rsidRPr="00C6761E">
        <w:rPr>
          <w:rFonts w:hint="eastAsia"/>
          <w:lang w:eastAsia="zh-CN"/>
        </w:rPr>
        <w:t>3</w:t>
      </w:r>
      <w:r w:rsidRPr="00C6761E">
        <w:tab/>
        <w:t>In coverage</w:t>
      </w:r>
      <w:bookmarkEnd w:id="5123"/>
      <w:bookmarkEnd w:id="5124"/>
      <w:bookmarkEnd w:id="5125"/>
      <w:bookmarkEnd w:id="5126"/>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5127" w:name="_CR11_7_2_4"/>
      <w:bookmarkStart w:id="5128" w:name="_Toc525231490"/>
      <w:bookmarkStart w:id="5129" w:name="_Toc59198890"/>
      <w:bookmarkStart w:id="5130" w:name="_Toc75283248"/>
      <w:bookmarkStart w:id="5131" w:name="_Toc218597901"/>
      <w:bookmarkEnd w:id="5127"/>
      <w:r w:rsidRPr="00C6761E">
        <w:t>11.7.2.</w:t>
      </w:r>
      <w:r w:rsidRPr="00C6761E">
        <w:rPr>
          <w:rFonts w:hint="eastAsia"/>
          <w:lang w:eastAsia="zh-CN"/>
        </w:rPr>
        <w:t>4</w:t>
      </w:r>
      <w:r w:rsidRPr="00C6761E">
        <w:tab/>
      </w:r>
      <w:bookmarkEnd w:id="5128"/>
      <w:bookmarkEnd w:id="5129"/>
      <w:bookmarkEnd w:id="5130"/>
      <w:r w:rsidRPr="00C6761E">
        <w:t>NCGI</w:t>
      </w:r>
      <w:bookmarkEnd w:id="5131"/>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5132" w:name="_CR11_7_2_5"/>
      <w:bookmarkStart w:id="5133" w:name="_Toc525231491"/>
      <w:bookmarkStart w:id="5134" w:name="_Toc59198891"/>
      <w:bookmarkStart w:id="5135" w:name="_Toc75283249"/>
      <w:bookmarkStart w:id="5136" w:name="_Toc218597902"/>
      <w:bookmarkEnd w:id="5132"/>
      <w:r w:rsidRPr="00C6761E">
        <w:t>11.7.2.</w:t>
      </w:r>
      <w:r w:rsidRPr="00C6761E">
        <w:rPr>
          <w:rFonts w:hint="eastAsia"/>
          <w:lang w:eastAsia="zh-CN"/>
        </w:rPr>
        <w:t>5</w:t>
      </w:r>
      <w:r w:rsidRPr="00C6761E">
        <w:tab/>
        <w:t>5G ProSe direct communication radio parameters</w:t>
      </w:r>
      <w:bookmarkEnd w:id="5133"/>
      <w:bookmarkEnd w:id="5134"/>
      <w:bookmarkEnd w:id="5135"/>
      <w:bookmarkEnd w:id="5136"/>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5137" w:name="_CR11_7_2_6"/>
      <w:bookmarkStart w:id="5138" w:name="_Toc525231492"/>
      <w:bookmarkStart w:id="5139" w:name="_Toc59198892"/>
      <w:bookmarkStart w:id="5140" w:name="_Toc75283250"/>
      <w:bookmarkStart w:id="5141" w:name="_Toc218597903"/>
      <w:bookmarkEnd w:id="5137"/>
      <w:r w:rsidRPr="00C6761E">
        <w:lastRenderedPageBreak/>
        <w:t>11.7.2.</w:t>
      </w:r>
      <w:r w:rsidRPr="00C6761E">
        <w:rPr>
          <w:rFonts w:hint="eastAsia"/>
          <w:lang w:eastAsia="zh-CN"/>
        </w:rPr>
        <w:t>6</w:t>
      </w:r>
      <w:r w:rsidRPr="00C6761E">
        <w:tab/>
        <w:t>Cause value</w:t>
      </w:r>
      <w:bookmarkEnd w:id="5138"/>
      <w:bookmarkEnd w:id="5139"/>
      <w:bookmarkEnd w:id="5140"/>
      <w:bookmarkEnd w:id="5141"/>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5142" w:name="_CR11_7_2_7"/>
      <w:bookmarkStart w:id="5143" w:name="_Toc525231493"/>
      <w:bookmarkStart w:id="5144" w:name="_Toc59198893"/>
      <w:bookmarkStart w:id="5145" w:name="_Toc75283251"/>
      <w:bookmarkStart w:id="5146" w:name="_Toc218597904"/>
      <w:bookmarkEnd w:id="5142"/>
      <w:r w:rsidRPr="00C6761E">
        <w:t>11.7.2.</w:t>
      </w:r>
      <w:r w:rsidRPr="00C6761E">
        <w:rPr>
          <w:rFonts w:hint="eastAsia"/>
          <w:lang w:eastAsia="zh-CN"/>
        </w:rPr>
        <w:t>7</w:t>
      </w:r>
      <w:r w:rsidRPr="00C6761E">
        <w:tab/>
        <w:t>Timestamp</w:t>
      </w:r>
      <w:bookmarkEnd w:id="5143"/>
      <w:bookmarkEnd w:id="5144"/>
      <w:bookmarkEnd w:id="5145"/>
      <w:bookmarkEnd w:id="5146"/>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5147" w:name="_CR11_7_2_8"/>
      <w:bookmarkStart w:id="5148" w:name="_Toc525231494"/>
      <w:bookmarkStart w:id="5149" w:name="_Toc59198894"/>
      <w:bookmarkStart w:id="5150" w:name="_Toc75283252"/>
      <w:bookmarkStart w:id="5151" w:name="_Toc218597905"/>
      <w:bookmarkEnd w:id="5147"/>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5148"/>
      <w:bookmarkEnd w:id="5149"/>
      <w:bookmarkEnd w:id="5150"/>
      <w:bookmarkEnd w:id="5151"/>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5152" w:name="_CR11_7_2_9"/>
      <w:bookmarkStart w:id="5153" w:name="_Toc525231495"/>
      <w:bookmarkStart w:id="5154" w:name="_Toc59198895"/>
      <w:bookmarkStart w:id="5155" w:name="_Toc75283253"/>
      <w:bookmarkStart w:id="5156" w:name="_Toc218597906"/>
      <w:bookmarkEnd w:id="5152"/>
      <w:r w:rsidRPr="00C6761E">
        <w:t>11.7.2.</w:t>
      </w:r>
      <w:r w:rsidRPr="00C6761E">
        <w:rPr>
          <w:rFonts w:hint="eastAsia"/>
          <w:lang w:eastAsia="zh-CN"/>
        </w:rPr>
        <w:t>9</w:t>
      </w:r>
      <w:r w:rsidRPr="00C6761E">
        <w:tab/>
        <w:t xml:space="preserve">5G ProSe </w:t>
      </w:r>
      <w:r w:rsidR="0005547E">
        <w:t>g</w:t>
      </w:r>
      <w:r w:rsidRPr="00C6761E">
        <w:t>roup IP multicast address</w:t>
      </w:r>
      <w:bookmarkEnd w:id="5153"/>
      <w:bookmarkEnd w:id="5154"/>
      <w:bookmarkEnd w:id="5155"/>
      <w:bookmarkEnd w:id="5156"/>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5157" w:name="_CR11_7_2_10"/>
      <w:bookmarkStart w:id="5158" w:name="_Toc525231496"/>
      <w:bookmarkStart w:id="5159" w:name="_Toc59198896"/>
      <w:bookmarkStart w:id="5160" w:name="_Toc75283254"/>
      <w:bookmarkStart w:id="5161" w:name="_Toc218597907"/>
      <w:bookmarkEnd w:id="5157"/>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5158"/>
      <w:bookmarkEnd w:id="5159"/>
      <w:bookmarkEnd w:id="5160"/>
      <w:bookmarkEnd w:id="5161"/>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5162" w:name="_CR11_7_2_11"/>
      <w:bookmarkStart w:id="5163" w:name="_Toc525231497"/>
      <w:bookmarkStart w:id="5164" w:name="_Toc59198897"/>
      <w:bookmarkStart w:id="5165" w:name="_Toc75283255"/>
      <w:bookmarkStart w:id="5166" w:name="_Toc218597908"/>
      <w:bookmarkEnd w:id="5162"/>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5163"/>
      <w:bookmarkEnd w:id="5164"/>
      <w:bookmarkEnd w:id="5165"/>
      <w:bookmarkEnd w:id="5166"/>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5167" w:name="_CR11_7_2_12"/>
      <w:bookmarkStart w:id="5168" w:name="_Toc525231498"/>
      <w:bookmarkStart w:id="5169" w:name="_Toc59198898"/>
      <w:bookmarkStart w:id="5170" w:name="_Toc75283256"/>
      <w:bookmarkStart w:id="5171" w:name="_Toc218597909"/>
      <w:bookmarkEnd w:id="5167"/>
      <w:r w:rsidRPr="00C6761E">
        <w:t>11.7.2.</w:t>
      </w:r>
      <w:r w:rsidRPr="00C6761E">
        <w:rPr>
          <w:rFonts w:hint="eastAsia"/>
          <w:lang w:eastAsia="zh-CN"/>
        </w:rPr>
        <w:t>12</w:t>
      </w:r>
      <w:r w:rsidRPr="00C6761E">
        <w:tab/>
      </w:r>
      <w:r w:rsidRPr="00C6761E">
        <w:rPr>
          <w:rFonts w:hint="eastAsia"/>
          <w:lang w:eastAsia="zh-CN"/>
        </w:rPr>
        <w:t>D</w:t>
      </w:r>
      <w:r w:rsidRPr="00C6761E">
        <w:t>ata amount</w:t>
      </w:r>
      <w:bookmarkEnd w:id="5168"/>
      <w:bookmarkEnd w:id="5169"/>
      <w:bookmarkEnd w:id="5170"/>
      <w:bookmarkEnd w:id="5171"/>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5172" w:name="_CR11_7_2_13"/>
      <w:bookmarkStart w:id="5173" w:name="_Toc525231499"/>
      <w:bookmarkStart w:id="5174" w:name="_Toc59198899"/>
      <w:bookmarkStart w:id="5175" w:name="_Toc75283257"/>
      <w:bookmarkStart w:id="5176" w:name="_Toc218597910"/>
      <w:bookmarkEnd w:id="5172"/>
      <w:r w:rsidRPr="00C6761E">
        <w:t>11.7.2.</w:t>
      </w:r>
      <w:r w:rsidRPr="00C6761E">
        <w:rPr>
          <w:rFonts w:hint="eastAsia"/>
          <w:lang w:eastAsia="zh-CN"/>
        </w:rPr>
        <w:t>13</w:t>
      </w:r>
      <w:r w:rsidRPr="00C6761E">
        <w:tab/>
        <w:t>Radio resources indicator</w:t>
      </w:r>
      <w:bookmarkEnd w:id="5173"/>
      <w:bookmarkEnd w:id="5174"/>
      <w:bookmarkEnd w:id="5175"/>
      <w:bookmarkEnd w:id="5176"/>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5177" w:name="_CR11_7_2_14"/>
      <w:bookmarkStart w:id="5178" w:name="_Toc525231500"/>
      <w:bookmarkStart w:id="5179" w:name="_Toc59198900"/>
      <w:bookmarkStart w:id="5180" w:name="_Toc75283258"/>
      <w:bookmarkStart w:id="5181" w:name="_Toc218597911"/>
      <w:bookmarkEnd w:id="5177"/>
      <w:r w:rsidRPr="00C6761E">
        <w:lastRenderedPageBreak/>
        <w:t>11.7.2.</w:t>
      </w:r>
      <w:r w:rsidRPr="00C6761E">
        <w:rPr>
          <w:rFonts w:hint="eastAsia"/>
          <w:lang w:eastAsia="zh-CN"/>
        </w:rPr>
        <w:t>14</w:t>
      </w:r>
      <w:r w:rsidRPr="00C6761E">
        <w:tab/>
        <w:t>Radio frequency</w:t>
      </w:r>
      <w:bookmarkEnd w:id="5178"/>
      <w:bookmarkEnd w:id="5179"/>
      <w:bookmarkEnd w:id="5180"/>
      <w:bookmarkEnd w:id="5181"/>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5182" w:name="_CR11_7_2_15"/>
      <w:bookmarkStart w:id="5183" w:name="_Toc218597912"/>
      <w:bookmarkEnd w:id="5182"/>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5183"/>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5184" w:name="_MCCTEMPBM_CRPT33550095___7"/>
      <w:bookmarkStart w:id="5185" w:name="_MCCTEMPBM_CRPT33550096___7"/>
      <w:bookmarkStart w:id="5186" w:name="_MCCTEMPBM_CRPT33550097___7"/>
      <w:bookmarkStart w:id="5187" w:name="_MCCTEMPBM_CRPT33550098___7"/>
      <w:bookmarkStart w:id="5188" w:name="_MCCTEMPBM_CRPT33550099___7"/>
      <w:bookmarkStart w:id="5189" w:name="_MCCTEMPBM_CRPT33550100___7"/>
      <w:bookmarkEnd w:id="5184"/>
      <w:bookmarkEnd w:id="5185"/>
      <w:bookmarkEnd w:id="5186"/>
      <w:bookmarkEnd w:id="5187"/>
      <w:bookmarkEnd w:id="5188"/>
      <w:bookmarkEnd w:id="5189"/>
    </w:p>
    <w:p w14:paraId="4543ECBE" w14:textId="77777777" w:rsidR="00DA4189" w:rsidRPr="00C6761E" w:rsidRDefault="00DA4189" w:rsidP="00DA4189">
      <w:pPr>
        <w:pStyle w:val="Heading4"/>
        <w:rPr>
          <w:lang w:eastAsia="zh-CN"/>
        </w:rPr>
      </w:pPr>
      <w:bookmarkStart w:id="5190" w:name="_CR11_7_2_16"/>
      <w:bookmarkStart w:id="5191" w:name="_Toc218597913"/>
      <w:bookmarkEnd w:id="5190"/>
      <w:r w:rsidRPr="00C6761E">
        <w:t>11.7.2.</w:t>
      </w:r>
      <w:r w:rsidRPr="00C6761E">
        <w:rPr>
          <w:rFonts w:hint="eastAsia"/>
          <w:lang w:eastAsia="zh-CN"/>
        </w:rPr>
        <w:t>16</w:t>
      </w:r>
      <w:r w:rsidRPr="00C6761E">
        <w:tab/>
      </w:r>
      <w:r w:rsidRPr="00C6761E">
        <w:rPr>
          <w:rFonts w:hint="eastAsia"/>
          <w:lang w:eastAsia="zh-CN"/>
        </w:rPr>
        <w:t>PQI</w:t>
      </w:r>
      <w:bookmarkEnd w:id="5191"/>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5192" w:name="_CR11_7_2_17"/>
      <w:bookmarkStart w:id="5193" w:name="_Toc218597914"/>
      <w:bookmarkEnd w:id="5192"/>
      <w:r w:rsidRPr="00C6761E">
        <w:t>11.7.2.</w:t>
      </w:r>
      <w:r w:rsidRPr="00C6761E">
        <w:rPr>
          <w:rFonts w:hint="eastAsia"/>
          <w:lang w:eastAsia="zh-CN"/>
        </w:rPr>
        <w:t>17</w:t>
      </w:r>
      <w:r w:rsidRPr="00C6761E">
        <w:tab/>
      </w:r>
      <w:r w:rsidRPr="00C6761E">
        <w:rPr>
          <w:lang w:val="en-US"/>
        </w:rPr>
        <w:t>GFBR</w:t>
      </w:r>
      <w:bookmarkEnd w:id="5193"/>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5194" w:name="_CR11_7_2_18"/>
      <w:bookmarkStart w:id="5195" w:name="_Toc218597915"/>
      <w:bookmarkEnd w:id="5194"/>
      <w:r w:rsidRPr="00C6761E">
        <w:t>11.7.2.</w:t>
      </w:r>
      <w:r w:rsidRPr="00C6761E">
        <w:rPr>
          <w:rFonts w:hint="eastAsia"/>
          <w:lang w:eastAsia="zh-CN"/>
        </w:rPr>
        <w:t>18</w:t>
      </w:r>
      <w:r w:rsidRPr="00C6761E">
        <w:tab/>
        <w:t>MFBR</w:t>
      </w:r>
      <w:bookmarkEnd w:id="5195"/>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5196" w:name="_CR11_7_2_19"/>
      <w:bookmarkStart w:id="5197" w:name="_Toc218597916"/>
      <w:bookmarkEnd w:id="5196"/>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5197"/>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5198" w:name="_CR11_7_2_20"/>
      <w:bookmarkStart w:id="5199" w:name="_Toc218597917"/>
      <w:bookmarkEnd w:id="5198"/>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5199"/>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5200" w:name="_CR11_7_2_21"/>
      <w:bookmarkStart w:id="5201" w:name="_Toc218597918"/>
      <w:bookmarkEnd w:id="5200"/>
      <w:r w:rsidRPr="00C6761E">
        <w:t>11.7.2.</w:t>
      </w:r>
      <w:r w:rsidRPr="00C6761E">
        <w:rPr>
          <w:rFonts w:hint="eastAsia"/>
          <w:lang w:eastAsia="zh-CN"/>
        </w:rPr>
        <w:t>21</w:t>
      </w:r>
      <w:r w:rsidRPr="00C6761E">
        <w:tab/>
        <w:t>Default priority level</w:t>
      </w:r>
      <w:bookmarkEnd w:id="5201"/>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5202" w:name="_CR11_7_2_22"/>
      <w:bookmarkStart w:id="5203" w:name="_Toc218597919"/>
      <w:bookmarkEnd w:id="5202"/>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5203"/>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5204" w:name="_CR11_7_2_23"/>
      <w:bookmarkStart w:id="5205" w:name="_Toc218597920"/>
      <w:bookmarkEnd w:id="5204"/>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5205"/>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5206" w:name="_CR11_7_2_24"/>
      <w:bookmarkStart w:id="5207" w:name="_Toc218597921"/>
      <w:bookmarkEnd w:id="5206"/>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5207"/>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Pr="00D91FCC" w:rsidRDefault="006C07FC" w:rsidP="00D91FCC">
      <w:pPr>
        <w:pStyle w:val="Heading2"/>
        <w:rPr>
          <w:rFonts w:eastAsia="Malgun Gothic"/>
        </w:rPr>
      </w:pPr>
      <w:bookmarkStart w:id="5208" w:name="_CR11_8"/>
      <w:bookmarkStart w:id="5209" w:name="_Toc218597922"/>
      <w:bookmarkEnd w:id="5208"/>
      <w:r w:rsidRPr="00D91FCC">
        <w:rPr>
          <w:rFonts w:eastAsia="Malgun Gothic"/>
        </w:rPr>
        <w:lastRenderedPageBreak/>
        <w:t>11.8</w:t>
      </w:r>
      <w:r w:rsidRPr="00D91FCC">
        <w:rPr>
          <w:rFonts w:eastAsia="Malgun Gothic"/>
        </w:rPr>
        <w:tab/>
        <w:t>Parameter formats for 5G ProSe MANET messages</w:t>
      </w:r>
      <w:bookmarkEnd w:id="5209"/>
    </w:p>
    <w:p w14:paraId="7D6EB571" w14:textId="2DC2CCC2" w:rsidR="00151C33" w:rsidRDefault="00151C33" w:rsidP="00151C33">
      <w:pPr>
        <w:pStyle w:val="Heading3"/>
        <w:rPr>
          <w:rFonts w:eastAsia="Malgun Gothic"/>
          <w:lang w:eastAsia="ko-KR"/>
        </w:rPr>
      </w:pPr>
      <w:bookmarkStart w:id="5210" w:name="_CR11_8_1"/>
      <w:bookmarkStart w:id="5211" w:name="_Toc218597923"/>
      <w:bookmarkEnd w:id="5210"/>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5211"/>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13362DB3"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 xml:space="preserve">message </w:t>
      </w:r>
      <w:r w:rsidR="00176C64">
        <w:rPr>
          <w:rFonts w:hint="eastAsia"/>
          <w:lang w:eastAsia="ja-JP"/>
        </w:rPr>
        <w:t>TLV</w:t>
      </w:r>
      <w:r w:rsidRPr="00DF0614">
        <w:rPr>
          <w:rFonts w:eastAsia="Malgun Gothic" w:hint="eastAsia"/>
          <w:lang w:eastAsia="ko-KR"/>
        </w:rPr>
        <w:t xml:space="preserve">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CD1D8AA"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sidR="001C1D56">
        <w:rPr>
          <w:rFonts w:eastAsia="Malgun Gothic"/>
          <w:lang w:eastAsia="ko-KR"/>
        </w:rPr>
        <w:t>14</w:t>
      </w:r>
      <w:r w:rsidRPr="00C6761E">
        <w:rPr>
          <w:lang w:eastAsia="zh-CN"/>
        </w:rPr>
        <w:t xml:space="preserve"> octets and </w:t>
      </w:r>
      <w:r>
        <w:rPr>
          <w:rFonts w:hint="eastAsia"/>
          <w:lang w:eastAsia="ko-KR"/>
        </w:rPr>
        <w:t>a</w:t>
      </w:r>
      <w:r w:rsidRPr="00C6761E">
        <w:rPr>
          <w:lang w:eastAsia="zh-CN"/>
        </w:rPr>
        <w:t xml:space="preserve"> maximum length of </w:t>
      </w:r>
      <w:r w:rsidR="001C1D56">
        <w:rPr>
          <w:rFonts w:eastAsia="Malgun Gothic"/>
          <w:lang w:eastAsia="ko-KR"/>
        </w:rPr>
        <w:t>6</w:t>
      </w:r>
      <w:r w:rsidR="001C1D56" w:rsidRPr="00A62814">
        <w:rPr>
          <w:rFonts w:eastAsia="Malgun Gothic"/>
          <w:lang w:eastAsia="ko-KR"/>
        </w:rPr>
        <w:t>553</w:t>
      </w:r>
      <w:r w:rsidR="001C1D56">
        <w:rPr>
          <w:rFonts w:eastAsia="Malgun Gothic"/>
          <w:lang w:eastAsia="ko-KR"/>
        </w:rPr>
        <w:t>9</w:t>
      </w:r>
      <w:r w:rsidRPr="00C6761E">
        <w:rPr>
          <w:lang w:eastAsia="zh-CN"/>
        </w:rPr>
        <w:t xml:space="preserve"> octets.</w:t>
      </w:r>
    </w:p>
    <w:p w14:paraId="2A29936E" w14:textId="6789499B" w:rsidR="00151C33" w:rsidRPr="00C6761E" w:rsidRDefault="00151C33" w:rsidP="00151C33">
      <w:r w:rsidRPr="00C6761E">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5D53EF">
            <w:pPr>
              <w:pStyle w:val="TAC"/>
            </w:pPr>
            <w:r>
              <w:t>8</w:t>
            </w:r>
          </w:p>
        </w:tc>
        <w:tc>
          <w:tcPr>
            <w:tcW w:w="720" w:type="dxa"/>
            <w:tcBorders>
              <w:top w:val="nil"/>
              <w:left w:val="nil"/>
              <w:bottom w:val="nil"/>
              <w:right w:val="nil"/>
            </w:tcBorders>
            <w:hideMark/>
          </w:tcPr>
          <w:p w14:paraId="14F39E3B" w14:textId="77777777" w:rsidR="00151C33" w:rsidRDefault="00151C33" w:rsidP="005D53EF">
            <w:pPr>
              <w:pStyle w:val="TAC"/>
            </w:pPr>
            <w:r>
              <w:t>7</w:t>
            </w:r>
          </w:p>
        </w:tc>
        <w:tc>
          <w:tcPr>
            <w:tcW w:w="720" w:type="dxa"/>
            <w:tcBorders>
              <w:top w:val="nil"/>
              <w:left w:val="nil"/>
              <w:bottom w:val="nil"/>
              <w:right w:val="nil"/>
            </w:tcBorders>
            <w:hideMark/>
          </w:tcPr>
          <w:p w14:paraId="610A0836" w14:textId="77777777" w:rsidR="00151C33" w:rsidRDefault="00151C33" w:rsidP="005D53EF">
            <w:pPr>
              <w:pStyle w:val="TAC"/>
            </w:pPr>
            <w:r>
              <w:t>6</w:t>
            </w:r>
          </w:p>
        </w:tc>
        <w:tc>
          <w:tcPr>
            <w:tcW w:w="721" w:type="dxa"/>
            <w:tcBorders>
              <w:top w:val="nil"/>
              <w:left w:val="nil"/>
              <w:bottom w:val="nil"/>
              <w:right w:val="nil"/>
            </w:tcBorders>
            <w:hideMark/>
          </w:tcPr>
          <w:p w14:paraId="58E9E418" w14:textId="77777777" w:rsidR="00151C33" w:rsidRDefault="00151C33" w:rsidP="005D53EF">
            <w:pPr>
              <w:pStyle w:val="TAC"/>
            </w:pPr>
            <w:r>
              <w:t>5</w:t>
            </w:r>
          </w:p>
        </w:tc>
        <w:tc>
          <w:tcPr>
            <w:tcW w:w="720" w:type="dxa"/>
            <w:tcBorders>
              <w:top w:val="nil"/>
              <w:left w:val="nil"/>
              <w:bottom w:val="nil"/>
              <w:right w:val="nil"/>
            </w:tcBorders>
            <w:hideMark/>
          </w:tcPr>
          <w:p w14:paraId="1FE05CD0" w14:textId="77777777" w:rsidR="00151C33" w:rsidRDefault="00151C33" w:rsidP="005D53EF">
            <w:pPr>
              <w:pStyle w:val="TAC"/>
            </w:pPr>
            <w:r>
              <w:t>4</w:t>
            </w:r>
          </w:p>
        </w:tc>
        <w:tc>
          <w:tcPr>
            <w:tcW w:w="720" w:type="dxa"/>
            <w:tcBorders>
              <w:top w:val="nil"/>
              <w:left w:val="nil"/>
              <w:bottom w:val="nil"/>
              <w:right w:val="nil"/>
            </w:tcBorders>
            <w:hideMark/>
          </w:tcPr>
          <w:p w14:paraId="7D556735" w14:textId="77777777" w:rsidR="00151C33" w:rsidRDefault="00151C33" w:rsidP="005D53EF">
            <w:pPr>
              <w:pStyle w:val="TAC"/>
            </w:pPr>
            <w:r>
              <w:t>3</w:t>
            </w:r>
          </w:p>
        </w:tc>
        <w:tc>
          <w:tcPr>
            <w:tcW w:w="720" w:type="dxa"/>
            <w:tcBorders>
              <w:top w:val="nil"/>
              <w:left w:val="nil"/>
              <w:bottom w:val="nil"/>
              <w:right w:val="nil"/>
            </w:tcBorders>
            <w:hideMark/>
          </w:tcPr>
          <w:p w14:paraId="50655FAD" w14:textId="77777777" w:rsidR="00151C33" w:rsidRDefault="00151C33" w:rsidP="005D53EF">
            <w:pPr>
              <w:pStyle w:val="TAC"/>
            </w:pPr>
            <w:r>
              <w:t>2</w:t>
            </w:r>
          </w:p>
        </w:tc>
        <w:tc>
          <w:tcPr>
            <w:tcW w:w="534" w:type="dxa"/>
            <w:tcBorders>
              <w:top w:val="nil"/>
              <w:left w:val="nil"/>
              <w:bottom w:val="nil"/>
              <w:right w:val="nil"/>
            </w:tcBorders>
            <w:hideMark/>
          </w:tcPr>
          <w:p w14:paraId="5C1460C3" w14:textId="77777777" w:rsidR="00151C33" w:rsidRDefault="00151C33" w:rsidP="005D53EF">
            <w:pPr>
              <w:pStyle w:val="TAC"/>
            </w:pPr>
            <w:r>
              <w:t>1</w:t>
            </w:r>
          </w:p>
        </w:tc>
        <w:tc>
          <w:tcPr>
            <w:tcW w:w="1773" w:type="dxa"/>
            <w:gridSpan w:val="3"/>
            <w:tcBorders>
              <w:top w:val="nil"/>
              <w:left w:val="nil"/>
              <w:bottom w:val="nil"/>
              <w:right w:val="nil"/>
            </w:tcBorders>
          </w:tcPr>
          <w:p w14:paraId="14D10EC8" w14:textId="77777777" w:rsidR="00151C33" w:rsidRDefault="00151C33" w:rsidP="005D53EF">
            <w:pPr>
              <w:keepNext/>
              <w:keepLines/>
              <w:spacing w:after="0"/>
              <w:rPr>
                <w:rFonts w:ascii="Arial" w:hAnsi="Arial"/>
                <w:sz w:val="18"/>
              </w:rPr>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5D53EF">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5D53EF">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5D53EF">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5D53EF">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5D53EF">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5D53EF">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5D53EF">
            <w:pPr>
              <w:pStyle w:val="TAL"/>
            </w:pPr>
          </w:p>
          <w:p w14:paraId="57828BD4" w14:textId="77777777" w:rsidR="00151C33" w:rsidRPr="00A210EB" w:rsidRDefault="00151C33" w:rsidP="005D53EF">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5D53EF">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5D53EF">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F339BC">
        <w:trPr>
          <w:gridAfter w:val="1"/>
          <w:wAfter w:w="610" w:type="dxa"/>
          <w:cantSplit/>
          <w:trHeight w:val="104"/>
          <w:jc w:val="center"/>
        </w:trPr>
        <w:tc>
          <w:tcPr>
            <w:tcW w:w="5769" w:type="dxa"/>
            <w:gridSpan w:val="10"/>
            <w:vMerge/>
            <w:vAlign w:val="center"/>
            <w:hideMark/>
          </w:tcPr>
          <w:p w14:paraId="55AA97A2" w14:textId="77777777" w:rsidR="00151C33" w:rsidRDefault="00151C33" w:rsidP="005D53EF">
            <w:pPr>
              <w:spacing w:after="0"/>
              <w:rPr>
                <w:rFonts w:ascii="Arial" w:hAnsi="Arial"/>
                <w:sz w:val="18"/>
                <w:lang w:eastAsia="zh-CN"/>
              </w:rPr>
            </w:pPr>
          </w:p>
        </w:tc>
        <w:tc>
          <w:tcPr>
            <w:tcW w:w="1137" w:type="dxa"/>
            <w:tcBorders>
              <w:top w:val="nil"/>
              <w:left w:val="nil"/>
              <w:bottom w:val="nil"/>
              <w:right w:val="nil"/>
            </w:tcBorders>
          </w:tcPr>
          <w:p w14:paraId="0C87FACB" w14:textId="77777777" w:rsidR="00151C33" w:rsidRDefault="00151C33" w:rsidP="005D53EF">
            <w:pPr>
              <w:pStyle w:val="TAL"/>
            </w:pPr>
          </w:p>
          <w:p w14:paraId="57AD0886" w14:textId="77777777" w:rsidR="00151C33" w:rsidRPr="00133248" w:rsidRDefault="00151C33" w:rsidP="005D53EF">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pPr>
      <w:bookmarkStart w:id="5212" w:name="_CRFigure11_8_1_1"/>
      <w:r w:rsidRPr="00C6761E">
        <w:t>Figure </w:t>
      </w:r>
      <w:bookmarkEnd w:id="5212"/>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5D53EF">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5D53EF">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5D53EF">
            <w:pPr>
              <w:keepNext/>
              <w:keepLines/>
              <w:spacing w:after="0"/>
              <w:rPr>
                <w:rFonts w:ascii="Arial" w:hAnsi="Arial"/>
                <w:sz w:val="18"/>
              </w:rPr>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5D53EF">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5D53EF">
            <w:pPr>
              <w:pStyle w:val="TAC"/>
            </w:pPr>
          </w:p>
        </w:tc>
        <w:tc>
          <w:tcPr>
            <w:tcW w:w="1137" w:type="dxa"/>
            <w:tcBorders>
              <w:top w:val="nil"/>
              <w:left w:val="nil"/>
              <w:bottom w:val="nil"/>
              <w:right w:val="nil"/>
            </w:tcBorders>
          </w:tcPr>
          <w:p w14:paraId="7AE79812" w14:textId="77777777" w:rsidR="00151C33" w:rsidRPr="00C6761E" w:rsidRDefault="00151C33" w:rsidP="005D53EF">
            <w:pPr>
              <w:pStyle w:val="TAL"/>
            </w:pPr>
          </w:p>
          <w:p w14:paraId="21C1F575" w14:textId="77777777" w:rsidR="00151C33" w:rsidRPr="00C6761E" w:rsidRDefault="00151C33" w:rsidP="005D53EF">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5D53EF">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5D53EF">
            <w:pPr>
              <w:pStyle w:val="TAC"/>
            </w:pPr>
          </w:p>
        </w:tc>
        <w:tc>
          <w:tcPr>
            <w:tcW w:w="1137" w:type="dxa"/>
            <w:tcBorders>
              <w:top w:val="nil"/>
              <w:left w:val="nil"/>
              <w:bottom w:val="nil"/>
              <w:right w:val="nil"/>
            </w:tcBorders>
          </w:tcPr>
          <w:p w14:paraId="22DD9A98" w14:textId="77777777" w:rsidR="00151C33" w:rsidRPr="00C6761E" w:rsidRDefault="00151C33" w:rsidP="005D53EF">
            <w:pPr>
              <w:pStyle w:val="TAL"/>
            </w:pPr>
          </w:p>
          <w:p w14:paraId="2A807982" w14:textId="77777777" w:rsidR="00151C33" w:rsidRPr="00C6761E" w:rsidRDefault="00151C33" w:rsidP="005D53EF">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5D53EF">
            <w:pPr>
              <w:pStyle w:val="TAC"/>
            </w:pPr>
            <w:r w:rsidRPr="00436797">
              <w:t>…</w:t>
            </w:r>
          </w:p>
        </w:tc>
        <w:tc>
          <w:tcPr>
            <w:tcW w:w="1137" w:type="dxa"/>
            <w:tcBorders>
              <w:top w:val="nil"/>
              <w:left w:val="nil"/>
              <w:bottom w:val="nil"/>
              <w:right w:val="nil"/>
            </w:tcBorders>
          </w:tcPr>
          <w:p w14:paraId="2249FDC0" w14:textId="77777777" w:rsidR="00151C33" w:rsidRDefault="00151C33" w:rsidP="005D53EF">
            <w:pPr>
              <w:pStyle w:val="TAL"/>
            </w:pPr>
            <w:r>
              <w:t>octet (</w:t>
            </w:r>
            <w:r>
              <w:rPr>
                <w:rFonts w:eastAsia="Malgun Gothic" w:hint="eastAsia"/>
                <w:lang w:eastAsia="ko-KR"/>
              </w:rPr>
              <w:t>b</w:t>
            </w:r>
            <w:r>
              <w:t>+1)*</w:t>
            </w:r>
          </w:p>
          <w:p w14:paraId="0B98861F" w14:textId="77777777" w:rsidR="00151C33" w:rsidRDefault="00151C33" w:rsidP="005D53EF">
            <w:pPr>
              <w:pStyle w:val="TAL"/>
            </w:pPr>
          </w:p>
          <w:p w14:paraId="755DFECB" w14:textId="77777777" w:rsidR="00151C33" w:rsidRPr="00C6761E" w:rsidRDefault="00151C33" w:rsidP="005D53EF">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5D53EF">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5D53EF">
            <w:pPr>
              <w:pStyle w:val="TAL"/>
              <w:rPr>
                <w:rFonts w:eastAsia="Malgun Gothic"/>
                <w:lang w:eastAsia="ko-KR"/>
              </w:rPr>
            </w:pPr>
            <w:r>
              <w:rPr>
                <w:rFonts w:eastAsia="Malgun Gothic" w:hint="eastAsia"/>
                <w:lang w:eastAsia="ko-KR"/>
              </w:rPr>
              <w:t>octet (o+1)*</w:t>
            </w:r>
          </w:p>
          <w:p w14:paraId="7654AD08" w14:textId="77777777" w:rsidR="00151C33" w:rsidRDefault="00151C33" w:rsidP="005D53EF">
            <w:pPr>
              <w:pStyle w:val="TAL"/>
              <w:rPr>
                <w:rFonts w:eastAsia="Malgun Gothic"/>
                <w:lang w:eastAsia="ko-KR"/>
              </w:rPr>
            </w:pPr>
          </w:p>
          <w:p w14:paraId="297F09A3" w14:textId="77777777" w:rsidR="00151C33" w:rsidRPr="00133248" w:rsidRDefault="00151C33" w:rsidP="005D53EF">
            <w:pPr>
              <w:pStyle w:val="TAL"/>
              <w:rPr>
                <w:rFonts w:eastAsia="Malgun Gothic"/>
                <w:lang w:eastAsia="ko-KR"/>
              </w:rPr>
            </w:pPr>
            <w:r>
              <w:rPr>
                <w:rFonts w:eastAsia="Malgun Gothic" w:hint="eastAsia"/>
                <w:lang w:eastAsia="ko-KR"/>
              </w:rPr>
              <w:t>octet o1*</w:t>
            </w:r>
          </w:p>
        </w:tc>
      </w:tr>
    </w:tbl>
    <w:p w14:paraId="145BD436" w14:textId="761B8A08" w:rsidR="00151C33" w:rsidRPr="00865818" w:rsidRDefault="00151C33" w:rsidP="00151C33">
      <w:pPr>
        <w:pStyle w:val="TF"/>
        <w:rPr>
          <w:rFonts w:eastAsia="Malgun Gothic"/>
          <w:lang w:eastAsia="ko-KR"/>
        </w:rPr>
      </w:pPr>
      <w:bookmarkStart w:id="5213" w:name="_CRFigure11_8_1_2"/>
      <w:r w:rsidRPr="00C6761E">
        <w:t>Figure </w:t>
      </w:r>
      <w:bookmarkEnd w:id="5213"/>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5D53EF">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5D53EF">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5D53EF">
            <w:pPr>
              <w:keepNext/>
              <w:keepLines/>
              <w:spacing w:after="0"/>
              <w:rPr>
                <w:rFonts w:ascii="Arial" w:hAnsi="Arial"/>
                <w:sz w:val="18"/>
              </w:rPr>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5D53EF">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5D53EF">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5D53EF">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5D53EF">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5D53EF">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5D53EF">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5D53EF">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5D53EF">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5D53EF">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5D53EF">
            <w:pPr>
              <w:pStyle w:val="TAC"/>
            </w:pPr>
          </w:p>
        </w:tc>
        <w:tc>
          <w:tcPr>
            <w:tcW w:w="1137" w:type="dxa"/>
            <w:tcBorders>
              <w:top w:val="nil"/>
              <w:left w:val="nil"/>
              <w:bottom w:val="nil"/>
              <w:right w:val="nil"/>
            </w:tcBorders>
          </w:tcPr>
          <w:p w14:paraId="3867E1A6" w14:textId="77777777" w:rsidR="00151C33" w:rsidRPr="00C6761E" w:rsidRDefault="00151C33" w:rsidP="005D53EF">
            <w:pPr>
              <w:pStyle w:val="TAL"/>
            </w:pPr>
          </w:p>
          <w:p w14:paraId="044876B3" w14:textId="77777777" w:rsidR="00151C33" w:rsidRPr="00865818" w:rsidRDefault="00151C33" w:rsidP="005D53EF">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5D53EF">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6F59EB3E" w:rsidR="00151C33" w:rsidRPr="00C6761E" w:rsidRDefault="00151C33" w:rsidP="005D53EF">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5D53EF">
            <w:pPr>
              <w:pStyle w:val="TAC"/>
            </w:pPr>
          </w:p>
        </w:tc>
        <w:tc>
          <w:tcPr>
            <w:tcW w:w="1137" w:type="dxa"/>
            <w:tcBorders>
              <w:top w:val="nil"/>
              <w:left w:val="nil"/>
              <w:bottom w:val="nil"/>
              <w:right w:val="nil"/>
            </w:tcBorders>
          </w:tcPr>
          <w:p w14:paraId="7ABD8A22" w14:textId="77777777" w:rsidR="00151C33" w:rsidRPr="00C6761E" w:rsidRDefault="00151C33" w:rsidP="005D53EF">
            <w:pPr>
              <w:pStyle w:val="TAL"/>
            </w:pPr>
          </w:p>
          <w:p w14:paraId="54692845" w14:textId="67A29365" w:rsidR="00151C33" w:rsidRPr="00C6761E" w:rsidRDefault="00151C33" w:rsidP="005D53EF">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9875A8">
      <w:pPr>
        <w:pStyle w:val="TF"/>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5214" w:name="_CRTable11_8_1_1"/>
      <w:r>
        <w:rPr>
          <w:rFonts w:eastAsia="Malgun Gothic" w:hint="eastAsia"/>
          <w:lang w:eastAsia="ko-KR"/>
        </w:rPr>
        <w:lastRenderedPageBreak/>
        <w:t>T</w:t>
      </w:r>
      <w:r w:rsidRPr="00C6761E">
        <w:t>able </w:t>
      </w:r>
      <w:bookmarkEnd w:id="5214"/>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5D53EF">
            <w:pPr>
              <w:pStyle w:val="TAL"/>
              <w:rPr>
                <w:rFonts w:eastAsia="Malgun Gothic"/>
                <w:lang w:eastAsia="ko-KR"/>
              </w:rPr>
            </w:pPr>
            <w:r>
              <w:rPr>
                <w:rFonts w:eastAsia="Malgun Gothic" w:hint="eastAsia"/>
                <w:lang w:eastAsia="ko-KR"/>
              </w:rPr>
              <w:t>TLV type (octet 1)</w:t>
            </w:r>
          </w:p>
          <w:p w14:paraId="297484AA" w14:textId="77777777" w:rsidR="00151C33" w:rsidRDefault="00151C33" w:rsidP="005D53EF">
            <w:pPr>
              <w:pStyle w:val="TAL"/>
              <w:rPr>
                <w:rFonts w:eastAsia="Malgun Gothic"/>
                <w:lang w:eastAsia="ko-KR"/>
              </w:rPr>
            </w:pPr>
            <w:r>
              <w:rPr>
                <w:rFonts w:eastAsia="Malgun Gothic" w:hint="eastAsia"/>
                <w:lang w:eastAsia="ko-KR"/>
              </w:rPr>
              <w:t>tbd</w:t>
            </w:r>
          </w:p>
          <w:p w14:paraId="76123D67" w14:textId="77777777" w:rsidR="00151C33" w:rsidRPr="009546B4" w:rsidRDefault="00151C33" w:rsidP="005D53EF">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5D53EF">
            <w:pPr>
              <w:pStyle w:val="TAL"/>
              <w:rPr>
                <w:rFonts w:eastAsia="Malgun Gothic"/>
                <w:lang w:eastAsia="ko-KR"/>
              </w:rPr>
            </w:pPr>
            <w:r>
              <w:rPr>
                <w:rFonts w:eastAsia="Malgun Gothic" w:hint="eastAsia"/>
                <w:lang w:eastAsia="ko-KR"/>
              </w:rPr>
              <w:t>TLV flags (octet 2)</w:t>
            </w:r>
          </w:p>
          <w:p w14:paraId="5B0E4DC1" w14:textId="0EE94A24" w:rsidR="00151C33" w:rsidRDefault="00151C33" w:rsidP="005D53EF">
            <w:pPr>
              <w:pStyle w:val="TAL"/>
              <w:rPr>
                <w:rFonts w:eastAsia="Malgun Gothic"/>
                <w:lang w:val="en-US" w:eastAsia="ko-KR"/>
              </w:rPr>
            </w:pPr>
            <w:r>
              <w:rPr>
                <w:rFonts w:eastAsia="Malgun Gothic" w:hint="eastAsia"/>
                <w:lang w:eastAsia="ko-KR"/>
              </w:rPr>
              <w:t>The TLV flags is set to "00011000" 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5D53EF">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5D53EF">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5D53EF">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5D53EF">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5D53EF">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5D53EF">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5D53EF">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2</w:t>
            </w:r>
          </w:p>
        </w:tc>
        <w:tc>
          <w:tcPr>
            <w:tcW w:w="296" w:type="dxa"/>
            <w:tcBorders>
              <w:top w:val="nil"/>
              <w:left w:val="nil"/>
              <w:bottom w:val="nil"/>
              <w:right w:val="nil"/>
            </w:tcBorders>
          </w:tcPr>
          <w:p w14:paraId="088850A6"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1</w:t>
            </w:r>
          </w:p>
        </w:tc>
        <w:tc>
          <w:tcPr>
            <w:tcW w:w="6564" w:type="dxa"/>
            <w:tcBorders>
              <w:top w:val="nil"/>
              <w:left w:val="nil"/>
              <w:bottom w:val="nil"/>
              <w:right w:val="single" w:sz="4" w:space="0" w:color="auto"/>
            </w:tcBorders>
          </w:tcPr>
          <w:p w14:paraId="708A9A1D" w14:textId="77777777" w:rsidR="00151C33" w:rsidRDefault="00151C33" w:rsidP="005D53EF">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5D53EF">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5D53EF">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5D53EF">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5D53EF">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5D53EF">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5D53EF">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5D53EF">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5D53EF">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5D53EF">
            <w:pPr>
              <w:pStyle w:val="TAL"/>
              <w:rPr>
                <w:rFonts w:eastAsia="Malgun Gothic"/>
                <w:lang w:eastAsia="ko-KR"/>
              </w:rPr>
            </w:pPr>
          </w:p>
          <w:p w14:paraId="39E8BA27" w14:textId="40F9B839" w:rsidR="00151C33" w:rsidRPr="00C6761E" w:rsidRDefault="00151C33" w:rsidP="005D53EF">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5D53EF">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5D53EF">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5D53EF">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5D53EF">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7BD7F9D5" w14:textId="3C1EBD4C" w:rsidR="00151C33" w:rsidRDefault="00151C33" w:rsidP="003F2C3A">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The value of TLV type needs to be determined by IANA registration. After that the table will be updated.</w:t>
      </w:r>
    </w:p>
    <w:p w14:paraId="7499BD6A" w14:textId="17C3F0F0" w:rsidR="001746F2" w:rsidRPr="00B601E4" w:rsidRDefault="001746F2" w:rsidP="001746F2">
      <w:pPr>
        <w:pStyle w:val="Heading2"/>
        <w:rPr>
          <w:lang w:eastAsia="ko-KR"/>
        </w:rPr>
      </w:pPr>
      <w:bookmarkStart w:id="5215" w:name="_CR11_9"/>
      <w:bookmarkStart w:id="5216" w:name="_Toc218597924"/>
      <w:bookmarkEnd w:id="5215"/>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5216"/>
    </w:p>
    <w:p w14:paraId="49047874" w14:textId="0F011354" w:rsidR="001746F2" w:rsidRPr="00B601E4" w:rsidRDefault="001746F2" w:rsidP="001746F2">
      <w:pPr>
        <w:pStyle w:val="Heading3"/>
      </w:pPr>
      <w:bookmarkStart w:id="5217" w:name="_CR11_9_1"/>
      <w:bookmarkStart w:id="5218" w:name="_Toc218597925"/>
      <w:bookmarkEnd w:id="5217"/>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5218"/>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5219" w:name="_CRTable11_9_1_1"/>
      <w:r w:rsidRPr="00B601E4">
        <w:t>Table </w:t>
      </w:r>
      <w:bookmarkEnd w:id="5219"/>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5D53EF">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5D53EF">
            <w:pPr>
              <w:keepNext/>
              <w:keepLines/>
              <w:spacing w:after="0"/>
              <w:jc w:val="center"/>
              <w:rPr>
                <w:rFonts w:ascii="Arial" w:hAnsi="Arial"/>
                <w:sz w:val="18"/>
              </w:rPr>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5D53EF">
            <w:pPr>
              <w:keepNext/>
              <w:keepLines/>
              <w:spacing w:after="0"/>
              <w:rPr>
                <w:rFonts w:ascii="Arial" w:hAnsi="Arial"/>
                <w:sz w:val="18"/>
              </w:rPr>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5D53EF">
            <w:pPr>
              <w:pStyle w:val="TAC"/>
              <w:rPr>
                <w:b/>
              </w:rPr>
            </w:pPr>
            <w:r w:rsidRPr="00B601E4">
              <w:rPr>
                <w:b/>
              </w:rPr>
              <w:t>8</w:t>
            </w:r>
          </w:p>
        </w:tc>
        <w:tc>
          <w:tcPr>
            <w:tcW w:w="284" w:type="dxa"/>
            <w:tcBorders>
              <w:top w:val="nil"/>
              <w:left w:val="nil"/>
              <w:bottom w:val="nil"/>
              <w:right w:val="nil"/>
            </w:tcBorders>
            <w:hideMark/>
          </w:tcPr>
          <w:p w14:paraId="65DB0131" w14:textId="77777777" w:rsidR="001746F2" w:rsidRPr="00B601E4" w:rsidRDefault="001746F2" w:rsidP="005D53EF">
            <w:pPr>
              <w:pStyle w:val="TAC"/>
              <w:rPr>
                <w:b/>
              </w:rPr>
            </w:pPr>
            <w:r w:rsidRPr="00B601E4">
              <w:rPr>
                <w:b/>
              </w:rPr>
              <w:t>7</w:t>
            </w:r>
          </w:p>
        </w:tc>
        <w:tc>
          <w:tcPr>
            <w:tcW w:w="284" w:type="dxa"/>
            <w:tcBorders>
              <w:top w:val="nil"/>
              <w:left w:val="nil"/>
              <w:bottom w:val="nil"/>
              <w:right w:val="nil"/>
            </w:tcBorders>
            <w:hideMark/>
          </w:tcPr>
          <w:p w14:paraId="1DC9AF03" w14:textId="77777777" w:rsidR="001746F2" w:rsidRPr="00B601E4" w:rsidRDefault="001746F2" w:rsidP="005D53EF">
            <w:pPr>
              <w:pStyle w:val="TAC"/>
              <w:rPr>
                <w:b/>
              </w:rPr>
            </w:pPr>
            <w:r w:rsidRPr="00B601E4">
              <w:rPr>
                <w:b/>
              </w:rPr>
              <w:t>6</w:t>
            </w:r>
          </w:p>
        </w:tc>
        <w:tc>
          <w:tcPr>
            <w:tcW w:w="284" w:type="dxa"/>
            <w:tcBorders>
              <w:top w:val="nil"/>
              <w:left w:val="nil"/>
              <w:bottom w:val="nil"/>
              <w:right w:val="nil"/>
            </w:tcBorders>
            <w:hideMark/>
          </w:tcPr>
          <w:p w14:paraId="5D4BC361" w14:textId="77777777" w:rsidR="001746F2" w:rsidRPr="00B601E4" w:rsidRDefault="001746F2" w:rsidP="005D53EF">
            <w:pPr>
              <w:pStyle w:val="TAC"/>
              <w:rPr>
                <w:b/>
              </w:rPr>
            </w:pPr>
            <w:r w:rsidRPr="00B601E4">
              <w:rPr>
                <w:b/>
              </w:rPr>
              <w:t>5</w:t>
            </w:r>
          </w:p>
        </w:tc>
        <w:tc>
          <w:tcPr>
            <w:tcW w:w="284" w:type="dxa"/>
            <w:tcBorders>
              <w:top w:val="nil"/>
              <w:left w:val="nil"/>
              <w:bottom w:val="nil"/>
              <w:right w:val="nil"/>
            </w:tcBorders>
            <w:hideMark/>
          </w:tcPr>
          <w:p w14:paraId="3E935068" w14:textId="77777777" w:rsidR="001746F2" w:rsidRPr="00B601E4" w:rsidRDefault="001746F2" w:rsidP="005D53EF">
            <w:pPr>
              <w:pStyle w:val="TAC"/>
              <w:rPr>
                <w:b/>
              </w:rPr>
            </w:pPr>
            <w:r w:rsidRPr="00B601E4">
              <w:rPr>
                <w:b/>
              </w:rPr>
              <w:t>4</w:t>
            </w:r>
          </w:p>
        </w:tc>
        <w:tc>
          <w:tcPr>
            <w:tcW w:w="284" w:type="dxa"/>
            <w:tcBorders>
              <w:top w:val="nil"/>
              <w:left w:val="nil"/>
              <w:bottom w:val="nil"/>
              <w:right w:val="nil"/>
            </w:tcBorders>
            <w:hideMark/>
          </w:tcPr>
          <w:p w14:paraId="34807C66" w14:textId="77777777" w:rsidR="001746F2" w:rsidRPr="00B601E4" w:rsidRDefault="001746F2" w:rsidP="005D53EF">
            <w:pPr>
              <w:pStyle w:val="TAC"/>
              <w:rPr>
                <w:b/>
              </w:rPr>
            </w:pPr>
            <w:r w:rsidRPr="00B601E4">
              <w:rPr>
                <w:b/>
              </w:rPr>
              <w:t>3</w:t>
            </w:r>
          </w:p>
        </w:tc>
        <w:tc>
          <w:tcPr>
            <w:tcW w:w="284" w:type="dxa"/>
            <w:tcBorders>
              <w:top w:val="nil"/>
              <w:left w:val="nil"/>
              <w:bottom w:val="nil"/>
              <w:right w:val="nil"/>
            </w:tcBorders>
            <w:hideMark/>
          </w:tcPr>
          <w:p w14:paraId="40312DFF" w14:textId="77777777" w:rsidR="001746F2" w:rsidRPr="00B601E4" w:rsidRDefault="001746F2" w:rsidP="005D53EF">
            <w:pPr>
              <w:pStyle w:val="TAC"/>
              <w:rPr>
                <w:b/>
              </w:rPr>
            </w:pPr>
            <w:r w:rsidRPr="00B601E4">
              <w:rPr>
                <w:b/>
              </w:rPr>
              <w:t>2</w:t>
            </w:r>
          </w:p>
        </w:tc>
        <w:tc>
          <w:tcPr>
            <w:tcW w:w="284" w:type="dxa"/>
            <w:tcBorders>
              <w:top w:val="nil"/>
              <w:left w:val="nil"/>
              <w:bottom w:val="nil"/>
              <w:right w:val="nil"/>
            </w:tcBorders>
            <w:hideMark/>
          </w:tcPr>
          <w:p w14:paraId="39BE5A6A" w14:textId="77777777" w:rsidR="001746F2" w:rsidRPr="00B601E4" w:rsidRDefault="001746F2" w:rsidP="005D53EF">
            <w:pPr>
              <w:pStyle w:val="TAC"/>
              <w:rPr>
                <w:b/>
              </w:rPr>
            </w:pPr>
            <w:r w:rsidRPr="00B601E4">
              <w:rPr>
                <w:b/>
              </w:rPr>
              <w:t>1</w:t>
            </w:r>
          </w:p>
        </w:tc>
        <w:tc>
          <w:tcPr>
            <w:tcW w:w="284" w:type="dxa"/>
            <w:tcBorders>
              <w:top w:val="nil"/>
              <w:left w:val="nil"/>
              <w:bottom w:val="nil"/>
              <w:right w:val="nil"/>
            </w:tcBorders>
          </w:tcPr>
          <w:p w14:paraId="569F78FC" w14:textId="77777777" w:rsidR="001746F2" w:rsidRPr="00B601E4" w:rsidRDefault="001746F2" w:rsidP="005D53EF">
            <w:pPr>
              <w:pStyle w:val="TAC"/>
            </w:pPr>
          </w:p>
        </w:tc>
        <w:tc>
          <w:tcPr>
            <w:tcW w:w="4805" w:type="dxa"/>
            <w:tcBorders>
              <w:top w:val="nil"/>
              <w:left w:val="nil"/>
              <w:bottom w:val="nil"/>
              <w:right w:val="single" w:sz="4" w:space="0" w:color="auto"/>
            </w:tcBorders>
          </w:tcPr>
          <w:p w14:paraId="3EF14BA4" w14:textId="77777777" w:rsidR="001746F2" w:rsidRPr="00B601E4" w:rsidRDefault="001746F2" w:rsidP="005D53EF">
            <w:pPr>
              <w:keepNext/>
              <w:keepLines/>
              <w:spacing w:after="0"/>
              <w:rPr>
                <w:rFonts w:ascii="Arial" w:hAnsi="Arial"/>
                <w:sz w:val="18"/>
              </w:rPr>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39DB4AE4" w14:textId="77777777" w:rsidR="001746F2" w:rsidRPr="00B601E4" w:rsidRDefault="001746F2" w:rsidP="005D53EF">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7CF7ECAF" w14:textId="77777777" w:rsidR="001746F2" w:rsidRPr="00B601E4" w:rsidRDefault="001746F2" w:rsidP="005D53EF">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5D53EF">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5DED39DA" w14:textId="77777777" w:rsidR="001746F2" w:rsidRPr="00B601E4" w:rsidRDefault="001746F2" w:rsidP="005D53EF">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5D53EF">
            <w:pPr>
              <w:pStyle w:val="TAL"/>
              <w:rPr>
                <w:lang w:eastAsia="ko-KR"/>
              </w:rPr>
            </w:pPr>
            <w:r w:rsidRPr="00B601E4">
              <w:rPr>
                <w:rFonts w:hint="eastAsia"/>
                <w:lang w:eastAsia="ko-KR"/>
              </w:rPr>
              <w:t>All other values are spare.</w:t>
            </w:r>
          </w:p>
        </w:tc>
      </w:tr>
    </w:tbl>
    <w:p w14:paraId="3A9D453D" w14:textId="77777777" w:rsidR="001746F2" w:rsidRPr="00F339BC" w:rsidRDefault="001746F2" w:rsidP="00F339BC"/>
    <w:p w14:paraId="76D9FE59" w14:textId="77777777" w:rsidR="00FF4F78" w:rsidRPr="00C6761E" w:rsidRDefault="00AF026B" w:rsidP="00FF4F78">
      <w:pPr>
        <w:pStyle w:val="Heading1"/>
      </w:pPr>
      <w:bookmarkStart w:id="5220" w:name="_CR12"/>
      <w:bookmarkStart w:id="5221" w:name="_Toc218597926"/>
      <w:bookmarkEnd w:id="5220"/>
      <w:r w:rsidRPr="00C6761E">
        <w:lastRenderedPageBreak/>
        <w:t>12</w:t>
      </w:r>
      <w:r w:rsidR="00FF4F78" w:rsidRPr="00C6761E">
        <w:tab/>
        <w:t>List of system parameters</w:t>
      </w:r>
      <w:bookmarkEnd w:id="5221"/>
    </w:p>
    <w:p w14:paraId="23FF9DF6" w14:textId="50C79471" w:rsidR="00A86B9A" w:rsidRPr="00C6761E" w:rsidRDefault="00AF026B" w:rsidP="00A86B9A">
      <w:pPr>
        <w:pStyle w:val="Heading2"/>
      </w:pPr>
      <w:bookmarkStart w:id="5222" w:name="_CR12_1"/>
      <w:bookmarkStart w:id="5223" w:name="_Toc218597927"/>
      <w:bookmarkEnd w:id="5222"/>
      <w:r w:rsidRPr="00C6761E">
        <w:t>12.</w:t>
      </w:r>
      <w:r w:rsidR="00A86B9A" w:rsidRPr="00C6761E">
        <w:t>1</w:t>
      </w:r>
      <w:r w:rsidR="00A86B9A" w:rsidRPr="00C6761E">
        <w:tab/>
        <w:t>Overview</w:t>
      </w:r>
      <w:bookmarkEnd w:id="5223"/>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5224" w:name="_CR12_2"/>
      <w:bookmarkStart w:id="5225" w:name="_Toc25070731"/>
      <w:bookmarkStart w:id="5226" w:name="_Toc34388730"/>
      <w:bookmarkStart w:id="5227" w:name="_Toc34404501"/>
      <w:bookmarkStart w:id="5228" w:name="_Toc45282411"/>
      <w:bookmarkStart w:id="5229" w:name="_Toc45882797"/>
      <w:bookmarkStart w:id="5230" w:name="_Toc51951345"/>
      <w:bookmarkStart w:id="5231" w:name="_Toc59209123"/>
      <w:bookmarkStart w:id="5232" w:name="_Toc59209394"/>
      <w:bookmarkStart w:id="5233" w:name="_Toc218597928"/>
      <w:bookmarkEnd w:id="5224"/>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5225"/>
      <w:bookmarkEnd w:id="5226"/>
      <w:bookmarkEnd w:id="5227"/>
      <w:bookmarkEnd w:id="5228"/>
      <w:bookmarkEnd w:id="5229"/>
      <w:bookmarkEnd w:id="5230"/>
      <w:bookmarkEnd w:id="5231"/>
      <w:bookmarkEnd w:id="5232"/>
      <w:bookmarkEnd w:id="5233"/>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5234" w:name="_CRTable12_2_1"/>
      <w:r w:rsidRPr="00C6761E">
        <w:lastRenderedPageBreak/>
        <w:t>Table </w:t>
      </w:r>
      <w:bookmarkEnd w:id="5234"/>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5D53EF">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5D53EF">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5D53EF">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5D53EF">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1C5E7D">
            <w:pPr>
              <w:pStyle w:val="TAC"/>
            </w:pPr>
            <w:bookmarkStart w:id="5235" w:name="_Hlk192511616"/>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C6761E" w:rsidRDefault="001C5E7D" w:rsidP="001C5E7D">
            <w:pPr>
              <w:pStyle w:val="TAL"/>
            </w:pPr>
            <w:r w:rsidRPr="00FF66B2">
              <w:t>Validity timer value for UE policies for 5G ProSe multi-hop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10</w:t>
            </w:r>
            <w:r w:rsidRPr="00FF66B2">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C6761E" w:rsidRDefault="001C5E7D" w:rsidP="001C5E7D">
            <w:pPr>
              <w:pStyle w:val="TAL"/>
            </w:pPr>
            <w:r w:rsidRPr="00FF66B2">
              <w:t xml:space="preserve">Start using the new UE policies for </w:t>
            </w:r>
            <w:r w:rsidRPr="00FF66B2">
              <w:rPr>
                <w:lang w:eastAsia="zh-CN"/>
              </w:rPr>
              <w:t xml:space="preserve">5G ProSe multi-hop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896BF87" w14:textId="12B45AFA" w:rsidR="001C5E7D" w:rsidRPr="00C6761E" w:rsidRDefault="001C5E7D" w:rsidP="001C5E7D">
            <w:pPr>
              <w:pStyle w:val="TAL"/>
            </w:pPr>
            <w:r w:rsidRPr="00FF66B2">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1C5E7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C6761E" w:rsidRDefault="001C5E7D" w:rsidP="001C5E7D">
            <w:pPr>
              <w:pStyle w:val="TAL"/>
            </w:pPr>
            <w:r w:rsidRPr="00FF66B2">
              <w:t>Validity timer value for UE policies for 5G ProSe multi-hop remote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12</w:t>
            </w:r>
            <w:r w:rsidRPr="00FF66B2">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C6761E" w:rsidRDefault="001C5E7D" w:rsidP="001C5E7D">
            <w:pPr>
              <w:pStyle w:val="TAL"/>
            </w:pPr>
            <w:r w:rsidRPr="00FF66B2">
              <w:t xml:space="preserve">Start using the new UE policies for </w:t>
            </w:r>
            <w:r w:rsidRPr="00FF66B2">
              <w:rPr>
                <w:lang w:eastAsia="zh-CN"/>
              </w:rPr>
              <w:t xml:space="preserve">5G ProSe multi-hop remote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473A691A" w14:textId="6F37896B" w:rsidR="001C5E7D" w:rsidRPr="00C6761E" w:rsidRDefault="001C5E7D" w:rsidP="001C5E7D">
            <w:pPr>
              <w:pStyle w:val="TAL"/>
            </w:pPr>
            <w:r w:rsidRPr="00FF66B2">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1C5E7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C6761E" w:rsidRDefault="001C5E7D" w:rsidP="001C5E7D">
            <w:pPr>
              <w:pStyle w:val="TAL"/>
            </w:pPr>
            <w:r w:rsidRPr="00FF66B2">
              <w:t>Validity timer value for UE policies for 5G ProSe intermediate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11</w:t>
            </w:r>
            <w:r w:rsidRPr="00FF66B2">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C6761E" w:rsidRDefault="001C5E7D" w:rsidP="001C5E7D">
            <w:pPr>
              <w:pStyle w:val="TAL"/>
            </w:pPr>
            <w:r w:rsidRPr="00FF66B2">
              <w:t xml:space="preserve">Start using the new UE policies for </w:t>
            </w:r>
            <w:r w:rsidRPr="00FF66B2">
              <w:rPr>
                <w:lang w:eastAsia="zh-CN"/>
              </w:rPr>
              <w:t xml:space="preserve">5G ProSe intermediate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C6761E" w:rsidRDefault="001C5E7D" w:rsidP="001C5E7D">
            <w:pPr>
              <w:pStyle w:val="TAL"/>
              <w:rPr>
                <w:lang w:val="en-US"/>
              </w:rPr>
            </w:pPr>
            <w:r w:rsidRPr="00FF66B2">
              <w:t xml:space="preserve">Stop using the old UE policies for </w:t>
            </w:r>
            <w:r w:rsidRPr="00FF66B2">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7BB636D3" w14:textId="5A81E5AB" w:rsidR="001C5E7D" w:rsidRPr="00C6761E" w:rsidRDefault="001C5E7D" w:rsidP="001C5E7D">
            <w:pPr>
              <w:pStyle w:val="TAL"/>
            </w:pPr>
            <w:r w:rsidRPr="00FF66B2">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1C5E7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C6761E" w:rsidRDefault="001C5E7D" w:rsidP="001C5E7D">
            <w:pPr>
              <w:pStyle w:val="TAL"/>
            </w:pPr>
            <w:r w:rsidRPr="00FF66B2">
              <w:t>Validity timer value for UE policies for 5G ProSe multi-hop UE-to-UE relay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13</w:t>
            </w:r>
            <w:r w:rsidRPr="00FF66B2">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C6761E" w:rsidRDefault="001C5E7D" w:rsidP="001C5E7D">
            <w:pPr>
              <w:pStyle w:val="TAL"/>
            </w:pPr>
            <w:r w:rsidRPr="00FF66B2">
              <w:t xml:space="preserve">Start using the new UE policies for </w:t>
            </w:r>
            <w:r w:rsidRPr="00FF66B2">
              <w:rPr>
                <w:lang w:eastAsia="zh-CN"/>
              </w:rPr>
              <w:t xml:space="preserve">5G ProSe multi-hop UE-to-UE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336B33EC" w14:textId="1154B89C" w:rsidR="001C5E7D" w:rsidRPr="00C6761E" w:rsidRDefault="001C5E7D" w:rsidP="001C5E7D">
            <w:pPr>
              <w:pStyle w:val="TAL"/>
            </w:pPr>
            <w:r w:rsidRPr="00FF66B2">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1C5E7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C6761E" w:rsidRDefault="001C5E7D" w:rsidP="001C5E7D">
            <w:pPr>
              <w:pStyle w:val="TAL"/>
            </w:pPr>
            <w:r w:rsidRPr="00FF66B2">
              <w:t>Validity timer value for UE policies for 5G ProSe multi-hop end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14</w:t>
            </w:r>
            <w:r w:rsidRPr="00FF66B2">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C6761E" w:rsidRDefault="001C5E7D" w:rsidP="001C5E7D">
            <w:pPr>
              <w:pStyle w:val="TAL"/>
            </w:pPr>
            <w:r w:rsidRPr="00FF66B2">
              <w:t xml:space="preserve">Start using the new UE policies for </w:t>
            </w:r>
            <w:r w:rsidRPr="00FF66B2">
              <w:rPr>
                <w:lang w:eastAsia="zh-CN"/>
              </w:rPr>
              <w:t xml:space="preserve">5G ProSe multi-hop end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F73CABE" w14:textId="6CCC61A4" w:rsidR="001C5E7D" w:rsidRPr="00C6761E" w:rsidRDefault="001C5E7D" w:rsidP="001C5E7D">
            <w:pPr>
              <w:pStyle w:val="TAL"/>
            </w:pPr>
            <w:r w:rsidRPr="00FF66B2">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5D53EF">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FF66B2" w:rsidRDefault="002068F9" w:rsidP="005D53EF">
            <w:pPr>
              <w:pStyle w:val="TAL"/>
            </w:pPr>
            <w:r w:rsidRPr="00C6761E">
              <w:t xml:space="preserve">Validity timer value for the security related parameters at the 5G ProSe </w:t>
            </w:r>
            <w:r w:rsidRPr="005E00EE">
              <w:t xml:space="preserve">multi-hop </w:t>
            </w:r>
            <w:r w:rsidRPr="00C6761E">
              <w:t xml:space="preserve">UE-to-network relay UE, used for </w:t>
            </w:r>
            <w:r w:rsidRPr="005E00EE">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10</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B81D50">
              <w:t xml:space="preserve">multi-hop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B81D50">
              <w:t xml:space="preserve">multi-hop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5D53EF">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FF66B2" w:rsidRDefault="002068F9" w:rsidP="005D53EF">
            <w:pPr>
              <w:pStyle w:val="TAL"/>
            </w:pPr>
            <w:r w:rsidRPr="00C6761E">
              <w:t xml:space="preserve">Validity timer value for the security related parameters at the 5G ProSe </w:t>
            </w:r>
            <w:r w:rsidRPr="005721E7">
              <w:t xml:space="preserve">multi-hop </w:t>
            </w:r>
            <w:r w:rsidRPr="00C6761E">
              <w:t xml:space="preserve">remote UE, used for </w:t>
            </w:r>
            <w:r w:rsidRPr="005721E7">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12</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4409B">
              <w:t xml:space="preserve">multi-hop </w:t>
            </w:r>
            <w:r w:rsidRPr="00C6761E">
              <w:rPr>
                <w:lang w:val="en-US"/>
              </w:rPr>
              <w:t xml:space="preserve">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24409B">
              <w:t xml:space="preserve">multi-hop </w:t>
            </w:r>
            <w:r w:rsidRPr="00C6761E">
              <w:rPr>
                <w:lang w:val="en-US"/>
              </w:rPr>
              <w:t>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5D53EF">
            <w:pPr>
              <w:pStyle w:val="TAC"/>
            </w:pPr>
            <w:r w:rsidRPr="00BF2E8C">
              <w:lastRenderedPageBreak/>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FF66B2" w:rsidRDefault="002068F9" w:rsidP="005D53EF">
            <w:pPr>
              <w:pStyle w:val="TAL"/>
            </w:pPr>
            <w:r w:rsidRPr="00C6761E">
              <w:t xml:space="preserve">Validity timer value for the security related parameters at the 5G ProSe </w:t>
            </w:r>
            <w:r w:rsidRPr="00871566">
              <w:t xml:space="preserve">intermediate </w:t>
            </w:r>
            <w:r w:rsidRPr="00C6761E">
              <w:t xml:space="preserve">UE-to-network relay UE, used for </w:t>
            </w:r>
            <w:r>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11</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32A2D">
              <w:t xml:space="preserve">intermediate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FF1AB3">
              <w:t xml:space="preserve">intermediate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5D53EF">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FF66B2" w:rsidRDefault="002068F9" w:rsidP="005D53EF">
            <w:pPr>
              <w:pStyle w:val="TAL"/>
            </w:pPr>
            <w:r w:rsidRPr="00C6761E">
              <w:t xml:space="preserve">Validity timer value for the security related parameters at the 5G ProSe </w:t>
            </w:r>
            <w:r w:rsidRPr="00334472">
              <w:t xml:space="preserve">multi-hop </w:t>
            </w:r>
            <w:r w:rsidRPr="00C6761E">
              <w:t xml:space="preserve">UE-to-UE relay UE, used for </w:t>
            </w:r>
            <w:r w:rsidRPr="00334472">
              <w:t xml:space="preserve">multi-hop </w:t>
            </w:r>
            <w:r w:rsidRPr="00C6761E">
              <w:t>UE-to-UE relay discovery, which is specified in 3GPP</w:t>
            </w:r>
            <w:r w:rsidRPr="00C6761E">
              <w:rPr>
                <w:lang w:val="cs-CZ"/>
              </w:rPr>
              <w:t> TS 24.555 [17] clause 5.</w:t>
            </w:r>
            <w:r>
              <w:rPr>
                <w:lang w:val="cs-CZ"/>
              </w:rPr>
              <w:t>13</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AB503D">
              <w:t xml:space="preserve">multi-hop </w:t>
            </w:r>
            <w:r w:rsidRPr="00C6761E">
              <w:rPr>
                <w:lang w:val="en-US"/>
              </w:rPr>
              <w:t xml:space="preserve">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AB503D">
              <w:t xml:space="preserve">multi-hop </w:t>
            </w:r>
            <w:r w:rsidRPr="00C6761E">
              <w:rPr>
                <w:lang w:val="en-US"/>
              </w:rPr>
              <w:t>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5D53EF">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FF66B2" w:rsidRDefault="002068F9" w:rsidP="005D53EF">
            <w:pPr>
              <w:pStyle w:val="TAL"/>
            </w:pPr>
            <w:r w:rsidRPr="00C6761E">
              <w:t xml:space="preserve">Validity timer value for the security related parameters at the 5G ProSe </w:t>
            </w:r>
            <w:r w:rsidRPr="007E0610">
              <w:t xml:space="preserve">multi-hop </w:t>
            </w:r>
            <w:r w:rsidRPr="00C6761E">
              <w:t xml:space="preserve">end UE, used for </w:t>
            </w:r>
            <w:r w:rsidRPr="007E0610">
              <w:t xml:space="preserve">multi-hop </w:t>
            </w:r>
            <w:r w:rsidRPr="00C6761E">
              <w:t>UE-to-UE relay discovery</w:t>
            </w:r>
            <w:r>
              <w:t>,</w:t>
            </w:r>
            <w:r w:rsidRPr="00C6761E">
              <w:t xml:space="preserve"> which is specified in 3GPP</w:t>
            </w:r>
            <w:r w:rsidRPr="00C6761E">
              <w:rPr>
                <w:lang w:val="cs-CZ"/>
              </w:rPr>
              <w:t> TS 24.555 [17] clause 5.</w:t>
            </w:r>
            <w:r>
              <w:rPr>
                <w:lang w:val="cs-CZ"/>
              </w:rPr>
              <w:t>14</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CB621F">
              <w:t xml:space="preserve">multi-hop </w:t>
            </w:r>
            <w:r w:rsidRPr="00C6761E">
              <w:rPr>
                <w:lang w:val="en-US"/>
              </w:rPr>
              <w:t xml:space="preserve">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CB621F">
              <w:t xml:space="preserve">multi-hop </w:t>
            </w:r>
            <w:r w:rsidRPr="00C6761E">
              <w:rPr>
                <w:lang w:val="en-US"/>
              </w:rPr>
              <w:t>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bookmarkEnd w:id="5235"/>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C6761E" w:rsidRDefault="001C5E7D" w:rsidP="001C5E7D">
            <w:pPr>
              <w:pStyle w:val="TAN"/>
            </w:pPr>
            <w:r w:rsidRPr="00C6761E">
              <w:t>NOTE 1:</w:t>
            </w:r>
            <w:r w:rsidRPr="00C6761E">
              <w:tab/>
              <w:t>The timers expire only once.</w:t>
            </w:r>
          </w:p>
        </w:tc>
      </w:tr>
    </w:tbl>
    <w:p w14:paraId="56581602" w14:textId="47481DD5" w:rsidR="007E7E01" w:rsidRPr="00F339BC" w:rsidRDefault="007E7E01" w:rsidP="00F339BC"/>
    <w:p w14:paraId="1B4F68E6" w14:textId="041A98CE" w:rsidR="00A86B9A" w:rsidRPr="00C6761E" w:rsidRDefault="00AF026B" w:rsidP="00A86B9A">
      <w:pPr>
        <w:pStyle w:val="Heading2"/>
      </w:pPr>
      <w:bookmarkStart w:id="5236" w:name="_CR12_3"/>
      <w:bookmarkStart w:id="5237" w:name="_Toc25070732"/>
      <w:bookmarkStart w:id="5238" w:name="_Toc34388731"/>
      <w:bookmarkStart w:id="5239" w:name="_Toc34404502"/>
      <w:bookmarkStart w:id="5240" w:name="_Toc45282412"/>
      <w:bookmarkStart w:id="5241" w:name="_Toc45882798"/>
      <w:bookmarkStart w:id="5242" w:name="_Toc51951346"/>
      <w:bookmarkStart w:id="5243" w:name="_Toc59209124"/>
      <w:bookmarkStart w:id="5244" w:name="_Toc59209395"/>
      <w:bookmarkStart w:id="5245" w:name="_Toc218597929"/>
      <w:bookmarkEnd w:id="5236"/>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5237"/>
      <w:bookmarkEnd w:id="5238"/>
      <w:bookmarkEnd w:id="5239"/>
      <w:bookmarkEnd w:id="5240"/>
      <w:bookmarkEnd w:id="5241"/>
      <w:bookmarkEnd w:id="5242"/>
      <w:bookmarkEnd w:id="5243"/>
      <w:bookmarkEnd w:id="5244"/>
      <w:bookmarkEnd w:id="5245"/>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5246" w:name="_CRTable12_3_1"/>
      <w:r w:rsidRPr="00C6761E">
        <w:lastRenderedPageBreak/>
        <w:t>Table </w:t>
      </w:r>
      <w:bookmarkEnd w:id="5246"/>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62FD7CDB"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5247" w:name="_CR12_4"/>
      <w:bookmarkStart w:id="5248" w:name="_Toc218597930"/>
      <w:bookmarkEnd w:id="5247"/>
      <w:r w:rsidRPr="00C6761E">
        <w:lastRenderedPageBreak/>
        <w:t>12.4</w:t>
      </w:r>
      <w:r w:rsidRPr="00C6761E">
        <w:tab/>
        <w:t>Timers f</w:t>
      </w:r>
      <w:r w:rsidR="001C5E7D">
        <w:t>or</w:t>
      </w:r>
      <w:r w:rsidRPr="00C6761E">
        <w:t xml:space="preserve"> 5G ProSe direct discovery procedures over PC3a</w:t>
      </w:r>
      <w:bookmarkEnd w:id="5248"/>
    </w:p>
    <w:p w14:paraId="4D445C18" w14:textId="25B21F03" w:rsidR="00CB3A44" w:rsidRPr="00C6761E" w:rsidRDefault="00CB3A44" w:rsidP="00CB3A44">
      <w:pPr>
        <w:pStyle w:val="TH"/>
      </w:pPr>
      <w:bookmarkStart w:id="5249" w:name="_CRTable12_4_1"/>
      <w:r w:rsidRPr="00C6761E">
        <w:t>Table </w:t>
      </w:r>
      <w:bookmarkEnd w:id="5249"/>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31ABBE5E"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5250" w:name="_CRTable12_4_2"/>
      <w:r w:rsidRPr="00C6761E">
        <w:lastRenderedPageBreak/>
        <w:t>Table </w:t>
      </w:r>
      <w:bookmarkEnd w:id="5250"/>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Pr="00F339BC" w:rsidRDefault="00B404D3" w:rsidP="00F339BC"/>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5251" w:name="_CR12_5"/>
      <w:bookmarkStart w:id="5252" w:name="_Toc59209396"/>
      <w:bookmarkStart w:id="5253" w:name="_Toc59209125"/>
      <w:bookmarkStart w:id="5254" w:name="_Toc51951347"/>
      <w:bookmarkStart w:id="5255" w:name="_Toc45882799"/>
      <w:bookmarkStart w:id="5256" w:name="_Toc45282413"/>
      <w:bookmarkStart w:id="5257" w:name="_Toc218597931"/>
      <w:bookmarkEnd w:id="5251"/>
      <w:r w:rsidRPr="00C6761E">
        <w:t>12.</w:t>
      </w:r>
      <w:r w:rsidR="00F25CA8" w:rsidRPr="00C6761E">
        <w:t>5</w:t>
      </w:r>
      <w:r w:rsidRPr="00C6761E">
        <w:tab/>
        <w:t>Timers f</w:t>
      </w:r>
      <w:r w:rsidR="001C5E7D">
        <w:t>or</w:t>
      </w:r>
      <w:r w:rsidRPr="00C6761E">
        <w:t xml:space="preserve"> </w:t>
      </w:r>
      <w:bookmarkEnd w:id="5252"/>
      <w:bookmarkEnd w:id="5253"/>
      <w:bookmarkEnd w:id="5254"/>
      <w:bookmarkEnd w:id="5255"/>
      <w:bookmarkEnd w:id="5256"/>
      <w:r w:rsidRPr="00C6761E">
        <w:t>broadcast mode 5G ProSe communication over PC5 interface</w:t>
      </w:r>
      <w:bookmarkEnd w:id="5257"/>
    </w:p>
    <w:p w14:paraId="6B7E55CF" w14:textId="26DAF4B0" w:rsidR="00433536" w:rsidRPr="00C6761E" w:rsidRDefault="00433536" w:rsidP="00433536">
      <w:pPr>
        <w:pStyle w:val="TH"/>
      </w:pPr>
      <w:bookmarkStart w:id="5258" w:name="_CRTable12_5_1"/>
      <w:r w:rsidRPr="00C6761E">
        <w:t>Table </w:t>
      </w:r>
      <w:bookmarkEnd w:id="5258"/>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5259" w:name="_CR12_6"/>
      <w:bookmarkStart w:id="5260" w:name="_Toc218597932"/>
      <w:bookmarkEnd w:id="5259"/>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5260"/>
    </w:p>
    <w:p w14:paraId="41F14E97" w14:textId="035FACBA" w:rsidR="00956ACD" w:rsidRPr="00C6761E" w:rsidRDefault="00956ACD" w:rsidP="00956ACD">
      <w:pPr>
        <w:pStyle w:val="TH"/>
      </w:pPr>
      <w:bookmarkStart w:id="5261" w:name="_CRTable12_6_1"/>
      <w:r w:rsidRPr="00C6761E">
        <w:t>Table </w:t>
      </w:r>
      <w:bookmarkEnd w:id="5261"/>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5262" w:name="_CR12_7"/>
      <w:bookmarkStart w:id="5263" w:name="_Toc81899325"/>
      <w:bookmarkStart w:id="5264" w:name="_Toc218597933"/>
      <w:bookmarkEnd w:id="5262"/>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5263"/>
      <w:bookmarkEnd w:id="5264"/>
    </w:p>
    <w:p w14:paraId="19AFCAB2" w14:textId="78CDEC74" w:rsidR="005202BF" w:rsidRPr="00C6761E" w:rsidRDefault="005202BF" w:rsidP="005202BF">
      <w:pPr>
        <w:pStyle w:val="TH"/>
      </w:pPr>
      <w:bookmarkStart w:id="5265" w:name="_CRTable12_7"/>
      <w:r w:rsidRPr="00C6761E">
        <w:t>Table </w:t>
      </w:r>
      <w:bookmarkEnd w:id="5265"/>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5266" w:name="_CR12_8"/>
      <w:bookmarkStart w:id="5267" w:name="_Toc218597934"/>
      <w:bookmarkEnd w:id="5266"/>
      <w:r w:rsidRPr="00C6761E">
        <w:rPr>
          <w:lang w:eastAsia="zh-CN"/>
        </w:rPr>
        <w:lastRenderedPageBreak/>
        <w:t>12.8</w:t>
      </w:r>
      <w:r w:rsidRPr="00C6761E">
        <w:rPr>
          <w:lang w:eastAsia="zh-CN"/>
        </w:rPr>
        <w:tab/>
        <w:t>Timers for PC8 interface</w:t>
      </w:r>
      <w:bookmarkEnd w:id="5267"/>
    </w:p>
    <w:p w14:paraId="048D44FF" w14:textId="5B1DABBD" w:rsidR="003A34D6" w:rsidRPr="00C6761E" w:rsidRDefault="001F7AED" w:rsidP="003A34D6">
      <w:pPr>
        <w:pStyle w:val="TH"/>
      </w:pPr>
      <w:bookmarkStart w:id="5268" w:name="_CRTable12_8_1"/>
      <w:r w:rsidRPr="00C6761E">
        <w:t xml:space="preserve">Table </w:t>
      </w:r>
      <w:bookmarkEnd w:id="5268"/>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5269" w:name="_CR12_9"/>
      <w:bookmarkStart w:id="5270" w:name="_Toc218597935"/>
      <w:bookmarkEnd w:id="5269"/>
      <w:r w:rsidRPr="00C6761E">
        <w:lastRenderedPageBreak/>
        <w:t>12.9</w:t>
      </w:r>
      <w:r w:rsidRPr="00C6761E">
        <w:tab/>
        <w:t>Timers f</w:t>
      </w:r>
      <w:r w:rsidR="00A07981">
        <w:t>or</w:t>
      </w:r>
      <w:r w:rsidRPr="00C6761E">
        <w:t xml:space="preserve"> 5G ProSe UE-to-network relay with model B</w:t>
      </w:r>
      <w:bookmarkEnd w:id="5270"/>
    </w:p>
    <w:p w14:paraId="3B130AA5" w14:textId="7374AC22" w:rsidR="00243397" w:rsidRPr="00C6761E" w:rsidRDefault="00243397" w:rsidP="00243397">
      <w:pPr>
        <w:pStyle w:val="TH"/>
      </w:pPr>
      <w:bookmarkStart w:id="5271" w:name="_CRTable12_9_1"/>
      <w:r w:rsidRPr="00C6761E">
        <w:t>Table </w:t>
      </w:r>
      <w:bookmarkEnd w:id="5271"/>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bookmarkStart w:id="5272" w:name="OLE_LINK146"/>
            <w:bookmarkStart w:id="5273" w:name="OLE_LINK150"/>
            <w:r w:rsidRPr="00C6761E">
              <w:rPr>
                <w:rFonts w:hint="eastAsia"/>
              </w:rPr>
              <w:t xml:space="preserve">the </w:t>
            </w:r>
            <w:r w:rsidRPr="00C6761E">
              <w:t>PROSE PC5 DISCOVERY message for UE-to-network relay discovery solicitation</w:t>
            </w:r>
            <w:bookmarkEnd w:id="5272"/>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5273"/>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bookmarkStart w:id="5274" w:name="OLE_LINK149"/>
            <w:r w:rsidRPr="00C6761E">
              <w:rPr>
                <w:iCs/>
                <w:lang w:eastAsia="zh-CN"/>
              </w:rPr>
              <w:t xml:space="preserve">the </w:t>
            </w:r>
            <w:r w:rsidRPr="00C6761E">
              <w:t>PROSE PC5 DISCOVERY message for UE-to-network relay discovery response</w:t>
            </w:r>
            <w:r w:rsidRPr="00C6761E">
              <w:rPr>
                <w:lang w:eastAsia="zh-CN"/>
              </w:rPr>
              <w:t xml:space="preserve"> from the </w:t>
            </w:r>
            <w:bookmarkEnd w:id="5274"/>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5275" w:name="_CR12_10"/>
      <w:bookmarkStart w:id="5276" w:name="_Toc218597936"/>
      <w:bookmarkEnd w:id="5275"/>
      <w:r w:rsidRPr="00C6761E">
        <w:rPr>
          <w:lang w:eastAsia="zh-CN"/>
        </w:rPr>
        <w:t>12.10</w:t>
      </w:r>
      <w:r w:rsidRPr="00C6761E">
        <w:rPr>
          <w:lang w:eastAsia="zh-CN"/>
        </w:rPr>
        <w:tab/>
        <w:t>Timers for 5G ProSe UE-to-network relay discovery security material request procedure over PC3a interface</w:t>
      </w:r>
      <w:bookmarkEnd w:id="5276"/>
    </w:p>
    <w:p w14:paraId="036F9C3B" w14:textId="5DFC83B2" w:rsidR="002E1470" w:rsidRPr="00C6761E" w:rsidRDefault="002E1470" w:rsidP="002E1470">
      <w:pPr>
        <w:pStyle w:val="TH"/>
      </w:pPr>
      <w:bookmarkStart w:id="5277" w:name="_CRTable12_10_1"/>
      <w:r w:rsidRPr="00C6761E">
        <w:t xml:space="preserve">Table </w:t>
      </w:r>
      <w:bookmarkEnd w:id="5277"/>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29A2D5EE" w:rsidR="00122892" w:rsidRPr="00C6761E" w:rsidRDefault="00122892" w:rsidP="00122892">
      <w:pPr>
        <w:pStyle w:val="Heading2"/>
      </w:pPr>
      <w:bookmarkStart w:id="5278" w:name="_CR12_11"/>
      <w:bookmarkStart w:id="5279" w:name="_Toc218597937"/>
      <w:bookmarkEnd w:id="5278"/>
      <w:r w:rsidRPr="00C6761E">
        <w:lastRenderedPageBreak/>
        <w:t>12.11</w:t>
      </w:r>
      <w:r w:rsidRPr="00C6761E">
        <w:tab/>
        <w:t>Timers f</w:t>
      </w:r>
      <w:r w:rsidR="00A07981">
        <w:t>or</w:t>
      </w:r>
      <w:r w:rsidRPr="00C6761E">
        <w:t xml:space="preserve"> 5G ProSe UE-to-UE relay discovery with model B</w:t>
      </w:r>
      <w:bookmarkEnd w:id="5279"/>
    </w:p>
    <w:p w14:paraId="73D1D612" w14:textId="2B136311" w:rsidR="00122892" w:rsidRPr="00C6761E" w:rsidRDefault="00122892" w:rsidP="00122892">
      <w:pPr>
        <w:pStyle w:val="TH"/>
      </w:pPr>
      <w:bookmarkStart w:id="5280" w:name="_CRTable12_11_1"/>
      <w:r w:rsidRPr="00C6761E">
        <w:t>Table </w:t>
      </w:r>
      <w:bookmarkEnd w:id="5280"/>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6C02FD02"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49B13075"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42B96DD" w14:textId="77777777" w:rsidR="00FE6073" w:rsidRPr="00C6761E" w:rsidRDefault="00FE6073" w:rsidP="00FE6073">
      <w:pPr>
        <w:overflowPunct/>
        <w:autoSpaceDE/>
        <w:autoSpaceDN/>
        <w:adjustRightInd/>
        <w:spacing w:after="0"/>
        <w:textAlignment w:val="auto"/>
      </w:pPr>
      <w:bookmarkStart w:id="5281" w:name="_CR12_12"/>
      <w:bookmarkEnd w:id="5281"/>
    </w:p>
    <w:p w14:paraId="264EFC83" w14:textId="27713DFF" w:rsidR="00912138" w:rsidRPr="00C6761E" w:rsidRDefault="00912138" w:rsidP="00912138">
      <w:pPr>
        <w:pStyle w:val="Heading2"/>
        <w:rPr>
          <w:lang w:eastAsia="zh-CN"/>
        </w:rPr>
      </w:pPr>
      <w:bookmarkStart w:id="5282" w:name="_Toc218597938"/>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5282"/>
    </w:p>
    <w:p w14:paraId="3F3A0329" w14:textId="21CC42A4" w:rsidR="00912138" w:rsidRPr="00C6761E" w:rsidRDefault="00912138" w:rsidP="00912138">
      <w:pPr>
        <w:pStyle w:val="TH"/>
      </w:pPr>
      <w:bookmarkStart w:id="5283" w:name="_CRTable12_12_1"/>
      <w:r w:rsidRPr="00C6761E">
        <w:t xml:space="preserve">Table </w:t>
      </w:r>
      <w:bookmarkEnd w:id="5283"/>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1F2AA2D4" w14:textId="77777777" w:rsidR="00FE6073" w:rsidRPr="00C6761E" w:rsidRDefault="00FE6073" w:rsidP="00FE6073">
      <w:pPr>
        <w:overflowPunct/>
        <w:autoSpaceDE/>
        <w:autoSpaceDN/>
        <w:adjustRightInd/>
        <w:spacing w:after="0"/>
        <w:textAlignment w:val="auto"/>
      </w:pPr>
    </w:p>
    <w:p w14:paraId="1FDB42B7" w14:textId="6CC0D0EA" w:rsidR="009D1143" w:rsidRDefault="009D1143" w:rsidP="00B74490">
      <w:pPr>
        <w:pStyle w:val="Heading2"/>
      </w:pPr>
      <w:bookmarkStart w:id="5284" w:name="_Toc218597939"/>
      <w:r>
        <w:t>12.</w:t>
      </w:r>
      <w:r w:rsidR="00A65AAB">
        <w:t>13</w:t>
      </w:r>
      <w:r>
        <w:tab/>
        <w:t>Timers for 5G ProSe multi-hop layer-3 UE-to-UE relay discovery with model B</w:t>
      </w:r>
      <w:bookmarkStart w:id="5285" w:name="_CR12_13"/>
      <w:bookmarkEnd w:id="5284"/>
      <w:bookmarkEnd w:id="5285"/>
    </w:p>
    <w:p w14:paraId="63D805A6" w14:textId="77777777" w:rsidR="00B74490" w:rsidRPr="00C6761E" w:rsidRDefault="00B74490" w:rsidP="00B74490">
      <w:pPr>
        <w:pStyle w:val="TH"/>
      </w:pPr>
      <w:bookmarkStart w:id="5286" w:name="_CRTable12_13_1"/>
      <w:r w:rsidRPr="00C6761E">
        <w:t>Table </w:t>
      </w:r>
      <w:bookmarkEnd w:id="5286"/>
      <w:r>
        <w:t>12.13</w:t>
      </w:r>
      <w:r w:rsidRPr="00C6761E">
        <w:t xml:space="preserve">.1: </w:t>
      </w:r>
      <w:r>
        <w:t xml:space="preserve">Timers for </w:t>
      </w:r>
      <w:r w:rsidRPr="00C6761E">
        <w:t xml:space="preserve">5G ProSe </w:t>
      </w:r>
      <w:r>
        <w:t xml:space="preserve">multi-hop layer-3 </w:t>
      </w:r>
      <w:r w:rsidRPr="00C6761E">
        <w:t>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B74490" w:rsidRPr="00C6761E" w14:paraId="03E88857" w14:textId="77777777" w:rsidTr="00C34BA2">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715DA7C3" w14:textId="77777777" w:rsidR="00B74490" w:rsidRPr="00C6761E" w:rsidRDefault="00B74490" w:rsidP="00C34BA2">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30F9EAB6" w14:textId="77777777" w:rsidR="00B74490" w:rsidRPr="00C6761E" w:rsidRDefault="00B74490" w:rsidP="00C34BA2">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7EAE2028" w14:textId="77777777" w:rsidR="00B74490" w:rsidRPr="00C6761E" w:rsidRDefault="00B74490" w:rsidP="00C34BA2">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91488C7" w14:textId="77777777" w:rsidR="00B74490" w:rsidRPr="00C6761E" w:rsidRDefault="00B74490" w:rsidP="00C34BA2">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3D02A03" w14:textId="77777777" w:rsidR="00B74490" w:rsidRPr="00C6761E" w:rsidRDefault="00B74490" w:rsidP="00C34BA2">
            <w:pPr>
              <w:pStyle w:val="TAH"/>
            </w:pPr>
            <w:r w:rsidRPr="00C6761E">
              <w:t>ON</w:t>
            </w:r>
            <w:r w:rsidRPr="00C6761E">
              <w:br/>
              <w:t>EXPIRY</w:t>
            </w:r>
          </w:p>
        </w:tc>
      </w:tr>
      <w:tr w:rsidR="00B74490" w:rsidRPr="00C6761E" w14:paraId="260251BD"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0AC31D84" w14:textId="77777777" w:rsidR="00B74490" w:rsidRPr="00C6761E" w:rsidRDefault="00B74490" w:rsidP="00C34BA2">
            <w:pPr>
              <w:pStyle w:val="TAC"/>
            </w:pPr>
            <w:r>
              <w:t>T5211</w:t>
            </w:r>
          </w:p>
        </w:tc>
        <w:tc>
          <w:tcPr>
            <w:tcW w:w="1417" w:type="dxa"/>
            <w:tcBorders>
              <w:top w:val="single" w:sz="6" w:space="0" w:color="auto"/>
              <w:left w:val="single" w:sz="6" w:space="0" w:color="auto"/>
              <w:bottom w:val="single" w:sz="6" w:space="0" w:color="auto"/>
              <w:right w:val="single" w:sz="6" w:space="0" w:color="auto"/>
            </w:tcBorders>
            <w:hideMark/>
          </w:tcPr>
          <w:p w14:paraId="7A50155C" w14:textId="77777777" w:rsidR="00B74490" w:rsidRPr="00C6761E" w:rsidRDefault="00B74490" w:rsidP="00C34BA2">
            <w:pPr>
              <w:pStyle w:val="TAL"/>
              <w:rPr>
                <w:lang w:eastAsia="zh-CN"/>
              </w:rPr>
            </w:pPr>
            <w:r>
              <w:rPr>
                <w:rFonts w:hint="eastAsia"/>
                <w:lang w:eastAsia="zh-CN"/>
              </w:rPr>
              <w:t>NOTE</w:t>
            </w:r>
          </w:p>
        </w:tc>
        <w:tc>
          <w:tcPr>
            <w:tcW w:w="3574" w:type="dxa"/>
            <w:tcBorders>
              <w:top w:val="single" w:sz="6" w:space="0" w:color="auto"/>
              <w:left w:val="single" w:sz="6" w:space="0" w:color="auto"/>
              <w:bottom w:val="single" w:sz="6" w:space="0" w:color="auto"/>
              <w:right w:val="single" w:sz="6" w:space="0" w:color="auto"/>
            </w:tcBorders>
            <w:hideMark/>
          </w:tcPr>
          <w:p w14:paraId="6D506467" w14:textId="56FCFC99" w:rsidR="00B74490" w:rsidRDefault="00B74490" w:rsidP="00C34BA2">
            <w:pPr>
              <w:pStyle w:val="TAL"/>
            </w:pPr>
            <w:r w:rsidRPr="00C6761E">
              <w:t xml:space="preserve">Upon sending </w:t>
            </w:r>
            <w:r w:rsidRPr="00C6761E">
              <w:rPr>
                <w:rFonts w:hint="eastAsia"/>
              </w:rPr>
              <w:t xml:space="preserve">the </w:t>
            </w:r>
            <w:r w:rsidRPr="00C6761E">
              <w:t>PROSE PC5 DISCOVERY message for</w:t>
            </w:r>
            <w:r>
              <w:rPr>
                <w:rFonts w:hint="eastAsia"/>
                <w:lang w:eastAsia="zh-CN"/>
              </w:rPr>
              <w:t xml:space="preserve">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w:t>
            </w:r>
            <w:r>
              <w:rPr>
                <w:lang w:eastAsia="zh-CN"/>
              </w:rPr>
              <w:t xml:space="preserve">UE and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 </w:t>
            </w:r>
            <w:r w:rsidRPr="00C6761E">
              <w:t>the discoveree end UE with which the UE has a link established</w:t>
            </w:r>
          </w:p>
          <w:p w14:paraId="4028B888" w14:textId="77777777" w:rsidR="00B74490" w:rsidRPr="00C6761E" w:rsidRDefault="00B74490" w:rsidP="00C34BA2">
            <w:pPr>
              <w:pStyle w:val="TAL"/>
            </w:pPr>
          </w:p>
        </w:tc>
        <w:tc>
          <w:tcPr>
            <w:tcW w:w="1701" w:type="dxa"/>
            <w:tcBorders>
              <w:top w:val="single" w:sz="6" w:space="0" w:color="auto"/>
              <w:left w:val="single" w:sz="6" w:space="0" w:color="auto"/>
              <w:bottom w:val="single" w:sz="6" w:space="0" w:color="auto"/>
              <w:right w:val="single" w:sz="6" w:space="0" w:color="auto"/>
            </w:tcBorders>
            <w:hideMark/>
          </w:tcPr>
          <w:p w14:paraId="753C0FA5" w14:textId="42736B66" w:rsidR="00B74490" w:rsidRPr="00C6761E" w:rsidRDefault="00B74490" w:rsidP="00C34BA2">
            <w:pPr>
              <w:pStyle w:val="TAL"/>
            </w:pPr>
            <w:r w:rsidRPr="00C6761E">
              <w:t xml:space="preserve">Upon receiving </w:t>
            </w:r>
            <w:r w:rsidRPr="00C6761E">
              <w:rPr>
                <w:iCs/>
                <w:lang w:eastAsia="zh-CN"/>
              </w:rPr>
              <w:t xml:space="preserve">the </w:t>
            </w:r>
            <w:r w:rsidRPr="00C6761E">
              <w:t xml:space="preserve">PROSE PC5 DISCOVERY message for </w:t>
            </w:r>
            <w:r w:rsidRPr="001E3D40">
              <w:t>multi-hop UE-to-UE relay discovery</w:t>
            </w:r>
            <w:r w:rsidRPr="00C6761E">
              <w:t xml:space="preserve"> response</w:t>
            </w:r>
            <w:r w:rsidRPr="00C6761E">
              <w:rPr>
                <w:lang w:eastAsia="zh-CN"/>
              </w:rPr>
              <w:t xml:space="preserve"> from </w:t>
            </w:r>
            <w:r>
              <w:rPr>
                <w:lang w:eastAsia="zh-CN"/>
              </w:rPr>
              <w:t xml:space="preserve">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sidRPr="00C6761E">
              <w:rPr>
                <w:lang w:eastAsia="zh-CN"/>
              </w:rPr>
              <w:t xml:space="preserve"> </w:t>
            </w:r>
            <w:r>
              <w:rPr>
                <w:lang w:eastAsia="zh-CN"/>
              </w:rPr>
              <w:t xml:space="preserve">or </w:t>
            </w:r>
            <w:r w:rsidRPr="00C6761E">
              <w:rPr>
                <w:lang w:eastAsia="zh-CN"/>
              </w:rPr>
              <w:t xml:space="preserve">the discoveree end UE with which the </w:t>
            </w:r>
            <w:r>
              <w:rPr>
                <w:lang w:eastAsia="zh-CN"/>
              </w:rPr>
              <w:t>U</w:t>
            </w:r>
            <w:r w:rsidRPr="00C6761E">
              <w:rPr>
                <w:lang w:eastAsia="zh-CN"/>
              </w:rPr>
              <w:t>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C312FC5" w14:textId="77777777" w:rsidR="00B74490" w:rsidRPr="00C6761E" w:rsidRDefault="00B74490" w:rsidP="00C34BA2">
            <w:pPr>
              <w:pStyle w:val="TAL"/>
            </w:pPr>
            <w:r w:rsidRPr="00C6761E">
              <w:t xml:space="preserve">Retransmission </w:t>
            </w:r>
            <w:r w:rsidRPr="00C6761E">
              <w:rPr>
                <w:lang w:eastAsia="zh-CN"/>
              </w:rPr>
              <w:t xml:space="preserve">the </w:t>
            </w:r>
            <w:r w:rsidRPr="00C6761E">
              <w:t xml:space="preserve">PROSE PC5 DISCOVERY message for </w:t>
            </w:r>
            <w:r>
              <w:t xml:space="preserve">multi-hop </w:t>
            </w:r>
            <w:r w:rsidRPr="00F20865">
              <w:rPr>
                <w:lang w:eastAsia="zh-CN"/>
              </w:rPr>
              <w:t>UE-to-</w:t>
            </w:r>
            <w:r>
              <w:rPr>
                <w:lang w:eastAsia="zh-CN"/>
              </w:rPr>
              <w:t>UE</w:t>
            </w:r>
            <w:r w:rsidRPr="00F20865">
              <w:rPr>
                <w:lang w:eastAsia="zh-CN"/>
              </w:rPr>
              <w:t xml:space="preserve"> </w:t>
            </w:r>
            <w:r w:rsidRPr="00C6761E">
              <w:t>relay discovery solicitation</w:t>
            </w:r>
          </w:p>
        </w:tc>
      </w:tr>
      <w:tr w:rsidR="00B74490" w:rsidRPr="00C6761E" w14:paraId="0FB57110"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tcPr>
          <w:p w14:paraId="420689D7" w14:textId="77777777" w:rsidR="00B74490" w:rsidRPr="00C6761E" w:rsidRDefault="00B74490" w:rsidP="00C34BA2">
            <w:pPr>
              <w:pStyle w:val="TAC"/>
              <w:rPr>
                <w:b/>
                <w:bCs/>
              </w:rPr>
            </w:pPr>
            <w:r>
              <w:t>T5212</w:t>
            </w:r>
          </w:p>
        </w:tc>
        <w:tc>
          <w:tcPr>
            <w:tcW w:w="1417" w:type="dxa"/>
            <w:tcBorders>
              <w:top w:val="single" w:sz="6" w:space="0" w:color="auto"/>
              <w:left w:val="single" w:sz="6" w:space="0" w:color="auto"/>
              <w:bottom w:val="single" w:sz="6" w:space="0" w:color="auto"/>
              <w:right w:val="single" w:sz="6" w:space="0" w:color="auto"/>
            </w:tcBorders>
          </w:tcPr>
          <w:p w14:paraId="0FE2D034" w14:textId="77777777" w:rsidR="00B74490" w:rsidRPr="00C6761E" w:rsidRDefault="00B74490" w:rsidP="00C34BA2">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B5A1F3B" w14:textId="589025AF" w:rsidR="00B74490" w:rsidRPr="00C6761E" w:rsidRDefault="00B74490" w:rsidP="00C34BA2">
            <w:pPr>
              <w:pStyle w:val="TAL"/>
            </w:pPr>
            <w:r w:rsidRPr="00C6761E">
              <w:t xml:space="preserve">Upon receiving the PROSE PC5 DISCOVERY message for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response used for the PROSE PC5 DISCOVERY message signal strength measurement</w:t>
            </w:r>
            <w:r w:rsidRPr="00C6761E">
              <w:rPr>
                <w:lang w:eastAsia="zh-CN"/>
              </w:rPr>
              <w:t xml:space="preserve"> from</w:t>
            </w:r>
            <w:r>
              <w:rPr>
                <w:lang w:eastAsia="zh-CN"/>
              </w:rPr>
              <w:t xml:space="preserve">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1B6CC0B9" w14:textId="2D027D99" w:rsidR="00B74490" w:rsidRPr="00C6761E" w:rsidRDefault="00B74490" w:rsidP="00C34BA2">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w:t>
            </w:r>
          </w:p>
        </w:tc>
        <w:tc>
          <w:tcPr>
            <w:tcW w:w="1864" w:type="dxa"/>
            <w:tcBorders>
              <w:top w:val="single" w:sz="6" w:space="0" w:color="auto"/>
              <w:left w:val="single" w:sz="6" w:space="0" w:color="auto"/>
              <w:bottom w:val="single" w:sz="6" w:space="0" w:color="auto"/>
              <w:right w:val="single" w:sz="6" w:space="0" w:color="auto"/>
            </w:tcBorders>
          </w:tcPr>
          <w:p w14:paraId="362A4C14" w14:textId="329F220D" w:rsidR="00B74490" w:rsidRPr="00C6761E" w:rsidRDefault="00B74490" w:rsidP="00C34BA2">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sidRPr="00C6761E">
              <w:t xml:space="preserve"> </w:t>
            </w:r>
            <w:r>
              <w:t xml:space="preserve">or </w:t>
            </w:r>
            <w:r w:rsidRPr="00C6761E">
              <w:t>the d</w:t>
            </w:r>
            <w:r>
              <w:t xml:space="preserve">iscoveree end UE with which the </w:t>
            </w:r>
            <w:r>
              <w:rPr>
                <w:lang w:eastAsia="zh-CN"/>
              </w:rPr>
              <w:t>UE</w:t>
            </w:r>
            <w:r w:rsidRPr="00C6761E">
              <w:t xml:space="preserve"> has a link established</w:t>
            </w:r>
          </w:p>
        </w:tc>
      </w:tr>
      <w:tr w:rsidR="00B74490" w:rsidRPr="00C6761E" w14:paraId="460D17FA" w14:textId="77777777" w:rsidTr="00C34BA2">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3EBF2577" w14:textId="048AD3FD" w:rsidR="00B74490" w:rsidRPr="00C6761E" w:rsidRDefault="00B74490" w:rsidP="00C34BA2">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13E6DAF5" w14:textId="77777777" w:rsidR="00FE6073" w:rsidRPr="00C6761E" w:rsidRDefault="00FE6073" w:rsidP="00FE6073">
      <w:pPr>
        <w:overflowPunct/>
        <w:autoSpaceDE/>
        <w:autoSpaceDN/>
        <w:adjustRightInd/>
        <w:spacing w:after="0"/>
        <w:textAlignment w:val="auto"/>
      </w:pPr>
      <w:bookmarkStart w:id="5287" w:name="_CRAnnexAinformative"/>
      <w:bookmarkEnd w:id="5287"/>
    </w:p>
    <w:p w14:paraId="3EB662C1" w14:textId="4708B09E" w:rsidR="005537E8" w:rsidRPr="00C6761E" w:rsidRDefault="00FE6073" w:rsidP="005537E8">
      <w:pPr>
        <w:pStyle w:val="Heading8"/>
        <w:rPr>
          <w:lang w:eastAsia="zh-CN"/>
        </w:rPr>
      </w:pPr>
      <w:r w:rsidRPr="00C6761E">
        <w:rPr>
          <w:lang w:eastAsia="zh-CN"/>
        </w:rPr>
        <w:br w:type="page"/>
      </w:r>
      <w:bookmarkStart w:id="5288" w:name="_Toc218597940"/>
      <w:r w:rsidR="005537E8" w:rsidRPr="00C6761E">
        <w:rPr>
          <w:lang w:eastAsia="zh-CN"/>
        </w:rPr>
        <w:lastRenderedPageBreak/>
        <w:t>Annex A (informative):</w:t>
      </w:r>
      <w:r w:rsidR="005537E8" w:rsidRPr="00C6761E">
        <w:rPr>
          <w:lang w:eastAsia="zh-CN"/>
        </w:rPr>
        <w:br/>
        <w:t>IANA registrations</w:t>
      </w:r>
      <w:bookmarkEnd w:id="5288"/>
    </w:p>
    <w:p w14:paraId="0685894E" w14:textId="0E46929F" w:rsidR="005202BF" w:rsidRPr="00C6761E" w:rsidRDefault="005537E8" w:rsidP="005537E8">
      <w:pPr>
        <w:pStyle w:val="Heading1"/>
        <w:rPr>
          <w:lang w:eastAsia="zh-CN"/>
        </w:rPr>
      </w:pPr>
      <w:bookmarkStart w:id="5289" w:name="_CRA_1"/>
      <w:bookmarkStart w:id="5290" w:name="_Toc218597941"/>
      <w:bookmarkEnd w:id="5289"/>
      <w:r w:rsidRPr="00C6761E">
        <w:rPr>
          <w:lang w:eastAsia="zh-CN"/>
        </w:rPr>
        <w:t>A.1</w:t>
      </w:r>
      <w:r w:rsidRPr="00C6761E">
        <w:rPr>
          <w:lang w:eastAsia="zh-CN"/>
        </w:rPr>
        <w:tab/>
        <w:t>IANA registrations for MIME types</w:t>
      </w:r>
      <w:bookmarkEnd w:id="5290"/>
    </w:p>
    <w:p w14:paraId="44739AD4" w14:textId="34492A30" w:rsidR="005537E8" w:rsidRPr="00C6761E" w:rsidRDefault="005537E8" w:rsidP="006A5FDE">
      <w:pPr>
        <w:pStyle w:val="Heading2"/>
        <w:rPr>
          <w:lang w:eastAsia="zh-CN"/>
        </w:rPr>
      </w:pPr>
      <w:bookmarkStart w:id="5291" w:name="_CRA_1_1"/>
      <w:bookmarkStart w:id="5292" w:name="_Toc218597942"/>
      <w:bookmarkEnd w:id="5291"/>
      <w:r w:rsidRPr="00C6761E">
        <w:rPr>
          <w:lang w:eastAsia="zh-CN"/>
        </w:rPr>
        <w:t>A.1.1</w:t>
      </w:r>
      <w:r w:rsidRPr="00C6761E">
        <w:rPr>
          <w:lang w:eastAsia="zh-CN"/>
        </w:rPr>
        <w:tab/>
        <w:t>General</w:t>
      </w:r>
      <w:bookmarkEnd w:id="5292"/>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5293" w:name="_CRA_1_2"/>
      <w:bookmarkStart w:id="5294" w:name="_Toc218597943"/>
      <w:bookmarkEnd w:id="5293"/>
      <w:r w:rsidRPr="00C6761E">
        <w:t>A.1.2</w:t>
      </w:r>
      <w:r w:rsidRPr="00C6761E">
        <w:tab/>
        <w:t>application/</w:t>
      </w:r>
      <w:r w:rsidR="00D3187E" w:rsidRPr="00C6761E">
        <w:t>vnd.</w:t>
      </w:r>
      <w:r w:rsidRPr="00C6761E">
        <w:t>3gpp-prose-pc3a+xml</w:t>
      </w:r>
      <w:bookmarkEnd w:id="5294"/>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5295" w:name="_CRA_1_2A"/>
      <w:bookmarkStart w:id="5296" w:name="_Toc218597944"/>
      <w:bookmarkEnd w:id="5295"/>
      <w:r w:rsidRPr="00C6761E">
        <w:t>A.1.2</w:t>
      </w:r>
      <w:r w:rsidR="00600FD4" w:rsidRPr="00C6761E">
        <w:t>A</w:t>
      </w:r>
      <w:r w:rsidRPr="00C6761E">
        <w:tab/>
        <w:t>application/</w:t>
      </w:r>
      <w:r w:rsidR="00600FD4" w:rsidRPr="00C6761E">
        <w:t>vnd.</w:t>
      </w:r>
      <w:r w:rsidRPr="00C6761E">
        <w:t>3gpp-prose-pc8+xml</w:t>
      </w:r>
      <w:bookmarkEnd w:id="5296"/>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5297" w:name="_CRA_1_3"/>
      <w:bookmarkStart w:id="5298" w:name="_Toc218597945"/>
      <w:bookmarkEnd w:id="5297"/>
      <w:r w:rsidRPr="00C6761E">
        <w:t>A.1.3</w:t>
      </w:r>
      <w:r w:rsidRPr="00C6761E">
        <w:tab/>
        <w:t>application/</w:t>
      </w:r>
      <w:r w:rsidR="00E55C4F" w:rsidRPr="00C6761E">
        <w:t>vnd.</w:t>
      </w:r>
      <w:r w:rsidRPr="00C6761E">
        <w:t>3gpp-prose-pc3</w:t>
      </w:r>
      <w:r w:rsidR="00E5189E" w:rsidRPr="00C6761E">
        <w:t>a</w:t>
      </w:r>
      <w:r w:rsidRPr="00C6761E">
        <w:t>ch+xml</w:t>
      </w:r>
      <w:bookmarkEnd w:id="5298"/>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5299" w:name="_CRAnnexBinformative"/>
      <w:bookmarkEnd w:id="5299"/>
      <w:r w:rsidRPr="00C6761E">
        <w:br w:type="page"/>
      </w:r>
      <w:bookmarkStart w:id="5300" w:name="_Toc218597946"/>
      <w:r w:rsidRPr="00C6761E">
        <w:lastRenderedPageBreak/>
        <w:t>Annex</w:t>
      </w:r>
      <w:r w:rsidR="00BB228F" w:rsidRPr="00C6761E">
        <w:t xml:space="preserve"> B</w:t>
      </w:r>
      <w:r w:rsidRPr="00C6761E">
        <w:t xml:space="preserve"> (informative):</w:t>
      </w:r>
      <w:r w:rsidRPr="00C6761E">
        <w:br/>
        <w:t>Change history</w:t>
      </w:r>
      <w:bookmarkStart w:id="5301" w:name="historyclause"/>
      <w:bookmarkEnd w:id="5300"/>
      <w:bookmarkEnd w:id="5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E06B9F" w:rsidRDefault="001B1E0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E06B9F" w:rsidRDefault="00400FFE"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E06B9F" w:rsidRDefault="0040375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24824EF" w:rsidR="00771EA7" w:rsidRPr="00E06B9F" w:rsidRDefault="00DC320B" w:rsidP="001F5AF8">
            <w:pPr>
              <w:overflowPunct/>
              <w:autoSpaceDE/>
              <w:autoSpaceDN/>
              <w:adjustRightInd/>
              <w:spacing w:after="0"/>
              <w:jc w:val="center"/>
              <w:textAlignment w:val="auto"/>
              <w:rPr>
                <w:rFonts w:ascii="Arial" w:hAnsi="Arial" w:cs="Arial"/>
                <w:sz w:val="16"/>
                <w:szCs w:val="16"/>
              </w:rPr>
            </w:pPr>
            <w:hyperlink r:id="rId155" w:history="1">
              <w:r w:rsidRPr="00E06B9F">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5E843A9" w:rsidR="00004D93" w:rsidRPr="00E06B9F" w:rsidRDefault="00004D93" w:rsidP="00DC320B">
            <w:pPr>
              <w:overflowPunct/>
              <w:autoSpaceDE/>
              <w:autoSpaceDN/>
              <w:adjustRightInd/>
              <w:spacing w:after="0"/>
              <w:jc w:val="center"/>
              <w:textAlignment w:val="auto"/>
              <w:rPr>
                <w:rFonts w:ascii="Arial" w:hAnsi="Arial" w:cs="Arial"/>
                <w:sz w:val="16"/>
                <w:szCs w:val="16"/>
              </w:rPr>
            </w:pPr>
            <w:hyperlink r:id="rId156" w:history="1">
              <w:r w:rsidRPr="00E06B9F">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30D71D09" w:rsidR="00263B71" w:rsidRPr="00E06B9F" w:rsidRDefault="00263B71" w:rsidP="00DC320B">
            <w:pPr>
              <w:overflowPunct/>
              <w:autoSpaceDE/>
              <w:autoSpaceDN/>
              <w:adjustRightInd/>
              <w:spacing w:after="0"/>
              <w:jc w:val="center"/>
              <w:textAlignment w:val="auto"/>
              <w:rPr>
                <w:rFonts w:ascii="Arial" w:hAnsi="Arial" w:cs="Arial"/>
                <w:sz w:val="16"/>
                <w:szCs w:val="16"/>
              </w:rPr>
            </w:pPr>
            <w:hyperlink r:id="rId157" w:history="1">
              <w:r w:rsidRPr="00E06B9F">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081C07C1" w:rsidR="007C11CB" w:rsidRPr="00E06B9F" w:rsidRDefault="007C11CB" w:rsidP="00DC320B">
            <w:pPr>
              <w:overflowPunct/>
              <w:autoSpaceDE/>
              <w:autoSpaceDN/>
              <w:adjustRightInd/>
              <w:spacing w:after="0"/>
              <w:jc w:val="center"/>
              <w:textAlignment w:val="auto"/>
              <w:rPr>
                <w:rFonts w:ascii="Arial" w:hAnsi="Arial" w:cs="Arial"/>
                <w:sz w:val="16"/>
                <w:szCs w:val="16"/>
              </w:rPr>
            </w:pPr>
            <w:hyperlink r:id="rId158" w:history="1">
              <w:r w:rsidRPr="00E06B9F">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167C0FEA" w:rsidR="00E46388" w:rsidRPr="00E06B9F" w:rsidRDefault="00E46388" w:rsidP="00DC320B">
            <w:pPr>
              <w:overflowPunct/>
              <w:autoSpaceDE/>
              <w:autoSpaceDN/>
              <w:adjustRightInd/>
              <w:spacing w:after="0"/>
              <w:jc w:val="center"/>
              <w:textAlignment w:val="auto"/>
              <w:rPr>
                <w:rFonts w:ascii="Arial" w:hAnsi="Arial" w:cs="Arial"/>
                <w:sz w:val="16"/>
                <w:szCs w:val="16"/>
              </w:rPr>
            </w:pPr>
            <w:hyperlink r:id="rId159" w:history="1">
              <w:r w:rsidRPr="00E06B9F">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6C91966D" w:rsidR="009921C5" w:rsidRPr="00E06B9F" w:rsidRDefault="009921C5" w:rsidP="00DC320B">
            <w:pPr>
              <w:overflowPunct/>
              <w:autoSpaceDE/>
              <w:autoSpaceDN/>
              <w:adjustRightInd/>
              <w:spacing w:after="0"/>
              <w:jc w:val="center"/>
              <w:textAlignment w:val="auto"/>
              <w:rPr>
                <w:rFonts w:ascii="Arial" w:hAnsi="Arial" w:cs="Arial"/>
                <w:sz w:val="16"/>
                <w:szCs w:val="16"/>
              </w:rPr>
            </w:pPr>
            <w:hyperlink r:id="rId160" w:history="1">
              <w:r w:rsidRPr="00E06B9F">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5ADA1F56" w:rsidR="00FE6A00" w:rsidRPr="00E06B9F" w:rsidRDefault="00FE6A00" w:rsidP="00DC320B">
            <w:pPr>
              <w:overflowPunct/>
              <w:autoSpaceDE/>
              <w:autoSpaceDN/>
              <w:adjustRightInd/>
              <w:spacing w:after="0"/>
              <w:jc w:val="center"/>
              <w:textAlignment w:val="auto"/>
              <w:rPr>
                <w:rFonts w:ascii="Arial" w:hAnsi="Arial" w:cs="Arial"/>
                <w:sz w:val="16"/>
                <w:szCs w:val="16"/>
              </w:rPr>
            </w:pPr>
            <w:hyperlink r:id="rId161" w:history="1">
              <w:r w:rsidRPr="00E06B9F">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2BCE391B" w:rsidR="0046519C" w:rsidRPr="00E06B9F" w:rsidRDefault="0046519C" w:rsidP="00DC320B">
            <w:pPr>
              <w:overflowPunct/>
              <w:autoSpaceDE/>
              <w:autoSpaceDN/>
              <w:adjustRightInd/>
              <w:spacing w:after="0"/>
              <w:jc w:val="center"/>
              <w:textAlignment w:val="auto"/>
              <w:rPr>
                <w:rFonts w:ascii="Arial" w:hAnsi="Arial" w:cs="Arial"/>
                <w:sz w:val="16"/>
                <w:szCs w:val="16"/>
              </w:rPr>
            </w:pPr>
            <w:hyperlink r:id="rId162" w:history="1">
              <w:r w:rsidRPr="00E06B9F">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16ACF3C9" w:rsidR="001E7E47" w:rsidRPr="00E06B9F" w:rsidRDefault="001E7E47" w:rsidP="00DC320B">
            <w:pPr>
              <w:overflowPunct/>
              <w:autoSpaceDE/>
              <w:autoSpaceDN/>
              <w:adjustRightInd/>
              <w:spacing w:after="0"/>
              <w:jc w:val="center"/>
              <w:textAlignment w:val="auto"/>
              <w:rPr>
                <w:rFonts w:ascii="Arial" w:hAnsi="Arial" w:cs="Arial"/>
                <w:sz w:val="16"/>
                <w:szCs w:val="16"/>
              </w:rPr>
            </w:pPr>
            <w:hyperlink r:id="rId163" w:history="1">
              <w:r w:rsidRPr="00E06B9F">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4C2033FD" w:rsidR="00D360E2" w:rsidRPr="00E06B9F" w:rsidRDefault="00D360E2" w:rsidP="00DC320B">
            <w:pPr>
              <w:overflowPunct/>
              <w:autoSpaceDE/>
              <w:autoSpaceDN/>
              <w:adjustRightInd/>
              <w:spacing w:after="0"/>
              <w:jc w:val="center"/>
              <w:textAlignment w:val="auto"/>
              <w:rPr>
                <w:rFonts w:ascii="Arial" w:hAnsi="Arial" w:cs="Arial"/>
                <w:sz w:val="16"/>
                <w:szCs w:val="16"/>
              </w:rPr>
            </w:pPr>
            <w:hyperlink r:id="rId164" w:history="1">
              <w:r w:rsidRPr="00E06B9F">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2E68ECC2" w:rsidR="00DD78D1" w:rsidRPr="00E06B9F" w:rsidRDefault="00DD78D1" w:rsidP="00DC320B">
            <w:pPr>
              <w:overflowPunct/>
              <w:autoSpaceDE/>
              <w:autoSpaceDN/>
              <w:adjustRightInd/>
              <w:spacing w:after="0"/>
              <w:jc w:val="center"/>
              <w:textAlignment w:val="auto"/>
              <w:rPr>
                <w:rFonts w:ascii="Arial" w:hAnsi="Arial" w:cs="Arial"/>
                <w:sz w:val="16"/>
                <w:szCs w:val="16"/>
              </w:rPr>
            </w:pPr>
            <w:hyperlink r:id="rId165" w:history="1">
              <w:r w:rsidRPr="00E06B9F">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157586B4" w:rsidR="008E0FDC" w:rsidRPr="00E06B9F" w:rsidRDefault="008E0FDC" w:rsidP="00DC320B">
            <w:pPr>
              <w:overflowPunct/>
              <w:autoSpaceDE/>
              <w:autoSpaceDN/>
              <w:adjustRightInd/>
              <w:spacing w:after="0"/>
              <w:jc w:val="center"/>
              <w:textAlignment w:val="auto"/>
              <w:rPr>
                <w:rFonts w:ascii="Arial" w:hAnsi="Arial" w:cs="Arial"/>
                <w:sz w:val="16"/>
                <w:szCs w:val="16"/>
              </w:rPr>
            </w:pPr>
            <w:hyperlink r:id="rId166" w:history="1">
              <w:r w:rsidRPr="00E06B9F">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5A2A5A87" w:rsidR="00A211ED" w:rsidRPr="00E06B9F" w:rsidRDefault="00A211ED" w:rsidP="00DC320B">
            <w:pPr>
              <w:overflowPunct/>
              <w:autoSpaceDE/>
              <w:autoSpaceDN/>
              <w:adjustRightInd/>
              <w:spacing w:after="0"/>
              <w:jc w:val="center"/>
              <w:textAlignment w:val="auto"/>
              <w:rPr>
                <w:rFonts w:ascii="Arial" w:hAnsi="Arial" w:cs="Arial"/>
                <w:sz w:val="16"/>
                <w:szCs w:val="16"/>
              </w:rPr>
            </w:pPr>
            <w:hyperlink r:id="rId167" w:history="1">
              <w:r w:rsidRPr="00E06B9F">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4B419C52" w:rsidR="00FD7A4C" w:rsidRPr="00E06B9F" w:rsidRDefault="00FD7A4C" w:rsidP="00DC320B">
            <w:pPr>
              <w:overflowPunct/>
              <w:autoSpaceDE/>
              <w:autoSpaceDN/>
              <w:adjustRightInd/>
              <w:spacing w:after="0"/>
              <w:jc w:val="center"/>
              <w:textAlignment w:val="auto"/>
              <w:rPr>
                <w:rFonts w:ascii="Arial" w:hAnsi="Arial" w:cs="Arial"/>
                <w:sz w:val="16"/>
                <w:szCs w:val="16"/>
              </w:rPr>
            </w:pPr>
            <w:hyperlink r:id="rId168" w:history="1">
              <w:r w:rsidRPr="00E06B9F">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3CAC10C2" w:rsidR="00C73857" w:rsidRPr="00E06B9F" w:rsidRDefault="00C73857" w:rsidP="00DC320B">
            <w:pPr>
              <w:overflowPunct/>
              <w:autoSpaceDE/>
              <w:autoSpaceDN/>
              <w:adjustRightInd/>
              <w:spacing w:after="0"/>
              <w:jc w:val="center"/>
              <w:textAlignment w:val="auto"/>
              <w:rPr>
                <w:rFonts w:ascii="Arial" w:hAnsi="Arial" w:cs="Arial"/>
                <w:sz w:val="16"/>
                <w:szCs w:val="16"/>
              </w:rPr>
            </w:pPr>
            <w:hyperlink r:id="rId169" w:history="1">
              <w:r w:rsidRPr="00E06B9F">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2E23BAC2" w:rsidR="009E005E" w:rsidRPr="00E06B9F" w:rsidRDefault="009E005E" w:rsidP="00DC320B">
            <w:pPr>
              <w:overflowPunct/>
              <w:autoSpaceDE/>
              <w:autoSpaceDN/>
              <w:adjustRightInd/>
              <w:spacing w:after="0"/>
              <w:jc w:val="center"/>
              <w:textAlignment w:val="auto"/>
              <w:rPr>
                <w:rFonts w:ascii="Arial" w:hAnsi="Arial" w:cs="Arial"/>
                <w:sz w:val="16"/>
                <w:szCs w:val="16"/>
              </w:rPr>
            </w:pPr>
            <w:hyperlink r:id="rId170" w:history="1">
              <w:r w:rsidRPr="00E06B9F">
                <w:rPr>
                  <w:rStyle w:val="Hyperlink"/>
                  <w:rFonts w:ascii="Arial" w:hAnsi="Arial" w:cs="Arial"/>
                  <w:color w:val="auto"/>
                  <w:sz w:val="16"/>
                  <w:szCs w:val="16"/>
                  <w:u w:val="none"/>
                </w:rPr>
                <w:t>CP-230212</w:t>
              </w:r>
            </w:hyperlink>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5BC9F6FF" w:rsidR="00EC43B6" w:rsidRPr="00E06B9F" w:rsidRDefault="00EC43B6" w:rsidP="00DC320B">
            <w:pPr>
              <w:overflowPunct/>
              <w:autoSpaceDE/>
              <w:autoSpaceDN/>
              <w:adjustRightInd/>
              <w:spacing w:after="0"/>
              <w:jc w:val="center"/>
              <w:textAlignment w:val="auto"/>
              <w:rPr>
                <w:rFonts w:ascii="Arial" w:hAnsi="Arial" w:cs="Arial"/>
                <w:sz w:val="16"/>
                <w:szCs w:val="16"/>
              </w:rPr>
            </w:pPr>
            <w:hyperlink r:id="rId171" w:history="1">
              <w:r w:rsidRPr="00E06B9F">
                <w:rPr>
                  <w:rStyle w:val="Hyperlink"/>
                  <w:rFonts w:ascii="Arial" w:hAnsi="Arial" w:cs="Arial"/>
                  <w:color w:val="auto"/>
                  <w:sz w:val="16"/>
                  <w:szCs w:val="16"/>
                  <w:u w:val="none"/>
                </w:rPr>
                <w:t>CP-230212</w:t>
              </w:r>
            </w:hyperlink>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48496E1E" w:rsidR="00990832" w:rsidRPr="00E06B9F" w:rsidRDefault="00990832" w:rsidP="00DC320B">
            <w:pPr>
              <w:overflowPunct/>
              <w:autoSpaceDE/>
              <w:autoSpaceDN/>
              <w:adjustRightInd/>
              <w:spacing w:after="0"/>
              <w:jc w:val="center"/>
              <w:textAlignment w:val="auto"/>
              <w:rPr>
                <w:rFonts w:ascii="Arial" w:hAnsi="Arial" w:cs="Arial"/>
                <w:sz w:val="16"/>
                <w:szCs w:val="16"/>
              </w:rPr>
            </w:pPr>
            <w:hyperlink r:id="rId172" w:history="1">
              <w:r w:rsidRPr="00E06B9F">
                <w:rPr>
                  <w:rStyle w:val="Hyperlink"/>
                  <w:rFonts w:ascii="Arial" w:hAnsi="Arial" w:cs="Arial"/>
                  <w:color w:val="auto"/>
                  <w:sz w:val="16"/>
                  <w:szCs w:val="16"/>
                  <w:u w:val="none"/>
                </w:rPr>
                <w:t>CP-230213</w:t>
              </w:r>
            </w:hyperlink>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73E79804" w:rsidR="00D772FD" w:rsidRPr="00E06B9F" w:rsidRDefault="00D772FD" w:rsidP="00DC320B">
            <w:pPr>
              <w:overflowPunct/>
              <w:autoSpaceDE/>
              <w:autoSpaceDN/>
              <w:adjustRightInd/>
              <w:spacing w:after="0"/>
              <w:jc w:val="center"/>
              <w:textAlignment w:val="auto"/>
              <w:rPr>
                <w:rFonts w:ascii="Arial" w:hAnsi="Arial" w:cs="Arial"/>
                <w:sz w:val="16"/>
                <w:szCs w:val="16"/>
              </w:rPr>
            </w:pPr>
            <w:hyperlink r:id="rId173" w:history="1">
              <w:r w:rsidRPr="00E06B9F">
                <w:rPr>
                  <w:rStyle w:val="Hyperlink"/>
                  <w:rFonts w:ascii="Arial" w:hAnsi="Arial" w:cs="Arial"/>
                  <w:color w:val="auto"/>
                  <w:sz w:val="16"/>
                  <w:szCs w:val="16"/>
                  <w:u w:val="none"/>
                </w:rPr>
                <w:t>CP-230212</w:t>
              </w:r>
            </w:hyperlink>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0AB46509" w:rsidR="00347345" w:rsidRPr="00E06B9F" w:rsidRDefault="00347345" w:rsidP="00DC320B">
            <w:pPr>
              <w:overflowPunct/>
              <w:autoSpaceDE/>
              <w:autoSpaceDN/>
              <w:adjustRightInd/>
              <w:spacing w:after="0"/>
              <w:jc w:val="center"/>
              <w:textAlignment w:val="auto"/>
              <w:rPr>
                <w:rFonts w:ascii="Arial" w:hAnsi="Arial" w:cs="Arial"/>
                <w:sz w:val="16"/>
                <w:szCs w:val="16"/>
              </w:rPr>
            </w:pPr>
            <w:hyperlink r:id="rId174" w:history="1">
              <w:r w:rsidRPr="00E06B9F">
                <w:rPr>
                  <w:rStyle w:val="Hyperlink"/>
                  <w:rFonts w:ascii="Arial" w:hAnsi="Arial" w:cs="Arial"/>
                  <w:color w:val="auto"/>
                  <w:sz w:val="16"/>
                  <w:szCs w:val="16"/>
                  <w:u w:val="none"/>
                </w:rPr>
                <w:t>CP-230212</w:t>
              </w:r>
            </w:hyperlink>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0FB70EB5" w:rsidR="00B44291" w:rsidRPr="00E06B9F" w:rsidRDefault="00C1446D" w:rsidP="00DC320B">
            <w:pPr>
              <w:overflowPunct/>
              <w:autoSpaceDE/>
              <w:autoSpaceDN/>
              <w:adjustRightInd/>
              <w:spacing w:after="0"/>
              <w:jc w:val="center"/>
              <w:textAlignment w:val="auto"/>
              <w:rPr>
                <w:rFonts w:ascii="Arial" w:hAnsi="Arial" w:cs="Arial"/>
                <w:sz w:val="16"/>
                <w:szCs w:val="16"/>
              </w:rPr>
            </w:pPr>
            <w:hyperlink r:id="rId175" w:history="1">
              <w:r w:rsidRPr="00E06B9F">
                <w:rPr>
                  <w:rStyle w:val="Hyperlink"/>
                  <w:rFonts w:ascii="Arial" w:hAnsi="Arial" w:cs="Arial"/>
                  <w:color w:val="auto"/>
                  <w:sz w:val="16"/>
                  <w:szCs w:val="16"/>
                  <w:u w:val="none"/>
                </w:rPr>
                <w:t>CP-230212</w:t>
              </w:r>
            </w:hyperlink>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7F83BF85" w:rsidR="00675D9E" w:rsidRPr="00E06B9F" w:rsidRDefault="00826C90" w:rsidP="00DC320B">
            <w:pPr>
              <w:overflowPunct/>
              <w:autoSpaceDE/>
              <w:autoSpaceDN/>
              <w:adjustRightInd/>
              <w:spacing w:after="0"/>
              <w:jc w:val="center"/>
              <w:textAlignment w:val="auto"/>
              <w:rPr>
                <w:rFonts w:ascii="Arial" w:hAnsi="Arial" w:cs="Arial"/>
                <w:sz w:val="16"/>
                <w:szCs w:val="16"/>
              </w:rPr>
            </w:pPr>
            <w:hyperlink r:id="rId176" w:history="1">
              <w:r w:rsidRPr="00E06B9F">
                <w:rPr>
                  <w:rStyle w:val="Hyperlink"/>
                  <w:rFonts w:ascii="Arial" w:hAnsi="Arial" w:cs="Arial"/>
                  <w:color w:val="auto"/>
                  <w:sz w:val="16"/>
                  <w:szCs w:val="16"/>
                  <w:u w:val="none"/>
                </w:rPr>
                <w:t>CP-230213</w:t>
              </w:r>
            </w:hyperlink>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03B8E0A0" w:rsidR="005C2003" w:rsidRPr="00E06B9F" w:rsidRDefault="005C2003" w:rsidP="00DC320B">
            <w:pPr>
              <w:overflowPunct/>
              <w:autoSpaceDE/>
              <w:autoSpaceDN/>
              <w:adjustRightInd/>
              <w:spacing w:after="0"/>
              <w:jc w:val="center"/>
              <w:textAlignment w:val="auto"/>
              <w:rPr>
                <w:rFonts w:ascii="Arial" w:hAnsi="Arial" w:cs="Arial"/>
                <w:sz w:val="16"/>
                <w:szCs w:val="16"/>
              </w:rPr>
            </w:pPr>
            <w:hyperlink r:id="rId177" w:history="1">
              <w:r w:rsidRPr="00E06B9F">
                <w:rPr>
                  <w:rStyle w:val="Hyperlink"/>
                  <w:rFonts w:ascii="Arial" w:hAnsi="Arial" w:cs="Arial"/>
                  <w:color w:val="auto"/>
                  <w:sz w:val="16"/>
                  <w:szCs w:val="16"/>
                  <w:u w:val="none"/>
                </w:rPr>
                <w:t>CP-230213</w:t>
              </w:r>
            </w:hyperlink>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25FCEE8B" w:rsidR="00F61F37" w:rsidRPr="00E06B9F" w:rsidRDefault="00F61F37" w:rsidP="00DC320B">
            <w:pPr>
              <w:overflowPunct/>
              <w:autoSpaceDE/>
              <w:autoSpaceDN/>
              <w:adjustRightInd/>
              <w:spacing w:after="0"/>
              <w:jc w:val="center"/>
              <w:textAlignment w:val="auto"/>
              <w:rPr>
                <w:rFonts w:ascii="Arial" w:hAnsi="Arial" w:cs="Arial"/>
                <w:sz w:val="16"/>
                <w:szCs w:val="16"/>
              </w:rPr>
            </w:pPr>
            <w:hyperlink r:id="rId178" w:history="1">
              <w:r w:rsidRPr="00E06B9F">
                <w:rPr>
                  <w:rStyle w:val="Hyperlink"/>
                  <w:rFonts w:ascii="Arial" w:hAnsi="Arial" w:cs="Arial"/>
                  <w:color w:val="auto"/>
                  <w:sz w:val="16"/>
                  <w:szCs w:val="16"/>
                  <w:u w:val="none"/>
                </w:rPr>
                <w:t>CP-230212</w:t>
              </w:r>
            </w:hyperlink>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59533991" w:rsidR="007A727E" w:rsidRPr="00E06B9F" w:rsidRDefault="007A727E" w:rsidP="00DC320B">
            <w:pPr>
              <w:overflowPunct/>
              <w:autoSpaceDE/>
              <w:autoSpaceDN/>
              <w:adjustRightInd/>
              <w:spacing w:after="0"/>
              <w:jc w:val="center"/>
              <w:textAlignment w:val="auto"/>
              <w:rPr>
                <w:rFonts w:ascii="Arial" w:hAnsi="Arial" w:cs="Arial"/>
                <w:sz w:val="16"/>
                <w:szCs w:val="16"/>
              </w:rPr>
            </w:pPr>
            <w:hyperlink r:id="rId179" w:history="1">
              <w:r w:rsidRPr="00E06B9F">
                <w:rPr>
                  <w:rStyle w:val="Hyperlink"/>
                  <w:rFonts w:ascii="Arial" w:hAnsi="Arial" w:cs="Arial"/>
                  <w:color w:val="auto"/>
                  <w:sz w:val="16"/>
                  <w:szCs w:val="16"/>
                  <w:u w:val="none"/>
                </w:rPr>
                <w:t>CP-230212</w:t>
              </w:r>
            </w:hyperlink>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188DE1D" w:rsidR="00991968" w:rsidRPr="00E06B9F" w:rsidRDefault="00991968" w:rsidP="00DC320B">
            <w:pPr>
              <w:overflowPunct/>
              <w:autoSpaceDE/>
              <w:autoSpaceDN/>
              <w:adjustRightInd/>
              <w:spacing w:after="0"/>
              <w:jc w:val="center"/>
              <w:textAlignment w:val="auto"/>
              <w:rPr>
                <w:rFonts w:ascii="Arial" w:hAnsi="Arial" w:cs="Arial"/>
                <w:sz w:val="16"/>
                <w:szCs w:val="16"/>
              </w:rPr>
            </w:pPr>
            <w:hyperlink r:id="rId180" w:history="1">
              <w:r w:rsidRPr="00E06B9F">
                <w:rPr>
                  <w:rStyle w:val="Hyperlink"/>
                  <w:rFonts w:ascii="Arial" w:hAnsi="Arial" w:cs="Arial"/>
                  <w:color w:val="auto"/>
                  <w:sz w:val="16"/>
                  <w:szCs w:val="16"/>
                  <w:u w:val="none"/>
                </w:rPr>
                <w:t>CP-230212</w:t>
              </w:r>
            </w:hyperlink>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0D774BFF" w:rsidR="002A1E97" w:rsidRPr="00E06B9F" w:rsidRDefault="002A1E97" w:rsidP="00DC320B">
            <w:pPr>
              <w:overflowPunct/>
              <w:autoSpaceDE/>
              <w:autoSpaceDN/>
              <w:adjustRightInd/>
              <w:spacing w:after="0"/>
              <w:jc w:val="center"/>
              <w:textAlignment w:val="auto"/>
              <w:rPr>
                <w:rFonts w:ascii="Arial" w:hAnsi="Arial" w:cs="Arial"/>
                <w:sz w:val="16"/>
                <w:szCs w:val="16"/>
              </w:rPr>
            </w:pPr>
            <w:hyperlink r:id="rId181" w:history="1">
              <w:r w:rsidRPr="00E06B9F">
                <w:rPr>
                  <w:rStyle w:val="Hyperlink"/>
                  <w:rFonts w:ascii="Arial" w:hAnsi="Arial" w:cs="Arial"/>
                  <w:color w:val="auto"/>
                  <w:sz w:val="16"/>
                  <w:szCs w:val="16"/>
                  <w:u w:val="none"/>
                </w:rPr>
                <w:t>CP-230212</w:t>
              </w:r>
            </w:hyperlink>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4E18A478" w:rsidR="00656823" w:rsidRPr="00E06B9F" w:rsidRDefault="00656823" w:rsidP="00DC320B">
            <w:pPr>
              <w:overflowPunct/>
              <w:autoSpaceDE/>
              <w:autoSpaceDN/>
              <w:adjustRightInd/>
              <w:spacing w:after="0"/>
              <w:jc w:val="center"/>
              <w:textAlignment w:val="auto"/>
              <w:rPr>
                <w:rFonts w:ascii="Arial" w:hAnsi="Arial" w:cs="Arial"/>
                <w:sz w:val="16"/>
                <w:szCs w:val="16"/>
              </w:rPr>
            </w:pPr>
            <w:hyperlink r:id="rId182" w:history="1">
              <w:r w:rsidRPr="00E06B9F">
                <w:rPr>
                  <w:rStyle w:val="Hyperlink"/>
                  <w:rFonts w:ascii="Arial" w:hAnsi="Arial" w:cs="Arial"/>
                  <w:color w:val="auto"/>
                  <w:sz w:val="16"/>
                  <w:szCs w:val="16"/>
                  <w:u w:val="none"/>
                </w:rPr>
                <w:t>CP-230212</w:t>
              </w:r>
            </w:hyperlink>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1E7F91A0" w:rsidR="000915B8" w:rsidRPr="00E06B9F" w:rsidRDefault="000915B8" w:rsidP="00DC320B">
            <w:pPr>
              <w:overflowPunct/>
              <w:autoSpaceDE/>
              <w:autoSpaceDN/>
              <w:adjustRightInd/>
              <w:spacing w:after="0"/>
              <w:jc w:val="center"/>
              <w:textAlignment w:val="auto"/>
              <w:rPr>
                <w:rFonts w:ascii="Arial" w:hAnsi="Arial" w:cs="Arial"/>
                <w:sz w:val="16"/>
                <w:szCs w:val="16"/>
              </w:rPr>
            </w:pPr>
            <w:hyperlink r:id="rId183" w:history="1">
              <w:r w:rsidRPr="00E06B9F">
                <w:rPr>
                  <w:rStyle w:val="Hyperlink"/>
                  <w:rFonts w:ascii="Arial" w:hAnsi="Arial" w:cs="Arial"/>
                  <w:color w:val="auto"/>
                  <w:sz w:val="16"/>
                  <w:szCs w:val="16"/>
                  <w:u w:val="none"/>
                </w:rPr>
                <w:t>CP-230213</w:t>
              </w:r>
            </w:hyperlink>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4098913C" w:rsidR="0049000C" w:rsidRPr="00E06B9F" w:rsidRDefault="0049000C" w:rsidP="00DC320B">
            <w:pPr>
              <w:overflowPunct/>
              <w:autoSpaceDE/>
              <w:autoSpaceDN/>
              <w:adjustRightInd/>
              <w:spacing w:after="0"/>
              <w:jc w:val="center"/>
              <w:textAlignment w:val="auto"/>
              <w:rPr>
                <w:rFonts w:ascii="Arial" w:hAnsi="Arial" w:cs="Arial"/>
                <w:sz w:val="16"/>
                <w:szCs w:val="16"/>
              </w:rPr>
            </w:pPr>
            <w:hyperlink r:id="rId184" w:history="1">
              <w:r w:rsidRPr="00E06B9F">
                <w:rPr>
                  <w:rStyle w:val="Hyperlink"/>
                  <w:rFonts w:ascii="Arial" w:hAnsi="Arial" w:cs="Arial"/>
                  <w:color w:val="auto"/>
                  <w:sz w:val="16"/>
                  <w:szCs w:val="16"/>
                  <w:u w:val="none"/>
                </w:rPr>
                <w:t>CP-230212</w:t>
              </w:r>
            </w:hyperlink>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07517309" w:rsidR="005F2591" w:rsidRPr="00E06B9F" w:rsidRDefault="005F2591" w:rsidP="00DC320B">
            <w:pPr>
              <w:overflowPunct/>
              <w:autoSpaceDE/>
              <w:autoSpaceDN/>
              <w:adjustRightInd/>
              <w:spacing w:after="0"/>
              <w:jc w:val="center"/>
              <w:textAlignment w:val="auto"/>
              <w:rPr>
                <w:rFonts w:ascii="Arial" w:hAnsi="Arial" w:cs="Arial"/>
                <w:sz w:val="16"/>
                <w:szCs w:val="16"/>
              </w:rPr>
            </w:pPr>
            <w:hyperlink r:id="rId185" w:history="1">
              <w:r w:rsidRPr="00E06B9F">
                <w:rPr>
                  <w:rStyle w:val="Hyperlink"/>
                  <w:rFonts w:ascii="Arial" w:hAnsi="Arial" w:cs="Arial"/>
                  <w:color w:val="auto"/>
                  <w:sz w:val="16"/>
                  <w:szCs w:val="16"/>
                  <w:u w:val="none"/>
                </w:rPr>
                <w:t>CP-230212</w:t>
              </w:r>
            </w:hyperlink>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2983DBCE" w:rsidR="00033FD8" w:rsidRPr="00E06B9F" w:rsidRDefault="00033FD8" w:rsidP="00DC320B">
            <w:pPr>
              <w:overflowPunct/>
              <w:autoSpaceDE/>
              <w:autoSpaceDN/>
              <w:adjustRightInd/>
              <w:spacing w:after="0"/>
              <w:jc w:val="center"/>
              <w:textAlignment w:val="auto"/>
              <w:rPr>
                <w:rFonts w:ascii="Arial" w:hAnsi="Arial" w:cs="Arial"/>
                <w:sz w:val="16"/>
                <w:szCs w:val="16"/>
              </w:rPr>
            </w:pPr>
            <w:hyperlink r:id="rId186" w:history="1">
              <w:r w:rsidRPr="00E06B9F">
                <w:rPr>
                  <w:rStyle w:val="Hyperlink"/>
                  <w:rFonts w:ascii="Arial" w:hAnsi="Arial" w:cs="Arial"/>
                  <w:color w:val="auto"/>
                  <w:sz w:val="16"/>
                  <w:szCs w:val="16"/>
                  <w:u w:val="none"/>
                </w:rPr>
                <w:t>CP-230213</w:t>
              </w:r>
            </w:hyperlink>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1C808DA5" w:rsidR="00436D65" w:rsidRPr="00E06B9F" w:rsidRDefault="00436D65" w:rsidP="00DC320B">
            <w:pPr>
              <w:overflowPunct/>
              <w:autoSpaceDE/>
              <w:autoSpaceDN/>
              <w:adjustRightInd/>
              <w:spacing w:after="0"/>
              <w:jc w:val="center"/>
              <w:textAlignment w:val="auto"/>
              <w:rPr>
                <w:rFonts w:ascii="Arial" w:hAnsi="Arial" w:cs="Arial"/>
                <w:sz w:val="16"/>
                <w:szCs w:val="16"/>
              </w:rPr>
            </w:pPr>
            <w:hyperlink r:id="rId187" w:history="1">
              <w:r w:rsidRPr="00E06B9F">
                <w:rPr>
                  <w:rStyle w:val="Hyperlink"/>
                  <w:rFonts w:ascii="Arial" w:hAnsi="Arial" w:cs="Arial"/>
                  <w:color w:val="auto"/>
                  <w:sz w:val="16"/>
                  <w:szCs w:val="16"/>
                  <w:u w:val="none"/>
                </w:rPr>
                <w:t>CP-230213</w:t>
              </w:r>
            </w:hyperlink>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31513BD9" w:rsidR="00D47D80" w:rsidRPr="00E06B9F" w:rsidRDefault="00D47D80" w:rsidP="00DC320B">
            <w:pPr>
              <w:overflowPunct/>
              <w:autoSpaceDE/>
              <w:autoSpaceDN/>
              <w:adjustRightInd/>
              <w:spacing w:after="0"/>
              <w:jc w:val="center"/>
              <w:textAlignment w:val="auto"/>
              <w:rPr>
                <w:rFonts w:ascii="Arial" w:hAnsi="Arial" w:cs="Arial"/>
                <w:sz w:val="16"/>
                <w:szCs w:val="16"/>
              </w:rPr>
            </w:pPr>
            <w:hyperlink r:id="rId188" w:history="1">
              <w:r w:rsidRPr="00E06B9F">
                <w:rPr>
                  <w:rStyle w:val="Hyperlink"/>
                  <w:rFonts w:ascii="Arial" w:hAnsi="Arial" w:cs="Arial"/>
                  <w:color w:val="auto"/>
                  <w:sz w:val="16"/>
                  <w:szCs w:val="16"/>
                  <w:u w:val="none"/>
                </w:rPr>
                <w:t>CP-230213</w:t>
              </w:r>
            </w:hyperlink>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6DDCE233" w:rsidR="0076455B" w:rsidRPr="00E06B9F" w:rsidRDefault="0076455B" w:rsidP="00DC320B">
            <w:pPr>
              <w:overflowPunct/>
              <w:autoSpaceDE/>
              <w:autoSpaceDN/>
              <w:adjustRightInd/>
              <w:spacing w:after="0"/>
              <w:jc w:val="center"/>
              <w:textAlignment w:val="auto"/>
              <w:rPr>
                <w:rFonts w:ascii="Arial" w:hAnsi="Arial" w:cs="Arial"/>
                <w:sz w:val="16"/>
                <w:szCs w:val="16"/>
              </w:rPr>
            </w:pPr>
            <w:hyperlink r:id="rId189" w:history="1">
              <w:r w:rsidRPr="00E06B9F">
                <w:rPr>
                  <w:rStyle w:val="Hyperlink"/>
                  <w:rFonts w:ascii="Arial" w:hAnsi="Arial" w:cs="Arial"/>
                  <w:color w:val="auto"/>
                  <w:sz w:val="16"/>
                  <w:szCs w:val="16"/>
                  <w:u w:val="none"/>
                </w:rPr>
                <w:t>CP-230213</w:t>
              </w:r>
            </w:hyperlink>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1D10DEEA" w:rsidR="002E5D8E" w:rsidRPr="00E06B9F" w:rsidRDefault="002E5D8E" w:rsidP="00DC320B">
            <w:pPr>
              <w:overflowPunct/>
              <w:autoSpaceDE/>
              <w:autoSpaceDN/>
              <w:adjustRightInd/>
              <w:spacing w:after="0"/>
              <w:jc w:val="center"/>
              <w:textAlignment w:val="auto"/>
              <w:rPr>
                <w:rFonts w:ascii="Arial" w:hAnsi="Arial" w:cs="Arial"/>
                <w:sz w:val="16"/>
                <w:szCs w:val="16"/>
              </w:rPr>
            </w:pPr>
            <w:hyperlink r:id="rId190" w:history="1">
              <w:r w:rsidRPr="00E06B9F">
                <w:rPr>
                  <w:rStyle w:val="Hyperlink"/>
                  <w:rFonts w:ascii="Arial" w:hAnsi="Arial" w:cs="Arial"/>
                  <w:color w:val="auto"/>
                  <w:sz w:val="16"/>
                  <w:szCs w:val="16"/>
                  <w:u w:val="none"/>
                </w:rPr>
                <w:t>CP-230213</w:t>
              </w:r>
            </w:hyperlink>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1C9B7099" w:rsidR="0063082E" w:rsidRPr="00E06B9F" w:rsidRDefault="0063082E" w:rsidP="00DC320B">
            <w:pPr>
              <w:overflowPunct/>
              <w:autoSpaceDE/>
              <w:autoSpaceDN/>
              <w:adjustRightInd/>
              <w:spacing w:after="0"/>
              <w:jc w:val="center"/>
              <w:textAlignment w:val="auto"/>
              <w:rPr>
                <w:rFonts w:ascii="Arial" w:hAnsi="Arial" w:cs="Arial"/>
                <w:sz w:val="16"/>
                <w:szCs w:val="16"/>
              </w:rPr>
            </w:pPr>
            <w:hyperlink r:id="rId191" w:history="1">
              <w:r w:rsidRPr="00E06B9F">
                <w:rPr>
                  <w:rStyle w:val="Hyperlink"/>
                  <w:rFonts w:ascii="Arial" w:hAnsi="Arial" w:cs="Arial"/>
                  <w:color w:val="auto"/>
                  <w:sz w:val="16"/>
                  <w:szCs w:val="16"/>
                  <w:u w:val="none"/>
                </w:rPr>
                <w:t>CP-230212</w:t>
              </w:r>
            </w:hyperlink>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26390C9A" w:rsidR="00CD4883" w:rsidRPr="00E06B9F" w:rsidRDefault="00CD4883" w:rsidP="00DC320B">
            <w:pPr>
              <w:overflowPunct/>
              <w:autoSpaceDE/>
              <w:autoSpaceDN/>
              <w:adjustRightInd/>
              <w:spacing w:after="0"/>
              <w:jc w:val="center"/>
              <w:textAlignment w:val="auto"/>
              <w:rPr>
                <w:rFonts w:ascii="Arial" w:hAnsi="Arial" w:cs="Arial"/>
                <w:sz w:val="16"/>
                <w:szCs w:val="16"/>
              </w:rPr>
            </w:pPr>
            <w:hyperlink r:id="rId192" w:history="1">
              <w:r w:rsidRPr="00E06B9F">
                <w:rPr>
                  <w:rStyle w:val="Hyperlink"/>
                  <w:rFonts w:ascii="Arial" w:hAnsi="Arial" w:cs="Arial"/>
                  <w:color w:val="auto"/>
                  <w:sz w:val="16"/>
                  <w:szCs w:val="16"/>
                  <w:u w:val="none"/>
                </w:rPr>
                <w:t>CP-230213</w:t>
              </w:r>
            </w:hyperlink>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2B6BBD89" w:rsidR="00FA074C" w:rsidRPr="00E06B9F" w:rsidRDefault="00FA074C" w:rsidP="00DC320B">
            <w:pPr>
              <w:overflowPunct/>
              <w:autoSpaceDE/>
              <w:autoSpaceDN/>
              <w:adjustRightInd/>
              <w:spacing w:after="0"/>
              <w:jc w:val="center"/>
              <w:textAlignment w:val="auto"/>
              <w:rPr>
                <w:rFonts w:ascii="Arial" w:hAnsi="Arial" w:cs="Arial"/>
                <w:sz w:val="16"/>
                <w:szCs w:val="16"/>
              </w:rPr>
            </w:pPr>
            <w:hyperlink r:id="rId193" w:history="1">
              <w:r w:rsidRPr="00E06B9F">
                <w:rPr>
                  <w:rStyle w:val="Hyperlink"/>
                  <w:rFonts w:ascii="Arial" w:hAnsi="Arial" w:cs="Arial"/>
                  <w:color w:val="auto"/>
                  <w:sz w:val="16"/>
                  <w:szCs w:val="16"/>
                  <w:u w:val="none"/>
                </w:rPr>
                <w:t>CP-230212</w:t>
              </w:r>
            </w:hyperlink>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332256B4" w:rsidR="00DA6510" w:rsidRPr="00E06B9F" w:rsidRDefault="00DA6510" w:rsidP="00DC320B">
            <w:pPr>
              <w:overflowPunct/>
              <w:autoSpaceDE/>
              <w:autoSpaceDN/>
              <w:adjustRightInd/>
              <w:spacing w:after="0"/>
              <w:jc w:val="center"/>
              <w:textAlignment w:val="auto"/>
              <w:rPr>
                <w:rFonts w:ascii="Arial" w:hAnsi="Arial" w:cs="Arial"/>
                <w:sz w:val="16"/>
                <w:szCs w:val="16"/>
              </w:rPr>
            </w:pPr>
            <w:hyperlink r:id="rId194" w:history="1">
              <w:r w:rsidRPr="00E06B9F">
                <w:rPr>
                  <w:rStyle w:val="Hyperlink"/>
                  <w:rFonts w:ascii="Arial" w:hAnsi="Arial" w:cs="Arial"/>
                  <w:color w:val="auto"/>
                  <w:sz w:val="16"/>
                  <w:szCs w:val="16"/>
                  <w:u w:val="none"/>
                </w:rPr>
                <w:t>CP-230213</w:t>
              </w:r>
            </w:hyperlink>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1E9AF74A" w:rsidR="00710A67" w:rsidRPr="00E06B9F" w:rsidRDefault="00710A67" w:rsidP="00DC320B">
            <w:pPr>
              <w:overflowPunct/>
              <w:autoSpaceDE/>
              <w:autoSpaceDN/>
              <w:adjustRightInd/>
              <w:spacing w:after="0"/>
              <w:jc w:val="center"/>
              <w:textAlignment w:val="auto"/>
              <w:rPr>
                <w:rFonts w:ascii="Arial" w:hAnsi="Arial" w:cs="Arial"/>
                <w:sz w:val="16"/>
                <w:szCs w:val="16"/>
              </w:rPr>
            </w:pPr>
            <w:hyperlink r:id="rId195" w:history="1">
              <w:r w:rsidRPr="00E06B9F">
                <w:rPr>
                  <w:rStyle w:val="Hyperlink"/>
                  <w:rFonts w:ascii="Arial" w:hAnsi="Arial" w:cs="Arial"/>
                  <w:color w:val="auto"/>
                  <w:sz w:val="16"/>
                  <w:szCs w:val="16"/>
                  <w:u w:val="none"/>
                </w:rPr>
                <w:t>CP-230213</w:t>
              </w:r>
            </w:hyperlink>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2B89343E" w:rsidR="00D93948" w:rsidRPr="00E06B9F" w:rsidRDefault="00D93948" w:rsidP="00DC320B">
            <w:pPr>
              <w:overflowPunct/>
              <w:autoSpaceDE/>
              <w:autoSpaceDN/>
              <w:adjustRightInd/>
              <w:spacing w:after="0"/>
              <w:jc w:val="center"/>
              <w:textAlignment w:val="auto"/>
              <w:rPr>
                <w:rFonts w:ascii="Arial" w:hAnsi="Arial" w:cs="Arial"/>
                <w:sz w:val="16"/>
                <w:szCs w:val="16"/>
              </w:rPr>
            </w:pPr>
            <w:hyperlink r:id="rId196" w:history="1">
              <w:r w:rsidRPr="00E06B9F">
                <w:rPr>
                  <w:rStyle w:val="Hyperlink"/>
                  <w:rFonts w:ascii="Arial" w:hAnsi="Arial" w:cs="Arial"/>
                  <w:color w:val="auto"/>
                  <w:sz w:val="16"/>
                  <w:szCs w:val="16"/>
                  <w:u w:val="none"/>
                </w:rPr>
                <w:t>CP-230213</w:t>
              </w:r>
            </w:hyperlink>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2B6945E3" w:rsidR="008C4939" w:rsidRPr="00E06B9F" w:rsidRDefault="008C4939" w:rsidP="00DC320B">
            <w:pPr>
              <w:overflowPunct/>
              <w:autoSpaceDE/>
              <w:autoSpaceDN/>
              <w:adjustRightInd/>
              <w:spacing w:after="0"/>
              <w:jc w:val="center"/>
              <w:textAlignment w:val="auto"/>
              <w:rPr>
                <w:rFonts w:ascii="Arial" w:hAnsi="Arial" w:cs="Arial"/>
                <w:sz w:val="16"/>
                <w:szCs w:val="16"/>
              </w:rPr>
            </w:pPr>
            <w:hyperlink r:id="rId197" w:history="1">
              <w:r w:rsidRPr="00E06B9F">
                <w:rPr>
                  <w:rStyle w:val="Hyperlink"/>
                  <w:rFonts w:ascii="Arial" w:hAnsi="Arial" w:cs="Arial"/>
                  <w:color w:val="auto"/>
                  <w:sz w:val="16"/>
                  <w:szCs w:val="16"/>
                  <w:u w:val="none"/>
                </w:rPr>
                <w:t>CP-230213</w:t>
              </w:r>
            </w:hyperlink>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67A3F72F" w:rsidR="00D113BD" w:rsidRPr="00E06B9F" w:rsidRDefault="00D113BD" w:rsidP="00DC320B">
            <w:pPr>
              <w:overflowPunct/>
              <w:autoSpaceDE/>
              <w:autoSpaceDN/>
              <w:adjustRightInd/>
              <w:spacing w:after="0"/>
              <w:jc w:val="center"/>
              <w:textAlignment w:val="auto"/>
              <w:rPr>
                <w:rFonts w:ascii="Arial" w:hAnsi="Arial" w:cs="Arial"/>
                <w:sz w:val="16"/>
                <w:szCs w:val="16"/>
              </w:rPr>
            </w:pPr>
            <w:hyperlink r:id="rId198" w:history="1">
              <w:r w:rsidRPr="00E06B9F">
                <w:rPr>
                  <w:rStyle w:val="Hyperlink"/>
                  <w:rFonts w:ascii="Arial" w:hAnsi="Arial" w:cs="Arial"/>
                  <w:color w:val="auto"/>
                  <w:sz w:val="16"/>
                  <w:szCs w:val="16"/>
                  <w:u w:val="none"/>
                </w:rPr>
                <w:t>CP-230212</w:t>
              </w:r>
            </w:hyperlink>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E06B9F" w:rsidRDefault="00117FE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E06B9F" w:rsidRDefault="006321D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E06B9F" w:rsidRDefault="00770E3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E06B9F" w:rsidRDefault="00DA3E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E06B9F" w:rsidRDefault="00B662D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E06B9F" w:rsidRDefault="00BC3A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E06B9F" w:rsidRDefault="00CC5D6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E06B9F" w:rsidRDefault="008733D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E06B9F" w:rsidRDefault="0099131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E06B9F" w:rsidRDefault="00E758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E06B9F" w:rsidRDefault="0089222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E06B9F" w:rsidRDefault="00481B0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E06B9F" w:rsidRDefault="00543C7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E06B9F" w:rsidRDefault="00CE57C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E06B9F" w:rsidRDefault="00B8300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E06B9F" w:rsidRDefault="0098537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E06B9F" w:rsidRDefault="00050F9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E06B9F" w:rsidRDefault="00342A0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E06B9F" w:rsidRDefault="0011780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E06B9F" w:rsidRDefault="003D6E3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E06B9F" w:rsidRDefault="00960D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E06B9F" w:rsidRDefault="001D445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E06B9F" w:rsidRDefault="004F66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E06B9F" w:rsidRDefault="001838C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E06B9F" w:rsidRDefault="00F8743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E06B9F" w:rsidRDefault="00B52EE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E06B9F" w:rsidRDefault="00CC69B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E06B9F" w:rsidRDefault="00D2355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E06B9F" w:rsidRDefault="00DB604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E06B9F" w:rsidRDefault="00330AD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E06B9F" w:rsidRDefault="00134C6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E06B9F" w:rsidRDefault="001507C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E06B9F" w:rsidRDefault="00197C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E06B9F" w:rsidRDefault="00F31B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E06B9F" w:rsidRDefault="0032744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E06B9F" w:rsidRDefault="00DA5A1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E06B9F" w:rsidRDefault="00CE5B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E06B9F" w:rsidRDefault="00766BA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E06B9F" w:rsidRDefault="001B180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E06B9F" w:rsidRDefault="0070510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E06B9F" w:rsidRDefault="00827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E06B9F" w:rsidRDefault="008F565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E06B9F" w:rsidRDefault="006D593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E06B9F" w:rsidRDefault="001E700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E06B9F" w:rsidRDefault="00EB7E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E06B9F" w:rsidRDefault="009E2D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E06B9F" w:rsidRDefault="002E6A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E06B9F" w:rsidRDefault="00E12BF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E06B9F" w:rsidRDefault="00FC387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E06B9F" w:rsidRDefault="00EF272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E06B9F" w:rsidRDefault="00A15A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E06B9F" w:rsidRDefault="00802A6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E06B9F" w:rsidRDefault="00D818F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E06B9F" w:rsidRDefault="004B235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E06B9F" w:rsidRDefault="00DB679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E06B9F" w:rsidRDefault="00A9516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E06B9F" w:rsidRDefault="00096E5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E06B9F" w:rsidRDefault="00FF45C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E06B9F" w:rsidRDefault="003D00A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E06B9F" w:rsidRDefault="00E27F9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E06B9F" w:rsidRDefault="00477D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E06B9F" w:rsidRDefault="00A32D4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E06B9F" w:rsidRDefault="001903D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E06B9F" w:rsidRDefault="00DE0C7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E06B9F" w:rsidRDefault="00DD057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E06B9F" w:rsidRDefault="00147D4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E06B9F" w:rsidRDefault="000764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E06B9F" w:rsidRDefault="008A6E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E06B9F" w:rsidRDefault="005D5AB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E06B9F" w:rsidRDefault="00163EA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E06B9F" w:rsidRDefault="003C544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E06B9F" w:rsidRDefault="00EA2EA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E06B9F" w:rsidRDefault="00DF485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E06B9F" w:rsidRDefault="00C973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E06B9F" w:rsidRDefault="00446B42" w:rsidP="00E06B9F">
            <w:pPr>
              <w:pStyle w:val="TAC"/>
              <w:rPr>
                <w:sz w:val="16"/>
                <w:szCs w:val="16"/>
              </w:rPr>
            </w:pPr>
            <w:r w:rsidRPr="00E06B9F">
              <w:rPr>
                <w:sz w:val="16"/>
                <w:szCs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E06B9F" w:rsidRDefault="00DE47FB" w:rsidP="00E06B9F">
            <w:pPr>
              <w:pStyle w:val="TAC"/>
              <w:rPr>
                <w:sz w:val="16"/>
                <w:szCs w:val="16"/>
              </w:rPr>
            </w:pPr>
            <w:r w:rsidRPr="00E06B9F">
              <w:rPr>
                <w:sz w:val="16"/>
                <w:szCs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E06B9F" w:rsidRDefault="00787EC7" w:rsidP="00E06B9F">
            <w:pPr>
              <w:pStyle w:val="TAC"/>
              <w:rPr>
                <w:sz w:val="16"/>
                <w:szCs w:val="16"/>
              </w:rPr>
            </w:pPr>
            <w:r w:rsidRPr="00E06B9F">
              <w:rPr>
                <w:sz w:val="16"/>
                <w:szCs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E06B9F" w:rsidRDefault="007376E7" w:rsidP="00E06B9F">
            <w:pPr>
              <w:pStyle w:val="TAC"/>
              <w:rPr>
                <w:sz w:val="16"/>
                <w:szCs w:val="16"/>
              </w:rPr>
            </w:pPr>
            <w:r w:rsidRPr="00E06B9F">
              <w:rPr>
                <w:sz w:val="16"/>
                <w:szCs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E06B9F" w:rsidRDefault="00496C22" w:rsidP="00E06B9F">
            <w:pPr>
              <w:pStyle w:val="TAC"/>
              <w:rPr>
                <w:sz w:val="16"/>
                <w:szCs w:val="16"/>
              </w:rPr>
            </w:pPr>
            <w:r w:rsidRPr="00E06B9F">
              <w:rPr>
                <w:sz w:val="16"/>
                <w:szCs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E06B9F" w:rsidRDefault="00C44C91" w:rsidP="00E06B9F">
            <w:pPr>
              <w:pStyle w:val="TAC"/>
              <w:rPr>
                <w:sz w:val="16"/>
                <w:szCs w:val="16"/>
              </w:rPr>
            </w:pPr>
            <w:r w:rsidRPr="00E06B9F">
              <w:rPr>
                <w:sz w:val="16"/>
                <w:szCs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E06B9F" w:rsidRDefault="006025B8" w:rsidP="00E06B9F">
            <w:pPr>
              <w:pStyle w:val="TAC"/>
              <w:rPr>
                <w:sz w:val="16"/>
                <w:szCs w:val="16"/>
              </w:rPr>
            </w:pPr>
            <w:r w:rsidRPr="00E06B9F">
              <w:rPr>
                <w:sz w:val="16"/>
                <w:szCs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E06B9F" w:rsidRDefault="009414D6" w:rsidP="00E06B9F">
            <w:pPr>
              <w:pStyle w:val="TAC"/>
              <w:rPr>
                <w:sz w:val="16"/>
                <w:szCs w:val="16"/>
              </w:rPr>
            </w:pPr>
            <w:r w:rsidRPr="00E06B9F">
              <w:rPr>
                <w:sz w:val="16"/>
                <w:szCs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E06B9F" w:rsidRDefault="003000D9" w:rsidP="00E06B9F">
            <w:pPr>
              <w:pStyle w:val="TAC"/>
              <w:rPr>
                <w:sz w:val="16"/>
                <w:szCs w:val="16"/>
              </w:rPr>
            </w:pPr>
            <w:r w:rsidRPr="00E06B9F">
              <w:rPr>
                <w:sz w:val="16"/>
                <w:szCs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E06B9F" w:rsidRDefault="00667A39" w:rsidP="00E06B9F">
            <w:pPr>
              <w:pStyle w:val="TAC"/>
              <w:rPr>
                <w:sz w:val="16"/>
                <w:szCs w:val="16"/>
              </w:rPr>
            </w:pPr>
            <w:r w:rsidRPr="00E06B9F">
              <w:rPr>
                <w:sz w:val="16"/>
                <w:szCs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E06B9F" w:rsidRDefault="00F6333A" w:rsidP="00E06B9F">
            <w:pPr>
              <w:pStyle w:val="TAC"/>
              <w:rPr>
                <w:sz w:val="16"/>
                <w:szCs w:val="16"/>
              </w:rPr>
            </w:pPr>
            <w:r w:rsidRPr="00E06B9F">
              <w:rPr>
                <w:sz w:val="16"/>
                <w:szCs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E06B9F" w:rsidRDefault="00C20A18" w:rsidP="00E06B9F">
            <w:pPr>
              <w:pStyle w:val="TAC"/>
              <w:rPr>
                <w:sz w:val="16"/>
                <w:szCs w:val="16"/>
              </w:rPr>
            </w:pPr>
            <w:r w:rsidRPr="00E06B9F">
              <w:rPr>
                <w:sz w:val="16"/>
                <w:szCs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E06B9F" w:rsidRDefault="002025A1" w:rsidP="00E06B9F">
            <w:pPr>
              <w:pStyle w:val="TAC"/>
              <w:rPr>
                <w:sz w:val="16"/>
                <w:szCs w:val="16"/>
              </w:rPr>
            </w:pPr>
            <w:r w:rsidRPr="00E06B9F">
              <w:rPr>
                <w:sz w:val="16"/>
                <w:szCs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E06B9F" w:rsidRDefault="00795166" w:rsidP="00E06B9F">
            <w:pPr>
              <w:pStyle w:val="TAC"/>
              <w:rPr>
                <w:sz w:val="16"/>
                <w:szCs w:val="16"/>
              </w:rPr>
            </w:pPr>
            <w:r w:rsidRPr="00E06B9F">
              <w:rPr>
                <w:sz w:val="16"/>
                <w:szCs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E06B9F" w:rsidRDefault="00C72747" w:rsidP="00E06B9F">
            <w:pPr>
              <w:pStyle w:val="TAC"/>
              <w:rPr>
                <w:sz w:val="16"/>
                <w:szCs w:val="16"/>
              </w:rPr>
            </w:pPr>
            <w:r w:rsidRPr="00E06B9F">
              <w:rPr>
                <w:sz w:val="16"/>
                <w:szCs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E06B9F" w:rsidRDefault="004352FC" w:rsidP="00E06B9F">
            <w:pPr>
              <w:pStyle w:val="TAC"/>
              <w:rPr>
                <w:sz w:val="16"/>
                <w:szCs w:val="16"/>
              </w:rPr>
            </w:pPr>
            <w:r w:rsidRPr="00E06B9F">
              <w:rPr>
                <w:sz w:val="16"/>
                <w:szCs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E06B9F" w:rsidRDefault="00F1186E" w:rsidP="00E06B9F">
            <w:pPr>
              <w:pStyle w:val="TAC"/>
              <w:rPr>
                <w:sz w:val="16"/>
                <w:szCs w:val="16"/>
              </w:rPr>
            </w:pPr>
            <w:r w:rsidRPr="00E06B9F">
              <w:rPr>
                <w:sz w:val="16"/>
                <w:szCs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E06B9F" w:rsidRDefault="00092783" w:rsidP="00E06B9F">
            <w:pPr>
              <w:pStyle w:val="TAC"/>
              <w:rPr>
                <w:sz w:val="16"/>
                <w:szCs w:val="16"/>
              </w:rPr>
            </w:pPr>
            <w:r w:rsidRPr="00E06B9F">
              <w:rPr>
                <w:sz w:val="16"/>
                <w:szCs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E06B9F" w:rsidRDefault="0025366D" w:rsidP="00E06B9F">
            <w:pPr>
              <w:pStyle w:val="TAC"/>
              <w:rPr>
                <w:sz w:val="16"/>
                <w:szCs w:val="16"/>
              </w:rPr>
            </w:pPr>
            <w:r w:rsidRPr="00E06B9F">
              <w:rPr>
                <w:sz w:val="16"/>
                <w:szCs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E06B9F" w:rsidRDefault="00976885" w:rsidP="00E06B9F">
            <w:pPr>
              <w:pStyle w:val="TAC"/>
              <w:rPr>
                <w:sz w:val="16"/>
                <w:szCs w:val="16"/>
              </w:rPr>
            </w:pPr>
            <w:r w:rsidRPr="00E06B9F">
              <w:rPr>
                <w:sz w:val="16"/>
                <w:szCs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E06B9F" w:rsidRDefault="00982B39" w:rsidP="00E06B9F">
            <w:pPr>
              <w:pStyle w:val="TAC"/>
              <w:rPr>
                <w:sz w:val="16"/>
                <w:szCs w:val="16"/>
              </w:rPr>
            </w:pPr>
            <w:r w:rsidRPr="00E06B9F">
              <w:rPr>
                <w:sz w:val="16"/>
                <w:szCs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E06B9F" w:rsidRDefault="001348E5" w:rsidP="00E06B9F">
            <w:pPr>
              <w:pStyle w:val="TAC"/>
              <w:rPr>
                <w:sz w:val="16"/>
                <w:szCs w:val="16"/>
              </w:rPr>
            </w:pPr>
            <w:r w:rsidRPr="00E06B9F">
              <w:rPr>
                <w:sz w:val="16"/>
                <w:szCs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E06B9F" w:rsidRDefault="00E0285C" w:rsidP="00E06B9F">
            <w:pPr>
              <w:pStyle w:val="TAC"/>
              <w:rPr>
                <w:sz w:val="16"/>
                <w:szCs w:val="16"/>
              </w:rPr>
            </w:pPr>
            <w:r w:rsidRPr="00E06B9F">
              <w:rPr>
                <w:sz w:val="16"/>
                <w:szCs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E06B9F" w:rsidRDefault="00B47B1A" w:rsidP="00E06B9F">
            <w:pPr>
              <w:pStyle w:val="TAC"/>
              <w:rPr>
                <w:sz w:val="16"/>
                <w:szCs w:val="16"/>
              </w:rPr>
            </w:pPr>
            <w:r w:rsidRPr="00E06B9F">
              <w:rPr>
                <w:sz w:val="16"/>
                <w:szCs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E06B9F" w:rsidRDefault="003C64AA" w:rsidP="00E06B9F">
            <w:pPr>
              <w:pStyle w:val="TAC"/>
              <w:rPr>
                <w:sz w:val="16"/>
                <w:szCs w:val="16"/>
              </w:rPr>
            </w:pPr>
            <w:r w:rsidRPr="00E06B9F">
              <w:rPr>
                <w:sz w:val="16"/>
                <w:szCs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E06B9F" w:rsidRDefault="001760B3" w:rsidP="00E06B9F">
            <w:pPr>
              <w:pStyle w:val="TAC"/>
              <w:rPr>
                <w:sz w:val="16"/>
                <w:szCs w:val="16"/>
              </w:rPr>
            </w:pPr>
            <w:r w:rsidRPr="00E06B9F">
              <w:rPr>
                <w:sz w:val="16"/>
                <w:szCs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E06B9F" w:rsidRDefault="00182EE8" w:rsidP="00E06B9F">
            <w:pPr>
              <w:pStyle w:val="TAC"/>
              <w:rPr>
                <w:sz w:val="16"/>
                <w:szCs w:val="16"/>
              </w:rPr>
            </w:pPr>
            <w:r w:rsidRPr="00E06B9F">
              <w:rPr>
                <w:sz w:val="16"/>
                <w:szCs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E06B9F" w:rsidRDefault="00121A6F" w:rsidP="00E06B9F">
            <w:pPr>
              <w:pStyle w:val="TAC"/>
              <w:rPr>
                <w:sz w:val="16"/>
                <w:szCs w:val="16"/>
              </w:rPr>
            </w:pPr>
            <w:r w:rsidRPr="00E06B9F">
              <w:rPr>
                <w:sz w:val="16"/>
                <w:szCs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E06B9F" w:rsidRDefault="007D35E7" w:rsidP="00E06B9F">
            <w:pPr>
              <w:pStyle w:val="TAC"/>
              <w:rPr>
                <w:sz w:val="16"/>
                <w:szCs w:val="16"/>
              </w:rPr>
            </w:pPr>
            <w:r w:rsidRPr="00E06B9F">
              <w:rPr>
                <w:sz w:val="16"/>
                <w:szCs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E06B9F" w:rsidRDefault="00A9010B" w:rsidP="00E06B9F">
            <w:pPr>
              <w:pStyle w:val="TAC"/>
              <w:rPr>
                <w:sz w:val="16"/>
                <w:szCs w:val="16"/>
              </w:rPr>
            </w:pPr>
            <w:r w:rsidRPr="00E06B9F">
              <w:rPr>
                <w:sz w:val="16"/>
                <w:szCs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E06B9F" w:rsidRDefault="009669F9" w:rsidP="00E06B9F">
            <w:pPr>
              <w:pStyle w:val="TAC"/>
              <w:rPr>
                <w:sz w:val="16"/>
                <w:szCs w:val="16"/>
              </w:rPr>
            </w:pPr>
            <w:r w:rsidRPr="00E06B9F">
              <w:rPr>
                <w:sz w:val="16"/>
                <w:szCs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E06B9F" w:rsidRDefault="00312A5A" w:rsidP="00E06B9F">
            <w:pPr>
              <w:pStyle w:val="TAC"/>
              <w:rPr>
                <w:sz w:val="16"/>
                <w:szCs w:val="16"/>
              </w:rPr>
            </w:pPr>
            <w:r w:rsidRPr="00E06B9F">
              <w:rPr>
                <w:sz w:val="16"/>
                <w:szCs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E06B9F" w:rsidRDefault="00F565C3" w:rsidP="00E06B9F">
            <w:pPr>
              <w:pStyle w:val="TAC"/>
              <w:rPr>
                <w:sz w:val="16"/>
                <w:szCs w:val="16"/>
              </w:rPr>
            </w:pPr>
            <w:r w:rsidRPr="00E06B9F">
              <w:rPr>
                <w:sz w:val="16"/>
                <w:szCs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E06B9F" w:rsidRDefault="00E309AA" w:rsidP="00E06B9F">
            <w:pPr>
              <w:pStyle w:val="TAC"/>
              <w:rPr>
                <w:sz w:val="16"/>
                <w:szCs w:val="16"/>
              </w:rPr>
            </w:pPr>
            <w:r w:rsidRPr="00E06B9F">
              <w:rPr>
                <w:sz w:val="16"/>
                <w:szCs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E06B9F" w:rsidRDefault="00315FEE" w:rsidP="00E06B9F">
            <w:pPr>
              <w:pStyle w:val="TAC"/>
              <w:rPr>
                <w:sz w:val="16"/>
                <w:szCs w:val="16"/>
              </w:rPr>
            </w:pPr>
            <w:r w:rsidRPr="00E06B9F">
              <w:rPr>
                <w:sz w:val="16"/>
                <w:szCs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E06B9F" w:rsidRDefault="00550B25" w:rsidP="00E06B9F">
            <w:pPr>
              <w:pStyle w:val="TAC"/>
              <w:rPr>
                <w:sz w:val="16"/>
                <w:szCs w:val="16"/>
              </w:rPr>
            </w:pPr>
            <w:r w:rsidRPr="00E06B9F">
              <w:rPr>
                <w:sz w:val="16"/>
                <w:szCs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E06B9F" w:rsidRDefault="00792C97" w:rsidP="00E06B9F">
            <w:pPr>
              <w:pStyle w:val="TAC"/>
              <w:rPr>
                <w:sz w:val="16"/>
                <w:szCs w:val="16"/>
              </w:rPr>
            </w:pPr>
            <w:r w:rsidRPr="00E06B9F">
              <w:rPr>
                <w:sz w:val="16"/>
                <w:szCs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E06B9F" w:rsidRDefault="00E72063" w:rsidP="00E06B9F">
            <w:pPr>
              <w:pStyle w:val="TAC"/>
              <w:rPr>
                <w:sz w:val="16"/>
                <w:szCs w:val="16"/>
              </w:rPr>
            </w:pPr>
            <w:r w:rsidRPr="00E06B9F">
              <w:rPr>
                <w:sz w:val="16"/>
                <w:szCs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E06B9F" w:rsidRDefault="0054309D" w:rsidP="00E06B9F">
            <w:pPr>
              <w:pStyle w:val="TAC"/>
              <w:rPr>
                <w:sz w:val="16"/>
                <w:szCs w:val="16"/>
              </w:rPr>
            </w:pPr>
            <w:r w:rsidRPr="00E06B9F">
              <w:rPr>
                <w:sz w:val="16"/>
                <w:szCs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E06B9F" w:rsidRDefault="00F10985" w:rsidP="00E06B9F">
            <w:pPr>
              <w:pStyle w:val="TAC"/>
              <w:rPr>
                <w:sz w:val="16"/>
                <w:szCs w:val="16"/>
              </w:rPr>
            </w:pPr>
            <w:r w:rsidRPr="00E06B9F">
              <w:rPr>
                <w:sz w:val="16"/>
                <w:szCs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E06B9F" w:rsidRDefault="00BD0DCD" w:rsidP="00E06B9F">
            <w:pPr>
              <w:pStyle w:val="TAC"/>
              <w:rPr>
                <w:sz w:val="16"/>
                <w:szCs w:val="16"/>
              </w:rPr>
            </w:pPr>
            <w:r w:rsidRPr="00E06B9F">
              <w:rPr>
                <w:sz w:val="16"/>
                <w:szCs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E06B9F" w:rsidRDefault="0064190B" w:rsidP="00E06B9F">
            <w:pPr>
              <w:pStyle w:val="TAC"/>
              <w:rPr>
                <w:sz w:val="16"/>
                <w:szCs w:val="16"/>
              </w:rPr>
            </w:pPr>
            <w:r w:rsidRPr="00E06B9F">
              <w:rPr>
                <w:sz w:val="16"/>
                <w:szCs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E06B9F" w:rsidRDefault="00494550" w:rsidP="00E06B9F">
            <w:pPr>
              <w:pStyle w:val="TAC"/>
              <w:rPr>
                <w:sz w:val="16"/>
                <w:szCs w:val="16"/>
              </w:rPr>
            </w:pPr>
            <w:r w:rsidRPr="00E06B9F">
              <w:rPr>
                <w:sz w:val="16"/>
                <w:szCs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E06B9F" w:rsidRDefault="00E532E6" w:rsidP="00E06B9F">
            <w:pPr>
              <w:pStyle w:val="TAC"/>
              <w:rPr>
                <w:sz w:val="16"/>
                <w:szCs w:val="16"/>
              </w:rPr>
            </w:pPr>
            <w:r w:rsidRPr="00E06B9F">
              <w:rPr>
                <w:sz w:val="16"/>
                <w:szCs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E06B9F" w:rsidRDefault="005D0CB9" w:rsidP="00E06B9F">
            <w:pPr>
              <w:pStyle w:val="TAC"/>
              <w:rPr>
                <w:sz w:val="16"/>
                <w:szCs w:val="16"/>
              </w:rPr>
            </w:pPr>
            <w:r w:rsidRPr="00E06B9F">
              <w:rPr>
                <w:sz w:val="16"/>
                <w:szCs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E06B9F" w:rsidRDefault="00C94EBF" w:rsidP="00E06B9F">
            <w:pPr>
              <w:pStyle w:val="TAC"/>
              <w:rPr>
                <w:sz w:val="16"/>
                <w:szCs w:val="16"/>
              </w:rPr>
            </w:pPr>
            <w:r w:rsidRPr="00E06B9F">
              <w:rPr>
                <w:sz w:val="16"/>
                <w:szCs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E06B9F" w:rsidRDefault="00B72E52" w:rsidP="00E06B9F">
            <w:pPr>
              <w:pStyle w:val="TAC"/>
              <w:rPr>
                <w:sz w:val="16"/>
                <w:szCs w:val="16"/>
              </w:rPr>
            </w:pPr>
            <w:r w:rsidRPr="00E06B9F">
              <w:rPr>
                <w:sz w:val="16"/>
                <w:szCs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E06B9F" w:rsidRDefault="00F65194" w:rsidP="00E06B9F">
            <w:pPr>
              <w:pStyle w:val="TAC"/>
              <w:rPr>
                <w:sz w:val="16"/>
                <w:szCs w:val="16"/>
              </w:rPr>
            </w:pPr>
            <w:r w:rsidRPr="00E06B9F">
              <w:rPr>
                <w:sz w:val="16"/>
                <w:szCs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E06B9F" w:rsidRDefault="00255D20" w:rsidP="00E06B9F">
            <w:pPr>
              <w:pStyle w:val="TAC"/>
              <w:rPr>
                <w:sz w:val="16"/>
                <w:szCs w:val="16"/>
              </w:rPr>
            </w:pPr>
            <w:r w:rsidRPr="00E06B9F">
              <w:rPr>
                <w:sz w:val="16"/>
                <w:szCs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E06B9F" w:rsidRDefault="00A519A3" w:rsidP="00E06B9F">
            <w:pPr>
              <w:pStyle w:val="TAC"/>
              <w:rPr>
                <w:sz w:val="16"/>
                <w:szCs w:val="16"/>
              </w:rPr>
            </w:pPr>
            <w:r w:rsidRPr="00E06B9F">
              <w:rPr>
                <w:sz w:val="16"/>
                <w:szCs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E06B9F" w:rsidRDefault="003A6E8D" w:rsidP="00E06B9F">
            <w:pPr>
              <w:pStyle w:val="TAC"/>
              <w:rPr>
                <w:sz w:val="16"/>
                <w:szCs w:val="16"/>
              </w:rPr>
            </w:pPr>
            <w:r w:rsidRPr="00E06B9F">
              <w:rPr>
                <w:sz w:val="16"/>
                <w:szCs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E06B9F" w:rsidRDefault="00E56157" w:rsidP="00E06B9F">
            <w:pPr>
              <w:pStyle w:val="TAC"/>
              <w:rPr>
                <w:sz w:val="16"/>
                <w:szCs w:val="16"/>
              </w:rPr>
            </w:pPr>
            <w:r w:rsidRPr="00E06B9F">
              <w:rPr>
                <w:sz w:val="16"/>
                <w:szCs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E06B9F" w:rsidRDefault="008C115E" w:rsidP="00E06B9F">
            <w:pPr>
              <w:pStyle w:val="TAC"/>
              <w:rPr>
                <w:sz w:val="16"/>
                <w:szCs w:val="16"/>
              </w:rPr>
            </w:pPr>
            <w:r w:rsidRPr="00E06B9F">
              <w:rPr>
                <w:sz w:val="16"/>
                <w:szCs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E06B9F" w:rsidRDefault="00C8176D" w:rsidP="00E06B9F">
            <w:pPr>
              <w:pStyle w:val="TAC"/>
              <w:rPr>
                <w:sz w:val="16"/>
                <w:szCs w:val="16"/>
              </w:rPr>
            </w:pPr>
            <w:r w:rsidRPr="00E06B9F">
              <w:rPr>
                <w:sz w:val="16"/>
                <w:szCs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E06B9F" w:rsidRDefault="007E06C4" w:rsidP="00E06B9F">
            <w:pPr>
              <w:pStyle w:val="TAC"/>
              <w:rPr>
                <w:sz w:val="16"/>
                <w:szCs w:val="16"/>
              </w:rPr>
            </w:pPr>
            <w:r w:rsidRPr="00E06B9F">
              <w:rPr>
                <w:sz w:val="16"/>
                <w:szCs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E06B9F" w:rsidRDefault="00863182" w:rsidP="00E06B9F">
            <w:pPr>
              <w:pStyle w:val="TAC"/>
              <w:rPr>
                <w:sz w:val="16"/>
                <w:szCs w:val="16"/>
              </w:rPr>
            </w:pPr>
            <w:r w:rsidRPr="00E06B9F">
              <w:rPr>
                <w:sz w:val="16"/>
                <w:szCs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E06B9F" w:rsidRDefault="00D64EFE" w:rsidP="00E06B9F">
            <w:pPr>
              <w:pStyle w:val="TAC"/>
              <w:rPr>
                <w:sz w:val="16"/>
                <w:szCs w:val="16"/>
              </w:rPr>
            </w:pPr>
            <w:r w:rsidRPr="00E06B9F">
              <w:rPr>
                <w:sz w:val="16"/>
                <w:szCs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E06B9F" w:rsidRDefault="00A563EC" w:rsidP="00E06B9F">
            <w:pPr>
              <w:pStyle w:val="TAC"/>
              <w:rPr>
                <w:sz w:val="16"/>
                <w:szCs w:val="16"/>
              </w:rPr>
            </w:pPr>
            <w:r w:rsidRPr="00E06B9F">
              <w:rPr>
                <w:sz w:val="16"/>
                <w:szCs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E06B9F" w:rsidRDefault="004F5FFE" w:rsidP="00E06B9F">
            <w:pPr>
              <w:pStyle w:val="TAC"/>
              <w:rPr>
                <w:sz w:val="16"/>
                <w:szCs w:val="16"/>
              </w:rPr>
            </w:pPr>
            <w:r w:rsidRPr="00E06B9F">
              <w:rPr>
                <w:sz w:val="16"/>
                <w:szCs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E06B9F" w:rsidRDefault="00EE3166" w:rsidP="00E06B9F">
            <w:pPr>
              <w:pStyle w:val="TAC"/>
              <w:rPr>
                <w:sz w:val="16"/>
                <w:szCs w:val="16"/>
              </w:rPr>
            </w:pPr>
            <w:r w:rsidRPr="00E06B9F">
              <w:rPr>
                <w:sz w:val="16"/>
                <w:szCs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E06B9F" w:rsidRDefault="00C9494A" w:rsidP="00E06B9F">
            <w:pPr>
              <w:pStyle w:val="TAC"/>
              <w:rPr>
                <w:sz w:val="16"/>
                <w:szCs w:val="16"/>
              </w:rPr>
            </w:pPr>
            <w:r w:rsidRPr="00E06B9F">
              <w:rPr>
                <w:sz w:val="16"/>
                <w:szCs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E06B9F" w:rsidRDefault="00EE78D4" w:rsidP="00E06B9F">
            <w:pPr>
              <w:pStyle w:val="TAC"/>
              <w:rPr>
                <w:sz w:val="16"/>
                <w:szCs w:val="16"/>
              </w:rPr>
            </w:pPr>
            <w:r w:rsidRPr="00E06B9F">
              <w:rPr>
                <w:sz w:val="16"/>
                <w:szCs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E06B9F" w:rsidRDefault="005C4D95" w:rsidP="00E06B9F">
            <w:pPr>
              <w:pStyle w:val="TAC"/>
              <w:rPr>
                <w:sz w:val="16"/>
                <w:szCs w:val="16"/>
              </w:rPr>
            </w:pPr>
            <w:r w:rsidRPr="00E06B9F">
              <w:rPr>
                <w:sz w:val="16"/>
                <w:szCs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E06B9F" w:rsidRDefault="005A3341" w:rsidP="00E06B9F">
            <w:pPr>
              <w:pStyle w:val="TAC"/>
              <w:rPr>
                <w:sz w:val="16"/>
                <w:szCs w:val="16"/>
              </w:rPr>
            </w:pPr>
            <w:r w:rsidRPr="00E06B9F">
              <w:rPr>
                <w:sz w:val="16"/>
                <w:szCs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E06B9F" w:rsidRDefault="00B771E1" w:rsidP="00E06B9F">
            <w:pPr>
              <w:pStyle w:val="TAC"/>
              <w:rPr>
                <w:sz w:val="16"/>
                <w:szCs w:val="16"/>
              </w:rPr>
            </w:pPr>
            <w:r w:rsidRPr="00E06B9F">
              <w:rPr>
                <w:sz w:val="16"/>
                <w:szCs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E06B9F" w:rsidRDefault="00C85F96" w:rsidP="00E06B9F">
            <w:pPr>
              <w:pStyle w:val="TAC"/>
              <w:rPr>
                <w:sz w:val="16"/>
                <w:szCs w:val="16"/>
              </w:rPr>
            </w:pPr>
            <w:r w:rsidRPr="00E06B9F">
              <w:rPr>
                <w:sz w:val="16"/>
                <w:szCs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E06B9F" w:rsidRDefault="0098001F" w:rsidP="00E06B9F">
            <w:pPr>
              <w:pStyle w:val="TAC"/>
              <w:rPr>
                <w:sz w:val="16"/>
                <w:szCs w:val="16"/>
              </w:rPr>
            </w:pPr>
            <w:r w:rsidRPr="00E06B9F">
              <w:rPr>
                <w:sz w:val="16"/>
                <w:szCs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E06B9F" w:rsidRDefault="006F3AEB" w:rsidP="00E06B9F">
            <w:pPr>
              <w:pStyle w:val="TAC"/>
              <w:rPr>
                <w:sz w:val="16"/>
                <w:szCs w:val="16"/>
              </w:rPr>
            </w:pPr>
            <w:r w:rsidRPr="00E06B9F">
              <w:rPr>
                <w:sz w:val="16"/>
                <w:szCs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E06B9F" w:rsidRDefault="001C4E14" w:rsidP="00E06B9F">
            <w:pPr>
              <w:pStyle w:val="TAC"/>
              <w:rPr>
                <w:sz w:val="16"/>
                <w:szCs w:val="16"/>
              </w:rPr>
            </w:pPr>
            <w:r w:rsidRPr="00E06B9F">
              <w:rPr>
                <w:sz w:val="16"/>
                <w:szCs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E06B9F" w:rsidRDefault="006B5F85" w:rsidP="00E06B9F">
            <w:pPr>
              <w:pStyle w:val="TAC"/>
              <w:rPr>
                <w:sz w:val="16"/>
                <w:szCs w:val="16"/>
              </w:rPr>
            </w:pPr>
            <w:r w:rsidRPr="00E06B9F">
              <w:rPr>
                <w:sz w:val="16"/>
                <w:szCs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E06B9F" w:rsidRDefault="00622018" w:rsidP="00E06B9F">
            <w:pPr>
              <w:pStyle w:val="TAC"/>
              <w:rPr>
                <w:sz w:val="16"/>
                <w:szCs w:val="16"/>
              </w:rPr>
            </w:pPr>
            <w:r w:rsidRPr="00E06B9F">
              <w:rPr>
                <w:sz w:val="16"/>
                <w:szCs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E06B9F" w:rsidRDefault="005C36B8" w:rsidP="00E06B9F">
            <w:pPr>
              <w:pStyle w:val="TAC"/>
              <w:rPr>
                <w:sz w:val="16"/>
                <w:szCs w:val="16"/>
              </w:rPr>
            </w:pPr>
            <w:r w:rsidRPr="00E06B9F">
              <w:rPr>
                <w:sz w:val="16"/>
                <w:szCs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E06B9F" w:rsidRDefault="00A03030" w:rsidP="00E06B9F">
            <w:pPr>
              <w:pStyle w:val="TAC"/>
              <w:rPr>
                <w:sz w:val="16"/>
                <w:szCs w:val="16"/>
              </w:rPr>
            </w:pPr>
            <w:r w:rsidRPr="00E06B9F">
              <w:rPr>
                <w:sz w:val="16"/>
                <w:szCs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E06B9F" w:rsidRDefault="00B765B9" w:rsidP="00E06B9F">
            <w:pPr>
              <w:pStyle w:val="TAC"/>
              <w:rPr>
                <w:sz w:val="16"/>
                <w:szCs w:val="16"/>
              </w:rPr>
            </w:pPr>
            <w:r w:rsidRPr="00E06B9F">
              <w:rPr>
                <w:sz w:val="16"/>
                <w:szCs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E06B9F" w:rsidRDefault="00AE5B6C" w:rsidP="00E06B9F">
            <w:pPr>
              <w:pStyle w:val="TAC"/>
              <w:rPr>
                <w:sz w:val="16"/>
                <w:szCs w:val="16"/>
              </w:rPr>
            </w:pPr>
            <w:r w:rsidRPr="00E06B9F">
              <w:rPr>
                <w:sz w:val="16"/>
                <w:szCs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E06B9F" w:rsidRDefault="00092266" w:rsidP="00E06B9F">
            <w:pPr>
              <w:pStyle w:val="TAC"/>
              <w:rPr>
                <w:sz w:val="16"/>
                <w:szCs w:val="16"/>
              </w:rPr>
            </w:pPr>
            <w:r w:rsidRPr="00E06B9F">
              <w:rPr>
                <w:sz w:val="16"/>
                <w:szCs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E06B9F" w:rsidRDefault="003F51CD" w:rsidP="00E06B9F">
            <w:pPr>
              <w:pStyle w:val="TAC"/>
              <w:rPr>
                <w:sz w:val="16"/>
                <w:szCs w:val="16"/>
              </w:rPr>
            </w:pPr>
            <w:r w:rsidRPr="00E06B9F">
              <w:rPr>
                <w:sz w:val="16"/>
                <w:szCs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E06B9F" w:rsidRDefault="00CA51FE" w:rsidP="00E06B9F">
            <w:pPr>
              <w:pStyle w:val="TAC"/>
              <w:rPr>
                <w:sz w:val="16"/>
                <w:szCs w:val="16"/>
              </w:rPr>
            </w:pPr>
            <w:r w:rsidRPr="00E06B9F">
              <w:rPr>
                <w:sz w:val="16"/>
                <w:szCs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E06B9F" w:rsidRDefault="00790657" w:rsidP="00E06B9F">
            <w:pPr>
              <w:pStyle w:val="TAC"/>
              <w:rPr>
                <w:sz w:val="16"/>
                <w:szCs w:val="16"/>
              </w:rPr>
            </w:pPr>
            <w:r w:rsidRPr="00E06B9F">
              <w:rPr>
                <w:sz w:val="16"/>
                <w:szCs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E06B9F" w:rsidRDefault="00EC5A25" w:rsidP="00E06B9F">
            <w:pPr>
              <w:pStyle w:val="TAC"/>
              <w:rPr>
                <w:sz w:val="16"/>
                <w:szCs w:val="16"/>
              </w:rPr>
            </w:pPr>
            <w:r w:rsidRPr="00E06B9F">
              <w:rPr>
                <w:sz w:val="16"/>
                <w:szCs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E06B9F" w:rsidRDefault="00070225" w:rsidP="00E06B9F">
            <w:pPr>
              <w:pStyle w:val="TAC"/>
              <w:rPr>
                <w:sz w:val="16"/>
                <w:szCs w:val="16"/>
              </w:rPr>
            </w:pPr>
            <w:r w:rsidRPr="00E06B9F">
              <w:rPr>
                <w:sz w:val="16"/>
                <w:szCs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E06B9F" w:rsidRDefault="00752C1A" w:rsidP="00E06B9F">
            <w:pPr>
              <w:pStyle w:val="TAC"/>
              <w:rPr>
                <w:sz w:val="16"/>
                <w:szCs w:val="16"/>
              </w:rPr>
            </w:pPr>
            <w:r w:rsidRPr="00E06B9F">
              <w:rPr>
                <w:sz w:val="16"/>
                <w:szCs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E06B9F" w:rsidRDefault="000A0672" w:rsidP="00E06B9F">
            <w:pPr>
              <w:pStyle w:val="TAC"/>
              <w:rPr>
                <w:sz w:val="16"/>
                <w:szCs w:val="16"/>
              </w:rPr>
            </w:pPr>
            <w:r w:rsidRPr="00E06B9F">
              <w:rPr>
                <w:sz w:val="16"/>
                <w:szCs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E06B9F" w:rsidRDefault="00332F45" w:rsidP="00E06B9F">
            <w:pPr>
              <w:pStyle w:val="TAC"/>
              <w:rPr>
                <w:sz w:val="16"/>
                <w:szCs w:val="16"/>
              </w:rPr>
            </w:pPr>
            <w:r w:rsidRPr="00E06B9F">
              <w:rPr>
                <w:sz w:val="16"/>
                <w:szCs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E06B9F" w:rsidRDefault="0095378E" w:rsidP="00E06B9F">
            <w:pPr>
              <w:pStyle w:val="TAC"/>
              <w:rPr>
                <w:sz w:val="16"/>
                <w:szCs w:val="16"/>
              </w:rPr>
            </w:pPr>
            <w:r w:rsidRPr="00E06B9F">
              <w:rPr>
                <w:sz w:val="16"/>
                <w:szCs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E06B9F" w:rsidRDefault="000477E1" w:rsidP="00E06B9F">
            <w:pPr>
              <w:pStyle w:val="TAC"/>
              <w:rPr>
                <w:sz w:val="16"/>
                <w:szCs w:val="16"/>
              </w:rPr>
            </w:pPr>
            <w:r w:rsidRPr="00E06B9F">
              <w:rPr>
                <w:sz w:val="16"/>
                <w:szCs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E06B9F" w:rsidRDefault="00EF7A86" w:rsidP="00E06B9F">
            <w:pPr>
              <w:pStyle w:val="TAC"/>
              <w:rPr>
                <w:sz w:val="16"/>
                <w:szCs w:val="16"/>
              </w:rPr>
            </w:pPr>
            <w:r w:rsidRPr="00E06B9F">
              <w:rPr>
                <w:sz w:val="16"/>
                <w:szCs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E06B9F" w:rsidRDefault="009F2C03" w:rsidP="00E06B9F">
            <w:pPr>
              <w:pStyle w:val="TAC"/>
              <w:rPr>
                <w:sz w:val="16"/>
                <w:szCs w:val="16"/>
              </w:rPr>
            </w:pPr>
            <w:r w:rsidRPr="00E06B9F">
              <w:rPr>
                <w:sz w:val="16"/>
                <w:szCs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E06B9F" w:rsidRDefault="00722EB7" w:rsidP="00E06B9F">
            <w:pPr>
              <w:pStyle w:val="TAC"/>
              <w:rPr>
                <w:sz w:val="16"/>
                <w:szCs w:val="16"/>
              </w:rPr>
            </w:pPr>
            <w:r w:rsidRPr="00E06B9F">
              <w:rPr>
                <w:sz w:val="16"/>
                <w:szCs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E06B9F" w:rsidRDefault="00F41BB4" w:rsidP="00E06B9F">
            <w:pPr>
              <w:pStyle w:val="TAC"/>
              <w:rPr>
                <w:sz w:val="16"/>
                <w:szCs w:val="16"/>
              </w:rPr>
            </w:pPr>
            <w:r w:rsidRPr="00E06B9F">
              <w:rPr>
                <w:sz w:val="16"/>
                <w:szCs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E06B9F" w:rsidRDefault="0063136F" w:rsidP="00E06B9F">
            <w:pPr>
              <w:pStyle w:val="TAC"/>
              <w:rPr>
                <w:sz w:val="16"/>
                <w:szCs w:val="16"/>
              </w:rPr>
            </w:pPr>
            <w:r w:rsidRPr="00E06B9F">
              <w:rPr>
                <w:sz w:val="16"/>
                <w:szCs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E06B9F" w:rsidRDefault="008D5185" w:rsidP="00E06B9F">
            <w:pPr>
              <w:pStyle w:val="TAC"/>
              <w:rPr>
                <w:sz w:val="16"/>
                <w:szCs w:val="16"/>
              </w:rPr>
            </w:pPr>
            <w:r w:rsidRPr="00E06B9F">
              <w:rPr>
                <w:sz w:val="16"/>
                <w:szCs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E06B9F" w:rsidRDefault="00EF3846" w:rsidP="00E06B9F">
            <w:pPr>
              <w:pStyle w:val="TAC"/>
              <w:rPr>
                <w:sz w:val="16"/>
                <w:szCs w:val="16"/>
              </w:rPr>
            </w:pPr>
            <w:r w:rsidRPr="00E06B9F">
              <w:rPr>
                <w:sz w:val="16"/>
                <w:szCs w:val="16"/>
              </w:rPr>
              <w:t>CP-240090</w:t>
            </w:r>
          </w:p>
          <w:p w14:paraId="262BD799" w14:textId="77777777" w:rsidR="00EF3846" w:rsidRPr="00E06B9F" w:rsidRDefault="00EF3846" w:rsidP="00E06B9F">
            <w:pPr>
              <w:pStyle w:val="TAC"/>
              <w:rPr>
                <w:sz w:val="16"/>
                <w:szCs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E06B9F" w:rsidRDefault="0081465B" w:rsidP="00E06B9F">
            <w:pPr>
              <w:pStyle w:val="TAC"/>
              <w:rPr>
                <w:sz w:val="16"/>
                <w:szCs w:val="16"/>
              </w:rPr>
            </w:pPr>
            <w:r w:rsidRPr="00E06B9F">
              <w:rPr>
                <w:sz w:val="16"/>
                <w:szCs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E06B9F" w:rsidRDefault="000F2117" w:rsidP="00E06B9F">
            <w:pPr>
              <w:pStyle w:val="TAC"/>
              <w:rPr>
                <w:sz w:val="16"/>
                <w:szCs w:val="16"/>
              </w:rPr>
            </w:pPr>
            <w:r w:rsidRPr="00E06B9F">
              <w:rPr>
                <w:sz w:val="16"/>
                <w:szCs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E06B9F" w:rsidRDefault="00504E1D" w:rsidP="00E06B9F">
            <w:pPr>
              <w:pStyle w:val="TAC"/>
              <w:rPr>
                <w:sz w:val="16"/>
                <w:szCs w:val="16"/>
              </w:rPr>
            </w:pPr>
            <w:r w:rsidRPr="00E06B9F">
              <w:rPr>
                <w:sz w:val="16"/>
                <w:szCs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E06B9F" w:rsidRDefault="00574F1A" w:rsidP="00E06B9F">
            <w:pPr>
              <w:pStyle w:val="TAC"/>
              <w:rPr>
                <w:sz w:val="16"/>
                <w:szCs w:val="16"/>
              </w:rPr>
            </w:pPr>
            <w:r w:rsidRPr="00E06B9F">
              <w:rPr>
                <w:sz w:val="16"/>
                <w:szCs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E06B9F" w:rsidRDefault="00E95E53" w:rsidP="00E06B9F">
            <w:pPr>
              <w:pStyle w:val="TAC"/>
              <w:rPr>
                <w:sz w:val="16"/>
                <w:szCs w:val="16"/>
              </w:rPr>
            </w:pPr>
            <w:r w:rsidRPr="00E06B9F">
              <w:rPr>
                <w:sz w:val="16"/>
                <w:szCs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E06B9F" w:rsidRDefault="00792B56" w:rsidP="00E06B9F">
            <w:pPr>
              <w:pStyle w:val="TAC"/>
              <w:rPr>
                <w:sz w:val="16"/>
                <w:szCs w:val="16"/>
              </w:rPr>
            </w:pPr>
            <w:r w:rsidRPr="00E06B9F">
              <w:rPr>
                <w:sz w:val="16"/>
                <w:szCs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E06B9F" w:rsidRDefault="00492AFB" w:rsidP="00E06B9F">
            <w:pPr>
              <w:pStyle w:val="TAC"/>
              <w:rPr>
                <w:sz w:val="16"/>
                <w:szCs w:val="16"/>
              </w:rPr>
            </w:pPr>
            <w:r w:rsidRPr="00E06B9F">
              <w:rPr>
                <w:sz w:val="16"/>
                <w:szCs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E06B9F" w:rsidRDefault="00214779" w:rsidP="00E06B9F">
            <w:pPr>
              <w:pStyle w:val="TAC"/>
              <w:rPr>
                <w:sz w:val="16"/>
                <w:szCs w:val="16"/>
              </w:rPr>
            </w:pPr>
            <w:r w:rsidRPr="00E06B9F">
              <w:rPr>
                <w:sz w:val="16"/>
                <w:szCs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E06B9F" w:rsidRDefault="0013652C" w:rsidP="00E06B9F">
            <w:pPr>
              <w:pStyle w:val="TAC"/>
              <w:rPr>
                <w:sz w:val="16"/>
                <w:szCs w:val="16"/>
              </w:rPr>
            </w:pPr>
            <w:r w:rsidRPr="00E06B9F">
              <w:rPr>
                <w:sz w:val="16"/>
                <w:szCs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E06B9F" w:rsidRDefault="002015BC" w:rsidP="00E06B9F">
            <w:pPr>
              <w:pStyle w:val="TAC"/>
              <w:rPr>
                <w:sz w:val="16"/>
                <w:szCs w:val="16"/>
              </w:rPr>
            </w:pPr>
            <w:r w:rsidRPr="00E06B9F">
              <w:rPr>
                <w:sz w:val="16"/>
                <w:szCs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E06B9F" w:rsidRDefault="006D5003" w:rsidP="00E06B9F">
            <w:pPr>
              <w:pStyle w:val="TAC"/>
              <w:rPr>
                <w:sz w:val="16"/>
                <w:szCs w:val="16"/>
              </w:rPr>
            </w:pPr>
            <w:r w:rsidRPr="00E06B9F">
              <w:rPr>
                <w:sz w:val="16"/>
                <w:szCs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E06B9F" w:rsidRDefault="00CB6486" w:rsidP="00E06B9F">
            <w:pPr>
              <w:pStyle w:val="TAC"/>
              <w:rPr>
                <w:sz w:val="16"/>
                <w:szCs w:val="16"/>
              </w:rPr>
            </w:pPr>
            <w:r w:rsidRPr="00E06B9F">
              <w:rPr>
                <w:sz w:val="16"/>
                <w:szCs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E06B9F" w:rsidRDefault="00FB4351" w:rsidP="00E06B9F">
            <w:pPr>
              <w:pStyle w:val="TAC"/>
              <w:rPr>
                <w:sz w:val="16"/>
                <w:szCs w:val="16"/>
              </w:rPr>
            </w:pPr>
            <w:r w:rsidRPr="00E06B9F">
              <w:rPr>
                <w:sz w:val="16"/>
                <w:szCs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E06B9F" w:rsidRDefault="00CD7489" w:rsidP="00E06B9F">
            <w:pPr>
              <w:pStyle w:val="TAC"/>
              <w:rPr>
                <w:sz w:val="16"/>
                <w:szCs w:val="16"/>
              </w:rPr>
            </w:pPr>
            <w:r w:rsidRPr="00E06B9F">
              <w:rPr>
                <w:sz w:val="16"/>
                <w:szCs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E06B9F" w:rsidRDefault="00373AEF" w:rsidP="00E06B9F">
            <w:pPr>
              <w:pStyle w:val="TAC"/>
              <w:rPr>
                <w:sz w:val="16"/>
                <w:szCs w:val="16"/>
              </w:rPr>
            </w:pPr>
            <w:r w:rsidRPr="00E06B9F">
              <w:rPr>
                <w:sz w:val="16"/>
                <w:szCs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E06B9F" w:rsidRDefault="002817D1" w:rsidP="00E06B9F">
            <w:pPr>
              <w:pStyle w:val="TAC"/>
              <w:rPr>
                <w:sz w:val="16"/>
                <w:szCs w:val="16"/>
              </w:rPr>
            </w:pPr>
            <w:r w:rsidRPr="00E06B9F">
              <w:rPr>
                <w:sz w:val="16"/>
                <w:szCs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E06B9F" w:rsidRDefault="00861488" w:rsidP="00E06B9F">
            <w:pPr>
              <w:pStyle w:val="TAC"/>
              <w:rPr>
                <w:sz w:val="16"/>
                <w:szCs w:val="16"/>
              </w:rPr>
            </w:pPr>
            <w:r w:rsidRPr="00E06B9F">
              <w:rPr>
                <w:sz w:val="16"/>
                <w:szCs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E06B9F" w:rsidRDefault="006D298D" w:rsidP="00E06B9F">
            <w:pPr>
              <w:pStyle w:val="TAC"/>
              <w:rPr>
                <w:sz w:val="16"/>
                <w:szCs w:val="16"/>
              </w:rPr>
            </w:pPr>
            <w:r w:rsidRPr="00E06B9F">
              <w:rPr>
                <w:sz w:val="16"/>
                <w:szCs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E06B9F" w:rsidRDefault="007939DC" w:rsidP="00E06B9F">
            <w:pPr>
              <w:pStyle w:val="TAC"/>
              <w:rPr>
                <w:sz w:val="16"/>
                <w:szCs w:val="16"/>
              </w:rPr>
            </w:pPr>
            <w:r w:rsidRPr="00E06B9F">
              <w:rPr>
                <w:sz w:val="16"/>
                <w:szCs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E06B9F" w:rsidRDefault="00BE1C25" w:rsidP="00E06B9F">
            <w:pPr>
              <w:pStyle w:val="TAC"/>
              <w:rPr>
                <w:sz w:val="16"/>
                <w:szCs w:val="16"/>
              </w:rPr>
            </w:pPr>
            <w:r w:rsidRPr="00E06B9F">
              <w:rPr>
                <w:sz w:val="16"/>
                <w:szCs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E06B9F" w:rsidRDefault="006033A7" w:rsidP="00E06B9F">
            <w:pPr>
              <w:pStyle w:val="TAC"/>
              <w:rPr>
                <w:sz w:val="16"/>
                <w:szCs w:val="16"/>
              </w:rPr>
            </w:pPr>
            <w:r w:rsidRPr="00E06B9F">
              <w:rPr>
                <w:sz w:val="16"/>
                <w:szCs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E06B9F" w:rsidRDefault="00CC1DBE" w:rsidP="00E06B9F">
            <w:pPr>
              <w:pStyle w:val="TAC"/>
              <w:rPr>
                <w:sz w:val="16"/>
                <w:szCs w:val="16"/>
              </w:rPr>
            </w:pPr>
            <w:r w:rsidRPr="00E06B9F">
              <w:rPr>
                <w:sz w:val="16"/>
                <w:szCs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E06B9F" w:rsidRDefault="0061336D" w:rsidP="00E06B9F">
            <w:pPr>
              <w:pStyle w:val="TAC"/>
              <w:rPr>
                <w:sz w:val="16"/>
                <w:szCs w:val="16"/>
              </w:rPr>
            </w:pPr>
            <w:r w:rsidRPr="00E06B9F">
              <w:rPr>
                <w:sz w:val="16"/>
                <w:szCs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E06B9F" w:rsidRDefault="0050324D" w:rsidP="00E06B9F">
            <w:pPr>
              <w:pStyle w:val="TAC"/>
              <w:rPr>
                <w:sz w:val="16"/>
                <w:szCs w:val="16"/>
              </w:rPr>
            </w:pPr>
            <w:r w:rsidRPr="00E06B9F">
              <w:rPr>
                <w:sz w:val="16"/>
                <w:szCs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E06B9F" w:rsidRDefault="00B31FC2" w:rsidP="00E06B9F">
            <w:pPr>
              <w:pStyle w:val="TAC"/>
              <w:rPr>
                <w:sz w:val="16"/>
                <w:szCs w:val="16"/>
              </w:rPr>
            </w:pPr>
            <w:r w:rsidRPr="00E06B9F">
              <w:rPr>
                <w:sz w:val="16"/>
                <w:szCs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E06B9F" w:rsidRDefault="00CA4321" w:rsidP="00E06B9F">
            <w:pPr>
              <w:pStyle w:val="TAC"/>
              <w:rPr>
                <w:sz w:val="16"/>
                <w:szCs w:val="16"/>
              </w:rPr>
            </w:pPr>
            <w:r w:rsidRPr="00E06B9F">
              <w:rPr>
                <w:sz w:val="16"/>
                <w:szCs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E06B9F" w:rsidRDefault="000105BF" w:rsidP="00E06B9F">
            <w:pPr>
              <w:pStyle w:val="TAC"/>
              <w:rPr>
                <w:sz w:val="16"/>
                <w:szCs w:val="16"/>
              </w:rPr>
            </w:pPr>
            <w:r w:rsidRPr="00E06B9F">
              <w:rPr>
                <w:sz w:val="16"/>
                <w:szCs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E06B9F" w:rsidRDefault="00165C13" w:rsidP="00E06B9F">
            <w:pPr>
              <w:pStyle w:val="TAC"/>
              <w:rPr>
                <w:sz w:val="16"/>
                <w:szCs w:val="16"/>
              </w:rPr>
            </w:pPr>
            <w:r w:rsidRPr="00E06B9F">
              <w:rPr>
                <w:sz w:val="16"/>
                <w:szCs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B925FA" w:rsidRDefault="00CE1D3D" w:rsidP="00B925FA">
            <w:pPr>
              <w:pStyle w:val="TAC"/>
              <w:rPr>
                <w:sz w:val="16"/>
              </w:rPr>
            </w:pPr>
            <w:r w:rsidRPr="00B925FA">
              <w:rPr>
                <w:sz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B925FA" w:rsidRDefault="00264DD3" w:rsidP="00B925FA">
            <w:pPr>
              <w:pStyle w:val="TAC"/>
              <w:rPr>
                <w:sz w:val="16"/>
              </w:rPr>
            </w:pPr>
            <w:r w:rsidRPr="00B925FA">
              <w:rPr>
                <w:sz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B925FA" w:rsidRDefault="0059440F" w:rsidP="00B925FA">
            <w:pPr>
              <w:pStyle w:val="TAC"/>
              <w:rPr>
                <w:sz w:val="16"/>
              </w:rPr>
            </w:pPr>
            <w:r w:rsidRPr="00B925FA">
              <w:rPr>
                <w:sz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B925FA" w:rsidRDefault="00CE5E78" w:rsidP="00B925FA">
            <w:pPr>
              <w:pStyle w:val="TAC"/>
              <w:rPr>
                <w:sz w:val="16"/>
              </w:rPr>
            </w:pPr>
            <w:r w:rsidRPr="00B925FA">
              <w:rPr>
                <w:sz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B925FA" w:rsidRDefault="00C97B60" w:rsidP="00B925FA">
            <w:pPr>
              <w:pStyle w:val="TAC"/>
              <w:rPr>
                <w:sz w:val="16"/>
              </w:rPr>
            </w:pPr>
            <w:r w:rsidRPr="00B925FA">
              <w:rPr>
                <w:sz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B925FA" w:rsidRDefault="00D26115" w:rsidP="00B925FA">
            <w:pPr>
              <w:pStyle w:val="TAC"/>
              <w:rPr>
                <w:sz w:val="16"/>
              </w:rPr>
            </w:pPr>
            <w:r w:rsidRPr="00B925FA">
              <w:rPr>
                <w:sz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B925FA" w:rsidRDefault="003E33D7" w:rsidP="00B925FA">
            <w:pPr>
              <w:pStyle w:val="TAC"/>
              <w:rPr>
                <w:sz w:val="16"/>
              </w:rPr>
            </w:pPr>
            <w:r w:rsidRPr="00B925FA">
              <w:rPr>
                <w:sz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B925FA" w:rsidRDefault="00C45A0C" w:rsidP="00B925FA">
            <w:pPr>
              <w:pStyle w:val="TAC"/>
              <w:rPr>
                <w:sz w:val="16"/>
              </w:rPr>
            </w:pPr>
            <w:r w:rsidRPr="00B925FA">
              <w:rPr>
                <w:sz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B925FA" w:rsidRDefault="003B1348" w:rsidP="00B925FA">
            <w:pPr>
              <w:pStyle w:val="TAC"/>
              <w:rPr>
                <w:sz w:val="16"/>
              </w:rPr>
            </w:pPr>
            <w:r w:rsidRPr="00B925FA">
              <w:rPr>
                <w:sz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B925FA" w:rsidRDefault="007A650B" w:rsidP="00B925FA">
            <w:pPr>
              <w:pStyle w:val="TAC"/>
              <w:rPr>
                <w:sz w:val="16"/>
              </w:rPr>
            </w:pPr>
            <w:r w:rsidRPr="00B925FA">
              <w:rPr>
                <w:sz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B925FA" w:rsidRDefault="0006033C" w:rsidP="00B925FA">
            <w:pPr>
              <w:pStyle w:val="TAC"/>
              <w:rPr>
                <w:sz w:val="16"/>
              </w:rPr>
            </w:pPr>
            <w:r w:rsidRPr="00B925FA">
              <w:rPr>
                <w:sz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B925FA" w:rsidRDefault="00202ABF" w:rsidP="00B925FA">
            <w:pPr>
              <w:pStyle w:val="TAC"/>
              <w:rPr>
                <w:sz w:val="16"/>
              </w:rPr>
            </w:pPr>
            <w:r w:rsidRPr="00B925FA">
              <w:rPr>
                <w:sz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B925FA" w:rsidRDefault="00953064" w:rsidP="00B925FA">
            <w:pPr>
              <w:pStyle w:val="TAC"/>
              <w:rPr>
                <w:sz w:val="16"/>
              </w:rPr>
            </w:pPr>
            <w:r w:rsidRPr="00B925FA">
              <w:rPr>
                <w:sz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B925FA" w:rsidRDefault="00E01F8A" w:rsidP="00B925FA">
            <w:pPr>
              <w:pStyle w:val="TAC"/>
              <w:rPr>
                <w:sz w:val="16"/>
              </w:rPr>
            </w:pPr>
            <w:r w:rsidRPr="00B925FA">
              <w:rPr>
                <w:sz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B925FA" w:rsidRDefault="00E337D7" w:rsidP="00B925FA">
            <w:pPr>
              <w:pStyle w:val="TAC"/>
              <w:rPr>
                <w:sz w:val="16"/>
              </w:rPr>
            </w:pPr>
            <w:r w:rsidRPr="00B925FA">
              <w:rPr>
                <w:sz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B925FA" w:rsidRDefault="00A85B70" w:rsidP="00B925FA">
            <w:pPr>
              <w:pStyle w:val="TAC"/>
              <w:rPr>
                <w:sz w:val="16"/>
              </w:rPr>
            </w:pPr>
            <w:r w:rsidRPr="00B925FA">
              <w:rPr>
                <w:sz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B925FA" w:rsidRDefault="00E8759B" w:rsidP="00B925FA">
            <w:pPr>
              <w:pStyle w:val="TAC"/>
              <w:rPr>
                <w:sz w:val="16"/>
              </w:rPr>
            </w:pPr>
            <w:r w:rsidRPr="00B925FA">
              <w:rPr>
                <w:sz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B925FA" w:rsidRDefault="00EF2A37" w:rsidP="00B925FA">
            <w:pPr>
              <w:pStyle w:val="TAC"/>
              <w:rPr>
                <w:sz w:val="16"/>
              </w:rPr>
            </w:pPr>
            <w:r w:rsidRPr="00B925FA">
              <w:rPr>
                <w:sz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B925FA" w:rsidRDefault="003D79AC" w:rsidP="00B925FA">
            <w:pPr>
              <w:pStyle w:val="TAC"/>
              <w:rPr>
                <w:sz w:val="16"/>
              </w:rPr>
            </w:pPr>
            <w:r w:rsidRPr="00B925FA">
              <w:rPr>
                <w:sz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B925FA" w:rsidRDefault="002A0631" w:rsidP="00B925FA">
            <w:pPr>
              <w:pStyle w:val="TAC"/>
              <w:rPr>
                <w:sz w:val="16"/>
              </w:rPr>
            </w:pPr>
            <w:r w:rsidRPr="00B925FA">
              <w:rPr>
                <w:sz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B925FA" w:rsidRDefault="003357B1" w:rsidP="00B925FA">
            <w:pPr>
              <w:pStyle w:val="TAC"/>
              <w:rPr>
                <w:sz w:val="16"/>
              </w:rPr>
            </w:pPr>
            <w:r w:rsidRPr="00B925FA">
              <w:rPr>
                <w:sz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B925FA" w:rsidRDefault="00997C59" w:rsidP="00B925FA">
            <w:pPr>
              <w:pStyle w:val="TAC"/>
              <w:rPr>
                <w:sz w:val="16"/>
              </w:rPr>
            </w:pPr>
            <w:r w:rsidRPr="00B925FA">
              <w:rPr>
                <w:sz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B925FA" w:rsidRDefault="00881792" w:rsidP="00B925FA">
            <w:pPr>
              <w:pStyle w:val="TAC"/>
              <w:rPr>
                <w:sz w:val="16"/>
              </w:rPr>
            </w:pPr>
            <w:r w:rsidRPr="00B925FA">
              <w:rPr>
                <w:sz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B925FA" w:rsidRDefault="003D76C1" w:rsidP="00B925FA">
            <w:pPr>
              <w:pStyle w:val="TAC"/>
              <w:rPr>
                <w:sz w:val="16"/>
              </w:rPr>
            </w:pPr>
            <w:r w:rsidRPr="00B925FA">
              <w:rPr>
                <w:sz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B925FA" w:rsidRDefault="00490A8F" w:rsidP="00B925FA">
            <w:pPr>
              <w:pStyle w:val="TAC"/>
              <w:rPr>
                <w:sz w:val="16"/>
              </w:rPr>
            </w:pPr>
            <w:r w:rsidRPr="00B925FA">
              <w:rPr>
                <w:sz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B925FA" w:rsidRDefault="00233220" w:rsidP="00B925FA">
            <w:pPr>
              <w:pStyle w:val="TAC"/>
              <w:rPr>
                <w:sz w:val="16"/>
              </w:rPr>
            </w:pPr>
            <w:r w:rsidRPr="00B925FA">
              <w:rPr>
                <w:sz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B925FA" w:rsidRDefault="00336B43" w:rsidP="00B925FA">
            <w:pPr>
              <w:pStyle w:val="TAC"/>
              <w:rPr>
                <w:sz w:val="16"/>
              </w:rPr>
            </w:pPr>
            <w:r w:rsidRPr="00B925FA">
              <w:rPr>
                <w:sz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B925FA" w:rsidRDefault="00E84101" w:rsidP="00B925FA">
            <w:pPr>
              <w:pStyle w:val="TAC"/>
              <w:rPr>
                <w:sz w:val="16"/>
              </w:rPr>
            </w:pPr>
            <w:r w:rsidRPr="00B925FA">
              <w:rPr>
                <w:sz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B925FA" w:rsidRDefault="00760EC0" w:rsidP="00B925FA">
            <w:pPr>
              <w:pStyle w:val="TAC"/>
              <w:rPr>
                <w:sz w:val="16"/>
              </w:rPr>
            </w:pPr>
            <w:r w:rsidRPr="00B925FA">
              <w:rPr>
                <w:sz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B925FA" w:rsidRDefault="00F03CD7" w:rsidP="00B925FA">
            <w:pPr>
              <w:pStyle w:val="TAC"/>
              <w:rPr>
                <w:sz w:val="16"/>
              </w:rPr>
            </w:pPr>
            <w:r w:rsidRPr="00B925FA">
              <w:rPr>
                <w:sz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B925FA" w:rsidRDefault="00D644F5" w:rsidP="00B925FA">
            <w:pPr>
              <w:pStyle w:val="TAC"/>
              <w:rPr>
                <w:sz w:val="16"/>
              </w:rPr>
            </w:pPr>
            <w:r w:rsidRPr="00B925FA">
              <w:rPr>
                <w:sz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B925FA" w:rsidRDefault="00E85794" w:rsidP="00B925FA">
            <w:pPr>
              <w:pStyle w:val="TAC"/>
              <w:rPr>
                <w:sz w:val="16"/>
              </w:rPr>
            </w:pPr>
            <w:r w:rsidRPr="00B925FA">
              <w:rPr>
                <w:sz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B925FA" w:rsidRDefault="006E730F" w:rsidP="00B925FA">
            <w:pPr>
              <w:pStyle w:val="TAC"/>
              <w:rPr>
                <w:sz w:val="16"/>
              </w:rPr>
            </w:pPr>
            <w:r w:rsidRPr="00B925FA">
              <w:rPr>
                <w:sz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B925FA" w:rsidRDefault="00BE5A33" w:rsidP="00B925FA">
            <w:pPr>
              <w:pStyle w:val="TAC"/>
              <w:rPr>
                <w:sz w:val="16"/>
              </w:rPr>
            </w:pPr>
            <w:r w:rsidRPr="00B925FA">
              <w:rPr>
                <w:sz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B925FA" w:rsidRDefault="00D53F73" w:rsidP="00B925FA">
            <w:pPr>
              <w:pStyle w:val="TAC"/>
              <w:rPr>
                <w:sz w:val="16"/>
              </w:rPr>
            </w:pPr>
            <w:r w:rsidRPr="00B925FA">
              <w:rPr>
                <w:sz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B925FA" w:rsidRDefault="000B706D" w:rsidP="00B925FA">
            <w:pPr>
              <w:pStyle w:val="TAC"/>
              <w:rPr>
                <w:sz w:val="16"/>
              </w:rPr>
            </w:pPr>
            <w:r w:rsidRPr="00B925FA">
              <w:rPr>
                <w:sz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B925FA" w:rsidRDefault="007172E9" w:rsidP="00B925FA">
            <w:pPr>
              <w:pStyle w:val="TAC"/>
              <w:rPr>
                <w:sz w:val="16"/>
              </w:rPr>
            </w:pPr>
            <w:r w:rsidRPr="00B925FA">
              <w:rPr>
                <w:sz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B925FA" w:rsidRDefault="00DE623C" w:rsidP="00B925FA">
            <w:pPr>
              <w:pStyle w:val="TAC"/>
              <w:rPr>
                <w:sz w:val="16"/>
              </w:rPr>
            </w:pPr>
            <w:r w:rsidRPr="00B925FA">
              <w:rPr>
                <w:sz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B925FA" w:rsidRDefault="00692D07" w:rsidP="00B925FA">
            <w:pPr>
              <w:pStyle w:val="TAC"/>
              <w:rPr>
                <w:sz w:val="16"/>
              </w:rPr>
            </w:pPr>
            <w:r w:rsidRPr="00B925FA">
              <w:rPr>
                <w:sz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B925FA" w:rsidRDefault="00EE3827" w:rsidP="00B925FA">
            <w:pPr>
              <w:pStyle w:val="TAC"/>
              <w:rPr>
                <w:sz w:val="16"/>
              </w:rPr>
            </w:pPr>
            <w:r w:rsidRPr="00B925FA">
              <w:rPr>
                <w:sz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B925FA" w:rsidRDefault="00DD4DE0" w:rsidP="00B925FA">
            <w:pPr>
              <w:pStyle w:val="TAC"/>
              <w:rPr>
                <w:sz w:val="16"/>
              </w:rPr>
            </w:pPr>
            <w:r w:rsidRPr="00B925FA">
              <w:rPr>
                <w:sz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B925FA" w:rsidRDefault="001129A5" w:rsidP="00B925FA">
            <w:pPr>
              <w:pStyle w:val="TAC"/>
              <w:rPr>
                <w:sz w:val="16"/>
              </w:rPr>
            </w:pPr>
            <w:r w:rsidRPr="00B925FA">
              <w:rPr>
                <w:sz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B925FA" w:rsidRDefault="003F5447" w:rsidP="00B925FA">
            <w:pPr>
              <w:pStyle w:val="TAC"/>
              <w:rPr>
                <w:sz w:val="16"/>
              </w:rPr>
            </w:pPr>
            <w:r w:rsidRPr="00B925FA">
              <w:rPr>
                <w:sz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B925FA" w:rsidRDefault="009F29CD" w:rsidP="00B925FA">
            <w:pPr>
              <w:pStyle w:val="TAC"/>
              <w:rPr>
                <w:sz w:val="16"/>
              </w:rPr>
            </w:pPr>
            <w:r w:rsidRPr="00B925FA">
              <w:rPr>
                <w:sz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B925FA" w:rsidRDefault="00B4666E" w:rsidP="00B925FA">
            <w:pPr>
              <w:pStyle w:val="TAC"/>
              <w:rPr>
                <w:sz w:val="16"/>
              </w:rPr>
            </w:pPr>
            <w:r w:rsidRPr="00B925FA">
              <w:rPr>
                <w:sz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B925FA" w:rsidRDefault="004E3950" w:rsidP="00B925FA">
            <w:pPr>
              <w:pStyle w:val="TAC"/>
              <w:rPr>
                <w:sz w:val="16"/>
              </w:rPr>
            </w:pPr>
            <w:r w:rsidRPr="00B925FA">
              <w:rPr>
                <w:sz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B925FA" w:rsidRDefault="00836230" w:rsidP="00B925FA">
            <w:pPr>
              <w:pStyle w:val="TAC"/>
              <w:rPr>
                <w:sz w:val="16"/>
              </w:rPr>
            </w:pPr>
            <w:r w:rsidRPr="00B925FA">
              <w:rPr>
                <w:sz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B925FA" w:rsidRDefault="002C6D6E" w:rsidP="00B925FA">
            <w:pPr>
              <w:pStyle w:val="TAC"/>
              <w:rPr>
                <w:sz w:val="16"/>
              </w:rPr>
            </w:pPr>
            <w:r w:rsidRPr="00B925FA">
              <w:rPr>
                <w:sz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B925FA" w:rsidRDefault="00DF703A" w:rsidP="00B925FA">
            <w:pPr>
              <w:pStyle w:val="TAC"/>
              <w:rPr>
                <w:sz w:val="16"/>
              </w:rPr>
            </w:pPr>
            <w:r w:rsidRPr="00B925FA">
              <w:rPr>
                <w:sz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B925FA" w:rsidRDefault="00083873" w:rsidP="00B925FA">
            <w:pPr>
              <w:pStyle w:val="TAC"/>
              <w:rPr>
                <w:sz w:val="16"/>
              </w:rPr>
            </w:pPr>
            <w:r w:rsidRPr="00B925FA">
              <w:rPr>
                <w:sz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B925FA" w:rsidRDefault="00D54FA5" w:rsidP="00B925FA">
            <w:pPr>
              <w:pStyle w:val="TAC"/>
              <w:rPr>
                <w:sz w:val="16"/>
              </w:rPr>
            </w:pPr>
            <w:r w:rsidRPr="00B925FA">
              <w:rPr>
                <w:sz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B925FA" w:rsidRDefault="00126FCE" w:rsidP="00B925FA">
            <w:pPr>
              <w:pStyle w:val="TAC"/>
              <w:rPr>
                <w:sz w:val="16"/>
              </w:rPr>
            </w:pPr>
            <w:r w:rsidRPr="00B925FA">
              <w:rPr>
                <w:sz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B925FA" w:rsidRDefault="009B3CE6" w:rsidP="00B925FA">
            <w:pPr>
              <w:pStyle w:val="TAC"/>
              <w:rPr>
                <w:sz w:val="16"/>
              </w:rPr>
            </w:pPr>
            <w:r w:rsidRPr="00B925FA">
              <w:rPr>
                <w:sz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B925FA" w:rsidRDefault="007E2F77" w:rsidP="00B925FA">
            <w:pPr>
              <w:pStyle w:val="TAC"/>
              <w:rPr>
                <w:sz w:val="16"/>
              </w:rPr>
            </w:pPr>
            <w:r w:rsidRPr="00B925FA">
              <w:rPr>
                <w:sz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B925FA" w:rsidRDefault="006511C2" w:rsidP="00B925FA">
            <w:pPr>
              <w:pStyle w:val="TAC"/>
              <w:rPr>
                <w:sz w:val="16"/>
              </w:rPr>
            </w:pPr>
            <w:r w:rsidRPr="00B925FA">
              <w:rPr>
                <w:sz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B925FA" w:rsidRDefault="00131BE4" w:rsidP="00B925FA">
            <w:pPr>
              <w:pStyle w:val="TAC"/>
              <w:rPr>
                <w:sz w:val="16"/>
              </w:rPr>
            </w:pPr>
            <w:r w:rsidRPr="00B925FA">
              <w:rPr>
                <w:sz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B925FA" w:rsidRDefault="00584C36" w:rsidP="00B925FA">
            <w:pPr>
              <w:pStyle w:val="TAC"/>
              <w:rPr>
                <w:sz w:val="16"/>
              </w:rPr>
            </w:pPr>
            <w:r w:rsidRPr="00B925FA">
              <w:rPr>
                <w:sz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B925FA" w:rsidRDefault="00AA6B7B" w:rsidP="00B925FA">
            <w:pPr>
              <w:pStyle w:val="TAC"/>
              <w:rPr>
                <w:sz w:val="16"/>
              </w:rPr>
            </w:pPr>
            <w:r w:rsidRPr="00B925FA">
              <w:rPr>
                <w:sz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B925FA" w:rsidRDefault="00BE2B58" w:rsidP="00B925FA">
            <w:pPr>
              <w:pStyle w:val="TAC"/>
              <w:rPr>
                <w:sz w:val="16"/>
              </w:rPr>
            </w:pPr>
            <w:r w:rsidRPr="00B925FA">
              <w:rPr>
                <w:sz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B925FA" w:rsidRDefault="00220250" w:rsidP="00B925FA">
            <w:pPr>
              <w:pStyle w:val="TAC"/>
              <w:rPr>
                <w:sz w:val="16"/>
              </w:rPr>
            </w:pPr>
            <w:r w:rsidRPr="00B925FA">
              <w:rPr>
                <w:sz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B925FA" w:rsidRDefault="0042243E" w:rsidP="00B925FA">
            <w:pPr>
              <w:pStyle w:val="TAC"/>
              <w:rPr>
                <w:sz w:val="16"/>
              </w:rPr>
            </w:pPr>
            <w:r w:rsidRPr="00B925FA">
              <w:rPr>
                <w:sz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B925FA" w:rsidRDefault="009F6ED1" w:rsidP="00B925FA">
            <w:pPr>
              <w:pStyle w:val="TAC"/>
              <w:rPr>
                <w:sz w:val="16"/>
              </w:rPr>
            </w:pPr>
            <w:r w:rsidRPr="00B925FA">
              <w:rPr>
                <w:sz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B925FA" w:rsidRDefault="000C6778" w:rsidP="00B925FA">
            <w:pPr>
              <w:pStyle w:val="TAC"/>
              <w:rPr>
                <w:sz w:val="16"/>
              </w:rPr>
            </w:pPr>
            <w:r w:rsidRPr="00B925FA">
              <w:rPr>
                <w:sz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Pr="00B925FA" w:rsidRDefault="00E608DD" w:rsidP="00B925FA">
            <w:pPr>
              <w:pStyle w:val="TAC"/>
              <w:rPr>
                <w:sz w:val="16"/>
              </w:rPr>
            </w:pPr>
            <w:r w:rsidRPr="00B925FA">
              <w:rPr>
                <w:rFonts w:cs="Arial"/>
                <w:sz w:val="16"/>
                <w:lang w:eastAsia="ko-KR"/>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Pr="00B925FA" w:rsidRDefault="00E608DD" w:rsidP="00B925FA">
            <w:pPr>
              <w:pStyle w:val="TAC"/>
              <w:rPr>
                <w:sz w:val="16"/>
              </w:rPr>
            </w:pPr>
            <w:r w:rsidRPr="00B925FA">
              <w:rPr>
                <w:rFonts w:cs="Arial"/>
                <w:sz w:val="16"/>
                <w:lang w:eastAsia="ko-KR"/>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Pr="00B925FA" w:rsidRDefault="00E608DD" w:rsidP="00B925FA">
            <w:pPr>
              <w:pStyle w:val="TAC"/>
              <w:rPr>
                <w:sz w:val="16"/>
              </w:rPr>
            </w:pPr>
            <w:r w:rsidRPr="00B925FA">
              <w:rPr>
                <w:rFonts w:cs="Arial"/>
                <w:sz w:val="16"/>
                <w:lang w:eastAsia="ko-KR"/>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Pr="00B925FA" w:rsidRDefault="00E608DD" w:rsidP="00B925FA">
            <w:pPr>
              <w:pStyle w:val="TAC"/>
              <w:rPr>
                <w:sz w:val="16"/>
              </w:rPr>
            </w:pPr>
            <w:r w:rsidRPr="00B925FA">
              <w:rPr>
                <w:rFonts w:cs="Arial"/>
                <w:sz w:val="16"/>
                <w:lang w:eastAsia="ko-KR"/>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Pr="00B925FA" w:rsidRDefault="00E608DD" w:rsidP="00B925FA">
            <w:pPr>
              <w:pStyle w:val="TAC"/>
              <w:rPr>
                <w:sz w:val="16"/>
              </w:rPr>
            </w:pPr>
            <w:r w:rsidRPr="00B925FA">
              <w:rPr>
                <w:rFonts w:cs="Arial"/>
                <w:sz w:val="16"/>
                <w:lang w:eastAsia="ko-KR"/>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Pr="00B925FA" w:rsidRDefault="00E608DD" w:rsidP="00B925FA">
            <w:pPr>
              <w:pStyle w:val="TAC"/>
              <w:rPr>
                <w:sz w:val="16"/>
              </w:rPr>
            </w:pPr>
            <w:r w:rsidRPr="00B925FA">
              <w:rPr>
                <w:rFonts w:cs="Arial"/>
                <w:sz w:val="16"/>
                <w:lang w:eastAsia="ko-KR"/>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Pr="00B925FA" w:rsidRDefault="00E608DD" w:rsidP="00B925FA">
            <w:pPr>
              <w:pStyle w:val="TAC"/>
              <w:rPr>
                <w:sz w:val="16"/>
              </w:rPr>
            </w:pPr>
            <w:r w:rsidRPr="00B925FA">
              <w:rPr>
                <w:rFonts w:cs="Arial"/>
                <w:sz w:val="16"/>
                <w:lang w:eastAsia="ko-KR"/>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Pr="00B925FA" w:rsidRDefault="00E608DD" w:rsidP="00B925FA">
            <w:pPr>
              <w:pStyle w:val="TAC"/>
              <w:rPr>
                <w:sz w:val="16"/>
              </w:rPr>
            </w:pPr>
            <w:r w:rsidRPr="00B925FA">
              <w:rPr>
                <w:rFonts w:cs="Arial"/>
                <w:sz w:val="16"/>
                <w:lang w:eastAsia="ko-KR"/>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Pr="00B925FA" w:rsidRDefault="00E608DD" w:rsidP="00B925FA">
            <w:pPr>
              <w:pStyle w:val="TAC"/>
              <w:rPr>
                <w:sz w:val="16"/>
              </w:rPr>
            </w:pPr>
            <w:r w:rsidRPr="00B925FA">
              <w:rPr>
                <w:rFonts w:cs="Arial"/>
                <w:sz w:val="16"/>
                <w:lang w:eastAsia="ko-KR"/>
              </w:rPr>
              <w:t>CP-2501</w:t>
            </w:r>
            <w:r w:rsidR="009217DB" w:rsidRPr="00B925FA">
              <w:rPr>
                <w:rFonts w:cs="Arial"/>
                <w:sz w:val="16"/>
                <w:lang w:eastAsia="ko-KR"/>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Pr="00B925FA" w:rsidRDefault="00E608DD" w:rsidP="00B925FA">
            <w:pPr>
              <w:pStyle w:val="TAC"/>
              <w:rPr>
                <w:sz w:val="16"/>
              </w:rPr>
            </w:pPr>
            <w:r w:rsidRPr="00B925FA">
              <w:rPr>
                <w:rFonts w:cs="Arial"/>
                <w:sz w:val="16"/>
                <w:lang w:eastAsia="ko-KR"/>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Pr="00B925FA" w:rsidRDefault="00E608DD" w:rsidP="00B925FA">
            <w:pPr>
              <w:pStyle w:val="TAC"/>
              <w:rPr>
                <w:sz w:val="16"/>
              </w:rPr>
            </w:pPr>
            <w:r w:rsidRPr="00B925FA">
              <w:rPr>
                <w:rFonts w:cs="Arial"/>
                <w:sz w:val="16"/>
                <w:lang w:eastAsia="ko-KR"/>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Pr="00B925FA" w:rsidRDefault="00E608DD" w:rsidP="00B925FA">
            <w:pPr>
              <w:pStyle w:val="TAC"/>
              <w:rPr>
                <w:sz w:val="16"/>
              </w:rPr>
            </w:pPr>
            <w:r w:rsidRPr="00B925FA">
              <w:rPr>
                <w:rFonts w:cs="Arial"/>
                <w:sz w:val="16"/>
                <w:lang w:eastAsia="ko-KR"/>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Pr="00B925FA" w:rsidRDefault="00E608DD" w:rsidP="00B925FA">
            <w:pPr>
              <w:pStyle w:val="TAC"/>
              <w:rPr>
                <w:sz w:val="16"/>
              </w:rPr>
            </w:pPr>
            <w:r w:rsidRPr="00B925FA">
              <w:rPr>
                <w:rFonts w:cs="Arial"/>
                <w:sz w:val="16"/>
                <w:lang w:eastAsia="ko-KR"/>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Pr="00B925FA" w:rsidRDefault="00E608DD" w:rsidP="00B925FA">
            <w:pPr>
              <w:pStyle w:val="TAC"/>
              <w:rPr>
                <w:sz w:val="16"/>
              </w:rPr>
            </w:pPr>
            <w:r w:rsidRPr="00B925FA">
              <w:rPr>
                <w:rFonts w:cs="Arial"/>
                <w:sz w:val="16"/>
                <w:lang w:eastAsia="ko-KR"/>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Pr="00B925FA" w:rsidRDefault="00E608DD" w:rsidP="00B925FA">
            <w:pPr>
              <w:pStyle w:val="TAC"/>
              <w:rPr>
                <w:sz w:val="16"/>
              </w:rPr>
            </w:pPr>
            <w:r w:rsidRPr="00B925FA">
              <w:rPr>
                <w:rFonts w:cs="Arial"/>
                <w:sz w:val="16"/>
                <w:lang w:eastAsia="ko-KR"/>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Pr="00B925FA" w:rsidRDefault="00E608DD" w:rsidP="00B925FA">
            <w:pPr>
              <w:pStyle w:val="TAC"/>
              <w:rPr>
                <w:sz w:val="16"/>
              </w:rPr>
            </w:pPr>
            <w:r w:rsidRPr="00B925FA">
              <w:rPr>
                <w:rFonts w:cs="Arial"/>
                <w:sz w:val="16"/>
                <w:lang w:eastAsia="ko-KR"/>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2A443695" w:rsidR="00BF3F61" w:rsidRPr="00B925FA" w:rsidRDefault="00B1704F" w:rsidP="00B925FA">
            <w:pPr>
              <w:pStyle w:val="TAC"/>
              <w:rPr>
                <w:rFonts w:cs="Arial"/>
                <w:sz w:val="16"/>
              </w:rPr>
            </w:pPr>
            <w:r w:rsidRPr="00B925FA">
              <w:rPr>
                <w:rFonts w:cs="Arial"/>
                <w:sz w:val="16"/>
              </w:rPr>
              <w:t>CP-251168</w:t>
            </w:r>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84F126A" w14:textId="15EEBE42" w:rsidR="00367DE2" w:rsidRPr="00B925FA" w:rsidRDefault="00B1704F" w:rsidP="00B925FA">
            <w:pPr>
              <w:pStyle w:val="TAC"/>
              <w:rPr>
                <w:rFonts w:cs="Arial"/>
                <w:sz w:val="16"/>
              </w:rPr>
            </w:pPr>
            <w:r w:rsidRPr="00B925FA">
              <w:rPr>
                <w:rFonts w:cs="Arial"/>
                <w:sz w:val="16"/>
              </w:rPr>
              <w:t>CP-251168</w:t>
            </w:r>
          </w:p>
          <w:p w14:paraId="3D75B363" w14:textId="77777777" w:rsidR="00367DE2" w:rsidRPr="00B925FA" w:rsidRDefault="00367DE2" w:rsidP="00B925FA">
            <w:pPr>
              <w:pStyle w:val="TAC"/>
              <w:rPr>
                <w:rFonts w:cs="Arial"/>
                <w:sz w:val="16"/>
              </w:rPr>
            </w:pP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E9FE02" w14:textId="0305B270" w:rsidR="003A7E3D" w:rsidRPr="00B925FA" w:rsidRDefault="00B1704F" w:rsidP="00B925FA">
            <w:pPr>
              <w:pStyle w:val="TAC"/>
              <w:rPr>
                <w:rFonts w:cs="Arial"/>
                <w:sz w:val="16"/>
              </w:rPr>
            </w:pPr>
            <w:r w:rsidRPr="00B925FA">
              <w:rPr>
                <w:rFonts w:cs="Arial"/>
                <w:sz w:val="16"/>
              </w:rPr>
              <w:t>CP-251168</w:t>
            </w:r>
          </w:p>
          <w:p w14:paraId="7BF3DAFF" w14:textId="77777777" w:rsidR="003A7E3D" w:rsidRPr="00B925FA" w:rsidRDefault="003A7E3D" w:rsidP="00B925FA">
            <w:pPr>
              <w:pStyle w:val="TAC"/>
              <w:rPr>
                <w:rFonts w:cs="Arial"/>
                <w:sz w:val="16"/>
              </w:rPr>
            </w:pP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0C9B189B" w:rsidR="00E83E03" w:rsidRPr="00B925FA" w:rsidRDefault="00B1704F" w:rsidP="00B925FA">
            <w:pPr>
              <w:pStyle w:val="TAC"/>
              <w:rPr>
                <w:rFonts w:cs="Arial"/>
                <w:sz w:val="16"/>
              </w:rPr>
            </w:pPr>
            <w:r w:rsidRPr="00B925FA">
              <w:rPr>
                <w:rFonts w:cs="Arial"/>
                <w:sz w:val="16"/>
              </w:rPr>
              <w:t>CP-251168</w:t>
            </w:r>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Pr="00B925FA" w:rsidRDefault="00536731" w:rsidP="00B925FA">
            <w:pPr>
              <w:pStyle w:val="TAC"/>
              <w:rPr>
                <w:rFonts w:cs="Arial"/>
                <w:sz w:val="16"/>
              </w:rPr>
            </w:pPr>
            <w:r w:rsidRPr="00B925FA">
              <w:rPr>
                <w:rFonts w:cs="Arial"/>
                <w:sz w:val="16"/>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350BA257" w:rsidR="00810A40"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1A5FBEA3" w:rsidR="004C2464"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6621320A" w:rsidR="00DB3720"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2289A262" w:rsidR="00030D6F"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1527453F" w:rsidR="00A364D1"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1E984BD8" w:rsidR="00862EA2"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53A25BA9" w:rsidR="00695A66"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6A33318" w:rsidR="005025CA"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0DEBEB40" w:rsidR="004A18D5"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2EACAD53" w:rsidR="00F10464"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31821009" w:rsidR="006D5E78" w:rsidRPr="00B925FA" w:rsidRDefault="00B1704F" w:rsidP="00B925FA">
            <w:pPr>
              <w:pStyle w:val="TAC"/>
              <w:rPr>
                <w:rFonts w:cs="Arial"/>
                <w:sz w:val="16"/>
              </w:rPr>
            </w:pPr>
            <w:r w:rsidRPr="00B925FA">
              <w:rPr>
                <w:rFonts w:cs="Arial"/>
                <w:sz w:val="16"/>
              </w:rPr>
              <w:t>CP-251169</w:t>
            </w:r>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65ADFCAA" w:rsidR="00931262" w:rsidRPr="00B925FA" w:rsidRDefault="00BA2E46" w:rsidP="00B925FA">
            <w:pPr>
              <w:pStyle w:val="TAC"/>
              <w:rPr>
                <w:rFonts w:cs="Arial"/>
                <w:sz w:val="16"/>
              </w:rPr>
            </w:pPr>
            <w:r w:rsidRPr="00B925FA">
              <w:rPr>
                <w:rFonts w:cs="Arial"/>
                <w:sz w:val="16"/>
              </w:rPr>
              <w:t>CP-251169</w:t>
            </w:r>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8F165AF" w14:textId="5EC2E5F7" w:rsidR="001C01CE" w:rsidRPr="00B925FA" w:rsidRDefault="00BA2E46" w:rsidP="00B925FA">
            <w:pPr>
              <w:pStyle w:val="TAC"/>
              <w:rPr>
                <w:rFonts w:cs="Arial"/>
                <w:sz w:val="16"/>
              </w:rPr>
            </w:pPr>
            <w:r w:rsidRPr="00B925FA">
              <w:rPr>
                <w:rFonts w:cs="Arial"/>
                <w:sz w:val="16"/>
              </w:rPr>
              <w:t>CP-251169</w:t>
            </w:r>
          </w:p>
          <w:p w14:paraId="170FBC96" w14:textId="77777777" w:rsidR="001C01CE" w:rsidRPr="00B925FA" w:rsidRDefault="001C01CE" w:rsidP="00B925FA">
            <w:pPr>
              <w:pStyle w:val="TAC"/>
              <w:rPr>
                <w:rFonts w:cs="Arial"/>
                <w:sz w:val="16"/>
              </w:rPr>
            </w:pP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C0B1A1" w14:textId="75FD1742" w:rsidR="00C12B3F" w:rsidRPr="00B925FA" w:rsidRDefault="00BA2E46" w:rsidP="00B925FA">
            <w:pPr>
              <w:pStyle w:val="TAC"/>
              <w:rPr>
                <w:rFonts w:cs="Arial"/>
                <w:sz w:val="16"/>
              </w:rPr>
            </w:pPr>
            <w:r w:rsidRPr="00B925FA">
              <w:rPr>
                <w:rFonts w:cs="Arial"/>
                <w:sz w:val="16"/>
              </w:rPr>
              <w:t>CP-251169</w:t>
            </w:r>
          </w:p>
          <w:p w14:paraId="595FAB9F" w14:textId="77777777" w:rsidR="00C12B3F" w:rsidRPr="00B925FA" w:rsidRDefault="00C12B3F" w:rsidP="00B925FA">
            <w:pPr>
              <w:pStyle w:val="TAC"/>
              <w:rPr>
                <w:rFonts w:cs="Arial"/>
                <w:sz w:val="16"/>
              </w:rPr>
            </w:pP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97239B6" w:rsidR="001B0080" w:rsidRPr="00B925FA" w:rsidRDefault="00BA2E46" w:rsidP="00B925FA">
            <w:pPr>
              <w:pStyle w:val="TAC"/>
              <w:rPr>
                <w:rFonts w:cs="Arial"/>
                <w:sz w:val="16"/>
              </w:rPr>
            </w:pPr>
            <w:r w:rsidRPr="00B925FA">
              <w:rPr>
                <w:rFonts w:cs="Arial"/>
                <w:sz w:val="16"/>
              </w:rPr>
              <w:t>CP-251169</w:t>
            </w:r>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7E1CC2F8" w:rsidR="00487945" w:rsidRPr="00B925FA" w:rsidRDefault="00BA2E46" w:rsidP="00B925FA">
            <w:pPr>
              <w:pStyle w:val="TAC"/>
              <w:rPr>
                <w:rFonts w:cs="Arial"/>
                <w:sz w:val="16"/>
              </w:rPr>
            </w:pPr>
            <w:r w:rsidRPr="00B925FA">
              <w:rPr>
                <w:rFonts w:cs="Arial"/>
                <w:sz w:val="16"/>
              </w:rPr>
              <w:t>CP-251169</w:t>
            </w:r>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3070ABB7" w:rsidR="00C924E5" w:rsidRPr="00B925FA" w:rsidRDefault="00BA2E46" w:rsidP="00B925FA">
            <w:pPr>
              <w:pStyle w:val="TAC"/>
              <w:rPr>
                <w:rFonts w:cs="Arial"/>
                <w:sz w:val="16"/>
              </w:rPr>
            </w:pPr>
            <w:r w:rsidRPr="00B925FA">
              <w:rPr>
                <w:rFonts w:cs="Arial"/>
                <w:sz w:val="16"/>
              </w:rPr>
              <w:t>CP-251169</w:t>
            </w:r>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6D785CA0" w:rsidR="00EC71A7" w:rsidRPr="00B925FA" w:rsidRDefault="00BA2E46" w:rsidP="00B925FA">
            <w:pPr>
              <w:pStyle w:val="TAC"/>
              <w:rPr>
                <w:rFonts w:cs="Arial"/>
                <w:sz w:val="16"/>
              </w:rPr>
            </w:pPr>
            <w:r w:rsidRPr="00B925FA">
              <w:rPr>
                <w:rFonts w:cs="Arial"/>
                <w:sz w:val="16"/>
              </w:rPr>
              <w:t>CP-251170</w:t>
            </w:r>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3D865B77" w:rsidR="00B020C0"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666FA916" w:rsidR="00C26B2F"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64B6AE6C" w:rsidR="00F93B82"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4F4E419F" w:rsidR="002C01D1"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0838492E" w:rsidR="00D272E5"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725C2A12" w:rsidR="00F940A7"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54C6F5DD" w:rsidR="00677181"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FD30CE7" w:rsidR="00B02FCF"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0EA2F028" w:rsidR="000F7C96"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BE3FA49" w:rsidR="0050722C"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14058E80" w:rsidR="00DF3969"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34387F05" w:rsidR="00DB57AC" w:rsidRPr="00B925FA" w:rsidRDefault="00BA2E46" w:rsidP="00B925FA">
            <w:pPr>
              <w:pStyle w:val="TAC"/>
              <w:rPr>
                <w:rFonts w:cs="Arial"/>
                <w:sz w:val="16"/>
              </w:rPr>
            </w:pPr>
            <w:r w:rsidRPr="00B925FA">
              <w:rPr>
                <w:rFonts w:cs="Arial"/>
                <w:sz w:val="16"/>
              </w:rPr>
              <w:t>CP-251188</w:t>
            </w:r>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lastRenderedPageBreak/>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766DB755" w:rsidR="00A403E5"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6A1F33E2" w:rsidR="0055572B"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4A16569E" w:rsidR="004673A4"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5605CC5B" w:rsidR="00115258"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377D9A8C" w:rsidR="00837F29"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689EBE61" w:rsidR="006B0AFC"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2CFA810E" w:rsidR="00E63943"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2135CC8E" w:rsidR="000E62EE"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27F52E97" w:rsidR="003C13D1"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040929E1" w:rsidR="00A957D3"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6E985A1A" w:rsidR="009D1143"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65C58E94" w:rsidR="003A5CD6"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66FBBCC6" w:rsidR="008F25E2"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6285DF2E" w:rsidR="00E30DA5"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4CFCD17" w:rsidR="000C7FFC"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72FBBBFA" w:rsidR="00077C93"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3E6750BE" w:rsidR="00BD4F91" w:rsidRPr="00B925FA" w:rsidRDefault="00BA2E46" w:rsidP="00B925FA">
            <w:pPr>
              <w:pStyle w:val="TAC"/>
              <w:rPr>
                <w:rFonts w:cs="Arial"/>
                <w:sz w:val="16"/>
              </w:rPr>
            </w:pPr>
            <w:r w:rsidRPr="00B925FA">
              <w:rPr>
                <w:rFonts w:cs="Arial"/>
                <w:sz w:val="16"/>
              </w:rPr>
              <w:t>CP-251189</w:t>
            </w:r>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1C916AA8" w:rsidR="00DC1464" w:rsidRPr="00B925FA" w:rsidRDefault="00BA2E46" w:rsidP="00B925FA">
            <w:pPr>
              <w:pStyle w:val="TAC"/>
              <w:rPr>
                <w:rFonts w:cs="Arial"/>
                <w:sz w:val="16"/>
              </w:rPr>
            </w:pPr>
            <w:r w:rsidRPr="00B925FA">
              <w:rPr>
                <w:rFonts w:cs="Arial"/>
                <w:sz w:val="16"/>
              </w:rPr>
              <w:t>CP-251194</w:t>
            </w:r>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11B57C83" w:rsidR="0091196C" w:rsidRPr="00B925FA" w:rsidRDefault="00BA2E46" w:rsidP="00B925FA">
            <w:pPr>
              <w:pStyle w:val="TAC"/>
              <w:rPr>
                <w:rFonts w:cs="Arial"/>
                <w:sz w:val="16"/>
              </w:rPr>
            </w:pPr>
            <w:r w:rsidRPr="00B925FA">
              <w:rPr>
                <w:rFonts w:cs="Arial"/>
                <w:sz w:val="16"/>
              </w:rPr>
              <w:t>CP-251194</w:t>
            </w:r>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A765A05" w:rsidR="0027795B" w:rsidRPr="00B925FA" w:rsidRDefault="00BA2E46" w:rsidP="00B925FA">
            <w:pPr>
              <w:pStyle w:val="TAC"/>
              <w:rPr>
                <w:rFonts w:cs="Arial"/>
                <w:sz w:val="16"/>
              </w:rPr>
            </w:pPr>
            <w:r w:rsidRPr="00B925FA">
              <w:rPr>
                <w:rFonts w:cs="Arial"/>
                <w:sz w:val="16"/>
              </w:rPr>
              <w:t>CP-251194</w:t>
            </w:r>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Pr="00B925FA" w:rsidRDefault="007B5CF4" w:rsidP="00B925FA">
            <w:pPr>
              <w:pStyle w:val="TAC"/>
              <w:rPr>
                <w:sz w:val="16"/>
              </w:rPr>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r w:rsidR="00C82438" w:rsidRPr="00011EE0" w14:paraId="336CD813" w14:textId="77777777" w:rsidTr="00F75D05">
        <w:tc>
          <w:tcPr>
            <w:tcW w:w="800" w:type="dxa"/>
            <w:shd w:val="solid" w:color="FFFFFF" w:fill="auto"/>
          </w:tcPr>
          <w:p w14:paraId="3199B7B6" w14:textId="71AA2977" w:rsidR="00C82438" w:rsidRDefault="00C8243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1297FFB" w14:textId="2805AEE5" w:rsidR="00C82438" w:rsidRDefault="00C8243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FA93B" w14:textId="461F649C" w:rsidR="00C82438" w:rsidRPr="00B925FA" w:rsidRDefault="00C82438" w:rsidP="00B925FA">
            <w:pPr>
              <w:pStyle w:val="TAC"/>
              <w:rPr>
                <w:rFonts w:cs="Arial"/>
                <w:sz w:val="16"/>
              </w:rPr>
            </w:pPr>
            <w:r w:rsidRPr="00B925FA">
              <w:rPr>
                <w:rFonts w:cs="Arial"/>
                <w:sz w:val="16"/>
              </w:rPr>
              <w:t>CP-252155</w:t>
            </w:r>
          </w:p>
        </w:tc>
        <w:tc>
          <w:tcPr>
            <w:tcW w:w="567" w:type="dxa"/>
            <w:shd w:val="solid" w:color="FFFFFF" w:fill="auto"/>
          </w:tcPr>
          <w:p w14:paraId="39AC2FC0" w14:textId="7D1359FC" w:rsidR="00C82438" w:rsidRDefault="00C82438" w:rsidP="00E608DD">
            <w:pPr>
              <w:pStyle w:val="TAL"/>
              <w:rPr>
                <w:rFonts w:cs="Arial"/>
                <w:sz w:val="16"/>
                <w:szCs w:val="16"/>
                <w:lang w:eastAsia="ko-KR"/>
              </w:rPr>
            </w:pPr>
            <w:r>
              <w:rPr>
                <w:rFonts w:cs="Arial"/>
                <w:sz w:val="16"/>
                <w:szCs w:val="16"/>
                <w:lang w:eastAsia="ko-KR"/>
              </w:rPr>
              <w:t>0790</w:t>
            </w:r>
          </w:p>
        </w:tc>
        <w:tc>
          <w:tcPr>
            <w:tcW w:w="283" w:type="dxa"/>
            <w:shd w:val="solid" w:color="FFFFFF" w:fill="auto"/>
          </w:tcPr>
          <w:p w14:paraId="1DB0A122" w14:textId="6A700DBC" w:rsidR="00C82438" w:rsidRDefault="00C8243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C225AAA" w14:textId="67CBC26E" w:rsidR="00C82438" w:rsidRDefault="00C8243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FCDFE8" w14:textId="0EEEEDB3" w:rsidR="00C82438" w:rsidRDefault="00C82438" w:rsidP="00E608DD">
            <w:pPr>
              <w:pStyle w:val="TAL"/>
              <w:rPr>
                <w:rFonts w:cs="Arial"/>
                <w:sz w:val="16"/>
                <w:szCs w:val="16"/>
                <w:lang w:eastAsia="ko-KR"/>
              </w:rPr>
            </w:pPr>
            <w:r>
              <w:rPr>
                <w:rFonts w:cs="Arial"/>
                <w:sz w:val="16"/>
                <w:szCs w:val="16"/>
                <w:lang w:eastAsia="ko-KR"/>
              </w:rPr>
              <w:t>Correcting the normative requirements for Announcing procedure for relay discovery additional information</w:t>
            </w:r>
          </w:p>
        </w:tc>
        <w:tc>
          <w:tcPr>
            <w:tcW w:w="708" w:type="dxa"/>
            <w:shd w:val="solid" w:color="FFFFFF" w:fill="auto"/>
          </w:tcPr>
          <w:p w14:paraId="3C26B14E" w14:textId="7F21A98A" w:rsidR="00C82438" w:rsidRDefault="00C82438" w:rsidP="00E608DD">
            <w:pPr>
              <w:pStyle w:val="TAC"/>
              <w:rPr>
                <w:rFonts w:cs="Arial"/>
                <w:sz w:val="16"/>
                <w:szCs w:val="16"/>
                <w:lang w:eastAsia="ko-KR"/>
              </w:rPr>
            </w:pPr>
            <w:r>
              <w:rPr>
                <w:rFonts w:cs="Arial"/>
                <w:sz w:val="16"/>
                <w:szCs w:val="16"/>
                <w:lang w:eastAsia="ko-KR"/>
              </w:rPr>
              <w:t>19.3.0</w:t>
            </w:r>
          </w:p>
        </w:tc>
      </w:tr>
      <w:tr w:rsidR="008C3E6C" w:rsidRPr="00011EE0" w14:paraId="156B1E66" w14:textId="77777777" w:rsidTr="00F75D05">
        <w:tc>
          <w:tcPr>
            <w:tcW w:w="800" w:type="dxa"/>
            <w:shd w:val="solid" w:color="FFFFFF" w:fill="auto"/>
          </w:tcPr>
          <w:p w14:paraId="07CAA221" w14:textId="4979D977" w:rsidR="008C3E6C" w:rsidRDefault="008C3E6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BA7D72" w14:textId="62987CBA" w:rsidR="008C3E6C" w:rsidRDefault="008C3E6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46B2D65" w14:textId="5A7752FD" w:rsidR="008C3E6C" w:rsidRPr="00B925FA" w:rsidRDefault="008C3E6C" w:rsidP="00B925FA">
            <w:pPr>
              <w:pStyle w:val="TAC"/>
              <w:rPr>
                <w:rFonts w:cs="Arial"/>
                <w:sz w:val="16"/>
              </w:rPr>
            </w:pPr>
            <w:r w:rsidRPr="00B925FA">
              <w:rPr>
                <w:rFonts w:cs="Arial"/>
                <w:sz w:val="16"/>
              </w:rPr>
              <w:t>CP-252153</w:t>
            </w:r>
          </w:p>
        </w:tc>
        <w:tc>
          <w:tcPr>
            <w:tcW w:w="567" w:type="dxa"/>
            <w:shd w:val="solid" w:color="FFFFFF" w:fill="auto"/>
          </w:tcPr>
          <w:p w14:paraId="3EB95143" w14:textId="0EF5C4E3" w:rsidR="008C3E6C" w:rsidRDefault="008C3E6C" w:rsidP="00E608DD">
            <w:pPr>
              <w:pStyle w:val="TAL"/>
              <w:rPr>
                <w:rFonts w:cs="Arial"/>
                <w:sz w:val="16"/>
                <w:szCs w:val="16"/>
                <w:lang w:eastAsia="ko-KR"/>
              </w:rPr>
            </w:pPr>
            <w:r>
              <w:rPr>
                <w:rFonts w:cs="Arial"/>
                <w:sz w:val="16"/>
                <w:szCs w:val="16"/>
                <w:lang w:eastAsia="ko-KR"/>
              </w:rPr>
              <w:t>0791</w:t>
            </w:r>
          </w:p>
        </w:tc>
        <w:tc>
          <w:tcPr>
            <w:tcW w:w="283" w:type="dxa"/>
            <w:shd w:val="solid" w:color="FFFFFF" w:fill="auto"/>
          </w:tcPr>
          <w:p w14:paraId="666F3B73" w14:textId="058EFFBA" w:rsidR="008C3E6C" w:rsidRDefault="008C3E6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44888E3" w14:textId="59F52C14" w:rsidR="008C3E6C" w:rsidRDefault="008C3E6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DB84BB2" w14:textId="2DA8ED3C" w:rsidR="008C3E6C" w:rsidRDefault="008C3E6C" w:rsidP="00E608DD">
            <w:pPr>
              <w:pStyle w:val="TAL"/>
              <w:rPr>
                <w:rFonts w:cs="Arial"/>
                <w:sz w:val="16"/>
                <w:szCs w:val="16"/>
                <w:lang w:eastAsia="ko-KR"/>
              </w:rPr>
            </w:pPr>
            <w:r>
              <w:rPr>
                <w:rFonts w:cs="Arial"/>
                <w:sz w:val="16"/>
                <w:szCs w:val="16"/>
                <w:lang w:eastAsia="ko-KR"/>
              </w:rPr>
              <w:t>Correction for the configuration parameters for supporting ProSe in SNPN</w:t>
            </w:r>
          </w:p>
        </w:tc>
        <w:tc>
          <w:tcPr>
            <w:tcW w:w="708" w:type="dxa"/>
            <w:shd w:val="solid" w:color="FFFFFF" w:fill="auto"/>
          </w:tcPr>
          <w:p w14:paraId="223CE6B3" w14:textId="44A1D4D6" w:rsidR="008C3E6C" w:rsidRDefault="008C3E6C" w:rsidP="00E608DD">
            <w:pPr>
              <w:pStyle w:val="TAC"/>
              <w:rPr>
                <w:rFonts w:cs="Arial"/>
                <w:sz w:val="16"/>
                <w:szCs w:val="16"/>
                <w:lang w:eastAsia="ko-KR"/>
              </w:rPr>
            </w:pPr>
            <w:r>
              <w:rPr>
                <w:rFonts w:cs="Arial"/>
                <w:sz w:val="16"/>
                <w:szCs w:val="16"/>
                <w:lang w:eastAsia="ko-KR"/>
              </w:rPr>
              <w:t>19.3.0</w:t>
            </w:r>
          </w:p>
        </w:tc>
      </w:tr>
      <w:tr w:rsidR="003B7957" w:rsidRPr="00011EE0" w14:paraId="28AB6A9B" w14:textId="77777777" w:rsidTr="00F75D05">
        <w:tc>
          <w:tcPr>
            <w:tcW w:w="800" w:type="dxa"/>
            <w:shd w:val="solid" w:color="FFFFFF" w:fill="auto"/>
          </w:tcPr>
          <w:p w14:paraId="57EFDDAC" w14:textId="53258C8E" w:rsidR="003B7957" w:rsidRDefault="003B79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817FE74" w14:textId="628E1207" w:rsidR="003B7957" w:rsidRDefault="003B79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B89825B" w14:textId="502A3CD8" w:rsidR="003B7957" w:rsidRPr="00B925FA" w:rsidRDefault="003B7957" w:rsidP="00B925FA">
            <w:pPr>
              <w:pStyle w:val="TAC"/>
              <w:rPr>
                <w:rFonts w:cs="Arial"/>
                <w:sz w:val="16"/>
              </w:rPr>
            </w:pPr>
            <w:r w:rsidRPr="00B925FA">
              <w:rPr>
                <w:rFonts w:cs="Arial"/>
                <w:sz w:val="16"/>
              </w:rPr>
              <w:t>CP-252154</w:t>
            </w:r>
          </w:p>
        </w:tc>
        <w:tc>
          <w:tcPr>
            <w:tcW w:w="567" w:type="dxa"/>
            <w:shd w:val="solid" w:color="FFFFFF" w:fill="auto"/>
          </w:tcPr>
          <w:p w14:paraId="255AAB36" w14:textId="7F568CB4" w:rsidR="003B7957" w:rsidRDefault="003B7957" w:rsidP="00E608DD">
            <w:pPr>
              <w:pStyle w:val="TAL"/>
              <w:rPr>
                <w:rFonts w:cs="Arial"/>
                <w:sz w:val="16"/>
                <w:szCs w:val="16"/>
                <w:lang w:eastAsia="ko-KR"/>
              </w:rPr>
            </w:pPr>
            <w:r>
              <w:rPr>
                <w:rFonts w:cs="Arial"/>
                <w:sz w:val="16"/>
                <w:szCs w:val="16"/>
                <w:lang w:eastAsia="ko-KR"/>
              </w:rPr>
              <w:t>0795</w:t>
            </w:r>
          </w:p>
        </w:tc>
        <w:tc>
          <w:tcPr>
            <w:tcW w:w="283" w:type="dxa"/>
            <w:shd w:val="solid" w:color="FFFFFF" w:fill="auto"/>
          </w:tcPr>
          <w:p w14:paraId="2266FB67" w14:textId="3660C064" w:rsidR="003B7957" w:rsidRDefault="003B79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6E84" w14:textId="38C17E7E" w:rsidR="003B7957" w:rsidRDefault="003B79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4E79E75" w14:textId="721E6A28" w:rsidR="003B7957" w:rsidRDefault="003B7957"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B discovery)</w:t>
            </w:r>
          </w:p>
        </w:tc>
        <w:tc>
          <w:tcPr>
            <w:tcW w:w="708" w:type="dxa"/>
            <w:shd w:val="solid" w:color="FFFFFF" w:fill="auto"/>
          </w:tcPr>
          <w:p w14:paraId="74B6ECE8" w14:textId="13DB7E30" w:rsidR="003B7957" w:rsidRDefault="003B7957" w:rsidP="00E608DD">
            <w:pPr>
              <w:pStyle w:val="TAC"/>
              <w:rPr>
                <w:rFonts w:cs="Arial"/>
                <w:sz w:val="16"/>
                <w:szCs w:val="16"/>
                <w:lang w:eastAsia="ko-KR"/>
              </w:rPr>
            </w:pPr>
            <w:r>
              <w:rPr>
                <w:rFonts w:cs="Arial"/>
                <w:sz w:val="16"/>
                <w:szCs w:val="16"/>
                <w:lang w:eastAsia="ko-KR"/>
              </w:rPr>
              <w:t>19.3.0</w:t>
            </w:r>
          </w:p>
        </w:tc>
      </w:tr>
      <w:tr w:rsidR="007E4CF2" w:rsidRPr="00011EE0" w14:paraId="7B8B4A51" w14:textId="77777777" w:rsidTr="00F75D05">
        <w:tc>
          <w:tcPr>
            <w:tcW w:w="800" w:type="dxa"/>
            <w:shd w:val="solid" w:color="FFFFFF" w:fill="auto"/>
          </w:tcPr>
          <w:p w14:paraId="47CDA7EE" w14:textId="29AF0B40" w:rsidR="007E4CF2" w:rsidRDefault="007E4CF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7B02C27" w14:textId="3B4F599C" w:rsidR="007E4CF2" w:rsidRDefault="007E4CF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9AB413" w14:textId="783177D1" w:rsidR="007E4CF2" w:rsidRPr="00B925FA" w:rsidRDefault="007E4CF2" w:rsidP="00B925FA">
            <w:pPr>
              <w:pStyle w:val="TAC"/>
              <w:rPr>
                <w:rFonts w:cs="Arial"/>
                <w:sz w:val="16"/>
              </w:rPr>
            </w:pPr>
            <w:r w:rsidRPr="00B925FA">
              <w:rPr>
                <w:rFonts w:cs="Arial"/>
                <w:sz w:val="16"/>
              </w:rPr>
              <w:t>CP-252154</w:t>
            </w:r>
          </w:p>
        </w:tc>
        <w:tc>
          <w:tcPr>
            <w:tcW w:w="567" w:type="dxa"/>
            <w:shd w:val="solid" w:color="FFFFFF" w:fill="auto"/>
          </w:tcPr>
          <w:p w14:paraId="55FB29EC" w14:textId="6E2D9AD3" w:rsidR="007E4CF2" w:rsidRDefault="007E4CF2" w:rsidP="00E608DD">
            <w:pPr>
              <w:pStyle w:val="TAL"/>
              <w:rPr>
                <w:rFonts w:cs="Arial"/>
                <w:sz w:val="16"/>
                <w:szCs w:val="16"/>
                <w:lang w:eastAsia="ko-KR"/>
              </w:rPr>
            </w:pPr>
            <w:r>
              <w:rPr>
                <w:rFonts w:cs="Arial"/>
                <w:sz w:val="16"/>
                <w:szCs w:val="16"/>
                <w:lang w:eastAsia="ko-KR"/>
              </w:rPr>
              <w:t>0796</w:t>
            </w:r>
          </w:p>
        </w:tc>
        <w:tc>
          <w:tcPr>
            <w:tcW w:w="283" w:type="dxa"/>
            <w:shd w:val="solid" w:color="FFFFFF" w:fill="auto"/>
          </w:tcPr>
          <w:p w14:paraId="1F8427AA" w14:textId="669972BB" w:rsidR="007E4CF2" w:rsidRDefault="007E4CF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BF271EF" w14:textId="27D3674C" w:rsidR="007E4CF2" w:rsidRDefault="007E4CF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F09BB1D" w14:textId="742E8FA5" w:rsidR="007E4CF2" w:rsidRDefault="007E4CF2"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A discovery</w:t>
            </w:r>
          </w:p>
        </w:tc>
        <w:tc>
          <w:tcPr>
            <w:tcW w:w="708" w:type="dxa"/>
            <w:shd w:val="solid" w:color="FFFFFF" w:fill="auto"/>
          </w:tcPr>
          <w:p w14:paraId="035C007C" w14:textId="3949A042" w:rsidR="007E4CF2" w:rsidRDefault="007E4CF2" w:rsidP="00E608DD">
            <w:pPr>
              <w:pStyle w:val="TAC"/>
              <w:rPr>
                <w:rFonts w:cs="Arial"/>
                <w:sz w:val="16"/>
                <w:szCs w:val="16"/>
                <w:lang w:eastAsia="ko-KR"/>
              </w:rPr>
            </w:pPr>
            <w:r>
              <w:rPr>
                <w:rFonts w:cs="Arial"/>
                <w:sz w:val="16"/>
                <w:szCs w:val="16"/>
                <w:lang w:eastAsia="ko-KR"/>
              </w:rPr>
              <w:t>19.3.0</w:t>
            </w:r>
          </w:p>
        </w:tc>
      </w:tr>
      <w:tr w:rsidR="00281857" w:rsidRPr="00011EE0" w14:paraId="5A65C33E" w14:textId="77777777" w:rsidTr="00F75D05">
        <w:tc>
          <w:tcPr>
            <w:tcW w:w="800" w:type="dxa"/>
            <w:shd w:val="solid" w:color="FFFFFF" w:fill="auto"/>
          </w:tcPr>
          <w:p w14:paraId="69577773" w14:textId="0CFFF4EC" w:rsidR="00281857" w:rsidRDefault="002818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B8E6D3D" w14:textId="5263BB94" w:rsidR="00281857" w:rsidRDefault="002818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2019DAC" w14:textId="48F6D577" w:rsidR="00281857" w:rsidRPr="00B925FA" w:rsidRDefault="00281857" w:rsidP="00B925FA">
            <w:pPr>
              <w:pStyle w:val="TAC"/>
              <w:rPr>
                <w:rFonts w:cs="Arial"/>
                <w:sz w:val="16"/>
              </w:rPr>
            </w:pPr>
            <w:r w:rsidRPr="00B925FA">
              <w:rPr>
                <w:rFonts w:cs="Arial"/>
                <w:sz w:val="16"/>
              </w:rPr>
              <w:t>CP-252154</w:t>
            </w:r>
          </w:p>
        </w:tc>
        <w:tc>
          <w:tcPr>
            <w:tcW w:w="567" w:type="dxa"/>
            <w:shd w:val="solid" w:color="FFFFFF" w:fill="auto"/>
          </w:tcPr>
          <w:p w14:paraId="130A812A" w14:textId="571FFF4C" w:rsidR="00281857" w:rsidRDefault="00281857" w:rsidP="00E608DD">
            <w:pPr>
              <w:pStyle w:val="TAL"/>
              <w:rPr>
                <w:rFonts w:cs="Arial"/>
                <w:sz w:val="16"/>
                <w:szCs w:val="16"/>
                <w:lang w:eastAsia="ko-KR"/>
              </w:rPr>
            </w:pPr>
            <w:r>
              <w:rPr>
                <w:rFonts w:cs="Arial"/>
                <w:sz w:val="16"/>
                <w:szCs w:val="16"/>
                <w:lang w:eastAsia="ko-KR"/>
              </w:rPr>
              <w:t>0797</w:t>
            </w:r>
          </w:p>
        </w:tc>
        <w:tc>
          <w:tcPr>
            <w:tcW w:w="283" w:type="dxa"/>
            <w:shd w:val="solid" w:color="FFFFFF" w:fill="auto"/>
          </w:tcPr>
          <w:p w14:paraId="1509EC26" w14:textId="0191DAFC" w:rsidR="00281857" w:rsidRDefault="002818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B527A6" w14:textId="538A96E4" w:rsidR="00281857" w:rsidRDefault="002818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8BEEDD7" w14:textId="06CB7C27" w:rsidR="00281857" w:rsidRDefault="00281857"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B discovery</w:t>
            </w:r>
          </w:p>
        </w:tc>
        <w:tc>
          <w:tcPr>
            <w:tcW w:w="708" w:type="dxa"/>
            <w:shd w:val="solid" w:color="FFFFFF" w:fill="auto"/>
          </w:tcPr>
          <w:p w14:paraId="6FB6FF1C" w14:textId="4766A282" w:rsidR="00281857" w:rsidRDefault="00281857" w:rsidP="00E608DD">
            <w:pPr>
              <w:pStyle w:val="TAC"/>
              <w:rPr>
                <w:rFonts w:cs="Arial"/>
                <w:sz w:val="16"/>
                <w:szCs w:val="16"/>
                <w:lang w:eastAsia="ko-KR"/>
              </w:rPr>
            </w:pPr>
            <w:r>
              <w:rPr>
                <w:rFonts w:cs="Arial"/>
                <w:sz w:val="16"/>
                <w:szCs w:val="16"/>
                <w:lang w:eastAsia="ko-KR"/>
              </w:rPr>
              <w:t>19.3.0</w:t>
            </w:r>
          </w:p>
        </w:tc>
      </w:tr>
      <w:tr w:rsidR="00E25BA6" w:rsidRPr="00011EE0" w14:paraId="0B0C3B11" w14:textId="77777777" w:rsidTr="00F75D05">
        <w:tc>
          <w:tcPr>
            <w:tcW w:w="800" w:type="dxa"/>
            <w:shd w:val="solid" w:color="FFFFFF" w:fill="auto"/>
          </w:tcPr>
          <w:p w14:paraId="29F7DC68" w14:textId="6F42AF8C" w:rsidR="00E25BA6" w:rsidRDefault="00E25BA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4CF5720" w14:textId="6C558CC9" w:rsidR="00E25BA6" w:rsidRDefault="00E25BA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14E3C31" w14:textId="3004C589" w:rsidR="00E25BA6" w:rsidRPr="00B925FA" w:rsidRDefault="00E25BA6" w:rsidP="00B925FA">
            <w:pPr>
              <w:pStyle w:val="TAC"/>
              <w:rPr>
                <w:rFonts w:cs="Arial"/>
                <w:sz w:val="16"/>
              </w:rPr>
            </w:pPr>
            <w:r w:rsidRPr="00B925FA">
              <w:rPr>
                <w:rFonts w:cs="Arial"/>
                <w:sz w:val="16"/>
              </w:rPr>
              <w:t>CP-252154</w:t>
            </w:r>
          </w:p>
        </w:tc>
        <w:tc>
          <w:tcPr>
            <w:tcW w:w="567" w:type="dxa"/>
            <w:shd w:val="solid" w:color="FFFFFF" w:fill="auto"/>
          </w:tcPr>
          <w:p w14:paraId="71680E45" w14:textId="2906EFD6" w:rsidR="00E25BA6" w:rsidRDefault="00E25BA6" w:rsidP="00E608DD">
            <w:pPr>
              <w:pStyle w:val="TAL"/>
              <w:rPr>
                <w:rFonts w:cs="Arial"/>
                <w:sz w:val="16"/>
                <w:szCs w:val="16"/>
                <w:lang w:eastAsia="ko-KR"/>
              </w:rPr>
            </w:pPr>
            <w:r>
              <w:rPr>
                <w:rFonts w:cs="Arial"/>
                <w:sz w:val="16"/>
                <w:szCs w:val="16"/>
                <w:lang w:eastAsia="ko-KR"/>
              </w:rPr>
              <w:t>0798</w:t>
            </w:r>
          </w:p>
        </w:tc>
        <w:tc>
          <w:tcPr>
            <w:tcW w:w="283" w:type="dxa"/>
            <w:shd w:val="solid" w:color="FFFFFF" w:fill="auto"/>
          </w:tcPr>
          <w:p w14:paraId="3FF8718A" w14:textId="0A2B9F1D" w:rsidR="00E25BA6" w:rsidRDefault="00E25BA6"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9289A5E" w14:textId="4683E21E" w:rsidR="00E25BA6" w:rsidRDefault="00E25BA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5B6DCD1" w14:textId="4C8676C8" w:rsidR="00E25BA6" w:rsidRDefault="00E25BA6" w:rsidP="00E608DD">
            <w:pPr>
              <w:pStyle w:val="TAL"/>
              <w:rPr>
                <w:rFonts w:cs="Arial"/>
                <w:sz w:val="16"/>
                <w:szCs w:val="16"/>
                <w:lang w:eastAsia="ko-KR"/>
              </w:rPr>
            </w:pPr>
            <w:r>
              <w:rPr>
                <w:rFonts w:cs="Arial"/>
                <w:sz w:val="16"/>
                <w:szCs w:val="16"/>
                <w:lang w:eastAsia="ko-KR"/>
              </w:rPr>
              <w:t>Corrections for 5G ProSe multi-hop UE-to-UE relay discovery security procedures over PC8 and PC3a interfaces</w:t>
            </w:r>
          </w:p>
        </w:tc>
        <w:tc>
          <w:tcPr>
            <w:tcW w:w="708" w:type="dxa"/>
            <w:shd w:val="solid" w:color="FFFFFF" w:fill="auto"/>
          </w:tcPr>
          <w:p w14:paraId="33422182" w14:textId="5D87C759" w:rsidR="00E25BA6" w:rsidRDefault="00E25BA6" w:rsidP="00E608DD">
            <w:pPr>
              <w:pStyle w:val="TAC"/>
              <w:rPr>
                <w:rFonts w:cs="Arial"/>
                <w:sz w:val="16"/>
                <w:szCs w:val="16"/>
                <w:lang w:eastAsia="ko-KR"/>
              </w:rPr>
            </w:pPr>
            <w:r>
              <w:rPr>
                <w:rFonts w:cs="Arial"/>
                <w:sz w:val="16"/>
                <w:szCs w:val="16"/>
                <w:lang w:eastAsia="ko-KR"/>
              </w:rPr>
              <w:t>19.3.0</w:t>
            </w:r>
          </w:p>
        </w:tc>
      </w:tr>
      <w:tr w:rsidR="00906308" w:rsidRPr="00011EE0" w14:paraId="703DFE2E" w14:textId="77777777" w:rsidTr="00F75D05">
        <w:tc>
          <w:tcPr>
            <w:tcW w:w="800" w:type="dxa"/>
            <w:shd w:val="solid" w:color="FFFFFF" w:fill="auto"/>
          </w:tcPr>
          <w:p w14:paraId="34905CA3" w14:textId="154D0FA4" w:rsidR="00906308" w:rsidRDefault="0090630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13EB980" w14:textId="485DD3D4" w:rsidR="00906308" w:rsidRDefault="0090630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E5F26A2" w14:textId="591830C8" w:rsidR="00906308" w:rsidRPr="00B925FA" w:rsidRDefault="00906308" w:rsidP="00B925FA">
            <w:pPr>
              <w:pStyle w:val="TAC"/>
              <w:rPr>
                <w:rFonts w:cs="Arial"/>
                <w:sz w:val="16"/>
              </w:rPr>
            </w:pPr>
            <w:r w:rsidRPr="00B925FA">
              <w:rPr>
                <w:rFonts w:cs="Arial"/>
                <w:sz w:val="16"/>
              </w:rPr>
              <w:t>CP-252154</w:t>
            </w:r>
          </w:p>
        </w:tc>
        <w:tc>
          <w:tcPr>
            <w:tcW w:w="567" w:type="dxa"/>
            <w:shd w:val="solid" w:color="FFFFFF" w:fill="auto"/>
          </w:tcPr>
          <w:p w14:paraId="235A0B77" w14:textId="52945045" w:rsidR="00906308" w:rsidRDefault="00906308" w:rsidP="00E608DD">
            <w:pPr>
              <w:pStyle w:val="TAL"/>
              <w:rPr>
                <w:rFonts w:cs="Arial"/>
                <w:sz w:val="16"/>
                <w:szCs w:val="16"/>
                <w:lang w:eastAsia="ko-KR"/>
              </w:rPr>
            </w:pPr>
            <w:r>
              <w:rPr>
                <w:rFonts w:cs="Arial"/>
                <w:sz w:val="16"/>
                <w:szCs w:val="16"/>
                <w:lang w:eastAsia="ko-KR"/>
              </w:rPr>
              <w:t>0799</w:t>
            </w:r>
          </w:p>
        </w:tc>
        <w:tc>
          <w:tcPr>
            <w:tcW w:w="283" w:type="dxa"/>
            <w:shd w:val="solid" w:color="FFFFFF" w:fill="auto"/>
          </w:tcPr>
          <w:p w14:paraId="50769C63" w14:textId="1ED84242" w:rsidR="00906308" w:rsidRDefault="0090630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5A58BB" w14:textId="6972939F" w:rsidR="00906308" w:rsidRDefault="0090630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20AE4D0" w14:textId="6B963D0F" w:rsidR="00906308" w:rsidRDefault="00906308" w:rsidP="00E608DD">
            <w:pPr>
              <w:pStyle w:val="TAL"/>
              <w:rPr>
                <w:rFonts w:cs="Arial"/>
                <w:sz w:val="16"/>
                <w:szCs w:val="16"/>
                <w:lang w:eastAsia="ko-KR"/>
              </w:rPr>
            </w:pPr>
            <w:r>
              <w:rPr>
                <w:rFonts w:cs="Arial"/>
                <w:sz w:val="16"/>
                <w:szCs w:val="16"/>
                <w:lang w:eastAsia="ko-KR"/>
              </w:rPr>
              <w:t>Correction for 5G ProSe UE-to-UE relay discovery security parameters request procedure over PC8 interface</w:t>
            </w:r>
          </w:p>
        </w:tc>
        <w:tc>
          <w:tcPr>
            <w:tcW w:w="708" w:type="dxa"/>
            <w:shd w:val="solid" w:color="FFFFFF" w:fill="auto"/>
          </w:tcPr>
          <w:p w14:paraId="66F8C22C" w14:textId="7DB163C7" w:rsidR="00906308" w:rsidRDefault="00906308" w:rsidP="00E608DD">
            <w:pPr>
              <w:pStyle w:val="TAC"/>
              <w:rPr>
                <w:rFonts w:cs="Arial"/>
                <w:sz w:val="16"/>
                <w:szCs w:val="16"/>
                <w:lang w:eastAsia="ko-KR"/>
              </w:rPr>
            </w:pPr>
            <w:r>
              <w:rPr>
                <w:rFonts w:cs="Arial"/>
                <w:sz w:val="16"/>
                <w:szCs w:val="16"/>
                <w:lang w:eastAsia="ko-KR"/>
              </w:rPr>
              <w:t>19.3.0</w:t>
            </w:r>
          </w:p>
        </w:tc>
      </w:tr>
      <w:tr w:rsidR="00515C07" w:rsidRPr="00011EE0" w14:paraId="0BA84B32" w14:textId="77777777" w:rsidTr="00F75D05">
        <w:tc>
          <w:tcPr>
            <w:tcW w:w="800" w:type="dxa"/>
            <w:shd w:val="solid" w:color="FFFFFF" w:fill="auto"/>
          </w:tcPr>
          <w:p w14:paraId="3E5A338E" w14:textId="52597057" w:rsidR="00515C07" w:rsidRDefault="00515C0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578A2BB" w14:textId="4C3795C4" w:rsidR="00515C07" w:rsidRDefault="00515C0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7B91A" w14:textId="44299BA7" w:rsidR="00515C07" w:rsidRPr="00B925FA" w:rsidRDefault="00515C07" w:rsidP="00B925FA">
            <w:pPr>
              <w:pStyle w:val="TAC"/>
              <w:rPr>
                <w:rFonts w:cs="Arial"/>
                <w:sz w:val="16"/>
              </w:rPr>
            </w:pPr>
            <w:r w:rsidRPr="00B925FA">
              <w:rPr>
                <w:rFonts w:cs="Arial"/>
                <w:sz w:val="16"/>
              </w:rPr>
              <w:t>CP-252154</w:t>
            </w:r>
          </w:p>
        </w:tc>
        <w:tc>
          <w:tcPr>
            <w:tcW w:w="567" w:type="dxa"/>
            <w:shd w:val="solid" w:color="FFFFFF" w:fill="auto"/>
          </w:tcPr>
          <w:p w14:paraId="6354D3C3" w14:textId="0B796A15" w:rsidR="00515C07" w:rsidRDefault="00515C07" w:rsidP="00E608DD">
            <w:pPr>
              <w:pStyle w:val="TAL"/>
              <w:rPr>
                <w:rFonts w:cs="Arial"/>
                <w:sz w:val="16"/>
                <w:szCs w:val="16"/>
                <w:lang w:eastAsia="ko-KR"/>
              </w:rPr>
            </w:pPr>
            <w:r>
              <w:rPr>
                <w:rFonts w:cs="Arial"/>
                <w:sz w:val="16"/>
                <w:szCs w:val="16"/>
                <w:lang w:eastAsia="ko-KR"/>
              </w:rPr>
              <w:t>0800</w:t>
            </w:r>
          </w:p>
        </w:tc>
        <w:tc>
          <w:tcPr>
            <w:tcW w:w="283" w:type="dxa"/>
            <w:shd w:val="solid" w:color="FFFFFF" w:fill="auto"/>
          </w:tcPr>
          <w:p w14:paraId="484CDE52" w14:textId="4BE74DFE" w:rsidR="00515C07" w:rsidRDefault="00515C0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F9BAA4" w14:textId="03A7E31E" w:rsidR="00515C07" w:rsidRDefault="00515C0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7A1106" w14:textId="5AC0A135" w:rsidR="00515C07" w:rsidRDefault="00515C07" w:rsidP="00E608DD">
            <w:pPr>
              <w:pStyle w:val="TAL"/>
              <w:rPr>
                <w:rFonts w:cs="Arial"/>
                <w:sz w:val="16"/>
                <w:szCs w:val="16"/>
                <w:lang w:eastAsia="ko-KR"/>
              </w:rPr>
            </w:pPr>
            <w:r>
              <w:rPr>
                <w:rFonts w:cs="Arial"/>
                <w:sz w:val="16"/>
                <w:szCs w:val="16"/>
                <w:lang w:eastAsia="ko-KR"/>
              </w:rPr>
              <w:t>Clarifications for multi-hop UE-to-network relay discovery procedures over PC5</w:t>
            </w:r>
          </w:p>
        </w:tc>
        <w:tc>
          <w:tcPr>
            <w:tcW w:w="708" w:type="dxa"/>
            <w:shd w:val="solid" w:color="FFFFFF" w:fill="auto"/>
          </w:tcPr>
          <w:p w14:paraId="2FEBFF27" w14:textId="2AF547A5" w:rsidR="00515C07" w:rsidRDefault="00515C07" w:rsidP="00E608DD">
            <w:pPr>
              <w:pStyle w:val="TAC"/>
              <w:rPr>
                <w:rFonts w:cs="Arial"/>
                <w:sz w:val="16"/>
                <w:szCs w:val="16"/>
                <w:lang w:eastAsia="ko-KR"/>
              </w:rPr>
            </w:pPr>
            <w:r>
              <w:rPr>
                <w:rFonts w:cs="Arial"/>
                <w:sz w:val="16"/>
                <w:szCs w:val="16"/>
                <w:lang w:eastAsia="ko-KR"/>
              </w:rPr>
              <w:t>19.3.0</w:t>
            </w:r>
          </w:p>
        </w:tc>
      </w:tr>
      <w:tr w:rsidR="0073010F" w:rsidRPr="00011EE0" w14:paraId="68A16361" w14:textId="77777777" w:rsidTr="00F75D05">
        <w:tc>
          <w:tcPr>
            <w:tcW w:w="800" w:type="dxa"/>
            <w:shd w:val="solid" w:color="FFFFFF" w:fill="auto"/>
          </w:tcPr>
          <w:p w14:paraId="041DC62A" w14:textId="126E73DB" w:rsidR="0073010F" w:rsidRDefault="0073010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547DD01" w14:textId="325F5673" w:rsidR="0073010F" w:rsidRDefault="0073010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0F61521" w14:textId="2C0C6634" w:rsidR="0073010F" w:rsidRPr="00B925FA" w:rsidRDefault="0073010F" w:rsidP="00B925FA">
            <w:pPr>
              <w:pStyle w:val="TAC"/>
              <w:rPr>
                <w:rFonts w:cs="Arial"/>
                <w:sz w:val="16"/>
              </w:rPr>
            </w:pPr>
            <w:r w:rsidRPr="00B925FA">
              <w:rPr>
                <w:rFonts w:cs="Arial"/>
                <w:sz w:val="16"/>
              </w:rPr>
              <w:t>CP-252154</w:t>
            </w:r>
          </w:p>
        </w:tc>
        <w:tc>
          <w:tcPr>
            <w:tcW w:w="567" w:type="dxa"/>
            <w:shd w:val="solid" w:color="FFFFFF" w:fill="auto"/>
          </w:tcPr>
          <w:p w14:paraId="6B955B71" w14:textId="0E8454F8" w:rsidR="0073010F" w:rsidRDefault="0073010F" w:rsidP="00E608DD">
            <w:pPr>
              <w:pStyle w:val="TAL"/>
              <w:rPr>
                <w:rFonts w:cs="Arial"/>
                <w:sz w:val="16"/>
                <w:szCs w:val="16"/>
                <w:lang w:eastAsia="ko-KR"/>
              </w:rPr>
            </w:pPr>
            <w:r>
              <w:rPr>
                <w:rFonts w:cs="Arial"/>
                <w:sz w:val="16"/>
                <w:szCs w:val="16"/>
                <w:lang w:eastAsia="ko-KR"/>
              </w:rPr>
              <w:t>0801</w:t>
            </w:r>
          </w:p>
        </w:tc>
        <w:tc>
          <w:tcPr>
            <w:tcW w:w="283" w:type="dxa"/>
            <w:shd w:val="solid" w:color="FFFFFF" w:fill="auto"/>
          </w:tcPr>
          <w:p w14:paraId="5BE1F0B1" w14:textId="05BC63BF" w:rsidR="0073010F" w:rsidRDefault="0073010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5DB8CD9" w14:textId="274B4BF6" w:rsidR="0073010F" w:rsidRDefault="0073010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B70C71" w14:textId="0EADF157" w:rsidR="0073010F" w:rsidRDefault="0073010F" w:rsidP="00E608DD">
            <w:pPr>
              <w:pStyle w:val="TAL"/>
              <w:rPr>
                <w:rFonts w:cs="Arial"/>
                <w:sz w:val="16"/>
                <w:szCs w:val="16"/>
                <w:lang w:eastAsia="ko-KR"/>
              </w:rPr>
            </w:pPr>
            <w:r>
              <w:rPr>
                <w:rFonts w:cs="Arial"/>
                <w:sz w:val="16"/>
                <w:szCs w:val="16"/>
                <w:lang w:eastAsia="ko-KR"/>
              </w:rPr>
              <w:t>Resolving the ENs related to the terms and configurations of 5G ProSe multi-hop layer-2 UE-to-network relay</w:t>
            </w:r>
          </w:p>
        </w:tc>
        <w:tc>
          <w:tcPr>
            <w:tcW w:w="708" w:type="dxa"/>
            <w:shd w:val="solid" w:color="FFFFFF" w:fill="auto"/>
          </w:tcPr>
          <w:p w14:paraId="536519F3" w14:textId="42104955" w:rsidR="0073010F" w:rsidRDefault="0073010F" w:rsidP="00E608DD">
            <w:pPr>
              <w:pStyle w:val="TAC"/>
              <w:rPr>
                <w:rFonts w:cs="Arial"/>
                <w:sz w:val="16"/>
                <w:szCs w:val="16"/>
                <w:lang w:eastAsia="ko-KR"/>
              </w:rPr>
            </w:pPr>
            <w:r>
              <w:rPr>
                <w:rFonts w:cs="Arial"/>
                <w:sz w:val="16"/>
                <w:szCs w:val="16"/>
                <w:lang w:eastAsia="ko-KR"/>
              </w:rPr>
              <w:t>19.3.0</w:t>
            </w:r>
          </w:p>
        </w:tc>
      </w:tr>
      <w:tr w:rsidR="00C56C5F" w:rsidRPr="00011EE0" w14:paraId="73615435" w14:textId="77777777" w:rsidTr="00F75D05">
        <w:tc>
          <w:tcPr>
            <w:tcW w:w="800" w:type="dxa"/>
            <w:shd w:val="solid" w:color="FFFFFF" w:fill="auto"/>
          </w:tcPr>
          <w:p w14:paraId="28526B8B" w14:textId="77E8662B" w:rsidR="00C56C5F" w:rsidRDefault="00C56C5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CF482C4" w14:textId="29A475A3" w:rsidR="00C56C5F" w:rsidRDefault="00C56C5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B49A026" w14:textId="28400EC9" w:rsidR="00C56C5F" w:rsidRPr="00B925FA" w:rsidRDefault="00C56C5F" w:rsidP="00B925FA">
            <w:pPr>
              <w:pStyle w:val="TAC"/>
              <w:rPr>
                <w:rFonts w:cs="Arial"/>
                <w:sz w:val="16"/>
              </w:rPr>
            </w:pPr>
            <w:r w:rsidRPr="00B925FA">
              <w:rPr>
                <w:rFonts w:cs="Arial"/>
                <w:sz w:val="16"/>
              </w:rPr>
              <w:t>CP-252154</w:t>
            </w:r>
          </w:p>
        </w:tc>
        <w:tc>
          <w:tcPr>
            <w:tcW w:w="567" w:type="dxa"/>
            <w:shd w:val="solid" w:color="FFFFFF" w:fill="auto"/>
          </w:tcPr>
          <w:p w14:paraId="6291B0E3" w14:textId="2541A4FD" w:rsidR="00C56C5F" w:rsidRDefault="00C56C5F" w:rsidP="00E608DD">
            <w:pPr>
              <w:pStyle w:val="TAL"/>
              <w:rPr>
                <w:rFonts w:cs="Arial"/>
                <w:sz w:val="16"/>
                <w:szCs w:val="16"/>
                <w:lang w:eastAsia="ko-KR"/>
              </w:rPr>
            </w:pPr>
            <w:r>
              <w:rPr>
                <w:rFonts w:cs="Arial"/>
                <w:sz w:val="16"/>
                <w:szCs w:val="16"/>
                <w:lang w:eastAsia="ko-KR"/>
              </w:rPr>
              <w:t>0803</w:t>
            </w:r>
          </w:p>
        </w:tc>
        <w:tc>
          <w:tcPr>
            <w:tcW w:w="283" w:type="dxa"/>
            <w:shd w:val="solid" w:color="FFFFFF" w:fill="auto"/>
          </w:tcPr>
          <w:p w14:paraId="0A3BE190" w14:textId="62634F48" w:rsidR="00C56C5F" w:rsidRDefault="00C56C5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4916C6" w14:textId="16E5610A" w:rsidR="00C56C5F" w:rsidRDefault="00C56C5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CFB6C05" w14:textId="78C874FA" w:rsidR="00C56C5F" w:rsidRDefault="00C56C5F" w:rsidP="00E608DD">
            <w:pPr>
              <w:pStyle w:val="TAL"/>
              <w:rPr>
                <w:rFonts w:cs="Arial"/>
                <w:sz w:val="16"/>
                <w:szCs w:val="16"/>
                <w:lang w:eastAsia="ko-KR"/>
              </w:rPr>
            </w:pPr>
            <w:r>
              <w:rPr>
                <w:rFonts w:cs="Arial"/>
                <w:sz w:val="16"/>
                <w:szCs w:val="16"/>
                <w:lang w:eastAsia="ko-KR"/>
              </w:rPr>
              <w:t>Completing the handling for 5G ProSe direct link establishment procedure for multi-hop UE-to-network relay based on model B discovery</w:t>
            </w:r>
          </w:p>
        </w:tc>
        <w:tc>
          <w:tcPr>
            <w:tcW w:w="708" w:type="dxa"/>
            <w:shd w:val="solid" w:color="FFFFFF" w:fill="auto"/>
          </w:tcPr>
          <w:p w14:paraId="446BB73C" w14:textId="3D3C8B70" w:rsidR="00C56C5F" w:rsidRDefault="00C56C5F" w:rsidP="00E608DD">
            <w:pPr>
              <w:pStyle w:val="TAC"/>
              <w:rPr>
                <w:rFonts w:cs="Arial"/>
                <w:sz w:val="16"/>
                <w:szCs w:val="16"/>
                <w:lang w:eastAsia="ko-KR"/>
              </w:rPr>
            </w:pPr>
            <w:r>
              <w:rPr>
                <w:rFonts w:cs="Arial"/>
                <w:sz w:val="16"/>
                <w:szCs w:val="16"/>
                <w:lang w:eastAsia="ko-KR"/>
              </w:rPr>
              <w:t>19.3.0</w:t>
            </w:r>
          </w:p>
        </w:tc>
      </w:tr>
      <w:tr w:rsidR="00DD379B" w:rsidRPr="00011EE0" w14:paraId="79B93C5A" w14:textId="77777777" w:rsidTr="00F75D05">
        <w:tc>
          <w:tcPr>
            <w:tcW w:w="800" w:type="dxa"/>
            <w:shd w:val="solid" w:color="FFFFFF" w:fill="auto"/>
          </w:tcPr>
          <w:p w14:paraId="4A1D5163" w14:textId="524D435A" w:rsidR="00DD379B" w:rsidRDefault="00DD379B"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1C82E2F" w14:textId="791DBADE" w:rsidR="00DD379B" w:rsidRDefault="00DD379B"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A0BE81" w14:textId="007ECFF3" w:rsidR="00DD379B" w:rsidRPr="00B925FA" w:rsidRDefault="00DD379B" w:rsidP="00B925FA">
            <w:pPr>
              <w:pStyle w:val="TAC"/>
              <w:rPr>
                <w:rFonts w:cs="Arial"/>
                <w:sz w:val="16"/>
              </w:rPr>
            </w:pPr>
            <w:r w:rsidRPr="00B925FA">
              <w:rPr>
                <w:rFonts w:cs="Arial"/>
                <w:sz w:val="16"/>
              </w:rPr>
              <w:t>CP-252154</w:t>
            </w:r>
          </w:p>
        </w:tc>
        <w:tc>
          <w:tcPr>
            <w:tcW w:w="567" w:type="dxa"/>
            <w:shd w:val="solid" w:color="FFFFFF" w:fill="auto"/>
          </w:tcPr>
          <w:p w14:paraId="4CB93740" w14:textId="0496DB6D" w:rsidR="00DD379B" w:rsidRDefault="00DD379B" w:rsidP="00E608DD">
            <w:pPr>
              <w:pStyle w:val="TAL"/>
              <w:rPr>
                <w:rFonts w:cs="Arial"/>
                <w:sz w:val="16"/>
                <w:szCs w:val="16"/>
                <w:lang w:eastAsia="ko-KR"/>
              </w:rPr>
            </w:pPr>
            <w:r>
              <w:rPr>
                <w:rFonts w:cs="Arial"/>
                <w:sz w:val="16"/>
                <w:szCs w:val="16"/>
                <w:lang w:eastAsia="ko-KR"/>
              </w:rPr>
              <w:t>0804</w:t>
            </w:r>
          </w:p>
        </w:tc>
        <w:tc>
          <w:tcPr>
            <w:tcW w:w="283" w:type="dxa"/>
            <w:shd w:val="solid" w:color="FFFFFF" w:fill="auto"/>
          </w:tcPr>
          <w:p w14:paraId="78896AAA" w14:textId="2A6C92FB" w:rsidR="00DD379B" w:rsidRDefault="00DD379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CDE27C" w14:textId="224F6B5F" w:rsidR="00DD379B" w:rsidRDefault="00DD379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7768A15" w14:textId="5BD6DA3A" w:rsidR="00DD379B" w:rsidRDefault="00DD379B" w:rsidP="00E608DD">
            <w:pPr>
              <w:pStyle w:val="TAL"/>
              <w:rPr>
                <w:rFonts w:cs="Arial"/>
                <w:sz w:val="16"/>
                <w:szCs w:val="16"/>
                <w:lang w:eastAsia="ko-KR"/>
              </w:rPr>
            </w:pPr>
            <w:r>
              <w:rPr>
                <w:rFonts w:cs="Arial"/>
                <w:sz w:val="16"/>
                <w:szCs w:val="16"/>
                <w:lang w:eastAsia="ko-KR"/>
              </w:rPr>
              <w:t>Adding the descriptions of the parameters used for the multi-hop PC5 discovery messages</w:t>
            </w:r>
          </w:p>
        </w:tc>
        <w:tc>
          <w:tcPr>
            <w:tcW w:w="708" w:type="dxa"/>
            <w:shd w:val="solid" w:color="FFFFFF" w:fill="auto"/>
          </w:tcPr>
          <w:p w14:paraId="799C3C10" w14:textId="5C7EBE2F" w:rsidR="00DD379B" w:rsidRDefault="00DD379B" w:rsidP="00E608DD">
            <w:pPr>
              <w:pStyle w:val="TAC"/>
              <w:rPr>
                <w:rFonts w:cs="Arial"/>
                <w:sz w:val="16"/>
                <w:szCs w:val="16"/>
                <w:lang w:eastAsia="ko-KR"/>
              </w:rPr>
            </w:pPr>
            <w:r>
              <w:rPr>
                <w:rFonts w:cs="Arial"/>
                <w:sz w:val="16"/>
                <w:szCs w:val="16"/>
                <w:lang w:eastAsia="ko-KR"/>
              </w:rPr>
              <w:t>19.3.0</w:t>
            </w:r>
          </w:p>
        </w:tc>
      </w:tr>
      <w:tr w:rsidR="0071221C" w:rsidRPr="00011EE0" w14:paraId="12166C97" w14:textId="77777777" w:rsidTr="00F75D05">
        <w:tc>
          <w:tcPr>
            <w:tcW w:w="800" w:type="dxa"/>
            <w:shd w:val="solid" w:color="FFFFFF" w:fill="auto"/>
          </w:tcPr>
          <w:p w14:paraId="5C2E9C19" w14:textId="0150852C" w:rsidR="0071221C" w:rsidRDefault="00712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27436D" w14:textId="091191D3" w:rsidR="0071221C" w:rsidRDefault="00712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45265FF" w14:textId="3FAE57EB" w:rsidR="0071221C" w:rsidRPr="00B925FA" w:rsidRDefault="0071221C" w:rsidP="00B925FA">
            <w:pPr>
              <w:pStyle w:val="TAC"/>
              <w:rPr>
                <w:rFonts w:cs="Arial"/>
                <w:sz w:val="16"/>
              </w:rPr>
            </w:pPr>
            <w:r w:rsidRPr="00B925FA">
              <w:rPr>
                <w:rFonts w:cs="Arial"/>
                <w:sz w:val="16"/>
              </w:rPr>
              <w:t>CP-252154</w:t>
            </w:r>
          </w:p>
        </w:tc>
        <w:tc>
          <w:tcPr>
            <w:tcW w:w="567" w:type="dxa"/>
            <w:shd w:val="solid" w:color="FFFFFF" w:fill="auto"/>
          </w:tcPr>
          <w:p w14:paraId="381FA05C" w14:textId="0213FEE9" w:rsidR="0071221C" w:rsidRDefault="0071221C" w:rsidP="00E608DD">
            <w:pPr>
              <w:pStyle w:val="TAL"/>
              <w:rPr>
                <w:rFonts w:cs="Arial"/>
                <w:sz w:val="16"/>
                <w:szCs w:val="16"/>
                <w:lang w:eastAsia="ko-KR"/>
              </w:rPr>
            </w:pPr>
            <w:r>
              <w:rPr>
                <w:rFonts w:cs="Arial"/>
                <w:sz w:val="16"/>
                <w:szCs w:val="16"/>
                <w:lang w:eastAsia="ko-KR"/>
              </w:rPr>
              <w:t>0805</w:t>
            </w:r>
          </w:p>
        </w:tc>
        <w:tc>
          <w:tcPr>
            <w:tcW w:w="283" w:type="dxa"/>
            <w:shd w:val="solid" w:color="FFFFFF" w:fill="auto"/>
          </w:tcPr>
          <w:p w14:paraId="3057C729" w14:textId="5426D28C" w:rsidR="0071221C" w:rsidRDefault="00712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2802C4A" w14:textId="70683943" w:rsidR="0071221C" w:rsidRDefault="00712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2FD5CA" w14:textId="6969A3D1" w:rsidR="0071221C" w:rsidRDefault="0071221C" w:rsidP="00E608DD">
            <w:pPr>
              <w:pStyle w:val="TAL"/>
              <w:rPr>
                <w:rFonts w:cs="Arial"/>
                <w:sz w:val="16"/>
                <w:szCs w:val="16"/>
                <w:lang w:eastAsia="ko-KR"/>
              </w:rPr>
            </w:pPr>
            <w:r>
              <w:rPr>
                <w:rFonts w:cs="Arial"/>
                <w:sz w:val="16"/>
                <w:szCs w:val="16"/>
                <w:lang w:eastAsia="ko-KR"/>
              </w:rPr>
              <w:t>Corrections to multi-hop U2U relay discovery messages</w:t>
            </w:r>
          </w:p>
        </w:tc>
        <w:tc>
          <w:tcPr>
            <w:tcW w:w="708" w:type="dxa"/>
            <w:shd w:val="solid" w:color="FFFFFF" w:fill="auto"/>
          </w:tcPr>
          <w:p w14:paraId="1829AE75" w14:textId="14BE7919" w:rsidR="0071221C" w:rsidRDefault="0071221C" w:rsidP="00E608DD">
            <w:pPr>
              <w:pStyle w:val="TAC"/>
              <w:rPr>
                <w:rFonts w:cs="Arial"/>
                <w:sz w:val="16"/>
                <w:szCs w:val="16"/>
                <w:lang w:eastAsia="ko-KR"/>
              </w:rPr>
            </w:pPr>
            <w:r>
              <w:rPr>
                <w:rFonts w:cs="Arial"/>
                <w:sz w:val="16"/>
                <w:szCs w:val="16"/>
                <w:lang w:eastAsia="ko-KR"/>
              </w:rPr>
              <w:t>19.3.0</w:t>
            </w:r>
          </w:p>
        </w:tc>
      </w:tr>
      <w:tr w:rsidR="00431371" w:rsidRPr="00011EE0" w14:paraId="516BB50F" w14:textId="77777777" w:rsidTr="00F75D05">
        <w:tc>
          <w:tcPr>
            <w:tcW w:w="800" w:type="dxa"/>
            <w:shd w:val="solid" w:color="FFFFFF" w:fill="auto"/>
          </w:tcPr>
          <w:p w14:paraId="6AF21F3F" w14:textId="2C0DE933" w:rsidR="00431371" w:rsidRDefault="0043137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5A5ADA5" w14:textId="2CB820D2" w:rsidR="00431371" w:rsidRDefault="0043137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3733A" w14:textId="3E142344" w:rsidR="00431371" w:rsidRPr="00B925FA" w:rsidRDefault="00431371" w:rsidP="00B925FA">
            <w:pPr>
              <w:pStyle w:val="TAC"/>
              <w:rPr>
                <w:rFonts w:cs="Arial"/>
                <w:sz w:val="16"/>
              </w:rPr>
            </w:pPr>
            <w:r w:rsidRPr="00B925FA">
              <w:rPr>
                <w:rFonts w:cs="Arial"/>
                <w:sz w:val="16"/>
              </w:rPr>
              <w:t>CP-252154</w:t>
            </w:r>
          </w:p>
        </w:tc>
        <w:tc>
          <w:tcPr>
            <w:tcW w:w="567" w:type="dxa"/>
            <w:shd w:val="solid" w:color="FFFFFF" w:fill="auto"/>
          </w:tcPr>
          <w:p w14:paraId="3F683B35" w14:textId="2ECFE338" w:rsidR="00431371" w:rsidRDefault="00431371" w:rsidP="00E608DD">
            <w:pPr>
              <w:pStyle w:val="TAL"/>
              <w:rPr>
                <w:rFonts w:cs="Arial"/>
                <w:sz w:val="16"/>
                <w:szCs w:val="16"/>
                <w:lang w:eastAsia="ko-KR"/>
              </w:rPr>
            </w:pPr>
            <w:r>
              <w:rPr>
                <w:rFonts w:cs="Arial"/>
                <w:sz w:val="16"/>
                <w:szCs w:val="16"/>
                <w:lang w:eastAsia="ko-KR"/>
              </w:rPr>
              <w:t>0806</w:t>
            </w:r>
          </w:p>
        </w:tc>
        <w:tc>
          <w:tcPr>
            <w:tcW w:w="283" w:type="dxa"/>
            <w:shd w:val="solid" w:color="FFFFFF" w:fill="auto"/>
          </w:tcPr>
          <w:p w14:paraId="1CB43081" w14:textId="784CA765" w:rsidR="00431371" w:rsidRDefault="0043137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B58CF2" w14:textId="2FBEB58B" w:rsidR="00431371" w:rsidRDefault="0043137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AECEFB7" w14:textId="4247660B" w:rsidR="00431371" w:rsidRDefault="00431371" w:rsidP="00E608DD">
            <w:pPr>
              <w:pStyle w:val="TAL"/>
              <w:rPr>
                <w:rFonts w:cs="Arial"/>
                <w:sz w:val="16"/>
                <w:szCs w:val="16"/>
                <w:lang w:eastAsia="ko-KR"/>
              </w:rPr>
            </w:pPr>
            <w:r>
              <w:rPr>
                <w:rFonts w:cs="Arial"/>
                <w:sz w:val="16"/>
                <w:szCs w:val="16"/>
                <w:lang w:eastAsia="ko-KR"/>
              </w:rPr>
              <w:t>Resolve EN on DHCPv6 for multi-hop U2U relay case</w:t>
            </w:r>
          </w:p>
        </w:tc>
        <w:tc>
          <w:tcPr>
            <w:tcW w:w="708" w:type="dxa"/>
            <w:shd w:val="solid" w:color="FFFFFF" w:fill="auto"/>
          </w:tcPr>
          <w:p w14:paraId="0EB5041E" w14:textId="482297F3" w:rsidR="00431371" w:rsidRDefault="00431371" w:rsidP="00E608DD">
            <w:pPr>
              <w:pStyle w:val="TAC"/>
              <w:rPr>
                <w:rFonts w:cs="Arial"/>
                <w:sz w:val="16"/>
                <w:szCs w:val="16"/>
                <w:lang w:eastAsia="ko-KR"/>
              </w:rPr>
            </w:pPr>
            <w:r>
              <w:rPr>
                <w:rFonts w:cs="Arial"/>
                <w:sz w:val="16"/>
                <w:szCs w:val="16"/>
                <w:lang w:eastAsia="ko-KR"/>
              </w:rPr>
              <w:t>19.3.0</w:t>
            </w:r>
          </w:p>
        </w:tc>
      </w:tr>
      <w:tr w:rsidR="0026597F" w:rsidRPr="00011EE0" w14:paraId="402E36C4" w14:textId="77777777" w:rsidTr="00F75D05">
        <w:tc>
          <w:tcPr>
            <w:tcW w:w="800" w:type="dxa"/>
            <w:shd w:val="solid" w:color="FFFFFF" w:fill="auto"/>
          </w:tcPr>
          <w:p w14:paraId="288EE247" w14:textId="47F7E0EF" w:rsidR="0026597F" w:rsidRDefault="0026597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8B88F3" w14:textId="0B7D019A" w:rsidR="0026597F" w:rsidRDefault="0026597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18CDF" w14:textId="17DAEE84" w:rsidR="0026597F" w:rsidRPr="00B925FA" w:rsidRDefault="0026597F" w:rsidP="00B925FA">
            <w:pPr>
              <w:pStyle w:val="TAC"/>
              <w:rPr>
                <w:rFonts w:cs="Arial"/>
                <w:sz w:val="16"/>
              </w:rPr>
            </w:pPr>
            <w:r w:rsidRPr="00B925FA">
              <w:rPr>
                <w:rFonts w:cs="Arial"/>
                <w:sz w:val="16"/>
              </w:rPr>
              <w:t>CP-252154</w:t>
            </w:r>
          </w:p>
        </w:tc>
        <w:tc>
          <w:tcPr>
            <w:tcW w:w="567" w:type="dxa"/>
            <w:shd w:val="solid" w:color="FFFFFF" w:fill="auto"/>
          </w:tcPr>
          <w:p w14:paraId="1C562280" w14:textId="55B31D14" w:rsidR="0026597F" w:rsidRDefault="0026597F" w:rsidP="00E608DD">
            <w:pPr>
              <w:pStyle w:val="TAL"/>
              <w:rPr>
                <w:rFonts w:cs="Arial"/>
                <w:sz w:val="16"/>
                <w:szCs w:val="16"/>
                <w:lang w:eastAsia="ko-KR"/>
              </w:rPr>
            </w:pPr>
            <w:r>
              <w:rPr>
                <w:rFonts w:cs="Arial"/>
                <w:sz w:val="16"/>
                <w:szCs w:val="16"/>
                <w:lang w:eastAsia="ko-KR"/>
              </w:rPr>
              <w:t>0807</w:t>
            </w:r>
          </w:p>
        </w:tc>
        <w:tc>
          <w:tcPr>
            <w:tcW w:w="283" w:type="dxa"/>
            <w:shd w:val="solid" w:color="FFFFFF" w:fill="auto"/>
          </w:tcPr>
          <w:p w14:paraId="2F765A06" w14:textId="536F6194" w:rsidR="0026597F" w:rsidRDefault="0026597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863A1" w14:textId="72FF5862" w:rsidR="0026597F" w:rsidRDefault="0026597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C31452" w14:textId="48EE9DD7" w:rsidR="0026597F" w:rsidRDefault="0026597F" w:rsidP="00E608DD">
            <w:pPr>
              <w:pStyle w:val="TAL"/>
              <w:rPr>
                <w:rFonts w:cs="Arial"/>
                <w:sz w:val="16"/>
                <w:szCs w:val="16"/>
                <w:lang w:eastAsia="ko-KR"/>
              </w:rPr>
            </w:pPr>
            <w:r>
              <w:rPr>
                <w:rFonts w:cs="Arial"/>
                <w:sz w:val="16"/>
                <w:szCs w:val="16"/>
                <w:lang w:eastAsia="ko-KR"/>
              </w:rPr>
              <w:t xml:space="preserve">The Security Aspect of the Multi-hop Layer-3 UE-to-UE Relay Discovery Procedures over PC5 Interface for IP Data Unit type with Model A </w:t>
            </w:r>
          </w:p>
        </w:tc>
        <w:tc>
          <w:tcPr>
            <w:tcW w:w="708" w:type="dxa"/>
            <w:shd w:val="solid" w:color="FFFFFF" w:fill="auto"/>
          </w:tcPr>
          <w:p w14:paraId="73EF58CA" w14:textId="052A0CDD" w:rsidR="0026597F" w:rsidRDefault="0026597F" w:rsidP="00E608DD">
            <w:pPr>
              <w:pStyle w:val="TAC"/>
              <w:rPr>
                <w:rFonts w:cs="Arial"/>
                <w:sz w:val="16"/>
                <w:szCs w:val="16"/>
                <w:lang w:eastAsia="ko-KR"/>
              </w:rPr>
            </w:pPr>
            <w:r>
              <w:rPr>
                <w:rFonts w:cs="Arial"/>
                <w:sz w:val="16"/>
                <w:szCs w:val="16"/>
                <w:lang w:eastAsia="ko-KR"/>
              </w:rPr>
              <w:t>19.3.0</w:t>
            </w:r>
          </w:p>
        </w:tc>
      </w:tr>
      <w:tr w:rsidR="00895592" w:rsidRPr="00011EE0" w14:paraId="05EEE672" w14:textId="77777777" w:rsidTr="00F75D05">
        <w:tc>
          <w:tcPr>
            <w:tcW w:w="800" w:type="dxa"/>
            <w:shd w:val="solid" w:color="FFFFFF" w:fill="auto"/>
          </w:tcPr>
          <w:p w14:paraId="6DB2ADBD" w14:textId="390B61FB" w:rsidR="00895592" w:rsidRDefault="0089559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AC02DF5" w14:textId="04BAA75D" w:rsidR="00895592" w:rsidRDefault="0089559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9B00B69" w14:textId="08729977" w:rsidR="00895592" w:rsidRPr="00B925FA" w:rsidRDefault="00895592" w:rsidP="00B925FA">
            <w:pPr>
              <w:pStyle w:val="TAC"/>
              <w:rPr>
                <w:rFonts w:cs="Arial"/>
                <w:sz w:val="16"/>
              </w:rPr>
            </w:pPr>
            <w:r w:rsidRPr="00B925FA">
              <w:rPr>
                <w:rFonts w:cs="Arial"/>
                <w:sz w:val="16"/>
              </w:rPr>
              <w:t>CP-252154</w:t>
            </w:r>
          </w:p>
        </w:tc>
        <w:tc>
          <w:tcPr>
            <w:tcW w:w="567" w:type="dxa"/>
            <w:shd w:val="solid" w:color="FFFFFF" w:fill="auto"/>
          </w:tcPr>
          <w:p w14:paraId="31B29B47" w14:textId="07B351B6" w:rsidR="00895592" w:rsidRDefault="00895592" w:rsidP="00E608DD">
            <w:pPr>
              <w:pStyle w:val="TAL"/>
              <w:rPr>
                <w:rFonts w:cs="Arial"/>
                <w:sz w:val="16"/>
                <w:szCs w:val="16"/>
                <w:lang w:eastAsia="ko-KR"/>
              </w:rPr>
            </w:pPr>
            <w:r>
              <w:rPr>
                <w:rFonts w:cs="Arial"/>
                <w:sz w:val="16"/>
                <w:szCs w:val="16"/>
                <w:lang w:eastAsia="ko-KR"/>
              </w:rPr>
              <w:t>0811</w:t>
            </w:r>
          </w:p>
        </w:tc>
        <w:tc>
          <w:tcPr>
            <w:tcW w:w="283" w:type="dxa"/>
            <w:shd w:val="solid" w:color="FFFFFF" w:fill="auto"/>
          </w:tcPr>
          <w:p w14:paraId="2BFBCE5B" w14:textId="05526C11" w:rsidR="00895592" w:rsidRDefault="0089559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628518C" w14:textId="46087D73" w:rsidR="00895592" w:rsidRDefault="0089559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3CD558F" w14:textId="4EC1843C" w:rsidR="00895592" w:rsidRDefault="00895592" w:rsidP="00E608DD">
            <w:pPr>
              <w:pStyle w:val="TAL"/>
              <w:rPr>
                <w:rFonts w:cs="Arial"/>
                <w:sz w:val="16"/>
                <w:szCs w:val="16"/>
                <w:lang w:eastAsia="ko-KR"/>
              </w:rPr>
            </w:pPr>
            <w:r>
              <w:rPr>
                <w:rFonts w:cs="Arial"/>
                <w:sz w:val="16"/>
                <w:szCs w:val="16"/>
                <w:lang w:eastAsia="ko-KR"/>
              </w:rPr>
              <w:t>MAC address uniqueness for Ethernet traffic via 5G ProSe layer-3 multi-hop UE-to-UE relay</w:t>
            </w:r>
          </w:p>
        </w:tc>
        <w:tc>
          <w:tcPr>
            <w:tcW w:w="708" w:type="dxa"/>
            <w:shd w:val="solid" w:color="FFFFFF" w:fill="auto"/>
          </w:tcPr>
          <w:p w14:paraId="7757FF6D" w14:textId="70FADB5E" w:rsidR="00895592" w:rsidRDefault="00895592" w:rsidP="00E608DD">
            <w:pPr>
              <w:pStyle w:val="TAC"/>
              <w:rPr>
                <w:rFonts w:cs="Arial"/>
                <w:sz w:val="16"/>
                <w:szCs w:val="16"/>
                <w:lang w:eastAsia="ko-KR"/>
              </w:rPr>
            </w:pPr>
            <w:r>
              <w:rPr>
                <w:rFonts w:cs="Arial"/>
                <w:sz w:val="16"/>
                <w:szCs w:val="16"/>
                <w:lang w:eastAsia="ko-KR"/>
              </w:rPr>
              <w:t>19.3.0</w:t>
            </w:r>
          </w:p>
        </w:tc>
      </w:tr>
      <w:tr w:rsidR="00F452E9" w:rsidRPr="00011EE0" w14:paraId="20F442A2" w14:textId="77777777" w:rsidTr="00F75D05">
        <w:tc>
          <w:tcPr>
            <w:tcW w:w="800" w:type="dxa"/>
            <w:shd w:val="solid" w:color="FFFFFF" w:fill="auto"/>
          </w:tcPr>
          <w:p w14:paraId="2D875281" w14:textId="55ACF91F" w:rsidR="00F452E9" w:rsidRDefault="00F452E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B74EE83" w14:textId="67DE03E9" w:rsidR="00F452E9" w:rsidRDefault="00F452E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FEEF4A7" w14:textId="49192D1D" w:rsidR="00F452E9" w:rsidRPr="00B925FA" w:rsidRDefault="00F452E9" w:rsidP="00B925FA">
            <w:pPr>
              <w:pStyle w:val="TAC"/>
              <w:rPr>
                <w:rFonts w:cs="Arial"/>
                <w:sz w:val="16"/>
              </w:rPr>
            </w:pPr>
            <w:r w:rsidRPr="00B925FA">
              <w:rPr>
                <w:rFonts w:cs="Arial"/>
                <w:sz w:val="16"/>
              </w:rPr>
              <w:t>CP-252154</w:t>
            </w:r>
          </w:p>
        </w:tc>
        <w:tc>
          <w:tcPr>
            <w:tcW w:w="567" w:type="dxa"/>
            <w:shd w:val="solid" w:color="FFFFFF" w:fill="auto"/>
          </w:tcPr>
          <w:p w14:paraId="5D2C7512" w14:textId="4B48DFD4" w:rsidR="00F452E9" w:rsidRDefault="00F452E9" w:rsidP="00E608DD">
            <w:pPr>
              <w:pStyle w:val="TAL"/>
              <w:rPr>
                <w:rFonts w:cs="Arial"/>
                <w:sz w:val="16"/>
                <w:szCs w:val="16"/>
                <w:lang w:eastAsia="ko-KR"/>
              </w:rPr>
            </w:pPr>
            <w:r>
              <w:rPr>
                <w:rFonts w:cs="Arial"/>
                <w:sz w:val="16"/>
                <w:szCs w:val="16"/>
                <w:lang w:eastAsia="ko-KR"/>
              </w:rPr>
              <w:t>0813</w:t>
            </w:r>
          </w:p>
        </w:tc>
        <w:tc>
          <w:tcPr>
            <w:tcW w:w="283" w:type="dxa"/>
            <w:shd w:val="solid" w:color="FFFFFF" w:fill="auto"/>
          </w:tcPr>
          <w:p w14:paraId="0D941B8B" w14:textId="77777777" w:rsidR="00F452E9" w:rsidRDefault="00F452E9" w:rsidP="00E608DD">
            <w:pPr>
              <w:pStyle w:val="TAC"/>
              <w:rPr>
                <w:rFonts w:cs="Arial"/>
                <w:sz w:val="16"/>
                <w:szCs w:val="16"/>
                <w:lang w:eastAsia="ko-KR"/>
              </w:rPr>
            </w:pPr>
          </w:p>
        </w:tc>
        <w:tc>
          <w:tcPr>
            <w:tcW w:w="284" w:type="dxa"/>
            <w:shd w:val="solid" w:color="FFFFFF" w:fill="auto"/>
          </w:tcPr>
          <w:p w14:paraId="05F15B79" w14:textId="45BFAE38" w:rsidR="00F452E9" w:rsidRDefault="00F452E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4ED85F" w14:textId="658B6AE4" w:rsidR="00F452E9" w:rsidRDefault="00F452E9" w:rsidP="00E608DD">
            <w:pPr>
              <w:pStyle w:val="TAL"/>
              <w:rPr>
                <w:rFonts w:cs="Arial"/>
                <w:sz w:val="16"/>
                <w:szCs w:val="16"/>
                <w:lang w:eastAsia="ko-KR"/>
              </w:rPr>
            </w:pPr>
            <w:r>
              <w:rPr>
                <w:rFonts w:cs="Arial"/>
                <w:sz w:val="16"/>
                <w:szCs w:val="16"/>
                <w:lang w:eastAsia="ko-KR"/>
              </w:rPr>
              <w:t>Resolution of EN for PWS support over MH U2N relay</w:t>
            </w:r>
          </w:p>
        </w:tc>
        <w:tc>
          <w:tcPr>
            <w:tcW w:w="708" w:type="dxa"/>
            <w:shd w:val="solid" w:color="FFFFFF" w:fill="auto"/>
          </w:tcPr>
          <w:p w14:paraId="46CF7CD1" w14:textId="309090C9" w:rsidR="00F452E9" w:rsidRDefault="00F452E9" w:rsidP="00E608DD">
            <w:pPr>
              <w:pStyle w:val="TAC"/>
              <w:rPr>
                <w:rFonts w:cs="Arial"/>
                <w:sz w:val="16"/>
                <w:szCs w:val="16"/>
                <w:lang w:eastAsia="ko-KR"/>
              </w:rPr>
            </w:pPr>
            <w:r>
              <w:rPr>
                <w:rFonts w:cs="Arial"/>
                <w:sz w:val="16"/>
                <w:szCs w:val="16"/>
                <w:lang w:eastAsia="ko-KR"/>
              </w:rPr>
              <w:t>19.3.0</w:t>
            </w:r>
          </w:p>
        </w:tc>
      </w:tr>
      <w:tr w:rsidR="002816A0" w:rsidRPr="00011EE0" w14:paraId="30D47848" w14:textId="77777777" w:rsidTr="00F75D05">
        <w:tc>
          <w:tcPr>
            <w:tcW w:w="800" w:type="dxa"/>
            <w:shd w:val="solid" w:color="FFFFFF" w:fill="auto"/>
          </w:tcPr>
          <w:p w14:paraId="3FDD45BC" w14:textId="62174206" w:rsidR="002816A0" w:rsidRDefault="002816A0"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6C921DA" w14:textId="314CC5E5" w:rsidR="002816A0" w:rsidRDefault="002816A0"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2478E6" w14:textId="61CCF32A" w:rsidR="002816A0" w:rsidRPr="00B925FA" w:rsidRDefault="002816A0" w:rsidP="00B925FA">
            <w:pPr>
              <w:pStyle w:val="TAC"/>
              <w:rPr>
                <w:rFonts w:cs="Arial"/>
                <w:sz w:val="16"/>
              </w:rPr>
            </w:pPr>
            <w:r w:rsidRPr="00B925FA">
              <w:rPr>
                <w:rFonts w:cs="Arial"/>
                <w:sz w:val="16"/>
              </w:rPr>
              <w:t>CP-252154</w:t>
            </w:r>
          </w:p>
        </w:tc>
        <w:tc>
          <w:tcPr>
            <w:tcW w:w="567" w:type="dxa"/>
            <w:shd w:val="solid" w:color="FFFFFF" w:fill="auto"/>
          </w:tcPr>
          <w:p w14:paraId="4B3EB4B8" w14:textId="6950BEF3" w:rsidR="002816A0" w:rsidRDefault="002816A0" w:rsidP="00E608DD">
            <w:pPr>
              <w:pStyle w:val="TAL"/>
              <w:rPr>
                <w:rFonts w:cs="Arial"/>
                <w:sz w:val="16"/>
                <w:szCs w:val="16"/>
                <w:lang w:eastAsia="ko-KR"/>
              </w:rPr>
            </w:pPr>
            <w:r>
              <w:rPr>
                <w:rFonts w:cs="Arial"/>
                <w:sz w:val="16"/>
                <w:szCs w:val="16"/>
                <w:lang w:eastAsia="ko-KR"/>
              </w:rPr>
              <w:t>0814</w:t>
            </w:r>
          </w:p>
        </w:tc>
        <w:tc>
          <w:tcPr>
            <w:tcW w:w="283" w:type="dxa"/>
            <w:shd w:val="solid" w:color="FFFFFF" w:fill="auto"/>
          </w:tcPr>
          <w:p w14:paraId="3FA7D448" w14:textId="77777777" w:rsidR="002816A0" w:rsidRDefault="002816A0" w:rsidP="00E608DD">
            <w:pPr>
              <w:pStyle w:val="TAC"/>
              <w:rPr>
                <w:rFonts w:cs="Arial"/>
                <w:sz w:val="16"/>
                <w:szCs w:val="16"/>
                <w:lang w:eastAsia="ko-KR"/>
              </w:rPr>
            </w:pPr>
          </w:p>
        </w:tc>
        <w:tc>
          <w:tcPr>
            <w:tcW w:w="284" w:type="dxa"/>
            <w:shd w:val="solid" w:color="FFFFFF" w:fill="auto"/>
          </w:tcPr>
          <w:p w14:paraId="2487950A" w14:textId="59BA6B88" w:rsidR="002816A0" w:rsidRDefault="002816A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06D7408" w14:textId="5FBC38E4" w:rsidR="002816A0" w:rsidRDefault="002816A0" w:rsidP="00E608DD">
            <w:pPr>
              <w:pStyle w:val="TAL"/>
              <w:rPr>
                <w:rFonts w:cs="Arial"/>
                <w:sz w:val="16"/>
                <w:szCs w:val="16"/>
                <w:lang w:eastAsia="ko-KR"/>
              </w:rPr>
            </w:pPr>
            <w:r>
              <w:rPr>
                <w:rFonts w:cs="Arial"/>
                <w:sz w:val="16"/>
                <w:szCs w:val="16"/>
                <w:lang w:eastAsia="ko-KR"/>
              </w:rPr>
              <w:t>EN resolution for PWS over layer-2 MH U2N relay</w:t>
            </w:r>
          </w:p>
        </w:tc>
        <w:tc>
          <w:tcPr>
            <w:tcW w:w="708" w:type="dxa"/>
            <w:shd w:val="solid" w:color="FFFFFF" w:fill="auto"/>
          </w:tcPr>
          <w:p w14:paraId="020910C1" w14:textId="52DF5FAA" w:rsidR="002816A0" w:rsidRDefault="002816A0" w:rsidP="00E608DD">
            <w:pPr>
              <w:pStyle w:val="TAC"/>
              <w:rPr>
                <w:rFonts w:cs="Arial"/>
                <w:sz w:val="16"/>
                <w:szCs w:val="16"/>
                <w:lang w:eastAsia="ko-KR"/>
              </w:rPr>
            </w:pPr>
            <w:r>
              <w:rPr>
                <w:rFonts w:cs="Arial"/>
                <w:sz w:val="16"/>
                <w:szCs w:val="16"/>
                <w:lang w:eastAsia="ko-KR"/>
              </w:rPr>
              <w:t>19.3.0</w:t>
            </w:r>
          </w:p>
        </w:tc>
      </w:tr>
      <w:tr w:rsidR="005F0AC8" w:rsidRPr="00011EE0" w14:paraId="57582F91" w14:textId="77777777" w:rsidTr="00F75D05">
        <w:tc>
          <w:tcPr>
            <w:tcW w:w="800" w:type="dxa"/>
            <w:shd w:val="solid" w:color="FFFFFF" w:fill="auto"/>
          </w:tcPr>
          <w:p w14:paraId="4A6388BC" w14:textId="6D25B706" w:rsidR="005F0AC8" w:rsidRDefault="005F0AC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7816B49" w14:textId="5AEB49DA" w:rsidR="005F0AC8" w:rsidRDefault="005F0AC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AFDCB4C" w14:textId="08FCCA03" w:rsidR="005F0AC8" w:rsidRPr="00B925FA" w:rsidRDefault="005F0AC8" w:rsidP="00B925FA">
            <w:pPr>
              <w:pStyle w:val="TAC"/>
              <w:rPr>
                <w:rFonts w:cs="Arial"/>
                <w:sz w:val="16"/>
              </w:rPr>
            </w:pPr>
            <w:r w:rsidRPr="00B925FA">
              <w:rPr>
                <w:rFonts w:cs="Arial"/>
                <w:sz w:val="16"/>
              </w:rPr>
              <w:t>CP-252154</w:t>
            </w:r>
          </w:p>
        </w:tc>
        <w:tc>
          <w:tcPr>
            <w:tcW w:w="567" w:type="dxa"/>
            <w:shd w:val="solid" w:color="FFFFFF" w:fill="auto"/>
          </w:tcPr>
          <w:p w14:paraId="256D2583" w14:textId="0F7D26F6" w:rsidR="005F0AC8" w:rsidRDefault="005F0AC8" w:rsidP="00E608DD">
            <w:pPr>
              <w:pStyle w:val="TAL"/>
              <w:rPr>
                <w:rFonts w:cs="Arial"/>
                <w:sz w:val="16"/>
                <w:szCs w:val="16"/>
                <w:lang w:eastAsia="ko-KR"/>
              </w:rPr>
            </w:pPr>
            <w:r>
              <w:rPr>
                <w:rFonts w:cs="Arial"/>
                <w:sz w:val="16"/>
                <w:szCs w:val="16"/>
                <w:lang w:eastAsia="ko-KR"/>
              </w:rPr>
              <w:t>0816</w:t>
            </w:r>
          </w:p>
        </w:tc>
        <w:tc>
          <w:tcPr>
            <w:tcW w:w="283" w:type="dxa"/>
            <w:shd w:val="solid" w:color="FFFFFF" w:fill="auto"/>
          </w:tcPr>
          <w:p w14:paraId="6744D2A7" w14:textId="4F4C5B05" w:rsidR="005F0AC8" w:rsidRDefault="005F0AC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652361F" w14:textId="3F4CBCBD" w:rsidR="005F0AC8" w:rsidRDefault="005F0AC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AF31ADB" w14:textId="7DF1640A" w:rsidR="005F0AC8" w:rsidRDefault="005F0AC8" w:rsidP="00E608DD">
            <w:pPr>
              <w:pStyle w:val="TAL"/>
              <w:rPr>
                <w:rFonts w:cs="Arial"/>
                <w:sz w:val="16"/>
                <w:szCs w:val="16"/>
                <w:lang w:eastAsia="ko-KR"/>
              </w:rPr>
            </w:pPr>
            <w:r>
              <w:rPr>
                <w:rFonts w:cs="Arial"/>
                <w:sz w:val="16"/>
                <w:szCs w:val="16"/>
                <w:lang w:eastAsia="ko-KR"/>
              </w:rPr>
              <w:t>Clarification on hop limit included in multi-hop U2U discovery solicitation message</w:t>
            </w:r>
          </w:p>
        </w:tc>
        <w:tc>
          <w:tcPr>
            <w:tcW w:w="708" w:type="dxa"/>
            <w:shd w:val="solid" w:color="FFFFFF" w:fill="auto"/>
          </w:tcPr>
          <w:p w14:paraId="4B5A03FF" w14:textId="3097DB7B" w:rsidR="005F0AC8" w:rsidRDefault="005F0AC8" w:rsidP="00E608DD">
            <w:pPr>
              <w:pStyle w:val="TAC"/>
              <w:rPr>
                <w:rFonts w:cs="Arial"/>
                <w:sz w:val="16"/>
                <w:szCs w:val="16"/>
                <w:lang w:eastAsia="ko-KR"/>
              </w:rPr>
            </w:pPr>
            <w:r>
              <w:rPr>
                <w:rFonts w:cs="Arial"/>
                <w:sz w:val="16"/>
                <w:szCs w:val="16"/>
                <w:lang w:eastAsia="ko-KR"/>
              </w:rPr>
              <w:t>19.3.0</w:t>
            </w:r>
          </w:p>
        </w:tc>
      </w:tr>
      <w:tr w:rsidR="00F7321C" w:rsidRPr="00011EE0" w14:paraId="5A9B9B62" w14:textId="77777777" w:rsidTr="00F75D05">
        <w:tc>
          <w:tcPr>
            <w:tcW w:w="800" w:type="dxa"/>
            <w:shd w:val="solid" w:color="FFFFFF" w:fill="auto"/>
          </w:tcPr>
          <w:p w14:paraId="6E5C3339" w14:textId="1EA4EAF3" w:rsidR="00F7321C" w:rsidRDefault="00F73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226076B" w14:textId="37D638C8" w:rsidR="00F7321C" w:rsidRDefault="00F73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7F77B7F" w14:textId="388B96B6" w:rsidR="00F7321C" w:rsidRPr="00B925FA" w:rsidRDefault="00F7321C" w:rsidP="00B925FA">
            <w:pPr>
              <w:pStyle w:val="TAC"/>
              <w:rPr>
                <w:rFonts w:cs="Arial"/>
                <w:sz w:val="16"/>
              </w:rPr>
            </w:pPr>
            <w:r w:rsidRPr="00B925FA">
              <w:rPr>
                <w:rFonts w:cs="Arial"/>
                <w:sz w:val="16"/>
              </w:rPr>
              <w:t>CP-252154</w:t>
            </w:r>
          </w:p>
        </w:tc>
        <w:tc>
          <w:tcPr>
            <w:tcW w:w="567" w:type="dxa"/>
            <w:shd w:val="solid" w:color="FFFFFF" w:fill="auto"/>
          </w:tcPr>
          <w:p w14:paraId="1C4998FF" w14:textId="304D1597" w:rsidR="00F7321C" w:rsidRDefault="00F7321C" w:rsidP="00E608DD">
            <w:pPr>
              <w:pStyle w:val="TAL"/>
              <w:rPr>
                <w:rFonts w:cs="Arial"/>
                <w:sz w:val="16"/>
                <w:szCs w:val="16"/>
                <w:lang w:eastAsia="ko-KR"/>
              </w:rPr>
            </w:pPr>
            <w:r>
              <w:rPr>
                <w:rFonts w:cs="Arial"/>
                <w:sz w:val="16"/>
                <w:szCs w:val="16"/>
                <w:lang w:eastAsia="ko-KR"/>
              </w:rPr>
              <w:t>0818</w:t>
            </w:r>
          </w:p>
        </w:tc>
        <w:tc>
          <w:tcPr>
            <w:tcW w:w="283" w:type="dxa"/>
            <w:shd w:val="solid" w:color="FFFFFF" w:fill="auto"/>
          </w:tcPr>
          <w:p w14:paraId="4E7F2AA7" w14:textId="18421FE5" w:rsidR="00F7321C" w:rsidRDefault="00F73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F943576" w14:textId="3BCE4618" w:rsidR="00F7321C" w:rsidRDefault="00F73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3D3E62D" w14:textId="7363DF82" w:rsidR="00F7321C" w:rsidRDefault="00F7321C" w:rsidP="00E608DD">
            <w:pPr>
              <w:pStyle w:val="TAL"/>
              <w:rPr>
                <w:rFonts w:cs="Arial"/>
                <w:sz w:val="16"/>
                <w:szCs w:val="16"/>
                <w:lang w:eastAsia="ko-KR"/>
              </w:rPr>
            </w:pPr>
            <w:r>
              <w:rPr>
                <w:rFonts w:cs="Arial"/>
                <w:sz w:val="16"/>
                <w:szCs w:val="16"/>
                <w:lang w:eastAsia="ko-KR"/>
              </w:rPr>
              <w:t xml:space="preserve">Resolve ENs on discoveree end UE procedure for multi-hop U2U relay </w:t>
            </w:r>
          </w:p>
        </w:tc>
        <w:tc>
          <w:tcPr>
            <w:tcW w:w="708" w:type="dxa"/>
            <w:shd w:val="solid" w:color="FFFFFF" w:fill="auto"/>
          </w:tcPr>
          <w:p w14:paraId="2332455C" w14:textId="5982616E" w:rsidR="00F7321C" w:rsidRDefault="00F7321C" w:rsidP="00E608DD">
            <w:pPr>
              <w:pStyle w:val="TAC"/>
              <w:rPr>
                <w:rFonts w:cs="Arial"/>
                <w:sz w:val="16"/>
                <w:szCs w:val="16"/>
                <w:lang w:eastAsia="ko-KR"/>
              </w:rPr>
            </w:pPr>
            <w:r>
              <w:rPr>
                <w:rFonts w:cs="Arial"/>
                <w:sz w:val="16"/>
                <w:szCs w:val="16"/>
                <w:lang w:eastAsia="ko-KR"/>
              </w:rPr>
              <w:t>19.3.0</w:t>
            </w:r>
          </w:p>
        </w:tc>
      </w:tr>
      <w:tr w:rsidR="000B38D8" w:rsidRPr="00011EE0" w14:paraId="1413DF70" w14:textId="77777777" w:rsidTr="00F75D05">
        <w:tc>
          <w:tcPr>
            <w:tcW w:w="800" w:type="dxa"/>
            <w:shd w:val="solid" w:color="FFFFFF" w:fill="auto"/>
          </w:tcPr>
          <w:p w14:paraId="567FE26E" w14:textId="596F9617" w:rsidR="000B38D8" w:rsidRDefault="000B38D8" w:rsidP="00E608DD">
            <w:pPr>
              <w:pStyle w:val="TAC"/>
              <w:rPr>
                <w:rFonts w:cs="Arial"/>
                <w:sz w:val="16"/>
                <w:szCs w:val="16"/>
                <w:lang w:eastAsia="ko-KR"/>
              </w:rPr>
            </w:pPr>
            <w:r>
              <w:rPr>
                <w:rFonts w:cs="Arial"/>
                <w:sz w:val="16"/>
                <w:szCs w:val="16"/>
                <w:lang w:eastAsia="ko-KR"/>
              </w:rPr>
              <w:lastRenderedPageBreak/>
              <w:t>2025-09</w:t>
            </w:r>
          </w:p>
        </w:tc>
        <w:tc>
          <w:tcPr>
            <w:tcW w:w="800" w:type="dxa"/>
            <w:shd w:val="solid" w:color="FFFFFF" w:fill="auto"/>
          </w:tcPr>
          <w:p w14:paraId="031E8934" w14:textId="28DDD85C" w:rsidR="000B38D8" w:rsidRDefault="000B38D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582514E" w14:textId="65C06EB3" w:rsidR="000B38D8" w:rsidRPr="00B925FA" w:rsidRDefault="000B38D8" w:rsidP="00B925FA">
            <w:pPr>
              <w:pStyle w:val="TAC"/>
              <w:rPr>
                <w:rFonts w:cs="Arial"/>
                <w:sz w:val="16"/>
              </w:rPr>
            </w:pPr>
            <w:r w:rsidRPr="00B925FA">
              <w:rPr>
                <w:rFonts w:cs="Arial"/>
                <w:sz w:val="16"/>
              </w:rPr>
              <w:t>CP-252154</w:t>
            </w:r>
          </w:p>
        </w:tc>
        <w:tc>
          <w:tcPr>
            <w:tcW w:w="567" w:type="dxa"/>
            <w:shd w:val="solid" w:color="FFFFFF" w:fill="auto"/>
          </w:tcPr>
          <w:p w14:paraId="3375E6C5" w14:textId="61C1F964" w:rsidR="000B38D8" w:rsidRDefault="000B38D8" w:rsidP="00E608DD">
            <w:pPr>
              <w:pStyle w:val="TAL"/>
              <w:rPr>
                <w:rFonts w:cs="Arial"/>
                <w:sz w:val="16"/>
                <w:szCs w:val="16"/>
                <w:lang w:eastAsia="ko-KR"/>
              </w:rPr>
            </w:pPr>
            <w:r>
              <w:rPr>
                <w:rFonts w:cs="Arial"/>
                <w:sz w:val="16"/>
                <w:szCs w:val="16"/>
                <w:lang w:eastAsia="ko-KR"/>
              </w:rPr>
              <w:t>0826</w:t>
            </w:r>
          </w:p>
        </w:tc>
        <w:tc>
          <w:tcPr>
            <w:tcW w:w="283" w:type="dxa"/>
            <w:shd w:val="solid" w:color="FFFFFF" w:fill="auto"/>
          </w:tcPr>
          <w:p w14:paraId="4D22DE58" w14:textId="69896577" w:rsidR="000B38D8" w:rsidRDefault="000B38D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DB8BA72" w14:textId="570674E6" w:rsidR="000B38D8" w:rsidRDefault="000B38D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2D59782" w14:textId="2DBF8042" w:rsidR="000B38D8" w:rsidRDefault="000B38D8" w:rsidP="00E608DD">
            <w:pPr>
              <w:pStyle w:val="TAL"/>
              <w:rPr>
                <w:rFonts w:cs="Arial"/>
                <w:sz w:val="16"/>
                <w:szCs w:val="16"/>
                <w:lang w:eastAsia="ko-KR"/>
              </w:rPr>
            </w:pPr>
            <w:r>
              <w:rPr>
                <w:rFonts w:cs="Arial"/>
                <w:sz w:val="16"/>
                <w:szCs w:val="16"/>
                <w:lang w:eastAsia="ko-KR"/>
              </w:rPr>
              <w:t>Update QoS parameters for multi-hop U2N based on model B</w:t>
            </w:r>
          </w:p>
        </w:tc>
        <w:tc>
          <w:tcPr>
            <w:tcW w:w="708" w:type="dxa"/>
            <w:shd w:val="solid" w:color="FFFFFF" w:fill="auto"/>
          </w:tcPr>
          <w:p w14:paraId="172225E1" w14:textId="26A8429D" w:rsidR="000B38D8" w:rsidRDefault="000B38D8" w:rsidP="00E608DD">
            <w:pPr>
              <w:pStyle w:val="TAC"/>
              <w:rPr>
                <w:rFonts w:cs="Arial"/>
                <w:sz w:val="16"/>
                <w:szCs w:val="16"/>
                <w:lang w:eastAsia="ko-KR"/>
              </w:rPr>
            </w:pPr>
            <w:r>
              <w:rPr>
                <w:rFonts w:cs="Arial"/>
                <w:sz w:val="16"/>
                <w:szCs w:val="16"/>
                <w:lang w:eastAsia="ko-KR"/>
              </w:rPr>
              <w:t>19.3.0</w:t>
            </w:r>
          </w:p>
        </w:tc>
      </w:tr>
      <w:tr w:rsidR="00760873" w:rsidRPr="00011EE0" w14:paraId="34C3777D" w14:textId="77777777" w:rsidTr="00F75D05">
        <w:tc>
          <w:tcPr>
            <w:tcW w:w="800" w:type="dxa"/>
            <w:shd w:val="solid" w:color="FFFFFF" w:fill="auto"/>
          </w:tcPr>
          <w:p w14:paraId="65C86E0A" w14:textId="49CBB74C" w:rsidR="00760873" w:rsidRDefault="00760873"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532504C" w14:textId="2743C3FD" w:rsidR="00760873" w:rsidRDefault="00760873"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63F4536" w14:textId="725135D0" w:rsidR="00760873" w:rsidRPr="00B925FA" w:rsidRDefault="00760873" w:rsidP="00B925FA">
            <w:pPr>
              <w:pStyle w:val="TAC"/>
              <w:rPr>
                <w:rFonts w:cs="Arial"/>
                <w:sz w:val="16"/>
              </w:rPr>
            </w:pPr>
            <w:r w:rsidRPr="00B925FA">
              <w:rPr>
                <w:rFonts w:cs="Arial"/>
                <w:sz w:val="16"/>
              </w:rPr>
              <w:t>CP-252170</w:t>
            </w:r>
          </w:p>
        </w:tc>
        <w:tc>
          <w:tcPr>
            <w:tcW w:w="567" w:type="dxa"/>
            <w:shd w:val="solid" w:color="FFFFFF" w:fill="auto"/>
          </w:tcPr>
          <w:p w14:paraId="444ED4AD" w14:textId="6DC29188" w:rsidR="00760873" w:rsidRDefault="00760873" w:rsidP="00E608DD">
            <w:pPr>
              <w:pStyle w:val="TAL"/>
              <w:rPr>
                <w:rFonts w:cs="Arial"/>
                <w:sz w:val="16"/>
                <w:szCs w:val="16"/>
                <w:lang w:eastAsia="ko-KR"/>
              </w:rPr>
            </w:pPr>
            <w:r>
              <w:rPr>
                <w:rFonts w:cs="Arial"/>
                <w:sz w:val="16"/>
                <w:szCs w:val="16"/>
                <w:lang w:eastAsia="ko-KR"/>
              </w:rPr>
              <w:t>0827</w:t>
            </w:r>
          </w:p>
        </w:tc>
        <w:tc>
          <w:tcPr>
            <w:tcW w:w="283" w:type="dxa"/>
            <w:shd w:val="solid" w:color="FFFFFF" w:fill="auto"/>
          </w:tcPr>
          <w:p w14:paraId="1F41C332" w14:textId="5C55F954" w:rsidR="00760873" w:rsidRDefault="0076087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EA208B" w14:textId="694AED25" w:rsidR="00760873" w:rsidRDefault="0076087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EF4400" w14:textId="7A789847" w:rsidR="00760873" w:rsidRDefault="00760873" w:rsidP="00E608DD">
            <w:pPr>
              <w:pStyle w:val="TAL"/>
              <w:rPr>
                <w:rFonts w:cs="Arial"/>
                <w:sz w:val="16"/>
                <w:szCs w:val="16"/>
                <w:lang w:eastAsia="ko-KR"/>
              </w:rPr>
            </w:pPr>
            <w:r>
              <w:rPr>
                <w:rFonts w:cs="Arial"/>
                <w:sz w:val="16"/>
                <w:szCs w:val="16"/>
                <w:lang w:eastAsia="ko-KR"/>
              </w:rPr>
              <w:t>Resolve the EN related to accumulated QoS</w:t>
            </w:r>
          </w:p>
        </w:tc>
        <w:tc>
          <w:tcPr>
            <w:tcW w:w="708" w:type="dxa"/>
            <w:shd w:val="solid" w:color="FFFFFF" w:fill="auto"/>
          </w:tcPr>
          <w:p w14:paraId="5E105CC2" w14:textId="7F76D4F3" w:rsidR="00760873" w:rsidRDefault="00760873" w:rsidP="00E608DD">
            <w:pPr>
              <w:pStyle w:val="TAC"/>
              <w:rPr>
                <w:rFonts w:cs="Arial"/>
                <w:sz w:val="16"/>
                <w:szCs w:val="16"/>
                <w:lang w:eastAsia="ko-KR"/>
              </w:rPr>
            </w:pPr>
            <w:r>
              <w:rPr>
                <w:rFonts w:cs="Arial"/>
                <w:sz w:val="16"/>
                <w:szCs w:val="16"/>
                <w:lang w:eastAsia="ko-KR"/>
              </w:rPr>
              <w:t>19.3.0</w:t>
            </w:r>
          </w:p>
        </w:tc>
      </w:tr>
      <w:tr w:rsidR="003F0EE6" w:rsidRPr="00011EE0" w14:paraId="46695076" w14:textId="77777777" w:rsidTr="00F75D05">
        <w:tc>
          <w:tcPr>
            <w:tcW w:w="800" w:type="dxa"/>
            <w:shd w:val="solid" w:color="FFFFFF" w:fill="auto"/>
          </w:tcPr>
          <w:p w14:paraId="7007C11A" w14:textId="5140A285" w:rsidR="003F0EE6" w:rsidRDefault="003F0EE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487F3E2" w14:textId="37A7B87C" w:rsidR="003F0EE6" w:rsidRDefault="003F0EE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EA4259B" w14:textId="5C790857" w:rsidR="003F0EE6" w:rsidRPr="00B925FA" w:rsidRDefault="003F0EE6" w:rsidP="00B925FA">
            <w:pPr>
              <w:pStyle w:val="TAC"/>
              <w:rPr>
                <w:rFonts w:cs="Arial"/>
                <w:sz w:val="16"/>
              </w:rPr>
            </w:pPr>
            <w:r w:rsidRPr="00B925FA">
              <w:rPr>
                <w:rFonts w:cs="Arial"/>
                <w:sz w:val="16"/>
              </w:rPr>
              <w:t>CP-252153</w:t>
            </w:r>
          </w:p>
        </w:tc>
        <w:tc>
          <w:tcPr>
            <w:tcW w:w="567" w:type="dxa"/>
            <w:shd w:val="solid" w:color="FFFFFF" w:fill="auto"/>
          </w:tcPr>
          <w:p w14:paraId="1A437291" w14:textId="385D43AA" w:rsidR="003F0EE6" w:rsidRDefault="003F0EE6" w:rsidP="00E608DD">
            <w:pPr>
              <w:pStyle w:val="TAL"/>
              <w:rPr>
                <w:rFonts w:cs="Arial"/>
                <w:sz w:val="16"/>
                <w:szCs w:val="16"/>
                <w:lang w:eastAsia="ko-KR"/>
              </w:rPr>
            </w:pPr>
            <w:r>
              <w:rPr>
                <w:rFonts w:cs="Arial"/>
                <w:sz w:val="16"/>
                <w:szCs w:val="16"/>
                <w:lang w:eastAsia="ko-KR"/>
              </w:rPr>
              <w:t>0792</w:t>
            </w:r>
          </w:p>
        </w:tc>
        <w:tc>
          <w:tcPr>
            <w:tcW w:w="283" w:type="dxa"/>
            <w:shd w:val="solid" w:color="FFFFFF" w:fill="auto"/>
          </w:tcPr>
          <w:p w14:paraId="288EF48D" w14:textId="6CF9A9B2" w:rsidR="003F0EE6" w:rsidRDefault="003F0EE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F4890D4" w14:textId="40F002CE" w:rsidR="003F0EE6" w:rsidRDefault="003F0EE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DE8D30E" w14:textId="52A87D77" w:rsidR="003F0EE6" w:rsidRDefault="003F0EE6" w:rsidP="00E608DD">
            <w:pPr>
              <w:pStyle w:val="TAL"/>
              <w:rPr>
                <w:rFonts w:cs="Arial"/>
                <w:sz w:val="16"/>
                <w:szCs w:val="16"/>
                <w:lang w:eastAsia="ko-KR"/>
              </w:rPr>
            </w:pPr>
            <w:r>
              <w:rPr>
                <w:rFonts w:cs="Arial"/>
                <w:sz w:val="16"/>
                <w:szCs w:val="16"/>
                <w:lang w:eastAsia="ko-KR"/>
              </w:rPr>
              <w:t>Adding the configuration parameters for supporting ProSe in SNPN for multi-hop relay scenarios - procedural part</w:t>
            </w:r>
          </w:p>
        </w:tc>
        <w:tc>
          <w:tcPr>
            <w:tcW w:w="708" w:type="dxa"/>
            <w:shd w:val="solid" w:color="FFFFFF" w:fill="auto"/>
          </w:tcPr>
          <w:p w14:paraId="17F5A937" w14:textId="24E215E6" w:rsidR="003F0EE6" w:rsidRDefault="003F0EE6" w:rsidP="00E608DD">
            <w:pPr>
              <w:pStyle w:val="TAC"/>
              <w:rPr>
                <w:rFonts w:cs="Arial"/>
                <w:sz w:val="16"/>
                <w:szCs w:val="16"/>
                <w:lang w:eastAsia="ko-KR"/>
              </w:rPr>
            </w:pPr>
            <w:r>
              <w:rPr>
                <w:rFonts w:cs="Arial"/>
                <w:sz w:val="16"/>
                <w:szCs w:val="16"/>
                <w:lang w:eastAsia="ko-KR"/>
              </w:rPr>
              <w:t>19.3.0</w:t>
            </w:r>
          </w:p>
        </w:tc>
      </w:tr>
      <w:tr w:rsidR="00796351" w:rsidRPr="00011EE0" w14:paraId="49D4404F" w14:textId="77777777" w:rsidTr="00F75D05">
        <w:tc>
          <w:tcPr>
            <w:tcW w:w="800" w:type="dxa"/>
            <w:shd w:val="solid" w:color="FFFFFF" w:fill="auto"/>
          </w:tcPr>
          <w:p w14:paraId="275F5EDA" w14:textId="6EB3FB07" w:rsidR="00796351" w:rsidRDefault="0079635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C686B3" w14:textId="09B21DB4" w:rsidR="00796351" w:rsidRDefault="0079635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B2A28AA" w14:textId="0C2C0292" w:rsidR="00796351" w:rsidRPr="00B925FA" w:rsidRDefault="00F34E85" w:rsidP="00B925FA">
            <w:pPr>
              <w:pStyle w:val="TAC"/>
              <w:rPr>
                <w:rFonts w:cs="Arial"/>
                <w:sz w:val="16"/>
              </w:rPr>
            </w:pPr>
            <w:r w:rsidRPr="00B925FA">
              <w:rPr>
                <w:rFonts w:cs="Arial"/>
                <w:sz w:val="16"/>
              </w:rPr>
              <w:t>CP-252170</w:t>
            </w:r>
          </w:p>
        </w:tc>
        <w:tc>
          <w:tcPr>
            <w:tcW w:w="567" w:type="dxa"/>
            <w:shd w:val="solid" w:color="FFFFFF" w:fill="auto"/>
          </w:tcPr>
          <w:p w14:paraId="0B66DEF9" w14:textId="112A3412" w:rsidR="00796351" w:rsidRDefault="00796351" w:rsidP="00E608DD">
            <w:pPr>
              <w:pStyle w:val="TAL"/>
              <w:rPr>
                <w:rFonts w:cs="Arial"/>
                <w:sz w:val="16"/>
                <w:szCs w:val="16"/>
                <w:lang w:eastAsia="ko-KR"/>
              </w:rPr>
            </w:pPr>
            <w:r>
              <w:rPr>
                <w:rFonts w:cs="Arial"/>
                <w:sz w:val="16"/>
                <w:szCs w:val="16"/>
                <w:lang w:eastAsia="ko-KR"/>
              </w:rPr>
              <w:t>0794</w:t>
            </w:r>
          </w:p>
        </w:tc>
        <w:tc>
          <w:tcPr>
            <w:tcW w:w="283" w:type="dxa"/>
            <w:shd w:val="solid" w:color="FFFFFF" w:fill="auto"/>
          </w:tcPr>
          <w:p w14:paraId="0484A870" w14:textId="1B1C5A6D" w:rsidR="00796351" w:rsidRDefault="0079635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E8A14" w14:textId="29C5D0CE" w:rsidR="00796351" w:rsidRDefault="0079635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A4426B7" w14:textId="24E83412" w:rsidR="00796351" w:rsidRDefault="00796351"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A discovery)</w:t>
            </w:r>
          </w:p>
        </w:tc>
        <w:tc>
          <w:tcPr>
            <w:tcW w:w="708" w:type="dxa"/>
            <w:shd w:val="solid" w:color="FFFFFF" w:fill="auto"/>
          </w:tcPr>
          <w:p w14:paraId="138E014A" w14:textId="7B226A15" w:rsidR="00796351" w:rsidRDefault="00796351" w:rsidP="00E608DD">
            <w:pPr>
              <w:pStyle w:val="TAC"/>
              <w:rPr>
                <w:rFonts w:cs="Arial"/>
                <w:sz w:val="16"/>
                <w:szCs w:val="16"/>
                <w:lang w:eastAsia="ko-KR"/>
              </w:rPr>
            </w:pPr>
            <w:r>
              <w:rPr>
                <w:rFonts w:cs="Arial"/>
                <w:sz w:val="16"/>
                <w:szCs w:val="16"/>
                <w:lang w:eastAsia="ko-KR"/>
              </w:rPr>
              <w:t>19.3.0</w:t>
            </w:r>
          </w:p>
        </w:tc>
      </w:tr>
      <w:tr w:rsidR="008D0068" w:rsidRPr="00011EE0" w14:paraId="0BDC3DF0" w14:textId="77777777" w:rsidTr="00F75D05">
        <w:tc>
          <w:tcPr>
            <w:tcW w:w="800" w:type="dxa"/>
            <w:shd w:val="solid" w:color="FFFFFF" w:fill="auto"/>
          </w:tcPr>
          <w:p w14:paraId="1700B15A" w14:textId="1B40D29E" w:rsidR="008D0068" w:rsidRDefault="008D006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A08C89" w14:textId="20DCB43E" w:rsidR="008D0068" w:rsidRDefault="008D006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A3C1824" w14:textId="06F19045" w:rsidR="008D0068" w:rsidRPr="00B925FA" w:rsidRDefault="008D0068" w:rsidP="00B925FA">
            <w:pPr>
              <w:pStyle w:val="TAC"/>
              <w:rPr>
                <w:rFonts w:cs="Arial"/>
                <w:sz w:val="16"/>
              </w:rPr>
            </w:pPr>
            <w:r w:rsidRPr="00B925FA">
              <w:rPr>
                <w:rFonts w:cs="Arial"/>
                <w:sz w:val="16"/>
              </w:rPr>
              <w:t>CP-252170</w:t>
            </w:r>
          </w:p>
        </w:tc>
        <w:tc>
          <w:tcPr>
            <w:tcW w:w="567" w:type="dxa"/>
            <w:shd w:val="solid" w:color="FFFFFF" w:fill="auto"/>
          </w:tcPr>
          <w:p w14:paraId="6E771C01" w14:textId="4DFB74E1" w:rsidR="008D0068" w:rsidRDefault="008D0068" w:rsidP="00E608DD">
            <w:pPr>
              <w:pStyle w:val="TAL"/>
              <w:rPr>
                <w:rFonts w:cs="Arial"/>
                <w:sz w:val="16"/>
                <w:szCs w:val="16"/>
                <w:lang w:eastAsia="ko-KR"/>
              </w:rPr>
            </w:pPr>
            <w:r>
              <w:rPr>
                <w:rFonts w:cs="Arial"/>
                <w:sz w:val="16"/>
                <w:szCs w:val="16"/>
                <w:lang w:eastAsia="ko-KR"/>
              </w:rPr>
              <w:t>0802</w:t>
            </w:r>
          </w:p>
        </w:tc>
        <w:tc>
          <w:tcPr>
            <w:tcW w:w="283" w:type="dxa"/>
            <w:shd w:val="solid" w:color="FFFFFF" w:fill="auto"/>
          </w:tcPr>
          <w:p w14:paraId="6A7A472D" w14:textId="42BFCB15" w:rsidR="008D0068" w:rsidRDefault="008D006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096A14" w14:textId="52DEBB52" w:rsidR="008D0068" w:rsidRDefault="008D006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4376E36" w14:textId="45C518B2" w:rsidR="008D0068" w:rsidRDefault="008D0068" w:rsidP="00E608DD">
            <w:pPr>
              <w:pStyle w:val="TAL"/>
              <w:rPr>
                <w:rFonts w:cs="Arial"/>
                <w:sz w:val="16"/>
                <w:szCs w:val="16"/>
                <w:lang w:eastAsia="ko-KR"/>
              </w:rPr>
            </w:pPr>
            <w:r>
              <w:rPr>
                <w:rFonts w:cs="Arial"/>
                <w:sz w:val="16"/>
                <w:szCs w:val="16"/>
                <w:lang w:eastAsia="ko-KR"/>
              </w:rPr>
              <w:t>Adding missing references</w:t>
            </w:r>
          </w:p>
        </w:tc>
        <w:tc>
          <w:tcPr>
            <w:tcW w:w="708" w:type="dxa"/>
            <w:shd w:val="solid" w:color="FFFFFF" w:fill="auto"/>
          </w:tcPr>
          <w:p w14:paraId="4D8BEBA7" w14:textId="355151B0" w:rsidR="008D0068" w:rsidRDefault="008D0068" w:rsidP="00E608DD">
            <w:pPr>
              <w:pStyle w:val="TAC"/>
              <w:rPr>
                <w:rFonts w:cs="Arial"/>
                <w:sz w:val="16"/>
                <w:szCs w:val="16"/>
                <w:lang w:eastAsia="ko-KR"/>
              </w:rPr>
            </w:pPr>
            <w:r>
              <w:rPr>
                <w:rFonts w:cs="Arial"/>
                <w:sz w:val="16"/>
                <w:szCs w:val="16"/>
                <w:lang w:eastAsia="ko-KR"/>
              </w:rPr>
              <w:t>19.3.0</w:t>
            </w:r>
          </w:p>
        </w:tc>
      </w:tr>
      <w:tr w:rsidR="00765784" w:rsidRPr="00011EE0" w14:paraId="4039EEDB" w14:textId="77777777" w:rsidTr="00F75D05">
        <w:tc>
          <w:tcPr>
            <w:tcW w:w="800" w:type="dxa"/>
            <w:shd w:val="solid" w:color="FFFFFF" w:fill="auto"/>
          </w:tcPr>
          <w:p w14:paraId="11FE7C8A" w14:textId="098D1BA2" w:rsidR="00765784" w:rsidRDefault="0076578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AFC867C" w14:textId="0569C1B0" w:rsidR="00765784" w:rsidRDefault="0076578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4C02068" w14:textId="508B602F" w:rsidR="00765784" w:rsidRPr="00B925FA" w:rsidRDefault="00765784" w:rsidP="00B925FA">
            <w:pPr>
              <w:pStyle w:val="TAC"/>
              <w:rPr>
                <w:rFonts w:cs="Arial"/>
                <w:sz w:val="16"/>
              </w:rPr>
            </w:pPr>
            <w:r w:rsidRPr="00B925FA">
              <w:rPr>
                <w:rFonts w:cs="Arial"/>
                <w:sz w:val="16"/>
              </w:rPr>
              <w:t>CP-252170</w:t>
            </w:r>
          </w:p>
        </w:tc>
        <w:tc>
          <w:tcPr>
            <w:tcW w:w="567" w:type="dxa"/>
            <w:shd w:val="solid" w:color="FFFFFF" w:fill="auto"/>
          </w:tcPr>
          <w:p w14:paraId="09A81C36" w14:textId="45383A61" w:rsidR="00765784" w:rsidRDefault="00765784" w:rsidP="00E608DD">
            <w:pPr>
              <w:pStyle w:val="TAL"/>
              <w:rPr>
                <w:rFonts w:cs="Arial"/>
                <w:sz w:val="16"/>
                <w:szCs w:val="16"/>
                <w:lang w:eastAsia="ko-KR"/>
              </w:rPr>
            </w:pPr>
            <w:r>
              <w:rPr>
                <w:rFonts w:cs="Arial"/>
                <w:sz w:val="16"/>
                <w:szCs w:val="16"/>
                <w:lang w:eastAsia="ko-KR"/>
              </w:rPr>
              <w:t>0808</w:t>
            </w:r>
          </w:p>
        </w:tc>
        <w:tc>
          <w:tcPr>
            <w:tcW w:w="283" w:type="dxa"/>
            <w:shd w:val="solid" w:color="FFFFFF" w:fill="auto"/>
          </w:tcPr>
          <w:p w14:paraId="114F02C9" w14:textId="192472FB" w:rsidR="00765784" w:rsidRDefault="0076578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F2A9138" w14:textId="265BD58F" w:rsidR="00765784" w:rsidRDefault="0076578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F11CDA9" w14:textId="2C1CA8A4" w:rsidR="00765784" w:rsidRDefault="00765784" w:rsidP="00E608DD">
            <w:pPr>
              <w:pStyle w:val="TAL"/>
              <w:rPr>
                <w:rFonts w:cs="Arial"/>
                <w:sz w:val="16"/>
                <w:szCs w:val="16"/>
                <w:lang w:eastAsia="ko-KR"/>
              </w:rPr>
            </w:pPr>
            <w:r>
              <w:rPr>
                <w:rFonts w:cs="Arial"/>
                <w:sz w:val="16"/>
                <w:szCs w:val="16"/>
                <w:lang w:eastAsia="ko-KR"/>
              </w:rPr>
              <w:t>Further Updates to Multi-hop U2N Relay Selection Procedure</w:t>
            </w:r>
          </w:p>
        </w:tc>
        <w:tc>
          <w:tcPr>
            <w:tcW w:w="708" w:type="dxa"/>
            <w:shd w:val="solid" w:color="FFFFFF" w:fill="auto"/>
          </w:tcPr>
          <w:p w14:paraId="290BAEB4" w14:textId="627E5F50" w:rsidR="00765784" w:rsidRDefault="00765784" w:rsidP="00E608DD">
            <w:pPr>
              <w:pStyle w:val="TAC"/>
              <w:rPr>
                <w:rFonts w:cs="Arial"/>
                <w:sz w:val="16"/>
                <w:szCs w:val="16"/>
                <w:lang w:eastAsia="ko-KR"/>
              </w:rPr>
            </w:pPr>
            <w:r>
              <w:rPr>
                <w:rFonts w:cs="Arial"/>
                <w:sz w:val="16"/>
                <w:szCs w:val="16"/>
                <w:lang w:eastAsia="ko-KR"/>
              </w:rPr>
              <w:t>19.3.0</w:t>
            </w:r>
          </w:p>
        </w:tc>
      </w:tr>
      <w:tr w:rsidR="00BA7731" w:rsidRPr="00011EE0" w14:paraId="33609DEE" w14:textId="77777777" w:rsidTr="00F75D05">
        <w:tc>
          <w:tcPr>
            <w:tcW w:w="800" w:type="dxa"/>
            <w:shd w:val="solid" w:color="FFFFFF" w:fill="auto"/>
          </w:tcPr>
          <w:p w14:paraId="3C2D2C39" w14:textId="1C978FED" w:rsidR="00BA7731" w:rsidRDefault="00BA773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C064BDE" w14:textId="7D79301D" w:rsidR="00BA7731" w:rsidRDefault="00BA773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899503B" w14:textId="614E959B" w:rsidR="00BA7731" w:rsidRPr="00B925FA" w:rsidRDefault="00BA7731" w:rsidP="00B925FA">
            <w:pPr>
              <w:pStyle w:val="TAC"/>
              <w:rPr>
                <w:rFonts w:cs="Arial"/>
                <w:sz w:val="16"/>
              </w:rPr>
            </w:pPr>
            <w:r w:rsidRPr="00B925FA">
              <w:rPr>
                <w:rFonts w:cs="Arial"/>
                <w:sz w:val="16"/>
              </w:rPr>
              <w:t>CP-252170</w:t>
            </w:r>
          </w:p>
        </w:tc>
        <w:tc>
          <w:tcPr>
            <w:tcW w:w="567" w:type="dxa"/>
            <w:shd w:val="solid" w:color="FFFFFF" w:fill="auto"/>
          </w:tcPr>
          <w:p w14:paraId="7CA78CF8" w14:textId="2D37D181" w:rsidR="00BA7731" w:rsidRDefault="00BA7731" w:rsidP="00E608DD">
            <w:pPr>
              <w:pStyle w:val="TAL"/>
              <w:rPr>
                <w:rFonts w:cs="Arial"/>
                <w:sz w:val="16"/>
                <w:szCs w:val="16"/>
                <w:lang w:eastAsia="ko-KR"/>
              </w:rPr>
            </w:pPr>
            <w:r>
              <w:rPr>
                <w:rFonts w:cs="Arial"/>
                <w:sz w:val="16"/>
                <w:szCs w:val="16"/>
                <w:lang w:eastAsia="ko-KR"/>
              </w:rPr>
              <w:t>0822</w:t>
            </w:r>
          </w:p>
        </w:tc>
        <w:tc>
          <w:tcPr>
            <w:tcW w:w="283" w:type="dxa"/>
            <w:shd w:val="solid" w:color="FFFFFF" w:fill="auto"/>
          </w:tcPr>
          <w:p w14:paraId="42D8065F" w14:textId="516D1D33" w:rsidR="00BA7731" w:rsidRDefault="00BA773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794326" w14:textId="62061779" w:rsidR="00BA7731" w:rsidRDefault="00BA7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B12046F" w14:textId="1EBF7704" w:rsidR="00BA7731" w:rsidRDefault="00BA7731" w:rsidP="00E608DD">
            <w:pPr>
              <w:pStyle w:val="TAL"/>
              <w:rPr>
                <w:rFonts w:cs="Arial"/>
                <w:sz w:val="16"/>
                <w:szCs w:val="16"/>
                <w:lang w:eastAsia="ko-KR"/>
              </w:rPr>
            </w:pPr>
            <w:r>
              <w:rPr>
                <w:rFonts w:cs="Arial"/>
                <w:sz w:val="16"/>
                <w:szCs w:val="16"/>
                <w:lang w:eastAsia="ko-KR"/>
              </w:rPr>
              <w:t>Update of the figure for the 5G ProSe additional parameters announcement procedure</w:t>
            </w:r>
          </w:p>
        </w:tc>
        <w:tc>
          <w:tcPr>
            <w:tcW w:w="708" w:type="dxa"/>
            <w:shd w:val="solid" w:color="FFFFFF" w:fill="auto"/>
          </w:tcPr>
          <w:p w14:paraId="2D410B70" w14:textId="3245AA2C" w:rsidR="00BA7731" w:rsidRDefault="00BA7731" w:rsidP="00E608DD">
            <w:pPr>
              <w:pStyle w:val="TAC"/>
              <w:rPr>
                <w:rFonts w:cs="Arial"/>
                <w:sz w:val="16"/>
                <w:szCs w:val="16"/>
                <w:lang w:eastAsia="ko-KR"/>
              </w:rPr>
            </w:pPr>
            <w:r>
              <w:rPr>
                <w:rFonts w:cs="Arial"/>
                <w:sz w:val="16"/>
                <w:szCs w:val="16"/>
                <w:lang w:eastAsia="ko-KR"/>
              </w:rPr>
              <w:t>19.3.0</w:t>
            </w:r>
          </w:p>
        </w:tc>
      </w:tr>
      <w:tr w:rsidR="00855917" w:rsidRPr="00011EE0" w14:paraId="14F1B277" w14:textId="77777777" w:rsidTr="00F75D05">
        <w:tc>
          <w:tcPr>
            <w:tcW w:w="800" w:type="dxa"/>
            <w:shd w:val="solid" w:color="FFFFFF" w:fill="auto"/>
          </w:tcPr>
          <w:p w14:paraId="35C26495" w14:textId="17583A6D" w:rsidR="00855917" w:rsidRDefault="0085591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997680" w14:textId="2EC62E1B" w:rsidR="00855917" w:rsidRDefault="0085591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640C8E" w14:textId="4122BB94" w:rsidR="00855917" w:rsidRPr="00B925FA" w:rsidRDefault="00855917" w:rsidP="00B925FA">
            <w:pPr>
              <w:pStyle w:val="TAC"/>
              <w:rPr>
                <w:rFonts w:cs="Arial"/>
                <w:sz w:val="16"/>
              </w:rPr>
            </w:pPr>
            <w:r w:rsidRPr="00B925FA">
              <w:rPr>
                <w:rFonts w:cs="Arial"/>
                <w:sz w:val="16"/>
              </w:rPr>
              <w:t>CP-252170</w:t>
            </w:r>
          </w:p>
        </w:tc>
        <w:tc>
          <w:tcPr>
            <w:tcW w:w="567" w:type="dxa"/>
            <w:shd w:val="solid" w:color="FFFFFF" w:fill="auto"/>
          </w:tcPr>
          <w:p w14:paraId="30426766" w14:textId="03E398BB" w:rsidR="00855917" w:rsidRDefault="00855917" w:rsidP="00E608DD">
            <w:pPr>
              <w:pStyle w:val="TAL"/>
              <w:rPr>
                <w:rFonts w:cs="Arial"/>
                <w:sz w:val="16"/>
                <w:szCs w:val="16"/>
                <w:lang w:eastAsia="ko-KR"/>
              </w:rPr>
            </w:pPr>
            <w:r>
              <w:rPr>
                <w:rFonts w:cs="Arial"/>
                <w:sz w:val="16"/>
                <w:szCs w:val="16"/>
                <w:lang w:eastAsia="ko-KR"/>
              </w:rPr>
              <w:t>0815</w:t>
            </w:r>
          </w:p>
        </w:tc>
        <w:tc>
          <w:tcPr>
            <w:tcW w:w="283" w:type="dxa"/>
            <w:shd w:val="solid" w:color="FFFFFF" w:fill="auto"/>
          </w:tcPr>
          <w:p w14:paraId="7E85764A" w14:textId="4D66E605" w:rsidR="00855917" w:rsidRDefault="0085591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E499" w14:textId="7F932E78" w:rsidR="00855917" w:rsidRDefault="0085591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A9BB30" w14:textId="4C6ABDEF" w:rsidR="00855917" w:rsidRDefault="00855917" w:rsidP="00E608DD">
            <w:pPr>
              <w:pStyle w:val="TAL"/>
              <w:rPr>
                <w:rFonts w:cs="Arial"/>
                <w:sz w:val="16"/>
                <w:szCs w:val="16"/>
                <w:lang w:eastAsia="ko-KR"/>
              </w:rPr>
            </w:pPr>
            <w:r>
              <w:rPr>
                <w:rFonts w:cs="Arial"/>
                <w:sz w:val="16"/>
                <w:szCs w:val="16"/>
                <w:lang w:eastAsia="ko-KR"/>
              </w:rPr>
              <w:t>Security aspects for multi-hop U2U discovery of non-IP type model A</w:t>
            </w:r>
          </w:p>
        </w:tc>
        <w:tc>
          <w:tcPr>
            <w:tcW w:w="708" w:type="dxa"/>
            <w:shd w:val="solid" w:color="FFFFFF" w:fill="auto"/>
          </w:tcPr>
          <w:p w14:paraId="467F1912" w14:textId="36055BE8" w:rsidR="00855917" w:rsidRDefault="00855917" w:rsidP="00E608DD">
            <w:pPr>
              <w:pStyle w:val="TAC"/>
              <w:rPr>
                <w:rFonts w:cs="Arial"/>
                <w:sz w:val="16"/>
                <w:szCs w:val="16"/>
                <w:lang w:eastAsia="ko-KR"/>
              </w:rPr>
            </w:pPr>
            <w:r>
              <w:rPr>
                <w:rFonts w:cs="Arial"/>
                <w:sz w:val="16"/>
                <w:szCs w:val="16"/>
                <w:lang w:eastAsia="ko-KR"/>
              </w:rPr>
              <w:t>19.3.0</w:t>
            </w:r>
          </w:p>
        </w:tc>
      </w:tr>
      <w:tr w:rsidR="00E35AC1" w:rsidRPr="00011EE0" w14:paraId="5754335F" w14:textId="77777777" w:rsidTr="00F75D05">
        <w:tc>
          <w:tcPr>
            <w:tcW w:w="800" w:type="dxa"/>
            <w:shd w:val="solid" w:color="FFFFFF" w:fill="auto"/>
          </w:tcPr>
          <w:p w14:paraId="164F65DA" w14:textId="54439BDA" w:rsidR="00E35AC1" w:rsidRDefault="00E35AC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F031EBA" w14:textId="40BED9F4" w:rsidR="00E35AC1" w:rsidRDefault="00E35AC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5BED12A" w14:textId="14910425" w:rsidR="00E35AC1" w:rsidRPr="00B925FA" w:rsidRDefault="00F866FB" w:rsidP="00B925FA">
            <w:pPr>
              <w:pStyle w:val="TAC"/>
              <w:rPr>
                <w:rFonts w:cs="Arial"/>
                <w:sz w:val="16"/>
              </w:rPr>
            </w:pPr>
            <w:r w:rsidRPr="00B925FA">
              <w:rPr>
                <w:rFonts w:cs="Arial"/>
                <w:sz w:val="16"/>
              </w:rPr>
              <w:t>CP-252170</w:t>
            </w:r>
          </w:p>
        </w:tc>
        <w:tc>
          <w:tcPr>
            <w:tcW w:w="567" w:type="dxa"/>
            <w:shd w:val="solid" w:color="FFFFFF" w:fill="auto"/>
          </w:tcPr>
          <w:p w14:paraId="746AFB04" w14:textId="74BC44B9" w:rsidR="00E35AC1" w:rsidRDefault="00E35AC1" w:rsidP="00E608DD">
            <w:pPr>
              <w:pStyle w:val="TAL"/>
              <w:rPr>
                <w:rFonts w:cs="Arial"/>
                <w:sz w:val="16"/>
                <w:szCs w:val="16"/>
                <w:lang w:eastAsia="ko-KR"/>
              </w:rPr>
            </w:pPr>
            <w:r>
              <w:rPr>
                <w:rFonts w:cs="Arial"/>
                <w:sz w:val="16"/>
                <w:szCs w:val="16"/>
                <w:lang w:eastAsia="ko-KR"/>
              </w:rPr>
              <w:t>0825</w:t>
            </w:r>
          </w:p>
        </w:tc>
        <w:tc>
          <w:tcPr>
            <w:tcW w:w="283" w:type="dxa"/>
            <w:shd w:val="solid" w:color="FFFFFF" w:fill="auto"/>
          </w:tcPr>
          <w:p w14:paraId="472CC296" w14:textId="75A55A4D" w:rsidR="00E35AC1" w:rsidRDefault="00E35AC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B31D155" w14:textId="638627CB" w:rsidR="00E35AC1" w:rsidRDefault="00E35AC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1385F60" w14:textId="2CB17F46" w:rsidR="00E35AC1" w:rsidRDefault="00E35AC1" w:rsidP="00E608DD">
            <w:pPr>
              <w:pStyle w:val="TAL"/>
              <w:rPr>
                <w:rFonts w:cs="Arial"/>
                <w:sz w:val="16"/>
                <w:szCs w:val="16"/>
                <w:lang w:eastAsia="ko-KR"/>
              </w:rPr>
            </w:pPr>
            <w:r>
              <w:rPr>
                <w:rFonts w:cs="Arial"/>
                <w:sz w:val="16"/>
                <w:szCs w:val="16"/>
                <w:lang w:eastAsia="ko-KR"/>
              </w:rPr>
              <w:t>Add multi-hop U2U relay unicast direct communication procedure for non-IP type</w:t>
            </w:r>
          </w:p>
        </w:tc>
        <w:tc>
          <w:tcPr>
            <w:tcW w:w="708" w:type="dxa"/>
            <w:shd w:val="solid" w:color="FFFFFF" w:fill="auto"/>
          </w:tcPr>
          <w:p w14:paraId="4AAFDA3D" w14:textId="306C62D1" w:rsidR="00E35AC1" w:rsidRDefault="00E35AC1" w:rsidP="00E608DD">
            <w:pPr>
              <w:pStyle w:val="TAC"/>
              <w:rPr>
                <w:rFonts w:cs="Arial"/>
                <w:sz w:val="16"/>
                <w:szCs w:val="16"/>
                <w:lang w:eastAsia="ko-KR"/>
              </w:rPr>
            </w:pPr>
            <w:r>
              <w:rPr>
                <w:rFonts w:cs="Arial"/>
                <w:sz w:val="16"/>
                <w:szCs w:val="16"/>
                <w:lang w:eastAsia="ko-KR"/>
              </w:rPr>
              <w:t>19.3.0</w:t>
            </w:r>
          </w:p>
        </w:tc>
      </w:tr>
      <w:tr w:rsidR="00CB0404" w:rsidRPr="00011EE0" w14:paraId="258AB65F" w14:textId="77777777" w:rsidTr="00F75D05">
        <w:tc>
          <w:tcPr>
            <w:tcW w:w="800" w:type="dxa"/>
            <w:shd w:val="solid" w:color="FFFFFF" w:fill="auto"/>
          </w:tcPr>
          <w:p w14:paraId="04FDFBC4" w14:textId="55831F12" w:rsidR="00CB0404" w:rsidRDefault="00CB040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EB03A30" w14:textId="224BD719" w:rsidR="00CB0404" w:rsidRDefault="00CB040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9B50ED0" w14:textId="4EBA1AAD" w:rsidR="00CB0404" w:rsidRPr="00B925FA" w:rsidRDefault="00CB0404" w:rsidP="00B925FA">
            <w:pPr>
              <w:pStyle w:val="TAC"/>
              <w:rPr>
                <w:rFonts w:cs="Arial"/>
                <w:sz w:val="16"/>
              </w:rPr>
            </w:pPr>
            <w:r w:rsidRPr="00B925FA">
              <w:rPr>
                <w:rFonts w:cs="Arial"/>
                <w:sz w:val="16"/>
              </w:rPr>
              <w:t>CP-252170</w:t>
            </w:r>
          </w:p>
        </w:tc>
        <w:tc>
          <w:tcPr>
            <w:tcW w:w="567" w:type="dxa"/>
            <w:shd w:val="solid" w:color="FFFFFF" w:fill="auto"/>
          </w:tcPr>
          <w:p w14:paraId="6206376C" w14:textId="5287A097" w:rsidR="00CB0404" w:rsidRDefault="00CB0404" w:rsidP="00E608DD">
            <w:pPr>
              <w:pStyle w:val="TAL"/>
              <w:rPr>
                <w:rFonts w:cs="Arial"/>
                <w:sz w:val="16"/>
                <w:szCs w:val="16"/>
                <w:lang w:eastAsia="ko-KR"/>
              </w:rPr>
            </w:pPr>
            <w:r>
              <w:rPr>
                <w:rFonts w:cs="Arial"/>
                <w:sz w:val="16"/>
                <w:szCs w:val="16"/>
                <w:lang w:eastAsia="ko-KR"/>
              </w:rPr>
              <w:t>0810</w:t>
            </w:r>
          </w:p>
        </w:tc>
        <w:tc>
          <w:tcPr>
            <w:tcW w:w="283" w:type="dxa"/>
            <w:shd w:val="solid" w:color="FFFFFF" w:fill="auto"/>
          </w:tcPr>
          <w:p w14:paraId="23891FB9" w14:textId="382897C6" w:rsidR="00CB0404" w:rsidRDefault="00CB040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92CEDA" w14:textId="08535562" w:rsidR="00CB0404" w:rsidRDefault="00CB040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166872" w14:textId="7FFF4AE4" w:rsidR="00CB0404" w:rsidRDefault="00CB0404" w:rsidP="00E608DD">
            <w:pPr>
              <w:pStyle w:val="TAL"/>
              <w:rPr>
                <w:rFonts w:cs="Arial"/>
                <w:sz w:val="16"/>
                <w:szCs w:val="16"/>
                <w:lang w:eastAsia="ko-KR"/>
              </w:rPr>
            </w:pPr>
            <w:r>
              <w:rPr>
                <w:rFonts w:cs="Arial"/>
                <w:sz w:val="16"/>
                <w:szCs w:val="16"/>
                <w:lang w:eastAsia="ko-KR"/>
              </w:rPr>
              <w:t>Support for Ethernet traffic via 5G ProSe layer-3 multi-hop UE-to-UE relay</w:t>
            </w:r>
          </w:p>
        </w:tc>
        <w:tc>
          <w:tcPr>
            <w:tcW w:w="708" w:type="dxa"/>
            <w:shd w:val="solid" w:color="FFFFFF" w:fill="auto"/>
          </w:tcPr>
          <w:p w14:paraId="13B1C2CC" w14:textId="7FE9192A" w:rsidR="00CB0404" w:rsidRDefault="00CB0404" w:rsidP="00E608DD">
            <w:pPr>
              <w:pStyle w:val="TAC"/>
              <w:rPr>
                <w:rFonts w:cs="Arial"/>
                <w:sz w:val="16"/>
                <w:szCs w:val="16"/>
                <w:lang w:eastAsia="ko-KR"/>
              </w:rPr>
            </w:pPr>
            <w:r>
              <w:rPr>
                <w:rFonts w:cs="Arial"/>
                <w:sz w:val="16"/>
                <w:szCs w:val="16"/>
                <w:lang w:eastAsia="ko-KR"/>
              </w:rPr>
              <w:t>19.3.0</w:t>
            </w:r>
          </w:p>
        </w:tc>
      </w:tr>
      <w:tr w:rsidR="002830D4" w:rsidRPr="00011EE0" w14:paraId="5E260287" w14:textId="77777777" w:rsidTr="00F75D05">
        <w:tc>
          <w:tcPr>
            <w:tcW w:w="800" w:type="dxa"/>
            <w:shd w:val="solid" w:color="FFFFFF" w:fill="auto"/>
          </w:tcPr>
          <w:p w14:paraId="24FFA239" w14:textId="733BD9F8" w:rsidR="002830D4" w:rsidRDefault="002830D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FF2930" w14:textId="5A25F2A2" w:rsidR="002830D4" w:rsidRDefault="002830D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0DC1764" w14:textId="504F1123" w:rsidR="002830D4" w:rsidRPr="00B925FA" w:rsidRDefault="002830D4" w:rsidP="00B925FA">
            <w:pPr>
              <w:pStyle w:val="TAC"/>
              <w:rPr>
                <w:rFonts w:cs="Arial"/>
                <w:sz w:val="16"/>
              </w:rPr>
            </w:pPr>
            <w:r w:rsidRPr="00B925FA">
              <w:rPr>
                <w:rFonts w:cs="Arial"/>
                <w:sz w:val="16"/>
              </w:rPr>
              <w:t>CP-252170</w:t>
            </w:r>
          </w:p>
        </w:tc>
        <w:tc>
          <w:tcPr>
            <w:tcW w:w="567" w:type="dxa"/>
            <w:shd w:val="solid" w:color="FFFFFF" w:fill="auto"/>
          </w:tcPr>
          <w:p w14:paraId="567A2208" w14:textId="7CDA0E49" w:rsidR="002830D4" w:rsidRDefault="002830D4" w:rsidP="00E608DD">
            <w:pPr>
              <w:pStyle w:val="TAL"/>
              <w:rPr>
                <w:rFonts w:cs="Arial"/>
                <w:sz w:val="16"/>
                <w:szCs w:val="16"/>
                <w:lang w:eastAsia="ko-KR"/>
              </w:rPr>
            </w:pPr>
            <w:r>
              <w:rPr>
                <w:rFonts w:cs="Arial"/>
                <w:sz w:val="16"/>
                <w:szCs w:val="16"/>
                <w:lang w:eastAsia="ko-KR"/>
              </w:rPr>
              <w:t>0812</w:t>
            </w:r>
          </w:p>
        </w:tc>
        <w:tc>
          <w:tcPr>
            <w:tcW w:w="283" w:type="dxa"/>
            <w:shd w:val="solid" w:color="FFFFFF" w:fill="auto"/>
          </w:tcPr>
          <w:p w14:paraId="26786A6B" w14:textId="5462F3C4" w:rsidR="002830D4" w:rsidRDefault="002830D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9758B8" w14:textId="732E79BF" w:rsidR="002830D4" w:rsidRDefault="002830D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D33807B" w14:textId="59018288" w:rsidR="002830D4" w:rsidRDefault="002830D4" w:rsidP="00E608DD">
            <w:pPr>
              <w:pStyle w:val="TAL"/>
              <w:rPr>
                <w:rFonts w:cs="Arial"/>
                <w:sz w:val="16"/>
                <w:szCs w:val="16"/>
                <w:lang w:eastAsia="ko-KR"/>
              </w:rPr>
            </w:pPr>
            <w:r>
              <w:rPr>
                <w:rFonts w:cs="Arial"/>
                <w:sz w:val="16"/>
                <w:szCs w:val="16"/>
                <w:lang w:eastAsia="ko-KR"/>
              </w:rPr>
              <w:t>Correction on MH U2U relay discovery model B for IP</w:t>
            </w:r>
          </w:p>
        </w:tc>
        <w:tc>
          <w:tcPr>
            <w:tcW w:w="708" w:type="dxa"/>
            <w:shd w:val="solid" w:color="FFFFFF" w:fill="auto"/>
          </w:tcPr>
          <w:p w14:paraId="6BD4CF6A" w14:textId="29F975D9" w:rsidR="002830D4" w:rsidRDefault="002830D4" w:rsidP="00E608DD">
            <w:pPr>
              <w:pStyle w:val="TAC"/>
              <w:rPr>
                <w:rFonts w:cs="Arial"/>
                <w:sz w:val="16"/>
                <w:szCs w:val="16"/>
                <w:lang w:eastAsia="ko-KR"/>
              </w:rPr>
            </w:pPr>
            <w:r>
              <w:rPr>
                <w:rFonts w:cs="Arial"/>
                <w:sz w:val="16"/>
                <w:szCs w:val="16"/>
                <w:lang w:eastAsia="ko-KR"/>
              </w:rPr>
              <w:t>19.3.0</w:t>
            </w:r>
          </w:p>
        </w:tc>
      </w:tr>
      <w:tr w:rsidR="00656718" w:rsidRPr="00011EE0" w14:paraId="6246913D" w14:textId="77777777" w:rsidTr="00F75D05">
        <w:tc>
          <w:tcPr>
            <w:tcW w:w="800" w:type="dxa"/>
            <w:shd w:val="solid" w:color="FFFFFF" w:fill="auto"/>
          </w:tcPr>
          <w:p w14:paraId="55CF49E7" w14:textId="483EBF28" w:rsidR="00656718" w:rsidRDefault="0065671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52FAF6" w14:textId="2A382DE3" w:rsidR="00656718" w:rsidRDefault="0065671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6727340" w14:textId="6278B92E" w:rsidR="00656718" w:rsidRPr="00B925FA" w:rsidRDefault="00656718" w:rsidP="00B925FA">
            <w:pPr>
              <w:pStyle w:val="TAC"/>
              <w:rPr>
                <w:rFonts w:cs="Arial"/>
                <w:sz w:val="16"/>
              </w:rPr>
            </w:pPr>
            <w:r w:rsidRPr="00B925FA">
              <w:rPr>
                <w:rFonts w:cs="Arial"/>
                <w:sz w:val="16"/>
              </w:rPr>
              <w:t>CP-252170</w:t>
            </w:r>
          </w:p>
        </w:tc>
        <w:tc>
          <w:tcPr>
            <w:tcW w:w="567" w:type="dxa"/>
            <w:shd w:val="solid" w:color="FFFFFF" w:fill="auto"/>
          </w:tcPr>
          <w:p w14:paraId="4FBC4DD1" w14:textId="48451476" w:rsidR="00656718" w:rsidRDefault="00656718" w:rsidP="00E608DD">
            <w:pPr>
              <w:pStyle w:val="TAL"/>
              <w:rPr>
                <w:rFonts w:cs="Arial"/>
                <w:sz w:val="16"/>
                <w:szCs w:val="16"/>
                <w:lang w:eastAsia="ko-KR"/>
              </w:rPr>
            </w:pPr>
            <w:r>
              <w:rPr>
                <w:rFonts w:cs="Arial"/>
                <w:sz w:val="16"/>
                <w:szCs w:val="16"/>
                <w:lang w:eastAsia="ko-KR"/>
              </w:rPr>
              <w:t>0817</w:t>
            </w:r>
          </w:p>
        </w:tc>
        <w:tc>
          <w:tcPr>
            <w:tcW w:w="283" w:type="dxa"/>
            <w:shd w:val="solid" w:color="FFFFFF" w:fill="auto"/>
          </w:tcPr>
          <w:p w14:paraId="06023687" w14:textId="1D2ED926" w:rsidR="00656718" w:rsidRDefault="0065671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DF2863A" w14:textId="294D37F6" w:rsidR="00656718" w:rsidRDefault="0065671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C1426D9" w14:textId="126891D7" w:rsidR="00656718" w:rsidRDefault="00656718" w:rsidP="00E608DD">
            <w:pPr>
              <w:pStyle w:val="TAL"/>
              <w:rPr>
                <w:rFonts w:cs="Arial"/>
                <w:sz w:val="16"/>
                <w:szCs w:val="16"/>
                <w:lang w:eastAsia="ko-KR"/>
              </w:rPr>
            </w:pPr>
            <w:r>
              <w:rPr>
                <w:rFonts w:cs="Arial"/>
                <w:sz w:val="16"/>
                <w:szCs w:val="16"/>
                <w:lang w:eastAsia="ko-KR"/>
              </w:rPr>
              <w:t xml:space="preserve">Resolve EN on discoverer relay UE procedure for multi-hop U2U relay </w:t>
            </w:r>
          </w:p>
        </w:tc>
        <w:tc>
          <w:tcPr>
            <w:tcW w:w="708" w:type="dxa"/>
            <w:shd w:val="solid" w:color="FFFFFF" w:fill="auto"/>
          </w:tcPr>
          <w:p w14:paraId="2C23537C" w14:textId="50AFA4CB" w:rsidR="00656718" w:rsidRDefault="00656718" w:rsidP="00E608DD">
            <w:pPr>
              <w:pStyle w:val="TAC"/>
              <w:rPr>
                <w:rFonts w:cs="Arial"/>
                <w:sz w:val="16"/>
                <w:szCs w:val="16"/>
                <w:lang w:eastAsia="ko-KR"/>
              </w:rPr>
            </w:pPr>
            <w:r>
              <w:rPr>
                <w:rFonts w:cs="Arial"/>
                <w:sz w:val="16"/>
                <w:szCs w:val="16"/>
                <w:lang w:eastAsia="ko-KR"/>
              </w:rPr>
              <w:t>19.3.0</w:t>
            </w:r>
          </w:p>
        </w:tc>
      </w:tr>
      <w:tr w:rsidR="00B00ADE" w:rsidRPr="00011EE0" w14:paraId="1912B30E" w14:textId="77777777" w:rsidTr="00F75D05">
        <w:tc>
          <w:tcPr>
            <w:tcW w:w="800" w:type="dxa"/>
            <w:shd w:val="solid" w:color="FFFFFF" w:fill="auto"/>
          </w:tcPr>
          <w:p w14:paraId="4CEACDF3" w14:textId="7D6BF02E" w:rsidR="00B00ADE" w:rsidRDefault="00B00ADE"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6EBBC84" w14:textId="30EA1B95" w:rsidR="00B00ADE" w:rsidRDefault="00B00ADE"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ABFA9A" w14:textId="650D6539" w:rsidR="00B00ADE" w:rsidRPr="00B925FA" w:rsidRDefault="00B00ADE" w:rsidP="00B925FA">
            <w:pPr>
              <w:pStyle w:val="TAC"/>
              <w:rPr>
                <w:rFonts w:cs="Arial"/>
                <w:sz w:val="16"/>
              </w:rPr>
            </w:pPr>
            <w:r w:rsidRPr="00B925FA">
              <w:rPr>
                <w:rFonts w:cs="Arial"/>
                <w:sz w:val="16"/>
              </w:rPr>
              <w:t>CP-252170</w:t>
            </w:r>
          </w:p>
        </w:tc>
        <w:tc>
          <w:tcPr>
            <w:tcW w:w="567" w:type="dxa"/>
            <w:shd w:val="solid" w:color="FFFFFF" w:fill="auto"/>
          </w:tcPr>
          <w:p w14:paraId="6CB9E04D" w14:textId="2030FB2C" w:rsidR="00B00ADE" w:rsidRDefault="00B00ADE" w:rsidP="00E608DD">
            <w:pPr>
              <w:pStyle w:val="TAL"/>
              <w:rPr>
                <w:rFonts w:cs="Arial"/>
                <w:sz w:val="16"/>
                <w:szCs w:val="16"/>
                <w:lang w:eastAsia="ko-KR"/>
              </w:rPr>
            </w:pPr>
            <w:r>
              <w:rPr>
                <w:rFonts w:cs="Arial"/>
                <w:sz w:val="16"/>
                <w:szCs w:val="16"/>
                <w:lang w:eastAsia="ko-KR"/>
              </w:rPr>
              <w:t>0819</w:t>
            </w:r>
          </w:p>
        </w:tc>
        <w:tc>
          <w:tcPr>
            <w:tcW w:w="283" w:type="dxa"/>
            <w:shd w:val="solid" w:color="FFFFFF" w:fill="auto"/>
          </w:tcPr>
          <w:p w14:paraId="31DEDBA4" w14:textId="12208ADF" w:rsidR="00B00ADE" w:rsidRDefault="00B00AD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D9CEB2F" w14:textId="057C5638" w:rsidR="00B00ADE" w:rsidRDefault="00B00AD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F7444A" w14:textId="0E046795" w:rsidR="00B00ADE" w:rsidRDefault="00B00ADE" w:rsidP="00E608DD">
            <w:pPr>
              <w:pStyle w:val="TAL"/>
              <w:rPr>
                <w:rFonts w:cs="Arial"/>
                <w:sz w:val="16"/>
                <w:szCs w:val="16"/>
                <w:lang w:eastAsia="ko-KR"/>
              </w:rPr>
            </w:pPr>
            <w:r>
              <w:rPr>
                <w:rFonts w:cs="Arial"/>
                <w:sz w:val="16"/>
                <w:szCs w:val="16"/>
                <w:lang w:eastAsia="ko-KR"/>
              </w:rPr>
              <w:t>Resolve EN on IP address allocation for multi-hop L3 end UE</w:t>
            </w:r>
          </w:p>
        </w:tc>
        <w:tc>
          <w:tcPr>
            <w:tcW w:w="708" w:type="dxa"/>
            <w:shd w:val="solid" w:color="FFFFFF" w:fill="auto"/>
          </w:tcPr>
          <w:p w14:paraId="04039909" w14:textId="5A066C4F" w:rsidR="00B00ADE" w:rsidRDefault="00B00ADE" w:rsidP="00E608DD">
            <w:pPr>
              <w:pStyle w:val="TAC"/>
              <w:rPr>
                <w:rFonts w:cs="Arial"/>
                <w:sz w:val="16"/>
                <w:szCs w:val="16"/>
                <w:lang w:eastAsia="ko-KR"/>
              </w:rPr>
            </w:pPr>
            <w:r>
              <w:rPr>
                <w:rFonts w:cs="Arial"/>
                <w:sz w:val="16"/>
                <w:szCs w:val="16"/>
                <w:lang w:eastAsia="ko-KR"/>
              </w:rPr>
              <w:t>19.3.0</w:t>
            </w:r>
          </w:p>
        </w:tc>
      </w:tr>
      <w:tr w:rsidR="00D55759" w:rsidRPr="00011EE0" w14:paraId="31261AA5" w14:textId="77777777" w:rsidTr="00F75D05">
        <w:tc>
          <w:tcPr>
            <w:tcW w:w="800" w:type="dxa"/>
            <w:shd w:val="solid" w:color="FFFFFF" w:fill="auto"/>
          </w:tcPr>
          <w:p w14:paraId="7F383B90" w14:textId="1DD8F227" w:rsidR="00D55759" w:rsidRDefault="00D5575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B520038" w14:textId="26CE7D37" w:rsidR="00D55759" w:rsidRDefault="00D5575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DF3665" w14:textId="6C3EABA7" w:rsidR="00D55759" w:rsidRPr="00B925FA" w:rsidRDefault="00D55759" w:rsidP="00B925FA">
            <w:pPr>
              <w:pStyle w:val="TAC"/>
              <w:rPr>
                <w:rFonts w:cs="Arial"/>
                <w:sz w:val="16"/>
              </w:rPr>
            </w:pPr>
            <w:r w:rsidRPr="00B925FA">
              <w:rPr>
                <w:rFonts w:cs="Arial"/>
                <w:sz w:val="16"/>
              </w:rPr>
              <w:t>CP-252170</w:t>
            </w:r>
          </w:p>
        </w:tc>
        <w:tc>
          <w:tcPr>
            <w:tcW w:w="567" w:type="dxa"/>
            <w:shd w:val="solid" w:color="FFFFFF" w:fill="auto"/>
          </w:tcPr>
          <w:p w14:paraId="25367033" w14:textId="5AA65F8D" w:rsidR="00D55759" w:rsidRDefault="00D55759" w:rsidP="00E608DD">
            <w:pPr>
              <w:pStyle w:val="TAL"/>
              <w:rPr>
                <w:rFonts w:cs="Arial"/>
                <w:sz w:val="16"/>
                <w:szCs w:val="16"/>
                <w:lang w:eastAsia="ko-KR"/>
              </w:rPr>
            </w:pPr>
            <w:r>
              <w:rPr>
                <w:rFonts w:cs="Arial"/>
                <w:sz w:val="16"/>
                <w:szCs w:val="16"/>
                <w:lang w:eastAsia="ko-KR"/>
              </w:rPr>
              <w:t>0820</w:t>
            </w:r>
          </w:p>
        </w:tc>
        <w:tc>
          <w:tcPr>
            <w:tcW w:w="283" w:type="dxa"/>
            <w:shd w:val="solid" w:color="FFFFFF" w:fill="auto"/>
          </w:tcPr>
          <w:p w14:paraId="347B0E26" w14:textId="3BAC8362" w:rsidR="00D55759" w:rsidRDefault="00D5575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DA956E" w14:textId="6439144D" w:rsidR="00D55759" w:rsidRDefault="00D5575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FA37DB2" w14:textId="7CCCB5AC" w:rsidR="00D55759" w:rsidRDefault="00D55759" w:rsidP="00E608DD">
            <w:pPr>
              <w:pStyle w:val="TAL"/>
              <w:rPr>
                <w:rFonts w:cs="Arial"/>
                <w:sz w:val="16"/>
                <w:szCs w:val="16"/>
                <w:lang w:eastAsia="ko-KR"/>
              </w:rPr>
            </w:pPr>
            <w:r>
              <w:rPr>
                <w:rFonts w:cs="Arial"/>
                <w:sz w:val="16"/>
                <w:szCs w:val="16"/>
                <w:lang w:eastAsia="ko-KR"/>
              </w:rPr>
              <w:t>Timers for multi-hop U2U relay discovery with model B</w:t>
            </w:r>
          </w:p>
        </w:tc>
        <w:tc>
          <w:tcPr>
            <w:tcW w:w="708" w:type="dxa"/>
            <w:shd w:val="solid" w:color="FFFFFF" w:fill="auto"/>
          </w:tcPr>
          <w:p w14:paraId="2E19DC53" w14:textId="5462704F" w:rsidR="00D55759" w:rsidRDefault="00D55759" w:rsidP="00E608DD">
            <w:pPr>
              <w:pStyle w:val="TAC"/>
              <w:rPr>
                <w:rFonts w:cs="Arial"/>
                <w:sz w:val="16"/>
                <w:szCs w:val="16"/>
                <w:lang w:eastAsia="ko-KR"/>
              </w:rPr>
            </w:pPr>
            <w:r>
              <w:rPr>
                <w:rFonts w:cs="Arial"/>
                <w:sz w:val="16"/>
                <w:szCs w:val="16"/>
                <w:lang w:eastAsia="ko-KR"/>
              </w:rPr>
              <w:t>19.3.0</w:t>
            </w:r>
          </w:p>
        </w:tc>
      </w:tr>
      <w:tr w:rsidR="00877588" w:rsidRPr="00011EE0" w14:paraId="19A857E9" w14:textId="77777777" w:rsidTr="00F75D05">
        <w:tc>
          <w:tcPr>
            <w:tcW w:w="800" w:type="dxa"/>
            <w:shd w:val="solid" w:color="FFFFFF" w:fill="auto"/>
          </w:tcPr>
          <w:p w14:paraId="35EE3879" w14:textId="6A4144E2" w:rsidR="00877588" w:rsidRDefault="0087758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EF94E2E" w14:textId="64FC77A1" w:rsidR="00877588" w:rsidRDefault="0087758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38F47C" w14:textId="0272EAC6" w:rsidR="00877588" w:rsidRPr="00B925FA" w:rsidRDefault="00877588" w:rsidP="00B925FA">
            <w:pPr>
              <w:pStyle w:val="TAC"/>
              <w:rPr>
                <w:rFonts w:cs="Arial"/>
                <w:sz w:val="16"/>
              </w:rPr>
            </w:pPr>
            <w:r w:rsidRPr="00B925FA">
              <w:rPr>
                <w:rFonts w:cs="Arial"/>
                <w:sz w:val="16"/>
              </w:rPr>
              <w:t>CP-252170</w:t>
            </w:r>
          </w:p>
        </w:tc>
        <w:tc>
          <w:tcPr>
            <w:tcW w:w="567" w:type="dxa"/>
            <w:shd w:val="solid" w:color="FFFFFF" w:fill="auto"/>
          </w:tcPr>
          <w:p w14:paraId="5D07EE3F" w14:textId="44863A0C" w:rsidR="00877588" w:rsidRDefault="00877588" w:rsidP="00E608DD">
            <w:pPr>
              <w:pStyle w:val="TAL"/>
              <w:rPr>
                <w:rFonts w:cs="Arial"/>
                <w:sz w:val="16"/>
                <w:szCs w:val="16"/>
                <w:lang w:eastAsia="ko-KR"/>
              </w:rPr>
            </w:pPr>
            <w:r>
              <w:rPr>
                <w:rFonts w:cs="Arial"/>
                <w:sz w:val="16"/>
                <w:szCs w:val="16"/>
                <w:lang w:eastAsia="ko-KR"/>
              </w:rPr>
              <w:t>0821</w:t>
            </w:r>
          </w:p>
        </w:tc>
        <w:tc>
          <w:tcPr>
            <w:tcW w:w="283" w:type="dxa"/>
            <w:shd w:val="solid" w:color="FFFFFF" w:fill="auto"/>
          </w:tcPr>
          <w:p w14:paraId="144BBF61" w14:textId="6C6DC10A" w:rsidR="00877588" w:rsidRDefault="0087758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8F9B392" w14:textId="49937EF0" w:rsidR="00877588" w:rsidRDefault="0087758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6ABEE1" w14:textId="3A79A304" w:rsidR="00877588" w:rsidRDefault="00877588" w:rsidP="00E608DD">
            <w:pPr>
              <w:pStyle w:val="TAL"/>
              <w:rPr>
                <w:rFonts w:cs="Arial"/>
                <w:sz w:val="16"/>
                <w:szCs w:val="16"/>
                <w:lang w:eastAsia="ko-KR"/>
              </w:rPr>
            </w:pPr>
            <w:r>
              <w:rPr>
                <w:rFonts w:cs="Arial"/>
                <w:sz w:val="16"/>
                <w:szCs w:val="16"/>
                <w:lang w:eastAsia="ko-KR"/>
              </w:rPr>
              <w:t>Correction regarding 5G ProSe U2U relay terminologies</w:t>
            </w:r>
          </w:p>
        </w:tc>
        <w:tc>
          <w:tcPr>
            <w:tcW w:w="708" w:type="dxa"/>
            <w:shd w:val="solid" w:color="FFFFFF" w:fill="auto"/>
          </w:tcPr>
          <w:p w14:paraId="4029AB95" w14:textId="676FA485" w:rsidR="00877588" w:rsidRDefault="00877588" w:rsidP="00E608DD">
            <w:pPr>
              <w:pStyle w:val="TAC"/>
              <w:rPr>
                <w:rFonts w:cs="Arial"/>
                <w:sz w:val="16"/>
                <w:szCs w:val="16"/>
                <w:lang w:eastAsia="ko-KR"/>
              </w:rPr>
            </w:pPr>
            <w:r>
              <w:rPr>
                <w:rFonts w:cs="Arial"/>
                <w:sz w:val="16"/>
                <w:szCs w:val="16"/>
                <w:lang w:eastAsia="ko-KR"/>
              </w:rPr>
              <w:t>19.3.0</w:t>
            </w:r>
          </w:p>
        </w:tc>
      </w:tr>
      <w:tr w:rsidR="008D5E7D" w:rsidRPr="00011EE0" w14:paraId="44EC01E9" w14:textId="77777777" w:rsidTr="00F75D05">
        <w:tc>
          <w:tcPr>
            <w:tcW w:w="800" w:type="dxa"/>
            <w:shd w:val="solid" w:color="FFFFFF" w:fill="auto"/>
          </w:tcPr>
          <w:p w14:paraId="10AAE834" w14:textId="2D12253B" w:rsidR="008D5E7D" w:rsidRDefault="008D5E7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79AC672" w14:textId="2C2B1D41" w:rsidR="008D5E7D" w:rsidRDefault="008D5E7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BBB5B1" w14:textId="344C834A" w:rsidR="008D5E7D" w:rsidRPr="00B925FA" w:rsidRDefault="008D5E7D" w:rsidP="00B925FA">
            <w:pPr>
              <w:pStyle w:val="TAC"/>
              <w:rPr>
                <w:rFonts w:cs="Arial"/>
                <w:sz w:val="16"/>
              </w:rPr>
            </w:pPr>
            <w:r w:rsidRPr="00B925FA">
              <w:rPr>
                <w:rFonts w:cs="Arial"/>
                <w:sz w:val="16"/>
              </w:rPr>
              <w:t>CP-252153</w:t>
            </w:r>
          </w:p>
        </w:tc>
        <w:tc>
          <w:tcPr>
            <w:tcW w:w="567" w:type="dxa"/>
            <w:shd w:val="solid" w:color="FFFFFF" w:fill="auto"/>
          </w:tcPr>
          <w:p w14:paraId="57361C91" w14:textId="0D0E11C5" w:rsidR="008D5E7D" w:rsidRDefault="008D5E7D" w:rsidP="00E608DD">
            <w:pPr>
              <w:pStyle w:val="TAL"/>
              <w:rPr>
                <w:rFonts w:cs="Arial"/>
                <w:sz w:val="16"/>
                <w:szCs w:val="16"/>
                <w:lang w:eastAsia="ko-KR"/>
              </w:rPr>
            </w:pPr>
            <w:r>
              <w:rPr>
                <w:rFonts w:cs="Arial"/>
                <w:sz w:val="16"/>
                <w:szCs w:val="16"/>
                <w:lang w:eastAsia="ko-KR"/>
              </w:rPr>
              <w:t>0793</w:t>
            </w:r>
          </w:p>
        </w:tc>
        <w:tc>
          <w:tcPr>
            <w:tcW w:w="283" w:type="dxa"/>
            <w:shd w:val="solid" w:color="FFFFFF" w:fill="auto"/>
          </w:tcPr>
          <w:p w14:paraId="51F2DBA3" w14:textId="6FCC6D28" w:rsidR="008D5E7D" w:rsidRDefault="008D5E7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6CE0EACE" w14:textId="10849963" w:rsidR="008D5E7D" w:rsidRDefault="008D5E7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B9CE4F0" w14:textId="49FD1633" w:rsidR="008D5E7D" w:rsidRDefault="008D5E7D" w:rsidP="00E608DD">
            <w:pPr>
              <w:pStyle w:val="TAL"/>
              <w:rPr>
                <w:rFonts w:cs="Arial"/>
                <w:sz w:val="16"/>
                <w:szCs w:val="16"/>
                <w:lang w:eastAsia="ko-KR"/>
              </w:rPr>
            </w:pPr>
            <w:r>
              <w:rPr>
                <w:rFonts w:cs="Arial"/>
                <w:sz w:val="16"/>
                <w:szCs w:val="16"/>
                <w:lang w:eastAsia="ko-KR"/>
              </w:rPr>
              <w:t>Adding the NID used for SNPN in the PROSE PC5 DISCOVERY message for multi-hop UE-to-network relay discovery additional information</w:t>
            </w:r>
          </w:p>
        </w:tc>
        <w:tc>
          <w:tcPr>
            <w:tcW w:w="708" w:type="dxa"/>
            <w:shd w:val="solid" w:color="FFFFFF" w:fill="auto"/>
          </w:tcPr>
          <w:p w14:paraId="1D0787A8" w14:textId="0D4974F4" w:rsidR="008D5E7D" w:rsidRDefault="008D5E7D" w:rsidP="00E608DD">
            <w:pPr>
              <w:pStyle w:val="TAC"/>
              <w:rPr>
                <w:rFonts w:cs="Arial"/>
                <w:sz w:val="16"/>
                <w:szCs w:val="16"/>
                <w:lang w:eastAsia="ko-KR"/>
              </w:rPr>
            </w:pPr>
            <w:r>
              <w:rPr>
                <w:rFonts w:cs="Arial"/>
                <w:sz w:val="16"/>
                <w:szCs w:val="16"/>
                <w:lang w:eastAsia="ko-KR"/>
              </w:rPr>
              <w:t>19.3.0</w:t>
            </w:r>
          </w:p>
        </w:tc>
      </w:tr>
      <w:tr w:rsidR="00787689" w:rsidRPr="00011EE0" w14:paraId="3F3FEDE1" w14:textId="77777777" w:rsidTr="00F75D05">
        <w:tc>
          <w:tcPr>
            <w:tcW w:w="800" w:type="dxa"/>
            <w:shd w:val="solid" w:color="FFFFFF" w:fill="auto"/>
          </w:tcPr>
          <w:p w14:paraId="7483D823" w14:textId="1295A470" w:rsidR="00787689" w:rsidRDefault="0078768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107B25A" w14:textId="11D20C0C" w:rsidR="00787689" w:rsidRDefault="0078768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F51CF16" w14:textId="7C585B20" w:rsidR="00787689" w:rsidRPr="00B925FA" w:rsidRDefault="00787689" w:rsidP="00B925FA">
            <w:pPr>
              <w:pStyle w:val="TAC"/>
              <w:rPr>
                <w:rFonts w:cs="Arial"/>
                <w:sz w:val="16"/>
              </w:rPr>
            </w:pPr>
            <w:r w:rsidRPr="00B925FA">
              <w:rPr>
                <w:rFonts w:cs="Arial"/>
                <w:sz w:val="16"/>
              </w:rPr>
              <w:t>CP-252170</w:t>
            </w:r>
          </w:p>
        </w:tc>
        <w:tc>
          <w:tcPr>
            <w:tcW w:w="567" w:type="dxa"/>
            <w:shd w:val="solid" w:color="FFFFFF" w:fill="auto"/>
          </w:tcPr>
          <w:p w14:paraId="20822ECD" w14:textId="4224D40B" w:rsidR="00787689" w:rsidRDefault="00787689" w:rsidP="00E608DD">
            <w:pPr>
              <w:pStyle w:val="TAL"/>
              <w:rPr>
                <w:rFonts w:cs="Arial"/>
                <w:sz w:val="16"/>
                <w:szCs w:val="16"/>
                <w:lang w:eastAsia="ko-KR"/>
              </w:rPr>
            </w:pPr>
            <w:r>
              <w:rPr>
                <w:rFonts w:cs="Arial"/>
                <w:sz w:val="16"/>
                <w:szCs w:val="16"/>
                <w:lang w:eastAsia="ko-KR"/>
              </w:rPr>
              <w:t>0809</w:t>
            </w:r>
          </w:p>
        </w:tc>
        <w:tc>
          <w:tcPr>
            <w:tcW w:w="283" w:type="dxa"/>
            <w:shd w:val="solid" w:color="FFFFFF" w:fill="auto"/>
          </w:tcPr>
          <w:p w14:paraId="3D4A291B" w14:textId="19E77FDE" w:rsidR="00787689" w:rsidRDefault="0078768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BC99" w14:textId="61212144" w:rsidR="00787689" w:rsidRDefault="00787689"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66AB1C30" w14:textId="4F0621B1" w:rsidR="00787689" w:rsidRDefault="00787689" w:rsidP="00E608DD">
            <w:pPr>
              <w:pStyle w:val="TAL"/>
              <w:rPr>
                <w:rFonts w:cs="Arial"/>
                <w:sz w:val="16"/>
                <w:szCs w:val="16"/>
                <w:lang w:eastAsia="ko-KR"/>
              </w:rPr>
            </w:pPr>
            <w:r>
              <w:rPr>
                <w:rFonts w:cs="Arial"/>
                <w:sz w:val="16"/>
                <w:szCs w:val="16"/>
                <w:lang w:eastAsia="ko-KR"/>
              </w:rPr>
              <w:t>Minor Proofreading Corrections</w:t>
            </w:r>
          </w:p>
        </w:tc>
        <w:tc>
          <w:tcPr>
            <w:tcW w:w="708" w:type="dxa"/>
            <w:shd w:val="solid" w:color="FFFFFF" w:fill="auto"/>
          </w:tcPr>
          <w:p w14:paraId="4D6538C6" w14:textId="39476409" w:rsidR="00787689" w:rsidRDefault="00787689" w:rsidP="00E608DD">
            <w:pPr>
              <w:pStyle w:val="TAC"/>
              <w:rPr>
                <w:rFonts w:cs="Arial"/>
                <w:sz w:val="16"/>
                <w:szCs w:val="16"/>
                <w:lang w:eastAsia="ko-KR"/>
              </w:rPr>
            </w:pPr>
            <w:r>
              <w:rPr>
                <w:rFonts w:cs="Arial"/>
                <w:sz w:val="16"/>
                <w:szCs w:val="16"/>
                <w:lang w:eastAsia="ko-KR"/>
              </w:rPr>
              <w:t>19.3.0</w:t>
            </w:r>
          </w:p>
        </w:tc>
      </w:tr>
      <w:tr w:rsidR="0060793D" w:rsidRPr="00011EE0" w14:paraId="7BF85AFE" w14:textId="77777777" w:rsidTr="00F75D05">
        <w:tc>
          <w:tcPr>
            <w:tcW w:w="800" w:type="dxa"/>
            <w:shd w:val="solid" w:color="FFFFFF" w:fill="auto"/>
          </w:tcPr>
          <w:p w14:paraId="19BA72F8" w14:textId="01C7C6C0" w:rsidR="0060793D" w:rsidRDefault="0060793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0D9440D" w14:textId="68206C9E" w:rsidR="0060793D" w:rsidRDefault="0060793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A1463CA" w14:textId="3EC3DFDC" w:rsidR="0060793D" w:rsidRPr="00B925FA" w:rsidRDefault="0060793D" w:rsidP="00B925FA">
            <w:pPr>
              <w:pStyle w:val="TAC"/>
              <w:rPr>
                <w:rFonts w:cs="Arial"/>
                <w:sz w:val="16"/>
              </w:rPr>
            </w:pPr>
            <w:r w:rsidRPr="00B925FA">
              <w:rPr>
                <w:rFonts w:cs="Arial"/>
                <w:sz w:val="16"/>
              </w:rPr>
              <w:t>CP-252170</w:t>
            </w:r>
          </w:p>
        </w:tc>
        <w:tc>
          <w:tcPr>
            <w:tcW w:w="567" w:type="dxa"/>
            <w:shd w:val="solid" w:color="FFFFFF" w:fill="auto"/>
          </w:tcPr>
          <w:p w14:paraId="0B4517A6" w14:textId="3EF3E46F" w:rsidR="0060793D" w:rsidRDefault="0060793D" w:rsidP="00E608DD">
            <w:pPr>
              <w:pStyle w:val="TAL"/>
              <w:rPr>
                <w:rFonts w:cs="Arial"/>
                <w:sz w:val="16"/>
                <w:szCs w:val="16"/>
                <w:lang w:eastAsia="ko-KR"/>
              </w:rPr>
            </w:pPr>
            <w:r>
              <w:rPr>
                <w:rFonts w:cs="Arial"/>
                <w:sz w:val="16"/>
                <w:szCs w:val="16"/>
                <w:lang w:eastAsia="ko-KR"/>
              </w:rPr>
              <w:t>0828</w:t>
            </w:r>
          </w:p>
        </w:tc>
        <w:tc>
          <w:tcPr>
            <w:tcW w:w="283" w:type="dxa"/>
            <w:shd w:val="solid" w:color="FFFFFF" w:fill="auto"/>
          </w:tcPr>
          <w:p w14:paraId="74A8F7EB" w14:textId="2D8F4A8C" w:rsidR="0060793D" w:rsidRDefault="0060793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113BF08E" w14:textId="6D2B96A0" w:rsidR="0060793D" w:rsidRDefault="0060793D"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3882691" w14:textId="3C3E7A0D" w:rsidR="0060793D" w:rsidRDefault="0060793D" w:rsidP="00E608DD">
            <w:pPr>
              <w:pStyle w:val="TAL"/>
              <w:rPr>
                <w:rFonts w:cs="Arial"/>
                <w:sz w:val="16"/>
                <w:szCs w:val="16"/>
                <w:lang w:eastAsia="ko-KR"/>
              </w:rPr>
            </w:pPr>
            <w:r>
              <w:rPr>
                <w:rFonts w:cs="Arial"/>
                <w:sz w:val="16"/>
                <w:szCs w:val="16"/>
                <w:lang w:eastAsia="ko-KR"/>
              </w:rPr>
              <w:t>Resolve the ENs related to multi-hop direct link and message type</w:t>
            </w:r>
          </w:p>
        </w:tc>
        <w:tc>
          <w:tcPr>
            <w:tcW w:w="708" w:type="dxa"/>
            <w:shd w:val="solid" w:color="FFFFFF" w:fill="auto"/>
          </w:tcPr>
          <w:p w14:paraId="593C5E3E" w14:textId="43DD1D5D" w:rsidR="0060793D" w:rsidRDefault="0060793D" w:rsidP="00E608DD">
            <w:pPr>
              <w:pStyle w:val="TAC"/>
              <w:rPr>
                <w:rFonts w:cs="Arial"/>
                <w:sz w:val="16"/>
                <w:szCs w:val="16"/>
                <w:lang w:eastAsia="ko-KR"/>
              </w:rPr>
            </w:pPr>
            <w:r>
              <w:rPr>
                <w:rFonts w:cs="Arial"/>
                <w:sz w:val="16"/>
                <w:szCs w:val="16"/>
                <w:lang w:eastAsia="ko-KR"/>
              </w:rPr>
              <w:t>19.3.0</w:t>
            </w:r>
          </w:p>
        </w:tc>
      </w:tr>
      <w:tr w:rsidR="003F47B7" w:rsidRPr="00011EE0" w14:paraId="039B4566" w14:textId="77777777" w:rsidTr="00F75D05">
        <w:tc>
          <w:tcPr>
            <w:tcW w:w="800" w:type="dxa"/>
            <w:shd w:val="solid" w:color="FFFFFF" w:fill="auto"/>
          </w:tcPr>
          <w:p w14:paraId="28925FF2" w14:textId="6404C86F" w:rsidR="003F47B7" w:rsidRDefault="003F47B7" w:rsidP="00E608D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27791FF" w14:textId="60F296C9" w:rsidR="003F47B7" w:rsidRDefault="003F47B7" w:rsidP="00E608D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0289744" w14:textId="54111057" w:rsidR="003F47B7" w:rsidRPr="00B925FA" w:rsidRDefault="00E45CAB" w:rsidP="00B925FA">
            <w:pPr>
              <w:pStyle w:val="TAC"/>
              <w:rPr>
                <w:rFonts w:cs="Arial"/>
                <w:sz w:val="16"/>
              </w:rPr>
            </w:pPr>
            <w:r w:rsidRPr="00E45CAB">
              <w:rPr>
                <w:rFonts w:cs="Arial"/>
                <w:sz w:val="16"/>
              </w:rPr>
              <w:t>CP-253074</w:t>
            </w:r>
          </w:p>
        </w:tc>
        <w:tc>
          <w:tcPr>
            <w:tcW w:w="567" w:type="dxa"/>
            <w:shd w:val="solid" w:color="FFFFFF" w:fill="auto"/>
          </w:tcPr>
          <w:p w14:paraId="003FC4F4" w14:textId="7AB943F3" w:rsidR="003F47B7" w:rsidRDefault="00E45CAB" w:rsidP="00E608DD">
            <w:pPr>
              <w:pStyle w:val="TAL"/>
              <w:rPr>
                <w:rFonts w:cs="Arial"/>
                <w:sz w:val="16"/>
                <w:szCs w:val="16"/>
                <w:lang w:eastAsia="ko-KR"/>
              </w:rPr>
            </w:pPr>
            <w:r w:rsidRPr="00E45CAB">
              <w:rPr>
                <w:rFonts w:cs="Arial"/>
                <w:sz w:val="16"/>
                <w:szCs w:val="16"/>
                <w:lang w:eastAsia="ko-KR"/>
              </w:rPr>
              <w:t>0830</w:t>
            </w:r>
          </w:p>
        </w:tc>
        <w:tc>
          <w:tcPr>
            <w:tcW w:w="283" w:type="dxa"/>
            <w:shd w:val="solid" w:color="FFFFFF" w:fill="auto"/>
          </w:tcPr>
          <w:p w14:paraId="29736F6D" w14:textId="448B0783" w:rsidR="003F47B7" w:rsidRDefault="00E45CA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867793" w14:textId="1B5D5152" w:rsidR="003F47B7" w:rsidRDefault="00E45CA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DA6157F" w14:textId="4280F2FC" w:rsidR="003F47B7" w:rsidRDefault="00E45CAB" w:rsidP="00E608DD">
            <w:pPr>
              <w:pStyle w:val="TAL"/>
              <w:rPr>
                <w:rFonts w:cs="Arial"/>
                <w:sz w:val="16"/>
                <w:szCs w:val="16"/>
                <w:lang w:eastAsia="ko-KR"/>
              </w:rPr>
            </w:pPr>
            <w:r w:rsidRPr="00E45CAB">
              <w:rPr>
                <w:rFonts w:cs="Arial"/>
                <w:sz w:val="16"/>
                <w:szCs w:val="16"/>
                <w:lang w:eastAsia="ko-KR"/>
              </w:rPr>
              <w:t>Alignment for the information element containing the List of user info IDs and layer-2 IDs</w:t>
            </w:r>
          </w:p>
        </w:tc>
        <w:tc>
          <w:tcPr>
            <w:tcW w:w="708" w:type="dxa"/>
            <w:shd w:val="solid" w:color="FFFFFF" w:fill="auto"/>
          </w:tcPr>
          <w:p w14:paraId="479393D6" w14:textId="588E3A95" w:rsidR="003F47B7" w:rsidRDefault="003F47B7" w:rsidP="00E608DD">
            <w:pPr>
              <w:pStyle w:val="TAC"/>
              <w:rPr>
                <w:rFonts w:cs="Arial"/>
                <w:sz w:val="16"/>
                <w:szCs w:val="16"/>
                <w:lang w:eastAsia="ko-KR"/>
              </w:rPr>
            </w:pPr>
            <w:r>
              <w:rPr>
                <w:rFonts w:cs="Arial"/>
                <w:sz w:val="16"/>
                <w:szCs w:val="16"/>
                <w:lang w:eastAsia="ko-KR"/>
              </w:rPr>
              <w:t>19.4.0</w:t>
            </w:r>
          </w:p>
        </w:tc>
      </w:tr>
      <w:tr w:rsidR="00336BBD" w:rsidRPr="00011EE0" w14:paraId="1DC619FC" w14:textId="77777777" w:rsidTr="00F75D05">
        <w:tc>
          <w:tcPr>
            <w:tcW w:w="800" w:type="dxa"/>
            <w:shd w:val="solid" w:color="FFFFFF" w:fill="auto"/>
          </w:tcPr>
          <w:p w14:paraId="7BB47050" w14:textId="3EB118CE" w:rsidR="00336BBD" w:rsidRDefault="00336BBD" w:rsidP="00336BB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45A1BA" w14:textId="2B116656" w:rsidR="00336BBD" w:rsidRDefault="00336BBD" w:rsidP="00336BB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5A2F5F" w14:textId="75532E47" w:rsidR="00336BBD" w:rsidRPr="00B925FA" w:rsidRDefault="00E45CAB" w:rsidP="00336BBD">
            <w:pPr>
              <w:pStyle w:val="TAC"/>
              <w:rPr>
                <w:rFonts w:cs="Arial"/>
                <w:sz w:val="16"/>
              </w:rPr>
            </w:pPr>
            <w:r w:rsidRPr="00E45CAB">
              <w:rPr>
                <w:rFonts w:cs="Arial"/>
                <w:sz w:val="16"/>
              </w:rPr>
              <w:t>CP-253074</w:t>
            </w:r>
          </w:p>
        </w:tc>
        <w:tc>
          <w:tcPr>
            <w:tcW w:w="567" w:type="dxa"/>
            <w:shd w:val="solid" w:color="FFFFFF" w:fill="auto"/>
          </w:tcPr>
          <w:p w14:paraId="34D7F7F9" w14:textId="2C6B7DB8" w:rsidR="00336BBD" w:rsidRDefault="00E45CAB" w:rsidP="00336BBD">
            <w:pPr>
              <w:pStyle w:val="TAL"/>
              <w:rPr>
                <w:rFonts w:cs="Arial"/>
                <w:sz w:val="16"/>
                <w:szCs w:val="16"/>
                <w:lang w:eastAsia="ko-KR"/>
              </w:rPr>
            </w:pPr>
            <w:r w:rsidRPr="00E45CAB">
              <w:rPr>
                <w:rFonts w:cs="Arial"/>
                <w:sz w:val="16"/>
                <w:szCs w:val="16"/>
                <w:lang w:eastAsia="ko-KR"/>
              </w:rPr>
              <w:t>0831</w:t>
            </w:r>
          </w:p>
        </w:tc>
        <w:tc>
          <w:tcPr>
            <w:tcW w:w="283" w:type="dxa"/>
            <w:shd w:val="solid" w:color="FFFFFF" w:fill="auto"/>
          </w:tcPr>
          <w:p w14:paraId="5C50E897" w14:textId="19A1D4BC" w:rsidR="00336BBD" w:rsidRDefault="00E45CAB" w:rsidP="00336BBD">
            <w:pPr>
              <w:pStyle w:val="TAC"/>
              <w:rPr>
                <w:rFonts w:cs="Arial"/>
                <w:sz w:val="16"/>
                <w:szCs w:val="16"/>
                <w:lang w:eastAsia="ko-KR"/>
              </w:rPr>
            </w:pPr>
            <w:r>
              <w:rPr>
                <w:rFonts w:cs="Arial"/>
                <w:sz w:val="16"/>
                <w:szCs w:val="16"/>
                <w:lang w:eastAsia="ko-KR"/>
              </w:rPr>
              <w:t>1</w:t>
            </w:r>
          </w:p>
        </w:tc>
        <w:tc>
          <w:tcPr>
            <w:tcW w:w="284" w:type="dxa"/>
            <w:shd w:val="solid" w:color="FFFFFF" w:fill="auto"/>
          </w:tcPr>
          <w:p w14:paraId="26F7E098" w14:textId="443AA646" w:rsidR="00336BBD" w:rsidRDefault="00E45CAB" w:rsidP="00336BBD">
            <w:pPr>
              <w:pStyle w:val="TAC"/>
              <w:rPr>
                <w:rFonts w:cs="Arial"/>
                <w:sz w:val="16"/>
                <w:szCs w:val="16"/>
                <w:lang w:eastAsia="ko-KR"/>
              </w:rPr>
            </w:pPr>
            <w:r>
              <w:rPr>
                <w:rFonts w:cs="Arial"/>
                <w:sz w:val="16"/>
                <w:szCs w:val="16"/>
                <w:lang w:eastAsia="ko-KR"/>
              </w:rPr>
              <w:t>F</w:t>
            </w:r>
          </w:p>
        </w:tc>
        <w:tc>
          <w:tcPr>
            <w:tcW w:w="5151" w:type="dxa"/>
            <w:shd w:val="solid" w:color="FFFFFF" w:fill="auto"/>
          </w:tcPr>
          <w:p w14:paraId="0E6FE4BD" w14:textId="21AE6ECE" w:rsidR="00336BBD" w:rsidRDefault="00E45CAB" w:rsidP="00336BBD">
            <w:pPr>
              <w:pStyle w:val="TAL"/>
              <w:rPr>
                <w:rFonts w:cs="Arial"/>
                <w:sz w:val="16"/>
                <w:szCs w:val="16"/>
                <w:lang w:eastAsia="ko-KR"/>
              </w:rPr>
            </w:pPr>
            <w:r w:rsidRPr="00E45CAB">
              <w:rPr>
                <w:rFonts w:cs="Arial"/>
                <w:sz w:val="16"/>
                <w:szCs w:val="16"/>
                <w:lang w:eastAsia="ko-KR"/>
              </w:rPr>
              <w:t>Adding the list of layer-2 IDs in the multi-hop path information of the direct link establishment procedure for multi-hop UE-to-network relay based on model B discovery</w:t>
            </w:r>
          </w:p>
        </w:tc>
        <w:tc>
          <w:tcPr>
            <w:tcW w:w="708" w:type="dxa"/>
            <w:shd w:val="solid" w:color="FFFFFF" w:fill="auto"/>
          </w:tcPr>
          <w:p w14:paraId="75A6DF01" w14:textId="558FC05E" w:rsidR="00336BBD" w:rsidRDefault="00336BBD" w:rsidP="00336BBD">
            <w:pPr>
              <w:pStyle w:val="TAC"/>
              <w:rPr>
                <w:rFonts w:cs="Arial"/>
                <w:sz w:val="16"/>
                <w:szCs w:val="16"/>
                <w:lang w:eastAsia="ko-KR"/>
              </w:rPr>
            </w:pPr>
            <w:r>
              <w:rPr>
                <w:rFonts w:cs="Arial"/>
                <w:sz w:val="16"/>
                <w:szCs w:val="16"/>
                <w:lang w:eastAsia="ko-KR"/>
              </w:rPr>
              <w:t>19.4.0</w:t>
            </w:r>
          </w:p>
        </w:tc>
      </w:tr>
      <w:tr w:rsidR="00E45CAB" w:rsidRPr="00011EE0" w14:paraId="699570E2" w14:textId="77777777" w:rsidTr="00F75D05">
        <w:tc>
          <w:tcPr>
            <w:tcW w:w="800" w:type="dxa"/>
            <w:shd w:val="solid" w:color="FFFFFF" w:fill="auto"/>
          </w:tcPr>
          <w:p w14:paraId="6EDF73E7" w14:textId="06D3A8CC"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D6E462E" w14:textId="00FF5B0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A86FD7E" w14:textId="712616E9" w:rsidR="00E45CAB" w:rsidRPr="00B925FA" w:rsidRDefault="00E45CAB" w:rsidP="00E45CAB">
            <w:pPr>
              <w:pStyle w:val="TAC"/>
              <w:rPr>
                <w:rFonts w:cs="Arial"/>
                <w:sz w:val="16"/>
              </w:rPr>
            </w:pPr>
            <w:r w:rsidRPr="00E45CAB">
              <w:rPr>
                <w:rFonts w:cs="Arial"/>
                <w:sz w:val="16"/>
              </w:rPr>
              <w:t>CP-253126</w:t>
            </w:r>
          </w:p>
        </w:tc>
        <w:tc>
          <w:tcPr>
            <w:tcW w:w="567" w:type="dxa"/>
            <w:shd w:val="solid" w:color="FFFFFF" w:fill="auto"/>
          </w:tcPr>
          <w:p w14:paraId="07B7C01D" w14:textId="3AC42462" w:rsidR="00E45CAB" w:rsidRDefault="00E45CAB" w:rsidP="00E45CAB">
            <w:pPr>
              <w:pStyle w:val="TAL"/>
              <w:rPr>
                <w:rFonts w:cs="Arial"/>
                <w:sz w:val="16"/>
                <w:szCs w:val="16"/>
                <w:lang w:eastAsia="ko-KR"/>
              </w:rPr>
            </w:pPr>
            <w:r w:rsidRPr="00E45CAB">
              <w:rPr>
                <w:rFonts w:cs="Arial"/>
                <w:sz w:val="16"/>
                <w:szCs w:val="16"/>
                <w:lang w:eastAsia="ko-KR"/>
              </w:rPr>
              <w:t>0832</w:t>
            </w:r>
          </w:p>
        </w:tc>
        <w:tc>
          <w:tcPr>
            <w:tcW w:w="283" w:type="dxa"/>
            <w:shd w:val="solid" w:color="FFFFFF" w:fill="auto"/>
          </w:tcPr>
          <w:p w14:paraId="2F51DD3F" w14:textId="7FB8E7F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2A18304" w14:textId="73A7373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92C1515" w14:textId="7ADFBFD5" w:rsidR="00E45CAB" w:rsidRDefault="00E45CAB" w:rsidP="00E45CAB">
            <w:pPr>
              <w:pStyle w:val="TAL"/>
              <w:rPr>
                <w:rFonts w:cs="Arial"/>
                <w:sz w:val="16"/>
                <w:szCs w:val="16"/>
                <w:lang w:eastAsia="ko-KR"/>
              </w:rPr>
            </w:pPr>
            <w:r w:rsidRPr="00E45CAB">
              <w:rPr>
                <w:rFonts w:cs="Arial"/>
                <w:sz w:val="16"/>
                <w:szCs w:val="16"/>
                <w:lang w:eastAsia="ko-KR"/>
              </w:rPr>
              <w:t>Corrections for multiple information elements types for multi-hop PC5 discovery messages</w:t>
            </w:r>
          </w:p>
        </w:tc>
        <w:tc>
          <w:tcPr>
            <w:tcW w:w="708" w:type="dxa"/>
            <w:shd w:val="solid" w:color="FFFFFF" w:fill="auto"/>
          </w:tcPr>
          <w:p w14:paraId="6B319E5E" w14:textId="5F52CE03"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966E89C" w14:textId="77777777" w:rsidTr="00F75D05">
        <w:tc>
          <w:tcPr>
            <w:tcW w:w="800" w:type="dxa"/>
            <w:shd w:val="solid" w:color="FFFFFF" w:fill="auto"/>
          </w:tcPr>
          <w:p w14:paraId="0021A9C7" w14:textId="06B64015"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67AFA5B" w14:textId="18C50F4B"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6E33E57" w14:textId="7FA17E95" w:rsidR="00E45CAB" w:rsidRPr="00B925FA" w:rsidRDefault="00E45CAB" w:rsidP="00E45CAB">
            <w:pPr>
              <w:pStyle w:val="TAC"/>
              <w:rPr>
                <w:rFonts w:cs="Arial"/>
                <w:sz w:val="16"/>
              </w:rPr>
            </w:pPr>
            <w:r w:rsidRPr="00E45CAB">
              <w:rPr>
                <w:rFonts w:cs="Arial"/>
                <w:sz w:val="16"/>
              </w:rPr>
              <w:t>CP-253126</w:t>
            </w:r>
          </w:p>
        </w:tc>
        <w:tc>
          <w:tcPr>
            <w:tcW w:w="567" w:type="dxa"/>
            <w:shd w:val="solid" w:color="FFFFFF" w:fill="auto"/>
          </w:tcPr>
          <w:p w14:paraId="66DB6A31" w14:textId="7929E0C8" w:rsidR="00E45CAB" w:rsidRDefault="00A32741" w:rsidP="00E45CAB">
            <w:pPr>
              <w:pStyle w:val="TAL"/>
              <w:rPr>
                <w:rFonts w:cs="Arial"/>
                <w:sz w:val="16"/>
                <w:szCs w:val="16"/>
                <w:lang w:eastAsia="ko-KR"/>
              </w:rPr>
            </w:pPr>
            <w:r w:rsidRPr="00A32741">
              <w:rPr>
                <w:rFonts w:cs="Arial"/>
                <w:sz w:val="16"/>
                <w:szCs w:val="16"/>
                <w:lang w:eastAsia="ko-KR"/>
              </w:rPr>
              <w:t>0834</w:t>
            </w:r>
          </w:p>
        </w:tc>
        <w:tc>
          <w:tcPr>
            <w:tcW w:w="283" w:type="dxa"/>
            <w:shd w:val="solid" w:color="FFFFFF" w:fill="auto"/>
          </w:tcPr>
          <w:p w14:paraId="0A85CACC" w14:textId="70FDD5AD"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9C1A44A" w14:textId="54FB3D9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4C87CDB" w14:textId="1068752D" w:rsidR="00E45CAB" w:rsidRDefault="00A32741" w:rsidP="00E45CAB">
            <w:pPr>
              <w:pStyle w:val="TAL"/>
              <w:rPr>
                <w:rFonts w:cs="Arial"/>
                <w:sz w:val="16"/>
                <w:szCs w:val="16"/>
                <w:lang w:eastAsia="ko-KR"/>
              </w:rPr>
            </w:pPr>
            <w:r w:rsidRPr="00A32741">
              <w:rPr>
                <w:rFonts w:cs="Arial"/>
                <w:sz w:val="16"/>
                <w:szCs w:val="16"/>
                <w:lang w:eastAsia="ko-KR"/>
              </w:rPr>
              <w:t>Resolving the EN related to remote UE context in the PROSE DIRECT LINK MODIFICATION REQUEST message for multi-hop UE-to-network relay</w:t>
            </w:r>
          </w:p>
        </w:tc>
        <w:tc>
          <w:tcPr>
            <w:tcW w:w="708" w:type="dxa"/>
            <w:shd w:val="solid" w:color="FFFFFF" w:fill="auto"/>
          </w:tcPr>
          <w:p w14:paraId="3A6AAC75" w14:textId="5AE8636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32693D5C" w14:textId="77777777" w:rsidTr="00F75D05">
        <w:tc>
          <w:tcPr>
            <w:tcW w:w="800" w:type="dxa"/>
            <w:shd w:val="solid" w:color="FFFFFF" w:fill="auto"/>
          </w:tcPr>
          <w:p w14:paraId="56322DF5" w14:textId="203B0266"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E19F169" w14:textId="12D7C69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44F2815" w14:textId="6138FF5B" w:rsidR="00E45CAB" w:rsidRPr="00B925FA" w:rsidRDefault="00E45CAB" w:rsidP="00E45CAB">
            <w:pPr>
              <w:pStyle w:val="TAC"/>
              <w:rPr>
                <w:rFonts w:cs="Arial"/>
                <w:sz w:val="16"/>
              </w:rPr>
            </w:pPr>
            <w:r w:rsidRPr="00E45CAB">
              <w:rPr>
                <w:rFonts w:cs="Arial"/>
                <w:sz w:val="16"/>
              </w:rPr>
              <w:t>CP-253074</w:t>
            </w:r>
          </w:p>
        </w:tc>
        <w:tc>
          <w:tcPr>
            <w:tcW w:w="567" w:type="dxa"/>
            <w:shd w:val="solid" w:color="FFFFFF" w:fill="auto"/>
          </w:tcPr>
          <w:p w14:paraId="0BC1666E" w14:textId="3BDC4E32" w:rsidR="00E45CAB" w:rsidRDefault="00A32741" w:rsidP="00E45CAB">
            <w:pPr>
              <w:pStyle w:val="TAL"/>
              <w:rPr>
                <w:rFonts w:cs="Arial"/>
                <w:sz w:val="16"/>
                <w:szCs w:val="16"/>
                <w:lang w:eastAsia="ko-KR"/>
              </w:rPr>
            </w:pPr>
            <w:r w:rsidRPr="00A32741">
              <w:rPr>
                <w:rFonts w:cs="Arial"/>
                <w:sz w:val="16"/>
                <w:szCs w:val="16"/>
                <w:lang w:eastAsia="ko-KR"/>
              </w:rPr>
              <w:t>0835</w:t>
            </w:r>
          </w:p>
        </w:tc>
        <w:tc>
          <w:tcPr>
            <w:tcW w:w="283" w:type="dxa"/>
            <w:shd w:val="solid" w:color="FFFFFF" w:fill="auto"/>
          </w:tcPr>
          <w:p w14:paraId="1583314D" w14:textId="4575B6E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6507184F" w14:textId="4FF74E0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5C3C7786" w14:textId="54BFFFE8" w:rsidR="00E45CAB" w:rsidRDefault="00A32741" w:rsidP="00E45CAB">
            <w:pPr>
              <w:pStyle w:val="TAL"/>
              <w:rPr>
                <w:rFonts w:cs="Arial"/>
                <w:sz w:val="16"/>
                <w:szCs w:val="16"/>
                <w:lang w:eastAsia="ko-KR"/>
              </w:rPr>
            </w:pPr>
            <w:r w:rsidRPr="00A32741">
              <w:rPr>
                <w:rFonts w:cs="Arial"/>
                <w:sz w:val="16"/>
                <w:szCs w:val="16"/>
                <w:lang w:eastAsia="ko-KR"/>
              </w:rPr>
              <w:t>Resolving ENs related to QoS handling for direct modification procedure for MH U2N relay based on Model B discovery, and adding support for Remote UE context reporting</w:t>
            </w:r>
          </w:p>
        </w:tc>
        <w:tc>
          <w:tcPr>
            <w:tcW w:w="708" w:type="dxa"/>
            <w:shd w:val="solid" w:color="FFFFFF" w:fill="auto"/>
          </w:tcPr>
          <w:p w14:paraId="16C22DF1" w14:textId="7AE97566"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99E4B37" w14:textId="77777777" w:rsidTr="00F75D05">
        <w:tc>
          <w:tcPr>
            <w:tcW w:w="800" w:type="dxa"/>
            <w:shd w:val="solid" w:color="FFFFFF" w:fill="auto"/>
          </w:tcPr>
          <w:p w14:paraId="604E9F1B" w14:textId="6949CA41"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33AB397" w14:textId="4EE117B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E087E19" w14:textId="1BE818B9" w:rsidR="00E45CAB" w:rsidRPr="00B925FA" w:rsidRDefault="00A32741" w:rsidP="00E45CAB">
            <w:pPr>
              <w:pStyle w:val="TAC"/>
              <w:rPr>
                <w:rFonts w:cs="Arial"/>
                <w:sz w:val="16"/>
              </w:rPr>
            </w:pPr>
            <w:r w:rsidRPr="00A32741">
              <w:rPr>
                <w:rFonts w:cs="Arial"/>
                <w:sz w:val="16"/>
              </w:rPr>
              <w:t>CP-253116</w:t>
            </w:r>
          </w:p>
        </w:tc>
        <w:tc>
          <w:tcPr>
            <w:tcW w:w="567" w:type="dxa"/>
            <w:shd w:val="solid" w:color="FFFFFF" w:fill="auto"/>
          </w:tcPr>
          <w:p w14:paraId="66DA618B" w14:textId="4D6FE61C" w:rsidR="00E45CAB" w:rsidRDefault="00A32741" w:rsidP="00E45CAB">
            <w:pPr>
              <w:pStyle w:val="TAL"/>
              <w:rPr>
                <w:rFonts w:cs="Arial"/>
                <w:sz w:val="16"/>
                <w:szCs w:val="16"/>
                <w:lang w:eastAsia="ko-KR"/>
              </w:rPr>
            </w:pPr>
            <w:r w:rsidRPr="00A32741">
              <w:rPr>
                <w:rFonts w:cs="Arial"/>
                <w:sz w:val="16"/>
                <w:szCs w:val="16"/>
                <w:lang w:eastAsia="ko-KR"/>
              </w:rPr>
              <w:t>0836</w:t>
            </w:r>
          </w:p>
        </w:tc>
        <w:tc>
          <w:tcPr>
            <w:tcW w:w="283" w:type="dxa"/>
            <w:shd w:val="solid" w:color="FFFFFF" w:fill="auto"/>
          </w:tcPr>
          <w:p w14:paraId="62DCF0E1" w14:textId="5D78672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5111CA58" w14:textId="6F197D5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28C6D4F" w14:textId="42FB63DA"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discovery procedures over PC5 interface (model A and model B)</w:t>
            </w:r>
          </w:p>
        </w:tc>
        <w:tc>
          <w:tcPr>
            <w:tcW w:w="708" w:type="dxa"/>
            <w:shd w:val="solid" w:color="FFFFFF" w:fill="auto"/>
          </w:tcPr>
          <w:p w14:paraId="504A3349" w14:textId="2C57F491"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2DE032F" w14:textId="77777777" w:rsidTr="00F75D05">
        <w:tc>
          <w:tcPr>
            <w:tcW w:w="800" w:type="dxa"/>
            <w:shd w:val="solid" w:color="FFFFFF" w:fill="auto"/>
          </w:tcPr>
          <w:p w14:paraId="4960354B" w14:textId="454E28C8"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AE95983" w14:textId="627F4CC8"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51BB335" w14:textId="4DF7E2ED" w:rsidR="00E45CAB" w:rsidRPr="00B925FA" w:rsidRDefault="00A32741" w:rsidP="00E45CAB">
            <w:pPr>
              <w:pStyle w:val="TAC"/>
              <w:rPr>
                <w:rFonts w:cs="Arial"/>
                <w:sz w:val="16"/>
              </w:rPr>
            </w:pPr>
            <w:r w:rsidRPr="00A32741">
              <w:rPr>
                <w:rFonts w:cs="Arial"/>
                <w:sz w:val="16"/>
              </w:rPr>
              <w:t>CP-253116</w:t>
            </w:r>
          </w:p>
        </w:tc>
        <w:tc>
          <w:tcPr>
            <w:tcW w:w="567" w:type="dxa"/>
            <w:shd w:val="solid" w:color="FFFFFF" w:fill="auto"/>
          </w:tcPr>
          <w:p w14:paraId="02B6D013" w14:textId="03C05C1D" w:rsidR="00E45CAB" w:rsidRDefault="00A32741" w:rsidP="00E45CAB">
            <w:pPr>
              <w:pStyle w:val="TAL"/>
              <w:rPr>
                <w:rFonts w:cs="Arial"/>
                <w:sz w:val="16"/>
                <w:szCs w:val="16"/>
                <w:lang w:eastAsia="ko-KR"/>
              </w:rPr>
            </w:pPr>
            <w:r w:rsidRPr="00A32741">
              <w:rPr>
                <w:rFonts w:cs="Arial"/>
                <w:sz w:val="16"/>
                <w:szCs w:val="16"/>
                <w:lang w:eastAsia="ko-KR"/>
              </w:rPr>
              <w:t>0837</w:t>
            </w:r>
          </w:p>
        </w:tc>
        <w:tc>
          <w:tcPr>
            <w:tcW w:w="283" w:type="dxa"/>
            <w:shd w:val="solid" w:color="FFFFFF" w:fill="auto"/>
          </w:tcPr>
          <w:p w14:paraId="3A5917E2" w14:textId="3FEA1AFE"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06F60EAD" w14:textId="131A588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89DB799" w14:textId="4C7EA822"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updates for relay selection, radio resources provisioning and public warning notification</w:t>
            </w:r>
          </w:p>
        </w:tc>
        <w:tc>
          <w:tcPr>
            <w:tcW w:w="708" w:type="dxa"/>
            <w:shd w:val="solid" w:color="FFFFFF" w:fill="auto"/>
          </w:tcPr>
          <w:p w14:paraId="45993DA0" w14:textId="48B1837A"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F1498CC" w14:textId="77777777" w:rsidTr="00F75D05">
        <w:tc>
          <w:tcPr>
            <w:tcW w:w="800" w:type="dxa"/>
            <w:shd w:val="solid" w:color="FFFFFF" w:fill="auto"/>
          </w:tcPr>
          <w:p w14:paraId="03982CDF" w14:textId="5D0DAB99"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FE1850" w14:textId="707CE2F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F7A2D5" w14:textId="1FD24775" w:rsidR="00E45CAB" w:rsidRPr="00B925FA" w:rsidRDefault="00A32741" w:rsidP="00E45CAB">
            <w:pPr>
              <w:pStyle w:val="TAC"/>
              <w:rPr>
                <w:rFonts w:cs="Arial"/>
                <w:sz w:val="16"/>
              </w:rPr>
            </w:pPr>
            <w:r w:rsidRPr="00A32741">
              <w:rPr>
                <w:rFonts w:cs="Arial"/>
                <w:sz w:val="16"/>
              </w:rPr>
              <w:t>CP-253116</w:t>
            </w:r>
          </w:p>
        </w:tc>
        <w:tc>
          <w:tcPr>
            <w:tcW w:w="567" w:type="dxa"/>
            <w:shd w:val="solid" w:color="FFFFFF" w:fill="auto"/>
          </w:tcPr>
          <w:p w14:paraId="242EA344" w14:textId="49CFDBD5" w:rsidR="00E45CAB" w:rsidRDefault="00A32741" w:rsidP="00E45CAB">
            <w:pPr>
              <w:pStyle w:val="TAL"/>
              <w:rPr>
                <w:rFonts w:cs="Arial"/>
                <w:sz w:val="16"/>
                <w:szCs w:val="16"/>
                <w:lang w:eastAsia="ko-KR"/>
              </w:rPr>
            </w:pPr>
            <w:r w:rsidRPr="00A32741">
              <w:rPr>
                <w:rFonts w:cs="Arial"/>
                <w:sz w:val="16"/>
                <w:szCs w:val="16"/>
                <w:lang w:eastAsia="ko-KR"/>
              </w:rPr>
              <w:t>0838</w:t>
            </w:r>
          </w:p>
        </w:tc>
        <w:tc>
          <w:tcPr>
            <w:tcW w:w="283" w:type="dxa"/>
            <w:shd w:val="solid" w:color="FFFFFF" w:fill="auto"/>
          </w:tcPr>
          <w:p w14:paraId="2C3A3209" w14:textId="0CCFFA37" w:rsidR="00E45CAB" w:rsidRDefault="00E45CAB" w:rsidP="00E45CAB">
            <w:pPr>
              <w:pStyle w:val="TAC"/>
              <w:rPr>
                <w:rFonts w:cs="Arial"/>
                <w:sz w:val="16"/>
                <w:szCs w:val="16"/>
                <w:lang w:eastAsia="ko-KR"/>
              </w:rPr>
            </w:pPr>
          </w:p>
        </w:tc>
        <w:tc>
          <w:tcPr>
            <w:tcW w:w="284" w:type="dxa"/>
            <w:shd w:val="solid" w:color="FFFFFF" w:fill="auto"/>
          </w:tcPr>
          <w:p w14:paraId="4F9E3DF0" w14:textId="68F76DE4"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04BB02A6" w14:textId="5BA0AC13"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UE-to-UE relay discovery procedures over PC5 interface</w:t>
            </w:r>
          </w:p>
        </w:tc>
        <w:tc>
          <w:tcPr>
            <w:tcW w:w="708" w:type="dxa"/>
            <w:shd w:val="solid" w:color="FFFFFF" w:fill="auto"/>
          </w:tcPr>
          <w:p w14:paraId="15614158" w14:textId="021C54D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82E39C1" w14:textId="77777777" w:rsidTr="00F75D05">
        <w:tc>
          <w:tcPr>
            <w:tcW w:w="800" w:type="dxa"/>
            <w:shd w:val="solid" w:color="FFFFFF" w:fill="auto"/>
          </w:tcPr>
          <w:p w14:paraId="2A8398B0" w14:textId="13F02CB4"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585729B" w14:textId="7FEFB262"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8A4F8B" w14:textId="64686603" w:rsidR="00E45CAB" w:rsidRPr="00B925FA" w:rsidRDefault="00A32741" w:rsidP="00E45CAB">
            <w:pPr>
              <w:pStyle w:val="TAC"/>
              <w:rPr>
                <w:rFonts w:cs="Arial"/>
                <w:sz w:val="16"/>
              </w:rPr>
            </w:pPr>
            <w:r w:rsidRPr="00A32741">
              <w:rPr>
                <w:rFonts w:cs="Arial"/>
                <w:sz w:val="16"/>
              </w:rPr>
              <w:t>CP-253116</w:t>
            </w:r>
          </w:p>
        </w:tc>
        <w:tc>
          <w:tcPr>
            <w:tcW w:w="567" w:type="dxa"/>
            <w:shd w:val="solid" w:color="FFFFFF" w:fill="auto"/>
          </w:tcPr>
          <w:p w14:paraId="441A59EB" w14:textId="761381CD" w:rsidR="00E45CAB" w:rsidRDefault="00A32741" w:rsidP="00E45CAB">
            <w:pPr>
              <w:pStyle w:val="TAL"/>
              <w:rPr>
                <w:rFonts w:cs="Arial"/>
                <w:sz w:val="16"/>
                <w:szCs w:val="16"/>
                <w:lang w:eastAsia="ko-KR"/>
              </w:rPr>
            </w:pPr>
            <w:r w:rsidRPr="00A32741">
              <w:rPr>
                <w:rFonts w:cs="Arial"/>
                <w:sz w:val="16"/>
                <w:szCs w:val="16"/>
                <w:lang w:eastAsia="ko-KR"/>
              </w:rPr>
              <w:t>0839</w:t>
            </w:r>
          </w:p>
        </w:tc>
        <w:tc>
          <w:tcPr>
            <w:tcW w:w="283" w:type="dxa"/>
            <w:shd w:val="solid" w:color="FFFFFF" w:fill="auto"/>
          </w:tcPr>
          <w:p w14:paraId="41F85EB8" w14:textId="773FA681"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0568438" w14:textId="5FE3AB88"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421B4E35" w14:textId="33543C05" w:rsidR="00E45CAB" w:rsidRDefault="00A32741" w:rsidP="00E45CAB">
            <w:pPr>
              <w:pStyle w:val="TAL"/>
              <w:rPr>
                <w:rFonts w:cs="Arial"/>
                <w:sz w:val="16"/>
                <w:szCs w:val="16"/>
                <w:lang w:eastAsia="ko-KR"/>
              </w:rPr>
            </w:pPr>
            <w:r w:rsidRPr="00A32741">
              <w:rPr>
                <w:rFonts w:cs="Arial"/>
                <w:sz w:val="16"/>
                <w:szCs w:val="16"/>
                <w:lang w:eastAsia="ko-KR"/>
              </w:rPr>
              <w:t>Clarification for the PLMN ID included in the PC5 discovery messages for UE-to-UE relay in case of SNPN</w:t>
            </w:r>
          </w:p>
        </w:tc>
        <w:tc>
          <w:tcPr>
            <w:tcW w:w="708" w:type="dxa"/>
            <w:shd w:val="solid" w:color="FFFFFF" w:fill="auto"/>
          </w:tcPr>
          <w:p w14:paraId="2C941674" w14:textId="299B44E7"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1D8FD74E" w14:textId="77777777" w:rsidTr="00F75D05">
        <w:tc>
          <w:tcPr>
            <w:tcW w:w="800" w:type="dxa"/>
            <w:shd w:val="solid" w:color="FFFFFF" w:fill="auto"/>
          </w:tcPr>
          <w:p w14:paraId="5A701268" w14:textId="44AF0997"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87F1426" w14:textId="0A0FBE2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E34ACA7" w14:textId="7617672B" w:rsidR="00E45CAB" w:rsidRPr="00B925FA" w:rsidRDefault="00A32741" w:rsidP="00E45CAB">
            <w:pPr>
              <w:pStyle w:val="TAC"/>
              <w:rPr>
                <w:rFonts w:cs="Arial"/>
                <w:sz w:val="16"/>
              </w:rPr>
            </w:pPr>
            <w:r w:rsidRPr="00A32741">
              <w:rPr>
                <w:rFonts w:cs="Arial"/>
                <w:sz w:val="16"/>
              </w:rPr>
              <w:t>CP-253116</w:t>
            </w:r>
          </w:p>
        </w:tc>
        <w:tc>
          <w:tcPr>
            <w:tcW w:w="567" w:type="dxa"/>
            <w:shd w:val="solid" w:color="FFFFFF" w:fill="auto"/>
          </w:tcPr>
          <w:p w14:paraId="25D05B03" w14:textId="1539D6BA" w:rsidR="00E45CAB" w:rsidRDefault="00A32741" w:rsidP="00E45CAB">
            <w:pPr>
              <w:pStyle w:val="TAL"/>
              <w:rPr>
                <w:rFonts w:cs="Arial"/>
                <w:sz w:val="16"/>
                <w:szCs w:val="16"/>
                <w:lang w:eastAsia="ko-KR"/>
              </w:rPr>
            </w:pPr>
            <w:r w:rsidRPr="00A32741">
              <w:rPr>
                <w:rFonts w:cs="Arial"/>
                <w:sz w:val="16"/>
                <w:szCs w:val="16"/>
                <w:lang w:eastAsia="ko-KR"/>
              </w:rPr>
              <w:t>0840</w:t>
            </w:r>
          </w:p>
        </w:tc>
        <w:tc>
          <w:tcPr>
            <w:tcW w:w="283" w:type="dxa"/>
            <w:shd w:val="solid" w:color="FFFFFF" w:fill="auto"/>
          </w:tcPr>
          <w:p w14:paraId="45403B7C" w14:textId="3C38663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C36E321" w14:textId="5AB6DFDD"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70B45615" w14:textId="57CB2A36" w:rsidR="00E45CAB" w:rsidRDefault="00A32741" w:rsidP="00E45CAB">
            <w:pPr>
              <w:pStyle w:val="TAL"/>
              <w:rPr>
                <w:rFonts w:cs="Arial"/>
                <w:sz w:val="16"/>
                <w:szCs w:val="16"/>
                <w:lang w:eastAsia="ko-KR"/>
              </w:rPr>
            </w:pPr>
            <w:r w:rsidRPr="00A32741">
              <w:rPr>
                <w:rFonts w:cs="Arial"/>
                <w:sz w:val="16"/>
                <w:szCs w:val="16"/>
                <w:lang w:eastAsia="ko-KR"/>
              </w:rPr>
              <w:t>Corrections for supporting ProSe in SNPN for UE-to-network relay</w:t>
            </w:r>
          </w:p>
        </w:tc>
        <w:tc>
          <w:tcPr>
            <w:tcW w:w="708" w:type="dxa"/>
            <w:shd w:val="solid" w:color="FFFFFF" w:fill="auto"/>
          </w:tcPr>
          <w:p w14:paraId="51574F73" w14:textId="18FD840E"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7259C943" w14:textId="77777777" w:rsidTr="00F75D05">
        <w:tc>
          <w:tcPr>
            <w:tcW w:w="800" w:type="dxa"/>
            <w:shd w:val="solid" w:color="FFFFFF" w:fill="auto"/>
          </w:tcPr>
          <w:p w14:paraId="20230FAF" w14:textId="50BFC9ED"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C1D667E" w14:textId="68B275D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F1D947" w14:textId="4F5E6B02" w:rsidR="00E45CAB" w:rsidRPr="00B925FA" w:rsidRDefault="00A32741" w:rsidP="00E45CAB">
            <w:pPr>
              <w:pStyle w:val="TAC"/>
              <w:rPr>
                <w:rFonts w:cs="Arial"/>
                <w:sz w:val="16"/>
              </w:rPr>
            </w:pPr>
            <w:r w:rsidRPr="00A32741">
              <w:rPr>
                <w:rFonts w:cs="Arial"/>
                <w:sz w:val="16"/>
              </w:rPr>
              <w:t>CP-253074</w:t>
            </w:r>
          </w:p>
        </w:tc>
        <w:tc>
          <w:tcPr>
            <w:tcW w:w="567" w:type="dxa"/>
            <w:shd w:val="solid" w:color="FFFFFF" w:fill="auto"/>
          </w:tcPr>
          <w:p w14:paraId="6F2922AD" w14:textId="102AC6A9" w:rsidR="00E45CAB" w:rsidRDefault="00A32741" w:rsidP="00E45CAB">
            <w:pPr>
              <w:pStyle w:val="TAL"/>
              <w:rPr>
                <w:rFonts w:cs="Arial"/>
                <w:sz w:val="16"/>
                <w:szCs w:val="16"/>
                <w:lang w:eastAsia="ko-KR"/>
              </w:rPr>
            </w:pPr>
            <w:r w:rsidRPr="00A32741">
              <w:rPr>
                <w:rFonts w:cs="Arial"/>
                <w:sz w:val="16"/>
                <w:szCs w:val="16"/>
                <w:lang w:eastAsia="ko-KR"/>
              </w:rPr>
              <w:t>0841</w:t>
            </w:r>
          </w:p>
        </w:tc>
        <w:tc>
          <w:tcPr>
            <w:tcW w:w="283" w:type="dxa"/>
            <w:shd w:val="solid" w:color="FFFFFF" w:fill="auto"/>
          </w:tcPr>
          <w:p w14:paraId="1824354B" w14:textId="34B719D9"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01D4E32" w14:textId="6F67574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F4DA6BC" w14:textId="043E4E2D" w:rsidR="00E45CAB" w:rsidRDefault="00A32741" w:rsidP="00E45CAB">
            <w:pPr>
              <w:pStyle w:val="TAL"/>
              <w:rPr>
                <w:rFonts w:cs="Arial"/>
                <w:sz w:val="16"/>
                <w:szCs w:val="16"/>
                <w:lang w:eastAsia="ko-KR"/>
              </w:rPr>
            </w:pPr>
            <w:r w:rsidRPr="00A32741">
              <w:rPr>
                <w:rFonts w:cs="Arial"/>
                <w:sz w:val="16"/>
                <w:szCs w:val="16"/>
                <w:lang w:eastAsia="ko-KR"/>
              </w:rPr>
              <w:t>RRC container Related Updates to the Multi-hop UE-to-Network Relay Discovery Procedures and Messages</w:t>
            </w:r>
          </w:p>
        </w:tc>
        <w:tc>
          <w:tcPr>
            <w:tcW w:w="708" w:type="dxa"/>
            <w:shd w:val="solid" w:color="FFFFFF" w:fill="auto"/>
          </w:tcPr>
          <w:p w14:paraId="21025A95" w14:textId="215EC245" w:rsidR="00E45CAB" w:rsidRDefault="00E45CAB" w:rsidP="00E45CAB">
            <w:pPr>
              <w:pStyle w:val="TAC"/>
              <w:rPr>
                <w:rFonts w:cs="Arial"/>
                <w:sz w:val="16"/>
                <w:szCs w:val="16"/>
                <w:lang w:eastAsia="ko-KR"/>
              </w:rPr>
            </w:pPr>
            <w:r>
              <w:rPr>
                <w:rFonts w:cs="Arial"/>
                <w:sz w:val="16"/>
                <w:szCs w:val="16"/>
                <w:lang w:eastAsia="ko-KR"/>
              </w:rPr>
              <w:t>19.4.0</w:t>
            </w:r>
          </w:p>
        </w:tc>
      </w:tr>
      <w:tr w:rsidR="00A32741" w:rsidRPr="00011EE0" w14:paraId="27588C90" w14:textId="77777777" w:rsidTr="00F75D05">
        <w:tc>
          <w:tcPr>
            <w:tcW w:w="800" w:type="dxa"/>
            <w:shd w:val="solid" w:color="FFFFFF" w:fill="auto"/>
          </w:tcPr>
          <w:p w14:paraId="5B83FF0E" w14:textId="4B4FA7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1DCB518" w14:textId="49E39D6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1C40F8" w14:textId="6433CFD1"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45F54F9F" w14:textId="51A10FB1" w:rsidR="00A32741" w:rsidRDefault="00A32741" w:rsidP="00A32741">
            <w:pPr>
              <w:pStyle w:val="TAL"/>
              <w:rPr>
                <w:rFonts w:cs="Arial"/>
                <w:sz w:val="16"/>
                <w:szCs w:val="16"/>
                <w:lang w:eastAsia="ko-KR"/>
              </w:rPr>
            </w:pPr>
            <w:r w:rsidRPr="00A32741">
              <w:rPr>
                <w:rFonts w:cs="Arial"/>
                <w:sz w:val="16"/>
                <w:szCs w:val="16"/>
                <w:lang w:eastAsia="ko-KR"/>
              </w:rPr>
              <w:t>0842</w:t>
            </w:r>
          </w:p>
        </w:tc>
        <w:tc>
          <w:tcPr>
            <w:tcW w:w="283" w:type="dxa"/>
            <w:shd w:val="solid" w:color="FFFFFF" w:fill="auto"/>
          </w:tcPr>
          <w:p w14:paraId="6EFC6552" w14:textId="4326801B"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63C7DD78" w14:textId="7FACD2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58826FA" w14:textId="3479024E" w:rsidR="00A32741" w:rsidRDefault="00A32741" w:rsidP="00A32741">
            <w:pPr>
              <w:pStyle w:val="TAL"/>
              <w:rPr>
                <w:rFonts w:cs="Arial"/>
                <w:sz w:val="16"/>
                <w:szCs w:val="16"/>
                <w:lang w:eastAsia="ko-KR"/>
              </w:rPr>
            </w:pPr>
            <w:r w:rsidRPr="00A32741">
              <w:rPr>
                <w:rFonts w:cs="Arial"/>
                <w:sz w:val="16"/>
                <w:szCs w:val="16"/>
                <w:lang w:eastAsia="ko-KR"/>
              </w:rPr>
              <w:t>Removal of EN for Additional Parameters Announcement Request</w:t>
            </w:r>
          </w:p>
        </w:tc>
        <w:tc>
          <w:tcPr>
            <w:tcW w:w="708" w:type="dxa"/>
            <w:shd w:val="solid" w:color="FFFFFF" w:fill="auto"/>
          </w:tcPr>
          <w:p w14:paraId="534C0B41" w14:textId="3C19A59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427003AF" w14:textId="77777777" w:rsidTr="00F75D05">
        <w:tc>
          <w:tcPr>
            <w:tcW w:w="800" w:type="dxa"/>
            <w:shd w:val="solid" w:color="FFFFFF" w:fill="auto"/>
          </w:tcPr>
          <w:p w14:paraId="34168D7A" w14:textId="3EF3A99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03E44D4" w14:textId="24BED89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FE36C1B" w14:textId="77EFB81B"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62B721A5" w14:textId="52EC304A" w:rsidR="00A32741" w:rsidRDefault="00A32741" w:rsidP="00A32741">
            <w:pPr>
              <w:pStyle w:val="TAL"/>
              <w:rPr>
                <w:rFonts w:cs="Arial"/>
                <w:sz w:val="16"/>
                <w:szCs w:val="16"/>
                <w:lang w:eastAsia="ko-KR"/>
              </w:rPr>
            </w:pPr>
            <w:r w:rsidRPr="00A32741">
              <w:rPr>
                <w:rFonts w:cs="Arial"/>
                <w:sz w:val="16"/>
                <w:szCs w:val="16"/>
                <w:lang w:eastAsia="ko-KR"/>
              </w:rPr>
              <w:t>0843</w:t>
            </w:r>
          </w:p>
        </w:tc>
        <w:tc>
          <w:tcPr>
            <w:tcW w:w="283" w:type="dxa"/>
            <w:shd w:val="solid" w:color="FFFFFF" w:fill="auto"/>
          </w:tcPr>
          <w:p w14:paraId="2692AEFA" w14:textId="6B212478"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644F8635" w14:textId="2403B73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9DC93D7" w14:textId="09AC8C24" w:rsidR="00A32741" w:rsidRDefault="00A32741" w:rsidP="00A32741">
            <w:pPr>
              <w:pStyle w:val="TAL"/>
              <w:rPr>
                <w:rFonts w:cs="Arial"/>
                <w:sz w:val="16"/>
                <w:szCs w:val="16"/>
                <w:lang w:eastAsia="ko-KR"/>
              </w:rPr>
            </w:pPr>
            <w:r w:rsidRPr="00A32741">
              <w:rPr>
                <w:rFonts w:cs="Arial"/>
                <w:sz w:val="16"/>
                <w:szCs w:val="16"/>
                <w:lang w:eastAsia="ko-KR"/>
              </w:rPr>
              <w:t>Signal Strength Measurement using the Multi-hop L3 UE-to-UE Relay Discovery Procedure for IP Data Unit type with Model A</w:t>
            </w:r>
          </w:p>
        </w:tc>
        <w:tc>
          <w:tcPr>
            <w:tcW w:w="708" w:type="dxa"/>
            <w:shd w:val="solid" w:color="FFFFFF" w:fill="auto"/>
          </w:tcPr>
          <w:p w14:paraId="7E209138" w14:textId="488893B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D5D6BE4" w14:textId="77777777" w:rsidTr="00F75D05">
        <w:tc>
          <w:tcPr>
            <w:tcW w:w="800" w:type="dxa"/>
            <w:shd w:val="solid" w:color="FFFFFF" w:fill="auto"/>
          </w:tcPr>
          <w:p w14:paraId="457C5247" w14:textId="3A97B26A"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6D5A83" w14:textId="68A46BAA"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3642EE" w14:textId="453ADCEA"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77B2A183" w14:textId="74BDB18F" w:rsidR="00A32741" w:rsidRDefault="00A32741" w:rsidP="00A32741">
            <w:pPr>
              <w:pStyle w:val="TAL"/>
              <w:rPr>
                <w:rFonts w:cs="Arial"/>
                <w:sz w:val="16"/>
                <w:szCs w:val="16"/>
                <w:lang w:eastAsia="ko-KR"/>
              </w:rPr>
            </w:pPr>
            <w:r w:rsidRPr="00A32741">
              <w:rPr>
                <w:rFonts w:cs="Arial"/>
                <w:sz w:val="16"/>
                <w:szCs w:val="16"/>
                <w:lang w:eastAsia="ko-KR"/>
              </w:rPr>
              <w:t>0844</w:t>
            </w:r>
          </w:p>
        </w:tc>
        <w:tc>
          <w:tcPr>
            <w:tcW w:w="283" w:type="dxa"/>
            <w:shd w:val="solid" w:color="FFFFFF" w:fill="auto"/>
          </w:tcPr>
          <w:p w14:paraId="1AEB24F0" w14:textId="33BD78AD"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49F4D8E3" w14:textId="3D984EC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131642A" w14:textId="07962023" w:rsidR="00A32741" w:rsidRDefault="00A32741" w:rsidP="00A32741">
            <w:pPr>
              <w:pStyle w:val="TAL"/>
              <w:rPr>
                <w:rFonts w:cs="Arial"/>
                <w:sz w:val="16"/>
                <w:szCs w:val="16"/>
                <w:lang w:eastAsia="ko-KR"/>
              </w:rPr>
            </w:pPr>
            <w:r w:rsidRPr="00A32741">
              <w:rPr>
                <w:rFonts w:cs="Arial"/>
                <w:sz w:val="16"/>
                <w:szCs w:val="16"/>
                <w:lang w:eastAsia="ko-KR"/>
              </w:rPr>
              <w:t>Providing MAC addresses of Initiating UE for Ethernet traffic via 5G ProSe layer-3 multi-hop UE-to-UE relay</w:t>
            </w:r>
          </w:p>
        </w:tc>
        <w:tc>
          <w:tcPr>
            <w:tcW w:w="708" w:type="dxa"/>
            <w:shd w:val="solid" w:color="FFFFFF" w:fill="auto"/>
          </w:tcPr>
          <w:p w14:paraId="6EDC8814" w14:textId="06C34CD3"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BF88319" w14:textId="77777777" w:rsidTr="00F75D05">
        <w:tc>
          <w:tcPr>
            <w:tcW w:w="800" w:type="dxa"/>
            <w:shd w:val="solid" w:color="FFFFFF" w:fill="auto"/>
          </w:tcPr>
          <w:p w14:paraId="13AA17A8" w14:textId="0D66FBF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5A4120" w14:textId="42DE01B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4815233" w14:textId="152505DB"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303B45D2" w14:textId="60040D09" w:rsidR="00A32741" w:rsidRDefault="00A32741" w:rsidP="00A32741">
            <w:pPr>
              <w:pStyle w:val="TAL"/>
              <w:rPr>
                <w:rFonts w:cs="Arial"/>
                <w:sz w:val="16"/>
                <w:szCs w:val="16"/>
                <w:lang w:eastAsia="ko-KR"/>
              </w:rPr>
            </w:pPr>
            <w:r w:rsidRPr="00A32741">
              <w:rPr>
                <w:rFonts w:cs="Arial"/>
                <w:sz w:val="16"/>
                <w:szCs w:val="16"/>
                <w:lang w:eastAsia="ko-KR"/>
              </w:rPr>
              <w:t>0845</w:t>
            </w:r>
          </w:p>
        </w:tc>
        <w:tc>
          <w:tcPr>
            <w:tcW w:w="283" w:type="dxa"/>
            <w:shd w:val="solid" w:color="FFFFFF" w:fill="auto"/>
          </w:tcPr>
          <w:p w14:paraId="6CF25437" w14:textId="28D162EE"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2795B466" w14:textId="1713496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5366E9E" w14:textId="0C939D4E" w:rsidR="00A32741" w:rsidRDefault="00A32741" w:rsidP="00A32741">
            <w:pPr>
              <w:pStyle w:val="TAL"/>
              <w:rPr>
                <w:rFonts w:cs="Arial"/>
                <w:sz w:val="16"/>
                <w:szCs w:val="16"/>
                <w:lang w:eastAsia="ko-KR"/>
              </w:rPr>
            </w:pPr>
            <w:r w:rsidRPr="00A32741">
              <w:rPr>
                <w:rFonts w:cs="Arial"/>
                <w:sz w:val="16"/>
                <w:szCs w:val="16"/>
                <w:lang w:eastAsia="ko-KR"/>
              </w:rPr>
              <w:t>Adding coverage for the interface between two relays for MAC address uniqueness for Ethernet traffic</w:t>
            </w:r>
          </w:p>
        </w:tc>
        <w:tc>
          <w:tcPr>
            <w:tcW w:w="708" w:type="dxa"/>
            <w:shd w:val="solid" w:color="FFFFFF" w:fill="auto"/>
          </w:tcPr>
          <w:p w14:paraId="043E7AC5" w14:textId="59F5678E"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40D0517" w14:textId="77777777" w:rsidTr="00F75D05">
        <w:tc>
          <w:tcPr>
            <w:tcW w:w="800" w:type="dxa"/>
            <w:shd w:val="solid" w:color="FFFFFF" w:fill="auto"/>
          </w:tcPr>
          <w:p w14:paraId="41907181" w14:textId="36929F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D5F3089" w14:textId="3207A1E8"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7D5ED55" w14:textId="40ADA004"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54FEAF7E" w14:textId="7C8B0D70" w:rsidR="00A32741" w:rsidRDefault="00A32741" w:rsidP="00A32741">
            <w:pPr>
              <w:pStyle w:val="TAL"/>
              <w:rPr>
                <w:rFonts w:cs="Arial"/>
                <w:sz w:val="16"/>
                <w:szCs w:val="16"/>
                <w:lang w:eastAsia="ko-KR"/>
              </w:rPr>
            </w:pPr>
            <w:r w:rsidRPr="00A32741">
              <w:rPr>
                <w:rFonts w:cs="Arial"/>
                <w:sz w:val="16"/>
                <w:szCs w:val="16"/>
                <w:lang w:eastAsia="ko-KR"/>
              </w:rPr>
              <w:t>0846</w:t>
            </w:r>
          </w:p>
        </w:tc>
        <w:tc>
          <w:tcPr>
            <w:tcW w:w="283" w:type="dxa"/>
            <w:shd w:val="solid" w:color="FFFFFF" w:fill="auto"/>
          </w:tcPr>
          <w:p w14:paraId="499F57E7" w14:textId="0DBBE193"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00FC1EAD" w14:textId="59F3490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3317995" w14:textId="42C58AD4" w:rsidR="00A32741" w:rsidRDefault="00A32741" w:rsidP="00A32741">
            <w:pPr>
              <w:pStyle w:val="TAL"/>
              <w:rPr>
                <w:rFonts w:cs="Arial"/>
                <w:sz w:val="16"/>
                <w:szCs w:val="16"/>
                <w:lang w:eastAsia="ko-KR"/>
              </w:rPr>
            </w:pPr>
            <w:r w:rsidRPr="00A32741">
              <w:rPr>
                <w:rFonts w:cs="Arial"/>
                <w:sz w:val="16"/>
                <w:szCs w:val="16"/>
                <w:lang w:eastAsia="ko-KR"/>
              </w:rPr>
              <w:t>Introduce the list of layer-2 IDs for U2N relays in the path</w:t>
            </w:r>
          </w:p>
        </w:tc>
        <w:tc>
          <w:tcPr>
            <w:tcW w:w="708" w:type="dxa"/>
            <w:shd w:val="solid" w:color="FFFFFF" w:fill="auto"/>
          </w:tcPr>
          <w:p w14:paraId="7C1245CF" w14:textId="69DAFF3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FB554DE" w14:textId="77777777" w:rsidTr="00F75D05">
        <w:tc>
          <w:tcPr>
            <w:tcW w:w="800" w:type="dxa"/>
            <w:shd w:val="solid" w:color="FFFFFF" w:fill="auto"/>
          </w:tcPr>
          <w:p w14:paraId="5511B84E" w14:textId="117EF60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3D858A9" w14:textId="4EB1DBE3"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DCE1A72" w14:textId="7F94F196"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26D95318" w14:textId="1B3A899B" w:rsidR="00A32741" w:rsidRDefault="00A32741" w:rsidP="00A32741">
            <w:pPr>
              <w:pStyle w:val="TAL"/>
              <w:rPr>
                <w:rFonts w:cs="Arial"/>
                <w:sz w:val="16"/>
                <w:szCs w:val="16"/>
                <w:lang w:eastAsia="ko-KR"/>
              </w:rPr>
            </w:pPr>
            <w:r w:rsidRPr="00A32741">
              <w:rPr>
                <w:rFonts w:cs="Arial"/>
                <w:sz w:val="16"/>
                <w:szCs w:val="16"/>
                <w:lang w:eastAsia="ko-KR"/>
              </w:rPr>
              <w:t>0848</w:t>
            </w:r>
          </w:p>
        </w:tc>
        <w:tc>
          <w:tcPr>
            <w:tcW w:w="283" w:type="dxa"/>
            <w:shd w:val="solid" w:color="FFFFFF" w:fill="auto"/>
          </w:tcPr>
          <w:p w14:paraId="7A5584B9" w14:textId="43AE2E3D"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3DD1B893" w14:textId="6545B19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1A2B38C" w14:textId="0D8389C4" w:rsidR="00A32741" w:rsidRDefault="00A32741" w:rsidP="00A32741">
            <w:pPr>
              <w:pStyle w:val="TAL"/>
              <w:rPr>
                <w:rFonts w:cs="Arial"/>
                <w:sz w:val="16"/>
                <w:szCs w:val="16"/>
                <w:lang w:eastAsia="ko-KR"/>
              </w:rPr>
            </w:pPr>
            <w:r w:rsidRPr="00A32741">
              <w:rPr>
                <w:rFonts w:cs="Arial"/>
                <w:sz w:val="16"/>
                <w:szCs w:val="16"/>
                <w:lang w:eastAsia="ko-KR"/>
              </w:rPr>
              <w:t>Inclusion of source layer-2 ID of discoverer end UE in path information</w:t>
            </w:r>
          </w:p>
        </w:tc>
        <w:tc>
          <w:tcPr>
            <w:tcW w:w="708" w:type="dxa"/>
            <w:shd w:val="solid" w:color="FFFFFF" w:fill="auto"/>
          </w:tcPr>
          <w:p w14:paraId="49CEDB06" w14:textId="184D6FC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5AA30011" w14:textId="77777777" w:rsidTr="00F75D05">
        <w:tc>
          <w:tcPr>
            <w:tcW w:w="800" w:type="dxa"/>
            <w:shd w:val="solid" w:color="FFFFFF" w:fill="auto"/>
          </w:tcPr>
          <w:p w14:paraId="4B56E163" w14:textId="6DC5F6BD"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F11616A" w14:textId="5E979B8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8D3002B" w14:textId="63DC4877"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11BA313D" w14:textId="718BD7DB" w:rsidR="00A32741" w:rsidRDefault="00A32741" w:rsidP="00A32741">
            <w:pPr>
              <w:pStyle w:val="TAL"/>
              <w:rPr>
                <w:rFonts w:cs="Arial"/>
                <w:sz w:val="16"/>
                <w:szCs w:val="16"/>
                <w:lang w:eastAsia="ko-KR"/>
              </w:rPr>
            </w:pPr>
            <w:r w:rsidRPr="00A32741">
              <w:rPr>
                <w:rFonts w:cs="Arial"/>
                <w:sz w:val="16"/>
                <w:szCs w:val="16"/>
                <w:lang w:eastAsia="ko-KR"/>
              </w:rPr>
              <w:t>0849</w:t>
            </w:r>
          </w:p>
        </w:tc>
        <w:tc>
          <w:tcPr>
            <w:tcW w:w="283" w:type="dxa"/>
            <w:shd w:val="solid" w:color="FFFFFF" w:fill="auto"/>
          </w:tcPr>
          <w:p w14:paraId="2EFFACCE" w14:textId="77777777" w:rsidR="00A32741" w:rsidRDefault="00A32741" w:rsidP="00A32741">
            <w:pPr>
              <w:pStyle w:val="TAC"/>
              <w:rPr>
                <w:rFonts w:cs="Arial"/>
                <w:sz w:val="16"/>
                <w:szCs w:val="16"/>
                <w:lang w:eastAsia="ko-KR"/>
              </w:rPr>
            </w:pPr>
          </w:p>
        </w:tc>
        <w:tc>
          <w:tcPr>
            <w:tcW w:w="284" w:type="dxa"/>
            <w:shd w:val="solid" w:color="FFFFFF" w:fill="auto"/>
          </w:tcPr>
          <w:p w14:paraId="219524CB" w14:textId="3DBAC718"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71B13DEF" w14:textId="2FEDA270" w:rsidR="00A32741" w:rsidRDefault="00A32741" w:rsidP="00A32741">
            <w:pPr>
              <w:pStyle w:val="TAL"/>
              <w:rPr>
                <w:rFonts w:cs="Arial"/>
                <w:sz w:val="16"/>
                <w:szCs w:val="16"/>
                <w:lang w:eastAsia="ko-KR"/>
              </w:rPr>
            </w:pPr>
            <w:r w:rsidRPr="00A32741">
              <w:rPr>
                <w:rFonts w:cs="Arial"/>
                <w:sz w:val="16"/>
                <w:szCs w:val="16"/>
                <w:lang w:eastAsia="ko-KR"/>
              </w:rPr>
              <w:t>Update timer info in discoverer intermediate UE procedure for multi-hop U2N Relay discovery</w:t>
            </w:r>
          </w:p>
        </w:tc>
        <w:tc>
          <w:tcPr>
            <w:tcW w:w="708" w:type="dxa"/>
            <w:shd w:val="solid" w:color="FFFFFF" w:fill="auto"/>
          </w:tcPr>
          <w:p w14:paraId="37A1F0E3" w14:textId="7935A4F6"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002F0E22" w14:textId="77777777" w:rsidTr="00F75D05">
        <w:tc>
          <w:tcPr>
            <w:tcW w:w="800" w:type="dxa"/>
            <w:shd w:val="solid" w:color="FFFFFF" w:fill="auto"/>
          </w:tcPr>
          <w:p w14:paraId="2C7CCE5C" w14:textId="1A06704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B056A6D" w14:textId="040EE21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9D0AA9F" w14:textId="309CB512" w:rsidR="00A32741" w:rsidRPr="00B925FA" w:rsidRDefault="00A32741" w:rsidP="00A32741">
            <w:pPr>
              <w:pStyle w:val="TAC"/>
              <w:rPr>
                <w:rFonts w:cs="Arial"/>
                <w:sz w:val="16"/>
              </w:rPr>
            </w:pPr>
            <w:r w:rsidRPr="00A32741">
              <w:rPr>
                <w:rFonts w:cs="Arial"/>
                <w:sz w:val="16"/>
              </w:rPr>
              <w:t>CP-253073</w:t>
            </w:r>
          </w:p>
        </w:tc>
        <w:tc>
          <w:tcPr>
            <w:tcW w:w="567" w:type="dxa"/>
            <w:shd w:val="solid" w:color="FFFFFF" w:fill="auto"/>
          </w:tcPr>
          <w:p w14:paraId="452E5321" w14:textId="39EDC9E7" w:rsidR="00A32741" w:rsidRDefault="0073580B" w:rsidP="00A32741">
            <w:pPr>
              <w:pStyle w:val="TAL"/>
              <w:rPr>
                <w:rFonts w:cs="Arial"/>
                <w:sz w:val="16"/>
                <w:szCs w:val="16"/>
                <w:lang w:eastAsia="ko-KR"/>
              </w:rPr>
            </w:pPr>
            <w:r w:rsidRPr="0073580B">
              <w:rPr>
                <w:rFonts w:cs="Arial"/>
                <w:sz w:val="16"/>
                <w:szCs w:val="16"/>
                <w:lang w:eastAsia="ko-KR"/>
              </w:rPr>
              <w:t>0851</w:t>
            </w:r>
          </w:p>
        </w:tc>
        <w:tc>
          <w:tcPr>
            <w:tcW w:w="283" w:type="dxa"/>
            <w:shd w:val="solid" w:color="FFFFFF" w:fill="auto"/>
          </w:tcPr>
          <w:p w14:paraId="1D37E9C3" w14:textId="75DD6817"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50FB057" w14:textId="2CED3399" w:rsidR="00A32741" w:rsidRDefault="0073580B" w:rsidP="00A32741">
            <w:pPr>
              <w:pStyle w:val="TAC"/>
              <w:rPr>
                <w:rFonts w:cs="Arial"/>
                <w:sz w:val="16"/>
                <w:szCs w:val="16"/>
                <w:lang w:eastAsia="ko-KR"/>
              </w:rPr>
            </w:pPr>
            <w:r>
              <w:rPr>
                <w:rFonts w:cs="Arial"/>
                <w:sz w:val="16"/>
                <w:szCs w:val="16"/>
                <w:lang w:eastAsia="ko-KR"/>
              </w:rPr>
              <w:t>A</w:t>
            </w:r>
          </w:p>
        </w:tc>
        <w:tc>
          <w:tcPr>
            <w:tcW w:w="5151" w:type="dxa"/>
            <w:shd w:val="solid" w:color="FFFFFF" w:fill="auto"/>
          </w:tcPr>
          <w:p w14:paraId="45ECAC8F" w14:textId="396DC99B" w:rsidR="00A32741" w:rsidRDefault="0073580B" w:rsidP="00A32741">
            <w:pPr>
              <w:pStyle w:val="TAL"/>
              <w:rPr>
                <w:rFonts w:cs="Arial"/>
                <w:sz w:val="16"/>
                <w:szCs w:val="16"/>
                <w:lang w:eastAsia="ko-KR"/>
              </w:rPr>
            </w:pPr>
            <w:r w:rsidRPr="0073580B">
              <w:rPr>
                <w:rFonts w:cs="Arial"/>
                <w:sz w:val="16"/>
                <w:szCs w:val="16"/>
                <w:lang w:eastAsia="ko-KR"/>
              </w:rPr>
              <w:t>Correction to UE IP address IE</w:t>
            </w:r>
          </w:p>
        </w:tc>
        <w:tc>
          <w:tcPr>
            <w:tcW w:w="708" w:type="dxa"/>
            <w:shd w:val="solid" w:color="FFFFFF" w:fill="auto"/>
          </w:tcPr>
          <w:p w14:paraId="23A4B135" w14:textId="4A033A1B"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023F8D2" w14:textId="77777777" w:rsidTr="00F75D05">
        <w:tc>
          <w:tcPr>
            <w:tcW w:w="800" w:type="dxa"/>
            <w:shd w:val="solid" w:color="FFFFFF" w:fill="auto"/>
          </w:tcPr>
          <w:p w14:paraId="5B15CA55" w14:textId="78D903C8"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E0011BE" w14:textId="38731807"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3B59153" w14:textId="6FA81D2A"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3794D4D3" w14:textId="52D1FEAA" w:rsidR="00A32741" w:rsidRDefault="0073580B" w:rsidP="00A32741">
            <w:pPr>
              <w:pStyle w:val="TAL"/>
              <w:rPr>
                <w:rFonts w:cs="Arial"/>
                <w:sz w:val="16"/>
                <w:szCs w:val="16"/>
                <w:lang w:eastAsia="ko-KR"/>
              </w:rPr>
            </w:pPr>
            <w:r w:rsidRPr="0073580B">
              <w:rPr>
                <w:rFonts w:cs="Arial"/>
                <w:sz w:val="16"/>
                <w:szCs w:val="16"/>
                <w:lang w:eastAsia="ko-KR"/>
              </w:rPr>
              <w:t>0852</w:t>
            </w:r>
          </w:p>
        </w:tc>
        <w:tc>
          <w:tcPr>
            <w:tcW w:w="283" w:type="dxa"/>
            <w:shd w:val="solid" w:color="FFFFFF" w:fill="auto"/>
          </w:tcPr>
          <w:p w14:paraId="63B57AEB" w14:textId="2E69C3DF"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44396229" w14:textId="38847282"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877A219" w14:textId="17D92593" w:rsidR="00A32741" w:rsidRDefault="0073580B" w:rsidP="00A32741">
            <w:pPr>
              <w:pStyle w:val="TAL"/>
              <w:rPr>
                <w:rFonts w:cs="Arial"/>
                <w:sz w:val="16"/>
                <w:szCs w:val="16"/>
                <w:lang w:eastAsia="ko-KR"/>
              </w:rPr>
            </w:pPr>
            <w:r w:rsidRPr="0073580B">
              <w:rPr>
                <w:rFonts w:cs="Arial"/>
                <w:sz w:val="16"/>
                <w:szCs w:val="16"/>
                <w:lang w:eastAsia="ko-KR"/>
              </w:rPr>
              <w:t>Resolve ENs on multi-hop L3 U2U relay discovery for IP with model B</w:t>
            </w:r>
          </w:p>
        </w:tc>
        <w:tc>
          <w:tcPr>
            <w:tcW w:w="708" w:type="dxa"/>
            <w:shd w:val="solid" w:color="FFFFFF" w:fill="auto"/>
          </w:tcPr>
          <w:p w14:paraId="509285CD" w14:textId="326D8E80"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84A03BE" w14:textId="77777777" w:rsidTr="00F75D05">
        <w:tc>
          <w:tcPr>
            <w:tcW w:w="800" w:type="dxa"/>
            <w:shd w:val="solid" w:color="FFFFFF" w:fill="auto"/>
          </w:tcPr>
          <w:p w14:paraId="3B48E28F" w14:textId="300082B1"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628569F" w14:textId="1EA2910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49015B7" w14:textId="5808644F" w:rsidR="00A32741" w:rsidRPr="00B925FA" w:rsidRDefault="00A32741" w:rsidP="00A32741">
            <w:pPr>
              <w:pStyle w:val="TAC"/>
              <w:rPr>
                <w:rFonts w:cs="Arial"/>
                <w:sz w:val="16"/>
              </w:rPr>
            </w:pPr>
            <w:r w:rsidRPr="00A32741">
              <w:rPr>
                <w:rFonts w:cs="Arial"/>
                <w:sz w:val="16"/>
              </w:rPr>
              <w:t>CP-253074</w:t>
            </w:r>
          </w:p>
        </w:tc>
        <w:tc>
          <w:tcPr>
            <w:tcW w:w="567" w:type="dxa"/>
            <w:shd w:val="solid" w:color="FFFFFF" w:fill="auto"/>
          </w:tcPr>
          <w:p w14:paraId="269DBC03" w14:textId="16B3A959" w:rsidR="00A32741" w:rsidRDefault="0073580B" w:rsidP="00A32741">
            <w:pPr>
              <w:pStyle w:val="TAL"/>
              <w:rPr>
                <w:rFonts w:cs="Arial"/>
                <w:sz w:val="16"/>
                <w:szCs w:val="16"/>
                <w:lang w:eastAsia="ko-KR"/>
              </w:rPr>
            </w:pPr>
            <w:r w:rsidRPr="0073580B">
              <w:rPr>
                <w:rFonts w:cs="Arial"/>
                <w:sz w:val="16"/>
                <w:szCs w:val="16"/>
                <w:lang w:eastAsia="ko-KR"/>
              </w:rPr>
              <w:t>0853</w:t>
            </w:r>
          </w:p>
        </w:tc>
        <w:tc>
          <w:tcPr>
            <w:tcW w:w="283" w:type="dxa"/>
            <w:shd w:val="solid" w:color="FFFFFF" w:fill="auto"/>
          </w:tcPr>
          <w:p w14:paraId="0C429137" w14:textId="77777777" w:rsidR="00A32741" w:rsidRDefault="00A32741" w:rsidP="00A32741">
            <w:pPr>
              <w:pStyle w:val="TAC"/>
              <w:rPr>
                <w:rFonts w:cs="Arial"/>
                <w:sz w:val="16"/>
                <w:szCs w:val="16"/>
                <w:lang w:eastAsia="ko-KR"/>
              </w:rPr>
            </w:pPr>
          </w:p>
        </w:tc>
        <w:tc>
          <w:tcPr>
            <w:tcW w:w="284" w:type="dxa"/>
            <w:shd w:val="solid" w:color="FFFFFF" w:fill="auto"/>
          </w:tcPr>
          <w:p w14:paraId="70C9A173" w14:textId="4C29B07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243BB02" w14:textId="1515C466" w:rsidR="00A32741" w:rsidRDefault="0073580B" w:rsidP="00A32741">
            <w:pPr>
              <w:pStyle w:val="TAL"/>
              <w:rPr>
                <w:rFonts w:cs="Arial"/>
                <w:sz w:val="16"/>
                <w:szCs w:val="16"/>
                <w:lang w:eastAsia="ko-KR"/>
              </w:rPr>
            </w:pPr>
            <w:r w:rsidRPr="0073580B">
              <w:rPr>
                <w:rFonts w:cs="Arial"/>
                <w:sz w:val="16"/>
                <w:szCs w:val="16"/>
                <w:lang w:eastAsia="ko-KR"/>
              </w:rPr>
              <w:t>Support of multi-hop U2N relay and U2U relay in PKMF address request procedure</w:t>
            </w:r>
          </w:p>
        </w:tc>
        <w:tc>
          <w:tcPr>
            <w:tcW w:w="708" w:type="dxa"/>
            <w:shd w:val="solid" w:color="FFFFFF" w:fill="auto"/>
          </w:tcPr>
          <w:p w14:paraId="7B69E383" w14:textId="5DA1788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7918CCCC" w14:textId="77777777" w:rsidTr="00F75D05">
        <w:tc>
          <w:tcPr>
            <w:tcW w:w="800" w:type="dxa"/>
            <w:shd w:val="solid" w:color="FFFFFF" w:fill="auto"/>
          </w:tcPr>
          <w:p w14:paraId="2FF74766" w14:textId="1699B07B"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C7AE0A2" w14:textId="21142591"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0872C1" w14:textId="2ECFE9E6" w:rsidR="00A32741" w:rsidRPr="00B925FA" w:rsidRDefault="003B1745" w:rsidP="00A32741">
            <w:pPr>
              <w:pStyle w:val="TAC"/>
              <w:rPr>
                <w:rFonts w:cs="Arial"/>
                <w:sz w:val="16"/>
              </w:rPr>
            </w:pPr>
            <w:r w:rsidRPr="003B1745">
              <w:rPr>
                <w:rFonts w:cs="Arial"/>
                <w:sz w:val="16"/>
              </w:rPr>
              <w:t>CP-253126</w:t>
            </w:r>
          </w:p>
        </w:tc>
        <w:tc>
          <w:tcPr>
            <w:tcW w:w="567" w:type="dxa"/>
            <w:shd w:val="solid" w:color="FFFFFF" w:fill="auto"/>
          </w:tcPr>
          <w:p w14:paraId="4C273007" w14:textId="6FC3C1BB" w:rsidR="00A32741" w:rsidRDefault="003B1745" w:rsidP="00A32741">
            <w:pPr>
              <w:pStyle w:val="TAL"/>
              <w:rPr>
                <w:rFonts w:cs="Arial"/>
                <w:sz w:val="16"/>
                <w:szCs w:val="16"/>
                <w:lang w:eastAsia="ko-KR"/>
              </w:rPr>
            </w:pPr>
            <w:r w:rsidRPr="003B1745">
              <w:rPr>
                <w:rFonts w:cs="Arial"/>
                <w:sz w:val="16"/>
                <w:szCs w:val="16"/>
                <w:lang w:eastAsia="ko-KR"/>
              </w:rPr>
              <w:t>0854</w:t>
            </w:r>
          </w:p>
        </w:tc>
        <w:tc>
          <w:tcPr>
            <w:tcW w:w="283" w:type="dxa"/>
            <w:shd w:val="solid" w:color="FFFFFF" w:fill="auto"/>
          </w:tcPr>
          <w:p w14:paraId="166A5530" w14:textId="7CF1F136" w:rsidR="00A32741" w:rsidRDefault="003B1745"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852C159" w14:textId="76633A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9D01B91" w14:textId="41ED6BE4" w:rsidR="00A32741" w:rsidRDefault="003B1745" w:rsidP="00A32741">
            <w:pPr>
              <w:pStyle w:val="TAL"/>
              <w:rPr>
                <w:rFonts w:cs="Arial"/>
                <w:sz w:val="16"/>
                <w:szCs w:val="16"/>
                <w:lang w:eastAsia="ko-KR"/>
              </w:rPr>
            </w:pPr>
            <w:r w:rsidRPr="003B1745">
              <w:rPr>
                <w:rFonts w:cs="Arial"/>
                <w:sz w:val="16"/>
                <w:szCs w:val="16"/>
                <w:lang w:eastAsia="ko-KR"/>
              </w:rPr>
              <w:t>Resolving the EN related to receiving cause value #15 "security procedure failure of 5G ProSe UE-to-network relay" for multi-hop UE-to-network relay</w:t>
            </w:r>
          </w:p>
        </w:tc>
        <w:tc>
          <w:tcPr>
            <w:tcW w:w="708" w:type="dxa"/>
            <w:shd w:val="solid" w:color="FFFFFF" w:fill="auto"/>
          </w:tcPr>
          <w:p w14:paraId="6FBE7844" w14:textId="1CF1FF13" w:rsidR="00A32741" w:rsidRDefault="00A32741" w:rsidP="00A32741">
            <w:pPr>
              <w:pStyle w:val="TAC"/>
              <w:rPr>
                <w:rFonts w:cs="Arial"/>
                <w:sz w:val="16"/>
                <w:szCs w:val="16"/>
                <w:lang w:eastAsia="ko-KR"/>
              </w:rPr>
            </w:pPr>
            <w:r>
              <w:rPr>
                <w:rFonts w:cs="Arial"/>
                <w:sz w:val="16"/>
                <w:szCs w:val="16"/>
                <w:lang w:eastAsia="ko-KR"/>
              </w:rPr>
              <w:t>19.4.0</w:t>
            </w:r>
          </w:p>
        </w:tc>
      </w:tr>
      <w:tr w:rsidR="003B1745" w:rsidRPr="00011EE0" w14:paraId="78D2232B" w14:textId="77777777" w:rsidTr="00F75D05">
        <w:tc>
          <w:tcPr>
            <w:tcW w:w="800" w:type="dxa"/>
            <w:shd w:val="solid" w:color="FFFFFF" w:fill="auto"/>
          </w:tcPr>
          <w:p w14:paraId="30990FEB" w14:textId="0AD335C0"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B04821C" w14:textId="63C1C2EA"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0060E8" w14:textId="13745C95"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6492A47B" w14:textId="60BFFCCE" w:rsidR="003B1745" w:rsidRDefault="003B1745" w:rsidP="003B1745">
            <w:pPr>
              <w:pStyle w:val="TAL"/>
              <w:rPr>
                <w:rFonts w:cs="Arial"/>
                <w:sz w:val="16"/>
                <w:szCs w:val="16"/>
                <w:lang w:eastAsia="ko-KR"/>
              </w:rPr>
            </w:pPr>
            <w:r w:rsidRPr="003B1745">
              <w:rPr>
                <w:rFonts w:cs="Arial"/>
                <w:sz w:val="16"/>
                <w:szCs w:val="16"/>
                <w:lang w:eastAsia="ko-KR"/>
              </w:rPr>
              <w:t>0855</w:t>
            </w:r>
          </w:p>
        </w:tc>
        <w:tc>
          <w:tcPr>
            <w:tcW w:w="283" w:type="dxa"/>
            <w:shd w:val="solid" w:color="FFFFFF" w:fill="auto"/>
          </w:tcPr>
          <w:p w14:paraId="68BCFACB" w14:textId="77777777" w:rsidR="003B1745" w:rsidRDefault="003B1745" w:rsidP="003B1745">
            <w:pPr>
              <w:pStyle w:val="TAC"/>
              <w:rPr>
                <w:rFonts w:cs="Arial"/>
                <w:sz w:val="16"/>
                <w:szCs w:val="16"/>
                <w:lang w:eastAsia="ko-KR"/>
              </w:rPr>
            </w:pPr>
          </w:p>
        </w:tc>
        <w:tc>
          <w:tcPr>
            <w:tcW w:w="284" w:type="dxa"/>
            <w:shd w:val="solid" w:color="FFFFFF" w:fill="auto"/>
          </w:tcPr>
          <w:p w14:paraId="34EE1E1B" w14:textId="61263E2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E05BBEA" w14:textId="5CC2C5E4" w:rsidR="003B1745" w:rsidRDefault="003B1745" w:rsidP="003B1745">
            <w:pPr>
              <w:pStyle w:val="TAL"/>
              <w:rPr>
                <w:rFonts w:cs="Arial"/>
                <w:sz w:val="16"/>
                <w:szCs w:val="16"/>
                <w:lang w:eastAsia="ko-KR"/>
              </w:rPr>
            </w:pPr>
            <w:r w:rsidRPr="003B1745">
              <w:rPr>
                <w:rFonts w:cs="Arial"/>
                <w:sz w:val="16"/>
                <w:szCs w:val="16"/>
                <w:lang w:eastAsia="ko-KR"/>
              </w:rPr>
              <w:t>Clarifications for the behaviour of the 5G ProSe intermediate U2N relay UE when there is already an established PC5 link with its parent relay UE</w:t>
            </w:r>
          </w:p>
        </w:tc>
        <w:tc>
          <w:tcPr>
            <w:tcW w:w="708" w:type="dxa"/>
            <w:shd w:val="solid" w:color="FFFFFF" w:fill="auto"/>
          </w:tcPr>
          <w:p w14:paraId="2D06CC23" w14:textId="1B5F85B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9B956A6" w14:textId="77777777" w:rsidTr="00F75D05">
        <w:tc>
          <w:tcPr>
            <w:tcW w:w="800" w:type="dxa"/>
            <w:shd w:val="solid" w:color="FFFFFF" w:fill="auto"/>
          </w:tcPr>
          <w:p w14:paraId="7F95BC78" w14:textId="3A9A91BB" w:rsidR="003B1745" w:rsidRDefault="003B1745" w:rsidP="003B1745">
            <w:pPr>
              <w:pStyle w:val="TAC"/>
              <w:rPr>
                <w:rFonts w:cs="Arial"/>
                <w:sz w:val="16"/>
                <w:szCs w:val="16"/>
                <w:lang w:eastAsia="ko-KR"/>
              </w:rPr>
            </w:pPr>
            <w:r>
              <w:rPr>
                <w:rFonts w:cs="Arial"/>
                <w:sz w:val="16"/>
                <w:szCs w:val="16"/>
                <w:lang w:eastAsia="ko-KR"/>
              </w:rPr>
              <w:lastRenderedPageBreak/>
              <w:t>2025-12</w:t>
            </w:r>
          </w:p>
        </w:tc>
        <w:tc>
          <w:tcPr>
            <w:tcW w:w="800" w:type="dxa"/>
            <w:shd w:val="solid" w:color="FFFFFF" w:fill="auto"/>
          </w:tcPr>
          <w:p w14:paraId="2E6C4A58" w14:textId="56D58641"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B6CEA76" w14:textId="72106C09"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6C6B7832" w14:textId="07EF2E43" w:rsidR="003B1745" w:rsidRDefault="003B1745" w:rsidP="003B1745">
            <w:pPr>
              <w:pStyle w:val="TAL"/>
              <w:rPr>
                <w:rFonts w:cs="Arial"/>
                <w:sz w:val="16"/>
                <w:szCs w:val="16"/>
                <w:lang w:eastAsia="ko-KR"/>
              </w:rPr>
            </w:pPr>
            <w:r w:rsidRPr="003B1745">
              <w:rPr>
                <w:rFonts w:cs="Arial"/>
                <w:sz w:val="16"/>
                <w:szCs w:val="16"/>
                <w:lang w:eastAsia="ko-KR"/>
              </w:rPr>
              <w:t>0856</w:t>
            </w:r>
          </w:p>
        </w:tc>
        <w:tc>
          <w:tcPr>
            <w:tcW w:w="283" w:type="dxa"/>
            <w:shd w:val="solid" w:color="FFFFFF" w:fill="auto"/>
          </w:tcPr>
          <w:p w14:paraId="71EF135E" w14:textId="77777777" w:rsidR="003B1745" w:rsidRDefault="003B1745" w:rsidP="003B1745">
            <w:pPr>
              <w:pStyle w:val="TAC"/>
              <w:rPr>
                <w:rFonts w:cs="Arial"/>
                <w:sz w:val="16"/>
                <w:szCs w:val="16"/>
                <w:lang w:eastAsia="ko-KR"/>
              </w:rPr>
            </w:pPr>
          </w:p>
        </w:tc>
        <w:tc>
          <w:tcPr>
            <w:tcW w:w="284" w:type="dxa"/>
            <w:shd w:val="solid" w:color="FFFFFF" w:fill="auto"/>
          </w:tcPr>
          <w:p w14:paraId="7BC6EB11" w14:textId="132BA5C8"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1934D700" w14:textId="331C69D8" w:rsidR="003B1745" w:rsidRDefault="003B1745" w:rsidP="003B1745">
            <w:pPr>
              <w:pStyle w:val="TAL"/>
              <w:rPr>
                <w:rFonts w:cs="Arial"/>
                <w:sz w:val="16"/>
                <w:szCs w:val="16"/>
                <w:lang w:eastAsia="ko-KR"/>
              </w:rPr>
            </w:pPr>
            <w:r w:rsidRPr="003B1745">
              <w:rPr>
                <w:rFonts w:cs="Arial"/>
                <w:sz w:val="16"/>
                <w:szCs w:val="16"/>
                <w:lang w:eastAsia="ko-KR"/>
              </w:rPr>
              <w:t>Adding the missing action when the hop count parameter is not less than the hop limit parameter for multi-hop UE-to-network relay Model B discovery</w:t>
            </w:r>
          </w:p>
        </w:tc>
        <w:tc>
          <w:tcPr>
            <w:tcW w:w="708" w:type="dxa"/>
            <w:shd w:val="solid" w:color="FFFFFF" w:fill="auto"/>
          </w:tcPr>
          <w:p w14:paraId="1B28DD2A" w14:textId="588C44D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17715B73" w14:textId="77777777" w:rsidTr="00F75D05">
        <w:tc>
          <w:tcPr>
            <w:tcW w:w="800" w:type="dxa"/>
            <w:shd w:val="solid" w:color="FFFFFF" w:fill="auto"/>
          </w:tcPr>
          <w:p w14:paraId="6DC5846D" w14:textId="183A45DA"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76308C" w14:textId="0E9669D4"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A315AE0" w14:textId="7B0D800A"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6278326B" w14:textId="42D53E94" w:rsidR="003B1745" w:rsidRDefault="003B1745" w:rsidP="003B1745">
            <w:pPr>
              <w:pStyle w:val="TAL"/>
              <w:rPr>
                <w:rFonts w:cs="Arial"/>
                <w:sz w:val="16"/>
                <w:szCs w:val="16"/>
                <w:lang w:eastAsia="ko-KR"/>
              </w:rPr>
            </w:pPr>
            <w:r w:rsidRPr="003B1745">
              <w:rPr>
                <w:rFonts w:cs="Arial"/>
                <w:sz w:val="16"/>
                <w:szCs w:val="16"/>
                <w:lang w:eastAsia="ko-KR"/>
              </w:rPr>
              <w:t>0857</w:t>
            </w:r>
          </w:p>
        </w:tc>
        <w:tc>
          <w:tcPr>
            <w:tcW w:w="283" w:type="dxa"/>
            <w:shd w:val="solid" w:color="FFFFFF" w:fill="auto"/>
          </w:tcPr>
          <w:p w14:paraId="3833140E" w14:textId="77777777" w:rsidR="003B1745" w:rsidRDefault="003B1745" w:rsidP="003B1745">
            <w:pPr>
              <w:pStyle w:val="TAC"/>
              <w:rPr>
                <w:rFonts w:cs="Arial"/>
                <w:sz w:val="16"/>
                <w:szCs w:val="16"/>
                <w:lang w:eastAsia="ko-KR"/>
              </w:rPr>
            </w:pPr>
          </w:p>
        </w:tc>
        <w:tc>
          <w:tcPr>
            <w:tcW w:w="284" w:type="dxa"/>
            <w:shd w:val="solid" w:color="FFFFFF" w:fill="auto"/>
          </w:tcPr>
          <w:p w14:paraId="1A95271E" w14:textId="0C8398F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70A6F0E" w14:textId="5AC9B3B2" w:rsidR="003B1745" w:rsidRDefault="003B1745" w:rsidP="003B1745">
            <w:pPr>
              <w:pStyle w:val="TAL"/>
              <w:rPr>
                <w:rFonts w:cs="Arial"/>
                <w:sz w:val="16"/>
                <w:szCs w:val="16"/>
                <w:lang w:eastAsia="ko-KR"/>
              </w:rPr>
            </w:pPr>
            <w:r w:rsidRPr="003B1745">
              <w:rPr>
                <w:rFonts w:cs="Arial"/>
                <w:sz w:val="16"/>
                <w:szCs w:val="16"/>
                <w:lang w:eastAsia="ko-KR"/>
              </w:rPr>
              <w:t>Using RRC container in selecting the multi-hop path for UE-to-network relay discovery based on model B</w:t>
            </w:r>
          </w:p>
        </w:tc>
        <w:tc>
          <w:tcPr>
            <w:tcW w:w="708" w:type="dxa"/>
            <w:shd w:val="solid" w:color="FFFFFF" w:fill="auto"/>
          </w:tcPr>
          <w:p w14:paraId="16535F07" w14:textId="3B66B53F"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AA71BDD" w14:textId="77777777" w:rsidTr="00F75D05">
        <w:tc>
          <w:tcPr>
            <w:tcW w:w="800" w:type="dxa"/>
            <w:shd w:val="solid" w:color="FFFFFF" w:fill="auto"/>
          </w:tcPr>
          <w:p w14:paraId="22A9D88D" w14:textId="6E43F372"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8E5589C" w14:textId="3FDF5A25"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1854C23" w14:textId="4FF5F9B1"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31C6B109" w14:textId="688902BD" w:rsidR="003B1745" w:rsidRDefault="003B1745" w:rsidP="003B1745">
            <w:pPr>
              <w:pStyle w:val="TAL"/>
              <w:rPr>
                <w:rFonts w:cs="Arial"/>
                <w:sz w:val="16"/>
                <w:szCs w:val="16"/>
                <w:lang w:eastAsia="ko-KR"/>
              </w:rPr>
            </w:pPr>
            <w:r w:rsidRPr="003B1745">
              <w:rPr>
                <w:rFonts w:cs="Arial"/>
                <w:sz w:val="16"/>
                <w:szCs w:val="16"/>
                <w:lang w:eastAsia="ko-KR"/>
              </w:rPr>
              <w:t>0858</w:t>
            </w:r>
          </w:p>
        </w:tc>
        <w:tc>
          <w:tcPr>
            <w:tcW w:w="283" w:type="dxa"/>
            <w:shd w:val="solid" w:color="FFFFFF" w:fill="auto"/>
          </w:tcPr>
          <w:p w14:paraId="2E826356" w14:textId="1875CAC9"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B29B581" w14:textId="2F8EFA44"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A24F8D7" w14:textId="4F184088" w:rsidR="003B1745" w:rsidRDefault="003B1745" w:rsidP="003B1745">
            <w:pPr>
              <w:pStyle w:val="TAL"/>
              <w:rPr>
                <w:rFonts w:cs="Arial"/>
                <w:sz w:val="16"/>
                <w:szCs w:val="16"/>
                <w:lang w:eastAsia="ko-KR"/>
              </w:rPr>
            </w:pPr>
            <w:r w:rsidRPr="003B1745">
              <w:rPr>
                <w:rFonts w:cs="Arial"/>
                <w:sz w:val="16"/>
                <w:szCs w:val="16"/>
                <w:lang w:eastAsia="ko-KR"/>
              </w:rPr>
              <w:t>Resolving the ENs related to the size of Multi-hop UE-to-UE discovery info</w:t>
            </w:r>
          </w:p>
        </w:tc>
        <w:tc>
          <w:tcPr>
            <w:tcW w:w="708" w:type="dxa"/>
            <w:shd w:val="solid" w:color="FFFFFF" w:fill="auto"/>
          </w:tcPr>
          <w:p w14:paraId="276B4E49" w14:textId="76920F7C"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3DADFFF3" w14:textId="77777777" w:rsidTr="00F75D05">
        <w:tc>
          <w:tcPr>
            <w:tcW w:w="800" w:type="dxa"/>
            <w:shd w:val="solid" w:color="FFFFFF" w:fill="auto"/>
          </w:tcPr>
          <w:p w14:paraId="3F44A56B" w14:textId="5C690447"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78AD62F" w14:textId="43D5F7E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4479A86" w14:textId="2A78D118"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39FFCB2A" w14:textId="6DB2F529" w:rsidR="003B1745" w:rsidRDefault="003B1745" w:rsidP="003B1745">
            <w:pPr>
              <w:pStyle w:val="TAL"/>
              <w:rPr>
                <w:rFonts w:cs="Arial"/>
                <w:sz w:val="16"/>
                <w:szCs w:val="16"/>
                <w:lang w:eastAsia="ko-KR"/>
              </w:rPr>
            </w:pPr>
            <w:r w:rsidRPr="003B1745">
              <w:rPr>
                <w:rFonts w:cs="Arial"/>
                <w:sz w:val="16"/>
                <w:szCs w:val="16"/>
                <w:lang w:eastAsia="ko-KR"/>
              </w:rPr>
              <w:t>0859</w:t>
            </w:r>
          </w:p>
        </w:tc>
        <w:tc>
          <w:tcPr>
            <w:tcW w:w="283" w:type="dxa"/>
            <w:shd w:val="solid" w:color="FFFFFF" w:fill="auto"/>
          </w:tcPr>
          <w:p w14:paraId="2521E4D9" w14:textId="17C7432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20552376" w14:textId="1B23DCB2"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7D3E3C68" w14:textId="57D8DC17" w:rsidR="003B1745" w:rsidRDefault="003B1745" w:rsidP="003B1745">
            <w:pPr>
              <w:pStyle w:val="TAL"/>
              <w:rPr>
                <w:rFonts w:cs="Arial"/>
                <w:sz w:val="16"/>
                <w:szCs w:val="16"/>
                <w:lang w:eastAsia="ko-KR"/>
              </w:rPr>
            </w:pPr>
            <w:r w:rsidRPr="003B1745">
              <w:rPr>
                <w:rFonts w:cs="Arial"/>
                <w:sz w:val="16"/>
                <w:szCs w:val="16"/>
                <w:lang w:eastAsia="ko-KR"/>
              </w:rPr>
              <w:t>Releasing the old PC5 link after a successful multi-hop UE-to-network relay reselection procedure</w:t>
            </w:r>
          </w:p>
        </w:tc>
        <w:tc>
          <w:tcPr>
            <w:tcW w:w="708" w:type="dxa"/>
            <w:shd w:val="solid" w:color="FFFFFF" w:fill="auto"/>
          </w:tcPr>
          <w:p w14:paraId="57A05A1D" w14:textId="02951AA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B280C5E" w14:textId="77777777" w:rsidTr="00F75D05">
        <w:tc>
          <w:tcPr>
            <w:tcW w:w="800" w:type="dxa"/>
            <w:shd w:val="solid" w:color="FFFFFF" w:fill="auto"/>
          </w:tcPr>
          <w:p w14:paraId="5C297C12" w14:textId="2D2C9DE3"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E89966E" w14:textId="23B1D4C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F5CD646" w14:textId="77FA5EBB"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67950CE0" w14:textId="74F4651C" w:rsidR="003B1745" w:rsidRDefault="003B1745" w:rsidP="003B1745">
            <w:pPr>
              <w:pStyle w:val="TAL"/>
              <w:rPr>
                <w:rFonts w:cs="Arial"/>
                <w:sz w:val="16"/>
                <w:szCs w:val="16"/>
                <w:lang w:eastAsia="ko-KR"/>
              </w:rPr>
            </w:pPr>
            <w:r w:rsidRPr="003B1745">
              <w:rPr>
                <w:rFonts w:cs="Arial"/>
                <w:sz w:val="16"/>
                <w:szCs w:val="16"/>
                <w:lang w:eastAsia="ko-KR"/>
              </w:rPr>
              <w:t>0862</w:t>
            </w:r>
          </w:p>
        </w:tc>
        <w:tc>
          <w:tcPr>
            <w:tcW w:w="283" w:type="dxa"/>
            <w:shd w:val="solid" w:color="FFFFFF" w:fill="auto"/>
          </w:tcPr>
          <w:p w14:paraId="5C1BD839" w14:textId="0E1FE0D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3342DD4C" w14:textId="49D651E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730773D" w14:textId="7C929663" w:rsidR="003B1745" w:rsidRDefault="003B1745" w:rsidP="003B1745">
            <w:pPr>
              <w:pStyle w:val="TAL"/>
              <w:rPr>
                <w:rFonts w:cs="Arial"/>
                <w:sz w:val="16"/>
                <w:szCs w:val="16"/>
                <w:lang w:eastAsia="ko-KR"/>
              </w:rPr>
            </w:pPr>
            <w:r w:rsidRPr="003B1745">
              <w:rPr>
                <w:rFonts w:cs="Arial"/>
                <w:sz w:val="16"/>
                <w:szCs w:val="16"/>
                <w:lang w:eastAsia="ko-KR"/>
              </w:rPr>
              <w:t>Resolve the EN related to relay reselection indication</w:t>
            </w:r>
          </w:p>
        </w:tc>
        <w:tc>
          <w:tcPr>
            <w:tcW w:w="708" w:type="dxa"/>
            <w:shd w:val="solid" w:color="FFFFFF" w:fill="auto"/>
          </w:tcPr>
          <w:p w14:paraId="095B35B5" w14:textId="783D83F3"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23F5539B" w14:textId="77777777" w:rsidTr="00F75D05">
        <w:tc>
          <w:tcPr>
            <w:tcW w:w="800" w:type="dxa"/>
            <w:shd w:val="solid" w:color="FFFFFF" w:fill="auto"/>
          </w:tcPr>
          <w:p w14:paraId="47EDE351" w14:textId="6AFC0C6B"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C367C6F" w14:textId="62754A8C"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1507848" w14:textId="5B11240B"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27232059" w14:textId="51EE18D9" w:rsidR="003B1745" w:rsidRDefault="003B1745" w:rsidP="003B1745">
            <w:pPr>
              <w:pStyle w:val="TAL"/>
              <w:rPr>
                <w:rFonts w:cs="Arial"/>
                <w:sz w:val="16"/>
                <w:szCs w:val="16"/>
                <w:lang w:eastAsia="ko-KR"/>
              </w:rPr>
            </w:pPr>
            <w:r w:rsidRPr="003B1745">
              <w:rPr>
                <w:rFonts w:cs="Arial"/>
                <w:sz w:val="16"/>
                <w:szCs w:val="16"/>
                <w:lang w:eastAsia="ko-KR"/>
              </w:rPr>
              <w:t>0863</w:t>
            </w:r>
          </w:p>
        </w:tc>
        <w:tc>
          <w:tcPr>
            <w:tcW w:w="283" w:type="dxa"/>
            <w:shd w:val="solid" w:color="FFFFFF" w:fill="auto"/>
          </w:tcPr>
          <w:p w14:paraId="099CC709" w14:textId="530465D8"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E8C496F" w14:textId="3E1128CB"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6EA04C2" w14:textId="567CECEC" w:rsidR="003B1745" w:rsidRDefault="003B1745" w:rsidP="003B1745">
            <w:pPr>
              <w:pStyle w:val="TAL"/>
              <w:rPr>
                <w:rFonts w:cs="Arial"/>
                <w:sz w:val="16"/>
                <w:szCs w:val="16"/>
                <w:lang w:eastAsia="ko-KR"/>
              </w:rPr>
            </w:pPr>
            <w:r w:rsidRPr="003B1745">
              <w:rPr>
                <w:rFonts w:cs="Arial"/>
                <w:sz w:val="16"/>
                <w:szCs w:val="16"/>
                <w:lang w:eastAsia="ko-KR"/>
              </w:rPr>
              <w:t>Correct the length of Warning message payload IE</w:t>
            </w:r>
          </w:p>
        </w:tc>
        <w:tc>
          <w:tcPr>
            <w:tcW w:w="708" w:type="dxa"/>
            <w:shd w:val="solid" w:color="FFFFFF" w:fill="auto"/>
          </w:tcPr>
          <w:p w14:paraId="1AC573B9" w14:textId="48B9C96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4107BB2A" w14:textId="77777777" w:rsidTr="00F75D05">
        <w:tc>
          <w:tcPr>
            <w:tcW w:w="800" w:type="dxa"/>
            <w:shd w:val="solid" w:color="FFFFFF" w:fill="auto"/>
          </w:tcPr>
          <w:p w14:paraId="41D85003" w14:textId="1A71625F"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2825823" w14:textId="0AD78F16"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D7BF068" w14:textId="3BA09A6E"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16C2C0BE" w14:textId="3597DF2C" w:rsidR="003B1745" w:rsidRDefault="003B1745" w:rsidP="003B1745">
            <w:pPr>
              <w:pStyle w:val="TAL"/>
              <w:rPr>
                <w:rFonts w:cs="Arial"/>
                <w:sz w:val="16"/>
                <w:szCs w:val="16"/>
                <w:lang w:eastAsia="ko-KR"/>
              </w:rPr>
            </w:pPr>
            <w:r w:rsidRPr="003B1745">
              <w:rPr>
                <w:rFonts w:cs="Arial"/>
                <w:sz w:val="16"/>
                <w:szCs w:val="16"/>
                <w:lang w:eastAsia="ko-KR"/>
              </w:rPr>
              <w:t>0864</w:t>
            </w:r>
          </w:p>
        </w:tc>
        <w:tc>
          <w:tcPr>
            <w:tcW w:w="283" w:type="dxa"/>
            <w:shd w:val="solid" w:color="FFFFFF" w:fill="auto"/>
          </w:tcPr>
          <w:p w14:paraId="4868EF59" w14:textId="388D4340"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7CB2F741" w14:textId="45618D3B" w:rsidR="003B1745" w:rsidRDefault="003B1745" w:rsidP="003B1745">
            <w:pPr>
              <w:pStyle w:val="TAC"/>
              <w:rPr>
                <w:rFonts w:cs="Arial"/>
                <w:sz w:val="16"/>
                <w:szCs w:val="16"/>
                <w:lang w:eastAsia="ko-KR"/>
              </w:rPr>
            </w:pPr>
            <w:r>
              <w:rPr>
                <w:rFonts w:cs="Arial"/>
                <w:sz w:val="16"/>
                <w:szCs w:val="16"/>
                <w:lang w:eastAsia="ko-KR"/>
              </w:rPr>
              <w:t>B</w:t>
            </w:r>
          </w:p>
        </w:tc>
        <w:tc>
          <w:tcPr>
            <w:tcW w:w="5151" w:type="dxa"/>
            <w:shd w:val="solid" w:color="FFFFFF" w:fill="auto"/>
          </w:tcPr>
          <w:p w14:paraId="78C47537" w14:textId="08B47B3D" w:rsidR="003B1745" w:rsidRDefault="003B1745" w:rsidP="003B1745">
            <w:pPr>
              <w:pStyle w:val="TAL"/>
              <w:rPr>
                <w:rFonts w:cs="Arial"/>
                <w:sz w:val="16"/>
                <w:szCs w:val="16"/>
                <w:lang w:eastAsia="ko-KR"/>
              </w:rPr>
            </w:pPr>
            <w:r w:rsidRPr="003B1745">
              <w:rPr>
                <w:rFonts w:cs="Arial"/>
                <w:sz w:val="16"/>
                <w:szCs w:val="16"/>
                <w:lang w:eastAsia="ko-KR"/>
              </w:rPr>
              <w:t>Clarification for 5G ProSe multi-hop public warning notification relay procedure</w:t>
            </w:r>
          </w:p>
        </w:tc>
        <w:tc>
          <w:tcPr>
            <w:tcW w:w="708" w:type="dxa"/>
            <w:shd w:val="solid" w:color="FFFFFF" w:fill="auto"/>
          </w:tcPr>
          <w:p w14:paraId="23D1C1E2" w14:textId="0A98F7CB"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4CD943A" w14:textId="77777777" w:rsidTr="00F75D05">
        <w:tc>
          <w:tcPr>
            <w:tcW w:w="800" w:type="dxa"/>
            <w:shd w:val="solid" w:color="FFFFFF" w:fill="auto"/>
          </w:tcPr>
          <w:p w14:paraId="56AE9645" w14:textId="725C45DD"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2C7BDAC" w14:textId="58F11C9B"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3C420DD" w14:textId="16EC0447" w:rsidR="003B1745" w:rsidRPr="00B925FA" w:rsidRDefault="003B1745" w:rsidP="003B1745">
            <w:pPr>
              <w:pStyle w:val="TAC"/>
              <w:rPr>
                <w:rFonts w:cs="Arial"/>
                <w:sz w:val="16"/>
              </w:rPr>
            </w:pPr>
            <w:r w:rsidRPr="003B1745">
              <w:rPr>
                <w:rFonts w:cs="Arial"/>
                <w:sz w:val="16"/>
              </w:rPr>
              <w:t>CP-253126</w:t>
            </w:r>
          </w:p>
        </w:tc>
        <w:tc>
          <w:tcPr>
            <w:tcW w:w="567" w:type="dxa"/>
            <w:shd w:val="solid" w:color="FFFFFF" w:fill="auto"/>
          </w:tcPr>
          <w:p w14:paraId="562D8CA9" w14:textId="6C965A18" w:rsidR="003B1745" w:rsidRDefault="003B1745" w:rsidP="003B1745">
            <w:pPr>
              <w:pStyle w:val="TAL"/>
              <w:rPr>
                <w:rFonts w:cs="Arial"/>
                <w:sz w:val="16"/>
                <w:szCs w:val="16"/>
                <w:lang w:eastAsia="ko-KR"/>
              </w:rPr>
            </w:pPr>
            <w:r w:rsidRPr="003B1745">
              <w:rPr>
                <w:rFonts w:cs="Arial"/>
                <w:sz w:val="16"/>
                <w:szCs w:val="16"/>
                <w:lang w:eastAsia="ko-KR"/>
              </w:rPr>
              <w:t>0865</w:t>
            </w:r>
          </w:p>
        </w:tc>
        <w:tc>
          <w:tcPr>
            <w:tcW w:w="283" w:type="dxa"/>
            <w:shd w:val="solid" w:color="FFFFFF" w:fill="auto"/>
          </w:tcPr>
          <w:p w14:paraId="2C7A2017" w14:textId="77777777" w:rsidR="003B1745" w:rsidRDefault="003B1745" w:rsidP="003B1745">
            <w:pPr>
              <w:pStyle w:val="TAC"/>
              <w:rPr>
                <w:rFonts w:cs="Arial"/>
                <w:sz w:val="16"/>
                <w:szCs w:val="16"/>
                <w:lang w:eastAsia="ko-KR"/>
              </w:rPr>
            </w:pPr>
          </w:p>
        </w:tc>
        <w:tc>
          <w:tcPr>
            <w:tcW w:w="284" w:type="dxa"/>
            <w:shd w:val="solid" w:color="FFFFFF" w:fill="auto"/>
          </w:tcPr>
          <w:p w14:paraId="642DCD06" w14:textId="15CBBB8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C1F41A3" w14:textId="60C42CB9" w:rsidR="003B1745" w:rsidRDefault="003B1745" w:rsidP="003B1745">
            <w:pPr>
              <w:pStyle w:val="TAL"/>
              <w:rPr>
                <w:rFonts w:cs="Arial"/>
                <w:sz w:val="16"/>
                <w:szCs w:val="16"/>
                <w:lang w:eastAsia="ko-KR"/>
              </w:rPr>
            </w:pPr>
            <w:r w:rsidRPr="003B1745">
              <w:rPr>
                <w:rFonts w:cs="Arial"/>
                <w:sz w:val="16"/>
                <w:szCs w:val="16"/>
                <w:lang w:eastAsia="ko-KR"/>
              </w:rPr>
              <w:t>Correction regarding 5G ProSe terminologies and editorials</w:t>
            </w:r>
          </w:p>
        </w:tc>
        <w:tc>
          <w:tcPr>
            <w:tcW w:w="708" w:type="dxa"/>
            <w:shd w:val="solid" w:color="FFFFFF" w:fill="auto"/>
          </w:tcPr>
          <w:p w14:paraId="6625D79D" w14:textId="34E340BF" w:rsidR="003B1745" w:rsidRDefault="003B1745" w:rsidP="003B1745">
            <w:pPr>
              <w:pStyle w:val="TAC"/>
              <w:rPr>
                <w:rFonts w:cs="Arial"/>
                <w:sz w:val="16"/>
                <w:szCs w:val="16"/>
                <w:lang w:eastAsia="ko-KR"/>
              </w:rPr>
            </w:pPr>
            <w:r>
              <w:rPr>
                <w:rFonts w:cs="Arial"/>
                <w:sz w:val="16"/>
                <w:szCs w:val="16"/>
                <w:lang w:eastAsia="ko-KR"/>
              </w:rPr>
              <w:t>19.4.0</w:t>
            </w:r>
          </w:p>
        </w:tc>
      </w:tr>
    </w:tbl>
    <w:p w14:paraId="6B5664DD" w14:textId="77777777" w:rsidR="00E608DD" w:rsidRPr="001347F8" w:rsidRDefault="00E608DD" w:rsidP="005C4676"/>
    <w:sectPr w:rsidR="00E608DD" w:rsidRPr="001347F8">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9B89C" w14:textId="77777777" w:rsidR="0095670B" w:rsidRDefault="0095670B">
      <w:r>
        <w:separator/>
      </w:r>
    </w:p>
  </w:endnote>
  <w:endnote w:type="continuationSeparator" w:id="0">
    <w:p w14:paraId="70B37986" w14:textId="77777777" w:rsidR="0095670B" w:rsidRDefault="00956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51F13" w14:textId="77777777" w:rsidR="0095670B" w:rsidRDefault="0095670B">
      <w:r>
        <w:separator/>
      </w:r>
    </w:p>
  </w:footnote>
  <w:footnote w:type="continuationSeparator" w:id="0">
    <w:p w14:paraId="682A2138" w14:textId="77777777" w:rsidR="0095670B" w:rsidRDefault="009567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0BDDF109"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7F5">
      <w:rPr>
        <w:rFonts w:ascii="Arial" w:hAnsi="Arial" w:cs="Arial"/>
        <w:b/>
        <w:noProof/>
        <w:sz w:val="18"/>
        <w:szCs w:val="18"/>
      </w:rPr>
      <w:t>3GPP TS 24.554 V19.4.0 (2025-12)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057C4C5"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7F5">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92155CF"/>
    <w:multiLevelType w:val="hybridMultilevel"/>
    <w:tmpl w:val="B00E8A9A"/>
    <w:lvl w:ilvl="0" w:tplc="106C3AB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6" w15:restartNumberingAfterBreak="0">
    <w:nsid w:val="44233CAC"/>
    <w:multiLevelType w:val="hybridMultilevel"/>
    <w:tmpl w:val="B834471C"/>
    <w:lvl w:ilvl="0" w:tplc="6F4AE51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54592882"/>
    <w:multiLevelType w:val="hybridMultilevel"/>
    <w:tmpl w:val="DA8CA70C"/>
    <w:lvl w:ilvl="0" w:tplc="8EF60B2C">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786CC6"/>
    <w:multiLevelType w:val="hybridMultilevel"/>
    <w:tmpl w:val="88FE23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32"/>
  </w:num>
  <w:num w:numId="5" w16cid:durableId="1428455409">
    <w:abstractNumId w:val="29"/>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9"/>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31"/>
  </w:num>
  <w:num w:numId="20" w16cid:durableId="1012493793">
    <w:abstractNumId w:val="28"/>
  </w:num>
  <w:num w:numId="21" w16cid:durableId="966661156">
    <w:abstractNumId w:val="37"/>
  </w:num>
  <w:num w:numId="22" w16cid:durableId="1524703684">
    <w:abstractNumId w:val="14"/>
  </w:num>
  <w:num w:numId="23" w16cid:durableId="1348484342">
    <w:abstractNumId w:val="21"/>
  </w:num>
  <w:num w:numId="24" w16cid:durableId="1899393176">
    <w:abstractNumId w:val="38"/>
  </w:num>
  <w:num w:numId="25" w16cid:durableId="1988776857">
    <w:abstractNumId w:val="24"/>
  </w:num>
  <w:num w:numId="26" w16cid:durableId="1578663353">
    <w:abstractNumId w:val="34"/>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9"/>
  </w:num>
  <w:num w:numId="32" w16cid:durableId="1006444211">
    <w:abstractNumId w:val="12"/>
  </w:num>
  <w:num w:numId="33" w16cid:durableId="28146152">
    <w:abstractNumId w:val="27"/>
  </w:num>
  <w:num w:numId="34" w16cid:durableId="341517952">
    <w:abstractNumId w:val="15"/>
  </w:num>
  <w:num w:numId="35" w16cid:durableId="1259753622">
    <w:abstractNumId w:val="35"/>
  </w:num>
  <w:num w:numId="36" w16cid:durableId="1857232971">
    <w:abstractNumId w:val="22"/>
  </w:num>
  <w:num w:numId="37" w16cid:durableId="1173304900">
    <w:abstractNumId w:val="23"/>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5"/>
  </w:num>
  <w:num w:numId="42" w16cid:durableId="359405404">
    <w:abstractNumId w:val="20"/>
  </w:num>
  <w:num w:numId="43" w16cid:durableId="923414595">
    <w:abstractNumId w:val="17"/>
  </w:num>
  <w:num w:numId="44" w16cid:durableId="1213925895">
    <w:abstractNumId w:val="36"/>
  </w:num>
  <w:num w:numId="45" w16cid:durableId="1076974562">
    <w:abstractNumId w:val="18"/>
  </w:num>
  <w:num w:numId="46" w16cid:durableId="1833981775">
    <w:abstractNumId w:val="26"/>
  </w:num>
  <w:num w:numId="47" w16cid:durableId="22755076">
    <w:abstractNumId w:val="30"/>
  </w:num>
  <w:num w:numId="48" w16cid:durableId="201483660">
    <w:abstractNumId w:val="16"/>
  </w:num>
  <w:num w:numId="49" w16cid:durableId="34702839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105A9"/>
    <w:rsid w:val="000105BF"/>
    <w:rsid w:val="00010CA3"/>
    <w:rsid w:val="00010D33"/>
    <w:rsid w:val="0001187D"/>
    <w:rsid w:val="00011B4F"/>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7AA"/>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D61"/>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4E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049"/>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8D8"/>
    <w:rsid w:val="000B3DD7"/>
    <w:rsid w:val="000B41DF"/>
    <w:rsid w:val="000B4B9C"/>
    <w:rsid w:val="000B4E81"/>
    <w:rsid w:val="000B54EF"/>
    <w:rsid w:val="000B62B2"/>
    <w:rsid w:val="000B64CD"/>
    <w:rsid w:val="000B671D"/>
    <w:rsid w:val="000B706D"/>
    <w:rsid w:val="000C0143"/>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4A0"/>
    <w:rsid w:val="000E28DF"/>
    <w:rsid w:val="000E298C"/>
    <w:rsid w:val="000E328F"/>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1B5"/>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570"/>
    <w:rsid w:val="00114F6B"/>
    <w:rsid w:val="00114FEC"/>
    <w:rsid w:val="00115258"/>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AEC"/>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5BD"/>
    <w:rsid w:val="00131ACC"/>
    <w:rsid w:val="00131BE4"/>
    <w:rsid w:val="001325F6"/>
    <w:rsid w:val="00132B71"/>
    <w:rsid w:val="00133525"/>
    <w:rsid w:val="0013354D"/>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102"/>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44B"/>
    <w:rsid w:val="0017452F"/>
    <w:rsid w:val="00174564"/>
    <w:rsid w:val="001746F2"/>
    <w:rsid w:val="00174C01"/>
    <w:rsid w:val="00175549"/>
    <w:rsid w:val="00175F22"/>
    <w:rsid w:val="001760B3"/>
    <w:rsid w:val="0017620B"/>
    <w:rsid w:val="00176631"/>
    <w:rsid w:val="00176C64"/>
    <w:rsid w:val="00176CF8"/>
    <w:rsid w:val="00176D8E"/>
    <w:rsid w:val="00176FB4"/>
    <w:rsid w:val="00177322"/>
    <w:rsid w:val="00177905"/>
    <w:rsid w:val="00177B31"/>
    <w:rsid w:val="00180491"/>
    <w:rsid w:val="00180668"/>
    <w:rsid w:val="00180720"/>
    <w:rsid w:val="00180955"/>
    <w:rsid w:val="00180977"/>
    <w:rsid w:val="00181624"/>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7B7"/>
    <w:rsid w:val="001838C8"/>
    <w:rsid w:val="0018412C"/>
    <w:rsid w:val="001845AF"/>
    <w:rsid w:val="0018605B"/>
    <w:rsid w:val="00186108"/>
    <w:rsid w:val="0018674F"/>
    <w:rsid w:val="00186A0E"/>
    <w:rsid w:val="00186C14"/>
    <w:rsid w:val="00186C8F"/>
    <w:rsid w:val="00186E16"/>
    <w:rsid w:val="00186F4F"/>
    <w:rsid w:val="0018706C"/>
    <w:rsid w:val="001878D1"/>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5F7"/>
    <w:rsid w:val="001A4776"/>
    <w:rsid w:val="001A4C42"/>
    <w:rsid w:val="001A4F37"/>
    <w:rsid w:val="001A507E"/>
    <w:rsid w:val="001A5B2D"/>
    <w:rsid w:val="001A603C"/>
    <w:rsid w:val="001A6045"/>
    <w:rsid w:val="001A6237"/>
    <w:rsid w:val="001A6BA5"/>
    <w:rsid w:val="001A7420"/>
    <w:rsid w:val="001A78D3"/>
    <w:rsid w:val="001B0080"/>
    <w:rsid w:val="001B0116"/>
    <w:rsid w:val="001B0537"/>
    <w:rsid w:val="001B0DB8"/>
    <w:rsid w:val="001B0DDC"/>
    <w:rsid w:val="001B104A"/>
    <w:rsid w:val="001B1800"/>
    <w:rsid w:val="001B1843"/>
    <w:rsid w:val="001B1ABE"/>
    <w:rsid w:val="001B1E03"/>
    <w:rsid w:val="001B20EE"/>
    <w:rsid w:val="001B242E"/>
    <w:rsid w:val="001B2545"/>
    <w:rsid w:val="001B2C9B"/>
    <w:rsid w:val="001B2ED7"/>
    <w:rsid w:val="001B421A"/>
    <w:rsid w:val="001B47FD"/>
    <w:rsid w:val="001B4ADD"/>
    <w:rsid w:val="001B518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1D56"/>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851"/>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D7CC4"/>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898"/>
    <w:rsid w:val="001E7E47"/>
    <w:rsid w:val="001F0C1D"/>
    <w:rsid w:val="001F1132"/>
    <w:rsid w:val="001F1526"/>
    <w:rsid w:val="001F168B"/>
    <w:rsid w:val="001F2C29"/>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C7A"/>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724"/>
    <w:rsid w:val="00246B5D"/>
    <w:rsid w:val="002473AE"/>
    <w:rsid w:val="002473BE"/>
    <w:rsid w:val="0024740F"/>
    <w:rsid w:val="002475D9"/>
    <w:rsid w:val="00247F2C"/>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111"/>
    <w:rsid w:val="00257461"/>
    <w:rsid w:val="00257C89"/>
    <w:rsid w:val="00257F53"/>
    <w:rsid w:val="00260579"/>
    <w:rsid w:val="002606BB"/>
    <w:rsid w:val="00260E52"/>
    <w:rsid w:val="00261897"/>
    <w:rsid w:val="00261919"/>
    <w:rsid w:val="00261CCE"/>
    <w:rsid w:val="00261D35"/>
    <w:rsid w:val="0026204A"/>
    <w:rsid w:val="002620B2"/>
    <w:rsid w:val="002621AF"/>
    <w:rsid w:val="00262326"/>
    <w:rsid w:val="0026254F"/>
    <w:rsid w:val="00262A89"/>
    <w:rsid w:val="00263379"/>
    <w:rsid w:val="00263B71"/>
    <w:rsid w:val="00264C6F"/>
    <w:rsid w:val="00264DD3"/>
    <w:rsid w:val="00265242"/>
    <w:rsid w:val="002655EB"/>
    <w:rsid w:val="0026597F"/>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6A0"/>
    <w:rsid w:val="00281746"/>
    <w:rsid w:val="002817D1"/>
    <w:rsid w:val="00281857"/>
    <w:rsid w:val="00282051"/>
    <w:rsid w:val="00282796"/>
    <w:rsid w:val="002830D4"/>
    <w:rsid w:val="00283221"/>
    <w:rsid w:val="00283695"/>
    <w:rsid w:val="00283C89"/>
    <w:rsid w:val="002845FB"/>
    <w:rsid w:val="0028474C"/>
    <w:rsid w:val="00284807"/>
    <w:rsid w:val="00285B12"/>
    <w:rsid w:val="00285B1A"/>
    <w:rsid w:val="00285EF7"/>
    <w:rsid w:val="0028635C"/>
    <w:rsid w:val="002866D9"/>
    <w:rsid w:val="002873C3"/>
    <w:rsid w:val="00287592"/>
    <w:rsid w:val="0028774B"/>
    <w:rsid w:val="002905FC"/>
    <w:rsid w:val="0029089E"/>
    <w:rsid w:val="00290903"/>
    <w:rsid w:val="00290F61"/>
    <w:rsid w:val="0029110E"/>
    <w:rsid w:val="002913C3"/>
    <w:rsid w:val="0029147D"/>
    <w:rsid w:val="002923BD"/>
    <w:rsid w:val="00292465"/>
    <w:rsid w:val="00292740"/>
    <w:rsid w:val="0029360C"/>
    <w:rsid w:val="00293702"/>
    <w:rsid w:val="00293D29"/>
    <w:rsid w:val="00293D50"/>
    <w:rsid w:val="00293E3A"/>
    <w:rsid w:val="002946C8"/>
    <w:rsid w:val="002955C3"/>
    <w:rsid w:val="0029573B"/>
    <w:rsid w:val="00296694"/>
    <w:rsid w:val="002968EB"/>
    <w:rsid w:val="00296AE7"/>
    <w:rsid w:val="00296BCC"/>
    <w:rsid w:val="0029731B"/>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0E7B"/>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4B9"/>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2FBD"/>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2F7CB6"/>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0E14"/>
    <w:rsid w:val="00312059"/>
    <w:rsid w:val="00312A5A"/>
    <w:rsid w:val="00312B18"/>
    <w:rsid w:val="00312B92"/>
    <w:rsid w:val="00312F12"/>
    <w:rsid w:val="00313263"/>
    <w:rsid w:val="003136DD"/>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1DA"/>
    <w:rsid w:val="00325FBF"/>
    <w:rsid w:val="00326820"/>
    <w:rsid w:val="00326E48"/>
    <w:rsid w:val="0032705A"/>
    <w:rsid w:val="0032744A"/>
    <w:rsid w:val="003277C0"/>
    <w:rsid w:val="003277EB"/>
    <w:rsid w:val="0032794F"/>
    <w:rsid w:val="003279B7"/>
    <w:rsid w:val="0033071C"/>
    <w:rsid w:val="00330ADE"/>
    <w:rsid w:val="00330D00"/>
    <w:rsid w:val="00330F9E"/>
    <w:rsid w:val="003328F5"/>
    <w:rsid w:val="00332E35"/>
    <w:rsid w:val="00332F45"/>
    <w:rsid w:val="0033311F"/>
    <w:rsid w:val="003334A4"/>
    <w:rsid w:val="00333647"/>
    <w:rsid w:val="0033364C"/>
    <w:rsid w:val="00334759"/>
    <w:rsid w:val="00334917"/>
    <w:rsid w:val="00334C89"/>
    <w:rsid w:val="00335050"/>
    <w:rsid w:val="003352D3"/>
    <w:rsid w:val="003357B1"/>
    <w:rsid w:val="00336B43"/>
    <w:rsid w:val="00336BBD"/>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AAA"/>
    <w:rsid w:val="00352F73"/>
    <w:rsid w:val="003536CD"/>
    <w:rsid w:val="0035462D"/>
    <w:rsid w:val="003546F3"/>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BB8"/>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386"/>
    <w:rsid w:val="00386B11"/>
    <w:rsid w:val="003875AC"/>
    <w:rsid w:val="003878F9"/>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42A"/>
    <w:rsid w:val="00394542"/>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01D"/>
    <w:rsid w:val="003B01D0"/>
    <w:rsid w:val="003B0B57"/>
    <w:rsid w:val="003B0C9A"/>
    <w:rsid w:val="003B0F46"/>
    <w:rsid w:val="003B1163"/>
    <w:rsid w:val="003B1348"/>
    <w:rsid w:val="003B1474"/>
    <w:rsid w:val="003B1745"/>
    <w:rsid w:val="003B1782"/>
    <w:rsid w:val="003B1C1F"/>
    <w:rsid w:val="003B1D7D"/>
    <w:rsid w:val="003B234F"/>
    <w:rsid w:val="003B32CA"/>
    <w:rsid w:val="003B4241"/>
    <w:rsid w:val="003B5256"/>
    <w:rsid w:val="003B5292"/>
    <w:rsid w:val="003B664C"/>
    <w:rsid w:val="003B7957"/>
    <w:rsid w:val="003B7A4E"/>
    <w:rsid w:val="003C046B"/>
    <w:rsid w:val="003C0531"/>
    <w:rsid w:val="003C0F66"/>
    <w:rsid w:val="003C1056"/>
    <w:rsid w:val="003C13D1"/>
    <w:rsid w:val="003C1514"/>
    <w:rsid w:val="003C1522"/>
    <w:rsid w:val="003C1CA3"/>
    <w:rsid w:val="003C1EF6"/>
    <w:rsid w:val="003C2756"/>
    <w:rsid w:val="003C2A2C"/>
    <w:rsid w:val="003C3971"/>
    <w:rsid w:val="003C451D"/>
    <w:rsid w:val="003C46D4"/>
    <w:rsid w:val="003C4A3C"/>
    <w:rsid w:val="003C4B01"/>
    <w:rsid w:val="003C4F33"/>
    <w:rsid w:val="003C5441"/>
    <w:rsid w:val="003C58F3"/>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7F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0EE6"/>
    <w:rsid w:val="003F15EB"/>
    <w:rsid w:val="003F1A75"/>
    <w:rsid w:val="003F1D0B"/>
    <w:rsid w:val="003F22EA"/>
    <w:rsid w:val="003F2C3A"/>
    <w:rsid w:val="003F3774"/>
    <w:rsid w:val="003F3CDC"/>
    <w:rsid w:val="003F41A3"/>
    <w:rsid w:val="003F47B7"/>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45E"/>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371"/>
    <w:rsid w:val="004318AB"/>
    <w:rsid w:val="00431B09"/>
    <w:rsid w:val="00432045"/>
    <w:rsid w:val="004323FC"/>
    <w:rsid w:val="00432443"/>
    <w:rsid w:val="00432451"/>
    <w:rsid w:val="00432A5C"/>
    <w:rsid w:val="00432E80"/>
    <w:rsid w:val="004330E6"/>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1BB2"/>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5014"/>
    <w:rsid w:val="0047510A"/>
    <w:rsid w:val="00476E09"/>
    <w:rsid w:val="004775B1"/>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B4"/>
    <w:rsid w:val="004A18D5"/>
    <w:rsid w:val="004A1BD3"/>
    <w:rsid w:val="004A1FEF"/>
    <w:rsid w:val="004A205F"/>
    <w:rsid w:val="004A2194"/>
    <w:rsid w:val="004A274F"/>
    <w:rsid w:val="004A2E60"/>
    <w:rsid w:val="004A2F80"/>
    <w:rsid w:val="004A3809"/>
    <w:rsid w:val="004A3A4D"/>
    <w:rsid w:val="004A48D7"/>
    <w:rsid w:val="004A5863"/>
    <w:rsid w:val="004A5F41"/>
    <w:rsid w:val="004A68E0"/>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596"/>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0F65"/>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5F67"/>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C14"/>
    <w:rsid w:val="005121AF"/>
    <w:rsid w:val="0051296A"/>
    <w:rsid w:val="00513082"/>
    <w:rsid w:val="005139CE"/>
    <w:rsid w:val="0051414D"/>
    <w:rsid w:val="005141B6"/>
    <w:rsid w:val="00514441"/>
    <w:rsid w:val="00514B83"/>
    <w:rsid w:val="00515AF7"/>
    <w:rsid w:val="00515C0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1767"/>
    <w:rsid w:val="005333DA"/>
    <w:rsid w:val="0053388B"/>
    <w:rsid w:val="00533FEB"/>
    <w:rsid w:val="00534086"/>
    <w:rsid w:val="005347D1"/>
    <w:rsid w:val="0053525A"/>
    <w:rsid w:val="0053551D"/>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49A4"/>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67353"/>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0D"/>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5F"/>
    <w:rsid w:val="005857CE"/>
    <w:rsid w:val="00586649"/>
    <w:rsid w:val="00586F1B"/>
    <w:rsid w:val="005871BD"/>
    <w:rsid w:val="005875DE"/>
    <w:rsid w:val="0059019B"/>
    <w:rsid w:val="005903E8"/>
    <w:rsid w:val="00590B2C"/>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720"/>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2FF"/>
    <w:rsid w:val="005D24DA"/>
    <w:rsid w:val="005D2BA4"/>
    <w:rsid w:val="005D2BD3"/>
    <w:rsid w:val="005D2C6D"/>
    <w:rsid w:val="005D2E01"/>
    <w:rsid w:val="005D371B"/>
    <w:rsid w:val="005D428A"/>
    <w:rsid w:val="005D44E9"/>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90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0AC8"/>
    <w:rsid w:val="005F1145"/>
    <w:rsid w:val="005F1FEF"/>
    <w:rsid w:val="005F20C0"/>
    <w:rsid w:val="005F2356"/>
    <w:rsid w:val="005F2380"/>
    <w:rsid w:val="005F23C2"/>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3D76"/>
    <w:rsid w:val="0060405E"/>
    <w:rsid w:val="00604103"/>
    <w:rsid w:val="00604345"/>
    <w:rsid w:val="006046F8"/>
    <w:rsid w:val="00605735"/>
    <w:rsid w:val="006068D5"/>
    <w:rsid w:val="00606986"/>
    <w:rsid w:val="00606CD3"/>
    <w:rsid w:val="0060793D"/>
    <w:rsid w:val="00607B85"/>
    <w:rsid w:val="00610837"/>
    <w:rsid w:val="00610CD1"/>
    <w:rsid w:val="00611566"/>
    <w:rsid w:val="00611E11"/>
    <w:rsid w:val="00612481"/>
    <w:rsid w:val="006132A0"/>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2E4"/>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26EF3"/>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8A9"/>
    <w:rsid w:val="00647AEC"/>
    <w:rsid w:val="00647E17"/>
    <w:rsid w:val="00650EDB"/>
    <w:rsid w:val="006511C2"/>
    <w:rsid w:val="00651466"/>
    <w:rsid w:val="006514E3"/>
    <w:rsid w:val="00651E8F"/>
    <w:rsid w:val="00652A71"/>
    <w:rsid w:val="00652EBF"/>
    <w:rsid w:val="006532DC"/>
    <w:rsid w:val="00653F3E"/>
    <w:rsid w:val="00654E2F"/>
    <w:rsid w:val="00655C3C"/>
    <w:rsid w:val="00656006"/>
    <w:rsid w:val="0065619A"/>
    <w:rsid w:val="00656348"/>
    <w:rsid w:val="0065671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8C6"/>
    <w:rsid w:val="00661A16"/>
    <w:rsid w:val="00661F7A"/>
    <w:rsid w:val="00662D62"/>
    <w:rsid w:val="00663320"/>
    <w:rsid w:val="00663D7C"/>
    <w:rsid w:val="006641DF"/>
    <w:rsid w:val="00664DB5"/>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3C9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17F5"/>
    <w:rsid w:val="006B20CE"/>
    <w:rsid w:val="006B30D0"/>
    <w:rsid w:val="006B36E1"/>
    <w:rsid w:val="006B3758"/>
    <w:rsid w:val="006B39C8"/>
    <w:rsid w:val="006B3C5F"/>
    <w:rsid w:val="006B461C"/>
    <w:rsid w:val="006B46E5"/>
    <w:rsid w:val="006B5D56"/>
    <w:rsid w:val="006B5F85"/>
    <w:rsid w:val="006B6495"/>
    <w:rsid w:val="006B6902"/>
    <w:rsid w:val="006B6AEB"/>
    <w:rsid w:val="006B7EAA"/>
    <w:rsid w:val="006C0430"/>
    <w:rsid w:val="006C07FC"/>
    <w:rsid w:val="006C0A6B"/>
    <w:rsid w:val="006C0DE0"/>
    <w:rsid w:val="006C19C2"/>
    <w:rsid w:val="006C1D7B"/>
    <w:rsid w:val="006C1DBB"/>
    <w:rsid w:val="006C2582"/>
    <w:rsid w:val="006C2AD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67C"/>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22D"/>
    <w:rsid w:val="006E14D9"/>
    <w:rsid w:val="006E1972"/>
    <w:rsid w:val="006E19A3"/>
    <w:rsid w:val="006E1A77"/>
    <w:rsid w:val="006E1B31"/>
    <w:rsid w:val="006E1B9B"/>
    <w:rsid w:val="006E21D1"/>
    <w:rsid w:val="006E2673"/>
    <w:rsid w:val="006E2843"/>
    <w:rsid w:val="006E2D34"/>
    <w:rsid w:val="006E2F91"/>
    <w:rsid w:val="006E3045"/>
    <w:rsid w:val="006E3A1A"/>
    <w:rsid w:val="006E3BA4"/>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095"/>
    <w:rsid w:val="007118C1"/>
    <w:rsid w:val="00711B65"/>
    <w:rsid w:val="0071209F"/>
    <w:rsid w:val="00712135"/>
    <w:rsid w:val="007121AB"/>
    <w:rsid w:val="0071221C"/>
    <w:rsid w:val="007127CF"/>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35"/>
    <w:rsid w:val="007261F9"/>
    <w:rsid w:val="007264AE"/>
    <w:rsid w:val="007268C8"/>
    <w:rsid w:val="0073010F"/>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80B"/>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0EE8"/>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6B1E"/>
    <w:rsid w:val="00747817"/>
    <w:rsid w:val="00747D43"/>
    <w:rsid w:val="00750183"/>
    <w:rsid w:val="00750BCD"/>
    <w:rsid w:val="00751BA4"/>
    <w:rsid w:val="00752C1A"/>
    <w:rsid w:val="00752C75"/>
    <w:rsid w:val="007533F6"/>
    <w:rsid w:val="00753513"/>
    <w:rsid w:val="007535CF"/>
    <w:rsid w:val="007537A5"/>
    <w:rsid w:val="00755C5C"/>
    <w:rsid w:val="0075615F"/>
    <w:rsid w:val="00756CFB"/>
    <w:rsid w:val="00757789"/>
    <w:rsid w:val="007577E1"/>
    <w:rsid w:val="00757ED7"/>
    <w:rsid w:val="00760536"/>
    <w:rsid w:val="00760873"/>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784"/>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551"/>
    <w:rsid w:val="0078684F"/>
    <w:rsid w:val="00787000"/>
    <w:rsid w:val="00787689"/>
    <w:rsid w:val="0078780B"/>
    <w:rsid w:val="00787EC7"/>
    <w:rsid w:val="007903F7"/>
    <w:rsid w:val="00790657"/>
    <w:rsid w:val="00790731"/>
    <w:rsid w:val="00791800"/>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351"/>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A77B8"/>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CF4"/>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921"/>
    <w:rsid w:val="007E2B93"/>
    <w:rsid w:val="007E2F77"/>
    <w:rsid w:val="007E3418"/>
    <w:rsid w:val="007E3963"/>
    <w:rsid w:val="007E3A95"/>
    <w:rsid w:val="007E3F02"/>
    <w:rsid w:val="007E4CE6"/>
    <w:rsid w:val="007E4CF2"/>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110"/>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07A"/>
    <w:rsid w:val="008501CF"/>
    <w:rsid w:val="00850CB1"/>
    <w:rsid w:val="00851B61"/>
    <w:rsid w:val="00851F7A"/>
    <w:rsid w:val="008521F8"/>
    <w:rsid w:val="008526A1"/>
    <w:rsid w:val="00852C41"/>
    <w:rsid w:val="008530BC"/>
    <w:rsid w:val="00853340"/>
    <w:rsid w:val="00853EB6"/>
    <w:rsid w:val="008541D3"/>
    <w:rsid w:val="00854F09"/>
    <w:rsid w:val="00855917"/>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88"/>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814"/>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592"/>
    <w:rsid w:val="00895707"/>
    <w:rsid w:val="00895724"/>
    <w:rsid w:val="00895BDC"/>
    <w:rsid w:val="00895DD7"/>
    <w:rsid w:val="00895F2D"/>
    <w:rsid w:val="0089619F"/>
    <w:rsid w:val="008965E3"/>
    <w:rsid w:val="00896759"/>
    <w:rsid w:val="0089681C"/>
    <w:rsid w:val="00896B9B"/>
    <w:rsid w:val="00896D11"/>
    <w:rsid w:val="0089797C"/>
    <w:rsid w:val="00897E42"/>
    <w:rsid w:val="008A011C"/>
    <w:rsid w:val="008A1961"/>
    <w:rsid w:val="008A1967"/>
    <w:rsid w:val="008A1AA2"/>
    <w:rsid w:val="008A1F66"/>
    <w:rsid w:val="008A1FA8"/>
    <w:rsid w:val="008A23B4"/>
    <w:rsid w:val="008A25C3"/>
    <w:rsid w:val="008A2FE8"/>
    <w:rsid w:val="008A349D"/>
    <w:rsid w:val="008A38FA"/>
    <w:rsid w:val="008A3BC4"/>
    <w:rsid w:val="008A4377"/>
    <w:rsid w:val="008A4468"/>
    <w:rsid w:val="008A5877"/>
    <w:rsid w:val="008A5A9A"/>
    <w:rsid w:val="008A5AE0"/>
    <w:rsid w:val="008A6156"/>
    <w:rsid w:val="008A6337"/>
    <w:rsid w:val="008A67F6"/>
    <w:rsid w:val="008A6B88"/>
    <w:rsid w:val="008A6E1F"/>
    <w:rsid w:val="008A6EBB"/>
    <w:rsid w:val="008A6F0B"/>
    <w:rsid w:val="008A737A"/>
    <w:rsid w:val="008B0719"/>
    <w:rsid w:val="008B0960"/>
    <w:rsid w:val="008B1029"/>
    <w:rsid w:val="008B10FA"/>
    <w:rsid w:val="008B1582"/>
    <w:rsid w:val="008B1A43"/>
    <w:rsid w:val="008B1BD5"/>
    <w:rsid w:val="008B1EDF"/>
    <w:rsid w:val="008B1F6E"/>
    <w:rsid w:val="008B2900"/>
    <w:rsid w:val="008B375A"/>
    <w:rsid w:val="008B3F77"/>
    <w:rsid w:val="008B446D"/>
    <w:rsid w:val="008B458B"/>
    <w:rsid w:val="008B5094"/>
    <w:rsid w:val="008B5AD9"/>
    <w:rsid w:val="008B5C52"/>
    <w:rsid w:val="008B5DCB"/>
    <w:rsid w:val="008B5E0E"/>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28"/>
    <w:rsid w:val="008C31F2"/>
    <w:rsid w:val="008C34BC"/>
    <w:rsid w:val="008C3743"/>
    <w:rsid w:val="008C384C"/>
    <w:rsid w:val="008C3E6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C794C"/>
    <w:rsid w:val="008D0040"/>
    <w:rsid w:val="008D0068"/>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E7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5E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0DE"/>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308"/>
    <w:rsid w:val="009066BF"/>
    <w:rsid w:val="00906A58"/>
    <w:rsid w:val="00906E50"/>
    <w:rsid w:val="00907074"/>
    <w:rsid w:val="0090747A"/>
    <w:rsid w:val="0091018C"/>
    <w:rsid w:val="00910292"/>
    <w:rsid w:val="00910B5B"/>
    <w:rsid w:val="009114D6"/>
    <w:rsid w:val="009114D7"/>
    <w:rsid w:val="0091196C"/>
    <w:rsid w:val="00912138"/>
    <w:rsid w:val="0091348E"/>
    <w:rsid w:val="00913CD1"/>
    <w:rsid w:val="00913D44"/>
    <w:rsid w:val="00913ED1"/>
    <w:rsid w:val="009145F3"/>
    <w:rsid w:val="009147F6"/>
    <w:rsid w:val="00915763"/>
    <w:rsid w:val="0091625D"/>
    <w:rsid w:val="0091643F"/>
    <w:rsid w:val="00916B15"/>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45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7E4"/>
    <w:rsid w:val="00946B83"/>
    <w:rsid w:val="00946C09"/>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534"/>
    <w:rsid w:val="00955669"/>
    <w:rsid w:val="00956402"/>
    <w:rsid w:val="0095670B"/>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B2A"/>
    <w:rsid w:val="00963C31"/>
    <w:rsid w:val="0096428F"/>
    <w:rsid w:val="0096518C"/>
    <w:rsid w:val="00965E7B"/>
    <w:rsid w:val="00966163"/>
    <w:rsid w:val="0096619C"/>
    <w:rsid w:val="009668AA"/>
    <w:rsid w:val="009668E1"/>
    <w:rsid w:val="009669F9"/>
    <w:rsid w:val="00966BF4"/>
    <w:rsid w:val="009671B5"/>
    <w:rsid w:val="00967A80"/>
    <w:rsid w:val="00967B68"/>
    <w:rsid w:val="00967E0F"/>
    <w:rsid w:val="0097003A"/>
    <w:rsid w:val="009710D6"/>
    <w:rsid w:val="009720A4"/>
    <w:rsid w:val="0097224B"/>
    <w:rsid w:val="00972A09"/>
    <w:rsid w:val="00973250"/>
    <w:rsid w:val="00973268"/>
    <w:rsid w:val="0097347E"/>
    <w:rsid w:val="00973E88"/>
    <w:rsid w:val="0097400F"/>
    <w:rsid w:val="00974FDD"/>
    <w:rsid w:val="00975617"/>
    <w:rsid w:val="00975C9E"/>
    <w:rsid w:val="00976496"/>
    <w:rsid w:val="0097677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1D0F"/>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5A8"/>
    <w:rsid w:val="009877F1"/>
    <w:rsid w:val="00987BA8"/>
    <w:rsid w:val="00987CF0"/>
    <w:rsid w:val="00987EAE"/>
    <w:rsid w:val="0099068B"/>
    <w:rsid w:val="00990832"/>
    <w:rsid w:val="00990C71"/>
    <w:rsid w:val="00991203"/>
    <w:rsid w:val="0099124C"/>
    <w:rsid w:val="00991316"/>
    <w:rsid w:val="00991723"/>
    <w:rsid w:val="00991968"/>
    <w:rsid w:val="009921C5"/>
    <w:rsid w:val="00992400"/>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3E1"/>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5FC9"/>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3A8"/>
    <w:rsid w:val="009C650E"/>
    <w:rsid w:val="009C6B92"/>
    <w:rsid w:val="009C79C6"/>
    <w:rsid w:val="009D010E"/>
    <w:rsid w:val="009D0741"/>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19"/>
    <w:rsid w:val="00A27486"/>
    <w:rsid w:val="00A27821"/>
    <w:rsid w:val="00A27846"/>
    <w:rsid w:val="00A27A8A"/>
    <w:rsid w:val="00A27D54"/>
    <w:rsid w:val="00A31002"/>
    <w:rsid w:val="00A31093"/>
    <w:rsid w:val="00A31828"/>
    <w:rsid w:val="00A31A76"/>
    <w:rsid w:val="00A31F77"/>
    <w:rsid w:val="00A3216D"/>
    <w:rsid w:val="00A3233F"/>
    <w:rsid w:val="00A32741"/>
    <w:rsid w:val="00A32973"/>
    <w:rsid w:val="00A32D4C"/>
    <w:rsid w:val="00A3350C"/>
    <w:rsid w:val="00A33D87"/>
    <w:rsid w:val="00A347BE"/>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E83"/>
    <w:rsid w:val="00A40F34"/>
    <w:rsid w:val="00A40FD2"/>
    <w:rsid w:val="00A418B6"/>
    <w:rsid w:val="00A41E47"/>
    <w:rsid w:val="00A420A3"/>
    <w:rsid w:val="00A42CB9"/>
    <w:rsid w:val="00A4408D"/>
    <w:rsid w:val="00A4491F"/>
    <w:rsid w:val="00A44A48"/>
    <w:rsid w:val="00A44C2E"/>
    <w:rsid w:val="00A44F9E"/>
    <w:rsid w:val="00A450DB"/>
    <w:rsid w:val="00A453C1"/>
    <w:rsid w:val="00A459AF"/>
    <w:rsid w:val="00A45AC4"/>
    <w:rsid w:val="00A46C83"/>
    <w:rsid w:val="00A46CA3"/>
    <w:rsid w:val="00A46D7B"/>
    <w:rsid w:val="00A46D97"/>
    <w:rsid w:val="00A46E12"/>
    <w:rsid w:val="00A46F2A"/>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4F8"/>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EBA"/>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8EA"/>
    <w:rsid w:val="00A94FDE"/>
    <w:rsid w:val="00A950F1"/>
    <w:rsid w:val="00A9516A"/>
    <w:rsid w:val="00A952EE"/>
    <w:rsid w:val="00A95748"/>
    <w:rsid w:val="00A957D3"/>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291C"/>
    <w:rsid w:val="00AA3652"/>
    <w:rsid w:val="00AA57C6"/>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180"/>
    <w:rsid w:val="00AB4A77"/>
    <w:rsid w:val="00AB4CFC"/>
    <w:rsid w:val="00AB4D21"/>
    <w:rsid w:val="00AB55B7"/>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614"/>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116"/>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0ADE"/>
    <w:rsid w:val="00B013FE"/>
    <w:rsid w:val="00B01787"/>
    <w:rsid w:val="00B01B71"/>
    <w:rsid w:val="00B01BC6"/>
    <w:rsid w:val="00B01DCF"/>
    <w:rsid w:val="00B020C0"/>
    <w:rsid w:val="00B029DC"/>
    <w:rsid w:val="00B02A50"/>
    <w:rsid w:val="00B02FCF"/>
    <w:rsid w:val="00B035F7"/>
    <w:rsid w:val="00B0441B"/>
    <w:rsid w:val="00B04A57"/>
    <w:rsid w:val="00B04DD5"/>
    <w:rsid w:val="00B05093"/>
    <w:rsid w:val="00B050D9"/>
    <w:rsid w:val="00B0533E"/>
    <w:rsid w:val="00B05764"/>
    <w:rsid w:val="00B0694B"/>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04F"/>
    <w:rsid w:val="00B173B5"/>
    <w:rsid w:val="00B177F4"/>
    <w:rsid w:val="00B20C20"/>
    <w:rsid w:val="00B22275"/>
    <w:rsid w:val="00B2255E"/>
    <w:rsid w:val="00B22691"/>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2FB"/>
    <w:rsid w:val="00B333BC"/>
    <w:rsid w:val="00B339A5"/>
    <w:rsid w:val="00B33F55"/>
    <w:rsid w:val="00B343A9"/>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35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90"/>
    <w:rsid w:val="00B744D5"/>
    <w:rsid w:val="00B752F3"/>
    <w:rsid w:val="00B7538E"/>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5FA"/>
    <w:rsid w:val="00B927ED"/>
    <w:rsid w:val="00B92D72"/>
    <w:rsid w:val="00B93086"/>
    <w:rsid w:val="00B93DB5"/>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2E46"/>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731"/>
    <w:rsid w:val="00BA7AFD"/>
    <w:rsid w:val="00BA7E96"/>
    <w:rsid w:val="00BB0A5B"/>
    <w:rsid w:val="00BB16B2"/>
    <w:rsid w:val="00BB1EA2"/>
    <w:rsid w:val="00BB228F"/>
    <w:rsid w:val="00BB2405"/>
    <w:rsid w:val="00BB2826"/>
    <w:rsid w:val="00BB283B"/>
    <w:rsid w:val="00BB2FC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B78A8"/>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64C"/>
    <w:rsid w:val="00BD0B0D"/>
    <w:rsid w:val="00BD0B4C"/>
    <w:rsid w:val="00BD0B7B"/>
    <w:rsid w:val="00BD0DCD"/>
    <w:rsid w:val="00BD1062"/>
    <w:rsid w:val="00BD10A8"/>
    <w:rsid w:val="00BD163E"/>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374"/>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48A"/>
    <w:rsid w:val="00C0473D"/>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696"/>
    <w:rsid w:val="00C15BAD"/>
    <w:rsid w:val="00C15DE1"/>
    <w:rsid w:val="00C163FA"/>
    <w:rsid w:val="00C1721D"/>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1CF"/>
    <w:rsid w:val="00C2345F"/>
    <w:rsid w:val="00C23699"/>
    <w:rsid w:val="00C23BA4"/>
    <w:rsid w:val="00C24159"/>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7F5"/>
    <w:rsid w:val="00C328DF"/>
    <w:rsid w:val="00C329D2"/>
    <w:rsid w:val="00C33079"/>
    <w:rsid w:val="00C33E50"/>
    <w:rsid w:val="00C33E9D"/>
    <w:rsid w:val="00C33F68"/>
    <w:rsid w:val="00C34AE4"/>
    <w:rsid w:val="00C34DF2"/>
    <w:rsid w:val="00C34E49"/>
    <w:rsid w:val="00C3594A"/>
    <w:rsid w:val="00C35960"/>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6C5F"/>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53E5"/>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438"/>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404"/>
    <w:rsid w:val="00CB0B95"/>
    <w:rsid w:val="00CB1388"/>
    <w:rsid w:val="00CB1C49"/>
    <w:rsid w:val="00CB1F7B"/>
    <w:rsid w:val="00CB26A2"/>
    <w:rsid w:val="00CB2E8B"/>
    <w:rsid w:val="00CB3353"/>
    <w:rsid w:val="00CB3A44"/>
    <w:rsid w:val="00CB3AB6"/>
    <w:rsid w:val="00CB3E3A"/>
    <w:rsid w:val="00CB490F"/>
    <w:rsid w:val="00CB5A2D"/>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A2D"/>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7FF"/>
    <w:rsid w:val="00CF1EF0"/>
    <w:rsid w:val="00CF2190"/>
    <w:rsid w:val="00CF3251"/>
    <w:rsid w:val="00CF37FC"/>
    <w:rsid w:val="00CF3BB9"/>
    <w:rsid w:val="00CF42E9"/>
    <w:rsid w:val="00CF462C"/>
    <w:rsid w:val="00CF5896"/>
    <w:rsid w:val="00CF68E3"/>
    <w:rsid w:val="00CF6B14"/>
    <w:rsid w:val="00CF716C"/>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166"/>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7E7"/>
    <w:rsid w:val="00D13EF3"/>
    <w:rsid w:val="00D14054"/>
    <w:rsid w:val="00D143AC"/>
    <w:rsid w:val="00D143F5"/>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36"/>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279"/>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2CE"/>
    <w:rsid w:val="00D525FC"/>
    <w:rsid w:val="00D52CB9"/>
    <w:rsid w:val="00D52CEB"/>
    <w:rsid w:val="00D53A4E"/>
    <w:rsid w:val="00D53DF9"/>
    <w:rsid w:val="00D53F73"/>
    <w:rsid w:val="00D54662"/>
    <w:rsid w:val="00D54FA5"/>
    <w:rsid w:val="00D55085"/>
    <w:rsid w:val="00D55759"/>
    <w:rsid w:val="00D55EDF"/>
    <w:rsid w:val="00D56FCD"/>
    <w:rsid w:val="00D5750B"/>
    <w:rsid w:val="00D5754F"/>
    <w:rsid w:val="00D5769E"/>
    <w:rsid w:val="00D57972"/>
    <w:rsid w:val="00D57B47"/>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824"/>
    <w:rsid w:val="00D67F32"/>
    <w:rsid w:val="00D70030"/>
    <w:rsid w:val="00D70B92"/>
    <w:rsid w:val="00D71266"/>
    <w:rsid w:val="00D718A8"/>
    <w:rsid w:val="00D71D61"/>
    <w:rsid w:val="00D71FED"/>
    <w:rsid w:val="00D729EA"/>
    <w:rsid w:val="00D72D30"/>
    <w:rsid w:val="00D72D9B"/>
    <w:rsid w:val="00D73769"/>
    <w:rsid w:val="00D738D6"/>
    <w:rsid w:val="00D73C6B"/>
    <w:rsid w:val="00D755E9"/>
    <w:rsid w:val="00D755EB"/>
    <w:rsid w:val="00D75D1E"/>
    <w:rsid w:val="00D75F52"/>
    <w:rsid w:val="00D76048"/>
    <w:rsid w:val="00D76219"/>
    <w:rsid w:val="00D76ADA"/>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A01"/>
    <w:rsid w:val="00D87E00"/>
    <w:rsid w:val="00D90315"/>
    <w:rsid w:val="00D90771"/>
    <w:rsid w:val="00D90D3D"/>
    <w:rsid w:val="00D9134D"/>
    <w:rsid w:val="00D915EB"/>
    <w:rsid w:val="00D91F0E"/>
    <w:rsid w:val="00D91FCC"/>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0B7"/>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379B"/>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1EDA"/>
    <w:rsid w:val="00DE205E"/>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12"/>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BA6"/>
    <w:rsid w:val="00E25C2E"/>
    <w:rsid w:val="00E265EB"/>
    <w:rsid w:val="00E269C2"/>
    <w:rsid w:val="00E26F31"/>
    <w:rsid w:val="00E27192"/>
    <w:rsid w:val="00E27EA6"/>
    <w:rsid w:val="00E27F9F"/>
    <w:rsid w:val="00E3024E"/>
    <w:rsid w:val="00E309AA"/>
    <w:rsid w:val="00E30BDD"/>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5AC1"/>
    <w:rsid w:val="00E3644B"/>
    <w:rsid w:val="00E36C03"/>
    <w:rsid w:val="00E36C9D"/>
    <w:rsid w:val="00E36CAD"/>
    <w:rsid w:val="00E36E2D"/>
    <w:rsid w:val="00E4059D"/>
    <w:rsid w:val="00E40BF9"/>
    <w:rsid w:val="00E4114F"/>
    <w:rsid w:val="00E41D50"/>
    <w:rsid w:val="00E41DEC"/>
    <w:rsid w:val="00E42DA7"/>
    <w:rsid w:val="00E43B7C"/>
    <w:rsid w:val="00E43FF2"/>
    <w:rsid w:val="00E443DE"/>
    <w:rsid w:val="00E44582"/>
    <w:rsid w:val="00E44684"/>
    <w:rsid w:val="00E44948"/>
    <w:rsid w:val="00E45208"/>
    <w:rsid w:val="00E45C95"/>
    <w:rsid w:val="00E45CAB"/>
    <w:rsid w:val="00E45E84"/>
    <w:rsid w:val="00E45F11"/>
    <w:rsid w:val="00E46105"/>
    <w:rsid w:val="00E46388"/>
    <w:rsid w:val="00E46853"/>
    <w:rsid w:val="00E46B73"/>
    <w:rsid w:val="00E47057"/>
    <w:rsid w:val="00E471F2"/>
    <w:rsid w:val="00E474D5"/>
    <w:rsid w:val="00E5067D"/>
    <w:rsid w:val="00E50D32"/>
    <w:rsid w:val="00E510B7"/>
    <w:rsid w:val="00E5189E"/>
    <w:rsid w:val="00E518FA"/>
    <w:rsid w:val="00E51E13"/>
    <w:rsid w:val="00E526F4"/>
    <w:rsid w:val="00E52C84"/>
    <w:rsid w:val="00E52E7D"/>
    <w:rsid w:val="00E52ECD"/>
    <w:rsid w:val="00E532E6"/>
    <w:rsid w:val="00E54930"/>
    <w:rsid w:val="00E55C4F"/>
    <w:rsid w:val="00E55D1C"/>
    <w:rsid w:val="00E56157"/>
    <w:rsid w:val="00E56407"/>
    <w:rsid w:val="00E57034"/>
    <w:rsid w:val="00E57122"/>
    <w:rsid w:val="00E573CC"/>
    <w:rsid w:val="00E57CD8"/>
    <w:rsid w:val="00E57DAF"/>
    <w:rsid w:val="00E602BE"/>
    <w:rsid w:val="00E6072C"/>
    <w:rsid w:val="00E60731"/>
    <w:rsid w:val="00E607DE"/>
    <w:rsid w:val="00E608DD"/>
    <w:rsid w:val="00E609B6"/>
    <w:rsid w:val="00E609D7"/>
    <w:rsid w:val="00E60D8F"/>
    <w:rsid w:val="00E618A6"/>
    <w:rsid w:val="00E62CA5"/>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26B"/>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9CF"/>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15E"/>
    <w:rsid w:val="00EA03B9"/>
    <w:rsid w:val="00EA06FE"/>
    <w:rsid w:val="00EA0C93"/>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4F23"/>
    <w:rsid w:val="00EA5248"/>
    <w:rsid w:val="00EA5EA7"/>
    <w:rsid w:val="00EA60A3"/>
    <w:rsid w:val="00EA68C6"/>
    <w:rsid w:val="00EA700E"/>
    <w:rsid w:val="00EA7055"/>
    <w:rsid w:val="00EA79C7"/>
    <w:rsid w:val="00EA7B70"/>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3E"/>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0A0"/>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64FE"/>
    <w:rsid w:val="00ED73BB"/>
    <w:rsid w:val="00ED760E"/>
    <w:rsid w:val="00ED7802"/>
    <w:rsid w:val="00EE036B"/>
    <w:rsid w:val="00EE0470"/>
    <w:rsid w:val="00EE0479"/>
    <w:rsid w:val="00EE0721"/>
    <w:rsid w:val="00EE0C19"/>
    <w:rsid w:val="00EE100C"/>
    <w:rsid w:val="00EE104E"/>
    <w:rsid w:val="00EE1476"/>
    <w:rsid w:val="00EE1584"/>
    <w:rsid w:val="00EE1AE0"/>
    <w:rsid w:val="00EE2A32"/>
    <w:rsid w:val="00EE3166"/>
    <w:rsid w:val="00EE3281"/>
    <w:rsid w:val="00EE3827"/>
    <w:rsid w:val="00EE394E"/>
    <w:rsid w:val="00EE3BAE"/>
    <w:rsid w:val="00EE3BFD"/>
    <w:rsid w:val="00EE4979"/>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1FC7"/>
    <w:rsid w:val="00EF272C"/>
    <w:rsid w:val="00EF294A"/>
    <w:rsid w:val="00EF2A37"/>
    <w:rsid w:val="00EF2DE5"/>
    <w:rsid w:val="00EF3410"/>
    <w:rsid w:val="00EF34C0"/>
    <w:rsid w:val="00EF3518"/>
    <w:rsid w:val="00EF3846"/>
    <w:rsid w:val="00EF3A29"/>
    <w:rsid w:val="00EF45D3"/>
    <w:rsid w:val="00EF494E"/>
    <w:rsid w:val="00EF4A46"/>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60D0"/>
    <w:rsid w:val="00F16546"/>
    <w:rsid w:val="00F16E55"/>
    <w:rsid w:val="00F171FD"/>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0D1"/>
    <w:rsid w:val="00F2785A"/>
    <w:rsid w:val="00F27BB9"/>
    <w:rsid w:val="00F27DBD"/>
    <w:rsid w:val="00F30451"/>
    <w:rsid w:val="00F305F8"/>
    <w:rsid w:val="00F31782"/>
    <w:rsid w:val="00F317CD"/>
    <w:rsid w:val="00F31B1F"/>
    <w:rsid w:val="00F31B72"/>
    <w:rsid w:val="00F325C8"/>
    <w:rsid w:val="00F3279C"/>
    <w:rsid w:val="00F33712"/>
    <w:rsid w:val="00F339BC"/>
    <w:rsid w:val="00F3412D"/>
    <w:rsid w:val="00F342B8"/>
    <w:rsid w:val="00F346A5"/>
    <w:rsid w:val="00F34E85"/>
    <w:rsid w:val="00F34F1A"/>
    <w:rsid w:val="00F350B7"/>
    <w:rsid w:val="00F35BDA"/>
    <w:rsid w:val="00F36403"/>
    <w:rsid w:val="00F36BBC"/>
    <w:rsid w:val="00F37777"/>
    <w:rsid w:val="00F37950"/>
    <w:rsid w:val="00F37A39"/>
    <w:rsid w:val="00F37A9E"/>
    <w:rsid w:val="00F37AA7"/>
    <w:rsid w:val="00F37DD0"/>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BD0"/>
    <w:rsid w:val="00F43D8E"/>
    <w:rsid w:val="00F4426B"/>
    <w:rsid w:val="00F44547"/>
    <w:rsid w:val="00F44AE1"/>
    <w:rsid w:val="00F452E9"/>
    <w:rsid w:val="00F45B86"/>
    <w:rsid w:val="00F45D59"/>
    <w:rsid w:val="00F460C3"/>
    <w:rsid w:val="00F46831"/>
    <w:rsid w:val="00F46D0F"/>
    <w:rsid w:val="00F46D10"/>
    <w:rsid w:val="00F46F30"/>
    <w:rsid w:val="00F47931"/>
    <w:rsid w:val="00F504C6"/>
    <w:rsid w:val="00F50D04"/>
    <w:rsid w:val="00F50D7A"/>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21C"/>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932"/>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75F"/>
    <w:rsid w:val="00F83A98"/>
    <w:rsid w:val="00F83F63"/>
    <w:rsid w:val="00F846FC"/>
    <w:rsid w:val="00F84CDC"/>
    <w:rsid w:val="00F85406"/>
    <w:rsid w:val="00F854BA"/>
    <w:rsid w:val="00F85E95"/>
    <w:rsid w:val="00F85F04"/>
    <w:rsid w:val="00F8643B"/>
    <w:rsid w:val="00F8657A"/>
    <w:rsid w:val="00F866FB"/>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2FC3"/>
    <w:rsid w:val="00F9322F"/>
    <w:rsid w:val="00F93B82"/>
    <w:rsid w:val="00F93FAD"/>
    <w:rsid w:val="00F940A7"/>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5F0D"/>
    <w:rsid w:val="00FB65C3"/>
    <w:rsid w:val="00FB6BB1"/>
    <w:rsid w:val="00FB6E9B"/>
    <w:rsid w:val="00FB6F21"/>
    <w:rsid w:val="00FB7138"/>
    <w:rsid w:val="00FB79A3"/>
    <w:rsid w:val="00FB79BA"/>
    <w:rsid w:val="00FB7E73"/>
    <w:rsid w:val="00FC0028"/>
    <w:rsid w:val="00FC0223"/>
    <w:rsid w:val="00FC06DC"/>
    <w:rsid w:val="00FC0EF4"/>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37A"/>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073"/>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B07"/>
    <w:rsid w:val="00FF6C2F"/>
    <w:rsid w:val="00FF6D77"/>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14F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A614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614F8"/>
    <w:pPr>
      <w:pBdr>
        <w:top w:val="none" w:sz="0" w:space="0" w:color="auto"/>
      </w:pBdr>
      <w:spacing w:before="180"/>
      <w:outlineLvl w:val="1"/>
    </w:pPr>
    <w:rPr>
      <w:sz w:val="32"/>
    </w:rPr>
  </w:style>
  <w:style w:type="paragraph" w:styleId="Heading3">
    <w:name w:val="heading 3"/>
    <w:basedOn w:val="Heading2"/>
    <w:next w:val="Normal"/>
    <w:link w:val="Heading3Char"/>
    <w:qFormat/>
    <w:rsid w:val="00A614F8"/>
    <w:pPr>
      <w:spacing w:before="120"/>
      <w:outlineLvl w:val="2"/>
    </w:pPr>
    <w:rPr>
      <w:sz w:val="28"/>
    </w:rPr>
  </w:style>
  <w:style w:type="paragraph" w:styleId="Heading4">
    <w:name w:val="heading 4"/>
    <w:basedOn w:val="Heading3"/>
    <w:next w:val="Normal"/>
    <w:link w:val="Heading4Char"/>
    <w:qFormat/>
    <w:rsid w:val="00A614F8"/>
    <w:pPr>
      <w:ind w:left="1418" w:hanging="1418"/>
      <w:outlineLvl w:val="3"/>
    </w:pPr>
    <w:rPr>
      <w:sz w:val="24"/>
    </w:rPr>
  </w:style>
  <w:style w:type="paragraph" w:styleId="Heading5">
    <w:name w:val="heading 5"/>
    <w:basedOn w:val="Heading4"/>
    <w:next w:val="Normal"/>
    <w:link w:val="Heading5Char"/>
    <w:qFormat/>
    <w:rsid w:val="00A614F8"/>
    <w:pPr>
      <w:ind w:left="1701" w:hanging="1701"/>
      <w:outlineLvl w:val="4"/>
    </w:pPr>
    <w:rPr>
      <w:sz w:val="22"/>
    </w:rPr>
  </w:style>
  <w:style w:type="paragraph" w:styleId="Heading6">
    <w:name w:val="heading 6"/>
    <w:basedOn w:val="H6"/>
    <w:next w:val="Normal"/>
    <w:link w:val="Heading6Char"/>
    <w:qFormat/>
    <w:rsid w:val="00A614F8"/>
    <w:pPr>
      <w:outlineLvl w:val="5"/>
    </w:pPr>
  </w:style>
  <w:style w:type="paragraph" w:styleId="Heading7">
    <w:name w:val="heading 7"/>
    <w:basedOn w:val="H6"/>
    <w:next w:val="Normal"/>
    <w:link w:val="Heading7Char"/>
    <w:qFormat/>
    <w:rsid w:val="00A614F8"/>
    <w:pPr>
      <w:outlineLvl w:val="6"/>
    </w:pPr>
  </w:style>
  <w:style w:type="paragraph" w:styleId="Heading8">
    <w:name w:val="heading 8"/>
    <w:basedOn w:val="Heading1"/>
    <w:next w:val="Normal"/>
    <w:link w:val="Heading8Char"/>
    <w:qFormat/>
    <w:rsid w:val="00A614F8"/>
    <w:pPr>
      <w:ind w:left="0" w:firstLine="0"/>
      <w:outlineLvl w:val="7"/>
    </w:pPr>
  </w:style>
  <w:style w:type="paragraph" w:styleId="Heading9">
    <w:name w:val="heading 9"/>
    <w:basedOn w:val="Heading8"/>
    <w:next w:val="Normal"/>
    <w:link w:val="Heading9Char"/>
    <w:qFormat/>
    <w:rsid w:val="00A614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A614F8"/>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rsid w:val="00A614F8"/>
    <w:pPr>
      <w:ind w:left="1418" w:hanging="1418"/>
    </w:pPr>
  </w:style>
  <w:style w:type="paragraph" w:styleId="TOC8">
    <w:name w:val="toc 8"/>
    <w:basedOn w:val="TOC1"/>
    <w:uiPriority w:val="39"/>
    <w:rsid w:val="00A614F8"/>
    <w:pPr>
      <w:spacing w:before="180"/>
      <w:ind w:left="2693" w:hanging="2693"/>
    </w:pPr>
    <w:rPr>
      <w:b/>
    </w:rPr>
  </w:style>
  <w:style w:type="paragraph" w:styleId="TOC1">
    <w:name w:val="toc 1"/>
    <w:uiPriority w:val="39"/>
    <w:rsid w:val="00A614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A614F8"/>
    <w:pPr>
      <w:keepLines/>
      <w:tabs>
        <w:tab w:val="center" w:pos="4536"/>
        <w:tab w:val="right" w:pos="9072"/>
      </w:tabs>
    </w:pPr>
  </w:style>
  <w:style w:type="character" w:customStyle="1" w:styleId="ZGSM">
    <w:name w:val="ZGSM"/>
    <w:rsid w:val="00A614F8"/>
  </w:style>
  <w:style w:type="paragraph" w:customStyle="1" w:styleId="ZD">
    <w:name w:val="ZD"/>
    <w:rsid w:val="00A614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A614F8"/>
    <w:pPr>
      <w:ind w:left="1701" w:hanging="1701"/>
    </w:pPr>
  </w:style>
  <w:style w:type="paragraph" w:styleId="TOC4">
    <w:name w:val="toc 4"/>
    <w:basedOn w:val="TOC3"/>
    <w:uiPriority w:val="39"/>
    <w:rsid w:val="00A614F8"/>
    <w:pPr>
      <w:ind w:left="1418" w:hanging="1418"/>
    </w:pPr>
  </w:style>
  <w:style w:type="paragraph" w:styleId="TOC3">
    <w:name w:val="toc 3"/>
    <w:basedOn w:val="TOC2"/>
    <w:uiPriority w:val="39"/>
    <w:rsid w:val="00A614F8"/>
    <w:pPr>
      <w:ind w:left="1134" w:hanging="1134"/>
    </w:pPr>
  </w:style>
  <w:style w:type="paragraph" w:styleId="TOC2">
    <w:name w:val="toc 2"/>
    <w:basedOn w:val="TOC1"/>
    <w:uiPriority w:val="39"/>
    <w:rsid w:val="00A614F8"/>
    <w:pPr>
      <w:keepNext w:val="0"/>
      <w:spacing w:before="0"/>
      <w:ind w:left="851" w:hanging="851"/>
    </w:pPr>
    <w:rPr>
      <w:sz w:val="20"/>
    </w:rPr>
  </w:style>
  <w:style w:type="paragraph" w:styleId="Footer">
    <w:name w:val="footer"/>
    <w:basedOn w:val="Header"/>
    <w:link w:val="FooterChar"/>
    <w:rsid w:val="00A614F8"/>
    <w:pPr>
      <w:jc w:val="center"/>
    </w:pPr>
    <w:rPr>
      <w:i/>
    </w:rPr>
  </w:style>
  <w:style w:type="character" w:customStyle="1" w:styleId="FooterChar">
    <w:name w:val="Footer Char"/>
    <w:basedOn w:val="DefaultParagraphFont"/>
    <w:link w:val="Footer"/>
    <w:rsid w:val="00CE7C6B"/>
    <w:rPr>
      <w:rFonts w:ascii="Arial" w:eastAsia="Times New Roman" w:hAnsi="Arial"/>
      <w:b/>
      <w:i/>
      <w:sz w:val="18"/>
      <w:lang w:val="en-GB" w:eastAsia="en-GB"/>
    </w:rPr>
  </w:style>
  <w:style w:type="paragraph" w:customStyle="1" w:styleId="TT">
    <w:name w:val="TT"/>
    <w:basedOn w:val="Heading1"/>
    <w:next w:val="Normal"/>
    <w:rsid w:val="00A614F8"/>
    <w:pPr>
      <w:outlineLvl w:val="9"/>
    </w:pPr>
  </w:style>
  <w:style w:type="paragraph" w:customStyle="1" w:styleId="NF">
    <w:name w:val="NF"/>
    <w:basedOn w:val="NO"/>
    <w:rsid w:val="00A614F8"/>
    <w:pPr>
      <w:keepNext/>
      <w:spacing w:after="0"/>
    </w:pPr>
    <w:rPr>
      <w:rFonts w:ascii="Arial" w:hAnsi="Arial"/>
      <w:sz w:val="18"/>
    </w:rPr>
  </w:style>
  <w:style w:type="paragraph" w:customStyle="1" w:styleId="NO">
    <w:name w:val="NO"/>
    <w:basedOn w:val="Normal"/>
    <w:link w:val="NOZchn"/>
    <w:rsid w:val="00A614F8"/>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A614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A614F8"/>
    <w:pPr>
      <w:jc w:val="right"/>
    </w:pPr>
  </w:style>
  <w:style w:type="paragraph" w:customStyle="1" w:styleId="TAL">
    <w:name w:val="TAL"/>
    <w:basedOn w:val="Normal"/>
    <w:link w:val="TALChar"/>
    <w:qFormat/>
    <w:rsid w:val="00A614F8"/>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A614F8"/>
    <w:rPr>
      <w:b/>
    </w:rPr>
  </w:style>
  <w:style w:type="paragraph" w:customStyle="1" w:styleId="TAC">
    <w:name w:val="TAC"/>
    <w:basedOn w:val="TAL"/>
    <w:link w:val="TACChar"/>
    <w:qFormat/>
    <w:rsid w:val="00A614F8"/>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A614F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A614F8"/>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A614F8"/>
    <w:pPr>
      <w:spacing w:after="0"/>
    </w:pPr>
  </w:style>
  <w:style w:type="paragraph" w:customStyle="1" w:styleId="NW">
    <w:name w:val="NW"/>
    <w:basedOn w:val="NO"/>
    <w:rsid w:val="00A614F8"/>
    <w:pPr>
      <w:spacing w:after="0"/>
    </w:pPr>
  </w:style>
  <w:style w:type="paragraph" w:customStyle="1" w:styleId="EW">
    <w:name w:val="EW"/>
    <w:basedOn w:val="EX"/>
    <w:link w:val="EWChar"/>
    <w:rsid w:val="00A614F8"/>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A614F8"/>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rsid w:val="00A614F8"/>
    <w:pPr>
      <w:ind w:left="1985" w:hanging="1985"/>
    </w:pPr>
  </w:style>
  <w:style w:type="paragraph" w:styleId="TOC7">
    <w:name w:val="toc 7"/>
    <w:basedOn w:val="TOC6"/>
    <w:next w:val="Normal"/>
    <w:uiPriority w:val="39"/>
    <w:rsid w:val="00A614F8"/>
    <w:pPr>
      <w:ind w:left="2268" w:hanging="2268"/>
    </w:pPr>
  </w:style>
  <w:style w:type="paragraph" w:customStyle="1" w:styleId="EditorsNote">
    <w:name w:val="Editor's Note"/>
    <w:basedOn w:val="NO"/>
    <w:link w:val="EditorsNoteChar2"/>
    <w:rsid w:val="00A614F8"/>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rsid w:val="00A614F8"/>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rsid w:val="00A614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614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614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614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614F8"/>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rsid w:val="00A614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614F8"/>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rsid w:val="00A614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A614F8"/>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A614F8"/>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rsid w:val="00A614F8"/>
  </w:style>
  <w:style w:type="paragraph" w:customStyle="1" w:styleId="B5">
    <w:name w:val="B5"/>
    <w:basedOn w:val="List5"/>
    <w:rsid w:val="00A614F8"/>
  </w:style>
  <w:style w:type="paragraph" w:customStyle="1" w:styleId="ZTD">
    <w:name w:val="ZTD"/>
    <w:basedOn w:val="ZB"/>
    <w:rsid w:val="00A614F8"/>
    <w:pPr>
      <w:framePr w:hRule="auto" w:wrap="notBeside" w:y="852"/>
    </w:pPr>
    <w:rPr>
      <w:i w:val="0"/>
      <w:sz w:val="40"/>
    </w:rPr>
  </w:style>
  <w:style w:type="paragraph" w:customStyle="1" w:styleId="ZV">
    <w:name w:val="ZV"/>
    <w:basedOn w:val="ZU"/>
    <w:rsid w:val="00A614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rsid w:val="00A614F8"/>
    <w:pPr>
      <w:keepLines/>
      <w:spacing w:after="0"/>
    </w:pPr>
  </w:style>
  <w:style w:type="paragraph" w:styleId="Index2">
    <w:name w:val="index 2"/>
    <w:basedOn w:val="Index1"/>
    <w:rsid w:val="00A614F8"/>
    <w:pPr>
      <w:ind w:left="284"/>
    </w:pPr>
  </w:style>
  <w:style w:type="paragraph" w:styleId="FootnoteText">
    <w:name w:val="footnote text"/>
    <w:basedOn w:val="Normal"/>
    <w:link w:val="FootnoteTextChar"/>
    <w:rsid w:val="00A614F8"/>
    <w:pPr>
      <w:keepLines/>
      <w:spacing w:after="0"/>
      <w:ind w:left="454" w:hanging="454"/>
    </w:pPr>
    <w:rPr>
      <w:sz w:val="16"/>
    </w:rPr>
  </w:style>
  <w:style w:type="character" w:customStyle="1" w:styleId="FootnoteTextChar">
    <w:name w:val="Footnote Text Char"/>
    <w:basedOn w:val="DefaultParagraphFont"/>
    <w:link w:val="FootnoteText"/>
    <w:qFormat/>
    <w:rsid w:val="00CE7C6B"/>
    <w:rPr>
      <w:rFonts w:eastAsia="Times New Roman"/>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rsid w:val="00A614F8"/>
    <w:pPr>
      <w:ind w:left="568" w:hanging="284"/>
    </w:pPr>
  </w:style>
  <w:style w:type="paragraph" w:styleId="ListBullet">
    <w:name w:val="List Bullet"/>
    <w:basedOn w:val="List"/>
    <w:rsid w:val="00A614F8"/>
  </w:style>
  <w:style w:type="paragraph" w:styleId="ListNumber">
    <w:name w:val="List Number"/>
    <w:basedOn w:val="List"/>
    <w:rsid w:val="00A614F8"/>
  </w:style>
  <w:style w:type="paragraph" w:styleId="List2">
    <w:name w:val="List 2"/>
    <w:basedOn w:val="List"/>
    <w:rsid w:val="00A614F8"/>
    <w:pPr>
      <w:ind w:left="851"/>
    </w:pPr>
  </w:style>
  <w:style w:type="paragraph" w:styleId="List3">
    <w:name w:val="List 3"/>
    <w:basedOn w:val="List2"/>
    <w:rsid w:val="00A614F8"/>
    <w:pPr>
      <w:ind w:left="1135"/>
    </w:pPr>
  </w:style>
  <w:style w:type="paragraph" w:styleId="List4">
    <w:name w:val="List 4"/>
    <w:basedOn w:val="List3"/>
    <w:rsid w:val="00A614F8"/>
    <w:pPr>
      <w:ind w:left="1418"/>
    </w:pPr>
  </w:style>
  <w:style w:type="paragraph" w:styleId="List5">
    <w:name w:val="List 5"/>
    <w:basedOn w:val="List4"/>
    <w:rsid w:val="00A614F8"/>
    <w:pPr>
      <w:ind w:left="1702"/>
    </w:pPr>
  </w:style>
  <w:style w:type="paragraph" w:styleId="ListBullet2">
    <w:name w:val="List Bullet 2"/>
    <w:basedOn w:val="ListBullet"/>
    <w:rsid w:val="00A614F8"/>
    <w:pPr>
      <w:ind w:left="851"/>
    </w:pPr>
  </w:style>
  <w:style w:type="paragraph" w:styleId="ListBullet3">
    <w:name w:val="List Bullet 3"/>
    <w:basedOn w:val="ListBullet2"/>
    <w:rsid w:val="00A614F8"/>
    <w:pPr>
      <w:ind w:left="1135"/>
    </w:pPr>
  </w:style>
  <w:style w:type="paragraph" w:styleId="ListBullet4">
    <w:name w:val="List Bullet 4"/>
    <w:basedOn w:val="ListBullet3"/>
    <w:rsid w:val="00A614F8"/>
    <w:pPr>
      <w:ind w:left="1418"/>
    </w:pPr>
  </w:style>
  <w:style w:type="paragraph" w:styleId="ListBullet5">
    <w:name w:val="List Bullet 5"/>
    <w:basedOn w:val="ListBullet4"/>
    <w:rsid w:val="00A614F8"/>
    <w:pPr>
      <w:ind w:left="1702"/>
    </w:pPr>
  </w:style>
  <w:style w:type="paragraph" w:styleId="ListNumber2">
    <w:name w:val="List Number 2"/>
    <w:basedOn w:val="ListNumber"/>
    <w:rsid w:val="00A614F8"/>
    <w:pPr>
      <w:ind w:left="851"/>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qFormat/>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basedOn w:val="DefaultParagraphFont"/>
    <w:rsid w:val="00A614F8"/>
    <w:rPr>
      <w:b/>
      <w:position w:val="6"/>
      <w:sz w:val="16"/>
    </w:rPr>
  </w:style>
  <w:style w:type="character" w:styleId="CommentReference">
    <w:name w:val="annotation reference"/>
    <w:unhideWhenUsed/>
    <w:rsid w:val="00CE7C6B"/>
    <w:rPr>
      <w:sz w:val="16"/>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qFormat/>
    <w:rsid w:val="00C33F68"/>
    <w:pPr>
      <w:spacing w:after="0"/>
    </w:pPr>
  </w:style>
  <w:style w:type="character" w:customStyle="1" w:styleId="EndnoteTextChar">
    <w:name w:val="Endnote Text Char"/>
    <w:basedOn w:val="DefaultParagraphFont"/>
    <w:link w:val="EndnoteText"/>
    <w:qForma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qFormat/>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 w:type="paragraph" w:styleId="Header">
    <w:name w:val="header"/>
    <w:link w:val="HeaderChar"/>
    <w:rsid w:val="00A614F8"/>
    <w:pPr>
      <w:widowControl w:val="0"/>
      <w:overflowPunct w:val="0"/>
      <w:autoSpaceDE w:val="0"/>
      <w:autoSpaceDN w:val="0"/>
      <w:adjustRightInd w:val="0"/>
      <w:textAlignment w:val="baseline"/>
    </w:pPr>
    <w:rPr>
      <w:rFonts w:ascii="Arial" w:eastAsia="Times New Roman" w:hAnsi="Arial"/>
      <w:b/>
      <w:sz w:val="18"/>
      <w:lang w:val="en-GB" w:eastAsia="en-GB"/>
    </w:rPr>
  </w:style>
  <w:style w:type="character" w:customStyle="1" w:styleId="HeaderChar">
    <w:name w:val="Header Char"/>
    <w:basedOn w:val="DefaultParagraphFont"/>
    <w:link w:val="Header"/>
    <w:rsid w:val="00E749E0"/>
    <w:rPr>
      <w:rFonts w:ascii="Arial" w:eastAsia="Times New Roman" w:hAnsi="Arial"/>
      <w:b/>
      <w:sz w:val="18"/>
      <w:lang w:val="en-GB" w:eastAsia="en-GB"/>
    </w:rPr>
  </w:style>
  <w:style w:type="character" w:customStyle="1" w:styleId="EditorsNoteCharChar">
    <w:name w:val="Editor's Note Char Char"/>
    <w:rsid w:val="000962A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8109037">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package" Target="embeddings/Microsoft_Visio_Drawing25.vsdx"/><Relationship Id="rId159" Type="http://schemas.openxmlformats.org/officeDocument/2006/relationships/hyperlink" Target="https://portal.3gpp.org/ngppapp/CreateTdoc.aspx?mode=view&amp;contributionUid=CP-230312" TargetMode="External"/><Relationship Id="rId170" Type="http://schemas.openxmlformats.org/officeDocument/2006/relationships/hyperlink" Target="https://portal.3gpp.org/ngppapp/CreateTdoc.aspx?mode=view&amp;contributionUid=CP-230212" TargetMode="External"/><Relationship Id="rId191" Type="http://schemas.openxmlformats.org/officeDocument/2006/relationships/hyperlink" Target="https://portal.3gpp.org/ngppapp/CreateTdoc.aspx?mode=view&amp;contributionUid=CP-230212" TargetMode="External"/><Relationship Id="rId196" Type="http://schemas.openxmlformats.org/officeDocument/2006/relationships/hyperlink" Target="https://portal.3gpp.org/ngppapp/CreateTdoc.aspx?mode=view&amp;contributionUid=CP-230213" TargetMode="External"/><Relationship Id="rId20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oleObject" Target="embeddings/Microsoft_Visio_2003-2010_Drawing33.vsd"/><Relationship Id="rId144" Type="http://schemas.openxmlformats.org/officeDocument/2006/relationships/image" Target="media/image67.emf"/><Relationship Id="rId149" Type="http://schemas.openxmlformats.org/officeDocument/2006/relationships/oleObject" Target="embeddings/Microsoft_Visio_2003-2010_Drawing40.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312" TargetMode="External"/><Relationship Id="rId165" Type="http://schemas.openxmlformats.org/officeDocument/2006/relationships/hyperlink" Target="https://portal.3gpp.org/ngppapp/CreateTdoc.aspx?mode=view&amp;contributionUid=CP-230312" TargetMode="External"/><Relationship Id="rId181" Type="http://schemas.openxmlformats.org/officeDocument/2006/relationships/hyperlink" Target="https://portal.3gpp.org/ngppapp/CreateTdoc.aspx?mode=view&amp;contributionUid=CP-230212" TargetMode="External"/><Relationship Id="rId186"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oleObject" Target="embeddings/Microsoft_Visio_2003-2010_Drawing37.vsd"/><Relationship Id="rId139" Type="http://schemas.openxmlformats.org/officeDocument/2006/relationships/image" Target="media/image65.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image" Target="media/image70.emf"/><Relationship Id="rId155" Type="http://schemas.openxmlformats.org/officeDocument/2006/relationships/hyperlink" Target="https://portal.3gpp.org/ngppapp/CreateTdoc.aspx?mode=view&amp;contributionUid=CP-230312" TargetMode="External"/><Relationship Id="rId171" Type="http://schemas.openxmlformats.org/officeDocument/2006/relationships/hyperlink" Target="https://portal.3gpp.org/ngppapp/CreateTdoc.aspx?mode=view&amp;contributionUid=CP-230212" TargetMode="External"/><Relationship Id="rId176" Type="http://schemas.openxmlformats.org/officeDocument/2006/relationships/hyperlink" Target="https://portal.3gpp.org/ngppapp/CreateTdoc.aspx?mode=view&amp;contributionUid=CP-230213" TargetMode="External"/><Relationship Id="rId192" Type="http://schemas.openxmlformats.org/officeDocument/2006/relationships/hyperlink" Target="https://portal.3gpp.org/ngppapp/CreateTdoc.aspx?mode=view&amp;contributionUid=CP-230213" TargetMode="External"/><Relationship Id="rId197" Type="http://schemas.openxmlformats.org/officeDocument/2006/relationships/hyperlink" Target="https://portal.3gpp.org/ngppapp/CreateTdoc.aspx?mode=view&amp;contributionUid=CP-230213" TargetMode="External"/><Relationship Id="rId20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6.vsdx"/><Relationship Id="rId145" Type="http://schemas.openxmlformats.org/officeDocument/2006/relationships/oleObject" Target="embeddings/Microsoft_Visio_2003-2010_Drawing38.vsd"/><Relationship Id="rId161" Type="http://schemas.openxmlformats.org/officeDocument/2006/relationships/hyperlink" Target="https://portal.3gpp.org/ngppapp/CreateTdoc.aspx?mode=view&amp;contributionUid=CP-230312" TargetMode="External"/><Relationship Id="rId166" Type="http://schemas.openxmlformats.org/officeDocument/2006/relationships/hyperlink" Target="https://portal.3gpp.org/ngppapp/CreateTdoc.aspx?mode=view&amp;contributionUid=CP-230312" TargetMode="External"/><Relationship Id="rId182" Type="http://schemas.openxmlformats.org/officeDocument/2006/relationships/hyperlink" Target="https://portal.3gpp.org/ngppapp/CreateTdoc.aspx?mode=view&amp;contributionUid=CP-230212" TargetMode="External"/><Relationship Id="rId187"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oleObject" Target="embeddings/Microsoft_Visio_2003-2010_Drawing34.vsd"/><Relationship Id="rId135" Type="http://schemas.openxmlformats.org/officeDocument/2006/relationships/image" Target="media/image63.emf"/><Relationship Id="rId151" Type="http://schemas.openxmlformats.org/officeDocument/2006/relationships/oleObject" Target="embeddings/Microsoft_Visio_2003-2010_Drawing41.vsd"/><Relationship Id="rId156" Type="http://schemas.openxmlformats.org/officeDocument/2006/relationships/hyperlink" Target="https://portal.3gpp.org/ngppapp/CreateTdoc.aspx?mode=view&amp;contributionUid=CP-230312" TargetMode="External"/><Relationship Id="rId177" Type="http://schemas.openxmlformats.org/officeDocument/2006/relationships/hyperlink" Target="https://portal.3gpp.org/ngppapp/CreateTdoc.aspx?mode=view&amp;contributionUid=CP-230213" TargetMode="External"/><Relationship Id="rId198" Type="http://schemas.openxmlformats.org/officeDocument/2006/relationships/hyperlink" Target="https://portal.3gpp.org/ngppapp/CreateTdoc.aspx?mode=view&amp;contributionUid=CP-230212" TargetMode="External"/><Relationship Id="rId172" Type="http://schemas.openxmlformats.org/officeDocument/2006/relationships/hyperlink" Target="https://portal.3gpp.org/ngppapp/CreateTdoc.aspx?mode=view&amp;contributionUid=CP-230213" TargetMode="External"/><Relationship Id="rId193" Type="http://schemas.openxmlformats.org/officeDocument/2006/relationships/hyperlink" Target="https://portal.3gpp.org/ngppapp/CreateTdoc.aspx?mode=view&amp;contributionUid=CP-230212" TargetMode="External"/><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package" Target="embeddings/Microsoft_Visio_Drawing27.vsdx"/><Relationship Id="rId146" Type="http://schemas.openxmlformats.org/officeDocument/2006/relationships/image" Target="media/image68.emf"/><Relationship Id="rId167" Type="http://schemas.openxmlformats.org/officeDocument/2006/relationships/hyperlink" Target="https://portal.3gpp.org/ngppapp/CreateTdoc.aspx?mode=view&amp;contributionUid=CP-230312" TargetMode="External"/><Relationship Id="rId188"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312" TargetMode="External"/><Relationship Id="rId183"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oleObject" Target="embeddings/Microsoft_Visio_2003-2010_Drawing35.vsd"/><Relationship Id="rId136" Type="http://schemas.openxmlformats.org/officeDocument/2006/relationships/package" Target="embeddings/Microsoft_Visio_Drawing24.vsdx"/><Relationship Id="rId157" Type="http://schemas.openxmlformats.org/officeDocument/2006/relationships/hyperlink" Target="https://portal.3gpp.org/ngppapp/CreateTdoc.aspx?mode=view&amp;contributionUid=CP-230312" TargetMode="External"/><Relationship Id="rId178"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image" Target="media/image71.emf"/><Relationship Id="rId173" Type="http://schemas.openxmlformats.org/officeDocument/2006/relationships/hyperlink" Target="https://portal.3gpp.org/ngppapp/CreateTdoc.aspx?mode=view&amp;contributionUid=CP-230212" TargetMode="External"/><Relationship Id="rId194" Type="http://schemas.openxmlformats.org/officeDocument/2006/relationships/hyperlink" Target="https://portal.3gpp.org/ngppapp/CreateTdoc.aspx?mode=view&amp;contributionUid=CP-230213" TargetMode="External"/><Relationship Id="rId199"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image" Target="media/image60.emf"/><Relationship Id="rId147" Type="http://schemas.openxmlformats.org/officeDocument/2006/relationships/oleObject" Target="embeddings/Microsoft_Visio_2003-2010_Drawing39.vsd"/><Relationship Id="rId168"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image" Target="media/image66.emf"/><Relationship Id="rId163" Type="http://schemas.openxmlformats.org/officeDocument/2006/relationships/hyperlink" Target="https://portal.3gpp.org/ngppapp/CreateTdoc.aspx?mode=view&amp;contributionUid=CP-230312" TargetMode="External"/><Relationship Id="rId184" Type="http://schemas.openxmlformats.org/officeDocument/2006/relationships/hyperlink" Target="https://portal.3gpp.org/ngppapp/CreateTdoc.aspx?mode=view&amp;contributionUid=CP-230212" TargetMode="External"/><Relationship Id="rId189" Type="http://schemas.openxmlformats.org/officeDocument/2006/relationships/hyperlink" Target="https://portal.3gpp.org/ngppapp/CreateTdoc.aspx?mode=view&amp;contributionUid=CP-230213"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image" Target="media/image64.emf"/><Relationship Id="rId158" Type="http://schemas.openxmlformats.org/officeDocument/2006/relationships/hyperlink" Target="https://portal.3gpp.org/ngppapp/CreateTdoc.aspx?mode=view&amp;contributionUid=CP-2303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image" Target="media/image62.emf"/><Relationship Id="rId153" Type="http://schemas.openxmlformats.org/officeDocument/2006/relationships/oleObject" Target="embeddings/Microsoft_Visio_2003-2010_Drawing42.vsd"/><Relationship Id="rId174" Type="http://schemas.openxmlformats.org/officeDocument/2006/relationships/hyperlink" Target="https://portal.3gpp.org/ngppapp/CreateTdoc.aspx?mode=view&amp;contributionUid=CP-230212"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30213" TargetMode="External"/><Relationship Id="rId190" Type="http://schemas.openxmlformats.org/officeDocument/2006/relationships/hyperlink" Target="https://portal.3gpp.org/ngppapp/CreateTdoc.aspx?mode=view&amp;contributionUid=CP-230213"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3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oleObject" Target="embeddings/oleObject3.bin"/><Relationship Id="rId148" Type="http://schemas.openxmlformats.org/officeDocument/2006/relationships/image" Target="media/image69.emf"/><Relationship Id="rId164" Type="http://schemas.openxmlformats.org/officeDocument/2006/relationships/hyperlink" Target="https://portal.3gpp.org/ngppapp/CreateTdoc.aspx?mode=view&amp;contributionUid=CP-230312" TargetMode="External"/><Relationship Id="rId169" Type="http://schemas.openxmlformats.org/officeDocument/2006/relationships/hyperlink" Target="https://portal.3gpp.org/ngppapp/CreateTdoc.aspx?mode=view&amp;contributionUid=CP-230312" TargetMode="External"/><Relationship Id="rId185" Type="http://schemas.openxmlformats.org/officeDocument/2006/relationships/hyperlink" Target="https://portal.3gpp.org/ngppapp/CreateTdoc.aspx?mode=view&amp;contributionUid=CP-230212"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30212" TargetMode="External"/><Relationship Id="rId26" Type="http://schemas.openxmlformats.org/officeDocument/2006/relationships/oleObject" Target="embeddings/Microsoft_Visio_2003-2010_Drawing6.vsd"/><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6.vsd"/><Relationship Id="rId154" Type="http://schemas.openxmlformats.org/officeDocument/2006/relationships/hyperlink" Target="http://www.3gpp.org/ftp/Specs/html-info/24554.htm" TargetMode="External"/><Relationship Id="rId175" Type="http://schemas.openxmlformats.org/officeDocument/2006/relationships/hyperlink" Target="https://portal.3gpp.org/ngppapp/CreateTdoc.aspx?mode=view&amp;contributionUid=CP-2302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629</Pages>
  <Words>298214</Words>
  <Characters>1699822</Characters>
  <Application>Microsoft Office Word</Application>
  <DocSecurity>0</DocSecurity>
  <Lines>14165</Lines>
  <Paragraphs>3988</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1994048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29</cp:revision>
  <cp:lastPrinted>2024-04-01T09:48:00Z</cp:lastPrinted>
  <dcterms:created xsi:type="dcterms:W3CDTF">2026-01-03T12:59:00Z</dcterms:created>
  <dcterms:modified xsi:type="dcterms:W3CDTF">2026-01-06T11:39:00Z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