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D4ABF" w14:paraId="6581779D" w14:textId="77777777" w:rsidTr="00A76CF2">
        <w:trPr>
          <w:cantSplit/>
        </w:trPr>
        <w:tc>
          <w:tcPr>
            <w:tcW w:w="10423" w:type="dxa"/>
            <w:gridSpan w:val="2"/>
            <w:shd w:val="clear" w:color="auto" w:fill="auto"/>
          </w:tcPr>
          <w:p w14:paraId="14DC60FD" w14:textId="3D82BB15"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262E92">
              <w:t>10</w:t>
            </w:r>
            <w:r w:rsidRPr="003D4ABF">
              <w:t xml:space="preserve">.0 </w:t>
            </w:r>
            <w:r w:rsidRPr="003D4ABF">
              <w:rPr>
                <w:sz w:val="32"/>
              </w:rPr>
              <w:t>(202</w:t>
            </w:r>
            <w:r w:rsidR="00880C6E">
              <w:rPr>
                <w:sz w:val="32"/>
              </w:rPr>
              <w:t>5</w:t>
            </w:r>
            <w:r w:rsidRPr="003D4ABF">
              <w:rPr>
                <w:sz w:val="32"/>
              </w:rPr>
              <w:t>-</w:t>
            </w:r>
            <w:r w:rsidR="00880C6E">
              <w:rPr>
                <w:sz w:val="32"/>
              </w:rPr>
              <w:t>0</w:t>
            </w:r>
            <w:r w:rsidR="00262E92">
              <w:rPr>
                <w:sz w:val="32"/>
              </w:rPr>
              <w:t>6</w:t>
            </w:r>
            <w:r w:rsidRPr="003D4ABF">
              <w:rPr>
                <w:sz w:val="32"/>
              </w:rPr>
              <w:t>)</w:t>
            </w:r>
          </w:p>
        </w:tc>
      </w:tr>
      <w:tr w:rsidR="004F0988" w:rsidRPr="003D4ABF" w14:paraId="72C13D05" w14:textId="77777777" w:rsidTr="00A76CF2">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A76CF2">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A76CF2">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A76CF2">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1833281"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11833282" r:id="rId12"/>
              </w:object>
            </w:r>
          </w:p>
        </w:tc>
      </w:tr>
      <w:tr w:rsidR="00C074DD" w:rsidRPr="003D4ABF" w14:paraId="6E10FA5B" w14:textId="77777777" w:rsidTr="00A76CF2">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A76CF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3FFD3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880C6E">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40B801F0" w14:textId="225F89D9" w:rsidR="00C07BE9"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C07BE9">
        <w:t>Foreword</w:t>
      </w:r>
      <w:r w:rsidR="00C07BE9">
        <w:tab/>
      </w:r>
      <w:r w:rsidR="00C07BE9">
        <w:fldChar w:fldCharType="begin" w:fldLock="1"/>
      </w:r>
      <w:r w:rsidR="00C07BE9">
        <w:instrText xml:space="preserve"> PAGEREF _Toc201216295 \h </w:instrText>
      </w:r>
      <w:r w:rsidR="00C07BE9">
        <w:fldChar w:fldCharType="separate"/>
      </w:r>
      <w:r w:rsidR="00C07BE9">
        <w:t>7</w:t>
      </w:r>
      <w:r w:rsidR="00C07BE9">
        <w:fldChar w:fldCharType="end"/>
      </w:r>
    </w:p>
    <w:p w14:paraId="6E2F2ACD" w14:textId="07822B92" w:rsidR="00C07BE9" w:rsidRDefault="00C07BE9">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_Toc201216296 \h </w:instrText>
      </w:r>
      <w:r>
        <w:fldChar w:fldCharType="separate"/>
      </w:r>
      <w:r>
        <w:t>7</w:t>
      </w:r>
      <w:r>
        <w:fldChar w:fldCharType="end"/>
      </w:r>
    </w:p>
    <w:p w14:paraId="2289F9C7" w14:textId="5A0D3BA4" w:rsidR="00C07BE9" w:rsidRDefault="00C07BE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_Toc201216297 \h </w:instrText>
      </w:r>
      <w:r>
        <w:fldChar w:fldCharType="separate"/>
      </w:r>
      <w:r>
        <w:t>8</w:t>
      </w:r>
      <w:r>
        <w:fldChar w:fldCharType="end"/>
      </w:r>
    </w:p>
    <w:p w14:paraId="22401226" w14:textId="0991677A" w:rsidR="00C07BE9" w:rsidRDefault="00C07BE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_Toc201216298 \h </w:instrText>
      </w:r>
      <w:r>
        <w:fldChar w:fldCharType="separate"/>
      </w:r>
      <w:r>
        <w:t>8</w:t>
      </w:r>
      <w:r>
        <w:fldChar w:fldCharType="end"/>
      </w:r>
    </w:p>
    <w:p w14:paraId="0F0500E4" w14:textId="31352BE3" w:rsidR="00C07BE9" w:rsidRDefault="00C07BE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_Toc201216299 \h </w:instrText>
      </w:r>
      <w:r>
        <w:fldChar w:fldCharType="separate"/>
      </w:r>
      <w:r>
        <w:t>10</w:t>
      </w:r>
      <w:r>
        <w:fldChar w:fldCharType="end"/>
      </w:r>
    </w:p>
    <w:p w14:paraId="4DFFF070" w14:textId="32FBB046" w:rsidR="00C07BE9" w:rsidRDefault="00C07BE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_Toc201216300 \h </w:instrText>
      </w:r>
      <w:r>
        <w:fldChar w:fldCharType="separate"/>
      </w:r>
      <w:r>
        <w:t>10</w:t>
      </w:r>
      <w:r>
        <w:fldChar w:fldCharType="end"/>
      </w:r>
    </w:p>
    <w:p w14:paraId="6EB7C8B5" w14:textId="652C4E01" w:rsidR="00C07BE9" w:rsidRDefault="00C07BE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_Toc201216301 \h </w:instrText>
      </w:r>
      <w:r>
        <w:fldChar w:fldCharType="separate"/>
      </w:r>
      <w:r>
        <w:t>12</w:t>
      </w:r>
      <w:r>
        <w:fldChar w:fldCharType="end"/>
      </w:r>
    </w:p>
    <w:p w14:paraId="1B9BC7A9" w14:textId="376C4875" w:rsidR="00C07BE9" w:rsidRDefault="00C07BE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fldLock="1"/>
      </w:r>
      <w:r>
        <w:instrText xml:space="preserve"> PAGEREF _Toc201216302 \h </w:instrText>
      </w:r>
      <w:r>
        <w:fldChar w:fldCharType="separate"/>
      </w:r>
      <w:r>
        <w:t>13</w:t>
      </w:r>
      <w:r>
        <w:fldChar w:fldCharType="end"/>
      </w:r>
    </w:p>
    <w:p w14:paraId="42475445" w14:textId="5BC83A1A" w:rsidR="00C07BE9" w:rsidRDefault="00C07BE9">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fldLock="1"/>
      </w:r>
      <w:r>
        <w:instrText xml:space="preserve"> PAGEREF _Toc201216303 \h </w:instrText>
      </w:r>
      <w:r>
        <w:fldChar w:fldCharType="separate"/>
      </w:r>
      <w:r>
        <w:t>13</w:t>
      </w:r>
      <w:r>
        <w:fldChar w:fldCharType="end"/>
      </w:r>
    </w:p>
    <w:p w14:paraId="4578A58C" w14:textId="6041A5DB" w:rsidR="00C07BE9" w:rsidRDefault="00C07BE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fldLock="1"/>
      </w:r>
      <w:r>
        <w:instrText xml:space="preserve"> PAGEREF _Toc201216304 \h </w:instrText>
      </w:r>
      <w:r>
        <w:fldChar w:fldCharType="separate"/>
      </w:r>
      <w:r>
        <w:t>14</w:t>
      </w:r>
      <w:r>
        <w:fldChar w:fldCharType="end"/>
      </w:r>
    </w:p>
    <w:p w14:paraId="4073B477" w14:textId="5A106235" w:rsidR="00C07BE9" w:rsidRDefault="00C07BE9">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fldLock="1"/>
      </w:r>
      <w:r>
        <w:instrText xml:space="preserve"> PAGEREF _Toc201216305 \h </w:instrText>
      </w:r>
      <w:r>
        <w:fldChar w:fldCharType="separate"/>
      </w:r>
      <w:r>
        <w:t>14</w:t>
      </w:r>
      <w:r>
        <w:fldChar w:fldCharType="end"/>
      </w:r>
    </w:p>
    <w:p w14:paraId="31DF1372" w14:textId="7F7FD7D9" w:rsidR="00C07BE9" w:rsidRDefault="00C07BE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fldLock="1"/>
      </w:r>
      <w:r>
        <w:instrText xml:space="preserve"> PAGEREF _Toc201216306 \h </w:instrText>
      </w:r>
      <w:r>
        <w:fldChar w:fldCharType="separate"/>
      </w:r>
      <w:r>
        <w:t>14</w:t>
      </w:r>
      <w:r>
        <w:fldChar w:fldCharType="end"/>
      </w:r>
    </w:p>
    <w:p w14:paraId="55F9CA90" w14:textId="74097548" w:rsidR="00C07BE9" w:rsidRDefault="00C07BE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fldLock="1"/>
      </w:r>
      <w:r>
        <w:instrText xml:space="preserve"> PAGEREF _Toc201216307 \h </w:instrText>
      </w:r>
      <w:r>
        <w:fldChar w:fldCharType="separate"/>
      </w:r>
      <w:r>
        <w:t>14</w:t>
      </w:r>
      <w:r>
        <w:fldChar w:fldCharType="end"/>
      </w:r>
    </w:p>
    <w:p w14:paraId="6ADCE175" w14:textId="5DD98D4A" w:rsidR="00C07BE9" w:rsidRDefault="00C07BE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_Toc201216308 \h </w:instrText>
      </w:r>
      <w:r>
        <w:fldChar w:fldCharType="separate"/>
      </w:r>
      <w:r>
        <w:t>14</w:t>
      </w:r>
      <w:r>
        <w:fldChar w:fldCharType="end"/>
      </w:r>
    </w:p>
    <w:p w14:paraId="36C23BF7" w14:textId="4057FDAB" w:rsidR="00C07BE9" w:rsidRDefault="00C07BE9">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fldLock="1"/>
      </w:r>
      <w:r>
        <w:instrText xml:space="preserve"> PAGEREF _Toc201216309 \h </w:instrText>
      </w:r>
      <w:r>
        <w:fldChar w:fldCharType="separate"/>
      </w:r>
      <w:r>
        <w:t>15</w:t>
      </w:r>
      <w:r>
        <w:fldChar w:fldCharType="end"/>
      </w:r>
    </w:p>
    <w:p w14:paraId="54835350" w14:textId="3FF828EE" w:rsidR="00C07BE9" w:rsidRDefault="00C07BE9">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fldLock="1"/>
      </w:r>
      <w:r>
        <w:instrText xml:space="preserve"> PAGEREF _Toc201216310 \h </w:instrText>
      </w:r>
      <w:r>
        <w:fldChar w:fldCharType="separate"/>
      </w:r>
      <w:r>
        <w:t>15</w:t>
      </w:r>
      <w:r>
        <w:fldChar w:fldCharType="end"/>
      </w:r>
    </w:p>
    <w:p w14:paraId="4D200312" w14:textId="79720504" w:rsidR="00C07BE9" w:rsidRDefault="00C07BE9">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fldLock="1"/>
      </w:r>
      <w:r>
        <w:instrText xml:space="preserve"> PAGEREF _Toc201216311 \h </w:instrText>
      </w:r>
      <w:r>
        <w:fldChar w:fldCharType="separate"/>
      </w:r>
      <w:r>
        <w:t>15</w:t>
      </w:r>
      <w:r>
        <w:fldChar w:fldCharType="end"/>
      </w:r>
    </w:p>
    <w:p w14:paraId="6022AFAA" w14:textId="1E9550EE" w:rsidR="00C07BE9" w:rsidRDefault="00C07BE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fldLock="1"/>
      </w:r>
      <w:r>
        <w:instrText xml:space="preserve"> PAGEREF _Toc201216312 \h </w:instrText>
      </w:r>
      <w:r>
        <w:fldChar w:fldCharType="separate"/>
      </w:r>
      <w:r>
        <w:t>16</w:t>
      </w:r>
      <w:r>
        <w:fldChar w:fldCharType="end"/>
      </w:r>
    </w:p>
    <w:p w14:paraId="2DB9FCB4" w14:textId="084158B4" w:rsidR="00C07BE9" w:rsidRDefault="00C07BE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_Toc201216313 \h </w:instrText>
      </w:r>
      <w:r>
        <w:fldChar w:fldCharType="separate"/>
      </w:r>
      <w:r>
        <w:t>16</w:t>
      </w:r>
      <w:r>
        <w:fldChar w:fldCharType="end"/>
      </w:r>
    </w:p>
    <w:p w14:paraId="5320471A" w14:textId="7E3DE401" w:rsidR="00C07BE9" w:rsidRDefault="00C07BE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fldLock="1"/>
      </w:r>
      <w:r>
        <w:instrText xml:space="preserve"> PAGEREF _Toc201216314 \h </w:instrText>
      </w:r>
      <w:r>
        <w:fldChar w:fldCharType="separate"/>
      </w:r>
      <w:r>
        <w:t>16</w:t>
      </w:r>
      <w:r>
        <w:fldChar w:fldCharType="end"/>
      </w:r>
    </w:p>
    <w:p w14:paraId="185495C0" w14:textId="526812AF" w:rsidR="00C07BE9" w:rsidRDefault="00C07BE9">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_Toc201216315 \h </w:instrText>
      </w:r>
      <w:r>
        <w:fldChar w:fldCharType="separate"/>
      </w:r>
      <w:r>
        <w:t>16</w:t>
      </w:r>
      <w:r>
        <w:fldChar w:fldCharType="end"/>
      </w:r>
    </w:p>
    <w:p w14:paraId="0001B069" w14:textId="5C56A3B2" w:rsidR="00C07BE9" w:rsidRDefault="00C07BE9">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fldLock="1"/>
      </w:r>
      <w:r>
        <w:instrText xml:space="preserve"> PAGEREF _Toc201216316 \h </w:instrText>
      </w:r>
      <w:r>
        <w:fldChar w:fldCharType="separate"/>
      </w:r>
      <w:r>
        <w:t>16</w:t>
      </w:r>
      <w:r>
        <w:fldChar w:fldCharType="end"/>
      </w:r>
    </w:p>
    <w:p w14:paraId="5BD94E76" w14:textId="0EE304F9" w:rsidR="00C07BE9" w:rsidRDefault="00C07BE9">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fldLock="1"/>
      </w:r>
      <w:r>
        <w:instrText xml:space="preserve"> PAGEREF _Toc201216317 \h </w:instrText>
      </w:r>
      <w:r>
        <w:fldChar w:fldCharType="separate"/>
      </w:r>
      <w:r>
        <w:t>17</w:t>
      </w:r>
      <w:r>
        <w:fldChar w:fldCharType="end"/>
      </w:r>
    </w:p>
    <w:p w14:paraId="3AA3E60D" w14:textId="7BAD4FC5" w:rsidR="00C07BE9" w:rsidRDefault="00C07BE9">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fldLock="1"/>
      </w:r>
      <w:r>
        <w:instrText xml:space="preserve"> PAGEREF _Toc201216318 \h </w:instrText>
      </w:r>
      <w:r>
        <w:fldChar w:fldCharType="separate"/>
      </w:r>
      <w:r>
        <w:t>17</w:t>
      </w:r>
      <w:r>
        <w:fldChar w:fldCharType="end"/>
      </w:r>
    </w:p>
    <w:p w14:paraId="3CBD589D" w14:textId="093DF5C3" w:rsidR="00C07BE9" w:rsidRDefault="00C07BE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fldLock="1"/>
      </w:r>
      <w:r>
        <w:instrText xml:space="preserve"> PAGEREF _Toc201216319 \h </w:instrText>
      </w:r>
      <w:r>
        <w:fldChar w:fldCharType="separate"/>
      </w:r>
      <w:r>
        <w:t>17</w:t>
      </w:r>
      <w:r>
        <w:fldChar w:fldCharType="end"/>
      </w:r>
    </w:p>
    <w:p w14:paraId="46FD5B59" w14:textId="34B5C370" w:rsidR="00C07BE9" w:rsidRDefault="00C07BE9">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fldLock="1"/>
      </w:r>
      <w:r>
        <w:instrText xml:space="preserve"> PAGEREF _Toc201216320 \h </w:instrText>
      </w:r>
      <w:r>
        <w:fldChar w:fldCharType="separate"/>
      </w:r>
      <w:r>
        <w:t>17</w:t>
      </w:r>
      <w:r>
        <w:fldChar w:fldCharType="end"/>
      </w:r>
    </w:p>
    <w:p w14:paraId="00A636C9" w14:textId="4167208E" w:rsidR="00C07BE9" w:rsidRDefault="00C07BE9">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fldLock="1"/>
      </w:r>
      <w:r>
        <w:instrText xml:space="preserve"> PAGEREF _Toc201216321 \h </w:instrText>
      </w:r>
      <w:r>
        <w:fldChar w:fldCharType="separate"/>
      </w:r>
      <w:r>
        <w:t>18</w:t>
      </w:r>
      <w:r>
        <w:fldChar w:fldCharType="end"/>
      </w:r>
    </w:p>
    <w:p w14:paraId="03905B25" w14:textId="56996DBD" w:rsidR="00C07BE9" w:rsidRDefault="00C07BE9">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fldLock="1"/>
      </w:r>
      <w:r>
        <w:instrText xml:space="preserve"> PAGEREF _Toc201216322 \h </w:instrText>
      </w:r>
      <w:r>
        <w:fldChar w:fldCharType="separate"/>
      </w:r>
      <w:r>
        <w:t>18</w:t>
      </w:r>
      <w:r>
        <w:fldChar w:fldCharType="end"/>
      </w:r>
    </w:p>
    <w:p w14:paraId="54054EAB" w14:textId="75CEAFBE" w:rsidR="00C07BE9" w:rsidRDefault="00C07BE9">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fldLock="1"/>
      </w:r>
      <w:r>
        <w:instrText xml:space="preserve"> PAGEREF _Toc201216323 \h </w:instrText>
      </w:r>
      <w:r>
        <w:fldChar w:fldCharType="separate"/>
      </w:r>
      <w:r>
        <w:t>18</w:t>
      </w:r>
      <w:r>
        <w:fldChar w:fldCharType="end"/>
      </w:r>
    </w:p>
    <w:p w14:paraId="6AA7CC3F" w14:textId="7A883A08" w:rsidR="00C07BE9" w:rsidRDefault="00C07BE9">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fldLock="1"/>
      </w:r>
      <w:r>
        <w:instrText xml:space="preserve"> PAGEREF _Toc201216324 \h </w:instrText>
      </w:r>
      <w:r>
        <w:fldChar w:fldCharType="separate"/>
      </w:r>
      <w:r>
        <w:t>18</w:t>
      </w:r>
      <w:r>
        <w:fldChar w:fldCharType="end"/>
      </w:r>
    </w:p>
    <w:p w14:paraId="42536A79" w14:textId="71D2676F" w:rsidR="00C07BE9" w:rsidRDefault="00C07BE9">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fldLock="1"/>
      </w:r>
      <w:r>
        <w:instrText xml:space="preserve"> PAGEREF _Toc201216325 \h </w:instrText>
      </w:r>
      <w:r>
        <w:fldChar w:fldCharType="separate"/>
      </w:r>
      <w:r>
        <w:t>18</w:t>
      </w:r>
      <w:r>
        <w:fldChar w:fldCharType="end"/>
      </w:r>
    </w:p>
    <w:p w14:paraId="152878C7" w14:textId="7B4B6C4C" w:rsidR="00C07BE9" w:rsidRDefault="00C07BE9">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fldLock="1"/>
      </w:r>
      <w:r>
        <w:instrText xml:space="preserve"> PAGEREF _Toc201216326 \h </w:instrText>
      </w:r>
      <w:r>
        <w:fldChar w:fldCharType="separate"/>
      </w:r>
      <w:r>
        <w:t>19</w:t>
      </w:r>
      <w:r>
        <w:fldChar w:fldCharType="end"/>
      </w:r>
    </w:p>
    <w:p w14:paraId="4CAE3572" w14:textId="033FEDD5" w:rsidR="00C07BE9" w:rsidRDefault="00C07BE9">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fldLock="1"/>
      </w:r>
      <w:r>
        <w:instrText xml:space="preserve"> PAGEREF _Toc201216327 \h </w:instrText>
      </w:r>
      <w:r>
        <w:fldChar w:fldCharType="separate"/>
      </w:r>
      <w:r>
        <w:t>19</w:t>
      </w:r>
      <w:r>
        <w:fldChar w:fldCharType="end"/>
      </w:r>
    </w:p>
    <w:p w14:paraId="5245375F" w14:textId="09547AB2" w:rsidR="00C07BE9" w:rsidRDefault="00C07BE9">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fldLock="1"/>
      </w:r>
      <w:r>
        <w:instrText xml:space="preserve"> PAGEREF _Toc201216328 \h </w:instrText>
      </w:r>
      <w:r>
        <w:fldChar w:fldCharType="separate"/>
      </w:r>
      <w:r>
        <w:t>19</w:t>
      </w:r>
      <w:r>
        <w:fldChar w:fldCharType="end"/>
      </w:r>
    </w:p>
    <w:p w14:paraId="446A1300" w14:textId="0C0B2DB4" w:rsidR="00C07BE9" w:rsidRDefault="00C07BE9">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_Toc201216329 \h </w:instrText>
      </w:r>
      <w:r>
        <w:fldChar w:fldCharType="separate"/>
      </w:r>
      <w:r>
        <w:t>20</w:t>
      </w:r>
      <w:r>
        <w:fldChar w:fldCharType="end"/>
      </w:r>
    </w:p>
    <w:p w14:paraId="3467B886" w14:textId="5E4AA1F2" w:rsidR="00C07BE9" w:rsidRDefault="00C07BE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fldLock="1"/>
      </w:r>
      <w:r>
        <w:instrText xml:space="preserve"> PAGEREF _Toc201216330 \h </w:instrText>
      </w:r>
      <w:r>
        <w:fldChar w:fldCharType="separate"/>
      </w:r>
      <w:r>
        <w:t>20</w:t>
      </w:r>
      <w:r>
        <w:fldChar w:fldCharType="end"/>
      </w:r>
    </w:p>
    <w:p w14:paraId="0A1EB823" w14:textId="425A5132" w:rsidR="00C07BE9" w:rsidRDefault="00C07BE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fldLock="1"/>
      </w:r>
      <w:r>
        <w:instrText xml:space="preserve"> PAGEREF _Toc201216331 \h </w:instrText>
      </w:r>
      <w:r>
        <w:fldChar w:fldCharType="separate"/>
      </w:r>
      <w:r>
        <w:t>20</w:t>
      </w:r>
      <w:r>
        <w:fldChar w:fldCharType="end"/>
      </w:r>
    </w:p>
    <w:p w14:paraId="578AC6D1" w14:textId="16E3EF85" w:rsidR="00C07BE9" w:rsidRDefault="00C07BE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_Toc201216332 \h </w:instrText>
      </w:r>
      <w:r>
        <w:fldChar w:fldCharType="separate"/>
      </w:r>
      <w:r>
        <w:t>20</w:t>
      </w:r>
      <w:r>
        <w:fldChar w:fldCharType="end"/>
      </w:r>
    </w:p>
    <w:p w14:paraId="01FA314C" w14:textId="1457A186"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fldLock="1"/>
      </w:r>
      <w:r>
        <w:instrText xml:space="preserve"> PAGEREF _Toc201216333 \h </w:instrText>
      </w:r>
      <w:r>
        <w:fldChar w:fldCharType="separate"/>
      </w:r>
      <w:r>
        <w:t>20</w:t>
      </w:r>
      <w:r>
        <w:fldChar w:fldCharType="end"/>
      </w:r>
    </w:p>
    <w:p w14:paraId="7641DD43" w14:textId="7A763F7D" w:rsidR="00C07BE9" w:rsidRDefault="00C07BE9">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fldLock="1"/>
      </w:r>
      <w:r>
        <w:instrText xml:space="preserve"> PAGEREF _Toc201216334 \h </w:instrText>
      </w:r>
      <w:r>
        <w:fldChar w:fldCharType="separate"/>
      </w:r>
      <w:r>
        <w:t>20</w:t>
      </w:r>
      <w:r>
        <w:fldChar w:fldCharType="end"/>
      </w:r>
    </w:p>
    <w:p w14:paraId="57D25D6F" w14:textId="64CB771F" w:rsidR="00C07BE9" w:rsidRDefault="00C07BE9">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fldLock="1"/>
      </w:r>
      <w:r>
        <w:instrText xml:space="preserve"> PAGEREF _Toc201216335 \h </w:instrText>
      </w:r>
      <w:r>
        <w:fldChar w:fldCharType="separate"/>
      </w:r>
      <w:r>
        <w:t>22</w:t>
      </w:r>
      <w:r>
        <w:fldChar w:fldCharType="end"/>
      </w:r>
    </w:p>
    <w:p w14:paraId="3C57531A" w14:textId="62C4DD54" w:rsidR="00C07BE9" w:rsidRDefault="00C07BE9">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_Toc201216336 \h </w:instrText>
      </w:r>
      <w:r>
        <w:fldChar w:fldCharType="separate"/>
      </w:r>
      <w:r>
        <w:t>24</w:t>
      </w:r>
      <w:r>
        <w:fldChar w:fldCharType="end"/>
      </w:r>
    </w:p>
    <w:p w14:paraId="7D1BD5DF" w14:textId="357BF651"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fldLock="1"/>
      </w:r>
      <w:r>
        <w:instrText xml:space="preserve"> PAGEREF _Toc201216337 \h </w:instrText>
      </w:r>
      <w:r>
        <w:fldChar w:fldCharType="separate"/>
      </w:r>
      <w:r>
        <w:t>24</w:t>
      </w:r>
      <w:r>
        <w:fldChar w:fldCharType="end"/>
      </w:r>
    </w:p>
    <w:p w14:paraId="2FE8CC84" w14:textId="499BAE80" w:rsidR="00C07BE9" w:rsidRDefault="00C07BE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fldLock="1"/>
      </w:r>
      <w:r>
        <w:instrText xml:space="preserve"> PAGEREF _Toc201216338 \h </w:instrText>
      </w:r>
      <w:r>
        <w:fldChar w:fldCharType="separate"/>
      </w:r>
      <w:r>
        <w:t>24</w:t>
      </w:r>
      <w:r>
        <w:fldChar w:fldCharType="end"/>
      </w:r>
    </w:p>
    <w:p w14:paraId="10FAAB37" w14:textId="4168FA38" w:rsidR="00C07BE9" w:rsidRDefault="00C07BE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fldLock="1"/>
      </w:r>
      <w:r>
        <w:instrText xml:space="preserve"> PAGEREF _Toc201216339 \h </w:instrText>
      </w:r>
      <w:r>
        <w:fldChar w:fldCharType="separate"/>
      </w:r>
      <w:r>
        <w:t>25</w:t>
      </w:r>
      <w:r>
        <w:fldChar w:fldCharType="end"/>
      </w:r>
    </w:p>
    <w:p w14:paraId="7B87067D" w14:textId="030EFF64" w:rsidR="00C07BE9" w:rsidRDefault="00C07BE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fldLock="1"/>
      </w:r>
      <w:r>
        <w:instrText xml:space="preserve"> PAGEREF _Toc201216340 \h </w:instrText>
      </w:r>
      <w:r>
        <w:fldChar w:fldCharType="separate"/>
      </w:r>
      <w:r>
        <w:t>25</w:t>
      </w:r>
      <w:r>
        <w:fldChar w:fldCharType="end"/>
      </w:r>
    </w:p>
    <w:p w14:paraId="0610DB61" w14:textId="6E540F1B" w:rsidR="00C07BE9" w:rsidRDefault="00C07BE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fldLock="1"/>
      </w:r>
      <w:r>
        <w:instrText xml:space="preserve"> PAGEREF _Toc201216341 \h </w:instrText>
      </w:r>
      <w:r>
        <w:fldChar w:fldCharType="separate"/>
      </w:r>
      <w:r>
        <w:t>26</w:t>
      </w:r>
      <w:r>
        <w:fldChar w:fldCharType="end"/>
      </w:r>
    </w:p>
    <w:p w14:paraId="4FBCD65A" w14:textId="19829202" w:rsidR="00C07BE9" w:rsidRDefault="00C07BE9">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fldLock="1"/>
      </w:r>
      <w:r>
        <w:instrText xml:space="preserve"> PAGEREF _Toc201216342 \h </w:instrText>
      </w:r>
      <w:r>
        <w:fldChar w:fldCharType="separate"/>
      </w:r>
      <w:r>
        <w:t>26</w:t>
      </w:r>
      <w:r>
        <w:fldChar w:fldCharType="end"/>
      </w:r>
    </w:p>
    <w:p w14:paraId="1A782ACA" w14:textId="520C1FEB" w:rsidR="00C07BE9" w:rsidRDefault="00C07BE9">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fldLock="1"/>
      </w:r>
      <w:r>
        <w:instrText xml:space="preserve"> PAGEREF _Toc201216343 \h </w:instrText>
      </w:r>
      <w:r>
        <w:fldChar w:fldCharType="separate"/>
      </w:r>
      <w:r>
        <w:t>26</w:t>
      </w:r>
      <w:r>
        <w:fldChar w:fldCharType="end"/>
      </w:r>
    </w:p>
    <w:p w14:paraId="0F0E5709" w14:textId="29771156" w:rsidR="00C07BE9" w:rsidRDefault="00C07BE9">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_Toc201216344 \h </w:instrText>
      </w:r>
      <w:r>
        <w:fldChar w:fldCharType="separate"/>
      </w:r>
      <w:r>
        <w:t>26</w:t>
      </w:r>
      <w:r>
        <w:fldChar w:fldCharType="end"/>
      </w:r>
    </w:p>
    <w:p w14:paraId="342DAAF8" w14:textId="582F4388" w:rsidR="00C07BE9" w:rsidRDefault="00C07BE9">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fldLock="1"/>
      </w:r>
      <w:r>
        <w:instrText xml:space="preserve"> PAGEREF _Toc201216345 \h </w:instrText>
      </w:r>
      <w:r>
        <w:fldChar w:fldCharType="separate"/>
      </w:r>
      <w:r>
        <w:t>26</w:t>
      </w:r>
      <w:r>
        <w:fldChar w:fldCharType="end"/>
      </w:r>
    </w:p>
    <w:p w14:paraId="5704B67F" w14:textId="78CFC63B" w:rsidR="00C07BE9" w:rsidRDefault="00C07BE9">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fldLock="1"/>
      </w:r>
      <w:r>
        <w:instrText xml:space="preserve"> PAGEREF _Toc201216346 \h </w:instrText>
      </w:r>
      <w:r>
        <w:fldChar w:fldCharType="separate"/>
      </w:r>
      <w:r>
        <w:t>27</w:t>
      </w:r>
      <w:r>
        <w:fldChar w:fldCharType="end"/>
      </w:r>
    </w:p>
    <w:p w14:paraId="6ADA0E23" w14:textId="5A7B7A1E" w:rsidR="00C07BE9" w:rsidRDefault="00C07BE9">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fldLock="1"/>
      </w:r>
      <w:r>
        <w:instrText xml:space="preserve"> PAGEREF _Toc201216347 \h </w:instrText>
      </w:r>
      <w:r>
        <w:fldChar w:fldCharType="separate"/>
      </w:r>
      <w:r>
        <w:t>27</w:t>
      </w:r>
      <w:r>
        <w:fldChar w:fldCharType="end"/>
      </w:r>
    </w:p>
    <w:p w14:paraId="4A5D330D" w14:textId="37E81646" w:rsidR="00C07BE9" w:rsidRDefault="00C07BE9">
      <w:pPr>
        <w:pStyle w:val="TOC3"/>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fldLock="1"/>
      </w:r>
      <w:r>
        <w:instrText xml:space="preserve"> PAGEREF _Toc201216348 \h </w:instrText>
      </w:r>
      <w:r>
        <w:fldChar w:fldCharType="separate"/>
      </w:r>
      <w:r>
        <w:t>27</w:t>
      </w:r>
      <w:r>
        <w:fldChar w:fldCharType="end"/>
      </w:r>
    </w:p>
    <w:p w14:paraId="747C4792" w14:textId="355C4601" w:rsidR="00C07BE9" w:rsidRDefault="00C07BE9">
      <w:pPr>
        <w:pStyle w:val="TOC3"/>
        <w:rPr>
          <w:rFonts w:asciiTheme="minorHAnsi" w:eastAsiaTheme="minorEastAsia" w:hAnsiTheme="minorHAnsi" w:cstheme="minorBidi"/>
          <w:kern w:val="2"/>
          <w:sz w:val="24"/>
          <w:szCs w:val="24"/>
          <w14:ligatures w14:val="standardContextual"/>
        </w:rPr>
      </w:pPr>
      <w:r>
        <w:lastRenderedPageBreak/>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fldLock="1"/>
      </w:r>
      <w:r>
        <w:instrText xml:space="preserve"> PAGEREF _Toc201216349 \h </w:instrText>
      </w:r>
      <w:r>
        <w:fldChar w:fldCharType="separate"/>
      </w:r>
      <w:r>
        <w:t>27</w:t>
      </w:r>
      <w:r>
        <w:fldChar w:fldCharType="end"/>
      </w:r>
    </w:p>
    <w:p w14:paraId="5ED2A1AD" w14:textId="3EB58369" w:rsidR="00C07BE9" w:rsidRDefault="00C07BE9">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fldLock="1"/>
      </w:r>
      <w:r>
        <w:instrText xml:space="preserve"> PAGEREF _Toc201216350 \h </w:instrText>
      </w:r>
      <w:r>
        <w:fldChar w:fldCharType="separate"/>
      </w:r>
      <w:r>
        <w:t>27</w:t>
      </w:r>
      <w:r>
        <w:fldChar w:fldCharType="end"/>
      </w:r>
    </w:p>
    <w:p w14:paraId="51914A94" w14:textId="54EE6047" w:rsidR="00C07BE9" w:rsidRDefault="00C07BE9">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fldLock="1"/>
      </w:r>
      <w:r>
        <w:instrText xml:space="preserve"> PAGEREF _Toc201216351 \h </w:instrText>
      </w:r>
      <w:r>
        <w:fldChar w:fldCharType="separate"/>
      </w:r>
      <w:r>
        <w:t>28</w:t>
      </w:r>
      <w:r>
        <w:fldChar w:fldCharType="end"/>
      </w:r>
    </w:p>
    <w:p w14:paraId="4DE6FCB6" w14:textId="07D9A1C3" w:rsidR="00C07BE9" w:rsidRDefault="00C07BE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_Toc201216352 \h </w:instrText>
      </w:r>
      <w:r>
        <w:fldChar w:fldCharType="separate"/>
      </w:r>
      <w:r>
        <w:t>28</w:t>
      </w:r>
      <w:r>
        <w:fldChar w:fldCharType="end"/>
      </w:r>
    </w:p>
    <w:p w14:paraId="3179B001" w14:textId="768CBEDB"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fldLock="1"/>
      </w:r>
      <w:r>
        <w:instrText xml:space="preserve"> PAGEREF _Toc201216353 \h </w:instrText>
      </w:r>
      <w:r>
        <w:fldChar w:fldCharType="separate"/>
      </w:r>
      <w:r>
        <w:t>28</w:t>
      </w:r>
      <w:r>
        <w:fldChar w:fldCharType="end"/>
      </w:r>
    </w:p>
    <w:p w14:paraId="2461E0B2" w14:textId="5AE5FCC0" w:rsidR="00C07BE9" w:rsidRDefault="00C07BE9">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_Toc201216354 \h </w:instrText>
      </w:r>
      <w:r>
        <w:fldChar w:fldCharType="separate"/>
      </w:r>
      <w:r>
        <w:t>28</w:t>
      </w:r>
      <w:r>
        <w:fldChar w:fldCharType="end"/>
      </w:r>
    </w:p>
    <w:p w14:paraId="59F5C755" w14:textId="0DF8E8F2" w:rsidR="00C07BE9" w:rsidRDefault="00C07BE9">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fldLock="1"/>
      </w:r>
      <w:r>
        <w:instrText xml:space="preserve"> PAGEREF _Toc201216355 \h </w:instrText>
      </w:r>
      <w:r>
        <w:fldChar w:fldCharType="separate"/>
      </w:r>
      <w:r>
        <w:t>28</w:t>
      </w:r>
      <w:r>
        <w:fldChar w:fldCharType="end"/>
      </w:r>
    </w:p>
    <w:p w14:paraId="44ECEA56" w14:textId="6669BED7" w:rsidR="00C07BE9" w:rsidRDefault="00C07BE9">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fldLock="1"/>
      </w:r>
      <w:r>
        <w:instrText xml:space="preserve"> PAGEREF _Toc201216356 \h </w:instrText>
      </w:r>
      <w:r>
        <w:fldChar w:fldCharType="separate"/>
      </w:r>
      <w:r>
        <w:t>28</w:t>
      </w:r>
      <w:r>
        <w:fldChar w:fldCharType="end"/>
      </w:r>
    </w:p>
    <w:p w14:paraId="4FE6B2A4" w14:textId="7B93A91A" w:rsidR="00C07BE9" w:rsidRDefault="00C07BE9">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_Toc201216357 \h </w:instrText>
      </w:r>
      <w:r>
        <w:fldChar w:fldCharType="separate"/>
      </w:r>
      <w:r>
        <w:t>28</w:t>
      </w:r>
      <w:r>
        <w:fldChar w:fldCharType="end"/>
      </w:r>
    </w:p>
    <w:p w14:paraId="60602FC4" w14:textId="2BAAE8A0" w:rsidR="00C07BE9" w:rsidRDefault="00C07BE9">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fldLock="1"/>
      </w:r>
      <w:r>
        <w:instrText xml:space="preserve"> PAGEREF _Toc201216358 \h </w:instrText>
      </w:r>
      <w:r>
        <w:fldChar w:fldCharType="separate"/>
      </w:r>
      <w:r>
        <w:t>29</w:t>
      </w:r>
      <w:r>
        <w:fldChar w:fldCharType="end"/>
      </w:r>
    </w:p>
    <w:p w14:paraId="65156B83" w14:textId="4F2A0EEF" w:rsidR="00C07BE9" w:rsidRDefault="00C07BE9">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fldLock="1"/>
      </w:r>
      <w:r>
        <w:instrText xml:space="preserve"> PAGEREF _Toc201216359 \h </w:instrText>
      </w:r>
      <w:r>
        <w:fldChar w:fldCharType="separate"/>
      </w:r>
      <w:r>
        <w:t>30</w:t>
      </w:r>
      <w:r>
        <w:fldChar w:fldCharType="end"/>
      </w:r>
    </w:p>
    <w:p w14:paraId="01CA5D5B" w14:textId="0D2325CB" w:rsidR="00C07BE9" w:rsidRDefault="00C07BE9">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fldLock="1"/>
      </w:r>
      <w:r>
        <w:instrText xml:space="preserve"> PAGEREF _Toc201216360 \h </w:instrText>
      </w:r>
      <w:r>
        <w:fldChar w:fldCharType="separate"/>
      </w:r>
      <w:r>
        <w:t>31</w:t>
      </w:r>
      <w:r>
        <w:fldChar w:fldCharType="end"/>
      </w:r>
    </w:p>
    <w:p w14:paraId="4B6C1A97" w14:textId="14BDD8C7" w:rsidR="00C07BE9" w:rsidRDefault="00C07BE9">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_Toc201216361 \h </w:instrText>
      </w:r>
      <w:r>
        <w:fldChar w:fldCharType="separate"/>
      </w:r>
      <w:r>
        <w:t>36</w:t>
      </w:r>
      <w:r>
        <w:fldChar w:fldCharType="end"/>
      </w:r>
    </w:p>
    <w:p w14:paraId="0D44E4FC" w14:textId="725E3B35" w:rsidR="00C07BE9" w:rsidRDefault="00C07BE9">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fldLock="1"/>
      </w:r>
      <w:r>
        <w:instrText xml:space="preserve"> PAGEREF _Toc201216362 \h </w:instrText>
      </w:r>
      <w:r>
        <w:fldChar w:fldCharType="separate"/>
      </w:r>
      <w:r>
        <w:t>37</w:t>
      </w:r>
      <w:r>
        <w:fldChar w:fldCharType="end"/>
      </w:r>
    </w:p>
    <w:p w14:paraId="27113EA9" w14:textId="141778B4" w:rsidR="00C07BE9" w:rsidRDefault="00C07BE9">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_Toc201216363 \h </w:instrText>
      </w:r>
      <w:r>
        <w:fldChar w:fldCharType="separate"/>
      </w:r>
      <w:r>
        <w:t>37</w:t>
      </w:r>
      <w:r>
        <w:fldChar w:fldCharType="end"/>
      </w:r>
    </w:p>
    <w:p w14:paraId="5B9DAC30" w14:textId="50F1281D" w:rsidR="00C07BE9" w:rsidRDefault="00C07BE9">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fldLock="1"/>
      </w:r>
      <w:r>
        <w:instrText xml:space="preserve"> PAGEREF _Toc201216364 \h </w:instrText>
      </w:r>
      <w:r>
        <w:fldChar w:fldCharType="separate"/>
      </w:r>
      <w:r>
        <w:t>38</w:t>
      </w:r>
      <w:r>
        <w:fldChar w:fldCharType="end"/>
      </w:r>
    </w:p>
    <w:p w14:paraId="4AE3A2A0" w14:textId="070D05C7" w:rsidR="00C07BE9" w:rsidRDefault="00C07BE9">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fldLock="1"/>
      </w:r>
      <w:r>
        <w:instrText xml:space="preserve"> PAGEREF _Toc201216365 \h </w:instrText>
      </w:r>
      <w:r>
        <w:fldChar w:fldCharType="separate"/>
      </w:r>
      <w:r>
        <w:t>38</w:t>
      </w:r>
      <w:r>
        <w:fldChar w:fldCharType="end"/>
      </w:r>
    </w:p>
    <w:p w14:paraId="19E2B143" w14:textId="10204D0F" w:rsidR="00C07BE9" w:rsidRDefault="00C07BE9">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fldLock="1"/>
      </w:r>
      <w:r>
        <w:instrText xml:space="preserve"> PAGEREF _Toc201216366 \h </w:instrText>
      </w:r>
      <w:r>
        <w:fldChar w:fldCharType="separate"/>
      </w:r>
      <w:r>
        <w:t>38</w:t>
      </w:r>
      <w:r>
        <w:fldChar w:fldCharType="end"/>
      </w:r>
    </w:p>
    <w:p w14:paraId="28B728B7" w14:textId="4C1BC66A" w:rsidR="00C07BE9" w:rsidRDefault="00C07BE9">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fldLock="1"/>
      </w:r>
      <w:r>
        <w:instrText xml:space="preserve"> PAGEREF _Toc201216367 \h </w:instrText>
      </w:r>
      <w:r>
        <w:fldChar w:fldCharType="separate"/>
      </w:r>
      <w:r>
        <w:t>38</w:t>
      </w:r>
      <w:r>
        <w:fldChar w:fldCharType="end"/>
      </w:r>
    </w:p>
    <w:p w14:paraId="15A1B200" w14:textId="1E872DF9" w:rsidR="00C07BE9" w:rsidRDefault="00C07BE9">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fldLock="1"/>
      </w:r>
      <w:r>
        <w:instrText xml:space="preserve"> PAGEREF _Toc201216368 \h </w:instrText>
      </w:r>
      <w:r>
        <w:fldChar w:fldCharType="separate"/>
      </w:r>
      <w:r>
        <w:t>41</w:t>
      </w:r>
      <w:r>
        <w:fldChar w:fldCharType="end"/>
      </w:r>
    </w:p>
    <w:p w14:paraId="77366258" w14:textId="7B8F7F95" w:rsidR="00C07BE9" w:rsidRDefault="00C07BE9">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_Toc201216369 \h </w:instrText>
      </w:r>
      <w:r>
        <w:fldChar w:fldCharType="separate"/>
      </w:r>
      <w:r>
        <w:t>41</w:t>
      </w:r>
      <w:r>
        <w:fldChar w:fldCharType="end"/>
      </w:r>
    </w:p>
    <w:p w14:paraId="7C67BA95" w14:textId="746212AB" w:rsidR="00C07BE9" w:rsidRDefault="00C07BE9">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fldLock="1"/>
      </w:r>
      <w:r>
        <w:instrText xml:space="preserve"> PAGEREF _Toc201216370 \h </w:instrText>
      </w:r>
      <w:r>
        <w:fldChar w:fldCharType="separate"/>
      </w:r>
      <w:r>
        <w:t>44</w:t>
      </w:r>
      <w:r>
        <w:fldChar w:fldCharType="end"/>
      </w:r>
    </w:p>
    <w:p w14:paraId="326DE6A2" w14:textId="4DBCE5AD" w:rsidR="00C07BE9" w:rsidRDefault="00C07BE9">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fldLock="1"/>
      </w:r>
      <w:r>
        <w:instrText xml:space="preserve"> PAGEREF _Toc201216371 \h </w:instrText>
      </w:r>
      <w:r>
        <w:fldChar w:fldCharType="separate"/>
      </w:r>
      <w:r>
        <w:t>47</w:t>
      </w:r>
      <w:r>
        <w:fldChar w:fldCharType="end"/>
      </w:r>
    </w:p>
    <w:p w14:paraId="3D359C1C" w14:textId="3E31624B" w:rsidR="00C07BE9" w:rsidRDefault="00C07BE9">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fldLock="1"/>
      </w:r>
      <w:r>
        <w:instrText xml:space="preserve"> PAGEREF _Toc201216372 \h </w:instrText>
      </w:r>
      <w:r>
        <w:fldChar w:fldCharType="separate"/>
      </w:r>
      <w:r>
        <w:t>47</w:t>
      </w:r>
      <w:r>
        <w:fldChar w:fldCharType="end"/>
      </w:r>
    </w:p>
    <w:p w14:paraId="4CB2AE0C" w14:textId="21889D47" w:rsidR="00C07BE9" w:rsidRDefault="00C07BE9">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_Toc201216373 \h </w:instrText>
      </w:r>
      <w:r>
        <w:fldChar w:fldCharType="separate"/>
      </w:r>
      <w:r>
        <w:t>48</w:t>
      </w:r>
      <w:r>
        <w:fldChar w:fldCharType="end"/>
      </w:r>
    </w:p>
    <w:p w14:paraId="7DCBCDF5" w14:textId="520D4987" w:rsidR="00C07BE9" w:rsidRDefault="00C07BE9">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fldLock="1"/>
      </w:r>
      <w:r>
        <w:instrText xml:space="preserve"> PAGEREF _Toc201216374 \h </w:instrText>
      </w:r>
      <w:r>
        <w:fldChar w:fldCharType="separate"/>
      </w:r>
      <w:r>
        <w:t>48</w:t>
      </w:r>
      <w:r>
        <w:fldChar w:fldCharType="end"/>
      </w:r>
    </w:p>
    <w:p w14:paraId="0EA93AC6" w14:textId="0525979D" w:rsidR="00C07BE9" w:rsidRDefault="00C07BE9">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fldLock="1"/>
      </w:r>
      <w:r>
        <w:instrText xml:space="preserve"> PAGEREF _Toc201216375 \h </w:instrText>
      </w:r>
      <w:r>
        <w:fldChar w:fldCharType="separate"/>
      </w:r>
      <w:r>
        <w:t>50</w:t>
      </w:r>
      <w:r>
        <w:fldChar w:fldCharType="end"/>
      </w:r>
    </w:p>
    <w:p w14:paraId="0D4080B2" w14:textId="7205722B" w:rsidR="00C07BE9" w:rsidRDefault="00C07BE9">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fldLock="1"/>
      </w:r>
      <w:r>
        <w:instrText xml:space="preserve"> PAGEREF _Toc201216376 \h </w:instrText>
      </w:r>
      <w:r>
        <w:fldChar w:fldCharType="separate"/>
      </w:r>
      <w:r>
        <w:t>51</w:t>
      </w:r>
      <w:r>
        <w:fldChar w:fldCharType="end"/>
      </w:r>
    </w:p>
    <w:p w14:paraId="7E95DA11" w14:textId="30CC7BAF" w:rsidR="00C07BE9" w:rsidRDefault="00C07BE9">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fldLock="1"/>
      </w:r>
      <w:r>
        <w:instrText xml:space="preserve"> PAGEREF _Toc201216377 \h </w:instrText>
      </w:r>
      <w:r>
        <w:fldChar w:fldCharType="separate"/>
      </w:r>
      <w:r>
        <w:t>53</w:t>
      </w:r>
      <w:r>
        <w:fldChar w:fldCharType="end"/>
      </w:r>
    </w:p>
    <w:p w14:paraId="55DBC139" w14:textId="014BF687" w:rsidR="00C07BE9" w:rsidRDefault="00C07BE9">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fldLock="1"/>
      </w:r>
      <w:r>
        <w:instrText xml:space="preserve"> PAGEREF _Toc201216378 \h </w:instrText>
      </w:r>
      <w:r>
        <w:fldChar w:fldCharType="separate"/>
      </w:r>
      <w:r>
        <w:t>57</w:t>
      </w:r>
      <w:r>
        <w:fldChar w:fldCharType="end"/>
      </w:r>
    </w:p>
    <w:p w14:paraId="6A909C12" w14:textId="62C16CE7" w:rsidR="00C07BE9" w:rsidRDefault="00C07BE9">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_Toc201216379 \h </w:instrText>
      </w:r>
      <w:r>
        <w:fldChar w:fldCharType="separate"/>
      </w:r>
      <w:r>
        <w:t>57</w:t>
      </w:r>
      <w:r>
        <w:fldChar w:fldCharType="end"/>
      </w:r>
    </w:p>
    <w:p w14:paraId="48C03BC0" w14:textId="4FCF8872" w:rsidR="00C07BE9" w:rsidRDefault="00C07BE9">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fldLock="1"/>
      </w:r>
      <w:r>
        <w:instrText xml:space="preserve"> PAGEREF _Toc201216380 \h </w:instrText>
      </w:r>
      <w:r>
        <w:fldChar w:fldCharType="separate"/>
      </w:r>
      <w:r>
        <w:t>57</w:t>
      </w:r>
      <w:r>
        <w:fldChar w:fldCharType="end"/>
      </w:r>
    </w:p>
    <w:p w14:paraId="11C10D18" w14:textId="696A6FFF" w:rsidR="00C07BE9" w:rsidRDefault="00C07BE9">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fldLock="1"/>
      </w:r>
      <w:r>
        <w:instrText xml:space="preserve"> PAGEREF _Toc201216381 \h </w:instrText>
      </w:r>
      <w:r>
        <w:fldChar w:fldCharType="separate"/>
      </w:r>
      <w:r>
        <w:t>57</w:t>
      </w:r>
      <w:r>
        <w:fldChar w:fldCharType="end"/>
      </w:r>
    </w:p>
    <w:p w14:paraId="36200B1D" w14:textId="3729211B" w:rsidR="00C07BE9" w:rsidRDefault="00C07BE9">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fldLock="1"/>
      </w:r>
      <w:r>
        <w:instrText xml:space="preserve"> PAGEREF _Toc201216382 \h </w:instrText>
      </w:r>
      <w:r>
        <w:fldChar w:fldCharType="separate"/>
      </w:r>
      <w:r>
        <w:t>58</w:t>
      </w:r>
      <w:r>
        <w:fldChar w:fldCharType="end"/>
      </w:r>
    </w:p>
    <w:p w14:paraId="0657369F" w14:textId="48910F44" w:rsidR="00C07BE9" w:rsidRDefault="00C07BE9">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fldLock="1"/>
      </w:r>
      <w:r>
        <w:instrText xml:space="preserve"> PAGEREF _Toc201216383 \h </w:instrText>
      </w:r>
      <w:r>
        <w:fldChar w:fldCharType="separate"/>
      </w:r>
      <w:r>
        <w:t>59</w:t>
      </w:r>
      <w:r>
        <w:fldChar w:fldCharType="end"/>
      </w:r>
    </w:p>
    <w:p w14:paraId="5AD7387E" w14:textId="4C6D3145" w:rsidR="00C07BE9" w:rsidRDefault="00C07BE9">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_Toc201216384 \h </w:instrText>
      </w:r>
      <w:r>
        <w:fldChar w:fldCharType="separate"/>
      </w:r>
      <w:r>
        <w:t>59</w:t>
      </w:r>
      <w:r>
        <w:fldChar w:fldCharType="end"/>
      </w:r>
    </w:p>
    <w:p w14:paraId="0D9F2599" w14:textId="35BAC432" w:rsidR="00C07BE9" w:rsidRDefault="00C07BE9">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fldLock="1"/>
      </w:r>
      <w:r>
        <w:instrText xml:space="preserve"> PAGEREF _Toc201216385 \h </w:instrText>
      </w:r>
      <w:r>
        <w:fldChar w:fldCharType="separate"/>
      </w:r>
      <w:r>
        <w:t>60</w:t>
      </w:r>
      <w:r>
        <w:fldChar w:fldCharType="end"/>
      </w:r>
    </w:p>
    <w:p w14:paraId="2D7220AC" w14:textId="0B0C721A" w:rsidR="00C07BE9" w:rsidRDefault="00C07BE9">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_Toc201216386 \h </w:instrText>
      </w:r>
      <w:r>
        <w:fldChar w:fldCharType="separate"/>
      </w:r>
      <w:r>
        <w:t>60</w:t>
      </w:r>
      <w:r>
        <w:fldChar w:fldCharType="end"/>
      </w:r>
    </w:p>
    <w:p w14:paraId="0E5C21E8" w14:textId="14984064" w:rsidR="00C07BE9" w:rsidRDefault="00C07BE9">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fldLock="1"/>
      </w:r>
      <w:r>
        <w:instrText xml:space="preserve"> PAGEREF _Toc201216387 \h </w:instrText>
      </w:r>
      <w:r>
        <w:fldChar w:fldCharType="separate"/>
      </w:r>
      <w:r>
        <w:t>60</w:t>
      </w:r>
      <w:r>
        <w:fldChar w:fldCharType="end"/>
      </w:r>
    </w:p>
    <w:p w14:paraId="7F8D7654" w14:textId="527973AD" w:rsidR="00C07BE9" w:rsidRDefault="00C07BE9">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fldLock="1"/>
      </w:r>
      <w:r>
        <w:instrText xml:space="preserve"> PAGEREF _Toc201216388 \h </w:instrText>
      </w:r>
      <w:r>
        <w:fldChar w:fldCharType="separate"/>
      </w:r>
      <w:r>
        <w:t>60</w:t>
      </w:r>
      <w:r>
        <w:fldChar w:fldCharType="end"/>
      </w:r>
    </w:p>
    <w:p w14:paraId="7101656E" w14:textId="3097EF40" w:rsidR="00C07BE9" w:rsidRDefault="00C07BE9">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fldLock="1"/>
      </w:r>
      <w:r>
        <w:instrText xml:space="preserve"> PAGEREF _Toc201216389 \h </w:instrText>
      </w:r>
      <w:r>
        <w:fldChar w:fldCharType="separate"/>
      </w:r>
      <w:r>
        <w:t>61</w:t>
      </w:r>
      <w:r>
        <w:fldChar w:fldCharType="end"/>
      </w:r>
    </w:p>
    <w:p w14:paraId="5D9D22F9" w14:textId="0FF14AB8" w:rsidR="00C07BE9" w:rsidRDefault="00C07BE9">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fldLock="1"/>
      </w:r>
      <w:r>
        <w:instrText xml:space="preserve"> PAGEREF _Toc201216390 \h </w:instrText>
      </w:r>
      <w:r>
        <w:fldChar w:fldCharType="separate"/>
      </w:r>
      <w:r>
        <w:t>63</w:t>
      </w:r>
      <w:r>
        <w:fldChar w:fldCharType="end"/>
      </w:r>
    </w:p>
    <w:p w14:paraId="70538797" w14:textId="157B8C04" w:rsidR="00C07BE9" w:rsidRDefault="00C07BE9">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fldLock="1"/>
      </w:r>
      <w:r>
        <w:instrText xml:space="preserve"> PAGEREF _Toc201216391 \h </w:instrText>
      </w:r>
      <w:r>
        <w:fldChar w:fldCharType="separate"/>
      </w:r>
      <w:r>
        <w:t>63</w:t>
      </w:r>
      <w:r>
        <w:fldChar w:fldCharType="end"/>
      </w:r>
    </w:p>
    <w:p w14:paraId="4F85A397" w14:textId="06038075" w:rsidR="00C07BE9" w:rsidRDefault="00C07BE9">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fldLock="1"/>
      </w:r>
      <w:r>
        <w:instrText xml:space="preserve"> PAGEREF _Toc201216392 \h </w:instrText>
      </w:r>
      <w:r>
        <w:fldChar w:fldCharType="separate"/>
      </w:r>
      <w:r>
        <w:t>64</w:t>
      </w:r>
      <w:r>
        <w:fldChar w:fldCharType="end"/>
      </w:r>
    </w:p>
    <w:p w14:paraId="54E1BBE2" w14:textId="35622032" w:rsidR="00C07BE9" w:rsidRDefault="00C07BE9">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fldLock="1"/>
      </w:r>
      <w:r>
        <w:instrText xml:space="preserve"> PAGEREF _Toc201216393 \h </w:instrText>
      </w:r>
      <w:r>
        <w:fldChar w:fldCharType="separate"/>
      </w:r>
      <w:r>
        <w:t>73</w:t>
      </w:r>
      <w:r>
        <w:fldChar w:fldCharType="end"/>
      </w:r>
    </w:p>
    <w:p w14:paraId="72F1B9BF" w14:textId="6D9A0ADA" w:rsidR="00C07BE9" w:rsidRDefault="00C07BE9">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fldLock="1"/>
      </w:r>
      <w:r>
        <w:instrText xml:space="preserve"> PAGEREF _Toc201216394 \h </w:instrText>
      </w:r>
      <w:r>
        <w:fldChar w:fldCharType="separate"/>
      </w:r>
      <w:r>
        <w:t>74</w:t>
      </w:r>
      <w:r>
        <w:fldChar w:fldCharType="end"/>
      </w:r>
    </w:p>
    <w:p w14:paraId="3E6FBCC3" w14:textId="19011BCC" w:rsidR="00C07BE9" w:rsidRDefault="00C07BE9">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fldLock="1"/>
      </w:r>
      <w:r>
        <w:instrText xml:space="preserve"> PAGEREF _Toc201216395 \h </w:instrText>
      </w:r>
      <w:r>
        <w:fldChar w:fldCharType="separate"/>
      </w:r>
      <w:r>
        <w:t>74</w:t>
      </w:r>
      <w:r>
        <w:fldChar w:fldCharType="end"/>
      </w:r>
    </w:p>
    <w:p w14:paraId="5FA95FBA" w14:textId="40503377" w:rsidR="00C07BE9" w:rsidRDefault="00C07BE9">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fldLock="1"/>
      </w:r>
      <w:r>
        <w:instrText xml:space="preserve"> PAGEREF _Toc201216396 \h </w:instrText>
      </w:r>
      <w:r>
        <w:fldChar w:fldCharType="separate"/>
      </w:r>
      <w:r>
        <w:t>75</w:t>
      </w:r>
      <w:r>
        <w:fldChar w:fldCharType="end"/>
      </w:r>
    </w:p>
    <w:p w14:paraId="7FCA4912" w14:textId="3B5989E7" w:rsidR="00C07BE9" w:rsidRDefault="00C07BE9">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fldLock="1"/>
      </w:r>
      <w:r>
        <w:instrText xml:space="preserve"> PAGEREF _Toc201216397 \h </w:instrText>
      </w:r>
      <w:r>
        <w:fldChar w:fldCharType="separate"/>
      </w:r>
      <w:r>
        <w:t>75</w:t>
      </w:r>
      <w:r>
        <w:fldChar w:fldCharType="end"/>
      </w:r>
    </w:p>
    <w:p w14:paraId="0E6223F7" w14:textId="6F91F0C2" w:rsidR="00C07BE9" w:rsidRDefault="00C07BE9">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fldLock="1"/>
      </w:r>
      <w:r>
        <w:instrText xml:space="preserve"> PAGEREF _Toc201216398 \h </w:instrText>
      </w:r>
      <w:r>
        <w:fldChar w:fldCharType="separate"/>
      </w:r>
      <w:r>
        <w:t>76</w:t>
      </w:r>
      <w:r>
        <w:fldChar w:fldCharType="end"/>
      </w:r>
    </w:p>
    <w:p w14:paraId="660A67E9" w14:textId="6A11BD71" w:rsidR="00C07BE9" w:rsidRDefault="00C07BE9">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fldLock="1"/>
      </w:r>
      <w:r>
        <w:instrText xml:space="preserve"> PAGEREF _Toc201216399 \h </w:instrText>
      </w:r>
      <w:r>
        <w:fldChar w:fldCharType="separate"/>
      </w:r>
      <w:r>
        <w:t>77</w:t>
      </w:r>
      <w:r>
        <w:fldChar w:fldCharType="end"/>
      </w:r>
    </w:p>
    <w:p w14:paraId="384143CA" w14:textId="245A1056" w:rsidR="00C07BE9" w:rsidRDefault="00C07BE9">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fldLock="1"/>
      </w:r>
      <w:r>
        <w:instrText xml:space="preserve"> PAGEREF _Toc201216400 \h </w:instrText>
      </w:r>
      <w:r>
        <w:fldChar w:fldCharType="separate"/>
      </w:r>
      <w:r>
        <w:t>78</w:t>
      </w:r>
      <w:r>
        <w:fldChar w:fldCharType="end"/>
      </w:r>
    </w:p>
    <w:p w14:paraId="3AD276AC" w14:textId="67D2F77E" w:rsidR="00C07BE9" w:rsidRDefault="00C07BE9">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_Toc201216401 \h </w:instrText>
      </w:r>
      <w:r>
        <w:fldChar w:fldCharType="separate"/>
      </w:r>
      <w:r>
        <w:t>78</w:t>
      </w:r>
      <w:r>
        <w:fldChar w:fldCharType="end"/>
      </w:r>
    </w:p>
    <w:p w14:paraId="371F799B" w14:textId="26A486CF" w:rsidR="00C07BE9" w:rsidRDefault="00C07BE9">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fldLock="1"/>
      </w:r>
      <w:r>
        <w:instrText xml:space="preserve"> PAGEREF _Toc201216402 \h </w:instrText>
      </w:r>
      <w:r>
        <w:fldChar w:fldCharType="separate"/>
      </w:r>
      <w:r>
        <w:t>79</w:t>
      </w:r>
      <w:r>
        <w:fldChar w:fldCharType="end"/>
      </w:r>
    </w:p>
    <w:p w14:paraId="4D88EFF9" w14:textId="22D0ACF4" w:rsidR="00C07BE9" w:rsidRDefault="00C07BE9">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_Toc201216403 \h </w:instrText>
      </w:r>
      <w:r>
        <w:fldChar w:fldCharType="separate"/>
      </w:r>
      <w:r>
        <w:t>79</w:t>
      </w:r>
      <w:r>
        <w:fldChar w:fldCharType="end"/>
      </w:r>
    </w:p>
    <w:p w14:paraId="196AF3EF" w14:textId="050ACB90" w:rsidR="00C07BE9" w:rsidRDefault="00C07BE9">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_Toc201216404 \h </w:instrText>
      </w:r>
      <w:r>
        <w:fldChar w:fldCharType="separate"/>
      </w:r>
      <w:r>
        <w:t>81</w:t>
      </w:r>
      <w:r>
        <w:fldChar w:fldCharType="end"/>
      </w:r>
    </w:p>
    <w:p w14:paraId="371CCE73" w14:textId="66D6640D" w:rsidR="00C07BE9" w:rsidRDefault="00C07BE9">
      <w:pPr>
        <w:pStyle w:val="TOC4"/>
        <w:rPr>
          <w:rFonts w:asciiTheme="minorHAnsi" w:eastAsiaTheme="minorEastAsia" w:hAnsiTheme="minorHAnsi" w:cstheme="minorBidi"/>
          <w:kern w:val="2"/>
          <w:sz w:val="24"/>
          <w:szCs w:val="24"/>
          <w14:ligatures w14:val="standardContextual"/>
        </w:rPr>
      </w:pPr>
      <w:r>
        <w:t>6.1.3.18</w:t>
      </w:r>
      <w:r>
        <w:rPr>
          <w:rFonts w:asciiTheme="minorHAnsi" w:eastAsiaTheme="minorEastAsia" w:hAnsiTheme="minorHAnsi" w:cstheme="minorBidi"/>
          <w:kern w:val="2"/>
          <w:sz w:val="24"/>
          <w:szCs w:val="24"/>
          <w14:ligatures w14:val="standardContextual"/>
        </w:rPr>
        <w:tab/>
      </w:r>
      <w:r>
        <w:t>Event reporting from the</w:t>
      </w:r>
      <w:r w:rsidRPr="00D4479C">
        <w:rPr>
          <w:rFonts w:eastAsia="SimSun"/>
          <w:lang w:eastAsia="zh-CN"/>
        </w:rPr>
        <w:t xml:space="preserve"> </w:t>
      </w:r>
      <w:r>
        <w:t>PCF</w:t>
      </w:r>
      <w:r>
        <w:tab/>
      </w:r>
      <w:r>
        <w:fldChar w:fldCharType="begin" w:fldLock="1"/>
      </w:r>
      <w:r>
        <w:instrText xml:space="preserve"> PAGEREF _Toc201216405 \h </w:instrText>
      </w:r>
      <w:r>
        <w:fldChar w:fldCharType="separate"/>
      </w:r>
      <w:r>
        <w:t>81</w:t>
      </w:r>
      <w:r>
        <w:fldChar w:fldCharType="end"/>
      </w:r>
    </w:p>
    <w:p w14:paraId="6728D536" w14:textId="01D8CF95" w:rsidR="00C07BE9" w:rsidRDefault="00C07BE9">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fldLock="1"/>
      </w:r>
      <w:r>
        <w:instrText xml:space="preserve"> PAGEREF _Toc201216406 \h </w:instrText>
      </w:r>
      <w:r>
        <w:fldChar w:fldCharType="separate"/>
      </w:r>
      <w:r>
        <w:t>87</w:t>
      </w:r>
      <w:r>
        <w:fldChar w:fldCharType="end"/>
      </w:r>
    </w:p>
    <w:p w14:paraId="248864BE" w14:textId="7BB7C1A6" w:rsidR="00C07BE9" w:rsidRDefault="00C07BE9">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_Toc201216407 \h </w:instrText>
      </w:r>
      <w:r>
        <w:fldChar w:fldCharType="separate"/>
      </w:r>
      <w:r>
        <w:t>87</w:t>
      </w:r>
      <w:r>
        <w:fldChar w:fldCharType="end"/>
      </w:r>
    </w:p>
    <w:p w14:paraId="1F8D849F" w14:textId="19728785" w:rsidR="00C07BE9" w:rsidRDefault="00C07BE9">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fldLock="1"/>
      </w:r>
      <w:r>
        <w:instrText xml:space="preserve"> PAGEREF _Toc201216408 \h </w:instrText>
      </w:r>
      <w:r>
        <w:fldChar w:fldCharType="separate"/>
      </w:r>
      <w:r>
        <w:t>90</w:t>
      </w:r>
      <w:r>
        <w:fldChar w:fldCharType="end"/>
      </w:r>
    </w:p>
    <w:p w14:paraId="13259910" w14:textId="71E9561A" w:rsidR="00C07BE9" w:rsidRDefault="00C07BE9">
      <w:pPr>
        <w:pStyle w:val="TOC4"/>
        <w:rPr>
          <w:rFonts w:asciiTheme="minorHAnsi" w:eastAsiaTheme="minorEastAsia" w:hAnsiTheme="minorHAnsi" w:cstheme="minorBidi"/>
          <w:kern w:val="2"/>
          <w:sz w:val="24"/>
          <w:szCs w:val="24"/>
          <w14:ligatures w14:val="standardContextual"/>
        </w:rPr>
      </w:pPr>
      <w:r>
        <w:lastRenderedPageBreak/>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fldLock="1"/>
      </w:r>
      <w:r>
        <w:instrText xml:space="preserve"> PAGEREF _Toc201216409 \h </w:instrText>
      </w:r>
      <w:r>
        <w:fldChar w:fldCharType="separate"/>
      </w:r>
      <w:r>
        <w:t>92</w:t>
      </w:r>
      <w:r>
        <w:fldChar w:fldCharType="end"/>
      </w:r>
    </w:p>
    <w:p w14:paraId="246DB15D" w14:textId="46DEF51D" w:rsidR="00C07BE9" w:rsidRDefault="00C07BE9">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fldLock="1"/>
      </w:r>
      <w:r>
        <w:instrText xml:space="preserve"> PAGEREF _Toc201216410 \h </w:instrText>
      </w:r>
      <w:r>
        <w:fldChar w:fldCharType="separate"/>
      </w:r>
      <w:r>
        <w:t>94</w:t>
      </w:r>
      <w:r>
        <w:fldChar w:fldCharType="end"/>
      </w:r>
    </w:p>
    <w:p w14:paraId="1F39F941" w14:textId="688D1016"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fldLock="1"/>
      </w:r>
      <w:r>
        <w:instrText xml:space="preserve"> PAGEREF _Toc201216411 \h </w:instrText>
      </w:r>
      <w:r>
        <w:fldChar w:fldCharType="separate"/>
      </w:r>
      <w:r>
        <w:t>95</w:t>
      </w:r>
      <w:r>
        <w:fldChar w:fldCharType="end"/>
      </w:r>
    </w:p>
    <w:p w14:paraId="0E1BFC7F" w14:textId="78D7C549"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fldLock="1"/>
      </w:r>
      <w:r>
        <w:instrText xml:space="preserve"> PAGEREF _Toc201216412 \h </w:instrText>
      </w:r>
      <w:r>
        <w:fldChar w:fldCharType="separate"/>
      </w:r>
      <w:r>
        <w:t>95</w:t>
      </w:r>
      <w:r>
        <w:fldChar w:fldCharType="end"/>
      </w:r>
    </w:p>
    <w:p w14:paraId="62B24B5B" w14:textId="38A24F3B"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fldLock="1"/>
      </w:r>
      <w:r>
        <w:instrText xml:space="preserve"> PAGEREF _Toc201216413 \h </w:instrText>
      </w:r>
      <w:r>
        <w:fldChar w:fldCharType="separate"/>
      </w:r>
      <w:r>
        <w:t>97</w:t>
      </w:r>
      <w:r>
        <w:fldChar w:fldCharType="end"/>
      </w:r>
    </w:p>
    <w:p w14:paraId="6D01DD3D" w14:textId="625B3BA5"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fldLock="1"/>
      </w:r>
      <w:r>
        <w:instrText xml:space="preserve"> PAGEREF _Toc201216414 \h </w:instrText>
      </w:r>
      <w:r>
        <w:fldChar w:fldCharType="separate"/>
      </w:r>
      <w:r>
        <w:t>97</w:t>
      </w:r>
      <w:r>
        <w:fldChar w:fldCharType="end"/>
      </w:r>
    </w:p>
    <w:p w14:paraId="7B915EAC" w14:textId="3D3B6BF0"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fldLock="1"/>
      </w:r>
      <w:r>
        <w:instrText xml:space="preserve"> PAGEREF _Toc201216415 \h </w:instrText>
      </w:r>
      <w:r>
        <w:fldChar w:fldCharType="separate"/>
      </w:r>
      <w:r>
        <w:t>98</w:t>
      </w:r>
      <w:r>
        <w:fldChar w:fldCharType="end"/>
      </w:r>
    </w:p>
    <w:p w14:paraId="12E9F3E2" w14:textId="7202D867"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fldLock="1"/>
      </w:r>
      <w:r>
        <w:instrText xml:space="preserve"> PAGEREF _Toc201216416 \h </w:instrText>
      </w:r>
      <w:r>
        <w:fldChar w:fldCharType="separate"/>
      </w:r>
      <w:r>
        <w:t>98</w:t>
      </w:r>
      <w:r>
        <w:fldChar w:fldCharType="end"/>
      </w:r>
    </w:p>
    <w:p w14:paraId="343DE145" w14:textId="49C4D60E"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fldLock="1"/>
      </w:r>
      <w:r>
        <w:instrText xml:space="preserve"> PAGEREF _Toc201216417 \h </w:instrText>
      </w:r>
      <w:r>
        <w:fldChar w:fldCharType="separate"/>
      </w:r>
      <w:r>
        <w:t>98</w:t>
      </w:r>
      <w:r>
        <w:fldChar w:fldCharType="end"/>
      </w:r>
    </w:p>
    <w:p w14:paraId="44F7E870" w14:textId="7BEDD3FD"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fldLock="1"/>
      </w:r>
      <w:r>
        <w:instrText xml:space="preserve"> PAGEREF _Toc201216418 \h </w:instrText>
      </w:r>
      <w:r>
        <w:fldChar w:fldCharType="separate"/>
      </w:r>
      <w:r>
        <w:t>99</w:t>
      </w:r>
      <w:r>
        <w:fldChar w:fldCharType="end"/>
      </w:r>
    </w:p>
    <w:p w14:paraId="759CD864" w14:textId="491FB492"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fldLock="1"/>
      </w:r>
      <w:r>
        <w:instrText xml:space="preserve"> PAGEREF _Toc201216419 \h </w:instrText>
      </w:r>
      <w:r>
        <w:fldChar w:fldCharType="separate"/>
      </w:r>
      <w:r>
        <w:t>99</w:t>
      </w:r>
      <w:r>
        <w:fldChar w:fldCharType="end"/>
      </w:r>
    </w:p>
    <w:p w14:paraId="1D266E04" w14:textId="42840EE6"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fldLock="1"/>
      </w:r>
      <w:r>
        <w:instrText xml:space="preserve"> PAGEREF _Toc201216420 \h </w:instrText>
      </w:r>
      <w:r>
        <w:fldChar w:fldCharType="separate"/>
      </w:r>
      <w:r>
        <w:t>100</w:t>
      </w:r>
      <w:r>
        <w:fldChar w:fldCharType="end"/>
      </w:r>
    </w:p>
    <w:p w14:paraId="66574254" w14:textId="7F2626EC"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fldLock="1"/>
      </w:r>
      <w:r>
        <w:instrText xml:space="preserve"> PAGEREF _Toc201216421 \h </w:instrText>
      </w:r>
      <w:r>
        <w:fldChar w:fldCharType="separate"/>
      </w:r>
      <w:r>
        <w:t>100</w:t>
      </w:r>
      <w:r>
        <w:fldChar w:fldCharType="end"/>
      </w:r>
    </w:p>
    <w:p w14:paraId="3C98772B" w14:textId="63086517" w:rsidR="00C07BE9" w:rsidRDefault="00C07BE9">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fldLock="1"/>
      </w:r>
      <w:r>
        <w:instrText xml:space="preserve"> PAGEREF _Toc201216422 \h </w:instrText>
      </w:r>
      <w:r>
        <w:fldChar w:fldCharType="separate"/>
      </w:r>
      <w:r>
        <w:t>100</w:t>
      </w:r>
      <w:r>
        <w:fldChar w:fldCharType="end"/>
      </w:r>
    </w:p>
    <w:p w14:paraId="4020809E" w14:textId="0C196972" w:rsidR="00C07BE9" w:rsidRDefault="00C07BE9">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fldLock="1"/>
      </w:r>
      <w:r>
        <w:instrText xml:space="preserve"> PAGEREF _Toc201216423 \h </w:instrText>
      </w:r>
      <w:r>
        <w:fldChar w:fldCharType="separate"/>
      </w:r>
      <w:r>
        <w:t>100</w:t>
      </w:r>
      <w:r>
        <w:fldChar w:fldCharType="end"/>
      </w:r>
    </w:p>
    <w:p w14:paraId="39F2F8A1" w14:textId="7F45F354" w:rsidR="00C07BE9" w:rsidRDefault="00C07BE9">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fldLock="1"/>
      </w:r>
      <w:r>
        <w:instrText xml:space="preserve"> PAGEREF _Toc201216424 \h </w:instrText>
      </w:r>
      <w:r>
        <w:fldChar w:fldCharType="separate"/>
      </w:r>
      <w:r>
        <w:t>101</w:t>
      </w:r>
      <w:r>
        <w:fldChar w:fldCharType="end"/>
      </w:r>
    </w:p>
    <w:p w14:paraId="3938FA0D" w14:textId="270B533F" w:rsidR="00C07BE9" w:rsidRDefault="00C07BE9">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fldLock="1"/>
      </w:r>
      <w:r>
        <w:instrText xml:space="preserve"> PAGEREF _Toc201216425 \h </w:instrText>
      </w:r>
      <w:r>
        <w:fldChar w:fldCharType="separate"/>
      </w:r>
      <w:r>
        <w:t>102</w:t>
      </w:r>
      <w:r>
        <w:fldChar w:fldCharType="end"/>
      </w:r>
    </w:p>
    <w:p w14:paraId="59DD9C16" w14:textId="6E512A2B" w:rsidR="00C07BE9" w:rsidRDefault="00C07BE9">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_Toc201216426 \h </w:instrText>
      </w:r>
      <w:r>
        <w:fldChar w:fldCharType="separate"/>
      </w:r>
      <w:r>
        <w:t>102</w:t>
      </w:r>
      <w:r>
        <w:fldChar w:fldCharType="end"/>
      </w:r>
    </w:p>
    <w:p w14:paraId="25B9F041" w14:textId="0DB23784" w:rsidR="00C07BE9" w:rsidRDefault="00C07BE9">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fldLock="1"/>
      </w:r>
      <w:r>
        <w:instrText xml:space="preserve"> PAGEREF _Toc201216427 \h </w:instrText>
      </w:r>
      <w:r>
        <w:fldChar w:fldCharType="separate"/>
      </w:r>
      <w:r>
        <w:t>103</w:t>
      </w:r>
      <w:r>
        <w:fldChar w:fldCharType="end"/>
      </w:r>
    </w:p>
    <w:p w14:paraId="6942B58B" w14:textId="05567268" w:rsidR="00C07BE9" w:rsidRDefault="00C07BE9">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fldLock="1"/>
      </w:r>
      <w:r>
        <w:instrText xml:space="preserve"> PAGEREF _Toc201216428 \h </w:instrText>
      </w:r>
      <w:r>
        <w:fldChar w:fldCharType="separate"/>
      </w:r>
      <w:r>
        <w:t>103</w:t>
      </w:r>
      <w:r>
        <w:fldChar w:fldCharType="end"/>
      </w:r>
    </w:p>
    <w:p w14:paraId="3F3B7DB9" w14:textId="6B72A06E" w:rsidR="00C07BE9" w:rsidRDefault="00C07BE9">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fldLock="1"/>
      </w:r>
      <w:r>
        <w:instrText xml:space="preserve"> PAGEREF _Toc201216429 \h </w:instrText>
      </w:r>
      <w:r>
        <w:fldChar w:fldCharType="separate"/>
      </w:r>
      <w:r>
        <w:t>103</w:t>
      </w:r>
      <w:r>
        <w:fldChar w:fldCharType="end"/>
      </w:r>
    </w:p>
    <w:p w14:paraId="6852EF15" w14:textId="666D2C57" w:rsidR="00C07BE9" w:rsidRDefault="00C07BE9">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_Toc201216430 \h </w:instrText>
      </w:r>
      <w:r>
        <w:fldChar w:fldCharType="separate"/>
      </w:r>
      <w:r>
        <w:t>104</w:t>
      </w:r>
      <w:r>
        <w:fldChar w:fldCharType="end"/>
      </w:r>
    </w:p>
    <w:p w14:paraId="50AAE067" w14:textId="777D7D79" w:rsidR="00C07BE9" w:rsidRDefault="00C07BE9">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fldLock="1"/>
      </w:r>
      <w:r>
        <w:instrText xml:space="preserve"> PAGEREF _Toc201216431 \h </w:instrText>
      </w:r>
      <w:r>
        <w:fldChar w:fldCharType="separate"/>
      </w:r>
      <w:r>
        <w:t>104</w:t>
      </w:r>
      <w:r>
        <w:fldChar w:fldCharType="end"/>
      </w:r>
    </w:p>
    <w:p w14:paraId="466FBF36" w14:textId="56D8663B" w:rsidR="00C07BE9" w:rsidRDefault="00C07BE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fldLock="1"/>
      </w:r>
      <w:r>
        <w:instrText xml:space="preserve"> PAGEREF _Toc201216432 \h </w:instrText>
      </w:r>
      <w:r>
        <w:fldChar w:fldCharType="separate"/>
      </w:r>
      <w:r>
        <w:t>104</w:t>
      </w:r>
      <w:r>
        <w:fldChar w:fldCharType="end"/>
      </w:r>
    </w:p>
    <w:p w14:paraId="480754C1" w14:textId="1C25A2F1" w:rsidR="00C07BE9" w:rsidRDefault="00C07BE9">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_Toc201216433 \h </w:instrText>
      </w:r>
      <w:r>
        <w:fldChar w:fldCharType="separate"/>
      </w:r>
      <w:r>
        <w:t>104</w:t>
      </w:r>
      <w:r>
        <w:fldChar w:fldCharType="end"/>
      </w:r>
    </w:p>
    <w:p w14:paraId="5C4B5DA8" w14:textId="1A0B75E2" w:rsidR="00C07BE9" w:rsidRDefault="00C07BE9">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fldLock="1"/>
      </w:r>
      <w:r>
        <w:instrText xml:space="preserve"> PAGEREF _Toc201216434 \h </w:instrText>
      </w:r>
      <w:r>
        <w:fldChar w:fldCharType="separate"/>
      </w:r>
      <w:r>
        <w:t>104</w:t>
      </w:r>
      <w:r>
        <w:fldChar w:fldCharType="end"/>
      </w:r>
    </w:p>
    <w:p w14:paraId="5254E54D" w14:textId="17E31EDF" w:rsidR="00C07BE9" w:rsidRDefault="00C07BE9">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fldLock="1"/>
      </w:r>
      <w:r>
        <w:instrText xml:space="preserve"> PAGEREF _Toc201216435 \h </w:instrText>
      </w:r>
      <w:r>
        <w:fldChar w:fldCharType="separate"/>
      </w:r>
      <w:r>
        <w:t>106</w:t>
      </w:r>
      <w:r>
        <w:fldChar w:fldCharType="end"/>
      </w:r>
    </w:p>
    <w:p w14:paraId="1DED8AB3" w14:textId="5B3745F5" w:rsidR="00C07BE9" w:rsidRDefault="00C07BE9">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fldLock="1"/>
      </w:r>
      <w:r>
        <w:instrText xml:space="preserve"> PAGEREF _Toc201216436 \h </w:instrText>
      </w:r>
      <w:r>
        <w:fldChar w:fldCharType="separate"/>
      </w:r>
      <w:r>
        <w:t>106</w:t>
      </w:r>
      <w:r>
        <w:fldChar w:fldCharType="end"/>
      </w:r>
    </w:p>
    <w:p w14:paraId="3CEEB2B2" w14:textId="36993B9F" w:rsidR="00C07BE9" w:rsidRDefault="00C07BE9">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fldLock="1"/>
      </w:r>
      <w:r>
        <w:instrText xml:space="preserve"> PAGEREF _Toc201216437 \h </w:instrText>
      </w:r>
      <w:r>
        <w:fldChar w:fldCharType="separate"/>
      </w:r>
      <w:r>
        <w:t>106</w:t>
      </w:r>
      <w:r>
        <w:fldChar w:fldCharType="end"/>
      </w:r>
    </w:p>
    <w:p w14:paraId="2C4A1CF3" w14:textId="0898C2F5" w:rsidR="00C07BE9" w:rsidRDefault="00C07BE9">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fldLock="1"/>
      </w:r>
      <w:r>
        <w:instrText xml:space="preserve"> PAGEREF _Toc201216438 \h </w:instrText>
      </w:r>
      <w:r>
        <w:fldChar w:fldCharType="separate"/>
      </w:r>
      <w:r>
        <w:t>106</w:t>
      </w:r>
      <w:r>
        <w:fldChar w:fldCharType="end"/>
      </w:r>
    </w:p>
    <w:p w14:paraId="3245584A" w14:textId="1BA97F44" w:rsidR="00C07BE9" w:rsidRDefault="00C07BE9">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fldLock="1"/>
      </w:r>
      <w:r>
        <w:instrText xml:space="preserve"> PAGEREF _Toc201216439 \h </w:instrText>
      </w:r>
      <w:r>
        <w:fldChar w:fldCharType="separate"/>
      </w:r>
      <w:r>
        <w:t>110</w:t>
      </w:r>
      <w:r>
        <w:fldChar w:fldCharType="end"/>
      </w:r>
    </w:p>
    <w:p w14:paraId="2958E9B3" w14:textId="6F00C304" w:rsidR="00C07BE9" w:rsidRDefault="00C07BE9">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fldLock="1"/>
      </w:r>
      <w:r>
        <w:instrText xml:space="preserve"> PAGEREF _Toc201216440 \h </w:instrText>
      </w:r>
      <w:r>
        <w:fldChar w:fldCharType="separate"/>
      </w:r>
      <w:r>
        <w:t>115</w:t>
      </w:r>
      <w:r>
        <w:fldChar w:fldCharType="end"/>
      </w:r>
    </w:p>
    <w:p w14:paraId="530A3132" w14:textId="3A8B5873" w:rsidR="00C07BE9" w:rsidRDefault="00C07BE9">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fldLock="1"/>
      </w:r>
      <w:r>
        <w:instrText xml:space="preserve"> PAGEREF _Toc201216441 \h </w:instrText>
      </w:r>
      <w:r>
        <w:fldChar w:fldCharType="separate"/>
      </w:r>
      <w:r>
        <w:t>115</w:t>
      </w:r>
      <w:r>
        <w:fldChar w:fldCharType="end"/>
      </w:r>
    </w:p>
    <w:p w14:paraId="490E3BB5" w14:textId="57B755F6" w:rsidR="00C07BE9" w:rsidRDefault="00C07BE9">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D4479C">
        <w:rPr>
          <w:rFonts w:eastAsia="SimSun" w:cs="Arial"/>
          <w:lang w:eastAsia="zh-CN"/>
        </w:rPr>
        <w:t>Application specific policy information management</w:t>
      </w:r>
      <w:r>
        <w:tab/>
      </w:r>
      <w:r>
        <w:fldChar w:fldCharType="begin" w:fldLock="1"/>
      </w:r>
      <w:r>
        <w:instrText xml:space="preserve"> PAGEREF _Toc201216442 \h </w:instrText>
      </w:r>
      <w:r>
        <w:fldChar w:fldCharType="separate"/>
      </w:r>
      <w:r>
        <w:t>115</w:t>
      </w:r>
      <w:r>
        <w:fldChar w:fldCharType="end"/>
      </w:r>
    </w:p>
    <w:p w14:paraId="421561D9" w14:textId="0C0CB67D" w:rsidR="00C07BE9" w:rsidRDefault="00C07BE9">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fldLock="1"/>
      </w:r>
      <w:r>
        <w:instrText xml:space="preserve"> PAGEREF _Toc201216443 \h </w:instrText>
      </w:r>
      <w:r>
        <w:fldChar w:fldCharType="separate"/>
      </w:r>
      <w:r>
        <w:t>116</w:t>
      </w:r>
      <w:r>
        <w:fldChar w:fldCharType="end"/>
      </w:r>
    </w:p>
    <w:p w14:paraId="4957AC88" w14:textId="1F819B38" w:rsidR="00C07BE9" w:rsidRDefault="00C07BE9">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fldLock="1"/>
      </w:r>
      <w:r>
        <w:instrText xml:space="preserve"> PAGEREF _Toc201216444 \h </w:instrText>
      </w:r>
      <w:r>
        <w:fldChar w:fldCharType="separate"/>
      </w:r>
      <w:r>
        <w:t>117</w:t>
      </w:r>
      <w:r>
        <w:fldChar w:fldCharType="end"/>
      </w:r>
    </w:p>
    <w:p w14:paraId="4382AA0F" w14:textId="3CA4908C" w:rsidR="00C07BE9" w:rsidRDefault="00C07BE9">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fldLock="1"/>
      </w:r>
      <w:r>
        <w:instrText xml:space="preserve"> PAGEREF _Toc201216445 \h </w:instrText>
      </w:r>
      <w:r>
        <w:fldChar w:fldCharType="separate"/>
      </w:r>
      <w:r>
        <w:t>117</w:t>
      </w:r>
      <w:r>
        <w:fldChar w:fldCharType="end"/>
      </w:r>
    </w:p>
    <w:p w14:paraId="06C2D453" w14:textId="36341145" w:rsidR="00C07BE9" w:rsidRDefault="00C07BE9">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fldLock="1"/>
      </w:r>
      <w:r>
        <w:instrText xml:space="preserve"> PAGEREF _Toc201216446 \h </w:instrText>
      </w:r>
      <w:r>
        <w:fldChar w:fldCharType="separate"/>
      </w:r>
      <w:r>
        <w:t>117</w:t>
      </w:r>
      <w:r>
        <w:fldChar w:fldCharType="end"/>
      </w:r>
    </w:p>
    <w:p w14:paraId="7B582394" w14:textId="2E20C346" w:rsidR="00C07BE9" w:rsidRDefault="00C07BE9">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_Toc201216447 \h </w:instrText>
      </w:r>
      <w:r>
        <w:fldChar w:fldCharType="separate"/>
      </w:r>
      <w:r>
        <w:t>117</w:t>
      </w:r>
      <w:r>
        <w:fldChar w:fldCharType="end"/>
      </w:r>
    </w:p>
    <w:p w14:paraId="7F59E424" w14:textId="47064541" w:rsidR="00C07BE9" w:rsidRDefault="00C07BE9">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fldLock="1"/>
      </w:r>
      <w:r>
        <w:instrText xml:space="preserve"> PAGEREF _Toc201216448 \h </w:instrText>
      </w:r>
      <w:r>
        <w:fldChar w:fldCharType="separate"/>
      </w:r>
      <w:r>
        <w:t>118</w:t>
      </w:r>
      <w:r>
        <w:fldChar w:fldCharType="end"/>
      </w:r>
    </w:p>
    <w:p w14:paraId="36923130" w14:textId="3E3296EA" w:rsidR="00C07BE9" w:rsidRDefault="00C07BE9">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fldLock="1"/>
      </w:r>
      <w:r>
        <w:instrText xml:space="preserve"> PAGEREF _Toc201216449 \h </w:instrText>
      </w:r>
      <w:r>
        <w:fldChar w:fldCharType="separate"/>
      </w:r>
      <w:r>
        <w:t>118</w:t>
      </w:r>
      <w:r>
        <w:fldChar w:fldCharType="end"/>
      </w:r>
    </w:p>
    <w:p w14:paraId="2175DEDF" w14:textId="6A21360A" w:rsidR="00C07BE9" w:rsidRDefault="00C07BE9">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_Toc201216450 \h </w:instrText>
      </w:r>
      <w:r>
        <w:fldChar w:fldCharType="separate"/>
      </w:r>
      <w:r>
        <w:t>118</w:t>
      </w:r>
      <w:r>
        <w:fldChar w:fldCharType="end"/>
      </w:r>
    </w:p>
    <w:p w14:paraId="41F3E216" w14:textId="5C3113D5" w:rsidR="00C07BE9" w:rsidRDefault="00C07BE9">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fldLock="1"/>
      </w:r>
      <w:r>
        <w:instrText xml:space="preserve"> PAGEREF _Toc201216451 \h </w:instrText>
      </w:r>
      <w:r>
        <w:fldChar w:fldCharType="separate"/>
      </w:r>
      <w:r>
        <w:t>118</w:t>
      </w:r>
      <w:r>
        <w:fldChar w:fldCharType="end"/>
      </w:r>
    </w:p>
    <w:p w14:paraId="44352E00" w14:textId="01DA537E" w:rsidR="00C07BE9" w:rsidRDefault="00C07BE9">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fldLock="1"/>
      </w:r>
      <w:r>
        <w:instrText xml:space="preserve"> PAGEREF _Toc201216452 \h </w:instrText>
      </w:r>
      <w:r>
        <w:fldChar w:fldCharType="separate"/>
      </w:r>
      <w:r>
        <w:t>119</w:t>
      </w:r>
      <w:r>
        <w:fldChar w:fldCharType="end"/>
      </w:r>
    </w:p>
    <w:p w14:paraId="47327ED5" w14:textId="552FB212" w:rsidR="00C07BE9" w:rsidRDefault="00C07BE9">
      <w:pPr>
        <w:pStyle w:val="TOC3"/>
        <w:rPr>
          <w:rFonts w:asciiTheme="minorHAnsi" w:eastAsiaTheme="minorEastAsia" w:hAnsiTheme="minorHAnsi" w:cstheme="minorBidi"/>
          <w:kern w:val="2"/>
          <w:sz w:val="24"/>
          <w:szCs w:val="24"/>
          <w14:ligatures w14:val="standardContextual"/>
        </w:rPr>
      </w:pPr>
      <w:r w:rsidRPr="00D4479C">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fldLock="1"/>
      </w:r>
      <w:r>
        <w:instrText xml:space="preserve"> PAGEREF _Toc201216453 \h </w:instrText>
      </w:r>
      <w:r>
        <w:fldChar w:fldCharType="separate"/>
      </w:r>
      <w:r>
        <w:t>119</w:t>
      </w:r>
      <w:r>
        <w:fldChar w:fldCharType="end"/>
      </w:r>
    </w:p>
    <w:p w14:paraId="77387A22" w14:textId="39DBE9EC" w:rsidR="00C07BE9" w:rsidRDefault="00C07BE9">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_Toc201216454 \h </w:instrText>
      </w:r>
      <w:r>
        <w:fldChar w:fldCharType="separate"/>
      </w:r>
      <w:r>
        <w:t>119</w:t>
      </w:r>
      <w:r>
        <w:fldChar w:fldCharType="end"/>
      </w:r>
    </w:p>
    <w:p w14:paraId="4CB25280" w14:textId="29B0139E" w:rsidR="00C07BE9" w:rsidRDefault="00C07BE9">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fldLock="1"/>
      </w:r>
      <w:r>
        <w:instrText xml:space="preserve"> PAGEREF _Toc201216455 \h </w:instrText>
      </w:r>
      <w:r>
        <w:fldChar w:fldCharType="separate"/>
      </w:r>
      <w:r>
        <w:t>121</w:t>
      </w:r>
      <w:r>
        <w:fldChar w:fldCharType="end"/>
      </w:r>
    </w:p>
    <w:p w14:paraId="7013E4EB" w14:textId="5F2EE059" w:rsidR="00C07BE9" w:rsidRDefault="00C07BE9">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_Toc201216456 \h </w:instrText>
      </w:r>
      <w:r>
        <w:fldChar w:fldCharType="separate"/>
      </w:r>
      <w:r>
        <w:t>121</w:t>
      </w:r>
      <w:r>
        <w:fldChar w:fldCharType="end"/>
      </w:r>
    </w:p>
    <w:p w14:paraId="46420534" w14:textId="738BED5B" w:rsidR="00C07BE9" w:rsidRDefault="00C07BE9">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fldLock="1"/>
      </w:r>
      <w:r>
        <w:instrText xml:space="preserve"> PAGEREF _Toc201216457 \h </w:instrText>
      </w:r>
      <w:r>
        <w:fldChar w:fldCharType="separate"/>
      </w:r>
      <w:r>
        <w:t>122</w:t>
      </w:r>
      <w:r>
        <w:fldChar w:fldCharType="end"/>
      </w:r>
    </w:p>
    <w:p w14:paraId="6DCE8337" w14:textId="5474F0E8" w:rsidR="00C07BE9" w:rsidRDefault="00C07BE9">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fldLock="1"/>
      </w:r>
      <w:r>
        <w:instrText xml:space="preserve"> PAGEREF _Toc201216458 \h </w:instrText>
      </w:r>
      <w:r>
        <w:fldChar w:fldCharType="separate"/>
      </w:r>
      <w:r>
        <w:t>123</w:t>
      </w:r>
      <w:r>
        <w:fldChar w:fldCharType="end"/>
      </w:r>
    </w:p>
    <w:p w14:paraId="268CC154" w14:textId="753627FD" w:rsidR="00C07BE9" w:rsidRDefault="00C07BE9">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fldLock="1"/>
      </w:r>
      <w:r>
        <w:instrText xml:space="preserve"> PAGEREF _Toc201216459 \h </w:instrText>
      </w:r>
      <w:r>
        <w:fldChar w:fldCharType="separate"/>
      </w:r>
      <w:r>
        <w:t>124</w:t>
      </w:r>
      <w:r>
        <w:fldChar w:fldCharType="end"/>
      </w:r>
    </w:p>
    <w:p w14:paraId="00E1802C" w14:textId="28BE5D3C" w:rsidR="00C07BE9" w:rsidRDefault="00C07BE9">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_Toc201216460 \h </w:instrText>
      </w:r>
      <w:r>
        <w:fldChar w:fldCharType="separate"/>
      </w:r>
      <w:r>
        <w:t>124</w:t>
      </w:r>
      <w:r>
        <w:fldChar w:fldCharType="end"/>
      </w:r>
    </w:p>
    <w:p w14:paraId="65FEC47D" w14:textId="79502221" w:rsidR="00C07BE9" w:rsidRDefault="00C07BE9">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fldLock="1"/>
      </w:r>
      <w:r>
        <w:instrText xml:space="preserve"> PAGEREF _Toc201216461 \h </w:instrText>
      </w:r>
      <w:r>
        <w:fldChar w:fldCharType="separate"/>
      </w:r>
      <w:r>
        <w:t>124</w:t>
      </w:r>
      <w:r>
        <w:fldChar w:fldCharType="end"/>
      </w:r>
    </w:p>
    <w:p w14:paraId="79C4EB90" w14:textId="505A8E71" w:rsidR="00C07BE9" w:rsidRDefault="00C07BE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fldLock="1"/>
      </w:r>
      <w:r>
        <w:instrText xml:space="preserve"> PAGEREF _Toc201216462 \h </w:instrText>
      </w:r>
      <w:r>
        <w:fldChar w:fldCharType="separate"/>
      </w:r>
      <w:r>
        <w:t>124</w:t>
      </w:r>
      <w:r>
        <w:fldChar w:fldCharType="end"/>
      </w:r>
    </w:p>
    <w:p w14:paraId="128DFE28" w14:textId="5FB4A0AD" w:rsidR="00C07BE9" w:rsidRDefault="00C07BE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fldLock="1"/>
      </w:r>
      <w:r>
        <w:instrText xml:space="preserve"> PAGEREF _Toc201216463 \h </w:instrText>
      </w:r>
      <w:r>
        <w:fldChar w:fldCharType="separate"/>
      </w:r>
      <w:r>
        <w:t>125</w:t>
      </w:r>
      <w:r>
        <w:fldChar w:fldCharType="end"/>
      </w:r>
    </w:p>
    <w:p w14:paraId="6C5C0E55" w14:textId="5624F1EE" w:rsidR="00C07BE9" w:rsidRDefault="00C07BE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fldLock="1"/>
      </w:r>
      <w:r>
        <w:instrText xml:space="preserve"> PAGEREF _Toc201216464 \h </w:instrText>
      </w:r>
      <w:r>
        <w:fldChar w:fldCharType="separate"/>
      </w:r>
      <w:r>
        <w:t>125</w:t>
      </w:r>
      <w:r>
        <w:fldChar w:fldCharType="end"/>
      </w:r>
    </w:p>
    <w:p w14:paraId="229ECFDD" w14:textId="2177F699" w:rsidR="00C07BE9" w:rsidRDefault="00C07BE9">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_Toc201216465 \h </w:instrText>
      </w:r>
      <w:r>
        <w:fldChar w:fldCharType="separate"/>
      </w:r>
      <w:r>
        <w:t>125</w:t>
      </w:r>
      <w:r>
        <w:fldChar w:fldCharType="end"/>
      </w:r>
    </w:p>
    <w:p w14:paraId="419903DD" w14:textId="3AAEBFBF" w:rsidR="00C07BE9" w:rsidRDefault="00C07BE9">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fldLock="1"/>
      </w:r>
      <w:r>
        <w:instrText xml:space="preserve"> PAGEREF _Toc201216466 \h </w:instrText>
      </w:r>
      <w:r>
        <w:fldChar w:fldCharType="separate"/>
      </w:r>
      <w:r>
        <w:t>125</w:t>
      </w:r>
      <w:r>
        <w:fldChar w:fldCharType="end"/>
      </w:r>
    </w:p>
    <w:p w14:paraId="26360011" w14:textId="25697CD4" w:rsidR="00C07BE9" w:rsidRDefault="00C07BE9">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fldLock="1"/>
      </w:r>
      <w:r>
        <w:instrText xml:space="preserve"> PAGEREF _Toc201216467 \h </w:instrText>
      </w:r>
      <w:r>
        <w:fldChar w:fldCharType="separate"/>
      </w:r>
      <w:r>
        <w:t>126</w:t>
      </w:r>
      <w:r>
        <w:fldChar w:fldCharType="end"/>
      </w:r>
    </w:p>
    <w:p w14:paraId="00AD4A4C" w14:textId="0E90DAE2" w:rsidR="00C07BE9" w:rsidRDefault="00C07BE9">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fldLock="1"/>
      </w:r>
      <w:r>
        <w:instrText xml:space="preserve"> PAGEREF _Toc201216468 \h </w:instrText>
      </w:r>
      <w:r>
        <w:fldChar w:fldCharType="separate"/>
      </w:r>
      <w:r>
        <w:t>126</w:t>
      </w:r>
      <w:r>
        <w:fldChar w:fldCharType="end"/>
      </w:r>
    </w:p>
    <w:p w14:paraId="1307E8FB" w14:textId="07EA305A" w:rsidR="00C07BE9" w:rsidRDefault="00C07BE9">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_Toc201216469 \h </w:instrText>
      </w:r>
      <w:r>
        <w:fldChar w:fldCharType="separate"/>
      </w:r>
      <w:r>
        <w:t>126</w:t>
      </w:r>
      <w:r>
        <w:fldChar w:fldCharType="end"/>
      </w:r>
    </w:p>
    <w:p w14:paraId="31818E79" w14:textId="2858CB7A" w:rsidR="00C07BE9" w:rsidRDefault="00C07BE9">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fldLock="1"/>
      </w:r>
      <w:r>
        <w:instrText xml:space="preserve"> PAGEREF _Toc201216470 \h </w:instrText>
      </w:r>
      <w:r>
        <w:fldChar w:fldCharType="separate"/>
      </w:r>
      <w:r>
        <w:t>126</w:t>
      </w:r>
      <w:r>
        <w:fldChar w:fldCharType="end"/>
      </w:r>
    </w:p>
    <w:p w14:paraId="52437A28" w14:textId="5EE00E65" w:rsidR="00C07BE9" w:rsidRDefault="00C07BE9">
      <w:pPr>
        <w:pStyle w:val="TOC2"/>
        <w:rPr>
          <w:rFonts w:asciiTheme="minorHAnsi" w:eastAsiaTheme="minorEastAsia" w:hAnsiTheme="minorHAnsi" w:cstheme="minorBidi"/>
          <w:kern w:val="2"/>
          <w:sz w:val="24"/>
          <w:szCs w:val="24"/>
          <w14:ligatures w14:val="standardContextual"/>
        </w:rPr>
      </w:pPr>
      <w:r>
        <w:lastRenderedPageBreak/>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fldLock="1"/>
      </w:r>
      <w:r>
        <w:instrText xml:space="preserve"> PAGEREF _Toc201216471 \h </w:instrText>
      </w:r>
      <w:r>
        <w:fldChar w:fldCharType="separate"/>
      </w:r>
      <w:r>
        <w:t>126</w:t>
      </w:r>
      <w:r>
        <w:fldChar w:fldCharType="end"/>
      </w:r>
    </w:p>
    <w:p w14:paraId="01B22996" w14:textId="32C474C7" w:rsidR="00C07BE9" w:rsidRDefault="00C07BE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_Toc201216472 \h </w:instrText>
      </w:r>
      <w:r>
        <w:fldChar w:fldCharType="separate"/>
      </w:r>
      <w:r>
        <w:t>126</w:t>
      </w:r>
      <w:r>
        <w:fldChar w:fldCharType="end"/>
      </w:r>
    </w:p>
    <w:p w14:paraId="2AF22195" w14:textId="7CD75C10" w:rsidR="00C07BE9" w:rsidRDefault="00C07BE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fldLock="1"/>
      </w:r>
      <w:r>
        <w:instrText xml:space="preserve"> PAGEREF _Toc201216473 \h </w:instrText>
      </w:r>
      <w:r>
        <w:fldChar w:fldCharType="separate"/>
      </w:r>
      <w:r>
        <w:t>141</w:t>
      </w:r>
      <w:r>
        <w:fldChar w:fldCharType="end"/>
      </w:r>
    </w:p>
    <w:p w14:paraId="25FF0C8D" w14:textId="2C78858A" w:rsidR="00C07BE9" w:rsidRDefault="00C07BE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fldLock="1"/>
      </w:r>
      <w:r>
        <w:instrText xml:space="preserve"> PAGEREF _Toc201216474 \h </w:instrText>
      </w:r>
      <w:r>
        <w:fldChar w:fldCharType="separate"/>
      </w:r>
      <w:r>
        <w:t>142</w:t>
      </w:r>
      <w:r>
        <w:fldChar w:fldCharType="end"/>
      </w:r>
    </w:p>
    <w:p w14:paraId="44914946" w14:textId="46327D6B" w:rsidR="00C07BE9" w:rsidRDefault="00C07BE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fldLock="1"/>
      </w:r>
      <w:r>
        <w:instrText xml:space="preserve"> PAGEREF _Toc201216475 \h </w:instrText>
      </w:r>
      <w:r>
        <w:fldChar w:fldCharType="separate"/>
      </w:r>
      <w:r>
        <w:t>147</w:t>
      </w:r>
      <w:r>
        <w:fldChar w:fldCharType="end"/>
      </w:r>
    </w:p>
    <w:p w14:paraId="14B4EA49" w14:textId="726B8FF5" w:rsidR="00C07BE9" w:rsidRDefault="00C07BE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fldLock="1"/>
      </w:r>
      <w:r>
        <w:instrText xml:space="preserve"> PAGEREF _Toc201216476 \h </w:instrText>
      </w:r>
      <w:r>
        <w:fldChar w:fldCharType="separate"/>
      </w:r>
      <w:r>
        <w:t>150</w:t>
      </w:r>
      <w:r>
        <w:fldChar w:fldCharType="end"/>
      </w:r>
    </w:p>
    <w:p w14:paraId="7B8C9C8D" w14:textId="3E5D3461" w:rsidR="00C07BE9" w:rsidRDefault="00C07BE9">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fldLock="1"/>
      </w:r>
      <w:r>
        <w:instrText xml:space="preserve"> PAGEREF _Toc201216477 \h </w:instrText>
      </w:r>
      <w:r>
        <w:fldChar w:fldCharType="separate"/>
      </w:r>
      <w:r>
        <w:t>150</w:t>
      </w:r>
      <w:r>
        <w:fldChar w:fldCharType="end"/>
      </w:r>
    </w:p>
    <w:p w14:paraId="5C5EC99A" w14:textId="459B70FD" w:rsidR="00C07BE9" w:rsidRDefault="00C07BE9">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_Toc201216478 \h </w:instrText>
      </w:r>
      <w:r>
        <w:fldChar w:fldCharType="separate"/>
      </w:r>
      <w:r>
        <w:t>150</w:t>
      </w:r>
      <w:r>
        <w:fldChar w:fldCharType="end"/>
      </w:r>
    </w:p>
    <w:p w14:paraId="3B6906DE" w14:textId="6753E0B0" w:rsidR="00C07BE9" w:rsidRDefault="00C07BE9">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fldLock="1"/>
      </w:r>
      <w:r>
        <w:instrText xml:space="preserve"> PAGEREF _Toc201216479 \h </w:instrText>
      </w:r>
      <w:r>
        <w:fldChar w:fldCharType="separate"/>
      </w:r>
      <w:r>
        <w:t>151</w:t>
      </w:r>
      <w:r>
        <w:fldChar w:fldCharType="end"/>
      </w:r>
    </w:p>
    <w:p w14:paraId="47393808" w14:textId="2D582902" w:rsidR="00C07BE9" w:rsidRDefault="00C07BE9">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fldLock="1"/>
      </w:r>
      <w:r>
        <w:instrText xml:space="preserve"> PAGEREF _Toc201216480 \h </w:instrText>
      </w:r>
      <w:r>
        <w:fldChar w:fldCharType="separate"/>
      </w:r>
      <w:r>
        <w:t>152</w:t>
      </w:r>
      <w:r>
        <w:fldChar w:fldCharType="end"/>
      </w:r>
    </w:p>
    <w:p w14:paraId="79276C63" w14:textId="7DF2EFF5" w:rsidR="00C07BE9" w:rsidRDefault="00C07BE9">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fldLock="1"/>
      </w:r>
      <w:r>
        <w:instrText xml:space="preserve"> PAGEREF _Toc201216481 \h </w:instrText>
      </w:r>
      <w:r>
        <w:fldChar w:fldCharType="separate"/>
      </w:r>
      <w:r>
        <w:t>152</w:t>
      </w:r>
      <w:r>
        <w:fldChar w:fldCharType="end"/>
      </w:r>
    </w:p>
    <w:p w14:paraId="7875F7DD" w14:textId="7AE5B2C2" w:rsidR="00C07BE9" w:rsidRDefault="00C07BE9">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fldLock="1"/>
      </w:r>
      <w:r>
        <w:instrText xml:space="preserve"> PAGEREF _Toc201216482 \h </w:instrText>
      </w:r>
      <w:r>
        <w:fldChar w:fldCharType="separate"/>
      </w:r>
      <w:r>
        <w:t>152</w:t>
      </w:r>
      <w:r>
        <w:fldChar w:fldCharType="end"/>
      </w:r>
    </w:p>
    <w:p w14:paraId="60B2DAAF" w14:textId="03EC1A0B" w:rsidR="00C07BE9" w:rsidRDefault="00C07BE9">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fldLock="1"/>
      </w:r>
      <w:r>
        <w:instrText xml:space="preserve"> PAGEREF _Toc201216483 \h </w:instrText>
      </w:r>
      <w:r>
        <w:fldChar w:fldCharType="separate"/>
      </w:r>
      <w:r>
        <w:t>158</w:t>
      </w:r>
      <w:r>
        <w:fldChar w:fldCharType="end"/>
      </w:r>
    </w:p>
    <w:p w14:paraId="487C6016" w14:textId="69827C49" w:rsidR="00C07BE9" w:rsidRDefault="00C07BE9">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_Toc201216484 \h </w:instrText>
      </w:r>
      <w:r>
        <w:fldChar w:fldCharType="separate"/>
      </w:r>
      <w:r>
        <w:t>158</w:t>
      </w:r>
      <w:r>
        <w:fldChar w:fldCharType="end"/>
      </w:r>
    </w:p>
    <w:p w14:paraId="667F1723" w14:textId="301DE41C" w:rsidR="00C07BE9" w:rsidRDefault="00C07BE9">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fldLock="1"/>
      </w:r>
      <w:r>
        <w:instrText xml:space="preserve"> PAGEREF _Toc201216485 \h </w:instrText>
      </w:r>
      <w:r>
        <w:fldChar w:fldCharType="separate"/>
      </w:r>
      <w:r>
        <w:t>158</w:t>
      </w:r>
      <w:r>
        <w:fldChar w:fldCharType="end"/>
      </w:r>
    </w:p>
    <w:p w14:paraId="34A7902D" w14:textId="1DCFFA18" w:rsidR="00C07BE9" w:rsidRDefault="00C07BE9">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_Toc201216486 \h </w:instrText>
      </w:r>
      <w:r>
        <w:fldChar w:fldCharType="separate"/>
      </w:r>
      <w:r>
        <w:t>159</w:t>
      </w:r>
      <w:r>
        <w:fldChar w:fldCharType="end"/>
      </w:r>
    </w:p>
    <w:p w14:paraId="1B52EEDC" w14:textId="0B25D279" w:rsidR="00C07BE9" w:rsidRDefault="00C07BE9">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fldLock="1"/>
      </w:r>
      <w:r>
        <w:instrText xml:space="preserve"> PAGEREF _Toc201216487 \h </w:instrText>
      </w:r>
      <w:r>
        <w:fldChar w:fldCharType="separate"/>
      </w:r>
      <w:r>
        <w:t>159</w:t>
      </w:r>
      <w:r>
        <w:fldChar w:fldCharType="end"/>
      </w:r>
    </w:p>
    <w:p w14:paraId="57A21F99" w14:textId="32E2C0A0" w:rsidR="00C07BE9" w:rsidRDefault="00C07BE9">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fldLock="1"/>
      </w:r>
      <w:r>
        <w:instrText xml:space="preserve"> PAGEREF _Toc201216488 \h </w:instrText>
      </w:r>
      <w:r>
        <w:fldChar w:fldCharType="separate"/>
      </w:r>
      <w:r>
        <w:t>162</w:t>
      </w:r>
      <w:r>
        <w:fldChar w:fldCharType="end"/>
      </w:r>
    </w:p>
    <w:p w14:paraId="01A31AD6" w14:textId="1BC30CB9" w:rsidR="00C07BE9" w:rsidRDefault="00C07BE9">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fldLock="1"/>
      </w:r>
      <w:r>
        <w:instrText xml:space="preserve"> PAGEREF _Toc201216489 \h </w:instrText>
      </w:r>
      <w:r>
        <w:fldChar w:fldCharType="separate"/>
      </w:r>
      <w:r>
        <w:t>163</w:t>
      </w:r>
      <w:r>
        <w:fldChar w:fldCharType="end"/>
      </w:r>
    </w:p>
    <w:p w14:paraId="69492695" w14:textId="407863D9" w:rsidR="00C07BE9" w:rsidRDefault="00C07BE9">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fldLock="1"/>
      </w:r>
      <w:r>
        <w:instrText xml:space="preserve"> PAGEREF _Toc201216490 \h </w:instrText>
      </w:r>
      <w:r>
        <w:fldChar w:fldCharType="separate"/>
      </w:r>
      <w:r>
        <w:t>163</w:t>
      </w:r>
      <w:r>
        <w:fldChar w:fldCharType="end"/>
      </w:r>
    </w:p>
    <w:p w14:paraId="365A0DBA" w14:textId="59A27CAD" w:rsidR="00C07BE9" w:rsidRDefault="00C07BE9">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fldLock="1"/>
      </w:r>
      <w:r>
        <w:instrText xml:space="preserve"> PAGEREF _Toc201216491 \h </w:instrText>
      </w:r>
      <w:r>
        <w:fldChar w:fldCharType="separate"/>
      </w:r>
      <w:r>
        <w:t>163</w:t>
      </w:r>
      <w:r>
        <w:fldChar w:fldCharType="end"/>
      </w:r>
    </w:p>
    <w:p w14:paraId="37CD7795" w14:textId="207E92DC" w:rsidR="00C07BE9" w:rsidRDefault="00C07BE9">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fldLock="1"/>
      </w:r>
      <w:r>
        <w:instrText xml:space="preserve"> PAGEREF _Toc201216492 \h </w:instrText>
      </w:r>
      <w:r>
        <w:fldChar w:fldCharType="separate"/>
      </w:r>
      <w:r>
        <w:t>163</w:t>
      </w:r>
      <w:r>
        <w:fldChar w:fldCharType="end"/>
      </w:r>
    </w:p>
    <w:p w14:paraId="60714EE4" w14:textId="119A23D5" w:rsidR="00C07BE9" w:rsidRDefault="00C07BE9">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fldLock="1"/>
      </w:r>
      <w:r>
        <w:instrText xml:space="preserve"> PAGEREF _Toc201216493 \h </w:instrText>
      </w:r>
      <w:r>
        <w:fldChar w:fldCharType="separate"/>
      </w:r>
      <w:r>
        <w:t>164</w:t>
      </w:r>
      <w:r>
        <w:fldChar w:fldCharType="end"/>
      </w:r>
    </w:p>
    <w:p w14:paraId="75EC70C5" w14:textId="4BA4AB6B" w:rsidR="00C07BE9" w:rsidRDefault="00C07BE9">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fldLock="1"/>
      </w:r>
      <w:r>
        <w:instrText xml:space="preserve"> PAGEREF _Toc201216494 \h </w:instrText>
      </w:r>
      <w:r>
        <w:fldChar w:fldCharType="separate"/>
      </w:r>
      <w:r>
        <w:t>165</w:t>
      </w:r>
      <w:r>
        <w:fldChar w:fldCharType="end"/>
      </w:r>
    </w:p>
    <w:p w14:paraId="0AAF1DA5" w14:textId="4B84803A" w:rsidR="00C07BE9" w:rsidRDefault="00C07BE9">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fldLock="1"/>
      </w:r>
      <w:r>
        <w:instrText xml:space="preserve"> PAGEREF _Toc201216495 \h </w:instrText>
      </w:r>
      <w:r>
        <w:fldChar w:fldCharType="separate"/>
      </w:r>
      <w:r>
        <w:t>170</w:t>
      </w:r>
      <w:r>
        <w:fldChar w:fldCharType="end"/>
      </w:r>
    </w:p>
    <w:p w14:paraId="7B1101F4" w14:textId="41804465" w:rsidR="00C07BE9" w:rsidRDefault="00C07BE9">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fldLock="1"/>
      </w:r>
      <w:r>
        <w:instrText xml:space="preserve"> PAGEREF _Toc201216496 \h </w:instrText>
      </w:r>
      <w:r>
        <w:fldChar w:fldCharType="separate"/>
      </w:r>
      <w:r>
        <w:t>171</w:t>
      </w:r>
      <w:r>
        <w:fldChar w:fldCharType="end"/>
      </w:r>
    </w:p>
    <w:p w14:paraId="5684E4A0" w14:textId="77D3C09E" w:rsidR="00C07BE9" w:rsidRDefault="00C07BE9">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fldLock="1"/>
      </w:r>
      <w:r>
        <w:instrText xml:space="preserve"> PAGEREF _Toc201216497 \h </w:instrText>
      </w:r>
      <w:r>
        <w:fldChar w:fldCharType="separate"/>
      </w:r>
      <w:r>
        <w:t>173</w:t>
      </w:r>
      <w:r>
        <w:fldChar w:fldCharType="end"/>
      </w:r>
    </w:p>
    <w:p w14:paraId="4343B90C" w14:textId="50ABC2E3" w:rsidR="00C07BE9" w:rsidRDefault="00C07BE9">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_Toc201216498 \h </w:instrText>
      </w:r>
      <w:r>
        <w:fldChar w:fldCharType="separate"/>
      </w:r>
      <w:r>
        <w:t>173</w:t>
      </w:r>
      <w:r>
        <w:fldChar w:fldCharType="end"/>
      </w:r>
    </w:p>
    <w:p w14:paraId="181EE2EB" w14:textId="4ED175C6" w:rsidR="00C07BE9" w:rsidRDefault="00C07BE9">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fldLock="1"/>
      </w:r>
      <w:r>
        <w:instrText xml:space="preserve"> PAGEREF _Toc201216499 \h </w:instrText>
      </w:r>
      <w:r>
        <w:fldChar w:fldCharType="separate"/>
      </w:r>
      <w:r>
        <w:t>174</w:t>
      </w:r>
      <w:r>
        <w:fldChar w:fldCharType="end"/>
      </w:r>
    </w:p>
    <w:p w14:paraId="73F417E0" w14:textId="12DBC20F" w:rsidR="00C07BE9" w:rsidRDefault="00C07BE9">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_Toc201216500 \h </w:instrText>
      </w:r>
      <w:r>
        <w:fldChar w:fldCharType="separate"/>
      </w:r>
      <w:r>
        <w:t>175</w:t>
      </w:r>
      <w:r>
        <w:fldChar w:fldCharType="end"/>
      </w:r>
    </w:p>
    <w:p w14:paraId="2CACE4FA" w14:textId="7644E9A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01216295"/>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01216296"/>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01216297"/>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01216298"/>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37EC8590" w:rsidR="00787F8E" w:rsidRPr="003D4ABF" w:rsidRDefault="00787F8E" w:rsidP="00787F8E">
      <w:pPr>
        <w:pStyle w:val="EX"/>
        <w:rPr>
          <w:lang w:eastAsia="zh-CN"/>
        </w:rPr>
      </w:pPr>
      <w:r w:rsidRPr="003D4ABF">
        <w:t>[1]</w:t>
      </w:r>
      <w:r w:rsidRPr="003D4ABF">
        <w:tab/>
      </w:r>
      <w:r w:rsidR="00FD4120" w:rsidRPr="003D4ABF">
        <w:t>3GPP</w:t>
      </w:r>
      <w:r w:rsidR="00FD4120">
        <w:t> </w:t>
      </w:r>
      <w:r w:rsidR="00FD4120" w:rsidRPr="003D4ABF">
        <w:t>TR</w:t>
      </w:r>
      <w:r w:rsidR="00FD4120">
        <w:t> </w:t>
      </w:r>
      <w:r w:rsidR="00FD4120" w:rsidRPr="003D4ABF">
        <w:t>21.905:</w:t>
      </w:r>
      <w:r w:rsidRPr="003D4ABF">
        <w:t xml:space="preserve"> "Vocabulary for 3GPP Specifications".</w:t>
      </w:r>
    </w:p>
    <w:p w14:paraId="3DAA249E" w14:textId="3BEF1A8F" w:rsidR="00787F8E" w:rsidRPr="003D4ABF" w:rsidRDefault="00787F8E" w:rsidP="00787F8E">
      <w:pPr>
        <w:pStyle w:val="EX"/>
        <w:rPr>
          <w:lang w:eastAsia="zh-CN"/>
        </w:rPr>
      </w:pPr>
      <w:r w:rsidRPr="003D4ABF">
        <w:t>[2]</w:t>
      </w:r>
      <w:r w:rsidRPr="003D4ABF">
        <w:tab/>
      </w:r>
      <w:r w:rsidR="00FD4120" w:rsidRPr="003D4ABF">
        <w:t>3GPP</w:t>
      </w:r>
      <w:r w:rsidR="00FD4120">
        <w:t> </w:t>
      </w:r>
      <w:r w:rsidR="00FD4120" w:rsidRPr="003D4ABF">
        <w:t>TS</w:t>
      </w:r>
      <w:r w:rsidR="00FD4120">
        <w:t> </w:t>
      </w:r>
      <w:r w:rsidR="00FD4120" w:rsidRPr="003D4ABF">
        <w:t>23.501:</w:t>
      </w:r>
      <w:r w:rsidRPr="003D4ABF">
        <w:t xml:space="preserve"> "Technical Specification Group Services and System Aspects; System Architecture for the 5G System".</w:t>
      </w:r>
    </w:p>
    <w:p w14:paraId="434BA6ED" w14:textId="1A75D551" w:rsidR="00787F8E" w:rsidRPr="003D4ABF" w:rsidRDefault="00787F8E" w:rsidP="00787F8E">
      <w:pPr>
        <w:pStyle w:val="EX"/>
        <w:rPr>
          <w:lang w:eastAsia="zh-CN"/>
        </w:rPr>
      </w:pPr>
      <w:r w:rsidRPr="003D4ABF">
        <w:t>[3]</w:t>
      </w:r>
      <w:r w:rsidRPr="003D4ABF">
        <w:tab/>
      </w:r>
      <w:r w:rsidR="00FD4120" w:rsidRPr="003D4ABF">
        <w:t>3GPP</w:t>
      </w:r>
      <w:r w:rsidR="00FD4120">
        <w:t> </w:t>
      </w:r>
      <w:r w:rsidR="00FD4120" w:rsidRPr="003D4ABF">
        <w:t>TS</w:t>
      </w:r>
      <w:r w:rsidR="00FD4120">
        <w:t> </w:t>
      </w:r>
      <w:r w:rsidR="00FD4120" w:rsidRPr="003D4ABF">
        <w:t>23.502:</w:t>
      </w:r>
      <w:r w:rsidRPr="003D4ABF">
        <w:t xml:space="preserve"> "Procedures for the 5G System; Stage 2".</w:t>
      </w:r>
    </w:p>
    <w:p w14:paraId="484FB0A8" w14:textId="026D73D5" w:rsidR="00787F8E" w:rsidRPr="003D4ABF" w:rsidRDefault="00787F8E" w:rsidP="00787F8E">
      <w:pPr>
        <w:pStyle w:val="EX"/>
      </w:pPr>
      <w:r w:rsidRPr="003D4ABF">
        <w:t>[</w:t>
      </w:r>
      <w:r w:rsidRPr="003D4ABF">
        <w:rPr>
          <w:noProof/>
        </w:rPr>
        <w:t>4</w:t>
      </w:r>
      <w:r w:rsidRPr="003D4ABF">
        <w:t>]</w:t>
      </w:r>
      <w:r w:rsidRPr="003D4ABF">
        <w:tab/>
      </w:r>
      <w:r w:rsidR="00FD4120" w:rsidRPr="003D4ABF">
        <w:t>3GPP</w:t>
      </w:r>
      <w:r w:rsidR="00FD4120">
        <w:t> </w:t>
      </w:r>
      <w:r w:rsidR="00FD4120" w:rsidRPr="003D4ABF">
        <w:t>TS</w:t>
      </w:r>
      <w:r w:rsidR="00FD4120">
        <w:t> </w:t>
      </w:r>
      <w:r w:rsidR="00FD4120" w:rsidRPr="003D4ABF">
        <w:t>23.203:</w:t>
      </w:r>
      <w:r w:rsidRPr="003D4ABF">
        <w:t xml:space="preserve"> "Policies and Charging control architecture; Stage 2".</w:t>
      </w:r>
    </w:p>
    <w:p w14:paraId="3438FFB6" w14:textId="6EC22DD3" w:rsidR="00787F8E" w:rsidRPr="003D4ABF" w:rsidRDefault="00787F8E" w:rsidP="00787F8E">
      <w:pPr>
        <w:pStyle w:val="EX"/>
      </w:pPr>
      <w:r w:rsidRPr="003D4ABF">
        <w:t>[5]</w:t>
      </w:r>
      <w:r w:rsidRPr="003D4ABF">
        <w:tab/>
      </w:r>
      <w:r w:rsidR="00FD4120" w:rsidRPr="003D4ABF">
        <w:t>3GPP</w:t>
      </w:r>
      <w:r w:rsidR="00FD4120">
        <w:t> </w:t>
      </w:r>
      <w:r w:rsidR="00FD4120" w:rsidRPr="003D4ABF">
        <w:t>TS</w:t>
      </w:r>
      <w:r w:rsidR="00FD4120">
        <w:t> </w:t>
      </w:r>
      <w:r w:rsidR="00FD4120" w:rsidRPr="003D4ABF">
        <w:t>23.228:</w:t>
      </w:r>
      <w:r w:rsidRPr="003D4ABF">
        <w:t xml:space="preserve"> "IP Multimedia Subsystem (IMS); Stage 2".</w:t>
      </w:r>
    </w:p>
    <w:p w14:paraId="09B6CB6D" w14:textId="517FCC9A" w:rsidR="00787F8E" w:rsidRPr="003D4ABF" w:rsidRDefault="00787F8E" w:rsidP="00787F8E">
      <w:pPr>
        <w:pStyle w:val="EX"/>
      </w:pPr>
      <w:r w:rsidRPr="003D4ABF">
        <w:t>[6]</w:t>
      </w:r>
      <w:r w:rsidRPr="003D4ABF">
        <w:tab/>
      </w:r>
      <w:r w:rsidR="00FD4120" w:rsidRPr="003D4ABF">
        <w:t>3GPP</w:t>
      </w:r>
      <w:r w:rsidR="00FD4120">
        <w:t> </w:t>
      </w:r>
      <w:r w:rsidR="00FD4120" w:rsidRPr="003D4ABF">
        <w:t>TS</w:t>
      </w:r>
      <w:r w:rsidR="00FD4120">
        <w:t> </w:t>
      </w:r>
      <w:r w:rsidR="00FD4120"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61E94084" w:rsidR="00787F8E" w:rsidRPr="003D4ABF" w:rsidRDefault="00787F8E" w:rsidP="00E20298">
      <w:pPr>
        <w:pStyle w:val="EX"/>
      </w:pPr>
      <w:r w:rsidRPr="00E20298">
        <w:t>[8]</w:t>
      </w:r>
      <w:r w:rsidRPr="00E20298">
        <w:tab/>
      </w:r>
      <w:r w:rsidR="00FD4120" w:rsidRPr="00E20298">
        <w:t>3GPP</w:t>
      </w:r>
      <w:r w:rsidR="00FD4120">
        <w:t> </w:t>
      </w:r>
      <w:r w:rsidR="00FD4120" w:rsidRPr="00E20298">
        <w:t>TS</w:t>
      </w:r>
      <w:r w:rsidR="00FD4120">
        <w:t> </w:t>
      </w:r>
      <w:r w:rsidR="00FD4120" w:rsidRPr="00E20298">
        <w:t>32.240:</w:t>
      </w:r>
      <w:r w:rsidRPr="00E20298">
        <w:t xml:space="preserve"> "Charging management; Charging architecture and principles".</w:t>
      </w:r>
    </w:p>
    <w:p w14:paraId="6FACD94C" w14:textId="75E3F2F1" w:rsidR="00787F8E" w:rsidRPr="003D4ABF" w:rsidRDefault="00787F8E" w:rsidP="00E20298">
      <w:pPr>
        <w:pStyle w:val="EX"/>
      </w:pPr>
      <w:r w:rsidRPr="00E20298">
        <w:t>[9]</w:t>
      </w:r>
      <w:r w:rsidRPr="00E20298">
        <w:tab/>
      </w:r>
      <w:r w:rsidR="00FD4120" w:rsidRPr="00E20298">
        <w:t>3GPP</w:t>
      </w:r>
      <w:r w:rsidR="00FD4120">
        <w:t> </w:t>
      </w:r>
      <w:r w:rsidR="00FD4120" w:rsidRPr="00E20298">
        <w:t>TS</w:t>
      </w:r>
      <w:r w:rsidR="00FD4120">
        <w:t> </w:t>
      </w:r>
      <w:r w:rsidR="00FD4120" w:rsidRPr="00E20298">
        <w:t>23.402:</w:t>
      </w:r>
      <w:r w:rsidRPr="00E20298">
        <w:t xml:space="preserve"> "Architecture enhancements for non-3GPP accesses".</w:t>
      </w:r>
    </w:p>
    <w:p w14:paraId="55191C6A" w14:textId="3629829E" w:rsidR="00787F8E" w:rsidRPr="003D4ABF" w:rsidRDefault="00787F8E" w:rsidP="00E20298">
      <w:pPr>
        <w:pStyle w:val="EX"/>
      </w:pPr>
      <w:r w:rsidRPr="00E20298">
        <w:t>[10]</w:t>
      </w:r>
      <w:r w:rsidRPr="00E20298">
        <w:tab/>
      </w:r>
      <w:r w:rsidR="00FD4120" w:rsidRPr="00E20298">
        <w:t>3GPP</w:t>
      </w:r>
      <w:r w:rsidR="00FD4120">
        <w:t> </w:t>
      </w:r>
      <w:r w:rsidR="00FD4120" w:rsidRPr="00E20298">
        <w:t>TS</w:t>
      </w:r>
      <w:r w:rsidR="00FD4120">
        <w:t> </w:t>
      </w:r>
      <w:r w:rsidR="00FD4120" w:rsidRPr="00E20298">
        <w:t>23.161:</w:t>
      </w:r>
      <w:r w:rsidRPr="00E20298">
        <w:t xml:space="preserve"> "Network-Based IP Flow Mobility (NBIFOM); Stage 2".</w:t>
      </w:r>
    </w:p>
    <w:p w14:paraId="3F63E640" w14:textId="02670832" w:rsidR="00787F8E" w:rsidRPr="003D4ABF" w:rsidRDefault="00787F8E" w:rsidP="00E20298">
      <w:pPr>
        <w:pStyle w:val="EX"/>
      </w:pPr>
      <w:r w:rsidRPr="00E20298">
        <w:t>[11]</w:t>
      </w:r>
      <w:r w:rsidRPr="00E20298">
        <w:tab/>
      </w:r>
      <w:r w:rsidR="00FD4120" w:rsidRPr="00E20298">
        <w:t>3GPP</w:t>
      </w:r>
      <w:r w:rsidR="00FD4120">
        <w:t> </w:t>
      </w:r>
      <w:r w:rsidR="00FD4120" w:rsidRPr="00E20298">
        <w:t>TS</w:t>
      </w:r>
      <w:r w:rsidR="00FD4120">
        <w:t> </w:t>
      </w:r>
      <w:r w:rsidR="00FD4120" w:rsidRPr="00E20298">
        <w:t>23.261:</w:t>
      </w:r>
      <w:r w:rsidRPr="00E20298">
        <w:t xml:space="preserve"> "IP flow mobility and seamless Wireless Local Area Network (WLAN) offload; Stage 2".</w:t>
      </w:r>
    </w:p>
    <w:p w14:paraId="7684F39F" w14:textId="789E6D0B" w:rsidR="00787F8E" w:rsidRPr="003D4ABF" w:rsidRDefault="00787F8E" w:rsidP="00787F8E">
      <w:pPr>
        <w:pStyle w:val="EX"/>
      </w:pPr>
      <w:r w:rsidRPr="003D4ABF">
        <w:lastRenderedPageBreak/>
        <w:t>[12]</w:t>
      </w:r>
      <w:r w:rsidRPr="003D4ABF">
        <w:tab/>
      </w:r>
      <w:r w:rsidR="00FD4120" w:rsidRPr="003D4ABF">
        <w:t>3GPP</w:t>
      </w:r>
      <w:r w:rsidR="00FD4120">
        <w:t> </w:t>
      </w:r>
      <w:r w:rsidR="00FD4120" w:rsidRPr="003D4ABF">
        <w:t>TS</w:t>
      </w:r>
      <w:r w:rsidR="00FD4120">
        <w:t> </w:t>
      </w:r>
      <w:r w:rsidR="00FD4120" w:rsidRPr="003D4ABF">
        <w:t>23.167:</w:t>
      </w:r>
      <w:r w:rsidRPr="003D4ABF">
        <w:t xml:space="preserve"> "3rd Generation Partnership Project; Technical Specification Group Services and Systems Aspects; IP Multimedia Subsystem (IMS) emergency sessions".</w:t>
      </w:r>
    </w:p>
    <w:p w14:paraId="65831AD0" w14:textId="6FE90A44" w:rsidR="00787F8E" w:rsidRPr="003D4ABF" w:rsidRDefault="00787F8E" w:rsidP="00787F8E">
      <w:pPr>
        <w:pStyle w:val="EX"/>
      </w:pPr>
      <w:r w:rsidRPr="003D4ABF">
        <w:t>[13]</w:t>
      </w:r>
      <w:r w:rsidRPr="003D4ABF">
        <w:tab/>
      </w:r>
      <w:r w:rsidR="00FD4120" w:rsidRPr="003D4ABF">
        <w:t>3GPP</w:t>
      </w:r>
      <w:r w:rsidR="00FD4120">
        <w:t> </w:t>
      </w:r>
      <w:r w:rsidR="00FD4120" w:rsidRPr="003D4ABF">
        <w:t>TS</w:t>
      </w:r>
      <w:r w:rsidR="00FD4120">
        <w:t> </w:t>
      </w:r>
      <w:r w:rsidR="00FD4120"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3172ADB9" w:rsidR="00787F8E" w:rsidRPr="003D4ABF" w:rsidRDefault="00787F8E" w:rsidP="00787F8E">
      <w:pPr>
        <w:pStyle w:val="EX"/>
        <w:rPr>
          <w:lang w:eastAsia="zh-CN"/>
        </w:rPr>
      </w:pPr>
      <w:r w:rsidRPr="003D4ABF">
        <w:t>[15]</w:t>
      </w:r>
      <w:r w:rsidRPr="003D4ABF">
        <w:tab/>
      </w:r>
      <w:r w:rsidR="00FD4120" w:rsidRPr="003D4ABF">
        <w:t>3GPP</w:t>
      </w:r>
      <w:r w:rsidR="00FD4120">
        <w:t> </w:t>
      </w:r>
      <w:r w:rsidR="00FD4120" w:rsidRPr="003D4ABF">
        <w:t>TS</w:t>
      </w:r>
      <w:r w:rsidR="00FD4120">
        <w:t> </w:t>
      </w:r>
      <w:r w:rsidR="00FD4120" w:rsidRPr="003D4ABF">
        <w:t>22.011:</w:t>
      </w:r>
      <w:r w:rsidRPr="003D4ABF">
        <w:t xml:space="preserve"> "Service Accessibility".</w:t>
      </w:r>
    </w:p>
    <w:p w14:paraId="741083E8" w14:textId="573EAB70" w:rsidR="00787F8E" w:rsidRPr="003D4ABF" w:rsidRDefault="00787F8E" w:rsidP="00787F8E">
      <w:pPr>
        <w:pStyle w:val="EX"/>
        <w:rPr>
          <w:lang w:eastAsia="zh-CN"/>
        </w:rPr>
      </w:pPr>
      <w:r w:rsidRPr="003D4ABF">
        <w:t>[16]</w:t>
      </w:r>
      <w:r w:rsidRPr="003D4ABF">
        <w:tab/>
      </w:r>
      <w:r w:rsidR="00FD4120" w:rsidRPr="003D4ABF">
        <w:t>3GPP</w:t>
      </w:r>
      <w:r w:rsidR="00FD4120">
        <w:t> </w:t>
      </w:r>
      <w:r w:rsidR="00FD4120" w:rsidRPr="003D4ABF">
        <w:t>TS</w:t>
      </w:r>
      <w:r w:rsidR="00FD4120">
        <w:t> </w:t>
      </w:r>
      <w:r w:rsidR="00FD4120" w:rsidRPr="003D4ABF">
        <w:t>23.221:</w:t>
      </w:r>
      <w:r w:rsidRPr="003D4ABF">
        <w:t xml:space="preserve"> "Architectural requirements".</w:t>
      </w:r>
    </w:p>
    <w:p w14:paraId="38A154D1" w14:textId="5FF2C2E1" w:rsidR="00787F8E" w:rsidRPr="003D4ABF" w:rsidRDefault="00787F8E" w:rsidP="00787F8E">
      <w:pPr>
        <w:pStyle w:val="EX"/>
        <w:rPr>
          <w:lang w:eastAsia="zh-CN"/>
        </w:rPr>
      </w:pPr>
      <w:r w:rsidRPr="003D4ABF">
        <w:t>[17]</w:t>
      </w:r>
      <w:r w:rsidRPr="003D4ABF">
        <w:tab/>
      </w:r>
      <w:r w:rsidR="00FD4120" w:rsidRPr="003D4ABF">
        <w:t>3GPP</w:t>
      </w:r>
      <w:r w:rsidR="00FD4120">
        <w:t> </w:t>
      </w:r>
      <w:r w:rsidR="00FD4120" w:rsidRPr="003D4ABF">
        <w:t>TS</w:t>
      </w:r>
      <w:r w:rsidR="00FD4120">
        <w:t> </w:t>
      </w:r>
      <w:r w:rsidR="00FD4120" w:rsidRPr="003D4ABF">
        <w:t>29.551:</w:t>
      </w:r>
      <w:r w:rsidRPr="003D4ABF">
        <w:t xml:space="preserve"> "5G System; Packet Flow Description Management Service; Stage 3".</w:t>
      </w:r>
    </w:p>
    <w:p w14:paraId="203FA161" w14:textId="2CDC2BA4" w:rsidR="00787F8E" w:rsidRPr="003D4ABF" w:rsidRDefault="00787F8E" w:rsidP="00787F8E">
      <w:pPr>
        <w:pStyle w:val="EX"/>
        <w:rPr>
          <w:lang w:eastAsia="zh-CN"/>
        </w:rPr>
      </w:pPr>
      <w:r w:rsidRPr="003D4ABF">
        <w:t>[18]</w:t>
      </w:r>
      <w:r w:rsidRPr="003D4ABF">
        <w:tab/>
      </w:r>
      <w:r w:rsidR="00FD4120" w:rsidRPr="003D4ABF">
        <w:t>3GPP</w:t>
      </w:r>
      <w:r w:rsidR="00FD4120">
        <w:t> </w:t>
      </w:r>
      <w:r w:rsidR="00FD4120" w:rsidRPr="003D4ABF">
        <w:t>TS</w:t>
      </w:r>
      <w:r w:rsidR="00FD4120">
        <w:t> </w:t>
      </w:r>
      <w:r w:rsidR="00FD4120" w:rsidRPr="003D4ABF">
        <w:t>32.421:</w:t>
      </w:r>
      <w:r w:rsidRPr="003D4ABF">
        <w:t xml:space="preserve"> "Telecommunication management; Subscriber and equipment trace; Trace concepts and requirements".</w:t>
      </w:r>
    </w:p>
    <w:p w14:paraId="441EDCB5" w14:textId="326FB0DC" w:rsidR="00787F8E" w:rsidRPr="003D4ABF" w:rsidRDefault="00787F8E" w:rsidP="00787F8E">
      <w:pPr>
        <w:pStyle w:val="EX"/>
        <w:rPr>
          <w:lang w:eastAsia="zh-CN"/>
        </w:rPr>
      </w:pPr>
      <w:r w:rsidRPr="003D4ABF">
        <w:t>[19]</w:t>
      </w:r>
      <w:r w:rsidRPr="003D4ABF">
        <w:tab/>
      </w:r>
      <w:r w:rsidR="00FD4120" w:rsidRPr="003D4ABF">
        <w:t>3GPP</w:t>
      </w:r>
      <w:r w:rsidR="00FD4120">
        <w:t> </w:t>
      </w:r>
      <w:r w:rsidR="00FD4120" w:rsidRPr="003D4ABF">
        <w:t>TS</w:t>
      </w:r>
      <w:r w:rsidR="00FD4120">
        <w:t> </w:t>
      </w:r>
      <w:r w:rsidR="00FD4120" w:rsidRPr="003D4ABF">
        <w:t>24.526:</w:t>
      </w:r>
      <w:r w:rsidRPr="003D4ABF">
        <w:t xml:space="preserve"> "UE Equipment (UE) policies for 5G System (5GS); Stage 3".</w:t>
      </w:r>
    </w:p>
    <w:p w14:paraId="6F05D6C1" w14:textId="089AA5E8" w:rsidR="00787F8E" w:rsidRPr="003D4ABF" w:rsidRDefault="00787F8E" w:rsidP="00787F8E">
      <w:pPr>
        <w:pStyle w:val="EX"/>
        <w:rPr>
          <w:lang w:eastAsia="zh-CN"/>
        </w:rPr>
      </w:pPr>
      <w:r w:rsidRPr="003D4ABF">
        <w:t>[20]</w:t>
      </w:r>
      <w:r w:rsidRPr="003D4ABF">
        <w:tab/>
      </w:r>
      <w:r w:rsidR="00FD4120" w:rsidRPr="003D4ABF">
        <w:t>3GPP</w:t>
      </w:r>
      <w:r w:rsidR="00FD4120">
        <w:t> </w:t>
      </w:r>
      <w:r w:rsidR="00FD4120" w:rsidRPr="003D4ABF">
        <w:t>TS</w:t>
      </w:r>
      <w:r w:rsidR="00FD4120">
        <w:t> </w:t>
      </w:r>
      <w:r w:rsidR="00FD4120" w:rsidRPr="003D4ABF">
        <w:t>32.291:</w:t>
      </w:r>
      <w:r w:rsidRPr="003D4ABF">
        <w:t xml:space="preserve"> "Charging management; 5G system, Charging service; stage 3".</w:t>
      </w:r>
    </w:p>
    <w:p w14:paraId="4E0CA37F" w14:textId="5297C589" w:rsidR="00787F8E" w:rsidRPr="003D4ABF" w:rsidRDefault="00787F8E" w:rsidP="00787F8E">
      <w:pPr>
        <w:pStyle w:val="EX"/>
        <w:rPr>
          <w:lang w:eastAsia="zh-CN"/>
        </w:rPr>
      </w:pPr>
      <w:r w:rsidRPr="003D4ABF">
        <w:rPr>
          <w:lang w:eastAsia="zh-CN"/>
        </w:rPr>
        <w:t>[21]</w:t>
      </w:r>
      <w:r w:rsidRPr="003D4ABF">
        <w:rPr>
          <w:lang w:eastAsia="zh-CN"/>
        </w:rPr>
        <w:tab/>
      </w:r>
      <w:r w:rsidR="00FD4120" w:rsidRPr="003D4ABF">
        <w:rPr>
          <w:lang w:eastAsia="zh-CN"/>
        </w:rPr>
        <w:t>3GPP</w:t>
      </w:r>
      <w:r w:rsidR="00FD4120">
        <w:rPr>
          <w:lang w:eastAsia="zh-CN"/>
        </w:rPr>
        <w:t> </w:t>
      </w:r>
      <w:r w:rsidR="00FD4120" w:rsidRPr="003D4ABF">
        <w:rPr>
          <w:lang w:eastAsia="zh-CN"/>
        </w:rPr>
        <w:t>TS</w:t>
      </w:r>
      <w:r w:rsidR="00FD4120">
        <w:rPr>
          <w:lang w:eastAsia="zh-CN"/>
        </w:rPr>
        <w:t> </w:t>
      </w:r>
      <w:r w:rsidR="00FD4120" w:rsidRPr="003D4ABF">
        <w:rPr>
          <w:lang w:eastAsia="zh-CN"/>
        </w:rPr>
        <w:t>32.255:</w:t>
      </w:r>
      <w:r w:rsidRPr="003D4ABF">
        <w:rPr>
          <w:lang w:eastAsia="zh-CN"/>
        </w:rPr>
        <w:t xml:space="preserve"> "Telecommunication management; Charging management; 5G Data connectivity domain charging; Stage 2".</w:t>
      </w:r>
    </w:p>
    <w:p w14:paraId="55E922DE" w14:textId="3131F88E" w:rsidR="00787F8E" w:rsidRPr="003D4ABF" w:rsidRDefault="00787F8E" w:rsidP="00787F8E">
      <w:pPr>
        <w:pStyle w:val="EX"/>
        <w:rPr>
          <w:lang w:eastAsia="zh-CN"/>
        </w:rPr>
      </w:pPr>
      <w:r w:rsidRPr="003D4ABF">
        <w:t>[22]</w:t>
      </w:r>
      <w:r w:rsidRPr="003D4ABF">
        <w:tab/>
      </w:r>
      <w:r w:rsidR="00FD4120" w:rsidRPr="003D4ABF">
        <w:t>3GPP</w:t>
      </w:r>
      <w:r w:rsidR="00FD4120">
        <w:t> </w:t>
      </w:r>
      <w:r w:rsidR="00FD4120" w:rsidRPr="003D4ABF">
        <w:t>TS</w:t>
      </w:r>
      <w:r w:rsidR="00FD4120">
        <w:t> </w:t>
      </w:r>
      <w:r w:rsidR="00FD4120" w:rsidRPr="003D4ABF">
        <w:t>24.501:</w:t>
      </w:r>
      <w:r w:rsidRPr="003D4ABF">
        <w:t xml:space="preserve"> "Non-Access-Stratum (NAS) protocol for 5G System (5GS); Stage 3".</w:t>
      </w:r>
    </w:p>
    <w:p w14:paraId="6BEB6F6B" w14:textId="7FB2F57C" w:rsidR="00787F8E" w:rsidRPr="003D4ABF" w:rsidRDefault="00787F8E" w:rsidP="00787F8E">
      <w:pPr>
        <w:pStyle w:val="EX"/>
        <w:rPr>
          <w:lang w:eastAsia="zh-CN"/>
        </w:rPr>
      </w:pPr>
      <w:r w:rsidRPr="003D4ABF">
        <w:t>[23]</w:t>
      </w:r>
      <w:r w:rsidRPr="003D4ABF">
        <w:tab/>
      </w:r>
      <w:r w:rsidR="00FD4120" w:rsidRPr="003D4ABF">
        <w:t>3GPP</w:t>
      </w:r>
      <w:r w:rsidR="00FD4120">
        <w:t> </w:t>
      </w:r>
      <w:r w:rsidR="00FD4120" w:rsidRPr="003D4ABF">
        <w:t>TS</w:t>
      </w:r>
      <w:r w:rsidR="00FD4120">
        <w:t> </w:t>
      </w:r>
      <w:r w:rsidR="00FD4120" w:rsidRPr="003D4ABF">
        <w:t>23.280:</w:t>
      </w:r>
      <w:r w:rsidRPr="003D4ABF">
        <w:t xml:space="preserve"> "Common functional architecture to support mission critical services; Stage 2".</w:t>
      </w:r>
    </w:p>
    <w:p w14:paraId="421E54BB" w14:textId="4F4C2098" w:rsidR="00787F8E" w:rsidRPr="003D4ABF" w:rsidRDefault="00787F8E" w:rsidP="00787F8E">
      <w:pPr>
        <w:pStyle w:val="EX"/>
        <w:rPr>
          <w:lang w:eastAsia="zh-CN"/>
        </w:rPr>
      </w:pPr>
      <w:r w:rsidRPr="003D4ABF">
        <w:t>[24]</w:t>
      </w:r>
      <w:r w:rsidRPr="003D4ABF">
        <w:tab/>
      </w:r>
      <w:r w:rsidR="00FD4120" w:rsidRPr="003D4ABF">
        <w:t>3GPP</w:t>
      </w:r>
      <w:r w:rsidR="00FD4120">
        <w:t> </w:t>
      </w:r>
      <w:r w:rsidR="00FD4120" w:rsidRPr="003D4ABF">
        <w:t>TS</w:t>
      </w:r>
      <w:r w:rsidR="00FD4120">
        <w:t> </w:t>
      </w:r>
      <w:r w:rsidR="00FD4120" w:rsidRPr="003D4ABF">
        <w:t>23.288:</w:t>
      </w:r>
      <w:r w:rsidRPr="003D4ABF">
        <w:t xml:space="preserve"> "Architecture enhancements for 5G System (5GS) to support network data analytics services".</w:t>
      </w:r>
    </w:p>
    <w:p w14:paraId="20A56353" w14:textId="46EAFB8B" w:rsidR="00787F8E" w:rsidRPr="003D4ABF" w:rsidRDefault="00787F8E" w:rsidP="00787F8E">
      <w:pPr>
        <w:pStyle w:val="EX"/>
        <w:rPr>
          <w:lang w:eastAsia="zh-CN"/>
        </w:rPr>
      </w:pPr>
      <w:r w:rsidRPr="003D4ABF">
        <w:t>[25]</w:t>
      </w:r>
      <w:r w:rsidRPr="003D4ABF">
        <w:tab/>
      </w:r>
      <w:r w:rsidR="00FD4120" w:rsidRPr="003D4ABF">
        <w:t>3GPP</w:t>
      </w:r>
      <w:r w:rsidR="00FD4120">
        <w:t> </w:t>
      </w:r>
      <w:r w:rsidR="00FD4120" w:rsidRPr="003D4ABF">
        <w:t>TS</w:t>
      </w:r>
      <w:r w:rsidR="00FD4120">
        <w:t> </w:t>
      </w:r>
      <w:r w:rsidR="00FD4120" w:rsidRPr="003D4ABF">
        <w:t>23.216:</w:t>
      </w:r>
      <w:r w:rsidRPr="003D4ABF">
        <w:t xml:space="preserve"> "Single Radio Voice Call Continuity (SRVCC); Stage 2".</w:t>
      </w:r>
    </w:p>
    <w:p w14:paraId="03E03562" w14:textId="7C18AEA0" w:rsidR="00787F8E" w:rsidRPr="003D4ABF" w:rsidRDefault="00787F8E" w:rsidP="00787F8E">
      <w:pPr>
        <w:pStyle w:val="EX"/>
        <w:rPr>
          <w:lang w:eastAsia="zh-CN"/>
        </w:rPr>
      </w:pPr>
      <w:r w:rsidRPr="003D4ABF">
        <w:t>[26]</w:t>
      </w:r>
      <w:r w:rsidRPr="003D4ABF">
        <w:tab/>
      </w:r>
      <w:r w:rsidR="00FD4120" w:rsidRPr="003D4ABF">
        <w:t>3GPP</w:t>
      </w:r>
      <w:r w:rsidR="00FD4120">
        <w:t> </w:t>
      </w:r>
      <w:r w:rsidR="00FD4120" w:rsidRPr="003D4ABF">
        <w:t>TS</w:t>
      </w:r>
      <w:r w:rsidR="00FD4120">
        <w:t> </w:t>
      </w:r>
      <w:r w:rsidR="00FD4120" w:rsidRPr="003D4ABF">
        <w:t>23.272:</w:t>
      </w:r>
      <w:r w:rsidRPr="003D4ABF">
        <w:t xml:space="preserve"> "Circuit Switched (CS) fallback in Evolved Packet System (EPS); Stage 2".</w:t>
      </w:r>
    </w:p>
    <w:p w14:paraId="4B6C95FE" w14:textId="008EF789" w:rsidR="00787F8E" w:rsidRPr="003D4ABF" w:rsidRDefault="00787F8E" w:rsidP="00787F8E">
      <w:pPr>
        <w:pStyle w:val="EX"/>
        <w:rPr>
          <w:lang w:eastAsia="zh-CN"/>
        </w:rPr>
      </w:pPr>
      <w:r w:rsidRPr="003D4ABF">
        <w:t>[27]</w:t>
      </w:r>
      <w:r w:rsidRPr="003D4ABF">
        <w:tab/>
      </w:r>
      <w:r w:rsidR="00FD4120" w:rsidRPr="003D4ABF">
        <w:t>3GPP</w:t>
      </w:r>
      <w:r w:rsidR="00FD4120">
        <w:t> </w:t>
      </w:r>
      <w:r w:rsidR="00FD4120" w:rsidRPr="003D4ABF">
        <w:t>TS</w:t>
      </w:r>
      <w:r w:rsidR="00FD4120">
        <w:t> </w:t>
      </w:r>
      <w:r w:rsidR="00FD4120" w:rsidRPr="003D4ABF">
        <w:t>23.316:</w:t>
      </w:r>
      <w:r w:rsidRPr="003D4ABF">
        <w:t xml:space="preserve"> "Wireless and wireline convergence access support for the 5G System (5GS)".</w:t>
      </w:r>
    </w:p>
    <w:p w14:paraId="1FC2FD41" w14:textId="753830BD" w:rsidR="00787F8E" w:rsidRPr="003D4ABF" w:rsidRDefault="00787F8E" w:rsidP="00787F8E">
      <w:pPr>
        <w:pStyle w:val="EX"/>
        <w:rPr>
          <w:lang w:eastAsia="zh-CN"/>
        </w:rPr>
      </w:pPr>
      <w:r w:rsidRPr="003D4ABF">
        <w:t>[28]</w:t>
      </w:r>
      <w:r w:rsidRPr="003D4ABF">
        <w:tab/>
      </w:r>
      <w:r w:rsidR="00FD4120" w:rsidRPr="003D4ABF">
        <w:t>3GPP</w:t>
      </w:r>
      <w:r w:rsidR="00FD4120">
        <w:t> </w:t>
      </w:r>
      <w:r w:rsidR="00FD4120" w:rsidRPr="003D4ABF">
        <w:t>TS</w:t>
      </w:r>
      <w:r w:rsidR="00FD4120">
        <w:t> </w:t>
      </w:r>
      <w:r w:rsidR="00FD4120" w:rsidRPr="003D4ABF">
        <w:t>23.287:</w:t>
      </w:r>
      <w:r w:rsidRPr="003D4ABF">
        <w:t xml:space="preserve"> "Architecture enhancements for 5G System (5GS) to support Vehicle-to-Everything (V2X) services".</w:t>
      </w:r>
    </w:p>
    <w:p w14:paraId="167A6123" w14:textId="05AB34B6" w:rsidR="00787F8E" w:rsidRPr="003D4ABF" w:rsidRDefault="00787F8E" w:rsidP="00787F8E">
      <w:pPr>
        <w:pStyle w:val="EX"/>
        <w:rPr>
          <w:lang w:eastAsia="zh-CN"/>
        </w:rPr>
      </w:pPr>
      <w:bookmarkStart w:id="45" w:name="_Toc19197267"/>
      <w:r w:rsidRPr="003D4ABF">
        <w:t>[29]</w:t>
      </w:r>
      <w:r w:rsidRPr="003D4ABF">
        <w:tab/>
      </w:r>
      <w:r w:rsidR="00FD4120" w:rsidRPr="003D4ABF">
        <w:t>3GPP</w:t>
      </w:r>
      <w:r w:rsidR="00FD4120">
        <w:t> </w:t>
      </w:r>
      <w:r w:rsidR="00FD4120" w:rsidRPr="003D4ABF">
        <w:t>TS</w:t>
      </w:r>
      <w:r w:rsidR="00FD4120">
        <w:t> </w:t>
      </w:r>
      <w:r w:rsidR="00FD4120" w:rsidRPr="003D4ABF">
        <w:t>24.229:</w:t>
      </w:r>
      <w:r w:rsidRPr="003D4ABF">
        <w:t xml:space="preserve"> "IP multimedia call control protocol based on Session Initiation Protocol (SIP) and Session Description Protocol (SDP); Stage 3".</w:t>
      </w:r>
    </w:p>
    <w:p w14:paraId="6FED29DE" w14:textId="789D1360" w:rsidR="00787F8E" w:rsidRPr="003D4ABF" w:rsidRDefault="00787F8E" w:rsidP="00787F8E">
      <w:pPr>
        <w:pStyle w:val="EX"/>
        <w:rPr>
          <w:lang w:eastAsia="zh-CN"/>
        </w:rPr>
      </w:pPr>
      <w:r w:rsidRPr="003D4ABF">
        <w:t>[30]</w:t>
      </w:r>
      <w:r w:rsidRPr="003D4ABF">
        <w:tab/>
      </w:r>
      <w:r w:rsidR="00FD4120" w:rsidRPr="003D4ABF">
        <w:t>3GPP</w:t>
      </w:r>
      <w:r w:rsidR="00FD4120">
        <w:t> </w:t>
      </w:r>
      <w:r w:rsidR="00FD4120" w:rsidRPr="003D4ABF">
        <w:t>TS</w:t>
      </w:r>
      <w:r w:rsidR="00FD4120">
        <w:t> </w:t>
      </w:r>
      <w:r w:rsidR="00FD4120" w:rsidRPr="003D4ABF">
        <w:t>24.237:</w:t>
      </w:r>
      <w:r w:rsidRPr="003D4ABF">
        <w:t xml:space="preserve"> "IP Multimedia (IM) Core Network (CN) subsystem IP Multimedia Subsystem (IMS) Service Continuity; Stage 3".</w:t>
      </w:r>
    </w:p>
    <w:p w14:paraId="786C25A7" w14:textId="3F0A0CC0" w:rsidR="00787F8E" w:rsidRPr="003D4ABF" w:rsidRDefault="00787F8E" w:rsidP="00787F8E">
      <w:pPr>
        <w:pStyle w:val="EX"/>
        <w:rPr>
          <w:lang w:eastAsia="zh-CN"/>
        </w:rPr>
      </w:pPr>
      <w:r w:rsidRPr="003D4ABF">
        <w:t>[31]</w:t>
      </w:r>
      <w:r w:rsidRPr="003D4ABF">
        <w:tab/>
      </w:r>
      <w:r w:rsidR="00FD4120" w:rsidRPr="003D4ABF">
        <w:t>3GPP</w:t>
      </w:r>
      <w:r w:rsidR="00FD4120">
        <w:t> </w:t>
      </w:r>
      <w:r w:rsidR="00FD4120" w:rsidRPr="003D4ABF">
        <w:t>TS</w:t>
      </w:r>
      <w:r w:rsidR="00FD4120">
        <w:t> </w:t>
      </w:r>
      <w:r w:rsidR="00FD4120" w:rsidRPr="003D4ABF">
        <w:t>26.114:</w:t>
      </w:r>
      <w:r w:rsidRPr="003D4ABF">
        <w:t xml:space="preserve"> "IP Multimedia Subsystem (IMS); Multimedia telephony; Media handling and interaction".</w:t>
      </w:r>
    </w:p>
    <w:p w14:paraId="67ED692F" w14:textId="78E5A9B1"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FD4120" w:rsidRPr="003D4ABF">
        <w:t>3GPP</w:t>
      </w:r>
      <w:r w:rsidR="00FD4120">
        <w:t> </w:t>
      </w:r>
      <w:r w:rsidR="00FD4120" w:rsidRPr="003D4ABF">
        <w:t>TS</w:t>
      </w:r>
      <w:r w:rsidR="00FD4120">
        <w:t> </w:t>
      </w:r>
      <w:r w:rsidR="00FD4120" w:rsidRPr="003D4ABF">
        <w:t>29.510:</w:t>
      </w:r>
      <w:r w:rsidR="009D0ABB" w:rsidRPr="003D4ABF">
        <w:t xml:space="preserve"> "5G System; Network Function Repository Services; Stage 3".</w:t>
      </w:r>
    </w:p>
    <w:p w14:paraId="4AE2F050" w14:textId="6AF1ACF9" w:rsidR="00663770" w:rsidRPr="003D4ABF" w:rsidRDefault="00663770" w:rsidP="00663770">
      <w:pPr>
        <w:pStyle w:val="EX"/>
        <w:rPr>
          <w:lang w:eastAsia="zh-CN"/>
        </w:rPr>
      </w:pPr>
      <w:bookmarkStart w:id="51" w:name="_Toc51836807"/>
      <w:r w:rsidRPr="003D4ABF">
        <w:t>[33]</w:t>
      </w:r>
      <w:r w:rsidRPr="003D4ABF">
        <w:tab/>
      </w:r>
      <w:r w:rsidR="00FD4120" w:rsidRPr="003D4ABF">
        <w:t>3GPP</w:t>
      </w:r>
      <w:r w:rsidR="00FD4120">
        <w:t> </w:t>
      </w:r>
      <w:r w:rsidR="00FD4120" w:rsidRPr="003D4ABF">
        <w:t>TS</w:t>
      </w:r>
      <w:r w:rsidR="00FD4120">
        <w:t> </w:t>
      </w:r>
      <w:r w:rsidR="00FD4120" w:rsidRPr="003D4ABF">
        <w:t>23.548:</w:t>
      </w:r>
      <w:r w:rsidRPr="003D4ABF">
        <w:t xml:space="preserve"> "5G System Enhancements for Edge Computing; Stage 2".</w:t>
      </w:r>
    </w:p>
    <w:p w14:paraId="28F88A6A" w14:textId="610083F5" w:rsidR="00E873DB" w:rsidRPr="003D4ABF" w:rsidRDefault="00E873DB" w:rsidP="00E873DB">
      <w:pPr>
        <w:pStyle w:val="EX"/>
        <w:rPr>
          <w:lang w:eastAsia="zh-CN"/>
        </w:rPr>
      </w:pPr>
      <w:r w:rsidRPr="003D4ABF">
        <w:t>[34]</w:t>
      </w:r>
      <w:r w:rsidRPr="003D4ABF">
        <w:tab/>
      </w:r>
      <w:r w:rsidR="00FD4120" w:rsidRPr="003D4ABF">
        <w:t>3GPP</w:t>
      </w:r>
      <w:r w:rsidR="00FD4120">
        <w:t> </w:t>
      </w:r>
      <w:r w:rsidR="00FD4120" w:rsidRPr="003D4ABF">
        <w:t>TS</w:t>
      </w:r>
      <w:r w:rsidR="00FD4120">
        <w:t> </w:t>
      </w:r>
      <w:r w:rsidR="00FD4120" w:rsidRPr="003D4ABF">
        <w:t>23.304:</w:t>
      </w:r>
      <w:r w:rsidRPr="003D4ABF">
        <w:t xml:space="preserve"> "Proximity based Services (ProSe) in the 5G System (5GS)".</w:t>
      </w:r>
    </w:p>
    <w:p w14:paraId="41A7ABBE" w14:textId="559CA626" w:rsidR="006A4701" w:rsidRPr="003D4ABF" w:rsidRDefault="006A4701" w:rsidP="006A4701">
      <w:pPr>
        <w:pStyle w:val="EX"/>
        <w:rPr>
          <w:lang w:eastAsia="zh-CN"/>
        </w:rPr>
      </w:pPr>
      <w:r w:rsidRPr="003D4ABF">
        <w:t>[35]</w:t>
      </w:r>
      <w:r w:rsidRPr="003D4ABF">
        <w:tab/>
      </w:r>
      <w:r w:rsidR="00FD4120" w:rsidRPr="003D4ABF">
        <w:t>3GPP</w:t>
      </w:r>
      <w:r w:rsidR="00FD4120">
        <w:t> </w:t>
      </w:r>
      <w:r w:rsidR="00FD4120" w:rsidRPr="003D4ABF">
        <w:t>TS</w:t>
      </w:r>
      <w:r w:rsidR="00FD4120">
        <w:t> </w:t>
      </w:r>
      <w:r w:rsidR="00FD4120" w:rsidRPr="003D4ABF">
        <w:t>29.500:</w:t>
      </w:r>
      <w:r w:rsidRPr="003D4ABF">
        <w:t xml:space="preserve"> "5G System; Technical Realization of Service Based Architecture; Stage 3".</w:t>
      </w:r>
    </w:p>
    <w:p w14:paraId="59769A86" w14:textId="69970880" w:rsidR="003D76BA" w:rsidRPr="003D4ABF" w:rsidRDefault="003D76BA" w:rsidP="003D76BA">
      <w:pPr>
        <w:pStyle w:val="EX"/>
        <w:rPr>
          <w:lang w:eastAsia="zh-CN"/>
        </w:rPr>
      </w:pPr>
      <w:r w:rsidRPr="003D4ABF">
        <w:t>[3</w:t>
      </w:r>
      <w:r>
        <w:t>6</w:t>
      </w:r>
      <w:r w:rsidRPr="003D4ABF">
        <w:t>]</w:t>
      </w:r>
      <w:r w:rsidRPr="003D4ABF">
        <w:tab/>
      </w:r>
      <w:r w:rsidR="00FD4120" w:rsidRPr="003D4ABF">
        <w:t>3GPP</w:t>
      </w:r>
      <w:r w:rsidR="00FD4120">
        <w:t> </w:t>
      </w:r>
      <w:r w:rsidR="00FD4120">
        <w:t>TS</w:t>
      </w:r>
      <w:r w:rsidR="00FD4120">
        <w:t> </w:t>
      </w:r>
      <w:r w:rsidR="00FD4120">
        <w:t>29.514:</w:t>
      </w:r>
      <w:r>
        <w:t xml:space="preserve"> "Policy Authorization Service; Stage 3".</w:t>
      </w:r>
    </w:p>
    <w:p w14:paraId="20066A51" w14:textId="48C9BFA2" w:rsidR="00202011" w:rsidRDefault="00202011" w:rsidP="00202011">
      <w:pPr>
        <w:pStyle w:val="EX"/>
        <w:rPr>
          <w:lang w:eastAsia="zh-CN"/>
        </w:rPr>
      </w:pPr>
      <w:r>
        <w:rPr>
          <w:lang w:eastAsia="zh-CN"/>
        </w:rPr>
        <w:t>[37]</w:t>
      </w:r>
      <w:r>
        <w:rPr>
          <w:lang w:eastAsia="zh-CN"/>
        </w:rPr>
        <w:tab/>
        <w:t>IETF </w:t>
      </w:r>
      <w:r w:rsidR="00251FA5">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214F1320" w:rsidR="00623A69" w:rsidRDefault="00623A69" w:rsidP="00623A69">
      <w:pPr>
        <w:pStyle w:val="EX"/>
        <w:rPr>
          <w:lang w:eastAsia="zh-CN"/>
        </w:rPr>
      </w:pPr>
      <w:r>
        <w:rPr>
          <w:lang w:eastAsia="zh-CN"/>
        </w:rPr>
        <w:t>[39]</w:t>
      </w:r>
      <w:r>
        <w:rPr>
          <w:lang w:eastAsia="zh-CN"/>
        </w:rPr>
        <w:tab/>
        <w:t>GSMA PRD NG.1</w:t>
      </w:r>
      <w:r w:rsidR="00251FA5">
        <w:rPr>
          <w:lang w:eastAsia="zh-CN"/>
        </w:rPr>
        <w:t>41</w:t>
      </w:r>
      <w:r>
        <w:rPr>
          <w:lang w:eastAsia="zh-CN"/>
        </w:rPr>
        <w:t xml:space="preserve">, Version </w:t>
      </w:r>
      <w:r w:rsidR="002A4E34">
        <w:rPr>
          <w:lang w:eastAsia="zh-CN"/>
        </w:rPr>
        <w:t>3</w:t>
      </w:r>
      <w:r>
        <w:rPr>
          <w:lang w:eastAsia="zh-CN"/>
        </w:rPr>
        <w:t>.0: "</w:t>
      </w:r>
      <w:r w:rsidR="00251FA5">
        <w:rPr>
          <w:lang w:eastAsia="zh-CN"/>
        </w:rPr>
        <w:t>Guidelines for URSP</w:t>
      </w:r>
      <w:r>
        <w:rPr>
          <w:lang w:eastAsia="zh-CN"/>
        </w:rPr>
        <w:t>".</w:t>
      </w:r>
    </w:p>
    <w:p w14:paraId="01354066" w14:textId="03A3F32A" w:rsidR="00445F9F" w:rsidRPr="003D4ABF" w:rsidRDefault="00445F9F" w:rsidP="00445F9F">
      <w:pPr>
        <w:pStyle w:val="EX"/>
        <w:rPr>
          <w:lang w:eastAsia="zh-CN"/>
        </w:rPr>
      </w:pPr>
      <w:r w:rsidRPr="003D4ABF">
        <w:t>[</w:t>
      </w:r>
      <w:r>
        <w:t>40</w:t>
      </w:r>
      <w:r w:rsidRPr="003D4ABF">
        <w:t>]</w:t>
      </w:r>
      <w:r w:rsidRPr="003D4ABF">
        <w:tab/>
      </w:r>
      <w:r w:rsidR="00FD4120" w:rsidRPr="003D4ABF">
        <w:t>3GPP</w:t>
      </w:r>
      <w:r w:rsidR="00FD4120">
        <w:t> </w:t>
      </w:r>
      <w:r w:rsidR="00FD4120">
        <w:t>TS</w:t>
      </w:r>
      <w:r w:rsidR="00FD4120">
        <w:t> </w:t>
      </w:r>
      <w:r w:rsidR="00FD4120">
        <w:t>26.522:</w:t>
      </w:r>
      <w:r>
        <w:t xml:space="preserve"> "5G Real-time Media Transport Protocol Configurations".</w:t>
      </w:r>
    </w:p>
    <w:p w14:paraId="100D103B" w14:textId="3BF36FBA" w:rsidR="007D5CAC" w:rsidRPr="003D4ABF" w:rsidRDefault="007D5CAC" w:rsidP="007D5CAC">
      <w:pPr>
        <w:pStyle w:val="EX"/>
        <w:rPr>
          <w:lang w:eastAsia="zh-CN"/>
        </w:rPr>
      </w:pPr>
      <w:r w:rsidRPr="003D4ABF">
        <w:lastRenderedPageBreak/>
        <w:t>[</w:t>
      </w:r>
      <w:r>
        <w:t>41</w:t>
      </w:r>
      <w:r w:rsidRPr="003D4ABF">
        <w:t>]</w:t>
      </w:r>
      <w:r w:rsidRPr="003D4ABF">
        <w:tab/>
      </w:r>
      <w:r w:rsidR="00FD4120" w:rsidRPr="003D4ABF">
        <w:t>3GPP</w:t>
      </w:r>
      <w:r w:rsidR="00FD4120">
        <w:t> </w:t>
      </w:r>
      <w:r w:rsidR="00FD4120">
        <w:t>TS</w:t>
      </w:r>
      <w:r w:rsidR="00FD4120">
        <w:t> </w:t>
      </w:r>
      <w:r w:rsidR="00FD4120">
        <w:t>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79A9278D" w:rsidR="009824A8" w:rsidRPr="003D4ABF" w:rsidRDefault="009824A8" w:rsidP="009824A8">
      <w:pPr>
        <w:pStyle w:val="EX"/>
        <w:rPr>
          <w:lang w:eastAsia="zh-CN"/>
        </w:rPr>
      </w:pPr>
      <w:r w:rsidRPr="003D4ABF">
        <w:t>[</w:t>
      </w:r>
      <w:r>
        <w:t>43</w:t>
      </w:r>
      <w:r w:rsidRPr="003D4ABF">
        <w:t>]</w:t>
      </w:r>
      <w:r w:rsidRPr="003D4ABF">
        <w:tab/>
      </w:r>
      <w:r w:rsidR="00FD4120" w:rsidRPr="003D4ABF">
        <w:t>3GPP</w:t>
      </w:r>
      <w:r w:rsidR="00FD4120">
        <w:t> </w:t>
      </w:r>
      <w:r w:rsidR="00FD4120">
        <w:t>TS</w:t>
      </w:r>
      <w:r w:rsidR="00FD4120">
        <w:t> </w:t>
      </w:r>
      <w:r w:rsidR="00FD4120">
        <w:t>23.256:</w:t>
      </w:r>
      <w:r>
        <w:t xml:space="preserve"> "Support of Uncrewed Aerial Systems (UAS) connectivity, identification and tracking; Stage 2".</w:t>
      </w:r>
    </w:p>
    <w:p w14:paraId="2CE147CF" w14:textId="6FB8C703" w:rsidR="001919FA" w:rsidRPr="003D4ABF" w:rsidRDefault="001919FA" w:rsidP="001919FA">
      <w:pPr>
        <w:pStyle w:val="EX"/>
        <w:rPr>
          <w:lang w:eastAsia="zh-CN"/>
        </w:rPr>
      </w:pPr>
      <w:r w:rsidRPr="003D4ABF">
        <w:t>[</w:t>
      </w:r>
      <w:r>
        <w:t>44</w:t>
      </w:r>
      <w:r w:rsidRPr="003D4ABF">
        <w:t>]</w:t>
      </w:r>
      <w:r w:rsidRPr="003D4ABF">
        <w:tab/>
      </w:r>
      <w:r w:rsidR="00FD4120" w:rsidRPr="003D4ABF">
        <w:t>3GPP</w:t>
      </w:r>
      <w:r w:rsidR="00FD4120">
        <w:t> </w:t>
      </w:r>
      <w:r w:rsidR="00FD4120">
        <w:t>TS</w:t>
      </w:r>
      <w:r w:rsidR="00FD4120">
        <w:t> </w:t>
      </w:r>
      <w:r w:rsidR="00FD4120">
        <w:t>29.512:</w:t>
      </w:r>
      <w:r>
        <w:t xml:space="preserve"> "Session Management Policy Control Service; Stage 3".</w:t>
      </w:r>
    </w:p>
    <w:p w14:paraId="19E9111C" w14:textId="77777777" w:rsidR="00787F8E" w:rsidRPr="003D4ABF" w:rsidRDefault="00787F8E" w:rsidP="00787F8E">
      <w:pPr>
        <w:pStyle w:val="Heading1"/>
      </w:pPr>
      <w:bookmarkStart w:id="52" w:name="_CR3"/>
      <w:bookmarkStart w:id="53" w:name="_Toc201216299"/>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01216300"/>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9C65BE3" w:rsidR="00787F8E" w:rsidRPr="003D4ABF" w:rsidRDefault="00787F8E" w:rsidP="00787F8E">
      <w:pPr>
        <w:rPr>
          <w:lang w:eastAsia="zh-CN"/>
        </w:rPr>
      </w:pPr>
      <w:r w:rsidRPr="003D4ABF">
        <w:t xml:space="preserve">For the purposes of the present document, the terms and definitions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the following apply. A term defined in the present document takes precedence over the definition of the same term, if any, in </w:t>
      </w:r>
      <w:r w:rsidR="00FD4120" w:rsidRPr="003D4ABF">
        <w:t>TR</w:t>
      </w:r>
      <w:r w:rsidR="00FD4120">
        <w:t> </w:t>
      </w:r>
      <w:r w:rsidR="00FD4120" w:rsidRPr="003D4ABF">
        <w:t>21.905</w:t>
      </w:r>
      <w:r w:rsidR="00FD4120">
        <w:t> </w:t>
      </w:r>
      <w:r w:rsidR="00FD4120"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470C814D" w:rsidR="00787F8E" w:rsidRPr="003D4ABF" w:rsidRDefault="00787F8E" w:rsidP="00787F8E">
      <w:r w:rsidRPr="003D4ABF">
        <w:rPr>
          <w:b/>
        </w:rPr>
        <w:lastRenderedPageBreak/>
        <w:t>Non-3GPP access network selection information:</w:t>
      </w:r>
      <w:r w:rsidRPr="003D4ABF">
        <w:t xml:space="preserve"> It consists of ePDG identifier configuration, N3IWF identification and non-3GPP access node selection information, as defined in clause 6.3.6.1 in </w:t>
      </w:r>
      <w:r w:rsidR="00FD4120" w:rsidRPr="003D4ABF">
        <w:t>TS</w:t>
      </w:r>
      <w:r w:rsidR="00FD4120">
        <w:t> </w:t>
      </w:r>
      <w:r w:rsidR="00FD4120" w:rsidRPr="003D4ABF">
        <w:t>23.501</w:t>
      </w:r>
      <w:r w:rsidR="00FD4120">
        <w:t> </w:t>
      </w:r>
      <w:r w:rsidR="00FD4120"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01216301"/>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65864316" w:rsidR="00787F8E" w:rsidRPr="003D4ABF" w:rsidRDefault="00787F8E" w:rsidP="00787F8E">
      <w:pPr>
        <w:keepNext/>
        <w:rPr>
          <w:lang w:eastAsia="zh-CN"/>
        </w:rPr>
      </w:pPr>
      <w:r w:rsidRPr="003D4ABF">
        <w:t xml:space="preserve">For the purposes of the present document, the abbreviations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w:t>
      </w:r>
      <w:r w:rsidR="00FD4120" w:rsidRPr="003D4ABF">
        <w:t>TS</w:t>
      </w:r>
      <w:r w:rsidR="00FD4120">
        <w:t> </w:t>
      </w:r>
      <w:r w:rsidR="00FD4120" w:rsidRPr="003D4ABF">
        <w:t>23.316</w:t>
      </w:r>
      <w:r w:rsidR="00FD4120">
        <w:t> </w:t>
      </w:r>
      <w:r w:rsidR="00FD4120" w:rsidRPr="003D4ABF">
        <w:t>[</w:t>
      </w:r>
      <w:r w:rsidRPr="003D4ABF">
        <w:t xml:space="preserve">27] and the following apply. An abbreviation defined in the present document takes precedence over the definition of the same abbreviation, if any, in </w:t>
      </w:r>
      <w:r w:rsidR="00FD4120" w:rsidRPr="003D4ABF">
        <w:t>TR</w:t>
      </w:r>
      <w:r w:rsidR="00FD4120">
        <w:t> </w:t>
      </w:r>
      <w:r w:rsidR="00FD4120" w:rsidRPr="003D4ABF">
        <w:t>21.905</w:t>
      </w:r>
      <w:r w:rsidR="00FD4120">
        <w:t> </w:t>
      </w:r>
      <w:r w:rsidR="00FD4120"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01216302"/>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01216303"/>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7A1D718F"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19CA95AF" w14:textId="5BFEADEE"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01216304"/>
      <w:bookmarkEnd w:id="90"/>
      <w:r w:rsidRPr="003D4ABF">
        <w:lastRenderedPageBreak/>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01216305"/>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01216306"/>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69C127B2"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FD4120" w:rsidRPr="003D4ABF">
        <w:t>TS</w:t>
      </w:r>
      <w:r w:rsidR="00FD4120">
        <w:t> </w:t>
      </w:r>
      <w:r w:rsidR="00FD4120" w:rsidRPr="003D4ABF">
        <w:t>23.287</w:t>
      </w:r>
      <w:r w:rsidR="00FD4120">
        <w:t> </w:t>
      </w:r>
      <w:r w:rsidR="00FD4120" w:rsidRPr="003D4ABF">
        <w:t>[</w:t>
      </w:r>
      <w:r w:rsidRPr="003D4ABF">
        <w:t>28].</w:t>
      </w:r>
    </w:p>
    <w:p w14:paraId="791E5882" w14:textId="7E89953A"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FD4120">
        <w:t>TS</w:t>
      </w:r>
      <w:r w:rsidR="00FD4120">
        <w:t> </w:t>
      </w:r>
      <w:r w:rsidR="00FD4120">
        <w:t>23.304</w:t>
      </w:r>
      <w:r w:rsidR="00FD4120">
        <w:t> </w:t>
      </w:r>
      <w:r w:rsidR="00FD4120">
        <w:t>[</w:t>
      </w:r>
      <w:r>
        <w:t>34].</w:t>
      </w:r>
    </w:p>
    <w:p w14:paraId="2105D2D5" w14:textId="3C2E7D2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FD4120">
        <w:t>TS</w:t>
      </w:r>
      <w:r w:rsidR="00FD4120">
        <w:t> </w:t>
      </w:r>
      <w:r w:rsidR="00FD4120">
        <w:t>23.586</w:t>
      </w:r>
      <w:r w:rsidR="00FD4120">
        <w:t> </w:t>
      </w:r>
      <w:r w:rsidR="00FD4120">
        <w:t>[</w:t>
      </w:r>
      <w:r>
        <w:t>41].</w:t>
      </w:r>
    </w:p>
    <w:p w14:paraId="67094355" w14:textId="239733B3"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FD4120">
        <w:t>TS</w:t>
      </w:r>
      <w:r w:rsidR="00FD4120">
        <w:t> </w:t>
      </w:r>
      <w:r w:rsidR="00FD4120">
        <w:t>23.256</w:t>
      </w:r>
      <w:r w:rsidR="00FD4120">
        <w:t> </w:t>
      </w:r>
      <w:r w:rsidR="00FD4120">
        <w:t>[</w:t>
      </w:r>
      <w:r>
        <w:t>43].</w:t>
      </w:r>
    </w:p>
    <w:p w14:paraId="7CAE1837" w14:textId="13B018F1" w:rsidR="00787F8E" w:rsidRPr="003D4ABF" w:rsidRDefault="00787F8E" w:rsidP="00787F8E">
      <w:pPr>
        <w:pStyle w:val="Heading3"/>
      </w:pPr>
      <w:bookmarkStart w:id="124" w:name="_CR4_2_3"/>
      <w:bookmarkStart w:id="125" w:name="_Toc201216307"/>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01216308"/>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01216309"/>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01216310"/>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D298D9E"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199EF289" w14:textId="0A0D01F1"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1CB2B52" w14:textId="6FBCFBB3"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221CCF7D" w14:textId="233AB102" w:rsidR="00787F8E" w:rsidRPr="003D4ABF" w:rsidRDefault="00787F8E" w:rsidP="00787F8E">
      <w:pPr>
        <w:pStyle w:val="B1"/>
      </w:pPr>
      <w:r w:rsidRPr="003D4ABF">
        <w:t>-</w:t>
      </w:r>
      <w:r w:rsidRPr="003D4ABF">
        <w:tab/>
        <w:t xml:space="preserve">Service specific parameter provisioning for V2X communication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p>
    <w:p w14:paraId="4650A542" w14:textId="6439012D" w:rsidR="00787F8E" w:rsidRPr="003D4ABF" w:rsidRDefault="00787F8E" w:rsidP="00787F8E">
      <w:pPr>
        <w:pStyle w:val="B1"/>
      </w:pPr>
      <w:r w:rsidRPr="003D4ABF">
        <w:t>-</w:t>
      </w:r>
      <w:r w:rsidRPr="003D4ABF">
        <w:tab/>
        <w:t xml:space="preserve">5G VN group management (see clause 5.29 of </w:t>
      </w:r>
      <w:r w:rsidR="00FD4120" w:rsidRPr="003D4ABF">
        <w:t>TS</w:t>
      </w:r>
      <w:r w:rsidR="00FD4120">
        <w:t> </w:t>
      </w:r>
      <w:r w:rsidR="00FD4120" w:rsidRPr="003D4ABF">
        <w:t>23.501</w:t>
      </w:r>
      <w:r w:rsidR="00FD4120">
        <w:t> </w:t>
      </w:r>
      <w:r w:rsidR="00FD4120" w:rsidRPr="003D4ABF">
        <w:t>[</w:t>
      </w:r>
      <w:r w:rsidRPr="003D4ABF">
        <w:t xml:space="preserve">2] and clause 4.15.6 of </w:t>
      </w:r>
      <w:r w:rsidR="00FD4120" w:rsidRPr="003D4ABF">
        <w:t>TS</w:t>
      </w:r>
      <w:r w:rsidR="00FD4120">
        <w:t> </w:t>
      </w:r>
      <w:r w:rsidR="00FD4120" w:rsidRPr="003D4ABF">
        <w:t>23.502</w:t>
      </w:r>
      <w:r w:rsidR="00FD4120">
        <w:t> </w:t>
      </w:r>
      <w:r w:rsidR="00FD4120" w:rsidRPr="003D4ABF">
        <w:t>[</w:t>
      </w:r>
      <w:r w:rsidRPr="003D4ABF">
        <w:t>3])</w:t>
      </w:r>
      <w:r w:rsidR="00E873DB" w:rsidRPr="003D4ABF">
        <w:t>;</w:t>
      </w:r>
    </w:p>
    <w:p w14:paraId="3C5C2D6B" w14:textId="6CBEF373"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r w:rsidR="00DD14AB">
        <w:t>;</w:t>
      </w:r>
    </w:p>
    <w:p w14:paraId="6B072B69" w14:textId="5F3CEEE5"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FD4120">
        <w:t>TS</w:t>
      </w:r>
      <w:r w:rsidR="00FD4120">
        <w:t> </w:t>
      </w:r>
      <w:r w:rsidR="00FD4120">
        <w:t>23.501</w:t>
      </w:r>
      <w:r w:rsidR="00FD4120">
        <w:t> </w:t>
      </w:r>
      <w:r w:rsidR="00FD4120">
        <w:t>[</w:t>
      </w:r>
      <w:r>
        <w:t xml:space="preserve">2] and clause 4.15.6.7 of </w:t>
      </w:r>
      <w:r w:rsidR="00FD4120">
        <w:t>TS</w:t>
      </w:r>
      <w:r w:rsidR="00FD4120">
        <w:t> </w:t>
      </w:r>
      <w:r w:rsidR="00FD4120">
        <w:t>23.502</w:t>
      </w:r>
      <w:r w:rsidR="00FD4120">
        <w:t> </w:t>
      </w:r>
      <w:r w:rsidR="00FD4120">
        <w:t>[</w:t>
      </w:r>
      <w:r>
        <w:t>3])</w:t>
      </w:r>
      <w:r w:rsidR="00DD14AB">
        <w:t>;</w:t>
      </w:r>
    </w:p>
    <w:p w14:paraId="3A6CC175" w14:textId="1A4E1402" w:rsidR="00844BD5" w:rsidRPr="003D4ABF" w:rsidRDefault="00844BD5" w:rsidP="00640110">
      <w:pPr>
        <w:pStyle w:val="B1"/>
      </w:pPr>
      <w:r w:rsidRPr="003D4ABF">
        <w:t>-</w:t>
      </w:r>
      <w:r w:rsidRPr="003D4ABF">
        <w:tab/>
        <w:t xml:space="preserve">Service specific parameter provisioning for time synchronization service (see clause 5.27.1.8 of </w:t>
      </w:r>
      <w:r w:rsidR="00FD4120" w:rsidRPr="003D4ABF">
        <w:t>TS</w:t>
      </w:r>
      <w:r w:rsidR="00FD4120">
        <w:t> </w:t>
      </w:r>
      <w:r w:rsidR="00FD4120" w:rsidRPr="003D4ABF">
        <w:t>23.501</w:t>
      </w:r>
      <w:r w:rsidR="00FD4120">
        <w:t> </w:t>
      </w:r>
      <w:r w:rsidR="00FD4120" w:rsidRPr="003D4ABF">
        <w:t>[</w:t>
      </w:r>
      <w:r w:rsidRPr="003D4ABF">
        <w:t xml:space="preserve">2] and clause 4.15.9 of </w:t>
      </w:r>
      <w:r w:rsidR="00FD4120" w:rsidRPr="003D4ABF">
        <w:t>TS</w:t>
      </w:r>
      <w:r w:rsidR="00FD4120">
        <w:t> </w:t>
      </w:r>
      <w:r w:rsidR="00FD4120" w:rsidRPr="003D4ABF">
        <w:t>23.502</w:t>
      </w:r>
      <w:r w:rsidR="00FD4120">
        <w:t> </w:t>
      </w:r>
      <w:r w:rsidR="00FD4120" w:rsidRPr="003D4ABF">
        <w:t>[</w:t>
      </w:r>
      <w:r w:rsidRPr="003D4ABF">
        <w:t>3])</w:t>
      </w:r>
      <w:r w:rsidR="00DD14AB">
        <w:t>;</w:t>
      </w:r>
    </w:p>
    <w:p w14:paraId="3FFF5676" w14:textId="3FA274B9"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FD4120">
        <w:t>TS</w:t>
      </w:r>
      <w:r w:rsidR="00FD4120">
        <w:t> </w:t>
      </w:r>
      <w:r w:rsidR="00FD4120">
        <w:t>23.502</w:t>
      </w:r>
      <w:r w:rsidR="00FD4120">
        <w:t> </w:t>
      </w:r>
      <w:r w:rsidR="00FD4120">
        <w:t>[</w:t>
      </w:r>
      <w:r>
        <w:t>3]</w:t>
      </w:r>
      <w:r w:rsidR="00DD14AB">
        <w:t>;</w:t>
      </w:r>
    </w:p>
    <w:p w14:paraId="791397F8" w14:textId="5C572648" w:rsidR="009824A8" w:rsidRPr="003D4ABF" w:rsidRDefault="009824A8" w:rsidP="009824A8">
      <w:pPr>
        <w:pStyle w:val="B1"/>
      </w:pPr>
      <w:r>
        <w:t>-</w:t>
      </w:r>
      <w:r>
        <w:tab/>
        <w:t xml:space="preserve">Service specific parameter provisioning for A2X communication (see clause 5.20 of </w:t>
      </w:r>
      <w:r w:rsidR="00FD4120">
        <w:t>TS</w:t>
      </w:r>
      <w:r w:rsidR="00FD4120">
        <w:t> </w:t>
      </w:r>
      <w:r w:rsidR="00FD4120">
        <w:t>23.501</w:t>
      </w:r>
      <w:r w:rsidR="00FD4120">
        <w:t> </w:t>
      </w:r>
      <w:r w:rsidR="00FD4120">
        <w:t>[</w:t>
      </w:r>
      <w:r>
        <w:t xml:space="preserve">2] and clause 4.15.6.7 of </w:t>
      </w:r>
      <w:r w:rsidR="00FD4120">
        <w:t>TS</w:t>
      </w:r>
      <w:r w:rsidR="00FD4120">
        <w:t> </w:t>
      </w:r>
      <w:r w:rsidR="00FD4120">
        <w:t>23.502</w:t>
      </w:r>
      <w:r w:rsidR="00FD4120">
        <w:t> </w:t>
      </w:r>
      <w:r w:rsidR="00FD4120">
        <w:t>[</w:t>
      </w:r>
      <w:r>
        <w:t>3]).</w:t>
      </w:r>
    </w:p>
    <w:p w14:paraId="1985B410" w14:textId="5CA6F70B" w:rsidR="008D2612" w:rsidRDefault="008D2612" w:rsidP="008D2612">
      <w:pPr>
        <w:pStyle w:val="Heading3"/>
      </w:pPr>
      <w:bookmarkStart w:id="158" w:name="_CR4_2_7"/>
      <w:bookmarkStart w:id="159" w:name="_Toc201216311"/>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01216312"/>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01216313"/>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01216314"/>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01216315"/>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01216316"/>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01216317"/>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01216318"/>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01216319"/>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01216320"/>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01216321"/>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01216322"/>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01216323"/>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01216324"/>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01216325"/>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01216326"/>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01216327"/>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01216328"/>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2751EAEC" w:rsidR="00787F8E" w:rsidRPr="003D4ABF" w:rsidRDefault="00787F8E" w:rsidP="00787F8E">
      <w:pPr>
        <w:pStyle w:val="B1"/>
      </w:pPr>
      <w:r w:rsidRPr="003D4ABF">
        <w:t>-</w:t>
      </w:r>
      <w:r w:rsidRPr="003D4ABF">
        <w:tab/>
        <w:t xml:space="preserve">Set or change a chargeable party at AF session setup (see clause 4.15.6.4 and 4.15.6.5 of </w:t>
      </w:r>
      <w:r w:rsidR="00FD4120" w:rsidRPr="003D4ABF">
        <w:t>TS</w:t>
      </w:r>
      <w:r w:rsidR="00FD4120">
        <w:t> </w:t>
      </w:r>
      <w:r w:rsidR="00FD4120" w:rsidRPr="003D4ABF">
        <w:t>23.502</w:t>
      </w:r>
      <w:r w:rsidR="00FD4120">
        <w:t> </w:t>
      </w:r>
      <w:r w:rsidR="00FD4120" w:rsidRPr="003D4ABF">
        <w:t>[</w:t>
      </w:r>
      <w:r w:rsidRPr="003D4ABF">
        <w:t>3]);</w:t>
      </w:r>
    </w:p>
    <w:p w14:paraId="0D2A162E" w14:textId="3459D1CA"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00DD14AB">
        <w:t xml:space="preserve"> and clause 6.1.3.22</w:t>
      </w:r>
      <w:r w:rsidRPr="003D4ABF">
        <w:t>);</w:t>
      </w:r>
    </w:p>
    <w:p w14:paraId="7C2D58AA" w14:textId="3564CB88"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FD4120">
        <w:t>TS</w:t>
      </w:r>
      <w:r w:rsidR="00FD4120">
        <w:t> </w:t>
      </w:r>
      <w:r w:rsidR="00FD4120">
        <w:t>23.502</w:t>
      </w:r>
      <w:r w:rsidR="00FD4120">
        <w:t> </w:t>
      </w:r>
      <w:r w:rsidR="00FD4120">
        <w:t>[</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A14049A"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FD4120" w:rsidRPr="003D4ABF">
        <w:t>TS</w:t>
      </w:r>
      <w:r w:rsidR="00FD4120">
        <w:t> </w:t>
      </w:r>
      <w:r w:rsidR="00FD4120" w:rsidRPr="003D4ABF">
        <w:t>23.501</w:t>
      </w:r>
      <w:r w:rsidR="00FD4120">
        <w:t> </w:t>
      </w:r>
      <w:r w:rsidR="00FD4120" w:rsidRPr="003D4ABF">
        <w:t>[</w:t>
      </w:r>
      <w:r w:rsidRPr="003D4ABF">
        <w:t>2]</w:t>
      </w:r>
      <w:r w:rsidR="00DD14AB">
        <w:t>,</w:t>
      </w:r>
      <w:r w:rsidRPr="003D4ABF">
        <w:t xml:space="preserve"> clause 4.15.9 of </w:t>
      </w:r>
      <w:r w:rsidR="00FD4120" w:rsidRPr="003D4ABF">
        <w:t>TS</w:t>
      </w:r>
      <w:r w:rsidR="00FD4120">
        <w:t> </w:t>
      </w:r>
      <w:r w:rsidR="00FD4120" w:rsidRPr="003D4ABF">
        <w:t>23.502</w:t>
      </w:r>
      <w:r w:rsidR="00FD4120">
        <w:t> </w:t>
      </w:r>
      <w:r w:rsidR="00FD4120" w:rsidRPr="003D4ABF">
        <w:t>[</w:t>
      </w:r>
      <w:r w:rsidRPr="003D4ABF">
        <w:t>3]</w:t>
      </w:r>
      <w:r w:rsidR="00DD14AB">
        <w:t xml:space="preserve"> and clause 6.1.3.23a</w:t>
      </w:r>
      <w:r w:rsidRPr="003D4ABF">
        <w:t>)</w:t>
      </w:r>
      <w:r w:rsidR="00DD14AB">
        <w:t>;</w:t>
      </w:r>
    </w:p>
    <w:p w14:paraId="5930DF30" w14:textId="6A8E988D" w:rsidR="00DD14AB" w:rsidRDefault="00DD14AB" w:rsidP="00DD14AB">
      <w:pPr>
        <w:pStyle w:val="B1"/>
      </w:pPr>
      <w:r>
        <w:t>-</w:t>
      </w:r>
      <w:r>
        <w:tab/>
        <w:t xml:space="preserve">Application Function influence on traffic routing, as defined in clauses 4.3.7 and 6.1.3.14, as well as in clause 5.6.7 of </w:t>
      </w:r>
      <w:r w:rsidR="00FD4120">
        <w:t>TS</w:t>
      </w:r>
      <w:r w:rsidR="00FD4120">
        <w:t> </w:t>
      </w:r>
      <w:r w:rsidR="00FD4120">
        <w:t>23.501</w:t>
      </w:r>
      <w:r w:rsidR="00FD4120">
        <w:t> </w:t>
      </w:r>
      <w:r w:rsidR="00FD4120">
        <w:t>[</w:t>
      </w:r>
      <w:r>
        <w:t>2];</w:t>
      </w:r>
    </w:p>
    <w:p w14:paraId="10835B03" w14:textId="01840243" w:rsidR="00DD14AB" w:rsidRDefault="00DD14AB" w:rsidP="00DD14AB">
      <w:pPr>
        <w:pStyle w:val="B1"/>
      </w:pPr>
      <w:r>
        <w:t>-</w:t>
      </w:r>
      <w:r>
        <w:tab/>
        <w:t xml:space="preserve">Application Function influence on Service Function Chaining, as defined in clauses 4.3.7 and 6.1.3.14, as well as in clause 5.6.16 of </w:t>
      </w:r>
      <w:r w:rsidR="00FD4120">
        <w:t>TS</w:t>
      </w:r>
      <w:r w:rsidR="00FD4120">
        <w:t> </w:t>
      </w:r>
      <w:r w:rsidR="00FD4120">
        <w:t>23.501</w:t>
      </w:r>
      <w:r w:rsidR="00FD4120">
        <w:t> </w:t>
      </w:r>
      <w:r w:rsidR="00FD4120">
        <w:t>[</w:t>
      </w:r>
      <w:r>
        <w:t>2].</w:t>
      </w:r>
    </w:p>
    <w:p w14:paraId="2F7B1989" w14:textId="77777777" w:rsidR="00787F8E" w:rsidRPr="003D4ABF" w:rsidRDefault="00787F8E" w:rsidP="00787F8E">
      <w:pPr>
        <w:pStyle w:val="Heading3"/>
      </w:pPr>
      <w:bookmarkStart w:id="313" w:name="_CR4_3_7"/>
      <w:bookmarkStart w:id="314" w:name="_Toc201216329"/>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6EF63A33"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FD4120">
        <w:t>TS</w:t>
      </w:r>
      <w:r w:rsidR="00FD4120">
        <w:t> </w:t>
      </w:r>
      <w:r w:rsidR="00FD4120">
        <w:t>23.501</w:t>
      </w:r>
      <w:r w:rsidR="00FD4120">
        <w:t> </w:t>
      </w:r>
      <w:r w:rsidR="00FD4120">
        <w:t>[</w:t>
      </w:r>
      <w:r w:rsidR="00EB452C">
        <w:t>2].</w:t>
      </w:r>
      <w:r w:rsidRPr="003D4ABF">
        <w:t xml:space="preserve"> This is supported in non-roaming and home-routed scenarios only.</w:t>
      </w:r>
    </w:p>
    <w:p w14:paraId="33EEAACD" w14:textId="6759B2F9"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FD4120" w:rsidRPr="003D4ABF">
        <w:rPr>
          <w:rFonts w:eastAsia="MS Mincho"/>
        </w:rPr>
        <w:t>TS</w:t>
      </w:r>
      <w:r w:rsidR="00FD4120">
        <w:rPr>
          <w:rFonts w:eastAsia="MS Mincho"/>
        </w:rPr>
        <w:t> </w:t>
      </w:r>
      <w:r w:rsidR="00FD4120" w:rsidRPr="003D4ABF">
        <w:rPr>
          <w:rFonts w:eastAsia="MS Mincho"/>
        </w:rPr>
        <w:t>23.501</w:t>
      </w:r>
      <w:r w:rsidR="00FD4120">
        <w:rPr>
          <w:rFonts w:eastAsia="MS Mincho"/>
        </w:rPr>
        <w:t> </w:t>
      </w:r>
      <w:r w:rsidR="00FD4120"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5" w:name="_CR4_4"/>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01216330"/>
      <w:bookmarkEnd w:id="315"/>
      <w:r w:rsidRPr="003D4ABF">
        <w:t>4.4</w:t>
      </w:r>
      <w:r w:rsidRPr="003D4ABF">
        <w:tab/>
        <w:t xml:space="preserve">Network slice </w:t>
      </w:r>
      <w:r w:rsidR="004B2724" w:rsidRPr="003D4ABF">
        <w:t xml:space="preserve">related </w:t>
      </w:r>
      <w:r w:rsidRPr="003D4ABF">
        <w:t>policy control requirements</w:t>
      </w:r>
      <w:bookmarkEnd w:id="32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4" w:name="_CR5"/>
      <w:bookmarkStart w:id="325" w:name="_Toc201216331"/>
      <w:bookmarkEnd w:id="324"/>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5"/>
    </w:p>
    <w:p w14:paraId="3D5F6233" w14:textId="77777777" w:rsidR="00787F8E" w:rsidRPr="003D4ABF" w:rsidRDefault="00787F8E" w:rsidP="00787F8E">
      <w:pPr>
        <w:pStyle w:val="Heading2"/>
      </w:pPr>
      <w:bookmarkStart w:id="326" w:name="_CR5_1"/>
      <w:bookmarkStart w:id="327" w:name="_Toc19197297"/>
      <w:bookmarkStart w:id="328" w:name="_Toc27896450"/>
      <w:bookmarkStart w:id="329" w:name="_Toc36192618"/>
      <w:bookmarkStart w:id="330" w:name="_Toc37076349"/>
      <w:bookmarkStart w:id="331" w:name="_Toc45194795"/>
      <w:bookmarkStart w:id="332" w:name="_Toc47594207"/>
      <w:bookmarkStart w:id="333" w:name="_Toc51836838"/>
      <w:bookmarkStart w:id="334" w:name="_Toc201216332"/>
      <w:bookmarkEnd w:id="326"/>
      <w:r w:rsidRPr="003D4ABF">
        <w:t>5.1</w:t>
      </w:r>
      <w:r w:rsidRPr="003D4ABF">
        <w:tab/>
        <w:t>General</w:t>
      </w:r>
      <w:bookmarkEnd w:id="327"/>
      <w:bookmarkEnd w:id="328"/>
      <w:bookmarkEnd w:id="329"/>
      <w:bookmarkEnd w:id="330"/>
      <w:bookmarkEnd w:id="331"/>
      <w:bookmarkEnd w:id="332"/>
      <w:bookmarkEnd w:id="333"/>
      <w:bookmarkEnd w:id="33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5" w:name="_CR5_2"/>
      <w:bookmarkStart w:id="336" w:name="_Toc19197298"/>
      <w:bookmarkStart w:id="337" w:name="_Toc27896451"/>
      <w:bookmarkStart w:id="338" w:name="_Toc36192619"/>
      <w:bookmarkStart w:id="339" w:name="_Toc37076350"/>
      <w:bookmarkStart w:id="340" w:name="_Toc45194796"/>
      <w:bookmarkStart w:id="341" w:name="_Toc47594208"/>
      <w:bookmarkStart w:id="342" w:name="_Toc51836839"/>
      <w:bookmarkStart w:id="343" w:name="_Toc201216333"/>
      <w:bookmarkEnd w:id="335"/>
      <w:r w:rsidRPr="003D4ABF">
        <w:rPr>
          <w:lang w:eastAsia="zh-CN"/>
        </w:rPr>
        <w:t>5</w:t>
      </w:r>
      <w:r w:rsidRPr="003D4ABF">
        <w:t>.2</w:t>
      </w:r>
      <w:r w:rsidRPr="003D4ABF">
        <w:tab/>
      </w:r>
      <w:r w:rsidRPr="003D4ABF">
        <w:rPr>
          <w:lang w:eastAsia="zh-CN"/>
        </w:rPr>
        <w:t>Reference architecture</w:t>
      </w:r>
      <w:bookmarkEnd w:id="336"/>
      <w:bookmarkEnd w:id="337"/>
      <w:bookmarkEnd w:id="338"/>
      <w:bookmarkEnd w:id="339"/>
      <w:bookmarkEnd w:id="340"/>
      <w:bookmarkEnd w:id="341"/>
      <w:bookmarkEnd w:id="342"/>
      <w:bookmarkEnd w:id="343"/>
    </w:p>
    <w:p w14:paraId="73CFCB5F" w14:textId="77777777" w:rsidR="00787F8E" w:rsidRPr="003D4ABF" w:rsidRDefault="00787F8E" w:rsidP="00787F8E">
      <w:pPr>
        <w:pStyle w:val="Heading3"/>
        <w:rPr>
          <w:lang w:eastAsia="zh-CN"/>
        </w:rPr>
      </w:pPr>
      <w:bookmarkStart w:id="344" w:name="_CR5_2_1"/>
      <w:bookmarkStart w:id="345" w:name="_Toc19197299"/>
      <w:bookmarkStart w:id="346" w:name="_Toc27896452"/>
      <w:bookmarkStart w:id="347" w:name="_Toc36192620"/>
      <w:bookmarkStart w:id="348" w:name="_Toc37076351"/>
      <w:bookmarkStart w:id="349" w:name="_Toc45194797"/>
      <w:bookmarkStart w:id="350" w:name="_Toc47594209"/>
      <w:bookmarkStart w:id="351" w:name="_Toc51836840"/>
      <w:bookmarkStart w:id="352" w:name="_Toc201216334"/>
      <w:bookmarkEnd w:id="344"/>
      <w:r w:rsidRPr="003D4ABF">
        <w:rPr>
          <w:lang w:eastAsia="zh-CN"/>
        </w:rPr>
        <w:t>5</w:t>
      </w:r>
      <w:r w:rsidRPr="003D4ABF">
        <w:t>.2.1</w:t>
      </w:r>
      <w:r w:rsidRPr="003D4ABF">
        <w:tab/>
        <w:t xml:space="preserve">Non-roaming </w:t>
      </w:r>
      <w:r w:rsidRPr="003D4ABF">
        <w:rPr>
          <w:lang w:eastAsia="zh-CN"/>
        </w:rPr>
        <w:t>architecture</w:t>
      </w:r>
      <w:bookmarkEnd w:id="345"/>
      <w:bookmarkEnd w:id="346"/>
      <w:bookmarkEnd w:id="347"/>
      <w:bookmarkEnd w:id="348"/>
      <w:bookmarkEnd w:id="349"/>
      <w:bookmarkEnd w:id="350"/>
      <w:bookmarkEnd w:id="351"/>
      <w:bookmarkEnd w:id="35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11833283" r:id="rId14"/>
        </w:object>
      </w:r>
    </w:p>
    <w:p w14:paraId="2A0AA04A" w14:textId="77777777" w:rsidR="00787F8E" w:rsidRPr="003D4ABF" w:rsidRDefault="00787F8E" w:rsidP="00787F8E">
      <w:pPr>
        <w:pStyle w:val="TF"/>
      </w:pPr>
      <w:bookmarkStart w:id="353" w:name="_CRFigure5_2_11"/>
      <w:r w:rsidRPr="003D4ABF">
        <w:t xml:space="preserve">Figure </w:t>
      </w:r>
      <w:bookmarkEnd w:id="353"/>
      <w:r w:rsidRPr="003D4ABF">
        <w:t>5.2.1-1: Overall non-roaming reference architecture of policy and charging control framework for the 5G System (service based representation)</w:t>
      </w:r>
    </w:p>
    <w:bookmarkStart w:id="354" w:name="_MON_1600547904"/>
    <w:bookmarkEnd w:id="354"/>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11833284" r:id="rId16"/>
        </w:object>
      </w:r>
    </w:p>
    <w:p w14:paraId="35FEB3EA" w14:textId="77777777" w:rsidR="00787F8E" w:rsidRPr="003D4ABF" w:rsidRDefault="00787F8E" w:rsidP="00787F8E">
      <w:pPr>
        <w:pStyle w:val="TF"/>
      </w:pPr>
      <w:bookmarkStart w:id="355" w:name="_CRFigure5_2_11a"/>
      <w:r w:rsidRPr="003D4ABF">
        <w:t xml:space="preserve">Figure </w:t>
      </w:r>
      <w:bookmarkEnd w:id="35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05FECD8D"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FD4120" w:rsidRPr="003D4ABF">
        <w:t>TS</w:t>
      </w:r>
      <w:r w:rsidR="00FD4120">
        <w:t> </w:t>
      </w:r>
      <w:r w:rsidR="00FD4120" w:rsidRPr="003D4ABF">
        <w:t>23.501</w:t>
      </w:r>
      <w:r w:rsidR="00FD4120">
        <w:t> </w:t>
      </w:r>
      <w:r w:rsidR="00FD4120" w:rsidRPr="003D4ABF">
        <w:t>[</w:t>
      </w:r>
      <w:r w:rsidRPr="003D4ABF">
        <w:t>2] for N4 reference point definition.</w:t>
      </w:r>
    </w:p>
    <w:p w14:paraId="10C9CDAB" w14:textId="02601DB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FD4120" w:rsidRPr="003D4ABF">
        <w:t>TS</w:t>
      </w:r>
      <w:r w:rsidR="00FD4120">
        <w:t> </w:t>
      </w:r>
      <w:r w:rsidR="00FD4120" w:rsidRPr="003D4ABF">
        <w:t>23.501</w:t>
      </w:r>
      <w:r w:rsidR="00FD4120">
        <w:t> </w:t>
      </w:r>
      <w:r w:rsidR="00FD4120" w:rsidRPr="003D4ABF">
        <w:t>[</w:t>
      </w:r>
      <w:r w:rsidRPr="003D4ABF">
        <w:t>2].</w:t>
      </w:r>
    </w:p>
    <w:p w14:paraId="54498DF3" w14:textId="5A3AA255"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p>
    <w:p w14:paraId="44FE1190" w14:textId="5324F412"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FD4120" w:rsidRPr="003D4ABF">
        <w:rPr>
          <w:lang w:eastAsia="zh-CN"/>
        </w:rPr>
        <w:t>TS</w:t>
      </w:r>
      <w:r w:rsidR="00FD4120">
        <w:rPr>
          <w:lang w:eastAsia="zh-CN"/>
        </w:rPr>
        <w:t> </w:t>
      </w:r>
      <w:r w:rsidR="00FD4120" w:rsidRPr="003D4ABF">
        <w:rPr>
          <w:lang w:eastAsia="zh-CN"/>
        </w:rPr>
        <w:t>23.288</w:t>
      </w:r>
      <w:r w:rsidR="00FD4120">
        <w:rPr>
          <w:lang w:eastAsia="zh-CN"/>
        </w:rPr>
        <w:t> </w:t>
      </w:r>
      <w:r w:rsidR="00FD4120" w:rsidRPr="003D4ABF">
        <w:rPr>
          <w:lang w:eastAsia="zh-CN"/>
        </w:rPr>
        <w:t>[</w:t>
      </w:r>
      <w:r w:rsidRPr="003D4ABF">
        <w:rPr>
          <w:lang w:eastAsia="zh-CN"/>
        </w:rPr>
        <w:t>24].</w:t>
      </w:r>
    </w:p>
    <w:p w14:paraId="28E3CCE6" w14:textId="35E6B768"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FD4120" w:rsidRPr="003D4ABF">
        <w:rPr>
          <w:lang w:eastAsia="zh-CN"/>
        </w:rPr>
        <w:t>TS</w:t>
      </w:r>
      <w:r w:rsidR="00FD4120">
        <w:rPr>
          <w:lang w:eastAsia="zh-CN"/>
        </w:rPr>
        <w:t> </w:t>
      </w:r>
      <w:r w:rsidR="00FD4120" w:rsidRPr="003D4ABF">
        <w:rPr>
          <w:lang w:eastAsia="zh-CN"/>
        </w:rPr>
        <w:t>32.240</w:t>
      </w:r>
      <w:r w:rsidR="00FD4120">
        <w:rPr>
          <w:lang w:eastAsia="zh-CN"/>
        </w:rPr>
        <w:t> </w:t>
      </w:r>
      <w:r w:rsidR="00FD4120" w:rsidRPr="003D4ABF">
        <w:rPr>
          <w:lang w:eastAsia="zh-CN"/>
        </w:rPr>
        <w:t>[</w:t>
      </w:r>
      <w:r w:rsidRPr="003D4ABF">
        <w:rPr>
          <w:lang w:eastAsia="zh-CN"/>
        </w:rPr>
        <w:t>8].</w:t>
      </w:r>
    </w:p>
    <w:p w14:paraId="46385ABD" w14:textId="0C7EAECC" w:rsidR="00787F8E" w:rsidRPr="003D4ABF" w:rsidRDefault="00787F8E" w:rsidP="00787F8E">
      <w:pPr>
        <w:rPr>
          <w:lang w:eastAsia="zh-CN"/>
        </w:rPr>
      </w:pPr>
      <w:r w:rsidRPr="003D4ABF">
        <w:rPr>
          <w:lang w:eastAsia="zh-CN"/>
        </w:rPr>
        <w:t xml:space="preserve">The Nchf service for Spending Limit Control consumed by the PCF is defined in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56" w:name="_Toc19197300"/>
      <w:bookmarkStart w:id="357" w:name="_Toc27896453"/>
      <w:bookmarkStart w:id="358" w:name="_Toc36192621"/>
      <w:bookmarkStart w:id="359" w:name="_Toc37076352"/>
      <w:bookmarkStart w:id="360" w:name="_Toc45194798"/>
      <w:bookmarkStart w:id="361" w:name="_Toc47594210"/>
      <w:bookmarkStart w:id="36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3" w:name="_CR5_2_2"/>
      <w:bookmarkStart w:id="364" w:name="_Toc201216335"/>
      <w:bookmarkEnd w:id="363"/>
      <w:r w:rsidRPr="003D4ABF">
        <w:rPr>
          <w:lang w:eastAsia="zh-CN"/>
        </w:rPr>
        <w:t>5</w:t>
      </w:r>
      <w:r w:rsidRPr="003D4ABF">
        <w:t>.2.2</w:t>
      </w:r>
      <w:r w:rsidRPr="003D4ABF">
        <w:tab/>
        <w:t xml:space="preserve">Roaming </w:t>
      </w:r>
      <w:r w:rsidRPr="003D4ABF">
        <w:rPr>
          <w:lang w:eastAsia="zh-CN"/>
        </w:rPr>
        <w:t>architecture</w:t>
      </w:r>
      <w:bookmarkEnd w:id="356"/>
      <w:bookmarkEnd w:id="357"/>
      <w:bookmarkEnd w:id="358"/>
      <w:bookmarkEnd w:id="359"/>
      <w:bookmarkEnd w:id="360"/>
      <w:bookmarkEnd w:id="361"/>
      <w:bookmarkEnd w:id="362"/>
      <w:bookmarkEnd w:id="364"/>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811833285" r:id="rId18"/>
        </w:object>
      </w:r>
    </w:p>
    <w:p w14:paraId="0D17C65A" w14:textId="5C87B56D" w:rsidR="00787F8E" w:rsidRPr="003D4ABF" w:rsidRDefault="00787F8E" w:rsidP="00787F8E">
      <w:pPr>
        <w:pStyle w:val="TF"/>
        <w:rPr>
          <w:rFonts w:eastAsia="DengXian"/>
        </w:rPr>
      </w:pPr>
      <w:bookmarkStart w:id="365" w:name="_CRFigure5_2_21"/>
      <w:r w:rsidRPr="003D4ABF">
        <w:rPr>
          <w:rFonts w:eastAsia="DengXian"/>
        </w:rPr>
        <w:t xml:space="preserve">Figure </w:t>
      </w:r>
      <w:bookmarkEnd w:id="36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6" w:name="_MON_1600547967"/>
    <w:bookmarkEnd w:id="36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11833286" r:id="rId20"/>
        </w:object>
      </w:r>
    </w:p>
    <w:p w14:paraId="68CB2A68" w14:textId="4CC44423" w:rsidR="00787F8E" w:rsidRPr="003D4ABF" w:rsidRDefault="00787F8E" w:rsidP="00787F8E">
      <w:pPr>
        <w:pStyle w:val="TF"/>
        <w:rPr>
          <w:rFonts w:eastAsia="DengXian"/>
        </w:rPr>
      </w:pPr>
      <w:bookmarkStart w:id="367" w:name="_CRFigure5_2_21a"/>
      <w:r w:rsidRPr="003D4ABF">
        <w:rPr>
          <w:rFonts w:eastAsia="DengXian"/>
        </w:rPr>
        <w:t xml:space="preserve">Figure </w:t>
      </w:r>
      <w:bookmarkEnd w:id="36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111D8EAF"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FD4120">
        <w:rPr>
          <w:rFonts w:eastAsia="DengXian"/>
        </w:rPr>
        <w:t>TS</w:t>
      </w:r>
      <w:r w:rsidR="00FD4120">
        <w:rPr>
          <w:rFonts w:eastAsia="DengXian"/>
        </w:rPr>
        <w:t> </w:t>
      </w:r>
      <w:r w:rsidR="00FD4120">
        <w:rPr>
          <w:rFonts w:eastAsia="DengXian"/>
        </w:rPr>
        <w:t>23.501</w:t>
      </w:r>
      <w:r w:rsidR="00FD4120">
        <w:rPr>
          <w:rFonts w:eastAsia="DengXian"/>
        </w:rPr>
        <w:t> </w:t>
      </w:r>
      <w:r w:rsidR="00FD4120">
        <w:rPr>
          <w:rFonts w:eastAsia="DengXian"/>
        </w:rPr>
        <w:t>[</w:t>
      </w:r>
      <w:r w:rsidR="004730A1">
        <w:rPr>
          <w:rFonts w:eastAsia="DengXian"/>
        </w:rPr>
        <w:t>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811833287" r:id="rId22"/>
        </w:object>
      </w:r>
    </w:p>
    <w:p w14:paraId="12227AE0" w14:textId="77777777" w:rsidR="00787F8E" w:rsidRPr="003D4ABF" w:rsidRDefault="00787F8E" w:rsidP="00787F8E">
      <w:pPr>
        <w:pStyle w:val="TF"/>
        <w:rPr>
          <w:rFonts w:eastAsia="DengXian"/>
        </w:rPr>
      </w:pPr>
      <w:bookmarkStart w:id="368" w:name="_CRFigure5_2_22"/>
      <w:r w:rsidRPr="003D4ABF">
        <w:rPr>
          <w:rFonts w:eastAsia="DengXian"/>
        </w:rPr>
        <w:t xml:space="preserve">Figure </w:t>
      </w:r>
      <w:bookmarkEnd w:id="36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69" w:name="_MON_1632751462"/>
    <w:bookmarkEnd w:id="36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11833288" r:id="rId24"/>
        </w:object>
      </w:r>
    </w:p>
    <w:p w14:paraId="14318D17" w14:textId="77777777" w:rsidR="00787F8E" w:rsidRPr="003D4ABF" w:rsidRDefault="00787F8E" w:rsidP="00787F8E">
      <w:pPr>
        <w:pStyle w:val="TF"/>
        <w:rPr>
          <w:rFonts w:eastAsia="DengXian"/>
        </w:rPr>
      </w:pPr>
      <w:bookmarkStart w:id="370" w:name="_CRFigure5_2_22a"/>
      <w:r w:rsidRPr="003D4ABF">
        <w:rPr>
          <w:rFonts w:eastAsia="DengXian"/>
        </w:rPr>
        <w:t xml:space="preserve">Figure </w:t>
      </w:r>
      <w:bookmarkEnd w:id="37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59D1CE0C"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4730A1">
        <w:rPr>
          <w:lang w:eastAsia="zh-CN"/>
        </w:rPr>
        <w:t>2])</w:t>
      </w:r>
      <w:r w:rsidRPr="003D4ABF">
        <w:rPr>
          <w:lang w:eastAsia="zh-CN"/>
        </w:rPr>
        <w:t xml:space="preserve"> are not depicted in the roaming reference point architecture figures.</w:t>
      </w:r>
    </w:p>
    <w:p w14:paraId="0CF01525" w14:textId="6F2B2054" w:rsidR="00694C30" w:rsidRPr="003D4ABF" w:rsidRDefault="00694C30" w:rsidP="00694C30">
      <w:pPr>
        <w:pStyle w:val="NO"/>
        <w:rPr>
          <w:lang w:eastAsia="zh-CN"/>
        </w:rPr>
      </w:pPr>
      <w:bookmarkStart w:id="371" w:name="_Toc19197301"/>
      <w:bookmarkStart w:id="372" w:name="_Toc27896454"/>
      <w:bookmarkStart w:id="373" w:name="_Toc36192622"/>
      <w:bookmarkStart w:id="374" w:name="_Toc37076353"/>
      <w:bookmarkStart w:id="375" w:name="_Toc45194799"/>
      <w:bookmarkStart w:id="376" w:name="_Toc47594211"/>
      <w:bookmarkStart w:id="377"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FD4120">
        <w:rPr>
          <w:lang w:eastAsia="zh-CN"/>
        </w:rPr>
        <w:t>TS</w:t>
      </w:r>
      <w:r w:rsidR="00FD4120">
        <w:rPr>
          <w:lang w:eastAsia="zh-CN"/>
        </w:rPr>
        <w:t> </w:t>
      </w:r>
      <w:r w:rsidR="00FD4120">
        <w:rPr>
          <w:lang w:eastAsia="zh-CN"/>
        </w:rPr>
        <w:t>23.548</w:t>
      </w:r>
      <w:r w:rsidR="00FD4120">
        <w:rPr>
          <w:lang w:eastAsia="zh-CN"/>
        </w:rPr>
        <w:t> </w:t>
      </w:r>
      <w:r w:rsidR="00FD4120">
        <w:rPr>
          <w:lang w:eastAsia="zh-CN"/>
        </w:rPr>
        <w:t>[</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78" w:name="_CR5_2_3"/>
      <w:bookmarkStart w:id="379" w:name="_Toc201216336"/>
      <w:bookmarkEnd w:id="378"/>
      <w:r w:rsidRPr="003D4ABF">
        <w:rPr>
          <w:lang w:eastAsia="zh-CN"/>
        </w:rPr>
        <w:t>5</w:t>
      </w:r>
      <w:r w:rsidRPr="003D4ABF">
        <w:t>.2.3</w:t>
      </w:r>
      <w:r w:rsidRPr="003D4ABF">
        <w:tab/>
        <w:t>Void</w:t>
      </w:r>
      <w:bookmarkEnd w:id="371"/>
      <w:bookmarkEnd w:id="372"/>
      <w:bookmarkEnd w:id="373"/>
      <w:bookmarkEnd w:id="374"/>
      <w:bookmarkEnd w:id="375"/>
      <w:bookmarkEnd w:id="376"/>
      <w:bookmarkEnd w:id="377"/>
      <w:bookmarkEnd w:id="37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0" w:name="_CR5_3"/>
      <w:bookmarkStart w:id="381" w:name="_Toc19197302"/>
      <w:bookmarkStart w:id="382" w:name="_Toc27896455"/>
      <w:bookmarkStart w:id="383" w:name="_Toc36192623"/>
      <w:bookmarkStart w:id="384" w:name="_Toc37076354"/>
      <w:bookmarkStart w:id="385" w:name="_Toc45194800"/>
      <w:bookmarkStart w:id="386" w:name="_Toc47594212"/>
      <w:bookmarkStart w:id="387" w:name="_Toc51836843"/>
      <w:bookmarkStart w:id="388" w:name="_Toc201216337"/>
      <w:bookmarkEnd w:id="380"/>
      <w:r w:rsidRPr="003D4ABF">
        <w:rPr>
          <w:lang w:eastAsia="zh-CN"/>
        </w:rPr>
        <w:t>5</w:t>
      </w:r>
      <w:r w:rsidRPr="003D4ABF">
        <w:t>.3</w:t>
      </w:r>
      <w:r w:rsidRPr="003D4ABF">
        <w:tab/>
        <w:t>Service-based interfaces and reference points</w:t>
      </w:r>
      <w:bookmarkEnd w:id="381"/>
      <w:bookmarkEnd w:id="382"/>
      <w:bookmarkEnd w:id="383"/>
      <w:bookmarkEnd w:id="384"/>
      <w:bookmarkEnd w:id="385"/>
      <w:bookmarkEnd w:id="386"/>
      <w:bookmarkEnd w:id="387"/>
      <w:bookmarkEnd w:id="388"/>
    </w:p>
    <w:p w14:paraId="558D5BF5" w14:textId="77777777" w:rsidR="00787F8E" w:rsidRPr="003D4ABF" w:rsidRDefault="00787F8E" w:rsidP="00787F8E">
      <w:pPr>
        <w:pStyle w:val="Heading3"/>
      </w:pPr>
      <w:bookmarkStart w:id="389" w:name="_CR5_3_1"/>
      <w:bookmarkStart w:id="390" w:name="_Toc19197303"/>
      <w:bookmarkStart w:id="391" w:name="_Toc27896456"/>
      <w:bookmarkStart w:id="392" w:name="_Toc36192624"/>
      <w:bookmarkStart w:id="393" w:name="_Toc37076355"/>
      <w:bookmarkStart w:id="394" w:name="_Toc45194801"/>
      <w:bookmarkStart w:id="395" w:name="_Toc47594213"/>
      <w:bookmarkStart w:id="396" w:name="_Toc51836844"/>
      <w:bookmarkStart w:id="397" w:name="_Toc201216338"/>
      <w:bookmarkEnd w:id="389"/>
      <w:r w:rsidRPr="003D4ABF">
        <w:t>5.3.1</w:t>
      </w:r>
      <w:r w:rsidRPr="003D4ABF">
        <w:tab/>
        <w:t>Interactions between PCF and AF</w:t>
      </w:r>
      <w:bookmarkEnd w:id="390"/>
      <w:bookmarkEnd w:id="391"/>
      <w:bookmarkEnd w:id="392"/>
      <w:bookmarkEnd w:id="393"/>
      <w:bookmarkEnd w:id="394"/>
      <w:bookmarkEnd w:id="395"/>
      <w:bookmarkEnd w:id="396"/>
      <w:bookmarkEnd w:id="39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36488BE"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FD4120" w:rsidRPr="003D4ABF">
        <w:t>TS</w:t>
      </w:r>
      <w:r w:rsidR="00FD4120">
        <w:t> </w:t>
      </w:r>
      <w:r w:rsidR="00FD4120" w:rsidRPr="003D4ABF">
        <w:t>23.501</w:t>
      </w:r>
      <w:r w:rsidR="00FD4120">
        <w:t> </w:t>
      </w:r>
      <w:r w:rsidR="00FD4120" w:rsidRPr="003D4ABF">
        <w:t>[</w:t>
      </w:r>
      <w:r w:rsidRPr="003D4ABF">
        <w:t>2];</w:t>
      </w:r>
    </w:p>
    <w:p w14:paraId="153B01F6" w14:textId="0089EF4F"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FD4120">
        <w:rPr>
          <w:rFonts w:eastAsia="DengXian"/>
          <w:lang w:eastAsia="zh-CN"/>
        </w:rPr>
        <w:t>TS</w:t>
      </w:r>
      <w:r w:rsidR="00FD4120">
        <w:rPr>
          <w:rFonts w:eastAsia="DengXian"/>
          <w:lang w:eastAsia="zh-CN"/>
        </w:rPr>
        <w:t> </w:t>
      </w:r>
      <w:r w:rsidR="00FD4120">
        <w:rPr>
          <w:rFonts w:eastAsia="DengXian"/>
          <w:lang w:eastAsia="zh-CN"/>
        </w:rPr>
        <w:t>23.501</w:t>
      </w:r>
      <w:r w:rsidR="00FD4120">
        <w:rPr>
          <w:rFonts w:eastAsia="DengXian"/>
          <w:lang w:eastAsia="zh-CN"/>
        </w:rPr>
        <w:t> </w:t>
      </w:r>
      <w:r w:rsidR="00FD4120">
        <w:rPr>
          <w:rFonts w:eastAsia="DengXian"/>
          <w:lang w:eastAsia="zh-CN"/>
        </w:rPr>
        <w:t>[</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80C108A"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FD4120" w:rsidRPr="003D4ABF">
        <w:t>TS</w:t>
      </w:r>
      <w:r w:rsidR="00FD4120">
        <w:t> </w:t>
      </w:r>
      <w:r w:rsidR="00FD4120" w:rsidRPr="003D4ABF">
        <w:t>23.501</w:t>
      </w:r>
      <w:r w:rsidR="00FD4120">
        <w:t> </w:t>
      </w:r>
      <w:r w:rsidR="00FD4120"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8" w:name="_CR5_3_2"/>
      <w:bookmarkStart w:id="399" w:name="_Toc19197304"/>
      <w:bookmarkStart w:id="400" w:name="_Toc27896457"/>
      <w:bookmarkStart w:id="401" w:name="_Toc36192625"/>
      <w:bookmarkStart w:id="402" w:name="_Toc37076356"/>
      <w:bookmarkStart w:id="403" w:name="_Toc45194802"/>
      <w:bookmarkStart w:id="404" w:name="_Toc47594214"/>
      <w:bookmarkStart w:id="405" w:name="_Toc51836845"/>
      <w:bookmarkStart w:id="406" w:name="_Toc201216339"/>
      <w:bookmarkEnd w:id="398"/>
      <w:r w:rsidRPr="003D4ABF">
        <w:t>5.3.2</w:t>
      </w:r>
      <w:r w:rsidRPr="003D4ABF">
        <w:tab/>
        <w:t>Interactions between PCF and SMF</w:t>
      </w:r>
      <w:bookmarkEnd w:id="399"/>
      <w:bookmarkEnd w:id="400"/>
      <w:bookmarkEnd w:id="401"/>
      <w:bookmarkEnd w:id="402"/>
      <w:bookmarkEnd w:id="403"/>
      <w:bookmarkEnd w:id="404"/>
      <w:bookmarkEnd w:id="405"/>
      <w:bookmarkEnd w:id="406"/>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0EEA74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40094D50"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7" w:name="_CR5_3_3"/>
      <w:bookmarkStart w:id="408" w:name="_Toc19197305"/>
      <w:bookmarkStart w:id="409" w:name="_Toc27896458"/>
      <w:bookmarkStart w:id="410" w:name="_Toc36192626"/>
      <w:bookmarkStart w:id="411" w:name="_Toc37076357"/>
      <w:bookmarkStart w:id="412" w:name="_Toc45194803"/>
      <w:bookmarkStart w:id="413" w:name="_Toc47594215"/>
      <w:bookmarkStart w:id="414" w:name="_Toc51836846"/>
      <w:bookmarkStart w:id="415" w:name="_Toc201216340"/>
      <w:bookmarkEnd w:id="407"/>
      <w:r w:rsidRPr="003D4ABF">
        <w:t>5.3.3</w:t>
      </w:r>
      <w:r w:rsidRPr="003D4ABF">
        <w:tab/>
        <w:t>Interactions between PCF and AMF</w:t>
      </w:r>
      <w:bookmarkEnd w:id="408"/>
      <w:bookmarkEnd w:id="409"/>
      <w:bookmarkEnd w:id="410"/>
      <w:bookmarkEnd w:id="411"/>
      <w:bookmarkEnd w:id="412"/>
      <w:bookmarkEnd w:id="413"/>
      <w:bookmarkEnd w:id="414"/>
      <w:bookmarkEnd w:id="41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1815844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64012BB9" w14:textId="3B94EA76"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FD4120">
        <w:rPr>
          <w:rFonts w:eastAsia="DengXian"/>
        </w:rPr>
        <w:t>TS</w:t>
      </w:r>
      <w:r w:rsidR="00FD4120">
        <w:rPr>
          <w:rFonts w:eastAsia="DengXian"/>
        </w:rPr>
        <w:t> </w:t>
      </w:r>
      <w:r w:rsidR="00FD4120">
        <w:rPr>
          <w:rFonts w:eastAsia="DengXian"/>
        </w:rPr>
        <w:t>23.502</w:t>
      </w:r>
      <w:r w:rsidR="00FD4120">
        <w:rPr>
          <w:rFonts w:eastAsia="DengXian"/>
        </w:rPr>
        <w:t> </w:t>
      </w:r>
      <w:r w:rsidR="00FD4120">
        <w:rPr>
          <w:rFonts w:eastAsia="DengXian"/>
        </w:rPr>
        <w:t>[</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6" w:name="_CR5_3_4"/>
      <w:bookmarkStart w:id="417" w:name="_Toc19197306"/>
      <w:bookmarkStart w:id="418" w:name="_Toc27896459"/>
      <w:bookmarkStart w:id="419" w:name="_Toc36192627"/>
      <w:bookmarkStart w:id="420" w:name="_Toc37076358"/>
      <w:bookmarkStart w:id="421" w:name="_Toc45194804"/>
      <w:bookmarkStart w:id="422" w:name="_Toc47594216"/>
      <w:bookmarkStart w:id="423" w:name="_Toc51836847"/>
      <w:bookmarkStart w:id="424" w:name="_Toc201216341"/>
      <w:bookmarkEnd w:id="416"/>
      <w:r w:rsidRPr="003D4ABF">
        <w:lastRenderedPageBreak/>
        <w:t>5.3.4</w:t>
      </w:r>
      <w:r w:rsidRPr="003D4ABF">
        <w:tab/>
        <w:t>Interactions between V-PCF and H-PCF</w:t>
      </w:r>
      <w:bookmarkEnd w:id="417"/>
      <w:bookmarkEnd w:id="418"/>
      <w:bookmarkEnd w:id="419"/>
      <w:bookmarkEnd w:id="420"/>
      <w:bookmarkEnd w:id="421"/>
      <w:bookmarkEnd w:id="422"/>
      <w:bookmarkEnd w:id="423"/>
      <w:bookmarkEnd w:id="424"/>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58187E"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49A28B1A" w14:textId="395814D5"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7872861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5" w:name="_CR5_3_5"/>
      <w:bookmarkStart w:id="426" w:name="_Toc19197307"/>
      <w:bookmarkStart w:id="427" w:name="_Toc27896460"/>
      <w:bookmarkStart w:id="428" w:name="_Toc36192628"/>
      <w:bookmarkStart w:id="429" w:name="_Toc37076359"/>
      <w:bookmarkStart w:id="430" w:name="_Toc45194805"/>
      <w:bookmarkStart w:id="431" w:name="_Toc47594217"/>
      <w:bookmarkStart w:id="432" w:name="_Toc51836848"/>
      <w:bookmarkStart w:id="433" w:name="_Toc201216342"/>
      <w:bookmarkEnd w:id="425"/>
      <w:r w:rsidRPr="003D4ABF">
        <w:t>5.3.5</w:t>
      </w:r>
      <w:r w:rsidRPr="003D4ABF">
        <w:tab/>
        <w:t>Interactions between PCF and UDR</w:t>
      </w:r>
      <w:bookmarkEnd w:id="426"/>
      <w:bookmarkEnd w:id="427"/>
      <w:bookmarkEnd w:id="428"/>
      <w:bookmarkEnd w:id="429"/>
      <w:bookmarkEnd w:id="430"/>
      <w:bookmarkEnd w:id="431"/>
      <w:bookmarkEnd w:id="432"/>
      <w:bookmarkEnd w:id="43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4" w:name="_CR5_3_6"/>
      <w:bookmarkStart w:id="435" w:name="_Toc19197308"/>
      <w:bookmarkStart w:id="436" w:name="_Toc27896461"/>
      <w:bookmarkStart w:id="437" w:name="_Toc36192629"/>
      <w:bookmarkStart w:id="438" w:name="_Toc37076360"/>
      <w:bookmarkStart w:id="439" w:name="_Toc45194806"/>
      <w:bookmarkStart w:id="440" w:name="_Toc47594218"/>
      <w:bookmarkStart w:id="441" w:name="_Toc51836849"/>
      <w:bookmarkStart w:id="442" w:name="_Toc201216343"/>
      <w:bookmarkEnd w:id="434"/>
      <w:r w:rsidRPr="003D4ABF">
        <w:t>5.3.6</w:t>
      </w:r>
      <w:r w:rsidRPr="003D4ABF">
        <w:tab/>
        <w:t>Interactions between SMF and CHF</w:t>
      </w:r>
      <w:bookmarkEnd w:id="435"/>
      <w:bookmarkEnd w:id="436"/>
      <w:bookmarkEnd w:id="437"/>
      <w:bookmarkEnd w:id="438"/>
      <w:bookmarkEnd w:id="439"/>
      <w:bookmarkEnd w:id="440"/>
      <w:bookmarkEnd w:id="441"/>
      <w:bookmarkEnd w:id="44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B3D7778"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FD4120" w:rsidRPr="003D4ABF">
        <w:rPr>
          <w:iCs/>
        </w:rPr>
        <w:t>TS</w:t>
      </w:r>
      <w:r w:rsidR="00FD4120">
        <w:rPr>
          <w:iCs/>
        </w:rPr>
        <w:t> </w:t>
      </w:r>
      <w:r w:rsidR="00FD4120" w:rsidRPr="003D4ABF">
        <w:rPr>
          <w:iCs/>
        </w:rPr>
        <w:t>32.240</w:t>
      </w:r>
      <w:r w:rsidR="00FD4120">
        <w:rPr>
          <w:iCs/>
        </w:rPr>
        <w:t> </w:t>
      </w:r>
      <w:r w:rsidR="00FD4120" w:rsidRPr="003D4ABF">
        <w:rPr>
          <w:iCs/>
        </w:rPr>
        <w:t>[</w:t>
      </w:r>
      <w:r w:rsidRPr="003D4ABF">
        <w:rPr>
          <w:iCs/>
        </w:rPr>
        <w:t>8].</w:t>
      </w:r>
    </w:p>
    <w:p w14:paraId="2A42F88F" w14:textId="77777777" w:rsidR="00787F8E" w:rsidRPr="003D4ABF" w:rsidRDefault="00787F8E" w:rsidP="00787F8E">
      <w:pPr>
        <w:pStyle w:val="Heading3"/>
      </w:pPr>
      <w:bookmarkStart w:id="443" w:name="_CR5_3_7"/>
      <w:bookmarkStart w:id="444" w:name="_Toc19197309"/>
      <w:bookmarkStart w:id="445" w:name="_Toc27896462"/>
      <w:bookmarkStart w:id="446" w:name="_Toc36192630"/>
      <w:bookmarkStart w:id="447" w:name="_Toc37076361"/>
      <w:bookmarkStart w:id="448" w:name="_Toc45194807"/>
      <w:bookmarkStart w:id="449" w:name="_Toc47594219"/>
      <w:bookmarkStart w:id="450" w:name="_Toc51836850"/>
      <w:bookmarkStart w:id="451" w:name="_Toc201216344"/>
      <w:bookmarkEnd w:id="443"/>
      <w:r w:rsidRPr="003D4ABF">
        <w:t>5.3.7</w:t>
      </w:r>
      <w:r w:rsidRPr="003D4ABF">
        <w:tab/>
        <w:t>Void</w:t>
      </w:r>
      <w:bookmarkEnd w:id="444"/>
      <w:bookmarkEnd w:id="445"/>
      <w:bookmarkEnd w:id="446"/>
      <w:bookmarkEnd w:id="447"/>
      <w:bookmarkEnd w:id="448"/>
      <w:bookmarkEnd w:id="449"/>
      <w:bookmarkEnd w:id="450"/>
      <w:bookmarkEnd w:id="451"/>
    </w:p>
    <w:p w14:paraId="66465AD7" w14:textId="77777777" w:rsidR="00787F8E" w:rsidRPr="003D4ABF" w:rsidRDefault="00787F8E" w:rsidP="00787F8E"/>
    <w:p w14:paraId="3417E297" w14:textId="77777777" w:rsidR="00787F8E" w:rsidRPr="003D4ABF" w:rsidRDefault="00787F8E" w:rsidP="00787F8E">
      <w:pPr>
        <w:pStyle w:val="Heading3"/>
      </w:pPr>
      <w:bookmarkStart w:id="452" w:name="_CR5_3_8"/>
      <w:bookmarkStart w:id="453" w:name="_Toc19197310"/>
      <w:bookmarkStart w:id="454" w:name="_Toc27896463"/>
      <w:bookmarkStart w:id="455" w:name="_Toc36192631"/>
      <w:bookmarkStart w:id="456" w:name="_Toc37076362"/>
      <w:bookmarkStart w:id="457" w:name="_Toc45194808"/>
      <w:bookmarkStart w:id="458" w:name="_Toc47594220"/>
      <w:bookmarkStart w:id="459" w:name="_Toc51836851"/>
      <w:bookmarkStart w:id="460" w:name="_Toc201216345"/>
      <w:bookmarkEnd w:id="452"/>
      <w:r w:rsidRPr="003D4ABF">
        <w:t>5.3.8</w:t>
      </w:r>
      <w:r w:rsidRPr="003D4ABF">
        <w:tab/>
        <w:t>Interactions between PCF and CHF</w:t>
      </w:r>
      <w:bookmarkEnd w:id="453"/>
      <w:bookmarkEnd w:id="454"/>
      <w:bookmarkEnd w:id="455"/>
      <w:bookmarkEnd w:id="456"/>
      <w:bookmarkEnd w:id="457"/>
      <w:bookmarkEnd w:id="458"/>
      <w:bookmarkEnd w:id="459"/>
      <w:bookmarkEnd w:id="460"/>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1" w:name="_CR5_3_9"/>
      <w:bookmarkStart w:id="462" w:name="_Toc19197311"/>
      <w:bookmarkStart w:id="463" w:name="_Toc27896464"/>
      <w:bookmarkStart w:id="464" w:name="_Toc36192632"/>
      <w:bookmarkStart w:id="465" w:name="_Toc37076363"/>
      <w:bookmarkStart w:id="466" w:name="_Toc45194809"/>
      <w:bookmarkStart w:id="467" w:name="_Toc47594221"/>
      <w:bookmarkStart w:id="468" w:name="_Toc51836852"/>
      <w:bookmarkStart w:id="469" w:name="_Toc201216346"/>
      <w:bookmarkEnd w:id="461"/>
      <w:r w:rsidRPr="003D4ABF">
        <w:t>5.3.9</w:t>
      </w:r>
      <w:r w:rsidRPr="003D4ABF">
        <w:tab/>
        <w:t>Interactions between SMF and NEF</w:t>
      </w:r>
      <w:bookmarkEnd w:id="462"/>
      <w:bookmarkEnd w:id="463"/>
      <w:bookmarkEnd w:id="464"/>
      <w:bookmarkEnd w:id="465"/>
      <w:bookmarkEnd w:id="466"/>
      <w:bookmarkEnd w:id="467"/>
      <w:bookmarkEnd w:id="468"/>
      <w:bookmarkEnd w:id="46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0" w:name="_CR5_3_10"/>
      <w:bookmarkStart w:id="471" w:name="_Toc19197312"/>
      <w:bookmarkStart w:id="472" w:name="_Toc27896465"/>
      <w:bookmarkStart w:id="473" w:name="_Toc36192633"/>
      <w:bookmarkStart w:id="474" w:name="_Toc37076364"/>
      <w:bookmarkStart w:id="475" w:name="_Toc45194810"/>
      <w:bookmarkStart w:id="476" w:name="_Toc47594222"/>
      <w:bookmarkStart w:id="477" w:name="_Toc51836853"/>
      <w:bookmarkStart w:id="478" w:name="_Toc201216347"/>
      <w:bookmarkEnd w:id="470"/>
      <w:r w:rsidRPr="003D4ABF">
        <w:t>5.3.10</w:t>
      </w:r>
      <w:r w:rsidRPr="003D4ABF">
        <w:tab/>
        <w:t>Interactions between NEF and PCF</w:t>
      </w:r>
      <w:bookmarkEnd w:id="471"/>
      <w:bookmarkEnd w:id="472"/>
      <w:bookmarkEnd w:id="473"/>
      <w:bookmarkEnd w:id="474"/>
      <w:bookmarkEnd w:id="475"/>
      <w:bookmarkEnd w:id="476"/>
      <w:bookmarkEnd w:id="477"/>
      <w:bookmarkEnd w:id="478"/>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79" w:name="_Toc19197313"/>
      <w:bookmarkStart w:id="480" w:name="_Toc27896466"/>
      <w:bookmarkStart w:id="481" w:name="_Toc36192634"/>
      <w:bookmarkStart w:id="482" w:name="_Toc37076365"/>
      <w:bookmarkStart w:id="483" w:name="_Toc45194811"/>
      <w:bookmarkStart w:id="484" w:name="_Toc47594223"/>
      <w:bookmarkStart w:id="485"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6" w:name="_CR5_3_11"/>
      <w:bookmarkStart w:id="487" w:name="_Toc201216348"/>
      <w:bookmarkEnd w:id="486"/>
      <w:r w:rsidRPr="003D4ABF">
        <w:t>5.3.11</w:t>
      </w:r>
      <w:r w:rsidRPr="003D4ABF">
        <w:tab/>
        <w:t>Interactions between NWDAF and PCF</w:t>
      </w:r>
      <w:bookmarkEnd w:id="479"/>
      <w:bookmarkEnd w:id="480"/>
      <w:bookmarkEnd w:id="481"/>
      <w:bookmarkEnd w:id="482"/>
      <w:bookmarkEnd w:id="483"/>
      <w:bookmarkEnd w:id="484"/>
      <w:bookmarkEnd w:id="485"/>
      <w:bookmarkEnd w:id="487"/>
    </w:p>
    <w:p w14:paraId="27777901" w14:textId="0CD27526"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88" w:name="_CR5_3_12"/>
      <w:bookmarkStart w:id="489" w:name="_Toc19197314"/>
      <w:bookmarkStart w:id="490" w:name="_Toc27896467"/>
      <w:bookmarkStart w:id="491" w:name="_Toc36192635"/>
      <w:bookmarkStart w:id="492" w:name="_Toc37076366"/>
      <w:bookmarkStart w:id="493" w:name="_Toc45194812"/>
      <w:bookmarkStart w:id="494" w:name="_Toc47594224"/>
      <w:bookmarkStart w:id="495" w:name="_Toc51836855"/>
      <w:bookmarkStart w:id="496" w:name="_Toc201216349"/>
      <w:bookmarkEnd w:id="48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6"/>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7" w:name="_CR5_3_13"/>
      <w:bookmarkStart w:id="498" w:name="_Toc201216350"/>
      <w:bookmarkEnd w:id="497"/>
      <w:r>
        <w:t>5.3.13</w:t>
      </w:r>
      <w:r>
        <w:tab/>
        <w:t>Interactions between PCF and TSCTSF</w:t>
      </w:r>
      <w:bookmarkEnd w:id="49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99" w:name="_CR5_3_14"/>
      <w:bookmarkStart w:id="500" w:name="_Toc201216351"/>
      <w:bookmarkEnd w:id="499"/>
      <w:r>
        <w:t>5.3.14</w:t>
      </w:r>
      <w:r>
        <w:tab/>
        <w:t>Interactions between NWDAF and NEF (PFDF)</w:t>
      </w:r>
      <w:bookmarkEnd w:id="500"/>
    </w:p>
    <w:p w14:paraId="6144EB21" w14:textId="1C36855E"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FD4120">
        <w:t>TS</w:t>
      </w:r>
      <w:r w:rsidR="00FD4120">
        <w:t> </w:t>
      </w:r>
      <w:r w:rsidR="00FD4120">
        <w:t>23.288</w:t>
      </w:r>
      <w:r w:rsidR="00FD4120">
        <w:t> </w:t>
      </w:r>
      <w:r w:rsidR="00FD4120">
        <w:t>[</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1" w:name="_CR6"/>
      <w:bookmarkStart w:id="502" w:name="_Toc201216352"/>
      <w:bookmarkEnd w:id="501"/>
      <w:r w:rsidRPr="003D4ABF">
        <w:t>6</w:t>
      </w:r>
      <w:r w:rsidRPr="003D4ABF">
        <w:tab/>
        <w:t>Functional description</w:t>
      </w:r>
      <w:bookmarkEnd w:id="489"/>
      <w:bookmarkEnd w:id="490"/>
      <w:bookmarkEnd w:id="491"/>
      <w:bookmarkEnd w:id="492"/>
      <w:bookmarkEnd w:id="493"/>
      <w:bookmarkEnd w:id="494"/>
      <w:bookmarkEnd w:id="495"/>
      <w:bookmarkEnd w:id="502"/>
    </w:p>
    <w:p w14:paraId="10E245E2" w14:textId="77777777" w:rsidR="00787F8E" w:rsidRPr="003D4ABF" w:rsidRDefault="00787F8E" w:rsidP="00787F8E">
      <w:pPr>
        <w:pStyle w:val="Heading2"/>
        <w:rPr>
          <w:lang w:eastAsia="zh-CN"/>
        </w:rPr>
      </w:pPr>
      <w:bookmarkStart w:id="503" w:name="_CR6_1"/>
      <w:bookmarkStart w:id="504" w:name="_Toc19197315"/>
      <w:bookmarkStart w:id="505" w:name="_Toc27896468"/>
      <w:bookmarkStart w:id="506" w:name="_Toc36192636"/>
      <w:bookmarkStart w:id="507" w:name="_Toc37076367"/>
      <w:bookmarkStart w:id="508" w:name="_Toc45194813"/>
      <w:bookmarkStart w:id="509" w:name="_Toc47594225"/>
      <w:bookmarkStart w:id="510" w:name="_Toc51836856"/>
      <w:bookmarkStart w:id="511" w:name="_Toc201216353"/>
      <w:bookmarkEnd w:id="503"/>
      <w:r w:rsidRPr="003D4ABF">
        <w:rPr>
          <w:lang w:eastAsia="zh-CN"/>
        </w:rPr>
        <w:t>6.1</w:t>
      </w:r>
      <w:r w:rsidRPr="003D4ABF">
        <w:rPr>
          <w:lang w:eastAsia="zh-CN"/>
        </w:rPr>
        <w:tab/>
        <w:t>Overall description</w:t>
      </w:r>
      <w:bookmarkEnd w:id="504"/>
      <w:bookmarkEnd w:id="505"/>
      <w:bookmarkEnd w:id="506"/>
      <w:bookmarkEnd w:id="507"/>
      <w:bookmarkEnd w:id="508"/>
      <w:bookmarkEnd w:id="509"/>
      <w:bookmarkEnd w:id="510"/>
      <w:bookmarkEnd w:id="511"/>
    </w:p>
    <w:p w14:paraId="539FA63F" w14:textId="77777777" w:rsidR="00787F8E" w:rsidRPr="003D4ABF" w:rsidRDefault="00787F8E" w:rsidP="00787F8E">
      <w:pPr>
        <w:pStyle w:val="Heading3"/>
      </w:pPr>
      <w:bookmarkStart w:id="512" w:name="_CR6_1_1"/>
      <w:bookmarkStart w:id="513" w:name="_Toc19197316"/>
      <w:bookmarkStart w:id="514" w:name="_Toc27896469"/>
      <w:bookmarkStart w:id="515" w:name="_Toc36192637"/>
      <w:bookmarkStart w:id="516" w:name="_Toc37076368"/>
      <w:bookmarkStart w:id="517" w:name="_Toc45194814"/>
      <w:bookmarkStart w:id="518" w:name="_Toc47594226"/>
      <w:bookmarkStart w:id="519" w:name="_Toc51836857"/>
      <w:bookmarkStart w:id="520" w:name="_Toc201216354"/>
      <w:bookmarkEnd w:id="512"/>
      <w:r w:rsidRPr="003D4ABF">
        <w:t>6.1.1</w:t>
      </w:r>
      <w:r w:rsidRPr="003D4ABF">
        <w:tab/>
        <w:t>General</w:t>
      </w:r>
      <w:bookmarkEnd w:id="513"/>
      <w:bookmarkEnd w:id="514"/>
      <w:bookmarkEnd w:id="515"/>
      <w:bookmarkEnd w:id="516"/>
      <w:bookmarkEnd w:id="517"/>
      <w:bookmarkEnd w:id="518"/>
      <w:bookmarkEnd w:id="519"/>
      <w:bookmarkEnd w:id="520"/>
    </w:p>
    <w:p w14:paraId="2EB9B31A" w14:textId="77777777" w:rsidR="00787F8E" w:rsidRPr="003D4ABF" w:rsidRDefault="00787F8E" w:rsidP="00787F8E">
      <w:pPr>
        <w:pStyle w:val="Heading4"/>
      </w:pPr>
      <w:bookmarkStart w:id="521" w:name="_CR6_1_1_1"/>
      <w:bookmarkStart w:id="522" w:name="_Toc19197317"/>
      <w:bookmarkStart w:id="523" w:name="_Toc27896470"/>
      <w:bookmarkStart w:id="524" w:name="_Toc36192638"/>
      <w:bookmarkStart w:id="525" w:name="_Toc37076369"/>
      <w:bookmarkStart w:id="526" w:name="_Toc45194815"/>
      <w:bookmarkStart w:id="527" w:name="_Toc47594227"/>
      <w:bookmarkStart w:id="528" w:name="_Toc51836858"/>
      <w:bookmarkStart w:id="529" w:name="_Toc201216355"/>
      <w:bookmarkEnd w:id="521"/>
      <w:r w:rsidRPr="003D4ABF">
        <w:t>6.1.1.1</w:t>
      </w:r>
      <w:r w:rsidRPr="003D4ABF">
        <w:tab/>
        <w:t>PCF Discovery and Selection</w:t>
      </w:r>
      <w:bookmarkEnd w:id="522"/>
      <w:bookmarkEnd w:id="523"/>
      <w:bookmarkEnd w:id="524"/>
      <w:bookmarkEnd w:id="525"/>
      <w:bookmarkEnd w:id="526"/>
      <w:bookmarkEnd w:id="527"/>
      <w:bookmarkEnd w:id="528"/>
      <w:bookmarkEnd w:id="529"/>
    </w:p>
    <w:p w14:paraId="2518BBB9" w14:textId="7F30310B" w:rsidR="00787F8E" w:rsidRPr="003D4ABF" w:rsidRDefault="00787F8E" w:rsidP="00787F8E">
      <w:r w:rsidRPr="003D4ABF">
        <w:t xml:space="preserve">The procedures for PCF Discovery and Selection by the AMF and by the SMF are described in </w:t>
      </w:r>
      <w:r w:rsidR="00FD4120" w:rsidRPr="003D4ABF">
        <w:t>TS</w:t>
      </w:r>
      <w:r w:rsidR="00FD4120">
        <w:t> </w:t>
      </w:r>
      <w:r w:rsidR="00FD4120" w:rsidRPr="003D4ABF">
        <w:t>23.501</w:t>
      </w:r>
      <w:r w:rsidR="00FD4120">
        <w:t> </w:t>
      </w:r>
      <w:r w:rsidR="00FD4120"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0" w:name="_Toc19197318"/>
      <w:bookmarkStart w:id="531" w:name="_Toc27896471"/>
      <w:bookmarkStart w:id="532" w:name="_Toc36192639"/>
      <w:bookmarkStart w:id="533" w:name="_Toc37076370"/>
      <w:bookmarkStart w:id="534" w:name="_Toc45194816"/>
      <w:bookmarkStart w:id="535" w:name="_Toc47594228"/>
      <w:bookmarkStart w:id="53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7" w:name="_CR6_1_1_2"/>
      <w:bookmarkStart w:id="538" w:name="_Toc201216356"/>
      <w:bookmarkEnd w:id="537"/>
      <w:r w:rsidRPr="003D4ABF">
        <w:t>6.1.1.2</w:t>
      </w:r>
      <w:r w:rsidRPr="003D4ABF">
        <w:tab/>
      </w:r>
      <w:r w:rsidRPr="003D4ABF">
        <w:rPr>
          <w:lang w:eastAsia="ko-KR"/>
        </w:rPr>
        <w:t>Binding an AF request targeting an UE address to the relevant PCF</w:t>
      </w:r>
      <w:bookmarkEnd w:id="530"/>
      <w:bookmarkEnd w:id="531"/>
      <w:bookmarkEnd w:id="532"/>
      <w:bookmarkEnd w:id="533"/>
      <w:bookmarkEnd w:id="534"/>
      <w:bookmarkEnd w:id="535"/>
      <w:bookmarkEnd w:id="536"/>
      <w:bookmarkEnd w:id="538"/>
    </w:p>
    <w:p w14:paraId="73B4F66F" w14:textId="77777777" w:rsidR="00787F8E" w:rsidRPr="003D4ABF" w:rsidRDefault="00787F8E" w:rsidP="00787F8E">
      <w:pPr>
        <w:pStyle w:val="Heading5"/>
        <w:rPr>
          <w:lang w:eastAsia="ko-KR"/>
        </w:rPr>
      </w:pPr>
      <w:bookmarkStart w:id="539" w:name="_CR6_1_1_2_1"/>
      <w:bookmarkStart w:id="540" w:name="_Toc19197319"/>
      <w:bookmarkStart w:id="541" w:name="_Toc27896472"/>
      <w:bookmarkStart w:id="542" w:name="_Toc36192640"/>
      <w:bookmarkStart w:id="543" w:name="_Toc37076371"/>
      <w:bookmarkStart w:id="544" w:name="_Toc45194817"/>
      <w:bookmarkStart w:id="545" w:name="_Toc47594229"/>
      <w:bookmarkStart w:id="546" w:name="_Toc51836860"/>
      <w:bookmarkStart w:id="547" w:name="_Toc201216357"/>
      <w:bookmarkEnd w:id="539"/>
      <w:r w:rsidRPr="003D4ABF">
        <w:rPr>
          <w:lang w:eastAsia="ko-KR"/>
        </w:rPr>
        <w:t>6.1.1.2.1</w:t>
      </w:r>
      <w:r w:rsidRPr="003D4ABF">
        <w:rPr>
          <w:lang w:eastAsia="ko-KR"/>
        </w:rPr>
        <w:tab/>
        <w:t>General</w:t>
      </w:r>
      <w:bookmarkEnd w:id="540"/>
      <w:bookmarkEnd w:id="541"/>
      <w:bookmarkEnd w:id="542"/>
      <w:bookmarkEnd w:id="543"/>
      <w:bookmarkEnd w:id="544"/>
      <w:bookmarkEnd w:id="545"/>
      <w:bookmarkEnd w:id="546"/>
      <w:bookmarkEnd w:id="54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0E6B25F" w:rsidR="003D4ABF" w:rsidRDefault="003D4ABF" w:rsidP="00787F8E">
      <w:pPr>
        <w:pStyle w:val="B2"/>
      </w:pPr>
      <w:r>
        <w:t>-</w:t>
      </w:r>
      <w:r>
        <w:tab/>
        <w:t xml:space="preserve">If integration with TSN applies (see clause 5.28 of </w:t>
      </w:r>
      <w:r w:rsidR="00FD4120">
        <w:t>TS</w:t>
      </w:r>
      <w:r w:rsidR="00FD4120">
        <w:t> </w:t>
      </w:r>
      <w:r w:rsidR="00FD4120">
        <w:t>23.501</w:t>
      </w:r>
      <w:r w:rsidR="00FD4120">
        <w:t> </w:t>
      </w:r>
      <w:r w:rsidR="00FD4120">
        <w:t>[</w:t>
      </w:r>
      <w:r>
        <w:t>2]), it shall receive the DS-TT port MAC address.</w:t>
      </w:r>
    </w:p>
    <w:p w14:paraId="64939C67" w14:textId="5C7475D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FD4120">
        <w:t>TS</w:t>
      </w:r>
      <w:r w:rsidR="00FD4120">
        <w:t> </w:t>
      </w:r>
      <w:r w:rsidR="00FD4120">
        <w:t>23.501</w:t>
      </w:r>
      <w:r w:rsidR="00FD4120">
        <w:t> </w:t>
      </w:r>
      <w:r w:rsidR="00FD4120">
        <w:t>[</w:t>
      </w:r>
      <w:r w:rsidR="003D4ABF">
        <w:t>2])</w:t>
      </w:r>
      <w:r w:rsidRPr="003D4ABF">
        <w:t>.</w:t>
      </w:r>
    </w:p>
    <w:p w14:paraId="0DE4066B" w14:textId="322986F4"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8" w:name="_CR6_1_1_2_2"/>
      <w:bookmarkStart w:id="549" w:name="_Toc19197320"/>
      <w:bookmarkStart w:id="550" w:name="_Toc27896473"/>
      <w:bookmarkStart w:id="551" w:name="_Toc36192641"/>
      <w:bookmarkStart w:id="552" w:name="_Toc37076372"/>
      <w:bookmarkStart w:id="553" w:name="_Toc45194818"/>
      <w:bookmarkStart w:id="554" w:name="_Toc47594230"/>
      <w:bookmarkStart w:id="555" w:name="_Toc51836861"/>
      <w:bookmarkStart w:id="556" w:name="_Toc201216358"/>
      <w:bookmarkEnd w:id="548"/>
      <w:r w:rsidRPr="003D4ABF">
        <w:t>6.1.1.2.2</w:t>
      </w:r>
      <w:r w:rsidRPr="003D4ABF">
        <w:tab/>
        <w:t>The Binding Support Function (BSF)</w:t>
      </w:r>
      <w:bookmarkEnd w:id="549"/>
      <w:bookmarkEnd w:id="550"/>
      <w:bookmarkEnd w:id="551"/>
      <w:bookmarkEnd w:id="552"/>
      <w:bookmarkEnd w:id="553"/>
      <w:bookmarkEnd w:id="554"/>
      <w:bookmarkEnd w:id="555"/>
      <w:bookmarkEnd w:id="55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211C439C"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10545B90" w14:textId="30E77FFB"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4D63E6A"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FD4120" w:rsidRPr="003D4ABF">
        <w:t>TS</w:t>
      </w:r>
      <w:r w:rsidR="00FD4120">
        <w:t> </w:t>
      </w:r>
      <w:r w:rsidR="00FD4120" w:rsidRPr="003D4ABF">
        <w:t>23.502</w:t>
      </w:r>
      <w:r w:rsidR="00FD4120">
        <w:t> </w:t>
      </w:r>
      <w:r w:rsidR="00FD4120"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2A3872"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3709F574"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FD4120" w:rsidRPr="003D4ABF">
        <w:t>TS</w:t>
      </w:r>
      <w:r w:rsidR="00FD4120">
        <w:t> </w:t>
      </w:r>
      <w:r w:rsidR="00FD4120" w:rsidRPr="003D4ABF">
        <w:t>23.501</w:t>
      </w:r>
      <w:r w:rsidR="00FD4120">
        <w:t> </w:t>
      </w:r>
      <w:r w:rsidR="00FD4120" w:rsidRPr="003D4ABF">
        <w:t>[</w:t>
      </w:r>
      <w:r w:rsidRPr="003D4ABF">
        <w:t xml:space="preserve">2]) for the tuple (UE address, DNN, S-NSSAI, SUPI, GPSI) (or for a subset of this Tuple) uses the Nbsf management service discovery service operation defined in </w:t>
      </w:r>
      <w:r w:rsidR="00FD4120" w:rsidRPr="003D4ABF">
        <w:t>TS</w:t>
      </w:r>
      <w:r w:rsidR="00FD4120">
        <w:t> </w:t>
      </w:r>
      <w:r w:rsidR="00FD4120" w:rsidRPr="003D4ABF">
        <w:t>23.502</w:t>
      </w:r>
      <w:r w:rsidR="00FD4120">
        <w:t> </w:t>
      </w:r>
      <w:r w:rsidR="00FD4120" w:rsidRPr="003D4ABF">
        <w:t>[</w:t>
      </w:r>
      <w:r w:rsidRPr="003D4ABF">
        <w:t>3].</w:t>
      </w:r>
    </w:p>
    <w:p w14:paraId="7C81A2D1" w14:textId="47893658"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FD4120" w:rsidRPr="003D4ABF">
        <w:t>TS</w:t>
      </w:r>
      <w:r w:rsidR="00FD4120">
        <w:t> </w:t>
      </w:r>
      <w:r w:rsidR="00FD4120" w:rsidRPr="003D4ABF">
        <w:t>29.510</w:t>
      </w:r>
      <w:r w:rsidR="00FD4120">
        <w:t> </w:t>
      </w:r>
      <w:r w:rsidR="00FD4120" w:rsidRPr="003D4ABF">
        <w:t>[</w:t>
      </w:r>
      <w:r w:rsidR="009D0ABB" w:rsidRPr="003D4ABF">
        <w:t>32],</w:t>
      </w:r>
      <w:r w:rsidRPr="003D4ABF">
        <w:t xml:space="preserve"> may be provided to NRF.</w:t>
      </w:r>
    </w:p>
    <w:p w14:paraId="1450387F" w14:textId="0CA44EF7"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FD4120" w:rsidRPr="003D4ABF">
        <w:t>TS</w:t>
      </w:r>
      <w:r w:rsidR="00FD4120">
        <w:t> </w:t>
      </w:r>
      <w:r w:rsidR="00FD4120" w:rsidRPr="003D4ABF">
        <w:t>23.501</w:t>
      </w:r>
      <w:r w:rsidR="00FD4120">
        <w:t> </w:t>
      </w:r>
      <w:r w:rsidR="00FD4120"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38E424CE"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FD4120" w:rsidRPr="003D4ABF">
        <w:t>TS</w:t>
      </w:r>
      <w:r w:rsidR="00FD4120">
        <w:t> </w:t>
      </w:r>
      <w:r w:rsidR="00FD4120" w:rsidRPr="003D4ABF">
        <w:t>23.501</w:t>
      </w:r>
      <w:r w:rsidR="00FD4120">
        <w:t> </w:t>
      </w:r>
      <w:r w:rsidR="00FD4120"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B472A2A" w14:textId="6E0D759F" w:rsidR="002E1231" w:rsidRPr="003D4ABF" w:rsidRDefault="002E1231" w:rsidP="002E1231">
      <w:bookmarkStart w:id="557" w:name="_CR6_1_1_2a"/>
      <w:bookmarkStart w:id="558" w:name="_Toc19197321"/>
      <w:bookmarkStart w:id="559" w:name="_Toc27896474"/>
      <w:bookmarkStart w:id="560" w:name="_Toc36192642"/>
      <w:bookmarkStart w:id="561" w:name="_Toc37076373"/>
      <w:bookmarkStart w:id="562" w:name="_Toc45194819"/>
      <w:bookmarkStart w:id="563" w:name="_Toc47594231"/>
      <w:bookmarkStart w:id="564" w:name="_Toc51836862"/>
      <w:bookmarkEnd w:id="55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4BA7F18" w:rsidR="00663770" w:rsidRPr="003D4ABF" w:rsidRDefault="00663770" w:rsidP="00787F8E">
      <w:pPr>
        <w:pStyle w:val="Heading4"/>
      </w:pPr>
      <w:bookmarkStart w:id="565" w:name="_Toc201216359"/>
      <w:r w:rsidRPr="003D4ABF">
        <w:t>6.1.1.2a</w:t>
      </w:r>
      <w:r w:rsidRPr="003D4ABF">
        <w:tab/>
        <w:t xml:space="preserve">Binding an NF request targeting a UE to the relevant PCF for </w:t>
      </w:r>
      <w:r w:rsidR="004730A1">
        <w:t xml:space="preserve">the </w:t>
      </w:r>
      <w:r w:rsidRPr="003D4ABF">
        <w:t>UE</w:t>
      </w:r>
      <w:bookmarkEnd w:id="565"/>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CCC30D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1798BE2F" w14:textId="263DBDAD" w:rsidR="002E1231" w:rsidRPr="003D4ABF" w:rsidRDefault="002E1231" w:rsidP="002E1231">
      <w:bookmarkStart w:id="566" w:name="_CR6_1_1_3"/>
      <w:bookmarkEnd w:id="566"/>
      <w:r>
        <w:lastRenderedPageBreak/>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7" w:name="_Toc201216360"/>
      <w:r w:rsidRPr="003D4ABF">
        <w:t>6.1.1.3</w:t>
      </w:r>
      <w:r w:rsidRPr="003D4ABF">
        <w:tab/>
        <w:t>Policy decisions based on network analytics</w:t>
      </w:r>
      <w:bookmarkEnd w:id="558"/>
      <w:bookmarkEnd w:id="559"/>
      <w:bookmarkEnd w:id="560"/>
      <w:bookmarkEnd w:id="561"/>
      <w:bookmarkEnd w:id="562"/>
      <w:bookmarkEnd w:id="563"/>
      <w:bookmarkEnd w:id="564"/>
      <w:bookmarkEnd w:id="567"/>
    </w:p>
    <w:p w14:paraId="5003E25A" w14:textId="1F8F87BA"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FD4120" w:rsidRPr="003D4ABF">
        <w:t>TS</w:t>
      </w:r>
      <w:r w:rsidR="00FD4120">
        <w:t> </w:t>
      </w:r>
      <w:r w:rsidR="00FD4120" w:rsidRPr="003D4ABF">
        <w:t>23.288</w:t>
      </w:r>
      <w:r w:rsidR="00FD4120">
        <w:t> </w:t>
      </w:r>
      <w:r w:rsidR="00FD4120"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FD4120" w:rsidRPr="003D4ABF">
        <w:t>TS</w:t>
      </w:r>
      <w:r w:rsidR="00FD4120">
        <w:t> </w:t>
      </w:r>
      <w:r w:rsidR="00FD4120" w:rsidRPr="003D4ABF">
        <w:t>23.288</w:t>
      </w:r>
      <w:r w:rsidR="00FD4120">
        <w:t> </w:t>
      </w:r>
      <w:r w:rsidR="00FD4120" w:rsidRPr="003D4ABF">
        <w:t>[</w:t>
      </w:r>
      <w:r w:rsidR="00D34673" w:rsidRPr="003D4ABF">
        <w:t>24].</w:t>
      </w:r>
    </w:p>
    <w:p w14:paraId="274D433C" w14:textId="4329260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FD4120" w:rsidRPr="003D4ABF">
        <w:t>TS</w:t>
      </w:r>
      <w:r w:rsidR="00FD4120">
        <w:t> </w:t>
      </w:r>
      <w:r w:rsidR="00FD4120" w:rsidRPr="003D4ABF">
        <w:t>23.501</w:t>
      </w:r>
      <w:r w:rsidR="00FD4120">
        <w:t> </w:t>
      </w:r>
      <w:r w:rsidR="00FD4120" w:rsidRPr="003D4ABF">
        <w:t>[</w:t>
      </w:r>
      <w:r w:rsidR="00D34673" w:rsidRPr="003D4ABF">
        <w:t>2]</w:t>
      </w:r>
      <w:r w:rsidR="00844BD5" w:rsidRPr="003D4ABF">
        <w:t xml:space="preserve"> and</w:t>
      </w:r>
      <w:r w:rsidRPr="003D4ABF">
        <w:t xml:space="preserve"> subscribes/unsubscribes to Analytics information as defined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32469835" w:rsidR="00663770" w:rsidRPr="003D4ABF" w:rsidRDefault="00663770" w:rsidP="0030218C">
      <w:pPr>
        <w:pStyle w:val="B1"/>
      </w:pPr>
      <w:r w:rsidRPr="003D4ABF">
        <w:tab/>
        <w:t xml:space="preserve">The NWDAF service to retrieve the Load Level Information is described in clause 6.3 of </w:t>
      </w:r>
      <w:r w:rsidR="00FD4120" w:rsidRPr="003D4ABF">
        <w:t>TS</w:t>
      </w:r>
      <w:r w:rsidR="00FD4120">
        <w:t> </w:t>
      </w:r>
      <w:r w:rsidR="00FD4120" w:rsidRPr="003D4ABF">
        <w:t>23.288</w:t>
      </w:r>
      <w:r w:rsidR="00FD4120">
        <w:t> </w:t>
      </w:r>
      <w:r w:rsidR="00FD4120"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A254E36"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FD4120" w:rsidRPr="003D4ABF">
        <w:t>TS</w:t>
      </w:r>
      <w:r w:rsidR="00FD4120">
        <w:t> </w:t>
      </w:r>
      <w:r w:rsidR="00FD4120" w:rsidRPr="003D4ABF">
        <w:t>23.288</w:t>
      </w:r>
      <w:r w:rsidR="00FD4120">
        <w:t> </w:t>
      </w:r>
      <w:r w:rsidR="00FD4120"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20610DF3" w:rsidR="00787F8E" w:rsidRPr="003D4ABF" w:rsidRDefault="00663770" w:rsidP="0030218C">
      <w:pPr>
        <w:pStyle w:val="B1"/>
      </w:pPr>
      <w:r w:rsidRPr="003D4ABF">
        <w:tab/>
      </w:r>
      <w:r w:rsidR="00787F8E" w:rsidRPr="003D4ABF">
        <w:t xml:space="preserve">The NWDAF services to retrieve "Network Performance" as described in clause 6.6 of </w:t>
      </w:r>
      <w:r w:rsidR="00FD4120" w:rsidRPr="003D4ABF">
        <w:t>TS</w:t>
      </w:r>
      <w:r w:rsidR="00FD4120">
        <w:t> </w:t>
      </w:r>
      <w:r w:rsidR="00FD4120" w:rsidRPr="003D4ABF">
        <w:t>23.288</w:t>
      </w:r>
      <w:r w:rsidR="00FD4120">
        <w:t> </w:t>
      </w:r>
      <w:r w:rsidR="00FD4120" w:rsidRPr="003D4ABF">
        <w:t>[</w:t>
      </w:r>
      <w:r w:rsidR="00787F8E" w:rsidRPr="003D4ABF">
        <w:t>24].</w:t>
      </w:r>
    </w:p>
    <w:p w14:paraId="0C1AA250" w14:textId="6CA0B2AF"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00787F8E" w:rsidRPr="003D4ABF">
        <w:lastRenderedPageBreak/>
        <w:t xml:space="preserve">the expected analytics type or the list of Exceptions IDs and per each Exception Id a possible threshold and other Analytics Filter Information if needed. The list of Exception IDs is specified in </w:t>
      </w:r>
      <w:r w:rsidR="00FD4120" w:rsidRPr="003D4ABF">
        <w:t>TS</w:t>
      </w:r>
      <w:r w:rsidR="00FD4120">
        <w:t> </w:t>
      </w:r>
      <w:r w:rsidR="00FD4120" w:rsidRPr="003D4ABF">
        <w:t>23.288</w:t>
      </w:r>
      <w:r w:rsidR="00FD4120">
        <w:t> </w:t>
      </w:r>
      <w:r w:rsidR="00FD4120" w:rsidRPr="003D4ABF">
        <w:t>[</w:t>
      </w:r>
      <w:r w:rsidR="00787F8E" w:rsidRPr="003D4ABF">
        <w:t>24].</w:t>
      </w:r>
    </w:p>
    <w:p w14:paraId="74D192FE" w14:textId="4C8BE199"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FD4120" w:rsidRPr="003D4ABF">
        <w:t>TS</w:t>
      </w:r>
      <w:r w:rsidR="00FD4120">
        <w:t> </w:t>
      </w:r>
      <w:r w:rsidR="00FD4120" w:rsidRPr="003D4ABF">
        <w:t>23.288</w:t>
      </w:r>
      <w:r w:rsidR="00FD4120">
        <w:t> </w:t>
      </w:r>
      <w:r w:rsidR="00FD4120" w:rsidRPr="003D4ABF">
        <w:t>[</w:t>
      </w:r>
      <w:r w:rsidR="00787F8E" w:rsidRPr="003D4ABF">
        <w:t>24].</w:t>
      </w:r>
    </w:p>
    <w:p w14:paraId="1050FC39" w14:textId="6F32EB7D"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FD4120" w:rsidRPr="003D4ABF">
        <w:t>TS</w:t>
      </w:r>
      <w:r w:rsidR="00FD4120">
        <w:t> </w:t>
      </w:r>
      <w:r w:rsidR="00FD4120" w:rsidRPr="003D4ABF">
        <w:t>23.288</w:t>
      </w:r>
      <w:r w:rsidR="00FD4120">
        <w:t> </w:t>
      </w:r>
      <w:r w:rsidR="00FD4120" w:rsidRPr="003D4ABF">
        <w:t>[</w:t>
      </w:r>
      <w:r w:rsidRPr="003D4ABF">
        <w:t>24].</w:t>
      </w:r>
    </w:p>
    <w:p w14:paraId="6CB1AD4F" w14:textId="107D3E31" w:rsidR="00663770" w:rsidRPr="003D4ABF" w:rsidRDefault="00663770" w:rsidP="00663770">
      <w:pPr>
        <w:pStyle w:val="B1"/>
      </w:pPr>
      <w:r w:rsidRPr="003D4ABF">
        <w:tab/>
        <w:t xml:space="preserve">The NWDAF services to retrieve "UE Mobility" analytics are described in clause 6.7.2 of </w:t>
      </w:r>
      <w:r w:rsidR="00FD4120" w:rsidRPr="003D4ABF">
        <w:t>TS</w:t>
      </w:r>
      <w:r w:rsidR="00FD4120">
        <w:t> </w:t>
      </w:r>
      <w:r w:rsidR="00FD4120" w:rsidRPr="003D4ABF">
        <w:t>23.288</w:t>
      </w:r>
      <w:r w:rsidR="00FD4120">
        <w:t> </w:t>
      </w:r>
      <w:r w:rsidR="00FD4120"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15791C14" w:rsidR="00663770" w:rsidRPr="003D4ABF" w:rsidRDefault="00663770" w:rsidP="00663770">
      <w:pPr>
        <w:pStyle w:val="B1"/>
      </w:pPr>
      <w:r w:rsidRPr="003D4ABF">
        <w:tab/>
        <w:t xml:space="preserve">The NWDAF services to retrieve "UE Communication" analytics are described in clause 6.7.3 of </w:t>
      </w:r>
      <w:r w:rsidR="00FD4120" w:rsidRPr="003D4ABF">
        <w:t>TS</w:t>
      </w:r>
      <w:r w:rsidR="00FD4120">
        <w:t> </w:t>
      </w:r>
      <w:r w:rsidR="00FD4120" w:rsidRPr="003D4ABF">
        <w:t>23.288</w:t>
      </w:r>
      <w:r w:rsidR="00FD4120">
        <w:t> </w:t>
      </w:r>
      <w:r w:rsidR="00FD4120"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285DA446" w:rsidR="00663770" w:rsidRPr="003D4ABF" w:rsidRDefault="00663770" w:rsidP="00663770">
      <w:pPr>
        <w:pStyle w:val="B1"/>
      </w:pPr>
      <w:r w:rsidRPr="003D4ABF">
        <w:tab/>
        <w:t xml:space="preserve">The NWDAF services to retrieve "User Data Congestion" analytics are described in clause 6.8 of </w:t>
      </w:r>
      <w:r w:rsidR="00FD4120" w:rsidRPr="003D4ABF">
        <w:t>TS</w:t>
      </w:r>
      <w:r w:rsidR="00FD4120">
        <w:t> </w:t>
      </w:r>
      <w:r w:rsidR="00FD4120" w:rsidRPr="003D4ABF">
        <w:t>23.288</w:t>
      </w:r>
      <w:r w:rsidR="00FD4120">
        <w:t> </w:t>
      </w:r>
      <w:r w:rsidR="00FD4120"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46BCB8"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529C8AD"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170F25D6" w:rsidR="000D5D45" w:rsidRDefault="000D5D45" w:rsidP="000E3B65">
      <w:pPr>
        <w:pStyle w:val="B1"/>
      </w:pPr>
      <w:r>
        <w:tab/>
        <w:t xml:space="preserve">The NWDAF services to retrieve "Session Management Congestion Control Experience" analytics are described in clause 6.12 of </w:t>
      </w:r>
      <w:r w:rsidR="00FD4120">
        <w:t>TS</w:t>
      </w:r>
      <w:r w:rsidR="00FD4120">
        <w:t> </w:t>
      </w:r>
      <w:r w:rsidR="00FD4120">
        <w:t>23.288</w:t>
      </w:r>
      <w:r w:rsidR="00FD4120">
        <w:t> </w:t>
      </w:r>
      <w:r w:rsidR="00FD4120">
        <w:t>[</w:t>
      </w:r>
      <w:r>
        <w:t>24].</w:t>
      </w:r>
    </w:p>
    <w:p w14:paraId="745B1511" w14:textId="77777777" w:rsidR="000D5D45" w:rsidRDefault="000D5D45" w:rsidP="000E3B65">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02D7E28B" w:rsidR="000D5D45" w:rsidRDefault="000D5D45" w:rsidP="000E3B65">
      <w:pPr>
        <w:pStyle w:val="B1"/>
      </w:pPr>
      <w:r>
        <w:tab/>
        <w:t xml:space="preserve">The NWDAF services to retrieve "DN Performance" analytics are described in clause 6.14 of </w:t>
      </w:r>
      <w:r w:rsidR="00FD4120">
        <w:t>TS</w:t>
      </w:r>
      <w:r w:rsidR="00FD4120">
        <w:t> </w:t>
      </w:r>
      <w:r w:rsidR="00FD4120">
        <w:t>23.288</w:t>
      </w:r>
      <w:r w:rsidR="00FD4120">
        <w:t> </w:t>
      </w:r>
      <w:r w:rsidR="00FD4120">
        <w:t>[</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33AD81C3" w:rsidR="00CB4253" w:rsidRDefault="00CB4253" w:rsidP="00CB4253">
      <w:pPr>
        <w:pStyle w:val="B1"/>
      </w:pPr>
      <w:r>
        <w:tab/>
        <w:t xml:space="preserve">The NWDAF services to retrieve "Redundant Transmission Experience" analytics are described in clause 6.13 of </w:t>
      </w:r>
      <w:r w:rsidR="00FD4120">
        <w:t>TS</w:t>
      </w:r>
      <w:r w:rsidR="00FD4120">
        <w:t> </w:t>
      </w:r>
      <w:r w:rsidR="00FD4120">
        <w:t>23.288</w:t>
      </w:r>
      <w:r w:rsidR="00FD4120">
        <w:t> </w:t>
      </w:r>
      <w:r w:rsidR="00FD4120">
        <w:t>[</w:t>
      </w:r>
      <w:r>
        <w:t>24].</w:t>
      </w:r>
    </w:p>
    <w:p w14:paraId="31DD787A" w14:textId="5733BA9D" w:rsidR="00967BD6" w:rsidRPr="003D4ABF" w:rsidRDefault="00967BD6" w:rsidP="00967BD6">
      <w:r>
        <w:t xml:space="preserve">In the Analytic filter information of Analytics ID = "Service Experience" in Table 6.4.1-1 of </w:t>
      </w:r>
      <w:r w:rsidR="00FD4120">
        <w:t>TS</w:t>
      </w:r>
      <w:r w:rsidR="00FD4120">
        <w:t> </w:t>
      </w:r>
      <w:r w:rsidR="00FD4120">
        <w:t>23.288</w:t>
      </w:r>
      <w:r w:rsidR="00FD4120">
        <w:t> </w:t>
      </w:r>
      <w:r w:rsidR="00FD4120">
        <w:t>[</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lastRenderedPageBreak/>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18910985"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FD4120">
        <w:t>TS</w:t>
      </w:r>
      <w:r w:rsidR="00FD4120">
        <w:t> </w:t>
      </w:r>
      <w:r w:rsidR="00FD4120">
        <w:t>23.502</w:t>
      </w:r>
      <w:r w:rsidR="00FD4120">
        <w:t> </w:t>
      </w:r>
      <w:r w:rsidR="00FD4120">
        <w:t>[</w:t>
      </w:r>
      <w:r>
        <w:t xml:space="preserve">3] and subscribes/unsubscribes to Analytics information from the V-NWDAF via the H-NWDAF as defined in </w:t>
      </w:r>
      <w:r w:rsidR="00FD4120">
        <w:t>TS</w:t>
      </w:r>
      <w:r w:rsidR="00FD4120">
        <w:t> </w:t>
      </w:r>
      <w:r w:rsidR="00FD4120">
        <w:t>23.288</w:t>
      </w:r>
      <w:r w:rsidR="00FD4120">
        <w:t> </w:t>
      </w:r>
      <w:r w:rsidR="00FD4120">
        <w:t>[</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4C92775B"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FD4120">
        <w:t>TS</w:t>
      </w:r>
      <w:r w:rsidR="00FD4120">
        <w:t> </w:t>
      </w:r>
      <w:r w:rsidR="00FD4120">
        <w:t>23.288</w:t>
      </w:r>
      <w:r w:rsidR="00FD4120">
        <w:t> </w:t>
      </w:r>
      <w:r w:rsidR="00FD4120">
        <w:t>[</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lastRenderedPageBreak/>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8" w:name="_Toc19197322"/>
      <w:bookmarkStart w:id="569" w:name="_Toc27896475"/>
      <w:bookmarkStart w:id="570" w:name="_Toc36192643"/>
      <w:bookmarkStart w:id="571" w:name="_Toc37076374"/>
      <w:bookmarkStart w:id="572" w:name="_Toc45194820"/>
      <w:bookmarkStart w:id="573" w:name="_Toc47594232"/>
      <w:bookmarkStart w:id="57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6DD1622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FD4120">
        <w:t>TS</w:t>
      </w:r>
      <w:r w:rsidR="00FD4120">
        <w:t> </w:t>
      </w:r>
      <w:r w:rsidR="00FD4120">
        <w:t>23.501</w:t>
      </w:r>
      <w:r w:rsidR="00FD4120">
        <w:t> </w:t>
      </w:r>
      <w:r w:rsidR="00FD4120">
        <w:t>[</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lastRenderedPageBreak/>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5" w:name="_CRTable6_1_1_31"/>
      <w:r>
        <w:t xml:space="preserve">Table </w:t>
      </w:r>
      <w:bookmarkEnd w:id="5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6" w:name="_CR6_1_1_4"/>
      <w:bookmarkStart w:id="577" w:name="_Toc201216361"/>
      <w:bookmarkEnd w:id="576"/>
      <w:r>
        <w:t>6.1.1.4</w:t>
      </w:r>
      <w:r>
        <w:tab/>
        <w:t>Policy decisions based on spending limits</w:t>
      </w:r>
      <w:bookmarkEnd w:id="577"/>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4749E805" w:rsidR="00282DF7" w:rsidRDefault="00282DF7" w:rsidP="00282DF7">
      <w:r>
        <w:t>The PCF</w:t>
      </w:r>
      <w:r w:rsidR="00853928">
        <w:t xml:space="preserve"> for the PDU Session and the PCF for the UE</w:t>
      </w:r>
      <w:r>
        <w:t xml:space="preserve"> use the CHF selection mechanism defined in </w:t>
      </w:r>
      <w:r w:rsidR="00FD4120">
        <w:t>TS</w:t>
      </w:r>
      <w:r w:rsidR="00FD4120">
        <w:t> </w:t>
      </w:r>
      <w:r w:rsidR="00FD4120">
        <w:t>23.501</w:t>
      </w:r>
      <w:r w:rsidR="00FD4120">
        <w:t> </w:t>
      </w:r>
      <w:r w:rsidR="00FD4120">
        <w:t>[</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w:t>
      </w:r>
      <w:r>
        <w:lastRenderedPageBreak/>
        <w:t>Session related policy information</w:t>
      </w:r>
      <w:r w:rsidR="00862191">
        <w:t xml:space="preserve">, otherwise the PCF for the PDU Session does not provide the selected CHF information to the SMF and the SMF applies the CHF selection mechanisms defined in </w:t>
      </w:r>
      <w:r w:rsidR="00FD4120">
        <w:t>TS</w:t>
      </w:r>
      <w:r w:rsidR="00FD4120">
        <w:t> </w:t>
      </w:r>
      <w:r w:rsidR="00FD4120">
        <w:t>23.501</w:t>
      </w:r>
      <w:r w:rsidR="00FD4120">
        <w:t> </w:t>
      </w:r>
      <w:r w:rsidR="00FD4120">
        <w:t>[</w:t>
      </w:r>
      <w:r w:rsidR="00862191">
        <w:t>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w:t>
      </w:r>
      <w:r w:rsidR="00FD4120">
        <w:t>TS</w:t>
      </w:r>
      <w:r w:rsidR="00FD4120">
        <w:t> </w:t>
      </w:r>
      <w:r w:rsidR="00FD4120">
        <w:t>23.501</w:t>
      </w:r>
      <w:r w:rsidR="00FD4120">
        <w:t> </w:t>
      </w:r>
      <w:r w:rsidR="00FD4120">
        <w:t>[</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8923D4D"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FD4120">
        <w:t>TS</w:t>
      </w:r>
      <w:r w:rsidR="00FD4120">
        <w:t> </w:t>
      </w:r>
      <w:r w:rsidR="00FD4120">
        <w:t>23.502</w:t>
      </w:r>
      <w:r w:rsidR="00FD4120">
        <w:t> </w:t>
      </w:r>
      <w:r w:rsidR="00FD4120">
        <w:t>[</w:t>
      </w:r>
      <w:r w:rsidR="00777E44">
        <w:t>3]</w:t>
      </w:r>
      <w:r>
        <w:t>.</w:t>
      </w:r>
    </w:p>
    <w:p w14:paraId="4EADB440" w14:textId="257F225F" w:rsidR="004730A1" w:rsidRDefault="004730A1" w:rsidP="004730A1">
      <w:pPr>
        <w:pStyle w:val="Heading4"/>
      </w:pPr>
      <w:bookmarkStart w:id="578" w:name="_CR6_1_1_5"/>
      <w:bookmarkStart w:id="579" w:name="_Toc201216362"/>
      <w:bookmarkEnd w:id="578"/>
      <w:r>
        <w:t>6.1.1.5</w:t>
      </w:r>
      <w:r>
        <w:tab/>
        <w:t>Policy control decisions based on awareness of URSP rule enforcement</w:t>
      </w:r>
      <w:bookmarkEnd w:id="579"/>
    </w:p>
    <w:p w14:paraId="70EEEA40" w14:textId="26D633E6" w:rsidR="004730A1" w:rsidRDefault="004730A1" w:rsidP="004730A1">
      <w:pPr>
        <w:pStyle w:val="Heading5"/>
      </w:pPr>
      <w:bookmarkStart w:id="580" w:name="_CR6_1_1_5_1"/>
      <w:bookmarkStart w:id="581" w:name="_Toc201216363"/>
      <w:bookmarkEnd w:id="580"/>
      <w:r>
        <w:t>6.1.1.5.1</w:t>
      </w:r>
      <w:r>
        <w:tab/>
        <w:t>General</w:t>
      </w:r>
      <w:bookmarkEnd w:id="58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2" w:name="_CR6_1_1_5_2"/>
      <w:bookmarkStart w:id="583" w:name="_Toc201216364"/>
      <w:bookmarkEnd w:id="582"/>
      <w:r>
        <w:lastRenderedPageBreak/>
        <w:t>6.1.1.5.2</w:t>
      </w:r>
      <w:r>
        <w:tab/>
        <w:t>Policy control decisions based on awareness of URSP rule enforcement with UE assistance</w:t>
      </w:r>
      <w:bookmarkEnd w:id="583"/>
    </w:p>
    <w:p w14:paraId="4400D170" w14:textId="77777777" w:rsidR="004730A1" w:rsidRDefault="004730A1" w:rsidP="004730A1">
      <w:r>
        <w:t>The PCF may obtain UE reporting of URSP rule enforcement as described in clause 6.6.2.4.</w:t>
      </w:r>
    </w:p>
    <w:p w14:paraId="76FCA455" w14:textId="05CF0603" w:rsidR="004730A1" w:rsidRDefault="004730A1" w:rsidP="004730A1">
      <w:r>
        <w:t xml:space="preserve">Based on the received URSP rule enforcement information, the PCF for the PDU Session may interact with the PCF for the UE as described in clause 4.16.16 of </w:t>
      </w:r>
      <w:r w:rsidR="00FD4120">
        <w:t>TS</w:t>
      </w:r>
      <w:r w:rsidR="00FD4120">
        <w:t> </w:t>
      </w:r>
      <w:r w:rsidR="00FD4120">
        <w:t>23.502</w:t>
      </w:r>
      <w:r w:rsidR="00FD4120">
        <w:t> </w:t>
      </w:r>
      <w:r w:rsidR="00FD4120">
        <w:t>[</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4" w:name="_CR6_1_1_5_3"/>
      <w:bookmarkStart w:id="585" w:name="_Toc201216365"/>
      <w:bookmarkEnd w:id="584"/>
      <w:r>
        <w:t>6.1.1.5.3</w:t>
      </w:r>
      <w:r>
        <w:tab/>
        <w:t>Policy control decisions based on awareness of URSP rule enforcement without UE assistance</w:t>
      </w:r>
      <w:bookmarkEnd w:id="585"/>
    </w:p>
    <w:p w14:paraId="6E358CE0" w14:textId="7CD88571" w:rsidR="004730A1" w:rsidRDefault="004730A1" w:rsidP="004730A1">
      <w:r>
        <w:t xml:space="preserve">The PCF for the UE may subscribe to </w:t>
      </w:r>
      <w:r w:rsidR="003F23C9">
        <w:t xml:space="preserve">Analytics ID "PDU Session traffic analytics" described in </w:t>
      </w:r>
      <w:r w:rsidR="00FD4120">
        <w:t>TS</w:t>
      </w:r>
      <w:r w:rsidR="00FD4120">
        <w:t> </w:t>
      </w:r>
      <w:r w:rsidR="00FD4120">
        <w:t>23.288</w:t>
      </w:r>
      <w:r w:rsidR="00FD4120">
        <w:t> </w:t>
      </w:r>
      <w:r w:rsidR="00FD4120">
        <w:t>[</w:t>
      </w:r>
      <w:r w:rsidR="003F23C9">
        <w:t xml:space="preserve">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1DDC5E8" w:rsidR="004730A1" w:rsidRDefault="004730A1" w:rsidP="004730A1">
      <w:r>
        <w:t>In detail, the PCF for the UE generate the input</w:t>
      </w:r>
      <w:r w:rsidR="003F23C9">
        <w:t xml:space="preserve"> parameters</w:t>
      </w:r>
      <w:r>
        <w:t xml:space="preserve"> as described in clause 6.20.</w:t>
      </w:r>
      <w:r w:rsidR="003F23C9">
        <w:t>1</w:t>
      </w:r>
      <w:r>
        <w:t xml:space="preserve"> of </w:t>
      </w:r>
      <w:r w:rsidR="00FD4120">
        <w:t>TS</w:t>
      </w:r>
      <w:r w:rsidR="00FD4120">
        <w:t> </w:t>
      </w:r>
      <w:r w:rsidR="00FD4120">
        <w:t>23.288</w:t>
      </w:r>
      <w:r w:rsidR="00FD4120">
        <w:t> </w:t>
      </w:r>
      <w:r w:rsidR="00FD4120">
        <w:t>[</w:t>
      </w:r>
      <w:r>
        <w:t xml:space="preserve">24] and the NWDAF notifies the </w:t>
      </w:r>
      <w:r w:rsidR="003F23C9">
        <w:t xml:space="preserve">unmatched </w:t>
      </w:r>
      <w:r>
        <w:t>traffic as described in clause 6.</w:t>
      </w:r>
      <w:r w:rsidR="003F23C9">
        <w:t>2</w:t>
      </w:r>
      <w:r>
        <w:t xml:space="preserve">0.3 of </w:t>
      </w:r>
      <w:r w:rsidR="00FD4120">
        <w:t>TS</w:t>
      </w:r>
      <w:r w:rsidR="00FD4120">
        <w:t> </w:t>
      </w:r>
      <w:r w:rsidR="00FD4120">
        <w:t>23.288</w:t>
      </w:r>
      <w:r w:rsidR="00FD4120">
        <w:t> </w:t>
      </w:r>
      <w:r w:rsidR="00FD4120">
        <w:t>[</w:t>
      </w:r>
      <w:r>
        <w:t>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86" w:name="_CR6_1_2"/>
      <w:bookmarkStart w:id="587" w:name="_Toc201216366"/>
      <w:bookmarkEnd w:id="586"/>
      <w:r w:rsidRPr="003D4ABF">
        <w:t>6.1.2</w:t>
      </w:r>
      <w:r w:rsidRPr="003D4ABF">
        <w:tab/>
        <w:t>Non-session management related policy control</w:t>
      </w:r>
      <w:bookmarkEnd w:id="568"/>
      <w:bookmarkEnd w:id="569"/>
      <w:bookmarkEnd w:id="570"/>
      <w:bookmarkEnd w:id="571"/>
      <w:bookmarkEnd w:id="572"/>
      <w:bookmarkEnd w:id="573"/>
      <w:bookmarkEnd w:id="574"/>
      <w:bookmarkEnd w:id="587"/>
    </w:p>
    <w:p w14:paraId="1E84F92B" w14:textId="77777777" w:rsidR="00787F8E" w:rsidRPr="003D4ABF" w:rsidRDefault="00787F8E" w:rsidP="00787F8E">
      <w:pPr>
        <w:pStyle w:val="Heading4"/>
      </w:pPr>
      <w:bookmarkStart w:id="588" w:name="_CR6_1_2_1"/>
      <w:bookmarkStart w:id="589" w:name="_Toc19197323"/>
      <w:bookmarkStart w:id="590" w:name="_Toc27896476"/>
      <w:bookmarkStart w:id="591" w:name="_Toc36192644"/>
      <w:bookmarkStart w:id="592" w:name="_Toc37076375"/>
      <w:bookmarkStart w:id="593" w:name="_Toc45194821"/>
      <w:bookmarkStart w:id="594" w:name="_Toc47594233"/>
      <w:bookmarkStart w:id="595" w:name="_Toc51836864"/>
      <w:bookmarkStart w:id="596" w:name="_Toc201216367"/>
      <w:bookmarkEnd w:id="588"/>
      <w:r w:rsidRPr="003D4ABF">
        <w:t>6.1.2.1</w:t>
      </w:r>
      <w:r w:rsidRPr="003D4ABF">
        <w:tab/>
        <w:t>Access and mobility related policy control</w:t>
      </w:r>
      <w:bookmarkEnd w:id="589"/>
      <w:bookmarkEnd w:id="590"/>
      <w:bookmarkEnd w:id="591"/>
      <w:bookmarkEnd w:id="592"/>
      <w:bookmarkEnd w:id="593"/>
      <w:bookmarkEnd w:id="594"/>
      <w:bookmarkEnd w:id="595"/>
      <w:bookmarkEnd w:id="596"/>
    </w:p>
    <w:p w14:paraId="6E57B25F" w14:textId="2200F52F"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FD4120" w:rsidRPr="003D4ABF">
        <w:t>TS</w:t>
      </w:r>
      <w:r w:rsidR="00FD4120">
        <w:t> </w:t>
      </w:r>
      <w:r w:rsidR="00FD4120" w:rsidRPr="003D4ABF">
        <w:t>23.316</w:t>
      </w:r>
      <w:r w:rsidR="00FD4120">
        <w:t> </w:t>
      </w:r>
      <w:r w:rsidR="00FD4120" w:rsidRPr="003D4ABF">
        <w:t>[</w:t>
      </w:r>
      <w:r w:rsidRPr="003D4ABF">
        <w:t>27].</w:t>
      </w:r>
    </w:p>
    <w:p w14:paraId="3562D8DA" w14:textId="37442B6B"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lastRenderedPageBreak/>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2B320"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0B0E1C26"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FD4120">
        <w:t>TS</w:t>
      </w:r>
      <w:r w:rsidR="00FD4120">
        <w:t> </w:t>
      </w:r>
      <w:r w:rsidR="00FD4120">
        <w:t>23.501</w:t>
      </w:r>
      <w:r w:rsidR="00FD4120">
        <w:t> </w:t>
      </w:r>
      <w:r w:rsidR="00FD4120">
        <w:t>[</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DC91FAA"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6B10881D" w14:textId="1795FEF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7" w:name="_Toc19197324"/>
      <w:bookmarkStart w:id="598" w:name="_Toc27896477"/>
      <w:r w:rsidRPr="003D4ABF">
        <w:lastRenderedPageBreak/>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B09AD12" w:rsidR="008D2612" w:rsidRDefault="008D2612" w:rsidP="0030218C">
      <w:bookmarkStart w:id="599" w:name="_Toc36192645"/>
      <w:bookmarkStart w:id="600" w:name="_Toc37076376"/>
      <w:bookmarkStart w:id="601" w:name="_Toc45194822"/>
      <w:bookmarkStart w:id="602" w:name="_Toc47594234"/>
      <w:bookmarkStart w:id="603"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FD4120">
        <w:t>TS</w:t>
      </w:r>
      <w:r w:rsidR="00FD4120">
        <w:t> </w:t>
      </w:r>
      <w:r w:rsidR="00FD4120">
        <w:t>23.501</w:t>
      </w:r>
      <w:r w:rsidR="00FD4120">
        <w:t> </w:t>
      </w:r>
      <w:r w:rsidR="00FD4120">
        <w:t>[</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7046E4B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FD4120" w:rsidRPr="003D4ABF">
        <w:t>TS</w:t>
      </w:r>
      <w:r w:rsidR="00FD4120">
        <w:t> </w:t>
      </w:r>
      <w:r w:rsidR="00FD4120" w:rsidRPr="003D4ABF">
        <w:t>23.501</w:t>
      </w:r>
      <w:r w:rsidR="00FD4120">
        <w:t> </w:t>
      </w:r>
      <w:r w:rsidR="00FD4120"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0C3CFF9D" w14:textId="1E9BD892" w:rsidR="00880C6E" w:rsidRDefault="00663770" w:rsidP="000050FB">
      <w:pPr>
        <w:pStyle w:val="B2"/>
      </w:pPr>
      <w:r w:rsidRPr="003D4ABF">
        <w:t>-</w:t>
      </w:r>
      <w:r w:rsidRPr="003D4ABF">
        <w:tab/>
        <w:t xml:space="preserve">The PCF for the UE may subscribe to be notified </w:t>
      </w:r>
      <w:r w:rsidR="00880C6E">
        <w:t>when a PCF for the PDU Session is serving a DNN and S-NSSAI for a SUPI, this is achieved by either</w:t>
      </w:r>
    </w:p>
    <w:p w14:paraId="73F3B627" w14:textId="6AEF8D46" w:rsidR="009D0390" w:rsidRDefault="00880C6E" w:rsidP="0037484E">
      <w:pPr>
        <w:pStyle w:val="B3"/>
      </w:pPr>
      <w:r>
        <w:t>-</w:t>
      </w:r>
      <w:r>
        <w:tab/>
        <w:t xml:space="preserve">a subscription request to be notified </w:t>
      </w:r>
      <w:r w:rsidR="00663770" w:rsidRPr="003D4ABF">
        <w:t>about</w:t>
      </w:r>
      <w:r w:rsidR="003D4ABF">
        <w:t xml:space="preserve"> the PCF binding information</w:t>
      </w:r>
      <w:r w:rsidR="00663770" w:rsidRPr="003D4ABF">
        <w:t xml:space="preserve"> when a PCF for the PDU Session (of this UE) register</w:t>
      </w:r>
      <w:r>
        <w:t xml:space="preserve">s </w:t>
      </w:r>
      <w:r w:rsidR="00663770" w:rsidRPr="003D4ABF">
        <w:t xml:space="preserve">in the BSF, </w:t>
      </w:r>
      <w:r>
        <w:t xml:space="preserve">the PCF for the UE includes </w:t>
      </w:r>
      <w:r w:rsidR="00663770" w:rsidRPr="003D4ABF">
        <w:t>the SUPI, DNN, S-NSSAI</w:t>
      </w:r>
      <w:r w:rsidR="009D0390">
        <w:t xml:space="preserve"> in the subscription request to BSF</w:t>
      </w:r>
      <w:r w:rsidR="00663770" w:rsidRPr="003D4ABF">
        <w:t>. The DNN, S-NSSAI is either provided by the AF or locally configured in the PCF for certain Application</w:t>
      </w:r>
      <w:r w:rsidR="00844BD5" w:rsidRPr="003D4ABF">
        <w:t xml:space="preserve"> Identifier</w:t>
      </w:r>
      <w:r w:rsidR="00663770" w:rsidRPr="003D4ABF">
        <w:t>(s)</w:t>
      </w:r>
      <w:r w:rsidR="009D0390">
        <w:t>; or</w:t>
      </w:r>
    </w:p>
    <w:p w14:paraId="4B365EF5" w14:textId="0E89E0DE" w:rsidR="00663770" w:rsidRPr="003D4ABF" w:rsidRDefault="009D0390" w:rsidP="0037484E">
      <w:pPr>
        <w:pStyle w:val="B3"/>
      </w:pPr>
      <w:r>
        <w:t>-</w:t>
      </w:r>
      <w:r>
        <w:tab/>
      </w:r>
      <w:r w:rsidR="005422D2"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005422D2" w:rsidRPr="003D4ABF">
        <w:t>equest for notification of SM Policy Association establishment</w:t>
      </w:r>
      <w:r>
        <w:t xml:space="preserve"> and termination and the AMF will then forward the PCF binding to the SMF for every PDU Session with this DNN and S-NSSAI</w:t>
      </w:r>
      <w:r w:rsidR="005422D2" w:rsidRPr="003D4ABF">
        <w:t>. In this case, the PCF for the PDU Session</w:t>
      </w:r>
      <w:r>
        <w:t xml:space="preserve"> shall be notified via</w:t>
      </w:r>
      <w:r w:rsidR="005422D2" w:rsidRPr="003D4ABF">
        <w:t xml:space="preserve"> Request for</w:t>
      </w:r>
      <w:r>
        <w:t xml:space="preserve"> reporting the PCF binding information</w:t>
      </w:r>
      <w:r w:rsidR="005422D2" w:rsidRPr="003D4ABF">
        <w:t xml:space="preserve"> Policy Control Request Trigger as described in clause 6.1.3.5.</w:t>
      </w:r>
    </w:p>
    <w:p w14:paraId="2510454A" w14:textId="60C57154" w:rsidR="009D0390" w:rsidRDefault="009D0390" w:rsidP="0037484E">
      <w:pPr>
        <w:pStyle w:val="B2"/>
      </w:pPr>
      <w:r>
        <w:tab/>
        <w:t>In both cases above, the DNN, S-NSSAI is either provided by the AF or locally configured in the PCF for certain Application Identifier(s).</w:t>
      </w:r>
    </w:p>
    <w:p w14:paraId="6C68A25A" w14:textId="5A8456A0" w:rsidR="00663770" w:rsidRPr="003D4ABF" w:rsidRDefault="00663770" w:rsidP="009D0390">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9D0390">
        <w:t xml:space="preserve"> PCF binding information</w:t>
      </w:r>
      <w:r w:rsidR="005422D2" w:rsidRPr="003D4ABF">
        <w:t xml:space="preserve"> from the SMF</w:t>
      </w:r>
      <w:r w:rsidRPr="003D4ABF">
        <w:t xml:space="preserve">. The PCF for the UE may </w:t>
      </w:r>
      <w:r w:rsidRPr="003D4ABF">
        <w:lastRenderedPageBreak/>
        <w:t xml:space="preserve">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9D0390">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4" w:name="_CR6_1_2_2"/>
      <w:bookmarkStart w:id="605" w:name="_Toc201216368"/>
      <w:bookmarkEnd w:id="604"/>
      <w:r w:rsidRPr="003D4ABF">
        <w:t>6.1.2.2</w:t>
      </w:r>
      <w:r w:rsidRPr="003D4ABF">
        <w:tab/>
        <w:t>UE policy control</w:t>
      </w:r>
      <w:bookmarkEnd w:id="597"/>
      <w:bookmarkEnd w:id="598"/>
      <w:bookmarkEnd w:id="599"/>
      <w:bookmarkEnd w:id="600"/>
      <w:bookmarkEnd w:id="601"/>
      <w:bookmarkEnd w:id="602"/>
      <w:bookmarkEnd w:id="603"/>
      <w:bookmarkEnd w:id="605"/>
    </w:p>
    <w:p w14:paraId="573F0DC4" w14:textId="77777777" w:rsidR="00787F8E" w:rsidRPr="003D4ABF" w:rsidRDefault="00787F8E" w:rsidP="00787F8E">
      <w:pPr>
        <w:pStyle w:val="Heading5"/>
      </w:pPr>
      <w:bookmarkStart w:id="606" w:name="_CR6_1_2_2_1"/>
      <w:bookmarkStart w:id="607" w:name="_Toc19197325"/>
      <w:bookmarkStart w:id="608" w:name="_Toc27896478"/>
      <w:bookmarkStart w:id="609" w:name="_Toc36192646"/>
      <w:bookmarkStart w:id="610" w:name="_Toc37076377"/>
      <w:bookmarkStart w:id="611" w:name="_Toc45194823"/>
      <w:bookmarkStart w:id="612" w:name="_Toc47594235"/>
      <w:bookmarkStart w:id="613" w:name="_Toc51836866"/>
      <w:bookmarkStart w:id="614" w:name="_Toc201216369"/>
      <w:bookmarkEnd w:id="606"/>
      <w:r w:rsidRPr="003D4ABF">
        <w:t>6.1.2.2.1</w:t>
      </w:r>
      <w:r w:rsidRPr="003D4ABF">
        <w:tab/>
        <w:t>General</w:t>
      </w:r>
      <w:bookmarkEnd w:id="607"/>
      <w:bookmarkEnd w:id="608"/>
      <w:bookmarkEnd w:id="609"/>
      <w:bookmarkEnd w:id="610"/>
      <w:bookmarkEnd w:id="611"/>
      <w:bookmarkEnd w:id="612"/>
      <w:bookmarkEnd w:id="613"/>
      <w:bookmarkEnd w:id="61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32037AA1" w:rsidR="007B57D2" w:rsidRPr="003D4ABF" w:rsidRDefault="007B57D2" w:rsidP="00640110">
      <w:pPr>
        <w:pStyle w:val="NO"/>
        <w:rPr>
          <w:rFonts w:eastAsia="SimSun"/>
        </w:rPr>
      </w:pPr>
      <w:r w:rsidRPr="003D4ABF">
        <w:rPr>
          <w:rFonts w:eastAsia="SimSun"/>
        </w:rPr>
        <w:lastRenderedPageBreak/>
        <w:t>NOTE 1:</w:t>
      </w:r>
      <w:r w:rsidRPr="003D4ABF">
        <w:rPr>
          <w:rFonts w:eastAsia="SimSun"/>
        </w:rPr>
        <w:tab/>
        <w:t xml:space="preserve">The Access Type of 3GPP also includes the use of ProSe UE-to-Network Relay access as defined in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483D766D"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p>
    <w:p w14:paraId="5814FD15" w14:textId="29F8C557"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FD4120">
        <w:rPr>
          <w:lang w:eastAsia="zh-CN"/>
        </w:rPr>
        <w:t>TS</w:t>
      </w:r>
      <w:r w:rsidR="00FD4120">
        <w:rPr>
          <w:lang w:eastAsia="zh-CN"/>
        </w:rPr>
        <w:t> </w:t>
      </w:r>
      <w:r w:rsidR="00FD4120">
        <w:rPr>
          <w:lang w:eastAsia="zh-CN"/>
        </w:rPr>
        <w:t>23.304</w:t>
      </w:r>
      <w:r w:rsidR="00FD4120">
        <w:rPr>
          <w:lang w:eastAsia="zh-CN"/>
        </w:rPr>
        <w:t> </w:t>
      </w:r>
      <w:r w:rsidR="00FD4120">
        <w:rPr>
          <w:lang w:eastAsia="zh-CN"/>
        </w:rPr>
        <w:t>[</w:t>
      </w:r>
      <w:r>
        <w:rPr>
          <w:lang w:eastAsia="zh-CN"/>
        </w:rPr>
        <w:t>34].</w:t>
      </w:r>
    </w:p>
    <w:p w14:paraId="15DA2B34" w14:textId="79AEFBD7"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FD4120">
        <w:rPr>
          <w:lang w:eastAsia="zh-CN"/>
        </w:rPr>
        <w:t>TS</w:t>
      </w:r>
      <w:r w:rsidR="00FD4120">
        <w:rPr>
          <w:lang w:eastAsia="zh-CN"/>
        </w:rPr>
        <w:t> </w:t>
      </w:r>
      <w:r w:rsidR="00FD4120">
        <w:rPr>
          <w:lang w:eastAsia="zh-CN"/>
        </w:rPr>
        <w:t>23.586</w:t>
      </w:r>
      <w:r w:rsidR="00FD4120">
        <w:rPr>
          <w:lang w:eastAsia="zh-CN"/>
        </w:rPr>
        <w:t> </w:t>
      </w:r>
      <w:r w:rsidR="00FD4120">
        <w:rPr>
          <w:lang w:eastAsia="zh-CN"/>
        </w:rPr>
        <w:t>[</w:t>
      </w:r>
      <w:r>
        <w:rPr>
          <w:lang w:eastAsia="zh-CN"/>
        </w:rPr>
        <w:t>41].</w:t>
      </w:r>
    </w:p>
    <w:p w14:paraId="4774D1C8" w14:textId="7FBA9E4B"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FD4120">
        <w:rPr>
          <w:lang w:eastAsia="zh-CN"/>
        </w:rPr>
        <w:t>TS</w:t>
      </w:r>
      <w:r w:rsidR="00FD4120">
        <w:rPr>
          <w:lang w:eastAsia="zh-CN"/>
        </w:rPr>
        <w:t> </w:t>
      </w:r>
      <w:r w:rsidR="00FD4120">
        <w:rPr>
          <w:lang w:eastAsia="zh-CN"/>
        </w:rPr>
        <w:t>23.256</w:t>
      </w:r>
      <w:r w:rsidR="00FD4120">
        <w:rPr>
          <w:lang w:eastAsia="zh-CN"/>
        </w:rPr>
        <w:t> </w:t>
      </w:r>
      <w:r w:rsidR="00FD4120">
        <w:rPr>
          <w:lang w:eastAsia="zh-CN"/>
        </w:rPr>
        <w:t>[</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3F05BCCC"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23.287</w:t>
      </w:r>
      <w:r w:rsidR="00FD4120">
        <w:rPr>
          <w:rFonts w:eastAsia="SimSun"/>
        </w:rPr>
        <w:t> </w:t>
      </w:r>
      <w:r w:rsidR="00FD4120" w:rsidRPr="003D4ABF">
        <w:rPr>
          <w:rFonts w:eastAsia="SimSun"/>
        </w:rPr>
        <w:t>[</w:t>
      </w:r>
      <w:r w:rsidRPr="003D4ABF">
        <w:rPr>
          <w:rFonts w:eastAsia="SimSun"/>
        </w:rPr>
        <w:t>28].</w:t>
      </w:r>
    </w:p>
    <w:p w14:paraId="68A09B1A" w14:textId="13A37C92"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21ABCE0B" w14:textId="262D089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FD4120">
        <w:rPr>
          <w:rFonts w:eastAsia="SimSun"/>
        </w:rPr>
        <w:t>TS</w:t>
      </w:r>
      <w:r w:rsidR="00FD4120">
        <w:rPr>
          <w:rFonts w:eastAsia="SimSun"/>
        </w:rPr>
        <w:t> </w:t>
      </w:r>
      <w:r w:rsidR="00FD4120">
        <w:rPr>
          <w:rFonts w:eastAsia="SimSun"/>
        </w:rPr>
        <w:t>23.256</w:t>
      </w:r>
      <w:r w:rsidR="00FD4120">
        <w:rPr>
          <w:rFonts w:eastAsia="SimSun"/>
        </w:rPr>
        <w:t> </w:t>
      </w:r>
      <w:r w:rsidR="00FD4120">
        <w:rPr>
          <w:rFonts w:eastAsia="SimSun"/>
        </w:rPr>
        <w:t>[</w:t>
      </w:r>
      <w:r>
        <w:rPr>
          <w:rFonts w:eastAsia="SimSun"/>
        </w:rPr>
        <w:t>43].</w:t>
      </w:r>
    </w:p>
    <w:p w14:paraId="34C5B5D9" w14:textId="70CC9C22"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FD4120">
        <w:rPr>
          <w:rFonts w:eastAsia="SimSun"/>
        </w:rPr>
        <w:t>TS</w:t>
      </w:r>
      <w:r w:rsidR="00FD4120">
        <w:rPr>
          <w:rFonts w:eastAsia="SimSun"/>
        </w:rPr>
        <w:t> </w:t>
      </w:r>
      <w:r w:rsidR="00FD4120">
        <w:rPr>
          <w:rFonts w:eastAsia="SimSun"/>
        </w:rPr>
        <w:t>23.586</w:t>
      </w:r>
      <w:r w:rsidR="00FD4120">
        <w:rPr>
          <w:rFonts w:eastAsia="SimSun"/>
        </w:rPr>
        <w:t> </w:t>
      </w:r>
      <w:r w:rsidR="00FD4120">
        <w:rPr>
          <w:rFonts w:eastAsia="SimSun"/>
        </w:rPr>
        <w:t>[</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6989E2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FD4120">
        <w:t>TS</w:t>
      </w:r>
      <w:r w:rsidR="00FD4120">
        <w:t> </w:t>
      </w:r>
      <w:r w:rsidR="00FD4120">
        <w:t>23.502</w:t>
      </w:r>
      <w:r w:rsidR="00FD4120">
        <w:t> </w:t>
      </w:r>
      <w:r w:rsidR="00FD4120">
        <w:t>[</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lastRenderedPageBreak/>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2CF7C732"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The AMF shall not change the UE policy information provided by PCF.</w:t>
      </w:r>
    </w:p>
    <w:p w14:paraId="4A43C8EC" w14:textId="3CE0813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After reception of the Notify message indicating that the UE enters the CM-Connected state, the PCF may retry to deliver the UE policy information.</w:t>
      </w:r>
    </w:p>
    <w:p w14:paraId="257FED5D" w14:textId="3C32C483"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B3D7B12"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FD4120" w:rsidRPr="003D4ABF">
        <w:t>TS</w:t>
      </w:r>
      <w:r w:rsidR="00FD4120">
        <w:t> </w:t>
      </w:r>
      <w:r w:rsidR="00FD4120" w:rsidRPr="003D4ABF">
        <w:t>23.501</w:t>
      </w:r>
      <w:r w:rsidR="00FD4120">
        <w:t> </w:t>
      </w:r>
      <w:r w:rsidR="00FD4120"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1363FFD6" w:rsidR="00663770" w:rsidRPr="003D4ABF" w:rsidRDefault="00663770" w:rsidP="0030218C">
      <w:bookmarkStart w:id="615" w:name="_Toc19197326"/>
      <w:bookmarkStart w:id="616" w:name="_Toc27896479"/>
      <w:bookmarkStart w:id="617" w:name="_Toc36192647"/>
      <w:bookmarkStart w:id="618" w:name="_Toc37076378"/>
      <w:bookmarkStart w:id="619" w:name="_Toc45194824"/>
      <w:bookmarkStart w:id="620" w:name="_Toc47594236"/>
      <w:bookmarkStart w:id="621" w:name="_Toc51836867"/>
      <w:r w:rsidRPr="003D4ABF">
        <w:lastRenderedPageBreak/>
        <w:t xml:space="preserve">The PCF may subscribe to analytics on "WLAN performance" from NWDAF following the procedures and services described in </w:t>
      </w:r>
      <w:r w:rsidR="00FD4120" w:rsidRPr="003D4ABF">
        <w:t>TS</w:t>
      </w:r>
      <w:r w:rsidR="00FD4120">
        <w:t> </w:t>
      </w:r>
      <w:r w:rsidR="00FD4120" w:rsidRPr="003D4ABF">
        <w:t>23.288</w:t>
      </w:r>
      <w:r w:rsidR="00FD4120">
        <w:t> </w:t>
      </w:r>
      <w:r w:rsidR="00FD4120"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4BEA354D" w:rsidR="009C4314" w:rsidRDefault="009C4314" w:rsidP="009C4314">
      <w:r>
        <w:t xml:space="preserve">The definition of UE policy control for 5G-RG, FN-RG and AUN3 devices is specified in </w:t>
      </w:r>
      <w:r w:rsidR="00FD4120">
        <w:t>TS</w:t>
      </w:r>
      <w:r w:rsidR="00FD4120">
        <w:t> </w:t>
      </w:r>
      <w:r w:rsidR="00FD4120">
        <w:t>23.316</w:t>
      </w:r>
      <w:r w:rsidR="00FD4120">
        <w:t> </w:t>
      </w:r>
      <w:r w:rsidR="00FD4120">
        <w:t>[</w:t>
      </w:r>
      <w:r>
        <w:t>27]</w:t>
      </w:r>
    </w:p>
    <w:p w14:paraId="44282EF9" w14:textId="74BABBD5" w:rsidR="00787F8E" w:rsidRPr="003D4ABF" w:rsidRDefault="00787F8E" w:rsidP="00787F8E">
      <w:pPr>
        <w:pStyle w:val="Heading5"/>
      </w:pPr>
      <w:bookmarkStart w:id="622" w:name="_CR6_1_2_2_2"/>
      <w:bookmarkStart w:id="623" w:name="_Toc201216370"/>
      <w:bookmarkEnd w:id="622"/>
      <w:r w:rsidRPr="003D4ABF">
        <w:t>6.1.2.2.2</w:t>
      </w:r>
      <w:r w:rsidRPr="003D4ABF">
        <w:tab/>
        <w:t>Distribution of the policies to UE</w:t>
      </w:r>
      <w:bookmarkEnd w:id="615"/>
      <w:bookmarkEnd w:id="616"/>
      <w:bookmarkEnd w:id="617"/>
      <w:bookmarkEnd w:id="618"/>
      <w:bookmarkEnd w:id="619"/>
      <w:bookmarkEnd w:id="620"/>
      <w:bookmarkEnd w:id="621"/>
      <w:bookmarkEnd w:id="62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0901013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FD4120" w:rsidRPr="003D4ABF">
        <w:t>TS</w:t>
      </w:r>
      <w:r w:rsidR="00FD4120">
        <w:t> </w:t>
      </w:r>
      <w:r w:rsidR="00FD4120" w:rsidRPr="003D4ABF">
        <w:t>23.502</w:t>
      </w:r>
      <w:r w:rsidR="00FD4120">
        <w:t> </w:t>
      </w:r>
      <w:r w:rsidR="00FD4120"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AB1D3F8"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0A9A1DAE"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FD4120" w:rsidRPr="003D4ABF">
        <w:t>TS</w:t>
      </w:r>
      <w:r w:rsidR="00FD4120">
        <w:t> </w:t>
      </w:r>
      <w:r w:rsidR="00FD4120" w:rsidRPr="003D4ABF">
        <w:t>29.507</w:t>
      </w:r>
      <w:r w:rsidR="00FD4120">
        <w:t> </w:t>
      </w:r>
      <w:r w:rsidR="00FD4120"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lastRenderedPageBreak/>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160B4A54"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0AE08F9A" w:rsidR="00787F8E" w:rsidRPr="003D4ABF" w:rsidRDefault="00787F8E" w:rsidP="00787F8E">
      <w:r w:rsidRPr="003D4ABF">
        <w:t xml:space="preserve">The UE shall update the stored UE policy information with the one provided by the PCF as follows (details are specified in </w:t>
      </w:r>
      <w:r w:rsidR="00FD4120" w:rsidRPr="003D4ABF">
        <w:t>TS</w:t>
      </w:r>
      <w:r w:rsidR="00FD4120">
        <w:t> </w:t>
      </w:r>
      <w:r w:rsidR="00FD4120" w:rsidRPr="003D4ABF">
        <w:t>24.501</w:t>
      </w:r>
      <w:r w:rsidR="00FD4120">
        <w:t> </w:t>
      </w:r>
      <w:r w:rsidR="00FD4120"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E2F315F"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lastRenderedPageBreak/>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00772B7" w:rsidR="001D395C" w:rsidRDefault="001D395C" w:rsidP="00623A69">
      <w:bookmarkStart w:id="624" w:name="_Toc19197327"/>
      <w:bookmarkStart w:id="625" w:name="_Toc27896480"/>
      <w:bookmarkStart w:id="626" w:name="_Toc36192648"/>
      <w:bookmarkStart w:id="627" w:name="_Toc37076379"/>
      <w:bookmarkStart w:id="628" w:name="_Toc45194825"/>
      <w:bookmarkStart w:id="629" w:name="_Toc47594237"/>
      <w:bookmarkStart w:id="63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FD4120">
        <w:t>TS</w:t>
      </w:r>
      <w:r w:rsidR="00FD4120">
        <w:t> </w:t>
      </w:r>
      <w:r w:rsidR="00FD4120">
        <w:t>24.501</w:t>
      </w:r>
      <w:r w:rsidR="00FD4120">
        <w:t> </w:t>
      </w:r>
      <w:r w:rsidR="00FD4120">
        <w:t>[</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2497A225" w:rsidR="00695123" w:rsidRDefault="00695123" w:rsidP="00623A69">
      <w:r>
        <w:t xml:space="preserve">After Registration procedure, the UE may perform UE triggered V2X Policy Provisioning procedure to request V2XP from the PCF as specified in clause 6.2.4 of </w:t>
      </w:r>
      <w:r w:rsidR="00FD4120">
        <w:t>TS</w:t>
      </w:r>
      <w:r w:rsidR="00FD4120">
        <w:t> </w:t>
      </w:r>
      <w:r w:rsidR="00FD4120">
        <w:t>23.287</w:t>
      </w:r>
      <w:r w:rsidR="00FD4120">
        <w:t> </w:t>
      </w:r>
      <w:r w:rsidR="00FD4120">
        <w:t>[</w:t>
      </w:r>
      <w:r>
        <w:t>28].</w:t>
      </w:r>
    </w:p>
    <w:p w14:paraId="26A13533" w14:textId="4C7AEC3D" w:rsidR="00623A69" w:rsidRPr="003D4ABF" w:rsidRDefault="00623A69" w:rsidP="00623A69">
      <w:r>
        <w:lastRenderedPageBreak/>
        <w:t xml:space="preserve">After Registration procedure, the UE may perform UE triggered 5G ProSe Policy Provisioning procedure to request ProSeP from the PCF as specified in clause 6.2.4 of </w:t>
      </w:r>
      <w:r w:rsidR="00FD4120">
        <w:t>TS</w:t>
      </w:r>
      <w:r w:rsidR="00FD4120">
        <w:t> </w:t>
      </w:r>
      <w:r w:rsidR="00FD4120">
        <w:t>23.304</w:t>
      </w:r>
      <w:r w:rsidR="00FD4120">
        <w:t> </w:t>
      </w:r>
      <w:r w:rsidR="00FD4120">
        <w:t>[</w:t>
      </w:r>
      <w:r>
        <w:t>34].</w:t>
      </w:r>
    </w:p>
    <w:p w14:paraId="1DA14898" w14:textId="599D1A26"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FD4120">
        <w:t>TS</w:t>
      </w:r>
      <w:r w:rsidR="00FD4120">
        <w:t> </w:t>
      </w:r>
      <w:r w:rsidR="00FD4120">
        <w:t>23.256</w:t>
      </w:r>
      <w:r w:rsidR="00FD4120">
        <w:t> </w:t>
      </w:r>
      <w:r w:rsidR="00FD4120">
        <w:t>[</w:t>
      </w:r>
      <w:r>
        <w:t>43].</w:t>
      </w:r>
    </w:p>
    <w:p w14:paraId="4E2D5F9F" w14:textId="3BDDE98A"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FD4120">
        <w:t>TS</w:t>
      </w:r>
      <w:r w:rsidR="00FD4120">
        <w:t> </w:t>
      </w:r>
      <w:r w:rsidR="00FD4120">
        <w:t>23.586</w:t>
      </w:r>
      <w:r w:rsidR="00FD4120">
        <w:t> </w:t>
      </w:r>
      <w:r w:rsidR="00FD4120">
        <w:t>[</w:t>
      </w:r>
      <w:r>
        <w:t>41].</w:t>
      </w:r>
    </w:p>
    <w:p w14:paraId="66F8EBCC" w14:textId="61AA9D46" w:rsidR="00CB4253" w:rsidRDefault="00CB4253" w:rsidP="00CB4253">
      <w:pPr>
        <w:pStyle w:val="Heading5"/>
      </w:pPr>
      <w:bookmarkStart w:id="631" w:name="_CR6_1_2_2_3"/>
      <w:bookmarkStart w:id="632" w:name="_Toc201216371"/>
      <w:bookmarkEnd w:id="631"/>
      <w:r>
        <w:t>6.1.2.2.3</w:t>
      </w:r>
      <w:r>
        <w:tab/>
        <w:t xml:space="preserve">URSP </w:t>
      </w:r>
      <w:r w:rsidR="004730A1">
        <w:t>rule p</w:t>
      </w:r>
      <w:r>
        <w:t>rovisioning in EPS</w:t>
      </w:r>
      <w:bookmarkEnd w:id="63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0041C07A"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FD4120">
        <w:t>TS</w:t>
      </w:r>
      <w:r w:rsidR="00FD4120">
        <w:t> </w:t>
      </w:r>
      <w:r w:rsidR="00FD4120">
        <w:t>23.502</w:t>
      </w:r>
      <w:r w:rsidR="00FD4120">
        <w:t> </w:t>
      </w:r>
      <w:r w:rsidR="00FD4120">
        <w:t>[</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04C80DE1"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FD4120">
        <w:t>TS</w:t>
      </w:r>
      <w:r w:rsidR="00FD4120">
        <w:t> </w:t>
      </w:r>
      <w:r w:rsidR="00FD4120">
        <w:t>23.502</w:t>
      </w:r>
      <w:r w:rsidR="00FD4120">
        <w:t> </w:t>
      </w:r>
      <w:r w:rsidR="00FD4120">
        <w:t>[</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43637275" w:rsidR="00B91C41" w:rsidRPr="00B91C41" w:rsidRDefault="00B91C41" w:rsidP="001F3C35">
      <w:r>
        <w:t xml:space="preserve">How the UE associates application traffic to PDN Connections is described in clause 4.4.2 of </w:t>
      </w:r>
      <w:r w:rsidR="00FD4120">
        <w:t>TS</w:t>
      </w:r>
      <w:r w:rsidR="00FD4120">
        <w:t> </w:t>
      </w:r>
      <w:r w:rsidR="00FD4120">
        <w:t>24.526</w:t>
      </w:r>
      <w:r w:rsidR="00FD4120">
        <w:t> </w:t>
      </w:r>
      <w:r w:rsidR="00FD4120">
        <w:t>[</w:t>
      </w:r>
      <w:r>
        <w:t>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33" w:name="_CR6_1_2_2_4"/>
      <w:bookmarkStart w:id="634" w:name="_Toc201216372"/>
      <w:bookmarkEnd w:id="633"/>
      <w:r>
        <w:t>6.1.2.2.4</w:t>
      </w:r>
      <w:r>
        <w:tab/>
        <w:t>Distribution of VPLMN specific URSP rules to the UE</w:t>
      </w:r>
      <w:bookmarkEnd w:id="63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00037876"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FD4120">
        <w:t>TS</w:t>
      </w:r>
      <w:r w:rsidR="00FD4120">
        <w:t> </w:t>
      </w:r>
      <w:r w:rsidR="00FD4120">
        <w:t>23.502</w:t>
      </w:r>
      <w:r w:rsidR="00FD4120">
        <w:t> </w:t>
      </w:r>
      <w:r w:rsidR="00FD4120">
        <w:t>[</w:t>
      </w:r>
      <w:r>
        <w:t xml:space="preserve">3] and the procedures are specified in clause 4.15.6.7 of </w:t>
      </w:r>
      <w:r w:rsidR="00FD4120">
        <w:t>TS</w:t>
      </w:r>
      <w:r w:rsidR="00FD4120">
        <w:t> </w:t>
      </w:r>
      <w:r w:rsidR="00FD4120">
        <w:t>23.502</w:t>
      </w:r>
      <w:r w:rsidR="00FD4120">
        <w:t> </w:t>
      </w:r>
      <w:r w:rsidR="00FD4120">
        <w:t>[</w:t>
      </w:r>
      <w:r>
        <w:t>3].</w:t>
      </w:r>
    </w:p>
    <w:p w14:paraId="252D085B" w14:textId="77777777" w:rsidR="00BA4D24" w:rsidRDefault="00BA4D24" w:rsidP="00BA4D24">
      <w:r>
        <w:t>The AF may provide application guidance on URSP Rule determination to the VPLMN or to the HPLMN.</w:t>
      </w:r>
    </w:p>
    <w:p w14:paraId="6D49D7DE" w14:textId="660FD7B2"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FD4120">
        <w:t>TS</w:t>
      </w:r>
      <w:r w:rsidR="00FD4120">
        <w:t> </w:t>
      </w:r>
      <w:r w:rsidR="00FD4120">
        <w:t>23.502</w:t>
      </w:r>
      <w:r w:rsidR="00FD4120">
        <w:t> </w:t>
      </w:r>
      <w:r w:rsidR="00FD4120">
        <w:t>[</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lastRenderedPageBreak/>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2070FBF7" w:rsidR="00BA4D24" w:rsidRDefault="00BA4D24" w:rsidP="00224B6D">
      <w:pPr>
        <w:pStyle w:val="NO"/>
      </w:pPr>
      <w:r>
        <w:t>NOTE 1:</w:t>
      </w:r>
      <w:r>
        <w:tab/>
        <w:t xml:space="preserve">The AMF performs SMF selection to select the SMF in VPLMN for LBO case as described in clause 6.3.2 of </w:t>
      </w:r>
      <w:r w:rsidR="00FD4120">
        <w:t>TS</w:t>
      </w:r>
      <w:r w:rsidR="00FD4120">
        <w:t> </w:t>
      </w:r>
      <w:r w:rsidR="00FD4120">
        <w:t>23.501</w:t>
      </w:r>
      <w:r w:rsidR="00FD4120">
        <w:t> </w:t>
      </w:r>
      <w:r w:rsidR="00FD4120">
        <w:t>[</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35" w:name="_CR6_1_2_3"/>
      <w:bookmarkStart w:id="636" w:name="_Toc201216373"/>
      <w:bookmarkEnd w:id="635"/>
      <w:r w:rsidRPr="003D4ABF">
        <w:t>6.1.2.3</w:t>
      </w:r>
      <w:r w:rsidRPr="003D4ABF">
        <w:tab/>
        <w:t>Management of packet flow descriptions</w:t>
      </w:r>
      <w:bookmarkEnd w:id="624"/>
      <w:bookmarkEnd w:id="625"/>
      <w:bookmarkEnd w:id="626"/>
      <w:bookmarkEnd w:id="627"/>
      <w:bookmarkEnd w:id="628"/>
      <w:bookmarkEnd w:id="629"/>
      <w:bookmarkEnd w:id="630"/>
      <w:bookmarkEnd w:id="636"/>
    </w:p>
    <w:p w14:paraId="07468B60" w14:textId="77777777" w:rsidR="00787F8E" w:rsidRPr="003D4ABF" w:rsidRDefault="00787F8E" w:rsidP="00787F8E">
      <w:pPr>
        <w:pStyle w:val="Heading5"/>
      </w:pPr>
      <w:bookmarkStart w:id="637" w:name="_CR6_1_2_3_1"/>
      <w:bookmarkStart w:id="638" w:name="_Toc19197328"/>
      <w:bookmarkStart w:id="639" w:name="_Toc27896481"/>
      <w:bookmarkStart w:id="640" w:name="_Toc36192649"/>
      <w:bookmarkStart w:id="641" w:name="_Toc37076380"/>
      <w:bookmarkStart w:id="642" w:name="_Toc45194826"/>
      <w:bookmarkStart w:id="643" w:name="_Toc47594238"/>
      <w:bookmarkStart w:id="644" w:name="_Toc51836869"/>
      <w:bookmarkStart w:id="645" w:name="_Toc201216374"/>
      <w:bookmarkEnd w:id="637"/>
      <w:r w:rsidRPr="003D4ABF">
        <w:t>6.1.2.3.1</w:t>
      </w:r>
      <w:r w:rsidRPr="003D4ABF">
        <w:tab/>
        <w:t>PFD management</w:t>
      </w:r>
      <w:bookmarkEnd w:id="638"/>
      <w:bookmarkEnd w:id="639"/>
      <w:bookmarkEnd w:id="640"/>
      <w:bookmarkEnd w:id="641"/>
      <w:bookmarkEnd w:id="642"/>
      <w:bookmarkEnd w:id="643"/>
      <w:bookmarkEnd w:id="644"/>
      <w:bookmarkEnd w:id="64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570C95EB"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w:t>
      </w:r>
      <w:r w:rsidRPr="003D4ABF">
        <w:lastRenderedPageBreak/>
        <w:t>for a</w:t>
      </w:r>
      <w:r w:rsidR="005C461D" w:rsidRPr="003D4ABF">
        <w:t>n</w:t>
      </w:r>
      <w:r w:rsidRPr="003D4ABF">
        <w:t xml:space="preserve"> application instance identifier as defined in clause 5.8.2.8.4 of </w:t>
      </w:r>
      <w:r w:rsidR="00FD4120" w:rsidRPr="003D4ABF">
        <w:t>TS</w:t>
      </w:r>
      <w:r w:rsidR="00FD4120">
        <w:t> </w:t>
      </w:r>
      <w:r w:rsidR="00FD4120" w:rsidRPr="003D4ABF">
        <w:t>23.501</w:t>
      </w:r>
      <w:r w:rsidR="00FD4120">
        <w:t> </w:t>
      </w:r>
      <w:r w:rsidR="00FD4120"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049D4AC1"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FD4120">
        <w:t>TS</w:t>
      </w:r>
      <w:r w:rsidR="00FD4120">
        <w:t> </w:t>
      </w:r>
      <w:r w:rsidR="00FD4120">
        <w:t>23.502</w:t>
      </w:r>
      <w:r w:rsidR="00FD4120">
        <w:t> </w:t>
      </w:r>
      <w:r w:rsidR="00FD4120">
        <w:t>[</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xml:space="preserve">. The NEF (PFDF) shall provide </w:t>
      </w:r>
      <w:r w:rsidRPr="003D4ABF">
        <w:rPr>
          <w:rFonts w:eastAsia="DengXian"/>
          <w:lang w:eastAsia="ja-JP"/>
        </w:rPr>
        <w:lastRenderedPageBreak/>
        <w:t>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407C7DAE"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FD4120" w:rsidRPr="003D4ABF">
        <w:t>TS</w:t>
      </w:r>
      <w:r w:rsidR="00FD4120">
        <w:t> </w:t>
      </w:r>
      <w:r w:rsidR="00FD4120" w:rsidRPr="003D4ABF">
        <w:t>23.501</w:t>
      </w:r>
      <w:r w:rsidR="00FD4120">
        <w:t> </w:t>
      </w:r>
      <w:r w:rsidR="00FD4120"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23351DE" w:rsidR="00A13DF3" w:rsidRDefault="00A13DF3" w:rsidP="00A13DF3">
      <w:bookmarkStart w:id="646" w:name="_Toc19197329"/>
      <w:bookmarkStart w:id="647" w:name="_Toc27896482"/>
      <w:bookmarkStart w:id="648" w:name="_Toc36192650"/>
      <w:bookmarkStart w:id="649" w:name="_Toc37076381"/>
      <w:bookmarkStart w:id="650" w:name="_Toc45194827"/>
      <w:bookmarkStart w:id="651" w:name="_Toc47594239"/>
      <w:bookmarkStart w:id="652" w:name="_Toc51836870"/>
      <w:r>
        <w:t xml:space="preserve">The NEF (PFDF) may subscribe to "PFD Determination" analytics from the NWDAF for an application identifier to assist determination of PFDs for known application identifiers as specified in </w:t>
      </w:r>
      <w:r w:rsidR="00FD4120">
        <w:t>TS</w:t>
      </w:r>
      <w:r w:rsidR="00FD4120">
        <w:t> </w:t>
      </w:r>
      <w:r w:rsidR="00FD4120">
        <w:t>23.288</w:t>
      </w:r>
      <w:r w:rsidR="00FD4120">
        <w:t> </w:t>
      </w:r>
      <w:r w:rsidR="00FD4120">
        <w:t>[</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FD4120">
        <w:t>TS</w:t>
      </w:r>
      <w:r w:rsidR="00FD4120">
        <w:t> </w:t>
      </w:r>
      <w:r w:rsidR="00FD4120">
        <w:t>23.502</w:t>
      </w:r>
      <w:r w:rsidR="00FD4120">
        <w:t> </w:t>
      </w:r>
      <w:r w:rsidR="00FD4120">
        <w:t>[</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3" w:name="_CR6_1_2_3_2"/>
      <w:bookmarkStart w:id="654" w:name="_Toc201216375"/>
      <w:bookmarkEnd w:id="653"/>
      <w:r w:rsidRPr="003D4ABF">
        <w:t>6.1.2.3.2</w:t>
      </w:r>
      <w:r w:rsidRPr="003D4ABF">
        <w:tab/>
        <w:t>Packet Flow Description</w:t>
      </w:r>
      <w:bookmarkEnd w:id="646"/>
      <w:bookmarkEnd w:id="647"/>
      <w:bookmarkEnd w:id="648"/>
      <w:bookmarkEnd w:id="649"/>
      <w:bookmarkEnd w:id="650"/>
      <w:bookmarkEnd w:id="651"/>
      <w:bookmarkEnd w:id="652"/>
      <w:bookmarkEnd w:id="654"/>
    </w:p>
    <w:p w14:paraId="37751BB8" w14:textId="77777777" w:rsidR="00787F8E" w:rsidRPr="003D4ABF" w:rsidRDefault="00787F8E" w:rsidP="00787F8E">
      <w:r w:rsidRPr="003D4ABF">
        <w:t>PFD (Packet Flow Description) is a set of information enabling the detection of application traffic.</w:t>
      </w:r>
    </w:p>
    <w:p w14:paraId="22B539A9" w14:textId="0B08F756"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FD4120" w:rsidRPr="003D4ABF">
        <w:t>TS</w:t>
      </w:r>
      <w:r w:rsidR="00FD4120">
        <w:t> </w:t>
      </w:r>
      <w:r w:rsidR="00FD4120" w:rsidRPr="003D4ABF">
        <w:t>29.551</w:t>
      </w:r>
      <w:r w:rsidR="00FD4120">
        <w:t> </w:t>
      </w:r>
      <w:r w:rsidR="00FD4120"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5" w:name="_CR6_1_2_4"/>
      <w:bookmarkStart w:id="656" w:name="_Toc19197330"/>
      <w:bookmarkStart w:id="657" w:name="_Toc27896483"/>
      <w:bookmarkStart w:id="658" w:name="_Toc36192651"/>
      <w:bookmarkStart w:id="659" w:name="_Toc37076382"/>
      <w:bookmarkStart w:id="660" w:name="_Toc45194828"/>
      <w:bookmarkStart w:id="661" w:name="_Toc47594240"/>
      <w:bookmarkStart w:id="662" w:name="_Toc51836871"/>
      <w:bookmarkStart w:id="663" w:name="_Toc201216376"/>
      <w:bookmarkEnd w:id="655"/>
      <w:r w:rsidRPr="003D4ABF">
        <w:lastRenderedPageBreak/>
        <w:t>6.1.2.4</w:t>
      </w:r>
      <w:r w:rsidRPr="003D4ABF">
        <w:tab/>
        <w:t>Negotiation for future background data transfer</w:t>
      </w:r>
      <w:bookmarkEnd w:id="656"/>
      <w:bookmarkEnd w:id="657"/>
      <w:bookmarkEnd w:id="658"/>
      <w:bookmarkEnd w:id="659"/>
      <w:bookmarkEnd w:id="660"/>
      <w:bookmarkEnd w:id="661"/>
      <w:bookmarkEnd w:id="662"/>
      <w:bookmarkEnd w:id="663"/>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AA2E36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FD4120" w:rsidRPr="003D4ABF">
        <w:t>TS</w:t>
      </w:r>
      <w:r w:rsidR="00FD4120">
        <w:t> </w:t>
      </w:r>
      <w:r w:rsidR="00FD4120" w:rsidRPr="003D4ABF">
        <w:t>23.502</w:t>
      </w:r>
      <w:r w:rsidR="00FD4120">
        <w:t> </w:t>
      </w:r>
      <w:r w:rsidR="00FD4120"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52F9B2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FD4120" w:rsidRPr="003D4ABF">
        <w:t>TS</w:t>
      </w:r>
      <w:r w:rsidR="00FD4120">
        <w:t> </w:t>
      </w:r>
      <w:r w:rsidR="00FD4120" w:rsidRPr="003D4ABF">
        <w:t>23.288</w:t>
      </w:r>
      <w:r w:rsidR="00FD4120">
        <w:t> </w:t>
      </w:r>
      <w:r w:rsidR="00FD4120"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w:t>
      </w:r>
      <w:r w:rsidRPr="003D4ABF">
        <w:lastRenderedPageBreak/>
        <w:t>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48B62F13"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FD4120" w:rsidRPr="003D4ABF">
        <w:t>TS</w:t>
      </w:r>
      <w:r w:rsidR="00FD4120">
        <w:t> </w:t>
      </w:r>
      <w:r w:rsidR="00FD4120" w:rsidRPr="003D4ABF">
        <w:t>23.502</w:t>
      </w:r>
      <w:r w:rsidR="00FD4120">
        <w:t> </w:t>
      </w:r>
      <w:r w:rsidR="00FD4120"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3171E92"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1D6730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w:t>
      </w:r>
      <w:r w:rsidRPr="003D4ABF">
        <w:lastRenderedPageBreak/>
        <w:t xml:space="preserve">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FD4120" w:rsidRPr="003D4ABF">
        <w:t>TS</w:t>
      </w:r>
      <w:r w:rsidR="00FD4120">
        <w:t> </w:t>
      </w:r>
      <w:r w:rsidR="00FD4120" w:rsidRPr="003D4ABF">
        <w:t>23.502</w:t>
      </w:r>
      <w:r w:rsidR="00FD4120">
        <w:t> </w:t>
      </w:r>
      <w:r w:rsidR="00FD4120"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2F87D8B7" w:rsidR="00787F8E" w:rsidRPr="003D4ABF" w:rsidRDefault="00787F8E" w:rsidP="00787F8E">
      <w:bookmarkStart w:id="664" w:name="_Toc19197331"/>
      <w:bookmarkStart w:id="665" w:name="_Toc27896484"/>
      <w:bookmarkStart w:id="666" w:name="_Toc36192652"/>
      <w:bookmarkStart w:id="667" w:name="_Toc37076383"/>
      <w:bookmarkStart w:id="668" w:name="_Toc45194829"/>
      <w:bookmarkStart w:id="669"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FD4120" w:rsidRPr="003D4ABF">
        <w:t>TS</w:t>
      </w:r>
      <w:r w:rsidR="00FD4120">
        <w:t> </w:t>
      </w:r>
      <w:r w:rsidR="00FD4120" w:rsidRPr="003D4ABF">
        <w:t>23.502</w:t>
      </w:r>
      <w:r w:rsidR="00FD4120">
        <w:t> </w:t>
      </w:r>
      <w:r w:rsidR="00FD4120"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0" w:name="_CR6_1_2_5"/>
      <w:bookmarkStart w:id="671" w:name="_Toc51836872"/>
      <w:bookmarkStart w:id="672" w:name="_Toc201216377"/>
      <w:bookmarkEnd w:id="670"/>
      <w:r w:rsidRPr="003D4ABF">
        <w:t>6.1.2.5</w:t>
      </w:r>
      <w:r w:rsidRPr="003D4ABF">
        <w:tab/>
        <w:t>Policy Control Request Triggers relevant for AMF</w:t>
      </w:r>
      <w:bookmarkEnd w:id="664"/>
      <w:bookmarkEnd w:id="665"/>
      <w:bookmarkEnd w:id="666"/>
      <w:bookmarkEnd w:id="667"/>
      <w:bookmarkEnd w:id="668"/>
      <w:bookmarkEnd w:id="669"/>
      <w:bookmarkEnd w:id="671"/>
      <w:bookmarkEnd w:id="672"/>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347F13AF"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FD4120" w:rsidRPr="003D4ABF">
        <w:t>TS</w:t>
      </w:r>
      <w:r w:rsidR="00FD4120">
        <w:t> </w:t>
      </w:r>
      <w:r w:rsidR="00FD4120" w:rsidRPr="003D4ABF">
        <w:t>23.502</w:t>
      </w:r>
      <w:r w:rsidR="00FD4120">
        <w:t> </w:t>
      </w:r>
      <w:r w:rsidR="00FD4120"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3" w:name="_CRTable6_1_2_51"/>
      <w:r w:rsidRPr="003D4ABF">
        <w:lastRenderedPageBreak/>
        <w:t xml:space="preserve">Table </w:t>
      </w:r>
      <w:bookmarkEnd w:id="67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4" w:name="_CRTable6_1_2_51a"/>
      <w:r>
        <w:t xml:space="preserve">Table </w:t>
      </w:r>
      <w:bookmarkEnd w:id="674"/>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75" w:name="_CRTable6_1_2_52"/>
      <w:r>
        <w:lastRenderedPageBreak/>
        <w:t xml:space="preserve">Table </w:t>
      </w:r>
      <w:bookmarkEnd w:id="67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C6C6023"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C307F29"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6733334D"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FD4120">
        <w:rPr>
          <w:lang w:eastAsia="zh-CN"/>
        </w:rPr>
        <w:t>TS</w:t>
      </w:r>
      <w:r w:rsidR="00FD4120">
        <w:rPr>
          <w:lang w:eastAsia="zh-CN"/>
        </w:rPr>
        <w:t> </w:t>
      </w:r>
      <w:r w:rsidR="00FD4120">
        <w:rPr>
          <w:lang w:eastAsia="zh-CN"/>
        </w:rPr>
        <w:t>23.502</w:t>
      </w:r>
      <w:r w:rsidR="00FD4120">
        <w:rPr>
          <w:lang w:eastAsia="zh-CN"/>
        </w:rPr>
        <w:t> </w:t>
      </w:r>
      <w:r w:rsidR="00FD4120">
        <w:rPr>
          <w:lang w:eastAsia="zh-CN"/>
        </w:rPr>
        <w:t>[</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62E43157"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FD4120">
        <w:rPr>
          <w:lang w:eastAsia="zh-CN"/>
        </w:rPr>
        <w:t>TS</w:t>
      </w:r>
      <w:r w:rsidR="00FD4120">
        <w:rPr>
          <w:lang w:eastAsia="zh-CN"/>
        </w:rPr>
        <w:t> </w:t>
      </w:r>
      <w:r w:rsidR="00FD4120">
        <w:rPr>
          <w:lang w:eastAsia="zh-CN"/>
        </w:rPr>
        <w:t>23.256</w:t>
      </w:r>
      <w:r w:rsidR="00FD4120">
        <w:rPr>
          <w:lang w:eastAsia="zh-CN"/>
        </w:rPr>
        <w:t> </w:t>
      </w:r>
      <w:r w:rsidR="00FD4120">
        <w:rPr>
          <w:lang w:eastAsia="zh-CN"/>
        </w:rPr>
        <w:t>[</w:t>
      </w:r>
      <w:r w:rsidR="009824A8">
        <w:rPr>
          <w:lang w:eastAsia="zh-CN"/>
        </w:rPr>
        <w:t>43]</w:t>
      </w:r>
      <w:r w:rsidR="00853928">
        <w:rPr>
          <w:lang w:eastAsia="zh-CN"/>
        </w:rPr>
        <w:t xml:space="preserve"> and to trigger the update of Ranging/Sidelink Positioning authorization parameters to the UE as defined in clause 6.2.2 of </w:t>
      </w:r>
      <w:r w:rsidR="00FD4120">
        <w:rPr>
          <w:lang w:eastAsia="zh-CN"/>
        </w:rPr>
        <w:t>TS</w:t>
      </w:r>
      <w:r w:rsidR="00FD4120">
        <w:rPr>
          <w:lang w:eastAsia="zh-CN"/>
        </w:rPr>
        <w:t> </w:t>
      </w:r>
      <w:r w:rsidR="00FD4120">
        <w:rPr>
          <w:lang w:eastAsia="zh-CN"/>
        </w:rPr>
        <w:t>23.586</w:t>
      </w:r>
      <w:r w:rsidR="00FD4120">
        <w:rPr>
          <w:lang w:eastAsia="zh-CN"/>
        </w:rPr>
        <w:t> </w:t>
      </w:r>
      <w:r w:rsidR="00FD4120">
        <w:rPr>
          <w:lang w:eastAsia="zh-CN"/>
        </w:rPr>
        <w:t>[</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6"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7" w:name="_Toc27896485"/>
      <w:bookmarkStart w:id="678" w:name="_Toc36192653"/>
      <w:bookmarkStart w:id="679" w:name="_Toc37076384"/>
      <w:bookmarkStart w:id="680" w:name="_Toc45194830"/>
      <w:bookmarkStart w:id="681" w:name="_Toc47594242"/>
      <w:bookmarkStart w:id="68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EE6B313"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FD4120">
        <w:t>TS</w:t>
      </w:r>
      <w:r w:rsidR="00FD4120">
        <w:t> </w:t>
      </w:r>
      <w:r w:rsidR="00FD4120">
        <w:t>23.501</w:t>
      </w:r>
      <w:r w:rsidR="00FD4120">
        <w:t> </w:t>
      </w:r>
      <w:r w:rsidR="00FD4120">
        <w:t>[</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3" w:name="_CR6_1_2_6"/>
      <w:bookmarkStart w:id="684" w:name="_Toc201216378"/>
      <w:bookmarkEnd w:id="683"/>
      <w:r w:rsidRPr="003D4ABF">
        <w:lastRenderedPageBreak/>
        <w:t>6.1.2.6</w:t>
      </w:r>
      <w:r w:rsidRPr="003D4ABF">
        <w:tab/>
        <w:t>AF influence on Access and Mobility related polic</w:t>
      </w:r>
      <w:r w:rsidR="006B065D">
        <w:t>y control</w:t>
      </w:r>
      <w:bookmarkEnd w:id="684"/>
    </w:p>
    <w:p w14:paraId="35095E6C" w14:textId="32DC9AD2" w:rsidR="006B065D" w:rsidRDefault="006B065D" w:rsidP="00E20298">
      <w:pPr>
        <w:pStyle w:val="Heading5"/>
      </w:pPr>
      <w:bookmarkStart w:id="685" w:name="_CR6_1_2_6_0"/>
      <w:bookmarkStart w:id="686" w:name="_Toc201216379"/>
      <w:bookmarkEnd w:id="685"/>
      <w:r>
        <w:t>6.1.2.6.0</w:t>
      </w:r>
      <w:r>
        <w:tab/>
        <w:t>General</w:t>
      </w:r>
      <w:bookmarkEnd w:id="686"/>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1BA90967"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FD4120">
        <w:t>TS</w:t>
      </w:r>
      <w:r w:rsidR="00FD4120">
        <w:t> </w:t>
      </w:r>
      <w:r w:rsidR="00FD4120">
        <w:t>23.502</w:t>
      </w:r>
      <w:r w:rsidR="00FD4120">
        <w:t> </w:t>
      </w:r>
      <w:r w:rsidR="00FD4120">
        <w:t>[</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7" w:name="_CR6_1_2_6_1"/>
      <w:bookmarkStart w:id="688" w:name="_Toc201216380"/>
      <w:bookmarkEnd w:id="687"/>
      <w:r w:rsidRPr="003D4ABF">
        <w:t>6.1.2.6.1</w:t>
      </w:r>
      <w:r w:rsidRPr="003D4ABF">
        <w:tab/>
        <w:t xml:space="preserve">AF request Access and Mobility related Policy </w:t>
      </w:r>
      <w:r w:rsidR="006B065D">
        <w:t xml:space="preserve">Control </w:t>
      </w:r>
      <w:r w:rsidRPr="003D4ABF">
        <w:t>for a UE</w:t>
      </w:r>
      <w:bookmarkEnd w:id="688"/>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9" w:name="_CR6_1_2_6_2"/>
      <w:bookmarkStart w:id="690" w:name="_Toc201216381"/>
      <w:bookmarkEnd w:id="689"/>
      <w:r w:rsidRPr="003D4ABF">
        <w:t>6.1.2.6.2</w:t>
      </w:r>
      <w:r w:rsidRPr="003D4ABF">
        <w:tab/>
        <w:t>AF request to influence on Access and Mobility related Polic</w:t>
      </w:r>
      <w:r w:rsidR="006B065D">
        <w:t>y Control</w:t>
      </w:r>
      <w:bookmarkEnd w:id="69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lastRenderedPageBreak/>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91" w:name="_CR6_1_2_7"/>
      <w:bookmarkStart w:id="692" w:name="_Toc201216382"/>
      <w:bookmarkEnd w:id="691"/>
      <w:r>
        <w:t>6.1.2.7</w:t>
      </w:r>
      <w:r>
        <w:tab/>
        <w:t>Negotiation for planned data transfer with QoS requirements</w:t>
      </w:r>
      <w:bookmarkEnd w:id="692"/>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E4A652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FD4120">
        <w:t>TS</w:t>
      </w:r>
      <w:r w:rsidR="00FD4120">
        <w:t> </w:t>
      </w:r>
      <w:r w:rsidR="00FD4120">
        <w:t>23.502</w:t>
      </w:r>
      <w:r w:rsidR="00FD4120">
        <w:t> </w:t>
      </w:r>
      <w:r w:rsidR="00FD4120">
        <w:t>[</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44AE816A"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FD4120">
        <w:t>TS</w:t>
      </w:r>
      <w:r w:rsidR="00FD4120">
        <w:t> </w:t>
      </w:r>
      <w:r w:rsidR="00FD4120">
        <w:t>23.288</w:t>
      </w:r>
      <w:r w:rsidR="00FD4120">
        <w:t> </w:t>
      </w:r>
      <w:r w:rsidR="00FD4120">
        <w:t>[</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w:t>
      </w:r>
      <w:r>
        <w:lastRenderedPageBreak/>
        <w:t xml:space="preserve">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5503B8EA"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FD4120">
        <w:t>TS</w:t>
      </w:r>
      <w:r w:rsidR="00FD4120">
        <w:t> </w:t>
      </w:r>
      <w:r w:rsidR="00FD4120">
        <w:t>23.288</w:t>
      </w:r>
      <w:r w:rsidR="00FD4120">
        <w:t> </w:t>
      </w:r>
      <w:r w:rsidR="00FD4120">
        <w:t>[</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3" w:name="_CR6_1_3"/>
      <w:bookmarkStart w:id="694" w:name="_Toc201216383"/>
      <w:bookmarkEnd w:id="693"/>
      <w:r w:rsidRPr="003D4ABF">
        <w:t>6.1.3</w:t>
      </w:r>
      <w:r w:rsidRPr="003D4ABF">
        <w:tab/>
        <w:t>Session management related policy control</w:t>
      </w:r>
      <w:bookmarkEnd w:id="676"/>
      <w:bookmarkEnd w:id="677"/>
      <w:bookmarkEnd w:id="678"/>
      <w:bookmarkEnd w:id="679"/>
      <w:bookmarkEnd w:id="680"/>
      <w:bookmarkEnd w:id="681"/>
      <w:bookmarkEnd w:id="682"/>
      <w:bookmarkEnd w:id="694"/>
    </w:p>
    <w:p w14:paraId="70483990" w14:textId="77777777" w:rsidR="00787F8E" w:rsidRPr="003D4ABF" w:rsidRDefault="00787F8E" w:rsidP="00787F8E">
      <w:pPr>
        <w:pStyle w:val="Heading4"/>
      </w:pPr>
      <w:bookmarkStart w:id="695" w:name="_CR6_1_3_1"/>
      <w:bookmarkStart w:id="696" w:name="_Toc19197333"/>
      <w:bookmarkStart w:id="697" w:name="_Toc27896486"/>
      <w:bookmarkStart w:id="698" w:name="_Toc36192654"/>
      <w:bookmarkStart w:id="699" w:name="_Toc37076385"/>
      <w:bookmarkStart w:id="700" w:name="_Toc45194831"/>
      <w:bookmarkStart w:id="701" w:name="_Toc47594243"/>
      <w:bookmarkStart w:id="702" w:name="_Toc51836874"/>
      <w:bookmarkStart w:id="703" w:name="_Toc201216384"/>
      <w:bookmarkEnd w:id="695"/>
      <w:r w:rsidRPr="003D4ABF">
        <w:t>6.1.3.1</w:t>
      </w:r>
      <w:r w:rsidRPr="003D4ABF">
        <w:tab/>
        <w:t>General</w:t>
      </w:r>
      <w:bookmarkEnd w:id="696"/>
      <w:bookmarkEnd w:id="697"/>
      <w:bookmarkEnd w:id="698"/>
      <w:bookmarkEnd w:id="699"/>
      <w:bookmarkEnd w:id="700"/>
      <w:bookmarkEnd w:id="701"/>
      <w:bookmarkEnd w:id="702"/>
      <w:bookmarkEnd w:id="703"/>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97929F4" w:rsidR="00787F8E" w:rsidRPr="003D4ABF" w:rsidRDefault="00787F8E" w:rsidP="00787F8E">
      <w:pPr>
        <w:pStyle w:val="NO"/>
      </w:pPr>
      <w:r w:rsidRPr="003D4ABF">
        <w:lastRenderedPageBreak/>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4" w:name="_CR6_1_3_2"/>
      <w:bookmarkStart w:id="705" w:name="_Toc19197334"/>
      <w:bookmarkStart w:id="706" w:name="_Toc27896487"/>
      <w:bookmarkStart w:id="707" w:name="_Toc36192655"/>
      <w:bookmarkStart w:id="708" w:name="_Toc37076386"/>
      <w:bookmarkStart w:id="709" w:name="_Toc45194832"/>
      <w:bookmarkStart w:id="710" w:name="_Toc47594244"/>
      <w:bookmarkStart w:id="711" w:name="_Toc51836875"/>
      <w:bookmarkStart w:id="712" w:name="_Toc201216385"/>
      <w:bookmarkEnd w:id="704"/>
      <w:r w:rsidRPr="003D4ABF">
        <w:t>6.1.3.2</w:t>
      </w:r>
      <w:r w:rsidRPr="003D4ABF">
        <w:tab/>
        <w:t>Binding mechanism</w:t>
      </w:r>
      <w:bookmarkEnd w:id="705"/>
      <w:bookmarkEnd w:id="706"/>
      <w:bookmarkEnd w:id="707"/>
      <w:bookmarkEnd w:id="708"/>
      <w:bookmarkEnd w:id="709"/>
      <w:bookmarkEnd w:id="710"/>
      <w:bookmarkEnd w:id="711"/>
      <w:bookmarkEnd w:id="712"/>
    </w:p>
    <w:p w14:paraId="451C4C05" w14:textId="77777777" w:rsidR="00787F8E" w:rsidRPr="003D4ABF" w:rsidRDefault="00787F8E" w:rsidP="00787F8E">
      <w:pPr>
        <w:pStyle w:val="Heading5"/>
      </w:pPr>
      <w:bookmarkStart w:id="713" w:name="_CR6_1_3_2_1"/>
      <w:bookmarkStart w:id="714" w:name="_Toc19197335"/>
      <w:bookmarkStart w:id="715" w:name="_Toc27896488"/>
      <w:bookmarkStart w:id="716" w:name="_Toc36192656"/>
      <w:bookmarkStart w:id="717" w:name="_Toc37076387"/>
      <w:bookmarkStart w:id="718" w:name="_Toc45194833"/>
      <w:bookmarkStart w:id="719" w:name="_Toc47594245"/>
      <w:bookmarkStart w:id="720" w:name="_Toc51836876"/>
      <w:bookmarkStart w:id="721" w:name="_Toc201216386"/>
      <w:bookmarkEnd w:id="713"/>
      <w:r w:rsidRPr="003D4ABF">
        <w:t>6.1.3.2.1</w:t>
      </w:r>
      <w:r w:rsidRPr="003D4ABF">
        <w:tab/>
        <w:t>General</w:t>
      </w:r>
      <w:bookmarkEnd w:id="714"/>
      <w:bookmarkEnd w:id="715"/>
      <w:bookmarkEnd w:id="716"/>
      <w:bookmarkEnd w:id="717"/>
      <w:bookmarkEnd w:id="718"/>
      <w:bookmarkEnd w:id="719"/>
      <w:bookmarkEnd w:id="720"/>
      <w:bookmarkEnd w:id="721"/>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2" w:name="_CR6_1_3_2_2"/>
      <w:bookmarkStart w:id="723" w:name="_Toc19197336"/>
      <w:bookmarkStart w:id="724" w:name="_Toc27896489"/>
      <w:bookmarkStart w:id="725" w:name="_Toc36192657"/>
      <w:bookmarkStart w:id="726" w:name="_Toc37076388"/>
      <w:bookmarkStart w:id="727" w:name="_Toc45194834"/>
      <w:bookmarkStart w:id="728" w:name="_Toc47594246"/>
      <w:bookmarkStart w:id="729" w:name="_Toc51836877"/>
      <w:bookmarkStart w:id="730" w:name="_Toc201216387"/>
      <w:bookmarkEnd w:id="722"/>
      <w:r w:rsidRPr="003D4ABF">
        <w:t>6.1.3.2.2</w:t>
      </w:r>
      <w:r w:rsidRPr="003D4ABF">
        <w:tab/>
        <w:t>Session binding</w:t>
      </w:r>
      <w:bookmarkEnd w:id="723"/>
      <w:bookmarkEnd w:id="724"/>
      <w:bookmarkEnd w:id="725"/>
      <w:bookmarkEnd w:id="726"/>
      <w:bookmarkEnd w:id="727"/>
      <w:bookmarkEnd w:id="728"/>
      <w:bookmarkEnd w:id="729"/>
      <w:bookmarkEnd w:id="73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0E1ABA87"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FD4120">
        <w:t>TS</w:t>
      </w:r>
      <w:r w:rsidR="00FD4120">
        <w:t> </w:t>
      </w:r>
      <w:r w:rsidR="00FD4120">
        <w:t>23.501</w:t>
      </w:r>
      <w:r w:rsidR="00FD4120">
        <w:t> </w:t>
      </w:r>
      <w:r w:rsidR="00FD4120">
        <w:t>[</w:t>
      </w:r>
      <w:r w:rsidR="00623A69">
        <w:t>2]</w:t>
      </w:r>
      <w:r w:rsidRPr="003D4ABF">
        <w:t xml:space="preserve">, in addition when using W-5GAN the </w:t>
      </w:r>
      <w:r w:rsidR="00623A69">
        <w:t xml:space="preserve">specification </w:t>
      </w:r>
      <w:r w:rsidRPr="003D4ABF">
        <w:t xml:space="preserve">in </w:t>
      </w:r>
      <w:r w:rsidR="00FD4120" w:rsidRPr="003D4ABF">
        <w:t>TS</w:t>
      </w:r>
      <w:r w:rsidR="00FD4120">
        <w:t> </w:t>
      </w:r>
      <w:r w:rsidR="00FD4120" w:rsidRPr="003D4ABF">
        <w:t>23.316</w:t>
      </w:r>
      <w:r w:rsidR="00FD4120">
        <w:t> </w:t>
      </w:r>
      <w:r w:rsidR="00FD4120"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727710F2" w:rsidR="006A3741" w:rsidRPr="006A3741" w:rsidRDefault="006A3741" w:rsidP="00402E13">
      <w:pPr>
        <w:pStyle w:val="NO"/>
      </w:pPr>
      <w:r>
        <w:t>NOTE:</w:t>
      </w:r>
      <w:r>
        <w:tab/>
        <w:t xml:space="preserve">The AF is not aware of the Network Slice Replacement functionality (as described in clause 5.15.19 of </w:t>
      </w:r>
      <w:r w:rsidR="00FD4120">
        <w:t>TS</w:t>
      </w:r>
      <w:r w:rsidR="00FD4120">
        <w:t> </w:t>
      </w:r>
      <w:r w:rsidR="00FD4120">
        <w:t>23.501</w:t>
      </w:r>
      <w:r w:rsidR="00FD4120">
        <w:t> </w:t>
      </w:r>
      <w:r w:rsidR="00FD4120">
        <w:t>[</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1" w:name="_CR6_1_3_2_3"/>
      <w:bookmarkStart w:id="732" w:name="_Toc19197337"/>
      <w:bookmarkStart w:id="733" w:name="_Toc27896490"/>
      <w:bookmarkStart w:id="734" w:name="_Toc36192658"/>
      <w:bookmarkStart w:id="735" w:name="_Toc37076389"/>
      <w:bookmarkStart w:id="736" w:name="_Toc45194835"/>
      <w:bookmarkStart w:id="737" w:name="_Toc47594247"/>
      <w:bookmarkStart w:id="738" w:name="_Toc51836878"/>
      <w:bookmarkStart w:id="739" w:name="_Toc201216388"/>
      <w:bookmarkEnd w:id="731"/>
      <w:r w:rsidRPr="003D4ABF">
        <w:t>6.1.3.2.3</w:t>
      </w:r>
      <w:r w:rsidRPr="003D4ABF">
        <w:tab/>
        <w:t>PCC rule authorization</w:t>
      </w:r>
      <w:bookmarkEnd w:id="732"/>
      <w:bookmarkEnd w:id="733"/>
      <w:bookmarkEnd w:id="734"/>
      <w:bookmarkEnd w:id="735"/>
      <w:bookmarkEnd w:id="736"/>
      <w:bookmarkEnd w:id="737"/>
      <w:bookmarkEnd w:id="738"/>
      <w:bookmarkEnd w:id="739"/>
    </w:p>
    <w:p w14:paraId="3F24CF04" w14:textId="037E4568"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0" w:name="_Toc19197338"/>
      <w:bookmarkStart w:id="741" w:name="_Toc27896491"/>
      <w:bookmarkStart w:id="742" w:name="_Toc36192659"/>
      <w:bookmarkStart w:id="743" w:name="_Toc37076390"/>
      <w:bookmarkStart w:id="744" w:name="_Toc45194836"/>
      <w:bookmarkStart w:id="745" w:name="_Toc47594248"/>
      <w:bookmarkStart w:id="746"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7" w:name="_CR6_1_3_2_4"/>
      <w:bookmarkStart w:id="748" w:name="_Toc201216389"/>
      <w:bookmarkEnd w:id="747"/>
      <w:r w:rsidRPr="003D4ABF">
        <w:t>6.1.3.2.4</w:t>
      </w:r>
      <w:r w:rsidRPr="003D4ABF">
        <w:tab/>
        <w:t>QoS Flow binding</w:t>
      </w:r>
      <w:bookmarkEnd w:id="740"/>
      <w:bookmarkEnd w:id="741"/>
      <w:bookmarkEnd w:id="742"/>
      <w:bookmarkEnd w:id="743"/>
      <w:bookmarkEnd w:id="744"/>
      <w:bookmarkEnd w:id="745"/>
      <w:bookmarkEnd w:id="746"/>
      <w:bookmarkEnd w:id="74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717AEBFA"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EB8C900"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9" w:name="_Toc19197339"/>
      <w:bookmarkStart w:id="75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733C51D9"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32F5EB64"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FD4120" w:rsidRPr="003D4ABF">
        <w:t>TS</w:t>
      </w:r>
      <w:r w:rsidR="00FD4120">
        <w:t> </w:t>
      </w:r>
      <w:r w:rsidR="00FD4120" w:rsidRPr="003D4ABF">
        <w:t>23.501</w:t>
      </w:r>
      <w:r w:rsidR="00FD4120">
        <w:t> </w:t>
      </w:r>
      <w:r w:rsidR="00FD4120"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3E152B95" w:rsidR="00CC03C3" w:rsidRPr="003D4ABF" w:rsidRDefault="00CC03C3" w:rsidP="00CC03C3">
      <w:pPr>
        <w:pStyle w:val="NO"/>
      </w:pPr>
      <w:r w:rsidRPr="003D4ABF">
        <w:t>NOTE </w:t>
      </w:r>
      <w:r>
        <w:t>7</w:t>
      </w:r>
      <w:r w:rsidRPr="003D4ABF">
        <w:t>:</w:t>
      </w:r>
      <w:r w:rsidRPr="003D4ABF">
        <w:tab/>
      </w:r>
      <w:r>
        <w:t xml:space="preserve">The binding of PCC rule with QoS Monitoring policy to a new QoS Flow is only applicable to the Per QoS Flow per UE QoS Monitoring (as described in clause 5.33.3.2 of </w:t>
      </w:r>
      <w:r w:rsidR="00FD4120">
        <w:t>TS</w:t>
      </w:r>
      <w:r w:rsidR="00FD4120">
        <w:t> </w:t>
      </w:r>
      <w:r w:rsidR="00FD4120">
        <w:t>23.501</w:t>
      </w:r>
      <w:r w:rsidR="00FD4120">
        <w:t> </w:t>
      </w:r>
      <w:r w:rsidR="00FD4120">
        <w:t>[</w:t>
      </w:r>
      <w:r>
        <w:t>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51" w:name="_Toc36192660"/>
      <w:bookmarkStart w:id="752" w:name="_Toc37076391"/>
      <w:bookmarkStart w:id="753" w:name="_Toc45194837"/>
      <w:bookmarkStart w:id="754" w:name="_Toc47594249"/>
      <w:bookmarkStart w:id="755"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6" w:name="_CR6_1_3_3"/>
      <w:bookmarkStart w:id="757" w:name="_Toc201216390"/>
      <w:bookmarkEnd w:id="756"/>
      <w:r w:rsidRPr="003D4ABF">
        <w:lastRenderedPageBreak/>
        <w:t>6.1.3.3</w:t>
      </w:r>
      <w:r w:rsidRPr="003D4ABF">
        <w:tab/>
        <w:t>Reporting</w:t>
      </w:r>
      <w:bookmarkEnd w:id="749"/>
      <w:bookmarkEnd w:id="750"/>
      <w:bookmarkEnd w:id="751"/>
      <w:bookmarkEnd w:id="752"/>
      <w:bookmarkEnd w:id="753"/>
      <w:bookmarkEnd w:id="754"/>
      <w:bookmarkEnd w:id="755"/>
      <w:bookmarkEnd w:id="757"/>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8" w:name="_CR6_1_3_4"/>
      <w:bookmarkStart w:id="759" w:name="_Toc19197340"/>
      <w:bookmarkStart w:id="760" w:name="_Toc27896493"/>
      <w:bookmarkStart w:id="761" w:name="_Toc36192661"/>
      <w:bookmarkStart w:id="762" w:name="_Toc37076392"/>
      <w:bookmarkStart w:id="763" w:name="_Toc45194838"/>
      <w:bookmarkStart w:id="764" w:name="_Toc47594250"/>
      <w:bookmarkStart w:id="765" w:name="_Toc51836881"/>
      <w:bookmarkStart w:id="766" w:name="_Toc201216391"/>
      <w:bookmarkEnd w:id="758"/>
      <w:r w:rsidRPr="003D4ABF">
        <w:t>6.1.3.4</w:t>
      </w:r>
      <w:r w:rsidRPr="003D4ABF">
        <w:tab/>
        <w:t>Credit management</w:t>
      </w:r>
      <w:bookmarkEnd w:id="759"/>
      <w:bookmarkEnd w:id="760"/>
      <w:bookmarkEnd w:id="761"/>
      <w:bookmarkEnd w:id="762"/>
      <w:bookmarkEnd w:id="763"/>
      <w:bookmarkEnd w:id="764"/>
      <w:bookmarkEnd w:id="765"/>
      <w:bookmarkEnd w:id="76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2638728" w:rsidR="00787F8E" w:rsidRPr="003D4ABF" w:rsidRDefault="00787F8E" w:rsidP="00787F8E">
      <w:bookmarkStart w:id="767" w:name="_Toc19197341"/>
      <w:bookmarkStart w:id="768" w:name="_Toc27896494"/>
      <w:bookmarkStart w:id="769" w:name="_Toc36192662"/>
      <w:bookmarkStart w:id="770" w:name="_Toc37076393"/>
      <w:r w:rsidRPr="003D4ABF">
        <w:t xml:space="preserve">The events trigger information which may be received from the CHF, causing the SMF to perform a usage reporting and credit request to CHF when the event occurs are specified in </w:t>
      </w:r>
      <w:r w:rsidR="00FD4120" w:rsidRPr="003D4ABF">
        <w:t>TS</w:t>
      </w:r>
      <w:r w:rsidR="00FD4120">
        <w:t> </w:t>
      </w:r>
      <w:r w:rsidR="00FD4120" w:rsidRPr="003D4ABF">
        <w:t>32.255</w:t>
      </w:r>
      <w:r w:rsidR="00FD4120">
        <w:t> </w:t>
      </w:r>
      <w:r w:rsidR="00FD4120" w:rsidRPr="003D4ABF">
        <w:t>[</w:t>
      </w:r>
      <w:r w:rsidRPr="003D4ABF">
        <w:t>21].</w:t>
      </w:r>
    </w:p>
    <w:p w14:paraId="194D1261" w14:textId="652E51BF" w:rsidR="00787F8E" w:rsidRPr="003D4ABF" w:rsidRDefault="00787F8E" w:rsidP="00787F8E">
      <w:r w:rsidRPr="003D4ABF">
        <w:t xml:space="preserve">The CHF may subscribe to Change of UE presence in Presence Reporting Area at any time during the life time of the charging session as described in </w:t>
      </w:r>
      <w:r w:rsidR="00FD4120" w:rsidRPr="003D4ABF">
        <w:t>TS</w:t>
      </w:r>
      <w:r w:rsidR="00FD4120">
        <w:t> </w:t>
      </w:r>
      <w:r w:rsidR="00FD4120" w:rsidRPr="003D4ABF">
        <w:t>32.255</w:t>
      </w:r>
      <w:r w:rsidR="00FD4120">
        <w:t> </w:t>
      </w:r>
      <w:r w:rsidR="00FD4120"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1" w:name="_CR6_1_3_5"/>
      <w:bookmarkStart w:id="772" w:name="_Toc45194839"/>
      <w:bookmarkStart w:id="773" w:name="_Toc47594251"/>
      <w:bookmarkStart w:id="774" w:name="_Toc51836882"/>
      <w:bookmarkStart w:id="775" w:name="_Toc201216392"/>
      <w:bookmarkEnd w:id="771"/>
      <w:r w:rsidRPr="003D4ABF">
        <w:t>6.1.3.5</w:t>
      </w:r>
      <w:r w:rsidRPr="003D4ABF">
        <w:tab/>
        <w:t>Policy Control Request Triggers relevant for SMF</w:t>
      </w:r>
      <w:bookmarkEnd w:id="767"/>
      <w:bookmarkEnd w:id="768"/>
      <w:bookmarkEnd w:id="769"/>
      <w:bookmarkEnd w:id="770"/>
      <w:bookmarkEnd w:id="772"/>
      <w:bookmarkEnd w:id="773"/>
      <w:bookmarkEnd w:id="774"/>
      <w:bookmarkEnd w:id="775"/>
    </w:p>
    <w:p w14:paraId="1638DF94" w14:textId="5167D2E6"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FD4120" w:rsidRPr="003D4ABF">
        <w:t>TS</w:t>
      </w:r>
      <w:r w:rsidR="00FD4120">
        <w:t> </w:t>
      </w:r>
      <w:r w:rsidR="00FD4120" w:rsidRPr="003D4ABF">
        <w:t>23.502</w:t>
      </w:r>
      <w:r w:rsidR="00FD4120">
        <w:t> </w:t>
      </w:r>
      <w:r w:rsidR="00FD4120"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BE338E7" w:rsidR="00787F8E" w:rsidRPr="003D4ABF" w:rsidRDefault="00787F8E" w:rsidP="00787F8E">
      <w:r w:rsidRPr="003D4ABF">
        <w:t xml:space="preserve">The differences with table 6.2 and table A.4.3-2 in </w:t>
      </w:r>
      <w:r w:rsidR="00FD4120" w:rsidRPr="003D4ABF">
        <w:t>TS</w:t>
      </w:r>
      <w:r w:rsidR="00FD4120">
        <w:t> </w:t>
      </w:r>
      <w:r w:rsidR="00FD4120" w:rsidRPr="003D4ABF">
        <w:t>23.203</w:t>
      </w:r>
      <w:r w:rsidR="00FD4120">
        <w:t> </w:t>
      </w:r>
      <w:r w:rsidR="00FD4120"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6" w:name="_CRTable6_1_3_51"/>
      <w:r w:rsidRPr="003D4ABF">
        <w:t xml:space="preserve">Table </w:t>
      </w:r>
      <w:bookmarkEnd w:id="77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lastRenderedPageBreak/>
              <w:t>(NOTE 3)</w:t>
            </w:r>
          </w:p>
        </w:tc>
        <w:tc>
          <w:tcPr>
            <w:tcW w:w="2762" w:type="dxa"/>
          </w:tcPr>
          <w:p w14:paraId="42D9E852" w14:textId="77777777" w:rsidR="00787F8E" w:rsidRPr="003D4ABF" w:rsidRDefault="00787F8E" w:rsidP="00085BD6">
            <w:pPr>
              <w:pStyle w:val="TAL"/>
              <w:keepNext w:val="0"/>
            </w:pPr>
            <w:r w:rsidRPr="003D4ABF">
              <w:lastRenderedPageBreak/>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55AA048" w:rsidR="00844BD5" w:rsidRPr="003D4ABF" w:rsidRDefault="00844BD5" w:rsidP="00085BD6">
            <w:pPr>
              <w:pStyle w:val="TAL"/>
              <w:keepNext w:val="0"/>
            </w:pPr>
            <w:r w:rsidRPr="003D4ABF">
              <w:t xml:space="preserve">The NWDAF instance IDs used for the PDU </w:t>
            </w:r>
            <w:r w:rsidR="00880C6E">
              <w:t>S</w:t>
            </w:r>
            <w:r w:rsidRPr="003D4ABF">
              <w:t>ession or associated Analytic</w:t>
            </w:r>
            <w:r w:rsidR="003D4ABF">
              <w:t>s</w:t>
            </w:r>
            <w:r w:rsidRPr="003D4ABF">
              <w:t xml:space="preserve"> IDs used for the PDU </w:t>
            </w:r>
            <w:r w:rsidR="00880C6E">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9D0390"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9D0390" w:rsidRPr="003D4ABF" w:rsidRDefault="009D0390" w:rsidP="009D0390">
            <w:pPr>
              <w:pStyle w:val="TAL"/>
              <w:keepNext w:val="0"/>
            </w:pPr>
            <w:r>
              <w:t>Request for reporting the PCF binding information</w:t>
            </w:r>
          </w:p>
          <w:p w14:paraId="7EB89E5D" w14:textId="38AD2E5F" w:rsidR="009D0390" w:rsidRPr="003D4ABF" w:rsidRDefault="009D0390" w:rsidP="009D039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9D0390" w:rsidRPr="003D4ABF" w:rsidRDefault="009D0390" w:rsidP="009D039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0C3C591"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9D0390" w:rsidRPr="003D4ABF" w:rsidRDefault="009D0390" w:rsidP="009D0390">
            <w:pPr>
              <w:pStyle w:val="TAL"/>
              <w:keepNext w:val="0"/>
            </w:pPr>
          </w:p>
        </w:tc>
      </w:tr>
      <w:tr w:rsidR="009D039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9D0390" w:rsidRPr="003D4ABF" w:rsidRDefault="009D0390" w:rsidP="009D039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9D0390" w:rsidRPr="003D4ABF" w:rsidRDefault="009D0390" w:rsidP="009D039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9D0390" w:rsidRPr="003D4ABF" w:rsidRDefault="009D0390" w:rsidP="009D039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9D0390" w:rsidRPr="003D4ABF" w:rsidRDefault="009D0390" w:rsidP="009D0390">
            <w:pPr>
              <w:pStyle w:val="TAL"/>
              <w:keepNext w:val="0"/>
            </w:pPr>
          </w:p>
        </w:tc>
      </w:tr>
      <w:tr w:rsidR="009D0390"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9D0390" w:rsidRPr="003D4ABF" w:rsidRDefault="009D0390" w:rsidP="009D039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294462DF" w:rsidR="009D0390" w:rsidRPr="003D4ABF" w:rsidRDefault="009D0390" w:rsidP="009D039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3F91BBB6"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4DAFF85"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9D0390" w:rsidRPr="003D4ABF" w:rsidRDefault="009D0390" w:rsidP="009D0390">
            <w:pPr>
              <w:pStyle w:val="TAL"/>
              <w:keepNext w:val="0"/>
            </w:pPr>
          </w:p>
        </w:tc>
      </w:tr>
      <w:tr w:rsidR="009D0390"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9D0390" w:rsidRPr="003D4ABF" w:rsidRDefault="009D0390" w:rsidP="009D0390">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9D0390" w:rsidRPr="003D4ABF" w:rsidRDefault="009D0390" w:rsidP="009D039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9D0390" w:rsidRPr="003D4ABF" w:rsidRDefault="009D0390" w:rsidP="009D039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9D0390" w:rsidRPr="003D4ABF" w:rsidRDefault="009D0390" w:rsidP="009D0390">
            <w:pPr>
              <w:pStyle w:val="TAL"/>
            </w:pPr>
          </w:p>
        </w:tc>
      </w:tr>
      <w:tr w:rsidR="009D0390"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9D0390" w:rsidRPr="003D4ABF" w:rsidRDefault="009D0390" w:rsidP="009D039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9D0390" w:rsidRPr="003D4ABF" w:rsidRDefault="009D0390" w:rsidP="009D039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9D0390" w:rsidRPr="003D4ABF" w:rsidRDefault="009D0390" w:rsidP="009D0390">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9D0390" w:rsidRPr="003D4ABF" w:rsidRDefault="009D0390" w:rsidP="009D0390">
            <w:pPr>
              <w:pStyle w:val="TAL"/>
            </w:pPr>
          </w:p>
        </w:tc>
      </w:tr>
      <w:tr w:rsidR="009D0390"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9D0390" w:rsidRPr="003D4ABF" w:rsidRDefault="009D0390" w:rsidP="009D039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5166FF85" w:rsidR="009D0390" w:rsidRPr="003D4ABF" w:rsidRDefault="009D0390" w:rsidP="009D0390">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9D0390" w:rsidRPr="003D4ABF" w:rsidRDefault="009D0390" w:rsidP="009D0390">
            <w:pPr>
              <w:pStyle w:val="TAL"/>
            </w:pPr>
          </w:p>
        </w:tc>
      </w:tr>
      <w:tr w:rsidR="009D0390"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9D0390" w:rsidRPr="003D4ABF" w:rsidRDefault="009D0390" w:rsidP="009D039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9D0390" w:rsidRPr="003D4ABF" w:rsidRDefault="009D0390" w:rsidP="009D039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9D0390" w:rsidRPr="003D4ABF" w:rsidRDefault="009D0390" w:rsidP="009D0390">
            <w:pPr>
              <w:pStyle w:val="TAL"/>
            </w:pPr>
          </w:p>
        </w:tc>
      </w:tr>
      <w:tr w:rsidR="009D0390"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9D0390" w:rsidRPr="003D4ABF" w:rsidRDefault="009D0390" w:rsidP="009D039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9D0390" w:rsidRPr="003D4ABF" w:rsidRDefault="009D0390" w:rsidP="009D039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9D0390" w:rsidRPr="003D4ABF" w:rsidRDefault="009D0390" w:rsidP="009D0390">
            <w:pPr>
              <w:pStyle w:val="TAL"/>
            </w:pPr>
          </w:p>
        </w:tc>
      </w:tr>
      <w:tr w:rsidR="009D0390" w:rsidRPr="003D4ABF" w14:paraId="6263A531" w14:textId="77777777" w:rsidTr="00844BD5">
        <w:tc>
          <w:tcPr>
            <w:tcW w:w="9147" w:type="dxa"/>
            <w:gridSpan w:val="5"/>
          </w:tcPr>
          <w:p w14:paraId="30C936A9" w14:textId="77777777" w:rsidR="009D0390" w:rsidRPr="003D4ABF" w:rsidRDefault="009D0390" w:rsidP="009D039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9D0390" w:rsidRPr="003D4ABF" w:rsidRDefault="009D0390" w:rsidP="009D0390">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9D0390" w:rsidRPr="003D4ABF" w:rsidRDefault="009D0390" w:rsidP="009D0390">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9D0390" w:rsidRPr="003D4ABF" w:rsidRDefault="009D0390" w:rsidP="009D0390">
            <w:pPr>
              <w:pStyle w:val="TAN"/>
            </w:pPr>
            <w:r w:rsidRPr="003D4ABF">
              <w:t>NOTE 4:</w:t>
            </w:r>
            <w:r w:rsidRPr="003D4ABF">
              <w:tab/>
              <w:t>Usage is defined as either volume or time of user plane traffic.</w:t>
            </w:r>
          </w:p>
          <w:p w14:paraId="7B1546C6" w14:textId="77777777" w:rsidR="009D0390" w:rsidRPr="003D4ABF" w:rsidRDefault="009D0390" w:rsidP="009D0390">
            <w:pPr>
              <w:pStyle w:val="TAN"/>
            </w:pPr>
            <w:r w:rsidRPr="003D4ABF">
              <w:t>NOTE 5:</w:t>
            </w:r>
            <w:r w:rsidRPr="003D4ABF">
              <w:tab/>
              <w:t>The start and stop of application traffic detection are separate event triggers, but received under the same subscription from the PCF.</w:t>
            </w:r>
          </w:p>
          <w:p w14:paraId="7A4910EA" w14:textId="0A3AAE76" w:rsidR="009D0390" w:rsidRPr="003D4ABF" w:rsidRDefault="009D0390" w:rsidP="009D039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9D0390" w:rsidRPr="003D4ABF" w:rsidRDefault="009D0390" w:rsidP="009D0390">
            <w:pPr>
              <w:pStyle w:val="TAN"/>
            </w:pPr>
            <w:r w:rsidRPr="003D4ABF">
              <w:t>NOTE 7:</w:t>
            </w:r>
            <w:r>
              <w:tab/>
              <w:t>Void</w:t>
            </w:r>
            <w:r w:rsidRPr="003D4ABF">
              <w:t>.</w:t>
            </w:r>
          </w:p>
          <w:p w14:paraId="320AD6AD" w14:textId="77777777" w:rsidR="009D0390" w:rsidRPr="003D4ABF" w:rsidRDefault="009D0390" w:rsidP="009D0390">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9D0390" w:rsidRDefault="009D0390" w:rsidP="009D039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9D0390" w:rsidRDefault="009D0390" w:rsidP="009D0390">
            <w:pPr>
              <w:pStyle w:val="TAN"/>
            </w:pPr>
            <w:r>
              <w:t>NOTE 10:</w:t>
            </w:r>
            <w:r>
              <w:tab/>
              <w:t>See clause 6.6.2.4.</w:t>
            </w:r>
          </w:p>
          <w:p w14:paraId="7F0E4B17" w14:textId="6BEAAE90" w:rsidR="009D0390" w:rsidRPr="003D4ABF" w:rsidRDefault="009D0390" w:rsidP="009D0390">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lastRenderedPageBreak/>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B1F2DB7"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FD4120" w:rsidRPr="003D4ABF">
        <w:t>TS</w:t>
      </w:r>
      <w:r w:rsidR="00FD4120">
        <w:t> </w:t>
      </w:r>
      <w:r w:rsidR="00FD4120" w:rsidRPr="003D4ABF">
        <w:t>23.501</w:t>
      </w:r>
      <w:r w:rsidR="00FD4120">
        <w:t> </w:t>
      </w:r>
      <w:r w:rsidR="00FD4120"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0F8ED95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xml:space="preserve"> and </w:t>
      </w:r>
      <w:r w:rsidR="00A900CB" w:rsidRPr="003D4ABF">
        <w:t xml:space="preserve">in clause 5.2.2.3.1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EE28944"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FD4120" w:rsidRPr="003D4ABF">
        <w:t>TS</w:t>
      </w:r>
      <w:r w:rsidR="00FD4120">
        <w:t> </w:t>
      </w:r>
      <w:r w:rsidR="00FD4120" w:rsidRPr="003D4ABF">
        <w:t>23.501</w:t>
      </w:r>
      <w:r w:rsidR="00FD4120">
        <w:t> </w:t>
      </w:r>
      <w:r w:rsidR="00FD4120" w:rsidRPr="003D4ABF">
        <w:t>[</w:t>
      </w:r>
      <w:r w:rsidRPr="003D4ABF">
        <w:t>2].</w:t>
      </w:r>
    </w:p>
    <w:p w14:paraId="133D5CFB" w14:textId="77777777" w:rsidR="00787F8E" w:rsidRPr="003D4ABF" w:rsidRDefault="00787F8E" w:rsidP="00787F8E">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B1A0C04"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FD4120" w:rsidRPr="003D4ABF">
        <w:t>TS</w:t>
      </w:r>
      <w:r w:rsidR="00FD4120">
        <w:t> </w:t>
      </w:r>
      <w:r w:rsidR="00FD4120" w:rsidRPr="003D4ABF">
        <w:t>32.291</w:t>
      </w:r>
      <w:r w:rsidR="00FD4120">
        <w:t> </w:t>
      </w:r>
      <w:r w:rsidR="00FD4120" w:rsidRPr="003D4ABF">
        <w:t>[</w:t>
      </w:r>
      <w:r w:rsidRPr="003D4ABF">
        <w:t>20].</w:t>
      </w:r>
    </w:p>
    <w:p w14:paraId="68AA3153" w14:textId="7BFB9F9C"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FD4120" w:rsidRPr="003D4ABF">
        <w:t>TS</w:t>
      </w:r>
      <w:r w:rsidR="00FD4120">
        <w:t> </w:t>
      </w:r>
      <w:r w:rsidR="00FD4120" w:rsidRPr="003D4ABF">
        <w:t>23.501</w:t>
      </w:r>
      <w:r w:rsidR="00FD4120">
        <w:t> </w:t>
      </w:r>
      <w:r w:rsidR="00FD4120" w:rsidRPr="003D4ABF">
        <w:t>[</w:t>
      </w:r>
      <w:r w:rsidRPr="003D4ABF">
        <w:t>2], it activates the reporting of UE entering/leaving each individual PRA in the Set of Core Network predefined Presence Reporting Areas, without providing the complete set of individual PRAs.</w:t>
      </w:r>
    </w:p>
    <w:p w14:paraId="6433308A" w14:textId="1DA48AB8"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FD4120" w:rsidRPr="003D4ABF">
        <w:t>TS</w:t>
      </w:r>
      <w:r w:rsidR="00FD4120">
        <w:t> </w:t>
      </w:r>
      <w:r w:rsidR="00FD4120" w:rsidRPr="003D4ABF">
        <w:t>23.501</w:t>
      </w:r>
      <w:r w:rsidR="00FD4120">
        <w:t> </w:t>
      </w:r>
      <w:r w:rsidR="00FD4120"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15A481FE"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FD4120" w:rsidRPr="003D4ABF">
        <w:t>TS</w:t>
      </w:r>
      <w:r w:rsidR="00FD4120">
        <w:t> </w:t>
      </w:r>
      <w:r w:rsidR="00FD4120" w:rsidRPr="003D4ABF">
        <w:t>23.501</w:t>
      </w:r>
      <w:r w:rsidR="00FD4120">
        <w:t> </w:t>
      </w:r>
      <w:r w:rsidR="00FD4120" w:rsidRPr="003D4ABF">
        <w:t>[</w:t>
      </w:r>
      <w:r w:rsidRPr="003D4ABF">
        <w:t>2].</w:t>
      </w:r>
    </w:p>
    <w:p w14:paraId="3BD815D5" w14:textId="1837FB51"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7981442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A13DF3">
        <w:rPr>
          <w:lang w:eastAsia="zh-CN"/>
        </w:rPr>
        <w:t>2]), the SMF shall also indicate the respective Access Type.</w:t>
      </w:r>
    </w:p>
    <w:p w14:paraId="4F02610A" w14:textId="22884AFF"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3A2C61C4"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7"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8" w:name="_Toc27896495"/>
      <w:bookmarkStart w:id="779" w:name="_Toc36192663"/>
      <w:bookmarkStart w:id="780" w:name="_Toc37076394"/>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95E3D14"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FD4120" w:rsidRPr="003D4ABF">
        <w:t>TS</w:t>
      </w:r>
      <w:r w:rsidR="00FD4120">
        <w:t> </w:t>
      </w:r>
      <w:r w:rsidR="00FD4120" w:rsidRPr="003D4ABF">
        <w:t>23.502</w:t>
      </w:r>
      <w:r w:rsidR="00FD4120">
        <w:t> </w:t>
      </w:r>
      <w:r w:rsidR="00FD4120" w:rsidRPr="003D4ABF">
        <w:t>[</w:t>
      </w:r>
      <w:r w:rsidRPr="003D4ABF">
        <w:t>3].</w:t>
      </w:r>
    </w:p>
    <w:p w14:paraId="03C5A77A" w14:textId="5FB4CED0" w:rsidR="009D0ABB" w:rsidRPr="003D4ABF" w:rsidRDefault="009D0ABB" w:rsidP="0030218C">
      <w:bookmarkStart w:id="781" w:name="_Toc45194840"/>
      <w:bookmarkStart w:id="782" w:name="_Toc47594252"/>
      <w:bookmarkStart w:id="783"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BB7799"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FD4120" w:rsidRPr="003D4ABF">
        <w:t>TS</w:t>
      </w:r>
      <w:r w:rsidR="00FD4120">
        <w:t> </w:t>
      </w:r>
      <w:r w:rsidR="00FD4120" w:rsidRPr="003D4ABF">
        <w:t>23.501</w:t>
      </w:r>
      <w:r w:rsidR="00FD4120">
        <w:t> </w:t>
      </w:r>
      <w:r w:rsidR="00FD4120" w:rsidRPr="003D4ABF">
        <w:t>[</w:t>
      </w:r>
      <w:r w:rsidRPr="003D4ABF">
        <w:t>2].</w:t>
      </w:r>
    </w:p>
    <w:p w14:paraId="4C9F9844" w14:textId="3D79E895"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FD4120">
        <w:t>TS</w:t>
      </w:r>
      <w:r w:rsidR="00FD4120">
        <w:t> </w:t>
      </w:r>
      <w:r w:rsidR="00FD4120">
        <w:t>23.501</w:t>
      </w:r>
      <w:r w:rsidR="00FD4120">
        <w:t> </w:t>
      </w:r>
      <w:r w:rsidR="00FD4120">
        <w:t>[</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64FFF6C2" w:rsidR="007609F7" w:rsidRDefault="007609F7" w:rsidP="007F0230">
      <w:r>
        <w:t>The Request for reporting the PCF binding information indicates to the SMF to report to the PCF</w:t>
      </w:r>
      <w:r w:rsidR="009D0390">
        <w:t xml:space="preserve"> both</w:t>
      </w:r>
      <w:r>
        <w:t xml:space="preserve"> the updated PCF binding information </w:t>
      </w:r>
      <w:r w:rsidR="009D0390">
        <w:t>(</w:t>
      </w:r>
      <w:r>
        <w:t>of the PCF for the UE</w:t>
      </w:r>
      <w:r w:rsidR="009D0390">
        <w:t>) and the Request for notification of SM Policy Association establishment and termination if both are received from the AMF</w:t>
      </w:r>
      <w:r>
        <w:t>.</w:t>
      </w:r>
    </w:p>
    <w:p w14:paraId="1CDF58F3" w14:textId="4CE45F70"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FD4120">
        <w:t>TS</w:t>
      </w:r>
      <w:r w:rsidR="00FD4120">
        <w:t> </w:t>
      </w:r>
      <w:r w:rsidR="00FD4120">
        <w:t>23.501</w:t>
      </w:r>
      <w:r w:rsidR="00FD4120">
        <w:t> </w:t>
      </w:r>
      <w:r w:rsidR="00FD4120">
        <w:t>[</w:t>
      </w:r>
      <w:r>
        <w:t>2]), report the BAT offset and optionally the adjusted periodicity to the PCF for the PCC rule which is bound to the QoS Flow for which the notification from RAN was received.</w:t>
      </w:r>
    </w:p>
    <w:p w14:paraId="6A222A2F" w14:textId="4AAA64B1" w:rsidR="00DA4C22" w:rsidRDefault="00DA4C22" w:rsidP="00DA4C22">
      <w:r>
        <w:t>The UE reporting Connection Capabilities from associated URSP rule trigger indicates to the SMF that when a UE includes Connection Capabilities in the PDU Session Establishment Request or PDU</w:t>
      </w:r>
      <w:r w:rsidR="00880C6E">
        <w:t xml:space="preserve"> Session</w:t>
      </w:r>
      <w:r>
        <w:t xml:space="preserve"> Modification Request, the SMF shall forward this information to the PCF as described in clause 6.6.2.4.</w:t>
      </w:r>
    </w:p>
    <w:p w14:paraId="449F599D" w14:textId="469A3D18"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FD4120">
        <w:t>TS</w:t>
      </w:r>
      <w:r w:rsidR="00FD4120">
        <w:t> </w:t>
      </w:r>
      <w:r w:rsidR="00FD4120">
        <w:t>23.502</w:t>
      </w:r>
      <w:r w:rsidR="00FD4120">
        <w:t> </w:t>
      </w:r>
      <w:r w:rsidR="00FD4120">
        <w:t>[</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44A10A68"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w:t>
      </w:r>
      <w:r>
        <w:lastRenderedPageBreak/>
        <w:t xml:space="preserve">based on HR-SBO Request Indication from the V-SMF and/or the SM subscription data from UDM as described in clause 6.7.2.2 of </w:t>
      </w:r>
      <w:r w:rsidR="00FD4120">
        <w:t>TS</w:t>
      </w:r>
      <w:r w:rsidR="00FD4120">
        <w:t> </w:t>
      </w:r>
      <w:r w:rsidR="00FD4120">
        <w:t>23.548</w:t>
      </w:r>
      <w:r w:rsidR="00FD4120">
        <w:t> </w:t>
      </w:r>
      <w:r w:rsidR="00FD4120">
        <w:t>[</w:t>
      </w:r>
      <w:r>
        <w:t>33].</w:t>
      </w:r>
    </w:p>
    <w:p w14:paraId="304B4C45" w14:textId="3045DB3C"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FD4120">
        <w:t>TS</w:t>
      </w:r>
      <w:r w:rsidR="00FD4120">
        <w:t> </w:t>
      </w:r>
      <w:r w:rsidR="00FD4120">
        <w:t>23.501</w:t>
      </w:r>
      <w:r w:rsidR="00FD4120">
        <w:t> </w:t>
      </w:r>
      <w:r w:rsidR="00FD4120">
        <w:t>[</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62E92">
        <w:t xml:space="preserve"> back</w:t>
      </w:r>
      <w:r>
        <w:t xml:space="preserve"> to the replaced S-NSSAI</w:t>
      </w:r>
      <w:r w:rsidR="00262E92">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727EF00C" w:rsidR="007609F7" w:rsidRDefault="007609F7" w:rsidP="007609F7">
      <w:r>
        <w:t xml:space="preserve">When the UE reachability status change is armed, the SMF subscribes to event of "UE reachability status" by using the Namf_EventExposure_Subscribe defined in clause 5.2.2.3.1 of </w:t>
      </w:r>
      <w:r w:rsidR="00FD4120">
        <w:t>TS</w:t>
      </w:r>
      <w:r w:rsidR="00FD4120">
        <w:t> </w:t>
      </w:r>
      <w:r w:rsidR="00FD4120">
        <w:t>23.502</w:t>
      </w:r>
      <w:r w:rsidR="00FD4120">
        <w:t> </w:t>
      </w:r>
      <w:r w:rsidR="00FD4120">
        <w:t>[</w:t>
      </w:r>
      <w:r>
        <w:t>3]. The SMF reports a change of the UE reachability status to the PCF.</w:t>
      </w:r>
    </w:p>
    <w:p w14:paraId="7B79BEAF" w14:textId="46592DF0" w:rsidR="00787F8E" w:rsidRPr="003D4ABF" w:rsidRDefault="00787F8E" w:rsidP="00787F8E">
      <w:pPr>
        <w:pStyle w:val="Heading4"/>
      </w:pPr>
      <w:bookmarkStart w:id="784" w:name="_CR6_1_3_6"/>
      <w:bookmarkStart w:id="785" w:name="_Toc201216393"/>
      <w:bookmarkEnd w:id="784"/>
      <w:r w:rsidRPr="003D4ABF">
        <w:t>6.1.3.6</w:t>
      </w:r>
      <w:r w:rsidRPr="003D4ABF">
        <w:tab/>
        <w:t>Policy control</w:t>
      </w:r>
      <w:bookmarkEnd w:id="777"/>
      <w:bookmarkEnd w:id="778"/>
      <w:bookmarkEnd w:id="779"/>
      <w:bookmarkEnd w:id="780"/>
      <w:bookmarkEnd w:id="781"/>
      <w:bookmarkEnd w:id="782"/>
      <w:bookmarkEnd w:id="783"/>
      <w:bookmarkEnd w:id="78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6A8809D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1DE073D3" w:rsidR="009D0ABB" w:rsidRPr="003D4ABF" w:rsidRDefault="009D0ABB" w:rsidP="00787F8E">
      <w:r w:rsidRPr="003D4ABF">
        <w:t>In home routed roaming, the H-SMF may provide the QoS constraints</w:t>
      </w:r>
      <w:r w:rsidR="00445F9F">
        <w:t xml:space="preserve"> (defined in clause 5.7.1.11 of </w:t>
      </w:r>
      <w:r w:rsidR="00FD4120">
        <w:t>TS</w:t>
      </w:r>
      <w:r w:rsidR="00FD4120">
        <w:t> </w:t>
      </w:r>
      <w:r w:rsidR="00FD4120">
        <w:t>23.501</w:t>
      </w:r>
      <w:r w:rsidR="00FD4120">
        <w:t> </w:t>
      </w:r>
      <w:r w:rsidR="00FD4120">
        <w:t>[</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lastRenderedPageBreak/>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6FA1509"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FD4120">
        <w:t>TS</w:t>
      </w:r>
      <w:r w:rsidR="00FD4120">
        <w:t> </w:t>
      </w:r>
      <w:r w:rsidR="00FD4120">
        <w:t>23.501</w:t>
      </w:r>
      <w:r w:rsidR="00FD4120">
        <w:t> </w:t>
      </w:r>
      <w:r w:rsidR="00FD4120">
        <w:t>[</w:t>
      </w:r>
      <w:r>
        <w:t xml:space="preserve">2] or as Ethernet Packet Filter set as defined in clause 5.7.6.3 of </w:t>
      </w:r>
      <w:r w:rsidR="00FD4120">
        <w:t>TS</w:t>
      </w:r>
      <w:r w:rsidR="00FD4120">
        <w:t> </w:t>
      </w:r>
      <w:r w:rsidR="00FD4120">
        <w:t>23.501</w:t>
      </w:r>
      <w:r w:rsidR="00FD4120">
        <w:t> </w:t>
      </w:r>
      <w:r w:rsidR="00FD4120">
        <w:t>[</w:t>
      </w:r>
      <w:r>
        <w:t xml:space="preserve">2]) derived from the </w:t>
      </w:r>
      <w:r w:rsidR="000E4766">
        <w:t>F</w:t>
      </w:r>
      <w:r>
        <w:t xml:space="preserve">low </w:t>
      </w:r>
      <w:r w:rsidR="000E4766">
        <w:t>D</w:t>
      </w:r>
      <w:r>
        <w:t>escription information</w:t>
      </w:r>
      <w:r w:rsidR="00787F8E" w:rsidRPr="003D4ABF">
        <w:t>.</w:t>
      </w:r>
    </w:p>
    <w:p w14:paraId="73526ED5" w14:textId="390CEAEF" w:rsidR="00E65256" w:rsidRDefault="00E65256" w:rsidP="00E20298">
      <w:pPr>
        <w:pStyle w:val="NO"/>
      </w:pPr>
      <w:bookmarkStart w:id="786" w:name="_Toc19197343"/>
      <w:bookmarkStart w:id="787" w:name="_Toc27896496"/>
      <w:bookmarkStart w:id="788" w:name="_Toc36192664"/>
      <w:bookmarkStart w:id="789" w:name="_Toc37076395"/>
      <w:bookmarkStart w:id="790" w:name="_Toc45194841"/>
      <w:bookmarkStart w:id="791" w:name="_Toc47594253"/>
      <w:bookmarkStart w:id="792"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FD4120">
        <w:t>TS</w:t>
      </w:r>
      <w:r w:rsidR="00FD4120">
        <w:t> </w:t>
      </w:r>
      <w:r w:rsidR="00FD4120">
        <w:t>23.548</w:t>
      </w:r>
      <w:r w:rsidR="00FD4120">
        <w:t> </w:t>
      </w:r>
      <w:r w:rsidR="00FD4120">
        <w:t>[</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6AABBED2"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FD4120">
        <w:t>TS</w:t>
      </w:r>
      <w:r w:rsidR="00FD4120">
        <w:t> </w:t>
      </w:r>
      <w:r w:rsidR="00FD4120">
        <w:t>23.501</w:t>
      </w:r>
      <w:r w:rsidR="00FD4120">
        <w:t> </w:t>
      </w:r>
      <w:r w:rsidR="00FD4120">
        <w:t>[</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3" w:name="_CR6_1_3_7"/>
      <w:bookmarkStart w:id="794" w:name="_Toc201216394"/>
      <w:bookmarkEnd w:id="793"/>
      <w:r w:rsidRPr="003D4ABF">
        <w:t>6.1.3.7</w:t>
      </w:r>
      <w:r w:rsidRPr="003D4ABF">
        <w:tab/>
        <w:t>Service (data flow) prioritization and conflict handling</w:t>
      </w:r>
      <w:bookmarkEnd w:id="786"/>
      <w:bookmarkEnd w:id="787"/>
      <w:bookmarkEnd w:id="788"/>
      <w:bookmarkEnd w:id="789"/>
      <w:bookmarkEnd w:id="790"/>
      <w:bookmarkEnd w:id="791"/>
      <w:bookmarkEnd w:id="792"/>
      <w:bookmarkEnd w:id="79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5" w:name="_CR6_1_3_8"/>
      <w:bookmarkStart w:id="796" w:name="_Toc19197344"/>
      <w:bookmarkStart w:id="797" w:name="_Toc27896497"/>
      <w:bookmarkStart w:id="798" w:name="_Toc36192665"/>
      <w:bookmarkStart w:id="799" w:name="_Toc37076396"/>
      <w:bookmarkStart w:id="800" w:name="_Toc45194842"/>
      <w:bookmarkStart w:id="801" w:name="_Toc47594254"/>
      <w:bookmarkStart w:id="802" w:name="_Toc51836885"/>
      <w:bookmarkStart w:id="803" w:name="_Toc201216395"/>
      <w:bookmarkEnd w:id="795"/>
      <w:r w:rsidRPr="003D4ABF">
        <w:t>6.1.3.8</w:t>
      </w:r>
      <w:r w:rsidRPr="003D4ABF">
        <w:tab/>
        <w:t>Termination action</w:t>
      </w:r>
      <w:bookmarkEnd w:id="796"/>
      <w:bookmarkEnd w:id="797"/>
      <w:bookmarkEnd w:id="798"/>
      <w:bookmarkEnd w:id="799"/>
      <w:bookmarkEnd w:id="800"/>
      <w:bookmarkEnd w:id="801"/>
      <w:bookmarkEnd w:id="802"/>
      <w:bookmarkEnd w:id="803"/>
    </w:p>
    <w:p w14:paraId="432007DE" w14:textId="73557633"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FD4120" w:rsidRPr="003D4ABF">
        <w:t>TS</w:t>
      </w:r>
      <w:r w:rsidR="00FD4120">
        <w:t> </w:t>
      </w:r>
      <w:r w:rsidR="00FD4120" w:rsidRPr="003D4ABF">
        <w:t>32.255</w:t>
      </w:r>
      <w:r w:rsidR="00FD4120">
        <w:t> </w:t>
      </w:r>
      <w:r w:rsidR="00FD4120" w:rsidRPr="003D4ABF">
        <w:t>[</w:t>
      </w:r>
      <w:r w:rsidRPr="003D4ABF">
        <w:t>21].</w:t>
      </w:r>
    </w:p>
    <w:p w14:paraId="3EDAAE6F" w14:textId="77777777" w:rsidR="00787F8E" w:rsidRPr="003D4ABF" w:rsidRDefault="00787F8E" w:rsidP="00787F8E">
      <w:bookmarkStart w:id="804"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5" w:name="_CR6_1_3_9"/>
      <w:bookmarkStart w:id="806" w:name="_Toc27896498"/>
      <w:bookmarkStart w:id="807" w:name="_Toc36192666"/>
      <w:bookmarkStart w:id="808" w:name="_Toc37076397"/>
      <w:bookmarkStart w:id="809" w:name="_Toc45194843"/>
      <w:bookmarkStart w:id="810" w:name="_Toc47594255"/>
      <w:bookmarkStart w:id="811" w:name="_Toc51836886"/>
      <w:bookmarkStart w:id="812" w:name="_Toc201216396"/>
      <w:bookmarkEnd w:id="805"/>
      <w:r w:rsidRPr="003D4ABF">
        <w:lastRenderedPageBreak/>
        <w:t>6.1.3.9</w:t>
      </w:r>
      <w:r w:rsidRPr="003D4ABF">
        <w:tab/>
        <w:t>Handling of packet filters provided to the UE by SMF</w:t>
      </w:r>
      <w:bookmarkEnd w:id="804"/>
      <w:bookmarkEnd w:id="806"/>
      <w:bookmarkEnd w:id="807"/>
      <w:bookmarkEnd w:id="808"/>
      <w:bookmarkEnd w:id="809"/>
      <w:bookmarkEnd w:id="810"/>
      <w:bookmarkEnd w:id="811"/>
      <w:bookmarkEnd w:id="812"/>
    </w:p>
    <w:p w14:paraId="720F35CD" w14:textId="128343D3" w:rsidR="00787F8E" w:rsidRPr="003D4ABF" w:rsidRDefault="00787F8E" w:rsidP="00787F8E">
      <w:r w:rsidRPr="003D4ABF">
        <w:t xml:space="preserve">Traffic mapping information is signalled to the UE by the SMF in the Packet Filter Sets of QoS rules as defined in </w:t>
      </w:r>
      <w:r w:rsidR="00FD4120" w:rsidRPr="003D4ABF">
        <w:t>TS</w:t>
      </w:r>
      <w:r w:rsidR="00FD4120">
        <w:t> </w:t>
      </w:r>
      <w:r w:rsidR="00FD4120" w:rsidRPr="003D4ABF">
        <w:t>23.501</w:t>
      </w:r>
      <w:r w:rsidR="00FD4120">
        <w:t> </w:t>
      </w:r>
      <w:r w:rsidR="00FD4120"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4F4C8143"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FD4120" w:rsidRPr="003D4ABF">
        <w:t>TS</w:t>
      </w:r>
      <w:r w:rsidR="00FD4120">
        <w:t> </w:t>
      </w:r>
      <w:r w:rsidR="00FD4120" w:rsidRPr="003D4ABF">
        <w:t>23.502</w:t>
      </w:r>
      <w:r w:rsidR="00FD4120">
        <w:t> </w:t>
      </w:r>
      <w:r w:rsidR="00FD4120" w:rsidRPr="003D4ABF">
        <w:t>[</w:t>
      </w:r>
      <w:r w:rsidRPr="003D4ABF">
        <w:t>3].</w:t>
      </w:r>
    </w:p>
    <w:p w14:paraId="593AC16E" w14:textId="77777777" w:rsidR="00787F8E" w:rsidRPr="003D4ABF" w:rsidRDefault="00787F8E" w:rsidP="00787F8E">
      <w:pPr>
        <w:pStyle w:val="Heading4"/>
      </w:pPr>
      <w:bookmarkStart w:id="813" w:name="_CR6_1_3_10"/>
      <w:bookmarkStart w:id="814" w:name="_Toc19197346"/>
      <w:bookmarkStart w:id="815" w:name="_Toc27896499"/>
      <w:bookmarkStart w:id="816" w:name="_Toc36192667"/>
      <w:bookmarkStart w:id="817" w:name="_Toc37076398"/>
      <w:bookmarkStart w:id="818" w:name="_Toc45194844"/>
      <w:bookmarkStart w:id="819" w:name="_Toc47594256"/>
      <w:bookmarkStart w:id="820" w:name="_Toc51836887"/>
      <w:bookmarkStart w:id="821" w:name="_Toc201216397"/>
      <w:bookmarkEnd w:id="813"/>
      <w:r w:rsidRPr="003D4ABF">
        <w:t>6.1.3.10</w:t>
      </w:r>
      <w:r w:rsidRPr="003D4ABF">
        <w:tab/>
        <w:t>IMS emergency session support</w:t>
      </w:r>
      <w:bookmarkEnd w:id="814"/>
      <w:bookmarkEnd w:id="815"/>
      <w:bookmarkEnd w:id="816"/>
      <w:bookmarkEnd w:id="817"/>
      <w:bookmarkEnd w:id="818"/>
      <w:bookmarkEnd w:id="819"/>
      <w:bookmarkEnd w:id="820"/>
      <w:bookmarkEnd w:id="821"/>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1473A00" w:rsidR="00787F8E" w:rsidRPr="003D4ABF" w:rsidRDefault="00787F8E" w:rsidP="00787F8E">
      <w:pPr>
        <w:pStyle w:val="NO"/>
      </w:pPr>
      <w:r w:rsidRPr="003D4ABF">
        <w:t xml:space="preserve">NOTE 1: Reserved value range for intra-operator use is defined in </w:t>
      </w:r>
      <w:r w:rsidR="00FD4120" w:rsidRPr="003D4ABF">
        <w:t>TS</w:t>
      </w:r>
      <w:r w:rsidR="00FD4120">
        <w:t> </w:t>
      </w:r>
      <w:r w:rsidR="00FD4120" w:rsidRPr="003D4ABF">
        <w:t>23.501</w:t>
      </w:r>
      <w:r w:rsidR="00FD4120">
        <w:t> </w:t>
      </w:r>
      <w:r w:rsidR="00FD4120"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6FD0C08"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FD4120" w:rsidRPr="003D4ABF">
        <w:t>TS</w:t>
      </w:r>
      <w:r w:rsidR="00FD4120">
        <w:t> </w:t>
      </w:r>
      <w:r w:rsidR="00FD4120" w:rsidRPr="003D4ABF">
        <w:t>23.167</w:t>
      </w:r>
      <w:r w:rsidR="00FD4120">
        <w:t> </w:t>
      </w:r>
      <w:r w:rsidR="00FD4120" w:rsidRPr="003D4ABF">
        <w:t>[</w:t>
      </w:r>
      <w:r w:rsidRPr="003D4ABF">
        <w:t>12].</w:t>
      </w:r>
    </w:p>
    <w:p w14:paraId="4400A59F" w14:textId="24F6A149"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00E873DB" w:rsidRPr="003D4ABF">
        <w:t xml:space="preserve">2]. </w:t>
      </w:r>
      <w:r w:rsidRPr="003D4ABF">
        <w:t xml:space="preserve">If the PCF removes all PCC Rules with a 5QI other than the default 5QI and the 5QI used for IMS signalling, the SMF shall start a configurable </w:t>
      </w:r>
      <w:r w:rsidRPr="003D4ABF">
        <w:lastRenderedPageBreak/>
        <w:t>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FD4120" w:rsidRPr="003D4ABF">
        <w:t>TS</w:t>
      </w:r>
      <w:r w:rsidR="00FD4120">
        <w:t> </w:t>
      </w:r>
      <w:r w:rsidR="00FD4120" w:rsidRPr="003D4ABF">
        <w:t>23.502</w:t>
      </w:r>
      <w:r w:rsidR="00FD4120">
        <w:t> </w:t>
      </w:r>
      <w:r w:rsidR="00FD4120"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2" w:name="_CR6_1_3_11"/>
      <w:bookmarkStart w:id="823" w:name="_Toc19197347"/>
      <w:bookmarkStart w:id="824" w:name="_Toc27896500"/>
      <w:bookmarkStart w:id="825" w:name="_Toc36192668"/>
      <w:bookmarkStart w:id="826" w:name="_Toc37076399"/>
      <w:bookmarkStart w:id="827" w:name="_Toc45194845"/>
      <w:bookmarkStart w:id="828" w:name="_Toc47594257"/>
      <w:bookmarkStart w:id="829" w:name="_Toc51836888"/>
      <w:bookmarkStart w:id="830" w:name="_Toc201216398"/>
      <w:bookmarkEnd w:id="822"/>
      <w:r w:rsidRPr="003D4ABF">
        <w:t>6.1.3.11</w:t>
      </w:r>
      <w:r w:rsidRPr="003D4ABF">
        <w:tab/>
        <w:t>Multimedia Priority Service support</w:t>
      </w:r>
      <w:bookmarkEnd w:id="823"/>
      <w:bookmarkEnd w:id="824"/>
      <w:bookmarkEnd w:id="825"/>
      <w:bookmarkEnd w:id="826"/>
      <w:bookmarkEnd w:id="827"/>
      <w:bookmarkEnd w:id="828"/>
      <w:bookmarkEnd w:id="829"/>
      <w:bookmarkEnd w:id="830"/>
    </w:p>
    <w:p w14:paraId="64C770F9" w14:textId="67495192" w:rsidR="00787F8E" w:rsidRPr="003D4ABF" w:rsidRDefault="00787F8E" w:rsidP="00787F8E">
      <w:r w:rsidRPr="003D4ABF">
        <w:t xml:space="preserve">Multimedia Priority Services (MPS) is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23.228</w:t>
      </w:r>
      <w:r w:rsidR="00FD4120">
        <w:t> </w:t>
      </w:r>
      <w:r w:rsidR="00FD4120"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24DA7BAA"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3EFB799D"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D4120" w:rsidRPr="003D4ABF">
        <w:t>TS</w:t>
      </w:r>
      <w:r w:rsidR="00FD4120">
        <w:t> </w:t>
      </w:r>
      <w:r w:rsidR="00FD4120" w:rsidRPr="003D4ABF">
        <w:t>23.228</w:t>
      </w:r>
      <w:r w:rsidR="00FD4120">
        <w:t> </w:t>
      </w:r>
      <w:r w:rsidR="00FD4120" w:rsidRPr="003D4ABF">
        <w:t>[</w:t>
      </w:r>
      <w:r w:rsidRPr="003D4ABF">
        <w:t xml:space="preserve">5], the PCF shall (under consideration of the requirement described in clauses 5.16.5 and 5.22.3 in </w:t>
      </w:r>
      <w:r w:rsidR="00FD4120" w:rsidRPr="003D4ABF">
        <w:t>TS</w:t>
      </w:r>
      <w:r w:rsidR="00FD4120">
        <w:t> </w:t>
      </w:r>
      <w:r w:rsidR="00FD4120" w:rsidRPr="003D4ABF">
        <w:t>23.501</w:t>
      </w:r>
      <w:r w:rsidR="00FD4120">
        <w:t> </w:t>
      </w:r>
      <w:r w:rsidR="00FD4120"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462411C"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FD4120" w:rsidRPr="003D4ABF">
        <w:t>TS</w:t>
      </w:r>
      <w:r w:rsidR="00FD4120">
        <w:t> </w:t>
      </w:r>
      <w:r w:rsidR="00FD4120" w:rsidRPr="003D4ABF">
        <w:t>23.501</w:t>
      </w:r>
      <w:r w:rsidR="00FD4120">
        <w:t> </w:t>
      </w:r>
      <w:r w:rsidR="00FD4120"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5268DE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lastRenderedPageBreak/>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57F1737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1" w:name="_Toc19197348"/>
      <w:bookmarkStart w:id="832" w:name="_Toc27896501"/>
      <w:bookmarkStart w:id="833" w:name="_Toc36192669"/>
      <w:bookmarkStart w:id="834" w:name="_Toc37076400"/>
      <w:bookmarkStart w:id="835" w:name="_Toc45194846"/>
      <w:bookmarkStart w:id="836" w:name="_Toc47594258"/>
      <w:bookmarkStart w:id="83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8" w:name="_CR6_1_3_12"/>
      <w:bookmarkStart w:id="839" w:name="_Toc201216399"/>
      <w:bookmarkEnd w:id="838"/>
      <w:r w:rsidRPr="003D4ABF">
        <w:t>6.1.3.12</w:t>
      </w:r>
      <w:r w:rsidRPr="003D4ABF">
        <w:tab/>
        <w:t>Redirection</w:t>
      </w:r>
      <w:bookmarkEnd w:id="831"/>
      <w:bookmarkEnd w:id="832"/>
      <w:bookmarkEnd w:id="833"/>
      <w:bookmarkEnd w:id="834"/>
      <w:bookmarkEnd w:id="835"/>
      <w:bookmarkEnd w:id="836"/>
      <w:bookmarkEnd w:id="837"/>
      <w:bookmarkEnd w:id="83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0" w:name="_CR6_1_3_13"/>
      <w:bookmarkStart w:id="841" w:name="_Toc19197349"/>
      <w:bookmarkStart w:id="842" w:name="_Toc27896502"/>
      <w:bookmarkStart w:id="843" w:name="_Toc36192670"/>
      <w:bookmarkStart w:id="844" w:name="_Toc37076401"/>
      <w:bookmarkStart w:id="845" w:name="_Toc45194847"/>
      <w:bookmarkStart w:id="846" w:name="_Toc47594259"/>
      <w:bookmarkStart w:id="847" w:name="_Toc51836890"/>
      <w:bookmarkStart w:id="848" w:name="_Toc201216400"/>
      <w:bookmarkEnd w:id="840"/>
      <w:r w:rsidRPr="003D4ABF">
        <w:lastRenderedPageBreak/>
        <w:t>6.1.3.13</w:t>
      </w:r>
      <w:r w:rsidRPr="003D4ABF">
        <w:tab/>
        <w:t>Resource sharing for different AF sessions</w:t>
      </w:r>
      <w:bookmarkEnd w:id="841"/>
      <w:bookmarkEnd w:id="842"/>
      <w:bookmarkEnd w:id="843"/>
      <w:bookmarkEnd w:id="844"/>
      <w:bookmarkEnd w:id="845"/>
      <w:bookmarkEnd w:id="846"/>
      <w:bookmarkEnd w:id="847"/>
      <w:bookmarkEnd w:id="848"/>
    </w:p>
    <w:p w14:paraId="38A239AA" w14:textId="54B86E63" w:rsidR="00787F8E" w:rsidRPr="003D4ABF" w:rsidRDefault="00787F8E" w:rsidP="00787F8E">
      <w:r w:rsidRPr="003D4ABF">
        <w:t xml:space="preserve">The P-CSCF (i.e. AF) may indicate to the PCF that media of an AF session may share resources with media belonging to other AF sessions according to </w:t>
      </w:r>
      <w:r w:rsidR="00FD4120" w:rsidRPr="003D4ABF">
        <w:t>TS</w:t>
      </w:r>
      <w:r w:rsidR="00FD4120">
        <w:t> </w:t>
      </w:r>
      <w:r w:rsidR="00FD4120" w:rsidRPr="003D4ABF">
        <w:t>23.228</w:t>
      </w:r>
      <w:r w:rsidR="00FD4120">
        <w:t> </w:t>
      </w:r>
      <w:r w:rsidR="00FD4120"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9" w:name="_CR6_1_3_14"/>
      <w:bookmarkStart w:id="850" w:name="_Toc19197350"/>
      <w:bookmarkStart w:id="851" w:name="_Toc27896503"/>
      <w:bookmarkStart w:id="852" w:name="_Toc36192671"/>
      <w:bookmarkStart w:id="853" w:name="_Toc37076402"/>
      <w:bookmarkStart w:id="854" w:name="_Toc45194848"/>
      <w:bookmarkStart w:id="855" w:name="_Toc47594260"/>
      <w:bookmarkStart w:id="856" w:name="_Toc51836891"/>
      <w:bookmarkStart w:id="857" w:name="_Toc201216401"/>
      <w:bookmarkEnd w:id="849"/>
      <w:r w:rsidRPr="003D4ABF">
        <w:t>6.1.3.14</w:t>
      </w:r>
      <w:r w:rsidRPr="003D4ABF">
        <w:tab/>
        <w:t>Traffic steering control</w:t>
      </w:r>
      <w:bookmarkEnd w:id="850"/>
      <w:bookmarkEnd w:id="851"/>
      <w:bookmarkEnd w:id="852"/>
      <w:bookmarkEnd w:id="853"/>
      <w:bookmarkEnd w:id="854"/>
      <w:bookmarkEnd w:id="855"/>
      <w:bookmarkEnd w:id="856"/>
      <w:bookmarkEnd w:id="857"/>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62386FD5"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757F345" w14:textId="6FC24C7B"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FD4120">
        <w:t>TS</w:t>
      </w:r>
      <w:r w:rsidR="00FD4120">
        <w:t> </w:t>
      </w:r>
      <w:r w:rsidR="00FD4120">
        <w:t>23.501</w:t>
      </w:r>
      <w:r w:rsidR="00FD4120">
        <w:t> </w:t>
      </w:r>
      <w:r w:rsidR="00FD4120">
        <w:t>[</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033AA5B6"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FD4120">
        <w:t>TS</w:t>
      </w:r>
      <w:r w:rsidR="00FD4120">
        <w:t> </w:t>
      </w:r>
      <w:r w:rsidR="00FD4120">
        <w:t>23.501</w:t>
      </w:r>
      <w:r w:rsidR="00FD4120">
        <w:t> </w:t>
      </w:r>
      <w:r w:rsidR="00FD4120">
        <w:t>[</w:t>
      </w:r>
      <w:r w:rsidR="00AB2B75">
        <w:t xml:space="preserve">2] for Application Function influence on traffic routing and in clause 5.6.16 of </w:t>
      </w:r>
      <w:r w:rsidR="00FD4120">
        <w:t>TS</w:t>
      </w:r>
      <w:r w:rsidR="00FD4120">
        <w:t> </w:t>
      </w:r>
      <w:r w:rsidR="00FD4120">
        <w:t>23.501</w:t>
      </w:r>
      <w:r w:rsidR="00FD4120">
        <w:t> </w:t>
      </w:r>
      <w:r w:rsidR="00FD4120">
        <w:t>[</w:t>
      </w:r>
      <w:r w:rsidR="00AB2B75">
        <w:t>2] for N6-LAN Traffic Steering</w:t>
      </w:r>
      <w:r w:rsidRPr="003D4ABF">
        <w:t>.</w:t>
      </w:r>
    </w:p>
    <w:p w14:paraId="4CF2CBAA" w14:textId="77777777" w:rsidR="00787F8E" w:rsidRPr="003D4ABF" w:rsidRDefault="00787F8E" w:rsidP="00787F8E">
      <w:pPr>
        <w:pStyle w:val="Heading4"/>
      </w:pPr>
      <w:bookmarkStart w:id="858" w:name="_CR6_1_3_15"/>
      <w:bookmarkStart w:id="859" w:name="_Toc19197351"/>
      <w:bookmarkStart w:id="860" w:name="_Toc27896504"/>
      <w:bookmarkStart w:id="861" w:name="_Toc36192672"/>
      <w:bookmarkStart w:id="862" w:name="_Toc37076403"/>
      <w:bookmarkStart w:id="863" w:name="_Toc45194849"/>
      <w:bookmarkStart w:id="864" w:name="_Toc47594261"/>
      <w:bookmarkStart w:id="865" w:name="_Toc51836892"/>
      <w:bookmarkStart w:id="866" w:name="_Toc201216402"/>
      <w:bookmarkEnd w:id="858"/>
      <w:r w:rsidRPr="003D4ABF">
        <w:t>6.1.3.15</w:t>
      </w:r>
      <w:r w:rsidRPr="003D4ABF">
        <w:tab/>
        <w:t>Resource reservation for services sharing priority</w:t>
      </w:r>
      <w:bookmarkEnd w:id="859"/>
      <w:bookmarkEnd w:id="860"/>
      <w:bookmarkEnd w:id="861"/>
      <w:bookmarkEnd w:id="862"/>
      <w:bookmarkEnd w:id="863"/>
      <w:bookmarkEnd w:id="864"/>
      <w:bookmarkEnd w:id="865"/>
      <w:bookmarkEnd w:id="866"/>
    </w:p>
    <w:p w14:paraId="197C1A78" w14:textId="29E9157E"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D4120" w:rsidRPr="003D4ABF">
        <w:t>TS</w:t>
      </w:r>
      <w:r w:rsidR="00FD4120">
        <w:t> </w:t>
      </w:r>
      <w:r w:rsidR="00FD4120" w:rsidRPr="003D4ABF">
        <w:t>23.179</w:t>
      </w:r>
      <w:r w:rsidR="00FD4120">
        <w:t> </w:t>
      </w:r>
      <w:r w:rsidR="00FD4120"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7" w:name="_CR6_1_3_16"/>
      <w:bookmarkStart w:id="868" w:name="_Toc19197352"/>
      <w:bookmarkStart w:id="869" w:name="_Toc27896505"/>
      <w:bookmarkStart w:id="870" w:name="_Toc36192673"/>
      <w:bookmarkStart w:id="871" w:name="_Toc37076404"/>
      <w:bookmarkStart w:id="872" w:name="_Toc45194850"/>
      <w:bookmarkStart w:id="873" w:name="_Toc47594262"/>
      <w:bookmarkStart w:id="874" w:name="_Toc51836893"/>
      <w:bookmarkStart w:id="875" w:name="_Toc201216403"/>
      <w:bookmarkEnd w:id="867"/>
      <w:r w:rsidRPr="003D4ABF">
        <w:t>6.1.3.16</w:t>
      </w:r>
      <w:r w:rsidRPr="003D4ABF">
        <w:tab/>
        <w:t>3GPP PS Data Off</w:t>
      </w:r>
      <w:bookmarkEnd w:id="868"/>
      <w:bookmarkEnd w:id="869"/>
      <w:bookmarkEnd w:id="870"/>
      <w:bookmarkEnd w:id="871"/>
      <w:bookmarkEnd w:id="872"/>
      <w:bookmarkEnd w:id="873"/>
      <w:bookmarkEnd w:id="874"/>
      <w:bookmarkEnd w:id="875"/>
    </w:p>
    <w:p w14:paraId="1DE3E8C8" w14:textId="58F33594"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FD4120" w:rsidRPr="003D4ABF">
        <w:t>TS</w:t>
      </w:r>
      <w:r w:rsidR="00FD4120">
        <w:t> </w:t>
      </w:r>
      <w:r w:rsidR="00FD4120" w:rsidRPr="003D4ABF">
        <w:t>22.011</w:t>
      </w:r>
      <w:r w:rsidR="00FD4120">
        <w:t> </w:t>
      </w:r>
      <w:r w:rsidR="00FD4120" w:rsidRPr="003D4ABF">
        <w:t>[</w:t>
      </w:r>
      <w:r w:rsidRPr="003D4ABF">
        <w:t xml:space="preserve">15] and </w:t>
      </w:r>
      <w:r w:rsidR="00FD4120" w:rsidRPr="003D4ABF">
        <w:t>TS</w:t>
      </w:r>
      <w:r w:rsidR="00FD4120">
        <w:t> </w:t>
      </w:r>
      <w:r w:rsidR="00FD4120" w:rsidRPr="003D4ABF">
        <w:t>23.221</w:t>
      </w:r>
      <w:r w:rsidR="00FD4120">
        <w:t> </w:t>
      </w:r>
      <w:r w:rsidR="00FD4120"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5B18CDE"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FD4120" w:rsidRPr="003D4ABF">
        <w:t>TS</w:t>
      </w:r>
      <w:r w:rsidR="00FD4120">
        <w:t> </w:t>
      </w:r>
      <w:r w:rsidR="00FD4120" w:rsidRPr="003D4ABF">
        <w:t>23.228</w:t>
      </w:r>
      <w:r w:rsidR="00FD4120">
        <w:t> </w:t>
      </w:r>
      <w:r w:rsidR="00FD4120"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6" w:name="_CR6_1_3_17"/>
      <w:bookmarkStart w:id="877" w:name="_Toc19197353"/>
      <w:bookmarkStart w:id="878" w:name="_Toc27896506"/>
      <w:bookmarkStart w:id="879" w:name="_Toc36192674"/>
      <w:bookmarkStart w:id="880" w:name="_Toc37076405"/>
      <w:bookmarkStart w:id="881" w:name="_Toc45194851"/>
      <w:bookmarkStart w:id="882" w:name="_Toc47594263"/>
      <w:bookmarkStart w:id="883" w:name="_Toc51836894"/>
      <w:bookmarkStart w:id="884" w:name="_Toc201216404"/>
      <w:bookmarkEnd w:id="876"/>
      <w:r w:rsidRPr="003D4ABF">
        <w:t>6.1.3.17</w:t>
      </w:r>
      <w:r w:rsidRPr="003D4ABF">
        <w:tab/>
        <w:t>Policy decisions based on spending limits</w:t>
      </w:r>
      <w:bookmarkEnd w:id="877"/>
      <w:bookmarkEnd w:id="878"/>
      <w:bookmarkEnd w:id="879"/>
      <w:bookmarkEnd w:id="880"/>
      <w:bookmarkEnd w:id="881"/>
      <w:bookmarkEnd w:id="882"/>
      <w:bookmarkEnd w:id="883"/>
      <w:bookmarkEnd w:id="884"/>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5" w:name="_CR6_1_3_18"/>
      <w:bookmarkStart w:id="886" w:name="_Toc19197354"/>
      <w:bookmarkStart w:id="887" w:name="_Toc27896507"/>
      <w:bookmarkStart w:id="888" w:name="_Toc36192675"/>
      <w:bookmarkStart w:id="889" w:name="_Toc37076406"/>
      <w:bookmarkStart w:id="890" w:name="_Toc45194852"/>
      <w:bookmarkStart w:id="891" w:name="_Toc47594264"/>
      <w:bookmarkStart w:id="892" w:name="_Toc51836895"/>
      <w:bookmarkStart w:id="893" w:name="_Toc201216405"/>
      <w:bookmarkEnd w:id="885"/>
      <w:r w:rsidRPr="003D4ABF">
        <w:t>6.1.3.18</w:t>
      </w:r>
      <w:r w:rsidRPr="003D4ABF">
        <w:tab/>
        <w:t>Event reporting from the</w:t>
      </w:r>
      <w:r w:rsidRPr="003D4ABF">
        <w:rPr>
          <w:rFonts w:eastAsia="SimSun"/>
          <w:lang w:eastAsia="zh-CN"/>
        </w:rPr>
        <w:t xml:space="preserve"> </w:t>
      </w:r>
      <w:r w:rsidRPr="003D4ABF">
        <w:t>PCF</w:t>
      </w:r>
      <w:bookmarkEnd w:id="886"/>
      <w:bookmarkEnd w:id="887"/>
      <w:bookmarkEnd w:id="888"/>
      <w:bookmarkEnd w:id="889"/>
      <w:bookmarkEnd w:id="890"/>
      <w:bookmarkEnd w:id="891"/>
      <w:bookmarkEnd w:id="892"/>
      <w:bookmarkEnd w:id="893"/>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4" w:name="_CRTable6_1_3_181"/>
      <w:r w:rsidRPr="003D4ABF">
        <w:lastRenderedPageBreak/>
        <w:t xml:space="preserve">Table </w:t>
      </w:r>
      <w:bookmarkEnd w:id="89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2C403D23"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r>
            <w:r w:rsidR="009D0390">
              <w:rPr>
                <w:rFonts w:eastAsia="SimSun"/>
                <w:sz w:val="16"/>
                <w:szCs w:val="16"/>
              </w:rPr>
              <w:t xml:space="preserve">The </w:t>
            </w:r>
            <w:r w:rsidRPr="0071147F">
              <w:rPr>
                <w:rFonts w:eastAsia="SimSun"/>
                <w:sz w:val="16"/>
                <w:szCs w:val="16"/>
              </w:rPr>
              <w:t>PCF for the UE subscribes to this Event</w:t>
            </w:r>
            <w:r w:rsidR="009D0390">
              <w:rPr>
                <w:rFonts w:eastAsia="SimSun"/>
                <w:sz w:val="16"/>
                <w:szCs w:val="16"/>
              </w:rPr>
              <w:t xml:space="preserve"> indirectly</w:t>
            </w:r>
            <w:r w:rsidRPr="0071147F">
              <w:rPr>
                <w:rFonts w:eastAsia="SimSun"/>
                <w:sz w:val="16"/>
                <w:szCs w:val="16"/>
              </w:rPr>
              <w:t xml:space="preserve">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37763065"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sidR="009D0390">
              <w:rPr>
                <w:rFonts w:eastAsia="SimSun"/>
                <w:sz w:val="16"/>
                <w:szCs w:val="16"/>
              </w:rPr>
              <w:t xml:space="preserve">The </w:t>
            </w:r>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2D096AED"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D4120" w:rsidRPr="003D4ABF">
        <w:t>TS</w:t>
      </w:r>
      <w:r w:rsidR="00FD4120">
        <w:t> </w:t>
      </w:r>
      <w:r w:rsidR="00FD4120" w:rsidRPr="003D4ABF">
        <w:t>23.501</w:t>
      </w:r>
      <w:r w:rsidR="00FD4120">
        <w:t> </w:t>
      </w:r>
      <w:r w:rsidR="00FD4120"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5" w:name="_Toc19197355"/>
      <w:bookmarkStart w:id="896" w:name="_Toc27896508"/>
      <w:bookmarkStart w:id="897"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3CE1DAF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FD4120">
        <w:t>TS</w:t>
      </w:r>
      <w:r w:rsidR="00FD4120">
        <w:t> </w:t>
      </w:r>
      <w:r w:rsidR="00FD4120">
        <w:t>23.501</w:t>
      </w:r>
      <w:r w:rsidR="00FD4120">
        <w:t> </w:t>
      </w:r>
      <w:r w:rsidR="00FD4120">
        <w:t>[</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0A61DF6"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FD4120">
        <w:t>TS</w:t>
      </w:r>
      <w:r w:rsidR="00FD4120">
        <w:t> </w:t>
      </w:r>
      <w:r w:rsidR="00FD4120">
        <w:t>23.501</w:t>
      </w:r>
      <w:r w:rsidR="00FD4120">
        <w:t> </w:t>
      </w:r>
      <w:r w:rsidR="00FD4120">
        <w:t>[</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8" w:name="_Toc37076407"/>
      <w:bookmarkStart w:id="899" w:name="_Toc45194853"/>
      <w:bookmarkStart w:id="900" w:name="_Toc47594265"/>
      <w:bookmarkStart w:id="90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09629FF3"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FD4120">
        <w:t>TS</w:t>
      </w:r>
      <w:r w:rsidR="00FD4120">
        <w:t> </w:t>
      </w:r>
      <w:r w:rsidR="00FD4120">
        <w:t>23.502</w:t>
      </w:r>
      <w:r w:rsidR="00FD4120">
        <w:t> </w:t>
      </w:r>
      <w:r w:rsidR="00FD4120">
        <w:t>[</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A092268"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6883359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FD4120">
        <w:t>TS</w:t>
      </w:r>
      <w:r w:rsidR="00FD4120">
        <w:t> </w:t>
      </w:r>
      <w:r w:rsidR="00FD4120">
        <w:t>23.501</w:t>
      </w:r>
      <w:r w:rsidR="00FD4120">
        <w:t> </w:t>
      </w:r>
      <w:r w:rsidR="00FD4120">
        <w:t>[</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 xml:space="preserve">atellite </w:t>
      </w:r>
      <w:r w:rsidR="006A4701" w:rsidRPr="003D4ABF">
        <w:lastRenderedPageBreak/>
        <w:t>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062A34AC"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FD4120" w:rsidRPr="003D4ABF">
        <w:t>TS</w:t>
      </w:r>
      <w:r w:rsidR="00FD4120">
        <w:t> </w:t>
      </w:r>
      <w:r w:rsidR="00FD4120" w:rsidRPr="003D4ABF">
        <w:t>23.304</w:t>
      </w:r>
      <w:r w:rsidR="00FD4120">
        <w:t> </w:t>
      </w:r>
      <w:r w:rsidR="00FD4120" w:rsidRPr="003D4ABF">
        <w:t>[</w:t>
      </w:r>
      <w:r w:rsidRPr="003D4ABF">
        <w:t>34].</w:t>
      </w:r>
    </w:p>
    <w:p w14:paraId="4FF66CD9" w14:textId="670513E3" w:rsidR="005422D2" w:rsidRPr="003D4ABF" w:rsidRDefault="005422D2" w:rsidP="005422D2">
      <w:r w:rsidRPr="003D4ABF">
        <w:t>A request to report SM Policy Association established or terminated triggers</w:t>
      </w:r>
      <w:r w:rsidR="009D0390">
        <w:t xml:space="preserve"> an implicit subscription and</w:t>
      </w:r>
      <w:r w:rsidRPr="003D4ABF">
        <w:t xml:space="preserve"> the reporting</w:t>
      </w:r>
      <w:r w:rsidR="009D0390">
        <w:t xml:space="preserve"> to the PCF for the UE</w:t>
      </w:r>
      <w:r w:rsidRPr="003D4ABF">
        <w:t xml:space="preserve"> when the PCF</w:t>
      </w:r>
      <w:r w:rsidR="009D0390">
        <w:t xml:space="preserve"> for the PDU Session</w:t>
      </w:r>
      <w:r w:rsidRPr="003D4ABF">
        <w:t xml:space="preserve"> receives</w:t>
      </w:r>
      <w:r w:rsidR="009D0390">
        <w:t xml:space="preserve"> PCF binding information together with Request for notification of SM Policy Association establishment and termination</w:t>
      </w:r>
      <w:r w:rsidRPr="003D4ABF">
        <w:t xml:space="preserve"> from</w:t>
      </w:r>
      <w:r w:rsidR="009D0390">
        <w:t xml:space="preserve"> the</w:t>
      </w:r>
      <w:r w:rsidRPr="003D4ABF">
        <w:t xml:space="preserve"> SMF. The PCF</w:t>
      </w:r>
      <w:r w:rsidR="009D0390">
        <w:t xml:space="preserve"> for the PDU Session derives the PCF for the UE from the PCF binding information and then notifies the PCF for the UE on this event including</w:t>
      </w:r>
      <w:r w:rsidRPr="003D4ABF">
        <w:t xml:space="preserve"> the PCF binding information of the PCF for the PDU Session.</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02" w:name="_CR6_1_3_19"/>
      <w:bookmarkStart w:id="903" w:name="_Toc201216406"/>
      <w:bookmarkEnd w:id="902"/>
      <w:r w:rsidRPr="003D4ABF">
        <w:t>6.1.3.19</w:t>
      </w:r>
      <w:r w:rsidRPr="003D4ABF">
        <w:tab/>
        <w:t>Mission Critical Services support</w:t>
      </w:r>
      <w:bookmarkEnd w:id="895"/>
      <w:bookmarkEnd w:id="896"/>
      <w:bookmarkEnd w:id="897"/>
      <w:bookmarkEnd w:id="898"/>
      <w:bookmarkEnd w:id="899"/>
      <w:bookmarkEnd w:id="900"/>
      <w:bookmarkEnd w:id="901"/>
      <w:bookmarkEnd w:id="903"/>
    </w:p>
    <w:p w14:paraId="6E4DCDEB" w14:textId="3FCF370A" w:rsidR="00787F8E" w:rsidRPr="003D4ABF" w:rsidRDefault="00787F8E" w:rsidP="00787F8E">
      <w:r w:rsidRPr="003D4ABF">
        <w:t xml:space="preserve">Mission Critical Services are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23.280</w:t>
      </w:r>
      <w:r w:rsidR="00FD4120">
        <w:t> </w:t>
      </w:r>
      <w:r w:rsidR="00FD4120"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4" w:name="_CR6_1_3_20"/>
      <w:bookmarkStart w:id="905" w:name="_Toc19197356"/>
      <w:bookmarkStart w:id="906" w:name="_Toc27896509"/>
      <w:bookmarkStart w:id="907" w:name="_Toc36192677"/>
      <w:bookmarkStart w:id="908" w:name="_Toc37076408"/>
      <w:bookmarkStart w:id="909" w:name="_Toc45194854"/>
      <w:bookmarkStart w:id="910" w:name="_Toc47594266"/>
      <w:bookmarkStart w:id="911" w:name="_Toc51836897"/>
      <w:bookmarkStart w:id="912" w:name="_Toc201216407"/>
      <w:bookmarkEnd w:id="904"/>
      <w:r w:rsidRPr="003D4ABF">
        <w:t>6.1.3.20</w:t>
      </w:r>
      <w:r w:rsidRPr="003D4ABF">
        <w:tab/>
        <w:t>Access Traffic Steering, Switching and Splitting</w:t>
      </w:r>
      <w:bookmarkEnd w:id="905"/>
      <w:bookmarkEnd w:id="906"/>
      <w:bookmarkEnd w:id="907"/>
      <w:bookmarkEnd w:id="908"/>
      <w:bookmarkEnd w:id="909"/>
      <w:bookmarkEnd w:id="910"/>
      <w:bookmarkEnd w:id="911"/>
      <w:bookmarkEnd w:id="912"/>
    </w:p>
    <w:p w14:paraId="1CCF764A" w14:textId="67F0B955" w:rsidR="00E873DB" w:rsidRPr="003D4ABF" w:rsidRDefault="00787F8E" w:rsidP="00787F8E">
      <w:r w:rsidRPr="003D4ABF">
        <w:t xml:space="preserve">As specified in </w:t>
      </w:r>
      <w:r w:rsidR="00FD4120" w:rsidRPr="003D4ABF">
        <w:t>TS</w:t>
      </w:r>
      <w:r w:rsidR="00FD4120">
        <w:t> </w:t>
      </w:r>
      <w:r w:rsidR="00FD4120" w:rsidRPr="003D4ABF">
        <w:t>23.501</w:t>
      </w:r>
      <w:r w:rsidR="00FD4120">
        <w:t> </w:t>
      </w:r>
      <w:r w:rsidR="00FD4120" w:rsidRPr="003D4ABF">
        <w:t>[</w:t>
      </w:r>
      <w:r w:rsidRPr="003D4ABF">
        <w:t>2], the Access Traffic Steering, Switching and Splitting (ATSSS) feature is an optional feature that may be supported by the UE and the 5GC network.</w:t>
      </w:r>
    </w:p>
    <w:p w14:paraId="227710BC" w14:textId="47AFBE2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FD4120" w:rsidRPr="003D4ABF">
        <w:t>TS</w:t>
      </w:r>
      <w:r w:rsidR="00FD4120">
        <w:t> </w:t>
      </w:r>
      <w:r w:rsidR="00FD4120" w:rsidRPr="003D4ABF">
        <w:t>23.501</w:t>
      </w:r>
      <w:r w:rsidR="00FD4120">
        <w:t> </w:t>
      </w:r>
      <w:r w:rsidR="00FD4120"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0BEB3DAD"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7D433E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FD4120" w:rsidRPr="003D4ABF">
        <w:t>TS</w:t>
      </w:r>
      <w:r w:rsidR="00FD4120">
        <w:t> </w:t>
      </w:r>
      <w:r w:rsidR="00FD4120" w:rsidRPr="003D4ABF">
        <w:t>23.501</w:t>
      </w:r>
      <w:r w:rsidR="00FD4120">
        <w:t> </w:t>
      </w:r>
      <w:r w:rsidR="00FD4120" w:rsidRPr="003D4ABF">
        <w:t>[</w:t>
      </w:r>
      <w:r w:rsidRPr="003D4ABF">
        <w:t>2].</w:t>
      </w:r>
    </w:p>
    <w:p w14:paraId="50F866C4" w14:textId="30B1FBB8"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FD4120" w:rsidRPr="003D4ABF">
        <w:t>TS</w:t>
      </w:r>
      <w:r w:rsidR="00FD4120">
        <w:t> </w:t>
      </w:r>
      <w:r w:rsidR="00FD4120" w:rsidRPr="003D4ABF">
        <w:t>23.501</w:t>
      </w:r>
      <w:r w:rsidR="00FD4120">
        <w:t> </w:t>
      </w:r>
      <w:r w:rsidR="00FD4120"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35BE197A" w:rsidR="00DF7AD0" w:rsidRPr="003D4ABF" w:rsidRDefault="00DF7AD0" w:rsidP="00DF7AD0">
      <w:pPr>
        <w:pStyle w:val="B1"/>
      </w:pPr>
      <w:r>
        <w:t>-</w:t>
      </w:r>
      <w:r>
        <w:tab/>
        <w:t xml:space="preserve">Transport Mode that is used for the detected SDF. The available Transport Modes are defined in </w:t>
      </w:r>
      <w:r w:rsidR="00FD4120">
        <w:t>TS</w:t>
      </w:r>
      <w:r w:rsidR="00FD4120">
        <w:t> </w:t>
      </w:r>
      <w:r w:rsidR="00FD4120">
        <w:t>23.501</w:t>
      </w:r>
      <w:r w:rsidR="00FD4120">
        <w:t> </w:t>
      </w:r>
      <w:r w:rsidR="00FD4120">
        <w:t>[</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29436A81"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FD4120" w:rsidRPr="003D4ABF">
        <w:t>TS</w:t>
      </w:r>
      <w:r w:rsidR="00FD4120">
        <w:t> </w:t>
      </w:r>
      <w:r w:rsidR="00FD4120" w:rsidRPr="003D4ABF">
        <w:t>23.501</w:t>
      </w:r>
      <w:r w:rsidR="00FD4120">
        <w:t> </w:t>
      </w:r>
      <w:r w:rsidR="00FD4120" w:rsidRPr="003D4ABF">
        <w:t>[</w:t>
      </w:r>
      <w:r w:rsidRPr="003D4ABF">
        <w:t xml:space="preserve">2]. The ATSSS rules are sent to UE via NAS when the MA PDU Session is created or updated by the SMF/PCF, as described in </w:t>
      </w:r>
      <w:r w:rsidR="00FD4120" w:rsidRPr="003D4ABF">
        <w:t>TS</w:t>
      </w:r>
      <w:r w:rsidR="00FD4120">
        <w:t> </w:t>
      </w:r>
      <w:r w:rsidR="00FD4120" w:rsidRPr="003D4ABF">
        <w:t>23.501</w:t>
      </w:r>
      <w:r w:rsidR="00FD4120">
        <w:t> </w:t>
      </w:r>
      <w:r w:rsidR="00FD4120" w:rsidRPr="003D4ABF">
        <w:t>[</w:t>
      </w:r>
      <w:r w:rsidRPr="003D4ABF">
        <w:t xml:space="preserve">2] and </w:t>
      </w:r>
      <w:r w:rsidR="00FD4120" w:rsidRPr="003D4ABF">
        <w:t>TS</w:t>
      </w:r>
      <w:r w:rsidR="00FD4120">
        <w:t> </w:t>
      </w:r>
      <w:r w:rsidR="00FD4120" w:rsidRPr="003D4ABF">
        <w:t>23.502</w:t>
      </w:r>
      <w:r w:rsidR="00FD4120">
        <w:t> </w:t>
      </w:r>
      <w:r w:rsidR="00FD4120"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7B01BFE7"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FD4120">
        <w:t>TS</w:t>
      </w:r>
      <w:r w:rsidR="00FD4120">
        <w:t> </w:t>
      </w:r>
      <w:r w:rsidR="00FD4120">
        <w:t>23.502</w:t>
      </w:r>
      <w:r w:rsidR="00FD4120">
        <w:t> </w:t>
      </w:r>
      <w:r w:rsidR="00FD4120">
        <w:t>[</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FD4120" w:rsidRPr="003D4ABF">
        <w:t>TS</w:t>
      </w:r>
      <w:r w:rsidR="00FD4120">
        <w:t> </w:t>
      </w:r>
      <w:r w:rsidR="00FD4120" w:rsidRPr="003D4ABF">
        <w:t>23.501</w:t>
      </w:r>
      <w:r w:rsidR="00FD4120">
        <w:t> </w:t>
      </w:r>
      <w:r w:rsidR="00FD4120"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099D058A"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61404B1B" w14:textId="67B25007"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13"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4" w:name="_Toc27896510"/>
      <w:bookmarkStart w:id="915" w:name="_Toc36192678"/>
      <w:bookmarkStart w:id="916" w:name="_Toc37076409"/>
      <w:bookmarkStart w:id="917" w:name="_Toc45194855"/>
      <w:bookmarkStart w:id="918" w:name="_Toc47594267"/>
      <w:bookmarkStart w:id="919"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0" w:name="_CR6_1_3_21"/>
      <w:bookmarkStart w:id="921" w:name="_Toc201216408"/>
      <w:bookmarkEnd w:id="920"/>
      <w:r w:rsidRPr="003D4ABF">
        <w:t>6.1.3.21</w:t>
      </w:r>
      <w:r w:rsidRPr="003D4ABF">
        <w:tab/>
        <w:t>QoS Monitoring</w:t>
      </w:r>
      <w:r w:rsidR="006205DB">
        <w:t xml:space="preserve"> control</w:t>
      </w:r>
      <w:bookmarkEnd w:id="913"/>
      <w:bookmarkEnd w:id="914"/>
      <w:bookmarkEnd w:id="915"/>
      <w:bookmarkEnd w:id="916"/>
      <w:bookmarkEnd w:id="917"/>
      <w:bookmarkEnd w:id="918"/>
      <w:bookmarkEnd w:id="919"/>
      <w:bookmarkEnd w:id="921"/>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10DB3B02"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FD4120">
        <w:t>TS</w:t>
      </w:r>
      <w:r w:rsidR="00FD4120">
        <w:t> </w:t>
      </w:r>
      <w:r w:rsidR="00FD4120">
        <w:t>23.501</w:t>
      </w:r>
      <w:r w:rsidR="00FD4120">
        <w:t> </w:t>
      </w:r>
      <w:r w:rsidR="00FD4120">
        <w:t>[</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78318496" w:rsidR="00A90273" w:rsidRDefault="00A90273" w:rsidP="00A90273">
      <w:pPr>
        <w:pStyle w:val="B1"/>
      </w:pPr>
      <w:r>
        <w:t>-</w:t>
      </w:r>
      <w:r>
        <w:tab/>
        <w:t>Round-trip delay</w:t>
      </w:r>
      <w:r w:rsidR="00CB78C9">
        <w:t xml:space="preserve"> for</w:t>
      </w:r>
      <w:r>
        <w:t xml:space="preserve"> two service data flows, as described in clause 5.37.4 of </w:t>
      </w:r>
      <w:r w:rsidR="00FD4120">
        <w:t>TS</w:t>
      </w:r>
      <w:r w:rsidR="00FD4120">
        <w:t> </w:t>
      </w:r>
      <w:r w:rsidR="00FD4120">
        <w:t>23.501</w:t>
      </w:r>
      <w:r w:rsidR="00FD4120">
        <w:t> </w:t>
      </w:r>
      <w:r w:rsidR="00FD4120">
        <w:t>[</w:t>
      </w:r>
      <w:r>
        <w:t>2].</w:t>
      </w:r>
    </w:p>
    <w:p w14:paraId="2BEAAA4A" w14:textId="77777777" w:rsidR="00CB78C9" w:rsidRDefault="00CB78C9" w:rsidP="00787F8E">
      <w:r>
        <w:t>In addition, the following AF requested QoS requirements may trigger QoS monitoring for service data flow(s):</w:t>
      </w:r>
    </w:p>
    <w:p w14:paraId="10DD5926" w14:textId="3E62A735" w:rsidR="00CB78C9" w:rsidRDefault="00CB78C9" w:rsidP="00FE15C8">
      <w:pPr>
        <w:pStyle w:val="B1"/>
      </w:pPr>
      <w:r>
        <w:t>-</w:t>
      </w:r>
      <w:r>
        <w:tab/>
        <w:t xml:space="preserve">Round-trip latency requirement, see clause 5.37.6 of </w:t>
      </w:r>
      <w:r w:rsidR="00FD4120">
        <w:t>TS</w:t>
      </w:r>
      <w:r w:rsidR="00FD4120">
        <w:t> </w:t>
      </w:r>
      <w:r w:rsidR="00FD4120">
        <w:t>23.501</w:t>
      </w:r>
      <w:r w:rsidR="00FD4120">
        <w:t> </w:t>
      </w:r>
      <w:r w:rsidR="00FD4120">
        <w:t>[</w:t>
      </w:r>
      <w:r>
        <w:t>2]</w:t>
      </w:r>
      <w:r w:rsidR="00CC03C3">
        <w:t xml:space="preserve"> and clause 6.1.3.27.2</w:t>
      </w:r>
      <w:r>
        <w:t>.</w:t>
      </w:r>
    </w:p>
    <w:p w14:paraId="488E22FC" w14:textId="3AA6C002"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FD4120">
        <w:t>TS</w:t>
      </w:r>
      <w:r w:rsidR="00FD4120">
        <w:t> </w:t>
      </w:r>
      <w:r w:rsidR="00FD4120">
        <w:t>23.502</w:t>
      </w:r>
      <w:r w:rsidR="00FD4120">
        <w:t> </w:t>
      </w:r>
      <w:r w:rsidR="00FD4120">
        <w:t>[</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4AF6AD4"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FD4120">
        <w:t>TS</w:t>
      </w:r>
      <w:r w:rsidR="00FD4120">
        <w:t> </w:t>
      </w:r>
      <w:r w:rsidR="00FD4120">
        <w:t>23.501</w:t>
      </w:r>
      <w:r w:rsidR="00FD4120">
        <w:t> </w:t>
      </w:r>
      <w:r w:rsidR="00FD4120">
        <w:t>[</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0EBBEE00"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FD4120">
        <w:t>TS</w:t>
      </w:r>
      <w:r w:rsidR="00FD4120">
        <w:t> </w:t>
      </w:r>
      <w:r w:rsidR="00FD4120">
        <w:t>23.501</w:t>
      </w:r>
      <w:r w:rsidR="00FD4120">
        <w:t> </w:t>
      </w:r>
      <w:r w:rsidR="00FD4120">
        <w:t>[</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1EEA54B0"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FD4120">
        <w:t>TS</w:t>
      </w:r>
      <w:r w:rsidR="00FD4120">
        <w:t> </w:t>
      </w:r>
      <w:r w:rsidR="00FD4120">
        <w:t>23.501</w:t>
      </w:r>
      <w:r w:rsidR="00FD4120">
        <w:t> </w:t>
      </w:r>
      <w:r w:rsidR="00FD4120">
        <w:t>[</w:t>
      </w:r>
      <w:r w:rsidR="00A90273">
        <w:t>2] as needed and</w:t>
      </w:r>
      <w:r w:rsidR="00E2427E">
        <w:t xml:space="preserve"> as defined in</w:t>
      </w:r>
      <w:r w:rsidR="00AF69A9">
        <w:t xml:space="preserve"> clause 5.8.2.18</w:t>
      </w:r>
      <w:r w:rsidR="00E2427E">
        <w:t xml:space="preserve"> of </w:t>
      </w:r>
      <w:r w:rsidR="00FD4120">
        <w:t>TS</w:t>
      </w:r>
      <w:r w:rsidR="00FD4120">
        <w:t> </w:t>
      </w:r>
      <w:r w:rsidR="00FD4120">
        <w:t>23.501</w:t>
      </w:r>
      <w:r w:rsidR="00FD4120">
        <w:t> </w:t>
      </w:r>
      <w:r w:rsidR="00FD4120">
        <w:t>[</w:t>
      </w:r>
      <w:r w:rsidR="00E2427E">
        <w:t xml:space="preserve">2] and in clause 4.3.3.2 of </w:t>
      </w:r>
      <w:r w:rsidR="00FD4120">
        <w:t>TS</w:t>
      </w:r>
      <w:r w:rsidR="00FD4120">
        <w:t> </w:t>
      </w:r>
      <w:r w:rsidR="00FD4120">
        <w:t>23.502</w:t>
      </w:r>
      <w:r w:rsidR="00FD4120">
        <w:t> </w:t>
      </w:r>
      <w:r w:rsidR="00FD4120">
        <w:t>[</w:t>
      </w:r>
      <w:r w:rsidR="00E2427E">
        <w:t>3].</w:t>
      </w:r>
    </w:p>
    <w:p w14:paraId="7616B089" w14:textId="62F56D5A" w:rsidR="0050393F" w:rsidRDefault="0050393F" w:rsidP="0050393F">
      <w:bookmarkStart w:id="922" w:name="_Toc19197358"/>
      <w:bookmarkStart w:id="923" w:name="_Toc27896511"/>
      <w:bookmarkStart w:id="924" w:name="_Toc36192679"/>
      <w:bookmarkStart w:id="925" w:name="_Toc37076410"/>
      <w:bookmarkStart w:id="926" w:name="_Toc45194856"/>
      <w:bookmarkStart w:id="927" w:name="_Toc47594268"/>
      <w:bookmarkStart w:id="928"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FD4120">
        <w:t>TS</w:t>
      </w:r>
      <w:r w:rsidR="00FD4120">
        <w:t> </w:t>
      </w:r>
      <w:r w:rsidR="00FD4120">
        <w:t>23.502</w:t>
      </w:r>
      <w:r w:rsidR="00FD4120">
        <w:t> </w:t>
      </w:r>
      <w:r w:rsidR="00FD4120">
        <w:t>[</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9" w:name="_CR6_1_3_22"/>
      <w:bookmarkStart w:id="930" w:name="_Toc201216409"/>
      <w:bookmarkEnd w:id="929"/>
      <w:r w:rsidRPr="003D4ABF">
        <w:t>6.1.3.22</w:t>
      </w:r>
      <w:r w:rsidRPr="003D4ABF">
        <w:tab/>
        <w:t>AF session with required QoS</w:t>
      </w:r>
      <w:bookmarkEnd w:id="922"/>
      <w:bookmarkEnd w:id="923"/>
      <w:bookmarkEnd w:id="924"/>
      <w:bookmarkEnd w:id="925"/>
      <w:bookmarkEnd w:id="926"/>
      <w:bookmarkEnd w:id="927"/>
      <w:bookmarkEnd w:id="928"/>
      <w:bookmarkEnd w:id="93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201F0E25" w:rsidR="003D76BA" w:rsidRDefault="003D76BA" w:rsidP="000050FB">
      <w:pPr>
        <w:pStyle w:val="NO"/>
      </w:pPr>
      <w:r>
        <w:t>NOTE 2:</w:t>
      </w:r>
      <w:r>
        <w:tab/>
        <w:t xml:space="preserve">Different combinations of individual QoS parameters with specific parameter names exist and they are described in </w:t>
      </w:r>
      <w:r w:rsidR="00FD4120">
        <w:t>TS</w:t>
      </w:r>
      <w:r w:rsidR="00FD4120">
        <w:t> </w:t>
      </w:r>
      <w:r w:rsidR="00FD4120">
        <w:t>23.501</w:t>
      </w:r>
      <w:r w:rsidR="00FD4120">
        <w:t> </w:t>
      </w:r>
      <w:r w:rsidR="00FD4120">
        <w:t>[</w:t>
      </w:r>
      <w:r>
        <w:t xml:space="preserve">2] (for Time Sensitive Communication), in clause 6.1.3.23 (for integration with Time Sensitive Networking) and in </w:t>
      </w:r>
      <w:r w:rsidR="00FD4120">
        <w:t>TS</w:t>
      </w:r>
      <w:r w:rsidR="00FD4120">
        <w:t> </w:t>
      </w:r>
      <w:r w:rsidR="00FD4120">
        <w:t>29.514</w:t>
      </w:r>
      <w:r w:rsidR="00FD4120">
        <w:t> </w:t>
      </w:r>
      <w:r w:rsidR="00FD4120">
        <w:t>[</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6A0F808"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55F99437" w:rsidR="00844BD5" w:rsidRPr="003D4ABF" w:rsidRDefault="00844BD5" w:rsidP="009F74E0">
      <w:r w:rsidRPr="003D4ABF">
        <w:t xml:space="preserve">The PCF generates a PCC Rule with service data flow filter (including IP Packet Filter set as in clause 5.7.6.2 of </w:t>
      </w:r>
      <w:r w:rsidR="00FD4120" w:rsidRPr="003D4ABF">
        <w:t>TS</w:t>
      </w:r>
      <w:r w:rsidR="00FD4120">
        <w:t> </w:t>
      </w:r>
      <w:r w:rsidR="00FD4120" w:rsidRPr="003D4ABF">
        <w:t>23.501</w:t>
      </w:r>
      <w:r w:rsidR="00FD4120">
        <w:t> </w:t>
      </w:r>
      <w:r w:rsidR="00FD4120" w:rsidRPr="003D4ABF">
        <w:t>[</w:t>
      </w:r>
      <w:r w:rsidRPr="003D4ABF">
        <w:t xml:space="preserve">2]) or Ethernet Packet Filter set as in clause 5.7.6.3 of </w:t>
      </w:r>
      <w:r w:rsidR="00FD4120" w:rsidRPr="003D4ABF">
        <w:t>TS</w:t>
      </w:r>
      <w:r w:rsidR="00FD4120">
        <w:t> </w:t>
      </w:r>
      <w:r w:rsidR="00FD4120" w:rsidRPr="003D4ABF">
        <w:t>23.501</w:t>
      </w:r>
      <w:r w:rsidR="00FD4120">
        <w:t> </w:t>
      </w:r>
      <w:r w:rsidR="00FD4120"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5A02414" w:rsidR="00844BD5" w:rsidRPr="003D4ABF" w:rsidRDefault="003D4ABF" w:rsidP="009F74E0">
      <w:r>
        <w:t xml:space="preserve">For TSC QoS, the </w:t>
      </w:r>
      <w:r w:rsidR="00844BD5" w:rsidRPr="003D4ABF">
        <w:t xml:space="preserve">PCF derives the 5QI value as defined in clause 5.27.3 of </w:t>
      </w:r>
      <w:r w:rsidR="00FD4120" w:rsidRPr="003D4ABF">
        <w:t>TS</w:t>
      </w:r>
      <w:r w:rsidR="00FD4120">
        <w:t> </w:t>
      </w:r>
      <w:r w:rsidR="00FD4120" w:rsidRPr="003D4ABF">
        <w:t>23.501</w:t>
      </w:r>
      <w:r w:rsidR="00FD4120">
        <w:t> </w:t>
      </w:r>
      <w:r w:rsidR="00FD4120"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39BF59AC"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Requested Packet Error Rate</w:t>
      </w:r>
      <w:r w:rsidR="00880C6E">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1" w:name="_Toc19197359"/>
      <w:bookmarkStart w:id="93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3" w:name="_Toc36192680"/>
      <w:bookmarkStart w:id="934" w:name="_Toc37076411"/>
      <w:bookmarkStart w:id="935" w:name="_Toc45194857"/>
      <w:bookmarkStart w:id="936" w:name="_Toc47594269"/>
      <w:bookmarkStart w:id="937" w:name="_Toc51836900"/>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2F1C1FE4" w14:textId="66DB8308"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FD4120">
        <w:t>TS</w:t>
      </w:r>
      <w:r w:rsidR="00FD4120">
        <w:t> </w:t>
      </w:r>
      <w:r w:rsidR="00FD4120">
        <w:t>23.501</w:t>
      </w:r>
      <w:r w:rsidR="00FD4120">
        <w:t> </w:t>
      </w:r>
      <w:r w:rsidR="00FD4120">
        <w:t>[</w:t>
      </w:r>
      <w:r>
        <w:t>2].</w:t>
      </w:r>
    </w:p>
    <w:p w14:paraId="3DC2F938" w14:textId="0B27AF86" w:rsidR="00787F8E" w:rsidRPr="003D4ABF" w:rsidRDefault="00787F8E" w:rsidP="00787F8E">
      <w:pPr>
        <w:pStyle w:val="Heading4"/>
      </w:pPr>
      <w:bookmarkStart w:id="938" w:name="_CR6_1_3_23"/>
      <w:bookmarkStart w:id="939" w:name="_Toc201216410"/>
      <w:bookmarkEnd w:id="938"/>
      <w:r w:rsidRPr="003D4ABF">
        <w:t>6.1.3.23</w:t>
      </w:r>
      <w:r w:rsidRPr="003D4ABF">
        <w:tab/>
        <w:t>Support of integration with Time Sensitive Networking</w:t>
      </w:r>
      <w:bookmarkEnd w:id="931"/>
      <w:bookmarkEnd w:id="932"/>
      <w:bookmarkEnd w:id="933"/>
      <w:bookmarkEnd w:id="934"/>
      <w:bookmarkEnd w:id="935"/>
      <w:bookmarkEnd w:id="936"/>
      <w:bookmarkEnd w:id="937"/>
      <w:bookmarkEnd w:id="939"/>
    </w:p>
    <w:p w14:paraId="7BDFAF6F" w14:textId="71C6C17D" w:rsidR="00787F8E" w:rsidRPr="003D4ABF" w:rsidRDefault="00787F8E" w:rsidP="00787F8E">
      <w:r w:rsidRPr="003D4ABF">
        <w:t xml:space="preserve">Time Sensitive Networking (TSN) support is defined in </w:t>
      </w:r>
      <w:r w:rsidR="00FD4120" w:rsidRPr="003D4ABF">
        <w:t>TS</w:t>
      </w:r>
      <w:r w:rsidR="00FD4120">
        <w:t> </w:t>
      </w:r>
      <w:r w:rsidR="00FD4120" w:rsidRPr="003D4ABF">
        <w:t>23.501</w:t>
      </w:r>
      <w:r w:rsidR="00FD4120">
        <w:t> </w:t>
      </w:r>
      <w:r w:rsidR="00FD4120" w:rsidRPr="003D4ABF">
        <w:t>[</w:t>
      </w:r>
      <w:r w:rsidRPr="003D4ABF">
        <w:t xml:space="preserve">2], where the 5GS represents logical TSN bridge(s) based on the defined granularity model. The TSN AF and PCF interact to perform QoS mapping as described in clause 5.28.4 of </w:t>
      </w:r>
      <w:r w:rsidR="00FD4120" w:rsidRPr="003D4ABF">
        <w:t>TS</w:t>
      </w:r>
      <w:r w:rsidR="00FD4120">
        <w:t> </w:t>
      </w:r>
      <w:r w:rsidR="00FD4120" w:rsidRPr="003D4ABF">
        <w:t>23.501</w:t>
      </w:r>
      <w:r w:rsidR="00FD4120">
        <w:t> </w:t>
      </w:r>
      <w:r w:rsidR="00FD4120"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4A070C2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FD4120" w:rsidRPr="003D4ABF">
        <w:t>TS</w:t>
      </w:r>
      <w:r w:rsidR="00FD4120">
        <w:t> </w:t>
      </w:r>
      <w:r w:rsidR="00FD4120" w:rsidRPr="003D4ABF">
        <w:t>23.501</w:t>
      </w:r>
      <w:r w:rsidR="00FD4120">
        <w:t> </w:t>
      </w:r>
      <w:r w:rsidR="00FD4120" w:rsidRPr="003D4ABF">
        <w:t>[</w:t>
      </w:r>
      <w:r w:rsidR="005C461D" w:rsidRPr="003D4ABF">
        <w:t xml:space="preserve">2] and </w:t>
      </w:r>
      <w:r w:rsidR="00FD4120" w:rsidRPr="003D4ABF">
        <w:t>TS</w:t>
      </w:r>
      <w:r w:rsidR="00FD4120">
        <w:t> </w:t>
      </w:r>
      <w:r w:rsidR="00FD4120" w:rsidRPr="003D4ABF">
        <w:t>23.502</w:t>
      </w:r>
      <w:r w:rsidR="00FD4120">
        <w:t> </w:t>
      </w:r>
      <w:r w:rsidR="00FD4120"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5D1B3FD"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D4120" w:rsidRPr="003D4ABF">
        <w:t>TS</w:t>
      </w:r>
      <w:r w:rsidR="00FD4120">
        <w:t> </w:t>
      </w:r>
      <w:r w:rsidR="00FD4120" w:rsidRPr="003D4ABF">
        <w:t>23.501</w:t>
      </w:r>
      <w:r w:rsidR="00FD4120">
        <w:t> </w:t>
      </w:r>
      <w:r w:rsidR="00FD4120"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DDDDF4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FD4120">
        <w:t>TS</w:t>
      </w:r>
      <w:r w:rsidR="00FD4120">
        <w:t> </w:t>
      </w:r>
      <w:r w:rsidR="00FD4120">
        <w:t>23.501</w:t>
      </w:r>
      <w:r w:rsidR="00FD4120">
        <w:t> </w:t>
      </w:r>
      <w:r w:rsidR="00FD4120">
        <w:t>[</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B814413" w:rsidR="00D747DF" w:rsidRDefault="00D747DF" w:rsidP="00787F8E">
      <w:r>
        <w:t xml:space="preserve">The PCF provides the SMF the parameters received from the TSN AF (as specified in </w:t>
      </w:r>
      <w:r w:rsidR="00FD4120">
        <w:t>TS</w:t>
      </w:r>
      <w:r w:rsidR="00FD4120">
        <w:t> </w:t>
      </w:r>
      <w:r w:rsidR="00FD4120">
        <w:t>23.502</w:t>
      </w:r>
      <w:r w:rsidR="00FD4120">
        <w:t> </w:t>
      </w:r>
      <w:r w:rsidR="00FD4120">
        <w:t>[</w:t>
      </w:r>
      <w:r>
        <w:t>3]). The SMF indicates the UPF to report the TSC management information as defined in clause 5.8.</w:t>
      </w:r>
      <w:r w:rsidR="00757458">
        <w:t>5</w:t>
      </w:r>
      <w:r>
        <w:t xml:space="preserve">.14 of </w:t>
      </w:r>
      <w:r w:rsidR="00FD4120">
        <w:t>TS</w:t>
      </w:r>
      <w:r w:rsidR="00FD4120">
        <w:t> </w:t>
      </w:r>
      <w:r w:rsidR="00FD4120">
        <w:t>23.501</w:t>
      </w:r>
      <w:r w:rsidR="00FD4120">
        <w:t> </w:t>
      </w:r>
      <w:r w:rsidR="00FD4120">
        <w:t>[</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0" w:name="_CR6_1_3_23a"/>
      <w:bookmarkStart w:id="941" w:name="_Toc19197360"/>
      <w:bookmarkStart w:id="942" w:name="_Toc27896513"/>
      <w:bookmarkStart w:id="943" w:name="_Toc36192681"/>
      <w:bookmarkStart w:id="944" w:name="_Toc37076412"/>
      <w:bookmarkStart w:id="945" w:name="_Toc45194858"/>
      <w:bookmarkStart w:id="946" w:name="_Toc47594270"/>
      <w:bookmarkStart w:id="947" w:name="_Toc51836901"/>
      <w:bookmarkStart w:id="948" w:name="_Toc201216411"/>
      <w:bookmarkEnd w:id="940"/>
      <w:r w:rsidRPr="003D4ABF">
        <w:rPr>
          <w:lang w:eastAsia="zh-CN"/>
        </w:rPr>
        <w:lastRenderedPageBreak/>
        <w:t>6.1.3.23a</w:t>
      </w:r>
      <w:r w:rsidRPr="003D4ABF">
        <w:rPr>
          <w:lang w:eastAsia="zh-CN"/>
        </w:rPr>
        <w:tab/>
        <w:t>Support of Time Sensitive Communication and Time Synchronization</w:t>
      </w:r>
      <w:bookmarkEnd w:id="948"/>
    </w:p>
    <w:p w14:paraId="2D4BCA32" w14:textId="4096A89D" w:rsidR="00D34673" w:rsidRPr="003D4ABF" w:rsidRDefault="00D34673" w:rsidP="00D34673">
      <w:pPr>
        <w:rPr>
          <w:lang w:eastAsia="zh-CN"/>
        </w:rPr>
      </w:pPr>
      <w:r w:rsidRPr="003D4ABF">
        <w:rPr>
          <w:lang w:eastAsia="zh-CN"/>
        </w:rPr>
        <w:t xml:space="preserve">Enablers for Time Sensitive Communication and Time Synchronization are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1140D79F"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43BA6FF0"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0579BAC5"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9" w:name="_CR6_1_3_23b"/>
      <w:bookmarkStart w:id="950" w:name="_Toc201216412"/>
      <w:bookmarkEnd w:id="949"/>
      <w:r>
        <w:rPr>
          <w:lang w:eastAsia="zh-CN"/>
        </w:rPr>
        <w:t>6.1.3.23b</w:t>
      </w:r>
      <w:r>
        <w:rPr>
          <w:lang w:eastAsia="zh-CN"/>
        </w:rPr>
        <w:tab/>
        <w:t>Support of IETF Deterministic Networking</w:t>
      </w:r>
      <w:bookmarkEnd w:id="950"/>
    </w:p>
    <w:p w14:paraId="2090F36A" w14:textId="26986CCA" w:rsidR="00FA33D3" w:rsidRDefault="00FA33D3" w:rsidP="00FA33D3">
      <w:pPr>
        <w:rPr>
          <w:lang w:eastAsia="zh-CN"/>
        </w:rPr>
      </w:pPr>
      <w:r>
        <w:rPr>
          <w:lang w:eastAsia="zh-CN"/>
        </w:rPr>
        <w:t xml:space="preserve">Enablers for the support of IETF Deterministic Networking are defined in clauses 4.4.8.4 and 5.28.5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298188E6"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55E3295E" w14:textId="1BDD55F0"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3CFE9526" w14:textId="7CDFF937" w:rsidR="00FA33D3" w:rsidRDefault="00FA33D3" w:rsidP="00FA33D3">
      <w:pPr>
        <w:rPr>
          <w:lang w:eastAsia="zh-CN"/>
        </w:rPr>
      </w:pPr>
      <w:r>
        <w:rPr>
          <w:lang w:eastAsia="zh-CN"/>
        </w:rPr>
        <w:t>The TSCTSF may receive DetNet YANG configuration as described in IETF</w:t>
      </w:r>
      <w:r w:rsidR="00251FA5">
        <w:rPr>
          <w:lang w:eastAsia="zh-CN"/>
        </w:rPr>
        <w:t> RFC 9633</w:t>
      </w:r>
      <w:r>
        <w:rPr>
          <w:lang w:eastAsia="zh-CN"/>
        </w:rPr>
        <w:t> [37] from a DetNet Controller that describe the traffic characteristics and requirements.</w:t>
      </w:r>
    </w:p>
    <w:p w14:paraId="32C17AA0" w14:textId="3768BC1A" w:rsidR="00FA33D3" w:rsidRDefault="00FA33D3" w:rsidP="00FA33D3">
      <w:pPr>
        <w:rPr>
          <w:lang w:eastAsia="zh-CN"/>
        </w:rPr>
      </w:pPr>
      <w:r>
        <w:rPr>
          <w:lang w:eastAsia="zh-CN"/>
        </w:rPr>
        <w:t>When both the TSCTSF and the DetNet controller support 3GPP extensions to the IETF</w:t>
      </w:r>
      <w:r w:rsidR="00251FA5">
        <w:rPr>
          <w:lang w:eastAsia="zh-CN"/>
        </w:rPr>
        <w:t> RFC 9633</w:t>
      </w:r>
      <w:r>
        <w:rPr>
          <w:lang w:eastAsia="zh-CN"/>
        </w:rPr>
        <w:t> [37], the DetNet controller may provide the 5GS-node-max-latency and 5GS-node-max-loss specific to the 5GS system.</w:t>
      </w:r>
    </w:p>
    <w:p w14:paraId="5487F929" w14:textId="0124E883" w:rsidR="00FA33D3" w:rsidRDefault="00FA33D3" w:rsidP="00307050">
      <w:pPr>
        <w:pStyle w:val="NO"/>
      </w:pPr>
      <w:r>
        <w:t>NOTE 1:</w:t>
      </w:r>
      <w:r>
        <w:tab/>
        <w:t>The 3GPP extension to the IETF</w:t>
      </w:r>
      <w:r w:rsidR="00251FA5">
        <w:t> </w:t>
      </w:r>
      <w:r w:rsidR="00251FA5">
        <w:rPr>
          <w:lang w:eastAsia="zh-CN"/>
        </w:rPr>
        <w:t>RFC 9633</w:t>
      </w:r>
      <w:r>
        <w:t xml:space="preserve"> [37] is defined in 3GPP as a YANG model which imports </w:t>
      </w:r>
      <w:r w:rsidR="00251FA5">
        <w:t>IETF </w:t>
      </w:r>
      <w:r w:rsidR="00251FA5">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36A40013" w:rsidR="00FA33D3" w:rsidRDefault="00FA33D3" w:rsidP="00FA33D3">
      <w:pPr>
        <w:rPr>
          <w:lang w:eastAsia="zh-CN"/>
        </w:rPr>
      </w:pPr>
      <w:r>
        <w:rPr>
          <w:lang w:eastAsia="zh-CN"/>
        </w:rPr>
        <w:t xml:space="preserve">The TSCTSF provides the Flow Descriptions, the TSC Assistance Container (as described in clause 5.27.2.3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 xml:space="preserve">2]), and the related QoS information to the PCF as specified in the AF session with required QoS procedure for the signalling between the TSCTSF and the PCF described in clause 4.15.6.6 of </w:t>
      </w:r>
      <w:r w:rsidR="00FD4120">
        <w:rPr>
          <w:lang w:eastAsia="zh-CN"/>
        </w:rPr>
        <w:t>TS</w:t>
      </w:r>
      <w:r w:rsidR="00FD4120">
        <w:rPr>
          <w:lang w:eastAsia="zh-CN"/>
        </w:rPr>
        <w:t> </w:t>
      </w:r>
      <w:r w:rsidR="00FD4120">
        <w:rPr>
          <w:lang w:eastAsia="zh-CN"/>
        </w:rPr>
        <w:t>23.502</w:t>
      </w:r>
      <w:r w:rsidR="00FD4120">
        <w:rPr>
          <w:lang w:eastAsia="zh-CN"/>
        </w:rPr>
        <w:t> </w:t>
      </w:r>
      <w:r w:rsidR="00FD4120">
        <w:rPr>
          <w:lang w:eastAsia="zh-CN"/>
        </w:rPr>
        <w:t>[</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0A82BFC4" w:rsidR="00FA33D3" w:rsidRDefault="00FA33D3" w:rsidP="00307050">
      <w:pPr>
        <w:pStyle w:val="B1"/>
      </w:pPr>
      <w:r>
        <w:t>-</w:t>
      </w:r>
      <w:r>
        <w:tab/>
        <w:t xml:space="preserve">Max-consecutive-loss-tolerance to Survival time (see clause 5.27.2.1 of </w:t>
      </w:r>
      <w:r w:rsidR="00FD4120">
        <w:t>TS</w:t>
      </w:r>
      <w:r w:rsidR="00FD4120">
        <w:t> </w:t>
      </w:r>
      <w:r w:rsidR="00FD4120">
        <w:t>23.501</w:t>
      </w:r>
      <w:r w:rsidR="00FD4120">
        <w:t> </w:t>
      </w:r>
      <w:r w:rsidR="00FD4120">
        <w:t>[</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53227FD"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1" w:name="_CR6_1_3_24"/>
      <w:bookmarkStart w:id="952" w:name="_Toc201216413"/>
      <w:bookmarkEnd w:id="951"/>
      <w:r w:rsidRPr="003D4ABF">
        <w:rPr>
          <w:lang w:eastAsia="zh-CN"/>
        </w:rPr>
        <w:t>6.1.3.24</w:t>
      </w:r>
      <w:r w:rsidRPr="003D4ABF">
        <w:rPr>
          <w:lang w:eastAsia="zh-CN"/>
        </w:rPr>
        <w:tab/>
        <w:t>Policy control for redundant PDU Sessions</w:t>
      </w:r>
      <w:bookmarkEnd w:id="952"/>
    </w:p>
    <w:p w14:paraId="56EEB137" w14:textId="16A06CFA" w:rsidR="005C461D" w:rsidRPr="003D4ABF" w:rsidRDefault="005C461D" w:rsidP="005C461D">
      <w:pPr>
        <w:rPr>
          <w:lang w:eastAsia="zh-CN"/>
        </w:rPr>
      </w:pPr>
      <w:r w:rsidRPr="003D4ABF">
        <w:rPr>
          <w:lang w:eastAsia="zh-CN"/>
        </w:rPr>
        <w:t xml:space="preserve">As specified in clause 5.33.2.1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5FF4DAAB"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3" w:name="_CR6_1_3_25"/>
      <w:bookmarkStart w:id="954" w:name="_Toc201216414"/>
      <w:bookmarkEnd w:id="953"/>
      <w:r>
        <w:rPr>
          <w:lang w:eastAsia="zh-CN"/>
        </w:rPr>
        <w:t>6.1.3.25</w:t>
      </w:r>
      <w:r>
        <w:rPr>
          <w:lang w:eastAsia="zh-CN"/>
        </w:rPr>
        <w:tab/>
        <w:t>User Plane Remote Provisioning of UE SNPN Credentials in Onboarding Network</w:t>
      </w:r>
      <w:bookmarkEnd w:id="954"/>
    </w:p>
    <w:p w14:paraId="63D7701A" w14:textId="6DF6C7BD" w:rsidR="00533198" w:rsidRDefault="00533198" w:rsidP="007B57D2">
      <w:pPr>
        <w:rPr>
          <w:lang w:eastAsia="zh-CN"/>
        </w:rPr>
      </w:pPr>
      <w:r>
        <w:rPr>
          <w:lang w:eastAsia="zh-CN"/>
        </w:rPr>
        <w:t xml:space="preserve">User Plane Remote Provisioning of UE SNPN Credentials in Onboarding Network is specified in clause 5.30.2.10.4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5" w:name="_CR6_1_3_26"/>
      <w:bookmarkStart w:id="956" w:name="_Toc201216415"/>
      <w:bookmarkEnd w:id="955"/>
      <w:r>
        <w:rPr>
          <w:lang w:eastAsia="zh-CN"/>
        </w:rPr>
        <w:t>6.1.3.26</w:t>
      </w:r>
      <w:r>
        <w:rPr>
          <w:lang w:eastAsia="zh-CN"/>
        </w:rPr>
        <w:tab/>
        <w:t>Packet Delay Variation monitoring and reporting</w:t>
      </w:r>
      <w:bookmarkEnd w:id="956"/>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7" w:name="_CR6_1_3_27"/>
      <w:bookmarkStart w:id="958" w:name="_Toc201216416"/>
      <w:bookmarkEnd w:id="957"/>
      <w:r>
        <w:rPr>
          <w:lang w:eastAsia="zh-CN"/>
        </w:rPr>
        <w:t>6.1.3.2</w:t>
      </w:r>
      <w:r w:rsidR="00F2616F">
        <w:rPr>
          <w:lang w:eastAsia="zh-CN"/>
        </w:rPr>
        <w:t>7</w:t>
      </w:r>
      <w:r>
        <w:rPr>
          <w:lang w:eastAsia="zh-CN"/>
        </w:rPr>
        <w:tab/>
        <w:t>Support of eXtended Reality and Interactive Media Services</w:t>
      </w:r>
      <w:bookmarkEnd w:id="958"/>
    </w:p>
    <w:p w14:paraId="0C687F97" w14:textId="49E215C9" w:rsidR="00AD3D3F" w:rsidRDefault="00AD3D3F" w:rsidP="00EA319A">
      <w:pPr>
        <w:pStyle w:val="Heading5"/>
        <w:rPr>
          <w:lang w:eastAsia="zh-CN"/>
        </w:rPr>
      </w:pPr>
      <w:bookmarkStart w:id="959" w:name="_CR6_1_3_27_1"/>
      <w:bookmarkStart w:id="960" w:name="_Toc201216417"/>
      <w:bookmarkEnd w:id="959"/>
      <w:r>
        <w:rPr>
          <w:lang w:eastAsia="zh-CN"/>
        </w:rPr>
        <w:t>6.1.3.27.1</w:t>
      </w:r>
      <w:r>
        <w:rPr>
          <w:lang w:eastAsia="zh-CN"/>
        </w:rPr>
        <w:tab/>
        <w:t>Exposure of network information</w:t>
      </w:r>
      <w:bookmarkEnd w:id="960"/>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3D754B6" w:rsidR="00AD3D3F" w:rsidRDefault="00262E92"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Pr>
          <w:lang w:eastAsia="zh-CN"/>
        </w:rPr>
        <w:t xml:space="preserve"> based on QoS monitoring</w:t>
      </w:r>
      <w:r w:rsidR="00694C30">
        <w:rPr>
          <w:lang w:eastAsia="zh-CN"/>
        </w:rPr>
        <w:t xml:space="preserve"> (as described in clause 5.37.4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Pr>
          <w:lang w:eastAsia="zh-CN"/>
        </w:rPr>
        <w:t xml:space="preserve"> in the PCC rule of the service data flow</w:t>
      </w:r>
      <w:r w:rsidR="00AD3D3F">
        <w:rPr>
          <w:lang w:eastAsia="zh-CN"/>
        </w:rPr>
        <w:t xml:space="preserve"> as described in clause </w:t>
      </w:r>
      <w:r>
        <w:rPr>
          <w:lang w:eastAsia="zh-CN"/>
        </w:rPr>
        <w:t>6.1.3.21.</w:t>
      </w:r>
    </w:p>
    <w:p w14:paraId="0E097E32" w14:textId="67A83F29" w:rsidR="00262E92" w:rsidRDefault="00262E92"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70F90B1D" w14:textId="00442249" w:rsidR="00262E92" w:rsidRDefault="00262E92"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7E7D1D26" w14:textId="2D5E199E"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61" w:name="_CR6_1_3_27_2"/>
      <w:bookmarkStart w:id="962" w:name="_Toc201216418"/>
      <w:bookmarkEnd w:id="961"/>
      <w:r>
        <w:rPr>
          <w:lang w:eastAsia="zh-CN"/>
        </w:rPr>
        <w:t>6.1.3.27.2</w:t>
      </w:r>
      <w:r>
        <w:rPr>
          <w:lang w:eastAsia="zh-CN"/>
        </w:rPr>
        <w:tab/>
        <w:t>UL/DL policy control based on round-trip latency requirement</w:t>
      </w:r>
      <w:bookmarkEnd w:id="962"/>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09661E5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FD4120">
        <w:rPr>
          <w:lang w:eastAsia="zh-CN"/>
        </w:rPr>
        <w:t>TS</w:t>
      </w:r>
      <w:r w:rsidR="00FD4120">
        <w:rPr>
          <w:lang w:eastAsia="zh-CN"/>
        </w:rPr>
        <w:t> </w:t>
      </w:r>
      <w:r w:rsidR="00FD4120">
        <w:rPr>
          <w:lang w:eastAsia="zh-CN"/>
        </w:rPr>
        <w:t>23.502</w:t>
      </w:r>
      <w:r w:rsidR="00FD4120">
        <w:rPr>
          <w:lang w:eastAsia="zh-CN"/>
        </w:rPr>
        <w:t> </w:t>
      </w:r>
      <w:r w:rsidR="00FD4120">
        <w:rPr>
          <w:lang w:eastAsia="zh-CN"/>
        </w:rPr>
        <w:t>[</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3" w:name="_CR6_1_3_27_3"/>
      <w:bookmarkStart w:id="964" w:name="_Toc201216419"/>
      <w:bookmarkEnd w:id="963"/>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4"/>
    </w:p>
    <w:p w14:paraId="03A5A5A3" w14:textId="6C4CBCCF"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 clause 5.37.2.</w:t>
      </w:r>
    </w:p>
    <w:p w14:paraId="3F18D192" w14:textId="73C72BDE"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D0390">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lastRenderedPageBreak/>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FF88F6D"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251FA5">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65" w:name="_CR6_1_3_27_4"/>
      <w:bookmarkStart w:id="966" w:name="_Toc201216420"/>
      <w:bookmarkEnd w:id="965"/>
      <w:r>
        <w:rPr>
          <w:lang w:eastAsia="zh-CN"/>
        </w:rPr>
        <w:t>6.1.3.27.4</w:t>
      </w:r>
      <w:r>
        <w:rPr>
          <w:lang w:eastAsia="zh-CN"/>
        </w:rPr>
        <w:tab/>
        <w:t xml:space="preserve">PDU Set </w:t>
      </w:r>
      <w:r w:rsidR="00E335D6">
        <w:rPr>
          <w:lang w:eastAsia="zh-CN"/>
        </w:rPr>
        <w:t xml:space="preserve">based </w:t>
      </w:r>
      <w:r>
        <w:rPr>
          <w:lang w:eastAsia="zh-CN"/>
        </w:rPr>
        <w:t>handling</w:t>
      </w:r>
      <w:bookmarkEnd w:id="966"/>
    </w:p>
    <w:p w14:paraId="575E1AC9" w14:textId="5D4A74CE"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D1719A">
        <w:rPr>
          <w:lang w:eastAsia="zh-CN"/>
        </w:rPr>
        <w:t xml:space="preserve">2] and </w:t>
      </w:r>
      <w:r w:rsidR="00FD4120">
        <w:rPr>
          <w:lang w:eastAsia="zh-CN"/>
        </w:rPr>
        <w:t>TS</w:t>
      </w:r>
      <w:r w:rsidR="00FD4120">
        <w:rPr>
          <w:lang w:eastAsia="zh-CN"/>
        </w:rPr>
        <w:t> </w:t>
      </w:r>
      <w:r w:rsidR="00FD4120">
        <w:rPr>
          <w:lang w:eastAsia="zh-CN"/>
        </w:rPr>
        <w:t>26.522</w:t>
      </w:r>
      <w:r w:rsidR="00FD4120">
        <w:rPr>
          <w:lang w:eastAsia="zh-CN"/>
        </w:rPr>
        <w:t> </w:t>
      </w:r>
      <w:r w:rsidR="00FD4120">
        <w:rPr>
          <w:lang w:eastAsia="zh-CN"/>
        </w:rPr>
        <w:t>[</w:t>
      </w:r>
      <w:r w:rsidR="00D1719A">
        <w:rPr>
          <w:lang w:eastAsia="zh-CN"/>
        </w:rPr>
        <w:t>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r w:rsidR="002A4E34">
        <w:rPr>
          <w:lang w:eastAsia="zh-CN"/>
        </w:rPr>
        <w:t xml:space="preserve"> Based on the received the PCC rule or a pre-configured PCC rule, the SMF provides NG-RAN the PDU Set QoS Parameters (as described in clause 5.37.5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2A4E34">
        <w:rPr>
          <w:lang w:eastAsia="zh-CN"/>
        </w:rPr>
        <w:t>2]). If the PCC rule includes the Protocol Description, it is</w:t>
      </w:r>
      <w:r w:rsidR="00862191">
        <w:rPr>
          <w:lang w:eastAsia="zh-CN"/>
        </w:rPr>
        <w:t xml:space="preserve"> used</w:t>
      </w:r>
      <w:r w:rsidR="002A4E34">
        <w:rPr>
          <w:lang w:eastAsia="zh-CN"/>
        </w:rPr>
        <w:t xml:space="preserve"> for PDU Set identification (as described in clause 5.37.5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2A4E34">
        <w:rPr>
          <w:lang w:eastAsia="zh-CN"/>
        </w:rPr>
        <w:t>2]).</w:t>
      </w:r>
    </w:p>
    <w:p w14:paraId="3656C892" w14:textId="6154C6D6"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sidR="003F23C9">
        <w:rPr>
          <w:lang w:eastAsia="zh-CN"/>
        </w:rPr>
        <w:t>2] in the PCC rule(s)</w:t>
      </w:r>
      <w:r>
        <w:rPr>
          <w:lang w:eastAsia="zh-CN"/>
        </w:rPr>
        <w:t>.</w:t>
      </w:r>
    </w:p>
    <w:p w14:paraId="43133804" w14:textId="5AB6DD78" w:rsidR="003F23C9" w:rsidRDefault="003F23C9" w:rsidP="003F23C9">
      <w:pPr>
        <w:rPr>
          <w:lang w:eastAsia="zh-CN"/>
        </w:rPr>
      </w:pPr>
      <w:r>
        <w:rPr>
          <w:lang w:eastAsia="zh-CN"/>
        </w:rPr>
        <w:t xml:space="preserve">The AF may provide the Protocol Description (UL and/or DL) as described in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1C54DC63" w14:textId="2C9F6D61" w:rsidR="00D1719A" w:rsidRDefault="00D1719A" w:rsidP="00D1719A">
      <w:pPr>
        <w:pStyle w:val="Heading5"/>
        <w:rPr>
          <w:lang w:eastAsia="zh-CN"/>
        </w:rPr>
      </w:pPr>
      <w:bookmarkStart w:id="967" w:name="_CR6_1_3_27_5"/>
      <w:bookmarkStart w:id="968" w:name="_Toc201216421"/>
      <w:bookmarkEnd w:id="967"/>
      <w:r>
        <w:rPr>
          <w:lang w:eastAsia="zh-CN"/>
        </w:rPr>
        <w:t>6.1.3.27.5</w:t>
      </w:r>
      <w:r>
        <w:rPr>
          <w:lang w:eastAsia="zh-CN"/>
        </w:rPr>
        <w:tab/>
        <w:t>Data Burst Based Handling</w:t>
      </w:r>
      <w:bookmarkEnd w:id="968"/>
    </w:p>
    <w:p w14:paraId="096FACF9" w14:textId="1F4BF2F1" w:rsidR="00D1719A" w:rsidRDefault="00D1719A" w:rsidP="00D1719A">
      <w:pPr>
        <w:rPr>
          <w:lang w:eastAsia="zh-CN"/>
        </w:rPr>
      </w:pPr>
      <w:r>
        <w:rPr>
          <w:lang w:eastAsia="zh-CN"/>
        </w:rPr>
        <w:t xml:space="preserve">The detection and marking of End of Data Burst is defined in clause 5.37.8.3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 Based on the AF provided</w:t>
      </w:r>
      <w:r w:rsidR="00862191">
        <w:rPr>
          <w:lang w:eastAsia="zh-CN"/>
        </w:rPr>
        <w:t xml:space="preserve"> DL</w:t>
      </w:r>
      <w:r>
        <w:rPr>
          <w:lang w:eastAsia="zh-CN"/>
        </w:rPr>
        <w:t xml:space="preserve"> Protocol Description (see clause 5.37.5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 xml:space="preserve">2] and </w:t>
      </w:r>
      <w:r w:rsidR="00FD4120">
        <w:rPr>
          <w:lang w:eastAsia="zh-CN"/>
        </w:rPr>
        <w:t>TS</w:t>
      </w:r>
      <w:r w:rsidR="00FD4120">
        <w:rPr>
          <w:lang w:eastAsia="zh-CN"/>
        </w:rPr>
        <w:t> </w:t>
      </w:r>
      <w:r w:rsidR="00FD4120">
        <w:rPr>
          <w:lang w:eastAsia="zh-CN"/>
        </w:rPr>
        <w:t>26.522</w:t>
      </w:r>
      <w:r w:rsidR="00FD4120">
        <w:rPr>
          <w:lang w:eastAsia="zh-CN"/>
        </w:rPr>
        <w:t> </w:t>
      </w:r>
      <w:r w:rsidR="00FD4120">
        <w:rPr>
          <w:lang w:eastAsia="zh-CN"/>
        </w:rPr>
        <w:t>[</w:t>
      </w:r>
      <w:r>
        <w:rPr>
          <w:lang w:eastAsia="zh-CN"/>
        </w:rPr>
        <w:t>40]) and/or local configuration, the PCF generates the</w:t>
      </w:r>
      <w:r w:rsidR="00E335D6">
        <w:rPr>
          <w:lang w:eastAsia="zh-CN"/>
        </w:rPr>
        <w:t xml:space="preserve"> End of</w:t>
      </w:r>
      <w:r>
        <w:rPr>
          <w:lang w:eastAsia="zh-CN"/>
        </w:rPr>
        <w:t xml:space="preserve"> Data Burst Marking Indication (see clause 5.37.8.3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9" w:name="_CR6_1_3_27_6"/>
      <w:bookmarkStart w:id="970" w:name="_Toc201216422"/>
      <w:bookmarkEnd w:id="969"/>
      <w:r>
        <w:rPr>
          <w:lang w:eastAsia="zh-CN"/>
        </w:rPr>
        <w:t>6.1.3.27.6</w:t>
      </w:r>
      <w:r>
        <w:rPr>
          <w:lang w:eastAsia="zh-CN"/>
        </w:rPr>
        <w:tab/>
        <w:t>Traffic Parameter Information and Traffic Parameter Measurement</w:t>
      </w:r>
      <w:bookmarkEnd w:id="970"/>
    </w:p>
    <w:p w14:paraId="3C7C48AA" w14:textId="31657400"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FD4120">
        <w:rPr>
          <w:lang w:eastAsia="zh-CN"/>
        </w:rPr>
        <w:t>TS</w:t>
      </w:r>
      <w:r w:rsidR="00FD4120">
        <w:rPr>
          <w:lang w:eastAsia="zh-CN"/>
        </w:rPr>
        <w:t> </w:t>
      </w:r>
      <w:r w:rsidR="00FD4120">
        <w:rPr>
          <w:lang w:eastAsia="zh-CN"/>
        </w:rPr>
        <w:t>23.501</w:t>
      </w:r>
      <w:r w:rsidR="00FD4120">
        <w:rPr>
          <w:lang w:eastAsia="zh-CN"/>
        </w:rPr>
        <w:t> </w:t>
      </w:r>
      <w:r w:rsidR="00FD4120">
        <w:rPr>
          <w:lang w:eastAsia="zh-CN"/>
        </w:rPr>
        <w:t>[</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71" w:name="_CR6_1_3_28"/>
      <w:bookmarkStart w:id="972" w:name="_Toc201216423"/>
      <w:bookmarkEnd w:id="971"/>
      <w:r>
        <w:rPr>
          <w:lang w:eastAsia="zh-CN"/>
        </w:rPr>
        <w:t>6.1.3.28</w:t>
      </w:r>
      <w:r>
        <w:rPr>
          <w:lang w:eastAsia="zh-CN"/>
        </w:rPr>
        <w:tab/>
        <w:t>AF requested QoS for a UE or group of UEs not identified by a UE address</w:t>
      </w:r>
      <w:bookmarkEnd w:id="97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lastRenderedPageBreak/>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7EC446ED"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FD4120">
        <w:t>TS</w:t>
      </w:r>
      <w:r w:rsidR="00FD4120">
        <w:t> </w:t>
      </w:r>
      <w:r w:rsidR="00FD4120">
        <w:t>23.501</w:t>
      </w:r>
      <w:r w:rsidR="00FD4120">
        <w:t> </w:t>
      </w:r>
      <w:r w:rsidR="00FD4120">
        <w:t>[</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79DD0DA0" w:rsidR="00AD752F" w:rsidRDefault="00AD752F" w:rsidP="00AD752F">
      <w:r>
        <w:t xml:space="preserve">The NEF determines whether or not to invoke the TSCTSF in the same way as for AF session with required QoS procedure, as described in step 2 of clause 4.15.6.6 in </w:t>
      </w:r>
      <w:r w:rsidR="00FD4120">
        <w:t>TS</w:t>
      </w:r>
      <w:r w:rsidR="00FD4120">
        <w:t> </w:t>
      </w:r>
      <w:r w:rsidR="00FD4120">
        <w:t>23.502</w:t>
      </w:r>
      <w:r w:rsidR="00FD4120">
        <w:t> </w:t>
      </w:r>
      <w:r w:rsidR="00FD4120">
        <w:t>[</w:t>
      </w:r>
      <w:r>
        <w:t>3].</w:t>
      </w:r>
    </w:p>
    <w:p w14:paraId="54C9E440" w14:textId="02022538" w:rsidR="00AD752F" w:rsidRDefault="00AD752F" w:rsidP="00AD752F">
      <w:r>
        <w:t xml:space="preserve">In case the TSCTSF is not used, the NEF stores the AF request on UDR. The PCF receives the AF requested QoS information from the UDR as described in clause 4.15.6.14 of </w:t>
      </w:r>
      <w:r w:rsidR="00FD4120">
        <w:t>TS</w:t>
      </w:r>
      <w:r w:rsidR="00FD4120">
        <w:t> </w:t>
      </w:r>
      <w:r w:rsidR="00FD4120">
        <w:t>23.502</w:t>
      </w:r>
      <w:r w:rsidR="00FD4120">
        <w:t> </w:t>
      </w:r>
      <w:r w:rsidR="00FD4120">
        <w:t>[</w:t>
      </w:r>
      <w:r>
        <w:t>3]. If the AF requested QoS information contains temporal invalidity condition, the PCF activates, modifies, or removes PCC rules corresponding to the QoS information as needed based on the invalidity conditions.</w:t>
      </w:r>
    </w:p>
    <w:p w14:paraId="4B25C5C3" w14:textId="32474863" w:rsidR="00AD752F" w:rsidRDefault="00AD752F" w:rsidP="00AD752F">
      <w:r>
        <w:t xml:space="preserve">In the case that the TSCTSF is used, the TSCTSF receives the AF requested QoS information from the NEF. The TSCTSF applies the AF requested QoS information as described in clause 5.20c of </w:t>
      </w:r>
      <w:r w:rsidR="00FD4120">
        <w:t>TS</w:t>
      </w:r>
      <w:r w:rsidR="00FD4120">
        <w:t> </w:t>
      </w:r>
      <w:r w:rsidR="00FD4120">
        <w:t>23.501</w:t>
      </w:r>
      <w:r w:rsidR="00FD4120">
        <w:t> </w:t>
      </w:r>
      <w:r w:rsidR="00FD4120">
        <w:t>[</w:t>
      </w:r>
      <w:r>
        <w:t xml:space="preserve">2] and clause 4.15.6.14 of </w:t>
      </w:r>
      <w:r w:rsidR="00FD4120">
        <w:t>TS</w:t>
      </w:r>
      <w:r w:rsidR="00FD4120">
        <w:t> </w:t>
      </w:r>
      <w:r w:rsidR="00FD4120">
        <w:t>23.502</w:t>
      </w:r>
      <w:r w:rsidR="00FD4120">
        <w:t> </w:t>
      </w:r>
      <w:r w:rsidR="00FD4120">
        <w:t>[</w:t>
      </w:r>
      <w:r>
        <w:t>3].</w:t>
      </w:r>
    </w:p>
    <w:p w14:paraId="0447D007" w14:textId="7C89F483" w:rsidR="000C17D5" w:rsidRDefault="000C17D5" w:rsidP="000C17D5">
      <w:pPr>
        <w:pStyle w:val="Heading4"/>
      </w:pPr>
      <w:bookmarkStart w:id="973" w:name="_CR6_1_3_29"/>
      <w:bookmarkStart w:id="974" w:name="_Toc201216424"/>
      <w:bookmarkEnd w:id="973"/>
      <w:r>
        <w:t>6.1.3.29</w:t>
      </w:r>
      <w:r>
        <w:tab/>
        <w:t xml:space="preserve">Network Slice replacement for </w:t>
      </w:r>
      <w:r w:rsidR="00062186">
        <w:t xml:space="preserve">a </w:t>
      </w:r>
      <w:r>
        <w:t>PDU Session</w:t>
      </w:r>
      <w:bookmarkEnd w:id="974"/>
    </w:p>
    <w:p w14:paraId="74D059F9" w14:textId="590ABFBD" w:rsidR="000C17D5" w:rsidRDefault="000C17D5" w:rsidP="000C17D5">
      <w:r>
        <w:t>The Network Slice Replacement is specified in clause 5.15.</w:t>
      </w:r>
      <w:r w:rsidR="008B3E72">
        <w:t>19</w:t>
      </w:r>
      <w:r>
        <w:t xml:space="preserve"> of </w:t>
      </w:r>
      <w:r w:rsidR="00FD4120">
        <w:t>TS</w:t>
      </w:r>
      <w:r w:rsidR="00FD4120">
        <w:t> </w:t>
      </w:r>
      <w:r w:rsidR="00FD4120">
        <w:t>23.501</w:t>
      </w:r>
      <w:r w:rsidR="00FD4120">
        <w:t> </w:t>
      </w:r>
      <w:r w:rsidR="00FD4120">
        <w:t>[</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w:t>
      </w:r>
      <w:r w:rsidR="009C4314">
        <w:lastRenderedPageBreak/>
        <w:t xml:space="preserve">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75" w:name="_CR6_1_4"/>
      <w:bookmarkStart w:id="976" w:name="_Toc201216425"/>
      <w:bookmarkEnd w:id="975"/>
      <w:r w:rsidRPr="003D4ABF">
        <w:t>6.1.4</w:t>
      </w:r>
      <w:r w:rsidRPr="003D4ABF">
        <w:tab/>
      </w:r>
      <w:r w:rsidR="004B2724" w:rsidRPr="003D4ABF">
        <w:t>Network slice related p</w:t>
      </w:r>
      <w:r w:rsidRPr="003D4ABF">
        <w:t>olicy control</w:t>
      </w:r>
      <w:bookmarkEnd w:id="976"/>
    </w:p>
    <w:p w14:paraId="1A56CE6D" w14:textId="77777777" w:rsidR="00BD10A8" w:rsidRPr="003D4ABF" w:rsidRDefault="00BD10A8" w:rsidP="00640110">
      <w:pPr>
        <w:pStyle w:val="Heading4"/>
      </w:pPr>
      <w:bookmarkStart w:id="977" w:name="_CR6_1_4_1"/>
      <w:bookmarkStart w:id="978" w:name="_Toc201216426"/>
      <w:bookmarkEnd w:id="977"/>
      <w:r w:rsidRPr="003D4ABF">
        <w:t>6.1.4.1</w:t>
      </w:r>
      <w:r w:rsidRPr="003D4ABF">
        <w:tab/>
        <w:t>General</w:t>
      </w:r>
      <w:bookmarkEnd w:id="97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6D7FC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9" w:name="_CR6_1_4_2"/>
      <w:bookmarkStart w:id="980" w:name="_Toc201216427"/>
      <w:bookmarkEnd w:id="979"/>
      <w:r w:rsidRPr="003D4ABF">
        <w:t>6.1.4.2</w:t>
      </w:r>
      <w:r w:rsidRPr="003D4ABF">
        <w:tab/>
      </w:r>
      <w:r w:rsidR="006A4701" w:rsidRPr="003D4ABF">
        <w:t xml:space="preserve">Limitation of </w:t>
      </w:r>
      <w:r w:rsidRPr="003D4ABF">
        <w:t>data rate per network slice with assistance of the NWDAF</w:t>
      </w:r>
      <w:bookmarkEnd w:id="980"/>
    </w:p>
    <w:p w14:paraId="246D1D8F" w14:textId="2D05C833"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FD4120" w:rsidRPr="003D4ABF">
        <w:t>TS</w:t>
      </w:r>
      <w:r w:rsidR="00FD4120">
        <w:t> </w:t>
      </w:r>
      <w:r w:rsidR="00FD4120" w:rsidRPr="003D4ABF">
        <w:t>23.288</w:t>
      </w:r>
      <w:r w:rsidR="00FD4120">
        <w:t> </w:t>
      </w:r>
      <w:r w:rsidR="00FD4120"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81" w:name="_CR6_1_4_3"/>
      <w:bookmarkStart w:id="982" w:name="_Toc201216428"/>
      <w:bookmarkEnd w:id="981"/>
      <w:r w:rsidRPr="003D4ABF">
        <w:t>6.1.4.3</w:t>
      </w:r>
      <w:r w:rsidRPr="003D4ABF">
        <w:tab/>
        <w:t>Limitation of data rate per network slice with PCF based monitoring</w:t>
      </w:r>
      <w:bookmarkEnd w:id="982"/>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7B495B87"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FD4120" w:rsidRPr="003D4ABF">
        <w:t>TS</w:t>
      </w:r>
      <w:r w:rsidR="00FD4120">
        <w:t> </w:t>
      </w:r>
      <w:r w:rsidR="00FD4120" w:rsidRPr="003D4ABF">
        <w:t>29.500</w:t>
      </w:r>
      <w:r w:rsidR="00FD4120">
        <w:t> </w:t>
      </w:r>
      <w:r w:rsidR="00FD4120"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83" w:name="_CR6_1_5"/>
      <w:bookmarkStart w:id="984" w:name="_Toc201216429"/>
      <w:bookmarkEnd w:id="983"/>
      <w:r>
        <w:t>6.1.5</w:t>
      </w:r>
      <w:r>
        <w:tab/>
        <w:t>Group related policy control</w:t>
      </w:r>
      <w:bookmarkEnd w:id="984"/>
    </w:p>
    <w:p w14:paraId="34E21E8D" w14:textId="56DDCB5E" w:rsidR="00CB4253" w:rsidRDefault="00CB4253" w:rsidP="00CB4253">
      <w:r>
        <w:t>Group related policy control supports limitation of the data rate per group</w:t>
      </w:r>
      <w:r w:rsidR="00E67E73">
        <w:t xml:space="preserve"> and is only applicable to 5G VN groups, as described in clause 5.29.2 of </w:t>
      </w:r>
      <w:r w:rsidR="00FD4120">
        <w:t>TS</w:t>
      </w:r>
      <w:r w:rsidR="00FD4120">
        <w:t> </w:t>
      </w:r>
      <w:r w:rsidR="00FD4120">
        <w:t>23.501</w:t>
      </w:r>
      <w:r w:rsidR="00FD4120">
        <w:t> </w:t>
      </w:r>
      <w:r w:rsidR="00FD4120">
        <w:t>[</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28A79023" w:rsidR="00862191" w:rsidRDefault="00862191" w:rsidP="00862191">
      <w:r>
        <w:t xml:space="preserve">The PCF may receive the Maximum Group Data Rate as part of the 5G VN group data (within the subscription data set), as described in clause 5.29 of </w:t>
      </w:r>
      <w:r w:rsidR="00FD4120">
        <w:t>TS</w:t>
      </w:r>
      <w:r w:rsidR="00FD4120">
        <w:t> </w:t>
      </w:r>
      <w:r w:rsidR="00FD4120">
        <w:t>23.501</w:t>
      </w:r>
      <w:r w:rsidR="00FD4120">
        <w:t> </w:t>
      </w:r>
      <w:r w:rsidR="00FD4120">
        <w:t>[</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85" w:name="_CR6_1_6"/>
      <w:bookmarkStart w:id="986" w:name="_Toc201216430"/>
      <w:bookmarkEnd w:id="985"/>
      <w:r>
        <w:t>6.1.6</w:t>
      </w:r>
      <w:r w:rsidR="00E335D6">
        <w:tab/>
        <w:t>Void</w:t>
      </w:r>
      <w:bookmarkEnd w:id="986"/>
    </w:p>
    <w:p w14:paraId="2EDE9CFE" w14:textId="01792C77" w:rsidR="009E49BA" w:rsidRDefault="009E49BA" w:rsidP="009E49BA"/>
    <w:p w14:paraId="43F3F487" w14:textId="0319DFF9" w:rsidR="00787F8E" w:rsidRPr="003D4ABF" w:rsidRDefault="00787F8E" w:rsidP="00787F8E">
      <w:pPr>
        <w:pStyle w:val="Heading2"/>
        <w:rPr>
          <w:lang w:eastAsia="zh-CN"/>
        </w:rPr>
      </w:pPr>
      <w:bookmarkStart w:id="987" w:name="_CR6_2"/>
      <w:bookmarkStart w:id="988" w:name="_Toc201216431"/>
      <w:bookmarkEnd w:id="987"/>
      <w:r w:rsidRPr="003D4ABF">
        <w:rPr>
          <w:lang w:eastAsia="zh-CN"/>
        </w:rPr>
        <w:t>6.2</w:t>
      </w:r>
      <w:r w:rsidRPr="003D4ABF">
        <w:rPr>
          <w:lang w:eastAsia="zh-CN"/>
        </w:rPr>
        <w:tab/>
        <w:t>Network functions and entities</w:t>
      </w:r>
      <w:bookmarkEnd w:id="941"/>
      <w:bookmarkEnd w:id="942"/>
      <w:bookmarkEnd w:id="943"/>
      <w:bookmarkEnd w:id="944"/>
      <w:bookmarkEnd w:id="945"/>
      <w:bookmarkEnd w:id="946"/>
      <w:bookmarkEnd w:id="947"/>
      <w:bookmarkEnd w:id="988"/>
    </w:p>
    <w:p w14:paraId="00F8BB5C" w14:textId="77777777" w:rsidR="00787F8E" w:rsidRPr="003D4ABF" w:rsidRDefault="00787F8E" w:rsidP="00787F8E">
      <w:pPr>
        <w:pStyle w:val="Heading3"/>
      </w:pPr>
      <w:bookmarkStart w:id="989" w:name="_CR6_2_1"/>
      <w:bookmarkStart w:id="990" w:name="_Toc19197361"/>
      <w:bookmarkStart w:id="991" w:name="_Toc27896514"/>
      <w:bookmarkStart w:id="992" w:name="_Toc36192682"/>
      <w:bookmarkStart w:id="993" w:name="_Toc37076413"/>
      <w:bookmarkStart w:id="994" w:name="_Toc45194859"/>
      <w:bookmarkStart w:id="995" w:name="_Toc47594271"/>
      <w:bookmarkStart w:id="996" w:name="_Toc51836902"/>
      <w:bookmarkStart w:id="997" w:name="_Toc201216432"/>
      <w:bookmarkEnd w:id="989"/>
      <w:r w:rsidRPr="003D4ABF">
        <w:t>6.2.1</w:t>
      </w:r>
      <w:r w:rsidRPr="003D4ABF">
        <w:tab/>
        <w:t>Policy Control Function (PCF)</w:t>
      </w:r>
      <w:bookmarkEnd w:id="990"/>
      <w:bookmarkEnd w:id="991"/>
      <w:bookmarkEnd w:id="992"/>
      <w:bookmarkEnd w:id="993"/>
      <w:bookmarkEnd w:id="994"/>
      <w:bookmarkEnd w:id="995"/>
      <w:bookmarkEnd w:id="996"/>
      <w:bookmarkEnd w:id="997"/>
    </w:p>
    <w:p w14:paraId="61386381" w14:textId="77777777" w:rsidR="00787F8E" w:rsidRPr="003D4ABF" w:rsidRDefault="00787F8E" w:rsidP="00787F8E">
      <w:pPr>
        <w:pStyle w:val="Heading4"/>
      </w:pPr>
      <w:bookmarkStart w:id="998" w:name="_CR6_2_1_1"/>
      <w:bookmarkStart w:id="999" w:name="_Toc19197362"/>
      <w:bookmarkStart w:id="1000" w:name="_Toc27896515"/>
      <w:bookmarkStart w:id="1001" w:name="_Toc36192683"/>
      <w:bookmarkStart w:id="1002" w:name="_Toc37076414"/>
      <w:bookmarkStart w:id="1003" w:name="_Toc45194860"/>
      <w:bookmarkStart w:id="1004" w:name="_Toc47594272"/>
      <w:bookmarkStart w:id="1005" w:name="_Toc51836903"/>
      <w:bookmarkStart w:id="1006" w:name="_Toc201216433"/>
      <w:bookmarkEnd w:id="998"/>
      <w:r w:rsidRPr="003D4ABF">
        <w:t>6.2.1.1</w:t>
      </w:r>
      <w:r w:rsidRPr="003D4ABF">
        <w:tab/>
        <w:t>General</w:t>
      </w:r>
      <w:bookmarkEnd w:id="999"/>
      <w:bookmarkEnd w:id="1000"/>
      <w:bookmarkEnd w:id="1001"/>
      <w:bookmarkEnd w:id="1002"/>
      <w:bookmarkEnd w:id="1003"/>
      <w:bookmarkEnd w:id="1004"/>
      <w:bookmarkEnd w:id="1005"/>
      <w:bookmarkEnd w:id="1006"/>
    </w:p>
    <w:p w14:paraId="4B4E36B6" w14:textId="77777777" w:rsidR="00787F8E" w:rsidRPr="003D4ABF" w:rsidRDefault="00787F8E" w:rsidP="00787F8E">
      <w:pPr>
        <w:pStyle w:val="Heading5"/>
      </w:pPr>
      <w:bookmarkStart w:id="1007" w:name="_CR6_2_1_1_1"/>
      <w:bookmarkStart w:id="1008" w:name="_Toc45194861"/>
      <w:bookmarkStart w:id="1009" w:name="_Toc47594273"/>
      <w:bookmarkStart w:id="1010" w:name="_Toc51836904"/>
      <w:bookmarkStart w:id="1011" w:name="_Toc201216434"/>
      <w:bookmarkEnd w:id="1007"/>
      <w:r w:rsidRPr="003D4ABF">
        <w:t>6.2.1.1.1</w:t>
      </w:r>
      <w:r w:rsidRPr="003D4ABF">
        <w:tab/>
        <w:t>Session management related functionality</w:t>
      </w:r>
      <w:bookmarkEnd w:id="1008"/>
      <w:bookmarkEnd w:id="1009"/>
      <w:bookmarkEnd w:id="1010"/>
      <w:bookmarkEnd w:id="1011"/>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02A97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FD4120" w:rsidRPr="003D4ABF">
        <w:rPr>
          <w:lang w:eastAsia="zh-CN"/>
        </w:rPr>
        <w:t>TS</w:t>
      </w:r>
      <w:r w:rsidR="00FD4120">
        <w:rPr>
          <w:lang w:eastAsia="zh-CN"/>
        </w:rPr>
        <w:t> </w:t>
      </w:r>
      <w:r w:rsidR="00FD4120" w:rsidRPr="003D4ABF">
        <w:rPr>
          <w:lang w:eastAsia="zh-CN"/>
        </w:rPr>
        <w:t>26.114</w:t>
      </w:r>
      <w:r w:rsidR="00FD4120">
        <w:rPr>
          <w:lang w:eastAsia="zh-CN"/>
        </w:rPr>
        <w:t> </w:t>
      </w:r>
      <w:r w:rsidR="00FD4120"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C7B27F5"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FD4120" w:rsidRPr="003D4ABF">
        <w:t>TS</w:t>
      </w:r>
      <w:r w:rsidR="00FD4120">
        <w:t> </w:t>
      </w:r>
      <w:r w:rsidR="00FD4120" w:rsidRPr="003D4ABF">
        <w:t>23.502</w:t>
      </w:r>
      <w:r w:rsidR="00FD4120">
        <w:t> </w:t>
      </w:r>
      <w:r w:rsidR="00FD4120"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0BE2F12F"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8A762CF" w:rsidR="00787F8E" w:rsidRPr="003D4ABF" w:rsidRDefault="00787F8E" w:rsidP="00787F8E">
      <w:pPr>
        <w:pStyle w:val="NO"/>
      </w:pPr>
      <w:r w:rsidRPr="003D4ABF">
        <w:t>NOTE 4:</w:t>
      </w:r>
      <w:r w:rsidRPr="003D4ABF">
        <w:tab/>
        <w:t xml:space="preserve">For 5G-SRVCC (i.e. SRVCC from NG-RAN to UTRAN) as specified in </w:t>
      </w:r>
      <w:r w:rsidR="00FD4120" w:rsidRPr="003D4ABF">
        <w:t>TS</w:t>
      </w:r>
      <w:r w:rsidR="00FD4120">
        <w:t> </w:t>
      </w:r>
      <w:r w:rsidR="00FD4120" w:rsidRPr="003D4ABF">
        <w:t>23.216</w:t>
      </w:r>
      <w:r w:rsidR="00FD4120">
        <w:t> </w:t>
      </w:r>
      <w:r w:rsidR="00FD4120" w:rsidRPr="003D4ABF">
        <w:t>[</w:t>
      </w:r>
      <w:r w:rsidRPr="003D4ABF">
        <w:t xml:space="preserve">25]), the SM Policy Association is terminated by the SMF. For SRVCC (i.e. SRVCC from E-UTRAN to GERAN/UTRAN) as specified in </w:t>
      </w:r>
      <w:r w:rsidR="00FD4120" w:rsidRPr="003D4ABF">
        <w:t>TS</w:t>
      </w:r>
      <w:r w:rsidR="00FD4120">
        <w:t> </w:t>
      </w:r>
      <w:r w:rsidR="00FD4120" w:rsidRPr="003D4ABF">
        <w:t>23.216</w:t>
      </w:r>
      <w:r w:rsidR="00FD4120">
        <w:t> </w:t>
      </w:r>
      <w:r w:rsidR="00FD4120" w:rsidRPr="003D4ABF">
        <w:t>[</w:t>
      </w:r>
      <w:r w:rsidRPr="003D4ABF">
        <w:t>25], the SMF indicates that PCC rules are removed.</w:t>
      </w:r>
    </w:p>
    <w:p w14:paraId="44CC9F53" w14:textId="77777777" w:rsidR="00787F8E" w:rsidRPr="003D4ABF" w:rsidRDefault="00787F8E" w:rsidP="00787F8E">
      <w:pPr>
        <w:pStyle w:val="Heading5"/>
      </w:pPr>
      <w:bookmarkStart w:id="1012" w:name="_CR6_2_1_1_2"/>
      <w:bookmarkStart w:id="1013" w:name="_Toc45194862"/>
      <w:bookmarkStart w:id="1014" w:name="_Toc47594274"/>
      <w:bookmarkStart w:id="1015" w:name="_Toc51836905"/>
      <w:bookmarkStart w:id="1016" w:name="_Toc201216435"/>
      <w:bookmarkEnd w:id="1012"/>
      <w:r w:rsidRPr="003D4ABF">
        <w:t>6.2.1.1.2</w:t>
      </w:r>
      <w:r w:rsidRPr="003D4ABF">
        <w:tab/>
        <w:t>Non-session management related functionality</w:t>
      </w:r>
      <w:bookmarkEnd w:id="1013"/>
      <w:bookmarkEnd w:id="1014"/>
      <w:bookmarkEnd w:id="1015"/>
      <w:bookmarkEnd w:id="101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7" w:name="_Toc19197363"/>
      <w:bookmarkStart w:id="1018" w:name="_Toc27896516"/>
      <w:bookmarkStart w:id="1019" w:name="_Toc36192684"/>
      <w:bookmarkStart w:id="1020" w:name="_Toc37076415"/>
      <w:bookmarkStart w:id="1021" w:name="_Toc45194865"/>
      <w:bookmarkStart w:id="1022" w:name="_Toc47594277"/>
      <w:bookmarkStart w:id="1023"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4" w:name="_CR6_2_1_1_3"/>
      <w:bookmarkStart w:id="1025" w:name="_Toc201216436"/>
      <w:bookmarkEnd w:id="1024"/>
      <w:r w:rsidRPr="003D4ABF">
        <w:t>6.2.1.1.3</w:t>
      </w:r>
      <w:r w:rsidRPr="003D4ABF">
        <w:tab/>
        <w:t>Network slice related functionality</w:t>
      </w:r>
      <w:bookmarkEnd w:id="102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6" w:name="_CR6_2_1_1_4"/>
      <w:bookmarkStart w:id="1027" w:name="_Toc201216437"/>
      <w:bookmarkEnd w:id="1026"/>
      <w:r>
        <w:t>6.2.1.1.4</w:t>
      </w:r>
      <w:r>
        <w:tab/>
        <w:t>Group related functionality</w:t>
      </w:r>
      <w:bookmarkEnd w:id="1027"/>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8" w:name="_CR6_2_1_2"/>
      <w:bookmarkStart w:id="1029" w:name="_Toc201216438"/>
      <w:bookmarkEnd w:id="1028"/>
      <w:r w:rsidRPr="003D4ABF">
        <w:t>6.2.1.2</w:t>
      </w:r>
      <w:r w:rsidRPr="003D4ABF">
        <w:tab/>
        <w:t>Input for PCC decisions</w:t>
      </w:r>
      <w:bookmarkEnd w:id="1017"/>
      <w:bookmarkEnd w:id="1018"/>
      <w:bookmarkEnd w:id="1019"/>
      <w:bookmarkEnd w:id="1020"/>
      <w:bookmarkEnd w:id="1021"/>
      <w:bookmarkEnd w:id="1022"/>
      <w:bookmarkEnd w:id="1023"/>
      <w:bookmarkEnd w:id="1029"/>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0289B0A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FD4120">
        <w:rPr>
          <w:rFonts w:eastAsia="SimSun"/>
          <w:lang w:eastAsia="zh-CN"/>
        </w:rPr>
        <w:t>TS</w:t>
      </w:r>
      <w:r w:rsidR="00FD4120">
        <w:rPr>
          <w:rFonts w:eastAsia="SimSun"/>
          <w:lang w:eastAsia="zh-CN"/>
        </w:rPr>
        <w:t> </w:t>
      </w:r>
      <w:r w:rsidR="00FD4120">
        <w:rPr>
          <w:rFonts w:eastAsia="SimSun"/>
          <w:lang w:eastAsia="zh-CN"/>
        </w:rPr>
        <w:t>23.502</w:t>
      </w:r>
      <w:r w:rsidR="00FD4120">
        <w:rPr>
          <w:rFonts w:eastAsia="SimSun"/>
          <w:lang w:eastAsia="zh-CN"/>
        </w:rPr>
        <w:t> </w:t>
      </w:r>
      <w:r w:rsidR="00FD4120">
        <w:rPr>
          <w:rFonts w:eastAsia="SimSun"/>
          <w:lang w:eastAsia="zh-CN"/>
        </w:rPr>
        <w:t>[</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0EA84D98" w:rsidR="00787F8E" w:rsidRPr="003D4ABF" w:rsidRDefault="00787F8E" w:rsidP="00787F8E">
      <w:pPr>
        <w:pStyle w:val="B1"/>
      </w:pPr>
      <w:r w:rsidRPr="003D4ABF">
        <w:lastRenderedPageBreak/>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0C1618CB" w:rsidR="00787F8E" w:rsidRPr="003D4ABF" w:rsidRDefault="00787F8E" w:rsidP="00787F8E">
      <w:r w:rsidRPr="003D4ABF">
        <w:t>The SMF may provide information</w:t>
      </w:r>
      <w:r w:rsidR="003D4ABF">
        <w:t xml:space="preserve"> related to the PDU Session as defined in clause 5.2.5.4 of </w:t>
      </w:r>
      <w:r w:rsidR="00FD4120">
        <w:t>TS</w:t>
      </w:r>
      <w:r w:rsidR="00FD4120">
        <w:t> </w:t>
      </w:r>
      <w:r w:rsidR="00FD4120">
        <w:t>23.502</w:t>
      </w:r>
      <w:r w:rsidR="00FD4120">
        <w:t> </w:t>
      </w:r>
      <w:r w:rsidR="00FD4120">
        <w:t>[</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415F1942" w:rsidR="00787F8E" w:rsidRPr="003D4ABF" w:rsidRDefault="00787F8E" w:rsidP="00787F8E">
      <w:pPr>
        <w:pStyle w:val="B1"/>
      </w:pPr>
      <w:r w:rsidRPr="003D4ABF">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11251EB5"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FD4120" w:rsidRPr="003D4ABF">
        <w:t>TS</w:t>
      </w:r>
      <w:r w:rsidR="00FD4120">
        <w:t> </w:t>
      </w:r>
      <w:r w:rsidR="00FD4120" w:rsidRPr="003D4ABF">
        <w:t>23.501</w:t>
      </w:r>
      <w:r w:rsidR="00FD4120">
        <w:t> </w:t>
      </w:r>
      <w:r w:rsidR="00FD4120" w:rsidRPr="003D4ABF">
        <w:t>[</w:t>
      </w:r>
      <w:r w:rsidRPr="003D4ABF">
        <w:t>2]);</w:t>
      </w:r>
    </w:p>
    <w:p w14:paraId="76540FB4" w14:textId="06C87914"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FD4120" w:rsidRPr="003D4ABF">
        <w:t>TS</w:t>
      </w:r>
      <w:r w:rsidR="00FD4120">
        <w:t> </w:t>
      </w:r>
      <w:r w:rsidR="00FD4120" w:rsidRPr="003D4ABF">
        <w:t>23.501</w:t>
      </w:r>
      <w:r w:rsidR="00FD4120">
        <w:t> </w:t>
      </w:r>
      <w:r w:rsidR="00FD4120"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64A4CC79" w:rsidR="00787F8E" w:rsidRPr="003D4ABF" w:rsidRDefault="00787F8E" w:rsidP="00787F8E">
      <w:pPr>
        <w:pStyle w:val="B1"/>
      </w:pPr>
      <w:r w:rsidRPr="003D4ABF">
        <w:t>-</w:t>
      </w:r>
      <w:r w:rsidRPr="003D4ABF">
        <w:tab/>
        <w:t xml:space="preserve">DN Authorization Profile Index (see clause 5.6.6 of </w:t>
      </w:r>
      <w:r w:rsidR="00FD4120" w:rsidRPr="003D4ABF">
        <w:t>TS</w:t>
      </w:r>
      <w:r w:rsidR="00FD4120">
        <w:t> </w:t>
      </w:r>
      <w:r w:rsidR="00FD4120" w:rsidRPr="003D4ABF">
        <w:t>23.501</w:t>
      </w:r>
      <w:r w:rsidR="00FD4120">
        <w:t> </w:t>
      </w:r>
      <w:r w:rsidR="00FD4120" w:rsidRPr="003D4ABF">
        <w:t>[</w:t>
      </w:r>
      <w:r w:rsidRPr="003D4ABF">
        <w:t>2]);</w:t>
      </w:r>
    </w:p>
    <w:p w14:paraId="775E7FE2" w14:textId="59C5B4E4"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FD4120" w:rsidRPr="003D4ABF">
        <w:t>TS</w:t>
      </w:r>
      <w:r w:rsidR="00FD4120">
        <w:t> </w:t>
      </w:r>
      <w:r w:rsidR="00FD4120" w:rsidRPr="003D4ABF">
        <w:t>23.501</w:t>
      </w:r>
      <w:r w:rsidR="00FD4120">
        <w:t> </w:t>
      </w:r>
      <w:r w:rsidR="00FD4120"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2C22486C" w:rsidR="007B57D2" w:rsidRPr="003D4ABF" w:rsidRDefault="007B57D2" w:rsidP="007B57D2">
      <w:pPr>
        <w:pStyle w:val="B1"/>
      </w:pPr>
      <w:r w:rsidRPr="003D4ABF">
        <w:t>-</w:t>
      </w:r>
      <w:r w:rsidRPr="003D4ABF">
        <w:tab/>
        <w:t xml:space="preserve">Provisioning Server address(es) (see clause 5.30 of </w:t>
      </w:r>
      <w:r w:rsidR="00FD4120" w:rsidRPr="003D4ABF">
        <w:t>TS</w:t>
      </w:r>
      <w:r w:rsidR="00FD4120">
        <w:t> </w:t>
      </w:r>
      <w:r w:rsidR="00FD4120" w:rsidRPr="003D4ABF">
        <w:t>23.501</w:t>
      </w:r>
      <w:r w:rsidR="00FD4120">
        <w:t> </w:t>
      </w:r>
      <w:r w:rsidR="00FD4120"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80AB14" w:rsidR="00C310C1" w:rsidRPr="003D4ABF" w:rsidRDefault="00C310C1" w:rsidP="00C310C1">
      <w:pPr>
        <w:pStyle w:val="B1"/>
      </w:pPr>
      <w:r>
        <w:t>-</w:t>
      </w:r>
      <w:r>
        <w:tab/>
        <w:t xml:space="preserve">HR-SBO support indication for requesting VPLMN Specific Offloading Policy (see clause 6.2.1.12 and clause 6.7 of </w:t>
      </w:r>
      <w:r w:rsidR="00FD4120">
        <w:t>TS</w:t>
      </w:r>
      <w:r w:rsidR="00FD4120">
        <w:t> </w:t>
      </w:r>
      <w:r w:rsidR="00FD4120">
        <w:t>23.548</w:t>
      </w:r>
      <w:r w:rsidR="00FD4120">
        <w:t> </w:t>
      </w:r>
      <w:r w:rsidR="00FD4120">
        <w:t>[</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3969D280" w:rsidR="00787F8E" w:rsidRPr="003D4ABF" w:rsidRDefault="00787F8E" w:rsidP="00787F8E">
      <w:r w:rsidRPr="003D4ABF">
        <w:t>The UDR may provide policy information related to an ASP</w:t>
      </w:r>
      <w:r w:rsidR="003D4ABF">
        <w:t xml:space="preserve"> as defined in clause 5.2.12.2 of </w:t>
      </w:r>
      <w:r w:rsidR="00FD4120">
        <w:t>TS</w:t>
      </w:r>
      <w:r w:rsidR="00FD4120">
        <w:t> </w:t>
      </w:r>
      <w:r w:rsidR="00FD4120">
        <w:t>23.502</w:t>
      </w:r>
      <w:r w:rsidR="00FD4120">
        <w:t> </w:t>
      </w:r>
      <w:r w:rsidR="00FD4120">
        <w:t>[</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5EC4AAA5" w:rsidR="00787F8E" w:rsidRPr="003D4ABF" w:rsidRDefault="00787F8E" w:rsidP="00787F8E">
      <w:r w:rsidRPr="003D4ABF">
        <w:t xml:space="preserve">The UDR may provide the service specific information as defined in clause 4.15.6.7 of </w:t>
      </w:r>
      <w:r w:rsidR="00FD4120" w:rsidRPr="003D4ABF">
        <w:t>TS</w:t>
      </w:r>
      <w:r w:rsidR="00FD4120">
        <w:t> </w:t>
      </w:r>
      <w:r w:rsidR="00FD4120" w:rsidRPr="003D4ABF">
        <w:t>23.502</w:t>
      </w:r>
      <w:r w:rsidR="00FD4120">
        <w:t> </w:t>
      </w:r>
      <w:r w:rsidR="00FD4120" w:rsidRPr="003D4ABF">
        <w:t>[</w:t>
      </w:r>
      <w:r w:rsidRPr="003D4ABF">
        <w:t>3].</w:t>
      </w:r>
    </w:p>
    <w:p w14:paraId="3E6137D6" w14:textId="70DF6DC9" w:rsidR="00787F8E" w:rsidRPr="003D4ABF" w:rsidRDefault="00787F8E" w:rsidP="00787F8E">
      <w:r w:rsidRPr="003D4ABF">
        <w:t>The AF, if involved, may provide application session related information</w:t>
      </w:r>
      <w:r w:rsidR="003D4ABF">
        <w:t xml:space="preserve"> as defined in clause 5.2.5.3 of </w:t>
      </w:r>
      <w:r w:rsidR="00FD4120">
        <w:t>TS</w:t>
      </w:r>
      <w:r w:rsidR="00FD4120">
        <w:t> </w:t>
      </w:r>
      <w:r w:rsidR="00FD4120">
        <w:t>23.502</w:t>
      </w:r>
      <w:r w:rsidR="00FD4120">
        <w:t> </w:t>
      </w:r>
      <w:r w:rsidR="00FD4120">
        <w:t>[</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7E2A90A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FD4120">
        <w:t>TS</w:t>
      </w:r>
      <w:r w:rsidR="00FD4120">
        <w:t> </w:t>
      </w:r>
      <w:r w:rsidR="00FD4120">
        <w:t>23.502</w:t>
      </w:r>
      <w:r w:rsidR="00FD4120">
        <w:t> </w:t>
      </w:r>
      <w:r w:rsidR="00FD4120">
        <w:t>[</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3F12DDFA" w:rsidR="00787F8E" w:rsidRPr="003D4ABF" w:rsidRDefault="00787F8E" w:rsidP="00787F8E">
      <w:r w:rsidRPr="003D4ABF">
        <w:t>The CHF, if involved, may provide the following information for a subscriber</w:t>
      </w:r>
      <w:r w:rsidR="003D4ABF">
        <w:t xml:space="preserve"> as defined in clause 5.2.5.17 of </w:t>
      </w:r>
      <w:r w:rsidR="00FD4120">
        <w:t>TS</w:t>
      </w:r>
      <w:r w:rsidR="00FD4120">
        <w:t> </w:t>
      </w:r>
      <w:r w:rsidR="00FD4120">
        <w:t>23.502</w:t>
      </w:r>
      <w:r w:rsidR="00FD4120">
        <w:t> </w:t>
      </w:r>
      <w:r w:rsidR="00FD4120">
        <w:t>[</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98C6C48" w:rsidR="00787F8E" w:rsidRPr="003D4ABF" w:rsidRDefault="00787F8E" w:rsidP="00787F8E">
      <w:r w:rsidRPr="003D4ABF">
        <w:t xml:space="preserve">The 5QIs (see clause 5.7.4 of </w:t>
      </w:r>
      <w:r w:rsidR="00FD4120" w:rsidRPr="003D4ABF">
        <w:t>TS</w:t>
      </w:r>
      <w:r w:rsidR="00FD4120">
        <w:t> </w:t>
      </w:r>
      <w:r w:rsidR="00FD4120" w:rsidRPr="003D4ABF">
        <w:t>23.501</w:t>
      </w:r>
      <w:r w:rsidR="00FD4120">
        <w:t> </w:t>
      </w:r>
      <w:r w:rsidR="00FD4120"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0" w:name="_CR6_2_1_3"/>
      <w:bookmarkStart w:id="1031" w:name="_Toc19197364"/>
      <w:bookmarkStart w:id="1032" w:name="_Toc27896517"/>
      <w:bookmarkStart w:id="1033" w:name="_Toc36192685"/>
      <w:bookmarkStart w:id="1034" w:name="_Toc37076416"/>
      <w:bookmarkStart w:id="1035" w:name="_Toc45194866"/>
      <w:bookmarkStart w:id="1036" w:name="_Toc47594278"/>
      <w:bookmarkStart w:id="1037" w:name="_Toc51836907"/>
      <w:bookmarkStart w:id="1038" w:name="_Toc201216439"/>
      <w:bookmarkEnd w:id="1030"/>
      <w:r w:rsidRPr="003D4ABF">
        <w:t>6.2.1.</w:t>
      </w:r>
      <w:r w:rsidRPr="003D4ABF">
        <w:rPr>
          <w:lang w:eastAsia="zh-CN"/>
        </w:rPr>
        <w:t>3</w:t>
      </w:r>
      <w:r w:rsidRPr="003D4ABF">
        <w:tab/>
        <w:t>Policy control s</w:t>
      </w:r>
      <w:r w:rsidRPr="003D4ABF">
        <w:rPr>
          <w:lang w:eastAsia="zh-CN"/>
        </w:rPr>
        <w:t>ubscription information management</w:t>
      </w:r>
      <w:bookmarkEnd w:id="1031"/>
      <w:bookmarkEnd w:id="1032"/>
      <w:bookmarkEnd w:id="1033"/>
      <w:bookmarkEnd w:id="1034"/>
      <w:bookmarkEnd w:id="1035"/>
      <w:bookmarkEnd w:id="1036"/>
      <w:bookmarkEnd w:id="1037"/>
      <w:bookmarkEnd w:id="1038"/>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4AB11925"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FD4120" w:rsidRPr="00E20298">
        <w:t>TS</w:t>
      </w:r>
      <w:r w:rsidR="00FD4120">
        <w:t> </w:t>
      </w:r>
      <w:r w:rsidR="00FD4120" w:rsidRPr="00E20298">
        <w:t>23.501</w:t>
      </w:r>
      <w:r w:rsidR="00FD4120">
        <w:t> </w:t>
      </w:r>
      <w:r w:rsidR="00FD4120"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9" w:name="_CRTable6_2_1_31"/>
      <w:r w:rsidRPr="003D4ABF">
        <w:rPr>
          <w:rFonts w:eastAsia="DengXian"/>
        </w:rPr>
        <w:lastRenderedPageBreak/>
        <w:t xml:space="preserve">Table </w:t>
      </w:r>
      <w:bookmarkEnd w:id="1039"/>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0" w:name="_CRTable6_2_1_32"/>
      <w:r w:rsidRPr="003D4ABF">
        <w:rPr>
          <w:rFonts w:eastAsia="DengXian"/>
        </w:rPr>
        <w:lastRenderedPageBreak/>
        <w:t xml:space="preserve">Table </w:t>
      </w:r>
      <w:bookmarkEnd w:id="104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D1898CA"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1" w:name="_CRTable6_2_1_33"/>
      <w:r w:rsidRPr="003D4ABF">
        <w:rPr>
          <w:rFonts w:eastAsia="DengXian"/>
        </w:rPr>
        <w:t xml:space="preserve">Table </w:t>
      </w:r>
      <w:bookmarkEnd w:id="1041"/>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2" w:name="_CRTable6_2_1_34"/>
      <w:r w:rsidRPr="003D4ABF">
        <w:lastRenderedPageBreak/>
        <w:t xml:space="preserve">Table </w:t>
      </w:r>
      <w:bookmarkEnd w:id="1042"/>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3" w:name="_Toc19197365"/>
      <w:bookmarkStart w:id="1044" w:name="_Toc27896518"/>
      <w:bookmarkStart w:id="1045" w:name="_Toc36192686"/>
      <w:bookmarkStart w:id="1046" w:name="_Toc37076417"/>
      <w:bookmarkStart w:id="1047" w:name="_Toc45194867"/>
      <w:bookmarkStart w:id="1048" w:name="_Toc47594279"/>
      <w:bookmarkStart w:id="1049"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0" w:name="_CRTable6_2_1_35"/>
      <w:r w:rsidRPr="003D4ABF">
        <w:t xml:space="preserve">Table </w:t>
      </w:r>
      <w:bookmarkEnd w:id="1050"/>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1" w:name="_CRTable6_2_1_36"/>
      <w:r>
        <w:t xml:space="preserve">Table </w:t>
      </w:r>
      <w:bookmarkEnd w:id="1051"/>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52" w:name="_CRTable6_2_1_37"/>
      <w:r>
        <w:lastRenderedPageBreak/>
        <w:t xml:space="preserve">Table </w:t>
      </w:r>
      <w:bookmarkEnd w:id="1052"/>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3" w:name="_CR6_2_1_4"/>
      <w:bookmarkStart w:id="1054" w:name="_Toc201216440"/>
      <w:bookmarkEnd w:id="1053"/>
      <w:r w:rsidRPr="003D4ABF">
        <w:t>6.2.1.4</w:t>
      </w:r>
      <w:r w:rsidRPr="003D4ABF">
        <w:tab/>
        <w:t>V-PCF</w:t>
      </w:r>
      <w:bookmarkEnd w:id="1043"/>
      <w:bookmarkEnd w:id="1044"/>
      <w:bookmarkEnd w:id="1045"/>
      <w:bookmarkEnd w:id="1046"/>
      <w:bookmarkEnd w:id="1047"/>
      <w:bookmarkEnd w:id="1048"/>
      <w:bookmarkEnd w:id="1049"/>
      <w:bookmarkEnd w:id="105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5" w:name="_CR6_2_1_5"/>
      <w:bookmarkStart w:id="1056" w:name="_Toc19197366"/>
      <w:bookmarkStart w:id="1057" w:name="_Toc27896519"/>
      <w:bookmarkStart w:id="1058" w:name="_Toc36192687"/>
      <w:bookmarkStart w:id="1059" w:name="_Toc37076418"/>
      <w:bookmarkStart w:id="1060" w:name="_Toc45194868"/>
      <w:bookmarkStart w:id="1061" w:name="_Toc47594280"/>
      <w:bookmarkStart w:id="1062" w:name="_Toc51836909"/>
      <w:bookmarkStart w:id="1063" w:name="_Toc201216441"/>
      <w:bookmarkEnd w:id="1055"/>
      <w:r w:rsidRPr="003D4ABF">
        <w:t>6.2.1.5</w:t>
      </w:r>
      <w:r w:rsidRPr="003D4ABF">
        <w:tab/>
        <w:t>H-PCF</w:t>
      </w:r>
      <w:bookmarkEnd w:id="1056"/>
      <w:bookmarkEnd w:id="1057"/>
      <w:bookmarkEnd w:id="1058"/>
      <w:bookmarkEnd w:id="1059"/>
      <w:bookmarkEnd w:id="1060"/>
      <w:bookmarkEnd w:id="1061"/>
      <w:bookmarkEnd w:id="1062"/>
      <w:bookmarkEnd w:id="1063"/>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0D011FF6"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FD4120">
        <w:t>TS</w:t>
      </w:r>
      <w:r w:rsidR="00FD4120">
        <w:t> </w:t>
      </w:r>
      <w:r w:rsidR="00FD4120">
        <w:t>23.502</w:t>
      </w:r>
      <w:r w:rsidR="00FD4120">
        <w:t> </w:t>
      </w:r>
      <w:r w:rsidR="00FD4120">
        <w:t>[</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4" w:name="_CR6_2_1_6"/>
      <w:bookmarkStart w:id="1065" w:name="_Toc19197367"/>
      <w:bookmarkStart w:id="1066" w:name="_Toc27896520"/>
      <w:bookmarkStart w:id="1067" w:name="_Toc36192688"/>
      <w:bookmarkStart w:id="1068" w:name="_Toc37076419"/>
      <w:bookmarkStart w:id="1069" w:name="_Toc45194869"/>
      <w:bookmarkStart w:id="1070" w:name="_Toc47594281"/>
      <w:bookmarkStart w:id="1071" w:name="_Toc51836910"/>
      <w:bookmarkStart w:id="1072" w:name="_Toc201216442"/>
      <w:bookmarkEnd w:id="1064"/>
      <w:r w:rsidRPr="003D4ABF">
        <w:t>6.2.1.6</w:t>
      </w:r>
      <w:r w:rsidRPr="003D4ABF">
        <w:tab/>
      </w:r>
      <w:r w:rsidRPr="003D4ABF">
        <w:rPr>
          <w:rFonts w:eastAsia="SimSun" w:cs="Arial"/>
          <w:lang w:eastAsia="zh-CN"/>
        </w:rPr>
        <w:t>Application specific policy information management</w:t>
      </w:r>
      <w:bookmarkEnd w:id="1065"/>
      <w:bookmarkEnd w:id="1066"/>
      <w:bookmarkEnd w:id="1067"/>
      <w:bookmarkEnd w:id="1068"/>
      <w:bookmarkEnd w:id="1069"/>
      <w:bookmarkEnd w:id="1070"/>
      <w:bookmarkEnd w:id="1071"/>
      <w:bookmarkEnd w:id="107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4289816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FD4120" w:rsidRPr="003D4ABF">
        <w:rPr>
          <w:rFonts w:eastAsia="DengXian"/>
          <w:lang w:eastAsia="zh-CN"/>
        </w:rPr>
        <w:t>TS</w:t>
      </w:r>
      <w:r w:rsidR="00FD4120">
        <w:rPr>
          <w:rFonts w:eastAsia="DengXian"/>
          <w:lang w:eastAsia="zh-CN"/>
        </w:rPr>
        <w:t> </w:t>
      </w:r>
      <w:r w:rsidR="00FD4120" w:rsidRPr="003D4ABF">
        <w:rPr>
          <w:rFonts w:eastAsia="DengXian"/>
          <w:lang w:eastAsia="zh-CN"/>
        </w:rPr>
        <w:t>23.501</w:t>
      </w:r>
      <w:r w:rsidR="00FD4120">
        <w:rPr>
          <w:rFonts w:eastAsia="DengXian"/>
          <w:lang w:eastAsia="zh-CN"/>
        </w:rPr>
        <w:t> </w:t>
      </w:r>
      <w:r w:rsidR="00FD4120"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73" w:name="_CR6_2_1_7"/>
      <w:bookmarkStart w:id="1074" w:name="_Toc51836911"/>
      <w:bookmarkStart w:id="1075" w:name="_Toc19197368"/>
      <w:bookmarkStart w:id="1076" w:name="_Toc27896521"/>
      <w:bookmarkStart w:id="1077" w:name="_Toc36192689"/>
      <w:bookmarkStart w:id="1078" w:name="_Toc37076420"/>
      <w:bookmarkStart w:id="1079" w:name="_Toc45194870"/>
      <w:bookmarkStart w:id="1080" w:name="_Toc47594282"/>
      <w:bookmarkStart w:id="1081" w:name="_Toc201216443"/>
      <w:bookmarkEnd w:id="1073"/>
      <w:r w:rsidRPr="003D4ABF">
        <w:t>6.2.1.7</w:t>
      </w:r>
      <w:r w:rsidRPr="003D4ABF">
        <w:tab/>
        <w:t>Usage monitoring</w:t>
      </w:r>
      <w:bookmarkEnd w:id="1074"/>
      <w:bookmarkEnd w:id="108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82" w:name="_CR6_2_1_8"/>
      <w:bookmarkStart w:id="1083" w:name="_Toc51836912"/>
      <w:bookmarkStart w:id="1084" w:name="_Toc201216444"/>
      <w:bookmarkEnd w:id="1082"/>
      <w:r w:rsidRPr="003D4ABF">
        <w:t>6.2.1.8</w:t>
      </w:r>
      <w:r w:rsidRPr="003D4ABF">
        <w:tab/>
        <w:t>Sponsored data connectivity</w:t>
      </w:r>
      <w:bookmarkEnd w:id="1083"/>
      <w:bookmarkEnd w:id="108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5" w:name="_CR6_2_1_9"/>
      <w:bookmarkStart w:id="1086" w:name="_Toc51836913"/>
      <w:bookmarkStart w:id="1087" w:name="_Toc201216445"/>
      <w:bookmarkEnd w:id="1085"/>
      <w:r w:rsidRPr="003D4ABF">
        <w:t>6.2.1.9</w:t>
      </w:r>
      <w:r w:rsidRPr="003D4ABF">
        <w:tab/>
        <w:t>Monitoring the data rate per Network Slice for a UE</w:t>
      </w:r>
      <w:bookmarkEnd w:id="1087"/>
    </w:p>
    <w:p w14:paraId="536BB781" w14:textId="725041DC"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3DD2E175"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FD4120" w:rsidRPr="003D4ABF">
        <w:t>TS</w:t>
      </w:r>
      <w:r w:rsidR="00FD4120">
        <w:t> </w:t>
      </w:r>
      <w:r w:rsidR="00FD4120" w:rsidRPr="003D4ABF">
        <w:t>23.501</w:t>
      </w:r>
      <w:r w:rsidR="00FD4120">
        <w:t> </w:t>
      </w:r>
      <w:r w:rsidR="00FD4120" w:rsidRPr="003D4ABF">
        <w:t>[</w:t>
      </w:r>
      <w:r w:rsidRPr="003D4ABF">
        <w:t>2].</w:t>
      </w:r>
    </w:p>
    <w:p w14:paraId="402FE437" w14:textId="773F8411" w:rsidR="00BD10A8" w:rsidRPr="003D4ABF" w:rsidRDefault="00BD10A8" w:rsidP="00BD10A8">
      <w:pPr>
        <w:pStyle w:val="Heading4"/>
      </w:pPr>
      <w:bookmarkStart w:id="1088" w:name="_CR6_2_1_10"/>
      <w:bookmarkStart w:id="1089" w:name="_Toc201216446"/>
      <w:bookmarkEnd w:id="1088"/>
      <w:r w:rsidRPr="003D4ABF">
        <w:t>6.2.1.10</w:t>
      </w:r>
      <w:r w:rsidRPr="003D4ABF">
        <w:tab/>
        <w:t>Monitoring the data rate per Network Slice</w:t>
      </w:r>
      <w:bookmarkEnd w:id="1089"/>
    </w:p>
    <w:p w14:paraId="16428EE8" w14:textId="78BB45C0" w:rsidR="00BD10A8" w:rsidRPr="003D4ABF" w:rsidRDefault="00BD10A8" w:rsidP="00640110">
      <w:pPr>
        <w:pStyle w:val="Heading5"/>
      </w:pPr>
      <w:bookmarkStart w:id="1090" w:name="_CR6_2_1_10_1"/>
      <w:bookmarkStart w:id="1091" w:name="_Toc201216447"/>
      <w:bookmarkEnd w:id="1090"/>
      <w:r w:rsidRPr="003D4ABF">
        <w:t>6.2.1.10.1</w:t>
      </w:r>
      <w:r w:rsidRPr="003D4ABF">
        <w:tab/>
        <w:t>General</w:t>
      </w:r>
      <w:bookmarkEnd w:id="109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92" w:name="_CR6_2_1_10_2"/>
      <w:bookmarkStart w:id="1093" w:name="_Toc201216448"/>
      <w:bookmarkEnd w:id="1092"/>
      <w:r w:rsidRPr="003D4ABF">
        <w:t>6.2.1.10.2</w:t>
      </w:r>
      <w:r w:rsidRPr="003D4ABF">
        <w:tab/>
        <w:t>Monitoring the data rate per Network Slice by using QoS parameters</w:t>
      </w:r>
      <w:bookmarkEnd w:id="109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4" w:name="_CR6_2_1_11"/>
      <w:bookmarkStart w:id="1095" w:name="_Toc201216449"/>
      <w:bookmarkEnd w:id="1094"/>
      <w:r>
        <w:t>6.2.1.11</w:t>
      </w:r>
      <w:r>
        <w:tab/>
        <w:t>Monitoring the data rate per Group</w:t>
      </w:r>
      <w:bookmarkEnd w:id="1095"/>
    </w:p>
    <w:p w14:paraId="1591DD85" w14:textId="77777777" w:rsidR="00CB4253" w:rsidRDefault="00CB4253" w:rsidP="00307050">
      <w:pPr>
        <w:pStyle w:val="Heading5"/>
      </w:pPr>
      <w:bookmarkStart w:id="1096" w:name="_CR6_2_1_11_1"/>
      <w:bookmarkStart w:id="1097" w:name="_Toc201216450"/>
      <w:bookmarkEnd w:id="1096"/>
      <w:r>
        <w:t>6.2.1.11.1</w:t>
      </w:r>
      <w:r>
        <w:tab/>
        <w:t>General</w:t>
      </w:r>
      <w:bookmarkEnd w:id="1097"/>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270DC819"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FD4120">
        <w:t>TS</w:t>
      </w:r>
      <w:r w:rsidR="00FD4120">
        <w:t> </w:t>
      </w:r>
      <w:r w:rsidR="00FD4120">
        <w:t>23.501</w:t>
      </w:r>
      <w:r w:rsidR="00FD4120">
        <w:t> </w:t>
      </w:r>
      <w:r w:rsidR="00FD4120">
        <w:t>[</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8" w:name="_CR6_2_1_11_2"/>
      <w:bookmarkStart w:id="1099" w:name="_Toc201216451"/>
      <w:bookmarkEnd w:id="1098"/>
      <w:r>
        <w:t>6.2.1.11.2</w:t>
      </w:r>
      <w:r>
        <w:tab/>
        <w:t>Monitoring the data rate per Group by using QoS parameters</w:t>
      </w:r>
      <w:bookmarkEnd w:id="1099"/>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00" w:name="_CR6_2_1_12"/>
      <w:bookmarkStart w:id="1101" w:name="_Toc201216452"/>
      <w:bookmarkEnd w:id="1100"/>
      <w:r>
        <w:lastRenderedPageBreak/>
        <w:t>6.2.1.12</w:t>
      </w:r>
      <w:r>
        <w:tab/>
        <w:t>VPLMN Specific Offloading Policy</w:t>
      </w:r>
      <w:bookmarkEnd w:id="1101"/>
    </w:p>
    <w:p w14:paraId="261F2349" w14:textId="3E41CC4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FD4120">
        <w:t>TS</w:t>
      </w:r>
      <w:r w:rsidR="00FD4120">
        <w:t> </w:t>
      </w:r>
      <w:r w:rsidR="00FD4120">
        <w:t>23.548</w:t>
      </w:r>
      <w:r w:rsidR="00FD4120">
        <w:t> </w:t>
      </w:r>
      <w:r w:rsidR="00FD4120">
        <w:t>[</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02" w:name="_CR6_2_2"/>
      <w:bookmarkStart w:id="1103" w:name="_Toc201216453"/>
      <w:bookmarkEnd w:id="1102"/>
      <w:r w:rsidRPr="003D4ABF">
        <w:rPr>
          <w:rFonts w:cs="Arial"/>
          <w:lang w:eastAsia="zh-CN"/>
        </w:rPr>
        <w:t>6.2.2</w:t>
      </w:r>
      <w:r w:rsidRPr="003D4ABF">
        <w:rPr>
          <w:rFonts w:cs="Arial"/>
          <w:lang w:eastAsia="zh-CN"/>
        </w:rPr>
        <w:tab/>
      </w:r>
      <w:r w:rsidRPr="003D4ABF">
        <w:t>Session Management Function (SMF)</w:t>
      </w:r>
      <w:bookmarkEnd w:id="1075"/>
      <w:bookmarkEnd w:id="1076"/>
      <w:bookmarkEnd w:id="1077"/>
      <w:bookmarkEnd w:id="1078"/>
      <w:bookmarkEnd w:id="1079"/>
      <w:bookmarkEnd w:id="1080"/>
      <w:bookmarkEnd w:id="1086"/>
      <w:bookmarkEnd w:id="1103"/>
    </w:p>
    <w:p w14:paraId="790C1E19" w14:textId="77777777" w:rsidR="00787F8E" w:rsidRPr="003D4ABF" w:rsidRDefault="00787F8E" w:rsidP="00787F8E">
      <w:pPr>
        <w:pStyle w:val="Heading4"/>
      </w:pPr>
      <w:bookmarkStart w:id="1104" w:name="_CR6_2_2_1"/>
      <w:bookmarkStart w:id="1105" w:name="_Toc19197369"/>
      <w:bookmarkStart w:id="1106" w:name="_Toc27896522"/>
      <w:bookmarkStart w:id="1107" w:name="_Toc36192690"/>
      <w:bookmarkStart w:id="1108" w:name="_Toc37076421"/>
      <w:bookmarkStart w:id="1109" w:name="_Toc45194871"/>
      <w:bookmarkStart w:id="1110" w:name="_Toc47594283"/>
      <w:bookmarkStart w:id="1111" w:name="_Toc51836914"/>
      <w:bookmarkStart w:id="1112" w:name="_Toc201216454"/>
      <w:bookmarkEnd w:id="1104"/>
      <w:r w:rsidRPr="003D4ABF">
        <w:t>6.2.2.1</w:t>
      </w:r>
      <w:r w:rsidRPr="003D4ABF">
        <w:tab/>
        <w:t>General</w:t>
      </w:r>
      <w:bookmarkEnd w:id="1105"/>
      <w:bookmarkEnd w:id="1106"/>
      <w:bookmarkEnd w:id="1107"/>
      <w:bookmarkEnd w:id="1108"/>
      <w:bookmarkEnd w:id="1109"/>
      <w:bookmarkEnd w:id="1110"/>
      <w:bookmarkEnd w:id="1111"/>
      <w:bookmarkEnd w:id="111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58F54119" w:rsidR="00787F8E" w:rsidRPr="003D4ABF" w:rsidRDefault="00787F8E" w:rsidP="00787F8E">
      <w:r w:rsidRPr="003D4ABF">
        <w:t xml:space="preserve">The SMF control of the UPF(s) is described in </w:t>
      </w:r>
      <w:r w:rsidR="00FD4120" w:rsidRPr="003D4ABF">
        <w:t>TS</w:t>
      </w:r>
      <w:r w:rsidR="00FD4120">
        <w:t> </w:t>
      </w:r>
      <w:r w:rsidR="00FD4120" w:rsidRPr="003D4ABF">
        <w:t>23.501</w:t>
      </w:r>
      <w:r w:rsidR="00FD4120">
        <w:t> </w:t>
      </w:r>
      <w:r w:rsidR="00FD4120" w:rsidRPr="003D4ABF">
        <w:t>[</w:t>
      </w:r>
      <w:r w:rsidRPr="003D4ABF">
        <w:t xml:space="preserve">2] as well as the interaction principles between SMF and RAN and between SMF and UE. The procedures for the interaction between SMF and UPF, SMF and RAN as well as SMF and UE are described in </w:t>
      </w:r>
      <w:r w:rsidR="00FD4120" w:rsidRPr="003D4ABF">
        <w:t>TS</w:t>
      </w:r>
      <w:r w:rsidR="00FD4120">
        <w:t> </w:t>
      </w:r>
      <w:r w:rsidR="00FD4120" w:rsidRPr="003D4ABF">
        <w:t>23.502</w:t>
      </w:r>
      <w:r w:rsidR="00FD4120">
        <w:t> </w:t>
      </w:r>
      <w:r w:rsidR="00FD4120"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49DEFB" w:rsidR="00787F8E" w:rsidRPr="003D4ABF" w:rsidRDefault="00787F8E" w:rsidP="00787F8E">
      <w:r w:rsidRPr="003D4ABF">
        <w:lastRenderedPageBreak/>
        <w:t xml:space="preserve">A SMF may be served by one or more PCF nodes. The SMF shall contact the appropriate PCF as described in clause 6.3.7.1 of </w:t>
      </w:r>
      <w:r w:rsidR="00FD4120" w:rsidRPr="003D4ABF">
        <w:t>TS</w:t>
      </w:r>
      <w:r w:rsidR="00FD4120">
        <w:t> </w:t>
      </w:r>
      <w:r w:rsidR="00FD4120" w:rsidRPr="003D4ABF">
        <w:t>23.501</w:t>
      </w:r>
      <w:r w:rsidR="00FD4120">
        <w:t> </w:t>
      </w:r>
      <w:r w:rsidR="00FD4120"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FF9A75"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FD4120" w:rsidRPr="003D4ABF">
        <w:t>TS</w:t>
      </w:r>
      <w:r w:rsidR="00FD4120">
        <w:t> </w:t>
      </w:r>
      <w:r w:rsidR="00FD4120" w:rsidRPr="003D4ABF">
        <w:t>23.501</w:t>
      </w:r>
      <w:r w:rsidR="00FD4120">
        <w:t> </w:t>
      </w:r>
      <w:r w:rsidR="00FD4120"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34F53B6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FD4120" w:rsidRPr="003D4ABF">
        <w:t>TS</w:t>
      </w:r>
      <w:r w:rsidR="00FD4120">
        <w:t> </w:t>
      </w:r>
      <w:r w:rsidR="00FD4120" w:rsidRPr="003D4ABF">
        <w:t>23.216</w:t>
      </w:r>
      <w:r w:rsidR="00FD4120">
        <w:t> </w:t>
      </w:r>
      <w:r w:rsidR="00FD4120" w:rsidRPr="003D4ABF">
        <w:t>[</w:t>
      </w:r>
      <w:r w:rsidRPr="003D4ABF">
        <w:t xml:space="preserve">25] or CSFB to UTRAN without PS Handover as specified in clause 6.5 in the </w:t>
      </w:r>
      <w:r w:rsidR="00FD4120" w:rsidRPr="003D4ABF">
        <w:t>TS</w:t>
      </w:r>
      <w:r w:rsidR="00FD4120">
        <w:t> </w:t>
      </w:r>
      <w:r w:rsidR="00FD4120" w:rsidRPr="003D4ABF">
        <w:t>23.272</w:t>
      </w:r>
      <w:r w:rsidR="00FD4120">
        <w:t> </w:t>
      </w:r>
      <w:r w:rsidR="00FD4120"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67D279CE" w:rsidR="007609F7" w:rsidRPr="003D4ABF" w:rsidRDefault="007609F7" w:rsidP="007609F7">
      <w:bookmarkStart w:id="1113" w:name="_Toc19197370"/>
      <w:bookmarkStart w:id="1114" w:name="_Toc27896523"/>
      <w:bookmarkStart w:id="1115" w:name="_Toc36192691"/>
      <w:bookmarkStart w:id="1116" w:name="_Toc37076422"/>
      <w:bookmarkStart w:id="1117" w:name="_Toc45194872"/>
      <w:bookmarkStart w:id="1118" w:name="_Toc47594284"/>
      <w:bookmarkStart w:id="1119" w:name="_Toc51836915"/>
      <w:r>
        <w:t xml:space="preserve">When the PCF provides updated PCC rules for the PDU Session to the SMF, and the PCC rules were not enforced due to that the UE is not reachable, e.g. the UE using extended idle mode DRX as specified in clause 4.2.3 of </w:t>
      </w:r>
      <w:r w:rsidR="00FD4120">
        <w:t>TS</w:t>
      </w:r>
      <w:r w:rsidR="00FD4120">
        <w:t> </w:t>
      </w:r>
      <w:r w:rsidR="00FD4120">
        <w:t>23.502</w:t>
      </w:r>
      <w:r w:rsidR="00FD4120">
        <w:t> </w:t>
      </w:r>
      <w:r w:rsidR="00FD4120">
        <w:t>[</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0" w:name="_CR6_2_2_2"/>
      <w:bookmarkStart w:id="1121" w:name="_Toc201216455"/>
      <w:bookmarkEnd w:id="1120"/>
      <w:r w:rsidRPr="003D4ABF">
        <w:t>6.2.2.2</w:t>
      </w:r>
      <w:r w:rsidRPr="003D4ABF">
        <w:tab/>
        <w:t>Service data flow detection</w:t>
      </w:r>
      <w:bookmarkEnd w:id="1113"/>
      <w:bookmarkEnd w:id="1114"/>
      <w:bookmarkEnd w:id="1115"/>
      <w:bookmarkEnd w:id="1116"/>
      <w:bookmarkEnd w:id="1117"/>
      <w:bookmarkEnd w:id="1118"/>
      <w:bookmarkEnd w:id="1119"/>
      <w:bookmarkEnd w:id="1121"/>
    </w:p>
    <w:p w14:paraId="2F4CE7DC" w14:textId="13827ED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FD4120" w:rsidRPr="003D4ABF">
        <w:t>TS</w:t>
      </w:r>
      <w:r w:rsidR="00FD4120">
        <w:t> </w:t>
      </w:r>
      <w:r w:rsidR="00FD4120" w:rsidRPr="003D4ABF">
        <w:t>23.501</w:t>
      </w:r>
      <w:r w:rsidR="00FD4120">
        <w:t> </w:t>
      </w:r>
      <w:r w:rsidR="00FD4120" w:rsidRPr="003D4ABF">
        <w:t>[</w:t>
      </w:r>
      <w:r w:rsidRPr="003D4ABF">
        <w:t>2].</w:t>
      </w:r>
    </w:p>
    <w:p w14:paraId="34679F77" w14:textId="67A66FA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65D6915" w14:textId="1B4A6671"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22" w:name="_CR6_2_2_3"/>
      <w:bookmarkStart w:id="1123" w:name="_Toc19197371"/>
      <w:bookmarkStart w:id="1124" w:name="_Toc27896524"/>
      <w:bookmarkStart w:id="1125" w:name="_Toc36192692"/>
      <w:bookmarkStart w:id="1126" w:name="_Toc37076423"/>
      <w:bookmarkStart w:id="1127" w:name="_Toc45194873"/>
      <w:bookmarkStart w:id="1128" w:name="_Toc47594285"/>
      <w:bookmarkStart w:id="1129" w:name="_Toc51836916"/>
      <w:bookmarkStart w:id="1130" w:name="_Toc201216456"/>
      <w:bookmarkEnd w:id="1122"/>
      <w:r w:rsidRPr="003D4ABF">
        <w:t>6.2.2.3</w:t>
      </w:r>
      <w:r w:rsidRPr="003D4ABF">
        <w:tab/>
        <w:t>Measurement</w:t>
      </w:r>
      <w:bookmarkEnd w:id="1123"/>
      <w:bookmarkEnd w:id="1124"/>
      <w:bookmarkEnd w:id="1125"/>
      <w:bookmarkEnd w:id="1126"/>
      <w:bookmarkEnd w:id="1127"/>
      <w:bookmarkEnd w:id="1128"/>
      <w:bookmarkEnd w:id="1129"/>
      <w:bookmarkEnd w:id="113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31" w:name="_CR6_2_2_4"/>
      <w:bookmarkStart w:id="1132" w:name="_Toc19197372"/>
      <w:bookmarkStart w:id="1133" w:name="_Toc27896525"/>
      <w:bookmarkStart w:id="1134" w:name="_Toc36192693"/>
      <w:bookmarkStart w:id="1135" w:name="_Toc37076424"/>
      <w:bookmarkStart w:id="1136" w:name="_Toc45194874"/>
      <w:bookmarkStart w:id="1137" w:name="_Toc47594286"/>
      <w:bookmarkStart w:id="1138" w:name="_Toc51836917"/>
      <w:bookmarkStart w:id="1139" w:name="_Toc201216457"/>
      <w:bookmarkEnd w:id="1131"/>
      <w:r w:rsidRPr="003D4ABF">
        <w:t>6.2.2.4</w:t>
      </w:r>
      <w:r w:rsidRPr="003D4ABF">
        <w:tab/>
        <w:t>QoS control</w:t>
      </w:r>
      <w:bookmarkEnd w:id="1132"/>
      <w:bookmarkEnd w:id="1133"/>
      <w:bookmarkEnd w:id="1134"/>
      <w:bookmarkEnd w:id="1135"/>
      <w:bookmarkEnd w:id="1136"/>
      <w:bookmarkEnd w:id="1137"/>
      <w:bookmarkEnd w:id="1138"/>
      <w:bookmarkEnd w:id="1139"/>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70F852EE"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11D97F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AEF960A" w14:textId="4C0314D9" w:rsidR="00787F8E" w:rsidRPr="003D4ABF" w:rsidRDefault="00787F8E" w:rsidP="00787F8E">
      <w:r w:rsidRPr="003D4ABF">
        <w:t xml:space="preserve">The SMF generates </w:t>
      </w:r>
      <w:r w:rsidRPr="003D4ABF">
        <w:rPr>
          <w:noProof/>
        </w:rPr>
        <w:t>QoS</w:t>
      </w:r>
      <w:r w:rsidRPr="003D4ABF">
        <w:t xml:space="preserve"> rule(s) as described in </w:t>
      </w:r>
      <w:r w:rsidR="00FD4120" w:rsidRPr="003D4ABF">
        <w:t>TS</w:t>
      </w:r>
      <w:r w:rsidR="00FD4120">
        <w:t> </w:t>
      </w:r>
      <w:r w:rsidR="00FD4120" w:rsidRPr="003D4ABF">
        <w:t>23.501</w:t>
      </w:r>
      <w:r w:rsidR="00FD4120">
        <w:t> </w:t>
      </w:r>
      <w:r w:rsidR="00FD4120"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745BAD5C" w14:textId="77777777" w:rsidR="00787F8E" w:rsidRPr="003D4ABF" w:rsidRDefault="00787F8E" w:rsidP="00787F8E">
      <w:pPr>
        <w:pStyle w:val="Heading4"/>
      </w:pPr>
      <w:bookmarkStart w:id="1140" w:name="_CR6_2_2_5"/>
      <w:bookmarkStart w:id="1141" w:name="_Toc19197373"/>
      <w:bookmarkStart w:id="1142" w:name="_Toc27896526"/>
      <w:bookmarkStart w:id="1143" w:name="_Toc36192694"/>
      <w:bookmarkStart w:id="1144" w:name="_Toc37076425"/>
      <w:bookmarkStart w:id="1145" w:name="_Toc45194875"/>
      <w:bookmarkStart w:id="1146" w:name="_Toc47594287"/>
      <w:bookmarkStart w:id="1147" w:name="_Toc51836918"/>
      <w:bookmarkStart w:id="1148" w:name="_Toc201216458"/>
      <w:bookmarkEnd w:id="1140"/>
      <w:r w:rsidRPr="003D4ABF">
        <w:t>6.2.2.5</w:t>
      </w:r>
      <w:r w:rsidRPr="003D4ABF">
        <w:tab/>
        <w:t>Application detection</w:t>
      </w:r>
      <w:bookmarkEnd w:id="1141"/>
      <w:bookmarkEnd w:id="1142"/>
      <w:bookmarkEnd w:id="1143"/>
      <w:bookmarkEnd w:id="1144"/>
      <w:bookmarkEnd w:id="1145"/>
      <w:bookmarkEnd w:id="1146"/>
      <w:bookmarkEnd w:id="1147"/>
      <w:bookmarkEnd w:id="114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0AF61F9E"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FD4120" w:rsidRPr="003D4ABF">
        <w:t>TS</w:t>
      </w:r>
      <w:r w:rsidR="00FD4120">
        <w:t> </w:t>
      </w:r>
      <w:r w:rsidR="00FD4120" w:rsidRPr="003D4ABF">
        <w:t>23.501</w:t>
      </w:r>
      <w:r w:rsidR="00FD4120">
        <w:t> </w:t>
      </w:r>
      <w:r w:rsidR="00FD4120"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9" w:name="_CR6_2_2_6"/>
      <w:bookmarkStart w:id="1150" w:name="_Toc19197374"/>
      <w:bookmarkStart w:id="1151" w:name="_Toc27896527"/>
      <w:bookmarkStart w:id="1152" w:name="_Toc36192695"/>
      <w:bookmarkStart w:id="1153" w:name="_Toc37076426"/>
      <w:bookmarkStart w:id="1154" w:name="_Toc45194876"/>
      <w:bookmarkStart w:id="1155" w:name="_Toc47594288"/>
      <w:bookmarkStart w:id="1156" w:name="_Toc51836919"/>
      <w:bookmarkStart w:id="1157" w:name="_Toc201216459"/>
      <w:bookmarkEnd w:id="1149"/>
      <w:r w:rsidRPr="003D4ABF">
        <w:lastRenderedPageBreak/>
        <w:t>6.2.2.6</w:t>
      </w:r>
      <w:r w:rsidRPr="003D4ABF">
        <w:tab/>
        <w:t>Traffic steering</w:t>
      </w:r>
      <w:bookmarkEnd w:id="1150"/>
      <w:bookmarkEnd w:id="1151"/>
      <w:bookmarkEnd w:id="1152"/>
      <w:bookmarkEnd w:id="1153"/>
      <w:bookmarkEnd w:id="1154"/>
      <w:bookmarkEnd w:id="1155"/>
      <w:bookmarkEnd w:id="1156"/>
      <w:bookmarkEnd w:id="1157"/>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5013B60"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8" w:name="_CR6_2_2_7"/>
      <w:bookmarkStart w:id="1159" w:name="_Toc19197375"/>
      <w:bookmarkStart w:id="1160" w:name="_Toc27896528"/>
      <w:bookmarkStart w:id="1161" w:name="_Toc36192696"/>
      <w:bookmarkStart w:id="1162" w:name="_Toc37076427"/>
      <w:bookmarkStart w:id="1163" w:name="_Toc45194877"/>
      <w:bookmarkStart w:id="1164" w:name="_Toc47594289"/>
      <w:bookmarkStart w:id="1165" w:name="_Toc51836920"/>
      <w:bookmarkStart w:id="1166" w:name="_Toc201216460"/>
      <w:bookmarkEnd w:id="1158"/>
      <w:r w:rsidRPr="003D4ABF">
        <w:t>6.2.2.7</w:t>
      </w:r>
      <w:r w:rsidRPr="003D4ABF">
        <w:tab/>
        <w:t>Access Traffic Steering, Switching and Splitting</w:t>
      </w:r>
      <w:bookmarkEnd w:id="1159"/>
      <w:bookmarkEnd w:id="1160"/>
      <w:bookmarkEnd w:id="1161"/>
      <w:bookmarkEnd w:id="1162"/>
      <w:bookmarkEnd w:id="1163"/>
      <w:bookmarkEnd w:id="1164"/>
      <w:bookmarkEnd w:id="1165"/>
      <w:bookmarkEnd w:id="1166"/>
    </w:p>
    <w:p w14:paraId="5159B3EF" w14:textId="34336642" w:rsidR="00787F8E" w:rsidRPr="003D4ABF" w:rsidRDefault="00787F8E" w:rsidP="00787F8E">
      <w:r w:rsidRPr="003D4ABF">
        <w:t xml:space="preserve">The SMF may support functionality for traffic steering, switching and splitting within a MA PDU Session, as described in </w:t>
      </w:r>
      <w:r w:rsidR="00FD4120" w:rsidRPr="003D4ABF">
        <w:t>TS</w:t>
      </w:r>
      <w:r w:rsidR="00FD4120">
        <w:t> </w:t>
      </w:r>
      <w:r w:rsidR="00FD4120" w:rsidRPr="003D4ABF">
        <w:t>23.501</w:t>
      </w:r>
      <w:r w:rsidR="00FD4120">
        <w:t> </w:t>
      </w:r>
      <w:r w:rsidR="00FD4120" w:rsidRPr="003D4ABF">
        <w:t>[</w:t>
      </w:r>
      <w:r w:rsidRPr="003D4ABF">
        <w:t>2].</w:t>
      </w:r>
    </w:p>
    <w:p w14:paraId="7958B7E1" w14:textId="27DF6F21"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FD4120" w:rsidRPr="003D4ABF">
        <w:t>TS</w:t>
      </w:r>
      <w:r w:rsidR="00FD4120">
        <w:t> </w:t>
      </w:r>
      <w:r w:rsidR="00FD4120" w:rsidRPr="003D4ABF">
        <w:t>23.501</w:t>
      </w:r>
      <w:r w:rsidR="00FD4120">
        <w:t> </w:t>
      </w:r>
      <w:r w:rsidR="00FD4120" w:rsidRPr="003D4ABF">
        <w:t>[</w:t>
      </w:r>
      <w:r w:rsidRPr="003D4ABF">
        <w:t>2]).</w:t>
      </w:r>
    </w:p>
    <w:p w14:paraId="6595CD46" w14:textId="44E67117" w:rsidR="00D75B99" w:rsidRDefault="00D75B99" w:rsidP="00D75B99">
      <w:pPr>
        <w:pStyle w:val="Heading4"/>
      </w:pPr>
      <w:bookmarkStart w:id="1167" w:name="_CR6_2_2_8"/>
      <w:bookmarkStart w:id="1168" w:name="_Toc19197376"/>
      <w:bookmarkStart w:id="1169" w:name="_Toc27896529"/>
      <w:bookmarkStart w:id="1170" w:name="_Toc36192697"/>
      <w:bookmarkStart w:id="1171" w:name="_Toc37076428"/>
      <w:bookmarkStart w:id="1172" w:name="_Toc45194878"/>
      <w:bookmarkStart w:id="1173" w:name="_Toc47594290"/>
      <w:bookmarkStart w:id="1174" w:name="_Toc51836921"/>
      <w:bookmarkStart w:id="1175" w:name="_Toc201216461"/>
      <w:bookmarkEnd w:id="1167"/>
      <w:r>
        <w:t>6.2.2.8</w:t>
      </w:r>
      <w:r>
        <w:tab/>
        <w:t>Network Slice Replacement</w:t>
      </w:r>
      <w:bookmarkEnd w:id="1175"/>
    </w:p>
    <w:p w14:paraId="6C34813A" w14:textId="18C2C8CA"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FD4120">
        <w:t>TS</w:t>
      </w:r>
      <w:r w:rsidR="00FD4120">
        <w:t> </w:t>
      </w:r>
      <w:r w:rsidR="00FD4120">
        <w:t>23.501</w:t>
      </w:r>
      <w:r w:rsidR="00FD4120">
        <w:t> </w:t>
      </w:r>
      <w:r w:rsidR="00FD4120">
        <w:t>[</w:t>
      </w:r>
      <w:r>
        <w:t>2].</w:t>
      </w:r>
    </w:p>
    <w:p w14:paraId="5B932DB2" w14:textId="77777777" w:rsidR="00787F8E" w:rsidRPr="003D4ABF" w:rsidRDefault="00787F8E" w:rsidP="00787F8E">
      <w:pPr>
        <w:pStyle w:val="Heading3"/>
      </w:pPr>
      <w:bookmarkStart w:id="1176" w:name="_CR6_2_3"/>
      <w:bookmarkStart w:id="1177" w:name="_Toc201216462"/>
      <w:bookmarkEnd w:id="1176"/>
      <w:r w:rsidRPr="003D4ABF">
        <w:t>6.2.3</w:t>
      </w:r>
      <w:r w:rsidRPr="003D4ABF">
        <w:tab/>
        <w:t>Application Function (AF)</w:t>
      </w:r>
      <w:bookmarkEnd w:id="1168"/>
      <w:bookmarkEnd w:id="1169"/>
      <w:bookmarkEnd w:id="1170"/>
      <w:bookmarkEnd w:id="1171"/>
      <w:bookmarkEnd w:id="1172"/>
      <w:bookmarkEnd w:id="1173"/>
      <w:bookmarkEnd w:id="1174"/>
      <w:bookmarkEnd w:id="117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AD95CC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FD4120">
        <w:t>TS</w:t>
      </w:r>
      <w:r w:rsidR="00FD4120">
        <w:t> </w:t>
      </w:r>
      <w:r w:rsidR="00FD4120">
        <w:t>23.501</w:t>
      </w:r>
      <w:r w:rsidR="00FD4120">
        <w:t> </w:t>
      </w:r>
      <w:r w:rsidR="00FD4120">
        <w:t>[</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8" w:name="_Toc19197377"/>
      <w:r w:rsidRPr="003D4ABF">
        <w:t>The AF may receive a request to terminate an AF session. The PCF may include an indication that the transmission resources are lost due to PS to CS handover.</w:t>
      </w:r>
    </w:p>
    <w:p w14:paraId="033D8885" w14:textId="07551B0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FD4120" w:rsidRPr="003D4ABF">
        <w:t>TS</w:t>
      </w:r>
      <w:r w:rsidR="00FD4120">
        <w:t> </w:t>
      </w:r>
      <w:r w:rsidR="00FD4120" w:rsidRPr="003D4ABF">
        <w:t>24.229</w:t>
      </w:r>
      <w:r w:rsidR="00FD4120">
        <w:t> </w:t>
      </w:r>
      <w:r w:rsidR="00FD4120" w:rsidRPr="003D4ABF">
        <w:t>[</w:t>
      </w:r>
      <w:r w:rsidRPr="003D4ABF">
        <w:t xml:space="preserve">29] and </w:t>
      </w:r>
      <w:r w:rsidR="00FD4120" w:rsidRPr="003D4ABF">
        <w:t>TS</w:t>
      </w:r>
      <w:r w:rsidR="00FD4120">
        <w:t> </w:t>
      </w:r>
      <w:r w:rsidR="00FD4120" w:rsidRPr="003D4ABF">
        <w:t>24.237</w:t>
      </w:r>
      <w:r w:rsidR="00FD4120">
        <w:t> </w:t>
      </w:r>
      <w:r w:rsidR="00FD4120" w:rsidRPr="003D4ABF">
        <w:t>[</w:t>
      </w:r>
      <w:r w:rsidRPr="003D4ABF">
        <w:t>30].</w:t>
      </w:r>
    </w:p>
    <w:p w14:paraId="12DE7EB5" w14:textId="0BAA08E8" w:rsidR="004B2724" w:rsidRPr="003D4ABF" w:rsidRDefault="004B2724" w:rsidP="004B2724">
      <w:bookmarkStart w:id="1179" w:name="_Toc27896530"/>
      <w:bookmarkStart w:id="1180" w:name="_Toc36192698"/>
      <w:bookmarkStart w:id="1181" w:name="_Toc37076429"/>
      <w:bookmarkStart w:id="1182" w:name="_Toc45194879"/>
      <w:bookmarkStart w:id="1183" w:name="_Toc47594291"/>
      <w:bookmarkStart w:id="1184"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FD4120" w:rsidRPr="003D4ABF">
        <w:t>TS</w:t>
      </w:r>
      <w:r w:rsidR="00FD4120">
        <w:t> </w:t>
      </w:r>
      <w:r w:rsidR="00FD4120" w:rsidRPr="003D4ABF">
        <w:t>23.548</w:t>
      </w:r>
      <w:r w:rsidR="00FD4120">
        <w:t> </w:t>
      </w:r>
      <w:r w:rsidR="00FD4120" w:rsidRPr="003D4ABF">
        <w:t>[</w:t>
      </w:r>
      <w:r w:rsidRPr="003D4ABF">
        <w:t xml:space="preserve">33] and in clause 4.15.6.10 of </w:t>
      </w:r>
      <w:r w:rsidR="00FD4120" w:rsidRPr="003D4ABF">
        <w:t>TS</w:t>
      </w:r>
      <w:r w:rsidR="00FD4120">
        <w:t> </w:t>
      </w:r>
      <w:r w:rsidR="00FD4120" w:rsidRPr="003D4ABF">
        <w:t>23.502</w:t>
      </w:r>
      <w:r w:rsidR="00FD4120">
        <w:t> </w:t>
      </w:r>
      <w:r w:rsidR="00FD4120" w:rsidRPr="003D4ABF">
        <w:t>[</w:t>
      </w:r>
      <w:r w:rsidRPr="003D4ABF">
        <w:t>3].</w:t>
      </w:r>
    </w:p>
    <w:p w14:paraId="38E48632" w14:textId="563586DF" w:rsidR="00F63E40" w:rsidRPr="003D4ABF" w:rsidRDefault="00F63E40" w:rsidP="00F63E40">
      <w:r>
        <w:t xml:space="preserve">For Time Sensitive Communication and Time synchronization as specified in clause 5.27 of </w:t>
      </w:r>
      <w:r w:rsidR="00FD4120">
        <w:t>TS</w:t>
      </w:r>
      <w:r w:rsidR="00FD4120">
        <w:t> </w:t>
      </w:r>
      <w:r w:rsidR="00FD4120">
        <w:t>23.501</w:t>
      </w:r>
      <w:r w:rsidR="00FD4120">
        <w:t> </w:t>
      </w:r>
      <w:r w:rsidR="00FD4120">
        <w:t>[</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FD4120">
        <w:t>TS</w:t>
      </w:r>
      <w:r w:rsidR="00FD4120">
        <w:t> </w:t>
      </w:r>
      <w:r w:rsidR="00FD4120">
        <w:t>23.501</w:t>
      </w:r>
      <w:r w:rsidR="00FD4120">
        <w:t> </w:t>
      </w:r>
      <w:r w:rsidR="00FD4120">
        <w:t>[</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CF5A4B5" w:rsidR="006A3741" w:rsidRPr="003D4ABF" w:rsidRDefault="006A3741" w:rsidP="006A3741">
      <w:r>
        <w:t xml:space="preserve">The AF may send the UL and/or DL Periodicity as defined in clause 5.37.8.2 of </w:t>
      </w:r>
      <w:r w:rsidR="00FD4120">
        <w:t>TS</w:t>
      </w:r>
      <w:r w:rsidR="00FD4120">
        <w:t> </w:t>
      </w:r>
      <w:r w:rsidR="00FD4120">
        <w:t>23.501</w:t>
      </w:r>
      <w:r w:rsidR="00FD4120">
        <w:t> </w:t>
      </w:r>
      <w:r w:rsidR="00FD4120">
        <w:t>[</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5" w:name="_CR6_2_4"/>
      <w:bookmarkStart w:id="1186" w:name="_Toc201216463"/>
      <w:bookmarkEnd w:id="1185"/>
      <w:r w:rsidRPr="003D4ABF">
        <w:t>6.2.4</w:t>
      </w:r>
      <w:r w:rsidRPr="003D4ABF">
        <w:tab/>
        <w:t>Unified Data Repository (UDR)</w:t>
      </w:r>
      <w:bookmarkEnd w:id="1178"/>
      <w:bookmarkEnd w:id="1179"/>
      <w:bookmarkEnd w:id="1180"/>
      <w:bookmarkEnd w:id="1181"/>
      <w:bookmarkEnd w:id="1182"/>
      <w:bookmarkEnd w:id="1183"/>
      <w:bookmarkEnd w:id="1184"/>
      <w:bookmarkEnd w:id="1186"/>
    </w:p>
    <w:p w14:paraId="3BCF2303" w14:textId="010B3F52" w:rsidR="00787F8E" w:rsidRPr="003D4ABF" w:rsidRDefault="00787F8E" w:rsidP="00787F8E">
      <w:r w:rsidRPr="003D4ABF">
        <w:t xml:space="preserve">The Unified Data Repository (UDR) is defined in </w:t>
      </w:r>
      <w:r w:rsidR="00FD4120" w:rsidRPr="003D4ABF">
        <w:t>TS</w:t>
      </w:r>
      <w:r w:rsidR="00FD4120">
        <w:t> </w:t>
      </w:r>
      <w:r w:rsidR="00FD4120" w:rsidRPr="003D4ABF">
        <w:t>23.501</w:t>
      </w:r>
      <w:r w:rsidR="00FD4120">
        <w:t> </w:t>
      </w:r>
      <w:r w:rsidR="00FD4120" w:rsidRPr="003D4ABF">
        <w:t>[</w:t>
      </w:r>
      <w:r w:rsidRPr="003D4ABF">
        <w:t>2].</w:t>
      </w:r>
    </w:p>
    <w:p w14:paraId="147EF6D2" w14:textId="77777777" w:rsidR="00787F8E" w:rsidRPr="003D4ABF" w:rsidRDefault="00787F8E" w:rsidP="00787F8E">
      <w:pPr>
        <w:pStyle w:val="Heading3"/>
      </w:pPr>
      <w:bookmarkStart w:id="1187" w:name="_CR6_2_5"/>
      <w:bookmarkStart w:id="1188" w:name="_Toc19197378"/>
      <w:bookmarkStart w:id="1189" w:name="_Toc27896531"/>
      <w:bookmarkStart w:id="1190" w:name="_Toc36192699"/>
      <w:bookmarkStart w:id="1191" w:name="_Toc37076430"/>
      <w:bookmarkStart w:id="1192" w:name="_Toc45194880"/>
      <w:bookmarkStart w:id="1193" w:name="_Toc47594292"/>
      <w:bookmarkStart w:id="1194" w:name="_Toc51836923"/>
      <w:bookmarkStart w:id="1195" w:name="_Toc201216464"/>
      <w:bookmarkEnd w:id="1187"/>
      <w:r w:rsidRPr="003D4ABF">
        <w:t>6.2.5</w:t>
      </w:r>
      <w:r w:rsidRPr="003D4ABF">
        <w:tab/>
        <w:t>Charging Function (CHF)</w:t>
      </w:r>
      <w:bookmarkEnd w:id="1188"/>
      <w:bookmarkEnd w:id="1189"/>
      <w:bookmarkEnd w:id="1190"/>
      <w:bookmarkEnd w:id="1191"/>
      <w:bookmarkEnd w:id="1192"/>
      <w:bookmarkEnd w:id="1193"/>
      <w:bookmarkEnd w:id="1194"/>
      <w:bookmarkEnd w:id="1195"/>
    </w:p>
    <w:p w14:paraId="65CF89C3" w14:textId="06030F73" w:rsidR="00787F8E" w:rsidRPr="003D4ABF" w:rsidRDefault="00787F8E" w:rsidP="00787F8E">
      <w:r w:rsidRPr="003D4ABF">
        <w:t xml:space="preserve">The Charging Function is specified in </w:t>
      </w:r>
      <w:r w:rsidR="00FD4120" w:rsidRPr="003D4ABF">
        <w:t>TS</w:t>
      </w:r>
      <w:r w:rsidR="00FD4120">
        <w:t> </w:t>
      </w:r>
      <w:r w:rsidR="00FD4120" w:rsidRPr="003D4ABF">
        <w:t>32.240</w:t>
      </w:r>
      <w:r w:rsidR="00FD4120">
        <w:t> </w:t>
      </w:r>
      <w:r w:rsidR="00FD4120" w:rsidRPr="003D4ABF">
        <w:t>[</w:t>
      </w:r>
      <w:r w:rsidRPr="003D4ABF">
        <w:t>8].</w:t>
      </w:r>
    </w:p>
    <w:p w14:paraId="65E4F5DF" w14:textId="77777777" w:rsidR="00787F8E" w:rsidRPr="003D4ABF" w:rsidRDefault="00787F8E" w:rsidP="00787F8E">
      <w:pPr>
        <w:pStyle w:val="Heading3"/>
      </w:pPr>
      <w:bookmarkStart w:id="1196" w:name="_CR6_2_6"/>
      <w:bookmarkStart w:id="1197" w:name="_Toc19197379"/>
      <w:bookmarkStart w:id="1198" w:name="_Toc27896532"/>
      <w:bookmarkStart w:id="1199" w:name="_Toc36192700"/>
      <w:bookmarkStart w:id="1200" w:name="_Toc37076431"/>
      <w:bookmarkStart w:id="1201" w:name="_Toc45194881"/>
      <w:bookmarkStart w:id="1202" w:name="_Toc47594293"/>
      <w:bookmarkStart w:id="1203" w:name="_Toc51836924"/>
      <w:bookmarkStart w:id="1204" w:name="_Toc201216465"/>
      <w:bookmarkEnd w:id="1196"/>
      <w:r w:rsidRPr="003D4ABF">
        <w:t>6.2.6</w:t>
      </w:r>
      <w:r w:rsidRPr="003D4ABF">
        <w:tab/>
        <w:t>Void</w:t>
      </w:r>
      <w:bookmarkEnd w:id="1197"/>
      <w:bookmarkEnd w:id="1198"/>
      <w:bookmarkEnd w:id="1199"/>
      <w:bookmarkEnd w:id="1200"/>
      <w:bookmarkEnd w:id="1201"/>
      <w:bookmarkEnd w:id="1202"/>
      <w:bookmarkEnd w:id="1203"/>
      <w:bookmarkEnd w:id="1204"/>
    </w:p>
    <w:p w14:paraId="1BB96BC4" w14:textId="77777777" w:rsidR="00787F8E" w:rsidRPr="003D4ABF" w:rsidRDefault="00787F8E" w:rsidP="00787F8E"/>
    <w:p w14:paraId="33680C6E" w14:textId="77777777" w:rsidR="00787F8E" w:rsidRPr="003D4ABF" w:rsidRDefault="00787F8E" w:rsidP="00787F8E">
      <w:pPr>
        <w:pStyle w:val="Heading3"/>
      </w:pPr>
      <w:bookmarkStart w:id="1205" w:name="_CR6_2_7"/>
      <w:bookmarkStart w:id="1206" w:name="_Toc19197380"/>
      <w:bookmarkStart w:id="1207" w:name="_Toc27896533"/>
      <w:bookmarkStart w:id="1208" w:name="_Toc36192701"/>
      <w:bookmarkStart w:id="1209" w:name="_Toc37076432"/>
      <w:bookmarkStart w:id="1210" w:name="_Toc45194882"/>
      <w:bookmarkStart w:id="1211" w:name="_Toc47594294"/>
      <w:bookmarkStart w:id="1212" w:name="_Toc51836925"/>
      <w:bookmarkStart w:id="1213" w:name="_Toc201216466"/>
      <w:bookmarkEnd w:id="1205"/>
      <w:r w:rsidRPr="003D4ABF">
        <w:t>6.2.7</w:t>
      </w:r>
      <w:r w:rsidRPr="003D4ABF">
        <w:tab/>
        <w:t>Network Exposure Function (NEF)</w:t>
      </w:r>
      <w:bookmarkEnd w:id="1206"/>
      <w:bookmarkEnd w:id="1207"/>
      <w:bookmarkEnd w:id="1208"/>
      <w:bookmarkEnd w:id="1209"/>
      <w:bookmarkEnd w:id="1210"/>
      <w:bookmarkEnd w:id="1211"/>
      <w:bookmarkEnd w:id="1212"/>
      <w:bookmarkEnd w:id="1213"/>
    </w:p>
    <w:p w14:paraId="39B1A3B7" w14:textId="4E418B5E" w:rsidR="00787F8E" w:rsidRPr="003D4ABF" w:rsidRDefault="00787F8E" w:rsidP="00787F8E">
      <w:r w:rsidRPr="003D4ABF">
        <w:t xml:space="preserve">The Network Exposure Function (NEF) is defined in </w:t>
      </w:r>
      <w:r w:rsidR="00FD4120" w:rsidRPr="003D4ABF">
        <w:t>TS</w:t>
      </w:r>
      <w:r w:rsidR="00FD4120">
        <w:t> </w:t>
      </w:r>
      <w:r w:rsidR="00FD4120" w:rsidRPr="003D4ABF">
        <w:t>23.501</w:t>
      </w:r>
      <w:r w:rsidR="00FD4120">
        <w:t> </w:t>
      </w:r>
      <w:r w:rsidR="00FD4120"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4" w:name="_Toc19197381"/>
      <w:bookmarkStart w:id="1215" w:name="_Toc27896534"/>
      <w:bookmarkStart w:id="1216" w:name="_Toc36192702"/>
      <w:bookmarkStart w:id="1217" w:name="_Toc37076433"/>
      <w:bookmarkStart w:id="1218" w:name="_Toc45194883"/>
      <w:bookmarkStart w:id="1219" w:name="_Toc47594295"/>
      <w:bookmarkStart w:id="1220" w:name="_Toc51836926"/>
      <w:r>
        <w:t>-</w:t>
      </w:r>
      <w:r>
        <w:tab/>
        <w:t>Negotiations for PDTQ.</w:t>
      </w:r>
    </w:p>
    <w:p w14:paraId="6EF64323" w14:textId="77777777" w:rsidR="00787F8E" w:rsidRPr="003D4ABF" w:rsidRDefault="00787F8E" w:rsidP="00787F8E">
      <w:pPr>
        <w:pStyle w:val="Heading3"/>
      </w:pPr>
      <w:bookmarkStart w:id="1221" w:name="_CR6_2_8"/>
      <w:bookmarkStart w:id="1222" w:name="_Toc201216467"/>
      <w:bookmarkEnd w:id="1221"/>
      <w:r w:rsidRPr="003D4ABF">
        <w:t>6.2.8</w:t>
      </w:r>
      <w:r w:rsidRPr="003D4ABF">
        <w:tab/>
        <w:t>Access and Mobility Management Function (AMF)</w:t>
      </w:r>
      <w:bookmarkEnd w:id="1214"/>
      <w:bookmarkEnd w:id="1215"/>
      <w:bookmarkEnd w:id="1216"/>
      <w:bookmarkEnd w:id="1217"/>
      <w:bookmarkEnd w:id="1218"/>
      <w:bookmarkEnd w:id="1219"/>
      <w:bookmarkEnd w:id="1220"/>
      <w:bookmarkEnd w:id="1222"/>
    </w:p>
    <w:p w14:paraId="787A9251" w14:textId="28BEFFA6" w:rsidR="00787F8E" w:rsidRPr="003D4ABF" w:rsidRDefault="00787F8E" w:rsidP="00787F8E">
      <w:r w:rsidRPr="003D4ABF">
        <w:t xml:space="preserve">The Access and Mobility Management Function (AMF) is defined in </w:t>
      </w:r>
      <w:r w:rsidR="00FD4120" w:rsidRPr="003D4ABF">
        <w:t>TS</w:t>
      </w:r>
      <w:r w:rsidR="00FD4120">
        <w:t> </w:t>
      </w:r>
      <w:r w:rsidR="00FD4120" w:rsidRPr="003D4ABF">
        <w:t>23.501</w:t>
      </w:r>
      <w:r w:rsidR="00FD4120">
        <w:t> </w:t>
      </w:r>
      <w:r w:rsidR="00FD4120"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23" w:name="_CR6_2_9"/>
      <w:bookmarkStart w:id="1224" w:name="_Toc19197382"/>
      <w:bookmarkStart w:id="1225" w:name="_Toc27896535"/>
      <w:bookmarkStart w:id="1226" w:name="_Toc36192703"/>
      <w:bookmarkStart w:id="1227" w:name="_Toc37076434"/>
      <w:bookmarkStart w:id="1228" w:name="_Toc45194884"/>
      <w:bookmarkStart w:id="1229" w:name="_Toc47594296"/>
      <w:bookmarkStart w:id="1230" w:name="_Toc51836927"/>
      <w:bookmarkStart w:id="1231" w:name="_Toc201216468"/>
      <w:bookmarkEnd w:id="1223"/>
      <w:r w:rsidRPr="003D4ABF">
        <w:t>6.2.9</w:t>
      </w:r>
      <w:r w:rsidRPr="003D4ABF">
        <w:tab/>
        <w:t>Network Data Analytics Function (NWDAF)</w:t>
      </w:r>
      <w:bookmarkEnd w:id="1224"/>
      <w:bookmarkEnd w:id="1225"/>
      <w:bookmarkEnd w:id="1226"/>
      <w:bookmarkEnd w:id="1227"/>
      <w:bookmarkEnd w:id="1228"/>
      <w:bookmarkEnd w:id="1229"/>
      <w:bookmarkEnd w:id="1230"/>
      <w:bookmarkEnd w:id="1231"/>
    </w:p>
    <w:p w14:paraId="746BEF9F" w14:textId="77B6DC9F"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32" w:name="_CR6_2_10"/>
      <w:bookmarkStart w:id="1233" w:name="_Toc19197383"/>
      <w:bookmarkStart w:id="1234" w:name="_Toc27896536"/>
      <w:bookmarkStart w:id="1235" w:name="_Toc36192704"/>
      <w:bookmarkStart w:id="1236" w:name="_Toc37076435"/>
      <w:bookmarkStart w:id="1237" w:name="_Toc45194885"/>
      <w:bookmarkStart w:id="1238" w:name="_Toc47594297"/>
      <w:bookmarkStart w:id="1239" w:name="_Toc51836928"/>
      <w:bookmarkStart w:id="1240" w:name="_Toc201216469"/>
      <w:bookmarkEnd w:id="1232"/>
      <w:r w:rsidRPr="003D4ABF">
        <w:t>6.2.10</w:t>
      </w:r>
      <w:r w:rsidR="003D4ABF">
        <w:tab/>
        <w:t>Void</w:t>
      </w:r>
      <w:bookmarkEnd w:id="1240"/>
    </w:p>
    <w:p w14:paraId="6C75D82B" w14:textId="2BFC4370" w:rsidR="004B2724" w:rsidRPr="003D4ABF" w:rsidRDefault="004B2724" w:rsidP="004B2724"/>
    <w:p w14:paraId="335FED14" w14:textId="4198C2B6" w:rsidR="006936AF" w:rsidRPr="003D4ABF" w:rsidRDefault="006936AF" w:rsidP="006936AF">
      <w:pPr>
        <w:pStyle w:val="Heading3"/>
      </w:pPr>
      <w:bookmarkStart w:id="1241" w:name="_CR6_2_11"/>
      <w:bookmarkStart w:id="1242" w:name="_Toc201216470"/>
      <w:bookmarkEnd w:id="1241"/>
      <w:r>
        <w:t>6.2.11</w:t>
      </w:r>
      <w:r>
        <w:tab/>
        <w:t>Time Sensitive Communication and Time Synchronization Function (TSCTSF)</w:t>
      </w:r>
      <w:bookmarkEnd w:id="1242"/>
    </w:p>
    <w:p w14:paraId="0216ED03" w14:textId="57C53958" w:rsidR="006936AF" w:rsidRPr="003D4ABF" w:rsidRDefault="006936AF" w:rsidP="006936AF">
      <w:r>
        <w:t xml:space="preserve">The Time Sensitive Communication and Time Synchronization Function (TSCTSF) is defined in </w:t>
      </w:r>
      <w:r w:rsidR="00FD4120">
        <w:t>TS</w:t>
      </w:r>
      <w:r w:rsidR="00FD4120">
        <w:t> </w:t>
      </w:r>
      <w:r w:rsidR="00FD4120">
        <w:t>23.501</w:t>
      </w:r>
      <w:r w:rsidR="00FD4120">
        <w:t> </w:t>
      </w:r>
      <w:r w:rsidR="00FD4120">
        <w:t>[</w:t>
      </w:r>
      <w:r>
        <w:t>2].</w:t>
      </w:r>
    </w:p>
    <w:p w14:paraId="6BD4AF0E" w14:textId="77777777" w:rsidR="00787F8E" w:rsidRPr="003D4ABF" w:rsidRDefault="00787F8E" w:rsidP="00787F8E">
      <w:pPr>
        <w:pStyle w:val="Heading2"/>
      </w:pPr>
      <w:bookmarkStart w:id="1243" w:name="_CR6_3"/>
      <w:bookmarkStart w:id="1244" w:name="_Toc201216471"/>
      <w:bookmarkEnd w:id="1243"/>
      <w:r w:rsidRPr="003D4ABF">
        <w:t>6.3</w:t>
      </w:r>
      <w:r w:rsidRPr="003D4ABF">
        <w:tab/>
        <w:t>Policy and charging control rule</w:t>
      </w:r>
      <w:bookmarkEnd w:id="1233"/>
      <w:bookmarkEnd w:id="1234"/>
      <w:bookmarkEnd w:id="1235"/>
      <w:bookmarkEnd w:id="1236"/>
      <w:bookmarkEnd w:id="1237"/>
      <w:bookmarkEnd w:id="1238"/>
      <w:bookmarkEnd w:id="1239"/>
      <w:bookmarkEnd w:id="1244"/>
    </w:p>
    <w:p w14:paraId="594C9582" w14:textId="77777777" w:rsidR="00787F8E" w:rsidRPr="003D4ABF" w:rsidRDefault="00787F8E" w:rsidP="00787F8E">
      <w:pPr>
        <w:pStyle w:val="Heading3"/>
      </w:pPr>
      <w:bookmarkStart w:id="1245" w:name="_CR6_3_1"/>
      <w:bookmarkStart w:id="1246" w:name="_Toc19197384"/>
      <w:bookmarkStart w:id="1247" w:name="_Toc27896537"/>
      <w:bookmarkStart w:id="1248" w:name="_Toc36192705"/>
      <w:bookmarkStart w:id="1249" w:name="_Toc37076436"/>
      <w:bookmarkStart w:id="1250" w:name="_Toc45194886"/>
      <w:bookmarkStart w:id="1251" w:name="_Toc47594298"/>
      <w:bookmarkStart w:id="1252" w:name="_Toc51836929"/>
      <w:bookmarkStart w:id="1253" w:name="_Toc201216472"/>
      <w:bookmarkEnd w:id="1245"/>
      <w:r w:rsidRPr="003D4ABF">
        <w:t>6.3.1</w:t>
      </w:r>
      <w:r w:rsidRPr="003D4ABF">
        <w:tab/>
        <w:t>General</w:t>
      </w:r>
      <w:bookmarkEnd w:id="1246"/>
      <w:bookmarkEnd w:id="1247"/>
      <w:bookmarkEnd w:id="1248"/>
      <w:bookmarkEnd w:id="1249"/>
      <w:bookmarkEnd w:id="1250"/>
      <w:bookmarkEnd w:id="1251"/>
      <w:bookmarkEnd w:id="1252"/>
      <w:bookmarkEnd w:id="125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1C9871C"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FD4120" w:rsidRPr="003D4ABF">
        <w:t>TS</w:t>
      </w:r>
      <w:r w:rsidR="00FD4120">
        <w:t> </w:t>
      </w:r>
      <w:r w:rsidR="00FD4120" w:rsidRPr="003D4ABF">
        <w:t>23.501</w:t>
      </w:r>
      <w:r w:rsidR="00FD4120">
        <w:t> </w:t>
      </w:r>
      <w:r w:rsidR="00FD4120"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629FA25" w:rsidR="00787F8E" w:rsidRPr="003D4ABF" w:rsidRDefault="00787F8E" w:rsidP="00787F8E">
      <w:r w:rsidRPr="003D4ABF">
        <w:t xml:space="preserve">The differences with table 6.3 in </w:t>
      </w:r>
      <w:r w:rsidR="00FD4120" w:rsidRPr="003D4ABF">
        <w:t>TS</w:t>
      </w:r>
      <w:r w:rsidR="00FD4120">
        <w:t> </w:t>
      </w:r>
      <w:r w:rsidR="00FD4120" w:rsidRPr="003D4ABF">
        <w:t>23.203</w:t>
      </w:r>
      <w:r w:rsidR="00FD4120">
        <w:t> </w:t>
      </w:r>
      <w:r w:rsidR="00FD4120"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4" w:name="_CRTable6_3_1"/>
      <w:r w:rsidRPr="003D4ABF">
        <w:lastRenderedPageBreak/>
        <w:t xml:space="preserve">Table </w:t>
      </w:r>
      <w:bookmarkEnd w:id="125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880C6E" w:rsidRPr="003D4ABF" w14:paraId="5808253A" w14:textId="77777777" w:rsidTr="00F36A25">
        <w:trPr>
          <w:cantSplit/>
        </w:trPr>
        <w:tc>
          <w:tcPr>
            <w:tcW w:w="1980" w:type="dxa"/>
          </w:tcPr>
          <w:p w14:paraId="1CB24F52" w14:textId="42917834" w:rsidR="00880C6E" w:rsidRPr="003D4ABF" w:rsidRDefault="00880C6E" w:rsidP="00880C6E">
            <w:pPr>
              <w:pStyle w:val="TAL"/>
              <w:keepNext w:val="0"/>
            </w:pPr>
            <w:r>
              <w:t>Averaging Window</w:t>
            </w:r>
          </w:p>
        </w:tc>
        <w:tc>
          <w:tcPr>
            <w:tcW w:w="2912" w:type="dxa"/>
          </w:tcPr>
          <w:p w14:paraId="7F99B9A1" w14:textId="44AC9C37" w:rsidR="00880C6E" w:rsidRPr="003D4ABF" w:rsidRDefault="00880C6E" w:rsidP="00880C6E">
            <w:pPr>
              <w:pStyle w:val="TAL"/>
              <w:keepNext w:val="0"/>
              <w:rPr>
                <w:lang w:eastAsia="ja-JP"/>
              </w:rPr>
            </w:pPr>
            <w:r>
              <w:rPr>
                <w:lang w:eastAsia="ja-JP"/>
              </w:rPr>
              <w:t>The Averaging Window in this Alternative QoS Parameter Set</w:t>
            </w:r>
          </w:p>
        </w:tc>
        <w:tc>
          <w:tcPr>
            <w:tcW w:w="1364" w:type="dxa"/>
          </w:tcPr>
          <w:p w14:paraId="47734236" w14:textId="77777777" w:rsidR="00880C6E" w:rsidRPr="003D4ABF" w:rsidRDefault="00880C6E" w:rsidP="00880C6E">
            <w:pPr>
              <w:pStyle w:val="TAL"/>
              <w:keepNext w:val="0"/>
              <w:rPr>
                <w:szCs w:val="18"/>
              </w:rPr>
            </w:pPr>
          </w:p>
        </w:tc>
        <w:tc>
          <w:tcPr>
            <w:tcW w:w="1748" w:type="dxa"/>
          </w:tcPr>
          <w:p w14:paraId="2BBFDAAD" w14:textId="3EAA4FDA" w:rsidR="00880C6E" w:rsidRPr="003D4ABF" w:rsidRDefault="00880C6E" w:rsidP="00880C6E">
            <w:pPr>
              <w:pStyle w:val="TAL"/>
              <w:keepNext w:val="0"/>
            </w:pPr>
            <w:r w:rsidRPr="003D4ABF">
              <w:t>Yes</w:t>
            </w:r>
          </w:p>
        </w:tc>
        <w:tc>
          <w:tcPr>
            <w:tcW w:w="1627" w:type="dxa"/>
          </w:tcPr>
          <w:p w14:paraId="7A34D624" w14:textId="26C6272D" w:rsidR="00880C6E" w:rsidRPr="003D4ABF" w:rsidRDefault="00880C6E" w:rsidP="00880C6E">
            <w:pPr>
              <w:pStyle w:val="TAL"/>
              <w:keepNext w:val="0"/>
            </w:pPr>
            <w:r w:rsidRPr="003D4ABF">
              <w:t>Added</w:t>
            </w:r>
          </w:p>
        </w:tc>
      </w:tr>
      <w:tr w:rsidR="00880C6E" w:rsidRPr="003D4ABF" w14:paraId="525B357A" w14:textId="77777777" w:rsidTr="00BC0198">
        <w:trPr>
          <w:cantSplit/>
        </w:trPr>
        <w:tc>
          <w:tcPr>
            <w:tcW w:w="1980" w:type="dxa"/>
          </w:tcPr>
          <w:p w14:paraId="73796C0F" w14:textId="20A420D5" w:rsidR="00880C6E" w:rsidRPr="003D4ABF" w:rsidRDefault="00880C6E" w:rsidP="00880C6E">
            <w:pPr>
              <w:pStyle w:val="TAL"/>
              <w:keepNext w:val="0"/>
            </w:pPr>
            <w:r>
              <w:t>Maximum Data Burst Volume (MDBV)</w:t>
            </w:r>
          </w:p>
        </w:tc>
        <w:tc>
          <w:tcPr>
            <w:tcW w:w="2912" w:type="dxa"/>
          </w:tcPr>
          <w:p w14:paraId="143382FF" w14:textId="2AA843D5" w:rsidR="00880C6E" w:rsidRPr="003D4ABF" w:rsidRDefault="00880C6E" w:rsidP="00880C6E">
            <w:pPr>
              <w:pStyle w:val="TAL"/>
              <w:keepNext w:val="0"/>
              <w:rPr>
                <w:lang w:eastAsia="ja-JP"/>
              </w:rPr>
            </w:pPr>
            <w:r>
              <w:rPr>
                <w:lang w:eastAsia="ja-JP"/>
              </w:rPr>
              <w:t>The Maximum Data Burst Volume (MDBV) in this Alternative QoS Parameter Set.</w:t>
            </w:r>
          </w:p>
        </w:tc>
        <w:tc>
          <w:tcPr>
            <w:tcW w:w="1364" w:type="dxa"/>
          </w:tcPr>
          <w:p w14:paraId="17353ABE" w14:textId="77777777" w:rsidR="00880C6E" w:rsidRPr="003D4ABF" w:rsidRDefault="00880C6E" w:rsidP="00880C6E">
            <w:pPr>
              <w:pStyle w:val="TAL"/>
              <w:keepNext w:val="0"/>
              <w:rPr>
                <w:szCs w:val="18"/>
              </w:rPr>
            </w:pPr>
          </w:p>
        </w:tc>
        <w:tc>
          <w:tcPr>
            <w:tcW w:w="1748" w:type="dxa"/>
          </w:tcPr>
          <w:p w14:paraId="701B5726" w14:textId="6CFF8A74" w:rsidR="00880C6E" w:rsidRPr="003D4ABF" w:rsidRDefault="00880C6E" w:rsidP="00880C6E">
            <w:pPr>
              <w:pStyle w:val="TAL"/>
              <w:keepNext w:val="0"/>
            </w:pPr>
            <w:r w:rsidRPr="003D4ABF">
              <w:t>Yes</w:t>
            </w:r>
          </w:p>
        </w:tc>
        <w:tc>
          <w:tcPr>
            <w:tcW w:w="1627" w:type="dxa"/>
          </w:tcPr>
          <w:p w14:paraId="63EB3B9F" w14:textId="226F6BB2" w:rsidR="00880C6E" w:rsidRPr="003D4ABF" w:rsidRDefault="00880C6E" w:rsidP="00880C6E">
            <w:pPr>
              <w:pStyle w:val="TAL"/>
              <w:keepNext w:val="0"/>
            </w:pPr>
            <w:r w:rsidRPr="003D4ABF">
              <w:t>Added</w:t>
            </w:r>
          </w:p>
        </w:tc>
      </w:tr>
      <w:tr w:rsidR="00880C6E" w:rsidRPr="003D4ABF" w14:paraId="6CB70EA7" w14:textId="77777777" w:rsidTr="00B267EA">
        <w:trPr>
          <w:cantSplit/>
        </w:trPr>
        <w:tc>
          <w:tcPr>
            <w:tcW w:w="1980" w:type="dxa"/>
          </w:tcPr>
          <w:p w14:paraId="50AD437D" w14:textId="77777777" w:rsidR="00880C6E" w:rsidRPr="003D4ABF" w:rsidRDefault="00880C6E" w:rsidP="00880C6E">
            <w:pPr>
              <w:pStyle w:val="TAL"/>
              <w:keepNext w:val="0"/>
              <w:rPr>
                <w:b/>
              </w:rPr>
            </w:pPr>
            <w:r w:rsidRPr="003D4ABF">
              <w:rPr>
                <w:b/>
              </w:rPr>
              <w:t>TSC Assistance Container</w:t>
            </w:r>
          </w:p>
        </w:tc>
        <w:tc>
          <w:tcPr>
            <w:tcW w:w="2912" w:type="dxa"/>
          </w:tcPr>
          <w:p w14:paraId="2A8D43C4" w14:textId="5ABE695A" w:rsidR="00880C6E" w:rsidRPr="003D4ABF" w:rsidRDefault="00880C6E" w:rsidP="00880C6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880C6E" w:rsidRPr="003D4ABF" w:rsidRDefault="00880C6E" w:rsidP="00880C6E">
            <w:pPr>
              <w:pStyle w:val="TAL"/>
              <w:keepNext w:val="0"/>
              <w:rPr>
                <w:szCs w:val="18"/>
              </w:rPr>
            </w:pPr>
          </w:p>
        </w:tc>
        <w:tc>
          <w:tcPr>
            <w:tcW w:w="1748" w:type="dxa"/>
          </w:tcPr>
          <w:p w14:paraId="69847DFC" w14:textId="77777777" w:rsidR="00880C6E" w:rsidRPr="003D4ABF" w:rsidRDefault="00880C6E" w:rsidP="00880C6E">
            <w:pPr>
              <w:pStyle w:val="TAL"/>
              <w:keepNext w:val="0"/>
            </w:pPr>
            <w:r w:rsidRPr="003D4ABF">
              <w:t>No</w:t>
            </w:r>
          </w:p>
        </w:tc>
        <w:tc>
          <w:tcPr>
            <w:tcW w:w="1627" w:type="dxa"/>
          </w:tcPr>
          <w:p w14:paraId="1AE20A6F" w14:textId="77777777" w:rsidR="00880C6E" w:rsidRPr="003D4ABF" w:rsidRDefault="00880C6E" w:rsidP="00880C6E">
            <w:pPr>
              <w:pStyle w:val="TAL"/>
              <w:keepNext w:val="0"/>
            </w:pPr>
            <w:r w:rsidRPr="003D4ABF">
              <w:t>Added</w:t>
            </w:r>
          </w:p>
        </w:tc>
      </w:tr>
      <w:tr w:rsidR="00880C6E" w:rsidRPr="003D4ABF" w14:paraId="373E12A2" w14:textId="77777777" w:rsidTr="00B267EA">
        <w:trPr>
          <w:cantSplit/>
        </w:trPr>
        <w:tc>
          <w:tcPr>
            <w:tcW w:w="1980" w:type="dxa"/>
          </w:tcPr>
          <w:p w14:paraId="5554C941" w14:textId="24479693" w:rsidR="00880C6E" w:rsidRPr="003D4ABF" w:rsidRDefault="00880C6E" w:rsidP="00880C6E">
            <w:pPr>
              <w:pStyle w:val="TAL"/>
              <w:keepNext w:val="0"/>
              <w:rPr>
                <w:b/>
              </w:rPr>
            </w:pPr>
            <w:r>
              <w:rPr>
                <w:b/>
              </w:rPr>
              <w:t>Traffic Parameter Information</w:t>
            </w:r>
          </w:p>
        </w:tc>
        <w:tc>
          <w:tcPr>
            <w:tcW w:w="2912" w:type="dxa"/>
          </w:tcPr>
          <w:p w14:paraId="30B99808" w14:textId="603DCBAF" w:rsidR="00880C6E" w:rsidRPr="003D4ABF" w:rsidRDefault="00880C6E" w:rsidP="00880C6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880C6E" w:rsidRPr="003D4ABF" w:rsidRDefault="00880C6E" w:rsidP="00880C6E">
            <w:pPr>
              <w:pStyle w:val="TAL"/>
              <w:keepNext w:val="0"/>
              <w:rPr>
                <w:szCs w:val="18"/>
              </w:rPr>
            </w:pPr>
          </w:p>
        </w:tc>
        <w:tc>
          <w:tcPr>
            <w:tcW w:w="1748" w:type="dxa"/>
          </w:tcPr>
          <w:p w14:paraId="3463A067" w14:textId="36740F41" w:rsidR="00880C6E" w:rsidRPr="003D4ABF" w:rsidRDefault="00880C6E" w:rsidP="00880C6E">
            <w:pPr>
              <w:pStyle w:val="TAL"/>
              <w:keepNext w:val="0"/>
            </w:pPr>
          </w:p>
        </w:tc>
        <w:tc>
          <w:tcPr>
            <w:tcW w:w="1627" w:type="dxa"/>
          </w:tcPr>
          <w:p w14:paraId="6D0D6DE6" w14:textId="7B74447B" w:rsidR="00880C6E" w:rsidRPr="003D4ABF" w:rsidRDefault="00880C6E" w:rsidP="00880C6E">
            <w:pPr>
              <w:pStyle w:val="TAL"/>
              <w:keepNext w:val="0"/>
            </w:pPr>
          </w:p>
        </w:tc>
      </w:tr>
      <w:tr w:rsidR="00880C6E" w:rsidRPr="003D4ABF" w14:paraId="556BA3EC" w14:textId="77777777" w:rsidTr="006D4696">
        <w:trPr>
          <w:cantSplit/>
        </w:trPr>
        <w:tc>
          <w:tcPr>
            <w:tcW w:w="1980" w:type="dxa"/>
          </w:tcPr>
          <w:p w14:paraId="4E6B2B49" w14:textId="7F28D58D" w:rsidR="00880C6E" w:rsidRPr="003D4ABF" w:rsidRDefault="00880C6E" w:rsidP="00880C6E">
            <w:pPr>
              <w:pStyle w:val="TAL"/>
              <w:keepNext w:val="0"/>
            </w:pPr>
            <w:r>
              <w:t>Periodicity</w:t>
            </w:r>
          </w:p>
        </w:tc>
        <w:tc>
          <w:tcPr>
            <w:tcW w:w="2912" w:type="dxa"/>
          </w:tcPr>
          <w:p w14:paraId="00687042" w14:textId="5887CC59" w:rsidR="00880C6E" w:rsidRPr="003D4ABF" w:rsidRDefault="00880C6E" w:rsidP="00880C6E">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880C6E" w:rsidRPr="003D4ABF" w:rsidRDefault="00880C6E" w:rsidP="00880C6E">
            <w:pPr>
              <w:pStyle w:val="TAL"/>
              <w:keepNext w:val="0"/>
              <w:rPr>
                <w:szCs w:val="18"/>
              </w:rPr>
            </w:pPr>
          </w:p>
        </w:tc>
        <w:tc>
          <w:tcPr>
            <w:tcW w:w="1748" w:type="dxa"/>
          </w:tcPr>
          <w:p w14:paraId="468A400D" w14:textId="19B74318" w:rsidR="00880C6E" w:rsidRPr="003D4ABF" w:rsidRDefault="00880C6E" w:rsidP="00880C6E">
            <w:pPr>
              <w:pStyle w:val="TAL"/>
              <w:keepNext w:val="0"/>
            </w:pPr>
            <w:r w:rsidRPr="003D4ABF">
              <w:t>Yes</w:t>
            </w:r>
          </w:p>
        </w:tc>
        <w:tc>
          <w:tcPr>
            <w:tcW w:w="1627" w:type="dxa"/>
          </w:tcPr>
          <w:p w14:paraId="40C80B70" w14:textId="2695BE2C" w:rsidR="00880C6E" w:rsidRPr="003D4ABF" w:rsidRDefault="00880C6E" w:rsidP="00880C6E">
            <w:pPr>
              <w:pStyle w:val="TAL"/>
              <w:keepNext w:val="0"/>
            </w:pPr>
            <w:r w:rsidRPr="003D4ABF">
              <w:t>Added</w:t>
            </w:r>
          </w:p>
        </w:tc>
      </w:tr>
      <w:tr w:rsidR="00880C6E" w:rsidRPr="003D4ABF" w14:paraId="5851633E" w14:textId="77777777" w:rsidTr="006D4696">
        <w:trPr>
          <w:cantSplit/>
        </w:trPr>
        <w:tc>
          <w:tcPr>
            <w:tcW w:w="1980" w:type="dxa"/>
          </w:tcPr>
          <w:p w14:paraId="1D7C8594" w14:textId="7BDE8B18" w:rsidR="00880C6E" w:rsidRPr="003D4ABF" w:rsidRDefault="00880C6E" w:rsidP="00880C6E">
            <w:pPr>
              <w:pStyle w:val="TAL"/>
              <w:keepNext w:val="0"/>
              <w:rPr>
                <w:b/>
              </w:rPr>
            </w:pPr>
            <w:r>
              <w:rPr>
                <w:b/>
              </w:rPr>
              <w:t>Traffic Parameter Measurement</w:t>
            </w:r>
          </w:p>
        </w:tc>
        <w:tc>
          <w:tcPr>
            <w:tcW w:w="2912" w:type="dxa"/>
          </w:tcPr>
          <w:p w14:paraId="4D1D475F" w14:textId="0218A91A" w:rsidR="00880C6E" w:rsidRPr="003D4ABF" w:rsidRDefault="00880C6E" w:rsidP="00880C6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880C6E" w:rsidRPr="003D4ABF" w:rsidRDefault="00880C6E" w:rsidP="00880C6E">
            <w:pPr>
              <w:pStyle w:val="TAL"/>
              <w:keepNext w:val="0"/>
              <w:rPr>
                <w:szCs w:val="18"/>
              </w:rPr>
            </w:pPr>
          </w:p>
        </w:tc>
        <w:tc>
          <w:tcPr>
            <w:tcW w:w="1748" w:type="dxa"/>
          </w:tcPr>
          <w:p w14:paraId="1BAB6AB9" w14:textId="77777777" w:rsidR="00880C6E" w:rsidRPr="003D4ABF" w:rsidRDefault="00880C6E" w:rsidP="00880C6E">
            <w:pPr>
              <w:pStyle w:val="TAL"/>
              <w:keepNext w:val="0"/>
            </w:pPr>
          </w:p>
        </w:tc>
        <w:tc>
          <w:tcPr>
            <w:tcW w:w="1627" w:type="dxa"/>
          </w:tcPr>
          <w:p w14:paraId="1A2A0012" w14:textId="77777777" w:rsidR="00880C6E" w:rsidRPr="003D4ABF" w:rsidRDefault="00880C6E" w:rsidP="00880C6E">
            <w:pPr>
              <w:pStyle w:val="TAL"/>
              <w:keepNext w:val="0"/>
            </w:pPr>
          </w:p>
        </w:tc>
      </w:tr>
      <w:tr w:rsidR="00880C6E" w:rsidRPr="003D4ABF" w14:paraId="50510F0E" w14:textId="77777777" w:rsidTr="00B267EA">
        <w:trPr>
          <w:cantSplit/>
        </w:trPr>
        <w:tc>
          <w:tcPr>
            <w:tcW w:w="1980" w:type="dxa"/>
          </w:tcPr>
          <w:p w14:paraId="635D90EA" w14:textId="3DBBD02A" w:rsidR="00880C6E" w:rsidRPr="003D4ABF" w:rsidRDefault="00880C6E" w:rsidP="00880C6E">
            <w:pPr>
              <w:pStyle w:val="TAL"/>
              <w:keepNext w:val="0"/>
            </w:pPr>
            <w:r>
              <w:t>Traffic Parameter to be measured</w:t>
            </w:r>
          </w:p>
        </w:tc>
        <w:tc>
          <w:tcPr>
            <w:tcW w:w="2912" w:type="dxa"/>
          </w:tcPr>
          <w:p w14:paraId="178D4677" w14:textId="692DC20F" w:rsidR="00880C6E" w:rsidRPr="003D4ABF" w:rsidRDefault="00880C6E" w:rsidP="00880C6E">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880C6E" w:rsidRPr="003D4ABF" w:rsidRDefault="00880C6E" w:rsidP="00880C6E">
            <w:pPr>
              <w:pStyle w:val="TAL"/>
              <w:keepNext w:val="0"/>
              <w:rPr>
                <w:szCs w:val="18"/>
              </w:rPr>
            </w:pPr>
          </w:p>
        </w:tc>
        <w:tc>
          <w:tcPr>
            <w:tcW w:w="1748" w:type="dxa"/>
          </w:tcPr>
          <w:p w14:paraId="01B3134F" w14:textId="6EE13C10" w:rsidR="00880C6E" w:rsidRPr="003D4ABF" w:rsidRDefault="00880C6E" w:rsidP="00880C6E">
            <w:pPr>
              <w:pStyle w:val="TAL"/>
              <w:keepNext w:val="0"/>
            </w:pPr>
            <w:r w:rsidRPr="003D4ABF">
              <w:t>Yes</w:t>
            </w:r>
          </w:p>
        </w:tc>
        <w:tc>
          <w:tcPr>
            <w:tcW w:w="1627" w:type="dxa"/>
          </w:tcPr>
          <w:p w14:paraId="4DF87944" w14:textId="51CA316A" w:rsidR="00880C6E" w:rsidRPr="003D4ABF" w:rsidRDefault="00880C6E" w:rsidP="00880C6E">
            <w:pPr>
              <w:pStyle w:val="TAL"/>
              <w:keepNext w:val="0"/>
            </w:pPr>
            <w:r w:rsidRPr="003D4ABF">
              <w:t>Added</w:t>
            </w:r>
          </w:p>
        </w:tc>
      </w:tr>
      <w:tr w:rsidR="00880C6E" w:rsidRPr="003D4ABF" w14:paraId="32FD8912" w14:textId="77777777" w:rsidTr="00B267EA">
        <w:trPr>
          <w:cantSplit/>
        </w:trPr>
        <w:tc>
          <w:tcPr>
            <w:tcW w:w="1980" w:type="dxa"/>
          </w:tcPr>
          <w:p w14:paraId="50BB6566" w14:textId="009B7729" w:rsidR="00880C6E" w:rsidRPr="003D4ABF" w:rsidRDefault="00880C6E" w:rsidP="00880C6E">
            <w:pPr>
              <w:pStyle w:val="TAL"/>
              <w:keepNext w:val="0"/>
            </w:pPr>
            <w:r>
              <w:t>Reporting condition</w:t>
            </w:r>
          </w:p>
        </w:tc>
        <w:tc>
          <w:tcPr>
            <w:tcW w:w="2912" w:type="dxa"/>
          </w:tcPr>
          <w:p w14:paraId="402DE7AD" w14:textId="22172831" w:rsidR="00880C6E" w:rsidRPr="003D4ABF" w:rsidRDefault="00880C6E" w:rsidP="00880C6E">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880C6E" w:rsidRPr="003D4ABF" w:rsidRDefault="00880C6E" w:rsidP="00880C6E">
            <w:pPr>
              <w:pStyle w:val="TAL"/>
              <w:keepNext w:val="0"/>
              <w:rPr>
                <w:szCs w:val="18"/>
              </w:rPr>
            </w:pPr>
          </w:p>
        </w:tc>
        <w:tc>
          <w:tcPr>
            <w:tcW w:w="1748" w:type="dxa"/>
          </w:tcPr>
          <w:p w14:paraId="58B82FCF" w14:textId="04B7C3DF" w:rsidR="00880C6E" w:rsidRPr="003D4ABF" w:rsidRDefault="00880C6E" w:rsidP="00880C6E">
            <w:pPr>
              <w:pStyle w:val="TAL"/>
              <w:keepNext w:val="0"/>
            </w:pPr>
            <w:r w:rsidRPr="003D4ABF">
              <w:t>Yes</w:t>
            </w:r>
          </w:p>
        </w:tc>
        <w:tc>
          <w:tcPr>
            <w:tcW w:w="1627" w:type="dxa"/>
          </w:tcPr>
          <w:p w14:paraId="2D0EFC9B" w14:textId="18E1E335" w:rsidR="00880C6E" w:rsidRPr="003D4ABF" w:rsidRDefault="00880C6E" w:rsidP="00880C6E">
            <w:pPr>
              <w:pStyle w:val="TAL"/>
              <w:keepNext w:val="0"/>
            </w:pPr>
            <w:r w:rsidRPr="003D4ABF">
              <w:t>Added</w:t>
            </w:r>
          </w:p>
        </w:tc>
      </w:tr>
      <w:tr w:rsidR="00880C6E" w:rsidRPr="003D4ABF" w14:paraId="36E291BF" w14:textId="77777777" w:rsidTr="00B267EA">
        <w:trPr>
          <w:cantSplit/>
        </w:trPr>
        <w:tc>
          <w:tcPr>
            <w:tcW w:w="1980" w:type="dxa"/>
          </w:tcPr>
          <w:p w14:paraId="45B9FDB3" w14:textId="77777777" w:rsidR="00880C6E" w:rsidRPr="003D4ABF" w:rsidRDefault="00880C6E" w:rsidP="00880C6E">
            <w:pPr>
              <w:pStyle w:val="TAL"/>
              <w:keepNext w:val="0"/>
              <w:rPr>
                <w:b/>
              </w:rPr>
            </w:pPr>
            <w:r w:rsidRPr="003D4ABF">
              <w:rPr>
                <w:b/>
              </w:rPr>
              <w:t>Downlink Data Notification Control</w:t>
            </w:r>
          </w:p>
        </w:tc>
        <w:tc>
          <w:tcPr>
            <w:tcW w:w="2912" w:type="dxa"/>
          </w:tcPr>
          <w:p w14:paraId="0B469E90" w14:textId="77B99040" w:rsidR="00880C6E" w:rsidRPr="003D4ABF" w:rsidRDefault="00880C6E" w:rsidP="00880C6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80C6E" w:rsidRPr="003D4ABF" w:rsidRDefault="00880C6E" w:rsidP="00880C6E">
            <w:pPr>
              <w:pStyle w:val="TAL"/>
              <w:keepNext w:val="0"/>
              <w:rPr>
                <w:szCs w:val="18"/>
              </w:rPr>
            </w:pPr>
          </w:p>
        </w:tc>
        <w:tc>
          <w:tcPr>
            <w:tcW w:w="1748" w:type="dxa"/>
          </w:tcPr>
          <w:p w14:paraId="6B6F197E" w14:textId="77777777" w:rsidR="00880C6E" w:rsidRPr="003D4ABF" w:rsidRDefault="00880C6E" w:rsidP="00880C6E">
            <w:pPr>
              <w:pStyle w:val="TAL"/>
              <w:keepNext w:val="0"/>
            </w:pPr>
          </w:p>
        </w:tc>
        <w:tc>
          <w:tcPr>
            <w:tcW w:w="1627" w:type="dxa"/>
          </w:tcPr>
          <w:p w14:paraId="2031F076" w14:textId="77777777" w:rsidR="00880C6E" w:rsidRPr="003D4ABF" w:rsidRDefault="00880C6E" w:rsidP="00880C6E">
            <w:pPr>
              <w:pStyle w:val="TAL"/>
              <w:keepNext w:val="0"/>
            </w:pPr>
          </w:p>
        </w:tc>
      </w:tr>
      <w:tr w:rsidR="00880C6E" w:rsidRPr="003D4ABF" w14:paraId="6DECD19A" w14:textId="77777777" w:rsidTr="00B267EA">
        <w:trPr>
          <w:cantSplit/>
        </w:trPr>
        <w:tc>
          <w:tcPr>
            <w:tcW w:w="1980" w:type="dxa"/>
          </w:tcPr>
          <w:p w14:paraId="2CFE0CAD" w14:textId="24DFE7E7" w:rsidR="00880C6E" w:rsidRPr="003D4ABF" w:rsidRDefault="00880C6E" w:rsidP="00880C6E">
            <w:pPr>
              <w:pStyle w:val="TAL"/>
              <w:keepNext w:val="0"/>
            </w:pPr>
            <w:r w:rsidRPr="003D4ABF">
              <w:t>Notification control for DDD status</w:t>
            </w:r>
          </w:p>
        </w:tc>
        <w:tc>
          <w:tcPr>
            <w:tcW w:w="2912" w:type="dxa"/>
          </w:tcPr>
          <w:p w14:paraId="29391CD8" w14:textId="320BABF9" w:rsidR="00880C6E" w:rsidRPr="003D4ABF" w:rsidRDefault="00880C6E" w:rsidP="00880C6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880C6E" w:rsidRPr="003D4ABF" w:rsidRDefault="00880C6E" w:rsidP="00880C6E">
            <w:pPr>
              <w:pStyle w:val="TAL"/>
              <w:keepNext w:val="0"/>
              <w:rPr>
                <w:szCs w:val="18"/>
              </w:rPr>
            </w:pPr>
          </w:p>
        </w:tc>
        <w:tc>
          <w:tcPr>
            <w:tcW w:w="1748" w:type="dxa"/>
          </w:tcPr>
          <w:p w14:paraId="1A287598" w14:textId="77777777" w:rsidR="00880C6E" w:rsidRPr="003D4ABF" w:rsidRDefault="00880C6E" w:rsidP="00880C6E">
            <w:pPr>
              <w:pStyle w:val="TAL"/>
              <w:keepNext w:val="0"/>
            </w:pPr>
            <w:r w:rsidRPr="003D4ABF">
              <w:t>Yes</w:t>
            </w:r>
          </w:p>
        </w:tc>
        <w:tc>
          <w:tcPr>
            <w:tcW w:w="1627" w:type="dxa"/>
          </w:tcPr>
          <w:p w14:paraId="1D33F939" w14:textId="77777777" w:rsidR="00880C6E" w:rsidRPr="003D4ABF" w:rsidRDefault="00880C6E" w:rsidP="00880C6E">
            <w:pPr>
              <w:pStyle w:val="TAL"/>
              <w:keepNext w:val="0"/>
            </w:pPr>
            <w:r w:rsidRPr="003D4ABF">
              <w:t>Added</w:t>
            </w:r>
          </w:p>
        </w:tc>
      </w:tr>
      <w:tr w:rsidR="00880C6E" w:rsidRPr="003D4ABF" w14:paraId="77DA768B" w14:textId="77777777" w:rsidTr="00B267EA">
        <w:trPr>
          <w:cantSplit/>
        </w:trPr>
        <w:tc>
          <w:tcPr>
            <w:tcW w:w="1980" w:type="dxa"/>
          </w:tcPr>
          <w:p w14:paraId="3131EF3E" w14:textId="04D14CD2" w:rsidR="00880C6E" w:rsidRPr="003D4ABF" w:rsidRDefault="00880C6E" w:rsidP="00880C6E">
            <w:pPr>
              <w:pStyle w:val="TAL"/>
              <w:keepNext w:val="0"/>
            </w:pPr>
            <w:r w:rsidRPr="003D4ABF">
              <w:t>Notification Control for DDN Failure</w:t>
            </w:r>
          </w:p>
        </w:tc>
        <w:tc>
          <w:tcPr>
            <w:tcW w:w="2912" w:type="dxa"/>
          </w:tcPr>
          <w:p w14:paraId="63B3DF62" w14:textId="0BE5A669" w:rsidR="00880C6E" w:rsidRPr="003D4ABF" w:rsidRDefault="00880C6E" w:rsidP="00880C6E">
            <w:pPr>
              <w:pStyle w:val="TAL"/>
              <w:keepNext w:val="0"/>
              <w:rPr>
                <w:lang w:eastAsia="ja-JP"/>
              </w:rPr>
            </w:pPr>
            <w:r w:rsidRPr="003D4ABF">
              <w:rPr>
                <w:lang w:eastAsia="ja-JP"/>
              </w:rPr>
              <w:t>Indicates that notifications of DDN Failure are required.</w:t>
            </w:r>
          </w:p>
        </w:tc>
        <w:tc>
          <w:tcPr>
            <w:tcW w:w="1364" w:type="dxa"/>
          </w:tcPr>
          <w:p w14:paraId="068DA5D8" w14:textId="77777777" w:rsidR="00880C6E" w:rsidRPr="003D4ABF" w:rsidRDefault="00880C6E" w:rsidP="00880C6E">
            <w:pPr>
              <w:pStyle w:val="TAL"/>
              <w:keepNext w:val="0"/>
              <w:rPr>
                <w:szCs w:val="18"/>
              </w:rPr>
            </w:pPr>
          </w:p>
        </w:tc>
        <w:tc>
          <w:tcPr>
            <w:tcW w:w="1748" w:type="dxa"/>
          </w:tcPr>
          <w:p w14:paraId="032010E3" w14:textId="77777777" w:rsidR="00880C6E" w:rsidRPr="003D4ABF" w:rsidRDefault="00880C6E" w:rsidP="00880C6E">
            <w:pPr>
              <w:pStyle w:val="TAL"/>
              <w:keepNext w:val="0"/>
            </w:pPr>
            <w:r w:rsidRPr="003D4ABF">
              <w:t>Yes</w:t>
            </w:r>
          </w:p>
        </w:tc>
        <w:tc>
          <w:tcPr>
            <w:tcW w:w="1627" w:type="dxa"/>
          </w:tcPr>
          <w:p w14:paraId="00347789" w14:textId="77777777" w:rsidR="00880C6E" w:rsidRPr="003D4ABF" w:rsidRDefault="00880C6E" w:rsidP="00880C6E">
            <w:pPr>
              <w:pStyle w:val="TAL"/>
              <w:keepNext w:val="0"/>
            </w:pPr>
            <w:r w:rsidRPr="003D4ABF">
              <w:t>Added</w:t>
            </w:r>
          </w:p>
        </w:tc>
      </w:tr>
      <w:tr w:rsidR="00880C6E" w:rsidRPr="003D4ABF" w14:paraId="1D6F01A1" w14:textId="77777777" w:rsidTr="00B267EA">
        <w:trPr>
          <w:cantSplit/>
        </w:trPr>
        <w:tc>
          <w:tcPr>
            <w:tcW w:w="1980" w:type="dxa"/>
          </w:tcPr>
          <w:p w14:paraId="4C38A12A" w14:textId="2517EAB5" w:rsidR="00880C6E" w:rsidRPr="003D4ABF" w:rsidRDefault="00880C6E" w:rsidP="00880C6E">
            <w:pPr>
              <w:pStyle w:val="TAL"/>
              <w:rPr>
                <w:b/>
              </w:rPr>
            </w:pPr>
            <w:r>
              <w:rPr>
                <w:b/>
              </w:rPr>
              <w:t>PDU Set Control Information</w:t>
            </w:r>
          </w:p>
        </w:tc>
        <w:tc>
          <w:tcPr>
            <w:tcW w:w="2912" w:type="dxa"/>
          </w:tcPr>
          <w:p w14:paraId="338BA818" w14:textId="3051B3B0" w:rsidR="00880C6E" w:rsidRPr="0086681B" w:rsidRDefault="00880C6E" w:rsidP="00880C6E">
            <w:pPr>
              <w:pStyle w:val="TAL"/>
            </w:pPr>
            <w:r w:rsidRPr="0086681B">
              <w:t>Information needed to support the delivery of PDU Sets of a service data flow.</w:t>
            </w:r>
          </w:p>
        </w:tc>
        <w:tc>
          <w:tcPr>
            <w:tcW w:w="1364" w:type="dxa"/>
          </w:tcPr>
          <w:p w14:paraId="0FBC6069" w14:textId="77777777" w:rsidR="00880C6E" w:rsidRPr="003D4ABF" w:rsidRDefault="00880C6E" w:rsidP="00880C6E">
            <w:pPr>
              <w:pStyle w:val="TAL"/>
              <w:rPr>
                <w:szCs w:val="18"/>
              </w:rPr>
            </w:pPr>
          </w:p>
        </w:tc>
        <w:tc>
          <w:tcPr>
            <w:tcW w:w="1748" w:type="dxa"/>
          </w:tcPr>
          <w:p w14:paraId="48CB5EC1" w14:textId="77777777" w:rsidR="00880C6E" w:rsidRPr="003D4ABF" w:rsidRDefault="00880C6E" w:rsidP="00880C6E">
            <w:pPr>
              <w:pStyle w:val="TAL"/>
            </w:pPr>
          </w:p>
        </w:tc>
        <w:tc>
          <w:tcPr>
            <w:tcW w:w="1627" w:type="dxa"/>
          </w:tcPr>
          <w:p w14:paraId="3CFEFE4F" w14:textId="77777777" w:rsidR="00880C6E" w:rsidRPr="003D4ABF" w:rsidRDefault="00880C6E" w:rsidP="00880C6E">
            <w:pPr>
              <w:pStyle w:val="TAL"/>
            </w:pPr>
          </w:p>
        </w:tc>
      </w:tr>
      <w:tr w:rsidR="00880C6E" w:rsidRPr="003D4ABF" w14:paraId="69AA5294" w14:textId="77777777" w:rsidTr="00B267EA">
        <w:trPr>
          <w:cantSplit/>
        </w:trPr>
        <w:tc>
          <w:tcPr>
            <w:tcW w:w="1980" w:type="dxa"/>
          </w:tcPr>
          <w:p w14:paraId="469E4AAA" w14:textId="2F4B9AE4" w:rsidR="00880C6E" w:rsidRPr="003D4ABF" w:rsidRDefault="00880C6E" w:rsidP="00880C6E">
            <w:pPr>
              <w:pStyle w:val="TAL"/>
            </w:pPr>
            <w:r>
              <w:t>PDU Set QoS Parameters (UL/DL)</w:t>
            </w:r>
          </w:p>
        </w:tc>
        <w:tc>
          <w:tcPr>
            <w:tcW w:w="2912" w:type="dxa"/>
          </w:tcPr>
          <w:p w14:paraId="41A3390B" w14:textId="414CD99D" w:rsidR="00880C6E" w:rsidRPr="003D4ABF" w:rsidRDefault="00880C6E" w:rsidP="00880C6E">
            <w:pPr>
              <w:pStyle w:val="TAL"/>
              <w:rPr>
                <w:lang w:eastAsia="ja-JP"/>
              </w:rPr>
            </w:pPr>
            <w:r>
              <w:rPr>
                <w:lang w:eastAsia="ja-JP"/>
              </w:rPr>
              <w:t>See clause 5.7.7 of TS 23.501 [2].</w:t>
            </w:r>
          </w:p>
        </w:tc>
        <w:tc>
          <w:tcPr>
            <w:tcW w:w="1364" w:type="dxa"/>
          </w:tcPr>
          <w:p w14:paraId="2DD03A4E" w14:textId="77777777" w:rsidR="00880C6E" w:rsidRPr="003D4ABF" w:rsidRDefault="00880C6E" w:rsidP="00880C6E">
            <w:pPr>
              <w:pStyle w:val="TAL"/>
              <w:rPr>
                <w:szCs w:val="18"/>
              </w:rPr>
            </w:pPr>
          </w:p>
        </w:tc>
        <w:tc>
          <w:tcPr>
            <w:tcW w:w="1748" w:type="dxa"/>
          </w:tcPr>
          <w:p w14:paraId="28599DFA" w14:textId="79662EEB" w:rsidR="00880C6E" w:rsidRPr="003D4ABF" w:rsidRDefault="00880C6E" w:rsidP="00880C6E">
            <w:pPr>
              <w:pStyle w:val="TAL"/>
            </w:pPr>
            <w:r w:rsidRPr="003D4ABF">
              <w:t>Yes</w:t>
            </w:r>
          </w:p>
        </w:tc>
        <w:tc>
          <w:tcPr>
            <w:tcW w:w="1627" w:type="dxa"/>
          </w:tcPr>
          <w:p w14:paraId="110E38EB" w14:textId="6022EF5F" w:rsidR="00880C6E" w:rsidRPr="003D4ABF" w:rsidRDefault="00880C6E" w:rsidP="00880C6E">
            <w:pPr>
              <w:pStyle w:val="TAL"/>
            </w:pPr>
            <w:r w:rsidRPr="003D4ABF">
              <w:t>Added</w:t>
            </w:r>
          </w:p>
        </w:tc>
      </w:tr>
      <w:tr w:rsidR="00880C6E" w:rsidRPr="003D4ABF" w14:paraId="6EBFEB35" w14:textId="77777777" w:rsidTr="00870CB9">
        <w:trPr>
          <w:cantSplit/>
        </w:trPr>
        <w:tc>
          <w:tcPr>
            <w:tcW w:w="1980" w:type="dxa"/>
          </w:tcPr>
          <w:p w14:paraId="478290F9" w14:textId="6FC5CABC" w:rsidR="00880C6E" w:rsidRPr="003D4ABF" w:rsidRDefault="00880C6E" w:rsidP="00880C6E">
            <w:pPr>
              <w:pStyle w:val="TAL"/>
              <w:keepNext w:val="0"/>
              <w:rPr>
                <w:b/>
              </w:rPr>
            </w:pPr>
            <w:r>
              <w:rPr>
                <w:b/>
              </w:rPr>
              <w:t>Data Burst Handling Information</w:t>
            </w:r>
          </w:p>
        </w:tc>
        <w:tc>
          <w:tcPr>
            <w:tcW w:w="2912" w:type="dxa"/>
          </w:tcPr>
          <w:p w14:paraId="77006D2E" w14:textId="3B42429A" w:rsidR="00880C6E" w:rsidRPr="003D4ABF" w:rsidRDefault="00880C6E" w:rsidP="00880C6E">
            <w:pPr>
              <w:pStyle w:val="TAL"/>
              <w:keepNext w:val="0"/>
              <w:rPr>
                <w:i/>
                <w:lang w:eastAsia="ja-JP"/>
              </w:rPr>
            </w:pPr>
            <w:r>
              <w:rPr>
                <w:i/>
                <w:lang w:eastAsia="ja-JP"/>
              </w:rPr>
              <w:t>This part describes Data Burst Handling Information</w:t>
            </w:r>
          </w:p>
        </w:tc>
        <w:tc>
          <w:tcPr>
            <w:tcW w:w="1364" w:type="dxa"/>
          </w:tcPr>
          <w:p w14:paraId="66697DE9" w14:textId="77777777" w:rsidR="00880C6E" w:rsidRPr="003D4ABF" w:rsidRDefault="00880C6E" w:rsidP="00880C6E">
            <w:pPr>
              <w:pStyle w:val="TAL"/>
              <w:keepNext w:val="0"/>
              <w:rPr>
                <w:szCs w:val="18"/>
              </w:rPr>
            </w:pPr>
          </w:p>
        </w:tc>
        <w:tc>
          <w:tcPr>
            <w:tcW w:w="1748" w:type="dxa"/>
          </w:tcPr>
          <w:p w14:paraId="78104BC0" w14:textId="77777777" w:rsidR="00880C6E" w:rsidRPr="003D4ABF" w:rsidRDefault="00880C6E" w:rsidP="00880C6E">
            <w:pPr>
              <w:pStyle w:val="TAL"/>
              <w:keepNext w:val="0"/>
            </w:pPr>
          </w:p>
        </w:tc>
        <w:tc>
          <w:tcPr>
            <w:tcW w:w="1627" w:type="dxa"/>
          </w:tcPr>
          <w:p w14:paraId="24370B79" w14:textId="77777777" w:rsidR="00880C6E" w:rsidRPr="003D4ABF" w:rsidRDefault="00880C6E" w:rsidP="00880C6E">
            <w:pPr>
              <w:pStyle w:val="TAL"/>
              <w:keepNext w:val="0"/>
            </w:pPr>
          </w:p>
        </w:tc>
      </w:tr>
      <w:tr w:rsidR="00880C6E" w:rsidRPr="003D4ABF" w14:paraId="60B9D4C7" w14:textId="77777777" w:rsidTr="00870CB9">
        <w:trPr>
          <w:cantSplit/>
        </w:trPr>
        <w:tc>
          <w:tcPr>
            <w:tcW w:w="1980" w:type="dxa"/>
          </w:tcPr>
          <w:p w14:paraId="53AF50AE" w14:textId="509445F2" w:rsidR="00880C6E" w:rsidRPr="003D4ABF" w:rsidRDefault="00880C6E" w:rsidP="00880C6E">
            <w:pPr>
              <w:pStyle w:val="TAL"/>
              <w:keepNext w:val="0"/>
            </w:pPr>
            <w:r>
              <w:t>End of Data Burst Marking Indication</w:t>
            </w:r>
          </w:p>
        </w:tc>
        <w:tc>
          <w:tcPr>
            <w:tcW w:w="2912" w:type="dxa"/>
          </w:tcPr>
          <w:p w14:paraId="07B709F1" w14:textId="251443E1" w:rsidR="00880C6E" w:rsidRPr="003D4ABF" w:rsidRDefault="00880C6E" w:rsidP="00880C6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880C6E" w:rsidRPr="003D4ABF" w:rsidRDefault="00880C6E" w:rsidP="00880C6E">
            <w:pPr>
              <w:pStyle w:val="TAL"/>
              <w:keepNext w:val="0"/>
              <w:rPr>
                <w:szCs w:val="18"/>
              </w:rPr>
            </w:pPr>
          </w:p>
        </w:tc>
        <w:tc>
          <w:tcPr>
            <w:tcW w:w="1748" w:type="dxa"/>
          </w:tcPr>
          <w:p w14:paraId="2255FA47" w14:textId="191B0875" w:rsidR="00880C6E" w:rsidRPr="003D4ABF" w:rsidRDefault="00880C6E" w:rsidP="00880C6E">
            <w:pPr>
              <w:pStyle w:val="TAL"/>
              <w:keepNext w:val="0"/>
            </w:pPr>
            <w:r w:rsidRPr="003D4ABF">
              <w:t>Yes</w:t>
            </w:r>
          </w:p>
        </w:tc>
        <w:tc>
          <w:tcPr>
            <w:tcW w:w="1627" w:type="dxa"/>
          </w:tcPr>
          <w:p w14:paraId="576F37BB" w14:textId="3D20416D" w:rsidR="00880C6E" w:rsidRPr="003D4ABF" w:rsidRDefault="00880C6E" w:rsidP="00880C6E">
            <w:pPr>
              <w:pStyle w:val="TAL"/>
              <w:keepNext w:val="0"/>
            </w:pPr>
            <w:r w:rsidRPr="003D4ABF">
              <w:t>Added</w:t>
            </w:r>
          </w:p>
        </w:tc>
      </w:tr>
      <w:tr w:rsidR="00880C6E" w:rsidRPr="003D4ABF" w14:paraId="6C50EFDB" w14:textId="77777777" w:rsidTr="00F11C45">
        <w:trPr>
          <w:cantSplit/>
        </w:trPr>
        <w:tc>
          <w:tcPr>
            <w:tcW w:w="1980" w:type="dxa"/>
          </w:tcPr>
          <w:p w14:paraId="68B422C1" w14:textId="5CB89DA0" w:rsidR="00880C6E" w:rsidRPr="003D4ABF" w:rsidRDefault="00880C6E" w:rsidP="00880C6E">
            <w:pPr>
              <w:pStyle w:val="TAL"/>
              <w:keepNext w:val="0"/>
              <w:rPr>
                <w:b/>
              </w:rPr>
            </w:pPr>
            <w:r>
              <w:rPr>
                <w:b/>
              </w:rPr>
              <w:lastRenderedPageBreak/>
              <w:t>Protocol Description Information</w:t>
            </w:r>
          </w:p>
        </w:tc>
        <w:tc>
          <w:tcPr>
            <w:tcW w:w="2912" w:type="dxa"/>
          </w:tcPr>
          <w:p w14:paraId="61A63C93" w14:textId="47E03F64" w:rsidR="00880C6E" w:rsidRPr="00FE15C8" w:rsidRDefault="00880C6E" w:rsidP="00880C6E">
            <w:pPr>
              <w:pStyle w:val="TAL"/>
              <w:keepNext w:val="0"/>
            </w:pPr>
            <w:r>
              <w:t>Information needed to support identifying PDU Set Information for packets and/or last packet of a Data Burst.</w:t>
            </w:r>
          </w:p>
        </w:tc>
        <w:tc>
          <w:tcPr>
            <w:tcW w:w="1364" w:type="dxa"/>
          </w:tcPr>
          <w:p w14:paraId="416EB3E9" w14:textId="77777777" w:rsidR="00880C6E" w:rsidRPr="003D4ABF" w:rsidRDefault="00880C6E" w:rsidP="00880C6E">
            <w:pPr>
              <w:pStyle w:val="TAL"/>
              <w:keepNext w:val="0"/>
              <w:rPr>
                <w:szCs w:val="18"/>
              </w:rPr>
            </w:pPr>
          </w:p>
        </w:tc>
        <w:tc>
          <w:tcPr>
            <w:tcW w:w="1748" w:type="dxa"/>
          </w:tcPr>
          <w:p w14:paraId="4EF8C9AF" w14:textId="77777777" w:rsidR="00880C6E" w:rsidRPr="003D4ABF" w:rsidRDefault="00880C6E" w:rsidP="00880C6E">
            <w:pPr>
              <w:pStyle w:val="TAL"/>
              <w:keepNext w:val="0"/>
            </w:pPr>
          </w:p>
        </w:tc>
        <w:tc>
          <w:tcPr>
            <w:tcW w:w="1627" w:type="dxa"/>
          </w:tcPr>
          <w:p w14:paraId="395E28D3" w14:textId="77777777" w:rsidR="00880C6E" w:rsidRPr="003D4ABF" w:rsidRDefault="00880C6E" w:rsidP="00880C6E">
            <w:pPr>
              <w:pStyle w:val="TAL"/>
              <w:keepNext w:val="0"/>
            </w:pPr>
          </w:p>
        </w:tc>
      </w:tr>
      <w:tr w:rsidR="00880C6E" w:rsidRPr="003D4ABF" w14:paraId="71867FDF" w14:textId="77777777" w:rsidTr="00B267EA">
        <w:trPr>
          <w:cantSplit/>
        </w:trPr>
        <w:tc>
          <w:tcPr>
            <w:tcW w:w="1980" w:type="dxa"/>
          </w:tcPr>
          <w:p w14:paraId="462EF558" w14:textId="479BEF0A" w:rsidR="00880C6E" w:rsidRPr="003D4ABF" w:rsidRDefault="00880C6E" w:rsidP="00880C6E">
            <w:pPr>
              <w:pStyle w:val="TAL"/>
            </w:pPr>
            <w:r>
              <w:lastRenderedPageBreak/>
              <w:t>Protocol Description (UL/DL)</w:t>
            </w:r>
          </w:p>
        </w:tc>
        <w:tc>
          <w:tcPr>
            <w:tcW w:w="2912" w:type="dxa"/>
          </w:tcPr>
          <w:p w14:paraId="66B31FAC" w14:textId="11210D2F" w:rsidR="00880C6E" w:rsidRDefault="00880C6E" w:rsidP="00880C6E">
            <w:pPr>
              <w:pStyle w:val="TAL"/>
              <w:rPr>
                <w:lang w:eastAsia="ja-JP"/>
              </w:rPr>
            </w:pPr>
            <w:r>
              <w:rPr>
                <w:lang w:eastAsia="ja-JP"/>
              </w:rPr>
              <w:t>Indicates the protocol, e.g. which is used to detect PDU Set Information of packets and/or last packet of the Data Burst.</w:t>
            </w:r>
          </w:p>
          <w:p w14:paraId="12871B4C" w14:textId="023C847B" w:rsidR="00880C6E" w:rsidRPr="003D4ABF" w:rsidRDefault="00880C6E" w:rsidP="00880C6E">
            <w:pPr>
              <w:pStyle w:val="TAL"/>
              <w:rPr>
                <w:lang w:eastAsia="ja-JP"/>
              </w:rPr>
            </w:pPr>
            <w:r>
              <w:rPr>
                <w:lang w:eastAsia="ja-JP"/>
              </w:rPr>
              <w:t>(See TS 23.501 [2] clause 5.37.5, clause 5.37.8 and TS 26.522 [40]).</w:t>
            </w:r>
          </w:p>
        </w:tc>
        <w:tc>
          <w:tcPr>
            <w:tcW w:w="1364" w:type="dxa"/>
          </w:tcPr>
          <w:p w14:paraId="642EDC6B" w14:textId="77777777" w:rsidR="00880C6E" w:rsidRPr="003D4ABF" w:rsidRDefault="00880C6E" w:rsidP="00880C6E">
            <w:pPr>
              <w:pStyle w:val="TAL"/>
              <w:rPr>
                <w:szCs w:val="18"/>
              </w:rPr>
            </w:pPr>
          </w:p>
        </w:tc>
        <w:tc>
          <w:tcPr>
            <w:tcW w:w="1748" w:type="dxa"/>
          </w:tcPr>
          <w:p w14:paraId="74CADC58" w14:textId="6FD487C8" w:rsidR="00880C6E" w:rsidRPr="003D4ABF" w:rsidRDefault="00880C6E" w:rsidP="00880C6E">
            <w:pPr>
              <w:pStyle w:val="TAL"/>
            </w:pPr>
            <w:r>
              <w:t>No</w:t>
            </w:r>
          </w:p>
        </w:tc>
        <w:tc>
          <w:tcPr>
            <w:tcW w:w="1627" w:type="dxa"/>
          </w:tcPr>
          <w:p w14:paraId="25741641" w14:textId="176D12E9" w:rsidR="00880C6E" w:rsidRPr="003D4ABF" w:rsidRDefault="00880C6E" w:rsidP="00880C6E">
            <w:pPr>
              <w:pStyle w:val="TAL"/>
            </w:pPr>
            <w:r w:rsidRPr="003D4ABF">
              <w:t>Added</w:t>
            </w:r>
          </w:p>
        </w:tc>
      </w:tr>
      <w:tr w:rsidR="00880C6E" w:rsidRPr="003D4ABF" w14:paraId="44C0EF17" w14:textId="77777777" w:rsidTr="00B267EA">
        <w:trPr>
          <w:cantSplit/>
        </w:trPr>
        <w:tc>
          <w:tcPr>
            <w:tcW w:w="9631" w:type="dxa"/>
            <w:gridSpan w:val="5"/>
          </w:tcPr>
          <w:p w14:paraId="1302B70B" w14:textId="77777777" w:rsidR="00880C6E" w:rsidRPr="003D4ABF" w:rsidRDefault="00880C6E" w:rsidP="00880C6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80C6E" w:rsidRPr="003D4ABF" w:rsidRDefault="00880C6E" w:rsidP="00880C6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80C6E" w:rsidRPr="003D4ABF" w:rsidRDefault="00880C6E" w:rsidP="00880C6E">
            <w:pPr>
              <w:pStyle w:val="TAN"/>
            </w:pPr>
            <w:r w:rsidRPr="003D4ABF">
              <w:t>NOTE 3:</w:t>
            </w:r>
            <w:r w:rsidRPr="003D4ABF">
              <w:tab/>
              <w:t>Either service data flow filter(s) or application identifier shall be defined per each rule.</w:t>
            </w:r>
          </w:p>
          <w:p w14:paraId="13B30659" w14:textId="77777777" w:rsidR="00880C6E" w:rsidRPr="003D4ABF" w:rsidRDefault="00880C6E" w:rsidP="00880C6E">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880C6E" w:rsidRPr="003D4ABF" w:rsidRDefault="00880C6E" w:rsidP="00880C6E">
            <w:pPr>
              <w:pStyle w:val="TAN"/>
            </w:pPr>
            <w:r w:rsidRPr="003D4ABF">
              <w:t>NOTE 5:</w:t>
            </w:r>
            <w:r w:rsidRPr="003D4ABF">
              <w:tab/>
              <w:t>Optional and applicable only if application identifier exists within the rule.</w:t>
            </w:r>
          </w:p>
          <w:p w14:paraId="6F286408" w14:textId="77777777" w:rsidR="00880C6E" w:rsidRPr="003D4ABF" w:rsidRDefault="00880C6E" w:rsidP="00880C6E">
            <w:pPr>
              <w:pStyle w:val="TAN"/>
            </w:pPr>
            <w:r w:rsidRPr="003D4ABF">
              <w:t>NOTE 6:</w:t>
            </w:r>
            <w:r w:rsidRPr="003D4ABF">
              <w:tab/>
              <w:t>Applicable to sponsored data connectivity.</w:t>
            </w:r>
          </w:p>
          <w:p w14:paraId="7B9273B3" w14:textId="77777777" w:rsidR="00880C6E" w:rsidRPr="003D4ABF" w:rsidRDefault="00880C6E" w:rsidP="00880C6E">
            <w:pPr>
              <w:pStyle w:val="TAN"/>
            </w:pPr>
            <w:r w:rsidRPr="003D4ABF">
              <w:t>NOTE 7:</w:t>
            </w:r>
            <w:r w:rsidRPr="003D4ABF">
              <w:tab/>
              <w:t>Mandatory if there is no default charging method for the PDU Session.</w:t>
            </w:r>
          </w:p>
          <w:p w14:paraId="3C6D9057" w14:textId="77777777" w:rsidR="00880C6E" w:rsidRPr="003D4ABF" w:rsidRDefault="00880C6E" w:rsidP="00880C6E">
            <w:pPr>
              <w:pStyle w:val="TAN"/>
            </w:pPr>
            <w:r w:rsidRPr="003D4ABF">
              <w:t>NOTE 8:</w:t>
            </w:r>
            <w:r w:rsidRPr="003D4ABF">
              <w:tab/>
              <w:t>Optional and applicable only if application identifier exists within the rule.</w:t>
            </w:r>
          </w:p>
          <w:p w14:paraId="52472C40" w14:textId="77777777" w:rsidR="00880C6E" w:rsidRPr="003D4ABF" w:rsidRDefault="00880C6E" w:rsidP="00880C6E">
            <w:pPr>
              <w:pStyle w:val="TAN"/>
            </w:pPr>
            <w:r w:rsidRPr="003D4ABF">
              <w:t>NOTE 9:</w:t>
            </w:r>
            <w:r w:rsidRPr="003D4ABF">
              <w:tab/>
              <w:t>If Redirect is enabled.</w:t>
            </w:r>
          </w:p>
          <w:p w14:paraId="0F797A81" w14:textId="77777777" w:rsidR="00880C6E" w:rsidRPr="003D4ABF" w:rsidRDefault="00880C6E" w:rsidP="00880C6E">
            <w:pPr>
              <w:pStyle w:val="TAN"/>
            </w:pPr>
            <w:r w:rsidRPr="003D4ABF">
              <w:t>NOTE 10:</w:t>
            </w:r>
            <w:r w:rsidRPr="003D4ABF">
              <w:tab/>
              <w:t>Mandatory when Bind to QoS Flow associated with the default QoS rule is not present.</w:t>
            </w:r>
          </w:p>
          <w:p w14:paraId="425D65E1" w14:textId="77777777" w:rsidR="00880C6E" w:rsidRPr="003D4ABF" w:rsidRDefault="00880C6E" w:rsidP="00880C6E">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880C6E" w:rsidRPr="003D4ABF" w:rsidRDefault="00880C6E" w:rsidP="00880C6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80C6E" w:rsidRPr="003D4ABF" w:rsidRDefault="00880C6E" w:rsidP="00880C6E">
            <w:pPr>
              <w:pStyle w:val="TAN"/>
            </w:pPr>
            <w:r w:rsidRPr="003D4ABF">
              <w:t>NOTE 13:</w:t>
            </w:r>
            <w:r w:rsidRPr="003D4ABF">
              <w:tab/>
              <w:t>Optional and applicable only for voice service data flow in this release.</w:t>
            </w:r>
          </w:p>
          <w:p w14:paraId="16313687" w14:textId="77777777" w:rsidR="00880C6E" w:rsidRPr="003D4ABF" w:rsidRDefault="00880C6E" w:rsidP="00880C6E">
            <w:pPr>
              <w:pStyle w:val="TAN"/>
            </w:pPr>
            <w:r w:rsidRPr="003D4ABF">
              <w:t>NOTE 14:</w:t>
            </w:r>
            <w:r w:rsidRPr="003D4ABF">
              <w:tab/>
              <w:t>Optional and applicable only when a value different from the standardized value for this 5QI in Table 5.7.4-1 TS 23.501 [2] is required.</w:t>
            </w:r>
          </w:p>
          <w:p w14:paraId="79059F8C" w14:textId="77777777" w:rsidR="00880C6E" w:rsidRPr="003D4ABF" w:rsidRDefault="00880C6E" w:rsidP="00880C6E">
            <w:pPr>
              <w:pStyle w:val="TAN"/>
            </w:pPr>
            <w:r w:rsidRPr="003D4ABF">
              <w:t>NOTE 15:</w:t>
            </w:r>
            <w:r w:rsidRPr="003D4ABF">
              <w:tab/>
              <w:t>Optional and applicable only for GBR service data flow.</w:t>
            </w:r>
          </w:p>
          <w:p w14:paraId="67C6BB23" w14:textId="77777777" w:rsidR="00880C6E" w:rsidRPr="003D4ABF" w:rsidRDefault="00880C6E" w:rsidP="00880C6E">
            <w:pPr>
              <w:pStyle w:val="TAN"/>
            </w:pPr>
            <w:r w:rsidRPr="003D4ABF">
              <w:t>NOTE 16:</w:t>
            </w:r>
            <w:r w:rsidRPr="003D4ABF">
              <w:tab/>
              <w:t>Usage of the charging information in described in TS 32.255 [21].</w:t>
            </w:r>
          </w:p>
          <w:p w14:paraId="4E062287" w14:textId="77777777" w:rsidR="00880C6E" w:rsidRPr="003D4ABF" w:rsidRDefault="00880C6E" w:rsidP="00880C6E">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880C6E" w:rsidRPr="003D4ABF" w:rsidRDefault="00880C6E" w:rsidP="00880C6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880C6E" w:rsidRPr="003D4ABF" w:rsidRDefault="00880C6E" w:rsidP="00880C6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80C6E" w:rsidRPr="003D4ABF" w:rsidRDefault="00880C6E" w:rsidP="00880C6E">
            <w:pPr>
              <w:pStyle w:val="TAN"/>
            </w:pPr>
            <w:r w:rsidRPr="003D4ABF">
              <w:t>NOTE 20:</w:t>
            </w:r>
            <w:r w:rsidRPr="003D4ABF">
              <w:tab/>
              <w:t>Only applicable to a PCC Rules provided to a MA PDU Session.</w:t>
            </w:r>
          </w:p>
          <w:p w14:paraId="1B397878" w14:textId="77777777" w:rsidR="00880C6E" w:rsidRPr="003D4ABF" w:rsidRDefault="00880C6E" w:rsidP="00880C6E">
            <w:pPr>
              <w:pStyle w:val="TAN"/>
            </w:pPr>
            <w:r w:rsidRPr="003D4ABF">
              <w:t>NOTE 21:</w:t>
            </w:r>
            <w:r w:rsidRPr="003D4ABF">
              <w:tab/>
              <w:t>Mandatory when MA PDU Session Control information is provided.</w:t>
            </w:r>
          </w:p>
          <w:p w14:paraId="06CF51CA" w14:textId="77777777" w:rsidR="00880C6E" w:rsidRPr="003D4ABF" w:rsidRDefault="00880C6E" w:rsidP="00880C6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80C6E" w:rsidRPr="003D4ABF" w:rsidRDefault="00880C6E" w:rsidP="00880C6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880C6E" w:rsidRPr="003D4ABF" w:rsidRDefault="00880C6E" w:rsidP="00880C6E">
            <w:pPr>
              <w:pStyle w:val="TAN"/>
            </w:pPr>
            <w:r w:rsidRPr="003D4ABF">
              <w:t>NOTE 24:</w:t>
            </w:r>
            <w:r w:rsidRPr="003D4ABF">
              <w:tab/>
              <w:t>Optional and applicable only for GBR service data flow with QoS Notification Control enabled.</w:t>
            </w:r>
          </w:p>
          <w:p w14:paraId="2B367BF3" w14:textId="77777777" w:rsidR="00880C6E" w:rsidRPr="003D4ABF" w:rsidRDefault="00880C6E" w:rsidP="00880C6E">
            <w:pPr>
              <w:pStyle w:val="TAN"/>
            </w:pPr>
            <w:r w:rsidRPr="003D4ABF">
              <w:t>NOTE 25:</w:t>
            </w:r>
            <w:r w:rsidRPr="003D4ABF">
              <w:tab/>
              <w:t>Optional and applicable only for GBR service data flow for which Alternative QoS Parameter Set(s) are provided.</w:t>
            </w:r>
          </w:p>
          <w:p w14:paraId="643DE028" w14:textId="77777777" w:rsidR="00880C6E" w:rsidRPr="003D4ABF" w:rsidRDefault="00880C6E" w:rsidP="00880C6E">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880C6E" w:rsidRDefault="00880C6E" w:rsidP="00880C6E">
            <w:pPr>
              <w:pStyle w:val="TAN"/>
            </w:pPr>
            <w:r w:rsidRPr="003D4ABF">
              <w:t>NOTE 27:</w:t>
            </w:r>
            <w:r w:rsidRPr="003D4ABF">
              <w:tab/>
              <w:t>Mandatory in MA PDU Session Control information only when there is application identifier in the service data flow template.</w:t>
            </w:r>
          </w:p>
          <w:p w14:paraId="1EE91CC3" w14:textId="77777777" w:rsidR="00880C6E" w:rsidRDefault="00880C6E" w:rsidP="00880C6E">
            <w:pPr>
              <w:pStyle w:val="TAN"/>
            </w:pPr>
            <w:r>
              <w:t>NOTE 28:</w:t>
            </w:r>
            <w:r>
              <w:tab/>
              <w:t>If this parameter is used, it has to be present in every PCC rule of the PDU Session.</w:t>
            </w:r>
          </w:p>
          <w:p w14:paraId="495C2082" w14:textId="77777777" w:rsidR="00880C6E" w:rsidRDefault="00880C6E" w:rsidP="00880C6E">
            <w:pPr>
              <w:pStyle w:val="TAN"/>
            </w:pPr>
            <w:r>
              <w:t>NOTE 29:</w:t>
            </w:r>
            <w:r>
              <w:tab/>
              <w:t>The use of traffic correlation is defined in TS 23.501 [2], clauses 5.6.7.1 and 5.29.</w:t>
            </w:r>
          </w:p>
          <w:p w14:paraId="409D909F" w14:textId="791A82F4" w:rsidR="00880C6E" w:rsidRDefault="00880C6E" w:rsidP="00880C6E">
            <w:pPr>
              <w:pStyle w:val="TAN"/>
            </w:pPr>
            <w:r>
              <w:t>NOTE 30:</w:t>
            </w:r>
            <w:r>
              <w:tab/>
              <w:t>If Steering Mode is set to "Redundant", either a Maximum RTT or a Maximum Packet Loss Rate may be provided, but not both.</w:t>
            </w:r>
          </w:p>
          <w:p w14:paraId="777A932D" w14:textId="77777777" w:rsidR="00880C6E" w:rsidRDefault="00880C6E" w:rsidP="00880C6E">
            <w:pPr>
              <w:pStyle w:val="TAN"/>
            </w:pPr>
            <w:r>
              <w:t>NOTE 31:</w:t>
            </w:r>
            <w:r>
              <w:tab/>
              <w:t>The Steering functionality "ATSSS-LL" shall not be provided together with Steering Mode "Redundant".</w:t>
            </w:r>
          </w:p>
          <w:p w14:paraId="528DD3B8" w14:textId="77777777" w:rsidR="00880C6E" w:rsidRDefault="00880C6E" w:rsidP="00880C6E">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880C6E" w:rsidRPr="003D4ABF" w:rsidRDefault="00880C6E" w:rsidP="00880C6E">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45750CEE"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B69563"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7A120CA" w14:textId="0865BC1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B73BF4C" w14:textId="2F488838"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3A8C19A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FD4120">
        <w:rPr>
          <w:lang w:eastAsia="zh-CN"/>
        </w:rPr>
        <w:t>TS</w:t>
      </w:r>
      <w:r w:rsidR="00FD4120">
        <w:rPr>
          <w:lang w:eastAsia="zh-CN"/>
        </w:rPr>
        <w:t> </w:t>
      </w:r>
      <w:r w:rsidR="00FD4120">
        <w:rPr>
          <w:lang w:eastAsia="zh-CN"/>
        </w:rPr>
        <w:t>23.502</w:t>
      </w:r>
      <w:r w:rsidR="00FD4120">
        <w:rPr>
          <w:lang w:eastAsia="zh-CN"/>
        </w:rPr>
        <w:t> </w:t>
      </w:r>
      <w:r w:rsidR="00FD4120">
        <w:rPr>
          <w:lang w:eastAsia="zh-CN"/>
        </w:rPr>
        <w:t>[</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DCA5A1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E2B9A3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FD4120">
        <w:t>TS</w:t>
      </w:r>
      <w:r w:rsidR="00FD4120">
        <w:t> </w:t>
      </w:r>
      <w:r w:rsidR="00FD4120">
        <w:t>23.501</w:t>
      </w:r>
      <w:r w:rsidR="00FD4120">
        <w:t> </w:t>
      </w:r>
      <w:r w:rsidR="00FD4120">
        <w:t>[</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E9D2536"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or;</w:t>
      </w:r>
    </w:p>
    <w:p w14:paraId="12C23000" w14:textId="5B64708B"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0004FD2A" w14:textId="07368518"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FD4120" w:rsidRPr="003D4ABF">
        <w:t>TS</w:t>
      </w:r>
      <w:r w:rsidR="00FD4120">
        <w:t> </w:t>
      </w:r>
      <w:r w:rsidR="00FD4120" w:rsidRPr="003D4ABF">
        <w:t>23.548</w:t>
      </w:r>
      <w:r w:rsidR="00FD4120">
        <w:t> </w:t>
      </w:r>
      <w:r w:rsidR="00FD4120" w:rsidRPr="003D4ABF">
        <w:t>[</w:t>
      </w:r>
      <w:r w:rsidRPr="003D4ABF">
        <w:t>33].</w:t>
      </w:r>
    </w:p>
    <w:p w14:paraId="632F22DF" w14:textId="10D23914"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FD4120" w:rsidRPr="003D4ABF">
        <w:t>TS</w:t>
      </w:r>
      <w:r w:rsidR="00FD4120">
        <w:t> </w:t>
      </w:r>
      <w:r w:rsidR="00FD4120" w:rsidRPr="003D4ABF">
        <w:t>23.548</w:t>
      </w:r>
      <w:r w:rsidR="00FD4120">
        <w:t> </w:t>
      </w:r>
      <w:r w:rsidR="00FD4120"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6814B2EE"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FD4120">
        <w:t>TS</w:t>
      </w:r>
      <w:r w:rsidR="00FD4120">
        <w:t> </w:t>
      </w:r>
      <w:r w:rsidR="00FD4120">
        <w:t>23.501</w:t>
      </w:r>
      <w:r w:rsidR="00FD4120">
        <w:t> </w:t>
      </w:r>
      <w:r w:rsidR="00FD4120">
        <w:t>[</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A60FBCD"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FD4120">
        <w:t>TS</w:t>
      </w:r>
      <w:r w:rsidR="00FD4120">
        <w:t> </w:t>
      </w:r>
      <w:r w:rsidR="00FD4120">
        <w:t>23.548</w:t>
      </w:r>
      <w:r w:rsidR="00FD4120">
        <w:t> </w:t>
      </w:r>
      <w:r w:rsidR="00FD4120">
        <w:t>[</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5C48E7F9"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3C2BEBD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FD4120" w:rsidRPr="003D4ABF">
        <w:t>TS</w:t>
      </w:r>
      <w:r w:rsidR="00FD4120">
        <w:t> </w:t>
      </w:r>
      <w:r w:rsidR="00FD4120" w:rsidRPr="003D4ABF">
        <w:t>23.501</w:t>
      </w:r>
      <w:r w:rsidR="00FD4120">
        <w:t> </w:t>
      </w:r>
      <w:r w:rsidR="00FD4120" w:rsidRPr="003D4ABF">
        <w:t>[</w:t>
      </w:r>
      <w:r w:rsidRPr="003D4ABF">
        <w:t>2].</w:t>
      </w:r>
    </w:p>
    <w:p w14:paraId="777F6594" w14:textId="0D4718D9"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FD4120">
        <w:t>TS</w:t>
      </w:r>
      <w:r w:rsidR="00FD4120">
        <w:t> </w:t>
      </w:r>
      <w:r w:rsidR="00FD4120">
        <w:t>23.501</w:t>
      </w:r>
      <w:r w:rsidR="00FD4120">
        <w:t> </w:t>
      </w:r>
      <w:r w:rsidR="00FD4120">
        <w:t>[</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4EECD5B"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FD4120">
        <w:t>TS</w:t>
      </w:r>
      <w:r w:rsidR="00FD4120">
        <w:t> </w:t>
      </w:r>
      <w:r w:rsidR="00FD4120">
        <w:t>23.501</w:t>
      </w:r>
      <w:r w:rsidR="00FD4120">
        <w:t> </w:t>
      </w:r>
      <w:r w:rsidR="00FD4120">
        <w:t>[</w:t>
      </w:r>
      <w:r>
        <w:t>2].</w:t>
      </w:r>
    </w:p>
    <w:p w14:paraId="5821010A" w14:textId="37929C5A" w:rsidR="000C48DD" w:rsidRDefault="000C48DD" w:rsidP="00787F8E">
      <w:r>
        <w:t xml:space="preserve">The </w:t>
      </w:r>
      <w:r w:rsidRPr="0086681B">
        <w:rPr>
          <w:i/>
          <w:iCs/>
        </w:rPr>
        <w:t>Transport Mode</w:t>
      </w:r>
      <w:r>
        <w:t xml:space="preserve"> indicates one of the Transport Modes as defined in </w:t>
      </w:r>
      <w:r w:rsidR="00FD4120">
        <w:t>TS</w:t>
      </w:r>
      <w:r w:rsidR="00FD4120">
        <w:t> </w:t>
      </w:r>
      <w:r w:rsidR="00FD4120">
        <w:t>23.501</w:t>
      </w:r>
      <w:r w:rsidR="00FD4120">
        <w:t> </w:t>
      </w:r>
      <w:r w:rsidR="00FD4120">
        <w:t>[</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2EEB7EA3"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FD4120">
        <w:t>TS</w:t>
      </w:r>
      <w:r w:rsidR="00FD4120">
        <w:t> </w:t>
      </w:r>
      <w:r w:rsidR="00FD4120">
        <w:t>23.501</w:t>
      </w:r>
      <w:r w:rsidR="00FD4120">
        <w:t> </w:t>
      </w:r>
      <w:r w:rsidR="00FD4120">
        <w:t>[</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78892C72"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FD4120">
        <w:t>TS</w:t>
      </w:r>
      <w:r w:rsidR="00FD4120">
        <w:t> </w:t>
      </w:r>
      <w:r w:rsidR="00FD4120">
        <w:t>23.501</w:t>
      </w:r>
      <w:r w:rsidR="00FD4120">
        <w:t> </w:t>
      </w:r>
      <w:r w:rsidR="00FD4120">
        <w:t>[</w:t>
      </w:r>
      <w:r>
        <w:t>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BF4FD31"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FD4120">
        <w:t>TS</w:t>
      </w:r>
      <w:r w:rsidR="00FD4120">
        <w:t> </w:t>
      </w:r>
      <w:r w:rsidR="00FD4120">
        <w:t>23.501</w:t>
      </w:r>
      <w:r w:rsidR="00FD4120">
        <w:t> </w:t>
      </w:r>
      <w:r w:rsidR="00FD4120">
        <w:t>[</w:t>
      </w:r>
      <w:r w:rsidR="00AF69A9">
        <w:t>2]</w:t>
      </w:r>
      <w:r>
        <w:t>).</w:t>
      </w:r>
    </w:p>
    <w:p w14:paraId="43234E33" w14:textId="0AC488E1"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FD4120">
        <w:t>TS</w:t>
      </w:r>
      <w:r w:rsidR="00FD4120">
        <w:t> </w:t>
      </w:r>
      <w:r w:rsidR="00FD4120">
        <w:t>23.502</w:t>
      </w:r>
      <w:r w:rsidR="00FD4120">
        <w:t> </w:t>
      </w:r>
      <w:r w:rsidR="00FD4120">
        <w:t>[</w:t>
      </w:r>
      <w:r>
        <w:t>3]).</w:t>
      </w:r>
    </w:p>
    <w:p w14:paraId="644E6220" w14:textId="6DE9D1D5"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880C6E">
        <w:t xml:space="preserve"> and optionally, an Averaging Window</w:t>
      </w:r>
      <w:r w:rsidRPr="003D4ABF">
        <w:t>.</w:t>
      </w:r>
      <w:r w:rsidR="00CB78C9">
        <w:t xml:space="preserve"> For delay-critical service data flow, every Alternative QoS Parameter Set may also include a Maximum Data Burst Volume (MDBV).</w:t>
      </w:r>
    </w:p>
    <w:p w14:paraId="2E17508D" w14:textId="77EAA1CD"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FD4120" w:rsidRPr="003D4ABF">
        <w:t>TS</w:t>
      </w:r>
      <w:r w:rsidR="00FD4120">
        <w:t> </w:t>
      </w:r>
      <w:r w:rsidR="00FD4120" w:rsidRPr="003D4ABF">
        <w:t>23.501</w:t>
      </w:r>
      <w:r w:rsidR="00FD4120">
        <w:t> </w:t>
      </w:r>
      <w:r w:rsidR="00FD4120" w:rsidRPr="003D4ABF">
        <w:t>[</w:t>
      </w:r>
      <w:r w:rsidR="00D34673" w:rsidRPr="003D4ABF">
        <w:t>2].</w:t>
      </w:r>
    </w:p>
    <w:p w14:paraId="3E048C77" w14:textId="4C56BAC7" w:rsidR="00CC463D" w:rsidRDefault="00CC463D" w:rsidP="00787F8E">
      <w:bookmarkStart w:id="1255" w:name="_Toc19197385"/>
      <w:bookmarkStart w:id="1256" w:name="_Toc27896538"/>
      <w:bookmarkStart w:id="1257" w:name="_Toc36192706"/>
      <w:bookmarkStart w:id="1258" w:name="_Toc37076437"/>
      <w:bookmarkStart w:id="1259" w:name="_Toc45194887"/>
      <w:bookmarkStart w:id="1260"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FD4120">
        <w:t>TS</w:t>
      </w:r>
      <w:r w:rsidR="00FD4120">
        <w:t> </w:t>
      </w:r>
      <w:r w:rsidR="00FD4120">
        <w:t>23.501</w:t>
      </w:r>
      <w:r w:rsidR="00FD4120">
        <w:t> </w:t>
      </w:r>
      <w:r w:rsidR="00FD4120">
        <w:t>[</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0114B5DD" w:rsidR="00CC463D" w:rsidRDefault="00CC463D" w:rsidP="00787F8E">
      <w:r>
        <w:lastRenderedPageBreak/>
        <w:t xml:space="preserve">The </w:t>
      </w:r>
      <w:r w:rsidRPr="0086681B">
        <w:rPr>
          <w:i/>
          <w:iCs/>
        </w:rPr>
        <w:t>Traffic Parameter Measurement</w:t>
      </w:r>
      <w:r>
        <w:t xml:space="preserve"> applies to the</w:t>
      </w:r>
      <w:r w:rsidR="00F33FD1">
        <w:t xml:space="preserve"> UE</w:t>
      </w:r>
      <w:r>
        <w:t xml:space="preserve"> power saving as specified in clause 5.37.8 of </w:t>
      </w:r>
      <w:r w:rsidR="00FD4120">
        <w:t>TS</w:t>
      </w:r>
      <w:r w:rsidR="00FD4120">
        <w:t> </w:t>
      </w:r>
      <w:r w:rsidR="00FD4120">
        <w:t>23.501</w:t>
      </w:r>
      <w:r w:rsidR="00FD4120">
        <w:t> </w:t>
      </w:r>
      <w:r w:rsidR="00FD4120">
        <w:t>[</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793CE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FD4120" w:rsidRPr="003D4ABF">
        <w:t>TS</w:t>
      </w:r>
      <w:r w:rsidR="00FD4120">
        <w:t> </w:t>
      </w:r>
      <w:r w:rsidR="00FD4120" w:rsidRPr="003D4ABF">
        <w:t>23.502</w:t>
      </w:r>
      <w:r w:rsidR="00FD4120">
        <w:t> </w:t>
      </w:r>
      <w:r w:rsidR="00FD4120" w:rsidRPr="003D4ABF">
        <w:t>[</w:t>
      </w:r>
      <w:r w:rsidRPr="003D4ABF">
        <w:t xml:space="preserve">3]. The </w:t>
      </w:r>
      <w:r w:rsidR="009D0ABB" w:rsidRPr="003D4ABF">
        <w:t>f</w:t>
      </w:r>
      <w:r w:rsidRPr="003D4ABF">
        <w:t>ollowing parameters are included:</w:t>
      </w:r>
    </w:p>
    <w:p w14:paraId="7072B0D7" w14:textId="664CA711"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1EA04D4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6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7DF3C4C0"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FD4120">
        <w:t>TS</w:t>
      </w:r>
      <w:r w:rsidR="00FD4120">
        <w:t> </w:t>
      </w:r>
      <w:r w:rsidR="00FD4120">
        <w:t>23.501</w:t>
      </w:r>
      <w:r w:rsidR="00FD4120">
        <w:t> </w:t>
      </w:r>
      <w:r w:rsidR="00FD4120">
        <w:t>[</w:t>
      </w:r>
      <w:r>
        <w:t>2]).</w:t>
      </w:r>
    </w:p>
    <w:p w14:paraId="3B29B7AF" w14:textId="45815393" w:rsidR="00D1719A" w:rsidRDefault="00D1719A" w:rsidP="00D1719A">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w:t>
      </w:r>
      <w:r w:rsidR="00FD4120">
        <w:t>TS</w:t>
      </w:r>
      <w:r w:rsidR="00FD4120">
        <w:t> </w:t>
      </w:r>
      <w:r w:rsidR="00FD4120">
        <w:t>23.501</w:t>
      </w:r>
      <w:r w:rsidR="00FD4120">
        <w:t> </w:t>
      </w:r>
      <w:r w:rsidR="00FD4120">
        <w:t>[</w:t>
      </w:r>
      <w:r w:rsidR="00862191">
        <w:t>2]).</w:t>
      </w:r>
    </w:p>
    <w:p w14:paraId="26A38556" w14:textId="590E90EC"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w:t>
      </w:r>
      <w:r w:rsidR="00FD4120">
        <w:t>TS</w:t>
      </w:r>
      <w:r w:rsidR="00FD4120">
        <w:t> </w:t>
      </w:r>
      <w:r w:rsidR="00FD4120">
        <w:t>23.501</w:t>
      </w:r>
      <w:r w:rsidR="00FD4120">
        <w:t> </w:t>
      </w:r>
      <w:r w:rsidR="00FD4120">
        <w:t>[</w:t>
      </w:r>
      <w:r>
        <w:t>2]).</w:t>
      </w:r>
    </w:p>
    <w:p w14:paraId="70632702" w14:textId="5C0E0A46" w:rsidR="00787F8E" w:rsidRPr="003D4ABF" w:rsidRDefault="00787F8E" w:rsidP="00787F8E">
      <w:pPr>
        <w:pStyle w:val="Heading3"/>
      </w:pPr>
      <w:bookmarkStart w:id="1262" w:name="_CR6_3_2"/>
      <w:bookmarkStart w:id="1263" w:name="_Toc201216473"/>
      <w:bookmarkEnd w:id="1262"/>
      <w:r w:rsidRPr="003D4ABF">
        <w:t>6.3.2</w:t>
      </w:r>
      <w:r w:rsidRPr="003D4ABF">
        <w:tab/>
        <w:t>Policy and charging control rule operations</w:t>
      </w:r>
      <w:bookmarkEnd w:id="1255"/>
      <w:bookmarkEnd w:id="1256"/>
      <w:bookmarkEnd w:id="1257"/>
      <w:bookmarkEnd w:id="1258"/>
      <w:bookmarkEnd w:id="1259"/>
      <w:bookmarkEnd w:id="1260"/>
      <w:bookmarkEnd w:id="1261"/>
      <w:bookmarkEnd w:id="126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lastRenderedPageBreak/>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4" w:name="_CR6_4"/>
      <w:bookmarkStart w:id="1265" w:name="_Toc19197386"/>
      <w:bookmarkStart w:id="1266" w:name="_Toc27896539"/>
      <w:bookmarkStart w:id="1267" w:name="_Toc36192707"/>
      <w:bookmarkStart w:id="1268" w:name="_Toc37076438"/>
      <w:bookmarkStart w:id="1269" w:name="_Toc45194888"/>
      <w:bookmarkStart w:id="1270" w:name="_Toc47594300"/>
      <w:bookmarkStart w:id="1271" w:name="_Toc51836931"/>
      <w:bookmarkStart w:id="1272" w:name="_Toc201216474"/>
      <w:bookmarkEnd w:id="1264"/>
      <w:r w:rsidRPr="003D4ABF">
        <w:t>6.4</w:t>
      </w:r>
      <w:r w:rsidRPr="003D4ABF">
        <w:tab/>
        <w:t>PDU Session related policy information</w:t>
      </w:r>
      <w:bookmarkEnd w:id="1265"/>
      <w:bookmarkEnd w:id="1266"/>
      <w:bookmarkEnd w:id="1267"/>
      <w:bookmarkEnd w:id="1268"/>
      <w:bookmarkEnd w:id="1269"/>
      <w:bookmarkEnd w:id="1270"/>
      <w:bookmarkEnd w:id="1271"/>
      <w:bookmarkEnd w:id="127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0AA0D19B" w:rsidR="00787F8E" w:rsidRPr="003D4ABF" w:rsidRDefault="00787F8E" w:rsidP="00787F8E">
      <w:pPr>
        <w:rPr>
          <w:rFonts w:eastAsia="DengXian"/>
        </w:rPr>
      </w:pPr>
      <w:r w:rsidRPr="003D4ABF">
        <w:rPr>
          <w:rFonts w:eastAsia="DengXian"/>
        </w:rPr>
        <w:t xml:space="preserve">The differences with table 6.4 and table 6.6 in </w:t>
      </w:r>
      <w:r w:rsidR="00FD4120" w:rsidRPr="003D4ABF">
        <w:rPr>
          <w:rFonts w:eastAsia="DengXian"/>
        </w:rPr>
        <w:t>TS</w:t>
      </w:r>
      <w:r w:rsidR="00FD4120">
        <w:rPr>
          <w:rFonts w:eastAsia="DengXian"/>
        </w:rPr>
        <w:t> </w:t>
      </w:r>
      <w:r w:rsidR="00FD4120" w:rsidRPr="003D4ABF">
        <w:rPr>
          <w:rFonts w:eastAsia="DengXian"/>
        </w:rPr>
        <w:t>23.203</w:t>
      </w:r>
      <w:r w:rsidR="00FD4120">
        <w:rPr>
          <w:rFonts w:eastAsia="DengXian"/>
        </w:rPr>
        <w:t> </w:t>
      </w:r>
      <w:r w:rsidR="00FD4120"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73" w:name="_CRTable6_41"/>
      <w:r w:rsidRPr="003D4ABF">
        <w:lastRenderedPageBreak/>
        <w:t xml:space="preserve">Table </w:t>
      </w:r>
      <w:bookmarkEnd w:id="127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r w:rsidRPr="001F3C35">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64590CE"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FD4120" w:rsidRPr="003D4ABF">
        <w:t>TS</w:t>
      </w:r>
      <w:r w:rsidR="00FD4120">
        <w:t> </w:t>
      </w:r>
      <w:r w:rsidR="00FD4120" w:rsidRPr="003D4ABF">
        <w:t>23.501</w:t>
      </w:r>
      <w:r w:rsidR="00FD4120">
        <w:t> </w:t>
      </w:r>
      <w:r w:rsidR="00FD4120"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F48C60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FD4120" w:rsidRPr="003D4ABF">
        <w:rPr>
          <w:lang w:eastAsia="zh-CN"/>
        </w:rPr>
        <w:t>TS</w:t>
      </w:r>
      <w:r w:rsidR="00FD4120">
        <w:rPr>
          <w:lang w:eastAsia="zh-CN"/>
        </w:rPr>
        <w:t> </w:t>
      </w:r>
      <w:r w:rsidR="00FD4120" w:rsidRPr="003D4ABF">
        <w:rPr>
          <w:lang w:eastAsia="zh-CN"/>
        </w:rPr>
        <w:t>32.255</w:t>
      </w:r>
      <w:r w:rsidR="00FD4120">
        <w:rPr>
          <w:lang w:eastAsia="zh-CN"/>
        </w:rPr>
        <w:t> </w:t>
      </w:r>
      <w:r w:rsidR="00FD4120"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B7304D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4165671"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p>
    <w:p w14:paraId="449DE33E" w14:textId="46B2BFC9"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4DDF5CD8"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65810711"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FD4120">
        <w:rPr>
          <w:rFonts w:eastAsia="DengXian"/>
        </w:rPr>
        <w:t>TS</w:t>
      </w:r>
      <w:r w:rsidR="00FD4120">
        <w:rPr>
          <w:rFonts w:eastAsia="DengXian"/>
        </w:rPr>
        <w:t> </w:t>
      </w:r>
      <w:r w:rsidR="00FD4120">
        <w:rPr>
          <w:rFonts w:eastAsia="DengXian"/>
        </w:rPr>
        <w:t>23.501</w:t>
      </w:r>
      <w:r w:rsidR="00FD4120">
        <w:rPr>
          <w:rFonts w:eastAsia="DengXian"/>
        </w:rPr>
        <w:t> </w:t>
      </w:r>
      <w:r w:rsidR="00FD4120">
        <w:rPr>
          <w:rFonts w:eastAsia="DengXian"/>
        </w:rPr>
        <w:t>[</w:t>
      </w:r>
      <w:r w:rsidR="00445F9F">
        <w:rPr>
          <w:rFonts w:eastAsia="DengXian"/>
        </w:rPr>
        <w:t xml:space="preserve">2] together with the Authorized default 5QI, when a 5QI Priority Level value different from the standardized Default Priority Level value in the QoS characteristics Table 5.7.4-1 of </w:t>
      </w:r>
      <w:r w:rsidR="00FD4120">
        <w:rPr>
          <w:rFonts w:eastAsia="DengXian"/>
        </w:rPr>
        <w:t>TS</w:t>
      </w:r>
      <w:r w:rsidR="00FD4120">
        <w:rPr>
          <w:rFonts w:eastAsia="DengXian"/>
        </w:rPr>
        <w:t> </w:t>
      </w:r>
      <w:r w:rsidR="00FD4120">
        <w:rPr>
          <w:rFonts w:eastAsia="DengXian"/>
        </w:rPr>
        <w:t>23.501</w:t>
      </w:r>
      <w:r w:rsidR="00FD4120">
        <w:rPr>
          <w:rFonts w:eastAsia="DengXian"/>
        </w:rPr>
        <w:t> </w:t>
      </w:r>
      <w:r w:rsidR="00FD4120">
        <w:rPr>
          <w:rFonts w:eastAsia="DengXian"/>
        </w:rPr>
        <w:t>[</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3EDF6AF3"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FD4120">
        <w:rPr>
          <w:rFonts w:eastAsia="DengXian"/>
        </w:rPr>
        <w:t>TS</w:t>
      </w:r>
      <w:r w:rsidR="00FD4120">
        <w:rPr>
          <w:rFonts w:eastAsia="DengXian"/>
        </w:rPr>
        <w:t> </w:t>
      </w:r>
      <w:r w:rsidR="00FD4120">
        <w:rPr>
          <w:rFonts w:eastAsia="DengXian"/>
        </w:rPr>
        <w:t>23.501</w:t>
      </w:r>
      <w:r w:rsidR="00FD4120">
        <w:rPr>
          <w:rFonts w:eastAsia="DengXian"/>
        </w:rPr>
        <w:t> </w:t>
      </w:r>
      <w:r w:rsidR="00FD4120">
        <w:rPr>
          <w:rFonts w:eastAsia="DengXian"/>
        </w:rPr>
        <w:t>[</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FD4120">
        <w:rPr>
          <w:rFonts w:eastAsia="DengXian"/>
        </w:rPr>
        <w:t>TS</w:t>
      </w:r>
      <w:r w:rsidR="00FD4120">
        <w:rPr>
          <w:rFonts w:eastAsia="DengXian"/>
        </w:rPr>
        <w:t> </w:t>
      </w:r>
      <w:r w:rsidR="00FD4120">
        <w:rPr>
          <w:rFonts w:eastAsia="DengXian"/>
        </w:rPr>
        <w:t>23.501</w:t>
      </w:r>
      <w:r w:rsidR="00FD4120">
        <w:rPr>
          <w:rFonts w:eastAsia="DengXian"/>
        </w:rPr>
        <w:t> </w:t>
      </w:r>
      <w:r w:rsidR="00FD4120">
        <w:rPr>
          <w:rFonts w:eastAsia="DengXian"/>
        </w:rPr>
        <w:t>[</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4" w:name="_Toc19197387"/>
      <w:bookmarkStart w:id="1275" w:name="_Toc27896540"/>
      <w:bookmarkStart w:id="1276" w:name="_Toc36192708"/>
      <w:bookmarkStart w:id="1277" w:name="_Toc37076439"/>
      <w:bookmarkStart w:id="1278" w:name="_Toc45194889"/>
      <w:bookmarkStart w:id="127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5DCBB433" w:rsidR="009E49BA" w:rsidRDefault="009E49BA" w:rsidP="009E49BA">
      <w:pPr>
        <w:rPr>
          <w:rFonts w:eastAsia="DengXian"/>
        </w:rPr>
      </w:pPr>
      <w:bookmarkStart w:id="1280"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FD4120">
        <w:rPr>
          <w:rFonts w:eastAsia="DengXian"/>
        </w:rPr>
        <w:t>TS</w:t>
      </w:r>
      <w:r w:rsidR="00FD4120">
        <w:rPr>
          <w:rFonts w:eastAsia="DengXian"/>
        </w:rPr>
        <w:t> </w:t>
      </w:r>
      <w:r w:rsidR="00FD4120">
        <w:rPr>
          <w:rFonts w:eastAsia="DengXian"/>
        </w:rPr>
        <w:t>23.548</w:t>
      </w:r>
      <w:r w:rsidR="00FD4120">
        <w:rPr>
          <w:rFonts w:eastAsia="DengXian"/>
        </w:rPr>
        <w:t> </w:t>
      </w:r>
      <w:r w:rsidR="00FD4120">
        <w:rPr>
          <w:rFonts w:eastAsia="DengXian"/>
        </w:rPr>
        <w:t>[</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0090FA0"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FD4120">
        <w:rPr>
          <w:rFonts w:eastAsia="DengXian"/>
        </w:rPr>
        <w:t>TS</w:t>
      </w:r>
      <w:r w:rsidR="00FD4120">
        <w:rPr>
          <w:rFonts w:eastAsia="DengXian"/>
        </w:rPr>
        <w:t> </w:t>
      </w:r>
      <w:r w:rsidR="00FD4120">
        <w:rPr>
          <w:rFonts w:eastAsia="DengXian"/>
        </w:rPr>
        <w:t>23.548</w:t>
      </w:r>
      <w:r w:rsidR="00FD4120">
        <w:rPr>
          <w:rFonts w:eastAsia="DengXian"/>
        </w:rPr>
        <w:t> </w:t>
      </w:r>
      <w:r w:rsidR="00FD4120">
        <w:rPr>
          <w:rFonts w:eastAsia="DengXian"/>
        </w:rPr>
        <w:t>[</w:t>
      </w:r>
      <w:r>
        <w:rPr>
          <w:rFonts w:eastAsia="DengXian"/>
        </w:rPr>
        <w:t>33].</w:t>
      </w:r>
    </w:p>
    <w:p w14:paraId="553C6669" w14:textId="77777777" w:rsidR="00787F8E" w:rsidRPr="003D4ABF" w:rsidRDefault="00787F8E" w:rsidP="00787F8E">
      <w:pPr>
        <w:pStyle w:val="Heading2"/>
      </w:pPr>
      <w:bookmarkStart w:id="1281" w:name="_CR6_5"/>
      <w:bookmarkStart w:id="1282" w:name="_Toc201216475"/>
      <w:bookmarkEnd w:id="1281"/>
      <w:r w:rsidRPr="003D4ABF">
        <w:t>6.5</w:t>
      </w:r>
      <w:r w:rsidRPr="003D4ABF">
        <w:tab/>
        <w:t>Access and mobility related policy information</w:t>
      </w:r>
      <w:bookmarkEnd w:id="1274"/>
      <w:bookmarkEnd w:id="1275"/>
      <w:bookmarkEnd w:id="1276"/>
      <w:bookmarkEnd w:id="1277"/>
      <w:bookmarkEnd w:id="1278"/>
      <w:bookmarkEnd w:id="1279"/>
      <w:bookmarkEnd w:id="1280"/>
      <w:bookmarkEnd w:id="128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83" w:name="_CRTable6_51"/>
      <w:r w:rsidRPr="003D4ABF">
        <w:rPr>
          <w:rFonts w:eastAsia="DengXian"/>
        </w:rPr>
        <w:t xml:space="preserve">Table </w:t>
      </w:r>
      <w:bookmarkEnd w:id="128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857B5AB"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05A5F4B0" w14:textId="47021EA1"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38EC45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FD4120">
        <w:t>TS</w:t>
      </w:r>
      <w:r w:rsidR="00FD4120">
        <w:t> </w:t>
      </w:r>
      <w:r w:rsidR="00FD4120">
        <w:t>23.501</w:t>
      </w:r>
      <w:r w:rsidR="00FD4120">
        <w:t> </w:t>
      </w:r>
      <w:r w:rsidR="00FD4120">
        <w:t>[</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51D35F82"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FD4120" w:rsidRPr="003D4ABF">
        <w:t>TS</w:t>
      </w:r>
      <w:r w:rsidR="00FD4120">
        <w:t> </w:t>
      </w:r>
      <w:r w:rsidR="00FD4120" w:rsidRPr="003D4ABF">
        <w:t>23.501</w:t>
      </w:r>
      <w:r w:rsidR="00FD4120">
        <w:t> </w:t>
      </w:r>
      <w:r w:rsidR="00FD4120"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4" w:name="_Toc19197388"/>
      <w:bookmarkStart w:id="1285" w:name="_Toc27896541"/>
      <w:bookmarkStart w:id="1286" w:name="_Toc36192709"/>
      <w:bookmarkStart w:id="1287" w:name="_Toc37076440"/>
      <w:bookmarkStart w:id="1288" w:name="_Toc45194890"/>
      <w:bookmarkStart w:id="1289" w:name="_Toc47594302"/>
      <w:bookmarkStart w:id="129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69A35AA5"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w:t>
      </w:r>
      <w:r w:rsidR="00FD4120">
        <w:t> </w:t>
      </w:r>
      <w:r w:rsidR="00FD4120">
        <w:t>23.501</w:t>
      </w:r>
      <w:r w:rsidR="00FD4120">
        <w:t> </w:t>
      </w:r>
      <w:r w:rsidR="00FD4120">
        <w:t>[</w:t>
      </w:r>
      <w:r>
        <w:t>2] and in clause 6.1.1.4.</w:t>
      </w:r>
    </w:p>
    <w:p w14:paraId="07E55B8A" w14:textId="77777777" w:rsidR="00787F8E" w:rsidRPr="003D4ABF" w:rsidRDefault="00787F8E" w:rsidP="00787F8E">
      <w:pPr>
        <w:pStyle w:val="Heading2"/>
      </w:pPr>
      <w:bookmarkStart w:id="1291" w:name="_CR6_6"/>
      <w:bookmarkStart w:id="1292" w:name="_Toc201216476"/>
      <w:bookmarkEnd w:id="1291"/>
      <w:r w:rsidRPr="003D4ABF">
        <w:t>6.6</w:t>
      </w:r>
      <w:r w:rsidRPr="003D4ABF">
        <w:tab/>
        <w:t>UE policy information</w:t>
      </w:r>
      <w:bookmarkEnd w:id="1284"/>
      <w:bookmarkEnd w:id="1285"/>
      <w:bookmarkEnd w:id="1286"/>
      <w:bookmarkEnd w:id="1287"/>
      <w:bookmarkEnd w:id="1288"/>
      <w:bookmarkEnd w:id="1289"/>
      <w:bookmarkEnd w:id="1290"/>
      <w:bookmarkEnd w:id="1292"/>
    </w:p>
    <w:p w14:paraId="04F56DEA" w14:textId="77777777" w:rsidR="00787F8E" w:rsidRPr="003D4ABF" w:rsidRDefault="00787F8E" w:rsidP="00787F8E">
      <w:pPr>
        <w:pStyle w:val="Heading3"/>
      </w:pPr>
      <w:bookmarkStart w:id="1293" w:name="_CR6_6_1"/>
      <w:bookmarkStart w:id="1294" w:name="_Toc19197389"/>
      <w:bookmarkStart w:id="1295" w:name="_Toc27896542"/>
      <w:bookmarkStart w:id="1296" w:name="_Toc36192710"/>
      <w:bookmarkStart w:id="1297" w:name="_Toc37076441"/>
      <w:bookmarkStart w:id="1298" w:name="_Toc45194891"/>
      <w:bookmarkStart w:id="1299" w:name="_Toc47594303"/>
      <w:bookmarkStart w:id="1300" w:name="_Toc51836934"/>
      <w:bookmarkStart w:id="1301" w:name="_Toc201216477"/>
      <w:bookmarkEnd w:id="1293"/>
      <w:r w:rsidRPr="003D4ABF">
        <w:t>6.6.1</w:t>
      </w:r>
      <w:r w:rsidRPr="003D4ABF">
        <w:tab/>
        <w:t>Access Network Discovery &amp; Selection Policy Information</w:t>
      </w:r>
      <w:bookmarkEnd w:id="1294"/>
      <w:bookmarkEnd w:id="1295"/>
      <w:bookmarkEnd w:id="1296"/>
      <w:bookmarkEnd w:id="1297"/>
      <w:bookmarkEnd w:id="1298"/>
      <w:bookmarkEnd w:id="1299"/>
      <w:bookmarkEnd w:id="1300"/>
      <w:bookmarkEnd w:id="1301"/>
    </w:p>
    <w:p w14:paraId="56866700" w14:textId="77777777" w:rsidR="00787F8E" w:rsidRPr="003D4ABF" w:rsidRDefault="00787F8E" w:rsidP="00787F8E">
      <w:pPr>
        <w:pStyle w:val="Heading4"/>
      </w:pPr>
      <w:bookmarkStart w:id="1302" w:name="_CR6_6_1_1"/>
      <w:bookmarkStart w:id="1303" w:name="_Toc19197390"/>
      <w:bookmarkStart w:id="1304" w:name="_Toc27896543"/>
      <w:bookmarkStart w:id="1305" w:name="_Toc36192711"/>
      <w:bookmarkStart w:id="1306" w:name="_Toc37076442"/>
      <w:bookmarkStart w:id="1307" w:name="_Toc45194892"/>
      <w:bookmarkStart w:id="1308" w:name="_Toc47594304"/>
      <w:bookmarkStart w:id="1309" w:name="_Toc51836935"/>
      <w:bookmarkStart w:id="1310" w:name="_Toc201216478"/>
      <w:bookmarkEnd w:id="1302"/>
      <w:r w:rsidRPr="003D4ABF">
        <w:t>6.6.1.1</w:t>
      </w:r>
      <w:r w:rsidRPr="003D4ABF">
        <w:tab/>
        <w:t>General</w:t>
      </w:r>
      <w:bookmarkEnd w:id="1303"/>
      <w:bookmarkEnd w:id="1304"/>
      <w:bookmarkEnd w:id="1305"/>
      <w:bookmarkEnd w:id="1306"/>
      <w:bookmarkEnd w:id="1307"/>
      <w:bookmarkEnd w:id="1308"/>
      <w:bookmarkEnd w:id="1309"/>
      <w:bookmarkEnd w:id="131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1610B949"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BA3FCB7" w14:textId="5722999F" w:rsidR="00787F8E" w:rsidRPr="003D4ABF" w:rsidRDefault="00787F8E" w:rsidP="00787F8E">
      <w:r w:rsidRPr="003D4ABF">
        <w:t xml:space="preserve">The Access Network Discovery &amp; Selection policy shall contain one or more WLAN Selection Policy (WLANSP) rules defined in clause 4.8.2.1.6 of </w:t>
      </w:r>
      <w:r w:rsidR="00FD4120" w:rsidRPr="003D4ABF">
        <w:t>TS</w:t>
      </w:r>
      <w:r w:rsidR="00FD4120">
        <w:t> </w:t>
      </w:r>
      <w:r w:rsidR="00FD4120" w:rsidRPr="003D4ABF">
        <w:t>23.402</w:t>
      </w:r>
      <w:r w:rsidR="00FD4120">
        <w:t> </w:t>
      </w:r>
      <w:r w:rsidR="00FD4120" w:rsidRPr="003D4ABF">
        <w:t>[</w:t>
      </w:r>
      <w:r w:rsidRPr="003D4ABF">
        <w:t>9].</w:t>
      </w:r>
    </w:p>
    <w:p w14:paraId="1D22B998" w14:textId="6B2288F2" w:rsidR="00787F8E" w:rsidRPr="003D4ABF" w:rsidRDefault="00787F8E" w:rsidP="00787F8E">
      <w:r w:rsidRPr="003D4ABF">
        <w:t xml:space="preserve">The Access Network Discovery &amp; Selection policy may contain information to select ePDG or N3IWF by the UE as specified in </w:t>
      </w:r>
      <w:r w:rsidR="00FD4120" w:rsidRPr="003D4ABF">
        <w:t>TS</w:t>
      </w:r>
      <w:r w:rsidR="00FD4120">
        <w:t> </w:t>
      </w:r>
      <w:r w:rsidR="00FD4120" w:rsidRPr="003D4ABF">
        <w:t>23.501</w:t>
      </w:r>
      <w:r w:rsidR="00FD4120">
        <w:t> </w:t>
      </w:r>
      <w:r w:rsidR="00FD4120" w:rsidRPr="003D4ABF">
        <w:t>[</w:t>
      </w:r>
      <w:r w:rsidRPr="003D4ABF">
        <w:t>2]</w:t>
      </w:r>
    </w:p>
    <w:p w14:paraId="5836D023" w14:textId="3AA48A42" w:rsidR="00787F8E" w:rsidRPr="003D4ABF" w:rsidRDefault="00787F8E" w:rsidP="00787F8E">
      <w:pPr>
        <w:pStyle w:val="TH"/>
      </w:pPr>
      <w:bookmarkStart w:id="1311" w:name="_CRTable6_6_1_11"/>
      <w:r w:rsidRPr="003D4ABF">
        <w:lastRenderedPageBreak/>
        <w:t xml:space="preserve">Table </w:t>
      </w:r>
      <w:bookmarkEnd w:id="131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12" w:name="_Toc19197391"/>
      <w:bookmarkStart w:id="1313" w:name="_Toc27896544"/>
      <w:bookmarkStart w:id="1314" w:name="_Toc36192712"/>
      <w:bookmarkStart w:id="1315" w:name="_Toc37076443"/>
      <w:bookmarkStart w:id="1316" w:name="_Toc45194893"/>
      <w:bookmarkStart w:id="1317" w:name="_Toc47594305"/>
      <w:bookmarkStart w:id="131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9" w:name="_CR6_6_1_2"/>
      <w:bookmarkStart w:id="1320" w:name="_Toc201216479"/>
      <w:bookmarkEnd w:id="1319"/>
      <w:r w:rsidRPr="003D4ABF">
        <w:t>6.6.1.2</w:t>
      </w:r>
      <w:r w:rsidRPr="003D4ABF">
        <w:tab/>
        <w:t>UE selecting a WLANSP rule</w:t>
      </w:r>
      <w:bookmarkEnd w:id="1312"/>
      <w:bookmarkEnd w:id="1313"/>
      <w:bookmarkEnd w:id="1314"/>
      <w:bookmarkEnd w:id="1315"/>
      <w:bookmarkEnd w:id="1316"/>
      <w:bookmarkEnd w:id="1317"/>
      <w:bookmarkEnd w:id="1318"/>
      <w:bookmarkEnd w:id="132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21" w:name="_Toc19197392"/>
      <w:bookmarkStart w:id="1322" w:name="_Toc27896545"/>
      <w:bookmarkStart w:id="1323" w:name="_Toc36192713"/>
      <w:bookmarkStart w:id="1324" w:name="_Toc37076444"/>
      <w:bookmarkStart w:id="1325" w:name="_Toc45194894"/>
      <w:bookmarkStart w:id="1326" w:name="_Toc47594306"/>
      <w:bookmarkStart w:id="1327"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8" w:name="_CR6_6_1_3"/>
      <w:bookmarkStart w:id="1329" w:name="_Toc201216480"/>
      <w:bookmarkEnd w:id="1328"/>
      <w:r w:rsidRPr="003D4ABF">
        <w:lastRenderedPageBreak/>
        <w:t>6.6.1.3</w:t>
      </w:r>
      <w:r w:rsidRPr="003D4ABF">
        <w:tab/>
        <w:t>UE procedure for selecting a WLAN access based on WLANSP rules</w:t>
      </w:r>
      <w:bookmarkEnd w:id="1321"/>
      <w:bookmarkEnd w:id="1322"/>
      <w:bookmarkEnd w:id="1323"/>
      <w:bookmarkEnd w:id="1324"/>
      <w:bookmarkEnd w:id="1325"/>
      <w:bookmarkEnd w:id="1326"/>
      <w:bookmarkEnd w:id="1327"/>
      <w:bookmarkEnd w:id="132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2533E7EF"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FD4120" w:rsidRPr="003D4ABF">
        <w:t>TS</w:t>
      </w:r>
      <w:r w:rsidR="00FD4120">
        <w:t> </w:t>
      </w:r>
      <w:r w:rsidR="00FD4120" w:rsidRPr="003D4ABF">
        <w:t>23.501</w:t>
      </w:r>
      <w:r w:rsidR="00FD4120">
        <w:t> </w:t>
      </w:r>
      <w:r w:rsidR="00FD4120" w:rsidRPr="003D4ABF">
        <w:t>[</w:t>
      </w:r>
      <w:r w:rsidRPr="003D4ABF">
        <w:t>2] and attempts to select a WLAN access network</w:t>
      </w:r>
      <w:r w:rsidR="000F2CF1">
        <w:t>; or</w:t>
      </w:r>
    </w:p>
    <w:p w14:paraId="5275DD60" w14:textId="69240AD8"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FD4120">
        <w:t>TS</w:t>
      </w:r>
      <w:r w:rsidR="00FD4120">
        <w:t> </w:t>
      </w:r>
      <w:r w:rsidR="00FD4120">
        <w:t>23.501</w:t>
      </w:r>
      <w:r w:rsidR="00FD4120">
        <w:t> </w:t>
      </w:r>
      <w:r w:rsidR="00FD4120">
        <w:t>[</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1E19D941"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FD4120" w:rsidRPr="003D4ABF">
        <w:t>TS</w:t>
      </w:r>
      <w:r w:rsidR="00FD4120">
        <w:t> </w:t>
      </w:r>
      <w:r w:rsidR="00FD4120" w:rsidRPr="003D4ABF">
        <w:t>23.402</w:t>
      </w:r>
      <w:r w:rsidR="00FD4120">
        <w:t> </w:t>
      </w:r>
      <w:r w:rsidR="00FD4120"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30" w:name="_CR6_6_2"/>
      <w:bookmarkStart w:id="1331" w:name="_Toc19197393"/>
      <w:bookmarkStart w:id="1332" w:name="_Toc27896546"/>
      <w:bookmarkStart w:id="1333" w:name="_Toc36192714"/>
      <w:bookmarkStart w:id="1334" w:name="_Toc37076445"/>
      <w:bookmarkStart w:id="1335" w:name="_Toc45194895"/>
      <w:bookmarkStart w:id="1336" w:name="_Toc47594307"/>
      <w:bookmarkStart w:id="1337" w:name="_Toc51836938"/>
      <w:bookmarkStart w:id="1338" w:name="_Toc201216481"/>
      <w:bookmarkEnd w:id="1330"/>
      <w:r w:rsidRPr="003D4ABF">
        <w:t>6.6.2</w:t>
      </w:r>
      <w:r w:rsidRPr="003D4ABF">
        <w:tab/>
        <w:t>UE Route Selection Policy information</w:t>
      </w:r>
      <w:bookmarkEnd w:id="1331"/>
      <w:bookmarkEnd w:id="1332"/>
      <w:bookmarkEnd w:id="1333"/>
      <w:bookmarkEnd w:id="1334"/>
      <w:bookmarkEnd w:id="1335"/>
      <w:bookmarkEnd w:id="1336"/>
      <w:bookmarkEnd w:id="1337"/>
      <w:bookmarkEnd w:id="1338"/>
    </w:p>
    <w:p w14:paraId="17FD826B" w14:textId="77777777" w:rsidR="00787F8E" w:rsidRPr="003D4ABF" w:rsidRDefault="00787F8E" w:rsidP="00787F8E">
      <w:pPr>
        <w:pStyle w:val="Heading4"/>
      </w:pPr>
      <w:bookmarkStart w:id="1339" w:name="_CR6_6_2_1"/>
      <w:bookmarkStart w:id="1340" w:name="_Toc19197394"/>
      <w:bookmarkStart w:id="1341" w:name="_Toc27896547"/>
      <w:bookmarkStart w:id="1342" w:name="_Toc36192715"/>
      <w:bookmarkStart w:id="1343" w:name="_Toc37076446"/>
      <w:bookmarkStart w:id="1344" w:name="_Toc45194896"/>
      <w:bookmarkStart w:id="1345" w:name="_Toc47594308"/>
      <w:bookmarkStart w:id="1346" w:name="_Toc51836939"/>
      <w:bookmarkStart w:id="1347" w:name="_Toc201216482"/>
      <w:bookmarkEnd w:id="1339"/>
      <w:r w:rsidRPr="003D4ABF">
        <w:t>6.6.2.1</w:t>
      </w:r>
      <w:r w:rsidRPr="003D4ABF">
        <w:tab/>
        <w:t>Structure Description</w:t>
      </w:r>
      <w:bookmarkEnd w:id="1340"/>
      <w:bookmarkEnd w:id="1341"/>
      <w:bookmarkEnd w:id="1342"/>
      <w:bookmarkEnd w:id="1343"/>
      <w:bookmarkEnd w:id="1344"/>
      <w:bookmarkEnd w:id="1345"/>
      <w:bookmarkEnd w:id="1346"/>
      <w:bookmarkEnd w:id="134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8" w:name="_CRTable6_6_2_11"/>
      <w:r w:rsidRPr="003D4ABF">
        <w:rPr>
          <w:lang w:eastAsia="zh-CN"/>
        </w:rPr>
        <w:lastRenderedPageBreak/>
        <w:t xml:space="preserve">Table </w:t>
      </w:r>
      <w:bookmarkEnd w:id="134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9" w:name="_CRTable6_6_2_12"/>
      <w:r w:rsidRPr="003D4ABF">
        <w:t xml:space="preserve">Table </w:t>
      </w:r>
      <w:bookmarkEnd w:id="134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3E23BB96"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251FA5">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50" w:name="_CRTable6_6_2_13"/>
      <w:r w:rsidRPr="003D4ABF">
        <w:lastRenderedPageBreak/>
        <w:t xml:space="preserve">Table </w:t>
      </w:r>
      <w:bookmarkEnd w:id="135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6D71B1DA"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FD4120" w:rsidRPr="003D4ABF">
        <w:t>TS</w:t>
      </w:r>
      <w:r w:rsidR="00FD4120">
        <w:t> </w:t>
      </w:r>
      <w:r w:rsidR="00FD4120" w:rsidRPr="003D4ABF">
        <w:t>23.501</w:t>
      </w:r>
      <w:r w:rsidR="00FD4120">
        <w:t> </w:t>
      </w:r>
      <w:r w:rsidR="00FD4120"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55A2C4A"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FD4120" w:rsidRPr="003D4ABF">
        <w:t>TS</w:t>
      </w:r>
      <w:r w:rsidR="00FD4120">
        <w:t> </w:t>
      </w:r>
      <w:r w:rsidR="00FD4120" w:rsidRPr="003D4ABF">
        <w:t>23.501</w:t>
      </w:r>
      <w:r w:rsidR="00FD4120">
        <w:t> </w:t>
      </w:r>
      <w:r w:rsidR="00FD4120"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1FA208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FD4120">
        <w:rPr>
          <w:lang w:eastAsia="zh-CN"/>
        </w:rPr>
        <w:t>TS</w:t>
      </w:r>
      <w:r w:rsidR="00FD4120">
        <w:rPr>
          <w:lang w:eastAsia="zh-CN"/>
        </w:rPr>
        <w:t> </w:t>
      </w:r>
      <w:r w:rsidR="00FD4120">
        <w:rPr>
          <w:lang w:eastAsia="zh-CN"/>
        </w:rPr>
        <w:t>23.304</w:t>
      </w:r>
      <w:r w:rsidR="00FD4120">
        <w:rPr>
          <w:lang w:eastAsia="zh-CN"/>
        </w:rPr>
        <w:t> </w:t>
      </w:r>
      <w:r w:rsidR="00FD4120">
        <w:rPr>
          <w:lang w:eastAsia="zh-CN"/>
        </w:rPr>
        <w:t>[</w:t>
      </w:r>
      <w:r w:rsidR="00EB452C">
        <w:rPr>
          <w:lang w:eastAsia="zh-CN"/>
        </w:rPr>
        <w:t>34].</w:t>
      </w:r>
    </w:p>
    <w:p w14:paraId="1E1055C5" w14:textId="4013525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546E92A6" w14:textId="258FB41C" w:rsidR="00844BD5" w:rsidRPr="003D4ABF" w:rsidRDefault="00844BD5" w:rsidP="00787F8E">
      <w:pPr>
        <w:pStyle w:val="B1"/>
      </w:pPr>
      <w:r w:rsidRPr="003D4ABF">
        <w:t>-</w:t>
      </w:r>
      <w:r w:rsidRPr="003D4ABF">
        <w:tab/>
        <w:t xml:space="preserve">RSN: The RSN for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513313B0"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FD4120" w:rsidRPr="003D4ABF">
        <w:t>TS</w:t>
      </w:r>
      <w:r w:rsidR="00FD4120">
        <w:t> </w:t>
      </w:r>
      <w:r w:rsidR="00FD4120" w:rsidRPr="003D4ABF">
        <w:t>23.501</w:t>
      </w:r>
      <w:r w:rsidR="00FD4120">
        <w:t> </w:t>
      </w:r>
      <w:r w:rsidR="00FD4120"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625117DF"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FD4120" w:rsidRPr="003D4ABF">
        <w:t>TS</w:t>
      </w:r>
      <w:r w:rsidR="00FD4120">
        <w:t> </w:t>
      </w:r>
      <w:r w:rsidR="00FD4120" w:rsidRPr="003D4ABF">
        <w:t>24.526</w:t>
      </w:r>
      <w:r w:rsidR="00FD4120">
        <w:t> </w:t>
      </w:r>
      <w:r w:rsidR="00FD4120" w:rsidRPr="003D4ABF">
        <w:t>[</w:t>
      </w:r>
      <w:r w:rsidRPr="003D4ABF">
        <w:t>19].</w:t>
      </w:r>
    </w:p>
    <w:p w14:paraId="31DB1422" w14:textId="2EF9E637" w:rsidR="00C310C1" w:rsidRPr="003D4ABF" w:rsidRDefault="00C310C1" w:rsidP="00C310C1">
      <w:pPr>
        <w:pStyle w:val="NO"/>
      </w:pPr>
      <w:bookmarkStart w:id="1351" w:name="_Toc19197395"/>
      <w:bookmarkStart w:id="1352" w:name="_Toc27896548"/>
      <w:bookmarkStart w:id="1353" w:name="_Toc36192716"/>
      <w:bookmarkStart w:id="1354" w:name="_Toc37076447"/>
      <w:bookmarkStart w:id="1355" w:name="_Toc45194897"/>
      <w:bookmarkStart w:id="1356" w:name="_Toc47594309"/>
      <w:bookmarkStart w:id="135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8" w:name="_CR6_6_2_2"/>
      <w:bookmarkStart w:id="1359" w:name="_Toc201216483"/>
      <w:bookmarkEnd w:id="1358"/>
      <w:r w:rsidRPr="003D4ABF">
        <w:t>6.6.2.2</w:t>
      </w:r>
      <w:r w:rsidRPr="003D4ABF">
        <w:tab/>
        <w:t>Configuration and Provision of URSP</w:t>
      </w:r>
      <w:bookmarkEnd w:id="1351"/>
      <w:bookmarkEnd w:id="1352"/>
      <w:bookmarkEnd w:id="1353"/>
      <w:bookmarkEnd w:id="1354"/>
      <w:bookmarkEnd w:id="1355"/>
      <w:bookmarkEnd w:id="1356"/>
      <w:bookmarkEnd w:id="1357"/>
      <w:bookmarkEnd w:id="1359"/>
    </w:p>
    <w:p w14:paraId="200C71AE" w14:textId="0C1FA337" w:rsidR="00537A8E" w:rsidRDefault="00537A8E" w:rsidP="00E20298">
      <w:pPr>
        <w:pStyle w:val="Heading5"/>
      </w:pPr>
      <w:bookmarkStart w:id="1360" w:name="_CR6_6_2_2_1"/>
      <w:bookmarkStart w:id="1361" w:name="_Toc201216484"/>
      <w:bookmarkEnd w:id="1360"/>
      <w:r>
        <w:t>6.6.2.2.1</w:t>
      </w:r>
      <w:r>
        <w:tab/>
        <w:t>General</w:t>
      </w:r>
      <w:bookmarkEnd w:id="1361"/>
    </w:p>
    <w:p w14:paraId="2617BA24" w14:textId="21F08B7D"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FD4120" w:rsidRPr="003D4ABF">
        <w:t>TS</w:t>
      </w:r>
      <w:r w:rsidR="00FD4120">
        <w:t> </w:t>
      </w:r>
      <w:r w:rsidR="00FD4120" w:rsidRPr="003D4ABF">
        <w:t>24.501</w:t>
      </w:r>
      <w:r w:rsidR="00FD4120">
        <w:t> </w:t>
      </w:r>
      <w:r w:rsidR="00FD4120"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0CDBF118"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FD4120">
        <w:t>TS</w:t>
      </w:r>
      <w:r w:rsidR="00FD4120">
        <w:t> </w:t>
      </w:r>
      <w:r w:rsidR="00FD4120">
        <w:t>23.502</w:t>
      </w:r>
      <w:r w:rsidR="00FD4120">
        <w:t> </w:t>
      </w:r>
      <w:r w:rsidR="00FD4120">
        <w:t>[</w:t>
      </w:r>
      <w:r>
        <w:t>3], the PCF may verify the requested parameters (which are described in</w:t>
      </w:r>
      <w:r w:rsidR="00081C45">
        <w:t xml:space="preserve"> clauses 4.15.6.7 and </w:t>
      </w:r>
      <w:r>
        <w:t xml:space="preserve">4.15.6.10 of </w:t>
      </w:r>
      <w:r w:rsidR="00FD4120">
        <w:t>TS</w:t>
      </w:r>
      <w:r w:rsidR="00FD4120">
        <w:t> </w:t>
      </w:r>
      <w:r w:rsidR="00FD4120">
        <w:t>23.502</w:t>
      </w:r>
      <w:r w:rsidR="00FD4120">
        <w:t> </w:t>
      </w:r>
      <w:r w:rsidR="00FD4120">
        <w:t>[</w:t>
      </w:r>
      <w:r>
        <w:t>3]) with regards to the existing URSP rules and (re-)compose the URSP rules for the UE as described in clause 6.</w:t>
      </w:r>
      <w:r w:rsidR="00F2616F">
        <w:t>6</w:t>
      </w:r>
      <w:r>
        <w:t xml:space="preserve"> of </w:t>
      </w:r>
      <w:r w:rsidR="00FD4120">
        <w:t>TS</w:t>
      </w:r>
      <w:r w:rsidR="00FD4120">
        <w:t> </w:t>
      </w:r>
      <w:r w:rsidR="00FD4120">
        <w:t>23.548</w:t>
      </w:r>
      <w:r w:rsidR="00FD4120">
        <w:t> </w:t>
      </w:r>
      <w:r w:rsidR="00FD4120">
        <w:t>[</w:t>
      </w:r>
      <w:r>
        <w:t>33].</w:t>
      </w:r>
    </w:p>
    <w:p w14:paraId="0800B8D6" w14:textId="77777777" w:rsidR="00537A8E" w:rsidRDefault="00537A8E" w:rsidP="00E20298">
      <w:pPr>
        <w:pStyle w:val="Heading5"/>
      </w:pPr>
      <w:bookmarkStart w:id="1362" w:name="_CR6_6_2_2_2"/>
      <w:bookmarkStart w:id="1363" w:name="_Toc201216485"/>
      <w:bookmarkEnd w:id="1362"/>
      <w:r>
        <w:t>6.6.2.2.2</w:t>
      </w:r>
      <w:r>
        <w:tab/>
        <w:t>URSP rules for an SNPN-enabled UE</w:t>
      </w:r>
      <w:bookmarkEnd w:id="1363"/>
    </w:p>
    <w:p w14:paraId="1536BB03" w14:textId="09E798DF"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FD4120">
        <w:t>TS</w:t>
      </w:r>
      <w:r w:rsidR="00FD4120">
        <w:t> </w:t>
      </w:r>
      <w:r w:rsidR="00FD4120">
        <w:t>24.501</w:t>
      </w:r>
      <w:r w:rsidR="00FD4120">
        <w:t> </w:t>
      </w:r>
      <w:r w:rsidR="00FD4120">
        <w:t>[</w:t>
      </w:r>
      <w:r>
        <w:t>22]. In addition, the UE may be also pre-configured with URSP rules for the SNPN (e.g. by the operator of the SNPN).</w:t>
      </w:r>
    </w:p>
    <w:p w14:paraId="67AFD7F1" w14:textId="64F15B98"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FD4120">
        <w:t>TS</w:t>
      </w:r>
      <w:r w:rsidR="00FD4120">
        <w:t> </w:t>
      </w:r>
      <w:r w:rsidR="00FD4120">
        <w:t>24.501</w:t>
      </w:r>
      <w:r w:rsidR="00FD4120">
        <w:t> </w:t>
      </w:r>
      <w:r w:rsidR="00FD4120">
        <w:t>[</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2AC5B1FF" w:rsidR="006936AF" w:rsidRDefault="006936AF" w:rsidP="000050FB">
      <w:pPr>
        <w:pStyle w:val="NO"/>
      </w:pPr>
      <w:r>
        <w:t>NOTE</w:t>
      </w:r>
      <w:r w:rsidR="00AC20D4">
        <w:t> 1</w:t>
      </w:r>
      <w:r>
        <w:t>:</w:t>
      </w:r>
      <w:r>
        <w:tab/>
        <w:t>A network (PLMN or SNPN) when operating as a CH (see clause 5.30.2.9</w:t>
      </w:r>
      <w:r w:rsidR="00E82965">
        <w:t xml:space="preserve"> of </w:t>
      </w:r>
      <w:r w:rsidR="00FD4120">
        <w:t>TS</w:t>
      </w:r>
      <w:r w:rsidR="00FD4120">
        <w:t> </w:t>
      </w:r>
      <w:r w:rsidR="00FD4120">
        <w:t>23.501</w:t>
      </w:r>
      <w:r w:rsidR="00FD4120">
        <w:t> </w:t>
      </w:r>
      <w:r w:rsidR="00FD4120">
        <w:t>[</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4" w:name="_Toc19197396"/>
      <w:bookmarkStart w:id="1365" w:name="_Toc27896549"/>
      <w:bookmarkStart w:id="1366" w:name="_Toc36192717"/>
      <w:bookmarkStart w:id="1367" w:name="_Toc37076448"/>
      <w:bookmarkStart w:id="1368" w:name="_Toc45194898"/>
      <w:bookmarkStart w:id="1369" w:name="_Toc47594310"/>
      <w:bookmarkStart w:id="137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71" w:name="_CR6_6_2_2_3"/>
      <w:bookmarkStart w:id="1372" w:name="_Toc201216486"/>
      <w:bookmarkEnd w:id="1371"/>
      <w:r>
        <w:t>6.6.2.2.3</w:t>
      </w:r>
      <w:r w:rsidR="00081C45">
        <w:tab/>
        <w:t>Void</w:t>
      </w:r>
      <w:bookmarkEnd w:id="1372"/>
    </w:p>
    <w:p w14:paraId="134E1C25" w14:textId="0EE968DF" w:rsidR="00936F1A" w:rsidRDefault="00936F1A" w:rsidP="00936F1A"/>
    <w:p w14:paraId="58BB3BC2" w14:textId="08A7F83A" w:rsidR="00787F8E" w:rsidRPr="003D4ABF" w:rsidRDefault="00787F8E" w:rsidP="00787F8E">
      <w:pPr>
        <w:pStyle w:val="Heading4"/>
      </w:pPr>
      <w:bookmarkStart w:id="1373" w:name="_CR6_6_2_3"/>
      <w:bookmarkStart w:id="1374" w:name="_Toc201216487"/>
      <w:bookmarkEnd w:id="1373"/>
      <w:r w:rsidRPr="003D4ABF">
        <w:t>6.6.2.3</w:t>
      </w:r>
      <w:r w:rsidRPr="003D4ABF">
        <w:tab/>
        <w:t>UE procedure for associating applications to PDU Sessions based on URSP</w:t>
      </w:r>
      <w:bookmarkEnd w:id="1364"/>
      <w:bookmarkEnd w:id="1365"/>
      <w:bookmarkEnd w:id="1366"/>
      <w:bookmarkEnd w:id="1367"/>
      <w:bookmarkEnd w:id="1368"/>
      <w:bookmarkEnd w:id="1369"/>
      <w:bookmarkEnd w:id="1370"/>
      <w:bookmarkEnd w:id="137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465E503"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FD4120" w:rsidRPr="003D4ABF">
        <w:t>TS</w:t>
      </w:r>
      <w:r w:rsidR="00FD4120">
        <w:t> </w:t>
      </w:r>
      <w:r w:rsidR="00FD4120" w:rsidRPr="003D4ABF">
        <w:t>23.502</w:t>
      </w:r>
      <w:r w:rsidR="00FD4120">
        <w:t> </w:t>
      </w:r>
      <w:r w:rsidR="00FD4120"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05EA67D" w:rsidR="00787F8E" w:rsidRPr="003D4ABF" w:rsidRDefault="00787F8E" w:rsidP="00787F8E">
      <w:r w:rsidRPr="003D4ABF">
        <w:t xml:space="preserve">Details of the conditions are defined by </w:t>
      </w:r>
      <w:r w:rsidR="00FD4120" w:rsidRPr="003D4ABF">
        <w:t>TS</w:t>
      </w:r>
      <w:r w:rsidR="00FD4120">
        <w:t> </w:t>
      </w:r>
      <w:r w:rsidR="00FD4120" w:rsidRPr="003D4ABF">
        <w:t>24.526</w:t>
      </w:r>
      <w:r w:rsidR="00FD4120">
        <w:t> </w:t>
      </w:r>
      <w:r w:rsidR="00FD4120"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44BE859"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FD4120">
        <w:t>TS</w:t>
      </w:r>
      <w:r w:rsidR="00FD4120">
        <w:t> </w:t>
      </w:r>
      <w:r w:rsidR="00FD4120">
        <w:t>23.501</w:t>
      </w:r>
      <w:r w:rsidR="00FD4120">
        <w:t> </w:t>
      </w:r>
      <w:r w:rsidR="00FD4120">
        <w:t>[</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FD4120">
        <w:t>TS</w:t>
      </w:r>
      <w:r w:rsidR="00FD4120">
        <w:t> </w:t>
      </w:r>
      <w:r w:rsidR="00FD4120">
        <w:t>24.501</w:t>
      </w:r>
      <w:r w:rsidR="00FD4120">
        <w:t> </w:t>
      </w:r>
      <w:r w:rsidR="00FD4120">
        <w:t>[</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75"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0472E0E7" w:rsidR="007609F7" w:rsidRPr="003D4ABF" w:rsidRDefault="007609F7" w:rsidP="007609F7">
      <w:r>
        <w:t xml:space="preserve">The 5G-RG and FN-RG procedure for associating applications to PDU Sessions based on URSP is defined in clause 9.5.2 of </w:t>
      </w:r>
      <w:r w:rsidR="00FD4120">
        <w:t>TS</w:t>
      </w:r>
      <w:r w:rsidR="00FD4120">
        <w:t> </w:t>
      </w:r>
      <w:r w:rsidR="00FD4120">
        <w:t>23.316</w:t>
      </w:r>
      <w:r w:rsidR="00FD4120">
        <w:t> </w:t>
      </w:r>
      <w:r w:rsidR="00FD4120">
        <w:t>[</w:t>
      </w:r>
      <w:r>
        <w:t>27].</w:t>
      </w:r>
    </w:p>
    <w:p w14:paraId="4E160665" w14:textId="30E85E8C" w:rsidR="00DA4C22" w:rsidRDefault="00DA4C22" w:rsidP="00DA4C22">
      <w:pPr>
        <w:pStyle w:val="Heading4"/>
      </w:pPr>
      <w:bookmarkStart w:id="1376" w:name="_CR6_6_2_4"/>
      <w:bookmarkStart w:id="1377" w:name="_Toc201216488"/>
      <w:bookmarkEnd w:id="1376"/>
      <w:r>
        <w:t>6.6.2.4</w:t>
      </w:r>
      <w:r>
        <w:tab/>
      </w:r>
      <w:r w:rsidR="00B74353">
        <w:t xml:space="preserve">Support </w:t>
      </w:r>
      <w:r>
        <w:t>of URSP rule enforcement</w:t>
      </w:r>
      <w:r w:rsidR="00B74353">
        <w:t xml:space="preserve"> reporting</w:t>
      </w:r>
      <w:bookmarkEnd w:id="137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4AE62FE2"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FD4120">
        <w:t>TS</w:t>
      </w:r>
      <w:r w:rsidR="00FD4120">
        <w:t> </w:t>
      </w:r>
      <w:r w:rsidR="00FD4120">
        <w:t>23.502</w:t>
      </w:r>
      <w:r w:rsidR="00FD4120">
        <w:t> </w:t>
      </w:r>
      <w:r w:rsidR="00FD4120">
        <w:t>[</w:t>
      </w:r>
      <w:r>
        <w:t>3]), the PCF</w:t>
      </w:r>
      <w:r w:rsidR="00223E70">
        <w:t xml:space="preserve"> sets the Indication for reporting URSP rule enforcement</w:t>
      </w:r>
      <w:r>
        <w:t xml:space="preserve"> in a URSP rule sent to the UE (see clause 6.6.2.1).</w:t>
      </w:r>
    </w:p>
    <w:p w14:paraId="45BC648C" w14:textId="4FEBDB90" w:rsidR="00223E70" w:rsidRDefault="00223E70" w:rsidP="00223E70">
      <w:pPr>
        <w:pStyle w:val="NO"/>
      </w:pPr>
      <w:r>
        <w:t>NOTE 1:</w:t>
      </w:r>
      <w:r>
        <w:tab/>
        <w:t xml:space="preserve">The format and values of the Traffic descriptor component type identifier are defined in clause 5.2 of </w:t>
      </w:r>
      <w:r w:rsidR="00FD4120">
        <w:t>TS</w:t>
      </w:r>
      <w:r w:rsidR="00FD4120">
        <w:t> </w:t>
      </w:r>
      <w:r w:rsidR="00FD4120">
        <w:t>24.526</w:t>
      </w:r>
      <w:r w:rsidR="00FD4120">
        <w:t> </w:t>
      </w:r>
      <w:r w:rsidR="00FD4120">
        <w:t>[</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926243D"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FD4120">
        <w:t>TS</w:t>
      </w:r>
      <w:r w:rsidR="00FD4120">
        <w:t> </w:t>
      </w:r>
      <w:r w:rsidR="00FD4120">
        <w:t>23.502</w:t>
      </w:r>
      <w:r w:rsidR="00FD4120">
        <w:t> </w:t>
      </w:r>
      <w:r w:rsidR="00FD4120">
        <w:t>[</w:t>
      </w:r>
      <w:r>
        <w:t>3])</w:t>
      </w:r>
      <w:r w:rsidR="00694C30">
        <w:t>;</w:t>
      </w:r>
      <w:r w:rsidR="00B74353">
        <w:t xml:space="preserve"> or</w:t>
      </w:r>
    </w:p>
    <w:p w14:paraId="2C4A4E10" w14:textId="49D9CBB2"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FD4120">
        <w:t>TS</w:t>
      </w:r>
      <w:r w:rsidR="00FD4120">
        <w:t> </w:t>
      </w:r>
      <w:r w:rsidR="00FD4120">
        <w:t>23.502</w:t>
      </w:r>
      <w:r w:rsidR="00FD4120">
        <w:t> </w:t>
      </w:r>
      <w:r w:rsidR="00FD4120">
        <w:t>[</w:t>
      </w:r>
      <w:r>
        <w:t>3]) including</w:t>
      </w:r>
      <w:r w:rsidR="00223E70">
        <w:t xml:space="preserve"> the URSP rule enforcement report</w:t>
      </w:r>
      <w:r w:rsidR="00142E23">
        <w:t>; or</w:t>
      </w:r>
    </w:p>
    <w:p w14:paraId="1C4A4DDC" w14:textId="4FF6C016"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FD4120">
        <w:t>TS</w:t>
      </w:r>
      <w:r w:rsidR="00FD4120">
        <w:t> </w:t>
      </w:r>
      <w:r w:rsidR="00FD4120">
        <w:t>23.502</w:t>
      </w:r>
      <w:r w:rsidR="00FD4120">
        <w:t> </w:t>
      </w:r>
      <w:r w:rsidR="00FD4120">
        <w:t>[</w:t>
      </w:r>
      <w:r>
        <w:t xml:space="preserve">3]) or by sending a PDU Session Modification Request (see clause 4.3.3.2 of </w:t>
      </w:r>
      <w:r w:rsidR="00FD4120">
        <w:t>TS</w:t>
      </w:r>
      <w:r w:rsidR="00FD4120">
        <w:t> </w:t>
      </w:r>
      <w:r w:rsidR="00FD4120">
        <w:t>23.502</w:t>
      </w:r>
      <w:r w:rsidR="00FD4120">
        <w:t> </w:t>
      </w:r>
      <w:r w:rsidR="00FD4120">
        <w:t>[</w:t>
      </w:r>
      <w:r>
        <w:t>3]) including the URSP rule enforcement report</w:t>
      </w:r>
      <w:r w:rsidR="00142E23">
        <w:t>; or</w:t>
      </w:r>
    </w:p>
    <w:p w14:paraId="6999A824" w14:textId="2E769BAF"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FD4120">
        <w:t>TS</w:t>
      </w:r>
      <w:r w:rsidR="00FD4120">
        <w:t> </w:t>
      </w:r>
      <w:r w:rsidR="00FD4120">
        <w:t>23.502</w:t>
      </w:r>
      <w:r w:rsidR="00FD4120">
        <w:t> </w:t>
      </w:r>
      <w:r w:rsidR="00FD4120">
        <w:t>[</w:t>
      </w:r>
      <w:r w:rsidR="00142E23">
        <w:t>3]</w:t>
      </w:r>
      <w:r>
        <w:t xml:space="preserve">) or by sending a PDU Session Modification Request (for the case with N26, see clause 4.3.3.2 of </w:t>
      </w:r>
      <w:r w:rsidR="00FD4120">
        <w:t>TS</w:t>
      </w:r>
      <w:r w:rsidR="00FD4120">
        <w:t> </w:t>
      </w:r>
      <w:r w:rsidR="00FD4120">
        <w:t>23.502</w:t>
      </w:r>
      <w:r w:rsidR="00FD4120">
        <w:t> </w:t>
      </w:r>
      <w:r w:rsidR="00FD4120">
        <w:t>[</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107F3D8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FD4120">
        <w:t>TS</w:t>
      </w:r>
      <w:r w:rsidR="00FD4120">
        <w:t> </w:t>
      </w:r>
      <w:r w:rsidR="00FD4120">
        <w:t>23.502</w:t>
      </w:r>
      <w:r w:rsidR="00FD4120">
        <w:t> </w:t>
      </w:r>
      <w:r w:rsidR="00FD4120">
        <w:t>[</w:t>
      </w:r>
      <w:r>
        <w:t>3])</w:t>
      </w:r>
      <w:r w:rsidR="00223E70">
        <w:t xml:space="preserve"> and each URSP rule enforcement report includes all Connection Capabilities contained in the Traffic descriptor of the associated URSP rule</w:t>
      </w:r>
      <w:r>
        <w:t>.</w:t>
      </w:r>
    </w:p>
    <w:p w14:paraId="54518168" w14:textId="41642D62"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880C6E">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229AD3DD"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FD4120">
        <w:t>TS</w:t>
      </w:r>
      <w:r w:rsidR="00FD4120">
        <w:t> </w:t>
      </w:r>
      <w:r w:rsidR="00FD4120">
        <w:t>23.502</w:t>
      </w:r>
      <w:r w:rsidR="00FD4120">
        <w:t> </w:t>
      </w:r>
      <w:r w:rsidR="00FD4120">
        <w:t>[</w:t>
      </w:r>
      <w:r>
        <w:t>3]).</w:t>
      </w:r>
    </w:p>
    <w:p w14:paraId="37E045CD" w14:textId="7C2BBA46"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FD4120">
        <w:t>TS</w:t>
      </w:r>
      <w:r w:rsidR="00FD4120">
        <w:t> </w:t>
      </w:r>
      <w:r w:rsidR="00FD4120">
        <w:t>23.502</w:t>
      </w:r>
      <w:r w:rsidR="00FD4120">
        <w:t> </w:t>
      </w:r>
      <w:r w:rsidR="00FD4120">
        <w:t>[</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78" w:name="_CR6_6_3"/>
      <w:bookmarkStart w:id="1379" w:name="_Toc201216489"/>
      <w:bookmarkEnd w:id="1378"/>
      <w:r w:rsidRPr="003D4ABF">
        <w:t>6.6.3</w:t>
      </w:r>
      <w:r w:rsidRPr="003D4ABF">
        <w:tab/>
        <w:t>V2X Policy information</w:t>
      </w:r>
      <w:bookmarkEnd w:id="1375"/>
      <w:bookmarkEnd w:id="1379"/>
    </w:p>
    <w:p w14:paraId="0555A150" w14:textId="315E24DA" w:rsidR="00787F8E" w:rsidRPr="003D4ABF" w:rsidRDefault="00787F8E" w:rsidP="00787F8E">
      <w:r w:rsidRPr="003D4ABF">
        <w:t xml:space="preserve">The V2X Policy information (V2XP) is defined in </w:t>
      </w:r>
      <w:r w:rsidR="00FD4120" w:rsidRPr="003D4ABF">
        <w:t>TS</w:t>
      </w:r>
      <w:r w:rsidR="00FD4120">
        <w:t> </w:t>
      </w:r>
      <w:r w:rsidR="00FD4120" w:rsidRPr="003D4ABF">
        <w:t>23.287</w:t>
      </w:r>
      <w:r w:rsidR="00FD4120">
        <w:t> </w:t>
      </w:r>
      <w:r w:rsidR="00FD4120" w:rsidRPr="003D4ABF">
        <w:t>[</w:t>
      </w:r>
      <w:r w:rsidRPr="003D4ABF">
        <w:t>28].</w:t>
      </w:r>
    </w:p>
    <w:p w14:paraId="56C8163C" w14:textId="535EAE30" w:rsidR="00E873DB" w:rsidRPr="003D4ABF" w:rsidRDefault="00E873DB" w:rsidP="00E873DB">
      <w:pPr>
        <w:pStyle w:val="Heading3"/>
      </w:pPr>
      <w:bookmarkStart w:id="1380" w:name="_CR6_6_4"/>
      <w:bookmarkStart w:id="1381" w:name="_Toc201216490"/>
      <w:bookmarkEnd w:id="1380"/>
      <w:r w:rsidRPr="003D4ABF">
        <w:t>6.6.4</w:t>
      </w:r>
      <w:r w:rsidRPr="003D4ABF">
        <w:tab/>
        <w:t>ProSe Policy information</w:t>
      </w:r>
      <w:bookmarkEnd w:id="1381"/>
    </w:p>
    <w:p w14:paraId="5509D2CA" w14:textId="3776FDEC" w:rsidR="00E873DB" w:rsidRPr="003D4ABF" w:rsidRDefault="00E873DB" w:rsidP="00E873DB">
      <w:r w:rsidRPr="003D4ABF">
        <w:t xml:space="preserve">The ProSe Policy information (ProSeP) is defined in </w:t>
      </w:r>
      <w:r w:rsidR="00FD4120" w:rsidRPr="003D4ABF">
        <w:t>TS</w:t>
      </w:r>
      <w:r w:rsidR="00FD4120">
        <w:t> </w:t>
      </w:r>
      <w:r w:rsidR="00FD4120" w:rsidRPr="003D4ABF">
        <w:t>23.304</w:t>
      </w:r>
      <w:r w:rsidR="00FD4120">
        <w:t> </w:t>
      </w:r>
      <w:r w:rsidR="00FD4120" w:rsidRPr="003D4ABF">
        <w:t>[</w:t>
      </w:r>
      <w:r w:rsidRPr="003D4ABF">
        <w:t>34].</w:t>
      </w:r>
    </w:p>
    <w:p w14:paraId="4D0222AA" w14:textId="61421C5D" w:rsidR="00E30D89" w:rsidRDefault="00E30D89" w:rsidP="00E30D89">
      <w:pPr>
        <w:pStyle w:val="Heading3"/>
      </w:pPr>
      <w:bookmarkStart w:id="1382" w:name="_CR6_6_5"/>
      <w:bookmarkStart w:id="1383" w:name="_Toc201216491"/>
      <w:bookmarkEnd w:id="1382"/>
      <w:r>
        <w:t>6.6.5</w:t>
      </w:r>
      <w:r>
        <w:tab/>
        <w:t>Ranging/Sidelink Positioning Policy information</w:t>
      </w:r>
      <w:bookmarkEnd w:id="1383"/>
    </w:p>
    <w:p w14:paraId="7B2579AE" w14:textId="17EB302E" w:rsidR="00E30D89" w:rsidRPr="00E30D89" w:rsidRDefault="00E30D89" w:rsidP="0086681B">
      <w:r>
        <w:t xml:space="preserve">The Ranging/Sidelink Positioning Policy information (RSLPP) is defined in </w:t>
      </w:r>
      <w:r w:rsidR="00FD4120">
        <w:t>TS</w:t>
      </w:r>
      <w:r w:rsidR="00FD4120">
        <w:t> </w:t>
      </w:r>
      <w:r w:rsidR="00FD4120">
        <w:t>23.586</w:t>
      </w:r>
      <w:r w:rsidR="00FD4120">
        <w:t> </w:t>
      </w:r>
      <w:r w:rsidR="00FD4120">
        <w:t>[</w:t>
      </w:r>
      <w:r>
        <w:t>41].</w:t>
      </w:r>
    </w:p>
    <w:p w14:paraId="0D4B19E7" w14:textId="162680AB" w:rsidR="0050393F" w:rsidRDefault="0050393F" w:rsidP="0050393F">
      <w:pPr>
        <w:pStyle w:val="Heading3"/>
      </w:pPr>
      <w:bookmarkStart w:id="1384" w:name="_CR6_6_6"/>
      <w:bookmarkStart w:id="1385" w:name="_Toc201216492"/>
      <w:bookmarkEnd w:id="1384"/>
      <w:r>
        <w:t>6.6.6</w:t>
      </w:r>
      <w:r>
        <w:tab/>
        <w:t>A2X Policy information</w:t>
      </w:r>
      <w:bookmarkEnd w:id="1385"/>
    </w:p>
    <w:p w14:paraId="152D6E6A" w14:textId="0B7C9ECD" w:rsidR="0050393F" w:rsidRPr="00E30D89" w:rsidRDefault="0050393F" w:rsidP="0050393F">
      <w:r>
        <w:t xml:space="preserve">The A2X Policy information (A2XP) is defined in </w:t>
      </w:r>
      <w:r w:rsidR="00FD4120">
        <w:t>TS</w:t>
      </w:r>
      <w:r w:rsidR="00FD4120">
        <w:t> </w:t>
      </w:r>
      <w:r w:rsidR="00FD4120">
        <w:t>23.256</w:t>
      </w:r>
      <w:r w:rsidR="00FD4120">
        <w:t> </w:t>
      </w:r>
      <w:r w:rsidR="00FD4120">
        <w:t>[</w:t>
      </w:r>
      <w:r>
        <w:t>43].</w:t>
      </w:r>
    </w:p>
    <w:p w14:paraId="439710B8" w14:textId="71CAA51C" w:rsidR="00FB25A1" w:rsidRDefault="00FB25A1" w:rsidP="00FB25A1">
      <w:pPr>
        <w:pStyle w:val="Heading3"/>
      </w:pPr>
      <w:bookmarkStart w:id="1386" w:name="_CR6_6_7"/>
      <w:bookmarkStart w:id="1387" w:name="_Toc201216493"/>
      <w:bookmarkEnd w:id="1386"/>
      <w:r>
        <w:lastRenderedPageBreak/>
        <w:t>6.6.7</w:t>
      </w:r>
      <w:r>
        <w:tab/>
        <w:t>UE Policy Association supplementary information</w:t>
      </w:r>
      <w:bookmarkEnd w:id="138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388" w:name="_CRTable6_6_71"/>
      <w:r>
        <w:t xml:space="preserve">Table </w:t>
      </w:r>
      <w:bookmarkEnd w:id="138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73EC504"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w:t>
      </w:r>
      <w:r w:rsidR="00FD4120">
        <w:t> </w:t>
      </w:r>
      <w:r w:rsidR="00FD4120">
        <w:t>23.501</w:t>
      </w:r>
      <w:r w:rsidR="00FD4120">
        <w:t> </w:t>
      </w:r>
      <w:r w:rsidR="00FD4120">
        <w:t>[</w:t>
      </w:r>
      <w:r>
        <w:t>2] and in clause 6.1.1.4.</w:t>
      </w:r>
    </w:p>
    <w:p w14:paraId="411A3841" w14:textId="77777777" w:rsidR="00787F8E" w:rsidRPr="003D4ABF" w:rsidRDefault="00787F8E" w:rsidP="00787F8E">
      <w:pPr>
        <w:pStyle w:val="Heading8"/>
      </w:pPr>
      <w:bookmarkStart w:id="1389" w:name="_CRAnnexAinformative"/>
      <w:bookmarkEnd w:id="1389"/>
      <w:r w:rsidRPr="003D4ABF">
        <w:br w:type="page"/>
      </w:r>
      <w:bookmarkStart w:id="1390" w:name="_Toc19197397"/>
      <w:bookmarkStart w:id="1391" w:name="_Toc27896550"/>
      <w:bookmarkStart w:id="1392" w:name="_Toc36192718"/>
      <w:bookmarkStart w:id="1393" w:name="_Toc37076449"/>
      <w:bookmarkStart w:id="1394" w:name="_Toc45194899"/>
      <w:bookmarkStart w:id="1395" w:name="_Toc47594311"/>
      <w:bookmarkStart w:id="1396" w:name="_Toc51836943"/>
      <w:bookmarkStart w:id="1397" w:name="_Toc201216494"/>
      <w:r w:rsidRPr="003D4ABF">
        <w:lastRenderedPageBreak/>
        <w:t>Annex A (informative):</w:t>
      </w:r>
      <w:r w:rsidRPr="003D4ABF">
        <w:br/>
        <w:t>URSP rules example</w:t>
      </w:r>
      <w:bookmarkEnd w:id="1390"/>
      <w:bookmarkEnd w:id="1391"/>
      <w:bookmarkEnd w:id="1392"/>
      <w:bookmarkEnd w:id="1393"/>
      <w:bookmarkEnd w:id="1394"/>
      <w:bookmarkEnd w:id="1395"/>
      <w:bookmarkEnd w:id="1396"/>
      <w:bookmarkEnd w:id="139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8" w:name="_CRTableA1"/>
      <w:r w:rsidRPr="003D4ABF">
        <w:lastRenderedPageBreak/>
        <w:t xml:space="preserve">Table </w:t>
      </w:r>
      <w:bookmarkEnd w:id="139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9" w:name="_CRAnnexBinformative"/>
      <w:bookmarkEnd w:id="1399"/>
      <w:r w:rsidRPr="003D4ABF">
        <w:br w:type="page"/>
      </w:r>
      <w:bookmarkStart w:id="1400" w:name="_Toc19197398"/>
      <w:bookmarkStart w:id="1401" w:name="_Toc27896551"/>
      <w:bookmarkStart w:id="1402" w:name="_Toc36192719"/>
      <w:bookmarkStart w:id="1403" w:name="_Toc37076450"/>
      <w:bookmarkStart w:id="1404" w:name="_Toc45194900"/>
      <w:bookmarkStart w:id="1405" w:name="_Toc47594312"/>
      <w:bookmarkStart w:id="1406" w:name="_Toc51836944"/>
      <w:bookmarkStart w:id="1407" w:name="_Toc201216495"/>
      <w:r w:rsidRPr="003D4ABF">
        <w:lastRenderedPageBreak/>
        <w:t>Annex B (informative):</w:t>
      </w:r>
      <w:r w:rsidRPr="003D4ABF">
        <w:br/>
        <w:t>Deployment option to support of BSF and DRA coexistence due to network migration</w:t>
      </w:r>
      <w:bookmarkEnd w:id="1400"/>
      <w:bookmarkEnd w:id="1401"/>
      <w:bookmarkEnd w:id="1402"/>
      <w:bookmarkEnd w:id="1403"/>
      <w:bookmarkEnd w:id="1404"/>
      <w:bookmarkEnd w:id="1405"/>
      <w:bookmarkEnd w:id="1406"/>
      <w:bookmarkEnd w:id="140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8" w:name="_CRAnnexCNormative"/>
      <w:bookmarkEnd w:id="1408"/>
      <w:r w:rsidRPr="003D4ABF">
        <w:br w:type="page"/>
      </w:r>
      <w:bookmarkStart w:id="1409" w:name="_Toc19197399"/>
      <w:bookmarkStart w:id="1410" w:name="_Toc27896552"/>
      <w:bookmarkStart w:id="1411" w:name="_Toc36192720"/>
      <w:bookmarkStart w:id="1412" w:name="_Toc37076451"/>
      <w:bookmarkStart w:id="1413" w:name="_Toc45194901"/>
      <w:bookmarkStart w:id="1414" w:name="_Toc47594313"/>
      <w:bookmarkStart w:id="1415" w:name="_Toc51836945"/>
      <w:bookmarkStart w:id="1416" w:name="_Toc201216496"/>
      <w:r w:rsidRPr="003D4ABF">
        <w:lastRenderedPageBreak/>
        <w:t>Annex C (Normative):</w:t>
      </w:r>
      <w:r w:rsidRPr="003D4ABF">
        <w:br/>
        <w:t>Support for Application Functions supporting Rx interface</w:t>
      </w:r>
      <w:bookmarkEnd w:id="1409"/>
      <w:bookmarkEnd w:id="1410"/>
      <w:bookmarkEnd w:id="1411"/>
      <w:bookmarkEnd w:id="1412"/>
      <w:bookmarkEnd w:id="1413"/>
      <w:bookmarkEnd w:id="1414"/>
      <w:bookmarkEnd w:id="1415"/>
      <w:bookmarkEnd w:id="1416"/>
    </w:p>
    <w:p w14:paraId="35A756B3" w14:textId="4F3B50F0" w:rsidR="00787F8E" w:rsidRPr="003D4ABF" w:rsidRDefault="00787F8E" w:rsidP="00787F8E">
      <w:r w:rsidRPr="003D4ABF">
        <w:t xml:space="preserve">To allow the 5G system to interwork with AFs related to existing services, e.g. IMS based services as described in </w:t>
      </w:r>
      <w:r w:rsidR="00FD4120" w:rsidRPr="003D4ABF">
        <w:t>TS</w:t>
      </w:r>
      <w:r w:rsidR="00FD4120">
        <w:t> </w:t>
      </w:r>
      <w:r w:rsidR="00FD4120" w:rsidRPr="003D4ABF">
        <w:t>23.228</w:t>
      </w:r>
      <w:r w:rsidR="00FD4120">
        <w:t> </w:t>
      </w:r>
      <w:r w:rsidR="00FD4120" w:rsidRPr="003D4ABF">
        <w:t>[</w:t>
      </w:r>
      <w:r w:rsidRPr="003D4ABF">
        <w:t xml:space="preserve">5], Mission Critical Push To Talk services as described in </w:t>
      </w:r>
      <w:r w:rsidR="00FD4120" w:rsidRPr="003D4ABF">
        <w:t>TS</w:t>
      </w:r>
      <w:r w:rsidR="00FD4120">
        <w:t> </w:t>
      </w:r>
      <w:r w:rsidR="00FD4120" w:rsidRPr="003D4ABF">
        <w:t>23.179</w:t>
      </w:r>
      <w:r w:rsidR="00FD4120">
        <w:t> </w:t>
      </w:r>
      <w:r w:rsidR="00FD4120"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11833289" r:id="rId28"/>
        </w:object>
      </w:r>
    </w:p>
    <w:p w14:paraId="2FB2A753" w14:textId="77777777" w:rsidR="00787F8E" w:rsidRPr="003D4ABF" w:rsidRDefault="00787F8E" w:rsidP="00787F8E">
      <w:pPr>
        <w:pStyle w:val="TF"/>
      </w:pPr>
      <w:bookmarkStart w:id="1417" w:name="_CRFigureC1"/>
      <w:r w:rsidRPr="003D4ABF">
        <w:t xml:space="preserve">Figure </w:t>
      </w:r>
      <w:bookmarkEnd w:id="141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88732F0" w:rsidR="00787F8E" w:rsidRPr="003D4ABF" w:rsidRDefault="00787F8E" w:rsidP="00787F8E">
      <w:pPr>
        <w:pStyle w:val="NO"/>
      </w:pPr>
      <w:r w:rsidRPr="003D4ABF">
        <w:t>NOTE 1:</w:t>
      </w:r>
      <w:r w:rsidRPr="003D4ABF">
        <w:tab/>
      </w:r>
      <w:r w:rsidR="00FD4120" w:rsidRPr="003D4ABF">
        <w:t>TS</w:t>
      </w:r>
      <w:r w:rsidR="00FD4120">
        <w:t> </w:t>
      </w:r>
      <w:r w:rsidR="00FD4120" w:rsidRPr="003D4ABF">
        <w:t>23.501</w:t>
      </w:r>
      <w:r w:rsidR="00FD4120">
        <w:t> </w:t>
      </w:r>
      <w:r w:rsidR="00FD4120"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8" w:name="_CRTableC1"/>
      <w:r w:rsidRPr="003D4ABF">
        <w:lastRenderedPageBreak/>
        <w:t xml:space="preserve">Table </w:t>
      </w:r>
      <w:bookmarkEnd w:id="141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9" w:name="_CRAnnexDinformative"/>
      <w:bookmarkEnd w:id="1419"/>
      <w:r w:rsidRPr="003D4ABF">
        <w:br w:type="page"/>
      </w:r>
      <w:bookmarkStart w:id="1420" w:name="_Toc19197400"/>
      <w:bookmarkStart w:id="1421" w:name="_Toc27896553"/>
      <w:bookmarkStart w:id="1422" w:name="_Toc36192721"/>
      <w:bookmarkStart w:id="1423" w:name="_Toc37076452"/>
      <w:bookmarkStart w:id="1424" w:name="_Toc45194902"/>
      <w:bookmarkStart w:id="1425" w:name="_Toc47594314"/>
      <w:bookmarkStart w:id="1426" w:name="_Toc51836946"/>
      <w:bookmarkStart w:id="1427" w:name="_Toc201216497"/>
      <w:r w:rsidRPr="003D4ABF">
        <w:lastRenderedPageBreak/>
        <w:t>Annex D (informative):</w:t>
      </w:r>
      <w:r w:rsidRPr="003D4ABF">
        <w:br/>
        <w:t>PCC usage for sponsored data connectivity</w:t>
      </w:r>
      <w:bookmarkEnd w:id="1420"/>
      <w:bookmarkEnd w:id="1421"/>
      <w:bookmarkEnd w:id="1422"/>
      <w:bookmarkEnd w:id="1423"/>
      <w:bookmarkEnd w:id="1424"/>
      <w:bookmarkEnd w:id="1425"/>
      <w:bookmarkEnd w:id="1426"/>
      <w:bookmarkEnd w:id="1427"/>
    </w:p>
    <w:p w14:paraId="33BFA502" w14:textId="77777777" w:rsidR="00787F8E" w:rsidRPr="003D4ABF" w:rsidRDefault="00787F8E" w:rsidP="00787F8E">
      <w:pPr>
        <w:pStyle w:val="Heading1"/>
      </w:pPr>
      <w:bookmarkStart w:id="1428" w:name="_CRD_1"/>
      <w:bookmarkStart w:id="1429" w:name="_Toc19197401"/>
      <w:bookmarkStart w:id="1430" w:name="_Toc27896554"/>
      <w:bookmarkStart w:id="1431" w:name="_Toc36192722"/>
      <w:bookmarkStart w:id="1432" w:name="_Toc37076453"/>
      <w:bookmarkStart w:id="1433" w:name="_Toc45194903"/>
      <w:bookmarkStart w:id="1434" w:name="_Toc47594315"/>
      <w:bookmarkStart w:id="1435" w:name="_Toc51836947"/>
      <w:bookmarkStart w:id="1436" w:name="_Toc201216498"/>
      <w:bookmarkEnd w:id="1428"/>
      <w:r w:rsidRPr="003D4ABF">
        <w:t>D.1</w:t>
      </w:r>
      <w:r w:rsidRPr="003D4ABF">
        <w:tab/>
        <w:t>General</w:t>
      </w:r>
      <w:bookmarkEnd w:id="1429"/>
      <w:bookmarkEnd w:id="1430"/>
      <w:bookmarkEnd w:id="1431"/>
      <w:bookmarkEnd w:id="1432"/>
      <w:bookmarkEnd w:id="1433"/>
      <w:bookmarkEnd w:id="1434"/>
      <w:bookmarkEnd w:id="1435"/>
      <w:bookmarkEnd w:id="143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7" w:name="_MON_1587198493"/>
    <w:bookmarkEnd w:id="1437"/>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811833290" r:id="rId30"/>
        </w:object>
      </w:r>
    </w:p>
    <w:p w14:paraId="7DEB4C45" w14:textId="77777777" w:rsidR="00787F8E" w:rsidRPr="003D4ABF" w:rsidRDefault="00787F8E" w:rsidP="00787F8E">
      <w:pPr>
        <w:pStyle w:val="TF"/>
      </w:pPr>
      <w:bookmarkStart w:id="1438" w:name="_CRFigureD_11"/>
      <w:r w:rsidRPr="003D4ABF">
        <w:t xml:space="preserve">Figure </w:t>
      </w:r>
      <w:bookmarkEnd w:id="143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9" w:name="_CRD_2"/>
      <w:bookmarkStart w:id="1440" w:name="_Toc19197402"/>
      <w:bookmarkStart w:id="1441" w:name="_Toc27896555"/>
      <w:bookmarkStart w:id="1442" w:name="_Toc36192723"/>
      <w:bookmarkStart w:id="1443" w:name="_Toc37076454"/>
      <w:bookmarkStart w:id="1444" w:name="_Toc45194904"/>
      <w:bookmarkStart w:id="1445" w:name="_Toc47594316"/>
      <w:bookmarkStart w:id="1446" w:name="_Toc51836948"/>
      <w:bookmarkStart w:id="1447" w:name="_Toc201216499"/>
      <w:bookmarkEnd w:id="1439"/>
      <w:r w:rsidRPr="003D4ABF">
        <w:lastRenderedPageBreak/>
        <w:t>D.2</w:t>
      </w:r>
      <w:r w:rsidRPr="003D4ABF">
        <w:tab/>
        <w:t>Reporting for sponsored data connectivity</w:t>
      </w:r>
      <w:bookmarkEnd w:id="1440"/>
      <w:bookmarkEnd w:id="1441"/>
      <w:bookmarkEnd w:id="1442"/>
      <w:bookmarkEnd w:id="1443"/>
      <w:bookmarkEnd w:id="1444"/>
      <w:bookmarkEnd w:id="1445"/>
      <w:bookmarkEnd w:id="1446"/>
      <w:bookmarkEnd w:id="144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8" w:name="_CRAnnexEinformative"/>
      <w:bookmarkEnd w:id="1448"/>
      <w:r w:rsidRPr="003D4ABF">
        <w:br w:type="page"/>
      </w:r>
      <w:bookmarkStart w:id="1449" w:name="_Toc19197403"/>
      <w:bookmarkStart w:id="1450" w:name="_Toc27896556"/>
      <w:bookmarkStart w:id="1451" w:name="_Toc36192724"/>
      <w:bookmarkStart w:id="1452" w:name="_Toc37076455"/>
      <w:bookmarkStart w:id="1453" w:name="_Toc45194905"/>
      <w:bookmarkStart w:id="1454" w:name="_Toc47594317"/>
      <w:bookmarkStart w:id="1455" w:name="_Toc51836949"/>
      <w:bookmarkStart w:id="1456" w:name="_Toc201216500"/>
      <w:r w:rsidRPr="003D4ABF">
        <w:lastRenderedPageBreak/>
        <w:t>Annex E (informative):</w:t>
      </w:r>
      <w:r w:rsidRPr="003D4ABF">
        <w:br/>
        <w:t>Change history</w:t>
      </w:r>
      <w:bookmarkStart w:id="1457" w:name="historyclause"/>
      <w:bookmarkEnd w:id="1449"/>
      <w:bookmarkEnd w:id="1450"/>
      <w:bookmarkEnd w:id="1451"/>
      <w:bookmarkEnd w:id="1452"/>
      <w:bookmarkEnd w:id="1453"/>
      <w:bookmarkEnd w:id="1454"/>
      <w:bookmarkEnd w:id="1455"/>
      <w:bookmarkEnd w:id="1456"/>
      <w:bookmarkEnd w:id="1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r w:rsidR="00880C6E" w:rsidRPr="003D4ABF" w14:paraId="4FF9909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E6A8AC" w14:textId="342D2DE7"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AAE0" w14:textId="4446B51C"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65056D" w14:textId="6889BDAF" w:rsidR="00880C6E" w:rsidRDefault="00880C6E"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0D54" w14:textId="679EC3DE" w:rsidR="00880C6E" w:rsidRDefault="00880C6E" w:rsidP="004A36E4">
            <w:pPr>
              <w:pStyle w:val="TAL"/>
              <w:keepNext w:val="0"/>
              <w:rPr>
                <w:sz w:val="16"/>
              </w:rPr>
            </w:pPr>
            <w:r>
              <w:rPr>
                <w:sz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041D" w14:textId="50CD0D8A"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BA01" w14:textId="658D4491"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0A0AA" w14:textId="778C5BEB" w:rsidR="00880C6E" w:rsidRDefault="00880C6E"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6D9A" w14:textId="5EAF4021" w:rsidR="00880C6E" w:rsidRDefault="00880C6E" w:rsidP="004A36E4">
            <w:pPr>
              <w:pStyle w:val="TAL"/>
              <w:keepNext w:val="0"/>
              <w:rPr>
                <w:sz w:val="16"/>
              </w:rPr>
            </w:pPr>
            <w:r>
              <w:rPr>
                <w:sz w:val="16"/>
              </w:rPr>
              <w:t>18.9.0</w:t>
            </w:r>
          </w:p>
        </w:tc>
      </w:tr>
      <w:tr w:rsidR="00880C6E" w:rsidRPr="003D4ABF" w14:paraId="605298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79AA" w14:textId="5BBC9376"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32FDE" w14:textId="6C720F66"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051EE" w14:textId="15AF8701" w:rsidR="00880C6E" w:rsidRDefault="00880C6E"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0215" w14:textId="6EC5ADB8" w:rsidR="00880C6E" w:rsidRDefault="00880C6E" w:rsidP="004A36E4">
            <w:pPr>
              <w:pStyle w:val="TAL"/>
              <w:keepNext w:val="0"/>
              <w:rPr>
                <w:sz w:val="16"/>
              </w:rPr>
            </w:pPr>
            <w:r>
              <w:rPr>
                <w:sz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0CBAE" w14:textId="30A65AD0"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282D7" w14:textId="78F6B7D9"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24787" w14:textId="2BF7FB51" w:rsidR="00880C6E" w:rsidRDefault="00880C6E"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C9DB" w14:textId="63711316" w:rsidR="00880C6E" w:rsidRDefault="00880C6E" w:rsidP="004A36E4">
            <w:pPr>
              <w:pStyle w:val="TAL"/>
              <w:keepNext w:val="0"/>
              <w:rPr>
                <w:sz w:val="16"/>
              </w:rPr>
            </w:pPr>
            <w:r>
              <w:rPr>
                <w:sz w:val="16"/>
              </w:rPr>
              <w:t>18.9.0</w:t>
            </w:r>
          </w:p>
        </w:tc>
      </w:tr>
      <w:tr w:rsidR="00880C6E" w:rsidRPr="003D4ABF" w14:paraId="5AA94E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DA39677" w14:textId="2C24130E"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5024" w14:textId="7EFBBAC0"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9F20C3" w14:textId="000CD1A1" w:rsidR="00880C6E" w:rsidRDefault="00880C6E"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AEB5" w14:textId="1A386092" w:rsidR="00880C6E" w:rsidRDefault="00880C6E" w:rsidP="004A36E4">
            <w:pPr>
              <w:pStyle w:val="TAL"/>
              <w:keepNext w:val="0"/>
              <w:rPr>
                <w:sz w:val="16"/>
              </w:rPr>
            </w:pPr>
            <w:r>
              <w:rPr>
                <w:sz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335BD" w14:textId="7FDD8E96" w:rsidR="00880C6E" w:rsidRDefault="00880C6E"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16149" w14:textId="71B4109E"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FE0E41" w14:textId="23EE6E9E" w:rsidR="00880C6E" w:rsidRDefault="00880C6E"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59A33" w14:textId="0D166890" w:rsidR="00880C6E" w:rsidRDefault="00880C6E" w:rsidP="004A36E4">
            <w:pPr>
              <w:pStyle w:val="TAL"/>
              <w:keepNext w:val="0"/>
              <w:rPr>
                <w:sz w:val="16"/>
              </w:rPr>
            </w:pPr>
            <w:r>
              <w:rPr>
                <w:sz w:val="16"/>
              </w:rPr>
              <w:t>18.9.0</w:t>
            </w:r>
          </w:p>
        </w:tc>
      </w:tr>
      <w:tr w:rsidR="009D0390" w:rsidRPr="003D4ABF" w14:paraId="74E81DF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DECBC31" w14:textId="07D38DCA" w:rsidR="009D0390" w:rsidRDefault="009D039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C4AD7" w14:textId="59F3433E" w:rsidR="009D0390" w:rsidRDefault="009D039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FE5EE" w14:textId="205A7B22" w:rsidR="009D0390" w:rsidRDefault="009D0390"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D4C5" w14:textId="64677897" w:rsidR="009D0390" w:rsidRDefault="009D0390" w:rsidP="004A36E4">
            <w:pPr>
              <w:pStyle w:val="TAL"/>
              <w:keepNext w:val="0"/>
              <w:rPr>
                <w:sz w:val="16"/>
              </w:rPr>
            </w:pPr>
            <w:r>
              <w:rPr>
                <w:sz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36654" w14:textId="708A153D" w:rsidR="009D0390" w:rsidRDefault="009D0390"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7969" w14:textId="7C5DC3EF" w:rsidR="009D0390" w:rsidRDefault="009D039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38344" w14:textId="3432B4EA" w:rsidR="009D0390" w:rsidRDefault="009D0390"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FA489" w14:textId="1853500C" w:rsidR="009D0390" w:rsidRDefault="009D0390" w:rsidP="004A36E4">
            <w:pPr>
              <w:pStyle w:val="TAL"/>
              <w:keepNext w:val="0"/>
              <w:rPr>
                <w:sz w:val="16"/>
              </w:rPr>
            </w:pPr>
            <w:r>
              <w:rPr>
                <w:sz w:val="16"/>
              </w:rPr>
              <w:t>18.9.0</w:t>
            </w:r>
          </w:p>
        </w:tc>
      </w:tr>
      <w:tr w:rsidR="00251FA5" w:rsidRPr="003D4ABF" w14:paraId="58DFC3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7B7E" w14:textId="1B5FC503"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49E" w14:textId="4415C44E"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554DD5" w14:textId="2269BE67" w:rsidR="00251FA5" w:rsidRDefault="00251FA5"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B334" w14:textId="1218B15E" w:rsidR="00251FA5" w:rsidRDefault="00251FA5" w:rsidP="004A36E4">
            <w:pPr>
              <w:pStyle w:val="TAL"/>
              <w:keepNext w:val="0"/>
              <w:rPr>
                <w:sz w:val="16"/>
              </w:rPr>
            </w:pPr>
            <w:r>
              <w:rPr>
                <w:sz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AF06" w14:textId="58590C22"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70EA" w14:textId="6B335BE6"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15A4E2" w14:textId="2C5987CF" w:rsidR="00251FA5" w:rsidRDefault="00251FA5"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772C" w14:textId="01BBD06B" w:rsidR="00251FA5" w:rsidRDefault="00251FA5" w:rsidP="004A36E4">
            <w:pPr>
              <w:pStyle w:val="TAL"/>
              <w:keepNext w:val="0"/>
              <w:rPr>
                <w:sz w:val="16"/>
              </w:rPr>
            </w:pPr>
            <w:r>
              <w:rPr>
                <w:sz w:val="16"/>
              </w:rPr>
              <w:t>18.9.0</w:t>
            </w:r>
          </w:p>
        </w:tc>
      </w:tr>
      <w:tr w:rsidR="00251FA5" w:rsidRPr="003D4ABF" w14:paraId="3A39C2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D5AD" w14:textId="54D78442"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B4CA1" w14:textId="6AF9AFA4"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F77CDA" w14:textId="62296022" w:rsidR="00251FA5" w:rsidRDefault="00251FA5"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9229" w14:textId="07D4145A" w:rsidR="00251FA5" w:rsidRDefault="00251FA5" w:rsidP="004A36E4">
            <w:pPr>
              <w:pStyle w:val="TAL"/>
              <w:keepNext w:val="0"/>
              <w:rPr>
                <w:sz w:val="16"/>
              </w:rPr>
            </w:pPr>
            <w:r>
              <w:rPr>
                <w:sz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CF600" w14:textId="6E1D7837"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464D" w14:textId="7B99C6AB"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3CBD0" w14:textId="55679584" w:rsidR="00251FA5" w:rsidRDefault="00251FA5"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F494" w14:textId="01DFCB7D" w:rsidR="00251FA5" w:rsidRDefault="00251FA5" w:rsidP="004A36E4">
            <w:pPr>
              <w:pStyle w:val="TAL"/>
              <w:keepNext w:val="0"/>
              <w:rPr>
                <w:sz w:val="16"/>
              </w:rPr>
            </w:pPr>
            <w:r>
              <w:rPr>
                <w:sz w:val="16"/>
              </w:rPr>
              <w:t>18.9.0</w:t>
            </w:r>
          </w:p>
        </w:tc>
      </w:tr>
      <w:tr w:rsidR="00262E92" w:rsidRPr="003D4ABF" w14:paraId="5F24330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8776B7" w14:textId="0AC6E6B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F796" w14:textId="0B8CE8E6"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E41CAA" w14:textId="36011F0D" w:rsidR="00262E92" w:rsidRDefault="00262E92"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AA88" w14:textId="37CF75CE" w:rsidR="00262E92" w:rsidRDefault="00262E92" w:rsidP="004A36E4">
            <w:pPr>
              <w:pStyle w:val="TAL"/>
              <w:keepNext w:val="0"/>
              <w:rPr>
                <w:sz w:val="16"/>
              </w:rPr>
            </w:pPr>
            <w:r>
              <w:rPr>
                <w:sz w:val="16"/>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6F826" w14:textId="2CE726CB" w:rsidR="00262E92" w:rsidRDefault="00262E92"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AB45B" w14:textId="3AC8141C"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5C5C7" w14:textId="28B85243" w:rsidR="00262E92" w:rsidRDefault="00262E92"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180B" w14:textId="423890E2" w:rsidR="00262E92" w:rsidRDefault="00262E92" w:rsidP="004A36E4">
            <w:pPr>
              <w:pStyle w:val="TAL"/>
              <w:keepNext w:val="0"/>
              <w:rPr>
                <w:sz w:val="16"/>
              </w:rPr>
            </w:pPr>
            <w:r>
              <w:rPr>
                <w:sz w:val="16"/>
              </w:rPr>
              <w:t>18.10.0</w:t>
            </w:r>
          </w:p>
        </w:tc>
      </w:tr>
      <w:tr w:rsidR="00262E92" w:rsidRPr="003D4ABF" w14:paraId="67C2FB2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D3306E" w14:textId="3E2B35EE"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11F" w14:textId="1AC0CEF8"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98BED7" w14:textId="37D1698E" w:rsidR="00262E92" w:rsidRDefault="00262E92"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0A01" w14:textId="71D0BBF5" w:rsidR="00262E92" w:rsidRDefault="00262E92" w:rsidP="004A36E4">
            <w:pPr>
              <w:pStyle w:val="TAL"/>
              <w:keepNext w:val="0"/>
              <w:rPr>
                <w:sz w:val="16"/>
              </w:rPr>
            </w:pPr>
            <w:r>
              <w:rPr>
                <w:sz w:val="16"/>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2C8A4" w14:textId="6FC7AB39" w:rsidR="00262E92" w:rsidRDefault="00262E9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81437" w14:textId="5A00A869"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3C7D9C" w14:textId="70EDEA9C" w:rsidR="00262E92" w:rsidRDefault="00262E92"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BEC9" w14:textId="322493E0" w:rsidR="00262E92" w:rsidRDefault="00262E92" w:rsidP="004A36E4">
            <w:pPr>
              <w:pStyle w:val="TAL"/>
              <w:keepNext w:val="0"/>
              <w:rPr>
                <w:sz w:val="16"/>
              </w:rPr>
            </w:pPr>
            <w:r>
              <w:rPr>
                <w:sz w:val="16"/>
              </w:rPr>
              <w:t>18.10.0</w:t>
            </w:r>
          </w:p>
        </w:tc>
      </w:tr>
      <w:tr w:rsidR="00262E92" w:rsidRPr="003D4ABF" w14:paraId="1EA119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C8F19B" w14:textId="256ED0E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9A977" w14:textId="27503D01"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171220" w14:textId="0D409444" w:rsidR="00262E92" w:rsidRDefault="002E1231"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F0B93" w14:textId="4C410D1B" w:rsidR="00262E92" w:rsidRDefault="00262E92" w:rsidP="004A36E4">
            <w:pPr>
              <w:pStyle w:val="TAL"/>
              <w:keepNext w:val="0"/>
              <w:rPr>
                <w:sz w:val="16"/>
              </w:rPr>
            </w:pPr>
            <w:r>
              <w:rPr>
                <w:sz w:val="16"/>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D7DA" w14:textId="76A0920F" w:rsidR="00262E92" w:rsidRDefault="00262E92"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48AAF" w14:textId="09102DB5"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290FCD" w14:textId="4CB62DBA" w:rsidR="00262E92" w:rsidRDefault="00262E92"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61A" w14:textId="04052286" w:rsidR="00262E92" w:rsidRDefault="00262E92" w:rsidP="004A36E4">
            <w:pPr>
              <w:pStyle w:val="TAL"/>
              <w:keepNext w:val="0"/>
              <w:rPr>
                <w:sz w:val="16"/>
              </w:rPr>
            </w:pPr>
            <w:r>
              <w:rPr>
                <w:sz w:val="16"/>
              </w:rPr>
              <w:t>18.10.0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6331F" w14:textId="77777777" w:rsidR="00325AAC" w:rsidRDefault="00325AAC">
      <w:r>
        <w:separator/>
      </w:r>
    </w:p>
  </w:endnote>
  <w:endnote w:type="continuationSeparator" w:id="0">
    <w:p w14:paraId="46DF71F0" w14:textId="77777777" w:rsidR="00325AAC" w:rsidRDefault="0032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FD4120" w:rsidRDefault="006A4701" w:rsidP="00FD4120">
    <w:pPr>
      <w:pStyle w:val="Footer"/>
      <w:rPr>
        <w:rFonts w:cs="Arial"/>
        <w:sz w:val="20"/>
      </w:rPr>
    </w:pPr>
    <w:r w:rsidRPr="00FD412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7BE50" w14:textId="77777777" w:rsidR="00325AAC" w:rsidRDefault="00325AAC">
      <w:r>
        <w:separator/>
      </w:r>
    </w:p>
  </w:footnote>
  <w:footnote w:type="continuationSeparator" w:id="0">
    <w:p w14:paraId="62281205" w14:textId="77777777" w:rsidR="00325AAC" w:rsidRDefault="0032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7C90A98" w:rsidR="006A4701" w:rsidRDefault="006A4701">
    <w:pPr>
      <w:framePr w:h="284" w:hRule="exact" w:wrap="around" w:vAnchor="text" w:hAnchor="margin" w:xAlign="right" w:y="1"/>
      <w:rPr>
        <w:rFonts w:ascii="Arial" w:hAnsi="Arial" w:cs="Arial"/>
        <w:b/>
        <w:sz w:val="18"/>
        <w:szCs w:val="18"/>
      </w:rPr>
    </w:pPr>
    <w:r w:rsidRPr="00FD4120">
      <w:rPr>
        <w:rFonts w:ascii="Arial" w:hAnsi="Arial" w:cs="Arial"/>
        <w:b/>
        <w:szCs w:val="18"/>
      </w:rPr>
      <w:fldChar w:fldCharType="begin"/>
    </w:r>
    <w:r w:rsidRPr="00FD4120">
      <w:rPr>
        <w:rFonts w:ascii="Arial" w:hAnsi="Arial" w:cs="Arial"/>
        <w:b/>
        <w:szCs w:val="18"/>
      </w:rPr>
      <w:instrText xml:space="preserve"> STYLEREF ZA </w:instrText>
    </w:r>
    <w:r w:rsidRPr="00FD4120">
      <w:rPr>
        <w:rFonts w:ascii="Arial" w:hAnsi="Arial" w:cs="Arial"/>
        <w:b/>
        <w:szCs w:val="18"/>
      </w:rPr>
      <w:fldChar w:fldCharType="separate"/>
    </w:r>
    <w:r w:rsidR="00C07BE9">
      <w:rPr>
        <w:rFonts w:ascii="Arial" w:hAnsi="Arial" w:cs="Arial"/>
        <w:b/>
        <w:noProof/>
        <w:szCs w:val="18"/>
      </w:rPr>
      <w:t>3GPP TS 23.503 V18.10.0 (2025-06)</w:t>
    </w:r>
    <w:r w:rsidRPr="00FD4120">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FD4120">
      <w:rPr>
        <w:rFonts w:ascii="Arial" w:hAnsi="Arial" w:cs="Arial"/>
        <w:b/>
        <w:szCs w:val="18"/>
      </w:rPr>
      <w:fldChar w:fldCharType="begin"/>
    </w:r>
    <w:r w:rsidRPr="00FD4120">
      <w:rPr>
        <w:rFonts w:ascii="Arial" w:hAnsi="Arial" w:cs="Arial"/>
        <w:b/>
        <w:szCs w:val="18"/>
      </w:rPr>
      <w:instrText xml:space="preserve"> PAGE </w:instrText>
    </w:r>
    <w:r w:rsidRPr="00FD4120">
      <w:rPr>
        <w:rFonts w:ascii="Arial" w:hAnsi="Arial" w:cs="Arial"/>
        <w:b/>
        <w:szCs w:val="18"/>
      </w:rPr>
      <w:fldChar w:fldCharType="separate"/>
    </w:r>
    <w:r w:rsidRPr="00FD4120">
      <w:rPr>
        <w:rFonts w:ascii="Arial" w:hAnsi="Arial" w:cs="Arial"/>
        <w:b/>
        <w:noProof/>
        <w:szCs w:val="18"/>
      </w:rPr>
      <w:t>14</w:t>
    </w:r>
    <w:r w:rsidRPr="00FD4120">
      <w:rPr>
        <w:rFonts w:ascii="Arial" w:hAnsi="Arial" w:cs="Arial"/>
        <w:b/>
        <w:szCs w:val="18"/>
      </w:rPr>
      <w:fldChar w:fldCharType="end"/>
    </w:r>
  </w:p>
  <w:p w14:paraId="5F44060A" w14:textId="235A6302" w:rsidR="006A4701" w:rsidRDefault="006A4701">
    <w:pPr>
      <w:framePr w:h="284" w:hRule="exact" w:wrap="around" w:vAnchor="text" w:hAnchor="margin" w:y="7"/>
      <w:rPr>
        <w:rFonts w:ascii="Arial" w:hAnsi="Arial" w:cs="Arial"/>
        <w:b/>
        <w:sz w:val="18"/>
        <w:szCs w:val="18"/>
      </w:rPr>
    </w:pPr>
    <w:r w:rsidRPr="00FD4120">
      <w:rPr>
        <w:rFonts w:ascii="Arial" w:hAnsi="Arial" w:cs="Arial"/>
        <w:b/>
        <w:szCs w:val="18"/>
      </w:rPr>
      <w:fldChar w:fldCharType="begin"/>
    </w:r>
    <w:r w:rsidRPr="00FD4120">
      <w:rPr>
        <w:rFonts w:ascii="Arial" w:hAnsi="Arial" w:cs="Arial"/>
        <w:b/>
        <w:szCs w:val="18"/>
      </w:rPr>
      <w:instrText xml:space="preserve"> STYLEREF ZGSM </w:instrText>
    </w:r>
    <w:r w:rsidRPr="00FD4120">
      <w:rPr>
        <w:rFonts w:ascii="Arial" w:hAnsi="Arial" w:cs="Arial"/>
        <w:b/>
        <w:szCs w:val="18"/>
      </w:rPr>
      <w:fldChar w:fldCharType="separate"/>
    </w:r>
    <w:r w:rsidR="00C07BE9">
      <w:rPr>
        <w:rFonts w:ascii="Arial" w:hAnsi="Arial" w:cs="Arial"/>
        <w:b/>
        <w:noProof/>
        <w:szCs w:val="18"/>
      </w:rPr>
      <w:t>Release 18</w:t>
    </w:r>
    <w:r w:rsidRPr="00FD4120">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D757D"/>
    <w:rsid w:val="000E2BD2"/>
    <w:rsid w:val="000E3B65"/>
    <w:rsid w:val="000E4766"/>
    <w:rsid w:val="000F2CF1"/>
    <w:rsid w:val="00117F59"/>
    <w:rsid w:val="00133525"/>
    <w:rsid w:val="00134859"/>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51FA5"/>
    <w:rsid w:val="00262E92"/>
    <w:rsid w:val="002675F0"/>
    <w:rsid w:val="0028083F"/>
    <w:rsid w:val="00282DF7"/>
    <w:rsid w:val="00284259"/>
    <w:rsid w:val="00285DFD"/>
    <w:rsid w:val="00294F46"/>
    <w:rsid w:val="002A1526"/>
    <w:rsid w:val="002A4E34"/>
    <w:rsid w:val="002B3EB5"/>
    <w:rsid w:val="002B6339"/>
    <w:rsid w:val="002E00EE"/>
    <w:rsid w:val="002E1231"/>
    <w:rsid w:val="0030218C"/>
    <w:rsid w:val="00307050"/>
    <w:rsid w:val="003172DC"/>
    <w:rsid w:val="0032597A"/>
    <w:rsid w:val="00325AAC"/>
    <w:rsid w:val="0035228A"/>
    <w:rsid w:val="0035462D"/>
    <w:rsid w:val="0037484E"/>
    <w:rsid w:val="003765B8"/>
    <w:rsid w:val="003828F7"/>
    <w:rsid w:val="0038430D"/>
    <w:rsid w:val="003C3971"/>
    <w:rsid w:val="003D326C"/>
    <w:rsid w:val="003D4ABF"/>
    <w:rsid w:val="003D649A"/>
    <w:rsid w:val="003D73FE"/>
    <w:rsid w:val="003D76BA"/>
    <w:rsid w:val="003F23C9"/>
    <w:rsid w:val="003F4BFD"/>
    <w:rsid w:val="00402E13"/>
    <w:rsid w:val="004053B9"/>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2783A"/>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85322"/>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474C7"/>
    <w:rsid w:val="00757458"/>
    <w:rsid w:val="007609F7"/>
    <w:rsid w:val="0077391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380"/>
    <w:rsid w:val="007F6AA3"/>
    <w:rsid w:val="007F737E"/>
    <w:rsid w:val="008000C1"/>
    <w:rsid w:val="008028A4"/>
    <w:rsid w:val="00822368"/>
    <w:rsid w:val="00830747"/>
    <w:rsid w:val="00831F54"/>
    <w:rsid w:val="00844BD5"/>
    <w:rsid w:val="00850768"/>
    <w:rsid w:val="00852AE9"/>
    <w:rsid w:val="00853928"/>
    <w:rsid w:val="00861F34"/>
    <w:rsid w:val="00862191"/>
    <w:rsid w:val="0086681B"/>
    <w:rsid w:val="008768CA"/>
    <w:rsid w:val="00880B96"/>
    <w:rsid w:val="00880C6E"/>
    <w:rsid w:val="0089779D"/>
    <w:rsid w:val="008B3E72"/>
    <w:rsid w:val="008C384C"/>
    <w:rsid w:val="008D1ABE"/>
    <w:rsid w:val="008D2612"/>
    <w:rsid w:val="008D652E"/>
    <w:rsid w:val="008F0C00"/>
    <w:rsid w:val="0090271F"/>
    <w:rsid w:val="00902E23"/>
    <w:rsid w:val="009114D7"/>
    <w:rsid w:val="0091348E"/>
    <w:rsid w:val="00917CCB"/>
    <w:rsid w:val="00923335"/>
    <w:rsid w:val="009330B7"/>
    <w:rsid w:val="00936F1A"/>
    <w:rsid w:val="00942EC2"/>
    <w:rsid w:val="00967BD6"/>
    <w:rsid w:val="009824A8"/>
    <w:rsid w:val="009928E5"/>
    <w:rsid w:val="009C4314"/>
    <w:rsid w:val="009D0390"/>
    <w:rsid w:val="009D0ABB"/>
    <w:rsid w:val="009D3A79"/>
    <w:rsid w:val="009E49BA"/>
    <w:rsid w:val="009F37B7"/>
    <w:rsid w:val="009F74E0"/>
    <w:rsid w:val="00A10F02"/>
    <w:rsid w:val="00A13DF3"/>
    <w:rsid w:val="00A150E6"/>
    <w:rsid w:val="00A164B4"/>
    <w:rsid w:val="00A26956"/>
    <w:rsid w:val="00A27486"/>
    <w:rsid w:val="00A53724"/>
    <w:rsid w:val="00A56066"/>
    <w:rsid w:val="00A6735C"/>
    <w:rsid w:val="00A73129"/>
    <w:rsid w:val="00A76CF2"/>
    <w:rsid w:val="00A82346"/>
    <w:rsid w:val="00A82F07"/>
    <w:rsid w:val="00A83CF1"/>
    <w:rsid w:val="00A900CB"/>
    <w:rsid w:val="00A90273"/>
    <w:rsid w:val="00A92BA1"/>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D10A8"/>
    <w:rsid w:val="00BD7D31"/>
    <w:rsid w:val="00BE3255"/>
    <w:rsid w:val="00BE38C2"/>
    <w:rsid w:val="00BF128E"/>
    <w:rsid w:val="00C03BF7"/>
    <w:rsid w:val="00C074DD"/>
    <w:rsid w:val="00C07BE9"/>
    <w:rsid w:val="00C1496A"/>
    <w:rsid w:val="00C310C1"/>
    <w:rsid w:val="00C33079"/>
    <w:rsid w:val="00C34783"/>
    <w:rsid w:val="00C45231"/>
    <w:rsid w:val="00C72833"/>
    <w:rsid w:val="00C743CE"/>
    <w:rsid w:val="00C80F1D"/>
    <w:rsid w:val="00C93BD2"/>
    <w:rsid w:val="00C93F40"/>
    <w:rsid w:val="00CA3D0C"/>
    <w:rsid w:val="00CA4B21"/>
    <w:rsid w:val="00CB4253"/>
    <w:rsid w:val="00CB6DF1"/>
    <w:rsid w:val="00CB78C9"/>
    <w:rsid w:val="00CC03C3"/>
    <w:rsid w:val="00CC041D"/>
    <w:rsid w:val="00CC2044"/>
    <w:rsid w:val="00CC463D"/>
    <w:rsid w:val="00CE55AA"/>
    <w:rsid w:val="00CF141B"/>
    <w:rsid w:val="00CF565F"/>
    <w:rsid w:val="00CF7EC2"/>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66E8"/>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55735"/>
    <w:rsid w:val="00F63E40"/>
    <w:rsid w:val="00F653B8"/>
    <w:rsid w:val="00F832BB"/>
    <w:rsid w:val="00F9008D"/>
    <w:rsid w:val="00FA1266"/>
    <w:rsid w:val="00FA33D3"/>
    <w:rsid w:val="00FB25A1"/>
    <w:rsid w:val="00FC1192"/>
    <w:rsid w:val="00FD4120"/>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120"/>
    <w:pPr>
      <w:overflowPunct w:val="0"/>
      <w:autoSpaceDE w:val="0"/>
      <w:autoSpaceDN w:val="0"/>
      <w:adjustRightInd w:val="0"/>
      <w:spacing w:after="180"/>
      <w:textAlignment w:val="baseline"/>
    </w:pPr>
  </w:style>
  <w:style w:type="paragraph" w:styleId="Heading1">
    <w:name w:val="heading 1"/>
    <w:next w:val="Normal"/>
    <w:qFormat/>
    <w:rsid w:val="00FD4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D4120"/>
    <w:pPr>
      <w:pBdr>
        <w:top w:val="none" w:sz="0" w:space="0" w:color="auto"/>
      </w:pBdr>
      <w:spacing w:before="180"/>
      <w:outlineLvl w:val="1"/>
    </w:pPr>
    <w:rPr>
      <w:sz w:val="32"/>
    </w:rPr>
  </w:style>
  <w:style w:type="paragraph" w:styleId="Heading3">
    <w:name w:val="heading 3"/>
    <w:basedOn w:val="Heading2"/>
    <w:next w:val="Normal"/>
    <w:qFormat/>
    <w:rsid w:val="00FD4120"/>
    <w:pPr>
      <w:spacing w:before="120"/>
      <w:outlineLvl w:val="2"/>
    </w:pPr>
    <w:rPr>
      <w:sz w:val="28"/>
    </w:rPr>
  </w:style>
  <w:style w:type="paragraph" w:styleId="Heading4">
    <w:name w:val="heading 4"/>
    <w:basedOn w:val="Heading3"/>
    <w:next w:val="Normal"/>
    <w:link w:val="Heading4Char"/>
    <w:qFormat/>
    <w:rsid w:val="00FD4120"/>
    <w:pPr>
      <w:ind w:left="1418" w:hanging="1418"/>
      <w:outlineLvl w:val="3"/>
    </w:pPr>
    <w:rPr>
      <w:sz w:val="24"/>
    </w:rPr>
  </w:style>
  <w:style w:type="paragraph" w:styleId="Heading5">
    <w:name w:val="heading 5"/>
    <w:basedOn w:val="Heading4"/>
    <w:next w:val="Normal"/>
    <w:qFormat/>
    <w:rsid w:val="00FD412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D4120"/>
    <w:pPr>
      <w:ind w:left="0" w:firstLine="0"/>
      <w:outlineLvl w:val="7"/>
    </w:pPr>
  </w:style>
  <w:style w:type="paragraph" w:styleId="Heading9">
    <w:name w:val="heading 9"/>
    <w:basedOn w:val="Heading8"/>
    <w:next w:val="Normal"/>
    <w:qFormat/>
    <w:rsid w:val="00FD4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4120"/>
    <w:pPr>
      <w:ind w:left="1985" w:hanging="1985"/>
      <w:outlineLvl w:val="9"/>
    </w:pPr>
    <w:rPr>
      <w:sz w:val="20"/>
    </w:rPr>
  </w:style>
  <w:style w:type="paragraph" w:styleId="TOC9">
    <w:name w:val="toc 9"/>
    <w:basedOn w:val="TOC8"/>
    <w:uiPriority w:val="39"/>
    <w:rsid w:val="00FD4120"/>
    <w:pPr>
      <w:ind w:left="1418" w:hanging="1418"/>
    </w:pPr>
  </w:style>
  <w:style w:type="paragraph" w:styleId="TOC8">
    <w:name w:val="toc 8"/>
    <w:basedOn w:val="TOC1"/>
    <w:uiPriority w:val="39"/>
    <w:rsid w:val="00FD4120"/>
    <w:pPr>
      <w:spacing w:before="180"/>
      <w:ind w:left="2693" w:hanging="2693"/>
    </w:pPr>
    <w:rPr>
      <w:b/>
    </w:rPr>
  </w:style>
  <w:style w:type="paragraph" w:styleId="TOC1">
    <w:name w:val="toc 1"/>
    <w:uiPriority w:val="39"/>
    <w:rsid w:val="00FD41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4120"/>
    <w:pPr>
      <w:keepLines/>
      <w:tabs>
        <w:tab w:val="center" w:pos="4536"/>
        <w:tab w:val="right" w:pos="9072"/>
      </w:tabs>
    </w:pPr>
    <w:rPr>
      <w:noProof/>
    </w:rPr>
  </w:style>
  <w:style w:type="character" w:customStyle="1" w:styleId="ZGSM">
    <w:name w:val="ZGSM"/>
    <w:rsid w:val="00FD412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D41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D4120"/>
    <w:pPr>
      <w:ind w:left="1701" w:hanging="1701"/>
    </w:pPr>
  </w:style>
  <w:style w:type="paragraph" w:styleId="TOC4">
    <w:name w:val="toc 4"/>
    <w:basedOn w:val="TOC3"/>
    <w:uiPriority w:val="39"/>
    <w:rsid w:val="00FD4120"/>
    <w:pPr>
      <w:ind w:left="1418" w:hanging="1418"/>
    </w:pPr>
  </w:style>
  <w:style w:type="paragraph" w:styleId="TOC3">
    <w:name w:val="toc 3"/>
    <w:basedOn w:val="TOC2"/>
    <w:uiPriority w:val="39"/>
    <w:rsid w:val="00FD4120"/>
    <w:pPr>
      <w:ind w:left="1134" w:hanging="1134"/>
    </w:pPr>
  </w:style>
  <w:style w:type="paragraph" w:styleId="TOC2">
    <w:name w:val="toc 2"/>
    <w:basedOn w:val="TOC1"/>
    <w:uiPriority w:val="39"/>
    <w:rsid w:val="00FD412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D4120"/>
    <w:pPr>
      <w:outlineLvl w:val="9"/>
    </w:pPr>
  </w:style>
  <w:style w:type="paragraph" w:customStyle="1" w:styleId="NF">
    <w:name w:val="NF"/>
    <w:basedOn w:val="NO"/>
    <w:rsid w:val="00FD4120"/>
    <w:pPr>
      <w:keepNext/>
      <w:spacing w:after="0"/>
    </w:pPr>
    <w:rPr>
      <w:rFonts w:ascii="Arial" w:hAnsi="Arial"/>
      <w:sz w:val="18"/>
    </w:rPr>
  </w:style>
  <w:style w:type="paragraph" w:customStyle="1" w:styleId="NO">
    <w:name w:val="NO"/>
    <w:basedOn w:val="Normal"/>
    <w:link w:val="NOZchn"/>
    <w:rsid w:val="00FD4120"/>
    <w:pPr>
      <w:keepLines/>
      <w:ind w:left="1135" w:hanging="851"/>
    </w:pPr>
  </w:style>
  <w:style w:type="paragraph" w:customStyle="1" w:styleId="PL">
    <w:name w:val="PL"/>
    <w:rsid w:val="00FD4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4120"/>
    <w:pPr>
      <w:jc w:val="right"/>
    </w:pPr>
  </w:style>
  <w:style w:type="paragraph" w:customStyle="1" w:styleId="TAL">
    <w:name w:val="TAL"/>
    <w:basedOn w:val="Normal"/>
    <w:link w:val="TALChar"/>
    <w:rsid w:val="00FD4120"/>
    <w:pPr>
      <w:keepNext/>
      <w:keepLines/>
      <w:spacing w:after="0"/>
    </w:pPr>
    <w:rPr>
      <w:rFonts w:ascii="Arial" w:hAnsi="Arial"/>
      <w:sz w:val="18"/>
    </w:rPr>
  </w:style>
  <w:style w:type="paragraph" w:customStyle="1" w:styleId="TAH">
    <w:name w:val="TAH"/>
    <w:basedOn w:val="TAC"/>
    <w:link w:val="TAHCar"/>
    <w:rsid w:val="00FD4120"/>
    <w:rPr>
      <w:b/>
    </w:rPr>
  </w:style>
  <w:style w:type="paragraph" w:customStyle="1" w:styleId="TAC">
    <w:name w:val="TAC"/>
    <w:basedOn w:val="TAL"/>
    <w:rsid w:val="00FD4120"/>
    <w:pPr>
      <w:jc w:val="center"/>
    </w:pPr>
  </w:style>
  <w:style w:type="paragraph" w:customStyle="1" w:styleId="LD">
    <w:name w:val="LD"/>
    <w:rsid w:val="00FD41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D4120"/>
    <w:pPr>
      <w:keepLines/>
      <w:ind w:left="1702" w:hanging="1418"/>
    </w:pPr>
  </w:style>
  <w:style w:type="paragraph" w:customStyle="1" w:styleId="FP">
    <w:name w:val="FP"/>
    <w:basedOn w:val="Normal"/>
    <w:rsid w:val="00FD4120"/>
    <w:pPr>
      <w:spacing w:after="0"/>
    </w:pPr>
  </w:style>
  <w:style w:type="paragraph" w:customStyle="1" w:styleId="NW">
    <w:name w:val="NW"/>
    <w:basedOn w:val="NO"/>
    <w:rsid w:val="00FD4120"/>
    <w:pPr>
      <w:spacing w:after="0"/>
    </w:pPr>
  </w:style>
  <w:style w:type="paragraph" w:customStyle="1" w:styleId="EW">
    <w:name w:val="EW"/>
    <w:basedOn w:val="EX"/>
    <w:rsid w:val="00FD4120"/>
    <w:pPr>
      <w:spacing w:after="0"/>
    </w:pPr>
  </w:style>
  <w:style w:type="paragraph" w:customStyle="1" w:styleId="B1">
    <w:name w:val="B1"/>
    <w:basedOn w:val="List"/>
    <w:link w:val="B1Char"/>
    <w:rsid w:val="00FD4120"/>
    <w:pPr>
      <w:ind w:left="568" w:hanging="284"/>
      <w:contextualSpacing w:val="0"/>
    </w:pPr>
  </w:style>
  <w:style w:type="paragraph" w:styleId="TOC6">
    <w:name w:val="toc 6"/>
    <w:basedOn w:val="TOC5"/>
    <w:next w:val="Normal"/>
    <w:uiPriority w:val="39"/>
    <w:rsid w:val="00FD4120"/>
    <w:pPr>
      <w:ind w:left="1985" w:hanging="1985"/>
    </w:pPr>
  </w:style>
  <w:style w:type="paragraph" w:styleId="TOC7">
    <w:name w:val="toc 7"/>
    <w:basedOn w:val="TOC6"/>
    <w:next w:val="Normal"/>
    <w:uiPriority w:val="39"/>
    <w:rsid w:val="00FD4120"/>
    <w:pPr>
      <w:ind w:left="2268" w:hanging="2268"/>
    </w:pPr>
  </w:style>
  <w:style w:type="paragraph" w:customStyle="1" w:styleId="EditorsNote">
    <w:name w:val="Editor's Note"/>
    <w:basedOn w:val="NO"/>
    <w:link w:val="EditorsNoteChar"/>
    <w:rsid w:val="00FD4120"/>
    <w:pPr>
      <w:ind w:left="1559" w:hanging="1276"/>
    </w:pPr>
    <w:rPr>
      <w:color w:val="FF0000"/>
    </w:rPr>
  </w:style>
  <w:style w:type="paragraph" w:customStyle="1" w:styleId="TH">
    <w:name w:val="TH"/>
    <w:basedOn w:val="Normal"/>
    <w:link w:val="THChar"/>
    <w:rsid w:val="00FD4120"/>
    <w:pPr>
      <w:keepNext/>
      <w:keepLines/>
      <w:spacing w:before="60"/>
      <w:jc w:val="center"/>
    </w:pPr>
    <w:rPr>
      <w:rFonts w:ascii="Arial" w:hAnsi="Arial"/>
      <w:b/>
    </w:rPr>
  </w:style>
  <w:style w:type="paragraph" w:customStyle="1" w:styleId="ZA">
    <w:name w:val="ZA"/>
    <w:rsid w:val="00FD4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41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4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D4120"/>
    <w:pPr>
      <w:ind w:left="851" w:hanging="851"/>
    </w:pPr>
  </w:style>
  <w:style w:type="paragraph" w:customStyle="1" w:styleId="ZH">
    <w:name w:val="ZH"/>
    <w:rsid w:val="00FD41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D4120"/>
    <w:pPr>
      <w:keepNext w:val="0"/>
      <w:spacing w:before="0" w:after="240"/>
    </w:pPr>
  </w:style>
  <w:style w:type="paragraph" w:customStyle="1" w:styleId="ZG">
    <w:name w:val="ZG"/>
    <w:rsid w:val="00FD41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4120"/>
    <w:pPr>
      <w:ind w:left="851" w:hanging="284"/>
      <w:contextualSpacing w:val="0"/>
    </w:pPr>
  </w:style>
  <w:style w:type="paragraph" w:customStyle="1" w:styleId="B3">
    <w:name w:val="B3"/>
    <w:basedOn w:val="List3"/>
    <w:rsid w:val="00FD4120"/>
    <w:pPr>
      <w:ind w:left="1135" w:hanging="284"/>
      <w:contextualSpacing w:val="0"/>
    </w:pPr>
  </w:style>
  <w:style w:type="paragraph" w:customStyle="1" w:styleId="B4">
    <w:name w:val="B4"/>
    <w:basedOn w:val="List4"/>
    <w:rsid w:val="00FD4120"/>
    <w:pPr>
      <w:ind w:left="1418" w:hanging="284"/>
      <w:contextualSpacing w:val="0"/>
    </w:pPr>
  </w:style>
  <w:style w:type="paragraph" w:customStyle="1" w:styleId="B5">
    <w:name w:val="B5"/>
    <w:basedOn w:val="List5"/>
    <w:rsid w:val="00FD4120"/>
    <w:pPr>
      <w:ind w:left="1702" w:hanging="284"/>
      <w:contextualSpacing w:val="0"/>
    </w:pPr>
  </w:style>
  <w:style w:type="paragraph" w:customStyle="1" w:styleId="ZTD">
    <w:name w:val="ZTD"/>
    <w:basedOn w:val="ZB"/>
    <w:rsid w:val="00FD4120"/>
    <w:pPr>
      <w:framePr w:hRule="auto" w:wrap="notBeside" w:y="852"/>
    </w:pPr>
    <w:rPr>
      <w:i w:val="0"/>
      <w:sz w:val="40"/>
    </w:rPr>
  </w:style>
  <w:style w:type="paragraph" w:customStyle="1" w:styleId="ZV">
    <w:name w:val="ZV"/>
    <w:basedOn w:val="ZU"/>
    <w:rsid w:val="00FD412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186</Pages>
  <Words>110277</Words>
  <Characters>560211</Characters>
  <Application>Microsoft Office Word</Application>
  <DocSecurity>0</DocSecurity>
  <Lines>15561</Lines>
  <Paragraphs>11762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658726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23.273_CR0703R5_(Rel-18)_5G_eLCS_Ph3</cp:lastModifiedBy>
  <cp:revision>2</cp:revision>
  <cp:lastPrinted>2019-02-25T14:05:00Z</cp:lastPrinted>
  <dcterms:created xsi:type="dcterms:W3CDTF">2025-06-19T07:05:00Z</dcterms:created>
  <dcterms:modified xsi:type="dcterms:W3CDTF">2025-06-19T07:05:00Z</dcterms:modified>
</cp:coreProperties>
</file>