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6.xml" ContentType="application/vnd.openxmlformats-officedocument.wordprocessingml.header+xml"/>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B61D64">
              <w:t>1</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w:t>
            </w:r>
            <w:r w:rsidR="00B61D64">
              <w:rPr>
                <w:sz w:val="32"/>
              </w:rPr>
              <w:t>6</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F54D77" w:rsidRDefault="00F54D7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_Toc45892707 \h </w:instrText>
      </w:r>
      <w:r>
        <w:fldChar w:fldCharType="separate"/>
      </w:r>
      <w:r>
        <w:t>10</w:t>
      </w:r>
      <w:r>
        <w:fldChar w:fldCharType="end"/>
      </w:r>
    </w:p>
    <w:p w:rsidR="00F54D77" w:rsidRDefault="00F54D7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_Toc45892708 \h </w:instrText>
      </w:r>
      <w:r>
        <w:fldChar w:fldCharType="separate"/>
      </w:r>
      <w:r>
        <w:t>12</w:t>
      </w:r>
      <w:r>
        <w:fldChar w:fldCharType="end"/>
      </w:r>
    </w:p>
    <w:p w:rsidR="00F54D77" w:rsidRDefault="00F54D7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_Toc45892709 \h </w:instrText>
      </w:r>
      <w:r>
        <w:fldChar w:fldCharType="separate"/>
      </w:r>
      <w:r>
        <w:t>12</w:t>
      </w:r>
      <w:r>
        <w:fldChar w:fldCharType="end"/>
      </w:r>
    </w:p>
    <w:p w:rsidR="00F54D77" w:rsidRDefault="00F54D7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_Toc45892710 \h </w:instrText>
      </w:r>
      <w:r>
        <w:fldChar w:fldCharType="separate"/>
      </w:r>
      <w:r>
        <w:t>13</w:t>
      </w:r>
      <w:r>
        <w:fldChar w:fldCharType="end"/>
      </w:r>
    </w:p>
    <w:p w:rsidR="00F54D77" w:rsidRDefault="00F54D7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_Toc45892711 \h </w:instrText>
      </w:r>
      <w:r>
        <w:fldChar w:fldCharType="separate"/>
      </w:r>
      <w:r>
        <w:t>13</w:t>
      </w:r>
      <w:r>
        <w:fldChar w:fldCharType="end"/>
      </w:r>
    </w:p>
    <w:p w:rsidR="00F54D77" w:rsidRDefault="00F54D7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_Toc45892712 \h </w:instrText>
      </w:r>
      <w:r>
        <w:fldChar w:fldCharType="separate"/>
      </w:r>
      <w:r>
        <w:t>13</w:t>
      </w:r>
      <w:r>
        <w:fldChar w:fldCharType="end"/>
      </w:r>
    </w:p>
    <w:p w:rsidR="00F54D77" w:rsidRDefault="00F54D7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_Toc45892713 \h </w:instrText>
      </w:r>
      <w:r>
        <w:fldChar w:fldCharType="separate"/>
      </w:r>
      <w:r>
        <w:t>14</w:t>
      </w:r>
      <w:r>
        <w:fldChar w:fldCharType="end"/>
      </w:r>
    </w:p>
    <w:p w:rsidR="00F54D77" w:rsidRDefault="00F54D7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_Toc45892714 \h </w:instrText>
      </w:r>
      <w:r>
        <w:fldChar w:fldCharType="separate"/>
      </w:r>
      <w:r>
        <w:t>14</w:t>
      </w:r>
      <w:r>
        <w:fldChar w:fldCharType="end"/>
      </w:r>
    </w:p>
    <w:p w:rsidR="00F54D77" w:rsidRDefault="00F54D7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_Toc45892715 \h </w:instrText>
      </w:r>
      <w:r>
        <w:fldChar w:fldCharType="separate"/>
      </w:r>
      <w:r>
        <w:t>15</w:t>
      </w:r>
      <w:r>
        <w:fldChar w:fldCharType="end"/>
      </w:r>
    </w:p>
    <w:p w:rsidR="00F54D77" w:rsidRDefault="00F54D7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_Toc45892716 \h </w:instrText>
      </w:r>
      <w:r>
        <w:fldChar w:fldCharType="separate"/>
      </w:r>
      <w:r>
        <w:t>15</w:t>
      </w:r>
      <w:r>
        <w:fldChar w:fldCharType="end"/>
      </w:r>
    </w:p>
    <w:p w:rsidR="00F54D77" w:rsidRDefault="00F54D7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_Toc45892717 \h </w:instrText>
      </w:r>
      <w:r>
        <w:fldChar w:fldCharType="separate"/>
      </w:r>
      <w:r>
        <w:t>15</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_Toc45892718 \h </w:instrText>
      </w:r>
      <w:r>
        <w:fldChar w:fldCharType="separate"/>
      </w:r>
      <w:r>
        <w:t>16</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en-US" w:eastAsia="ko-KR"/>
        </w:rPr>
        <w:t>4.4.2</w:t>
      </w:r>
      <w:r>
        <w:rPr>
          <w:rFonts w:asciiTheme="minorHAnsi" w:eastAsiaTheme="minorEastAsia" w:hAnsiTheme="minorHAnsi" w:cstheme="minorBidi"/>
          <w:sz w:val="22"/>
          <w:szCs w:val="22"/>
          <w:lang w:eastAsia="en-GB"/>
        </w:rPr>
        <w:tab/>
      </w:r>
      <w:r w:rsidRPr="00E57E76">
        <w:rPr>
          <w:lang w:val="en-US" w:eastAsia="ko-KR"/>
        </w:rPr>
        <w:t>SNR definition</w:t>
      </w:r>
      <w:r>
        <w:tab/>
      </w:r>
      <w:r>
        <w:fldChar w:fldCharType="begin" w:fldLock="1"/>
      </w:r>
      <w:r>
        <w:instrText xml:space="preserve"> PAGEREF _Toc45892719 \h </w:instrText>
      </w:r>
      <w:r>
        <w:fldChar w:fldCharType="separate"/>
      </w:r>
      <w:r>
        <w:t>16</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en-US" w:eastAsia="ko-KR"/>
        </w:rPr>
        <w:t>4.4.3</w:t>
      </w:r>
      <w:r>
        <w:rPr>
          <w:rFonts w:asciiTheme="minorHAnsi" w:eastAsiaTheme="minorEastAsia" w:hAnsiTheme="minorHAnsi" w:cstheme="minorBidi"/>
          <w:sz w:val="22"/>
          <w:szCs w:val="22"/>
          <w:lang w:eastAsia="en-GB"/>
        </w:rPr>
        <w:tab/>
      </w:r>
      <w:r w:rsidRPr="00E57E76">
        <w:rPr>
          <w:lang w:val="en-US" w:eastAsia="ko-KR"/>
        </w:rPr>
        <w:t>Noc</w:t>
      </w:r>
      <w:r>
        <w:tab/>
      </w:r>
      <w:r>
        <w:fldChar w:fldCharType="begin" w:fldLock="1"/>
      </w:r>
      <w:r>
        <w:instrText xml:space="preserve"> PAGEREF _Toc45892720 \h </w:instrText>
      </w:r>
      <w:r>
        <w:fldChar w:fldCharType="separate"/>
      </w:r>
      <w:r>
        <w:t>16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_Toc45892721 \h </w:instrText>
      </w:r>
      <w:r>
        <w:fldChar w:fldCharType="separate"/>
      </w:r>
      <w:r>
        <w:t>16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fldLock="1"/>
      </w:r>
      <w:r>
        <w:instrText xml:space="preserve"> PAGEREF _Toc45892722 \h </w:instrText>
      </w:r>
      <w:r>
        <w:fldChar w:fldCharType="separate"/>
      </w:r>
      <w:r>
        <w:t>16</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fldLock="1"/>
      </w:r>
      <w:r>
        <w:instrText xml:space="preserve"> PAGEREF _Toc45892723 \h </w:instrText>
      </w:r>
      <w:r>
        <w:fldChar w:fldCharType="separate"/>
      </w:r>
      <w:r>
        <w:t>16</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rFonts w:eastAsia="SimSun"/>
          <w:lang w:eastAsia="zh-CN"/>
        </w:rPr>
        <w:t>4</w:t>
      </w:r>
      <w:r w:rsidRPr="00E57E76">
        <w:rPr>
          <w:rFonts w:eastAsia="SimSun"/>
        </w:rPr>
        <w:t>.4.</w:t>
      </w:r>
      <w:r w:rsidRPr="00E57E76">
        <w:rPr>
          <w:rFonts w:eastAsia="SimSun"/>
          <w:lang w:eastAsia="zh-CN"/>
        </w:rPr>
        <w:t>4</w:t>
      </w:r>
      <w:r w:rsidRPr="00E57E76">
        <w:rPr>
          <w:rFonts w:eastAsia="SimSun"/>
        </w:rPr>
        <w:t>.</w:t>
      </w:r>
      <w:r w:rsidRPr="00E57E76">
        <w:rPr>
          <w:rFonts w:eastAsia="SimSun"/>
          <w:lang w:eastAsia="zh-CN"/>
        </w:rPr>
        <w:t>2.1</w:t>
      </w:r>
      <w:r>
        <w:rPr>
          <w:rFonts w:asciiTheme="minorHAnsi" w:eastAsiaTheme="minorEastAsia" w:hAnsiTheme="minorHAnsi" w:cstheme="minorBidi"/>
          <w:sz w:val="22"/>
          <w:szCs w:val="22"/>
          <w:lang w:eastAsia="en-GB"/>
        </w:rPr>
        <w:tab/>
      </w:r>
      <w:r w:rsidRPr="00E57E76">
        <w:rPr>
          <w:rFonts w:eastAsia="SimSun"/>
          <w:lang w:eastAsia="zh-CN"/>
        </w:rPr>
        <w:t xml:space="preserve">Derivation of Es values for </w:t>
      </w:r>
      <w:r w:rsidRPr="00E57E76">
        <w:rPr>
          <w:rFonts w:eastAsia="SimSun"/>
        </w:rPr>
        <w:t>NR operating bands in FR1</w:t>
      </w:r>
      <w:r>
        <w:tab/>
      </w:r>
      <w:r>
        <w:fldChar w:fldCharType="begin" w:fldLock="1"/>
      </w:r>
      <w:r>
        <w:instrText xml:space="preserve"> PAGEREF _Toc45892724 \h </w:instrText>
      </w:r>
      <w:r>
        <w:fldChar w:fldCharType="separate"/>
      </w:r>
      <w:r>
        <w:t>17</w:t>
      </w:r>
      <w:r>
        <w:fldChar w:fldCharType="end"/>
      </w:r>
    </w:p>
    <w:p w:rsidR="00F54D77" w:rsidRDefault="00F54D7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_Toc45892725 \h </w:instrText>
      </w:r>
      <w:r>
        <w:fldChar w:fldCharType="separate"/>
      </w:r>
      <w:r>
        <w:t>18</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_Toc45892726 \h </w:instrText>
      </w:r>
      <w:r>
        <w:fldChar w:fldCharType="separate"/>
      </w:r>
      <w:r>
        <w:t>18</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en-US" w:eastAsia="ko-KR"/>
        </w:rPr>
        <w:t>4.5.2</w:t>
      </w:r>
      <w:r>
        <w:rPr>
          <w:rFonts w:asciiTheme="minorHAnsi" w:eastAsiaTheme="minorEastAsia" w:hAnsiTheme="minorHAnsi" w:cstheme="minorBidi"/>
          <w:sz w:val="22"/>
          <w:szCs w:val="22"/>
          <w:lang w:eastAsia="en-GB"/>
        </w:rPr>
        <w:tab/>
      </w:r>
      <w:r w:rsidRPr="00E57E76">
        <w:rPr>
          <w:lang w:val="en-US" w:eastAsia="ko-KR"/>
        </w:rPr>
        <w:t>SNR definition</w:t>
      </w:r>
      <w:r>
        <w:tab/>
      </w:r>
      <w:r>
        <w:fldChar w:fldCharType="begin" w:fldLock="1"/>
      </w:r>
      <w:r>
        <w:instrText xml:space="preserve"> PAGEREF _Toc45892727 \h </w:instrText>
      </w:r>
      <w:r>
        <w:fldChar w:fldCharType="separate"/>
      </w:r>
      <w:r>
        <w:t>18</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en-US" w:eastAsia="ko-KR"/>
        </w:rPr>
        <w:t>4.5.3</w:t>
      </w:r>
      <w:r>
        <w:rPr>
          <w:rFonts w:asciiTheme="minorHAnsi" w:eastAsiaTheme="minorEastAsia" w:hAnsiTheme="minorHAnsi" w:cstheme="minorBidi"/>
          <w:sz w:val="22"/>
          <w:szCs w:val="22"/>
          <w:lang w:eastAsia="en-GB"/>
        </w:rPr>
        <w:tab/>
      </w:r>
      <w:r w:rsidRPr="00E57E76">
        <w:rPr>
          <w:lang w:val="en-US" w:eastAsia="ko-KR"/>
        </w:rPr>
        <w:t>Noc</w:t>
      </w:r>
      <w:r>
        <w:tab/>
      </w:r>
      <w:r>
        <w:fldChar w:fldCharType="begin" w:fldLock="1"/>
      </w:r>
      <w:r>
        <w:instrText xml:space="preserve"> PAGEREF _Toc45892728 \h </w:instrText>
      </w:r>
      <w:r>
        <w:fldChar w:fldCharType="separate"/>
      </w:r>
      <w:r>
        <w:t>19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_Toc45892729 \h </w:instrText>
      </w:r>
      <w:r>
        <w:fldChar w:fldCharType="separate"/>
      </w:r>
      <w:r>
        <w:t>19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fldLock="1"/>
      </w:r>
      <w:r>
        <w:instrText xml:space="preserve"> PAGEREF _Toc45892730 \h </w:instrText>
      </w:r>
      <w:r>
        <w:fldChar w:fldCharType="separate"/>
      </w:r>
      <w:r>
        <w:t>19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fldLock="1"/>
      </w:r>
      <w:r>
        <w:instrText xml:space="preserve"> PAGEREF _Toc45892731 \h </w:instrText>
      </w:r>
      <w:r>
        <w:fldChar w:fldCharType="separate"/>
      </w:r>
      <w:r>
        <w:t>19</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en-US" w:eastAsia="ko-KR"/>
        </w:rPr>
        <w:t>4.5.4</w:t>
      </w:r>
      <w:r>
        <w:rPr>
          <w:rFonts w:asciiTheme="minorHAnsi" w:eastAsiaTheme="minorEastAsia" w:hAnsiTheme="minorHAnsi" w:cstheme="minorBidi"/>
          <w:sz w:val="22"/>
          <w:szCs w:val="22"/>
          <w:lang w:eastAsia="en-GB"/>
        </w:rPr>
        <w:tab/>
      </w:r>
      <w:r w:rsidRPr="00E57E76">
        <w:rPr>
          <w:lang w:val="en-US" w:eastAsia="ko-KR"/>
        </w:rPr>
        <w:t>Angle of arrival</w:t>
      </w:r>
      <w:r>
        <w:tab/>
      </w:r>
      <w:r>
        <w:fldChar w:fldCharType="begin" w:fldLock="1"/>
      </w:r>
      <w:r>
        <w:instrText xml:space="preserve"> PAGEREF _Toc45892732 \h </w:instrText>
      </w:r>
      <w:r>
        <w:fldChar w:fldCharType="separate"/>
      </w:r>
      <w:r>
        <w:t>20</w:t>
      </w:r>
      <w:r>
        <w:fldChar w:fldCharType="end"/>
      </w:r>
    </w:p>
    <w:p w:rsidR="00F54D77" w:rsidRDefault="00F54D7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_Toc45892733 \h </w:instrText>
      </w:r>
      <w:r>
        <w:fldChar w:fldCharType="separate"/>
      </w:r>
      <w:r>
        <w:t>20</w:t>
      </w:r>
      <w:r>
        <w:fldChar w:fldCharType="end"/>
      </w:r>
    </w:p>
    <w:p w:rsidR="00F54D77" w:rsidRDefault="00F54D7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_Toc45892734 \h </w:instrText>
      </w:r>
      <w:r>
        <w:fldChar w:fldCharType="separate"/>
      </w:r>
      <w:r>
        <w:t>20</w:t>
      </w:r>
      <w:r>
        <w:fldChar w:fldCharType="end"/>
      </w:r>
    </w:p>
    <w:p w:rsidR="00F54D77" w:rsidRDefault="00F54D7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_Toc45892735 \h </w:instrText>
      </w:r>
      <w:r>
        <w:fldChar w:fldCharType="separate"/>
      </w:r>
      <w:r>
        <w:t>20</w:t>
      </w:r>
      <w:r>
        <w:fldChar w:fldCharType="end"/>
      </w:r>
    </w:p>
    <w:p w:rsidR="00F54D77" w:rsidRDefault="00F54D77">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_Toc45892736 \h </w:instrText>
      </w:r>
      <w:r>
        <w:fldChar w:fldCharType="separate"/>
      </w:r>
      <w:r>
        <w:t>20</w:t>
      </w:r>
      <w:r>
        <w:fldChar w:fldCharType="end"/>
      </w:r>
    </w:p>
    <w:p w:rsidR="00F54D77" w:rsidRDefault="00F54D77">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_Toc45892737 \h </w:instrText>
      </w:r>
      <w:r>
        <w:fldChar w:fldCharType="separate"/>
      </w:r>
      <w:r>
        <w:t>20</w:t>
      </w:r>
      <w:r>
        <w:fldChar w:fldCharType="end"/>
      </w:r>
    </w:p>
    <w:p w:rsidR="00F54D77" w:rsidRDefault="00F54D77">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_Toc45892738 \h </w:instrText>
      </w:r>
      <w:r>
        <w:fldChar w:fldCharType="separate"/>
      </w:r>
      <w:r>
        <w:t>21</w:t>
      </w:r>
      <w:r>
        <w:fldChar w:fldCharType="end"/>
      </w:r>
    </w:p>
    <w:p w:rsidR="00F54D77" w:rsidRDefault="00F54D77">
      <w:pPr>
        <w:pStyle w:val="TOC4"/>
        <w:rPr>
          <w:rFonts w:asciiTheme="minorHAnsi" w:eastAsiaTheme="minorEastAsia" w:hAnsiTheme="minorHAnsi" w:cstheme="minorBidi"/>
          <w:sz w:val="22"/>
          <w:szCs w:val="22"/>
          <w:lang w:eastAsia="en-GB"/>
        </w:rPr>
      </w:pPr>
      <w:r w:rsidRPr="00E57E76">
        <w:rPr>
          <w:rFonts w:cs="Arial"/>
        </w:rPr>
        <w:t>5.1.1.4</w:t>
      </w:r>
      <w:r>
        <w:rPr>
          <w:rFonts w:asciiTheme="minorHAnsi" w:eastAsiaTheme="minorEastAsia" w:hAnsiTheme="minorHAnsi" w:cstheme="minorBidi"/>
          <w:sz w:val="22"/>
          <w:szCs w:val="22"/>
          <w:lang w:eastAsia="en-GB"/>
        </w:rPr>
        <w:tab/>
      </w:r>
      <w:r w:rsidRPr="00E57E76">
        <w:rPr>
          <w:rFonts w:cs="Arial"/>
        </w:rPr>
        <w:t>Applicability of requirements for mandatory UE features with capability signalling</w:t>
      </w:r>
      <w:r>
        <w:tab/>
      </w:r>
      <w:r>
        <w:fldChar w:fldCharType="begin" w:fldLock="1"/>
      </w:r>
      <w:r>
        <w:instrText xml:space="preserve"> PAGEREF _Toc45892739 \h </w:instrText>
      </w:r>
      <w:r>
        <w:fldChar w:fldCharType="separate"/>
      </w:r>
      <w:r>
        <w:t>21</w:t>
      </w:r>
      <w:r>
        <w:fldChar w:fldCharType="end"/>
      </w:r>
    </w:p>
    <w:p w:rsidR="00F54D77" w:rsidRDefault="00F54D7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_Toc45892740 \h </w:instrText>
      </w:r>
      <w:r>
        <w:fldChar w:fldCharType="separate"/>
      </w:r>
      <w:r>
        <w:t>22</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_Toc45892741 \h </w:instrText>
      </w:r>
      <w:r>
        <w:fldChar w:fldCharType="separate"/>
      </w:r>
      <w:r>
        <w:t>25</w:t>
      </w:r>
      <w:r>
        <w:fldChar w:fldCharType="end"/>
      </w:r>
    </w:p>
    <w:p w:rsidR="00F54D77" w:rsidRDefault="00F54D77">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_Toc45892742 \h </w:instrText>
      </w:r>
      <w:r>
        <w:fldChar w:fldCharType="separate"/>
      </w:r>
      <w:r>
        <w:t>26</w:t>
      </w:r>
      <w:r>
        <w:fldChar w:fldCharType="end"/>
      </w:r>
    </w:p>
    <w:p w:rsidR="00F54D77" w:rsidRDefault="00F54D77">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_Toc45892743 \h </w:instrText>
      </w:r>
      <w:r>
        <w:fldChar w:fldCharType="separate"/>
      </w:r>
      <w:r>
        <w:t>26</w:t>
      </w:r>
      <w:r>
        <w:fldChar w:fldCharType="end"/>
      </w:r>
    </w:p>
    <w:p w:rsidR="00F54D77" w:rsidRDefault="00F54D77">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_Toc45892744 \h </w:instrText>
      </w:r>
      <w:r>
        <w:fldChar w:fldCharType="separate"/>
      </w:r>
      <w:r>
        <w:t>26</w:t>
      </w:r>
      <w:r>
        <w:fldChar w:fldCharType="end"/>
      </w:r>
    </w:p>
    <w:p w:rsidR="00F54D77" w:rsidRDefault="00F54D77">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_Toc45892745 \h </w:instrText>
      </w:r>
      <w:r>
        <w:fldChar w:fldCharType="separate"/>
      </w:r>
      <w:r>
        <w:t>27</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_Toc45892746 \h </w:instrText>
      </w:r>
      <w:r>
        <w:fldChar w:fldCharType="separate"/>
      </w:r>
      <w:r>
        <w:t>28</w:t>
      </w:r>
      <w:r>
        <w:fldChar w:fldCharType="end"/>
      </w:r>
    </w:p>
    <w:p w:rsidR="00F54D77" w:rsidRDefault="00F54D77">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_Toc45892747 \h </w:instrText>
      </w:r>
      <w:r>
        <w:fldChar w:fldCharType="separate"/>
      </w:r>
      <w:r>
        <w:t>29</w:t>
      </w:r>
      <w:r>
        <w:fldChar w:fldCharType="end"/>
      </w:r>
    </w:p>
    <w:p w:rsidR="00F54D77" w:rsidRDefault="00F54D77">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_Toc45892748 \h </w:instrText>
      </w:r>
      <w:r>
        <w:fldChar w:fldCharType="separate"/>
      </w:r>
      <w:r>
        <w:t>30</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_Toc45892749 \h </w:instrText>
      </w:r>
      <w:r>
        <w:fldChar w:fldCharType="separate"/>
      </w:r>
      <w:r>
        <w:t>30</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_Toc45892750 \h </w:instrText>
      </w:r>
      <w:r>
        <w:fldChar w:fldCharType="separate"/>
      </w:r>
      <w:r>
        <w:t>32</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_Toc45892751 \h </w:instrText>
      </w:r>
      <w:r>
        <w:fldChar w:fldCharType="separate"/>
      </w:r>
      <w:r>
        <w:t>33</w:t>
      </w:r>
      <w:r>
        <w:fldChar w:fldCharType="end"/>
      </w:r>
    </w:p>
    <w:p w:rsidR="00F54D77" w:rsidRDefault="00F54D77">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_Toc45892752 \h </w:instrText>
      </w:r>
      <w:r>
        <w:fldChar w:fldCharType="separate"/>
      </w:r>
      <w:r>
        <w:t>34</w:t>
      </w:r>
      <w:r>
        <w:fldChar w:fldCharType="end"/>
      </w:r>
    </w:p>
    <w:p w:rsidR="00F54D77" w:rsidRDefault="00F54D77">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_Toc45892753 \h </w:instrText>
      </w:r>
      <w:r>
        <w:fldChar w:fldCharType="separate"/>
      </w:r>
      <w:r>
        <w:t>35</w:t>
      </w:r>
      <w:r>
        <w:fldChar w:fldCharType="end"/>
      </w:r>
    </w:p>
    <w:p w:rsidR="00F54D77" w:rsidRDefault="00F54D77">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_Toc45892754 \h </w:instrText>
      </w:r>
      <w:r>
        <w:fldChar w:fldCharType="separate"/>
      </w:r>
      <w:r>
        <w:t>35</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_Toc45892755 \h </w:instrText>
      </w:r>
      <w:r>
        <w:fldChar w:fldCharType="separate"/>
      </w:r>
      <w:r>
        <w:t>35</w:t>
      </w:r>
      <w:r>
        <w:fldChar w:fldCharType="end"/>
      </w:r>
    </w:p>
    <w:p w:rsidR="00F54D77" w:rsidRDefault="00F54D77">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_Toc45892756 \h </w:instrText>
      </w:r>
      <w:r>
        <w:fldChar w:fldCharType="separate"/>
      </w:r>
      <w:r>
        <w:t>38</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_Toc45892757 \h </w:instrText>
      </w:r>
      <w:r>
        <w:fldChar w:fldCharType="separate"/>
      </w:r>
      <w:r>
        <w:t>39</w:t>
      </w:r>
      <w:r>
        <w:fldChar w:fldCharType="end"/>
      </w:r>
    </w:p>
    <w:p w:rsidR="00F54D77" w:rsidRDefault="00F54D77">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_Toc45892758 \h </w:instrText>
      </w:r>
      <w:r>
        <w:fldChar w:fldCharType="separate"/>
      </w:r>
      <w:r>
        <w:t>40</w:t>
      </w:r>
      <w:r>
        <w:fldChar w:fldCharType="end"/>
      </w:r>
    </w:p>
    <w:p w:rsidR="00F54D77" w:rsidRDefault="00F54D77">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_Toc45892759 \h </w:instrText>
      </w:r>
      <w:r>
        <w:fldChar w:fldCharType="separate"/>
      </w:r>
      <w:r>
        <w:t>41</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_Toc45892760 \h </w:instrText>
      </w:r>
      <w:r>
        <w:fldChar w:fldCharType="separate"/>
      </w:r>
      <w:r>
        <w:t>41</w:t>
      </w:r>
      <w:r>
        <w:fldChar w:fldCharType="end"/>
      </w:r>
    </w:p>
    <w:p w:rsidR="00F54D77" w:rsidRDefault="00F54D77">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_Toc45892761 \h </w:instrText>
      </w:r>
      <w:r>
        <w:fldChar w:fldCharType="separate"/>
      </w:r>
      <w:r>
        <w:t>43</w:t>
      </w:r>
      <w:r>
        <w:fldChar w:fldCharType="end"/>
      </w:r>
    </w:p>
    <w:p w:rsidR="00F54D77" w:rsidRDefault="00F54D77">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_Toc45892762 \h </w:instrText>
      </w:r>
      <w:r>
        <w:fldChar w:fldCharType="separate"/>
      </w:r>
      <w:r>
        <w:t>44</w:t>
      </w:r>
      <w:r>
        <w:fldChar w:fldCharType="end"/>
      </w:r>
    </w:p>
    <w:p w:rsidR="00F54D77" w:rsidRDefault="00F54D77">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_Toc45892763 \h </w:instrText>
      </w:r>
      <w:r>
        <w:fldChar w:fldCharType="separate"/>
      </w:r>
      <w:r>
        <w:t>45</w:t>
      </w:r>
      <w:r>
        <w:fldChar w:fldCharType="end"/>
      </w:r>
    </w:p>
    <w:p w:rsidR="00F54D77" w:rsidRDefault="00F54D7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_Toc45892764 \h </w:instrText>
      </w:r>
      <w:r>
        <w:fldChar w:fldCharType="separate"/>
      </w:r>
      <w:r>
        <w:t>46</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_Toc45892765 \h </w:instrText>
      </w:r>
      <w:r>
        <w:fldChar w:fldCharType="separate"/>
      </w:r>
      <w:r>
        <w:t>49</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_Toc45892766 \h </w:instrText>
      </w:r>
      <w:r>
        <w:fldChar w:fldCharType="separate"/>
      </w:r>
      <w:r>
        <w:t>49</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_Toc45892767 \h </w:instrText>
      </w:r>
      <w:r>
        <w:fldChar w:fldCharType="separate"/>
      </w:r>
      <w:r>
        <w:t>49</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5.3.2.1.1</w:t>
      </w:r>
      <w:r>
        <w:rPr>
          <w:rFonts w:asciiTheme="minorHAnsi" w:eastAsiaTheme="minorEastAsia" w:hAnsiTheme="minorHAnsi" w:cstheme="minorBidi"/>
          <w:sz w:val="22"/>
          <w:szCs w:val="22"/>
          <w:lang w:eastAsia="en-GB"/>
        </w:rPr>
        <w:tab/>
      </w:r>
      <w:r w:rsidRPr="00E57E76">
        <w:rPr>
          <w:snapToGrid w:val="0"/>
        </w:rPr>
        <w:t>1 Tx Antenna performances</w:t>
      </w:r>
      <w:r>
        <w:tab/>
      </w:r>
      <w:r>
        <w:fldChar w:fldCharType="begin" w:fldLock="1"/>
      </w:r>
      <w:r>
        <w:instrText xml:space="preserve"> PAGEREF _Toc45892768 \h </w:instrText>
      </w:r>
      <w:r>
        <w:fldChar w:fldCharType="separate"/>
      </w:r>
      <w:r>
        <w:t>49</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5.3.2.1.2</w:t>
      </w:r>
      <w:r>
        <w:rPr>
          <w:rFonts w:asciiTheme="minorHAnsi" w:eastAsiaTheme="minorEastAsia" w:hAnsiTheme="minorHAnsi" w:cstheme="minorBidi"/>
          <w:sz w:val="22"/>
          <w:szCs w:val="22"/>
          <w:lang w:eastAsia="en-GB"/>
        </w:rPr>
        <w:tab/>
      </w:r>
      <w:r w:rsidRPr="00E57E76">
        <w:rPr>
          <w:snapToGrid w:val="0"/>
        </w:rPr>
        <w:t>2 Tx Antenna performances</w:t>
      </w:r>
      <w:r>
        <w:tab/>
      </w:r>
      <w:r>
        <w:fldChar w:fldCharType="begin" w:fldLock="1"/>
      </w:r>
      <w:r>
        <w:instrText xml:space="preserve"> PAGEREF _Toc45892769 \h </w:instrText>
      </w:r>
      <w:r>
        <w:fldChar w:fldCharType="separate"/>
      </w:r>
      <w:r>
        <w:t>50</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_Toc45892770 \h </w:instrText>
      </w:r>
      <w:r>
        <w:fldChar w:fldCharType="separate"/>
      </w:r>
      <w:r>
        <w:t>50</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5.3.2.2.1</w:t>
      </w:r>
      <w:r>
        <w:rPr>
          <w:rFonts w:asciiTheme="minorHAnsi" w:eastAsiaTheme="minorEastAsia" w:hAnsiTheme="minorHAnsi" w:cstheme="minorBidi"/>
          <w:sz w:val="22"/>
          <w:szCs w:val="22"/>
          <w:lang w:eastAsia="en-GB"/>
        </w:rPr>
        <w:tab/>
      </w:r>
      <w:r w:rsidRPr="00E57E76">
        <w:rPr>
          <w:snapToGrid w:val="0"/>
        </w:rPr>
        <w:t>1 Tx Antenna performances</w:t>
      </w:r>
      <w:r>
        <w:tab/>
      </w:r>
      <w:r>
        <w:fldChar w:fldCharType="begin" w:fldLock="1"/>
      </w:r>
      <w:r>
        <w:instrText xml:space="preserve"> PAGEREF _Toc45892771 \h </w:instrText>
      </w:r>
      <w:r>
        <w:fldChar w:fldCharType="separate"/>
      </w:r>
      <w:r>
        <w:t>50</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5.3.2.2.2</w:t>
      </w:r>
      <w:r>
        <w:rPr>
          <w:rFonts w:asciiTheme="minorHAnsi" w:eastAsiaTheme="minorEastAsia" w:hAnsiTheme="minorHAnsi" w:cstheme="minorBidi"/>
          <w:sz w:val="22"/>
          <w:szCs w:val="22"/>
          <w:lang w:eastAsia="en-GB"/>
        </w:rPr>
        <w:tab/>
      </w:r>
      <w:r w:rsidRPr="00E57E76">
        <w:rPr>
          <w:snapToGrid w:val="0"/>
        </w:rPr>
        <w:t>2 Tx Antenna performances</w:t>
      </w:r>
      <w:r>
        <w:tab/>
      </w:r>
      <w:r>
        <w:fldChar w:fldCharType="begin" w:fldLock="1"/>
      </w:r>
      <w:r>
        <w:instrText xml:space="preserve"> PAGEREF _Toc45892772 \h </w:instrText>
      </w:r>
      <w:r>
        <w:fldChar w:fldCharType="separate"/>
      </w:r>
      <w:r>
        <w:t>50</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_Toc45892773 \h </w:instrText>
      </w:r>
      <w:r>
        <w:fldChar w:fldCharType="separate"/>
      </w:r>
      <w:r>
        <w:t>51</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_Toc45892774 \h </w:instrText>
      </w:r>
      <w:r>
        <w:fldChar w:fldCharType="separate"/>
      </w:r>
      <w:r>
        <w:t>51</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5.3.3.1.1</w:t>
      </w:r>
      <w:r>
        <w:rPr>
          <w:rFonts w:asciiTheme="minorHAnsi" w:eastAsiaTheme="minorEastAsia" w:hAnsiTheme="minorHAnsi" w:cstheme="minorBidi"/>
          <w:sz w:val="22"/>
          <w:szCs w:val="22"/>
          <w:lang w:eastAsia="en-GB"/>
        </w:rPr>
        <w:tab/>
      </w:r>
      <w:r w:rsidRPr="00E57E76">
        <w:rPr>
          <w:snapToGrid w:val="0"/>
        </w:rPr>
        <w:t>1 Tx Antenna performances</w:t>
      </w:r>
      <w:r>
        <w:tab/>
      </w:r>
      <w:r>
        <w:fldChar w:fldCharType="begin" w:fldLock="1"/>
      </w:r>
      <w:r>
        <w:instrText xml:space="preserve"> PAGEREF _Toc45892775 \h </w:instrText>
      </w:r>
      <w:r>
        <w:fldChar w:fldCharType="separate"/>
      </w:r>
      <w:r>
        <w:t>51</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5.3.3.1.2</w:t>
      </w:r>
      <w:r>
        <w:rPr>
          <w:rFonts w:asciiTheme="minorHAnsi" w:eastAsiaTheme="minorEastAsia" w:hAnsiTheme="minorHAnsi" w:cstheme="minorBidi"/>
          <w:sz w:val="22"/>
          <w:szCs w:val="22"/>
          <w:lang w:eastAsia="en-GB"/>
        </w:rPr>
        <w:tab/>
      </w:r>
      <w:r w:rsidRPr="00E57E76">
        <w:rPr>
          <w:snapToGrid w:val="0"/>
        </w:rPr>
        <w:t>2 Tx Antenna performances</w:t>
      </w:r>
      <w:r>
        <w:tab/>
      </w:r>
      <w:r>
        <w:fldChar w:fldCharType="begin" w:fldLock="1"/>
      </w:r>
      <w:r>
        <w:instrText xml:space="preserve"> PAGEREF _Toc45892776 \h </w:instrText>
      </w:r>
      <w:r>
        <w:fldChar w:fldCharType="separate"/>
      </w:r>
      <w:r>
        <w:t>51</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_Toc45892777 \h </w:instrText>
      </w:r>
      <w:r>
        <w:fldChar w:fldCharType="separate"/>
      </w:r>
      <w:r>
        <w:t>52</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5.3.3.2.1</w:t>
      </w:r>
      <w:r>
        <w:rPr>
          <w:rFonts w:asciiTheme="minorHAnsi" w:eastAsiaTheme="minorEastAsia" w:hAnsiTheme="minorHAnsi" w:cstheme="minorBidi"/>
          <w:sz w:val="22"/>
          <w:szCs w:val="22"/>
          <w:lang w:eastAsia="en-GB"/>
        </w:rPr>
        <w:tab/>
      </w:r>
      <w:r w:rsidRPr="00E57E76">
        <w:rPr>
          <w:snapToGrid w:val="0"/>
        </w:rPr>
        <w:t>1 Tx Antenna performances</w:t>
      </w:r>
      <w:r>
        <w:tab/>
      </w:r>
      <w:r>
        <w:fldChar w:fldCharType="begin" w:fldLock="1"/>
      </w:r>
      <w:r>
        <w:instrText xml:space="preserve"> PAGEREF _Toc45892778 \h </w:instrText>
      </w:r>
      <w:r>
        <w:fldChar w:fldCharType="separate"/>
      </w:r>
      <w:r>
        <w:t>52</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rPr>
        <w:t>5.3.3.2.2</w:t>
      </w:r>
      <w:r>
        <w:rPr>
          <w:rFonts w:asciiTheme="minorHAnsi" w:eastAsiaTheme="minorEastAsia" w:hAnsiTheme="minorHAnsi" w:cstheme="minorBidi"/>
          <w:sz w:val="22"/>
          <w:szCs w:val="22"/>
          <w:lang w:eastAsia="en-GB"/>
        </w:rPr>
        <w:tab/>
      </w:r>
      <w:r w:rsidRPr="00E57E76">
        <w:rPr>
          <w:snapToGrid w:val="0"/>
        </w:rPr>
        <w:t>2 Tx Antenna performances</w:t>
      </w:r>
      <w:r>
        <w:tab/>
      </w:r>
      <w:r>
        <w:fldChar w:fldCharType="begin" w:fldLock="1"/>
      </w:r>
      <w:r>
        <w:instrText xml:space="preserve"> PAGEREF _Toc45892779 \h </w:instrText>
      </w:r>
      <w:r>
        <w:fldChar w:fldCharType="separate"/>
      </w:r>
      <w:r>
        <w:t>52</w:t>
      </w:r>
      <w:r>
        <w:fldChar w:fldCharType="end"/>
      </w:r>
    </w:p>
    <w:p w:rsidR="00F54D77" w:rsidRDefault="00F54D7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_Toc45892780 \h </w:instrText>
      </w:r>
      <w:r>
        <w:fldChar w:fldCharType="separate"/>
      </w:r>
      <w:r>
        <w:t>53</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_Toc45892781 \h </w:instrText>
      </w:r>
      <w:r>
        <w:fldChar w:fldCharType="separate"/>
      </w:r>
      <w:r>
        <w:t>53</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_Toc45892782 \h </w:instrText>
      </w:r>
      <w:r>
        <w:fldChar w:fldCharType="separate"/>
      </w:r>
      <w:r>
        <w:t>53</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_Toc45892783 \h </w:instrText>
      </w:r>
      <w:r>
        <w:fldChar w:fldCharType="separate"/>
      </w:r>
      <w:r>
        <w:t>53</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_Toc45892784 \h </w:instrText>
      </w:r>
      <w:r>
        <w:fldChar w:fldCharType="separate"/>
      </w:r>
      <w:r>
        <w:t>54</w:t>
      </w:r>
      <w:r>
        <w:fldChar w:fldCharType="end"/>
      </w:r>
    </w:p>
    <w:p w:rsidR="00F54D77" w:rsidRDefault="00F54D77">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_Toc45892785 \h </w:instrText>
      </w:r>
      <w:r>
        <w:fldChar w:fldCharType="separate"/>
      </w:r>
      <w:r>
        <w:t>54</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_Toc45892786 \h </w:instrText>
      </w:r>
      <w:r>
        <w:fldChar w:fldCharType="separate"/>
      </w:r>
      <w:r>
        <w:t>54</w:t>
      </w:r>
      <w:r>
        <w:fldChar w:fldCharType="end"/>
      </w:r>
    </w:p>
    <w:p w:rsidR="00F54D77" w:rsidRDefault="00F54D77">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_Toc45892787 \h </w:instrText>
      </w:r>
      <w:r>
        <w:fldChar w:fldCharType="separate"/>
      </w:r>
      <w:r>
        <w:t>55</w:t>
      </w:r>
      <w:r>
        <w:fldChar w:fldCharType="end"/>
      </w:r>
    </w:p>
    <w:p w:rsidR="00F54D77" w:rsidRDefault="00F54D7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_Toc45892788 \h </w:instrText>
      </w:r>
      <w:r>
        <w:fldChar w:fldCharType="separate"/>
      </w:r>
      <w:r>
        <w:t>56</w:t>
      </w:r>
      <w:r>
        <w:fldChar w:fldCharType="end"/>
      </w:r>
    </w:p>
    <w:p w:rsidR="00F54D77" w:rsidRDefault="00F54D77">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_Toc45892789 \h </w:instrText>
      </w:r>
      <w:r>
        <w:fldChar w:fldCharType="separate"/>
      </w:r>
      <w:r>
        <w:t>56</w:t>
      </w:r>
      <w:r>
        <w:fldChar w:fldCharType="end"/>
      </w:r>
    </w:p>
    <w:p w:rsidR="00F54D77" w:rsidRDefault="00F54D77">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_Toc45892790 \h </w:instrText>
      </w:r>
      <w:r>
        <w:fldChar w:fldCharType="separate"/>
      </w:r>
      <w:r>
        <w:t>56</w:t>
      </w:r>
      <w:r>
        <w:fldChar w:fldCharType="end"/>
      </w:r>
    </w:p>
    <w:p w:rsidR="00F54D77" w:rsidRDefault="00F54D77">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_Toc45892791 \h </w:instrText>
      </w:r>
      <w:r>
        <w:fldChar w:fldCharType="separate"/>
      </w:r>
      <w:r>
        <w:t>56</w:t>
      </w:r>
      <w:r>
        <w:fldChar w:fldCharType="end"/>
      </w:r>
    </w:p>
    <w:p w:rsidR="00F54D77" w:rsidRDefault="00F54D7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_Toc45892792 \h </w:instrText>
      </w:r>
      <w:r>
        <w:fldChar w:fldCharType="separate"/>
      </w:r>
      <w:r>
        <w:t>62</w:t>
      </w:r>
      <w:r>
        <w:fldChar w:fldCharType="end"/>
      </w:r>
    </w:p>
    <w:p w:rsidR="00F54D77" w:rsidRDefault="00F54D7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_Toc45892793 \h </w:instrText>
      </w:r>
      <w:r>
        <w:fldChar w:fldCharType="separate"/>
      </w:r>
      <w:r>
        <w:t>62</w:t>
      </w:r>
      <w:r>
        <w:fldChar w:fldCharType="end"/>
      </w:r>
    </w:p>
    <w:p w:rsidR="00F54D77" w:rsidRDefault="00F54D7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_Toc45892794 \h </w:instrText>
      </w:r>
      <w:r>
        <w:fldChar w:fldCharType="separate"/>
      </w:r>
      <w:r>
        <w:t>62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_Toc45892795 \h </w:instrText>
      </w:r>
      <w:r>
        <w:fldChar w:fldCharType="separate"/>
      </w:r>
      <w:r>
        <w:t>62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_Toc45892796 \h </w:instrText>
      </w:r>
      <w:r>
        <w:fldChar w:fldCharType="separate"/>
      </w:r>
      <w:r>
        <w:t>62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_Toc45892797 \h </w:instrText>
      </w:r>
      <w:r>
        <w:fldChar w:fldCharType="separate"/>
      </w:r>
      <w:r>
        <w:t>62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_Toc45892798 \h </w:instrText>
      </w:r>
      <w:r>
        <w:fldChar w:fldCharType="separate"/>
      </w:r>
      <w:r>
        <w:t>62</w:t>
      </w:r>
      <w:r>
        <w:fldChar w:fldCharType="end"/>
      </w:r>
    </w:p>
    <w:p w:rsidR="00F54D77" w:rsidRDefault="00F54D7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_Toc45892799 \h </w:instrText>
      </w:r>
      <w:r>
        <w:fldChar w:fldCharType="separate"/>
      </w:r>
      <w:r>
        <w:t>63</w:t>
      </w:r>
      <w:r>
        <w:fldChar w:fldCharType="end"/>
      </w:r>
    </w:p>
    <w:p w:rsidR="00F54D77" w:rsidRDefault="00F54D7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_Toc45892800 \h </w:instrText>
      </w:r>
      <w:r>
        <w:fldChar w:fldCharType="separate"/>
      </w:r>
      <w:r>
        <w:t>67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_Toc45892801 \h </w:instrText>
      </w:r>
      <w:r>
        <w:fldChar w:fldCharType="separate"/>
      </w:r>
      <w:r>
        <w:t>67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_Toc45892802 \h </w:instrText>
      </w:r>
      <w:r>
        <w:fldChar w:fldCharType="separate"/>
      </w:r>
      <w:r>
        <w:t>67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_Toc45892803 \h </w:instrText>
      </w:r>
      <w:r>
        <w:fldChar w:fldCharType="separate"/>
      </w:r>
      <w:r>
        <w:t>67</w:t>
      </w:r>
      <w:r>
        <w:fldChar w:fldCharType="end"/>
      </w:r>
    </w:p>
    <w:p w:rsidR="00F54D77" w:rsidRDefault="00F54D77">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_Toc45892804 \h </w:instrText>
      </w:r>
      <w:r>
        <w:fldChar w:fldCharType="separate"/>
      </w:r>
      <w:r>
        <w:t>67</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_Toc45892805 \h </w:instrText>
      </w:r>
      <w:r>
        <w:fldChar w:fldCharType="separate"/>
      </w:r>
      <w:r>
        <w:t>69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_Toc45892806 \h </w:instrText>
      </w:r>
      <w:r>
        <w:fldChar w:fldCharType="separate"/>
      </w:r>
      <w:r>
        <w:t>74</w:t>
      </w:r>
      <w:r>
        <w:fldChar w:fldCharType="end"/>
      </w:r>
    </w:p>
    <w:p w:rsidR="00F54D77" w:rsidRDefault="00F54D77">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_Toc45892807 \h </w:instrText>
      </w:r>
      <w:r>
        <w:fldChar w:fldCharType="separate"/>
      </w:r>
      <w:r>
        <w:t>74</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_Toc45892808 \h </w:instrText>
      </w:r>
      <w:r>
        <w:fldChar w:fldCharType="separate"/>
      </w:r>
      <w:r>
        <w:t>76</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_Toc45892809 \h </w:instrText>
      </w:r>
      <w:r>
        <w:fldChar w:fldCharType="separate"/>
      </w:r>
      <w:r>
        <w:t>81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_Toc45892810 \h </w:instrText>
      </w:r>
      <w:r>
        <w:fldChar w:fldCharType="separate"/>
      </w:r>
      <w:r>
        <w:t>81</w:t>
      </w:r>
      <w:r>
        <w:fldChar w:fldCharType="end"/>
      </w:r>
    </w:p>
    <w:p w:rsidR="00F54D77" w:rsidRDefault="00F54D77">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_Toc45892811 \h </w:instrText>
      </w:r>
      <w:r>
        <w:fldChar w:fldCharType="separate"/>
      </w:r>
      <w:r>
        <w:t>81</w:t>
      </w:r>
      <w:r>
        <w:fldChar w:fldCharType="end"/>
      </w:r>
    </w:p>
    <w:p w:rsidR="00F54D77" w:rsidRDefault="00F54D77">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_Toc45892812 \h </w:instrText>
      </w:r>
      <w:r>
        <w:fldChar w:fldCharType="separate"/>
      </w:r>
      <w:r>
        <w:t>83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_Toc45892813 \h </w:instrText>
      </w:r>
      <w:r>
        <w:fldChar w:fldCharType="separate"/>
      </w:r>
      <w:r>
        <w:t>88</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fldLock="1"/>
      </w:r>
      <w:r>
        <w:instrText xml:space="preserve"> PAGEREF _Toc45892814 \h </w:instrText>
      </w:r>
      <w:r>
        <w:fldChar w:fldCharType="separate"/>
      </w:r>
      <w:r>
        <w:t>88</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_Toc45892815 \h </w:instrText>
      </w:r>
      <w:r>
        <w:fldChar w:fldCharType="separate"/>
      </w:r>
      <w:r>
        <w:t>90</w:t>
      </w:r>
      <w:r>
        <w:fldChar w:fldCharType="end"/>
      </w:r>
    </w:p>
    <w:p w:rsidR="00F54D77" w:rsidRDefault="00F54D77">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_Toc45892816 \h </w:instrText>
      </w:r>
      <w:r>
        <w:fldChar w:fldCharType="separate"/>
      </w:r>
      <w:r>
        <w:t>95</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_Toc45892817 \h </w:instrText>
      </w:r>
      <w:r>
        <w:fldChar w:fldCharType="separate"/>
      </w:r>
      <w:r>
        <w:t>95</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_Toc45892818 \h </w:instrText>
      </w:r>
      <w:r>
        <w:fldChar w:fldCharType="separate"/>
      </w:r>
      <w:r>
        <w:t>95</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_Toc45892819 \h </w:instrText>
      </w:r>
      <w:r>
        <w:fldChar w:fldCharType="separate"/>
      </w:r>
      <w:r>
        <w:t>95</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E57E76">
        <w:rPr>
          <w:lang w:val="en-US"/>
        </w:rPr>
        <w:t>TypeI-SinglePanel</w:t>
      </w:r>
      <w:r w:rsidRPr="00E57E76">
        <w:rPr>
          <w:lang w:val="en-US" w:eastAsia="zh-CN"/>
        </w:rPr>
        <w:t xml:space="preserve"> Codebook</w:t>
      </w:r>
      <w:r>
        <w:tab/>
      </w:r>
      <w:r>
        <w:fldChar w:fldCharType="begin" w:fldLock="1"/>
      </w:r>
      <w:r>
        <w:instrText xml:space="preserve"> PAGEREF _Toc45892820 \h </w:instrText>
      </w:r>
      <w:r>
        <w:fldChar w:fldCharType="separate"/>
      </w:r>
      <w:r>
        <w:t>95</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E57E76">
        <w:rPr>
          <w:lang w:val="en-US"/>
        </w:rPr>
        <w:t>TypeI-SinglePanel</w:t>
      </w:r>
      <w:r w:rsidRPr="00E57E76">
        <w:rPr>
          <w:lang w:val="en-US" w:eastAsia="zh-CN"/>
        </w:rPr>
        <w:t xml:space="preserve"> Codebook</w:t>
      </w:r>
      <w:r>
        <w:tab/>
      </w:r>
      <w:r>
        <w:fldChar w:fldCharType="begin" w:fldLock="1"/>
      </w:r>
      <w:r>
        <w:instrText xml:space="preserve"> PAGEREF _Toc45892821 \h </w:instrText>
      </w:r>
      <w:r>
        <w:fldChar w:fldCharType="separate"/>
      </w:r>
      <w:r>
        <w:t>98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_Toc45892822 \h </w:instrText>
      </w:r>
      <w:r>
        <w:fldChar w:fldCharType="separate"/>
      </w:r>
      <w:r>
        <w:t>101</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E57E76">
        <w:rPr>
          <w:lang w:val="en-US"/>
        </w:rPr>
        <w:t>TypeI-SinglePanel</w:t>
      </w:r>
      <w:r w:rsidRPr="00E57E76">
        <w:rPr>
          <w:lang w:val="en-US" w:eastAsia="zh-CN"/>
        </w:rPr>
        <w:t xml:space="preserve"> Codebook</w:t>
      </w:r>
      <w:r>
        <w:tab/>
      </w:r>
      <w:r>
        <w:fldChar w:fldCharType="begin" w:fldLock="1"/>
      </w:r>
      <w:r>
        <w:instrText xml:space="preserve"> PAGEREF _Toc45892823 \h </w:instrText>
      </w:r>
      <w:r>
        <w:fldChar w:fldCharType="separate"/>
      </w:r>
      <w:r>
        <w:t>101</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E57E76">
        <w:rPr>
          <w:lang w:val="en-US"/>
        </w:rPr>
        <w:t>TypeI-SinglePanel</w:t>
      </w:r>
      <w:r w:rsidRPr="00E57E76">
        <w:rPr>
          <w:lang w:val="en-US" w:eastAsia="zh-CN"/>
        </w:rPr>
        <w:t xml:space="preserve"> Codebook</w:t>
      </w:r>
      <w:r>
        <w:tab/>
      </w:r>
      <w:r>
        <w:fldChar w:fldCharType="begin" w:fldLock="1"/>
      </w:r>
      <w:r>
        <w:instrText xml:space="preserve"> PAGEREF _Toc45892824 \h </w:instrText>
      </w:r>
      <w:r>
        <w:fldChar w:fldCharType="separate"/>
      </w:r>
      <w:r>
        <w:t>104</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_Toc45892825 \h </w:instrText>
      </w:r>
      <w:r>
        <w:fldChar w:fldCharType="separate"/>
      </w:r>
      <w:r>
        <w:t>107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_Toc45892826 \h </w:instrText>
      </w:r>
      <w:r>
        <w:fldChar w:fldCharType="separate"/>
      </w:r>
      <w:r>
        <w:t>107</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E57E76">
        <w:rPr>
          <w:lang w:val="en-US"/>
        </w:rPr>
        <w:t>TypeI-SinglePanel</w:t>
      </w:r>
      <w:r w:rsidRPr="00E57E76">
        <w:rPr>
          <w:lang w:val="en-US" w:eastAsia="zh-CN"/>
        </w:rPr>
        <w:t xml:space="preserve"> Codebook</w:t>
      </w:r>
      <w:r>
        <w:tab/>
      </w:r>
      <w:r>
        <w:fldChar w:fldCharType="begin" w:fldLock="1"/>
      </w:r>
      <w:r>
        <w:instrText xml:space="preserve"> PAGEREF _Toc45892827 \h </w:instrText>
      </w:r>
      <w:r>
        <w:fldChar w:fldCharType="separate"/>
      </w:r>
      <w:r>
        <w:t>107</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E57E76">
        <w:rPr>
          <w:lang w:val="en-US"/>
        </w:rPr>
        <w:t>TypeI-SinglePanel</w:t>
      </w:r>
      <w:r w:rsidRPr="00E57E76">
        <w:rPr>
          <w:lang w:val="en-US" w:eastAsia="zh-CN"/>
        </w:rPr>
        <w:t xml:space="preserve"> Codebook</w:t>
      </w:r>
      <w:r>
        <w:tab/>
      </w:r>
      <w:r>
        <w:fldChar w:fldCharType="begin" w:fldLock="1"/>
      </w:r>
      <w:r>
        <w:instrText xml:space="preserve"> PAGEREF _Toc45892828 \h </w:instrText>
      </w:r>
      <w:r>
        <w:fldChar w:fldCharType="separate"/>
      </w:r>
      <w:r>
        <w:t>110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_Toc45892829 \h </w:instrText>
      </w:r>
      <w:r>
        <w:fldChar w:fldCharType="separate"/>
      </w:r>
      <w:r>
        <w:t>113</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E57E76">
        <w:rPr>
          <w:lang w:val="en-US"/>
        </w:rPr>
        <w:t>TypeI-SinglePanel</w:t>
      </w:r>
      <w:r w:rsidRPr="00E57E76">
        <w:rPr>
          <w:lang w:val="en-US" w:eastAsia="zh-CN"/>
        </w:rPr>
        <w:t xml:space="preserve"> Codebook</w:t>
      </w:r>
      <w:r>
        <w:tab/>
      </w:r>
      <w:r>
        <w:fldChar w:fldCharType="begin" w:fldLock="1"/>
      </w:r>
      <w:r>
        <w:instrText xml:space="preserve"> PAGEREF _Toc45892830 \h </w:instrText>
      </w:r>
      <w:r>
        <w:fldChar w:fldCharType="separate"/>
      </w:r>
      <w:r>
        <w:t>113</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E57E76">
        <w:rPr>
          <w:lang w:val="en-US"/>
        </w:rPr>
        <w:t>TypeI-SinglePanel</w:t>
      </w:r>
      <w:r w:rsidRPr="00E57E76">
        <w:rPr>
          <w:lang w:val="en-US" w:eastAsia="zh-CN"/>
        </w:rPr>
        <w:t xml:space="preserve"> Codebook</w:t>
      </w:r>
      <w:r>
        <w:tab/>
      </w:r>
      <w:r>
        <w:fldChar w:fldCharType="begin" w:fldLock="1"/>
      </w:r>
      <w:r>
        <w:instrText xml:space="preserve"> PAGEREF _Toc45892831 \h </w:instrText>
      </w:r>
      <w:r>
        <w:fldChar w:fldCharType="separate"/>
      </w:r>
      <w:r>
        <w:t>116</w:t>
      </w:r>
      <w:r>
        <w:fldChar w:fldCharType="end"/>
      </w:r>
    </w:p>
    <w:p w:rsidR="00F54D77" w:rsidRDefault="00F54D77">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_Toc45892832 \h </w:instrText>
      </w:r>
      <w:r>
        <w:fldChar w:fldCharType="separate"/>
      </w:r>
      <w:r>
        <w:t>119</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_Toc45892833 \h </w:instrText>
      </w:r>
      <w:r>
        <w:fldChar w:fldCharType="separate"/>
      </w:r>
      <w:r>
        <w:t>119</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_Toc45892834 \h </w:instrText>
      </w:r>
      <w:r>
        <w:fldChar w:fldCharType="separate"/>
      </w:r>
      <w:r>
        <w:t>119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_Toc45892835 \h </w:instrText>
      </w:r>
      <w:r>
        <w:fldChar w:fldCharType="separate"/>
      </w:r>
      <w:r>
        <w:t>119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_Toc45892836 \h </w:instrText>
      </w:r>
      <w:r>
        <w:fldChar w:fldCharType="separate"/>
      </w:r>
      <w:r>
        <w:t>122</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_Toc45892837 \h </w:instrText>
      </w:r>
      <w:r>
        <w:fldChar w:fldCharType="separate"/>
      </w:r>
      <w:r>
        <w:t>124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_Toc45892838 \h </w:instrText>
      </w:r>
      <w:r>
        <w:fldChar w:fldCharType="separate"/>
      </w:r>
      <w:r>
        <w:t>124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_Toc45892839 \h </w:instrText>
      </w:r>
      <w:r>
        <w:fldChar w:fldCharType="separate"/>
      </w:r>
      <w:r>
        <w:t>127</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fldLock="1"/>
      </w:r>
      <w:r>
        <w:instrText xml:space="preserve"> PAGEREF _Toc45892840 \h </w:instrText>
      </w:r>
      <w:r>
        <w:fldChar w:fldCharType="separate"/>
      </w:r>
      <w:r>
        <w:t>130</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_Toc45892841 \h </w:instrText>
      </w:r>
      <w:r>
        <w:fldChar w:fldCharType="separate"/>
      </w:r>
      <w:r>
        <w:t>130</w:t>
      </w:r>
      <w:r>
        <w:fldChar w:fldCharType="end"/>
      </w:r>
    </w:p>
    <w:p w:rsidR="00F54D77" w:rsidRDefault="00F54D7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_Toc45892842 \h </w:instrText>
      </w:r>
      <w:r>
        <w:fldChar w:fldCharType="separate"/>
      </w:r>
      <w:r>
        <w:t>130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_Toc45892843 \h </w:instrText>
      </w:r>
      <w:r>
        <w:fldChar w:fldCharType="separate"/>
      </w:r>
      <w:r>
        <w:t>130</w:t>
      </w:r>
      <w:r>
        <w:fldChar w:fldCharType="end"/>
      </w:r>
    </w:p>
    <w:p w:rsidR="00F54D77" w:rsidRDefault="00F54D77">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_Toc45892844 \h </w:instrText>
      </w:r>
      <w:r>
        <w:fldChar w:fldCharType="separate"/>
      </w:r>
      <w:r>
        <w:t>130</w:t>
      </w:r>
      <w:r>
        <w:fldChar w:fldCharType="end"/>
      </w:r>
    </w:p>
    <w:p w:rsidR="00F54D77" w:rsidRDefault="00F54D77">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_Toc45892845 \h </w:instrText>
      </w:r>
      <w:r>
        <w:fldChar w:fldCharType="separate"/>
      </w:r>
      <w:r>
        <w:t>130</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_Toc45892846 \h </w:instrText>
      </w:r>
      <w:r>
        <w:fldChar w:fldCharType="separate"/>
      </w:r>
      <w:r>
        <w:t>131</w:t>
      </w:r>
      <w:r>
        <w:fldChar w:fldCharType="end"/>
      </w:r>
    </w:p>
    <w:p w:rsidR="00F54D77" w:rsidRDefault="00F54D77">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_Toc45892847 \h </w:instrText>
      </w:r>
      <w:r>
        <w:fldChar w:fldCharType="separate"/>
      </w:r>
      <w:r>
        <w:t>135</w:t>
      </w:r>
      <w:r>
        <w:fldChar w:fldCharType="end"/>
      </w:r>
    </w:p>
    <w:p w:rsidR="00F54D77" w:rsidRDefault="00F54D7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_Toc45892848 \h </w:instrText>
      </w:r>
      <w:r>
        <w:fldChar w:fldCharType="separate"/>
      </w:r>
      <w:r>
        <w:t>135</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_Toc45892849 \h </w:instrText>
      </w:r>
      <w:r>
        <w:fldChar w:fldCharType="separate"/>
      </w:r>
      <w:r>
        <w:t>135</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fldLock="1"/>
      </w:r>
      <w:r>
        <w:instrText xml:space="preserve"> PAGEREF _Toc45892850 \h </w:instrText>
      </w:r>
      <w:r>
        <w:fldChar w:fldCharType="separate"/>
      </w:r>
      <w:r>
        <w:t>135</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fldLock="1"/>
      </w:r>
      <w:r>
        <w:instrText xml:space="preserve"> PAGEREF _Toc45892851 \h </w:instrText>
      </w:r>
      <w:r>
        <w:fldChar w:fldCharType="separate"/>
      </w:r>
      <w:r>
        <w:t>135</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_Toc45892852 \h </w:instrText>
      </w:r>
      <w:r>
        <w:fldChar w:fldCharType="separate"/>
      </w:r>
      <w:r>
        <w:t>137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_Toc45892853 \h </w:instrText>
      </w:r>
      <w:r>
        <w:fldChar w:fldCharType="separate"/>
      </w:r>
      <w:r>
        <w:t>140</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_Toc45892854 \h </w:instrText>
      </w:r>
      <w:r>
        <w:fldChar w:fldCharType="separate"/>
      </w:r>
      <w:r>
        <w:t>140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_Toc45892855 \h </w:instrText>
      </w:r>
      <w:r>
        <w:fldChar w:fldCharType="separate"/>
      </w:r>
      <w:r>
        <w:t>140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_Toc45892856 \h </w:instrText>
      </w:r>
      <w:r>
        <w:fldChar w:fldCharType="separate"/>
      </w:r>
      <w:r>
        <w:t>140</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lang w:eastAsia="zh-CN"/>
        </w:rPr>
        <w:t>7</w:t>
      </w:r>
      <w:r w:rsidRPr="00E57E76">
        <w:rPr>
          <w:snapToGrid w:val="0"/>
        </w:rPr>
        <w:t>.3.</w:t>
      </w:r>
      <w:r w:rsidRPr="00E57E76">
        <w:rPr>
          <w:snapToGrid w:val="0"/>
          <w:lang w:eastAsia="zh-CN"/>
        </w:rPr>
        <w:t>2</w:t>
      </w:r>
      <w:r w:rsidRPr="00E57E76">
        <w:rPr>
          <w:snapToGrid w:val="0"/>
        </w:rPr>
        <w:t>.2.1</w:t>
      </w:r>
      <w:r>
        <w:rPr>
          <w:rFonts w:asciiTheme="minorHAnsi" w:eastAsiaTheme="minorEastAsia" w:hAnsiTheme="minorHAnsi" w:cstheme="minorBidi"/>
          <w:sz w:val="22"/>
          <w:szCs w:val="22"/>
          <w:lang w:eastAsia="en-GB"/>
        </w:rPr>
        <w:tab/>
      </w:r>
      <w:r w:rsidRPr="00E57E76">
        <w:rPr>
          <w:snapToGrid w:val="0"/>
        </w:rPr>
        <w:t>1 Tx Antenna</w:t>
      </w:r>
      <w:r w:rsidRPr="00E57E76">
        <w:rPr>
          <w:snapToGrid w:val="0"/>
          <w:lang w:eastAsia="zh-CN"/>
        </w:rPr>
        <w:t xml:space="preserve"> </w:t>
      </w:r>
      <w:r w:rsidRPr="00E57E76">
        <w:rPr>
          <w:snapToGrid w:val="0"/>
        </w:rPr>
        <w:t>performances</w:t>
      </w:r>
      <w:r>
        <w:tab/>
      </w:r>
      <w:r>
        <w:fldChar w:fldCharType="begin" w:fldLock="1"/>
      </w:r>
      <w:r>
        <w:instrText xml:space="preserve"> PAGEREF _Toc45892857 \h </w:instrText>
      </w:r>
      <w:r>
        <w:fldChar w:fldCharType="separate"/>
      </w:r>
      <w:r>
        <w:t>140</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snapToGrid w:val="0"/>
          <w:lang w:eastAsia="zh-CN"/>
        </w:rPr>
        <w:t>7</w:t>
      </w:r>
      <w:r w:rsidRPr="00E57E76">
        <w:rPr>
          <w:snapToGrid w:val="0"/>
        </w:rPr>
        <w:t>.3.</w:t>
      </w:r>
      <w:r w:rsidRPr="00E57E76">
        <w:rPr>
          <w:snapToGrid w:val="0"/>
          <w:lang w:eastAsia="zh-CN"/>
        </w:rPr>
        <w:t>2</w:t>
      </w:r>
      <w:r w:rsidRPr="00E57E76">
        <w:rPr>
          <w:snapToGrid w:val="0"/>
        </w:rPr>
        <w:t>.2.</w:t>
      </w:r>
      <w:r w:rsidRPr="00E57E76">
        <w:rPr>
          <w:snapToGrid w:val="0"/>
          <w:lang w:eastAsia="zh-CN"/>
        </w:rPr>
        <w:t>2</w:t>
      </w:r>
      <w:r>
        <w:rPr>
          <w:rFonts w:asciiTheme="minorHAnsi" w:eastAsiaTheme="minorEastAsia" w:hAnsiTheme="minorHAnsi" w:cstheme="minorBidi"/>
          <w:sz w:val="22"/>
          <w:szCs w:val="22"/>
          <w:lang w:eastAsia="en-GB"/>
        </w:rPr>
        <w:tab/>
      </w:r>
      <w:r w:rsidRPr="00E57E76">
        <w:rPr>
          <w:snapToGrid w:val="0"/>
          <w:lang w:eastAsia="zh-CN"/>
        </w:rPr>
        <w:t>2</w:t>
      </w:r>
      <w:r w:rsidRPr="00E57E76">
        <w:rPr>
          <w:snapToGrid w:val="0"/>
        </w:rPr>
        <w:t xml:space="preserve"> Tx Antenna</w:t>
      </w:r>
      <w:r w:rsidRPr="00E57E76">
        <w:rPr>
          <w:snapToGrid w:val="0"/>
          <w:lang w:eastAsia="zh-CN"/>
        </w:rPr>
        <w:t xml:space="preserve"> </w:t>
      </w:r>
      <w:r w:rsidRPr="00E57E76">
        <w:rPr>
          <w:snapToGrid w:val="0"/>
        </w:rPr>
        <w:t>performances</w:t>
      </w:r>
      <w:r>
        <w:tab/>
      </w:r>
      <w:r>
        <w:fldChar w:fldCharType="begin" w:fldLock="1"/>
      </w:r>
      <w:r>
        <w:instrText xml:space="preserve"> PAGEREF _Toc45892858 \h </w:instrText>
      </w:r>
      <w:r>
        <w:fldChar w:fldCharType="separate"/>
      </w:r>
      <w:r>
        <w:t>141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_Toc45892859 \h </w:instrText>
      </w:r>
      <w:r>
        <w:fldChar w:fldCharType="separate"/>
      </w:r>
      <w:r>
        <w:t>141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_Toc45892860 \h </w:instrText>
      </w:r>
      <w:r>
        <w:fldChar w:fldCharType="separate"/>
      </w:r>
      <w:r>
        <w:t>141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_Toc45892861 \h </w:instrText>
      </w:r>
      <w:r>
        <w:fldChar w:fldCharType="separate"/>
      </w:r>
      <w:r>
        <w:t>141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_Toc45892862 \h </w:instrText>
      </w:r>
      <w:r>
        <w:fldChar w:fldCharType="separate"/>
      </w:r>
      <w:r>
        <w:t>141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_Toc45892863 \h </w:instrText>
      </w:r>
      <w:r>
        <w:fldChar w:fldCharType="separate"/>
      </w:r>
      <w:r>
        <w:t>141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_Toc45892864 \h </w:instrText>
      </w:r>
      <w:r>
        <w:fldChar w:fldCharType="separate"/>
      </w:r>
      <w:r>
        <w:t>142</w:t>
      </w:r>
      <w:r>
        <w:fldChar w:fldCharType="end"/>
      </w:r>
    </w:p>
    <w:p w:rsidR="00F54D77" w:rsidRDefault="00F54D7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_Toc45892865 \h </w:instrText>
      </w:r>
      <w:r>
        <w:fldChar w:fldCharType="separate"/>
      </w:r>
      <w:r>
        <w:t>142</w:t>
      </w:r>
      <w:r>
        <w:fldChar w:fldCharType="end"/>
      </w:r>
    </w:p>
    <w:p w:rsidR="00F54D77" w:rsidRDefault="00F54D77">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_Toc45892866 \h </w:instrText>
      </w:r>
      <w:r>
        <w:fldChar w:fldCharType="separate"/>
      </w:r>
      <w:r>
        <w:t>142</w:t>
      </w:r>
      <w:r>
        <w:fldChar w:fldCharType="end"/>
      </w:r>
    </w:p>
    <w:p w:rsidR="00F54D77" w:rsidRDefault="00F54D77">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_Toc45892867 \h </w:instrText>
      </w:r>
      <w:r>
        <w:fldChar w:fldCharType="separate"/>
      </w:r>
      <w:r>
        <w:t>142</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fldLock="1"/>
      </w:r>
      <w:r>
        <w:instrText xml:space="preserve"> PAGEREF _Toc45892868 \h </w:instrText>
      </w:r>
      <w:r>
        <w:fldChar w:fldCharType="separate"/>
      </w:r>
      <w:r>
        <w:t>148</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_Toc45892869 \h </w:instrText>
      </w:r>
      <w:r>
        <w:fldChar w:fldCharType="separate"/>
      </w:r>
      <w:r>
        <w:t>148</w:t>
      </w:r>
      <w:r>
        <w:fldChar w:fldCharType="end"/>
      </w:r>
    </w:p>
    <w:p w:rsidR="00F54D77" w:rsidRDefault="00F54D7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_Toc45892870 \h </w:instrText>
      </w:r>
      <w:r>
        <w:fldChar w:fldCharType="separate"/>
      </w:r>
      <w:r>
        <w:t>148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_Toc45892871 \h </w:instrText>
      </w:r>
      <w:r>
        <w:fldChar w:fldCharType="separate"/>
      </w:r>
      <w:r>
        <w:t>148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fldLock="1"/>
      </w:r>
      <w:r>
        <w:instrText xml:space="preserve"> PAGEREF _Toc45892872 \h </w:instrText>
      </w:r>
      <w:r>
        <w:fldChar w:fldCharType="separate"/>
      </w:r>
      <w:r>
        <w:t>148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fldLock="1"/>
      </w:r>
      <w:r>
        <w:instrText xml:space="preserve"> PAGEREF _Toc45892873 \h </w:instrText>
      </w:r>
      <w:r>
        <w:fldChar w:fldCharType="separate"/>
      </w:r>
      <w:r>
        <w:t>149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_Toc45892874 \h </w:instrText>
      </w:r>
      <w:r>
        <w:fldChar w:fldCharType="separate"/>
      </w:r>
      <w:r>
        <w:t>149</w:t>
      </w:r>
      <w:r>
        <w:fldChar w:fldCharType="end"/>
      </w:r>
    </w:p>
    <w:p w:rsidR="00F54D77" w:rsidRDefault="00F54D7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_Toc45892875 \h </w:instrText>
      </w:r>
      <w:r>
        <w:fldChar w:fldCharType="separate"/>
      </w:r>
      <w:r>
        <w:t>149</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_Toc45892876 \h </w:instrText>
      </w:r>
      <w:r>
        <w:fldChar w:fldCharType="separate"/>
      </w:r>
      <w:r>
        <w:t>153</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_Toc45892877 \h </w:instrText>
      </w:r>
      <w:r>
        <w:fldChar w:fldCharType="separate"/>
      </w:r>
      <w:r>
        <w:t>153</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_Toc45892878 \h </w:instrText>
      </w:r>
      <w:r>
        <w:fldChar w:fldCharType="separate"/>
      </w:r>
      <w:r>
        <w:t>153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_Toc45892879 \h </w:instrText>
      </w:r>
      <w:r>
        <w:fldChar w:fldCharType="separate"/>
      </w:r>
      <w:r>
        <w:t>153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_Toc45892880 \h </w:instrText>
      </w:r>
      <w:r>
        <w:fldChar w:fldCharType="separate"/>
      </w:r>
      <w:r>
        <w:t>153</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fldLock="1"/>
      </w:r>
      <w:r>
        <w:instrText xml:space="preserve"> PAGEREF _Toc45892881 \h </w:instrText>
      </w:r>
      <w:r>
        <w:fldChar w:fldCharType="separate"/>
      </w:r>
      <w:r>
        <w:t>153</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_Toc45892882 \h </w:instrText>
      </w:r>
      <w:r>
        <w:fldChar w:fldCharType="separate"/>
      </w:r>
      <w:r>
        <w:t>156</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_Toc45892883 \h </w:instrText>
      </w:r>
      <w:r>
        <w:fldChar w:fldCharType="separate"/>
      </w:r>
      <w:r>
        <w:t>159</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_Toc45892884 \h </w:instrText>
      </w:r>
      <w:r>
        <w:fldChar w:fldCharType="separate"/>
      </w:r>
      <w:r>
        <w:t>159</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_Toc45892885 \h </w:instrText>
      </w:r>
      <w:r>
        <w:fldChar w:fldCharType="separate"/>
      </w:r>
      <w:r>
        <w:t>159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_Toc45892886 \h </w:instrText>
      </w:r>
      <w:r>
        <w:fldChar w:fldCharType="separate"/>
      </w:r>
      <w:r>
        <w:t>159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_Toc45892887 \h </w:instrText>
      </w:r>
      <w:r>
        <w:fldChar w:fldCharType="separate"/>
      </w:r>
      <w:r>
        <w:t>159</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E57E76">
        <w:rPr>
          <w:lang w:val="en-US"/>
        </w:rPr>
        <w:t>TypeI-SinglePanel</w:t>
      </w:r>
      <w:r w:rsidRPr="00E57E76">
        <w:rPr>
          <w:lang w:val="en-US" w:eastAsia="zh-CN"/>
        </w:rPr>
        <w:t xml:space="preserve"> Codebook</w:t>
      </w:r>
      <w:r>
        <w:tab/>
      </w:r>
      <w:r>
        <w:fldChar w:fldCharType="begin" w:fldLock="1"/>
      </w:r>
      <w:r>
        <w:instrText xml:space="preserve"> PAGEREF _Toc45892888 \h </w:instrText>
      </w:r>
      <w:r>
        <w:fldChar w:fldCharType="separate"/>
      </w:r>
      <w:r>
        <w:t>159</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_Toc45892889 \h </w:instrText>
      </w:r>
      <w:r>
        <w:fldChar w:fldCharType="separate"/>
      </w:r>
      <w:r>
        <w:t>162</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_Toc45892890 \h </w:instrText>
      </w:r>
      <w:r>
        <w:fldChar w:fldCharType="separate"/>
      </w:r>
      <w:r>
        <w:t>162</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_Toc45892891 \h </w:instrText>
      </w:r>
      <w:r>
        <w:fldChar w:fldCharType="separate"/>
      </w:r>
      <w:r>
        <w:t>163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_Toc45892892 \h </w:instrText>
      </w:r>
      <w:r>
        <w:fldChar w:fldCharType="separate"/>
      </w:r>
      <w:r>
        <w:t>163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_Toc45892893 \h </w:instrText>
      </w:r>
      <w:r>
        <w:fldChar w:fldCharType="separate"/>
      </w:r>
      <w:r>
        <w:t>163</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fldLock="1"/>
      </w:r>
      <w:r>
        <w:instrText xml:space="preserve"> PAGEREF _Toc45892894 \h </w:instrText>
      </w:r>
      <w:r>
        <w:fldChar w:fldCharType="separate"/>
      </w:r>
      <w:r>
        <w:t>166</w:t>
      </w:r>
      <w:r>
        <w:fldChar w:fldCharType="end"/>
      </w:r>
    </w:p>
    <w:p w:rsidR="00F54D77" w:rsidRDefault="00F54D7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_Toc45892895 \h </w:instrText>
      </w:r>
      <w:r>
        <w:fldChar w:fldCharType="separate"/>
      </w:r>
      <w:r>
        <w:t>166</w:t>
      </w:r>
      <w:r>
        <w:fldChar w:fldCharType="end"/>
      </w:r>
    </w:p>
    <w:p w:rsidR="00F54D77" w:rsidRDefault="00F54D7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_Toc45892896 \h </w:instrText>
      </w:r>
      <w:r>
        <w:fldChar w:fldCharType="separate"/>
      </w:r>
      <w:r>
        <w:t>166</w:t>
      </w:r>
      <w:r>
        <w:fldChar w:fldCharType="end"/>
      </w:r>
    </w:p>
    <w:p w:rsidR="00F54D77" w:rsidRDefault="00F54D77">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_Toc45892897 \h </w:instrText>
      </w:r>
      <w:r>
        <w:fldChar w:fldCharType="separate"/>
      </w:r>
      <w:r>
        <w:t>167</w:t>
      </w:r>
      <w:r>
        <w:fldChar w:fldCharType="end"/>
      </w:r>
    </w:p>
    <w:p w:rsidR="00F54D77" w:rsidRDefault="00F54D77">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_Toc45892898 \h </w:instrText>
      </w:r>
      <w:r>
        <w:fldChar w:fldCharType="separate"/>
      </w:r>
      <w:r>
        <w:t>168</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r>
      <w:r>
        <w:fldChar w:fldCharType="begin" w:fldLock="1"/>
      </w:r>
      <w:r>
        <w:instrText xml:space="preserve"> PAGEREF _Toc45892899 \h </w:instrText>
      </w:r>
      <w:r>
        <w:fldChar w:fldCharType="separate"/>
      </w:r>
      <w:r>
        <w:t>168</w:t>
      </w:r>
      <w:r>
        <w:fldChar w:fldCharType="end"/>
      </w:r>
    </w:p>
    <w:p w:rsidR="00F54D77" w:rsidRDefault="00F54D77">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r>
      <w:r>
        <w:fldChar w:fldCharType="begin" w:fldLock="1"/>
      </w:r>
      <w:r>
        <w:instrText xml:space="preserve"> PAGEREF _Toc45892900 \h </w:instrText>
      </w:r>
      <w:r>
        <w:fldChar w:fldCharType="separate"/>
      </w:r>
      <w:r>
        <w:t>168</w:t>
      </w:r>
      <w:r>
        <w:fldChar w:fldCharType="end"/>
      </w:r>
    </w:p>
    <w:p w:rsidR="00F54D77" w:rsidRDefault="00F54D77">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_Toc45892901 \h </w:instrText>
      </w:r>
      <w:r>
        <w:fldChar w:fldCharType="separate"/>
      </w:r>
      <w:r>
        <w:t>169</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r>
      <w:r>
        <w:fldChar w:fldCharType="begin" w:fldLock="1"/>
      </w:r>
      <w:r>
        <w:instrText xml:space="preserve"> PAGEREF _Toc45892902 \h </w:instrText>
      </w:r>
      <w:r>
        <w:fldChar w:fldCharType="separate"/>
      </w:r>
      <w:r>
        <w:t>170</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fldLock="1"/>
      </w:r>
      <w:r>
        <w:instrText xml:space="preserve"> PAGEREF _Toc45892903 \h </w:instrText>
      </w:r>
      <w:r>
        <w:fldChar w:fldCharType="separate"/>
      </w:r>
      <w:r>
        <w:t>170</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_Toc45892904 \h </w:instrText>
      </w:r>
      <w:r>
        <w:fldChar w:fldCharType="separate"/>
      </w:r>
      <w:r>
        <w:t>170</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lang w:val="sv-FI" w:eastAsia="zh-CN"/>
        </w:rPr>
        <w:t>9.2B</w:t>
      </w:r>
      <w:r>
        <w:rPr>
          <w:rFonts w:asciiTheme="minorHAnsi" w:eastAsiaTheme="minorEastAsia" w:hAnsiTheme="minorHAnsi" w:cstheme="minorBidi"/>
          <w:sz w:val="22"/>
          <w:szCs w:val="22"/>
          <w:lang w:eastAsia="en-GB"/>
        </w:rPr>
        <w:tab/>
      </w:r>
      <w:r w:rsidRPr="00E57E76">
        <w:rPr>
          <w:lang w:val="sv-FI" w:eastAsia="zh-CN"/>
        </w:rPr>
        <w:t>PDSCH demodulation for DC</w:t>
      </w:r>
      <w:r>
        <w:tab/>
      </w:r>
      <w:r>
        <w:fldChar w:fldCharType="begin" w:fldLock="1"/>
      </w:r>
      <w:r>
        <w:instrText xml:space="preserve"> PAGEREF _Toc45892905 \h </w:instrText>
      </w:r>
      <w:r>
        <w:fldChar w:fldCharType="separate"/>
      </w:r>
      <w:r>
        <w:t>170</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sv-FI" w:eastAsia="zh-CN"/>
        </w:rPr>
        <w:t>9.2B.1</w:t>
      </w:r>
      <w:r>
        <w:rPr>
          <w:rFonts w:asciiTheme="minorHAnsi" w:eastAsiaTheme="minorEastAsia" w:hAnsiTheme="minorHAnsi" w:cstheme="minorBidi"/>
          <w:sz w:val="22"/>
          <w:szCs w:val="22"/>
          <w:lang w:eastAsia="en-GB"/>
        </w:rPr>
        <w:tab/>
      </w:r>
      <w:r w:rsidRPr="00E57E76">
        <w:rPr>
          <w:lang w:val="sv-FI" w:eastAsia="zh-CN"/>
        </w:rPr>
        <w:t>EN-DC</w:t>
      </w:r>
      <w:r>
        <w:tab/>
      </w:r>
      <w:r>
        <w:fldChar w:fldCharType="begin" w:fldLock="1"/>
      </w:r>
      <w:r>
        <w:instrText xml:space="preserve"> PAGEREF _Toc45892906 \h </w:instrText>
      </w:r>
      <w:r>
        <w:fldChar w:fldCharType="separate"/>
      </w:r>
      <w:r>
        <w:t>170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_Toc45892907 \h </w:instrText>
      </w:r>
      <w:r>
        <w:fldChar w:fldCharType="separate"/>
      </w:r>
      <w:r>
        <w:t>170</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_Toc45892908 \h </w:instrText>
      </w:r>
      <w:r>
        <w:fldChar w:fldCharType="separate"/>
      </w:r>
      <w:r>
        <w:t>170</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_Toc45892909 \h </w:instrText>
      </w:r>
      <w:r>
        <w:fldChar w:fldCharType="separate"/>
      </w:r>
      <w:r>
        <w:t>170</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_Toc45892910 \h </w:instrText>
      </w:r>
      <w:r>
        <w:fldChar w:fldCharType="separate"/>
      </w:r>
      <w:r>
        <w:t>170</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_Toc45892911 \h </w:instrText>
      </w:r>
      <w:r>
        <w:fldChar w:fldCharType="separate"/>
      </w:r>
      <w:r>
        <w:t>170</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_Toc45892912 \h </w:instrText>
      </w:r>
      <w:r>
        <w:fldChar w:fldCharType="separate"/>
      </w:r>
      <w:r>
        <w:t>170</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fldLock="1"/>
      </w:r>
      <w:r>
        <w:instrText xml:space="preserve"> PAGEREF _Toc45892913 \h </w:instrText>
      </w:r>
      <w:r>
        <w:fldChar w:fldCharType="separate"/>
      </w:r>
      <w:r>
        <w:t>171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fldLock="1"/>
      </w:r>
      <w:r>
        <w:instrText xml:space="preserve"> PAGEREF _Toc45892914 \h </w:instrText>
      </w:r>
      <w:r>
        <w:fldChar w:fldCharType="separate"/>
      </w:r>
      <w:r>
        <w:t>171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_Toc45892915 \h </w:instrText>
      </w:r>
      <w:r>
        <w:fldChar w:fldCharType="separate"/>
      </w:r>
      <w:r>
        <w:t>171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fldLock="1"/>
      </w:r>
      <w:r>
        <w:instrText xml:space="preserve"> PAGEREF _Toc45892916 \h </w:instrText>
      </w:r>
      <w:r>
        <w:fldChar w:fldCharType="separate"/>
      </w:r>
      <w:r>
        <w:t>171</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lang w:val="sv-FI" w:eastAsia="zh-CN"/>
        </w:rPr>
        <w:t>9.3B.1</w:t>
      </w:r>
      <w:r>
        <w:rPr>
          <w:rFonts w:asciiTheme="minorHAnsi" w:eastAsiaTheme="minorEastAsia" w:hAnsiTheme="minorHAnsi" w:cstheme="minorBidi"/>
          <w:sz w:val="22"/>
          <w:szCs w:val="22"/>
          <w:lang w:eastAsia="en-GB"/>
        </w:rPr>
        <w:tab/>
      </w:r>
      <w:r w:rsidRPr="00E57E76">
        <w:rPr>
          <w:lang w:val="sv-FI" w:eastAsia="zh-CN"/>
        </w:rPr>
        <w:t>EN-DC</w:t>
      </w:r>
      <w:r>
        <w:tab/>
      </w:r>
      <w:r>
        <w:fldChar w:fldCharType="begin" w:fldLock="1"/>
      </w:r>
      <w:r>
        <w:instrText xml:space="preserve"> PAGEREF _Toc45892917 \h </w:instrText>
      </w:r>
      <w:r>
        <w:fldChar w:fldCharType="separate"/>
      </w:r>
      <w:r>
        <w:t>171</w:t>
      </w:r>
      <w:r>
        <w:fldChar w:fldCharType="end"/>
      </w:r>
    </w:p>
    <w:p w:rsidR="00F54D77" w:rsidRDefault="00F54D77">
      <w:pPr>
        <w:pStyle w:val="TOC4"/>
        <w:rPr>
          <w:rFonts w:asciiTheme="minorHAnsi" w:eastAsiaTheme="minorEastAsia" w:hAnsiTheme="minorHAnsi" w:cstheme="minorBidi"/>
          <w:sz w:val="22"/>
          <w:szCs w:val="22"/>
          <w:lang w:eastAsia="en-GB"/>
        </w:rPr>
      </w:pPr>
      <w:r w:rsidRPr="00E57E76">
        <w:rPr>
          <w:lang w:val="sv-FI" w:eastAsia="zh-CN"/>
        </w:rPr>
        <w:t>9.3B.1.1</w:t>
      </w:r>
      <w:r>
        <w:rPr>
          <w:rFonts w:asciiTheme="minorHAnsi" w:eastAsiaTheme="minorEastAsia" w:hAnsiTheme="minorHAnsi" w:cstheme="minorBidi"/>
          <w:sz w:val="22"/>
          <w:szCs w:val="22"/>
          <w:lang w:eastAsia="en-GB"/>
        </w:rPr>
        <w:tab/>
      </w:r>
      <w:r w:rsidRPr="00E57E76">
        <w:rPr>
          <w:lang w:val="sv-FI" w:eastAsia="zh-CN"/>
        </w:rPr>
        <w:t>EN-DC within FR1</w:t>
      </w:r>
      <w:r>
        <w:tab/>
      </w:r>
      <w:r>
        <w:fldChar w:fldCharType="begin" w:fldLock="1"/>
      </w:r>
      <w:r>
        <w:instrText xml:space="preserve"> PAGEREF _Toc45892918 \h </w:instrText>
      </w:r>
      <w:r>
        <w:fldChar w:fldCharType="separate"/>
      </w:r>
      <w:r>
        <w:t>171</w:t>
      </w:r>
      <w:r>
        <w:fldChar w:fldCharType="end"/>
      </w:r>
    </w:p>
    <w:p w:rsidR="00F54D77" w:rsidRDefault="00F54D77">
      <w:pPr>
        <w:pStyle w:val="TOC5"/>
        <w:rPr>
          <w:rFonts w:asciiTheme="minorHAnsi" w:eastAsiaTheme="minorEastAsia" w:hAnsiTheme="minorHAnsi" w:cstheme="minorBidi"/>
          <w:sz w:val="22"/>
          <w:szCs w:val="22"/>
          <w:lang w:eastAsia="en-GB"/>
        </w:rPr>
      </w:pPr>
      <w:r w:rsidRPr="00E57E76">
        <w:rPr>
          <w:lang w:val="sv-FI" w:eastAsia="zh-CN"/>
        </w:rPr>
        <w:t>9.3B.1.1.1</w:t>
      </w:r>
      <w:r>
        <w:rPr>
          <w:rFonts w:asciiTheme="minorHAnsi" w:eastAsiaTheme="minorEastAsia" w:hAnsiTheme="minorHAnsi" w:cstheme="minorBidi"/>
          <w:sz w:val="22"/>
          <w:szCs w:val="22"/>
          <w:lang w:eastAsia="en-GB"/>
        </w:rPr>
        <w:tab/>
      </w:r>
      <w:r w:rsidRPr="00E57E76">
        <w:rPr>
          <w:lang w:val="sv-FI" w:eastAsia="zh-CN"/>
        </w:rPr>
        <w:t>PDCCH</w:t>
      </w:r>
      <w:r>
        <w:tab/>
      </w:r>
      <w:r>
        <w:fldChar w:fldCharType="begin" w:fldLock="1"/>
      </w:r>
      <w:r>
        <w:instrText xml:space="preserve"> PAGEREF _Toc45892919 \h </w:instrText>
      </w:r>
      <w:r>
        <w:fldChar w:fldCharType="separate"/>
      </w:r>
      <w:r>
        <w:t>171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_Toc45892920 \h </w:instrText>
      </w:r>
      <w:r>
        <w:fldChar w:fldCharType="separate"/>
      </w:r>
      <w:r>
        <w:t>171</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fldLock="1"/>
      </w:r>
      <w:r>
        <w:instrText xml:space="preserve"> PAGEREF _Toc45892921 \h </w:instrText>
      </w:r>
      <w:r>
        <w:fldChar w:fldCharType="separate"/>
      </w:r>
      <w:r>
        <w:t>171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_Toc45892922 \h </w:instrText>
      </w:r>
      <w:r>
        <w:fldChar w:fldCharType="separate"/>
      </w:r>
      <w:r>
        <w:t>171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_Toc45892923 \h </w:instrText>
      </w:r>
      <w:r>
        <w:fldChar w:fldCharType="separate"/>
      </w:r>
      <w:r>
        <w:t>171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_Toc45892924 \h </w:instrText>
      </w:r>
      <w:r>
        <w:fldChar w:fldCharType="separate"/>
      </w:r>
      <w:r>
        <w:t>171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fldLock="1"/>
      </w:r>
      <w:r>
        <w:instrText xml:space="preserve"> PAGEREF _Toc45892925 \h </w:instrText>
      </w:r>
      <w:r>
        <w:fldChar w:fldCharType="separate"/>
      </w:r>
      <w:r>
        <w:t>171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_Toc45892926 \h </w:instrText>
      </w:r>
      <w:r>
        <w:fldChar w:fldCharType="separate"/>
      </w:r>
      <w:r>
        <w:t>171</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fldLock="1"/>
      </w:r>
      <w:r>
        <w:instrText xml:space="preserve"> PAGEREF _Toc45892927 \h </w:instrText>
      </w:r>
      <w:r>
        <w:fldChar w:fldCharType="separate"/>
      </w:r>
      <w:r>
        <w:t>172</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_Toc45892928 \h </w:instrText>
      </w:r>
      <w:r>
        <w:fldChar w:fldCharType="separate"/>
      </w:r>
      <w:r>
        <w:t>172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_Toc45892929 \h </w:instrText>
      </w:r>
      <w:r>
        <w:fldChar w:fldCharType="separate"/>
      </w:r>
      <w:r>
        <w:t>172</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_Toc45892930 \h </w:instrText>
      </w:r>
      <w:r>
        <w:fldChar w:fldCharType="separate"/>
      </w:r>
      <w:r>
        <w:t>172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_Toc45892931 \h </w:instrText>
      </w:r>
      <w:r>
        <w:fldChar w:fldCharType="separate"/>
      </w:r>
      <w:r>
        <w:t>174</w:t>
      </w:r>
      <w:r>
        <w:fldChar w:fldCharType="end"/>
      </w:r>
    </w:p>
    <w:p w:rsidR="00F54D77" w:rsidRDefault="00F54D77">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_Toc45892932 \h </w:instrText>
      </w:r>
      <w:r>
        <w:fldChar w:fldCharType="separate"/>
      </w:r>
      <w:r>
        <w:t>174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_Toc45892933 \h </w:instrText>
      </w:r>
      <w:r>
        <w:fldChar w:fldCharType="separate"/>
      </w:r>
      <w:r>
        <w:t>174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fldLock="1"/>
      </w:r>
      <w:r>
        <w:instrText xml:space="preserve"> PAGEREF _Toc45892934 \h </w:instrText>
      </w:r>
      <w:r>
        <w:fldChar w:fldCharType="separate"/>
      </w:r>
      <w:r>
        <w:t>175</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fldLock="1"/>
      </w:r>
      <w:r>
        <w:instrText xml:space="preserve"> PAGEREF _Toc45892935 \h </w:instrText>
      </w:r>
      <w:r>
        <w:fldChar w:fldCharType="separate"/>
      </w:r>
      <w:r>
        <w:t>175</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_Toc45892936 \h </w:instrText>
      </w:r>
      <w:r>
        <w:fldChar w:fldCharType="separate"/>
      </w:r>
      <w:r>
        <w:t>175</w:t>
      </w:r>
      <w:r>
        <w:fldChar w:fldCharType="end"/>
      </w:r>
    </w:p>
    <w:p w:rsidR="00F54D77" w:rsidRDefault="00F54D77">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_Toc45892937 \h </w:instrText>
      </w:r>
      <w:r>
        <w:fldChar w:fldCharType="separate"/>
      </w:r>
      <w:r>
        <w:t>176</w:t>
      </w:r>
      <w:r>
        <w:fldChar w:fldCharType="end"/>
      </w:r>
    </w:p>
    <w:p w:rsidR="00F54D77" w:rsidRDefault="00F54D77">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_Toc45892938 \h </w:instrText>
      </w:r>
      <w:r>
        <w:fldChar w:fldCharType="separate"/>
      </w:r>
      <w:r>
        <w:t>176</w:t>
      </w:r>
      <w:r>
        <w:fldChar w:fldCharType="end"/>
      </w:r>
    </w:p>
    <w:p w:rsidR="00F54D77" w:rsidRDefault="00F54D77">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_Toc45892939 \h </w:instrText>
      </w:r>
      <w:r>
        <w:fldChar w:fldCharType="separate"/>
      </w:r>
      <w:r>
        <w:t>176</w:t>
      </w:r>
      <w:r>
        <w:fldChar w:fldCharType="end"/>
      </w:r>
    </w:p>
    <w:p w:rsidR="00F54D77" w:rsidRDefault="00F54D7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_Toc45892940 \h </w:instrText>
      </w:r>
      <w:r>
        <w:fldChar w:fldCharType="separate"/>
      </w:r>
      <w:r>
        <w:t>176</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fldLock="1"/>
      </w:r>
      <w:r>
        <w:instrText xml:space="preserve"> PAGEREF _Toc45892941 \h </w:instrText>
      </w:r>
      <w:r>
        <w:fldChar w:fldCharType="separate"/>
      </w:r>
      <w:r>
        <w:t>176</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fldLock="1"/>
      </w:r>
      <w:r>
        <w:instrText xml:space="preserve"> PAGEREF _Toc45892942 \h </w:instrText>
      </w:r>
      <w:r>
        <w:fldChar w:fldCharType="separate"/>
      </w:r>
      <w:r>
        <w:t>177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_Toc45892943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_Toc45892944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_Toc45892945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_Toc45892946 \h </w:instrText>
      </w:r>
      <w:r>
        <w:fldChar w:fldCharType="separate"/>
      </w:r>
      <w:r>
        <w:t>177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_Toc45892947 \h </w:instrText>
      </w:r>
      <w:r>
        <w:fldChar w:fldCharType="separate"/>
      </w:r>
      <w:r>
        <w:t>177</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_Toc45892948 \h </w:instrText>
      </w:r>
      <w:r>
        <w:fldChar w:fldCharType="separate"/>
      </w:r>
      <w:r>
        <w:t>177</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fldLock="1"/>
      </w:r>
      <w:r>
        <w:instrText xml:space="preserve"> PAGEREF _Toc45892949 \h </w:instrText>
      </w:r>
      <w:r>
        <w:fldChar w:fldCharType="separate"/>
      </w:r>
      <w:r>
        <w:t>177</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fldLock="1"/>
      </w:r>
      <w:r>
        <w:instrText xml:space="preserve"> PAGEREF _Toc45892950 \h </w:instrText>
      </w:r>
      <w:r>
        <w:fldChar w:fldCharType="separate"/>
      </w:r>
      <w:r>
        <w:t>177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_Toc45892951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_Toc45892952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_Toc45892953 \h </w:instrText>
      </w:r>
      <w:r>
        <w:fldChar w:fldCharType="separate"/>
      </w:r>
      <w:r>
        <w:t>177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_Toc45892954 \h </w:instrText>
      </w:r>
      <w:r>
        <w:fldChar w:fldCharType="separate"/>
      </w:r>
      <w:r>
        <w:t>177</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_Toc45892955 \h </w:instrText>
      </w:r>
      <w:r>
        <w:fldChar w:fldCharType="separate"/>
      </w:r>
      <w:r>
        <w:t>178</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_Toc45892956 \h </w:instrText>
      </w:r>
      <w:r>
        <w:fldChar w:fldCharType="separate"/>
      </w:r>
      <w:r>
        <w:t>178</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fldLock="1"/>
      </w:r>
      <w:r>
        <w:instrText xml:space="preserve"> PAGEREF _Toc45892957 \h </w:instrText>
      </w:r>
      <w:r>
        <w:fldChar w:fldCharType="separate"/>
      </w:r>
      <w:r>
        <w:t>178</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fldLock="1"/>
      </w:r>
      <w:r>
        <w:instrText xml:space="preserve"> PAGEREF _Toc45892958 \h </w:instrText>
      </w:r>
      <w:r>
        <w:fldChar w:fldCharType="separate"/>
      </w:r>
      <w:r>
        <w:t>178</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_Toc45892959 \h </w:instrText>
      </w:r>
      <w:r>
        <w:fldChar w:fldCharType="separate"/>
      </w:r>
      <w:r>
        <w:t>178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_Toc45892960 \h </w:instrText>
      </w:r>
      <w:r>
        <w:fldChar w:fldCharType="separate"/>
      </w:r>
      <w:r>
        <w:t>178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_Toc45892961 \h </w:instrText>
      </w:r>
      <w:r>
        <w:fldChar w:fldCharType="separate"/>
      </w:r>
      <w:r>
        <w:t>178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_Toc45892962 \h </w:instrText>
      </w:r>
      <w:r>
        <w:fldChar w:fldCharType="separate"/>
      </w:r>
      <w:r>
        <w:t>178</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_Toc45892963 \h </w:instrText>
      </w:r>
      <w:r>
        <w:fldChar w:fldCharType="separate"/>
      </w:r>
      <w:r>
        <w:t>178</w:t>
      </w:r>
      <w:r>
        <w:fldChar w:fldCharType="end"/>
      </w:r>
    </w:p>
    <w:p w:rsidR="00F54D77" w:rsidRDefault="00F54D77">
      <w:pPr>
        <w:pStyle w:val="TOC8"/>
        <w:rPr>
          <w:rFonts w:asciiTheme="minorHAnsi" w:eastAsiaTheme="minorEastAsia" w:hAnsiTheme="minorHAnsi" w:cstheme="minorBidi"/>
          <w:b w:val="0"/>
          <w:szCs w:val="22"/>
          <w:lang w:eastAsia="en-GB"/>
        </w:rPr>
      </w:pPr>
      <w:r>
        <w:t>Annex A (normative): Measurement channels</w:t>
      </w:r>
      <w:r>
        <w:tab/>
      </w:r>
      <w:r>
        <w:fldChar w:fldCharType="begin" w:fldLock="1"/>
      </w:r>
      <w:r>
        <w:instrText xml:space="preserve"> PAGEREF _Toc45892964 \h </w:instrText>
      </w:r>
      <w:r>
        <w:fldChar w:fldCharType="separate"/>
      </w:r>
      <w:r>
        <w:t>179</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_Toc45892965 \h </w:instrText>
      </w:r>
      <w:r>
        <w:fldChar w:fldCharType="separate"/>
      </w:r>
      <w:r>
        <w:t>179</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A.1.1</w:t>
      </w:r>
      <w:r>
        <w:rPr>
          <w:rFonts w:asciiTheme="minorHAnsi" w:eastAsiaTheme="minorEastAsia" w:hAnsiTheme="minorHAnsi" w:cstheme="minorBidi"/>
          <w:sz w:val="22"/>
          <w:szCs w:val="22"/>
          <w:lang w:eastAsia="en-GB"/>
        </w:rPr>
        <w:tab/>
      </w:r>
      <w:r w:rsidRPr="00E57E76">
        <w:rPr>
          <w:snapToGrid w:val="0"/>
        </w:rPr>
        <w:t>Throughput definition</w:t>
      </w:r>
      <w:r>
        <w:tab/>
      </w:r>
      <w:r>
        <w:fldChar w:fldCharType="begin" w:fldLock="1"/>
      </w:r>
      <w:r>
        <w:instrText xml:space="preserve"> PAGEREF _Toc45892966 \h </w:instrText>
      </w:r>
      <w:r>
        <w:fldChar w:fldCharType="separate"/>
      </w:r>
      <w:r>
        <w:t>179</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A.1.2</w:t>
      </w:r>
      <w:r>
        <w:rPr>
          <w:rFonts w:asciiTheme="minorHAnsi" w:eastAsiaTheme="minorEastAsia" w:hAnsiTheme="minorHAnsi" w:cstheme="minorBidi"/>
          <w:sz w:val="22"/>
          <w:szCs w:val="22"/>
          <w:lang w:eastAsia="en-GB"/>
        </w:rPr>
        <w:tab/>
      </w:r>
      <w:r w:rsidRPr="00E57E76">
        <w:rPr>
          <w:snapToGrid w:val="0"/>
        </w:rPr>
        <w:t>TDD UL-DL configurations for FR1</w:t>
      </w:r>
      <w:r>
        <w:tab/>
      </w:r>
      <w:r>
        <w:fldChar w:fldCharType="begin" w:fldLock="1"/>
      </w:r>
      <w:r>
        <w:instrText xml:space="preserve"> PAGEREF _Toc45892967 \h </w:instrText>
      </w:r>
      <w:r>
        <w:fldChar w:fldCharType="separate"/>
      </w:r>
      <w:r>
        <w:t>179</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r>
      <w:r>
        <w:fldChar w:fldCharType="begin" w:fldLock="1"/>
      </w:r>
      <w:r>
        <w:instrText xml:space="preserve"> PAGEREF _Toc45892968 \h </w:instrText>
      </w:r>
      <w:r>
        <w:fldChar w:fldCharType="separate"/>
      </w:r>
      <w:r>
        <w:t>183</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fldLock="1"/>
      </w:r>
      <w:r>
        <w:instrText xml:space="preserve"> PAGEREF _Toc45892969 \h </w:instrText>
      </w:r>
      <w:r>
        <w:fldChar w:fldCharType="separate"/>
      </w:r>
      <w:r>
        <w:t>185</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fldLock="1"/>
      </w:r>
      <w:r>
        <w:instrText xml:space="preserve"> PAGEREF _Toc45892970 \h </w:instrText>
      </w:r>
      <w:r>
        <w:fldChar w:fldCharType="separate"/>
      </w:r>
      <w:r>
        <w:t>185</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_Toc45892971 \h </w:instrText>
      </w:r>
      <w:r>
        <w:fldChar w:fldCharType="separate"/>
      </w:r>
      <w:r>
        <w:t>185</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fldLock="1"/>
      </w:r>
      <w:r>
        <w:instrText xml:space="preserve"> PAGEREF _Toc45892972 \h </w:instrText>
      </w:r>
      <w:r>
        <w:fldChar w:fldCharType="separate"/>
      </w:r>
      <w:r>
        <w:t>185</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_Toc45892973 \h </w:instrText>
      </w:r>
      <w:r>
        <w:fldChar w:fldCharType="separate"/>
      </w:r>
      <w:r>
        <w:t>186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_Toc45892974 \h </w:instrText>
      </w:r>
      <w:r>
        <w:fldChar w:fldCharType="separate"/>
      </w:r>
      <w:r>
        <w:t>186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_Toc45892975 \h </w:instrText>
      </w:r>
      <w:r>
        <w:fldChar w:fldCharType="separate"/>
      </w:r>
      <w:r>
        <w:t>194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_Toc45892976 \h </w:instrText>
      </w:r>
      <w:r>
        <w:fldChar w:fldCharType="separate"/>
      </w:r>
      <w:r>
        <w:t>195</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_Toc45892977 \h </w:instrText>
      </w:r>
      <w:r>
        <w:fldChar w:fldCharType="separate"/>
      </w:r>
      <w:r>
        <w:t>195</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_Toc45892978 \h </w:instrText>
      </w:r>
      <w:r>
        <w:fldChar w:fldCharType="separate"/>
      </w:r>
      <w:r>
        <w:t>201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_Toc45892979 \h </w:instrText>
      </w:r>
      <w:r>
        <w:fldChar w:fldCharType="separate"/>
      </w:r>
      <w:r>
        <w:t>201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_Toc45892980 \h </w:instrText>
      </w:r>
      <w:r>
        <w:fldChar w:fldCharType="separate"/>
      </w:r>
      <w:r>
        <w:t>202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_Toc45892981 \h </w:instrText>
      </w:r>
      <w:r>
        <w:fldChar w:fldCharType="separate"/>
      </w:r>
      <w:r>
        <w:t>216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fldLock="1"/>
      </w:r>
      <w:r>
        <w:instrText xml:space="preserve"> PAGEREF _Toc45892982 \h </w:instrText>
      </w:r>
      <w:r>
        <w:fldChar w:fldCharType="separate"/>
      </w:r>
      <w:r>
        <w:t>216</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fldLock="1"/>
      </w:r>
      <w:r>
        <w:instrText xml:space="preserve"> PAGEREF _Toc45892983 \h </w:instrText>
      </w:r>
      <w:r>
        <w:fldChar w:fldCharType="separate"/>
      </w:r>
      <w:r>
        <w:t>217</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_Toc45892984 \h </w:instrText>
      </w:r>
      <w:r>
        <w:fldChar w:fldCharType="separate"/>
      </w:r>
      <w:r>
        <w:t>225</w:t>
      </w:r>
      <w:r>
        <w:fldChar w:fldCharType="end"/>
      </w:r>
    </w:p>
    <w:p w:rsidR="00F54D77" w:rsidRDefault="00F54D77">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fldLock="1"/>
      </w:r>
      <w:r>
        <w:instrText xml:space="preserve"> PAGEREF _Toc45892985 \h </w:instrText>
      </w:r>
      <w:r>
        <w:fldChar w:fldCharType="separate"/>
      </w:r>
      <w:r>
        <w:t>231</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_Toc45892986 \h </w:instrText>
      </w:r>
      <w:r>
        <w:fldChar w:fldCharType="separate"/>
      </w:r>
      <w:r>
        <w:t>231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_Toc45892987 \h </w:instrText>
      </w:r>
      <w:r>
        <w:fldChar w:fldCharType="separate"/>
      </w:r>
      <w:r>
        <w:t>231</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.1.</w:t>
      </w:r>
      <w:r w:rsidRPr="00E57E76">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E57E76">
        <w:rPr>
          <w:lang w:val="en-US" w:eastAsia="zh-CN"/>
        </w:rPr>
        <w:t>30</w:t>
      </w:r>
      <w:r>
        <w:rPr>
          <w:lang w:eastAsia="zh-CN"/>
        </w:rPr>
        <w:t xml:space="preserve"> kHz FR1</w:t>
      </w:r>
      <w:r>
        <w:tab/>
      </w:r>
      <w:r>
        <w:fldChar w:fldCharType="begin" w:fldLock="1"/>
      </w:r>
      <w:r>
        <w:instrText xml:space="preserve"> PAGEREF _Toc45892988 \h </w:instrText>
      </w:r>
      <w:r>
        <w:fldChar w:fldCharType="separate"/>
      </w:r>
      <w:r>
        <w:t>232</w:t>
      </w:r>
      <w:r>
        <w:fldChar w:fldCharType="end"/>
      </w:r>
    </w:p>
    <w:p w:rsidR="00F54D77" w:rsidRDefault="00F54D77">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_Toc45892989 \h </w:instrText>
      </w:r>
      <w:r>
        <w:fldChar w:fldCharType="separate"/>
      </w:r>
      <w:r>
        <w:t>232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_Toc45892990 \h </w:instrText>
      </w:r>
      <w:r>
        <w:fldChar w:fldCharType="separate"/>
      </w:r>
      <w:r>
        <w:t>232</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.2.</w:t>
      </w:r>
      <w:r w:rsidRPr="00E57E76">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E57E76">
        <w:rPr>
          <w:lang w:val="en-US" w:eastAsia="zh-CN"/>
        </w:rPr>
        <w:t>30</w:t>
      </w:r>
      <w:r>
        <w:rPr>
          <w:lang w:eastAsia="zh-CN"/>
        </w:rPr>
        <w:t xml:space="preserve"> kHz FR1</w:t>
      </w:r>
      <w:r>
        <w:tab/>
      </w:r>
      <w:r>
        <w:fldChar w:fldCharType="begin" w:fldLock="1"/>
      </w:r>
      <w:r>
        <w:instrText xml:space="preserve"> PAGEREF _Toc45892991 \h </w:instrText>
      </w:r>
      <w:r>
        <w:fldChar w:fldCharType="separate"/>
      </w:r>
      <w:r>
        <w:t>233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.2.</w:t>
      </w:r>
      <w:r w:rsidRPr="00E57E76">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E57E76">
        <w:rPr>
          <w:lang w:val="en-US" w:eastAsia="zh-CN"/>
        </w:rPr>
        <w:t>60</w:t>
      </w:r>
      <w:r>
        <w:rPr>
          <w:lang w:eastAsia="zh-CN"/>
        </w:rPr>
        <w:t xml:space="preserve"> kHz</w:t>
      </w:r>
      <w:r w:rsidRPr="00E57E76">
        <w:rPr>
          <w:lang w:val="en-US" w:eastAsia="zh-CN"/>
        </w:rPr>
        <w:t xml:space="preserve"> </w:t>
      </w:r>
      <w:r>
        <w:rPr>
          <w:lang w:eastAsia="zh-CN"/>
        </w:rPr>
        <w:t>FR1</w:t>
      </w:r>
      <w:r>
        <w:tab/>
      </w:r>
      <w:r>
        <w:fldChar w:fldCharType="begin" w:fldLock="1"/>
      </w:r>
      <w:r>
        <w:instrText xml:space="preserve"> PAGEREF _Toc45892992 \h </w:instrText>
      </w:r>
      <w:r>
        <w:fldChar w:fldCharType="separate"/>
      </w:r>
      <w:r>
        <w:t>234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.2.</w:t>
      </w:r>
      <w:r w:rsidRPr="00E57E76">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E57E76">
        <w:rPr>
          <w:lang w:val="en-US" w:eastAsia="zh-CN"/>
        </w:rPr>
        <w:t>60</w:t>
      </w:r>
      <w:r>
        <w:rPr>
          <w:lang w:eastAsia="zh-CN"/>
        </w:rPr>
        <w:t xml:space="preserve"> kHz</w:t>
      </w:r>
      <w:r w:rsidRPr="00E57E76">
        <w:rPr>
          <w:lang w:val="en-US" w:eastAsia="zh-CN"/>
        </w:rPr>
        <w:t xml:space="preserve"> </w:t>
      </w:r>
      <w:r>
        <w:rPr>
          <w:lang w:eastAsia="zh-CN"/>
        </w:rPr>
        <w:t>FR2</w:t>
      </w:r>
      <w:r>
        <w:tab/>
      </w:r>
      <w:r>
        <w:fldChar w:fldCharType="begin" w:fldLock="1"/>
      </w:r>
      <w:r>
        <w:instrText xml:space="preserve"> PAGEREF _Toc45892993 \h </w:instrText>
      </w:r>
      <w:r>
        <w:fldChar w:fldCharType="separate"/>
      </w:r>
      <w:r>
        <w:t>234</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A.3.</w:t>
      </w:r>
      <w:r w:rsidRPr="00E57E76">
        <w:rPr>
          <w:lang w:val="en-US" w:eastAsia="zh-CN"/>
        </w:rPr>
        <w:t>3</w:t>
      </w:r>
      <w:r>
        <w:rPr>
          <w:lang w:eastAsia="zh-CN"/>
        </w:rPr>
        <w:t>.2.</w:t>
      </w:r>
      <w:r w:rsidRPr="00E57E76">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E57E76">
        <w:rPr>
          <w:lang w:val="en-US" w:eastAsia="zh-CN"/>
        </w:rPr>
        <w:t>120</w:t>
      </w:r>
      <w:r>
        <w:rPr>
          <w:lang w:eastAsia="zh-CN"/>
        </w:rPr>
        <w:t xml:space="preserve"> kHz FR2</w:t>
      </w:r>
      <w:r>
        <w:tab/>
      </w:r>
      <w:r>
        <w:fldChar w:fldCharType="begin" w:fldLock="1"/>
      </w:r>
      <w:r>
        <w:instrText xml:space="preserve"> PAGEREF _Toc45892994 \h </w:instrText>
      </w:r>
      <w:r>
        <w:fldChar w:fldCharType="separate"/>
      </w:r>
      <w:r>
        <w:t>234</w:t>
      </w:r>
      <w:r>
        <w:fldChar w:fldCharType="end"/>
      </w:r>
    </w:p>
    <w:p w:rsidR="00F54D77" w:rsidRDefault="00F54D77">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_Toc45892995 \h </w:instrText>
      </w:r>
      <w:r>
        <w:fldChar w:fldCharType="separate"/>
      </w:r>
      <w:r>
        <w:t>234</w:t>
      </w:r>
      <w:r>
        <w:fldChar w:fldCharType="end"/>
      </w:r>
    </w:p>
    <w:p w:rsidR="00F54D77" w:rsidRDefault="00F54D77">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_Toc45892996 \h </w:instrText>
      </w:r>
      <w:r>
        <w:fldChar w:fldCharType="separate"/>
      </w:r>
      <w:r>
        <w:t>234</w:t>
      </w:r>
      <w:r>
        <w:fldChar w:fldCharType="end"/>
      </w:r>
    </w:p>
    <w:p w:rsidR="00F54D77" w:rsidRDefault="00F54D77">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_Toc45892997 \h </w:instrText>
      </w:r>
      <w:r>
        <w:fldChar w:fldCharType="separate"/>
      </w:r>
      <w:r>
        <w:t>235</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fldLock="1"/>
      </w:r>
      <w:r>
        <w:instrText xml:space="preserve"> PAGEREF _Toc45892998 \h </w:instrText>
      </w:r>
      <w:r>
        <w:fldChar w:fldCharType="separate"/>
      </w:r>
      <w:r>
        <w:t>235</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fldLock="1"/>
      </w:r>
      <w:r>
        <w:instrText xml:space="preserve"> PAGEREF _Toc45892999 \h </w:instrText>
      </w:r>
      <w:r>
        <w:fldChar w:fldCharType="separate"/>
      </w:r>
      <w:r>
        <w:t>236</w:t>
      </w:r>
      <w:r>
        <w:fldChar w:fldCharType="end"/>
      </w:r>
    </w:p>
    <w:p w:rsidR="00F54D77" w:rsidRDefault="00F54D77">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_Toc45893000 \h </w:instrText>
      </w:r>
      <w:r>
        <w:fldChar w:fldCharType="separate"/>
      </w:r>
      <w:r>
        <w:t>236</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snapToGrid w:val="0"/>
        </w:rPr>
        <w:t>A.5.1.1</w:t>
      </w:r>
      <w:r>
        <w:rPr>
          <w:rFonts w:asciiTheme="minorHAnsi" w:eastAsiaTheme="minorEastAsia" w:hAnsiTheme="minorHAnsi" w:cstheme="minorBidi"/>
          <w:sz w:val="22"/>
          <w:szCs w:val="22"/>
          <w:lang w:eastAsia="en-GB"/>
        </w:rPr>
        <w:tab/>
      </w:r>
      <w:r w:rsidRPr="00E57E76">
        <w:rPr>
          <w:snapToGrid w:val="0"/>
        </w:rPr>
        <w:t xml:space="preserve">OCNG FDD pattern 1: Generic OCNG FDD Pattern for all unused </w:t>
      </w:r>
      <w:r w:rsidRPr="00E57E76">
        <w:rPr>
          <w:snapToGrid w:val="0"/>
          <w:lang w:eastAsia="zh-CN"/>
        </w:rPr>
        <w:t>REs</w:t>
      </w:r>
      <w:r>
        <w:tab/>
      </w:r>
      <w:r>
        <w:fldChar w:fldCharType="begin" w:fldLock="1"/>
      </w:r>
      <w:r>
        <w:instrText xml:space="preserve"> PAGEREF _Toc45893001 \h </w:instrText>
      </w:r>
      <w:r>
        <w:fldChar w:fldCharType="separate"/>
      </w:r>
      <w:r>
        <w:t>236</w:t>
      </w:r>
      <w:r>
        <w:fldChar w:fldCharType="end"/>
      </w:r>
    </w:p>
    <w:p w:rsidR="00F54D77" w:rsidRDefault="00F54D77">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_Toc45893002 \h </w:instrText>
      </w:r>
      <w:r>
        <w:fldChar w:fldCharType="separate"/>
      </w:r>
      <w:r>
        <w:t>237</w:t>
      </w:r>
      <w:r>
        <w:fldChar w:fldCharType="end"/>
      </w:r>
    </w:p>
    <w:p w:rsidR="00F54D77" w:rsidRDefault="00F54D77">
      <w:pPr>
        <w:pStyle w:val="TOC3"/>
        <w:rPr>
          <w:rFonts w:asciiTheme="minorHAnsi" w:eastAsiaTheme="minorEastAsia" w:hAnsiTheme="minorHAnsi" w:cstheme="minorBidi"/>
          <w:sz w:val="22"/>
          <w:szCs w:val="22"/>
          <w:lang w:eastAsia="en-GB"/>
        </w:rPr>
      </w:pPr>
      <w:r w:rsidRPr="00E57E76">
        <w:rPr>
          <w:snapToGrid w:val="0"/>
        </w:rPr>
        <w:t>A.5.2.1</w:t>
      </w:r>
      <w:r>
        <w:rPr>
          <w:rFonts w:asciiTheme="minorHAnsi" w:eastAsiaTheme="minorEastAsia" w:hAnsiTheme="minorHAnsi" w:cstheme="minorBidi"/>
          <w:sz w:val="22"/>
          <w:szCs w:val="22"/>
          <w:lang w:eastAsia="en-GB"/>
        </w:rPr>
        <w:tab/>
      </w:r>
      <w:r w:rsidRPr="00E57E76">
        <w:rPr>
          <w:snapToGrid w:val="0"/>
        </w:rPr>
        <w:t xml:space="preserve">OCNG TDD pattern 1: Generic OCNG TDD Pattern for all unused </w:t>
      </w:r>
      <w:r w:rsidRPr="00E57E76">
        <w:rPr>
          <w:snapToGrid w:val="0"/>
          <w:lang w:eastAsia="zh-CN"/>
        </w:rPr>
        <w:t>REs</w:t>
      </w:r>
      <w:r>
        <w:tab/>
      </w:r>
      <w:r>
        <w:fldChar w:fldCharType="begin" w:fldLock="1"/>
      </w:r>
      <w:r>
        <w:instrText xml:space="preserve"> PAGEREF _Toc45893003 \h </w:instrText>
      </w:r>
      <w:r>
        <w:fldChar w:fldCharType="separate"/>
      </w:r>
      <w:r>
        <w:t>237</w:t>
      </w:r>
      <w:r>
        <w:fldChar w:fldCharType="end"/>
      </w:r>
    </w:p>
    <w:p w:rsidR="00F54D77" w:rsidRDefault="00F54D77">
      <w:pPr>
        <w:pStyle w:val="TOC8"/>
        <w:rPr>
          <w:rFonts w:asciiTheme="minorHAnsi" w:eastAsiaTheme="minorEastAsia" w:hAnsiTheme="minorHAnsi" w:cstheme="minorBidi"/>
          <w:b w:val="0"/>
          <w:szCs w:val="22"/>
          <w:lang w:eastAsia="en-GB"/>
        </w:rPr>
      </w:pPr>
      <w:r>
        <w:t>Annex B (normative): Propagation conditions</w:t>
      </w:r>
      <w:r>
        <w:tab/>
      </w:r>
      <w:r>
        <w:fldChar w:fldCharType="begin" w:fldLock="1"/>
      </w:r>
      <w:r>
        <w:instrText xml:space="preserve"> PAGEREF _Toc45893004 \h </w:instrText>
      </w:r>
      <w:r>
        <w:fldChar w:fldCharType="separate"/>
      </w:r>
      <w:r>
        <w:t>238</w:t>
      </w:r>
      <w:r>
        <w:fldChar w:fldCharType="end"/>
      </w:r>
    </w:p>
    <w:p w:rsidR="00F54D77" w:rsidRDefault="00F54D77">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fldLock="1"/>
      </w:r>
      <w:r>
        <w:instrText xml:space="preserve"> PAGEREF _Toc45893005 \h </w:instrText>
      </w:r>
      <w:r>
        <w:fldChar w:fldCharType="separate"/>
      </w:r>
      <w:r>
        <w:t>238</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B.1.1</w:t>
      </w:r>
      <w:r>
        <w:rPr>
          <w:rFonts w:asciiTheme="minorHAnsi" w:eastAsiaTheme="minorEastAsia" w:hAnsiTheme="minorHAnsi" w:cstheme="minorBidi"/>
          <w:sz w:val="22"/>
          <w:szCs w:val="22"/>
          <w:lang w:eastAsia="en-GB"/>
        </w:rPr>
        <w:tab/>
      </w:r>
      <w:r w:rsidRPr="00E57E76">
        <w:rPr>
          <w:snapToGrid w:val="0"/>
        </w:rPr>
        <w:t>UE Receiver with 2Rx</w:t>
      </w:r>
      <w:r>
        <w:tab/>
      </w:r>
      <w:r>
        <w:fldChar w:fldCharType="begin" w:fldLock="1"/>
      </w:r>
      <w:r>
        <w:instrText xml:space="preserve"> PAGEREF _Toc45893006 \h </w:instrText>
      </w:r>
      <w:r>
        <w:fldChar w:fldCharType="separate"/>
      </w:r>
      <w:r>
        <w:t>238</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B.1.2</w:t>
      </w:r>
      <w:r>
        <w:rPr>
          <w:rFonts w:asciiTheme="minorHAnsi" w:eastAsiaTheme="minorEastAsia" w:hAnsiTheme="minorHAnsi" w:cstheme="minorBidi"/>
          <w:sz w:val="22"/>
          <w:szCs w:val="22"/>
          <w:lang w:eastAsia="en-GB"/>
        </w:rPr>
        <w:tab/>
      </w:r>
      <w:r w:rsidRPr="00E57E76">
        <w:rPr>
          <w:snapToGrid w:val="0"/>
        </w:rPr>
        <w:t>UE Receiver with 4Rx</w:t>
      </w:r>
      <w:r>
        <w:tab/>
      </w:r>
      <w:r>
        <w:fldChar w:fldCharType="begin" w:fldLock="1"/>
      </w:r>
      <w:r>
        <w:instrText xml:space="preserve"> PAGEREF _Toc45893007 \h </w:instrText>
      </w:r>
      <w:r>
        <w:fldChar w:fldCharType="separate"/>
      </w:r>
      <w:r>
        <w:t>238</w:t>
      </w:r>
      <w:r>
        <w:fldChar w:fldCharType="end"/>
      </w:r>
    </w:p>
    <w:p w:rsidR="00F54D77" w:rsidRDefault="00F54D7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_Toc45893008 \h </w:instrText>
      </w:r>
      <w:r>
        <w:fldChar w:fldCharType="separate"/>
      </w:r>
      <w:r>
        <w:t>239</w:t>
      </w:r>
      <w:r>
        <w:fldChar w:fldCharType="end"/>
      </w:r>
    </w:p>
    <w:p w:rsidR="00F54D77" w:rsidRDefault="00F54D77">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_Toc45893009 \h </w:instrText>
      </w:r>
      <w:r>
        <w:fldChar w:fldCharType="separate"/>
      </w:r>
      <w:r>
        <w:t>239</w:t>
      </w:r>
      <w:r>
        <w:fldChar w:fldCharType="end"/>
      </w:r>
    </w:p>
    <w:p w:rsidR="00F54D77" w:rsidRDefault="00F54D77">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_Toc45893010 \h </w:instrText>
      </w:r>
      <w:r>
        <w:fldChar w:fldCharType="separate"/>
      </w:r>
      <w:r>
        <w:t>240</w:t>
      </w:r>
      <w:r>
        <w:fldChar w:fldCharType="end"/>
      </w:r>
    </w:p>
    <w:p w:rsidR="00F54D77" w:rsidRDefault="00F54D77">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_Toc45893011 \h </w:instrText>
      </w:r>
      <w:r>
        <w:fldChar w:fldCharType="separate"/>
      </w:r>
      <w:r>
        <w:t>241</w:t>
      </w:r>
      <w:r>
        <w:fldChar w:fldCharType="end"/>
      </w:r>
    </w:p>
    <w:p w:rsidR="00F54D77" w:rsidRDefault="00F54D77">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_Toc45893012 \h </w:instrText>
      </w:r>
      <w:r>
        <w:fldChar w:fldCharType="separate"/>
      </w:r>
      <w:r>
        <w:t>242</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B.2.3</w:t>
      </w:r>
      <w:r>
        <w:rPr>
          <w:rFonts w:asciiTheme="minorHAnsi" w:eastAsiaTheme="minorEastAsia" w:hAnsiTheme="minorHAnsi" w:cstheme="minorBidi"/>
          <w:sz w:val="22"/>
          <w:szCs w:val="22"/>
          <w:lang w:eastAsia="en-GB"/>
        </w:rPr>
        <w:tab/>
      </w:r>
      <w:r w:rsidRPr="00E57E76">
        <w:rPr>
          <w:snapToGrid w:val="0"/>
        </w:rPr>
        <w:t>MIMO Channel Correlation Matrices</w:t>
      </w:r>
      <w:r>
        <w:tab/>
      </w:r>
      <w:r>
        <w:fldChar w:fldCharType="begin" w:fldLock="1"/>
      </w:r>
      <w:r>
        <w:instrText xml:space="preserve"> PAGEREF _Toc45893013 \h </w:instrText>
      </w:r>
      <w:r>
        <w:fldChar w:fldCharType="separate"/>
      </w:r>
      <w:r>
        <w:t>243</w:t>
      </w:r>
      <w:r>
        <w:fldChar w:fldCharType="end"/>
      </w:r>
    </w:p>
    <w:p w:rsidR="00F54D77" w:rsidRDefault="00F54D77">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_Toc45893014 \h </w:instrText>
      </w:r>
      <w:r>
        <w:fldChar w:fldCharType="separate"/>
      </w:r>
      <w:r>
        <w:t>243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fldLock="1"/>
      </w:r>
      <w:r>
        <w:instrText xml:space="preserve"> PAGEREF _Toc45893015 \h </w:instrText>
      </w:r>
      <w:r>
        <w:fldChar w:fldCharType="separate"/>
      </w:r>
      <w:r>
        <w:t>243</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fldLock="1"/>
      </w:r>
      <w:r>
        <w:instrText xml:space="preserve"> PAGEREF _Toc45893016 \h </w:instrText>
      </w:r>
      <w:r>
        <w:fldChar w:fldCharType="separate"/>
      </w:r>
      <w:r>
        <w:t>244</w:t>
      </w:r>
      <w:r>
        <w:fldChar w:fldCharType="end"/>
      </w:r>
    </w:p>
    <w:p w:rsidR="00F54D77" w:rsidRDefault="00F54D77">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_Toc45893017 \h </w:instrText>
      </w:r>
      <w:r>
        <w:fldChar w:fldCharType="separate"/>
      </w:r>
      <w:r>
        <w:t>248</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fldLock="1"/>
      </w:r>
      <w:r>
        <w:instrText xml:space="preserve"> PAGEREF _Toc45893018 \h </w:instrText>
      </w:r>
      <w:r>
        <w:fldChar w:fldCharType="separate"/>
      </w:r>
      <w:r>
        <w:t>249</w:t>
      </w:r>
      <w:r>
        <w:fldChar w:fldCharType="end"/>
      </w:r>
    </w:p>
    <w:p w:rsidR="00F54D77" w:rsidRDefault="00F54D77">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fldLock="1"/>
      </w:r>
      <w:r>
        <w:instrText xml:space="preserve"> PAGEREF _Toc45893019 \h </w:instrText>
      </w:r>
      <w:r>
        <w:fldChar w:fldCharType="separate"/>
      </w:r>
      <w:r>
        <w:t>251</w:t>
      </w:r>
      <w:r>
        <w:fldChar w:fldCharType="end"/>
      </w:r>
    </w:p>
    <w:p w:rsidR="00F54D77" w:rsidRDefault="00F54D77">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_Toc45893020 \h </w:instrText>
      </w:r>
      <w:r>
        <w:fldChar w:fldCharType="separate"/>
      </w:r>
      <w:r>
        <w:t>253</w:t>
      </w:r>
      <w:r>
        <w:fldChar w:fldCharType="end"/>
      </w:r>
    </w:p>
    <w:p w:rsidR="00F54D77" w:rsidRDefault="00F54D77">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_Toc45893021 \h </w:instrText>
      </w:r>
      <w:r>
        <w:fldChar w:fldCharType="separate"/>
      </w:r>
      <w:r>
        <w:t>254</w:t>
      </w:r>
      <w:r>
        <w:fldChar w:fldCharType="end"/>
      </w:r>
    </w:p>
    <w:p w:rsidR="00F54D77" w:rsidRDefault="00F54D7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_Toc45893022 \h </w:instrText>
      </w:r>
      <w:r>
        <w:fldChar w:fldCharType="separate"/>
      </w:r>
      <w:r>
        <w:t>254</w:t>
      </w:r>
      <w:r>
        <w:fldChar w:fldCharType="end"/>
      </w:r>
    </w:p>
    <w:p w:rsidR="00F54D77" w:rsidRDefault="00F54D77">
      <w:pPr>
        <w:pStyle w:val="TOC2"/>
        <w:rPr>
          <w:rFonts w:asciiTheme="minorHAnsi" w:eastAsiaTheme="minorEastAsia" w:hAnsiTheme="minorHAnsi" w:cstheme="minorBidi"/>
          <w:sz w:val="22"/>
          <w:szCs w:val="22"/>
          <w:lang w:eastAsia="en-GB"/>
        </w:rPr>
      </w:pPr>
      <w:r w:rsidRPr="00E57E76">
        <w:rPr>
          <w:snapToGrid w:val="0"/>
        </w:rPr>
        <w:t>B.3.1</w:t>
      </w:r>
      <w:r>
        <w:rPr>
          <w:rFonts w:asciiTheme="minorHAnsi" w:eastAsiaTheme="minorEastAsia" w:hAnsiTheme="minorHAnsi" w:cstheme="minorBidi"/>
          <w:sz w:val="22"/>
          <w:szCs w:val="22"/>
          <w:lang w:eastAsia="en-GB"/>
        </w:rPr>
        <w:tab/>
      </w:r>
      <w:r w:rsidRPr="00E57E76">
        <w:rPr>
          <w:snapToGrid w:val="0"/>
        </w:rPr>
        <w:t>Single Tap Channel Profile</w:t>
      </w:r>
      <w:r>
        <w:tab/>
      </w:r>
      <w:r>
        <w:fldChar w:fldCharType="begin" w:fldLock="1"/>
      </w:r>
      <w:r>
        <w:instrText xml:space="preserve"> PAGEREF _Toc45893023 \h </w:instrText>
      </w:r>
      <w:r>
        <w:fldChar w:fldCharType="separate"/>
      </w:r>
      <w:r>
        <w:t>254</w:t>
      </w:r>
      <w:r>
        <w:fldChar w:fldCharType="end"/>
      </w:r>
    </w:p>
    <w:p w:rsidR="00F54D77" w:rsidRDefault="00F54D7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r>
      <w:r>
        <w:fldChar w:fldCharType="begin" w:fldLock="1"/>
      </w:r>
      <w:r>
        <w:instrText xml:space="preserve"> PAGEREF _Toc45893024 \h </w:instrText>
      </w:r>
      <w:r>
        <w:fldChar w:fldCharType="separate"/>
      </w:r>
      <w:r>
        <w:t>257</w:t>
      </w:r>
      <w:r>
        <w:fldChar w:fldCharType="end"/>
      </w:r>
    </w:p>
    <w:p w:rsidR="00F54D77" w:rsidRDefault="00F54D77">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_Toc45893025 \h </w:instrText>
      </w:r>
      <w:r>
        <w:fldChar w:fldCharType="separate"/>
      </w:r>
      <w:r>
        <w:t>257</w:t>
      </w:r>
      <w:r>
        <w:fldChar w:fldCharType="end"/>
      </w:r>
    </w:p>
    <w:p w:rsidR="00F54D77" w:rsidRDefault="00F54D77">
      <w:pPr>
        <w:pStyle w:val="TOC8"/>
        <w:rPr>
          <w:rFonts w:asciiTheme="minorHAnsi" w:eastAsiaTheme="minorEastAsia" w:hAnsiTheme="minorHAnsi" w:cstheme="minorBidi"/>
          <w:b w:val="0"/>
          <w:szCs w:val="22"/>
          <w:lang w:eastAsia="en-GB"/>
        </w:rPr>
      </w:pPr>
      <w:r>
        <w:t>Annex C (normative): Downlink physical channels</w:t>
      </w:r>
      <w:r>
        <w:tab/>
      </w:r>
      <w:r>
        <w:fldChar w:fldCharType="begin" w:fldLock="1"/>
      </w:r>
      <w:r>
        <w:instrText xml:space="preserve"> PAGEREF _Toc45893026 \h </w:instrText>
      </w:r>
      <w:r>
        <w:fldChar w:fldCharType="separate"/>
      </w:r>
      <w:r>
        <w:t>258</w:t>
      </w:r>
      <w:r>
        <w:fldChar w:fldCharType="end"/>
      </w:r>
    </w:p>
    <w:p w:rsidR="00F54D77" w:rsidRDefault="00F54D7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_Toc45893027 \h </w:instrText>
      </w:r>
      <w:r>
        <w:fldChar w:fldCharType="separate"/>
      </w:r>
      <w:r>
        <w:t>258</w:t>
      </w:r>
      <w:r>
        <w:fldChar w:fldCharType="end"/>
      </w:r>
    </w:p>
    <w:p w:rsidR="00F54D77" w:rsidRDefault="00F54D77">
      <w:pPr>
        <w:pStyle w:val="TOC1"/>
        <w:rPr>
          <w:rFonts w:asciiTheme="minorHAnsi" w:eastAsiaTheme="minorEastAsia" w:hAnsiTheme="minorHAnsi" w:cstheme="minorBidi"/>
          <w:szCs w:val="22"/>
          <w:lang w:eastAsia="en-GB"/>
        </w:rPr>
      </w:pPr>
      <w:r w:rsidRPr="00E57E76">
        <w:rPr>
          <w:rFonts w:eastAsia="Yu Mincho"/>
        </w:rPr>
        <w:t>C.2</w:t>
      </w:r>
      <w:r>
        <w:rPr>
          <w:rFonts w:asciiTheme="minorHAnsi" w:eastAsiaTheme="minorEastAsia" w:hAnsiTheme="minorHAnsi" w:cstheme="minorBidi"/>
          <w:szCs w:val="22"/>
          <w:lang w:eastAsia="en-GB"/>
        </w:rPr>
        <w:tab/>
      </w:r>
      <w:r w:rsidRPr="00E57E76">
        <w:rPr>
          <w:rFonts w:eastAsia="Yu Mincho"/>
        </w:rPr>
        <w:t>Setup</w:t>
      </w:r>
      <w:r>
        <w:rPr>
          <w:lang w:eastAsia="zh-CN"/>
        </w:rPr>
        <w:t xml:space="preserve"> (Conducted)</w:t>
      </w:r>
      <w:r>
        <w:tab/>
      </w:r>
      <w:r>
        <w:fldChar w:fldCharType="begin" w:fldLock="1"/>
      </w:r>
      <w:r>
        <w:instrText xml:space="preserve"> PAGEREF _Toc45893028 \h </w:instrText>
      </w:r>
      <w:r>
        <w:fldChar w:fldCharType="separate"/>
      </w:r>
      <w:r>
        <w:t>258</w:t>
      </w:r>
      <w:r>
        <w:fldChar w:fldCharType="end"/>
      </w:r>
    </w:p>
    <w:p w:rsidR="00F54D77" w:rsidRDefault="00F54D7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_Toc45893029 \h </w:instrText>
      </w:r>
      <w:r>
        <w:fldChar w:fldCharType="separate"/>
      </w:r>
      <w:r>
        <w:t>258</w:t>
      </w:r>
      <w:r>
        <w:fldChar w:fldCharType="end"/>
      </w:r>
    </w:p>
    <w:p w:rsidR="00F54D77" w:rsidRDefault="00F54D77">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_Toc45893030 \h </w:instrText>
      </w:r>
      <w:r>
        <w:fldChar w:fldCharType="separate"/>
      </w:r>
      <w:r>
        <w:t>258</w:t>
      </w:r>
      <w:r>
        <w:fldChar w:fldCharType="end"/>
      </w:r>
    </w:p>
    <w:p w:rsidR="00F54D77" w:rsidRDefault="00F54D77">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_Toc45893031 \h </w:instrText>
      </w:r>
      <w:r>
        <w:fldChar w:fldCharType="separate"/>
      </w:r>
      <w:r>
        <w:t>259</w:t>
      </w:r>
      <w:r>
        <w:fldChar w:fldCharType="end"/>
      </w:r>
    </w:p>
    <w:p w:rsidR="00F54D77" w:rsidRDefault="00F54D77">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fldLock="1"/>
      </w:r>
      <w:r>
        <w:instrText xml:space="preserve"> PAGEREF _Toc45893032 \h </w:instrText>
      </w:r>
      <w:r>
        <w:fldChar w:fldCharType="separate"/>
      </w:r>
      <w:r>
        <w:t>261</w:t>
      </w:r>
      <w:r>
        <w:fldChar w:fldCharType="end"/>
      </w:r>
    </w:p>
    <w:p w:rsidR="00F54D77" w:rsidRDefault="00F54D77">
      <w:pPr>
        <w:pStyle w:val="TOC8"/>
        <w:rPr>
          <w:rFonts w:asciiTheme="minorHAnsi" w:eastAsiaTheme="minorEastAsia" w:hAnsiTheme="minorHAnsi" w:cstheme="minorBidi"/>
          <w:b w:val="0"/>
          <w:szCs w:val="22"/>
          <w:lang w:eastAsia="en-GB"/>
        </w:rPr>
      </w:pPr>
      <w:r>
        <w:t>Annex E (normative): Environmental conditions</w:t>
      </w:r>
      <w:r>
        <w:tab/>
      </w:r>
      <w:r>
        <w:fldChar w:fldCharType="begin" w:fldLock="1"/>
      </w:r>
      <w:r>
        <w:instrText xml:space="preserve"> PAGEREF _Toc45893033 \h </w:instrText>
      </w:r>
      <w:r>
        <w:fldChar w:fldCharType="separate"/>
      </w:r>
      <w:r>
        <w:t>262</w:t>
      </w:r>
      <w:r>
        <w:fldChar w:fldCharType="end"/>
      </w:r>
    </w:p>
    <w:p w:rsidR="00F54D77" w:rsidRDefault="00F54D7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_Toc45893034 \h </w:instrText>
      </w:r>
      <w:r>
        <w:fldChar w:fldCharType="separate"/>
      </w:r>
      <w:r>
        <w:t>262</w:t>
      </w:r>
      <w:r>
        <w:fldChar w:fldCharType="end"/>
      </w:r>
    </w:p>
    <w:p w:rsidR="00F54D77" w:rsidRDefault="00F54D7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_Toc45893035 \h </w:instrText>
      </w:r>
      <w:r>
        <w:fldChar w:fldCharType="separate"/>
      </w:r>
      <w:r>
        <w:t>262</w:t>
      </w:r>
      <w:r>
        <w:fldChar w:fldCharType="end"/>
      </w:r>
    </w:p>
    <w:p w:rsidR="00F54D77" w:rsidRDefault="00F54D77">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_Toc45893036 \h </w:instrText>
      </w:r>
      <w:r>
        <w:fldChar w:fldCharType="separate"/>
      </w:r>
      <w:r>
        <w:t>262</w:t>
      </w:r>
      <w:r>
        <w:fldChar w:fldCharType="end"/>
      </w:r>
    </w:p>
    <w:p w:rsidR="00F54D77" w:rsidRDefault="00F54D77">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_Toc45893037 \h </w:instrText>
      </w:r>
      <w:r>
        <w:fldChar w:fldCharType="separate"/>
      </w:r>
      <w:r>
        <w:t>262</w:t>
      </w:r>
      <w:r>
        <w:fldChar w:fldCharType="end"/>
      </w:r>
    </w:p>
    <w:p w:rsidR="00F54D77" w:rsidRDefault="00F54D77">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_Toc45893038 \h </w:instrText>
      </w:r>
      <w:r>
        <w:fldChar w:fldCharType="separate"/>
      </w:r>
      <w:r>
        <w:t>263</w:t>
      </w:r>
      <w:r>
        <w:fldChar w:fldCharType="end"/>
      </w:r>
    </w:p>
    <w:p w:rsidR="00F54D77" w:rsidRDefault="00F54D77">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_Toc45893039 \h </w:instrText>
      </w:r>
      <w:r>
        <w:fldChar w:fldCharType="separate"/>
      </w:r>
      <w:r>
        <w:t>263</w:t>
      </w:r>
      <w:r>
        <w:fldChar w:fldCharType="end"/>
      </w:r>
    </w:p>
    <w:p w:rsidR="00F54D77" w:rsidRDefault="00F54D77">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_Toc45893040 \h </w:instrText>
      </w:r>
      <w:r>
        <w:fldChar w:fldCharType="separate"/>
      </w:r>
      <w:r>
        <w:t>263</w:t>
      </w:r>
      <w:r>
        <w:fldChar w:fldCharType="end"/>
      </w:r>
    </w:p>
    <w:p w:rsidR="00F54D77" w:rsidRDefault="00F54D77">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_Toc45893041 \h </w:instrText>
      </w:r>
      <w:r>
        <w:fldChar w:fldCharType="separate"/>
      </w:r>
      <w:r>
        <w:t>263</w:t>
      </w:r>
      <w:r>
        <w:fldChar w:fldCharType="end"/>
      </w:r>
    </w:p>
    <w:p w:rsidR="00F54D77" w:rsidRDefault="00F54D77">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_Toc45893042 \h </w:instrText>
      </w:r>
      <w:r>
        <w:fldChar w:fldCharType="separate"/>
      </w:r>
      <w:r>
        <w:t>264</w:t>
      </w:r>
      <w:r>
        <w:fldChar w:fldCharType="end"/>
      </w:r>
    </w:p>
    <w:p w:rsidR="00F54D77" w:rsidRDefault="00F54D77">
      <w:pPr>
        <w:pStyle w:val="TOC8"/>
        <w:rPr>
          <w:rFonts w:asciiTheme="minorHAnsi" w:eastAsiaTheme="minorEastAsia" w:hAnsiTheme="minorHAnsi" w:cstheme="minorBidi"/>
          <w:b w:val="0"/>
          <w:szCs w:val="22"/>
          <w:lang w:eastAsia="en-GB"/>
        </w:rPr>
      </w:pPr>
      <w:r>
        <w:t xml:space="preserve">Annex </w:t>
      </w:r>
      <w:r>
        <w:rPr>
          <w:lang w:eastAsia="zh-CN"/>
        </w:rPr>
        <w:t>G (informative)</w:t>
      </w:r>
      <w:r>
        <w:t>: Void</w:t>
      </w:r>
      <w:r>
        <w:tab/>
      </w:r>
      <w:r>
        <w:fldChar w:fldCharType="begin" w:fldLock="1"/>
      </w:r>
      <w:r>
        <w:instrText xml:space="preserve"> PAGEREF _Toc45893043 \h </w:instrText>
      </w:r>
      <w:r>
        <w:fldChar w:fldCharType="separate"/>
      </w:r>
      <w:r>
        <w:t>265</w:t>
      </w:r>
      <w:r>
        <w:fldChar w:fldCharType="end"/>
      </w:r>
    </w:p>
    <w:p w:rsidR="00F54D77" w:rsidRDefault="00F54D77">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fldLock="1"/>
      </w:r>
      <w:r>
        <w:instrText xml:space="preserve"> PAGEREF _Toc45893044 \h </w:instrText>
      </w:r>
      <w:r>
        <w:fldChar w:fldCharType="separate"/>
      </w:r>
      <w:r>
        <w:t>265</w:t>
      </w:r>
      <w:r>
        <w:fldChar w:fldCharType="end"/>
      </w:r>
    </w:p>
    <w:p w:rsidR="00F54D77" w:rsidRDefault="00F54D77">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fldLock="1"/>
      </w:r>
      <w:r>
        <w:instrText xml:space="preserve"> PAGEREF _Toc45893045 \h </w:instrText>
      </w:r>
      <w:r>
        <w:fldChar w:fldCharType="separate"/>
      </w:r>
      <w:r>
        <w:t>265</w:t>
      </w:r>
      <w:r>
        <w:fldChar w:fldCharType="end"/>
      </w:r>
    </w:p>
    <w:p w:rsidR="00F54D77" w:rsidRDefault="00F54D77">
      <w:pPr>
        <w:pStyle w:val="TOC8"/>
        <w:rPr>
          <w:rFonts w:asciiTheme="minorHAnsi" w:eastAsiaTheme="minorEastAsia" w:hAnsiTheme="minorHAnsi" w:cstheme="minorBidi"/>
          <w:b w:val="0"/>
          <w:szCs w:val="22"/>
          <w:lang w:eastAsia="en-GB"/>
        </w:rPr>
      </w:pPr>
      <w:r>
        <w:t>Annex J (informative): Void</w:t>
      </w:r>
      <w:r>
        <w:tab/>
      </w:r>
      <w:r>
        <w:fldChar w:fldCharType="begin" w:fldLock="1"/>
      </w:r>
      <w:r>
        <w:instrText xml:space="preserve"> PAGEREF _Toc45893046 \h </w:instrText>
      </w:r>
      <w:r>
        <w:fldChar w:fldCharType="separate"/>
      </w:r>
      <w:r>
        <w:t>265</w:t>
      </w:r>
      <w:r>
        <w:fldChar w:fldCharType="end"/>
      </w:r>
    </w:p>
    <w:p w:rsidR="00F54D77" w:rsidRDefault="00F54D77">
      <w:pPr>
        <w:pStyle w:val="TOC8"/>
        <w:rPr>
          <w:rFonts w:asciiTheme="minorHAnsi" w:eastAsiaTheme="minorEastAsia" w:hAnsiTheme="minorHAnsi" w:cstheme="minorBidi"/>
          <w:b w:val="0"/>
          <w:szCs w:val="22"/>
          <w:lang w:eastAsia="en-GB"/>
        </w:rPr>
      </w:pPr>
      <w:r>
        <w:t>Annex K (informative): Void</w:t>
      </w:r>
      <w:r>
        <w:tab/>
      </w:r>
      <w:r>
        <w:fldChar w:fldCharType="begin" w:fldLock="1"/>
      </w:r>
      <w:r>
        <w:instrText xml:space="preserve"> PAGEREF _Toc45893047 \h </w:instrText>
      </w:r>
      <w:r>
        <w:fldChar w:fldCharType="separate"/>
      </w:r>
      <w:r>
        <w:t>265</w:t>
      </w:r>
      <w:r>
        <w:fldChar w:fldCharType="end"/>
      </w:r>
    </w:p>
    <w:p w:rsidR="00F54D77" w:rsidRDefault="00F54D77">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fldLock="1"/>
      </w:r>
      <w:r>
        <w:instrText xml:space="preserve"> PAGEREF _Toc45893048 \h </w:instrText>
      </w:r>
      <w:r>
        <w:fldChar w:fldCharType="separate"/>
      </w:r>
      <w:r>
        <w:t>266</w:t>
      </w:r>
      <w:r>
        <w:fldChar w:fldCharType="end"/>
      </w:r>
    </w:p>
    <w:p w:rsidR="00080512" w:rsidRPr="004D3578" w:rsidRDefault="00F54D77">
      <w:r>
        <w:rPr>
          <w:noProof/>
          <w:sz w:val="22"/>
        </w:rPr>
        <w:fldChar w:fldCharType="end"/>
      </w:r>
    </w:p>
    <w:p w:rsidR="005B3300" w:rsidRDefault="00080512" w:rsidP="005B3300">
      <w:pPr>
        <w:pStyle w:val="Heading1"/>
      </w:pPr>
      <w:r w:rsidRPr="004D3578">
        <w:br w:type="page"/>
      </w:r>
      <w:bookmarkStart w:id="14" w:name="_Toc2086433"/>
      <w:bookmarkStart w:id="15" w:name="_Toc37068159"/>
      <w:bookmarkStart w:id="16" w:name="_Toc37083702"/>
      <w:bookmarkStart w:id="17" w:name="_Toc37084044"/>
      <w:bookmarkStart w:id="18" w:name="_Toc40209406"/>
      <w:bookmarkStart w:id="19" w:name="_Toc40209748"/>
      <w:bookmarkStart w:id="20" w:name="_Toc45892707"/>
      <w:r w:rsidR="005B3300" w:rsidRPr="004D3578">
        <w:lastRenderedPageBreak/>
        <w:t>Foreword</w:t>
      </w:r>
      <w:bookmarkEnd w:id="14"/>
      <w:bookmarkEnd w:id="15"/>
      <w:bookmarkEnd w:id="16"/>
      <w:bookmarkEnd w:id="17"/>
      <w:bookmarkEnd w:id="18"/>
      <w:bookmarkEnd w:id="19"/>
      <w:bookmarkEnd w:id="20"/>
    </w:p>
    <w:p w:rsidR="00080512" w:rsidRPr="004D3578" w:rsidRDefault="00080512">
      <w:bookmarkStart w:id="21" w:name="foreword"/>
      <w:bookmarkEnd w:id="21"/>
      <w:r w:rsidRPr="004D3578">
        <w:t>This T</w:t>
      </w:r>
      <w:r w:rsidRPr="005B3300">
        <w:t xml:space="preserve">echnical </w:t>
      </w:r>
      <w:bookmarkStart w:id="22" w:name="spectype3"/>
      <w:r w:rsidRPr="005B3300">
        <w:t>Specification</w:t>
      </w:r>
      <w:bookmarkEnd w:id="22"/>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3" w:name="_Toc21338133"/>
      <w:bookmarkStart w:id="24" w:name="_Toc29808241"/>
      <w:bookmarkStart w:id="25" w:name="_Toc37068160"/>
      <w:bookmarkStart w:id="26" w:name="_Toc37083703"/>
      <w:bookmarkStart w:id="27" w:name="_Toc37084045"/>
      <w:bookmarkStart w:id="28" w:name="_Toc40209407"/>
      <w:bookmarkStart w:id="29" w:name="_Toc40209749"/>
      <w:bookmarkStart w:id="30" w:name="_Toc45892708"/>
      <w:r w:rsidRPr="00C25669">
        <w:lastRenderedPageBreak/>
        <w:t>1</w:t>
      </w:r>
      <w:r w:rsidRPr="00C25669">
        <w:tab/>
        <w:t>Scope</w:t>
      </w:r>
      <w:bookmarkEnd w:id="23"/>
      <w:bookmarkEnd w:id="24"/>
      <w:bookmarkEnd w:id="25"/>
      <w:bookmarkEnd w:id="26"/>
      <w:bookmarkEnd w:id="27"/>
      <w:bookmarkEnd w:id="28"/>
      <w:bookmarkEnd w:id="29"/>
      <w:bookmarkEnd w:id="30"/>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31" w:name="_Toc21338134"/>
      <w:bookmarkStart w:id="32" w:name="_Toc29808242"/>
      <w:bookmarkStart w:id="33" w:name="_Toc37068161"/>
      <w:bookmarkStart w:id="34" w:name="_Toc37083704"/>
      <w:bookmarkStart w:id="35" w:name="_Toc37084046"/>
      <w:bookmarkStart w:id="36" w:name="_Toc40209408"/>
      <w:bookmarkStart w:id="37" w:name="_Toc40209750"/>
      <w:bookmarkStart w:id="38" w:name="_Toc45892709"/>
      <w:r w:rsidRPr="00C25669">
        <w:t>2</w:t>
      </w:r>
      <w:r w:rsidRPr="00C25669">
        <w:tab/>
        <w:t>References</w:t>
      </w:r>
      <w:bookmarkEnd w:id="31"/>
      <w:bookmarkEnd w:id="32"/>
      <w:bookmarkEnd w:id="33"/>
      <w:bookmarkEnd w:id="34"/>
      <w:bookmarkEnd w:id="35"/>
      <w:bookmarkEnd w:id="36"/>
      <w:bookmarkEnd w:id="37"/>
      <w:bookmarkEnd w:id="38"/>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9" w:name="OLE_LINK2"/>
      <w:bookmarkStart w:id="40" w:name="OLE_LINK3"/>
      <w:bookmarkStart w:id="41"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9"/>
    <w:bookmarkEnd w:id="40"/>
    <w:bookmarkEnd w:id="41"/>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42" w:name="_Toc21338135"/>
      <w:bookmarkStart w:id="43" w:name="_Toc29808243"/>
      <w:bookmarkStart w:id="44" w:name="_Toc37068162"/>
      <w:bookmarkStart w:id="45" w:name="_Toc37083705"/>
      <w:bookmarkStart w:id="46" w:name="_Toc37084047"/>
      <w:bookmarkStart w:id="47" w:name="_Toc40209409"/>
      <w:bookmarkStart w:id="48" w:name="_Toc40209751"/>
      <w:bookmarkStart w:id="49" w:name="_Toc45892710"/>
      <w:r w:rsidRPr="00C25669">
        <w:t>3.1</w:t>
      </w:r>
      <w:r w:rsidRPr="00C25669">
        <w:rPr>
          <w:rFonts w:hint="eastAsia"/>
          <w:lang w:eastAsia="zh-CN"/>
        </w:rPr>
        <w:tab/>
      </w:r>
      <w:r w:rsidRPr="00C25669">
        <w:t>Definitions</w:t>
      </w:r>
      <w:bookmarkEnd w:id="42"/>
      <w:bookmarkEnd w:id="43"/>
      <w:bookmarkEnd w:id="44"/>
      <w:bookmarkEnd w:id="45"/>
      <w:bookmarkEnd w:id="46"/>
      <w:bookmarkEnd w:id="47"/>
      <w:bookmarkEnd w:id="48"/>
      <w:bookmarkEnd w:id="49"/>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50" w:name="OLE_LINK6"/>
      <w:bookmarkStart w:id="51" w:name="OLE_LINK7"/>
      <w:bookmarkStart w:id="52" w:name="OLE_LINK8"/>
      <w:r w:rsidRPr="00C25669">
        <w:rPr>
          <w:rFonts w:eastAsia="SimSun"/>
        </w:rPr>
        <w:t xml:space="preserve">3GPP </w:t>
      </w:r>
      <w:bookmarkEnd w:id="50"/>
      <w:bookmarkEnd w:id="51"/>
      <w:bookmarkEnd w:id="52"/>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53" w:name="_Toc21338136"/>
      <w:bookmarkStart w:id="54" w:name="_Toc29808244"/>
      <w:bookmarkStart w:id="55" w:name="_Toc37068163"/>
      <w:bookmarkStart w:id="56" w:name="_Toc37083706"/>
      <w:bookmarkStart w:id="57" w:name="_Toc37084048"/>
      <w:bookmarkStart w:id="58" w:name="_Toc40209410"/>
      <w:bookmarkStart w:id="59" w:name="_Toc40209752"/>
      <w:bookmarkStart w:id="60" w:name="_Toc45892711"/>
      <w:r w:rsidRPr="00C25669">
        <w:t>3.2</w:t>
      </w:r>
      <w:r w:rsidRPr="00C25669">
        <w:rPr>
          <w:rFonts w:hint="eastAsia"/>
          <w:lang w:eastAsia="zh-CN"/>
        </w:rPr>
        <w:tab/>
      </w:r>
      <w:r w:rsidRPr="00C25669">
        <w:t>Symbols</w:t>
      </w:r>
      <w:bookmarkEnd w:id="53"/>
      <w:bookmarkEnd w:id="54"/>
      <w:bookmarkEnd w:id="55"/>
      <w:bookmarkEnd w:id="56"/>
      <w:bookmarkEnd w:id="57"/>
      <w:bookmarkEnd w:id="58"/>
      <w:bookmarkEnd w:id="59"/>
      <w:bookmarkEnd w:id="60"/>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7" o:title=""/>
          </v:shape>
          <o:OLEObject Type="Embed" ProgID="Equation.DSMT4" ShapeID="_x0000_i1025" DrawAspect="Content" ObjectID="_1656505966" r:id="rId18"/>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9" o:title=""/>
          </v:shape>
          <o:OLEObject Type="Embed" ProgID="Equation.3" ShapeID="_x0000_i1026" DrawAspect="Content" ObjectID="_1656505967" r:id="rId20"/>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61" w:name="_Toc21338137"/>
      <w:bookmarkStart w:id="62" w:name="_Toc29808245"/>
      <w:bookmarkStart w:id="63" w:name="_Toc37068164"/>
      <w:bookmarkStart w:id="64" w:name="_Toc37083707"/>
      <w:bookmarkStart w:id="65" w:name="_Toc37084049"/>
      <w:bookmarkStart w:id="66" w:name="_Toc40209411"/>
      <w:bookmarkStart w:id="67" w:name="_Toc40209753"/>
      <w:bookmarkStart w:id="68" w:name="_Toc45892712"/>
      <w:r w:rsidRPr="00C25669">
        <w:t>3.3</w:t>
      </w:r>
      <w:r w:rsidRPr="00C25669">
        <w:rPr>
          <w:rFonts w:hint="eastAsia"/>
          <w:lang w:eastAsia="zh-CN"/>
        </w:rPr>
        <w:tab/>
      </w:r>
      <w:r w:rsidRPr="00C25669">
        <w:t>Abbreviations</w:t>
      </w:r>
      <w:bookmarkEnd w:id="61"/>
      <w:bookmarkEnd w:id="62"/>
      <w:bookmarkEnd w:id="63"/>
      <w:bookmarkEnd w:id="64"/>
      <w:bookmarkEnd w:id="65"/>
      <w:bookmarkEnd w:id="66"/>
      <w:bookmarkEnd w:id="67"/>
      <w:bookmarkEnd w:id="68"/>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9" w:name="_Toc21338138"/>
      <w:bookmarkStart w:id="70" w:name="_Toc29808246"/>
      <w:bookmarkStart w:id="71" w:name="_Toc37068165"/>
      <w:bookmarkStart w:id="72" w:name="_Toc37083708"/>
      <w:bookmarkStart w:id="73" w:name="_Toc37084050"/>
      <w:bookmarkStart w:id="74" w:name="_Toc40209412"/>
      <w:bookmarkStart w:id="75" w:name="_Toc40209754"/>
      <w:bookmarkStart w:id="76" w:name="_Toc45892713"/>
      <w:r w:rsidRPr="00C25669">
        <w:t>4</w:t>
      </w:r>
      <w:r w:rsidRPr="00C25669">
        <w:rPr>
          <w:rFonts w:hint="eastAsia"/>
          <w:lang w:eastAsia="zh-CN"/>
        </w:rPr>
        <w:tab/>
      </w:r>
      <w:r w:rsidRPr="00C25669">
        <w:t>General</w:t>
      </w:r>
      <w:bookmarkEnd w:id="69"/>
      <w:bookmarkEnd w:id="70"/>
      <w:bookmarkEnd w:id="71"/>
      <w:bookmarkEnd w:id="72"/>
      <w:bookmarkEnd w:id="73"/>
      <w:bookmarkEnd w:id="74"/>
      <w:bookmarkEnd w:id="75"/>
      <w:bookmarkEnd w:id="76"/>
    </w:p>
    <w:p w:rsidR="005B3300" w:rsidRPr="00C25669" w:rsidRDefault="005B3300" w:rsidP="005B3300">
      <w:pPr>
        <w:pStyle w:val="Heading2"/>
      </w:pPr>
      <w:bookmarkStart w:id="77" w:name="_Toc21338139"/>
      <w:bookmarkStart w:id="78" w:name="_Toc29808247"/>
      <w:bookmarkStart w:id="79" w:name="_Toc37068166"/>
      <w:bookmarkStart w:id="80" w:name="_Toc37083709"/>
      <w:bookmarkStart w:id="81" w:name="_Toc37084051"/>
      <w:bookmarkStart w:id="82" w:name="_Toc40209413"/>
      <w:bookmarkStart w:id="83" w:name="_Toc40209755"/>
      <w:bookmarkStart w:id="84" w:name="_Toc45892714"/>
      <w:r w:rsidRPr="00C25669">
        <w:t>4.1</w:t>
      </w:r>
      <w:r w:rsidRPr="00C25669">
        <w:rPr>
          <w:rFonts w:hint="eastAsia"/>
          <w:lang w:eastAsia="zh-CN"/>
        </w:rPr>
        <w:tab/>
      </w:r>
      <w:r w:rsidRPr="00C25669">
        <w:t>Relationship between minimum requirements and test requirements</w:t>
      </w:r>
      <w:bookmarkEnd w:id="77"/>
      <w:bookmarkEnd w:id="78"/>
      <w:bookmarkEnd w:id="79"/>
      <w:bookmarkEnd w:id="80"/>
      <w:bookmarkEnd w:id="81"/>
      <w:bookmarkEnd w:id="82"/>
      <w:bookmarkEnd w:id="83"/>
      <w:bookmarkEnd w:id="84"/>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85" w:name="_Toc21338140"/>
      <w:bookmarkStart w:id="86" w:name="_Toc29808248"/>
      <w:bookmarkStart w:id="87" w:name="_Toc37068167"/>
      <w:bookmarkStart w:id="88" w:name="_Toc37083710"/>
      <w:bookmarkStart w:id="89" w:name="_Toc37084052"/>
      <w:bookmarkStart w:id="90" w:name="_Toc40209414"/>
      <w:bookmarkStart w:id="91" w:name="_Toc40209756"/>
      <w:bookmarkStart w:id="92" w:name="_Hlk19881496"/>
      <w:bookmarkStart w:id="93" w:name="_Toc45892715"/>
      <w:r w:rsidRPr="00C25669">
        <w:t>4.2</w:t>
      </w:r>
      <w:r w:rsidRPr="00C25669">
        <w:rPr>
          <w:rFonts w:hint="eastAsia"/>
          <w:lang w:eastAsia="zh-CN"/>
        </w:rPr>
        <w:tab/>
      </w:r>
      <w:r w:rsidRPr="00C25669">
        <w:t>Applicability of minimum requirements</w:t>
      </w:r>
      <w:bookmarkEnd w:id="85"/>
      <w:bookmarkEnd w:id="86"/>
      <w:bookmarkEnd w:id="87"/>
      <w:bookmarkEnd w:id="88"/>
      <w:bookmarkEnd w:id="89"/>
      <w:bookmarkEnd w:id="90"/>
      <w:bookmarkEnd w:id="91"/>
      <w:bookmarkEnd w:id="93"/>
    </w:p>
    <w:bookmarkEnd w:id="92"/>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94" w:name="_Toc21338141"/>
      <w:bookmarkStart w:id="95" w:name="_Toc29808249"/>
      <w:bookmarkStart w:id="96" w:name="_Toc37068168"/>
      <w:bookmarkStart w:id="97" w:name="_Toc37083711"/>
      <w:bookmarkStart w:id="98" w:name="_Toc37084053"/>
      <w:bookmarkStart w:id="99" w:name="_Toc40209415"/>
      <w:bookmarkStart w:id="100" w:name="_Toc40209757"/>
      <w:bookmarkStart w:id="101" w:name="_Toc45892716"/>
      <w:r w:rsidRPr="00C25669">
        <w:t>4.3</w:t>
      </w:r>
      <w:r w:rsidRPr="00C25669">
        <w:rPr>
          <w:rFonts w:hint="eastAsia"/>
          <w:lang w:eastAsia="zh-CN"/>
        </w:rPr>
        <w:tab/>
      </w:r>
      <w:r w:rsidRPr="00C25669">
        <w:t>Specification suffix information</w:t>
      </w:r>
      <w:bookmarkEnd w:id="94"/>
      <w:bookmarkEnd w:id="95"/>
      <w:bookmarkEnd w:id="96"/>
      <w:bookmarkEnd w:id="97"/>
      <w:bookmarkEnd w:id="98"/>
      <w:bookmarkEnd w:id="99"/>
      <w:bookmarkEnd w:id="100"/>
      <w:bookmarkEnd w:id="10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102" w:name="_Toc21338142"/>
      <w:bookmarkStart w:id="103" w:name="_Toc29808250"/>
      <w:bookmarkStart w:id="104" w:name="_Toc37068169"/>
      <w:bookmarkStart w:id="105" w:name="_Toc37083712"/>
      <w:bookmarkStart w:id="106" w:name="_Toc37084054"/>
      <w:bookmarkStart w:id="107" w:name="_Toc40209416"/>
      <w:bookmarkStart w:id="108" w:name="_Toc40209758"/>
      <w:bookmarkStart w:id="109" w:name="_Toc45892717"/>
      <w:r w:rsidRPr="00C25669">
        <w:t>4.4</w:t>
      </w:r>
      <w:r w:rsidRPr="00C25669">
        <w:rPr>
          <w:rFonts w:eastAsia="SimSun" w:hint="eastAsia"/>
          <w:lang w:eastAsia="zh-CN"/>
        </w:rPr>
        <w:tab/>
      </w:r>
      <w:r w:rsidRPr="00C25669">
        <w:t>Conducted requirements</w:t>
      </w:r>
      <w:bookmarkEnd w:id="102"/>
      <w:bookmarkEnd w:id="103"/>
      <w:bookmarkEnd w:id="104"/>
      <w:bookmarkEnd w:id="105"/>
      <w:bookmarkEnd w:id="106"/>
      <w:bookmarkEnd w:id="107"/>
      <w:bookmarkEnd w:id="108"/>
      <w:bookmarkEnd w:id="109"/>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10" w:name="_Toc21338143"/>
      <w:bookmarkStart w:id="111" w:name="_Toc29808251"/>
      <w:bookmarkStart w:id="112" w:name="_Toc37068170"/>
      <w:bookmarkStart w:id="113" w:name="_Toc37083713"/>
      <w:bookmarkStart w:id="114" w:name="_Toc37084055"/>
      <w:bookmarkStart w:id="115" w:name="_Toc40209417"/>
      <w:bookmarkStart w:id="116" w:name="_Toc40209759"/>
      <w:bookmarkStart w:id="117" w:name="_Toc45892718"/>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110"/>
      <w:bookmarkEnd w:id="111"/>
      <w:bookmarkEnd w:id="112"/>
      <w:bookmarkEnd w:id="113"/>
      <w:bookmarkEnd w:id="114"/>
      <w:bookmarkEnd w:id="115"/>
      <w:bookmarkEnd w:id="116"/>
      <w:bookmarkEnd w:id="117"/>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118" w:name="_Toc21338144"/>
      <w:bookmarkStart w:id="119" w:name="_Toc29808252"/>
      <w:bookmarkStart w:id="120" w:name="_Toc37068171"/>
      <w:bookmarkStart w:id="121" w:name="_Toc37083714"/>
      <w:bookmarkStart w:id="122" w:name="_Toc37084056"/>
      <w:bookmarkStart w:id="123" w:name="_Toc40209418"/>
      <w:bookmarkStart w:id="124" w:name="_Toc40209760"/>
      <w:bookmarkStart w:id="125" w:name="_Toc45892719"/>
      <w:r w:rsidRPr="00C25669">
        <w:rPr>
          <w:lang w:val="en-US" w:eastAsia="ko-KR"/>
        </w:rPr>
        <w:t>4.4.2</w:t>
      </w:r>
      <w:r w:rsidRPr="00C25669">
        <w:rPr>
          <w:rFonts w:eastAsia="SimSun" w:hint="eastAsia"/>
          <w:lang w:val="en-US" w:eastAsia="zh-CN"/>
        </w:rPr>
        <w:tab/>
      </w:r>
      <w:r w:rsidRPr="00C25669">
        <w:rPr>
          <w:lang w:val="en-US" w:eastAsia="ko-KR"/>
        </w:rPr>
        <w:t>SNR definition</w:t>
      </w:r>
      <w:bookmarkEnd w:id="118"/>
      <w:bookmarkEnd w:id="119"/>
      <w:bookmarkEnd w:id="120"/>
      <w:bookmarkEnd w:id="121"/>
      <w:bookmarkEnd w:id="122"/>
      <w:bookmarkEnd w:id="123"/>
      <w:bookmarkEnd w:id="124"/>
      <w:bookmarkEnd w:id="125"/>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126" w:name="_Toc21338145"/>
      <w:bookmarkStart w:id="127" w:name="_Toc29808253"/>
      <w:bookmarkStart w:id="128" w:name="_Toc37068172"/>
      <w:bookmarkStart w:id="129" w:name="_Toc37083715"/>
      <w:bookmarkStart w:id="130" w:name="_Toc37084057"/>
      <w:bookmarkStart w:id="131" w:name="_Toc40209419"/>
      <w:bookmarkStart w:id="132" w:name="_Toc40209761"/>
      <w:bookmarkStart w:id="133" w:name="_Toc45892720"/>
      <w:r w:rsidRPr="00C25669">
        <w:rPr>
          <w:lang w:val="en-US" w:eastAsia="ko-KR"/>
        </w:rPr>
        <w:t>4.4.3</w:t>
      </w:r>
      <w:r w:rsidRPr="00C25669">
        <w:rPr>
          <w:rFonts w:hint="eastAsia"/>
          <w:lang w:val="en-US" w:eastAsia="zh-CN"/>
        </w:rPr>
        <w:tab/>
      </w:r>
      <w:r w:rsidRPr="00C25669">
        <w:rPr>
          <w:lang w:val="en-US" w:eastAsia="ko-KR"/>
        </w:rPr>
        <w:t>Noc</w:t>
      </w:r>
      <w:bookmarkEnd w:id="126"/>
      <w:bookmarkEnd w:id="127"/>
      <w:bookmarkEnd w:id="128"/>
      <w:bookmarkEnd w:id="129"/>
      <w:bookmarkEnd w:id="130"/>
      <w:bookmarkEnd w:id="131"/>
      <w:bookmarkEnd w:id="132"/>
      <w:bookmarkEnd w:id="133"/>
    </w:p>
    <w:p w:rsidR="005B3300" w:rsidRPr="00C25669" w:rsidRDefault="005B3300" w:rsidP="005B3300">
      <w:pPr>
        <w:pStyle w:val="Heading4"/>
        <w:rPr>
          <w:lang w:eastAsia="zh-CN"/>
        </w:rPr>
      </w:pPr>
      <w:bookmarkStart w:id="134" w:name="_Toc21338146"/>
      <w:bookmarkStart w:id="135" w:name="_Toc29808254"/>
      <w:bookmarkStart w:id="136" w:name="_Toc37068173"/>
      <w:bookmarkStart w:id="137" w:name="_Toc37083716"/>
      <w:bookmarkStart w:id="138" w:name="_Toc37084058"/>
      <w:bookmarkStart w:id="139" w:name="_Toc40209420"/>
      <w:bookmarkStart w:id="140" w:name="_Toc40209762"/>
      <w:bookmarkStart w:id="141" w:name="_Toc45892721"/>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134"/>
      <w:bookmarkEnd w:id="135"/>
      <w:bookmarkEnd w:id="136"/>
      <w:bookmarkEnd w:id="137"/>
      <w:bookmarkEnd w:id="138"/>
      <w:bookmarkEnd w:id="139"/>
      <w:bookmarkEnd w:id="140"/>
      <w:bookmarkEnd w:id="141"/>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142" w:name="_Toc21338147"/>
      <w:bookmarkStart w:id="143" w:name="_Toc29808255"/>
      <w:bookmarkStart w:id="144" w:name="_Toc37068174"/>
      <w:bookmarkStart w:id="145" w:name="_Toc37083717"/>
      <w:bookmarkStart w:id="146" w:name="_Toc37084059"/>
      <w:bookmarkStart w:id="147" w:name="_Toc40209421"/>
      <w:bookmarkStart w:id="148" w:name="_Toc40209763"/>
      <w:bookmarkStart w:id="149" w:name="_Toc45892722"/>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142"/>
      <w:bookmarkEnd w:id="143"/>
      <w:bookmarkEnd w:id="144"/>
      <w:bookmarkEnd w:id="145"/>
      <w:bookmarkEnd w:id="146"/>
      <w:bookmarkEnd w:id="147"/>
      <w:bookmarkEnd w:id="148"/>
      <w:bookmarkEnd w:id="149"/>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50" w:name="_Toc21338148"/>
      <w:bookmarkStart w:id="151" w:name="_Toc29808256"/>
      <w:bookmarkStart w:id="152" w:name="_Toc37068175"/>
      <w:bookmarkStart w:id="153" w:name="_Toc37083718"/>
      <w:bookmarkStart w:id="154" w:name="_Toc37084060"/>
      <w:bookmarkStart w:id="155" w:name="_Toc40209422"/>
      <w:bookmarkStart w:id="156" w:name="_Toc40209764"/>
      <w:bookmarkStart w:id="157" w:name="_Toc45892723"/>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50"/>
      <w:bookmarkEnd w:id="151"/>
      <w:bookmarkEnd w:id="152"/>
      <w:bookmarkEnd w:id="153"/>
      <w:bookmarkEnd w:id="154"/>
      <w:bookmarkEnd w:id="155"/>
      <w:bookmarkEnd w:id="156"/>
      <w:bookmarkEnd w:id="157"/>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58" w:name="_Toc21338149"/>
      <w:bookmarkStart w:id="159" w:name="_Toc29808257"/>
      <w:bookmarkStart w:id="160" w:name="_Toc37068176"/>
      <w:bookmarkStart w:id="161" w:name="_Toc37083719"/>
      <w:bookmarkStart w:id="162" w:name="_Toc37084061"/>
      <w:bookmarkStart w:id="163" w:name="_Toc40209423"/>
      <w:bookmarkStart w:id="164" w:name="_Toc40209765"/>
      <w:bookmarkStart w:id="165" w:name="_Toc45892724"/>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58"/>
      <w:bookmarkEnd w:id="159"/>
      <w:bookmarkEnd w:id="160"/>
      <w:bookmarkEnd w:id="161"/>
      <w:bookmarkEnd w:id="162"/>
      <w:bookmarkEnd w:id="163"/>
      <w:bookmarkEnd w:id="164"/>
      <w:bookmarkEnd w:id="165"/>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66" w:name="_Toc21338150"/>
      <w:bookmarkStart w:id="167" w:name="_Toc29808258"/>
      <w:bookmarkStart w:id="168" w:name="_Toc37068177"/>
      <w:bookmarkStart w:id="169" w:name="_Toc37083720"/>
      <w:bookmarkStart w:id="170" w:name="_Toc37084062"/>
      <w:bookmarkStart w:id="171" w:name="_Toc40209424"/>
      <w:bookmarkStart w:id="172" w:name="_Toc40209766"/>
      <w:bookmarkStart w:id="173" w:name="_Toc45892725"/>
      <w:r w:rsidRPr="00C25669">
        <w:lastRenderedPageBreak/>
        <w:t>4.5</w:t>
      </w:r>
      <w:r w:rsidRPr="00C25669">
        <w:rPr>
          <w:rFonts w:eastAsia="SimSun" w:hint="eastAsia"/>
          <w:lang w:eastAsia="zh-CN"/>
        </w:rPr>
        <w:tab/>
      </w:r>
      <w:r w:rsidRPr="00C25669">
        <w:t>Radiated requirements</w:t>
      </w:r>
      <w:bookmarkEnd w:id="166"/>
      <w:bookmarkEnd w:id="167"/>
      <w:bookmarkEnd w:id="168"/>
      <w:bookmarkEnd w:id="169"/>
      <w:bookmarkEnd w:id="170"/>
      <w:bookmarkEnd w:id="171"/>
      <w:bookmarkEnd w:id="172"/>
      <w:bookmarkEnd w:id="173"/>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74" w:name="_Toc21338151"/>
      <w:bookmarkStart w:id="175" w:name="_Toc29808259"/>
      <w:bookmarkStart w:id="176" w:name="_Toc37068178"/>
      <w:bookmarkStart w:id="177" w:name="_Toc37083721"/>
      <w:bookmarkStart w:id="178" w:name="_Toc37084063"/>
      <w:bookmarkStart w:id="179" w:name="_Toc40209425"/>
      <w:bookmarkStart w:id="180" w:name="_Toc40209767"/>
      <w:bookmarkStart w:id="181" w:name="_Toc45892726"/>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74"/>
      <w:bookmarkEnd w:id="175"/>
      <w:bookmarkEnd w:id="176"/>
      <w:bookmarkEnd w:id="177"/>
      <w:bookmarkEnd w:id="178"/>
      <w:bookmarkEnd w:id="179"/>
      <w:bookmarkEnd w:id="180"/>
      <w:bookmarkEnd w:id="18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8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8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83" w:name="_Toc21338152"/>
      <w:bookmarkStart w:id="184" w:name="_Toc29808260"/>
      <w:bookmarkStart w:id="185" w:name="_Toc37068179"/>
      <w:bookmarkStart w:id="186" w:name="_Toc37083722"/>
      <w:bookmarkStart w:id="187" w:name="_Toc37084064"/>
      <w:bookmarkStart w:id="188" w:name="_Toc40209426"/>
      <w:bookmarkStart w:id="189" w:name="_Toc40209768"/>
      <w:bookmarkStart w:id="190" w:name="_Toc45892727"/>
      <w:r w:rsidRPr="00C25669">
        <w:rPr>
          <w:lang w:val="en-US" w:eastAsia="ko-KR"/>
        </w:rPr>
        <w:t>4.5.2</w:t>
      </w:r>
      <w:r w:rsidRPr="00C25669">
        <w:rPr>
          <w:rFonts w:hint="eastAsia"/>
          <w:lang w:val="en-US" w:eastAsia="zh-CN"/>
        </w:rPr>
        <w:tab/>
      </w:r>
      <w:r w:rsidRPr="00C25669">
        <w:rPr>
          <w:lang w:val="en-US" w:eastAsia="ko-KR"/>
        </w:rPr>
        <w:t>SNR definition</w:t>
      </w:r>
      <w:bookmarkEnd w:id="183"/>
      <w:bookmarkEnd w:id="184"/>
      <w:bookmarkEnd w:id="185"/>
      <w:bookmarkEnd w:id="186"/>
      <w:bookmarkEnd w:id="187"/>
      <w:bookmarkEnd w:id="188"/>
      <w:bookmarkEnd w:id="189"/>
      <w:bookmarkEnd w:id="190"/>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91" w:name="_Toc21338153"/>
      <w:bookmarkStart w:id="192" w:name="_Toc29808261"/>
      <w:bookmarkStart w:id="193" w:name="_Toc37068180"/>
      <w:bookmarkStart w:id="194" w:name="_Toc37083723"/>
      <w:bookmarkStart w:id="195" w:name="_Toc37084065"/>
      <w:bookmarkStart w:id="196" w:name="_Toc40209427"/>
      <w:bookmarkStart w:id="197" w:name="_Toc40209769"/>
      <w:bookmarkStart w:id="198" w:name="_Toc45892728"/>
      <w:r w:rsidRPr="00C25669">
        <w:rPr>
          <w:lang w:val="en-US" w:eastAsia="ko-KR"/>
        </w:rPr>
        <w:lastRenderedPageBreak/>
        <w:t>4.5.3</w:t>
      </w:r>
      <w:r w:rsidRPr="00C25669">
        <w:rPr>
          <w:rFonts w:hint="eastAsia"/>
          <w:lang w:val="en-US" w:eastAsia="zh-CN"/>
        </w:rPr>
        <w:tab/>
      </w:r>
      <w:r w:rsidRPr="00C25669">
        <w:rPr>
          <w:lang w:val="en-US" w:eastAsia="ko-KR"/>
        </w:rPr>
        <w:t>Noc</w:t>
      </w:r>
      <w:bookmarkEnd w:id="191"/>
      <w:bookmarkEnd w:id="192"/>
      <w:bookmarkEnd w:id="193"/>
      <w:bookmarkEnd w:id="194"/>
      <w:bookmarkEnd w:id="195"/>
      <w:bookmarkEnd w:id="196"/>
      <w:bookmarkEnd w:id="197"/>
      <w:bookmarkEnd w:id="198"/>
    </w:p>
    <w:p w:rsidR="005B3300" w:rsidRPr="00C25669" w:rsidRDefault="005B3300" w:rsidP="005B3300">
      <w:pPr>
        <w:pStyle w:val="Heading4"/>
        <w:rPr>
          <w:lang w:eastAsia="zh-CN"/>
        </w:rPr>
      </w:pPr>
      <w:bookmarkStart w:id="199" w:name="_Toc21338154"/>
      <w:bookmarkStart w:id="200" w:name="_Toc29808262"/>
      <w:bookmarkStart w:id="201" w:name="_Toc37068181"/>
      <w:bookmarkStart w:id="202" w:name="_Toc37083724"/>
      <w:bookmarkStart w:id="203" w:name="_Toc37084066"/>
      <w:bookmarkStart w:id="204" w:name="_Toc40209428"/>
      <w:bookmarkStart w:id="205" w:name="_Toc40209770"/>
      <w:bookmarkStart w:id="206" w:name="_Toc4589272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99"/>
      <w:bookmarkEnd w:id="200"/>
      <w:bookmarkEnd w:id="201"/>
      <w:bookmarkEnd w:id="202"/>
      <w:bookmarkEnd w:id="203"/>
      <w:bookmarkEnd w:id="204"/>
      <w:bookmarkEnd w:id="205"/>
      <w:bookmarkEnd w:id="206"/>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207" w:name="_Toc21338155"/>
      <w:bookmarkStart w:id="208" w:name="_Toc29808263"/>
      <w:bookmarkStart w:id="209" w:name="_Toc37068182"/>
      <w:bookmarkStart w:id="210" w:name="_Toc37083725"/>
      <w:bookmarkStart w:id="211" w:name="_Toc37084067"/>
      <w:bookmarkStart w:id="212" w:name="_Toc40209429"/>
      <w:bookmarkStart w:id="213" w:name="_Toc40209771"/>
      <w:bookmarkStart w:id="214" w:name="_Toc4589273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207"/>
      <w:bookmarkEnd w:id="208"/>
      <w:bookmarkEnd w:id="209"/>
      <w:bookmarkEnd w:id="210"/>
      <w:bookmarkEnd w:id="211"/>
      <w:bookmarkEnd w:id="212"/>
      <w:bookmarkEnd w:id="213"/>
      <w:bookmarkEnd w:id="214"/>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215" w:name="_Toc21338156"/>
      <w:bookmarkStart w:id="216" w:name="_Toc29808264"/>
      <w:bookmarkStart w:id="217" w:name="_Toc37068183"/>
      <w:bookmarkStart w:id="218" w:name="_Toc37083726"/>
      <w:bookmarkStart w:id="219" w:name="_Toc37084068"/>
      <w:bookmarkStart w:id="220" w:name="_Toc40209430"/>
      <w:bookmarkStart w:id="221" w:name="_Toc40209772"/>
      <w:bookmarkStart w:id="222" w:name="_Toc4589273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215"/>
      <w:bookmarkEnd w:id="216"/>
      <w:bookmarkEnd w:id="217"/>
      <w:bookmarkEnd w:id="218"/>
      <w:bookmarkEnd w:id="219"/>
      <w:bookmarkEnd w:id="220"/>
      <w:bookmarkEnd w:id="221"/>
      <w:bookmarkEnd w:id="222"/>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833BE6">
      <w:pPr>
        <w:pStyle w:val="Heading3"/>
        <w:rPr>
          <w:lang w:val="en-US" w:eastAsia="ko-KR"/>
        </w:rPr>
      </w:pPr>
      <w:bookmarkStart w:id="223" w:name="_Toc21338157"/>
      <w:bookmarkStart w:id="224" w:name="_Toc29808265"/>
      <w:bookmarkStart w:id="225" w:name="_Toc37068184"/>
      <w:bookmarkStart w:id="226" w:name="_Toc37083727"/>
      <w:bookmarkStart w:id="227" w:name="_Toc37084069"/>
      <w:bookmarkStart w:id="228" w:name="_Toc40209431"/>
      <w:bookmarkStart w:id="229" w:name="_Toc40209773"/>
      <w:bookmarkStart w:id="230" w:name="_Toc45892732"/>
      <w:r w:rsidRPr="00C25669">
        <w:rPr>
          <w:lang w:val="en-US" w:eastAsia="ko-KR"/>
        </w:rPr>
        <w:t>4.5.4</w:t>
      </w:r>
      <w:r w:rsidRPr="00C25669">
        <w:rPr>
          <w:rFonts w:hint="eastAsia"/>
          <w:lang w:val="en-US" w:eastAsia="zh-CN"/>
        </w:rPr>
        <w:tab/>
      </w:r>
      <w:r w:rsidRPr="00C25669">
        <w:rPr>
          <w:lang w:val="en-US" w:eastAsia="ko-KR"/>
        </w:rPr>
        <w:t>Angle of arrival</w:t>
      </w:r>
      <w:bookmarkEnd w:id="223"/>
      <w:bookmarkEnd w:id="224"/>
      <w:bookmarkEnd w:id="225"/>
      <w:bookmarkEnd w:id="226"/>
      <w:bookmarkEnd w:id="227"/>
      <w:bookmarkEnd w:id="228"/>
      <w:bookmarkEnd w:id="229"/>
      <w:bookmarkEnd w:id="230"/>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231" w:name="_Toc21338158"/>
      <w:bookmarkStart w:id="232" w:name="_Toc29808266"/>
      <w:bookmarkStart w:id="233" w:name="_Toc37068185"/>
      <w:bookmarkStart w:id="234" w:name="_Toc37083728"/>
      <w:bookmarkStart w:id="235" w:name="_Toc37084070"/>
      <w:bookmarkStart w:id="236" w:name="_Toc40209432"/>
      <w:bookmarkStart w:id="237" w:name="_Toc40209774"/>
      <w:bookmarkStart w:id="238" w:name="_Hlk19882370"/>
      <w:bookmarkStart w:id="239" w:name="_Toc45892733"/>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231"/>
      <w:bookmarkEnd w:id="232"/>
      <w:bookmarkEnd w:id="233"/>
      <w:bookmarkEnd w:id="234"/>
      <w:bookmarkEnd w:id="235"/>
      <w:bookmarkEnd w:id="236"/>
      <w:bookmarkEnd w:id="237"/>
      <w:bookmarkEnd w:id="239"/>
    </w:p>
    <w:p w:rsidR="005B3300" w:rsidRPr="00C25669" w:rsidRDefault="005B3300" w:rsidP="005B3300">
      <w:pPr>
        <w:pStyle w:val="Heading2"/>
      </w:pPr>
      <w:bookmarkStart w:id="240" w:name="_Toc21338159"/>
      <w:bookmarkStart w:id="241" w:name="_Toc29808267"/>
      <w:bookmarkStart w:id="242" w:name="_Toc37068186"/>
      <w:bookmarkStart w:id="243" w:name="_Toc37083729"/>
      <w:bookmarkStart w:id="244" w:name="_Toc37084071"/>
      <w:bookmarkStart w:id="245" w:name="_Toc40209433"/>
      <w:bookmarkStart w:id="246" w:name="_Toc40209775"/>
      <w:bookmarkStart w:id="247" w:name="_Toc45892734"/>
      <w:r w:rsidRPr="00C25669">
        <w:t>5.1</w:t>
      </w:r>
      <w:r w:rsidRPr="00C25669">
        <w:rPr>
          <w:rFonts w:hint="eastAsia"/>
          <w:lang w:eastAsia="zh-CN"/>
        </w:rPr>
        <w:tab/>
      </w:r>
      <w:r w:rsidRPr="00C25669">
        <w:rPr>
          <w:rFonts w:hint="eastAsia"/>
        </w:rPr>
        <w:t>General</w:t>
      </w:r>
      <w:bookmarkEnd w:id="240"/>
      <w:bookmarkEnd w:id="241"/>
      <w:bookmarkEnd w:id="242"/>
      <w:bookmarkEnd w:id="243"/>
      <w:bookmarkEnd w:id="244"/>
      <w:bookmarkEnd w:id="245"/>
      <w:bookmarkEnd w:id="246"/>
      <w:bookmarkEnd w:id="247"/>
    </w:p>
    <w:p w:rsidR="005B3300" w:rsidRPr="00C25669" w:rsidRDefault="005B3300" w:rsidP="005B3300">
      <w:pPr>
        <w:pStyle w:val="Heading3"/>
      </w:pPr>
      <w:bookmarkStart w:id="248" w:name="_Toc21338160"/>
      <w:bookmarkStart w:id="249" w:name="_Toc29808268"/>
      <w:bookmarkStart w:id="250" w:name="_Toc37068187"/>
      <w:bookmarkStart w:id="251" w:name="_Toc37083730"/>
      <w:bookmarkStart w:id="252" w:name="_Toc37084072"/>
      <w:bookmarkStart w:id="253" w:name="_Toc40209434"/>
      <w:bookmarkStart w:id="254" w:name="_Toc40209776"/>
      <w:bookmarkStart w:id="255" w:name="_Toc45892735"/>
      <w:r w:rsidRPr="00C25669">
        <w:t>5.1.1</w:t>
      </w:r>
      <w:r w:rsidRPr="00C25669">
        <w:rPr>
          <w:rFonts w:hint="eastAsia"/>
          <w:lang w:eastAsia="zh-CN"/>
        </w:rPr>
        <w:tab/>
      </w:r>
      <w:r w:rsidRPr="00C25669">
        <w:t>Applicability of requirements</w:t>
      </w:r>
      <w:bookmarkEnd w:id="248"/>
      <w:bookmarkEnd w:id="249"/>
      <w:bookmarkEnd w:id="250"/>
      <w:bookmarkEnd w:id="251"/>
      <w:bookmarkEnd w:id="252"/>
      <w:bookmarkEnd w:id="253"/>
      <w:bookmarkEnd w:id="254"/>
      <w:bookmarkEnd w:id="255"/>
    </w:p>
    <w:p w:rsidR="005B3300" w:rsidRPr="00C25669" w:rsidRDefault="005B3300" w:rsidP="005B3300">
      <w:pPr>
        <w:pStyle w:val="Heading4"/>
      </w:pPr>
      <w:bookmarkStart w:id="256" w:name="_Toc21338161"/>
      <w:bookmarkStart w:id="257" w:name="_Toc29808269"/>
      <w:bookmarkStart w:id="258" w:name="_Toc37068188"/>
      <w:bookmarkStart w:id="259" w:name="_Toc37083731"/>
      <w:bookmarkStart w:id="260" w:name="_Toc37084073"/>
      <w:bookmarkStart w:id="261" w:name="_Toc40209435"/>
      <w:bookmarkStart w:id="262" w:name="_Toc40209777"/>
      <w:bookmarkStart w:id="263" w:name="_Toc45892736"/>
      <w:r w:rsidRPr="00C25669">
        <w:t>5.1.1.1</w:t>
      </w:r>
      <w:r w:rsidRPr="00C25669">
        <w:rPr>
          <w:rFonts w:hint="eastAsia"/>
        </w:rPr>
        <w:tab/>
      </w:r>
      <w:r w:rsidRPr="00C25669">
        <w:t>General</w:t>
      </w:r>
      <w:bookmarkEnd w:id="256"/>
      <w:bookmarkEnd w:id="257"/>
      <w:bookmarkEnd w:id="258"/>
      <w:bookmarkEnd w:id="259"/>
      <w:bookmarkEnd w:id="260"/>
      <w:bookmarkEnd w:id="261"/>
      <w:bookmarkEnd w:id="262"/>
      <w:bookmarkEnd w:id="26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264" w:name="_Toc21338162"/>
      <w:bookmarkStart w:id="265" w:name="_Toc29808270"/>
      <w:bookmarkStart w:id="266" w:name="_Toc37068189"/>
      <w:bookmarkStart w:id="267" w:name="_Toc37083732"/>
      <w:bookmarkStart w:id="268" w:name="_Toc37084074"/>
      <w:bookmarkStart w:id="269" w:name="_Toc40209436"/>
      <w:bookmarkStart w:id="270" w:name="_Toc40209778"/>
      <w:bookmarkStart w:id="271" w:name="_Toc45892737"/>
      <w:r w:rsidRPr="00C25669">
        <w:t>5.1.1.2</w:t>
      </w:r>
      <w:r w:rsidRPr="00C25669">
        <w:rPr>
          <w:rFonts w:hint="eastAsia"/>
        </w:rPr>
        <w:tab/>
      </w:r>
      <w:r w:rsidRPr="00C25669">
        <w:t>Applicability of requirements for different number of RX antenna ports</w:t>
      </w:r>
      <w:bookmarkEnd w:id="264"/>
      <w:bookmarkEnd w:id="265"/>
      <w:bookmarkEnd w:id="266"/>
      <w:bookmarkEnd w:id="267"/>
      <w:bookmarkEnd w:id="268"/>
      <w:bookmarkEnd w:id="269"/>
      <w:bookmarkEnd w:id="270"/>
      <w:bookmarkEnd w:id="271"/>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833BE6" w:rsidRPr="00C25669" w:rsidTr="000811C5">
        <w:trPr>
          <w:trHeight w:val="153"/>
          <w:jc w:val="center"/>
        </w:trPr>
        <w:tc>
          <w:tcPr>
            <w:tcW w:w="1170" w:type="pct"/>
            <w:vMerge w:val="restart"/>
          </w:tcPr>
          <w:p w:rsidR="00833BE6" w:rsidRPr="00C25669" w:rsidRDefault="00833BE6" w:rsidP="00833BE6">
            <w:pPr>
              <w:pStyle w:val="TAL"/>
              <w:rPr>
                <w:lang w:val="en-US" w:eastAsia="zh-CN"/>
              </w:rPr>
            </w:pPr>
            <w:r w:rsidRPr="00C25669">
              <w:rPr>
                <w:lang w:val="en-US" w:eastAsia="zh-CN"/>
              </w:rPr>
              <w:t>UE supports only 4RX or both 2RX and 4RX</w:t>
            </w:r>
          </w:p>
        </w:tc>
        <w:tc>
          <w:tcPr>
            <w:tcW w:w="1153" w:type="pct"/>
          </w:tcPr>
          <w:p w:rsidR="00833BE6" w:rsidRPr="00C25669" w:rsidRDefault="00833BE6" w:rsidP="00833BE6">
            <w:pPr>
              <w:pStyle w:val="TAL"/>
              <w:rPr>
                <w:lang w:val="en-US" w:eastAsia="zh-CN"/>
              </w:rPr>
            </w:pPr>
            <w:r w:rsidRPr="00C25669">
              <w:rPr>
                <w:lang w:val="en-US" w:eastAsia="zh-CN"/>
              </w:rPr>
              <w:t>PDSCH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833BE6" w:rsidRPr="00C25669" w:rsidTr="000811C5">
        <w:trPr>
          <w:trHeight w:val="153"/>
          <w:jc w:val="center"/>
        </w:trPr>
        <w:tc>
          <w:tcPr>
            <w:tcW w:w="1170" w:type="pct"/>
            <w:vMerge/>
          </w:tcPr>
          <w:p w:rsidR="00833BE6" w:rsidRPr="00C25669" w:rsidRDefault="00833BE6" w:rsidP="00833BE6">
            <w:pPr>
              <w:pStyle w:val="TAL"/>
              <w:rPr>
                <w:lang w:val="en-US" w:eastAsia="zh-CN"/>
              </w:rPr>
            </w:pPr>
          </w:p>
        </w:tc>
        <w:tc>
          <w:tcPr>
            <w:tcW w:w="1153" w:type="pct"/>
          </w:tcPr>
          <w:p w:rsidR="00833BE6" w:rsidRPr="00C25669" w:rsidRDefault="00833BE6" w:rsidP="00833BE6">
            <w:pPr>
              <w:pStyle w:val="TAL"/>
              <w:rPr>
                <w:lang w:val="en-US" w:eastAsia="zh-CN"/>
              </w:rPr>
            </w:pPr>
            <w:r w:rsidRPr="00C25669">
              <w:rPr>
                <w:lang w:val="en-US" w:eastAsia="zh-CN"/>
              </w:rPr>
              <w:t>PDCCH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833BE6">
        <w:trPr>
          <w:trHeight w:val="153"/>
          <w:jc w:val="center"/>
        </w:trPr>
        <w:tc>
          <w:tcPr>
            <w:tcW w:w="5000" w:type="pct"/>
            <w:gridSpan w:val="3"/>
          </w:tcPr>
          <w:p w:rsidR="00833BE6" w:rsidRDefault="00833BE6" w:rsidP="00833BE6">
            <w:pPr>
              <w:pStyle w:val="TAN"/>
              <w:rPr>
                <w:lang w:val="en-US" w:eastAsia="zh-CN"/>
              </w:rPr>
            </w:pPr>
            <w:r w:rsidRPr="00C25669">
              <w:rPr>
                <w:lang w:val="en-US" w:eastAsia="zh-CN"/>
              </w:rPr>
              <w:t>Note</w:t>
            </w:r>
            <w:r>
              <w:rPr>
                <w:lang w:val="en-US" w:eastAsia="zh-CN"/>
              </w:rPr>
              <w:t xml:space="preserve"> 1</w:t>
            </w:r>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p w:rsidR="00833BE6" w:rsidRDefault="00833BE6" w:rsidP="00833BE6">
            <w:pPr>
              <w:pStyle w:val="TAN"/>
              <w:rPr>
                <w:rFonts w:eastAsia="SimSun"/>
                <w:iCs/>
                <w:szCs w:val="24"/>
                <w:lang w:eastAsia="zh-CN"/>
              </w:rPr>
            </w:pPr>
            <w:r>
              <w:rPr>
                <w:lang w:val="en-US" w:eastAsia="zh-CN"/>
              </w:rPr>
              <w:t>Note 2:</w:t>
            </w:r>
            <w:r w:rsidRPr="00C25669">
              <w:rPr>
                <w:rFonts w:hint="eastAsia"/>
                <w:lang w:val="en-US" w:eastAsia="zh-CN"/>
              </w:rPr>
              <w:t xml:space="preserve"> </w:t>
            </w:r>
            <w:r w:rsidRPr="00C25669">
              <w:rPr>
                <w:rFonts w:hint="eastAsia"/>
                <w:lang w:val="en-US" w:eastAsia="zh-CN"/>
              </w:rPr>
              <w:tab/>
            </w:r>
            <w:r w:rsidRPr="0067215E">
              <w:rPr>
                <w:rFonts w:eastAsia="SimSun"/>
                <w:iCs/>
                <w:szCs w:val="24"/>
                <w:u w:val="single"/>
                <w:lang w:eastAsia="zh-CN"/>
              </w:rPr>
              <w:t>‘</w:t>
            </w:r>
            <w:r w:rsidRPr="00DA436E">
              <w:rPr>
                <w:rFonts w:eastAsia="SimSun"/>
                <w:i/>
                <w:szCs w:val="24"/>
                <w:u w:val="single"/>
                <w:lang w:eastAsia="zh-CN"/>
              </w:rPr>
              <w:t>maxMIMO-Layers-r16</w:t>
            </w:r>
            <w:r w:rsidRPr="0067215E">
              <w:rPr>
                <w:rFonts w:eastAsia="SimSun"/>
                <w:iCs/>
                <w:szCs w:val="24"/>
                <w:u w:val="single"/>
                <w:lang w:eastAsia="zh-CN"/>
              </w:rPr>
              <w:t>’ is not configured during the performance requirements testing for UE supporting Release 16 per-BWP MIMO layer adaptation</w:t>
            </w:r>
            <w:r w:rsidRPr="0067215E">
              <w:rPr>
                <w:rFonts w:eastAsia="SimSun"/>
                <w:iCs/>
                <w:szCs w:val="24"/>
                <w:lang w:eastAsia="zh-CN"/>
              </w:rPr>
              <w:t>.</w:t>
            </w:r>
          </w:p>
          <w:p w:rsidR="005B3300" w:rsidRPr="00833BE6" w:rsidRDefault="005B3300" w:rsidP="000811C5">
            <w:pPr>
              <w:pStyle w:val="TAN"/>
              <w:rPr>
                <w:lang w:eastAsia="zh-CN"/>
              </w:rPr>
            </w:pPr>
          </w:p>
        </w:tc>
      </w:tr>
    </w:tbl>
    <w:p w:rsidR="005B3300" w:rsidRPr="00C25669" w:rsidRDefault="005B3300" w:rsidP="005B3300"/>
    <w:p w:rsidR="005B3300" w:rsidRPr="00C25669" w:rsidRDefault="005B3300" w:rsidP="005B3300">
      <w:pPr>
        <w:pStyle w:val="Heading4"/>
        <w:rPr>
          <w:lang w:eastAsia="zh-CN"/>
        </w:rPr>
      </w:pPr>
      <w:bookmarkStart w:id="272" w:name="_Toc21338163"/>
      <w:bookmarkStart w:id="273" w:name="_Toc29808271"/>
      <w:bookmarkStart w:id="274" w:name="_Toc37068190"/>
      <w:bookmarkStart w:id="275" w:name="_Toc37083733"/>
      <w:bookmarkStart w:id="276" w:name="_Toc37084075"/>
      <w:bookmarkStart w:id="277" w:name="_Toc40209437"/>
      <w:bookmarkStart w:id="278" w:name="_Toc40209779"/>
      <w:bookmarkStart w:id="279" w:name="_Toc45892738"/>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72"/>
      <w:bookmarkEnd w:id="273"/>
      <w:bookmarkEnd w:id="274"/>
      <w:bookmarkEnd w:id="275"/>
      <w:bookmarkEnd w:id="276"/>
      <w:bookmarkEnd w:id="277"/>
      <w:bookmarkEnd w:id="278"/>
      <w:bookmarkEnd w:id="279"/>
    </w:p>
    <w:p w:rsidR="005B3300" w:rsidRPr="00C25669" w:rsidRDefault="005B3300" w:rsidP="005B3300">
      <w:bookmarkStart w:id="280"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280"/>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lang w:val="en-US" w:eastAsia="zh-CN"/>
              </w:rPr>
            </w:pPr>
          </w:p>
        </w:tc>
        <w:tc>
          <w:tcPr>
            <w:tcW w:w="487" w:type="pct"/>
          </w:tcPr>
          <w:p w:rsidR="006C0543" w:rsidRPr="0062375F" w:rsidRDefault="006C0543" w:rsidP="006C0543">
            <w:pPr>
              <w:pStyle w:val="TAL"/>
              <w:rPr>
                <w:lang w:val="en-US" w:eastAsia="zh-CN"/>
              </w:rPr>
            </w:pPr>
            <w:r>
              <w:rPr>
                <w:lang w:val="en-US" w:eastAsia="zh-CN"/>
              </w:rPr>
              <w:t>FR1 TDD</w:t>
            </w:r>
          </w:p>
        </w:tc>
        <w:tc>
          <w:tcPr>
            <w:tcW w:w="441" w:type="pct"/>
            <w:gridSpan w:val="2"/>
            <w:shd w:val="clear" w:color="auto" w:fill="auto"/>
          </w:tcPr>
          <w:p w:rsidR="006C0543" w:rsidRPr="0062375F" w:rsidRDefault="006C0543" w:rsidP="006C0543">
            <w:pPr>
              <w:pStyle w:val="TAL"/>
              <w:rPr>
                <w:lang w:val="en-US" w:eastAsia="zh-CN"/>
              </w:rPr>
            </w:pPr>
            <w:r>
              <w:rPr>
                <w:lang w:val="en-US" w:eastAsia="zh-CN"/>
              </w:rPr>
              <w:t>PDSCH</w:t>
            </w:r>
          </w:p>
        </w:tc>
        <w:tc>
          <w:tcPr>
            <w:tcW w:w="1160" w:type="pct"/>
            <w:shd w:val="clear" w:color="auto" w:fill="auto"/>
          </w:tcPr>
          <w:p w:rsidR="006C0543" w:rsidRPr="0062375F" w:rsidRDefault="006C0543" w:rsidP="006C054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rsidR="006C0543" w:rsidRPr="0062375F" w:rsidRDefault="006C0543" w:rsidP="006C0543">
            <w:pPr>
              <w:keepNext/>
              <w:keepLines/>
              <w:spacing w:after="0"/>
              <w:rPr>
                <w:rFonts w:ascii="Arial" w:eastAsia="SimSun" w:hAnsi="Arial"/>
                <w:sz w:val="18"/>
                <w:lang w:val="en-US" w:eastAsia="zh-CN"/>
              </w:rPr>
            </w:pPr>
          </w:p>
          <w:p w:rsidR="006C0543" w:rsidRDefault="006C0543" w:rsidP="006C0543">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281" w:name="_Toc21338164"/>
      <w:bookmarkStart w:id="282" w:name="_Toc29808272"/>
      <w:bookmarkStart w:id="283" w:name="_Toc37068191"/>
      <w:bookmarkStart w:id="284" w:name="_Toc37083734"/>
      <w:bookmarkStart w:id="285" w:name="_Toc37084076"/>
      <w:bookmarkStart w:id="286" w:name="_Toc40209438"/>
      <w:bookmarkStart w:id="287" w:name="_Toc40209780"/>
      <w:bookmarkStart w:id="288" w:name="_Toc45892739"/>
      <w:r w:rsidRPr="00C25669">
        <w:rPr>
          <w:rFonts w:cs="Arial"/>
        </w:rPr>
        <w:t>5.1.1.4</w:t>
      </w:r>
      <w:r w:rsidRPr="00C25669">
        <w:rPr>
          <w:rFonts w:cs="Arial"/>
        </w:rPr>
        <w:tab/>
        <w:t>Applicability of requirements for mandatory UE features with capability signalling</w:t>
      </w:r>
      <w:bookmarkEnd w:id="281"/>
      <w:bookmarkEnd w:id="282"/>
      <w:bookmarkEnd w:id="283"/>
      <w:bookmarkEnd w:id="284"/>
      <w:bookmarkEnd w:id="285"/>
      <w:bookmarkEnd w:id="286"/>
      <w:bookmarkEnd w:id="287"/>
      <w:bookmarkEnd w:id="288"/>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lang w:val="en-US" w:eastAsia="zh-CN"/>
              </w:rPr>
            </w:pPr>
            <w:r>
              <w:rPr>
                <w:lang w:val="en-US" w:eastAsia="zh-CN"/>
              </w:rPr>
              <w:t>FR1 TDD</w:t>
            </w:r>
          </w:p>
        </w:tc>
        <w:tc>
          <w:tcPr>
            <w:tcW w:w="496" w:type="pct"/>
            <w:shd w:val="clear" w:color="auto" w:fill="auto"/>
          </w:tcPr>
          <w:p w:rsidR="006C0543" w:rsidRPr="001B6373" w:rsidRDefault="006C0543" w:rsidP="006C0543">
            <w:pPr>
              <w:pStyle w:val="TAL"/>
              <w:rPr>
                <w:lang w:val="en-US" w:eastAsia="zh-CN"/>
              </w:rPr>
            </w:pPr>
            <w:r>
              <w:rPr>
                <w:lang w:val="en-US" w:eastAsia="zh-CN"/>
              </w:rPr>
              <w:t>PDSCH</w:t>
            </w:r>
          </w:p>
        </w:tc>
        <w:tc>
          <w:tcPr>
            <w:tcW w:w="1387" w:type="pct"/>
            <w:shd w:val="clear" w:color="auto" w:fill="auto"/>
          </w:tcPr>
          <w:p w:rsidR="006C0543" w:rsidRPr="006075F6" w:rsidRDefault="006C0543" w:rsidP="006C0543">
            <w:pPr>
              <w:keepNext/>
              <w:keepLines/>
              <w:spacing w:after="0"/>
              <w:rPr>
                <w:rFonts w:ascii="Arial" w:eastAsia="SimSun" w:hAnsi="Arial"/>
                <w:sz w:val="18"/>
                <w:lang w:val="en-US" w:eastAsia="zh-CN"/>
              </w:rPr>
            </w:pPr>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p>
          <w:p w:rsidR="006C0543" w:rsidRPr="001B6373" w:rsidRDefault="006C0543" w:rsidP="006C0543">
            <w:pPr>
              <w:pStyle w:val="TAL"/>
            </w:pPr>
            <w:r w:rsidRPr="006075F6">
              <w:t>Clause 5.2.3.2.4</w:t>
            </w:r>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89" w:name="_Toc21338165"/>
      <w:bookmarkStart w:id="290" w:name="_Toc29808273"/>
      <w:bookmarkStart w:id="291" w:name="_Toc37068192"/>
      <w:bookmarkStart w:id="292" w:name="_Toc37083735"/>
      <w:bookmarkStart w:id="293" w:name="_Toc37084077"/>
      <w:bookmarkStart w:id="294" w:name="_Toc40209439"/>
      <w:bookmarkStart w:id="295" w:name="_Toc40209781"/>
      <w:bookmarkStart w:id="296" w:name="_Toc4589274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89"/>
      <w:bookmarkEnd w:id="290"/>
      <w:bookmarkEnd w:id="291"/>
      <w:bookmarkEnd w:id="292"/>
      <w:bookmarkEnd w:id="293"/>
      <w:bookmarkEnd w:id="294"/>
      <w:bookmarkEnd w:id="295"/>
      <w:bookmarkEnd w:id="296"/>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5021DE">
        <w:tc>
          <w:tcPr>
            <w:tcW w:w="5419" w:type="dxa"/>
            <w:gridSpan w:val="3"/>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907" w:type="dxa"/>
            <w:shd w:val="clear" w:color="auto" w:fill="auto"/>
          </w:tcPr>
          <w:p w:rsidR="005B3300" w:rsidRPr="00C25669" w:rsidRDefault="005B3300" w:rsidP="00833BE6">
            <w:pPr>
              <w:pStyle w:val="TAH"/>
              <w:rPr>
                <w:rFonts w:eastAsia="SimSun"/>
              </w:rPr>
            </w:pPr>
            <w:r w:rsidRPr="00C25669">
              <w:rPr>
                <w:rFonts w:eastAsia="SimSun"/>
              </w:rPr>
              <w:t>Unit</w:t>
            </w:r>
          </w:p>
        </w:tc>
        <w:tc>
          <w:tcPr>
            <w:tcW w:w="3295" w:type="dxa"/>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5021DE">
        <w:tc>
          <w:tcPr>
            <w:tcW w:w="5419"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hint="eastAsia"/>
                <w:lang w:eastAsia="zh-CN"/>
              </w:rPr>
              <w:t>C</w:t>
            </w:r>
            <w:r w:rsidRPr="00C25669">
              <w:rPr>
                <w:rFonts w:eastAsia="SimSun"/>
              </w:rPr>
              <w:t>arrier configuration</w:t>
            </w: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2)</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lang w:eastAsia="ja-JP"/>
              </w:rPr>
            </w:pP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021DE" w:rsidRPr="00C25669" w:rsidTr="005021DE">
        <w:tc>
          <w:tcPr>
            <w:tcW w:w="1794" w:type="dxa"/>
            <w:vMerge w:val="restart"/>
            <w:shd w:val="clear" w:color="auto" w:fill="auto"/>
            <w:vAlign w:val="center"/>
          </w:tcPr>
          <w:p w:rsidR="005021DE" w:rsidRPr="00C25669" w:rsidRDefault="005021DE" w:rsidP="00833BE6">
            <w:pPr>
              <w:pStyle w:val="TAL"/>
              <w:rPr>
                <w:rFonts w:eastAsia="SimSun"/>
                <w:i/>
              </w:rPr>
            </w:pPr>
            <w:r w:rsidRPr="00C25669">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Each slot</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0, 1</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Table 5.2-2 for tested channel bandwidth and subcarrier spacing</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lang w:eastAsia="zh-CN"/>
              </w:rPr>
            </w:pPr>
            <w:r w:rsidRPr="00C25669">
              <w:rPr>
                <w:rFonts w:eastAsia="SimSun"/>
              </w:rPr>
              <w:t>1/AL8</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Non-interleaved</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1_1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lang w:eastAsia="zh-CN"/>
              </w:rPr>
            </w:pPr>
            <w:r w:rsidRPr="00C25669">
              <w:rPr>
                <w:rFonts w:eastAsia="SimSun"/>
              </w:rPr>
              <w:t>TCI</w:t>
            </w:r>
            <w:r w:rsidRPr="00C25669">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TCI state #1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833BE6" w:rsidP="00833BE6">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r w:rsidRPr="003D024C">
              <w:rPr>
                <w:rFonts w:eastAsia="SimSun"/>
              </w:rPr>
              <w:t>Single Panel Type I, Random per slot</w:t>
            </w:r>
            <w:r w:rsidRPr="00EA79CA">
              <w:rPr>
                <w:rFonts w:eastAsia="SimSun"/>
                <w:highlight w:val="cyan"/>
              </w:rPr>
              <w:t xml:space="preserve"> </w:t>
            </w:r>
            <w:r w:rsidRPr="003D024C">
              <w:rPr>
                <w:rFonts w:eastAsia="SimSun"/>
              </w:rPr>
              <w:t>with equal probability of each applicable i</w:t>
            </w:r>
            <w:r w:rsidRPr="003D024C">
              <w:rPr>
                <w:rFonts w:eastAsia="SimSun"/>
                <w:vertAlign w:val="subscript"/>
              </w:rPr>
              <w:t>1</w:t>
            </w:r>
            <w:r w:rsidRPr="003D024C">
              <w:rPr>
                <w:rFonts w:eastAsia="SimSun"/>
              </w:rPr>
              <w:t>, i</w:t>
            </w:r>
            <w:r w:rsidRPr="003D024C">
              <w:rPr>
                <w:rFonts w:eastAsia="SimSun"/>
                <w:vertAlign w:val="subscript"/>
              </w:rPr>
              <w:t>2</w:t>
            </w:r>
            <w:r w:rsidRPr="003D024C">
              <w:rPr>
                <w:rFonts w:eastAsia="SimSun"/>
              </w:rPr>
              <w:t xml:space="preserve"> combination, and with REG bundling granularity for number of Tx larger than 1</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0</w:t>
            </w:r>
            <w:r w:rsidRPr="00C25669">
              <w:rPr>
                <w:rFonts w:eastAsia="SimSun"/>
              </w:rPr>
              <w:t>=0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 xml:space="preserve"> 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Pr>
                <w:rFonts w:eastAsia="SimSun"/>
              </w:rPr>
              <w:t>'</w:t>
            </w:r>
            <w:r w:rsidRPr="00C25669">
              <w:rPr>
                <w:rFonts w:eastAsia="SimSun"/>
              </w:rPr>
              <w:t>No CDM’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'No CDM' for 1 transmit antenna</w:t>
            </w:r>
          </w:p>
          <w:p w:rsidR="005B3300" w:rsidRPr="00C25669" w:rsidRDefault="005B3300" w:rsidP="00833BE6">
            <w:pPr>
              <w:pStyle w:val="TAC"/>
              <w:rPr>
                <w:rFonts w:eastAsia="SimSun"/>
                <w:lang w:eastAsia="zh-CN"/>
              </w:rPr>
            </w:pPr>
            <w:r w:rsidRPr="00C25669">
              <w:rPr>
                <w:rFonts w:eastAsia="SimSun"/>
              </w:rPr>
              <w:t>'</w:t>
            </w:r>
            <w:r w:rsidRPr="00C25669">
              <w:rPr>
                <w:rFonts w:eastAsia="SimSun" w:hint="eastAsia"/>
              </w:rPr>
              <w:t>FD-CDM2</w:t>
            </w:r>
            <w:r w:rsidRPr="00C25669">
              <w:rPr>
                <w:rFonts w:eastAsia="SimSun"/>
              </w:rPr>
              <w:t>'</w:t>
            </w:r>
            <w:r w:rsidRPr="00C25669">
              <w:rPr>
                <w:rFonts w:eastAsia="SimSun" w:hint="eastAsia"/>
                <w:lang w:eastAsia="zh-CN"/>
              </w:rPr>
              <w:t xml:space="preserve"> </w:t>
            </w:r>
            <w:r w:rsidRPr="00C25669">
              <w:rPr>
                <w:rFonts w:eastAsia="SimSun"/>
              </w:rPr>
              <w:t>for 2 and 4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3"/>
        </w:trPr>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Rank 1 tests</w:t>
            </w:r>
            <w:r w:rsidRPr="00C25669">
              <w:rPr>
                <w:rFonts w:eastAsia="SimSun"/>
              </w:rPr>
              <w:br/>
              <w:t>{1000, 1001} for Rank 2 tests</w:t>
            </w:r>
          </w:p>
          <w:p w:rsidR="005B3300" w:rsidRPr="00C25669" w:rsidRDefault="005B3300" w:rsidP="00833BE6">
            <w:pPr>
              <w:pStyle w:val="TAC"/>
              <w:rPr>
                <w:rFonts w:eastAsia="SimSun"/>
              </w:rPr>
            </w:pPr>
            <w:r w:rsidRPr="00C25669">
              <w:rPr>
                <w:rFonts w:eastAsia="SimSun"/>
              </w:rPr>
              <w:t>{1000-1002} for Rank 3 tests</w:t>
            </w:r>
          </w:p>
          <w:p w:rsidR="005B3300" w:rsidRPr="00C25669" w:rsidRDefault="005B3300" w:rsidP="00833BE6">
            <w:pPr>
              <w:pStyle w:val="TAC"/>
              <w:rPr>
                <w:rFonts w:eastAsia="SimSun"/>
              </w:rPr>
            </w:pPr>
            <w:r w:rsidRPr="00C25669">
              <w:rPr>
                <w:rFonts w:eastAsia="SimSun"/>
              </w:rPr>
              <w:t>{1000-1003} for Rank 4 tests</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Rank 1 and Rank 2 tests</w:t>
            </w:r>
          </w:p>
          <w:p w:rsidR="005B3300" w:rsidRPr="00C25669" w:rsidRDefault="005B3300" w:rsidP="00833BE6">
            <w:pPr>
              <w:pStyle w:val="TAC"/>
              <w:rPr>
                <w:rFonts w:eastAsia="SimSun"/>
              </w:rPr>
            </w:pPr>
            <w:r w:rsidRPr="00C25669">
              <w:rPr>
                <w:rFonts w:eastAsia="SimSun"/>
              </w:rPr>
              <w:t>2 for Rank 3 and Rank 4 tests</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5021DE">
        <w:trPr>
          <w:trHeight w:val="48"/>
        </w:trPr>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val="en-US"/>
              </w:rPr>
              <w:t>PT</w:t>
            </w:r>
            <w:r w:rsidRPr="00C25669">
              <w:rPr>
                <w:rFonts w:eastAsia="SimSun" w:hint="eastAsia"/>
                <w:lang w:val="en-US" w:eastAsia="zh-CN"/>
              </w:rPr>
              <w:t>-</w:t>
            </w:r>
            <w:r w:rsidRPr="00C25669">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w:t>
            </w:r>
            <w:r w:rsidRPr="00C25669">
              <w:rPr>
                <w:rFonts w:eastAsia="SimSun" w:hint="eastAsia"/>
                <w:lang w:eastAsia="zh-CN"/>
              </w:rPr>
              <w:t>-</w:t>
            </w:r>
            <w:r w:rsidRPr="00C25669">
              <w:rPr>
                <w:rFonts w:eastAsia="SimSun"/>
              </w:rPr>
              <w:t>RS is not configured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021DE" w:rsidRPr="00C25669" w:rsidTr="005021DE">
        <w:trPr>
          <w:trHeight w:val="58"/>
        </w:trPr>
        <w:tc>
          <w:tcPr>
            <w:tcW w:w="5419" w:type="dxa"/>
            <w:gridSpan w:val="3"/>
            <w:tcBorders>
              <w:right w:val="single" w:sz="4" w:space="0" w:color="auto"/>
            </w:tcBorders>
            <w:shd w:val="clear" w:color="auto" w:fill="auto"/>
            <w:vAlign w:val="center"/>
          </w:tcPr>
          <w:p w:rsidR="005021DE" w:rsidRPr="00016161" w:rsidRDefault="00833BE6" w:rsidP="00833BE6">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r w:rsidRPr="00016161">
              <w:rPr>
                <w:rFonts w:eastAsia="SimSun"/>
              </w:rPr>
              <w:t>Single Panel Type I, Random precoder selection updated per slot, with equal probability of each applicable i</w:t>
            </w:r>
            <w:r w:rsidRPr="00016161">
              <w:rPr>
                <w:rFonts w:eastAsia="SimSun"/>
                <w:vertAlign w:val="subscript"/>
              </w:rPr>
              <w:t>1</w:t>
            </w:r>
            <w:r w:rsidRPr="00016161">
              <w:rPr>
                <w:rFonts w:eastAsia="SimSun"/>
              </w:rPr>
              <w:t>, i</w:t>
            </w:r>
            <w:r w:rsidRPr="00016161">
              <w:rPr>
                <w:rFonts w:eastAsia="SimSun"/>
                <w:vertAlign w:val="subscript"/>
              </w:rPr>
              <w:t>2</w:t>
            </w:r>
            <w:r w:rsidRPr="00016161">
              <w:rPr>
                <w:rFonts w:eastAsia="SimSun"/>
              </w:rPr>
              <w:t xml:space="preserve"> combination, and with PRB bundling granularity</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833BE6" w:rsidRPr="00C25669" w:rsidTr="005021DE">
        <w:trPr>
          <w:trHeight w:val="58"/>
        </w:trPr>
        <w:tc>
          <w:tcPr>
            <w:tcW w:w="5419" w:type="dxa"/>
            <w:gridSpan w:val="3"/>
            <w:tcBorders>
              <w:right w:val="single" w:sz="4" w:space="0" w:color="auto"/>
            </w:tcBorders>
            <w:shd w:val="clear" w:color="auto" w:fill="auto"/>
            <w:vAlign w:val="center"/>
          </w:tcPr>
          <w:p w:rsidR="00833BE6" w:rsidRPr="00016161" w:rsidRDefault="00833BE6" w:rsidP="00833BE6">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5021DE">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97" w:name="_Toc21338166"/>
      <w:bookmarkStart w:id="298" w:name="_Toc29808274"/>
      <w:bookmarkStart w:id="299" w:name="_Toc37068193"/>
      <w:bookmarkStart w:id="300" w:name="_Toc37083736"/>
      <w:bookmarkStart w:id="301" w:name="_Toc37084078"/>
      <w:bookmarkStart w:id="302" w:name="_Toc40209440"/>
      <w:bookmarkStart w:id="303" w:name="_Toc40209782"/>
      <w:bookmarkStart w:id="304" w:name="_Toc4589274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97"/>
      <w:bookmarkEnd w:id="298"/>
      <w:bookmarkEnd w:id="299"/>
      <w:bookmarkEnd w:id="300"/>
      <w:bookmarkEnd w:id="301"/>
      <w:bookmarkEnd w:id="302"/>
      <w:bookmarkEnd w:id="303"/>
      <w:bookmarkEnd w:id="30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305" w:name="_Toc21338167"/>
      <w:bookmarkStart w:id="306" w:name="_Toc29808275"/>
      <w:bookmarkStart w:id="307" w:name="_Toc37068194"/>
      <w:bookmarkStart w:id="308" w:name="_Toc37083737"/>
      <w:bookmarkStart w:id="309" w:name="_Toc37084079"/>
      <w:bookmarkStart w:id="310" w:name="_Toc40209441"/>
      <w:bookmarkStart w:id="311" w:name="_Toc40209783"/>
      <w:bookmarkStart w:id="312" w:name="_Toc45892742"/>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05"/>
      <w:bookmarkEnd w:id="306"/>
      <w:bookmarkEnd w:id="307"/>
      <w:bookmarkEnd w:id="308"/>
      <w:bookmarkEnd w:id="309"/>
      <w:bookmarkEnd w:id="310"/>
      <w:bookmarkEnd w:id="311"/>
      <w:bookmarkEnd w:id="312"/>
    </w:p>
    <w:p w:rsidR="005B3300" w:rsidRPr="00C25669" w:rsidRDefault="005B3300" w:rsidP="005B3300">
      <w:pPr>
        <w:pStyle w:val="Heading4"/>
        <w:rPr>
          <w:lang w:eastAsia="zh-CN"/>
        </w:rPr>
      </w:pPr>
      <w:bookmarkStart w:id="313" w:name="_Toc21338168"/>
      <w:bookmarkStart w:id="314" w:name="_Toc29808276"/>
      <w:bookmarkStart w:id="315" w:name="_Toc37068195"/>
      <w:bookmarkStart w:id="316" w:name="_Toc37083738"/>
      <w:bookmarkStart w:id="317" w:name="_Toc37084080"/>
      <w:bookmarkStart w:id="318" w:name="_Toc40209442"/>
      <w:bookmarkStart w:id="319" w:name="_Toc40209784"/>
      <w:bookmarkStart w:id="320" w:name="_Toc45892743"/>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13"/>
      <w:bookmarkEnd w:id="314"/>
      <w:bookmarkEnd w:id="315"/>
      <w:bookmarkEnd w:id="316"/>
      <w:bookmarkEnd w:id="317"/>
      <w:bookmarkEnd w:id="318"/>
      <w:bookmarkEnd w:id="319"/>
      <w:bookmarkEnd w:id="320"/>
    </w:p>
    <w:p w:rsidR="005B3300" w:rsidRPr="00C25669" w:rsidRDefault="005B3300" w:rsidP="005B3300">
      <w:pPr>
        <w:pStyle w:val="Heading5"/>
      </w:pPr>
      <w:bookmarkStart w:id="321" w:name="_Toc21338169"/>
      <w:bookmarkStart w:id="322" w:name="_Toc29808277"/>
      <w:bookmarkStart w:id="323" w:name="_Toc37068196"/>
      <w:bookmarkStart w:id="324" w:name="_Toc37083739"/>
      <w:bookmarkStart w:id="325" w:name="_Toc37084081"/>
      <w:bookmarkStart w:id="326" w:name="_Toc40209443"/>
      <w:bookmarkStart w:id="327" w:name="_Toc40209785"/>
      <w:bookmarkStart w:id="328" w:name="_Toc45892744"/>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321"/>
      <w:bookmarkEnd w:id="322"/>
      <w:bookmarkEnd w:id="323"/>
      <w:bookmarkEnd w:id="324"/>
      <w:bookmarkEnd w:id="325"/>
      <w:bookmarkEnd w:id="326"/>
      <w:bookmarkEnd w:id="327"/>
      <w:bookmarkEnd w:id="328"/>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29" w:name="_Toc21338170"/>
      <w:bookmarkStart w:id="330" w:name="_Toc29808278"/>
      <w:bookmarkStart w:id="331" w:name="_Toc37068197"/>
      <w:bookmarkStart w:id="332" w:name="_Toc37083740"/>
      <w:bookmarkStart w:id="333" w:name="_Toc37084082"/>
      <w:bookmarkStart w:id="334" w:name="_Toc40209444"/>
      <w:bookmarkStart w:id="335" w:name="_Toc40209786"/>
      <w:bookmarkStart w:id="336" w:name="_Toc45892745"/>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329"/>
      <w:bookmarkEnd w:id="330"/>
      <w:bookmarkEnd w:id="331"/>
      <w:bookmarkEnd w:id="332"/>
      <w:bookmarkEnd w:id="333"/>
      <w:bookmarkEnd w:id="334"/>
      <w:bookmarkEnd w:id="335"/>
      <w:bookmarkEnd w:id="336"/>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337" w:name="_Toc21338171"/>
      <w:bookmarkStart w:id="338" w:name="_Toc29808279"/>
      <w:bookmarkStart w:id="339" w:name="_Toc37068198"/>
      <w:bookmarkStart w:id="340" w:name="_Toc37083741"/>
      <w:bookmarkStart w:id="341" w:name="_Toc37084083"/>
      <w:bookmarkStart w:id="342" w:name="_Toc40209445"/>
      <w:bookmarkStart w:id="343" w:name="_Toc40209787"/>
      <w:bookmarkStart w:id="344" w:name="_Toc45892746"/>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337"/>
      <w:bookmarkEnd w:id="338"/>
      <w:bookmarkEnd w:id="339"/>
      <w:bookmarkEnd w:id="340"/>
      <w:bookmarkEnd w:id="341"/>
      <w:bookmarkEnd w:id="342"/>
      <w:bookmarkEnd w:id="343"/>
      <w:bookmarkEnd w:id="34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45" w:name="_Toc21338172"/>
      <w:bookmarkStart w:id="346" w:name="_Toc29808280"/>
      <w:bookmarkStart w:id="347" w:name="_Toc37068199"/>
      <w:bookmarkStart w:id="348" w:name="_Toc37083742"/>
      <w:bookmarkStart w:id="349" w:name="_Toc37084084"/>
      <w:bookmarkStart w:id="350" w:name="_Toc40209446"/>
      <w:bookmarkStart w:id="351" w:name="_Toc40209788"/>
      <w:bookmarkStart w:id="352" w:name="_Toc45892747"/>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345"/>
      <w:bookmarkEnd w:id="346"/>
      <w:bookmarkEnd w:id="347"/>
      <w:bookmarkEnd w:id="348"/>
      <w:bookmarkEnd w:id="349"/>
      <w:bookmarkEnd w:id="350"/>
      <w:bookmarkEnd w:id="351"/>
      <w:bookmarkEnd w:id="352"/>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rsidTr="00180C38">
        <w:trPr>
          <w:trHeight w:val="355"/>
          <w:jc w:val="center"/>
        </w:trPr>
        <w:tc>
          <w:tcPr>
            <w:tcW w:w="332" w:type="pct"/>
            <w:vMerge w:val="restart"/>
            <w:shd w:val="clear" w:color="auto" w:fill="FFFFFF"/>
            <w:vAlign w:val="center"/>
          </w:tcPr>
          <w:p w:rsidR="00177C40" w:rsidRPr="00C25669" w:rsidRDefault="00177C40" w:rsidP="00180C38">
            <w:pPr>
              <w:pStyle w:val="TAH"/>
            </w:pPr>
            <w:r w:rsidRPr="00C25669">
              <w:t>Test num.</w:t>
            </w:r>
          </w:p>
        </w:tc>
        <w:tc>
          <w:tcPr>
            <w:tcW w:w="792" w:type="pct"/>
            <w:vMerge w:val="restart"/>
            <w:shd w:val="clear" w:color="auto" w:fill="FFFFFF"/>
            <w:vAlign w:val="center"/>
          </w:tcPr>
          <w:p w:rsidR="00177C40" w:rsidRPr="00C25669" w:rsidRDefault="00177C40" w:rsidP="00180C38">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177C40" w:rsidRPr="00C25669" w:rsidRDefault="00177C40" w:rsidP="00180C38">
            <w:pPr>
              <w:pStyle w:val="TAH"/>
            </w:pPr>
            <w:r w:rsidRPr="00C25669">
              <w:t>Bandwidth (MHz) / Subcarrier spacing (kHz)</w:t>
            </w:r>
          </w:p>
        </w:tc>
        <w:tc>
          <w:tcPr>
            <w:tcW w:w="595" w:type="pct"/>
            <w:vMerge w:val="restart"/>
            <w:shd w:val="clear" w:color="auto" w:fill="FFFFFF"/>
            <w:vAlign w:val="center"/>
          </w:tcPr>
          <w:p w:rsidR="00177C40" w:rsidRPr="00C25669" w:rsidRDefault="00177C40" w:rsidP="00180C38">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177C40" w:rsidRPr="00C25669" w:rsidRDefault="00177C40" w:rsidP="00180C38">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177C40" w:rsidRPr="00C25669" w:rsidRDefault="00177C40" w:rsidP="00180C38">
            <w:pPr>
              <w:pStyle w:val="TAH"/>
            </w:pPr>
            <w:r w:rsidRPr="00C25669">
              <w:t>Correlation matrix and antenna configuration</w:t>
            </w:r>
          </w:p>
        </w:tc>
        <w:tc>
          <w:tcPr>
            <w:tcW w:w="1166" w:type="pct"/>
            <w:gridSpan w:val="2"/>
            <w:shd w:val="clear" w:color="auto" w:fill="FFFFFF"/>
            <w:vAlign w:val="center"/>
          </w:tcPr>
          <w:p w:rsidR="00177C40" w:rsidRPr="00C25669" w:rsidRDefault="00177C40" w:rsidP="00180C38">
            <w:pPr>
              <w:pStyle w:val="TAH"/>
            </w:pPr>
            <w:r w:rsidRPr="00C25669">
              <w:t>Reference value</w:t>
            </w:r>
          </w:p>
        </w:tc>
      </w:tr>
      <w:tr w:rsidR="00177C40" w:rsidRPr="00C25669" w:rsidTr="00180C38">
        <w:trPr>
          <w:trHeight w:val="355"/>
          <w:jc w:val="center"/>
        </w:trPr>
        <w:tc>
          <w:tcPr>
            <w:tcW w:w="332" w:type="pct"/>
            <w:vMerge/>
            <w:shd w:val="clear" w:color="auto" w:fill="FFFFFF"/>
            <w:vAlign w:val="center"/>
          </w:tcPr>
          <w:p w:rsidR="00177C40" w:rsidRPr="00C25669" w:rsidRDefault="00177C40" w:rsidP="00180C38">
            <w:pPr>
              <w:pStyle w:val="TAH"/>
            </w:pPr>
          </w:p>
        </w:tc>
        <w:tc>
          <w:tcPr>
            <w:tcW w:w="792" w:type="pct"/>
            <w:vMerge/>
            <w:shd w:val="clear" w:color="auto" w:fill="FFFFFF"/>
            <w:vAlign w:val="center"/>
          </w:tcPr>
          <w:p w:rsidR="00177C40" w:rsidRPr="00C25669" w:rsidRDefault="00177C40" w:rsidP="00180C38">
            <w:pPr>
              <w:pStyle w:val="TAH"/>
            </w:pPr>
          </w:p>
        </w:tc>
        <w:tc>
          <w:tcPr>
            <w:tcW w:w="575" w:type="pct"/>
            <w:vMerge/>
            <w:shd w:val="clear" w:color="auto" w:fill="FFFFFF"/>
          </w:tcPr>
          <w:p w:rsidR="00177C40" w:rsidRPr="00C25669" w:rsidRDefault="00177C40" w:rsidP="00180C38">
            <w:pPr>
              <w:pStyle w:val="TAH"/>
            </w:pPr>
          </w:p>
        </w:tc>
        <w:tc>
          <w:tcPr>
            <w:tcW w:w="595" w:type="pct"/>
            <w:vMerge/>
            <w:shd w:val="clear" w:color="auto" w:fill="FFFFFF"/>
          </w:tcPr>
          <w:p w:rsidR="00177C40" w:rsidRPr="00C25669" w:rsidRDefault="00177C40" w:rsidP="00180C38">
            <w:pPr>
              <w:pStyle w:val="TAH"/>
            </w:pPr>
          </w:p>
        </w:tc>
        <w:tc>
          <w:tcPr>
            <w:tcW w:w="743" w:type="pct"/>
            <w:vMerge/>
            <w:shd w:val="clear" w:color="auto" w:fill="FFFFFF"/>
            <w:vAlign w:val="center"/>
          </w:tcPr>
          <w:p w:rsidR="00177C40" w:rsidRPr="00C25669" w:rsidRDefault="00177C40" w:rsidP="00180C38">
            <w:pPr>
              <w:pStyle w:val="TAH"/>
            </w:pPr>
          </w:p>
        </w:tc>
        <w:tc>
          <w:tcPr>
            <w:tcW w:w="798" w:type="pct"/>
            <w:vMerge/>
            <w:shd w:val="clear" w:color="auto" w:fill="FFFFFF"/>
            <w:vAlign w:val="center"/>
          </w:tcPr>
          <w:p w:rsidR="00177C40" w:rsidRPr="00C25669" w:rsidRDefault="00177C40" w:rsidP="00180C38">
            <w:pPr>
              <w:pStyle w:val="TAH"/>
            </w:pPr>
          </w:p>
        </w:tc>
        <w:tc>
          <w:tcPr>
            <w:tcW w:w="753" w:type="pct"/>
            <w:shd w:val="clear" w:color="auto" w:fill="FFFFFF"/>
            <w:vAlign w:val="center"/>
          </w:tcPr>
          <w:p w:rsidR="00177C40" w:rsidRPr="00C25669" w:rsidRDefault="00177C40" w:rsidP="00180C38">
            <w:pPr>
              <w:pStyle w:val="TAH"/>
            </w:pPr>
            <w:r w:rsidRPr="00C25669">
              <w:t>Fraction of maximum throughput (%)</w:t>
            </w:r>
          </w:p>
        </w:tc>
        <w:tc>
          <w:tcPr>
            <w:tcW w:w="412" w:type="pct"/>
            <w:shd w:val="clear" w:color="auto" w:fill="FFFFFF"/>
            <w:vAlign w:val="center"/>
          </w:tcPr>
          <w:p w:rsidR="00177C40" w:rsidRPr="00C25669" w:rsidRDefault="00177C40" w:rsidP="00180C38">
            <w:pPr>
              <w:pStyle w:val="TAH"/>
            </w:pPr>
            <w:r w:rsidRPr="00C25669">
              <w:t>SNR (dB)</w:t>
            </w:r>
          </w:p>
        </w:tc>
      </w:tr>
      <w:tr w:rsidR="00177C40" w:rsidRPr="00C25669" w:rsidTr="00180C38">
        <w:trPr>
          <w:trHeight w:val="180"/>
          <w:jc w:val="center"/>
        </w:trPr>
        <w:tc>
          <w:tcPr>
            <w:tcW w:w="33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rsidTr="00180C38">
        <w:trPr>
          <w:trHeight w:val="180"/>
          <w:jc w:val="center"/>
        </w:trPr>
        <w:tc>
          <w:tcPr>
            <w:tcW w:w="33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177C40" w:rsidRPr="00C25669" w:rsidRDefault="00177C40" w:rsidP="00180C38">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177C40" w:rsidRPr="00C25669" w:rsidRDefault="00177C40" w:rsidP="00180C38">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53" w:name="_Toc21338173"/>
      <w:bookmarkStart w:id="354" w:name="_Toc29808281"/>
      <w:bookmarkStart w:id="355" w:name="_Toc37068200"/>
      <w:bookmarkStart w:id="356" w:name="_Toc37083743"/>
      <w:bookmarkStart w:id="357" w:name="_Toc37084085"/>
      <w:bookmarkStart w:id="358" w:name="_Toc40209447"/>
      <w:bookmarkStart w:id="359" w:name="_Toc40209789"/>
      <w:bookmarkStart w:id="360" w:name="_Toc45892748"/>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53"/>
      <w:bookmarkEnd w:id="354"/>
      <w:bookmarkEnd w:id="355"/>
      <w:bookmarkEnd w:id="356"/>
      <w:bookmarkEnd w:id="357"/>
      <w:bookmarkEnd w:id="358"/>
      <w:bookmarkEnd w:id="359"/>
      <w:bookmarkEnd w:id="360"/>
    </w:p>
    <w:p w:rsidR="005B3300" w:rsidRPr="00C25669" w:rsidRDefault="005B3300" w:rsidP="005B3300">
      <w:pPr>
        <w:pStyle w:val="Heading5"/>
      </w:pPr>
      <w:bookmarkStart w:id="361" w:name="_Toc21338174"/>
      <w:bookmarkStart w:id="362" w:name="_Toc29808282"/>
      <w:bookmarkStart w:id="363" w:name="_Toc37068201"/>
      <w:bookmarkStart w:id="364" w:name="_Toc37083744"/>
      <w:bookmarkStart w:id="365" w:name="_Toc37084086"/>
      <w:bookmarkStart w:id="366" w:name="_Toc40209448"/>
      <w:bookmarkStart w:id="367" w:name="_Toc40209790"/>
      <w:bookmarkStart w:id="368" w:name="_Toc45892749"/>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61"/>
      <w:bookmarkEnd w:id="362"/>
      <w:bookmarkEnd w:id="363"/>
      <w:bookmarkEnd w:id="364"/>
      <w:bookmarkEnd w:id="365"/>
      <w:bookmarkEnd w:id="366"/>
      <w:bookmarkEnd w:id="367"/>
      <w:bookmarkEnd w:id="368"/>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69" w:name="_Toc21338175"/>
      <w:bookmarkStart w:id="370" w:name="_Toc29808283"/>
      <w:bookmarkStart w:id="371" w:name="_Toc37068202"/>
      <w:bookmarkStart w:id="372" w:name="_Toc37083745"/>
      <w:bookmarkStart w:id="373" w:name="_Toc37084087"/>
      <w:bookmarkStart w:id="374" w:name="_Toc40209449"/>
      <w:bookmarkStart w:id="375" w:name="_Toc40209791"/>
      <w:bookmarkStart w:id="376" w:name="_Toc45892750"/>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369"/>
      <w:bookmarkEnd w:id="370"/>
      <w:bookmarkEnd w:id="371"/>
      <w:bookmarkEnd w:id="372"/>
      <w:bookmarkEnd w:id="373"/>
      <w:bookmarkEnd w:id="374"/>
      <w:bookmarkEnd w:id="375"/>
      <w:bookmarkEnd w:id="376"/>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377" w:name="_Toc21338176"/>
      <w:bookmarkStart w:id="378" w:name="_Toc29808284"/>
      <w:bookmarkStart w:id="379" w:name="_Toc37068203"/>
      <w:bookmarkStart w:id="380" w:name="_Toc37083746"/>
      <w:bookmarkStart w:id="381" w:name="_Toc37084088"/>
      <w:bookmarkStart w:id="382" w:name="_Toc40209450"/>
      <w:bookmarkStart w:id="383" w:name="_Toc40209792"/>
      <w:bookmarkStart w:id="384" w:name="_Toc45892751"/>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77"/>
      <w:bookmarkEnd w:id="378"/>
      <w:bookmarkEnd w:id="379"/>
      <w:bookmarkEnd w:id="380"/>
      <w:bookmarkEnd w:id="381"/>
      <w:bookmarkEnd w:id="382"/>
      <w:bookmarkEnd w:id="383"/>
      <w:bookmarkEnd w:id="38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385" w:name="_Toc13090679"/>
      <w:bookmarkStart w:id="386" w:name="_Hlk37083122"/>
    </w:p>
    <w:p w:rsidR="006C0543" w:rsidRPr="00AC3283" w:rsidRDefault="006C0543" w:rsidP="006C0543">
      <w:pPr>
        <w:pStyle w:val="Heading5"/>
      </w:pPr>
      <w:bookmarkStart w:id="387" w:name="_Toc37083747"/>
      <w:bookmarkStart w:id="388" w:name="_Toc37084089"/>
      <w:bookmarkStart w:id="389" w:name="_Toc40209451"/>
      <w:bookmarkStart w:id="390" w:name="_Toc40209793"/>
      <w:bookmarkStart w:id="391" w:name="_Toc45892752"/>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85"/>
      <w:bookmarkEnd w:id="387"/>
      <w:bookmarkEnd w:id="388"/>
      <w:bookmarkEnd w:id="389"/>
      <w:bookmarkEnd w:id="390"/>
      <w:bookmarkEnd w:id="391"/>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2A5002">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Del="0011692E" w:rsidTr="00833BE6">
        <w:tc>
          <w:tcPr>
            <w:tcW w:w="1836" w:type="dxa"/>
            <w:vMerge w:val="restart"/>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10</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4</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rsidTr="00180C38">
        <w:trPr>
          <w:trHeight w:val="355"/>
          <w:jc w:val="center"/>
        </w:trPr>
        <w:tc>
          <w:tcPr>
            <w:tcW w:w="326" w:type="pct"/>
            <w:vMerge w:val="restart"/>
            <w:shd w:val="clear" w:color="auto" w:fill="FFFFFF"/>
            <w:vAlign w:val="center"/>
          </w:tcPr>
          <w:bookmarkEnd w:id="386"/>
          <w:p w:rsidR="00177C40" w:rsidRPr="00AC3283" w:rsidRDefault="00177C40" w:rsidP="00180C38">
            <w:pPr>
              <w:pStyle w:val="TAH"/>
            </w:pPr>
            <w:r w:rsidRPr="00AC3283">
              <w:t>Test num.</w:t>
            </w:r>
          </w:p>
        </w:tc>
        <w:tc>
          <w:tcPr>
            <w:tcW w:w="683" w:type="pct"/>
            <w:vMerge w:val="restart"/>
            <w:shd w:val="clear" w:color="auto" w:fill="FFFFFF"/>
            <w:vAlign w:val="center"/>
          </w:tcPr>
          <w:p w:rsidR="00177C40" w:rsidRPr="00AC3283" w:rsidRDefault="00177C40" w:rsidP="00180C38">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rsidR="00177C40" w:rsidRPr="00AC3283" w:rsidRDefault="00177C40" w:rsidP="00180C38">
            <w:pPr>
              <w:pStyle w:val="TAH"/>
            </w:pPr>
            <w:r w:rsidRPr="00AC3283">
              <w:t>Bandwidth (MHz) / Subcarrier spacing (kHz)</w:t>
            </w:r>
          </w:p>
        </w:tc>
        <w:tc>
          <w:tcPr>
            <w:tcW w:w="594" w:type="pct"/>
            <w:vMerge w:val="restart"/>
            <w:shd w:val="clear" w:color="auto" w:fill="FFFFFF"/>
            <w:vAlign w:val="center"/>
          </w:tcPr>
          <w:p w:rsidR="00177C40" w:rsidRPr="00AC3283" w:rsidRDefault="00177C40" w:rsidP="00180C38">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rsidR="00177C40" w:rsidRPr="00AC3283" w:rsidRDefault="00177C40" w:rsidP="00180C38">
            <w:pPr>
              <w:pStyle w:val="TAH"/>
            </w:pPr>
            <w:r w:rsidRPr="00423DAE">
              <w:t>TDD UL-DL pattern</w:t>
            </w:r>
          </w:p>
        </w:tc>
        <w:tc>
          <w:tcPr>
            <w:tcW w:w="640" w:type="pct"/>
            <w:vMerge w:val="restart"/>
            <w:shd w:val="clear" w:color="auto" w:fill="FFFFFF"/>
            <w:vAlign w:val="center"/>
          </w:tcPr>
          <w:p w:rsidR="00177C40" w:rsidRPr="00AC3283" w:rsidRDefault="00177C40" w:rsidP="00180C38">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rsidR="00177C40" w:rsidRPr="00AC3283" w:rsidRDefault="00177C40" w:rsidP="00180C38">
            <w:pPr>
              <w:pStyle w:val="TAH"/>
            </w:pPr>
            <w:r w:rsidRPr="00AC3283">
              <w:t>Correlation matrix and antenna configuration</w:t>
            </w:r>
          </w:p>
        </w:tc>
        <w:tc>
          <w:tcPr>
            <w:tcW w:w="963" w:type="pct"/>
            <w:gridSpan w:val="2"/>
            <w:shd w:val="clear" w:color="auto" w:fill="FFFFFF"/>
            <w:vAlign w:val="center"/>
          </w:tcPr>
          <w:p w:rsidR="00177C40" w:rsidRPr="00AC3283" w:rsidRDefault="00177C40" w:rsidP="00180C38">
            <w:pPr>
              <w:pStyle w:val="TAH"/>
            </w:pPr>
            <w:r w:rsidRPr="00AC3283">
              <w:t>Reference value</w:t>
            </w:r>
          </w:p>
        </w:tc>
      </w:tr>
      <w:tr w:rsidR="00177C40" w:rsidRPr="00AC3283" w:rsidTr="00180C38">
        <w:trPr>
          <w:trHeight w:val="355"/>
          <w:jc w:val="center"/>
        </w:trPr>
        <w:tc>
          <w:tcPr>
            <w:tcW w:w="326" w:type="pct"/>
            <w:vMerge/>
            <w:shd w:val="clear" w:color="auto" w:fill="FFFFFF"/>
            <w:vAlign w:val="center"/>
          </w:tcPr>
          <w:p w:rsidR="00177C40" w:rsidRPr="00AC3283" w:rsidRDefault="00177C40" w:rsidP="00180C38">
            <w:pPr>
              <w:pStyle w:val="TAH"/>
            </w:pPr>
          </w:p>
        </w:tc>
        <w:tc>
          <w:tcPr>
            <w:tcW w:w="683" w:type="pct"/>
            <w:vMerge/>
            <w:shd w:val="clear" w:color="auto" w:fill="FFFFFF"/>
            <w:vAlign w:val="center"/>
          </w:tcPr>
          <w:p w:rsidR="00177C40" w:rsidRPr="00AC3283" w:rsidRDefault="00177C40" w:rsidP="00180C38">
            <w:pPr>
              <w:pStyle w:val="TAH"/>
            </w:pPr>
          </w:p>
        </w:tc>
        <w:tc>
          <w:tcPr>
            <w:tcW w:w="573" w:type="pct"/>
            <w:vMerge/>
            <w:shd w:val="clear" w:color="auto" w:fill="FFFFFF"/>
          </w:tcPr>
          <w:p w:rsidR="00177C40" w:rsidRPr="00AC3283" w:rsidRDefault="00177C40" w:rsidP="00180C38">
            <w:pPr>
              <w:pStyle w:val="TAH"/>
            </w:pPr>
          </w:p>
        </w:tc>
        <w:tc>
          <w:tcPr>
            <w:tcW w:w="594" w:type="pct"/>
            <w:vMerge/>
            <w:shd w:val="clear" w:color="auto" w:fill="FFFFFF"/>
          </w:tcPr>
          <w:p w:rsidR="00177C40" w:rsidRPr="00AC3283" w:rsidRDefault="00177C40" w:rsidP="00180C38">
            <w:pPr>
              <w:pStyle w:val="TAH"/>
            </w:pPr>
          </w:p>
        </w:tc>
        <w:tc>
          <w:tcPr>
            <w:tcW w:w="531" w:type="pct"/>
            <w:vMerge/>
            <w:shd w:val="clear" w:color="auto" w:fill="FFFFFF"/>
          </w:tcPr>
          <w:p w:rsidR="00177C40" w:rsidRPr="00AC3283" w:rsidRDefault="00177C40" w:rsidP="00180C38">
            <w:pPr>
              <w:pStyle w:val="TAH"/>
            </w:pPr>
          </w:p>
        </w:tc>
        <w:tc>
          <w:tcPr>
            <w:tcW w:w="640" w:type="pct"/>
            <w:vMerge/>
            <w:shd w:val="clear" w:color="auto" w:fill="FFFFFF"/>
            <w:vAlign w:val="center"/>
          </w:tcPr>
          <w:p w:rsidR="00177C40" w:rsidRPr="00AC3283" w:rsidRDefault="00177C40" w:rsidP="00180C38">
            <w:pPr>
              <w:pStyle w:val="TAH"/>
            </w:pPr>
          </w:p>
        </w:tc>
        <w:tc>
          <w:tcPr>
            <w:tcW w:w="689" w:type="pct"/>
            <w:vMerge/>
            <w:shd w:val="clear" w:color="auto" w:fill="FFFFFF"/>
            <w:vAlign w:val="center"/>
          </w:tcPr>
          <w:p w:rsidR="00177C40" w:rsidRPr="00AC3283" w:rsidRDefault="00177C40" w:rsidP="00180C38">
            <w:pPr>
              <w:pStyle w:val="TAH"/>
            </w:pPr>
          </w:p>
        </w:tc>
        <w:tc>
          <w:tcPr>
            <w:tcW w:w="594" w:type="pct"/>
            <w:shd w:val="clear" w:color="auto" w:fill="FFFFFF"/>
            <w:vAlign w:val="center"/>
          </w:tcPr>
          <w:p w:rsidR="00177C40" w:rsidRPr="00AC3283" w:rsidRDefault="00177C40" w:rsidP="00180C38">
            <w:pPr>
              <w:pStyle w:val="TAH"/>
            </w:pPr>
            <w:r w:rsidRPr="00AC3283">
              <w:t>Fraction of maximum throughput (%)</w:t>
            </w:r>
          </w:p>
        </w:tc>
        <w:tc>
          <w:tcPr>
            <w:tcW w:w="369" w:type="pct"/>
            <w:shd w:val="clear" w:color="auto" w:fill="FFFFFF"/>
            <w:vAlign w:val="center"/>
          </w:tcPr>
          <w:p w:rsidR="00177C40" w:rsidRPr="00AC3283" w:rsidRDefault="00177C40" w:rsidP="00180C38">
            <w:pPr>
              <w:pStyle w:val="TAH"/>
            </w:pPr>
            <w:r w:rsidRPr="00AC3283">
              <w:t>SNR (dB)</w:t>
            </w:r>
          </w:p>
        </w:tc>
      </w:tr>
      <w:tr w:rsidR="00177C40" w:rsidRPr="00AC3283" w:rsidTr="00180C38">
        <w:trPr>
          <w:trHeight w:val="180"/>
          <w:jc w:val="center"/>
        </w:trPr>
        <w:tc>
          <w:tcPr>
            <w:tcW w:w="326"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rsidTr="00180C38">
        <w:trPr>
          <w:trHeight w:val="180"/>
          <w:jc w:val="center"/>
        </w:trPr>
        <w:tc>
          <w:tcPr>
            <w:tcW w:w="326"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rsidR="00177C40" w:rsidRPr="00AC3283" w:rsidRDefault="00177C40" w:rsidP="00180C38">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rsidR="00177C40" w:rsidRPr="00AC3283" w:rsidRDefault="00177C40" w:rsidP="00180C38">
            <w:pPr>
              <w:keepNext/>
              <w:keepLines/>
              <w:spacing w:after="0"/>
              <w:jc w:val="center"/>
              <w:rPr>
                <w:rFonts w:ascii="Arial" w:eastAsia="SimSun" w:hAnsi="Arial"/>
                <w:sz w:val="18"/>
                <w:lang w:eastAsia="zh-CN"/>
              </w:rPr>
            </w:pPr>
            <w:r>
              <w:rPr>
                <w:rFonts w:ascii="Arial" w:eastAsia="SimSun" w:hAnsi="Arial"/>
                <w:sz w:val="18"/>
                <w:lang w:eastAsia="zh-CN"/>
              </w:rPr>
              <w:t>-0.8</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92" w:name="_Toc21338177"/>
      <w:bookmarkStart w:id="393" w:name="_Toc29808285"/>
      <w:bookmarkStart w:id="394" w:name="_Toc37068204"/>
      <w:bookmarkStart w:id="395" w:name="_Toc37083748"/>
      <w:bookmarkStart w:id="396" w:name="_Toc37084090"/>
      <w:bookmarkStart w:id="397" w:name="_Toc40209452"/>
      <w:bookmarkStart w:id="398" w:name="_Toc40209794"/>
      <w:bookmarkStart w:id="399" w:name="_Toc45892753"/>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92"/>
      <w:bookmarkEnd w:id="393"/>
      <w:bookmarkEnd w:id="394"/>
      <w:bookmarkEnd w:id="395"/>
      <w:bookmarkEnd w:id="396"/>
      <w:bookmarkEnd w:id="397"/>
      <w:bookmarkEnd w:id="398"/>
      <w:bookmarkEnd w:id="399"/>
    </w:p>
    <w:p w:rsidR="005B3300" w:rsidRPr="00C25669" w:rsidRDefault="005B3300" w:rsidP="005B3300">
      <w:pPr>
        <w:pStyle w:val="Heading4"/>
        <w:rPr>
          <w:lang w:eastAsia="zh-CN"/>
        </w:rPr>
      </w:pPr>
      <w:bookmarkStart w:id="400" w:name="_Toc21338178"/>
      <w:bookmarkStart w:id="401" w:name="_Toc29808286"/>
      <w:bookmarkStart w:id="402" w:name="_Toc37068205"/>
      <w:bookmarkStart w:id="403" w:name="_Toc37083749"/>
      <w:bookmarkStart w:id="404" w:name="_Toc37084091"/>
      <w:bookmarkStart w:id="405" w:name="_Toc40209453"/>
      <w:bookmarkStart w:id="406" w:name="_Toc40209795"/>
      <w:bookmarkStart w:id="407" w:name="_Toc45892754"/>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400"/>
      <w:bookmarkEnd w:id="401"/>
      <w:bookmarkEnd w:id="402"/>
      <w:bookmarkEnd w:id="403"/>
      <w:bookmarkEnd w:id="404"/>
      <w:bookmarkEnd w:id="405"/>
      <w:bookmarkEnd w:id="406"/>
      <w:bookmarkEnd w:id="407"/>
    </w:p>
    <w:p w:rsidR="005B3300" w:rsidRPr="00C25669" w:rsidRDefault="005B3300" w:rsidP="005B3300">
      <w:pPr>
        <w:pStyle w:val="Heading5"/>
      </w:pPr>
      <w:bookmarkStart w:id="408" w:name="_Toc21338179"/>
      <w:bookmarkStart w:id="409" w:name="_Toc29808287"/>
      <w:bookmarkStart w:id="410" w:name="_Toc37068206"/>
      <w:bookmarkStart w:id="411" w:name="_Toc37083750"/>
      <w:bookmarkStart w:id="412" w:name="_Toc37084092"/>
      <w:bookmarkStart w:id="413" w:name="_Toc40209454"/>
      <w:bookmarkStart w:id="414" w:name="_Toc40209796"/>
      <w:bookmarkStart w:id="415" w:name="_Toc45892755"/>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408"/>
      <w:bookmarkEnd w:id="409"/>
      <w:bookmarkEnd w:id="410"/>
      <w:bookmarkEnd w:id="411"/>
      <w:bookmarkEnd w:id="412"/>
      <w:bookmarkEnd w:id="413"/>
      <w:bookmarkEnd w:id="414"/>
      <w:bookmarkEnd w:id="415"/>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16" w:name="_Toc21338180"/>
      <w:bookmarkStart w:id="417" w:name="_Toc29808288"/>
      <w:bookmarkStart w:id="418" w:name="_Toc37068207"/>
      <w:bookmarkStart w:id="419" w:name="_Toc37083751"/>
      <w:bookmarkStart w:id="420" w:name="_Toc37084093"/>
      <w:bookmarkStart w:id="421" w:name="_Toc40209455"/>
      <w:bookmarkStart w:id="422" w:name="_Toc40209797"/>
      <w:bookmarkStart w:id="423" w:name="_Toc45892756"/>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416"/>
      <w:bookmarkEnd w:id="417"/>
      <w:bookmarkEnd w:id="418"/>
      <w:bookmarkEnd w:id="419"/>
      <w:bookmarkEnd w:id="420"/>
      <w:bookmarkEnd w:id="421"/>
      <w:bookmarkEnd w:id="422"/>
      <w:bookmarkEnd w:id="423"/>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24" w:name="_Toc21338181"/>
      <w:bookmarkStart w:id="425" w:name="_Toc29808289"/>
      <w:bookmarkStart w:id="426" w:name="_Toc37068208"/>
      <w:bookmarkStart w:id="427" w:name="_Toc37083752"/>
      <w:bookmarkStart w:id="428" w:name="_Toc37084094"/>
      <w:bookmarkStart w:id="429" w:name="_Toc40209456"/>
      <w:bookmarkStart w:id="430" w:name="_Toc40209798"/>
      <w:bookmarkStart w:id="431" w:name="_Toc45892757"/>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424"/>
      <w:bookmarkEnd w:id="425"/>
      <w:bookmarkEnd w:id="426"/>
      <w:bookmarkEnd w:id="427"/>
      <w:bookmarkEnd w:id="428"/>
      <w:bookmarkEnd w:id="429"/>
      <w:bookmarkEnd w:id="430"/>
      <w:bookmarkEnd w:id="431"/>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432" w:name="_Toc21338182"/>
      <w:bookmarkStart w:id="433" w:name="_Toc29808290"/>
      <w:bookmarkStart w:id="434" w:name="_Toc37068209"/>
      <w:bookmarkStart w:id="435" w:name="_Toc37083753"/>
      <w:bookmarkStart w:id="436" w:name="_Toc37084095"/>
      <w:bookmarkStart w:id="437" w:name="_Toc40209457"/>
      <w:bookmarkStart w:id="438" w:name="_Toc40209799"/>
      <w:bookmarkStart w:id="439" w:name="_Toc45892758"/>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432"/>
      <w:bookmarkEnd w:id="433"/>
      <w:bookmarkEnd w:id="434"/>
      <w:bookmarkEnd w:id="435"/>
      <w:bookmarkEnd w:id="436"/>
      <w:bookmarkEnd w:id="437"/>
      <w:bookmarkEnd w:id="438"/>
      <w:bookmarkEnd w:id="439"/>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40" w:name="_Toc21338183"/>
      <w:bookmarkStart w:id="441" w:name="_Toc29808291"/>
      <w:bookmarkStart w:id="442" w:name="_Toc37068210"/>
      <w:bookmarkStart w:id="443" w:name="_Toc37083754"/>
      <w:bookmarkStart w:id="444" w:name="_Toc37084096"/>
      <w:bookmarkStart w:id="445" w:name="_Toc40209458"/>
      <w:bookmarkStart w:id="446" w:name="_Toc40209800"/>
      <w:bookmarkStart w:id="447" w:name="_Toc45892759"/>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40"/>
      <w:bookmarkEnd w:id="441"/>
      <w:bookmarkEnd w:id="442"/>
      <w:bookmarkEnd w:id="443"/>
      <w:bookmarkEnd w:id="444"/>
      <w:bookmarkEnd w:id="445"/>
      <w:bookmarkEnd w:id="446"/>
      <w:bookmarkEnd w:id="447"/>
    </w:p>
    <w:p w:rsidR="005B3300" w:rsidRPr="00C25669" w:rsidRDefault="005B3300" w:rsidP="005B3300">
      <w:pPr>
        <w:pStyle w:val="Heading5"/>
      </w:pPr>
      <w:bookmarkStart w:id="448" w:name="_Toc21338184"/>
      <w:bookmarkStart w:id="449" w:name="_Toc29808292"/>
      <w:bookmarkStart w:id="450" w:name="_Toc37068211"/>
      <w:bookmarkStart w:id="451" w:name="_Toc37083755"/>
      <w:bookmarkStart w:id="452" w:name="_Toc37084097"/>
      <w:bookmarkStart w:id="453" w:name="_Toc40209459"/>
      <w:bookmarkStart w:id="454" w:name="_Toc40209801"/>
      <w:bookmarkStart w:id="455" w:name="_Toc45892760"/>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48"/>
      <w:bookmarkEnd w:id="449"/>
      <w:bookmarkEnd w:id="450"/>
      <w:bookmarkEnd w:id="451"/>
      <w:bookmarkEnd w:id="452"/>
      <w:bookmarkEnd w:id="453"/>
      <w:bookmarkEnd w:id="454"/>
      <w:bookmarkEnd w:id="455"/>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trPr>
        <w:tc>
          <w:tcPr>
            <w:tcW w:w="33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rsidTr="000811C5">
        <w:trPr>
          <w:trHeight w:val="384"/>
          <w:jc w:val="center"/>
        </w:trPr>
        <w:tc>
          <w:tcPr>
            <w:tcW w:w="330"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56" w:name="_Toc21338185"/>
      <w:bookmarkStart w:id="457" w:name="_Toc29808293"/>
      <w:bookmarkStart w:id="458" w:name="_Toc37068212"/>
      <w:bookmarkStart w:id="459" w:name="_Toc37083756"/>
      <w:bookmarkStart w:id="460" w:name="_Toc37084098"/>
      <w:bookmarkStart w:id="461" w:name="_Toc40209460"/>
      <w:bookmarkStart w:id="462" w:name="_Toc40209802"/>
      <w:bookmarkStart w:id="463" w:name="_Toc45892761"/>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456"/>
      <w:bookmarkEnd w:id="457"/>
      <w:bookmarkEnd w:id="458"/>
      <w:bookmarkEnd w:id="459"/>
      <w:bookmarkEnd w:id="460"/>
      <w:bookmarkEnd w:id="461"/>
      <w:bookmarkEnd w:id="462"/>
      <w:bookmarkEnd w:id="463"/>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64" w:name="_Toc21338186"/>
      <w:bookmarkStart w:id="465" w:name="_Toc29808294"/>
      <w:bookmarkStart w:id="466" w:name="_Toc37068213"/>
      <w:bookmarkStart w:id="467" w:name="_Toc37083757"/>
      <w:bookmarkStart w:id="468" w:name="_Toc37084099"/>
      <w:bookmarkStart w:id="469" w:name="_Toc40209461"/>
      <w:bookmarkStart w:id="470" w:name="_Toc40209803"/>
      <w:bookmarkStart w:id="471" w:name="_Toc45892762"/>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464"/>
      <w:bookmarkEnd w:id="465"/>
      <w:bookmarkEnd w:id="466"/>
      <w:bookmarkEnd w:id="467"/>
      <w:bookmarkEnd w:id="468"/>
      <w:bookmarkEnd w:id="469"/>
      <w:bookmarkEnd w:id="470"/>
      <w:bookmarkEnd w:id="47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472" w:name="_Toc13090689"/>
    </w:p>
    <w:p w:rsidR="006C0543" w:rsidRPr="00AC3283" w:rsidRDefault="006C0543" w:rsidP="006C0543">
      <w:pPr>
        <w:pStyle w:val="Heading5"/>
      </w:pPr>
      <w:bookmarkStart w:id="473" w:name="_Toc37083758"/>
      <w:bookmarkStart w:id="474" w:name="_Toc37084100"/>
      <w:bookmarkStart w:id="475" w:name="_Toc40209462"/>
      <w:bookmarkStart w:id="476" w:name="_Toc40209804"/>
      <w:bookmarkStart w:id="477" w:name="_Toc45892763"/>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472"/>
      <w:bookmarkEnd w:id="473"/>
      <w:bookmarkEnd w:id="474"/>
      <w:bookmarkEnd w:id="475"/>
      <w:bookmarkEnd w:id="476"/>
      <w:bookmarkEnd w:id="477"/>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rsidTr="00833BE6">
        <w:tc>
          <w:tcPr>
            <w:tcW w:w="1836" w:type="dxa"/>
            <w:vMerge w:val="restart"/>
            <w:shd w:val="clear" w:color="auto" w:fill="auto"/>
            <w:vAlign w:val="center"/>
          </w:tcPr>
          <w:p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t>Note 1:</w:t>
            </w:r>
            <w:r w:rsidRPr="00AC3283">
              <w:rPr>
                <w:rFonts w:hint="eastAsia"/>
                <w:lang w:eastAsia="zh-CN"/>
              </w:rPr>
              <w:tab/>
            </w:r>
            <w:r w:rsidRPr="00AC3283">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rsidTr="00833BE6">
        <w:trPr>
          <w:trHeight w:val="391"/>
          <w:jc w:val="center"/>
        </w:trPr>
        <w:tc>
          <w:tcPr>
            <w:tcW w:w="329"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rsidR="00833BE6" w:rsidRPr="00AC3283" w:rsidRDefault="00833BE6" w:rsidP="00833BE6">
            <w:pPr>
              <w:pStyle w:val="TAH"/>
              <w:rPr>
                <w:rFonts w:eastAsia="SimSun"/>
              </w:rPr>
            </w:pPr>
            <w:r w:rsidRPr="00AC3283">
              <w:rPr>
                <w:rFonts w:eastAsia="SimSun"/>
              </w:rPr>
              <w:t>Reference value</w:t>
            </w:r>
          </w:p>
        </w:tc>
      </w:tr>
      <w:tr w:rsidR="00833BE6" w:rsidRPr="00AC3283" w:rsidTr="00833BE6">
        <w:trPr>
          <w:trHeight w:val="391"/>
          <w:jc w:val="center"/>
        </w:trPr>
        <w:tc>
          <w:tcPr>
            <w:tcW w:w="329" w:type="pct"/>
            <w:vMerge/>
            <w:shd w:val="clear" w:color="auto" w:fill="FFFFFF"/>
            <w:vAlign w:val="center"/>
          </w:tcPr>
          <w:p w:rsidR="00833BE6" w:rsidRPr="00AC3283" w:rsidRDefault="00833BE6" w:rsidP="00833BE6">
            <w:pPr>
              <w:pStyle w:val="TAH"/>
              <w:rPr>
                <w:rFonts w:eastAsia="SimSun"/>
              </w:rPr>
            </w:pPr>
          </w:p>
        </w:tc>
        <w:tc>
          <w:tcPr>
            <w:tcW w:w="723" w:type="pct"/>
            <w:vMerge/>
            <w:shd w:val="clear" w:color="auto" w:fill="FFFFFF"/>
            <w:vAlign w:val="center"/>
          </w:tcPr>
          <w:p w:rsidR="00833BE6" w:rsidRPr="00AC3283" w:rsidRDefault="00833BE6" w:rsidP="00833BE6">
            <w:pPr>
              <w:pStyle w:val="TAH"/>
              <w:rPr>
                <w:rFonts w:eastAsia="SimSun"/>
              </w:rPr>
            </w:pPr>
          </w:p>
        </w:tc>
        <w:tc>
          <w:tcPr>
            <w:tcW w:w="578" w:type="pct"/>
            <w:vMerge/>
            <w:shd w:val="clear" w:color="auto" w:fill="FFFFFF"/>
          </w:tcPr>
          <w:p w:rsidR="00833BE6" w:rsidRPr="00AC3283" w:rsidRDefault="00833BE6" w:rsidP="00833BE6">
            <w:pPr>
              <w:pStyle w:val="TAH"/>
              <w:rPr>
                <w:rFonts w:eastAsia="SimSun"/>
              </w:rPr>
            </w:pPr>
          </w:p>
        </w:tc>
        <w:tc>
          <w:tcPr>
            <w:tcW w:w="598" w:type="pct"/>
            <w:vMerge/>
            <w:shd w:val="clear" w:color="auto" w:fill="FFFFFF"/>
          </w:tcPr>
          <w:p w:rsidR="00833BE6" w:rsidRPr="00AC3283" w:rsidRDefault="00833BE6" w:rsidP="00833BE6">
            <w:pPr>
              <w:pStyle w:val="TAH"/>
              <w:rPr>
                <w:rFonts w:eastAsia="SimSun"/>
              </w:rPr>
            </w:pPr>
          </w:p>
        </w:tc>
        <w:tc>
          <w:tcPr>
            <w:tcW w:w="507" w:type="pct"/>
            <w:vMerge/>
            <w:shd w:val="clear" w:color="auto" w:fill="FFFFFF"/>
          </w:tcPr>
          <w:p w:rsidR="00833BE6" w:rsidRPr="00AC3283" w:rsidRDefault="00833BE6" w:rsidP="00833BE6">
            <w:pPr>
              <w:pStyle w:val="TAH"/>
              <w:rPr>
                <w:rFonts w:eastAsia="SimSun"/>
              </w:rPr>
            </w:pPr>
          </w:p>
        </w:tc>
        <w:tc>
          <w:tcPr>
            <w:tcW w:w="644" w:type="pct"/>
            <w:vMerge/>
            <w:shd w:val="clear" w:color="auto" w:fill="FFFFFF"/>
            <w:vAlign w:val="center"/>
          </w:tcPr>
          <w:p w:rsidR="00833BE6" w:rsidRPr="00AC3283" w:rsidRDefault="00833BE6" w:rsidP="00833BE6">
            <w:pPr>
              <w:pStyle w:val="TAH"/>
              <w:rPr>
                <w:rFonts w:eastAsia="SimSun"/>
              </w:rPr>
            </w:pPr>
          </w:p>
        </w:tc>
        <w:tc>
          <w:tcPr>
            <w:tcW w:w="694" w:type="pct"/>
            <w:vMerge/>
            <w:shd w:val="clear" w:color="auto" w:fill="FFFFFF"/>
            <w:vAlign w:val="center"/>
          </w:tcPr>
          <w:p w:rsidR="00833BE6" w:rsidRPr="00AC3283" w:rsidRDefault="00833BE6" w:rsidP="00833BE6">
            <w:pPr>
              <w:pStyle w:val="TAH"/>
              <w:rPr>
                <w:rFonts w:eastAsia="SimSun"/>
              </w:rPr>
            </w:pPr>
          </w:p>
        </w:tc>
        <w:tc>
          <w:tcPr>
            <w:tcW w:w="598" w:type="pct"/>
            <w:shd w:val="clear" w:color="auto" w:fill="FFFFFF"/>
            <w:vAlign w:val="center"/>
          </w:tcPr>
          <w:p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rsidR="00833BE6" w:rsidRPr="00AC3283" w:rsidRDefault="00833BE6" w:rsidP="00833BE6">
            <w:pPr>
              <w:pStyle w:val="TAH"/>
              <w:rPr>
                <w:rFonts w:eastAsia="SimSun"/>
              </w:rPr>
            </w:pPr>
            <w:r w:rsidRPr="00AC3283">
              <w:rPr>
                <w:rFonts w:eastAsia="SimSun"/>
              </w:rPr>
              <w:t>SNR (dB)</w:t>
            </w:r>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r>
              <w:rPr>
                <w:rFonts w:eastAsia="SimSun"/>
                <w:lang w:eastAsia="zh-CN"/>
              </w:rPr>
              <w:t>-3.6</w:t>
            </w:r>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r>
              <w:rPr>
                <w:rFonts w:eastAsia="SimSun"/>
                <w:lang w:eastAsia="zh-CN"/>
              </w:rPr>
              <w:t>-3.5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78" w:name="_Toc21338187"/>
      <w:bookmarkStart w:id="479" w:name="_Toc29808295"/>
      <w:bookmarkStart w:id="480" w:name="_Toc37068214"/>
      <w:bookmarkStart w:id="481" w:name="_Toc37083759"/>
      <w:bookmarkStart w:id="482" w:name="_Toc37084101"/>
      <w:bookmarkStart w:id="483" w:name="_Toc40209463"/>
      <w:bookmarkStart w:id="484" w:name="_Toc40209805"/>
      <w:bookmarkStart w:id="485" w:name="_Toc45892764"/>
      <w:r w:rsidRPr="00C25669">
        <w:t>5.</w:t>
      </w:r>
      <w:r w:rsidRPr="00C25669">
        <w:rPr>
          <w:rFonts w:hint="eastAsia"/>
        </w:rPr>
        <w:t>3</w:t>
      </w:r>
      <w:r w:rsidRPr="00C25669">
        <w:rPr>
          <w:rFonts w:hint="eastAsia"/>
          <w:lang w:eastAsia="zh-CN"/>
        </w:rPr>
        <w:tab/>
      </w:r>
      <w:r w:rsidRPr="00C25669">
        <w:t>PDCCH demodulation requirements</w:t>
      </w:r>
      <w:bookmarkEnd w:id="478"/>
      <w:bookmarkEnd w:id="479"/>
      <w:bookmarkEnd w:id="480"/>
      <w:bookmarkEnd w:id="481"/>
      <w:bookmarkEnd w:id="482"/>
      <w:bookmarkEnd w:id="483"/>
      <w:bookmarkEnd w:id="484"/>
      <w:bookmarkEnd w:id="485"/>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833BE6">
            <w:pPr>
              <w:pStyle w:val="TAC"/>
            </w:pPr>
          </w:p>
        </w:tc>
        <w:tc>
          <w:tcPr>
            <w:tcW w:w="1299" w:type="pct"/>
            <w:shd w:val="clear" w:color="auto" w:fill="auto"/>
          </w:tcPr>
          <w:p w:rsidR="005B3300" w:rsidRPr="00C25669" w:rsidRDefault="005B3300" w:rsidP="00833BE6">
            <w:pPr>
              <w:pStyle w:val="TAC"/>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Start PRB 0</w:t>
            </w:r>
          </w:p>
          <w:p w:rsidR="005B3300" w:rsidRPr="00C25669" w:rsidRDefault="005B3300" w:rsidP="00833BE6">
            <w:pPr>
              <w:pStyle w:val="TAC"/>
              <w:rPr>
                <w:rFonts w:eastAsia="SimSun" w:cs="Arial"/>
                <w:szCs w:val="18"/>
              </w:rPr>
            </w:pPr>
            <w:r w:rsidRPr="00C25669">
              <w:rPr>
                <w:rFonts w:cs="Arial"/>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021DE" w:rsidRPr="00C25669" w:rsidTr="000811C5">
        <w:trPr>
          <w:jc w:val="center"/>
        </w:trPr>
        <w:tc>
          <w:tcPr>
            <w:tcW w:w="3142" w:type="pct"/>
            <w:gridSpan w:val="3"/>
            <w:tcBorders>
              <w:right w:val="single" w:sz="4" w:space="0" w:color="auto"/>
            </w:tcBorders>
            <w:shd w:val="clear" w:color="auto" w:fill="auto"/>
            <w:vAlign w:val="center"/>
          </w:tcPr>
          <w:p w:rsidR="005021DE" w:rsidRPr="007A5364" w:rsidRDefault="00833BE6" w:rsidP="00833BE6">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lang w:eastAsia="zh-C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 </w:t>
            </w:r>
            <w:r w:rsidRPr="007F3A98">
              <w:rPr>
                <w:rFonts w:eastAsia="SimSun"/>
              </w:rPr>
              <w:t>with</w:t>
            </w:r>
            <w:r w:rsidRPr="007F3A98">
              <w:rPr>
                <w:rFonts w:eastAsia="SimSun"/>
                <w:lang w:eastAsia="zh-CN"/>
              </w:rPr>
              <w:t xml:space="preserve"> REG </w:t>
            </w:r>
            <w:r w:rsidRPr="007F3A98">
              <w:rPr>
                <w:rFonts w:eastAsia="SimSun"/>
              </w:rPr>
              <w:t>bundling granularity</w:t>
            </w:r>
            <w:r w:rsidRPr="007F3A98">
              <w:rPr>
                <w:rFonts w:eastAsia="SimSun"/>
                <w:lang w:eastAsia="zh-CN"/>
              </w:rPr>
              <w:t xml:space="preserve"> for number of Tx larger than 1</w:t>
            </w:r>
          </w:p>
        </w:tc>
      </w:tr>
      <w:tr w:rsidR="00833BE6" w:rsidRPr="00C25669" w:rsidTr="000811C5">
        <w:trPr>
          <w:jc w:val="center"/>
        </w:trPr>
        <w:tc>
          <w:tcPr>
            <w:tcW w:w="3142"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486" w:name="_Hlk531596606"/>
      <w:bookmarkStart w:id="487" w:name="_Toc21338188"/>
      <w:bookmarkStart w:id="488" w:name="_Toc29808296"/>
      <w:bookmarkStart w:id="489" w:name="_Toc37068215"/>
      <w:bookmarkStart w:id="490" w:name="_Toc37083760"/>
      <w:bookmarkStart w:id="491" w:name="_Toc37084102"/>
      <w:bookmarkStart w:id="492" w:name="_Toc40209464"/>
      <w:bookmarkStart w:id="493" w:name="_Toc40209806"/>
      <w:bookmarkStart w:id="494" w:name="_Toc45892765"/>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486"/>
      <w:bookmarkEnd w:id="487"/>
      <w:bookmarkEnd w:id="488"/>
      <w:bookmarkEnd w:id="489"/>
      <w:bookmarkEnd w:id="490"/>
      <w:bookmarkEnd w:id="491"/>
      <w:bookmarkEnd w:id="492"/>
      <w:bookmarkEnd w:id="493"/>
      <w:bookmarkEnd w:id="494"/>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495" w:name="_Toc21338189"/>
      <w:bookmarkStart w:id="496" w:name="_Toc29808297"/>
      <w:bookmarkStart w:id="497" w:name="_Toc37068216"/>
      <w:bookmarkStart w:id="498" w:name="_Toc37083761"/>
      <w:bookmarkStart w:id="499" w:name="_Toc37084103"/>
      <w:bookmarkStart w:id="500" w:name="_Toc40209465"/>
      <w:bookmarkStart w:id="501" w:name="_Toc40209807"/>
      <w:bookmarkStart w:id="502" w:name="_Toc45892766"/>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95"/>
      <w:bookmarkEnd w:id="496"/>
      <w:bookmarkEnd w:id="497"/>
      <w:bookmarkEnd w:id="498"/>
      <w:bookmarkEnd w:id="499"/>
      <w:bookmarkEnd w:id="500"/>
      <w:bookmarkEnd w:id="501"/>
      <w:bookmarkEnd w:id="502"/>
    </w:p>
    <w:p w:rsidR="005B3300" w:rsidRPr="00C25669" w:rsidRDefault="005B3300" w:rsidP="005B3300">
      <w:pPr>
        <w:pStyle w:val="Heading4"/>
        <w:rPr>
          <w:lang w:eastAsia="zh-CN"/>
        </w:rPr>
      </w:pPr>
      <w:bookmarkStart w:id="503" w:name="_Toc21338190"/>
      <w:bookmarkStart w:id="504" w:name="_Toc29808298"/>
      <w:bookmarkStart w:id="505" w:name="_Toc37068217"/>
      <w:bookmarkStart w:id="506" w:name="_Toc37083762"/>
      <w:bookmarkStart w:id="507" w:name="_Toc37084104"/>
      <w:bookmarkStart w:id="508" w:name="_Toc40209466"/>
      <w:bookmarkStart w:id="509" w:name="_Toc40209808"/>
      <w:bookmarkStart w:id="510" w:name="_Toc45892767"/>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03"/>
      <w:bookmarkEnd w:id="504"/>
      <w:bookmarkEnd w:id="505"/>
      <w:bookmarkEnd w:id="506"/>
      <w:bookmarkEnd w:id="507"/>
      <w:bookmarkEnd w:id="508"/>
      <w:bookmarkEnd w:id="509"/>
      <w:bookmarkEnd w:id="510"/>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11" w:name="_Toc21338191"/>
      <w:bookmarkStart w:id="512" w:name="_Toc29808299"/>
      <w:bookmarkStart w:id="513" w:name="_Toc37068218"/>
      <w:bookmarkStart w:id="514" w:name="_Toc37083763"/>
      <w:bookmarkStart w:id="515" w:name="_Toc37084105"/>
      <w:bookmarkStart w:id="516" w:name="_Toc40209467"/>
      <w:bookmarkStart w:id="517" w:name="_Toc40209809"/>
      <w:bookmarkStart w:id="518" w:name="_Toc45892768"/>
      <w:r w:rsidRPr="00C25669">
        <w:rPr>
          <w:snapToGrid w:val="0"/>
        </w:rPr>
        <w:t>5.3.2.1.1</w:t>
      </w:r>
      <w:r w:rsidRPr="00C25669">
        <w:rPr>
          <w:rFonts w:hint="eastAsia"/>
          <w:snapToGrid w:val="0"/>
          <w:lang w:eastAsia="zh-CN"/>
        </w:rPr>
        <w:tab/>
      </w:r>
      <w:r w:rsidRPr="00C25669">
        <w:rPr>
          <w:snapToGrid w:val="0"/>
        </w:rPr>
        <w:t>1 Tx Antenna performances</w:t>
      </w:r>
      <w:bookmarkEnd w:id="511"/>
      <w:bookmarkEnd w:id="512"/>
      <w:bookmarkEnd w:id="513"/>
      <w:bookmarkEnd w:id="514"/>
      <w:bookmarkEnd w:id="515"/>
      <w:bookmarkEnd w:id="516"/>
      <w:bookmarkEnd w:id="517"/>
      <w:bookmarkEnd w:id="518"/>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19" w:name="_Toc21338192"/>
      <w:bookmarkStart w:id="520" w:name="_Toc29808300"/>
      <w:bookmarkStart w:id="521" w:name="_Toc37068219"/>
      <w:bookmarkStart w:id="522" w:name="_Toc37083764"/>
      <w:bookmarkStart w:id="523" w:name="_Toc37084106"/>
      <w:bookmarkStart w:id="524" w:name="_Toc40209468"/>
      <w:bookmarkStart w:id="525" w:name="_Toc40209810"/>
      <w:bookmarkStart w:id="526" w:name="_Toc45892769"/>
      <w:r w:rsidRPr="00C25669">
        <w:rPr>
          <w:snapToGrid w:val="0"/>
        </w:rPr>
        <w:lastRenderedPageBreak/>
        <w:t>5.3.2.1.2</w:t>
      </w:r>
      <w:r w:rsidRPr="00C25669">
        <w:rPr>
          <w:rFonts w:hint="eastAsia"/>
          <w:snapToGrid w:val="0"/>
          <w:lang w:eastAsia="zh-CN"/>
        </w:rPr>
        <w:tab/>
      </w:r>
      <w:r w:rsidRPr="00C25669">
        <w:rPr>
          <w:snapToGrid w:val="0"/>
        </w:rPr>
        <w:t>2 Tx Antenna performances</w:t>
      </w:r>
      <w:bookmarkEnd w:id="519"/>
      <w:bookmarkEnd w:id="520"/>
      <w:bookmarkEnd w:id="521"/>
      <w:bookmarkEnd w:id="522"/>
      <w:bookmarkEnd w:id="523"/>
      <w:bookmarkEnd w:id="524"/>
      <w:bookmarkEnd w:id="525"/>
      <w:bookmarkEnd w:id="52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27" w:name="_Toc21338193"/>
      <w:bookmarkStart w:id="528" w:name="_Toc29808301"/>
      <w:bookmarkStart w:id="529" w:name="_Toc37068220"/>
      <w:bookmarkStart w:id="530" w:name="_Toc37083765"/>
      <w:bookmarkStart w:id="531" w:name="_Toc37084107"/>
      <w:bookmarkStart w:id="532" w:name="_Toc40209469"/>
      <w:bookmarkStart w:id="533" w:name="_Toc40209811"/>
      <w:bookmarkStart w:id="534" w:name="_Toc4589277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7"/>
      <w:bookmarkEnd w:id="528"/>
      <w:bookmarkEnd w:id="529"/>
      <w:bookmarkEnd w:id="530"/>
      <w:bookmarkEnd w:id="531"/>
      <w:bookmarkEnd w:id="532"/>
      <w:bookmarkEnd w:id="533"/>
      <w:bookmarkEnd w:id="534"/>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35" w:name="_Toc21338194"/>
      <w:bookmarkStart w:id="536" w:name="_Toc29808302"/>
      <w:bookmarkStart w:id="537" w:name="_Toc37068221"/>
      <w:bookmarkStart w:id="538" w:name="_Toc37083766"/>
      <w:bookmarkStart w:id="539" w:name="_Toc37084108"/>
      <w:bookmarkStart w:id="540" w:name="_Toc40209470"/>
      <w:bookmarkStart w:id="541" w:name="_Toc40209812"/>
      <w:bookmarkStart w:id="542" w:name="_Toc45892771"/>
      <w:r w:rsidRPr="00C25669">
        <w:rPr>
          <w:snapToGrid w:val="0"/>
        </w:rPr>
        <w:t>5.3.2.2.1</w:t>
      </w:r>
      <w:r w:rsidRPr="00C25669">
        <w:rPr>
          <w:rFonts w:hint="eastAsia"/>
          <w:snapToGrid w:val="0"/>
          <w:lang w:eastAsia="zh-CN"/>
        </w:rPr>
        <w:tab/>
      </w:r>
      <w:r w:rsidRPr="00C25669">
        <w:rPr>
          <w:snapToGrid w:val="0"/>
        </w:rPr>
        <w:t>1 Tx Antenna performances</w:t>
      </w:r>
      <w:bookmarkEnd w:id="535"/>
      <w:bookmarkEnd w:id="536"/>
      <w:bookmarkEnd w:id="537"/>
      <w:bookmarkEnd w:id="538"/>
      <w:bookmarkEnd w:id="539"/>
      <w:bookmarkEnd w:id="540"/>
      <w:bookmarkEnd w:id="541"/>
      <w:bookmarkEnd w:id="54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43" w:name="_Toc21338195"/>
      <w:bookmarkStart w:id="544" w:name="_Toc29808303"/>
      <w:bookmarkStart w:id="545" w:name="_Toc37068222"/>
      <w:bookmarkStart w:id="546" w:name="_Toc37083767"/>
      <w:bookmarkStart w:id="547" w:name="_Toc37084109"/>
      <w:bookmarkStart w:id="548" w:name="_Toc40209471"/>
      <w:bookmarkStart w:id="549" w:name="_Toc40209813"/>
      <w:bookmarkStart w:id="550" w:name="_Toc45892772"/>
      <w:r w:rsidRPr="00C25669">
        <w:rPr>
          <w:snapToGrid w:val="0"/>
        </w:rPr>
        <w:t>5.3.2.2.2</w:t>
      </w:r>
      <w:r w:rsidRPr="00C25669">
        <w:rPr>
          <w:rFonts w:hint="eastAsia"/>
          <w:snapToGrid w:val="0"/>
          <w:lang w:eastAsia="zh-CN"/>
        </w:rPr>
        <w:tab/>
      </w:r>
      <w:r w:rsidRPr="00C25669">
        <w:rPr>
          <w:snapToGrid w:val="0"/>
        </w:rPr>
        <w:t>2 Tx Antenna performances</w:t>
      </w:r>
      <w:bookmarkEnd w:id="543"/>
      <w:bookmarkEnd w:id="544"/>
      <w:bookmarkEnd w:id="545"/>
      <w:bookmarkEnd w:id="546"/>
      <w:bookmarkEnd w:id="547"/>
      <w:bookmarkEnd w:id="548"/>
      <w:bookmarkEnd w:id="549"/>
      <w:bookmarkEnd w:id="550"/>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51" w:name="_Toc21338196"/>
      <w:bookmarkStart w:id="552" w:name="_Toc29808304"/>
      <w:bookmarkStart w:id="553" w:name="_Toc37068223"/>
      <w:bookmarkStart w:id="554" w:name="_Toc37083768"/>
      <w:bookmarkStart w:id="555" w:name="_Toc37084110"/>
      <w:bookmarkStart w:id="556" w:name="_Toc40209472"/>
      <w:bookmarkStart w:id="557" w:name="_Toc40209814"/>
      <w:bookmarkStart w:id="558" w:name="_Toc45892773"/>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51"/>
      <w:bookmarkEnd w:id="552"/>
      <w:bookmarkEnd w:id="553"/>
      <w:bookmarkEnd w:id="554"/>
      <w:bookmarkEnd w:id="555"/>
      <w:bookmarkEnd w:id="556"/>
      <w:bookmarkEnd w:id="557"/>
      <w:bookmarkEnd w:id="558"/>
    </w:p>
    <w:p w:rsidR="005B3300" w:rsidRPr="00C25669" w:rsidRDefault="005B3300" w:rsidP="005B3300">
      <w:pPr>
        <w:pStyle w:val="Heading4"/>
        <w:rPr>
          <w:lang w:eastAsia="zh-CN"/>
        </w:rPr>
      </w:pPr>
      <w:bookmarkStart w:id="559" w:name="_Toc21338197"/>
      <w:bookmarkStart w:id="560" w:name="_Toc29808305"/>
      <w:bookmarkStart w:id="561" w:name="_Toc37068224"/>
      <w:bookmarkStart w:id="562" w:name="_Toc37083769"/>
      <w:bookmarkStart w:id="563" w:name="_Toc37084111"/>
      <w:bookmarkStart w:id="564" w:name="_Toc40209473"/>
      <w:bookmarkStart w:id="565" w:name="_Toc40209815"/>
      <w:bookmarkStart w:id="566" w:name="_Toc45892774"/>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59"/>
      <w:bookmarkEnd w:id="560"/>
      <w:bookmarkEnd w:id="561"/>
      <w:bookmarkEnd w:id="562"/>
      <w:bookmarkEnd w:id="563"/>
      <w:bookmarkEnd w:id="564"/>
      <w:bookmarkEnd w:id="565"/>
      <w:bookmarkEnd w:id="566"/>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67" w:name="_Toc21338198"/>
      <w:bookmarkStart w:id="568" w:name="_Toc29808306"/>
      <w:bookmarkStart w:id="569" w:name="_Toc37068225"/>
      <w:bookmarkStart w:id="570" w:name="_Toc37083770"/>
      <w:bookmarkStart w:id="571" w:name="_Toc37084112"/>
      <w:bookmarkStart w:id="572" w:name="_Toc40209474"/>
      <w:bookmarkStart w:id="573" w:name="_Toc40209816"/>
      <w:bookmarkStart w:id="574" w:name="_Toc45892775"/>
      <w:r w:rsidRPr="00C25669">
        <w:rPr>
          <w:snapToGrid w:val="0"/>
        </w:rPr>
        <w:t>5.3.3.1.1</w:t>
      </w:r>
      <w:r w:rsidRPr="00C25669">
        <w:rPr>
          <w:rFonts w:hint="eastAsia"/>
          <w:snapToGrid w:val="0"/>
          <w:lang w:eastAsia="zh-CN"/>
        </w:rPr>
        <w:tab/>
      </w:r>
      <w:r w:rsidRPr="00C25669">
        <w:rPr>
          <w:snapToGrid w:val="0"/>
        </w:rPr>
        <w:t>1 Tx Antenna performances</w:t>
      </w:r>
      <w:bookmarkEnd w:id="567"/>
      <w:bookmarkEnd w:id="568"/>
      <w:bookmarkEnd w:id="569"/>
      <w:bookmarkEnd w:id="570"/>
      <w:bookmarkEnd w:id="571"/>
      <w:bookmarkEnd w:id="572"/>
      <w:bookmarkEnd w:id="573"/>
      <w:bookmarkEnd w:id="57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75" w:name="_Toc21338199"/>
      <w:bookmarkStart w:id="576" w:name="_Toc29808307"/>
      <w:bookmarkStart w:id="577" w:name="_Toc37068226"/>
      <w:bookmarkStart w:id="578" w:name="_Toc37083771"/>
      <w:bookmarkStart w:id="579" w:name="_Toc37084113"/>
      <w:bookmarkStart w:id="580" w:name="_Toc40209475"/>
      <w:bookmarkStart w:id="581" w:name="_Toc40209817"/>
      <w:bookmarkStart w:id="582" w:name="_Toc45892776"/>
      <w:r w:rsidRPr="00C25669">
        <w:rPr>
          <w:snapToGrid w:val="0"/>
        </w:rPr>
        <w:t>5.3.3.1.2</w:t>
      </w:r>
      <w:r w:rsidRPr="00C25669">
        <w:rPr>
          <w:rFonts w:hint="eastAsia"/>
          <w:snapToGrid w:val="0"/>
          <w:lang w:eastAsia="zh-CN"/>
        </w:rPr>
        <w:tab/>
      </w:r>
      <w:r w:rsidRPr="00C25669">
        <w:rPr>
          <w:snapToGrid w:val="0"/>
        </w:rPr>
        <w:t>2 Tx Antenna performances</w:t>
      </w:r>
      <w:bookmarkEnd w:id="575"/>
      <w:bookmarkEnd w:id="576"/>
      <w:bookmarkEnd w:id="577"/>
      <w:bookmarkEnd w:id="578"/>
      <w:bookmarkEnd w:id="579"/>
      <w:bookmarkEnd w:id="580"/>
      <w:bookmarkEnd w:id="581"/>
      <w:bookmarkEnd w:id="58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83" w:name="_Toc21338200"/>
      <w:bookmarkStart w:id="584" w:name="_Toc29808308"/>
      <w:bookmarkStart w:id="585" w:name="_Toc37068227"/>
      <w:bookmarkStart w:id="586" w:name="_Toc37083772"/>
      <w:bookmarkStart w:id="587" w:name="_Toc37084114"/>
      <w:bookmarkStart w:id="588" w:name="_Toc40209476"/>
      <w:bookmarkStart w:id="589" w:name="_Toc40209818"/>
      <w:bookmarkStart w:id="590" w:name="_Toc45892777"/>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83"/>
      <w:bookmarkEnd w:id="584"/>
      <w:bookmarkEnd w:id="585"/>
      <w:bookmarkEnd w:id="586"/>
      <w:bookmarkEnd w:id="587"/>
      <w:bookmarkEnd w:id="588"/>
      <w:bookmarkEnd w:id="589"/>
      <w:bookmarkEnd w:id="590"/>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370800">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370800">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rsidTr="00833BE6">
        <w:trPr>
          <w:cantSplit/>
          <w:jc w:val="center"/>
        </w:trPr>
        <w:tc>
          <w:tcPr>
            <w:tcW w:w="3235" w:type="dxa"/>
            <w:vAlign w:val="center"/>
          </w:tcPr>
          <w:p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91" w:name="_Toc21338201"/>
      <w:bookmarkStart w:id="592" w:name="_Toc29808309"/>
      <w:bookmarkStart w:id="593" w:name="_Toc37068228"/>
      <w:bookmarkStart w:id="594" w:name="_Toc37083773"/>
      <w:bookmarkStart w:id="595" w:name="_Toc37084115"/>
      <w:bookmarkStart w:id="596" w:name="_Toc40209477"/>
      <w:bookmarkStart w:id="597" w:name="_Toc40209819"/>
      <w:bookmarkStart w:id="598" w:name="_Toc45892778"/>
      <w:r w:rsidRPr="00C25669">
        <w:rPr>
          <w:snapToGrid w:val="0"/>
        </w:rPr>
        <w:t>5.3.3.2.1</w:t>
      </w:r>
      <w:r w:rsidRPr="00C25669">
        <w:rPr>
          <w:rFonts w:hint="eastAsia"/>
          <w:snapToGrid w:val="0"/>
          <w:lang w:eastAsia="zh-CN"/>
        </w:rPr>
        <w:tab/>
      </w:r>
      <w:r w:rsidRPr="00C25669">
        <w:rPr>
          <w:snapToGrid w:val="0"/>
        </w:rPr>
        <w:t>1 Tx Antenna performances</w:t>
      </w:r>
      <w:bookmarkEnd w:id="591"/>
      <w:bookmarkEnd w:id="592"/>
      <w:bookmarkEnd w:id="593"/>
      <w:bookmarkEnd w:id="594"/>
      <w:bookmarkEnd w:id="595"/>
      <w:bookmarkEnd w:id="596"/>
      <w:bookmarkEnd w:id="597"/>
      <w:bookmarkEnd w:id="598"/>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99" w:name="_Toc21338202"/>
      <w:bookmarkStart w:id="600" w:name="_Toc29808310"/>
      <w:bookmarkStart w:id="601" w:name="_Toc37068229"/>
      <w:bookmarkStart w:id="602" w:name="_Toc37083774"/>
      <w:bookmarkStart w:id="603" w:name="_Toc37084116"/>
      <w:bookmarkStart w:id="604" w:name="_Toc40209478"/>
      <w:bookmarkStart w:id="605" w:name="_Toc40209820"/>
      <w:bookmarkStart w:id="606" w:name="_Toc45892779"/>
      <w:r w:rsidRPr="00C25669">
        <w:rPr>
          <w:snapToGrid w:val="0"/>
        </w:rPr>
        <w:t>5.3.3.2.2</w:t>
      </w:r>
      <w:r w:rsidRPr="00C25669">
        <w:rPr>
          <w:rFonts w:hint="eastAsia"/>
          <w:snapToGrid w:val="0"/>
          <w:lang w:eastAsia="zh-CN"/>
        </w:rPr>
        <w:tab/>
      </w:r>
      <w:r w:rsidRPr="00C25669">
        <w:rPr>
          <w:snapToGrid w:val="0"/>
        </w:rPr>
        <w:t>2 Tx Antenna performances</w:t>
      </w:r>
      <w:bookmarkEnd w:id="599"/>
      <w:bookmarkEnd w:id="600"/>
      <w:bookmarkEnd w:id="601"/>
      <w:bookmarkEnd w:id="602"/>
      <w:bookmarkEnd w:id="603"/>
      <w:bookmarkEnd w:id="604"/>
      <w:bookmarkEnd w:id="605"/>
      <w:bookmarkEnd w:id="60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07" w:name="_Toc21338203"/>
      <w:bookmarkStart w:id="608" w:name="_Toc29808311"/>
      <w:bookmarkStart w:id="609" w:name="_Toc37068230"/>
      <w:bookmarkStart w:id="610" w:name="_Toc37083775"/>
      <w:bookmarkStart w:id="611" w:name="_Toc37084117"/>
      <w:bookmarkStart w:id="612" w:name="_Toc40209479"/>
      <w:bookmarkStart w:id="613" w:name="_Toc40209821"/>
      <w:bookmarkStart w:id="614" w:name="_Toc45892780"/>
      <w:r w:rsidRPr="00C25669">
        <w:t>5.</w:t>
      </w:r>
      <w:r w:rsidRPr="00C25669">
        <w:rPr>
          <w:rFonts w:hint="eastAsia"/>
        </w:rPr>
        <w:t>4</w:t>
      </w:r>
      <w:r w:rsidRPr="00C25669">
        <w:rPr>
          <w:rFonts w:hint="eastAsia"/>
          <w:lang w:eastAsia="zh-CN"/>
        </w:rPr>
        <w:tab/>
      </w:r>
      <w:r w:rsidRPr="00C25669">
        <w:t>PBCH demodulation requirements</w:t>
      </w:r>
      <w:bookmarkEnd w:id="607"/>
      <w:bookmarkEnd w:id="608"/>
      <w:bookmarkEnd w:id="609"/>
      <w:bookmarkEnd w:id="610"/>
      <w:bookmarkEnd w:id="611"/>
      <w:bookmarkEnd w:id="612"/>
      <w:bookmarkEnd w:id="613"/>
      <w:bookmarkEnd w:id="614"/>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615" w:name="_Toc21338204"/>
      <w:bookmarkStart w:id="616" w:name="_Toc29808312"/>
      <w:bookmarkStart w:id="617" w:name="_Toc37068231"/>
      <w:bookmarkStart w:id="618" w:name="_Toc37083776"/>
      <w:bookmarkStart w:id="619" w:name="_Toc37084118"/>
      <w:bookmarkStart w:id="620" w:name="_Toc40209480"/>
      <w:bookmarkStart w:id="621" w:name="_Toc40209822"/>
      <w:bookmarkStart w:id="622" w:name="_Toc45892781"/>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15"/>
      <w:bookmarkEnd w:id="616"/>
      <w:bookmarkEnd w:id="617"/>
      <w:bookmarkEnd w:id="618"/>
      <w:bookmarkEnd w:id="619"/>
      <w:bookmarkEnd w:id="620"/>
      <w:bookmarkEnd w:id="621"/>
      <w:bookmarkEnd w:id="62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23" w:name="_Toc21338205"/>
      <w:bookmarkStart w:id="624" w:name="_Toc29808313"/>
      <w:bookmarkStart w:id="625" w:name="_Toc37068232"/>
      <w:bookmarkStart w:id="626" w:name="_Toc37083777"/>
      <w:bookmarkStart w:id="627" w:name="_Toc37084119"/>
      <w:bookmarkStart w:id="628" w:name="_Toc40209481"/>
      <w:bookmarkStart w:id="629" w:name="_Toc40209823"/>
      <w:bookmarkStart w:id="630" w:name="_Toc45892782"/>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23"/>
      <w:bookmarkEnd w:id="624"/>
      <w:bookmarkEnd w:id="625"/>
      <w:bookmarkEnd w:id="626"/>
      <w:bookmarkEnd w:id="627"/>
      <w:bookmarkEnd w:id="628"/>
      <w:bookmarkEnd w:id="629"/>
      <w:bookmarkEnd w:id="630"/>
    </w:p>
    <w:p w:rsidR="005B3300" w:rsidRPr="00C25669" w:rsidRDefault="005B3300" w:rsidP="005B3300">
      <w:pPr>
        <w:pStyle w:val="Heading4"/>
        <w:rPr>
          <w:lang w:eastAsia="zh-CN"/>
        </w:rPr>
      </w:pPr>
      <w:bookmarkStart w:id="631" w:name="_Toc21338206"/>
      <w:bookmarkStart w:id="632" w:name="_Toc29808314"/>
      <w:bookmarkStart w:id="633" w:name="_Toc37068233"/>
      <w:bookmarkStart w:id="634" w:name="_Toc37083778"/>
      <w:bookmarkStart w:id="635" w:name="_Toc37084120"/>
      <w:bookmarkStart w:id="636" w:name="_Toc40209482"/>
      <w:bookmarkStart w:id="637" w:name="_Toc40209824"/>
      <w:bookmarkStart w:id="638" w:name="_Toc45892783"/>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631"/>
      <w:bookmarkEnd w:id="632"/>
      <w:bookmarkEnd w:id="633"/>
      <w:bookmarkEnd w:id="634"/>
      <w:bookmarkEnd w:id="635"/>
      <w:bookmarkEnd w:id="636"/>
      <w:bookmarkEnd w:id="637"/>
      <w:bookmarkEnd w:id="638"/>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639" w:name="_Toc21338207"/>
      <w:bookmarkStart w:id="640" w:name="_Toc29808315"/>
      <w:bookmarkStart w:id="641" w:name="_Toc37068234"/>
      <w:bookmarkStart w:id="642" w:name="_Toc37083779"/>
      <w:bookmarkStart w:id="643" w:name="_Toc37084121"/>
      <w:bookmarkStart w:id="644" w:name="_Toc40209483"/>
      <w:bookmarkStart w:id="645" w:name="_Toc40209825"/>
      <w:bookmarkStart w:id="646" w:name="_Toc45892784"/>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39"/>
      <w:bookmarkEnd w:id="640"/>
      <w:bookmarkEnd w:id="641"/>
      <w:bookmarkEnd w:id="642"/>
      <w:bookmarkEnd w:id="643"/>
      <w:bookmarkEnd w:id="644"/>
      <w:bookmarkEnd w:id="645"/>
      <w:bookmarkEnd w:id="646"/>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647" w:name="_Toc21338208"/>
      <w:bookmarkStart w:id="648" w:name="_Toc29808316"/>
      <w:bookmarkStart w:id="649" w:name="_Toc37068235"/>
      <w:bookmarkStart w:id="650" w:name="_Toc37083780"/>
      <w:bookmarkStart w:id="651" w:name="_Toc37084122"/>
      <w:bookmarkStart w:id="652" w:name="_Toc40209484"/>
      <w:bookmarkStart w:id="653" w:name="_Toc40209826"/>
      <w:bookmarkStart w:id="654" w:name="_Toc45892785"/>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47"/>
      <w:bookmarkEnd w:id="648"/>
      <w:bookmarkEnd w:id="649"/>
      <w:bookmarkEnd w:id="650"/>
      <w:bookmarkEnd w:id="651"/>
      <w:bookmarkEnd w:id="652"/>
      <w:bookmarkEnd w:id="653"/>
      <w:bookmarkEnd w:id="654"/>
    </w:p>
    <w:p w:rsidR="005B3300" w:rsidRPr="00C25669" w:rsidRDefault="005B3300" w:rsidP="005B3300">
      <w:pPr>
        <w:pStyle w:val="Heading4"/>
        <w:rPr>
          <w:lang w:eastAsia="zh-CN"/>
        </w:rPr>
      </w:pPr>
      <w:bookmarkStart w:id="655" w:name="_Toc21338209"/>
      <w:bookmarkStart w:id="656" w:name="_Toc29808317"/>
      <w:bookmarkStart w:id="657" w:name="_Toc37068236"/>
      <w:bookmarkStart w:id="658" w:name="_Toc37083781"/>
      <w:bookmarkStart w:id="659" w:name="_Toc37084123"/>
      <w:bookmarkStart w:id="660" w:name="_Toc40209485"/>
      <w:bookmarkStart w:id="661" w:name="_Toc40209827"/>
      <w:bookmarkStart w:id="662" w:name="_Toc45892786"/>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655"/>
      <w:bookmarkEnd w:id="656"/>
      <w:bookmarkEnd w:id="657"/>
      <w:bookmarkEnd w:id="658"/>
      <w:bookmarkEnd w:id="659"/>
      <w:bookmarkEnd w:id="660"/>
      <w:bookmarkEnd w:id="661"/>
      <w:bookmarkEnd w:id="662"/>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663" w:name="_Toc21338210"/>
      <w:bookmarkStart w:id="664" w:name="_Toc29808318"/>
      <w:bookmarkStart w:id="665" w:name="_Toc37068237"/>
      <w:bookmarkStart w:id="666" w:name="_Toc37083782"/>
      <w:bookmarkStart w:id="667" w:name="_Toc37084124"/>
      <w:bookmarkStart w:id="668" w:name="_Toc40209486"/>
      <w:bookmarkStart w:id="669" w:name="_Toc40209828"/>
      <w:bookmarkStart w:id="670" w:name="_Toc45892787"/>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63"/>
      <w:bookmarkEnd w:id="664"/>
      <w:bookmarkEnd w:id="665"/>
      <w:bookmarkEnd w:id="666"/>
      <w:bookmarkEnd w:id="667"/>
      <w:bookmarkEnd w:id="668"/>
      <w:bookmarkEnd w:id="669"/>
      <w:bookmarkEnd w:id="670"/>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71" w:name="_Toc21338211"/>
      <w:bookmarkStart w:id="672" w:name="_Toc29808319"/>
      <w:bookmarkStart w:id="673" w:name="_Toc37068238"/>
      <w:bookmarkStart w:id="674" w:name="_Toc37083783"/>
      <w:bookmarkStart w:id="675" w:name="_Toc37084125"/>
      <w:bookmarkStart w:id="676" w:name="_Toc40209487"/>
      <w:bookmarkStart w:id="677" w:name="_Toc40209829"/>
      <w:bookmarkStart w:id="678" w:name="_Toc45892788"/>
      <w:r w:rsidRPr="00C25669">
        <w:rPr>
          <w:rFonts w:hint="eastAsia"/>
        </w:rPr>
        <w:lastRenderedPageBreak/>
        <w:t>5.5</w:t>
      </w:r>
      <w:r w:rsidRPr="00C25669">
        <w:rPr>
          <w:rFonts w:hint="eastAsia"/>
          <w:lang w:eastAsia="zh-CN"/>
        </w:rPr>
        <w:tab/>
      </w:r>
      <w:r w:rsidRPr="00C25669">
        <w:t>Sustained downlink data rate provided by lower layers</w:t>
      </w:r>
      <w:bookmarkEnd w:id="671"/>
      <w:bookmarkEnd w:id="672"/>
      <w:bookmarkEnd w:id="673"/>
      <w:bookmarkEnd w:id="674"/>
      <w:bookmarkEnd w:id="675"/>
      <w:bookmarkEnd w:id="676"/>
      <w:bookmarkEnd w:id="677"/>
      <w:bookmarkEnd w:id="678"/>
    </w:p>
    <w:p w:rsidR="005B3300" w:rsidRPr="00C25669" w:rsidRDefault="005B3300" w:rsidP="005B3300">
      <w:pPr>
        <w:pStyle w:val="Heading3"/>
      </w:pPr>
      <w:bookmarkStart w:id="679" w:name="_Toc21338212"/>
      <w:bookmarkStart w:id="680" w:name="_Toc29808320"/>
      <w:bookmarkStart w:id="681" w:name="_Toc37068239"/>
      <w:bookmarkStart w:id="682" w:name="_Toc37083784"/>
      <w:bookmarkStart w:id="683" w:name="_Toc37084126"/>
      <w:bookmarkStart w:id="684" w:name="_Toc40209488"/>
      <w:bookmarkStart w:id="685" w:name="_Toc40209830"/>
      <w:bookmarkStart w:id="686" w:name="_Toc45892789"/>
      <w:r w:rsidRPr="00C25669">
        <w:rPr>
          <w:rFonts w:hint="eastAsia"/>
        </w:rPr>
        <w:t>5.5</w:t>
      </w:r>
      <w:r w:rsidRPr="00C25669">
        <w:t>.1</w:t>
      </w:r>
      <w:r w:rsidRPr="00C25669">
        <w:rPr>
          <w:rFonts w:hint="eastAsia"/>
          <w:lang w:eastAsia="zh-CN"/>
        </w:rPr>
        <w:tab/>
      </w:r>
      <w:r w:rsidRPr="00C25669">
        <w:t>FR1 single carrier requirements</w:t>
      </w:r>
      <w:bookmarkEnd w:id="679"/>
      <w:bookmarkEnd w:id="680"/>
      <w:bookmarkEnd w:id="681"/>
      <w:bookmarkEnd w:id="682"/>
      <w:bookmarkEnd w:id="683"/>
      <w:bookmarkEnd w:id="684"/>
      <w:bookmarkEnd w:id="685"/>
      <w:bookmarkEnd w:id="686"/>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687" w:name="_Toc21338213"/>
      <w:bookmarkStart w:id="688" w:name="_Toc29808321"/>
      <w:bookmarkStart w:id="689" w:name="_Toc37068240"/>
      <w:bookmarkStart w:id="690" w:name="_Toc37083785"/>
      <w:bookmarkStart w:id="691" w:name="_Toc37084127"/>
      <w:bookmarkStart w:id="692" w:name="_Toc40209489"/>
      <w:bookmarkStart w:id="693" w:name="_Toc40209831"/>
      <w:bookmarkStart w:id="694" w:name="_Toc45892790"/>
      <w:r w:rsidRPr="00C25669">
        <w:rPr>
          <w:rFonts w:hint="eastAsia"/>
        </w:rPr>
        <w:t>5.5</w:t>
      </w:r>
      <w:r w:rsidRPr="00C25669">
        <w:t>A</w:t>
      </w:r>
      <w:r w:rsidRPr="00C25669">
        <w:rPr>
          <w:rFonts w:hint="eastAsia"/>
          <w:lang w:eastAsia="zh-CN"/>
        </w:rPr>
        <w:tab/>
      </w:r>
      <w:r w:rsidRPr="00C25669">
        <w:t>Sustained downlink data rate provided by lower layers</w:t>
      </w:r>
      <w:bookmarkEnd w:id="687"/>
      <w:bookmarkEnd w:id="688"/>
      <w:bookmarkEnd w:id="689"/>
      <w:bookmarkEnd w:id="690"/>
      <w:bookmarkEnd w:id="691"/>
      <w:bookmarkEnd w:id="692"/>
      <w:bookmarkEnd w:id="693"/>
      <w:bookmarkEnd w:id="694"/>
    </w:p>
    <w:p w:rsidR="005B3300" w:rsidRPr="00C25669" w:rsidRDefault="005B3300" w:rsidP="005B3300">
      <w:pPr>
        <w:pStyle w:val="Heading3"/>
      </w:pPr>
      <w:bookmarkStart w:id="695" w:name="_Toc21338214"/>
      <w:bookmarkStart w:id="696" w:name="_Toc29808322"/>
      <w:bookmarkStart w:id="697" w:name="_Toc37068241"/>
      <w:bookmarkStart w:id="698" w:name="_Toc37083786"/>
      <w:bookmarkStart w:id="699" w:name="_Toc37084128"/>
      <w:bookmarkStart w:id="700" w:name="_Toc40209490"/>
      <w:bookmarkStart w:id="701" w:name="_Toc40209832"/>
      <w:bookmarkStart w:id="702" w:name="_Toc45892791"/>
      <w:r w:rsidRPr="00C25669">
        <w:rPr>
          <w:rFonts w:hint="eastAsia"/>
        </w:rPr>
        <w:t>5.5</w:t>
      </w:r>
      <w:r w:rsidRPr="00C25669">
        <w:t>A.1</w:t>
      </w:r>
      <w:r w:rsidRPr="00C25669">
        <w:rPr>
          <w:rFonts w:hint="eastAsia"/>
          <w:lang w:eastAsia="zh-CN"/>
        </w:rPr>
        <w:tab/>
      </w:r>
      <w:r w:rsidRPr="00C25669">
        <w:t>FR1 CA requirements</w:t>
      </w:r>
      <w:bookmarkEnd w:id="695"/>
      <w:bookmarkEnd w:id="696"/>
      <w:bookmarkEnd w:id="697"/>
      <w:bookmarkEnd w:id="698"/>
      <w:bookmarkEnd w:id="699"/>
      <w:bookmarkEnd w:id="700"/>
      <w:bookmarkEnd w:id="701"/>
      <w:bookmarkEnd w:id="702"/>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lang w:eastAsia="zh-CN"/>
              </w:rPr>
            </w:pPr>
            <w:r w:rsidRPr="00C25669">
              <w:rPr>
                <w:rFonts w:eastAsia="SimSun"/>
              </w:rPr>
              <w:t>15 or 30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0811C5" w:rsidRPr="00C25669" w:rsidTr="000811C5">
        <w:tc>
          <w:tcPr>
            <w:tcW w:w="1807" w:type="dxa"/>
            <w:vMerge w:val="restart"/>
            <w:shd w:val="clear" w:color="auto" w:fill="auto"/>
            <w:vAlign w:val="center"/>
          </w:tcPr>
          <w:p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Each slot</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Symbols #0</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Table 5.5A-4</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 xml:space="preserve">1/AL 1 for 30 kHz / 5 MHz </w:t>
            </w:r>
          </w:p>
          <w:p w:rsidR="000811C5" w:rsidRPr="00C25669" w:rsidRDefault="000811C5" w:rsidP="00833BE6">
            <w:pPr>
              <w:pStyle w:val="TAC"/>
              <w:rPr>
                <w:rFonts w:eastAsia="SimSun"/>
              </w:rPr>
            </w:pPr>
            <w:r w:rsidRPr="00C25669">
              <w:rPr>
                <w:rFonts w:eastAsia="SimSun"/>
              </w:rPr>
              <w:t>1/AL4 for 15 kHz / 5 MHz, 30 kHz / 10 MHz and 30 kHz / 15 MHz</w:t>
            </w:r>
          </w:p>
          <w:p w:rsidR="000811C5" w:rsidRPr="00C25669" w:rsidRDefault="000811C5" w:rsidP="00833BE6">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Non-interleaved</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1_1</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TCI state #1</w:t>
            </w:r>
          </w:p>
        </w:tc>
      </w:tr>
      <w:tr w:rsidR="00833BE6" w:rsidRPr="00C25669" w:rsidTr="00833BE6">
        <w:tc>
          <w:tcPr>
            <w:tcW w:w="1807" w:type="dxa"/>
            <w:vMerge/>
            <w:shd w:val="clear" w:color="auto" w:fill="auto"/>
            <w:vAlign w:val="center"/>
          </w:tcPr>
          <w:p w:rsidR="00833BE6" w:rsidRPr="00C25669" w:rsidRDefault="00833BE6"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833BE6" w:rsidRDefault="00833BE6" w:rsidP="00833BE6">
            <w:pPr>
              <w:keepNext/>
              <w:keepLines/>
              <w:spacing w:after="0"/>
              <w:jc w:val="center"/>
              <w:rPr>
                <w:rFonts w:ascii="Arial" w:hAnsi="Arial"/>
                <w:sz w:val="18"/>
              </w:rPr>
            </w:pPr>
            <w:r>
              <w:rPr>
                <w:rFonts w:ascii="Arial" w:hAnsi="Arial"/>
                <w:sz w:val="18"/>
              </w:rPr>
              <w:t>For 2Tx:</w:t>
            </w:r>
          </w:p>
          <w:p w:rsidR="00833BE6" w:rsidRDefault="00833BE6" w:rsidP="00833BE6">
            <w:pPr>
              <w:keepNext/>
              <w:keepLines/>
              <w:spacing w:after="0"/>
              <w:jc w:val="center"/>
              <w:rPr>
                <w:rFonts w:ascii="Arial" w:hAnsi="Arial"/>
                <w:sz w:val="18"/>
              </w:rPr>
            </w:pPr>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p>
          <w:p w:rsidR="00833BE6" w:rsidRDefault="00833BE6" w:rsidP="00833BE6">
            <w:pPr>
              <w:keepNext/>
              <w:keepLines/>
              <w:spacing w:after="0"/>
              <w:jc w:val="center"/>
              <w:rPr>
                <w:rFonts w:ascii="Arial" w:hAnsi="Arial"/>
                <w:sz w:val="18"/>
              </w:rPr>
            </w:pPr>
          </w:p>
          <w:p w:rsidR="00833BE6" w:rsidRDefault="00833BE6" w:rsidP="00833BE6">
            <w:pPr>
              <w:keepNext/>
              <w:keepLines/>
              <w:spacing w:after="0"/>
              <w:jc w:val="center"/>
              <w:rPr>
                <w:rFonts w:ascii="Arial" w:hAnsi="Arial"/>
                <w:sz w:val="18"/>
              </w:rPr>
            </w:pPr>
            <w:r>
              <w:rPr>
                <w:rFonts w:ascii="Arial" w:hAnsi="Arial"/>
                <w:sz w:val="18"/>
              </w:rPr>
              <w:t>For 4Tx:</w:t>
            </w:r>
          </w:p>
          <w:p w:rsidR="00833BE6" w:rsidRDefault="00833BE6" w:rsidP="00833BE6">
            <w:pPr>
              <w:keepNext/>
              <w:keepLines/>
              <w:spacing w:after="0"/>
              <w:jc w:val="center"/>
              <w:rPr>
                <w:rFonts w:ascii="Arial" w:hAnsi="Arial"/>
                <w:sz w:val="18"/>
              </w:rPr>
            </w:pPr>
            <w:r w:rsidRPr="00921F43">
              <w:rPr>
                <w:rFonts w:ascii="Arial" w:hAnsi="Arial"/>
                <w:sz w:val="18"/>
              </w:rPr>
              <w:t>Single Panel Type I, Random precoder chosen from precoders with i_1,1 in {1,2,3,5,6,7} and i_2 in {0,2}, selection updated per slot</w:t>
            </w:r>
          </w:p>
          <w:p w:rsidR="00833BE6" w:rsidRPr="00661924" w:rsidRDefault="00833BE6" w:rsidP="00833BE6">
            <w:pPr>
              <w:keepNext/>
              <w:keepLines/>
              <w:spacing w:after="0"/>
              <w:jc w:val="center"/>
              <w:rPr>
                <w:rFonts w:ascii="Arial" w:eastAsia="SimSun" w:hAnsi="Arial"/>
                <w:sz w:val="18"/>
              </w:rPr>
            </w:pPr>
            <w:r w:rsidRPr="00661924" w:rsidDel="00921F43">
              <w:rPr>
                <w:rFonts w:ascii="Arial" w:eastAsia="SimSun" w:hAnsi="Arial"/>
                <w:sz w:val="18"/>
              </w:rPr>
              <w:t xml:space="preserve"> </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p w:rsidR="005B3300" w:rsidRPr="00C25669" w:rsidRDefault="005B3300" w:rsidP="00833BE6">
            <w:pPr>
              <w:pStyle w:val="TAC"/>
              <w:rPr>
                <w:rFonts w:eastAsia="SimSun"/>
              </w:rPr>
            </w:pPr>
            <w:r w:rsidRPr="00C25669">
              <w:rPr>
                <w:rFonts w:eastAsia="SimSun"/>
              </w:rPr>
              <w:t>{1000 – 1003} for 4 Layers CCs</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1 layer and 2 layers CCs</w:t>
            </w:r>
          </w:p>
          <w:p w:rsidR="005B3300" w:rsidRPr="00C25669" w:rsidRDefault="005B3300" w:rsidP="00833BE6">
            <w:pPr>
              <w:pStyle w:val="TAC"/>
              <w:rPr>
                <w:rFonts w:eastAsia="SimSun"/>
              </w:rPr>
            </w:pPr>
            <w:r w:rsidRPr="00C25669">
              <w:rPr>
                <w:rFonts w:eastAsia="SimSun"/>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PTRS is not configured</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 xml:space="preserve">30 kHz SCS: 40 </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833BE6" w:rsidP="00833BE6">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4x4</w:t>
            </w:r>
          </w:p>
        </w:tc>
      </w:tr>
      <w:tr w:rsidR="00833BE6" w:rsidRPr="00C25669" w:rsidTr="00833BE6">
        <w:trPr>
          <w:trHeight w:val="58"/>
        </w:trPr>
        <w:tc>
          <w:tcPr>
            <w:tcW w:w="5480" w:type="dxa"/>
            <w:gridSpan w:val="3"/>
            <w:tcBorders>
              <w:right w:val="single" w:sz="4" w:space="0" w:color="auto"/>
            </w:tcBorders>
            <w:shd w:val="clear" w:color="auto" w:fill="auto"/>
            <w:vAlign w:val="center"/>
          </w:tcPr>
          <w:p w:rsidR="00833BE6" w:rsidRPr="00661924" w:rsidRDefault="00833BE6" w:rsidP="00833BE6">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703" w:name="_Hlk497144372"/>
      <w:bookmarkStart w:id="704" w:name="_Hlk505013260"/>
      <w:r w:rsidRPr="00C25669">
        <w:t xml:space="preserve">Table 5.5A-4: </w:t>
      </w:r>
      <w:bookmarkEnd w:id="703"/>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704"/>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705" w:name="_Toc21338215"/>
      <w:bookmarkStart w:id="706" w:name="_Toc29808323"/>
      <w:bookmarkStart w:id="707" w:name="_Toc37068242"/>
      <w:bookmarkStart w:id="708" w:name="_Toc37083787"/>
      <w:bookmarkStart w:id="709" w:name="_Toc37084129"/>
      <w:bookmarkStart w:id="710" w:name="_Toc40209491"/>
      <w:bookmarkStart w:id="711" w:name="_Toc40209833"/>
      <w:bookmarkStart w:id="712" w:name="_Toc45892792"/>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705"/>
      <w:bookmarkEnd w:id="706"/>
      <w:bookmarkEnd w:id="707"/>
      <w:bookmarkEnd w:id="708"/>
      <w:bookmarkEnd w:id="709"/>
      <w:bookmarkEnd w:id="710"/>
      <w:bookmarkEnd w:id="711"/>
      <w:bookmarkEnd w:id="712"/>
    </w:p>
    <w:p w:rsidR="005B3300" w:rsidRPr="00C25669" w:rsidRDefault="005B3300" w:rsidP="005B3300">
      <w:pPr>
        <w:pStyle w:val="Heading2"/>
        <w:rPr>
          <w:lang w:eastAsia="zh-CN"/>
        </w:rPr>
      </w:pPr>
      <w:bookmarkStart w:id="713" w:name="_Toc21338216"/>
      <w:bookmarkStart w:id="714" w:name="_Toc29808324"/>
      <w:bookmarkStart w:id="715" w:name="_Toc37068243"/>
      <w:bookmarkStart w:id="716" w:name="_Toc37083788"/>
      <w:bookmarkStart w:id="717" w:name="_Toc37084130"/>
      <w:bookmarkStart w:id="718" w:name="_Toc40209492"/>
      <w:bookmarkStart w:id="719" w:name="_Toc40209834"/>
      <w:bookmarkStart w:id="720" w:name="_Toc45892793"/>
      <w:r w:rsidRPr="00C25669">
        <w:t>6.1</w:t>
      </w:r>
      <w:r w:rsidRPr="00C25669">
        <w:rPr>
          <w:rFonts w:hint="eastAsia"/>
          <w:lang w:eastAsia="zh-CN"/>
        </w:rPr>
        <w:tab/>
        <w:t>General</w:t>
      </w:r>
      <w:bookmarkEnd w:id="713"/>
      <w:bookmarkEnd w:id="714"/>
      <w:bookmarkEnd w:id="715"/>
      <w:bookmarkEnd w:id="716"/>
      <w:bookmarkEnd w:id="717"/>
      <w:bookmarkEnd w:id="718"/>
      <w:bookmarkEnd w:id="719"/>
      <w:bookmarkEnd w:id="720"/>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721" w:name="_Toc21338217"/>
      <w:bookmarkStart w:id="722" w:name="_Toc29808325"/>
      <w:bookmarkStart w:id="723" w:name="_Toc37068244"/>
      <w:bookmarkStart w:id="724" w:name="_Toc37083789"/>
      <w:bookmarkStart w:id="725" w:name="_Toc37084131"/>
      <w:bookmarkStart w:id="726" w:name="_Toc40209493"/>
      <w:bookmarkStart w:id="727" w:name="_Toc40209835"/>
      <w:bookmarkStart w:id="728" w:name="_Toc45892794"/>
      <w:r w:rsidRPr="00C25669">
        <w:t>6.1.1</w:t>
      </w:r>
      <w:r w:rsidRPr="00C25669">
        <w:rPr>
          <w:rFonts w:hint="eastAsia"/>
          <w:lang w:eastAsia="zh-CN"/>
        </w:rPr>
        <w:tab/>
      </w:r>
      <w:r w:rsidRPr="00C25669">
        <w:rPr>
          <w:lang w:eastAsia="zh-CN"/>
        </w:rPr>
        <w:t>Applicability of requirements</w:t>
      </w:r>
      <w:bookmarkEnd w:id="721"/>
      <w:bookmarkEnd w:id="722"/>
      <w:bookmarkEnd w:id="723"/>
      <w:bookmarkEnd w:id="724"/>
      <w:bookmarkEnd w:id="725"/>
      <w:bookmarkEnd w:id="726"/>
      <w:bookmarkEnd w:id="727"/>
      <w:bookmarkEnd w:id="728"/>
    </w:p>
    <w:p w:rsidR="005B3300" w:rsidRPr="00C25669" w:rsidRDefault="005B3300" w:rsidP="005B3300">
      <w:pPr>
        <w:pStyle w:val="Heading4"/>
      </w:pPr>
      <w:bookmarkStart w:id="729" w:name="_Toc21338218"/>
      <w:bookmarkStart w:id="730" w:name="_Toc29808326"/>
      <w:bookmarkStart w:id="731" w:name="_Toc37068245"/>
      <w:bookmarkStart w:id="732" w:name="_Toc37083790"/>
      <w:bookmarkStart w:id="733" w:name="_Toc37084132"/>
      <w:bookmarkStart w:id="734" w:name="_Toc40209494"/>
      <w:bookmarkStart w:id="735" w:name="_Toc40209836"/>
      <w:bookmarkStart w:id="736" w:name="_Toc45892795"/>
      <w:r w:rsidRPr="00C25669">
        <w:rPr>
          <w:rFonts w:hint="eastAsia"/>
          <w:lang w:eastAsia="zh-CN"/>
        </w:rPr>
        <w:t>6</w:t>
      </w:r>
      <w:r w:rsidRPr="00C25669">
        <w:t>.1.1.1</w:t>
      </w:r>
      <w:r w:rsidRPr="00C25669">
        <w:rPr>
          <w:rFonts w:hint="eastAsia"/>
          <w:lang w:eastAsia="zh-CN"/>
        </w:rPr>
        <w:tab/>
      </w:r>
      <w:r w:rsidRPr="00C25669">
        <w:t>General</w:t>
      </w:r>
      <w:bookmarkEnd w:id="729"/>
      <w:bookmarkEnd w:id="730"/>
      <w:bookmarkEnd w:id="731"/>
      <w:bookmarkEnd w:id="732"/>
      <w:bookmarkEnd w:id="733"/>
      <w:bookmarkEnd w:id="734"/>
      <w:bookmarkEnd w:id="735"/>
      <w:bookmarkEnd w:id="736"/>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737" w:name="_Toc21338219"/>
      <w:bookmarkStart w:id="738" w:name="_Toc29808327"/>
      <w:bookmarkStart w:id="739" w:name="_Toc37068246"/>
      <w:bookmarkStart w:id="740" w:name="_Toc37083791"/>
      <w:bookmarkStart w:id="741" w:name="_Toc37084133"/>
      <w:bookmarkStart w:id="742" w:name="_Toc40209495"/>
      <w:bookmarkStart w:id="743" w:name="_Toc40209837"/>
      <w:bookmarkStart w:id="744" w:name="_Toc4589279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737"/>
      <w:bookmarkEnd w:id="738"/>
      <w:bookmarkEnd w:id="739"/>
      <w:bookmarkEnd w:id="740"/>
      <w:bookmarkEnd w:id="741"/>
      <w:bookmarkEnd w:id="742"/>
      <w:bookmarkEnd w:id="743"/>
      <w:bookmarkEnd w:id="744"/>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745" w:name="_Toc21338220"/>
      <w:bookmarkStart w:id="746" w:name="_Toc29808328"/>
      <w:bookmarkStart w:id="747" w:name="_Toc37068247"/>
      <w:bookmarkStart w:id="748" w:name="_Toc37083792"/>
      <w:bookmarkStart w:id="749" w:name="_Toc37084134"/>
      <w:bookmarkStart w:id="750" w:name="_Toc40209496"/>
      <w:bookmarkStart w:id="751" w:name="_Toc40209838"/>
      <w:bookmarkStart w:id="752" w:name="_Toc4589279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45"/>
      <w:bookmarkEnd w:id="746"/>
      <w:bookmarkEnd w:id="747"/>
      <w:bookmarkEnd w:id="748"/>
      <w:bookmarkEnd w:id="749"/>
      <w:bookmarkEnd w:id="750"/>
      <w:bookmarkEnd w:id="751"/>
      <w:bookmarkEnd w:id="752"/>
    </w:p>
    <w:p w:rsidR="005B3300" w:rsidRPr="00C25669" w:rsidRDefault="005B3300" w:rsidP="005B3300">
      <w:pPr>
        <w:pStyle w:val="Heading4"/>
        <w:rPr>
          <w:lang w:eastAsia="zh-CN"/>
        </w:rPr>
      </w:pPr>
      <w:bookmarkStart w:id="753" w:name="_Toc21338221"/>
      <w:bookmarkStart w:id="754" w:name="_Toc29808329"/>
      <w:bookmarkStart w:id="755" w:name="_Toc37068248"/>
      <w:bookmarkStart w:id="756" w:name="_Toc37083793"/>
      <w:bookmarkStart w:id="757" w:name="_Toc37084135"/>
      <w:bookmarkStart w:id="758" w:name="_Toc40209497"/>
      <w:bookmarkStart w:id="759" w:name="_Toc40209839"/>
      <w:bookmarkStart w:id="760" w:name="_Toc45892798"/>
      <w:r w:rsidRPr="00C25669">
        <w:rPr>
          <w:lang w:eastAsia="zh-CN"/>
        </w:rPr>
        <w:t>6.1.1.4</w:t>
      </w:r>
      <w:r w:rsidRPr="00C25669">
        <w:rPr>
          <w:lang w:eastAsia="zh-CN"/>
        </w:rPr>
        <w:tab/>
        <w:t>Applicability of requirements for mandatory UE features with capability signalling</w:t>
      </w:r>
      <w:bookmarkEnd w:id="753"/>
      <w:bookmarkEnd w:id="754"/>
      <w:bookmarkEnd w:id="755"/>
      <w:bookmarkEnd w:id="756"/>
      <w:bookmarkEnd w:id="757"/>
      <w:bookmarkEnd w:id="758"/>
      <w:bookmarkEnd w:id="759"/>
      <w:bookmarkEnd w:id="760"/>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761" w:name="_Toc21338222"/>
      <w:bookmarkStart w:id="762" w:name="_Toc29808330"/>
      <w:bookmarkStart w:id="763" w:name="_Toc37068249"/>
      <w:bookmarkStart w:id="764" w:name="_Toc37083794"/>
      <w:bookmarkStart w:id="765" w:name="_Toc37084136"/>
      <w:bookmarkStart w:id="766" w:name="_Toc40209498"/>
      <w:bookmarkStart w:id="767" w:name="_Toc40209840"/>
      <w:bookmarkStart w:id="768" w:name="_Toc45892799"/>
      <w:r w:rsidRPr="00C25669">
        <w:t>6.1.2</w:t>
      </w:r>
      <w:r w:rsidRPr="00C25669">
        <w:rPr>
          <w:rFonts w:hint="eastAsia"/>
          <w:lang w:eastAsia="zh-CN"/>
        </w:rPr>
        <w:tab/>
      </w:r>
      <w:r w:rsidRPr="00C25669">
        <w:rPr>
          <w:lang w:eastAsia="zh-CN"/>
        </w:rPr>
        <w:t>Common test parameters</w:t>
      </w:r>
      <w:bookmarkEnd w:id="761"/>
      <w:bookmarkEnd w:id="762"/>
      <w:bookmarkEnd w:id="763"/>
      <w:bookmarkEnd w:id="764"/>
      <w:bookmarkEnd w:id="765"/>
      <w:bookmarkEnd w:id="766"/>
      <w:bookmarkEnd w:id="767"/>
      <w:bookmarkEnd w:id="768"/>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rsidTr="00833BE6">
        <w:trPr>
          <w:trHeight w:val="197"/>
          <w:jc w:val="center"/>
        </w:trPr>
        <w:tc>
          <w:tcPr>
            <w:tcW w:w="3011" w:type="pct"/>
            <w:gridSpan w:val="5"/>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833BE6">
        <w:trPr>
          <w:trHeight w:val="417"/>
          <w:jc w:val="center"/>
        </w:trPr>
        <w:tc>
          <w:tcPr>
            <w:tcW w:w="3011" w:type="pct"/>
            <w:gridSpan w:val="5"/>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ja-JP"/>
              </w:rPr>
            </w:pP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5B3300" w:rsidRPr="00C25669" w:rsidTr="00833BE6">
        <w:trPr>
          <w:trHeight w:val="208"/>
          <w:jc w:val="center"/>
        </w:trPr>
        <w:tc>
          <w:tcPr>
            <w:tcW w:w="3011" w:type="pct"/>
            <w:gridSpan w:val="5"/>
            <w:shd w:val="clear" w:color="auto" w:fill="auto"/>
            <w:vAlign w:val="center"/>
          </w:tcPr>
          <w:p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trHeight w:val="208"/>
          <w:jc w:val="center"/>
        </w:trPr>
        <w:tc>
          <w:tcPr>
            <w:tcW w:w="1015" w:type="pct"/>
            <w:gridSpan w:val="2"/>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Each slot</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#1</w:t>
            </w:r>
          </w:p>
        </w:tc>
      </w:tr>
      <w:tr w:rsidR="005B3300" w:rsidRPr="00C25669" w:rsidTr="00833BE6">
        <w:trPr>
          <w:trHeight w:val="208"/>
          <w:jc w:val="center"/>
        </w:trPr>
        <w:tc>
          <w:tcPr>
            <w:tcW w:w="3011" w:type="pct"/>
            <w:gridSpan w:val="5"/>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rsidTr="00833BE6">
        <w:trPr>
          <w:trHeight w:val="208"/>
          <w:jc w:val="center"/>
        </w:trPr>
        <w:tc>
          <w:tcPr>
            <w:tcW w:w="1015" w:type="pct"/>
            <w:gridSpan w:val="2"/>
            <w:vMerge w:val="restart"/>
            <w:shd w:val="clear" w:color="auto" w:fill="auto"/>
            <w:vAlign w:val="center"/>
          </w:tcPr>
          <w:p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Default="00833BE6" w:rsidP="00833BE6">
            <w:pPr>
              <w:pStyle w:val="TAC"/>
            </w:pPr>
            <w:r w:rsidRPr="009D0015">
              <w:t>Multi-path fading propagation conditions</w:t>
            </w:r>
            <w:r>
              <w:t>:</w:t>
            </w:r>
          </w:p>
          <w:p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rsidR="00833BE6" w:rsidRPr="00921F43" w:rsidRDefault="00833BE6" w:rsidP="00833BE6">
            <w:pPr>
              <w:pStyle w:val="TAC"/>
            </w:pPr>
          </w:p>
          <w:p w:rsidR="00833BE6" w:rsidRDefault="00833BE6" w:rsidP="00833BE6">
            <w:pPr>
              <w:pStyle w:val="TAC"/>
            </w:pPr>
            <w:r w:rsidRPr="009D0015">
              <w:t>Static propagation conditions</w:t>
            </w:r>
            <w:r>
              <w:t>:</w:t>
            </w:r>
          </w:p>
          <w:p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{1000} for Rank1</w:t>
            </w:r>
          </w:p>
          <w:p w:rsidR="005B3300" w:rsidRPr="00C25669" w:rsidRDefault="005B3300" w:rsidP="00833BE6">
            <w:pPr>
              <w:pStyle w:val="TAC"/>
              <w:rPr>
                <w:rFonts w:eastAsia="SimSun"/>
                <w:lang w:eastAsia="zh-CN"/>
              </w:rPr>
            </w:pPr>
            <w:r w:rsidRPr="00C25669">
              <w:rPr>
                <w:rFonts w:eastAsia="SimSun" w:hint="eastAsia"/>
                <w:lang w:eastAsia="zh-CN"/>
              </w:rPr>
              <w:t>{1000,1001} for Rank2</w:t>
            </w:r>
          </w:p>
          <w:p w:rsidR="005B3300" w:rsidRPr="00C25669" w:rsidRDefault="005B3300" w:rsidP="00833BE6">
            <w:pPr>
              <w:pStyle w:val="TAC"/>
              <w:rPr>
                <w:rFonts w:eastAsia="SimSun"/>
                <w:lang w:eastAsia="zh-CN"/>
              </w:rPr>
            </w:pPr>
            <w:r w:rsidRPr="00C25669">
              <w:rPr>
                <w:rFonts w:eastAsia="SimSun" w:hint="eastAsia"/>
                <w:lang w:eastAsia="zh-CN"/>
              </w:rPr>
              <w:t>{1000,1001,1002} for Rank3</w:t>
            </w:r>
          </w:p>
          <w:p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lang w:val="en-US"/>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417"/>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 for CSI-RS resource 1 and 3</w:t>
            </w:r>
          </w:p>
          <w:p w:rsidR="005B3300" w:rsidRPr="00C25669" w:rsidRDefault="005B3300" w:rsidP="00833BE6">
            <w:pPr>
              <w:pStyle w:val="TAC"/>
              <w:rPr>
                <w:rFonts w:eastAsia="SimSun"/>
              </w:rPr>
            </w:pPr>
            <w:r w:rsidRPr="00C25669">
              <w:rPr>
                <w:rFonts w:eastAsia="SimSun"/>
              </w:rPr>
              <w:t>8 for CSI-RS resource 2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833BE6">
        <w:trPr>
          <w:trHeight w:val="145"/>
          <w:jc w:val="center"/>
        </w:trPr>
        <w:tc>
          <w:tcPr>
            <w:tcW w:w="1020" w:type="pct"/>
            <w:gridSpan w:val="3"/>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4 For FDD</w:t>
            </w:r>
          </w:p>
          <w:p w:rsidR="005B3300" w:rsidRPr="00C25669" w:rsidRDefault="005B3300" w:rsidP="00833BE6">
            <w:pPr>
              <w:pStyle w:val="TAC"/>
              <w:rPr>
                <w:rFonts w:eastAsia="SimSun"/>
              </w:rPr>
            </w:pPr>
            <w:r w:rsidRPr="00C25669">
              <w:rPr>
                <w:rFonts w:eastAsia="SimSun"/>
                <w:lang w:eastAsia="zh-CN"/>
              </w:rPr>
              <w:t>8 for TDD</w:t>
            </w:r>
          </w:p>
        </w:tc>
      </w:tr>
      <w:tr w:rsidR="005B3300" w:rsidRPr="00C25669"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rPr>
            </w:pPr>
            <w:r w:rsidRPr="00C25669">
              <w:rPr>
                <w:rFonts w:eastAsia="SimSun"/>
                <w:lang w:eastAsia="zh-CN"/>
              </w:rPr>
              <w:t>{0,2,3,1}</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2 for FDD</w:t>
            </w:r>
          </w:p>
          <w:p w:rsidR="005B3300" w:rsidRPr="00C25669" w:rsidRDefault="005B3300" w:rsidP="00833BE6">
            <w:pPr>
              <w:pStyle w:val="TAC"/>
              <w:rPr>
                <w:rFonts w:eastAsia="SimSun"/>
              </w:rPr>
            </w:pPr>
            <w:r w:rsidRPr="00C25669">
              <w:rPr>
                <w:rFonts w:eastAsia="SimSun"/>
              </w:rPr>
              <w:t>For FR1.30-1:</w:t>
            </w:r>
          </w:p>
          <w:p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rsidR="005B3300" w:rsidRPr="00C25669" w:rsidRDefault="005B3300" w:rsidP="00833BE6">
            <w:pPr>
              <w:pStyle w:val="TAC"/>
              <w:rPr>
                <w:rFonts w:eastAsia="SimSun"/>
                <w:lang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OCNG as specified in A.5</w:t>
            </w:r>
          </w:p>
        </w:tc>
      </w:tr>
      <w:tr w:rsidR="00833BE6"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833BE6">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69" w:name="_Toc21338223"/>
      <w:bookmarkStart w:id="770" w:name="_Toc29808331"/>
      <w:bookmarkStart w:id="771" w:name="_Toc37068250"/>
      <w:bookmarkStart w:id="772" w:name="_Toc37083795"/>
      <w:bookmarkStart w:id="773" w:name="_Toc37084137"/>
      <w:bookmarkStart w:id="774" w:name="_Toc40209499"/>
      <w:bookmarkStart w:id="775" w:name="_Toc40209841"/>
      <w:bookmarkStart w:id="776" w:name="_Toc45892800"/>
      <w:r w:rsidRPr="00C25669">
        <w:t>6.2</w:t>
      </w:r>
      <w:r w:rsidRPr="00C25669">
        <w:rPr>
          <w:rFonts w:hint="eastAsia"/>
          <w:lang w:eastAsia="zh-CN"/>
        </w:rPr>
        <w:tab/>
      </w:r>
      <w:r w:rsidRPr="00C25669">
        <w:rPr>
          <w:rFonts w:hint="eastAsia"/>
        </w:rPr>
        <w:t>Reporting of Channel Quality Indicator (CQI)</w:t>
      </w:r>
      <w:bookmarkEnd w:id="769"/>
      <w:bookmarkEnd w:id="770"/>
      <w:bookmarkEnd w:id="771"/>
      <w:bookmarkEnd w:id="772"/>
      <w:bookmarkEnd w:id="773"/>
      <w:bookmarkEnd w:id="774"/>
      <w:bookmarkEnd w:id="775"/>
      <w:bookmarkEnd w:id="776"/>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777" w:name="_Toc21338224"/>
      <w:bookmarkStart w:id="778" w:name="_Toc29808332"/>
      <w:bookmarkStart w:id="779" w:name="_Toc37068251"/>
      <w:bookmarkStart w:id="780" w:name="_Toc37083796"/>
      <w:bookmarkStart w:id="781" w:name="_Toc37084138"/>
      <w:bookmarkStart w:id="782" w:name="_Toc40209500"/>
      <w:bookmarkStart w:id="783" w:name="_Toc40209842"/>
      <w:bookmarkStart w:id="784" w:name="_Toc45892801"/>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777"/>
      <w:bookmarkEnd w:id="778"/>
      <w:bookmarkEnd w:id="779"/>
      <w:bookmarkEnd w:id="780"/>
      <w:bookmarkEnd w:id="781"/>
      <w:bookmarkEnd w:id="782"/>
      <w:bookmarkEnd w:id="783"/>
      <w:bookmarkEnd w:id="78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85" w:name="_Toc21338225"/>
      <w:bookmarkStart w:id="786" w:name="_Toc29808333"/>
      <w:bookmarkStart w:id="787" w:name="_Toc37068252"/>
      <w:bookmarkStart w:id="788" w:name="_Toc37083797"/>
      <w:bookmarkStart w:id="789" w:name="_Toc37084139"/>
      <w:bookmarkStart w:id="790" w:name="_Toc40209501"/>
      <w:bookmarkStart w:id="791" w:name="_Toc40209843"/>
      <w:bookmarkStart w:id="792" w:name="_Toc45892802"/>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85"/>
      <w:bookmarkEnd w:id="786"/>
      <w:bookmarkEnd w:id="787"/>
      <w:bookmarkEnd w:id="788"/>
      <w:bookmarkEnd w:id="789"/>
      <w:bookmarkEnd w:id="790"/>
      <w:bookmarkEnd w:id="791"/>
      <w:bookmarkEnd w:id="792"/>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793" w:name="_Toc21338226"/>
      <w:bookmarkStart w:id="794" w:name="_Toc29808334"/>
      <w:bookmarkStart w:id="795" w:name="_Toc37068253"/>
      <w:bookmarkStart w:id="796" w:name="_Toc37083798"/>
      <w:bookmarkStart w:id="797" w:name="_Toc37084140"/>
      <w:bookmarkStart w:id="798" w:name="_Toc40209502"/>
      <w:bookmarkStart w:id="799" w:name="_Toc40209844"/>
      <w:bookmarkStart w:id="800" w:name="_Toc4589280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793"/>
      <w:bookmarkEnd w:id="794"/>
      <w:bookmarkEnd w:id="795"/>
      <w:bookmarkEnd w:id="796"/>
      <w:bookmarkEnd w:id="797"/>
      <w:bookmarkEnd w:id="798"/>
      <w:bookmarkEnd w:id="799"/>
      <w:bookmarkEnd w:id="800"/>
    </w:p>
    <w:p w:rsidR="005B3300" w:rsidRPr="00C25669" w:rsidRDefault="005B3300" w:rsidP="005B3300">
      <w:pPr>
        <w:pStyle w:val="Heading5"/>
        <w:rPr>
          <w:lang w:eastAsia="zh-CN"/>
        </w:rPr>
      </w:pPr>
      <w:bookmarkStart w:id="801" w:name="_Toc21338227"/>
      <w:bookmarkStart w:id="802" w:name="_Toc29808335"/>
      <w:bookmarkStart w:id="803" w:name="_Toc37068254"/>
      <w:bookmarkStart w:id="804" w:name="_Toc37083799"/>
      <w:bookmarkStart w:id="805" w:name="_Toc37084141"/>
      <w:bookmarkStart w:id="806" w:name="_Toc40209503"/>
      <w:bookmarkStart w:id="807" w:name="_Toc40209845"/>
      <w:bookmarkStart w:id="808" w:name="_Toc45892804"/>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801"/>
      <w:bookmarkEnd w:id="802"/>
      <w:bookmarkEnd w:id="803"/>
      <w:bookmarkEnd w:id="804"/>
      <w:bookmarkEnd w:id="805"/>
      <w:bookmarkEnd w:id="806"/>
      <w:bookmarkEnd w:id="807"/>
      <w:bookmarkEnd w:id="808"/>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09" w:name="_Toc21338228"/>
      <w:bookmarkStart w:id="810" w:name="_Toc29808336"/>
      <w:bookmarkStart w:id="811" w:name="_Toc37068255"/>
      <w:bookmarkStart w:id="812" w:name="_Toc37083800"/>
      <w:bookmarkStart w:id="813" w:name="_Toc37084142"/>
      <w:bookmarkStart w:id="814" w:name="_Toc40209504"/>
      <w:bookmarkStart w:id="815" w:name="_Toc40209846"/>
      <w:bookmarkStart w:id="816" w:name="_Toc45892805"/>
      <w:r w:rsidRPr="00C25669">
        <w:rPr>
          <w:rFonts w:hint="eastAsia"/>
          <w:lang w:eastAsia="zh-CN"/>
        </w:rPr>
        <w:lastRenderedPageBreak/>
        <w:t>6.2.2.1.2</w:t>
      </w:r>
      <w:r w:rsidRPr="00C25669">
        <w:rPr>
          <w:rFonts w:hint="eastAsia"/>
          <w:lang w:eastAsia="zh-CN"/>
        </w:rPr>
        <w:tab/>
        <w:t>CQI reporting under fading conditions</w:t>
      </w:r>
      <w:bookmarkEnd w:id="809"/>
      <w:bookmarkEnd w:id="810"/>
      <w:bookmarkEnd w:id="811"/>
      <w:bookmarkEnd w:id="812"/>
      <w:bookmarkEnd w:id="813"/>
      <w:bookmarkEnd w:id="814"/>
      <w:bookmarkEnd w:id="815"/>
      <w:bookmarkEnd w:id="816"/>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17" w:name="_Toc21338229"/>
      <w:bookmarkStart w:id="818" w:name="_Toc29808337"/>
      <w:bookmarkStart w:id="819" w:name="_Toc37068256"/>
      <w:bookmarkStart w:id="820" w:name="_Toc37083801"/>
      <w:bookmarkStart w:id="821" w:name="_Toc37084143"/>
      <w:bookmarkStart w:id="822" w:name="_Toc40209505"/>
      <w:bookmarkStart w:id="823" w:name="_Toc40209847"/>
      <w:bookmarkStart w:id="824" w:name="_Toc458928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817"/>
      <w:bookmarkEnd w:id="818"/>
      <w:bookmarkEnd w:id="819"/>
      <w:bookmarkEnd w:id="820"/>
      <w:bookmarkEnd w:id="821"/>
      <w:bookmarkEnd w:id="822"/>
      <w:bookmarkEnd w:id="823"/>
      <w:bookmarkEnd w:id="824"/>
    </w:p>
    <w:p w:rsidR="005B3300" w:rsidRPr="00C25669" w:rsidRDefault="005B3300" w:rsidP="005B3300">
      <w:pPr>
        <w:pStyle w:val="Heading5"/>
        <w:rPr>
          <w:lang w:eastAsia="zh-CN"/>
        </w:rPr>
      </w:pPr>
      <w:bookmarkStart w:id="825" w:name="_Toc21338230"/>
      <w:bookmarkStart w:id="826" w:name="_Toc29808338"/>
      <w:bookmarkStart w:id="827" w:name="_Toc37068257"/>
      <w:bookmarkStart w:id="828" w:name="_Toc37083802"/>
      <w:bookmarkStart w:id="829" w:name="_Toc37084144"/>
      <w:bookmarkStart w:id="830" w:name="_Toc40209506"/>
      <w:bookmarkStart w:id="831" w:name="_Toc40209848"/>
      <w:bookmarkStart w:id="832" w:name="_Toc458928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825"/>
      <w:bookmarkEnd w:id="826"/>
      <w:bookmarkEnd w:id="827"/>
      <w:bookmarkEnd w:id="828"/>
      <w:bookmarkEnd w:id="829"/>
      <w:bookmarkEnd w:id="830"/>
      <w:bookmarkEnd w:id="831"/>
      <w:bookmarkEnd w:id="832"/>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33" w:name="_Toc21338231"/>
      <w:bookmarkStart w:id="834" w:name="_Toc29808339"/>
      <w:bookmarkStart w:id="835" w:name="_Toc37068258"/>
      <w:bookmarkStart w:id="836" w:name="_Toc37083803"/>
      <w:bookmarkStart w:id="837" w:name="_Toc37084145"/>
      <w:bookmarkStart w:id="838" w:name="_Toc40209507"/>
      <w:bookmarkStart w:id="839" w:name="_Toc40209849"/>
      <w:bookmarkStart w:id="840" w:name="_Toc45892808"/>
      <w:r w:rsidRPr="00C25669">
        <w:rPr>
          <w:rFonts w:hint="eastAsia"/>
          <w:lang w:eastAsia="zh-CN"/>
        </w:rPr>
        <w:lastRenderedPageBreak/>
        <w:t>6.2.2.2.2</w:t>
      </w:r>
      <w:r w:rsidRPr="00C25669">
        <w:rPr>
          <w:rFonts w:hint="eastAsia"/>
          <w:lang w:eastAsia="zh-CN"/>
        </w:rPr>
        <w:tab/>
        <w:t>CQI reporting under fading conditions</w:t>
      </w:r>
      <w:bookmarkEnd w:id="833"/>
      <w:bookmarkEnd w:id="834"/>
      <w:bookmarkEnd w:id="835"/>
      <w:bookmarkEnd w:id="836"/>
      <w:bookmarkEnd w:id="837"/>
      <w:bookmarkEnd w:id="838"/>
      <w:bookmarkEnd w:id="839"/>
      <w:bookmarkEnd w:id="840"/>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841" w:name="_Toc21338232"/>
      <w:bookmarkStart w:id="842" w:name="_Toc29808340"/>
      <w:bookmarkStart w:id="843" w:name="_Toc37068259"/>
      <w:bookmarkStart w:id="844" w:name="_Toc37083804"/>
      <w:bookmarkStart w:id="845" w:name="_Toc37084146"/>
      <w:bookmarkStart w:id="846" w:name="_Toc40209508"/>
      <w:bookmarkStart w:id="847" w:name="_Toc40209850"/>
      <w:bookmarkStart w:id="848" w:name="_Toc4589280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41"/>
      <w:bookmarkEnd w:id="842"/>
      <w:bookmarkEnd w:id="843"/>
      <w:bookmarkEnd w:id="844"/>
      <w:bookmarkEnd w:id="845"/>
      <w:bookmarkEnd w:id="846"/>
      <w:bookmarkEnd w:id="847"/>
      <w:bookmarkEnd w:id="848"/>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849" w:name="_Toc21338233"/>
      <w:bookmarkStart w:id="850" w:name="_Toc29808341"/>
      <w:bookmarkStart w:id="851" w:name="_Toc37068260"/>
      <w:bookmarkStart w:id="852" w:name="_Toc37083805"/>
      <w:bookmarkStart w:id="853" w:name="_Toc37084147"/>
      <w:bookmarkStart w:id="854" w:name="_Toc40209509"/>
      <w:bookmarkStart w:id="855" w:name="_Toc40209851"/>
      <w:bookmarkStart w:id="856" w:name="_Toc4589281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849"/>
      <w:bookmarkEnd w:id="850"/>
      <w:bookmarkEnd w:id="851"/>
      <w:bookmarkEnd w:id="852"/>
      <w:bookmarkEnd w:id="853"/>
      <w:bookmarkEnd w:id="854"/>
      <w:bookmarkEnd w:id="855"/>
      <w:bookmarkEnd w:id="856"/>
    </w:p>
    <w:p w:rsidR="005B3300" w:rsidRPr="00C25669" w:rsidRDefault="005B3300" w:rsidP="005B3300">
      <w:pPr>
        <w:pStyle w:val="Heading5"/>
        <w:rPr>
          <w:lang w:eastAsia="zh-CN"/>
        </w:rPr>
      </w:pPr>
      <w:bookmarkStart w:id="857" w:name="_Toc21338234"/>
      <w:bookmarkStart w:id="858" w:name="_Toc29808342"/>
      <w:bookmarkStart w:id="859" w:name="_Toc37068261"/>
      <w:bookmarkStart w:id="860" w:name="_Toc37083806"/>
      <w:bookmarkStart w:id="861" w:name="_Toc37084148"/>
      <w:bookmarkStart w:id="862" w:name="_Toc40209510"/>
      <w:bookmarkStart w:id="863" w:name="_Toc40209852"/>
      <w:bookmarkStart w:id="864" w:name="_Toc45892811"/>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857"/>
      <w:bookmarkEnd w:id="858"/>
      <w:bookmarkEnd w:id="859"/>
      <w:bookmarkEnd w:id="860"/>
      <w:bookmarkEnd w:id="861"/>
      <w:bookmarkEnd w:id="862"/>
      <w:bookmarkEnd w:id="863"/>
      <w:bookmarkEnd w:id="864"/>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65" w:name="_Toc21338235"/>
      <w:bookmarkStart w:id="866" w:name="_Toc29808343"/>
      <w:bookmarkStart w:id="867" w:name="_Toc37068262"/>
      <w:bookmarkStart w:id="868" w:name="_Toc37083807"/>
      <w:bookmarkStart w:id="869" w:name="_Toc37084149"/>
      <w:bookmarkStart w:id="870" w:name="_Toc40209511"/>
      <w:bookmarkStart w:id="871" w:name="_Toc40209853"/>
      <w:bookmarkStart w:id="872" w:name="_Toc45892812"/>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865"/>
      <w:bookmarkEnd w:id="866"/>
      <w:bookmarkEnd w:id="867"/>
      <w:bookmarkEnd w:id="868"/>
      <w:bookmarkEnd w:id="869"/>
      <w:bookmarkEnd w:id="870"/>
      <w:bookmarkEnd w:id="871"/>
      <w:bookmarkEnd w:id="872"/>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873"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873"/>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74" w:name="_Toc21338236"/>
      <w:bookmarkStart w:id="875" w:name="_Toc29808344"/>
      <w:bookmarkStart w:id="876" w:name="_Toc37068263"/>
      <w:bookmarkStart w:id="877" w:name="_Toc37083808"/>
      <w:bookmarkStart w:id="878" w:name="_Toc37084150"/>
      <w:bookmarkStart w:id="879" w:name="_Toc40209512"/>
      <w:bookmarkStart w:id="880" w:name="_Toc40209854"/>
      <w:bookmarkStart w:id="881" w:name="_Toc4589281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74"/>
      <w:bookmarkEnd w:id="875"/>
      <w:bookmarkEnd w:id="876"/>
      <w:bookmarkEnd w:id="877"/>
      <w:bookmarkEnd w:id="878"/>
      <w:bookmarkEnd w:id="879"/>
      <w:bookmarkEnd w:id="880"/>
      <w:bookmarkEnd w:id="881"/>
    </w:p>
    <w:p w:rsidR="005B3300" w:rsidRPr="00C25669" w:rsidRDefault="005B3300" w:rsidP="005B3300">
      <w:pPr>
        <w:pStyle w:val="Heading5"/>
        <w:rPr>
          <w:lang w:eastAsia="zh-CN"/>
        </w:rPr>
      </w:pPr>
      <w:bookmarkStart w:id="882" w:name="_Toc21338237"/>
      <w:bookmarkStart w:id="883" w:name="_Toc29808345"/>
      <w:bookmarkStart w:id="884" w:name="_Toc37068264"/>
      <w:bookmarkStart w:id="885" w:name="_Toc37083809"/>
      <w:bookmarkStart w:id="886" w:name="_Toc37084151"/>
      <w:bookmarkStart w:id="887" w:name="_Toc40209513"/>
      <w:bookmarkStart w:id="888" w:name="_Toc40209855"/>
      <w:bookmarkStart w:id="889" w:name="_Toc4589281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82"/>
      <w:bookmarkEnd w:id="883"/>
      <w:bookmarkEnd w:id="884"/>
      <w:bookmarkEnd w:id="885"/>
      <w:bookmarkEnd w:id="886"/>
      <w:bookmarkEnd w:id="887"/>
      <w:bookmarkEnd w:id="888"/>
      <w:bookmarkEnd w:id="889"/>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90" w:name="_Toc21338238"/>
      <w:bookmarkStart w:id="891" w:name="_Toc29808346"/>
      <w:bookmarkStart w:id="892" w:name="_Toc37068265"/>
      <w:bookmarkStart w:id="893" w:name="_Toc37083810"/>
      <w:bookmarkStart w:id="894" w:name="_Toc37084152"/>
      <w:bookmarkStart w:id="895" w:name="_Toc40209514"/>
      <w:bookmarkStart w:id="896" w:name="_Toc40209856"/>
      <w:bookmarkStart w:id="897" w:name="_Toc45892815"/>
      <w:r w:rsidRPr="00C25669">
        <w:rPr>
          <w:rFonts w:hint="eastAsia"/>
          <w:lang w:eastAsia="zh-CN"/>
        </w:rPr>
        <w:lastRenderedPageBreak/>
        <w:t>6.2.3.2.2</w:t>
      </w:r>
      <w:r w:rsidRPr="00C25669">
        <w:rPr>
          <w:rFonts w:hint="eastAsia"/>
          <w:lang w:eastAsia="zh-CN"/>
        </w:rPr>
        <w:tab/>
        <w:t>CQI reporting under fading conditions</w:t>
      </w:r>
      <w:bookmarkEnd w:id="890"/>
      <w:bookmarkEnd w:id="891"/>
      <w:bookmarkEnd w:id="892"/>
      <w:bookmarkEnd w:id="893"/>
      <w:bookmarkEnd w:id="894"/>
      <w:bookmarkEnd w:id="895"/>
      <w:bookmarkEnd w:id="896"/>
      <w:bookmarkEnd w:id="897"/>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898" w:name="_Toc21338239"/>
      <w:bookmarkStart w:id="899" w:name="_Toc29808347"/>
      <w:bookmarkStart w:id="900" w:name="_Toc37068266"/>
      <w:bookmarkStart w:id="901" w:name="_Toc37083811"/>
      <w:bookmarkStart w:id="902" w:name="_Toc37084153"/>
      <w:bookmarkStart w:id="903" w:name="_Toc40209515"/>
      <w:bookmarkStart w:id="904" w:name="_Toc40209857"/>
      <w:bookmarkStart w:id="905" w:name="_Toc45892816"/>
      <w:r w:rsidRPr="00C25669">
        <w:t>6.</w:t>
      </w:r>
      <w:r w:rsidRPr="00C25669">
        <w:rPr>
          <w:rFonts w:hint="eastAsia"/>
          <w:lang w:eastAsia="zh-CN"/>
        </w:rPr>
        <w:t>3</w:t>
      </w:r>
      <w:r w:rsidRPr="00C25669">
        <w:rPr>
          <w:rFonts w:hint="eastAsia"/>
          <w:lang w:eastAsia="zh-CN"/>
        </w:rPr>
        <w:tab/>
      </w:r>
      <w:r w:rsidRPr="00C25669">
        <w:t>Reporting of Precoding Matrix Indicator (PMI)</w:t>
      </w:r>
      <w:bookmarkEnd w:id="898"/>
      <w:bookmarkEnd w:id="899"/>
      <w:bookmarkEnd w:id="900"/>
      <w:bookmarkEnd w:id="901"/>
      <w:bookmarkEnd w:id="902"/>
      <w:bookmarkEnd w:id="903"/>
      <w:bookmarkEnd w:id="904"/>
      <w:bookmarkEnd w:id="905"/>
    </w:p>
    <w:p w:rsidR="005021DE" w:rsidRPr="00C25669" w:rsidRDefault="005021DE" w:rsidP="005021DE">
      <w:pPr>
        <w:rPr>
          <w:rFonts w:eastAsia="SimSun"/>
        </w:rPr>
      </w:pPr>
      <w:bookmarkStart w:id="906"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r w:rsidRPr="008343A0">
        <w:rPr>
          <w:rFonts w:eastAsia="SimSun"/>
        </w:rPr>
        <w:t>and applied to the PDSCH. A fixed transport format (FRC) is configured for all requirements.</w:t>
      </w:r>
    </w:p>
    <w:bookmarkEnd w:id="906"/>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22" o:title=""/>
          </v:shape>
          <o:OLEObject Type="Embed" ProgID="Equation.3" ShapeID="_x0000_i1027" DrawAspect="Content" ObjectID="_1656505968" r:id="rId23"/>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8.75pt;height:15pt" o:ole="">
            <v:imagedata r:id="rId24" o:title=""/>
          </v:shape>
          <o:OLEObject Type="Embed" ProgID="Equation.DSMT4" ShapeID="_x0000_i1028" DrawAspect="Content" ObjectID="_1656505969" r:id="rId25"/>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3.75pt;height:15pt" o:ole="">
            <v:imagedata r:id="rId26" o:title=""/>
          </v:shape>
          <o:OLEObject Type="Embed" ProgID="Equation.DSMT4" ShapeID="_x0000_i1029" DrawAspect="Content" ObjectID="_1656505970" r:id="rId27"/>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8.75pt" o:ole="">
            <v:imagedata r:id="rId28" o:title=""/>
          </v:shape>
          <o:OLEObject Type="Embed" ProgID="Equation.DSMT4" ShapeID="_x0000_i1030" DrawAspect="Content" ObjectID="_1656505971"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25pt" o:ole="">
            <v:imagedata r:id="rId26" o:title=""/>
          </v:shape>
          <o:OLEObject Type="Embed" ProgID="Equation.DSMT4" ShapeID="_x0000_i1031" DrawAspect="Content" ObjectID="_1656505972" r:id="rId30"/>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907" w:name="_Toc21338240"/>
      <w:bookmarkStart w:id="908" w:name="_Toc29808348"/>
      <w:bookmarkStart w:id="909" w:name="_Toc37068267"/>
      <w:bookmarkStart w:id="910" w:name="_Toc37083812"/>
      <w:bookmarkStart w:id="911" w:name="_Toc37084154"/>
      <w:bookmarkStart w:id="912" w:name="_Toc40209516"/>
      <w:bookmarkStart w:id="913" w:name="_Toc40209858"/>
      <w:bookmarkStart w:id="914" w:name="_Toc45892817"/>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907"/>
      <w:bookmarkEnd w:id="908"/>
      <w:bookmarkEnd w:id="909"/>
      <w:bookmarkEnd w:id="910"/>
      <w:bookmarkEnd w:id="911"/>
      <w:bookmarkEnd w:id="912"/>
      <w:bookmarkEnd w:id="913"/>
      <w:bookmarkEnd w:id="91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915" w:name="_Toc21338241"/>
      <w:bookmarkStart w:id="916" w:name="_Toc29808349"/>
      <w:bookmarkStart w:id="917" w:name="_Toc37068268"/>
      <w:bookmarkStart w:id="918" w:name="_Toc37083813"/>
      <w:bookmarkStart w:id="919" w:name="_Toc37084155"/>
      <w:bookmarkStart w:id="920" w:name="_Toc40209517"/>
      <w:bookmarkStart w:id="921" w:name="_Toc40209859"/>
      <w:bookmarkStart w:id="922" w:name="_Toc4589281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915"/>
      <w:bookmarkEnd w:id="916"/>
      <w:bookmarkEnd w:id="917"/>
      <w:bookmarkEnd w:id="918"/>
      <w:bookmarkEnd w:id="919"/>
      <w:bookmarkEnd w:id="920"/>
      <w:bookmarkEnd w:id="921"/>
      <w:bookmarkEnd w:id="922"/>
    </w:p>
    <w:p w:rsidR="005B3300" w:rsidRPr="00C25669" w:rsidRDefault="005B3300" w:rsidP="005B3300">
      <w:pPr>
        <w:pStyle w:val="Heading4"/>
        <w:rPr>
          <w:lang w:eastAsia="zh-CN"/>
        </w:rPr>
      </w:pPr>
      <w:bookmarkStart w:id="923" w:name="_Toc21338242"/>
      <w:bookmarkStart w:id="924" w:name="_Toc29808350"/>
      <w:bookmarkStart w:id="925" w:name="_Toc37068269"/>
      <w:bookmarkStart w:id="926" w:name="_Toc37083814"/>
      <w:bookmarkStart w:id="927" w:name="_Toc37084156"/>
      <w:bookmarkStart w:id="928" w:name="_Toc40209518"/>
      <w:bookmarkStart w:id="929" w:name="_Toc40209860"/>
      <w:bookmarkStart w:id="930" w:name="_Toc4589281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23"/>
      <w:bookmarkEnd w:id="924"/>
      <w:bookmarkEnd w:id="925"/>
      <w:bookmarkEnd w:id="926"/>
      <w:bookmarkEnd w:id="927"/>
      <w:bookmarkEnd w:id="928"/>
      <w:bookmarkEnd w:id="929"/>
      <w:bookmarkEnd w:id="930"/>
    </w:p>
    <w:p w:rsidR="005B3300" w:rsidRPr="00C25669" w:rsidRDefault="005B3300" w:rsidP="005B3300">
      <w:pPr>
        <w:pStyle w:val="Heading5"/>
        <w:rPr>
          <w:lang w:eastAsia="zh-CN"/>
        </w:rPr>
      </w:pPr>
      <w:bookmarkStart w:id="931" w:name="_Toc21338243"/>
      <w:bookmarkStart w:id="932" w:name="_Toc29808351"/>
      <w:bookmarkStart w:id="933" w:name="_Toc37068270"/>
      <w:bookmarkStart w:id="934" w:name="_Toc37083815"/>
      <w:bookmarkStart w:id="935" w:name="_Toc37084157"/>
      <w:bookmarkStart w:id="936" w:name="_Toc40209519"/>
      <w:bookmarkStart w:id="937" w:name="_Toc40209861"/>
      <w:bookmarkStart w:id="938" w:name="_Toc4589282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31"/>
      <w:bookmarkEnd w:id="932"/>
      <w:bookmarkEnd w:id="933"/>
      <w:bookmarkEnd w:id="934"/>
      <w:bookmarkEnd w:id="935"/>
      <w:bookmarkEnd w:id="936"/>
      <w:bookmarkEnd w:id="937"/>
      <w:bookmarkEnd w:id="93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B320F6" w:rsidRDefault="005021DE" w:rsidP="005021DE">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39" w:name="_Toc21338244"/>
      <w:bookmarkStart w:id="940" w:name="_Toc29808352"/>
      <w:bookmarkStart w:id="941" w:name="_Toc37068271"/>
      <w:bookmarkStart w:id="942" w:name="_Toc37083816"/>
      <w:bookmarkStart w:id="943" w:name="_Toc37084158"/>
      <w:bookmarkStart w:id="944" w:name="_Toc40209520"/>
      <w:bookmarkStart w:id="945" w:name="_Toc40209862"/>
      <w:bookmarkStart w:id="946" w:name="_Toc45892821"/>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39"/>
      <w:bookmarkEnd w:id="940"/>
      <w:bookmarkEnd w:id="941"/>
      <w:bookmarkEnd w:id="942"/>
      <w:bookmarkEnd w:id="943"/>
      <w:bookmarkEnd w:id="944"/>
      <w:bookmarkEnd w:id="945"/>
      <w:bookmarkEnd w:id="94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47" w:name="_Toc21338245"/>
      <w:bookmarkStart w:id="948" w:name="_Toc29808353"/>
      <w:bookmarkStart w:id="949" w:name="_Toc37068272"/>
      <w:bookmarkStart w:id="950" w:name="_Toc37083817"/>
      <w:bookmarkStart w:id="951" w:name="_Toc37084159"/>
      <w:bookmarkStart w:id="952" w:name="_Toc40209521"/>
      <w:bookmarkStart w:id="953" w:name="_Toc40209863"/>
      <w:bookmarkStart w:id="954" w:name="_Toc4589282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47"/>
      <w:bookmarkEnd w:id="948"/>
      <w:bookmarkEnd w:id="949"/>
      <w:bookmarkEnd w:id="950"/>
      <w:bookmarkEnd w:id="951"/>
      <w:bookmarkEnd w:id="952"/>
      <w:bookmarkEnd w:id="953"/>
      <w:bookmarkEnd w:id="954"/>
    </w:p>
    <w:p w:rsidR="005B3300" w:rsidRPr="00C25669" w:rsidRDefault="005B3300" w:rsidP="005B3300">
      <w:pPr>
        <w:pStyle w:val="Heading5"/>
        <w:rPr>
          <w:lang w:val="en-US" w:eastAsia="zh-CN"/>
        </w:rPr>
      </w:pPr>
      <w:bookmarkStart w:id="955" w:name="_Toc21338246"/>
      <w:bookmarkStart w:id="956" w:name="_Toc29808354"/>
      <w:bookmarkStart w:id="957" w:name="_Toc37068273"/>
      <w:bookmarkStart w:id="958" w:name="_Toc37083818"/>
      <w:bookmarkStart w:id="959" w:name="_Toc37084160"/>
      <w:bookmarkStart w:id="960" w:name="_Toc40209522"/>
      <w:bookmarkStart w:id="961" w:name="_Toc40209864"/>
      <w:bookmarkStart w:id="962" w:name="_Toc4589282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55"/>
      <w:bookmarkEnd w:id="956"/>
      <w:bookmarkEnd w:id="957"/>
      <w:bookmarkEnd w:id="958"/>
      <w:bookmarkEnd w:id="959"/>
      <w:bookmarkEnd w:id="960"/>
      <w:bookmarkEnd w:id="961"/>
      <w:bookmarkEnd w:id="96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963" w:name="_Toc21338247"/>
      <w:bookmarkStart w:id="964" w:name="_Toc29808355"/>
      <w:bookmarkStart w:id="965" w:name="_Toc37068274"/>
      <w:bookmarkStart w:id="966" w:name="_Toc37083819"/>
      <w:bookmarkStart w:id="967" w:name="_Toc37084161"/>
      <w:bookmarkStart w:id="968" w:name="_Toc40209523"/>
      <w:bookmarkStart w:id="969" w:name="_Toc40209865"/>
      <w:bookmarkStart w:id="970" w:name="_Toc4589282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63"/>
      <w:bookmarkEnd w:id="964"/>
      <w:bookmarkEnd w:id="965"/>
      <w:bookmarkEnd w:id="966"/>
      <w:bookmarkEnd w:id="967"/>
      <w:bookmarkEnd w:id="968"/>
      <w:bookmarkEnd w:id="969"/>
      <w:bookmarkEnd w:id="97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971" w:name="_Toc21338248"/>
      <w:bookmarkStart w:id="972" w:name="_Toc29808356"/>
      <w:bookmarkStart w:id="973" w:name="_Toc37068275"/>
      <w:bookmarkStart w:id="974" w:name="_Toc37083820"/>
      <w:bookmarkStart w:id="975" w:name="_Toc37084162"/>
      <w:bookmarkStart w:id="976" w:name="_Toc40209524"/>
      <w:bookmarkStart w:id="977" w:name="_Toc40209866"/>
      <w:bookmarkStart w:id="978" w:name="_Toc4589282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71"/>
      <w:bookmarkEnd w:id="972"/>
      <w:bookmarkEnd w:id="973"/>
      <w:bookmarkEnd w:id="974"/>
      <w:bookmarkEnd w:id="975"/>
      <w:bookmarkEnd w:id="976"/>
      <w:bookmarkEnd w:id="977"/>
      <w:bookmarkEnd w:id="978"/>
    </w:p>
    <w:p w:rsidR="005B3300" w:rsidRPr="00C25669" w:rsidRDefault="005B3300" w:rsidP="005B3300">
      <w:pPr>
        <w:pStyle w:val="Heading4"/>
        <w:rPr>
          <w:lang w:eastAsia="zh-CN"/>
        </w:rPr>
      </w:pPr>
      <w:bookmarkStart w:id="979" w:name="_Toc21338249"/>
      <w:bookmarkStart w:id="980" w:name="_Toc29808357"/>
      <w:bookmarkStart w:id="981" w:name="_Toc37068276"/>
      <w:bookmarkStart w:id="982" w:name="_Toc37083821"/>
      <w:bookmarkStart w:id="983" w:name="_Toc37084163"/>
      <w:bookmarkStart w:id="984" w:name="_Toc40209525"/>
      <w:bookmarkStart w:id="985" w:name="_Toc40209867"/>
      <w:bookmarkStart w:id="986" w:name="_Toc4589282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979"/>
      <w:bookmarkEnd w:id="980"/>
      <w:bookmarkEnd w:id="981"/>
      <w:bookmarkEnd w:id="982"/>
      <w:bookmarkEnd w:id="983"/>
      <w:bookmarkEnd w:id="984"/>
      <w:bookmarkEnd w:id="985"/>
      <w:bookmarkEnd w:id="986"/>
    </w:p>
    <w:p w:rsidR="005B3300" w:rsidRPr="00C25669" w:rsidRDefault="005B3300" w:rsidP="005B3300">
      <w:pPr>
        <w:pStyle w:val="Heading5"/>
        <w:rPr>
          <w:lang w:val="en-US" w:eastAsia="zh-CN"/>
        </w:rPr>
      </w:pPr>
      <w:bookmarkStart w:id="987" w:name="_Toc21338250"/>
      <w:bookmarkStart w:id="988" w:name="_Toc29808358"/>
      <w:bookmarkStart w:id="989" w:name="_Toc37068277"/>
      <w:bookmarkStart w:id="990" w:name="_Toc37083822"/>
      <w:bookmarkStart w:id="991" w:name="_Toc37084164"/>
      <w:bookmarkStart w:id="992" w:name="_Toc40209526"/>
      <w:bookmarkStart w:id="993" w:name="_Toc40209868"/>
      <w:bookmarkStart w:id="994" w:name="_Toc45892827"/>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87"/>
      <w:bookmarkEnd w:id="988"/>
      <w:bookmarkEnd w:id="989"/>
      <w:bookmarkEnd w:id="990"/>
      <w:bookmarkEnd w:id="991"/>
      <w:bookmarkEnd w:id="992"/>
      <w:bookmarkEnd w:id="993"/>
      <w:bookmarkEnd w:id="99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95" w:name="_Toc21338251"/>
      <w:bookmarkStart w:id="996" w:name="_Toc29808359"/>
      <w:bookmarkStart w:id="997" w:name="_Toc37068278"/>
      <w:bookmarkStart w:id="998" w:name="_Toc37083823"/>
      <w:bookmarkStart w:id="999" w:name="_Toc37084165"/>
      <w:bookmarkStart w:id="1000" w:name="_Toc40209527"/>
      <w:bookmarkStart w:id="1001" w:name="_Toc40209869"/>
      <w:bookmarkStart w:id="1002" w:name="_Toc45892828"/>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95"/>
      <w:bookmarkEnd w:id="996"/>
      <w:bookmarkEnd w:id="997"/>
      <w:bookmarkEnd w:id="998"/>
      <w:bookmarkEnd w:id="999"/>
      <w:bookmarkEnd w:id="1000"/>
      <w:bookmarkEnd w:id="1001"/>
      <w:bookmarkEnd w:id="100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03" w:name="_Toc21338252"/>
      <w:bookmarkStart w:id="1004" w:name="_Toc29808360"/>
      <w:bookmarkStart w:id="1005" w:name="_Toc37068279"/>
      <w:bookmarkStart w:id="1006" w:name="_Toc37083824"/>
      <w:bookmarkStart w:id="1007" w:name="_Toc37084166"/>
      <w:bookmarkStart w:id="1008" w:name="_Toc40209528"/>
      <w:bookmarkStart w:id="1009" w:name="_Toc40209870"/>
      <w:bookmarkStart w:id="1010" w:name="_Toc4589282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03"/>
      <w:bookmarkEnd w:id="1004"/>
      <w:bookmarkEnd w:id="1005"/>
      <w:bookmarkEnd w:id="1006"/>
      <w:bookmarkEnd w:id="1007"/>
      <w:bookmarkEnd w:id="1008"/>
      <w:bookmarkEnd w:id="1009"/>
      <w:bookmarkEnd w:id="1010"/>
    </w:p>
    <w:p w:rsidR="005B3300" w:rsidRPr="00C25669" w:rsidRDefault="005B3300" w:rsidP="005B3300">
      <w:pPr>
        <w:pStyle w:val="Heading5"/>
        <w:rPr>
          <w:lang w:val="en-US" w:eastAsia="zh-CN"/>
        </w:rPr>
      </w:pPr>
      <w:bookmarkStart w:id="1011" w:name="_Toc21338253"/>
      <w:bookmarkStart w:id="1012" w:name="_Toc29808361"/>
      <w:bookmarkStart w:id="1013" w:name="_Toc37068280"/>
      <w:bookmarkStart w:id="1014" w:name="_Toc37083825"/>
      <w:bookmarkStart w:id="1015" w:name="_Toc37084167"/>
      <w:bookmarkStart w:id="1016" w:name="_Toc40209529"/>
      <w:bookmarkStart w:id="1017" w:name="_Toc40209871"/>
      <w:bookmarkStart w:id="1018" w:name="_Toc45892830"/>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11"/>
      <w:bookmarkEnd w:id="1012"/>
      <w:bookmarkEnd w:id="1013"/>
      <w:bookmarkEnd w:id="1014"/>
      <w:bookmarkEnd w:id="1015"/>
      <w:bookmarkEnd w:id="1016"/>
      <w:bookmarkEnd w:id="1017"/>
      <w:bookmarkEnd w:id="101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019" w:name="_Toc21338254"/>
      <w:bookmarkStart w:id="1020" w:name="_Toc29808362"/>
      <w:bookmarkStart w:id="1021" w:name="_Toc37068281"/>
      <w:bookmarkStart w:id="1022" w:name="_Toc37083826"/>
      <w:bookmarkStart w:id="1023" w:name="_Toc37084168"/>
      <w:bookmarkStart w:id="1024" w:name="_Toc40209530"/>
      <w:bookmarkStart w:id="1025" w:name="_Toc40209872"/>
      <w:bookmarkStart w:id="1026" w:name="_Toc4589283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019"/>
      <w:bookmarkEnd w:id="1020"/>
      <w:bookmarkEnd w:id="1021"/>
      <w:bookmarkEnd w:id="1022"/>
      <w:bookmarkEnd w:id="1023"/>
      <w:bookmarkEnd w:id="1024"/>
      <w:bookmarkEnd w:id="1025"/>
      <w:bookmarkEnd w:id="102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027" w:name="_Toc21338255"/>
      <w:bookmarkStart w:id="1028" w:name="_Toc29808363"/>
      <w:bookmarkStart w:id="1029" w:name="_Toc37068282"/>
      <w:bookmarkStart w:id="1030" w:name="_Toc37083827"/>
      <w:bookmarkStart w:id="1031" w:name="_Toc37084169"/>
      <w:bookmarkStart w:id="1032" w:name="_Toc40209531"/>
      <w:bookmarkStart w:id="1033" w:name="_Toc40209873"/>
      <w:bookmarkStart w:id="1034" w:name="_Toc45892832"/>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027"/>
      <w:bookmarkEnd w:id="1028"/>
      <w:bookmarkEnd w:id="1029"/>
      <w:bookmarkEnd w:id="1030"/>
      <w:bookmarkEnd w:id="1031"/>
      <w:bookmarkEnd w:id="1032"/>
      <w:bookmarkEnd w:id="1033"/>
      <w:bookmarkEnd w:id="1034"/>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035" w:name="_Toc21338256"/>
      <w:bookmarkStart w:id="1036" w:name="_Toc29808364"/>
      <w:bookmarkStart w:id="1037" w:name="_Toc37068283"/>
      <w:bookmarkStart w:id="1038" w:name="_Toc37083828"/>
      <w:bookmarkStart w:id="1039" w:name="_Toc37084170"/>
      <w:bookmarkStart w:id="1040" w:name="_Toc40209532"/>
      <w:bookmarkStart w:id="1041" w:name="_Toc40209874"/>
      <w:bookmarkStart w:id="1042" w:name="_Toc45892833"/>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035"/>
      <w:bookmarkEnd w:id="1036"/>
      <w:bookmarkEnd w:id="1037"/>
      <w:bookmarkEnd w:id="1038"/>
      <w:bookmarkEnd w:id="1039"/>
      <w:bookmarkEnd w:id="1040"/>
      <w:bookmarkEnd w:id="1041"/>
      <w:bookmarkEnd w:id="104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43" w:name="_Toc21338257"/>
      <w:bookmarkStart w:id="1044" w:name="_Toc29808365"/>
      <w:bookmarkStart w:id="1045" w:name="_Toc37068284"/>
      <w:bookmarkStart w:id="1046" w:name="_Toc37083829"/>
      <w:bookmarkStart w:id="1047" w:name="_Toc37084171"/>
      <w:bookmarkStart w:id="1048" w:name="_Toc40209533"/>
      <w:bookmarkStart w:id="1049" w:name="_Toc40209875"/>
      <w:bookmarkStart w:id="1050" w:name="_Toc4589283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43"/>
      <w:bookmarkEnd w:id="1044"/>
      <w:bookmarkEnd w:id="1045"/>
      <w:bookmarkEnd w:id="1046"/>
      <w:bookmarkEnd w:id="1047"/>
      <w:bookmarkEnd w:id="1048"/>
      <w:bookmarkEnd w:id="1049"/>
      <w:bookmarkEnd w:id="1050"/>
    </w:p>
    <w:p w:rsidR="005B3300" w:rsidRPr="00C25669" w:rsidRDefault="005B3300" w:rsidP="005B3300">
      <w:pPr>
        <w:pStyle w:val="Heading4"/>
        <w:rPr>
          <w:lang w:eastAsia="zh-CN"/>
        </w:rPr>
      </w:pPr>
      <w:bookmarkStart w:id="1051" w:name="_Toc21338258"/>
      <w:bookmarkStart w:id="1052" w:name="_Toc29808366"/>
      <w:bookmarkStart w:id="1053" w:name="_Toc37068285"/>
      <w:bookmarkStart w:id="1054" w:name="_Toc37083830"/>
      <w:bookmarkStart w:id="1055" w:name="_Toc37084172"/>
      <w:bookmarkStart w:id="1056" w:name="_Toc40209534"/>
      <w:bookmarkStart w:id="1057" w:name="_Toc40209876"/>
      <w:bookmarkStart w:id="1058" w:name="_Toc4589283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051"/>
      <w:bookmarkEnd w:id="1052"/>
      <w:bookmarkEnd w:id="1053"/>
      <w:bookmarkEnd w:id="1054"/>
      <w:bookmarkEnd w:id="1055"/>
      <w:bookmarkEnd w:id="1056"/>
      <w:bookmarkEnd w:id="1057"/>
      <w:bookmarkEnd w:id="1058"/>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59" w:name="_Toc21338259"/>
      <w:bookmarkStart w:id="1060" w:name="_Toc29808367"/>
      <w:bookmarkStart w:id="1061" w:name="_Toc37068286"/>
      <w:bookmarkStart w:id="1062" w:name="_Toc37083831"/>
      <w:bookmarkStart w:id="1063" w:name="_Toc37084173"/>
      <w:bookmarkStart w:id="1064" w:name="_Toc40209535"/>
      <w:bookmarkStart w:id="1065" w:name="_Toc40209877"/>
      <w:bookmarkStart w:id="1066" w:name="_Toc4589283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59"/>
      <w:bookmarkEnd w:id="1060"/>
      <w:bookmarkEnd w:id="1061"/>
      <w:bookmarkEnd w:id="1062"/>
      <w:bookmarkEnd w:id="1063"/>
      <w:bookmarkEnd w:id="1064"/>
      <w:bookmarkEnd w:id="1065"/>
      <w:bookmarkEnd w:id="1066"/>
    </w:p>
    <w:p w:rsidR="005B3300" w:rsidRPr="00C25669" w:rsidRDefault="005B3300" w:rsidP="005B3300">
      <w:pPr>
        <w:tabs>
          <w:tab w:val="left" w:pos="6096"/>
        </w:tabs>
        <w:rPr>
          <w:rFonts w:eastAsia="SimSun"/>
        </w:rPr>
      </w:pPr>
      <w:bookmarkStart w:id="1067"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067"/>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68" w:name="_Toc21338260"/>
      <w:bookmarkStart w:id="1069" w:name="_Toc29808368"/>
      <w:bookmarkStart w:id="1070" w:name="_Toc37068287"/>
      <w:bookmarkStart w:id="1071" w:name="_Toc37083832"/>
      <w:bookmarkStart w:id="1072" w:name="_Toc37084174"/>
      <w:bookmarkStart w:id="1073" w:name="_Toc40209536"/>
      <w:bookmarkStart w:id="1074" w:name="_Toc40209878"/>
      <w:bookmarkStart w:id="1075" w:name="_Toc4589283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68"/>
      <w:bookmarkEnd w:id="1069"/>
      <w:bookmarkEnd w:id="1070"/>
      <w:bookmarkEnd w:id="1071"/>
      <w:bookmarkEnd w:id="1072"/>
      <w:bookmarkEnd w:id="1073"/>
      <w:bookmarkEnd w:id="1074"/>
      <w:bookmarkEnd w:id="1075"/>
    </w:p>
    <w:p w:rsidR="005B3300" w:rsidRPr="00C25669" w:rsidRDefault="005B3300" w:rsidP="005B3300">
      <w:pPr>
        <w:pStyle w:val="Heading4"/>
        <w:rPr>
          <w:lang w:eastAsia="zh-CN"/>
        </w:rPr>
      </w:pPr>
      <w:bookmarkStart w:id="1076" w:name="_Toc21338261"/>
      <w:bookmarkStart w:id="1077" w:name="_Toc29808369"/>
      <w:bookmarkStart w:id="1078" w:name="_Toc37068288"/>
      <w:bookmarkStart w:id="1079" w:name="_Toc37083833"/>
      <w:bookmarkStart w:id="1080" w:name="_Toc37084175"/>
      <w:bookmarkStart w:id="1081" w:name="_Toc40209537"/>
      <w:bookmarkStart w:id="1082" w:name="_Toc40209879"/>
      <w:bookmarkStart w:id="1083" w:name="_Toc4589283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076"/>
      <w:bookmarkEnd w:id="1077"/>
      <w:bookmarkEnd w:id="1078"/>
      <w:bookmarkEnd w:id="1079"/>
      <w:bookmarkEnd w:id="1080"/>
      <w:bookmarkEnd w:id="1081"/>
      <w:bookmarkEnd w:id="1082"/>
      <w:bookmarkEnd w:id="1083"/>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84" w:name="_Toc21338262"/>
      <w:bookmarkStart w:id="1085" w:name="_Toc29808370"/>
      <w:bookmarkStart w:id="1086" w:name="_Toc37068289"/>
      <w:bookmarkStart w:id="1087" w:name="_Toc37083834"/>
      <w:bookmarkStart w:id="1088" w:name="_Toc37084176"/>
      <w:bookmarkStart w:id="1089" w:name="_Toc40209538"/>
      <w:bookmarkStart w:id="1090" w:name="_Toc40209880"/>
      <w:bookmarkStart w:id="1091" w:name="_Toc4589283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84"/>
      <w:bookmarkEnd w:id="1085"/>
      <w:bookmarkEnd w:id="1086"/>
      <w:bookmarkEnd w:id="1087"/>
      <w:bookmarkEnd w:id="1088"/>
      <w:bookmarkEnd w:id="1089"/>
      <w:bookmarkEnd w:id="1090"/>
      <w:bookmarkEnd w:id="1091"/>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092" w:name="_Toc21338263"/>
      <w:bookmarkStart w:id="1093" w:name="_Toc29808371"/>
      <w:bookmarkStart w:id="1094" w:name="_Toc37068290"/>
      <w:bookmarkStart w:id="1095" w:name="_Toc37083835"/>
      <w:bookmarkStart w:id="1096" w:name="_Toc37084177"/>
      <w:bookmarkStart w:id="1097" w:name="_Toc40209539"/>
      <w:bookmarkStart w:id="1098" w:name="_Toc40209881"/>
      <w:bookmarkStart w:id="1099" w:name="_Toc45892840"/>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092"/>
      <w:bookmarkEnd w:id="1093"/>
      <w:bookmarkEnd w:id="1094"/>
      <w:bookmarkEnd w:id="1095"/>
      <w:bookmarkEnd w:id="1096"/>
      <w:bookmarkEnd w:id="1097"/>
      <w:bookmarkEnd w:id="1098"/>
      <w:bookmarkEnd w:id="1099"/>
    </w:p>
    <w:p w:rsidR="005B3300" w:rsidRPr="00C25669" w:rsidRDefault="005B3300" w:rsidP="005B3300">
      <w:pPr>
        <w:pStyle w:val="Heading2"/>
      </w:pPr>
      <w:bookmarkStart w:id="1100" w:name="_Toc21338264"/>
      <w:bookmarkStart w:id="1101" w:name="_Toc29808372"/>
      <w:bookmarkStart w:id="1102" w:name="_Toc37068291"/>
      <w:bookmarkStart w:id="1103" w:name="_Toc37083836"/>
      <w:bookmarkStart w:id="1104" w:name="_Toc37084178"/>
      <w:bookmarkStart w:id="1105" w:name="_Toc40209540"/>
      <w:bookmarkStart w:id="1106" w:name="_Toc40209882"/>
      <w:bookmarkStart w:id="1107" w:name="_Toc45892841"/>
      <w:r w:rsidRPr="00C25669">
        <w:rPr>
          <w:rFonts w:hint="eastAsia"/>
          <w:lang w:eastAsia="zh-CN"/>
        </w:rPr>
        <w:t>7</w:t>
      </w:r>
      <w:r w:rsidRPr="00C25669">
        <w:t>.1</w:t>
      </w:r>
      <w:r w:rsidRPr="00C25669">
        <w:rPr>
          <w:rFonts w:hint="eastAsia"/>
          <w:lang w:eastAsia="zh-CN"/>
        </w:rPr>
        <w:tab/>
      </w:r>
      <w:r w:rsidRPr="00C25669">
        <w:rPr>
          <w:rFonts w:hint="eastAsia"/>
        </w:rPr>
        <w:t>General</w:t>
      </w:r>
      <w:bookmarkEnd w:id="1100"/>
      <w:bookmarkEnd w:id="1101"/>
      <w:bookmarkEnd w:id="1102"/>
      <w:bookmarkEnd w:id="1103"/>
      <w:bookmarkEnd w:id="1104"/>
      <w:bookmarkEnd w:id="1105"/>
      <w:bookmarkEnd w:id="1106"/>
      <w:bookmarkEnd w:id="1107"/>
    </w:p>
    <w:p w:rsidR="005B3300" w:rsidRPr="00C25669" w:rsidRDefault="005B3300" w:rsidP="005B3300">
      <w:pPr>
        <w:pStyle w:val="Heading3"/>
        <w:rPr>
          <w:lang w:eastAsia="zh-CN"/>
        </w:rPr>
      </w:pPr>
      <w:bookmarkStart w:id="1108" w:name="_Toc21338265"/>
      <w:bookmarkStart w:id="1109" w:name="_Toc29808373"/>
      <w:bookmarkStart w:id="1110" w:name="_Toc37068292"/>
      <w:bookmarkStart w:id="1111" w:name="_Toc37083837"/>
      <w:bookmarkStart w:id="1112" w:name="_Toc37084179"/>
      <w:bookmarkStart w:id="1113" w:name="_Toc40209541"/>
      <w:bookmarkStart w:id="1114" w:name="_Toc40209883"/>
      <w:bookmarkStart w:id="1115" w:name="_Toc45892842"/>
      <w:r w:rsidRPr="00C25669">
        <w:t>7.1.1</w:t>
      </w:r>
      <w:r w:rsidRPr="00C25669">
        <w:rPr>
          <w:rFonts w:hint="eastAsia"/>
          <w:lang w:eastAsia="zh-CN"/>
        </w:rPr>
        <w:tab/>
      </w:r>
      <w:r w:rsidRPr="00C25669">
        <w:rPr>
          <w:lang w:eastAsia="zh-CN"/>
        </w:rPr>
        <w:t>Applicability of requirements</w:t>
      </w:r>
      <w:bookmarkEnd w:id="1108"/>
      <w:bookmarkEnd w:id="1109"/>
      <w:bookmarkEnd w:id="1110"/>
      <w:bookmarkEnd w:id="1111"/>
      <w:bookmarkEnd w:id="1112"/>
      <w:bookmarkEnd w:id="1113"/>
      <w:bookmarkEnd w:id="1114"/>
      <w:bookmarkEnd w:id="1115"/>
    </w:p>
    <w:p w:rsidR="005B3300" w:rsidRPr="00C25669" w:rsidRDefault="005B3300" w:rsidP="005B3300">
      <w:pPr>
        <w:pStyle w:val="Heading4"/>
      </w:pPr>
      <w:bookmarkStart w:id="1116" w:name="_Toc21338266"/>
      <w:bookmarkStart w:id="1117" w:name="_Toc29808374"/>
      <w:bookmarkStart w:id="1118" w:name="_Toc37068293"/>
      <w:bookmarkStart w:id="1119" w:name="_Toc37083838"/>
      <w:bookmarkStart w:id="1120" w:name="_Toc37084180"/>
      <w:bookmarkStart w:id="1121" w:name="_Toc40209542"/>
      <w:bookmarkStart w:id="1122" w:name="_Toc40209884"/>
      <w:bookmarkStart w:id="1123" w:name="_Toc45892843"/>
      <w:r w:rsidRPr="00C25669">
        <w:rPr>
          <w:rFonts w:hint="eastAsia"/>
          <w:lang w:eastAsia="zh-CN"/>
        </w:rPr>
        <w:t>7</w:t>
      </w:r>
      <w:r w:rsidRPr="00C25669">
        <w:t>.1.1.1</w:t>
      </w:r>
      <w:r w:rsidRPr="00C25669">
        <w:rPr>
          <w:rFonts w:hint="eastAsia"/>
          <w:lang w:eastAsia="zh-CN"/>
        </w:rPr>
        <w:tab/>
      </w:r>
      <w:r w:rsidRPr="00C25669">
        <w:rPr>
          <w:rFonts w:hint="eastAsia"/>
        </w:rPr>
        <w:t>General</w:t>
      </w:r>
      <w:bookmarkEnd w:id="1116"/>
      <w:bookmarkEnd w:id="1117"/>
      <w:bookmarkEnd w:id="1118"/>
      <w:bookmarkEnd w:id="1119"/>
      <w:bookmarkEnd w:id="1120"/>
      <w:bookmarkEnd w:id="1121"/>
      <w:bookmarkEnd w:id="1122"/>
      <w:bookmarkEnd w:id="112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1124" w:name="_Toc21338267"/>
      <w:bookmarkStart w:id="1125" w:name="_Toc29808375"/>
      <w:bookmarkStart w:id="1126" w:name="_Toc37068294"/>
      <w:bookmarkStart w:id="1127" w:name="_Toc37083839"/>
      <w:bookmarkStart w:id="1128" w:name="_Toc37084181"/>
      <w:bookmarkStart w:id="1129" w:name="_Toc40209543"/>
      <w:bookmarkStart w:id="1130" w:name="_Toc40209885"/>
      <w:bookmarkStart w:id="1131" w:name="_Toc45892844"/>
      <w:r w:rsidRPr="00C25669">
        <w:t>7.1.1.2</w:t>
      </w:r>
      <w:r w:rsidRPr="00C25669">
        <w:rPr>
          <w:rFonts w:hint="eastAsia"/>
        </w:rPr>
        <w:tab/>
      </w:r>
      <w:r w:rsidRPr="00C25669">
        <w:t>Applicability of requirements for different number of RX antenna ports</w:t>
      </w:r>
      <w:bookmarkEnd w:id="1124"/>
      <w:bookmarkEnd w:id="1125"/>
      <w:bookmarkEnd w:id="1126"/>
      <w:bookmarkEnd w:id="1127"/>
      <w:bookmarkEnd w:id="1128"/>
      <w:bookmarkEnd w:id="1129"/>
      <w:bookmarkEnd w:id="1130"/>
      <w:bookmarkEnd w:id="113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1132" w:name="_Toc21338268"/>
      <w:bookmarkStart w:id="1133" w:name="_Toc29808376"/>
      <w:bookmarkStart w:id="1134" w:name="_Toc37068295"/>
      <w:bookmarkStart w:id="1135" w:name="_Toc37083840"/>
      <w:bookmarkStart w:id="1136" w:name="_Toc37084182"/>
      <w:bookmarkStart w:id="1137" w:name="_Toc40209544"/>
      <w:bookmarkStart w:id="1138" w:name="_Toc40209886"/>
      <w:bookmarkStart w:id="1139" w:name="_Toc45892845"/>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132"/>
      <w:bookmarkEnd w:id="1133"/>
      <w:bookmarkEnd w:id="1134"/>
      <w:bookmarkEnd w:id="1135"/>
      <w:bookmarkEnd w:id="1136"/>
      <w:bookmarkEnd w:id="1137"/>
      <w:bookmarkEnd w:id="1138"/>
      <w:bookmarkEnd w:id="1139"/>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140" w:name="_Toc21338269"/>
      <w:bookmarkStart w:id="1141" w:name="_Toc29808377"/>
      <w:bookmarkStart w:id="1142" w:name="_Toc37068296"/>
      <w:bookmarkStart w:id="1143" w:name="_Toc37083841"/>
      <w:bookmarkStart w:id="1144" w:name="_Toc37084183"/>
      <w:bookmarkStart w:id="1145" w:name="_Toc40209545"/>
      <w:bookmarkStart w:id="1146" w:name="_Toc40209887"/>
      <w:bookmarkStart w:id="1147" w:name="_Toc45892846"/>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140"/>
      <w:bookmarkEnd w:id="1141"/>
      <w:bookmarkEnd w:id="1142"/>
      <w:bookmarkEnd w:id="1143"/>
      <w:bookmarkEnd w:id="1144"/>
      <w:bookmarkEnd w:id="1145"/>
      <w:bookmarkEnd w:id="1146"/>
      <w:bookmarkEnd w:id="1147"/>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833BE6" w:rsidRPr="00C25669" w:rsidTr="000811C5">
        <w:trPr>
          <w:trHeight w:val="187"/>
          <w:jc w:val="center"/>
        </w:trPr>
        <w:tc>
          <w:tcPr>
            <w:tcW w:w="1004" w:type="pct"/>
            <w:vMerge w:val="restart"/>
            <w:shd w:val="clear" w:color="auto" w:fill="auto"/>
            <w:vAlign w:val="center"/>
          </w:tcPr>
          <w:p w:rsidR="00833BE6" w:rsidRPr="00C25669" w:rsidRDefault="00833BE6"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Each slot</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0</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Table 7.2-2 for tested channel bandwidth and subcarrier spacing</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1/AL8</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t>Non-interleaved</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1_1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Del="008849A4" w:rsidRDefault="00833BE6" w:rsidP="000811C5">
            <w:pPr>
              <w:pStyle w:val="TAC"/>
              <w:rPr>
                <w:lang w:eastAsia="zh-CN"/>
              </w:rPr>
            </w:pPr>
            <w:r w:rsidRPr="00C25669">
              <w:rPr>
                <w:rFonts w:hint="eastAsia"/>
                <w:lang w:eastAsia="zh-CN"/>
              </w:rPr>
              <w:t>TCI state #1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833BE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833BE6" w:rsidRPr="00C25669" w:rsidTr="000811C5">
        <w:trPr>
          <w:trHeight w:val="187"/>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r w:rsidRPr="00661924">
              <w:t>with Wideband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833BE6" w:rsidRPr="00C25669" w:rsidTr="000811C5">
        <w:trPr>
          <w:trHeight w:val="76"/>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148" w:name="_Toc21338270"/>
      <w:bookmarkStart w:id="1149" w:name="_Toc29808378"/>
      <w:bookmarkStart w:id="1150" w:name="_Toc37068297"/>
      <w:bookmarkStart w:id="1151" w:name="_Toc37083842"/>
      <w:bookmarkStart w:id="1152" w:name="_Toc37084184"/>
      <w:bookmarkStart w:id="1153" w:name="_Toc40209546"/>
      <w:bookmarkStart w:id="1154" w:name="_Toc40209888"/>
      <w:bookmarkStart w:id="1155" w:name="_Toc45892847"/>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48"/>
      <w:bookmarkEnd w:id="1149"/>
      <w:bookmarkEnd w:id="1150"/>
      <w:bookmarkEnd w:id="1151"/>
      <w:bookmarkEnd w:id="1152"/>
      <w:bookmarkEnd w:id="1153"/>
      <w:bookmarkEnd w:id="1154"/>
      <w:bookmarkEnd w:id="115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56" w:name="_Toc21338271"/>
      <w:bookmarkStart w:id="1157" w:name="_Toc29808379"/>
      <w:bookmarkStart w:id="1158" w:name="_Toc37068298"/>
      <w:bookmarkStart w:id="1159" w:name="_Toc37083843"/>
      <w:bookmarkStart w:id="1160" w:name="_Toc37084185"/>
      <w:bookmarkStart w:id="1161" w:name="_Toc40209547"/>
      <w:bookmarkStart w:id="1162" w:name="_Toc40209889"/>
      <w:bookmarkStart w:id="1163" w:name="_Toc45892848"/>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156"/>
      <w:bookmarkEnd w:id="1157"/>
      <w:bookmarkEnd w:id="1158"/>
      <w:bookmarkEnd w:id="1159"/>
      <w:bookmarkEnd w:id="1160"/>
      <w:bookmarkEnd w:id="1161"/>
      <w:bookmarkEnd w:id="1162"/>
      <w:bookmarkEnd w:id="1163"/>
    </w:p>
    <w:p w:rsidR="005B3300" w:rsidRPr="00C25669" w:rsidRDefault="005B3300" w:rsidP="005B3300">
      <w:pPr>
        <w:pStyle w:val="Heading4"/>
        <w:rPr>
          <w:lang w:eastAsia="zh-CN"/>
        </w:rPr>
      </w:pPr>
      <w:bookmarkStart w:id="1164" w:name="_Toc21338272"/>
      <w:bookmarkStart w:id="1165" w:name="_Toc29808380"/>
      <w:bookmarkStart w:id="1166" w:name="_Toc37068299"/>
      <w:bookmarkStart w:id="1167" w:name="_Toc37083844"/>
      <w:bookmarkStart w:id="1168" w:name="_Toc37084186"/>
      <w:bookmarkStart w:id="1169" w:name="_Toc40209548"/>
      <w:bookmarkStart w:id="1170" w:name="_Toc40209890"/>
      <w:bookmarkStart w:id="1171" w:name="_Toc45892849"/>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64"/>
      <w:bookmarkEnd w:id="1165"/>
      <w:bookmarkEnd w:id="1166"/>
      <w:bookmarkEnd w:id="1167"/>
      <w:bookmarkEnd w:id="1168"/>
      <w:bookmarkEnd w:id="1169"/>
      <w:bookmarkEnd w:id="1170"/>
      <w:bookmarkEnd w:id="117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72" w:name="_Toc21338273"/>
      <w:bookmarkStart w:id="1173" w:name="_Toc29808381"/>
      <w:bookmarkStart w:id="1174" w:name="_Toc37068300"/>
      <w:bookmarkStart w:id="1175" w:name="_Toc37083845"/>
      <w:bookmarkStart w:id="1176" w:name="_Toc37084187"/>
      <w:bookmarkStart w:id="1177" w:name="_Toc40209549"/>
      <w:bookmarkStart w:id="1178" w:name="_Toc40209891"/>
      <w:bookmarkStart w:id="1179" w:name="_Toc4589285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172"/>
      <w:bookmarkEnd w:id="1173"/>
      <w:bookmarkEnd w:id="1174"/>
      <w:bookmarkEnd w:id="1175"/>
      <w:bookmarkEnd w:id="1176"/>
      <w:bookmarkEnd w:id="1177"/>
      <w:bookmarkEnd w:id="1178"/>
      <w:bookmarkEnd w:id="1179"/>
    </w:p>
    <w:p w:rsidR="005B3300" w:rsidRPr="00C25669" w:rsidRDefault="005B3300" w:rsidP="005B3300">
      <w:pPr>
        <w:pStyle w:val="Heading5"/>
        <w:rPr>
          <w:lang w:eastAsia="zh-CN"/>
        </w:rPr>
      </w:pPr>
      <w:bookmarkStart w:id="1180" w:name="_Toc21338274"/>
      <w:bookmarkStart w:id="1181" w:name="_Toc29808382"/>
      <w:bookmarkStart w:id="1182" w:name="_Toc37068301"/>
      <w:bookmarkStart w:id="1183" w:name="_Toc37083846"/>
      <w:bookmarkStart w:id="1184" w:name="_Toc37084188"/>
      <w:bookmarkStart w:id="1185" w:name="_Toc40209550"/>
      <w:bookmarkStart w:id="1186" w:name="_Toc40209892"/>
      <w:bookmarkStart w:id="1187" w:name="_Toc45892851"/>
      <w:r w:rsidRPr="00C25669">
        <w:rPr>
          <w:lang w:eastAsia="zh-CN"/>
        </w:rPr>
        <w:t>7.2.2.2.1</w:t>
      </w:r>
      <w:r w:rsidRPr="00C25669">
        <w:rPr>
          <w:rFonts w:hint="eastAsia"/>
          <w:lang w:eastAsia="zh-CN"/>
        </w:rPr>
        <w:tab/>
      </w:r>
      <w:r w:rsidRPr="00C25669">
        <w:rPr>
          <w:lang w:eastAsia="zh-CN"/>
        </w:rPr>
        <w:t>Minimum requirements for PDSCH Mapping Type-A</w:t>
      </w:r>
      <w:bookmarkEnd w:id="1180"/>
      <w:bookmarkEnd w:id="1181"/>
      <w:bookmarkEnd w:id="1182"/>
      <w:bookmarkEnd w:id="1183"/>
      <w:bookmarkEnd w:id="1184"/>
      <w:bookmarkEnd w:id="1185"/>
      <w:bookmarkEnd w:id="1186"/>
      <w:bookmarkEnd w:id="1187"/>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88" w:name="_Toc21338275"/>
      <w:bookmarkStart w:id="1189" w:name="_Toc29808383"/>
      <w:bookmarkStart w:id="1190" w:name="_Toc37068302"/>
      <w:bookmarkStart w:id="1191" w:name="_Toc37083847"/>
      <w:bookmarkStart w:id="1192" w:name="_Toc37084189"/>
      <w:bookmarkStart w:id="1193" w:name="_Toc40209551"/>
      <w:bookmarkStart w:id="1194" w:name="_Toc40209893"/>
      <w:bookmarkStart w:id="1195" w:name="_Toc45892852"/>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188"/>
      <w:bookmarkEnd w:id="1189"/>
      <w:bookmarkEnd w:id="1190"/>
      <w:bookmarkEnd w:id="1191"/>
      <w:bookmarkEnd w:id="1192"/>
      <w:bookmarkEnd w:id="1193"/>
      <w:bookmarkEnd w:id="1194"/>
      <w:bookmarkEnd w:id="1195"/>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Unit</w:t>
            </w:r>
          </w:p>
        </w:tc>
        <w:tc>
          <w:tcPr>
            <w:tcW w:w="1313"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rsidTr="00833BE6">
        <w:trPr>
          <w:jc w:val="center"/>
        </w:trPr>
        <w:tc>
          <w:tcPr>
            <w:tcW w:w="1083" w:type="pct"/>
            <w:shd w:val="clear" w:color="auto" w:fill="auto"/>
          </w:tcPr>
          <w:p w:rsidR="005B3300" w:rsidRPr="00C25669" w:rsidRDefault="005B3300" w:rsidP="00833BE6">
            <w:pPr>
              <w:pStyle w:val="TAL"/>
              <w:rPr>
                <w:b/>
                <w:lang w:eastAsia="zh-CN"/>
              </w:rPr>
            </w:pPr>
            <w:r w:rsidRPr="00C25669">
              <w:rPr>
                <w:rFonts w:hint="eastAsia"/>
                <w:lang w:eastAsia="zh-CN"/>
              </w:rPr>
              <w:t>Carrier configuration</w:t>
            </w:r>
          </w:p>
        </w:tc>
        <w:tc>
          <w:tcPr>
            <w:tcW w:w="2027" w:type="pct"/>
            <w:gridSpan w:val="2"/>
            <w:shd w:val="clear" w:color="auto" w:fill="auto"/>
          </w:tcPr>
          <w:p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833BE6">
            <w:pPr>
              <w:pStyle w:val="TAC"/>
              <w:rPr>
                <w:rFonts w:eastAsia="SimSun"/>
                <w:lang w:eastAsia="zh-CN"/>
              </w:rPr>
            </w:pPr>
          </w:p>
        </w:tc>
        <w:tc>
          <w:tcPr>
            <w:tcW w:w="1313" w:type="pct"/>
            <w:shd w:val="clear" w:color="auto" w:fill="auto"/>
          </w:tcPr>
          <w:p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rsidTr="00833BE6">
        <w:trPr>
          <w:jc w:val="center"/>
        </w:trPr>
        <w:tc>
          <w:tcPr>
            <w:tcW w:w="1083" w:type="pc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160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833BE6">
        <w:trPr>
          <w:trHeight w:val="477"/>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t>Start PRB 0</w:t>
            </w:r>
          </w:p>
          <w:p w:rsidR="005B3300" w:rsidRPr="00C25669" w:rsidRDefault="005B3300" w:rsidP="00833BE6">
            <w:pPr>
              <w:pStyle w:val="TAC"/>
              <w:rPr>
                <w:rFonts w:eastAsia="SimSun"/>
              </w:rPr>
            </w:pPr>
            <w:r w:rsidRPr="00C25669">
              <w:t>Number of PRB = BWP size</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TCI state #0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rsidTr="00833BE6">
        <w:trPr>
          <w:jc w:val="center"/>
        </w:trPr>
        <w:tc>
          <w:tcPr>
            <w:tcW w:w="3110"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C</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lastRenderedPageBreak/>
              <w:t>TCI state #1</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A</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trHeight w:val="58"/>
          <w:jc w:val="center"/>
        </w:trPr>
        <w:tc>
          <w:tcPr>
            <w:tcW w:w="3110"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in Annex A.5</w:t>
            </w:r>
          </w:p>
        </w:tc>
      </w:tr>
      <w:tr w:rsidR="005B3300" w:rsidRPr="00C25669" w:rsidTr="00833BE6">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196" w:name="_Toc21338276"/>
      <w:bookmarkStart w:id="1197" w:name="_Toc29808384"/>
      <w:bookmarkStart w:id="1198" w:name="_Toc37068303"/>
      <w:bookmarkStart w:id="1199" w:name="_Toc37083848"/>
      <w:bookmarkStart w:id="1200" w:name="_Toc37084190"/>
      <w:bookmarkStart w:id="1201" w:name="_Toc40209552"/>
      <w:bookmarkStart w:id="1202" w:name="_Toc40209894"/>
      <w:bookmarkStart w:id="1203" w:name="_Toc45892853"/>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96"/>
      <w:bookmarkEnd w:id="1197"/>
      <w:bookmarkEnd w:id="1198"/>
      <w:bookmarkEnd w:id="1199"/>
      <w:bookmarkEnd w:id="1200"/>
      <w:bookmarkEnd w:id="1201"/>
      <w:bookmarkEnd w:id="1202"/>
      <w:bookmarkEnd w:id="120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04" w:name="_Toc21338277"/>
      <w:bookmarkStart w:id="1205" w:name="_Toc29808385"/>
      <w:bookmarkStart w:id="1206" w:name="_Toc37068304"/>
      <w:bookmarkStart w:id="1207" w:name="_Toc37083849"/>
      <w:bookmarkStart w:id="1208" w:name="_Toc37084191"/>
      <w:bookmarkStart w:id="1209" w:name="_Toc40209553"/>
      <w:bookmarkStart w:id="1210" w:name="_Toc40209895"/>
      <w:bookmarkStart w:id="1211" w:name="_Toc45892854"/>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4"/>
      <w:bookmarkEnd w:id="1205"/>
      <w:bookmarkEnd w:id="1206"/>
      <w:bookmarkEnd w:id="1207"/>
      <w:bookmarkEnd w:id="1208"/>
      <w:bookmarkEnd w:id="1209"/>
      <w:bookmarkEnd w:id="1210"/>
      <w:bookmarkEnd w:id="1211"/>
    </w:p>
    <w:p w:rsidR="005B3300" w:rsidRPr="00C25669" w:rsidRDefault="005B3300" w:rsidP="005B3300">
      <w:pPr>
        <w:pStyle w:val="Heading4"/>
        <w:rPr>
          <w:lang w:eastAsia="zh-CN"/>
        </w:rPr>
      </w:pPr>
      <w:bookmarkStart w:id="1212" w:name="_Toc21338278"/>
      <w:bookmarkStart w:id="1213" w:name="_Toc29808386"/>
      <w:bookmarkStart w:id="1214" w:name="_Toc37068305"/>
      <w:bookmarkStart w:id="1215" w:name="_Toc37083850"/>
      <w:bookmarkStart w:id="1216" w:name="_Toc37084192"/>
      <w:bookmarkStart w:id="1217" w:name="_Toc40209554"/>
      <w:bookmarkStart w:id="1218" w:name="_Toc40209896"/>
      <w:bookmarkStart w:id="1219" w:name="_Toc4589285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12"/>
      <w:bookmarkEnd w:id="1213"/>
      <w:bookmarkEnd w:id="1214"/>
      <w:bookmarkEnd w:id="1215"/>
      <w:bookmarkEnd w:id="1216"/>
      <w:bookmarkEnd w:id="1217"/>
      <w:bookmarkEnd w:id="1218"/>
      <w:bookmarkEnd w:id="121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20" w:name="_Toc21338279"/>
      <w:bookmarkStart w:id="1221" w:name="_Toc29808387"/>
      <w:bookmarkStart w:id="1222" w:name="_Toc37068306"/>
      <w:bookmarkStart w:id="1223" w:name="_Toc37083851"/>
      <w:bookmarkStart w:id="1224" w:name="_Toc37084193"/>
      <w:bookmarkStart w:id="1225" w:name="_Toc40209555"/>
      <w:bookmarkStart w:id="1226" w:name="_Toc40209897"/>
      <w:bookmarkStart w:id="1227" w:name="_Toc4589285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20"/>
      <w:bookmarkEnd w:id="1221"/>
      <w:bookmarkEnd w:id="1222"/>
      <w:bookmarkEnd w:id="1223"/>
      <w:bookmarkEnd w:id="1224"/>
      <w:bookmarkEnd w:id="1225"/>
      <w:bookmarkEnd w:id="1226"/>
      <w:bookmarkEnd w:id="1227"/>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228" w:name="_Toc21338280"/>
      <w:bookmarkStart w:id="1229" w:name="_Toc29808388"/>
      <w:bookmarkStart w:id="1230" w:name="_Toc37068307"/>
      <w:bookmarkStart w:id="1231" w:name="_Toc37083852"/>
      <w:bookmarkStart w:id="1232" w:name="_Toc37084194"/>
      <w:bookmarkStart w:id="1233" w:name="_Toc40209556"/>
      <w:bookmarkStart w:id="1234" w:name="_Toc40209898"/>
      <w:bookmarkStart w:id="1235" w:name="_Toc45892857"/>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228"/>
      <w:bookmarkEnd w:id="1229"/>
      <w:bookmarkEnd w:id="1230"/>
      <w:bookmarkEnd w:id="1231"/>
      <w:bookmarkEnd w:id="1232"/>
      <w:bookmarkEnd w:id="1233"/>
      <w:bookmarkEnd w:id="1234"/>
      <w:bookmarkEnd w:id="1235"/>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236" w:name="_Toc21338281"/>
      <w:bookmarkStart w:id="1237" w:name="_Toc29808389"/>
      <w:bookmarkStart w:id="1238" w:name="_Toc37068308"/>
      <w:bookmarkStart w:id="1239" w:name="_Toc37083853"/>
      <w:bookmarkStart w:id="1240" w:name="_Toc37084195"/>
      <w:bookmarkStart w:id="1241" w:name="_Toc40209557"/>
      <w:bookmarkStart w:id="1242" w:name="_Toc40209899"/>
      <w:bookmarkStart w:id="1243" w:name="_Toc45892858"/>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236"/>
      <w:bookmarkEnd w:id="1237"/>
      <w:bookmarkEnd w:id="1238"/>
      <w:bookmarkEnd w:id="1239"/>
      <w:bookmarkEnd w:id="1240"/>
      <w:bookmarkEnd w:id="1241"/>
      <w:bookmarkEnd w:id="1242"/>
      <w:bookmarkEnd w:id="1243"/>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244" w:name="_Toc21338282"/>
      <w:bookmarkStart w:id="1245" w:name="_Toc29808390"/>
      <w:bookmarkStart w:id="1246" w:name="_Toc37068309"/>
      <w:bookmarkStart w:id="1247" w:name="_Toc37083854"/>
      <w:bookmarkStart w:id="1248" w:name="_Toc37084196"/>
      <w:bookmarkStart w:id="1249" w:name="_Toc40209558"/>
      <w:bookmarkStart w:id="1250" w:name="_Toc40209900"/>
      <w:bookmarkStart w:id="1251" w:name="_Toc45892859"/>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244"/>
      <w:bookmarkEnd w:id="1245"/>
      <w:bookmarkEnd w:id="1246"/>
      <w:bookmarkEnd w:id="1247"/>
      <w:bookmarkEnd w:id="1248"/>
      <w:bookmarkEnd w:id="1249"/>
      <w:bookmarkEnd w:id="1250"/>
      <w:bookmarkEnd w:id="1251"/>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252" w:name="_Toc21338283"/>
      <w:bookmarkStart w:id="1253" w:name="_Toc29808391"/>
      <w:bookmarkStart w:id="1254" w:name="_Toc37068310"/>
      <w:bookmarkStart w:id="1255" w:name="_Toc37083855"/>
      <w:bookmarkStart w:id="1256" w:name="_Toc37084197"/>
      <w:bookmarkStart w:id="1257" w:name="_Toc40209559"/>
      <w:bookmarkStart w:id="1258" w:name="_Toc40209901"/>
      <w:bookmarkStart w:id="1259" w:name="_Toc45892860"/>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252"/>
      <w:bookmarkEnd w:id="1253"/>
      <w:bookmarkEnd w:id="1254"/>
      <w:bookmarkEnd w:id="1255"/>
      <w:bookmarkEnd w:id="1256"/>
      <w:bookmarkEnd w:id="1257"/>
      <w:bookmarkEnd w:id="1258"/>
      <w:bookmarkEnd w:id="125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60" w:name="_Toc21338284"/>
      <w:bookmarkStart w:id="1261" w:name="_Toc29808392"/>
      <w:bookmarkStart w:id="1262" w:name="_Toc37068311"/>
      <w:bookmarkStart w:id="1263" w:name="_Toc37083856"/>
      <w:bookmarkStart w:id="1264" w:name="_Toc37084198"/>
      <w:bookmarkStart w:id="1265" w:name="_Toc40209560"/>
      <w:bookmarkStart w:id="1266" w:name="_Toc40209902"/>
      <w:bookmarkStart w:id="1267" w:name="_Toc45892861"/>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60"/>
      <w:bookmarkEnd w:id="1261"/>
      <w:bookmarkEnd w:id="1262"/>
      <w:bookmarkEnd w:id="1263"/>
      <w:bookmarkEnd w:id="1264"/>
      <w:bookmarkEnd w:id="1265"/>
      <w:bookmarkEnd w:id="1266"/>
      <w:bookmarkEnd w:id="1267"/>
    </w:p>
    <w:p w:rsidR="005B3300" w:rsidRPr="00C25669" w:rsidRDefault="005B3300" w:rsidP="005B3300">
      <w:pPr>
        <w:pStyle w:val="Heading4"/>
        <w:rPr>
          <w:lang w:eastAsia="zh-CN"/>
        </w:rPr>
      </w:pPr>
      <w:bookmarkStart w:id="1268" w:name="_Toc21338285"/>
      <w:bookmarkStart w:id="1269" w:name="_Toc29808393"/>
      <w:bookmarkStart w:id="1270" w:name="_Toc37068312"/>
      <w:bookmarkStart w:id="1271" w:name="_Toc37083857"/>
      <w:bookmarkStart w:id="1272" w:name="_Toc37084199"/>
      <w:bookmarkStart w:id="1273" w:name="_Toc40209561"/>
      <w:bookmarkStart w:id="1274" w:name="_Toc40209903"/>
      <w:bookmarkStart w:id="1275" w:name="_Toc4589286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268"/>
      <w:bookmarkEnd w:id="1269"/>
      <w:bookmarkEnd w:id="1270"/>
      <w:bookmarkEnd w:id="1271"/>
      <w:bookmarkEnd w:id="1272"/>
      <w:bookmarkEnd w:id="1273"/>
      <w:bookmarkEnd w:id="1274"/>
      <w:bookmarkEnd w:id="127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76" w:name="_Toc21338286"/>
      <w:bookmarkStart w:id="1277" w:name="_Toc29808394"/>
      <w:bookmarkStart w:id="1278" w:name="_Toc37068313"/>
      <w:bookmarkStart w:id="1279" w:name="_Toc37083858"/>
      <w:bookmarkStart w:id="1280" w:name="_Toc37084200"/>
      <w:bookmarkStart w:id="1281" w:name="_Toc40209562"/>
      <w:bookmarkStart w:id="1282" w:name="_Toc40209904"/>
      <w:bookmarkStart w:id="1283" w:name="_Toc4589286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76"/>
      <w:bookmarkEnd w:id="1277"/>
      <w:bookmarkEnd w:id="1278"/>
      <w:bookmarkEnd w:id="1279"/>
      <w:bookmarkEnd w:id="1280"/>
      <w:bookmarkEnd w:id="1281"/>
      <w:bookmarkEnd w:id="1282"/>
      <w:bookmarkEnd w:id="1283"/>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284" w:name="_Toc21338287"/>
      <w:bookmarkStart w:id="1285" w:name="_Toc29808395"/>
      <w:bookmarkStart w:id="1286" w:name="_Toc37068314"/>
      <w:bookmarkStart w:id="1287" w:name="_Toc37083859"/>
      <w:bookmarkStart w:id="1288" w:name="_Toc37084201"/>
      <w:bookmarkStart w:id="1289" w:name="_Toc40209563"/>
      <w:bookmarkStart w:id="1290" w:name="_Toc40209905"/>
      <w:bookmarkStart w:id="1291" w:name="_Toc45892864"/>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284"/>
      <w:bookmarkEnd w:id="1285"/>
      <w:bookmarkEnd w:id="1286"/>
      <w:bookmarkEnd w:id="1287"/>
      <w:bookmarkEnd w:id="1288"/>
      <w:bookmarkEnd w:id="1289"/>
      <w:bookmarkEnd w:id="1290"/>
      <w:bookmarkEnd w:id="1291"/>
    </w:p>
    <w:p w:rsidR="005B3300" w:rsidRPr="00C25669" w:rsidRDefault="005B3300" w:rsidP="005B3300">
      <w:pPr>
        <w:pStyle w:val="Heading3"/>
      </w:pPr>
      <w:bookmarkStart w:id="1292" w:name="_Toc21338288"/>
      <w:bookmarkStart w:id="1293" w:name="_Toc29808396"/>
      <w:bookmarkStart w:id="1294" w:name="_Toc37068315"/>
      <w:bookmarkStart w:id="1295" w:name="_Toc37083860"/>
      <w:bookmarkStart w:id="1296" w:name="_Toc37084202"/>
      <w:bookmarkStart w:id="1297" w:name="_Toc40209564"/>
      <w:bookmarkStart w:id="1298" w:name="_Toc40209906"/>
      <w:bookmarkStart w:id="1299" w:name="_Toc45892865"/>
      <w:r w:rsidRPr="00C25669">
        <w:t>7</w:t>
      </w:r>
      <w:r w:rsidRPr="00C25669">
        <w:rPr>
          <w:rFonts w:hint="eastAsia"/>
        </w:rPr>
        <w:t>.5</w:t>
      </w:r>
      <w:r w:rsidRPr="00C25669">
        <w:t>.1</w:t>
      </w:r>
      <w:r w:rsidRPr="00C25669">
        <w:rPr>
          <w:rFonts w:hint="eastAsia"/>
          <w:lang w:eastAsia="zh-CN"/>
        </w:rPr>
        <w:tab/>
      </w:r>
      <w:r w:rsidRPr="00C25669">
        <w:t>FR2 single carrier requirements</w:t>
      </w:r>
      <w:bookmarkEnd w:id="1292"/>
      <w:bookmarkEnd w:id="1293"/>
      <w:bookmarkEnd w:id="1294"/>
      <w:bookmarkEnd w:id="1295"/>
      <w:bookmarkEnd w:id="1296"/>
      <w:bookmarkEnd w:id="1297"/>
      <w:bookmarkEnd w:id="1298"/>
      <w:bookmarkEnd w:id="1299"/>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300" w:name="_Toc21338289"/>
      <w:bookmarkStart w:id="1301" w:name="_Toc29808397"/>
      <w:bookmarkStart w:id="1302" w:name="_Toc37068316"/>
      <w:bookmarkStart w:id="1303" w:name="_Toc37083861"/>
      <w:bookmarkStart w:id="1304" w:name="_Toc37084203"/>
      <w:bookmarkStart w:id="1305" w:name="_Toc40209565"/>
      <w:bookmarkStart w:id="1306" w:name="_Toc40209907"/>
      <w:bookmarkStart w:id="1307" w:name="_Toc45892866"/>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300"/>
      <w:bookmarkEnd w:id="1301"/>
      <w:bookmarkEnd w:id="1302"/>
      <w:bookmarkEnd w:id="1303"/>
      <w:bookmarkEnd w:id="1304"/>
      <w:bookmarkEnd w:id="1305"/>
      <w:bookmarkEnd w:id="1306"/>
      <w:bookmarkEnd w:id="1307"/>
    </w:p>
    <w:p w:rsidR="005B3300" w:rsidRPr="00C25669" w:rsidRDefault="005B3300" w:rsidP="005B3300">
      <w:pPr>
        <w:pStyle w:val="Heading3"/>
      </w:pPr>
      <w:bookmarkStart w:id="1308" w:name="_Toc21338290"/>
      <w:bookmarkStart w:id="1309" w:name="_Toc29808398"/>
      <w:bookmarkStart w:id="1310" w:name="_Toc37068317"/>
      <w:bookmarkStart w:id="1311" w:name="_Toc37083862"/>
      <w:bookmarkStart w:id="1312" w:name="_Toc37084204"/>
      <w:bookmarkStart w:id="1313" w:name="_Toc40209566"/>
      <w:bookmarkStart w:id="1314" w:name="_Toc40209908"/>
      <w:bookmarkStart w:id="1315" w:name="_Toc45892867"/>
      <w:r w:rsidRPr="00C25669">
        <w:t>7</w:t>
      </w:r>
      <w:r w:rsidRPr="00C25669">
        <w:rPr>
          <w:rFonts w:hint="eastAsia"/>
        </w:rPr>
        <w:t>.5</w:t>
      </w:r>
      <w:r w:rsidRPr="00C25669">
        <w:t>A.1</w:t>
      </w:r>
      <w:r w:rsidRPr="00C25669">
        <w:rPr>
          <w:rFonts w:hint="eastAsia"/>
          <w:lang w:eastAsia="zh-CN"/>
        </w:rPr>
        <w:tab/>
      </w:r>
      <w:r w:rsidRPr="00C25669">
        <w:t>FR2 CA requirements</w:t>
      </w:r>
      <w:bookmarkEnd w:id="1308"/>
      <w:bookmarkEnd w:id="1309"/>
      <w:bookmarkEnd w:id="1310"/>
      <w:bookmarkEnd w:id="1311"/>
      <w:bookmarkEnd w:id="1312"/>
      <w:bookmarkEnd w:id="1313"/>
      <w:bookmarkEnd w:id="1314"/>
      <w:bookmarkEnd w:id="1315"/>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F155BD">
        <w:trPr>
          <w:jc w:val="center"/>
        </w:trPr>
        <w:tc>
          <w:tcPr>
            <w:tcW w:w="5333" w:type="dxa"/>
            <w:gridSpan w:val="3"/>
            <w:shd w:val="clear" w:color="auto" w:fill="auto"/>
          </w:tcPr>
          <w:p w:rsidR="005B3300" w:rsidRPr="00C25669" w:rsidRDefault="005B3300" w:rsidP="00833BE6">
            <w:pPr>
              <w:pStyle w:val="TAH"/>
            </w:pPr>
            <w:r w:rsidRPr="00C25669">
              <w:lastRenderedPageBreak/>
              <w:t>Parameter</w:t>
            </w:r>
          </w:p>
        </w:tc>
        <w:tc>
          <w:tcPr>
            <w:tcW w:w="1084" w:type="dxa"/>
            <w:shd w:val="clear" w:color="auto" w:fill="auto"/>
          </w:tcPr>
          <w:p w:rsidR="005B3300" w:rsidRPr="00C25669" w:rsidRDefault="005B3300" w:rsidP="00833BE6">
            <w:pPr>
              <w:pStyle w:val="TAH"/>
            </w:pPr>
            <w:r w:rsidRPr="00C25669">
              <w:t>Unit</w:t>
            </w:r>
          </w:p>
        </w:tc>
        <w:tc>
          <w:tcPr>
            <w:tcW w:w="3204" w:type="dxa"/>
            <w:shd w:val="clear" w:color="auto" w:fill="auto"/>
          </w:tcPr>
          <w:p w:rsidR="005B3300" w:rsidRPr="00C25669" w:rsidRDefault="005B3300" w:rsidP="00833BE6">
            <w:pPr>
              <w:pStyle w:val="TAH"/>
            </w:pPr>
            <w:r w:rsidRPr="00C25669">
              <w:t>Value</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pPr>
            <w:r w:rsidRPr="00C25669">
              <w:rPr>
                <w:rFonts w:hint="eastAsia"/>
              </w:rPr>
              <w:t>0</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F155BD" w:rsidRPr="00C25669" w:rsidTr="00F155BD">
        <w:trPr>
          <w:jc w:val="center"/>
        </w:trPr>
        <w:tc>
          <w:tcPr>
            <w:tcW w:w="1769" w:type="dxa"/>
            <w:vMerge w:val="restart"/>
            <w:shd w:val="clear" w:color="auto" w:fill="auto"/>
            <w:vAlign w:val="center"/>
          </w:tcPr>
          <w:p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Each slot</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Symbols #0</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Table 7.5A.1-2</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1/8</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Non-interleaved</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1-1</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TCI state #1</w:t>
            </w:r>
          </w:p>
        </w:tc>
      </w:tr>
      <w:tr w:rsidR="00F155BD" w:rsidRPr="00C25669" w:rsidTr="00F155BD">
        <w:trPr>
          <w:jc w:val="center"/>
        </w:trPr>
        <w:tc>
          <w:tcPr>
            <w:tcW w:w="1769" w:type="dxa"/>
            <w:vMerge/>
            <w:shd w:val="clear" w:color="auto" w:fill="auto"/>
            <w:vAlign w:val="center"/>
          </w:tcPr>
          <w:p w:rsidR="00F155BD" w:rsidRPr="00C25669" w:rsidRDefault="00F155BD" w:rsidP="00F155B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454F63">
              <w:t>Single Panel Type I, Random per slot with equal probability of precoder index 0 and 2, and with REG bundling granularity for number of Tx larger than 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Config2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13</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 for CSI-RS resource 1,2,3,4</w:t>
            </w:r>
          </w:p>
          <w:p w:rsidR="005B3300" w:rsidRPr="00C25669" w:rsidRDefault="005B3300" w:rsidP="00833BE6">
            <w:pPr>
              <w:pStyle w:val="TAC"/>
              <w:rPr>
                <w:rFonts w:eastAsia="SimSun"/>
              </w:rPr>
            </w:pPr>
            <w:r w:rsidRPr="00C25669">
              <w:rPr>
                <w:rFonts w:eastAsia="SimSun"/>
              </w:rPr>
              <w:t>120 kHz SCS: 160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w:t>
            </w:r>
          </w:p>
          <w:p w:rsidR="005B3300" w:rsidRPr="00C25669" w:rsidRDefault="005B3300" w:rsidP="00833BE6">
            <w:pPr>
              <w:pStyle w:val="TAC"/>
              <w:rPr>
                <w:rFonts w:eastAsia="SimSun"/>
              </w:rPr>
            </w:pPr>
            <w:r w:rsidRPr="00C25669">
              <w:rPr>
                <w:rFonts w:eastAsia="SimSun"/>
              </w:rPr>
              <w:t>40 for CSI-RS resource 1 and 2</w:t>
            </w:r>
          </w:p>
          <w:p w:rsidR="005B3300" w:rsidRPr="00C25669" w:rsidRDefault="005B3300" w:rsidP="00833BE6">
            <w:pPr>
              <w:pStyle w:val="TAC"/>
              <w:rPr>
                <w:rFonts w:eastAsia="SimSun"/>
              </w:rPr>
            </w:pPr>
            <w:r w:rsidRPr="00C25669">
              <w:rPr>
                <w:rFonts w:eastAsia="SimSun"/>
              </w:rPr>
              <w:t>41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120 kHz SCS:</w:t>
            </w:r>
          </w:p>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Start PRB 0</w:t>
            </w:r>
          </w:p>
          <w:p w:rsidR="005B3300" w:rsidRPr="00C25669" w:rsidRDefault="005B3300" w:rsidP="00833BE6">
            <w:pPr>
              <w:pStyle w:val="TAC"/>
              <w:rPr>
                <w:rFonts w:eastAsia="SimSun"/>
              </w:rPr>
            </w:pPr>
            <w:r w:rsidRPr="00C25669">
              <w:rPr>
                <w:rFonts w:eastAsia="SimSun"/>
                <w:szCs w:val="18"/>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TCI state #0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 xml:space="preserve">120 kHz SCS: 160 </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120 kHz SCS: 160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833BE6">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1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3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60 kHz SCS: 80 for CSI-RS resource 1,2</w:t>
            </w:r>
          </w:p>
          <w:p w:rsidR="005B3300" w:rsidRPr="00C25669" w:rsidRDefault="005B3300" w:rsidP="00833BE6">
            <w:pPr>
              <w:pStyle w:val="TAC"/>
              <w:rPr>
                <w:rFonts w:eastAsia="SimSun"/>
              </w:rPr>
            </w:pPr>
            <w:r w:rsidRPr="00C25669">
              <w:rPr>
                <w:rFonts w:eastAsia="SimSun"/>
                <w:szCs w:val="18"/>
              </w:rPr>
              <w:t>120 kHz SCS: 160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10 for FR2.60-1 and 8 for FR2.120-1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Specific to each UL-DL pattern</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60 kHz SCS: FR2.60-1</w:t>
            </w:r>
          </w:p>
          <w:p w:rsidR="005B3300" w:rsidRPr="00C25669" w:rsidRDefault="005B3300" w:rsidP="00833BE6">
            <w:pPr>
              <w:pStyle w:val="TAC"/>
              <w:rPr>
                <w:rFonts w:eastAsia="SimSun" w:cs="Arial"/>
                <w:szCs w:val="18"/>
              </w:rPr>
            </w:pPr>
            <w:r w:rsidRPr="00C25669">
              <w:rPr>
                <w:rFonts w:cs="Arial"/>
                <w:szCs w:val="18"/>
              </w:rPr>
              <w:t>120 kHz SCS: FR2.120-1</w:t>
            </w:r>
          </w:p>
        </w:tc>
      </w:tr>
      <w:tr w:rsidR="00F155BD" w:rsidRPr="00C25669" w:rsidTr="00F155BD">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C658DE">
              <w:rPr>
                <w:rFonts w:eastAsia="SimSun"/>
              </w:rPr>
              <w:t>Single Panel Type I, Random precoder selection updated per slot, with equal probability of each applicable i1, i2 combination, and</w:t>
            </w:r>
            <w:r>
              <w:rPr>
                <w:rFonts w:eastAsia="SimSun"/>
              </w:rPr>
              <w:t xml:space="preserve">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F155BD">
        <w:trPr>
          <w:trHeight w:val="58"/>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1x2 or 1x4</w:t>
            </w:r>
          </w:p>
        </w:tc>
      </w:tr>
      <w:tr w:rsidR="005B3300" w:rsidRPr="00C25669" w:rsidTr="00F155BD">
        <w:trPr>
          <w:trHeight w:val="58"/>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2x2 or 2x4</w:t>
            </w:r>
          </w:p>
        </w:tc>
      </w:tr>
      <w:tr w:rsidR="00F155BD" w:rsidRPr="00C25669" w:rsidTr="00CA00F1">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F155BD">
        <w:trPr>
          <w:trHeight w:val="58"/>
          <w:jc w:val="center"/>
        </w:trPr>
        <w:tc>
          <w:tcPr>
            <w:tcW w:w="9621" w:type="dxa"/>
            <w:gridSpan w:val="5"/>
            <w:tcBorders>
              <w:right w:val="single" w:sz="4" w:space="0" w:color="auto"/>
            </w:tcBorders>
            <w:shd w:val="clear" w:color="auto" w:fill="auto"/>
          </w:tcPr>
          <w:p w:rsidR="005B3300" w:rsidRPr="00C25669" w:rsidRDefault="005B3300" w:rsidP="00833BE6">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833BE6">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833BE6">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316" w:name="_Toc21338291"/>
      <w:bookmarkStart w:id="1317" w:name="_Toc29808399"/>
      <w:bookmarkStart w:id="1318" w:name="_Toc37068318"/>
      <w:bookmarkStart w:id="1319" w:name="_Toc37083863"/>
      <w:bookmarkStart w:id="1320" w:name="_Toc37084205"/>
      <w:bookmarkStart w:id="1321" w:name="_Toc40209567"/>
      <w:bookmarkStart w:id="1322" w:name="_Toc40209909"/>
      <w:bookmarkStart w:id="1323" w:name="_Toc45892868"/>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316"/>
      <w:bookmarkEnd w:id="1317"/>
      <w:bookmarkEnd w:id="1318"/>
      <w:bookmarkEnd w:id="1319"/>
      <w:bookmarkEnd w:id="1320"/>
      <w:bookmarkEnd w:id="1321"/>
      <w:bookmarkEnd w:id="1322"/>
      <w:bookmarkEnd w:id="1323"/>
    </w:p>
    <w:p w:rsidR="005B3300" w:rsidRPr="00C25669" w:rsidRDefault="005B3300" w:rsidP="005B3300">
      <w:pPr>
        <w:pStyle w:val="Heading2"/>
        <w:rPr>
          <w:lang w:eastAsia="zh-CN"/>
        </w:rPr>
      </w:pPr>
      <w:bookmarkStart w:id="1324" w:name="_Toc21338292"/>
      <w:bookmarkStart w:id="1325" w:name="_Toc29808400"/>
      <w:bookmarkStart w:id="1326" w:name="_Toc37068319"/>
      <w:bookmarkStart w:id="1327" w:name="_Toc37083864"/>
      <w:bookmarkStart w:id="1328" w:name="_Toc37084206"/>
      <w:bookmarkStart w:id="1329" w:name="_Toc40209568"/>
      <w:bookmarkStart w:id="1330" w:name="_Toc40209910"/>
      <w:bookmarkStart w:id="1331" w:name="_Toc45892869"/>
      <w:r w:rsidRPr="00C25669">
        <w:rPr>
          <w:rFonts w:hint="eastAsia"/>
          <w:lang w:eastAsia="zh-CN"/>
        </w:rPr>
        <w:t>8</w:t>
      </w:r>
      <w:r w:rsidRPr="00C25669">
        <w:t>.1</w:t>
      </w:r>
      <w:r w:rsidRPr="00C25669">
        <w:rPr>
          <w:rFonts w:hint="eastAsia"/>
          <w:lang w:eastAsia="zh-CN"/>
        </w:rPr>
        <w:tab/>
        <w:t>General</w:t>
      </w:r>
      <w:bookmarkEnd w:id="1324"/>
      <w:bookmarkEnd w:id="1325"/>
      <w:bookmarkEnd w:id="1326"/>
      <w:bookmarkEnd w:id="1327"/>
      <w:bookmarkEnd w:id="1328"/>
      <w:bookmarkEnd w:id="1329"/>
      <w:bookmarkEnd w:id="1330"/>
      <w:bookmarkEnd w:id="1331"/>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332" w:name="_Toc21338293"/>
      <w:bookmarkStart w:id="1333" w:name="_Toc29808401"/>
      <w:bookmarkStart w:id="1334" w:name="_Toc37068320"/>
      <w:bookmarkStart w:id="1335" w:name="_Toc37083865"/>
      <w:bookmarkStart w:id="1336" w:name="_Toc37084207"/>
      <w:bookmarkStart w:id="1337" w:name="_Toc40209569"/>
      <w:bookmarkStart w:id="1338" w:name="_Toc40209911"/>
      <w:bookmarkStart w:id="1339" w:name="_Toc45892870"/>
      <w:r w:rsidRPr="00C25669">
        <w:t>8.1.1</w:t>
      </w:r>
      <w:r w:rsidRPr="00C25669">
        <w:rPr>
          <w:rFonts w:hint="eastAsia"/>
          <w:lang w:eastAsia="zh-CN"/>
        </w:rPr>
        <w:tab/>
      </w:r>
      <w:r w:rsidRPr="00C25669">
        <w:rPr>
          <w:lang w:eastAsia="zh-CN"/>
        </w:rPr>
        <w:t>Applicability of requirements</w:t>
      </w:r>
      <w:bookmarkEnd w:id="1332"/>
      <w:bookmarkEnd w:id="1333"/>
      <w:bookmarkEnd w:id="1334"/>
      <w:bookmarkEnd w:id="1335"/>
      <w:bookmarkEnd w:id="1336"/>
      <w:bookmarkEnd w:id="1337"/>
      <w:bookmarkEnd w:id="1338"/>
      <w:bookmarkEnd w:id="1339"/>
    </w:p>
    <w:p w:rsidR="005B3300" w:rsidRPr="00C25669" w:rsidRDefault="005B3300" w:rsidP="005B3300">
      <w:pPr>
        <w:pStyle w:val="Heading4"/>
        <w:rPr>
          <w:lang w:eastAsia="zh-CN"/>
        </w:rPr>
      </w:pPr>
      <w:bookmarkStart w:id="1340" w:name="_Toc21338294"/>
      <w:bookmarkStart w:id="1341" w:name="_Toc29808402"/>
      <w:bookmarkStart w:id="1342" w:name="_Toc37068321"/>
      <w:bookmarkStart w:id="1343" w:name="_Toc37083866"/>
      <w:bookmarkStart w:id="1344" w:name="_Toc37084208"/>
      <w:bookmarkStart w:id="1345" w:name="_Toc40209570"/>
      <w:bookmarkStart w:id="1346" w:name="_Toc40209912"/>
      <w:bookmarkStart w:id="1347" w:name="_Toc45892871"/>
      <w:r w:rsidRPr="00C25669">
        <w:rPr>
          <w:lang w:eastAsia="zh-CN"/>
        </w:rPr>
        <w:t>8.1.1.1</w:t>
      </w:r>
      <w:r w:rsidRPr="00C25669">
        <w:rPr>
          <w:lang w:eastAsia="zh-CN"/>
        </w:rPr>
        <w:tab/>
        <w:t>General</w:t>
      </w:r>
      <w:bookmarkEnd w:id="1340"/>
      <w:bookmarkEnd w:id="1341"/>
      <w:bookmarkEnd w:id="1342"/>
      <w:bookmarkEnd w:id="1343"/>
      <w:bookmarkEnd w:id="1344"/>
      <w:bookmarkEnd w:id="1345"/>
      <w:bookmarkEnd w:id="1346"/>
      <w:bookmarkEnd w:id="1347"/>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348" w:name="_Toc21338295"/>
      <w:bookmarkStart w:id="1349" w:name="_Toc29808403"/>
      <w:bookmarkStart w:id="1350" w:name="_Toc37068322"/>
      <w:bookmarkStart w:id="1351" w:name="_Toc37083867"/>
      <w:bookmarkStart w:id="1352" w:name="_Toc37084209"/>
      <w:bookmarkStart w:id="1353" w:name="_Toc40209571"/>
      <w:bookmarkStart w:id="1354" w:name="_Toc40209913"/>
      <w:bookmarkStart w:id="1355" w:name="_Toc45892872"/>
      <w:r w:rsidRPr="00C25669">
        <w:rPr>
          <w:lang w:eastAsia="zh-CN"/>
        </w:rPr>
        <w:t>8.1.1.2</w:t>
      </w:r>
      <w:r w:rsidRPr="00C25669">
        <w:rPr>
          <w:lang w:eastAsia="zh-CN"/>
        </w:rPr>
        <w:tab/>
        <w:t>Applicability of requirements for different number of RX antenna ports</w:t>
      </w:r>
      <w:bookmarkEnd w:id="1348"/>
      <w:bookmarkEnd w:id="1349"/>
      <w:bookmarkEnd w:id="1350"/>
      <w:bookmarkEnd w:id="1351"/>
      <w:bookmarkEnd w:id="1352"/>
      <w:bookmarkEnd w:id="1353"/>
      <w:bookmarkEnd w:id="1354"/>
      <w:bookmarkEnd w:id="1355"/>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356" w:name="_Toc21338296"/>
      <w:bookmarkStart w:id="1357" w:name="_Toc29808404"/>
      <w:bookmarkStart w:id="1358" w:name="_Toc37068323"/>
      <w:bookmarkStart w:id="1359" w:name="_Toc37083868"/>
      <w:bookmarkStart w:id="1360" w:name="_Toc37084210"/>
      <w:bookmarkStart w:id="1361" w:name="_Toc40209572"/>
      <w:bookmarkStart w:id="1362" w:name="_Toc40209914"/>
      <w:bookmarkStart w:id="1363" w:name="_Toc45892873"/>
      <w:r w:rsidRPr="00C25669">
        <w:rPr>
          <w:lang w:eastAsia="zh-CN"/>
        </w:rPr>
        <w:lastRenderedPageBreak/>
        <w:t>8.1.1.3</w:t>
      </w:r>
      <w:r w:rsidRPr="00C25669">
        <w:rPr>
          <w:lang w:eastAsia="zh-CN"/>
        </w:rPr>
        <w:tab/>
        <w:t>Applicability of requirements for optional UE features</w:t>
      </w:r>
      <w:bookmarkEnd w:id="1356"/>
      <w:bookmarkEnd w:id="1357"/>
      <w:bookmarkEnd w:id="1358"/>
      <w:bookmarkEnd w:id="1359"/>
      <w:bookmarkEnd w:id="1360"/>
      <w:bookmarkEnd w:id="1361"/>
      <w:bookmarkEnd w:id="1362"/>
      <w:bookmarkEnd w:id="1363"/>
    </w:p>
    <w:p w:rsidR="005B3300" w:rsidRPr="00C25669" w:rsidRDefault="005B3300" w:rsidP="005B3300">
      <w:pPr>
        <w:pStyle w:val="Heading4"/>
        <w:rPr>
          <w:lang w:eastAsia="zh-CN"/>
        </w:rPr>
      </w:pPr>
      <w:bookmarkStart w:id="1364" w:name="_Toc21338297"/>
      <w:bookmarkStart w:id="1365" w:name="_Toc29808405"/>
      <w:bookmarkStart w:id="1366" w:name="_Toc37068324"/>
      <w:bookmarkStart w:id="1367" w:name="_Toc37083869"/>
      <w:bookmarkStart w:id="1368" w:name="_Toc37084211"/>
      <w:bookmarkStart w:id="1369" w:name="_Toc40209573"/>
      <w:bookmarkStart w:id="1370" w:name="_Toc40209915"/>
      <w:bookmarkStart w:id="1371" w:name="_Toc45892874"/>
      <w:r w:rsidRPr="00C25669">
        <w:rPr>
          <w:lang w:eastAsia="zh-CN"/>
        </w:rPr>
        <w:t>8.1.1.4</w:t>
      </w:r>
      <w:r w:rsidRPr="00C25669">
        <w:rPr>
          <w:lang w:eastAsia="zh-CN"/>
        </w:rPr>
        <w:tab/>
        <w:t>Applicability of requirements for mandatory UE features with capability signalling</w:t>
      </w:r>
      <w:bookmarkEnd w:id="1364"/>
      <w:bookmarkEnd w:id="1365"/>
      <w:bookmarkEnd w:id="1366"/>
      <w:bookmarkEnd w:id="1367"/>
      <w:bookmarkEnd w:id="1368"/>
      <w:bookmarkEnd w:id="1369"/>
      <w:bookmarkEnd w:id="1370"/>
      <w:bookmarkEnd w:id="1371"/>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372" w:name="_Toc21338298"/>
      <w:bookmarkStart w:id="1373" w:name="_Toc29808406"/>
      <w:bookmarkStart w:id="1374" w:name="_Toc37068325"/>
      <w:bookmarkStart w:id="1375" w:name="_Toc37083870"/>
      <w:bookmarkStart w:id="1376" w:name="_Toc37084212"/>
      <w:bookmarkStart w:id="1377" w:name="_Toc40209574"/>
      <w:bookmarkStart w:id="1378" w:name="_Toc40209916"/>
      <w:bookmarkStart w:id="1379" w:name="_Toc45892875"/>
      <w:r w:rsidRPr="00C25669">
        <w:t>8.1.2</w:t>
      </w:r>
      <w:r w:rsidRPr="00C25669">
        <w:rPr>
          <w:rFonts w:hint="eastAsia"/>
          <w:lang w:eastAsia="zh-CN"/>
        </w:rPr>
        <w:tab/>
      </w:r>
      <w:r w:rsidRPr="00C25669">
        <w:rPr>
          <w:lang w:eastAsia="zh-CN"/>
        </w:rPr>
        <w:t>Common test parameters</w:t>
      </w:r>
      <w:bookmarkEnd w:id="1372"/>
      <w:bookmarkEnd w:id="1373"/>
      <w:bookmarkEnd w:id="1374"/>
      <w:bookmarkEnd w:id="1375"/>
      <w:bookmarkEnd w:id="1376"/>
      <w:bookmarkEnd w:id="1377"/>
      <w:bookmarkEnd w:id="1378"/>
      <w:bookmarkEnd w:id="1379"/>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rsidR="005B3300" w:rsidRPr="00C25669" w:rsidRDefault="005B3300" w:rsidP="00F155BD">
            <w:pPr>
              <w:pStyle w:val="TAH"/>
              <w:rPr>
                <w:rFonts w:eastAsia="SimSun"/>
              </w:rPr>
            </w:pPr>
            <w:r w:rsidRPr="00C25669">
              <w:rPr>
                <w:rFonts w:eastAsia="SimSun"/>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F155BD">
            <w:pPr>
              <w:pStyle w:val="TAC"/>
            </w:pPr>
          </w:p>
        </w:tc>
        <w:tc>
          <w:tcPr>
            <w:tcW w:w="1324" w:type="pct"/>
            <w:shd w:val="clear" w:color="auto" w:fill="auto"/>
            <w:vAlign w:val="center"/>
          </w:tcPr>
          <w:p w:rsidR="005B3300" w:rsidRPr="00C25669" w:rsidRDefault="005B3300" w:rsidP="00F155BD">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rsidR="005B3300" w:rsidRPr="00C25669" w:rsidDel="001005B1"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20</w:t>
            </w:r>
          </w:p>
        </w:tc>
      </w:tr>
      <w:tr w:rsidR="00F155BD" w:rsidRPr="00C25669" w:rsidTr="000811C5">
        <w:trPr>
          <w:jc w:val="center"/>
        </w:trPr>
        <w:tc>
          <w:tcPr>
            <w:tcW w:w="1014" w:type="pct"/>
            <w:vMerge w:val="restart"/>
            <w:shd w:val="clear" w:color="auto" w:fill="auto"/>
            <w:vAlign w:val="center"/>
          </w:tcPr>
          <w:p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C25669">
              <w:rPr>
                <w:rFonts w:eastAsia="SimSun"/>
              </w:rPr>
              <w:t>Each slot</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Default="00F155BD" w:rsidP="00F155BD">
            <w:pPr>
              <w:pStyle w:val="TAC"/>
            </w:pPr>
            <w:r w:rsidRPr="009D0015">
              <w:t>Multi-path fading propagation conditions</w:t>
            </w:r>
            <w:r>
              <w:t>:</w:t>
            </w:r>
          </w:p>
          <w:p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rsidR="00F155BD" w:rsidRPr="00921F43" w:rsidRDefault="00F155BD" w:rsidP="00F155BD">
            <w:pPr>
              <w:pStyle w:val="TAC"/>
            </w:pPr>
          </w:p>
          <w:p w:rsidR="00F155BD" w:rsidRDefault="00F155BD" w:rsidP="00F155BD">
            <w:pPr>
              <w:pStyle w:val="TAC"/>
            </w:pPr>
            <w:r w:rsidRPr="009D0015">
              <w:t>Static propagation conditions</w:t>
            </w:r>
            <w:r>
              <w:t>:</w:t>
            </w:r>
          </w:p>
          <w:p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{1000} for Rank1</w:t>
            </w:r>
          </w:p>
          <w:p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4 for CSI-RS resource 1 and 3</w:t>
            </w:r>
          </w:p>
          <w:p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For FR2.120-1:</w:t>
            </w:r>
          </w:p>
          <w:p w:rsidR="005B3300" w:rsidRPr="00C25669" w:rsidRDefault="005B3300" w:rsidP="00F155BD">
            <w:pPr>
              <w:pStyle w:val="TAC"/>
              <w:rPr>
                <w:rFonts w:eastAsia="SimSun"/>
                <w:szCs w:val="18"/>
                <w:lang w:eastAsia="zh-CN"/>
              </w:rPr>
            </w:pPr>
            <w:r w:rsidRPr="00C25669">
              <w:rPr>
                <w:rFonts w:eastAsia="SimSun"/>
                <w:szCs w:val="18"/>
                <w:lang w:eastAsia="zh-CN"/>
              </w:rPr>
              <w:t>3 if mod (i.5) = 0,</w:t>
            </w:r>
          </w:p>
          <w:p w:rsidR="005B3300" w:rsidRPr="00C25669" w:rsidRDefault="005B3300" w:rsidP="00F155BD">
            <w:pPr>
              <w:pStyle w:val="TAC"/>
              <w:rPr>
                <w:rFonts w:eastAsia="SimSun"/>
                <w:szCs w:val="18"/>
                <w:lang w:eastAsia="zh-CN"/>
              </w:rPr>
            </w:pPr>
            <w:r w:rsidRPr="00C25669">
              <w:rPr>
                <w:rFonts w:eastAsia="SimSun"/>
                <w:szCs w:val="18"/>
                <w:lang w:eastAsia="zh-CN"/>
              </w:rPr>
              <w:t>6 if mod(i,5) = 2</w:t>
            </w:r>
          </w:p>
          <w:p w:rsidR="005B3300" w:rsidRPr="00C25669" w:rsidRDefault="005B3300" w:rsidP="00F155BD">
            <w:pPr>
              <w:pStyle w:val="TAC"/>
              <w:rPr>
                <w:rFonts w:eastAsia="SimSun"/>
                <w:szCs w:val="18"/>
                <w:lang w:eastAsia="zh-CN"/>
              </w:rPr>
            </w:pPr>
            <w:r w:rsidRPr="00C25669">
              <w:rPr>
                <w:rFonts w:eastAsia="SimSun"/>
                <w:szCs w:val="18"/>
                <w:lang w:eastAsia="zh-CN"/>
              </w:rPr>
              <w:t>For FR2.120-2:</w:t>
            </w:r>
          </w:p>
          <w:p w:rsidR="005B3300" w:rsidRPr="00C25669" w:rsidRDefault="005B3300" w:rsidP="00F155BD">
            <w:pPr>
              <w:pStyle w:val="TAC"/>
              <w:rPr>
                <w:rFonts w:eastAsia="SimSun"/>
                <w:szCs w:val="18"/>
                <w:lang w:eastAsia="zh-CN"/>
              </w:rPr>
            </w:pPr>
            <w:r w:rsidRPr="00C25669">
              <w:rPr>
                <w:rFonts w:eastAsia="SimSun"/>
                <w:szCs w:val="18"/>
                <w:lang w:eastAsia="zh-CN"/>
              </w:rPr>
              <w:t>11 if mod(i,8) = 0,</w:t>
            </w:r>
          </w:p>
          <w:p w:rsidR="005B3300" w:rsidRPr="00C25669" w:rsidRDefault="005B3300" w:rsidP="00F155BD">
            <w:pPr>
              <w:pStyle w:val="TAC"/>
              <w:rPr>
                <w:rFonts w:eastAsia="SimSun"/>
                <w:szCs w:val="18"/>
                <w:lang w:eastAsia="zh-CN"/>
              </w:rPr>
            </w:pPr>
            <w:r w:rsidRPr="00C25669">
              <w:rPr>
                <w:rFonts w:eastAsia="SimSun"/>
                <w:szCs w:val="18"/>
                <w:lang w:eastAsia="zh-CN"/>
              </w:rPr>
              <w:t>7]if mod(i,8) = 4,</w:t>
            </w:r>
          </w:p>
          <w:p w:rsidR="005B3300" w:rsidRPr="00C25669" w:rsidRDefault="005B3300" w:rsidP="00F155BD">
            <w:pPr>
              <w:pStyle w:val="TAC"/>
              <w:rPr>
                <w:rFonts w:eastAsia="SimSun"/>
                <w:szCs w:val="18"/>
                <w:lang w:eastAsia="zh-CN"/>
              </w:rPr>
            </w:pPr>
            <w:r w:rsidRPr="00C25669">
              <w:rPr>
                <w:rFonts w:eastAsia="SimSun"/>
                <w:szCs w:val="18"/>
                <w:lang w:eastAsia="zh-CN"/>
              </w:rPr>
              <w:t>6]if mod(i,8) = 5,</w:t>
            </w:r>
          </w:p>
          <w:p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OCNG as specified in A.5</w:t>
            </w:r>
          </w:p>
        </w:tc>
      </w:tr>
      <w:tr w:rsidR="00F155BD"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F155BD">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80" w:name="_Toc21338299"/>
      <w:bookmarkStart w:id="1381" w:name="_Toc29808407"/>
      <w:bookmarkStart w:id="1382" w:name="_Toc37068326"/>
      <w:bookmarkStart w:id="1383" w:name="_Toc37083871"/>
      <w:bookmarkStart w:id="1384" w:name="_Toc37084213"/>
      <w:bookmarkStart w:id="1385" w:name="_Toc40209575"/>
      <w:bookmarkStart w:id="1386" w:name="_Toc40209917"/>
      <w:bookmarkStart w:id="1387" w:name="_Toc45892876"/>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380"/>
      <w:bookmarkEnd w:id="1381"/>
      <w:bookmarkEnd w:id="1382"/>
      <w:bookmarkEnd w:id="1383"/>
      <w:bookmarkEnd w:id="1384"/>
      <w:bookmarkEnd w:id="1385"/>
      <w:bookmarkEnd w:id="1386"/>
      <w:bookmarkEnd w:id="1387"/>
    </w:p>
    <w:p w:rsidR="005B3300" w:rsidRPr="00C25669" w:rsidRDefault="005B3300" w:rsidP="005B3300">
      <w:pPr>
        <w:pStyle w:val="Heading3"/>
        <w:rPr>
          <w:lang w:eastAsia="zh-CN"/>
        </w:rPr>
      </w:pPr>
      <w:bookmarkStart w:id="1388" w:name="_Toc21338300"/>
      <w:bookmarkStart w:id="1389" w:name="_Toc29808408"/>
      <w:bookmarkStart w:id="1390" w:name="_Toc37068327"/>
      <w:bookmarkStart w:id="1391" w:name="_Toc37083872"/>
      <w:bookmarkStart w:id="1392" w:name="_Toc37084214"/>
      <w:bookmarkStart w:id="1393" w:name="_Toc40209576"/>
      <w:bookmarkStart w:id="1394" w:name="_Toc40209918"/>
      <w:bookmarkStart w:id="1395" w:name="_Toc45892877"/>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388"/>
      <w:bookmarkEnd w:id="1389"/>
      <w:bookmarkEnd w:id="1390"/>
      <w:bookmarkEnd w:id="1391"/>
      <w:bookmarkEnd w:id="1392"/>
      <w:bookmarkEnd w:id="1393"/>
      <w:bookmarkEnd w:id="1394"/>
      <w:bookmarkEnd w:id="139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96" w:name="_Toc21338301"/>
      <w:bookmarkStart w:id="1397" w:name="_Toc29808409"/>
      <w:bookmarkStart w:id="1398" w:name="_Toc37068328"/>
      <w:bookmarkStart w:id="1399" w:name="_Toc37083873"/>
      <w:bookmarkStart w:id="1400" w:name="_Toc37084215"/>
      <w:bookmarkStart w:id="1401" w:name="_Toc40209577"/>
      <w:bookmarkStart w:id="1402" w:name="_Toc40209919"/>
      <w:bookmarkStart w:id="1403" w:name="_Toc45892878"/>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396"/>
      <w:bookmarkEnd w:id="1397"/>
      <w:bookmarkEnd w:id="1398"/>
      <w:bookmarkEnd w:id="1399"/>
      <w:bookmarkEnd w:id="1400"/>
      <w:bookmarkEnd w:id="1401"/>
      <w:bookmarkEnd w:id="1402"/>
      <w:bookmarkEnd w:id="1403"/>
    </w:p>
    <w:p w:rsidR="005B3300" w:rsidRPr="00C25669" w:rsidRDefault="005B3300" w:rsidP="005B3300">
      <w:pPr>
        <w:pStyle w:val="Heading4"/>
        <w:rPr>
          <w:lang w:eastAsia="zh-CN"/>
        </w:rPr>
      </w:pPr>
      <w:bookmarkStart w:id="1404" w:name="_Toc21338302"/>
      <w:bookmarkStart w:id="1405" w:name="_Toc29808410"/>
      <w:bookmarkStart w:id="1406" w:name="_Toc37068329"/>
      <w:bookmarkStart w:id="1407" w:name="_Toc37083874"/>
      <w:bookmarkStart w:id="1408" w:name="_Toc37084216"/>
      <w:bookmarkStart w:id="1409" w:name="_Toc40209578"/>
      <w:bookmarkStart w:id="1410" w:name="_Toc40209920"/>
      <w:bookmarkStart w:id="1411" w:name="_Toc45892879"/>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04"/>
      <w:bookmarkEnd w:id="1405"/>
      <w:bookmarkEnd w:id="1406"/>
      <w:bookmarkEnd w:id="1407"/>
      <w:bookmarkEnd w:id="1408"/>
      <w:bookmarkEnd w:id="1409"/>
      <w:bookmarkEnd w:id="1410"/>
      <w:bookmarkEnd w:id="141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12" w:name="_Toc21338303"/>
      <w:bookmarkStart w:id="1413" w:name="_Toc29808411"/>
      <w:bookmarkStart w:id="1414" w:name="_Toc37068330"/>
      <w:bookmarkStart w:id="1415" w:name="_Toc37083875"/>
      <w:bookmarkStart w:id="1416" w:name="_Toc37084217"/>
      <w:bookmarkStart w:id="1417" w:name="_Toc40209579"/>
      <w:bookmarkStart w:id="1418" w:name="_Toc40209921"/>
      <w:bookmarkStart w:id="1419" w:name="_Toc45892880"/>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12"/>
      <w:bookmarkEnd w:id="1413"/>
      <w:bookmarkEnd w:id="1414"/>
      <w:bookmarkEnd w:id="1415"/>
      <w:bookmarkEnd w:id="1416"/>
      <w:bookmarkEnd w:id="1417"/>
      <w:bookmarkEnd w:id="1418"/>
      <w:bookmarkEnd w:id="1419"/>
    </w:p>
    <w:p w:rsidR="005B3300" w:rsidRPr="00C25669" w:rsidRDefault="005B3300" w:rsidP="005B3300">
      <w:pPr>
        <w:pStyle w:val="Heading5"/>
        <w:rPr>
          <w:lang w:eastAsia="zh-CN"/>
        </w:rPr>
      </w:pPr>
      <w:bookmarkStart w:id="1420" w:name="_Toc21338304"/>
      <w:bookmarkStart w:id="1421" w:name="_Toc29808412"/>
      <w:bookmarkStart w:id="1422" w:name="_Toc37068331"/>
      <w:bookmarkStart w:id="1423" w:name="_Toc37083876"/>
      <w:bookmarkStart w:id="1424" w:name="_Toc37084218"/>
      <w:bookmarkStart w:id="1425" w:name="_Toc40209580"/>
      <w:bookmarkStart w:id="1426" w:name="_Toc40209922"/>
      <w:bookmarkStart w:id="1427" w:name="_Toc45892881"/>
      <w:r w:rsidRPr="00C25669">
        <w:rPr>
          <w:lang w:eastAsia="zh-CN"/>
        </w:rPr>
        <w:t>8.2.2.2.1</w:t>
      </w:r>
      <w:r w:rsidRPr="00C25669">
        <w:rPr>
          <w:rFonts w:hint="eastAsia"/>
          <w:lang w:eastAsia="zh-CN"/>
        </w:rPr>
        <w:tab/>
      </w:r>
      <w:r w:rsidRPr="00C25669">
        <w:rPr>
          <w:lang w:eastAsia="zh-CN"/>
        </w:rPr>
        <w:t>CQI reporting under AWGN conditions</w:t>
      </w:r>
      <w:bookmarkEnd w:id="1420"/>
      <w:bookmarkEnd w:id="1421"/>
      <w:bookmarkEnd w:id="1422"/>
      <w:bookmarkEnd w:id="1423"/>
      <w:bookmarkEnd w:id="1424"/>
      <w:bookmarkEnd w:id="1425"/>
      <w:bookmarkEnd w:id="1426"/>
      <w:bookmarkEnd w:id="1427"/>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lastRenderedPageBreak/>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428" w:name="_Toc21338305"/>
      <w:bookmarkStart w:id="1429" w:name="_Toc29808413"/>
      <w:bookmarkStart w:id="1430" w:name="_Toc37068332"/>
      <w:bookmarkStart w:id="1431" w:name="_Toc37083877"/>
      <w:bookmarkStart w:id="1432" w:name="_Toc37084219"/>
      <w:bookmarkStart w:id="1433" w:name="_Toc40209581"/>
      <w:bookmarkStart w:id="1434" w:name="_Toc40209923"/>
      <w:bookmarkStart w:id="1435" w:name="_Toc45892882"/>
      <w:r w:rsidRPr="00C25669">
        <w:rPr>
          <w:lang w:eastAsia="zh-CN"/>
        </w:rPr>
        <w:lastRenderedPageBreak/>
        <w:t>8.2.2.2.2</w:t>
      </w:r>
      <w:r w:rsidRPr="00C25669">
        <w:rPr>
          <w:rFonts w:hint="eastAsia"/>
          <w:lang w:eastAsia="zh-CN"/>
        </w:rPr>
        <w:tab/>
      </w:r>
      <w:r w:rsidRPr="00C25669">
        <w:rPr>
          <w:lang w:eastAsia="zh-CN"/>
        </w:rPr>
        <w:t>CQI reporting under fading conditions</w:t>
      </w:r>
      <w:bookmarkEnd w:id="1428"/>
      <w:bookmarkEnd w:id="1429"/>
      <w:bookmarkEnd w:id="1430"/>
      <w:bookmarkEnd w:id="1431"/>
      <w:bookmarkEnd w:id="1432"/>
      <w:bookmarkEnd w:id="1433"/>
      <w:bookmarkEnd w:id="1434"/>
      <w:bookmarkEnd w:id="1435"/>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833BE6" w:rsidP="000811C5">
            <w:pPr>
              <w:keepNext/>
              <w:keepLines/>
              <w:spacing w:after="0"/>
              <w:jc w:val="center"/>
              <w:rPr>
                <w:rFonts w:ascii="Arial" w:hAnsi="Arial"/>
                <w:sz w:val="18"/>
              </w:rPr>
            </w:pPr>
            <w:r w:rsidRPr="00B55B1F">
              <w:rPr>
                <w:rFonts w:ascii="Arial" w:hAnsi="Arial"/>
                <w:sz w:val="18"/>
                <w:lang w:eastAsia="zh-CN"/>
              </w:rPr>
              <w:t>6</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36" w:name="_Toc21338306"/>
      <w:bookmarkStart w:id="1437" w:name="_Toc29808414"/>
      <w:bookmarkStart w:id="1438" w:name="_Toc37068333"/>
      <w:bookmarkStart w:id="1439" w:name="_Toc37083878"/>
      <w:bookmarkStart w:id="1440" w:name="_Toc37084220"/>
      <w:bookmarkStart w:id="1441" w:name="_Toc40209582"/>
      <w:bookmarkStart w:id="1442" w:name="_Toc40209924"/>
      <w:bookmarkStart w:id="1443" w:name="_Toc45892883"/>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436"/>
      <w:bookmarkEnd w:id="1437"/>
      <w:bookmarkEnd w:id="1438"/>
      <w:bookmarkEnd w:id="1439"/>
      <w:bookmarkEnd w:id="1440"/>
      <w:bookmarkEnd w:id="1441"/>
      <w:bookmarkEnd w:id="1442"/>
      <w:bookmarkEnd w:id="1443"/>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8.75pt;height:35.25pt" o:ole="">
            <v:imagedata r:id="rId31" o:title=""/>
          </v:shape>
          <o:OLEObject Type="Embed" ProgID="Equation.3" ShapeID="_x0000_i1032" DrawAspect="Content" ObjectID="_1656505973" r:id="rId32"/>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25pt;height:18.75pt" o:ole="">
            <v:imagedata r:id="rId33" o:title=""/>
          </v:shape>
          <o:OLEObject Type="Embed" ProgID="Equation.DSMT4" ShapeID="_x0000_i1033" DrawAspect="Content" ObjectID="_1656505974"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75pt;height:18.75pt" o:ole="">
            <v:imagedata r:id="rId35" o:title=""/>
          </v:shape>
          <o:OLEObject Type="Embed" ProgID="Equation.DSMT4" ShapeID="_x0000_i1034" DrawAspect="Content" ObjectID="_1656505975"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8.75pt;height:18.75pt" o:ole="">
            <v:imagedata r:id="rId37" o:title=""/>
          </v:shape>
          <o:OLEObject Type="Embed" ProgID="Equation.DSMT4" ShapeID="_x0000_i1035" DrawAspect="Content" ObjectID="_1656505976" r:id="rId38"/>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75pt;height:18.75pt" o:ole="">
            <v:imagedata r:id="rId35" o:title=""/>
          </v:shape>
          <o:OLEObject Type="Embed" ProgID="Equation.DSMT4" ShapeID="_x0000_i1036" DrawAspect="Content" ObjectID="_1656505977" r:id="rId39"/>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444" w:name="_Toc21338307"/>
      <w:bookmarkStart w:id="1445" w:name="_Toc29808415"/>
      <w:bookmarkStart w:id="1446" w:name="_Toc37068334"/>
      <w:bookmarkStart w:id="1447" w:name="_Toc37083879"/>
      <w:bookmarkStart w:id="1448" w:name="_Toc37084221"/>
      <w:bookmarkStart w:id="1449" w:name="_Toc40209583"/>
      <w:bookmarkStart w:id="1450" w:name="_Toc40209925"/>
      <w:bookmarkStart w:id="1451" w:name="_Toc45892884"/>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444"/>
      <w:bookmarkEnd w:id="1445"/>
      <w:bookmarkEnd w:id="1446"/>
      <w:bookmarkEnd w:id="1447"/>
      <w:bookmarkEnd w:id="1448"/>
      <w:bookmarkEnd w:id="1449"/>
      <w:bookmarkEnd w:id="1450"/>
      <w:bookmarkEnd w:id="145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52" w:name="_Toc21338308"/>
      <w:bookmarkStart w:id="1453" w:name="_Toc29808416"/>
      <w:bookmarkStart w:id="1454" w:name="_Toc37068335"/>
      <w:bookmarkStart w:id="1455" w:name="_Toc37083880"/>
      <w:bookmarkStart w:id="1456" w:name="_Toc37084222"/>
      <w:bookmarkStart w:id="1457" w:name="_Toc40209584"/>
      <w:bookmarkStart w:id="1458" w:name="_Toc40209926"/>
      <w:bookmarkStart w:id="1459" w:name="_Toc45892885"/>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52"/>
      <w:bookmarkEnd w:id="1453"/>
      <w:bookmarkEnd w:id="1454"/>
      <w:bookmarkEnd w:id="1455"/>
      <w:bookmarkEnd w:id="1456"/>
      <w:bookmarkEnd w:id="1457"/>
      <w:bookmarkEnd w:id="1458"/>
      <w:bookmarkEnd w:id="1459"/>
    </w:p>
    <w:p w:rsidR="005B3300" w:rsidRPr="00C25669" w:rsidRDefault="005B3300" w:rsidP="005B3300">
      <w:pPr>
        <w:pStyle w:val="Heading4"/>
        <w:rPr>
          <w:lang w:eastAsia="zh-CN"/>
        </w:rPr>
      </w:pPr>
      <w:bookmarkStart w:id="1460" w:name="_Toc21338309"/>
      <w:bookmarkStart w:id="1461" w:name="_Toc29808417"/>
      <w:bookmarkStart w:id="1462" w:name="_Toc37068336"/>
      <w:bookmarkStart w:id="1463" w:name="_Toc37083881"/>
      <w:bookmarkStart w:id="1464" w:name="_Toc37084223"/>
      <w:bookmarkStart w:id="1465" w:name="_Toc40209585"/>
      <w:bookmarkStart w:id="1466" w:name="_Toc40209927"/>
      <w:bookmarkStart w:id="1467" w:name="_Toc45892886"/>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460"/>
      <w:bookmarkEnd w:id="1461"/>
      <w:bookmarkEnd w:id="1462"/>
      <w:bookmarkEnd w:id="1463"/>
      <w:bookmarkEnd w:id="1464"/>
      <w:bookmarkEnd w:id="1465"/>
      <w:bookmarkEnd w:id="1466"/>
      <w:bookmarkEnd w:id="146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68" w:name="_Toc21338310"/>
      <w:bookmarkStart w:id="1469" w:name="_Toc29808418"/>
      <w:bookmarkStart w:id="1470" w:name="_Toc37068337"/>
      <w:bookmarkStart w:id="1471" w:name="_Toc37083882"/>
      <w:bookmarkStart w:id="1472" w:name="_Toc37084224"/>
      <w:bookmarkStart w:id="1473" w:name="_Toc40209586"/>
      <w:bookmarkStart w:id="1474" w:name="_Toc40209928"/>
      <w:bookmarkStart w:id="1475" w:name="_Toc45892887"/>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68"/>
      <w:bookmarkEnd w:id="1469"/>
      <w:bookmarkEnd w:id="1470"/>
      <w:bookmarkEnd w:id="1471"/>
      <w:bookmarkEnd w:id="1472"/>
      <w:bookmarkEnd w:id="1473"/>
      <w:bookmarkEnd w:id="1474"/>
      <w:bookmarkEnd w:id="1475"/>
    </w:p>
    <w:p w:rsidR="005B3300" w:rsidRPr="00C25669" w:rsidRDefault="005B3300" w:rsidP="005B3300">
      <w:pPr>
        <w:pStyle w:val="Heading5"/>
        <w:rPr>
          <w:lang w:val="en-US" w:eastAsia="zh-CN"/>
        </w:rPr>
      </w:pPr>
      <w:bookmarkStart w:id="1476" w:name="_Toc21338311"/>
      <w:bookmarkStart w:id="1477" w:name="_Toc29808419"/>
      <w:bookmarkStart w:id="1478" w:name="_Toc37068338"/>
      <w:bookmarkStart w:id="1479" w:name="_Toc37083883"/>
      <w:bookmarkStart w:id="1480" w:name="_Toc37084225"/>
      <w:bookmarkStart w:id="1481" w:name="_Toc40209587"/>
      <w:bookmarkStart w:id="1482" w:name="_Toc40209929"/>
      <w:bookmarkStart w:id="1483" w:name="_Toc45892888"/>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476"/>
      <w:bookmarkEnd w:id="1477"/>
      <w:bookmarkEnd w:id="1478"/>
      <w:bookmarkEnd w:id="1479"/>
      <w:bookmarkEnd w:id="1480"/>
      <w:bookmarkEnd w:id="1481"/>
      <w:bookmarkEnd w:id="1482"/>
      <w:bookmarkEnd w:id="148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84" w:name="_Toc21338312"/>
      <w:bookmarkStart w:id="1485" w:name="_Toc29808420"/>
      <w:bookmarkStart w:id="1486" w:name="_Toc37068339"/>
      <w:bookmarkStart w:id="1487" w:name="_Toc37083884"/>
      <w:bookmarkStart w:id="1488" w:name="_Toc37084226"/>
      <w:bookmarkStart w:id="1489" w:name="_Toc40209588"/>
      <w:bookmarkStart w:id="1490" w:name="_Toc40209930"/>
      <w:bookmarkStart w:id="1491" w:name="_Toc45892889"/>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484"/>
      <w:bookmarkEnd w:id="1485"/>
      <w:bookmarkEnd w:id="1486"/>
      <w:bookmarkEnd w:id="1487"/>
      <w:bookmarkEnd w:id="1488"/>
      <w:bookmarkEnd w:id="1489"/>
      <w:bookmarkEnd w:id="1490"/>
      <w:bookmarkEnd w:id="1491"/>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492" w:name="_Toc21338313"/>
      <w:bookmarkStart w:id="1493" w:name="_Toc29808421"/>
      <w:bookmarkStart w:id="1494" w:name="_Toc37068340"/>
      <w:bookmarkStart w:id="1495" w:name="_Toc37083885"/>
      <w:bookmarkStart w:id="1496" w:name="_Toc37084227"/>
      <w:bookmarkStart w:id="1497" w:name="_Toc40209589"/>
      <w:bookmarkStart w:id="1498" w:name="_Toc40209931"/>
      <w:bookmarkStart w:id="1499" w:name="_Toc45892890"/>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492"/>
      <w:bookmarkEnd w:id="1493"/>
      <w:bookmarkEnd w:id="1494"/>
      <w:bookmarkEnd w:id="1495"/>
      <w:bookmarkEnd w:id="1496"/>
      <w:bookmarkEnd w:id="1497"/>
      <w:bookmarkEnd w:id="1498"/>
      <w:bookmarkEnd w:id="149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500" w:name="_Toc21338314"/>
      <w:bookmarkStart w:id="1501" w:name="_Toc29808422"/>
      <w:bookmarkStart w:id="1502" w:name="_Toc37068341"/>
      <w:bookmarkStart w:id="1503" w:name="_Toc37083886"/>
      <w:bookmarkStart w:id="1504" w:name="_Toc37084228"/>
      <w:bookmarkStart w:id="1505" w:name="_Toc40209590"/>
      <w:bookmarkStart w:id="1506" w:name="_Toc40209932"/>
      <w:bookmarkStart w:id="1507" w:name="_Toc45892891"/>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500"/>
      <w:bookmarkEnd w:id="1501"/>
      <w:bookmarkEnd w:id="1502"/>
      <w:bookmarkEnd w:id="1503"/>
      <w:bookmarkEnd w:id="1504"/>
      <w:bookmarkEnd w:id="1505"/>
      <w:bookmarkEnd w:id="1506"/>
      <w:bookmarkEnd w:id="1507"/>
    </w:p>
    <w:p w:rsidR="005B3300" w:rsidRPr="00C25669" w:rsidRDefault="005B3300" w:rsidP="005B3300">
      <w:pPr>
        <w:pStyle w:val="Heading4"/>
        <w:rPr>
          <w:lang w:eastAsia="zh-CN"/>
        </w:rPr>
      </w:pPr>
      <w:bookmarkStart w:id="1508" w:name="_Toc21338315"/>
      <w:bookmarkStart w:id="1509" w:name="_Toc29808423"/>
      <w:bookmarkStart w:id="1510" w:name="_Toc37068342"/>
      <w:bookmarkStart w:id="1511" w:name="_Toc37083887"/>
      <w:bookmarkStart w:id="1512" w:name="_Toc37084229"/>
      <w:bookmarkStart w:id="1513" w:name="_Toc40209591"/>
      <w:bookmarkStart w:id="1514" w:name="_Toc40209933"/>
      <w:bookmarkStart w:id="1515" w:name="_Toc45892892"/>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508"/>
      <w:bookmarkEnd w:id="1509"/>
      <w:bookmarkEnd w:id="1510"/>
      <w:bookmarkEnd w:id="1511"/>
      <w:bookmarkEnd w:id="1512"/>
      <w:bookmarkEnd w:id="1513"/>
      <w:bookmarkEnd w:id="1514"/>
      <w:bookmarkEnd w:id="151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516" w:name="_Toc21338316"/>
      <w:bookmarkStart w:id="1517" w:name="_Toc29808424"/>
      <w:bookmarkStart w:id="1518" w:name="_Toc37068343"/>
      <w:bookmarkStart w:id="1519" w:name="_Toc37083888"/>
      <w:bookmarkStart w:id="1520" w:name="_Toc37084230"/>
      <w:bookmarkStart w:id="1521" w:name="_Toc40209592"/>
      <w:bookmarkStart w:id="1522" w:name="_Toc40209934"/>
      <w:bookmarkStart w:id="1523" w:name="_Toc45892893"/>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516"/>
      <w:bookmarkEnd w:id="1517"/>
      <w:bookmarkEnd w:id="1518"/>
      <w:bookmarkEnd w:id="1519"/>
      <w:bookmarkEnd w:id="1520"/>
      <w:bookmarkEnd w:id="1521"/>
      <w:bookmarkEnd w:id="1522"/>
      <w:bookmarkEnd w:id="1523"/>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524" w:name="_Toc21338317"/>
      <w:bookmarkStart w:id="1525" w:name="_Toc29808425"/>
      <w:bookmarkStart w:id="1526" w:name="_Toc37068344"/>
      <w:bookmarkStart w:id="1527" w:name="_Toc37083889"/>
      <w:bookmarkStart w:id="1528" w:name="_Toc37084231"/>
      <w:bookmarkStart w:id="1529" w:name="_Toc40209593"/>
      <w:bookmarkStart w:id="1530" w:name="_Toc40209935"/>
      <w:bookmarkStart w:id="1531" w:name="_Toc45892894"/>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524"/>
      <w:bookmarkEnd w:id="1525"/>
      <w:bookmarkEnd w:id="1526"/>
      <w:bookmarkEnd w:id="1527"/>
      <w:bookmarkEnd w:id="1528"/>
      <w:bookmarkEnd w:id="1529"/>
      <w:bookmarkEnd w:id="1530"/>
      <w:bookmarkEnd w:id="1531"/>
    </w:p>
    <w:p w:rsidR="005B3300" w:rsidRPr="00C25669" w:rsidRDefault="005B3300" w:rsidP="005B3300">
      <w:pPr>
        <w:pStyle w:val="Heading2"/>
      </w:pPr>
      <w:bookmarkStart w:id="1532" w:name="_Toc21338318"/>
      <w:bookmarkStart w:id="1533" w:name="_Toc29808426"/>
      <w:bookmarkStart w:id="1534" w:name="_Toc37068345"/>
      <w:bookmarkStart w:id="1535" w:name="_Toc37083890"/>
      <w:bookmarkStart w:id="1536" w:name="_Toc37084232"/>
      <w:bookmarkStart w:id="1537" w:name="_Toc40209594"/>
      <w:bookmarkStart w:id="1538" w:name="_Toc40209936"/>
      <w:bookmarkStart w:id="1539" w:name="_Toc45892895"/>
      <w:r w:rsidRPr="00C25669">
        <w:rPr>
          <w:rFonts w:hint="eastAsia"/>
        </w:rPr>
        <w:t>9.1</w:t>
      </w:r>
      <w:r w:rsidRPr="00C25669">
        <w:rPr>
          <w:rFonts w:hint="eastAsia"/>
          <w:lang w:eastAsia="zh-CN"/>
        </w:rPr>
        <w:tab/>
      </w:r>
      <w:r w:rsidRPr="00C25669">
        <w:rPr>
          <w:rFonts w:hint="eastAsia"/>
        </w:rPr>
        <w:t>General</w:t>
      </w:r>
      <w:bookmarkEnd w:id="1532"/>
      <w:bookmarkEnd w:id="1533"/>
      <w:bookmarkEnd w:id="1534"/>
      <w:bookmarkEnd w:id="1535"/>
      <w:bookmarkEnd w:id="1536"/>
      <w:bookmarkEnd w:id="1537"/>
      <w:bookmarkEnd w:id="1538"/>
      <w:bookmarkEnd w:id="153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540" w:name="_Toc21338319"/>
      <w:bookmarkStart w:id="1541" w:name="_Toc29808427"/>
      <w:bookmarkStart w:id="1542" w:name="_Toc37068346"/>
      <w:bookmarkStart w:id="1543" w:name="_Toc37083891"/>
      <w:bookmarkStart w:id="1544" w:name="_Toc37084233"/>
      <w:bookmarkStart w:id="1545" w:name="_Toc40209595"/>
      <w:bookmarkStart w:id="1546" w:name="_Toc40209937"/>
      <w:bookmarkStart w:id="1547" w:name="_Toc45892896"/>
      <w:r w:rsidRPr="00C25669">
        <w:t>9.1.1</w:t>
      </w:r>
      <w:r w:rsidRPr="00C25669">
        <w:rPr>
          <w:rFonts w:hint="eastAsia"/>
          <w:lang w:eastAsia="zh-CN"/>
        </w:rPr>
        <w:tab/>
      </w:r>
      <w:r w:rsidRPr="00C25669">
        <w:rPr>
          <w:lang w:eastAsia="zh-CN"/>
        </w:rPr>
        <w:t>Applicability of requirements</w:t>
      </w:r>
      <w:bookmarkEnd w:id="1540"/>
      <w:bookmarkEnd w:id="1541"/>
      <w:bookmarkEnd w:id="1542"/>
      <w:bookmarkEnd w:id="1543"/>
      <w:bookmarkEnd w:id="1544"/>
      <w:bookmarkEnd w:id="1545"/>
      <w:bookmarkEnd w:id="1546"/>
      <w:bookmarkEnd w:id="1547"/>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548" w:name="_Toc21338320"/>
      <w:bookmarkStart w:id="1549" w:name="_Toc29808428"/>
      <w:bookmarkStart w:id="1550" w:name="_Toc37068347"/>
      <w:bookmarkStart w:id="1551" w:name="_Toc37083892"/>
      <w:bookmarkStart w:id="1552" w:name="_Toc37084234"/>
      <w:bookmarkStart w:id="1553" w:name="_Toc40209596"/>
      <w:bookmarkStart w:id="1554" w:name="_Toc40209938"/>
      <w:bookmarkStart w:id="1555" w:name="_Toc45892897"/>
      <w:r w:rsidRPr="00C25669">
        <w:t>9.1.1.1</w:t>
      </w:r>
      <w:r w:rsidRPr="00C25669">
        <w:rPr>
          <w:rFonts w:hint="eastAsia"/>
        </w:rPr>
        <w:tab/>
      </w:r>
      <w:r w:rsidRPr="00C25669">
        <w:t>Applicability of requirements for optional UE features</w:t>
      </w:r>
      <w:bookmarkEnd w:id="1548"/>
      <w:bookmarkEnd w:id="1549"/>
      <w:bookmarkEnd w:id="1550"/>
      <w:bookmarkEnd w:id="1551"/>
      <w:bookmarkEnd w:id="1552"/>
      <w:bookmarkEnd w:id="1553"/>
      <w:bookmarkEnd w:id="1554"/>
      <w:bookmarkEnd w:id="1555"/>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556" w:name="_Toc21338321"/>
      <w:bookmarkStart w:id="1557" w:name="_Toc29808429"/>
      <w:bookmarkStart w:id="1558" w:name="_Toc37068348"/>
      <w:bookmarkStart w:id="1559" w:name="_Toc37083893"/>
      <w:bookmarkStart w:id="1560" w:name="_Toc37084235"/>
      <w:bookmarkStart w:id="1561" w:name="_Toc40209597"/>
      <w:bookmarkStart w:id="1562" w:name="_Toc40209939"/>
      <w:bookmarkStart w:id="1563" w:name="_Toc45892898"/>
      <w:r w:rsidRPr="00C25669">
        <w:lastRenderedPageBreak/>
        <w:t>9.1.1.2</w:t>
      </w:r>
      <w:r w:rsidRPr="00C25669">
        <w:rPr>
          <w:rFonts w:hint="eastAsia"/>
        </w:rPr>
        <w:tab/>
      </w:r>
      <w:r w:rsidRPr="00C25669">
        <w:t>Applicability of requirements for mandatory UE features with capability signalling</w:t>
      </w:r>
      <w:bookmarkEnd w:id="1556"/>
      <w:bookmarkEnd w:id="1557"/>
      <w:bookmarkEnd w:id="1558"/>
      <w:bookmarkEnd w:id="1559"/>
      <w:bookmarkEnd w:id="1560"/>
      <w:bookmarkEnd w:id="1561"/>
      <w:bookmarkEnd w:id="1562"/>
      <w:bookmarkEnd w:id="1563"/>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564" w:name="_Toc21338322"/>
      <w:bookmarkStart w:id="1565" w:name="_Toc29808430"/>
      <w:bookmarkStart w:id="1566" w:name="_Toc37068349"/>
      <w:bookmarkStart w:id="1567" w:name="_Toc37083894"/>
      <w:bookmarkStart w:id="1568" w:name="_Toc37084236"/>
      <w:bookmarkStart w:id="1569" w:name="_Toc40209598"/>
      <w:bookmarkStart w:id="1570" w:name="_Toc40209940"/>
      <w:bookmarkStart w:id="1571" w:name="_Toc45892899"/>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564"/>
      <w:bookmarkEnd w:id="1565"/>
      <w:bookmarkEnd w:id="1566"/>
      <w:bookmarkEnd w:id="1567"/>
      <w:bookmarkEnd w:id="1568"/>
      <w:bookmarkEnd w:id="1569"/>
      <w:bookmarkEnd w:id="1570"/>
      <w:bookmarkEnd w:id="157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572" w:name="_Toc21338323"/>
      <w:bookmarkStart w:id="1573" w:name="_Toc29808431"/>
      <w:bookmarkStart w:id="1574" w:name="_Toc37068350"/>
      <w:bookmarkStart w:id="1575" w:name="_Toc37083895"/>
      <w:bookmarkStart w:id="1576" w:name="_Toc37084237"/>
      <w:bookmarkStart w:id="1577" w:name="_Toc40209599"/>
      <w:bookmarkStart w:id="1578" w:name="_Toc40209941"/>
      <w:bookmarkStart w:id="1579" w:name="_Toc45892900"/>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572"/>
      <w:bookmarkEnd w:id="1573"/>
      <w:bookmarkEnd w:id="1574"/>
      <w:bookmarkEnd w:id="1575"/>
      <w:bookmarkEnd w:id="1576"/>
      <w:bookmarkEnd w:id="1577"/>
      <w:bookmarkEnd w:id="1578"/>
      <w:bookmarkEnd w:id="157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580" w:name="_Toc21338324"/>
      <w:bookmarkStart w:id="1581" w:name="_Toc29808432"/>
      <w:bookmarkStart w:id="1582" w:name="_Toc37068351"/>
      <w:bookmarkStart w:id="1583" w:name="_Toc37083896"/>
      <w:bookmarkStart w:id="1584" w:name="_Toc37084238"/>
      <w:bookmarkStart w:id="1585" w:name="_Toc40209600"/>
      <w:bookmarkStart w:id="1586" w:name="_Toc40209942"/>
      <w:bookmarkStart w:id="1587" w:name="_Toc45892901"/>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580"/>
      <w:bookmarkEnd w:id="1581"/>
      <w:bookmarkEnd w:id="1582"/>
      <w:bookmarkEnd w:id="1583"/>
      <w:bookmarkEnd w:id="1584"/>
      <w:bookmarkEnd w:id="1585"/>
      <w:bookmarkEnd w:id="1586"/>
      <w:bookmarkEnd w:id="158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588" w:name="_Toc21338325"/>
      <w:bookmarkStart w:id="1589" w:name="_Toc29808433"/>
      <w:bookmarkStart w:id="1590" w:name="_Toc37068352"/>
      <w:bookmarkStart w:id="1591" w:name="_Toc37083897"/>
      <w:bookmarkStart w:id="1592" w:name="_Toc37084239"/>
      <w:bookmarkStart w:id="1593" w:name="_Toc40209601"/>
      <w:bookmarkStart w:id="1594" w:name="_Toc40209943"/>
      <w:bookmarkStart w:id="1595" w:name="_Toc45892902"/>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588"/>
      <w:bookmarkEnd w:id="1589"/>
      <w:bookmarkEnd w:id="1590"/>
      <w:bookmarkEnd w:id="1591"/>
      <w:bookmarkEnd w:id="1592"/>
      <w:bookmarkEnd w:id="1593"/>
      <w:bookmarkEnd w:id="1594"/>
      <w:bookmarkEnd w:id="1595"/>
    </w:p>
    <w:p w:rsidR="005B3300" w:rsidRPr="00C25669" w:rsidRDefault="005B3300" w:rsidP="005B3300">
      <w:pPr>
        <w:pStyle w:val="Heading2"/>
        <w:rPr>
          <w:lang w:eastAsia="zh-CN"/>
        </w:rPr>
      </w:pPr>
      <w:bookmarkStart w:id="1596" w:name="_Toc21338326"/>
      <w:bookmarkStart w:id="1597" w:name="_Toc29808434"/>
      <w:bookmarkStart w:id="1598" w:name="_Toc37068353"/>
      <w:bookmarkStart w:id="1599" w:name="_Toc37083898"/>
      <w:bookmarkStart w:id="1600" w:name="_Toc37084240"/>
      <w:bookmarkStart w:id="1601" w:name="_Toc40209602"/>
      <w:bookmarkStart w:id="1602" w:name="_Toc40209944"/>
      <w:bookmarkStart w:id="1603" w:name="_Toc45892903"/>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596"/>
      <w:bookmarkEnd w:id="1597"/>
      <w:bookmarkEnd w:id="1598"/>
      <w:bookmarkEnd w:id="1599"/>
      <w:bookmarkEnd w:id="1600"/>
      <w:bookmarkEnd w:id="1601"/>
      <w:bookmarkEnd w:id="1602"/>
      <w:bookmarkEnd w:id="1603"/>
    </w:p>
    <w:p w:rsidR="005B3300" w:rsidRPr="00C25669" w:rsidRDefault="005B3300" w:rsidP="005B3300">
      <w:pPr>
        <w:pStyle w:val="Heading3"/>
        <w:rPr>
          <w:lang w:eastAsia="zh-CN"/>
        </w:rPr>
      </w:pPr>
      <w:bookmarkStart w:id="1604" w:name="_Toc21338327"/>
      <w:bookmarkStart w:id="1605" w:name="_Toc29808435"/>
      <w:bookmarkStart w:id="1606" w:name="_Toc37068354"/>
      <w:bookmarkStart w:id="1607" w:name="_Toc37083899"/>
      <w:bookmarkStart w:id="1608" w:name="_Toc37084241"/>
      <w:bookmarkStart w:id="1609" w:name="_Toc40209603"/>
      <w:bookmarkStart w:id="1610" w:name="_Toc40209945"/>
      <w:bookmarkStart w:id="1611" w:name="_Toc45892904"/>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604"/>
      <w:bookmarkEnd w:id="1605"/>
      <w:bookmarkEnd w:id="1606"/>
      <w:bookmarkEnd w:id="1607"/>
      <w:bookmarkEnd w:id="1608"/>
      <w:bookmarkEnd w:id="1609"/>
      <w:bookmarkEnd w:id="1610"/>
      <w:bookmarkEnd w:id="1611"/>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612" w:name="_Toc21338328"/>
      <w:bookmarkStart w:id="1613" w:name="_Toc29808436"/>
      <w:bookmarkStart w:id="1614" w:name="_Toc37068355"/>
      <w:bookmarkStart w:id="1615" w:name="_Toc37083900"/>
      <w:bookmarkStart w:id="1616" w:name="_Toc37084242"/>
      <w:bookmarkStart w:id="1617" w:name="_Toc40209604"/>
      <w:bookmarkStart w:id="1618" w:name="_Toc40209946"/>
      <w:bookmarkStart w:id="1619" w:name="_Toc45892905"/>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612"/>
      <w:bookmarkEnd w:id="1613"/>
      <w:bookmarkEnd w:id="1614"/>
      <w:bookmarkEnd w:id="1615"/>
      <w:bookmarkEnd w:id="1616"/>
      <w:bookmarkEnd w:id="1617"/>
      <w:bookmarkEnd w:id="1618"/>
      <w:bookmarkEnd w:id="1619"/>
    </w:p>
    <w:p w:rsidR="005B3300" w:rsidRPr="00C25669" w:rsidRDefault="005B3300" w:rsidP="005B3300">
      <w:pPr>
        <w:pStyle w:val="Heading3"/>
        <w:rPr>
          <w:lang w:val="sv-FI" w:eastAsia="zh-CN"/>
        </w:rPr>
      </w:pPr>
      <w:bookmarkStart w:id="1620" w:name="_Toc21338329"/>
      <w:bookmarkStart w:id="1621" w:name="_Toc29808437"/>
      <w:bookmarkStart w:id="1622" w:name="_Toc37068356"/>
      <w:bookmarkStart w:id="1623" w:name="_Toc37083901"/>
      <w:bookmarkStart w:id="1624" w:name="_Toc37084243"/>
      <w:bookmarkStart w:id="1625" w:name="_Toc40209605"/>
      <w:bookmarkStart w:id="1626" w:name="_Toc40209947"/>
      <w:bookmarkStart w:id="1627" w:name="_Toc45892906"/>
      <w:r w:rsidRPr="00C25669">
        <w:rPr>
          <w:rFonts w:hint="eastAsia"/>
          <w:lang w:val="sv-FI" w:eastAsia="zh-CN"/>
        </w:rPr>
        <w:t>9.2B.1</w:t>
      </w:r>
      <w:r w:rsidRPr="00C25669">
        <w:rPr>
          <w:rFonts w:hint="eastAsia"/>
          <w:lang w:val="sv-FI" w:eastAsia="zh-CN"/>
        </w:rPr>
        <w:tab/>
        <w:t>EN-DC</w:t>
      </w:r>
      <w:bookmarkEnd w:id="1620"/>
      <w:bookmarkEnd w:id="1621"/>
      <w:bookmarkEnd w:id="1622"/>
      <w:bookmarkEnd w:id="1623"/>
      <w:bookmarkEnd w:id="1624"/>
      <w:bookmarkEnd w:id="1625"/>
      <w:bookmarkEnd w:id="1626"/>
      <w:bookmarkEnd w:id="1627"/>
    </w:p>
    <w:p w:rsidR="005B3300" w:rsidRPr="00C25669" w:rsidRDefault="005B3300" w:rsidP="005B3300">
      <w:pPr>
        <w:pStyle w:val="Heading4"/>
        <w:rPr>
          <w:lang w:eastAsia="zh-CN"/>
        </w:rPr>
      </w:pPr>
      <w:bookmarkStart w:id="1628" w:name="_Toc21338330"/>
      <w:bookmarkStart w:id="1629" w:name="_Toc29808438"/>
      <w:bookmarkStart w:id="1630" w:name="_Toc37068357"/>
      <w:bookmarkStart w:id="1631" w:name="_Toc37083902"/>
      <w:bookmarkStart w:id="1632" w:name="_Toc37084244"/>
      <w:bookmarkStart w:id="1633" w:name="_Toc40209606"/>
      <w:bookmarkStart w:id="1634" w:name="_Toc40209948"/>
      <w:bookmarkStart w:id="1635" w:name="_Toc45892907"/>
      <w:r w:rsidRPr="00C25669">
        <w:rPr>
          <w:rFonts w:hint="eastAsia"/>
          <w:lang w:eastAsia="zh-CN"/>
        </w:rPr>
        <w:t>9.2B.1.1</w:t>
      </w:r>
      <w:r w:rsidRPr="00C25669">
        <w:rPr>
          <w:rFonts w:hint="eastAsia"/>
          <w:lang w:eastAsia="zh-CN"/>
        </w:rPr>
        <w:tab/>
        <w:t>EN-DC within FR1</w:t>
      </w:r>
      <w:bookmarkEnd w:id="1628"/>
      <w:bookmarkEnd w:id="1629"/>
      <w:bookmarkEnd w:id="1630"/>
      <w:bookmarkEnd w:id="1631"/>
      <w:bookmarkEnd w:id="1632"/>
      <w:bookmarkEnd w:id="1633"/>
      <w:bookmarkEnd w:id="1634"/>
      <w:bookmarkEnd w:id="1635"/>
    </w:p>
    <w:p w:rsidR="005B3300" w:rsidRPr="00C25669" w:rsidRDefault="005B3300" w:rsidP="005B3300">
      <w:pPr>
        <w:pStyle w:val="Heading5"/>
        <w:rPr>
          <w:lang w:eastAsia="zh-CN"/>
        </w:rPr>
      </w:pPr>
      <w:bookmarkStart w:id="1636" w:name="_Toc21338331"/>
      <w:bookmarkStart w:id="1637" w:name="_Toc29808439"/>
      <w:bookmarkStart w:id="1638" w:name="_Toc37068358"/>
      <w:bookmarkStart w:id="1639" w:name="_Toc37083903"/>
      <w:bookmarkStart w:id="1640" w:name="_Toc37084245"/>
      <w:bookmarkStart w:id="1641" w:name="_Toc40209607"/>
      <w:bookmarkStart w:id="1642" w:name="_Toc40209949"/>
      <w:bookmarkStart w:id="1643" w:name="_Toc45892908"/>
      <w:r w:rsidRPr="00C25669">
        <w:rPr>
          <w:rFonts w:hint="eastAsia"/>
          <w:lang w:eastAsia="zh-CN"/>
        </w:rPr>
        <w:t>9.2B.1.1.1</w:t>
      </w:r>
      <w:r w:rsidRPr="00C25669">
        <w:rPr>
          <w:rFonts w:hint="eastAsia"/>
          <w:lang w:eastAsia="zh-CN"/>
        </w:rPr>
        <w:tab/>
        <w:t>PDSCH</w:t>
      </w:r>
      <w:bookmarkEnd w:id="1636"/>
      <w:bookmarkEnd w:id="1637"/>
      <w:bookmarkEnd w:id="1638"/>
      <w:bookmarkEnd w:id="1639"/>
      <w:bookmarkEnd w:id="1640"/>
      <w:bookmarkEnd w:id="1641"/>
      <w:bookmarkEnd w:id="1642"/>
      <w:bookmarkEnd w:id="164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644" w:name="_Toc21338332"/>
      <w:bookmarkStart w:id="1645" w:name="_Toc29808440"/>
      <w:bookmarkStart w:id="1646" w:name="_Toc37068359"/>
      <w:bookmarkStart w:id="1647" w:name="_Toc37083904"/>
      <w:bookmarkStart w:id="1648" w:name="_Toc37084246"/>
      <w:bookmarkStart w:id="1649" w:name="_Toc40209608"/>
      <w:bookmarkStart w:id="1650" w:name="_Toc40209950"/>
      <w:bookmarkStart w:id="1651" w:name="_Toc45892909"/>
      <w:r w:rsidRPr="00C25669">
        <w:rPr>
          <w:rFonts w:hint="eastAsia"/>
          <w:lang w:eastAsia="zh-CN"/>
        </w:rPr>
        <w:t>9.2B.1.2</w:t>
      </w:r>
      <w:r w:rsidRPr="00C25669">
        <w:rPr>
          <w:rFonts w:hint="eastAsia"/>
          <w:lang w:eastAsia="zh-CN"/>
        </w:rPr>
        <w:tab/>
        <w:t>EN-DC including FR2 NR carrier only</w:t>
      </w:r>
      <w:bookmarkEnd w:id="1644"/>
      <w:bookmarkEnd w:id="1645"/>
      <w:bookmarkEnd w:id="1646"/>
      <w:bookmarkEnd w:id="1647"/>
      <w:bookmarkEnd w:id="1648"/>
      <w:bookmarkEnd w:id="1649"/>
      <w:bookmarkEnd w:id="1650"/>
      <w:bookmarkEnd w:id="1651"/>
    </w:p>
    <w:p w:rsidR="005B3300" w:rsidRPr="00C25669" w:rsidRDefault="005B3300" w:rsidP="005B3300">
      <w:pPr>
        <w:pStyle w:val="Heading5"/>
        <w:rPr>
          <w:lang w:eastAsia="zh-CN"/>
        </w:rPr>
      </w:pPr>
      <w:bookmarkStart w:id="1652" w:name="_Toc21338333"/>
      <w:bookmarkStart w:id="1653" w:name="_Toc29808441"/>
      <w:bookmarkStart w:id="1654" w:name="_Toc37068360"/>
      <w:bookmarkStart w:id="1655" w:name="_Toc37083905"/>
      <w:bookmarkStart w:id="1656" w:name="_Toc37084247"/>
      <w:bookmarkStart w:id="1657" w:name="_Toc40209609"/>
      <w:bookmarkStart w:id="1658" w:name="_Toc40209951"/>
      <w:bookmarkStart w:id="1659" w:name="_Toc45892910"/>
      <w:r w:rsidRPr="00C25669">
        <w:rPr>
          <w:rFonts w:hint="eastAsia"/>
          <w:lang w:eastAsia="zh-CN"/>
        </w:rPr>
        <w:t>9.2B.1.2.1</w:t>
      </w:r>
      <w:r w:rsidRPr="00C25669">
        <w:rPr>
          <w:rFonts w:hint="eastAsia"/>
          <w:lang w:eastAsia="zh-CN"/>
        </w:rPr>
        <w:tab/>
        <w:t>PDSCH</w:t>
      </w:r>
      <w:bookmarkEnd w:id="1652"/>
      <w:bookmarkEnd w:id="1653"/>
      <w:bookmarkEnd w:id="1654"/>
      <w:bookmarkEnd w:id="1655"/>
      <w:bookmarkEnd w:id="1656"/>
      <w:bookmarkEnd w:id="1657"/>
      <w:bookmarkEnd w:id="1658"/>
      <w:bookmarkEnd w:id="165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660" w:name="_Toc21338334"/>
      <w:bookmarkStart w:id="1661" w:name="_Toc29808442"/>
      <w:bookmarkStart w:id="1662" w:name="_Toc37068361"/>
      <w:bookmarkStart w:id="1663" w:name="_Toc37083906"/>
      <w:bookmarkStart w:id="1664" w:name="_Toc37084248"/>
      <w:bookmarkStart w:id="1665" w:name="_Toc40209610"/>
      <w:bookmarkStart w:id="1666" w:name="_Toc40209952"/>
      <w:bookmarkStart w:id="1667" w:name="_Toc45892911"/>
      <w:r w:rsidRPr="00C25669">
        <w:rPr>
          <w:rFonts w:hint="eastAsia"/>
          <w:lang w:eastAsia="zh-CN"/>
        </w:rPr>
        <w:t>9.2B.1.3</w:t>
      </w:r>
      <w:r w:rsidRPr="00C25669">
        <w:rPr>
          <w:rFonts w:hint="eastAsia"/>
          <w:lang w:eastAsia="zh-CN"/>
        </w:rPr>
        <w:tab/>
        <w:t>EN-DC including FR1 and FR2 NR carriers</w:t>
      </w:r>
      <w:bookmarkEnd w:id="1660"/>
      <w:bookmarkEnd w:id="1661"/>
      <w:bookmarkEnd w:id="1662"/>
      <w:bookmarkEnd w:id="1663"/>
      <w:bookmarkEnd w:id="1664"/>
      <w:bookmarkEnd w:id="1665"/>
      <w:bookmarkEnd w:id="1666"/>
      <w:bookmarkEnd w:id="1667"/>
    </w:p>
    <w:p w:rsidR="005B3300" w:rsidRPr="00AC3283" w:rsidRDefault="005B3300" w:rsidP="005B3300">
      <w:pPr>
        <w:overflowPunct w:val="0"/>
        <w:autoSpaceDE w:val="0"/>
        <w:autoSpaceDN w:val="0"/>
        <w:adjustRightInd w:val="0"/>
        <w:textAlignment w:val="baseline"/>
        <w:rPr>
          <w:rFonts w:eastAsia="SimSun"/>
          <w:lang w:eastAsia="zh-CN"/>
        </w:rPr>
      </w:pPr>
      <w:bookmarkStart w:id="1668"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669" w:name="_Toc29808443"/>
      <w:bookmarkStart w:id="1670" w:name="_Toc37068362"/>
      <w:bookmarkStart w:id="1671" w:name="_Toc37083907"/>
      <w:bookmarkStart w:id="1672" w:name="_Toc37084249"/>
      <w:bookmarkStart w:id="1673" w:name="_Toc40209611"/>
      <w:bookmarkStart w:id="1674" w:name="_Toc40209953"/>
      <w:bookmarkStart w:id="1675" w:name="_Toc45892912"/>
      <w:r w:rsidRPr="00C25669">
        <w:rPr>
          <w:rFonts w:hint="eastAsia"/>
          <w:lang w:eastAsia="zh-CN"/>
        </w:rPr>
        <w:t>9.2B.2</w:t>
      </w:r>
      <w:r w:rsidRPr="00C25669">
        <w:rPr>
          <w:rFonts w:hint="eastAsia"/>
          <w:lang w:eastAsia="zh-CN"/>
        </w:rPr>
        <w:tab/>
        <w:t>NR DC between FR1 and FR2</w:t>
      </w:r>
      <w:bookmarkEnd w:id="1668"/>
      <w:bookmarkEnd w:id="1669"/>
      <w:bookmarkEnd w:id="1670"/>
      <w:bookmarkEnd w:id="1671"/>
      <w:bookmarkEnd w:id="1672"/>
      <w:bookmarkEnd w:id="1673"/>
      <w:bookmarkEnd w:id="1674"/>
      <w:bookmarkEnd w:id="1675"/>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676" w:name="_Toc21338336"/>
      <w:bookmarkStart w:id="1677" w:name="_Toc29808444"/>
      <w:bookmarkStart w:id="1678" w:name="_Toc37068363"/>
      <w:bookmarkStart w:id="1679" w:name="_Toc37083908"/>
      <w:bookmarkStart w:id="1680" w:name="_Toc37084250"/>
      <w:bookmarkStart w:id="1681" w:name="_Toc40209612"/>
      <w:bookmarkStart w:id="1682" w:name="_Toc40209954"/>
      <w:bookmarkStart w:id="1683" w:name="_Toc45892913"/>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676"/>
      <w:bookmarkEnd w:id="1677"/>
      <w:bookmarkEnd w:id="1678"/>
      <w:bookmarkEnd w:id="1679"/>
      <w:bookmarkEnd w:id="1680"/>
      <w:bookmarkEnd w:id="1681"/>
      <w:bookmarkEnd w:id="1682"/>
      <w:bookmarkEnd w:id="1683"/>
    </w:p>
    <w:p w:rsidR="005B3300" w:rsidRPr="00C25669" w:rsidRDefault="005B3300" w:rsidP="005B3300">
      <w:pPr>
        <w:pStyle w:val="Heading2"/>
        <w:rPr>
          <w:lang w:eastAsia="zh-CN"/>
        </w:rPr>
      </w:pPr>
      <w:bookmarkStart w:id="1684" w:name="_Toc21338337"/>
      <w:bookmarkStart w:id="1685" w:name="_Toc29808445"/>
      <w:bookmarkStart w:id="1686" w:name="_Toc37068364"/>
      <w:bookmarkStart w:id="1687" w:name="_Toc37083909"/>
      <w:bookmarkStart w:id="1688" w:name="_Toc37084251"/>
      <w:bookmarkStart w:id="1689" w:name="_Toc40209613"/>
      <w:bookmarkStart w:id="1690" w:name="_Toc40209955"/>
      <w:bookmarkStart w:id="1691" w:name="_Toc45892914"/>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684"/>
      <w:bookmarkEnd w:id="1685"/>
      <w:bookmarkEnd w:id="1686"/>
      <w:bookmarkEnd w:id="1687"/>
      <w:bookmarkEnd w:id="1688"/>
      <w:bookmarkEnd w:id="1689"/>
      <w:bookmarkEnd w:id="1690"/>
      <w:bookmarkEnd w:id="1691"/>
    </w:p>
    <w:p w:rsidR="005B3300" w:rsidRPr="00C25669" w:rsidRDefault="005B3300" w:rsidP="005B3300">
      <w:pPr>
        <w:pStyle w:val="Heading3"/>
        <w:rPr>
          <w:lang w:eastAsia="zh-CN"/>
        </w:rPr>
      </w:pPr>
      <w:bookmarkStart w:id="1692" w:name="_Toc21338338"/>
      <w:bookmarkStart w:id="1693" w:name="_Toc29808446"/>
      <w:bookmarkStart w:id="1694" w:name="_Toc37068365"/>
      <w:bookmarkStart w:id="1695" w:name="_Toc37083910"/>
      <w:bookmarkStart w:id="1696" w:name="_Toc37084252"/>
      <w:bookmarkStart w:id="1697" w:name="_Toc40209614"/>
      <w:bookmarkStart w:id="1698" w:name="_Toc40209956"/>
      <w:bookmarkStart w:id="1699" w:name="_Toc45892915"/>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692"/>
      <w:bookmarkEnd w:id="1693"/>
      <w:bookmarkEnd w:id="1694"/>
      <w:bookmarkEnd w:id="1695"/>
      <w:bookmarkEnd w:id="1696"/>
      <w:bookmarkEnd w:id="1697"/>
      <w:bookmarkEnd w:id="1698"/>
      <w:bookmarkEnd w:id="1699"/>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700" w:name="_Toc21338339"/>
      <w:bookmarkStart w:id="1701" w:name="_Toc29808447"/>
      <w:bookmarkStart w:id="1702" w:name="_Toc37068366"/>
      <w:bookmarkStart w:id="1703" w:name="_Toc37083911"/>
      <w:bookmarkStart w:id="1704" w:name="_Toc37084253"/>
      <w:bookmarkStart w:id="1705" w:name="_Toc40209615"/>
      <w:bookmarkStart w:id="1706" w:name="_Toc40209957"/>
      <w:bookmarkStart w:id="1707" w:name="_Toc45892916"/>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700"/>
      <w:bookmarkEnd w:id="1701"/>
      <w:bookmarkEnd w:id="1702"/>
      <w:bookmarkEnd w:id="1703"/>
      <w:bookmarkEnd w:id="1704"/>
      <w:bookmarkEnd w:id="1705"/>
      <w:bookmarkEnd w:id="1706"/>
      <w:bookmarkEnd w:id="1707"/>
    </w:p>
    <w:p w:rsidR="005B3300" w:rsidRPr="00C25669" w:rsidRDefault="005B3300" w:rsidP="005B3300">
      <w:pPr>
        <w:pStyle w:val="Heading3"/>
        <w:rPr>
          <w:lang w:val="sv-FI" w:eastAsia="zh-CN"/>
        </w:rPr>
      </w:pPr>
      <w:bookmarkStart w:id="1708" w:name="_Toc21338340"/>
      <w:bookmarkStart w:id="1709" w:name="_Toc29808448"/>
      <w:bookmarkStart w:id="1710" w:name="_Toc37068367"/>
      <w:bookmarkStart w:id="1711" w:name="_Toc37083912"/>
      <w:bookmarkStart w:id="1712" w:name="_Toc37084254"/>
      <w:bookmarkStart w:id="1713" w:name="_Toc40209616"/>
      <w:bookmarkStart w:id="1714" w:name="_Toc40209958"/>
      <w:bookmarkStart w:id="1715" w:name="_Toc45892917"/>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708"/>
      <w:bookmarkEnd w:id="1709"/>
      <w:bookmarkEnd w:id="1710"/>
      <w:bookmarkEnd w:id="1711"/>
      <w:bookmarkEnd w:id="1712"/>
      <w:bookmarkEnd w:id="1713"/>
      <w:bookmarkEnd w:id="1714"/>
      <w:bookmarkEnd w:id="1715"/>
    </w:p>
    <w:p w:rsidR="005B3300" w:rsidRPr="00C25669" w:rsidRDefault="005B3300" w:rsidP="005B3300">
      <w:pPr>
        <w:pStyle w:val="Heading4"/>
        <w:rPr>
          <w:lang w:val="sv-FI" w:eastAsia="zh-CN"/>
        </w:rPr>
      </w:pPr>
      <w:bookmarkStart w:id="1716" w:name="_Toc21338341"/>
      <w:bookmarkStart w:id="1717" w:name="_Toc29808449"/>
      <w:bookmarkStart w:id="1718" w:name="_Toc37068368"/>
      <w:bookmarkStart w:id="1719" w:name="_Toc37083913"/>
      <w:bookmarkStart w:id="1720" w:name="_Toc37084255"/>
      <w:bookmarkStart w:id="1721" w:name="_Toc40209617"/>
      <w:bookmarkStart w:id="1722" w:name="_Toc40209959"/>
      <w:bookmarkStart w:id="1723" w:name="_Toc45892918"/>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716"/>
      <w:bookmarkEnd w:id="1717"/>
      <w:bookmarkEnd w:id="1718"/>
      <w:bookmarkEnd w:id="1719"/>
      <w:bookmarkEnd w:id="1720"/>
      <w:bookmarkEnd w:id="1721"/>
      <w:bookmarkEnd w:id="1722"/>
      <w:bookmarkEnd w:id="1723"/>
    </w:p>
    <w:p w:rsidR="005B3300" w:rsidRPr="00C25669" w:rsidRDefault="005B3300" w:rsidP="005B3300">
      <w:pPr>
        <w:pStyle w:val="Heading5"/>
        <w:rPr>
          <w:lang w:val="sv-FI" w:eastAsia="zh-CN"/>
        </w:rPr>
      </w:pPr>
      <w:bookmarkStart w:id="1724" w:name="_Toc21338342"/>
      <w:bookmarkStart w:id="1725" w:name="_Toc29808450"/>
      <w:bookmarkStart w:id="1726" w:name="_Toc37068369"/>
      <w:bookmarkStart w:id="1727" w:name="_Toc37083914"/>
      <w:bookmarkStart w:id="1728" w:name="_Toc37084256"/>
      <w:bookmarkStart w:id="1729" w:name="_Toc40209618"/>
      <w:bookmarkStart w:id="1730" w:name="_Toc40209960"/>
      <w:bookmarkStart w:id="1731" w:name="_Toc45892919"/>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724"/>
      <w:bookmarkEnd w:id="1725"/>
      <w:bookmarkEnd w:id="1726"/>
      <w:bookmarkEnd w:id="1727"/>
      <w:bookmarkEnd w:id="1728"/>
      <w:bookmarkEnd w:id="1729"/>
      <w:bookmarkEnd w:id="1730"/>
      <w:bookmarkEnd w:id="173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32" w:name="_Toc21338343"/>
      <w:bookmarkStart w:id="1733" w:name="_Toc29808451"/>
      <w:bookmarkStart w:id="1734" w:name="_Toc37068370"/>
      <w:bookmarkStart w:id="1735" w:name="_Toc37083915"/>
      <w:bookmarkStart w:id="1736" w:name="_Toc37084257"/>
      <w:bookmarkStart w:id="1737" w:name="_Toc40209619"/>
      <w:bookmarkStart w:id="1738" w:name="_Toc40209961"/>
      <w:bookmarkStart w:id="1739" w:name="_Toc45892920"/>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732"/>
      <w:bookmarkEnd w:id="1733"/>
      <w:bookmarkEnd w:id="1734"/>
      <w:bookmarkEnd w:id="1735"/>
      <w:bookmarkEnd w:id="1736"/>
      <w:bookmarkEnd w:id="1737"/>
      <w:bookmarkEnd w:id="1738"/>
      <w:bookmarkEnd w:id="1739"/>
    </w:p>
    <w:p w:rsidR="005B3300" w:rsidRPr="00C25669" w:rsidRDefault="005B3300" w:rsidP="005B3300">
      <w:pPr>
        <w:pStyle w:val="Heading5"/>
        <w:rPr>
          <w:lang w:eastAsia="zh-CN"/>
        </w:rPr>
      </w:pPr>
      <w:bookmarkStart w:id="1740" w:name="_Toc21338344"/>
      <w:bookmarkStart w:id="1741" w:name="_Toc29808452"/>
      <w:bookmarkStart w:id="1742" w:name="_Toc37068371"/>
      <w:bookmarkStart w:id="1743" w:name="_Toc37083916"/>
      <w:bookmarkStart w:id="1744" w:name="_Toc37084258"/>
      <w:bookmarkStart w:id="1745" w:name="_Toc40209620"/>
      <w:bookmarkStart w:id="1746" w:name="_Toc40209962"/>
      <w:bookmarkStart w:id="1747" w:name="_Toc45892921"/>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740"/>
      <w:bookmarkEnd w:id="1741"/>
      <w:bookmarkEnd w:id="1742"/>
      <w:bookmarkEnd w:id="1743"/>
      <w:bookmarkEnd w:id="1744"/>
      <w:bookmarkEnd w:id="1745"/>
      <w:bookmarkEnd w:id="1746"/>
      <w:bookmarkEnd w:id="174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48" w:name="_Toc21338345"/>
      <w:bookmarkStart w:id="1749" w:name="_Toc29808453"/>
      <w:bookmarkStart w:id="1750" w:name="_Toc37068372"/>
      <w:bookmarkStart w:id="1751" w:name="_Toc37083917"/>
      <w:bookmarkStart w:id="1752" w:name="_Toc37084259"/>
      <w:bookmarkStart w:id="1753" w:name="_Toc40209621"/>
      <w:bookmarkStart w:id="1754" w:name="_Toc40209963"/>
      <w:bookmarkStart w:id="1755" w:name="_Toc45892922"/>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748"/>
      <w:bookmarkEnd w:id="1749"/>
      <w:bookmarkEnd w:id="1750"/>
      <w:bookmarkEnd w:id="1751"/>
      <w:bookmarkEnd w:id="1752"/>
      <w:bookmarkEnd w:id="1753"/>
      <w:bookmarkEnd w:id="1754"/>
      <w:bookmarkEnd w:id="1755"/>
    </w:p>
    <w:p w:rsidR="005B3300" w:rsidRPr="00AC3283" w:rsidRDefault="005B3300" w:rsidP="005B3300">
      <w:pPr>
        <w:overflowPunct w:val="0"/>
        <w:autoSpaceDE w:val="0"/>
        <w:autoSpaceDN w:val="0"/>
        <w:adjustRightInd w:val="0"/>
        <w:textAlignment w:val="baseline"/>
        <w:rPr>
          <w:rFonts w:eastAsia="SimSun"/>
        </w:rPr>
      </w:pPr>
      <w:bookmarkStart w:id="1756"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757" w:name="_Toc29808454"/>
      <w:bookmarkStart w:id="1758" w:name="_Toc37068373"/>
      <w:bookmarkStart w:id="1759" w:name="_Toc37083918"/>
      <w:bookmarkStart w:id="1760" w:name="_Toc37084260"/>
      <w:bookmarkStart w:id="1761" w:name="_Toc40209622"/>
      <w:bookmarkStart w:id="1762" w:name="_Toc40209964"/>
      <w:bookmarkStart w:id="1763" w:name="_Toc45892923"/>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756"/>
      <w:bookmarkEnd w:id="1757"/>
      <w:bookmarkEnd w:id="1758"/>
      <w:bookmarkEnd w:id="1759"/>
      <w:bookmarkEnd w:id="1760"/>
      <w:bookmarkEnd w:id="1761"/>
      <w:bookmarkEnd w:id="1762"/>
      <w:bookmarkEnd w:id="1763"/>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64" w:name="_Toc21338347"/>
      <w:bookmarkStart w:id="1765" w:name="_Toc29808455"/>
      <w:bookmarkStart w:id="1766" w:name="_Toc37068374"/>
      <w:bookmarkStart w:id="1767" w:name="_Toc37083919"/>
      <w:bookmarkStart w:id="1768" w:name="_Toc37084261"/>
      <w:bookmarkStart w:id="1769" w:name="_Toc40209623"/>
      <w:bookmarkStart w:id="1770" w:name="_Toc40209965"/>
      <w:bookmarkStart w:id="1771" w:name="_Toc45892924"/>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764"/>
      <w:bookmarkEnd w:id="1765"/>
      <w:bookmarkEnd w:id="1766"/>
      <w:bookmarkEnd w:id="1767"/>
      <w:bookmarkEnd w:id="1768"/>
      <w:bookmarkEnd w:id="1769"/>
      <w:bookmarkEnd w:id="1770"/>
      <w:bookmarkEnd w:id="1771"/>
    </w:p>
    <w:p w:rsidR="005B3300" w:rsidRPr="00C25669" w:rsidRDefault="005B3300" w:rsidP="005B3300">
      <w:pPr>
        <w:pStyle w:val="Heading2"/>
        <w:rPr>
          <w:lang w:eastAsia="zh-CN"/>
        </w:rPr>
      </w:pPr>
      <w:bookmarkStart w:id="1772" w:name="_Toc21338348"/>
      <w:bookmarkStart w:id="1773" w:name="_Toc29808456"/>
      <w:bookmarkStart w:id="1774" w:name="_Toc37068375"/>
      <w:bookmarkStart w:id="1775" w:name="_Toc37083920"/>
      <w:bookmarkStart w:id="1776" w:name="_Toc37084262"/>
      <w:bookmarkStart w:id="1777" w:name="_Toc40209624"/>
      <w:bookmarkStart w:id="1778" w:name="_Toc40209966"/>
      <w:bookmarkStart w:id="1779" w:name="_Toc45892925"/>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772"/>
      <w:bookmarkEnd w:id="1773"/>
      <w:bookmarkEnd w:id="1774"/>
      <w:bookmarkEnd w:id="1775"/>
      <w:bookmarkEnd w:id="1776"/>
      <w:bookmarkEnd w:id="1777"/>
      <w:bookmarkEnd w:id="1778"/>
      <w:bookmarkEnd w:id="1779"/>
    </w:p>
    <w:p w:rsidR="005B3300" w:rsidRPr="00C25669" w:rsidRDefault="005B3300" w:rsidP="005B3300">
      <w:pPr>
        <w:pStyle w:val="Heading3"/>
        <w:rPr>
          <w:lang w:eastAsia="zh-CN"/>
        </w:rPr>
      </w:pPr>
      <w:bookmarkStart w:id="1780" w:name="_Toc21338349"/>
      <w:bookmarkStart w:id="1781" w:name="_Toc29808457"/>
      <w:bookmarkStart w:id="1782" w:name="_Toc37068376"/>
      <w:bookmarkStart w:id="1783" w:name="_Toc37083921"/>
      <w:bookmarkStart w:id="1784" w:name="_Toc37084263"/>
      <w:bookmarkStart w:id="1785" w:name="_Toc40209625"/>
      <w:bookmarkStart w:id="1786" w:name="_Toc40209967"/>
      <w:bookmarkStart w:id="1787" w:name="_Toc45892926"/>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780"/>
      <w:bookmarkEnd w:id="1781"/>
      <w:bookmarkEnd w:id="1782"/>
      <w:bookmarkEnd w:id="1783"/>
      <w:bookmarkEnd w:id="1784"/>
      <w:bookmarkEnd w:id="1785"/>
      <w:bookmarkEnd w:id="1786"/>
      <w:bookmarkEnd w:id="1787"/>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788" w:name="_Toc21338350"/>
      <w:bookmarkStart w:id="1789" w:name="_Toc29808458"/>
      <w:bookmarkStart w:id="1790" w:name="_Toc37068377"/>
      <w:bookmarkStart w:id="1791" w:name="_Toc37083922"/>
      <w:bookmarkStart w:id="1792" w:name="_Toc37084264"/>
      <w:bookmarkStart w:id="1793" w:name="_Toc40209626"/>
      <w:bookmarkStart w:id="1794" w:name="_Toc40209968"/>
      <w:bookmarkStart w:id="1795" w:name="_Toc45892927"/>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788"/>
      <w:bookmarkEnd w:id="1789"/>
      <w:bookmarkEnd w:id="1790"/>
      <w:bookmarkEnd w:id="1791"/>
      <w:bookmarkEnd w:id="1792"/>
      <w:bookmarkEnd w:id="1793"/>
      <w:bookmarkEnd w:id="1794"/>
      <w:bookmarkEnd w:id="1795"/>
    </w:p>
    <w:p w:rsidR="005B3300" w:rsidRPr="00C25669" w:rsidRDefault="005B3300" w:rsidP="005B3300">
      <w:pPr>
        <w:pStyle w:val="Heading3"/>
        <w:rPr>
          <w:lang w:eastAsia="zh-CN"/>
        </w:rPr>
      </w:pPr>
      <w:bookmarkStart w:id="1796" w:name="_Toc21338351"/>
      <w:bookmarkStart w:id="1797" w:name="_Toc29808459"/>
      <w:bookmarkStart w:id="1798" w:name="_Toc37068378"/>
      <w:bookmarkStart w:id="1799" w:name="_Toc37083923"/>
      <w:bookmarkStart w:id="1800" w:name="_Toc37084265"/>
      <w:bookmarkStart w:id="1801" w:name="_Toc40209627"/>
      <w:bookmarkStart w:id="1802" w:name="_Toc40209969"/>
      <w:bookmarkStart w:id="1803" w:name="_Toc45892928"/>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796"/>
      <w:bookmarkEnd w:id="1797"/>
      <w:bookmarkEnd w:id="1798"/>
      <w:bookmarkEnd w:id="1799"/>
      <w:bookmarkEnd w:id="1800"/>
      <w:bookmarkEnd w:id="1801"/>
      <w:bookmarkEnd w:id="1802"/>
      <w:bookmarkEnd w:id="1803"/>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804" w:name="_Toc21338352"/>
      <w:bookmarkStart w:id="1805" w:name="_Toc29808460"/>
      <w:bookmarkStart w:id="1806" w:name="_Toc37068379"/>
      <w:bookmarkStart w:id="1807" w:name="_Toc37083924"/>
      <w:bookmarkStart w:id="1808" w:name="_Toc37084266"/>
      <w:bookmarkStart w:id="1809" w:name="_Toc40209628"/>
      <w:bookmarkStart w:id="1810" w:name="_Toc40209970"/>
      <w:bookmarkStart w:id="1811" w:name="_Toc45892929"/>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804"/>
      <w:bookmarkEnd w:id="1805"/>
      <w:bookmarkEnd w:id="1806"/>
      <w:bookmarkEnd w:id="1807"/>
      <w:bookmarkEnd w:id="1808"/>
      <w:bookmarkEnd w:id="1809"/>
      <w:bookmarkEnd w:id="1810"/>
      <w:bookmarkEnd w:id="1811"/>
    </w:p>
    <w:p w:rsidR="005B3300" w:rsidRPr="00C25669" w:rsidRDefault="005B3300" w:rsidP="005B3300">
      <w:pPr>
        <w:pStyle w:val="Heading5"/>
        <w:rPr>
          <w:lang w:eastAsia="zh-CN"/>
        </w:rPr>
      </w:pPr>
      <w:bookmarkStart w:id="1812" w:name="_Hlk11311706"/>
      <w:bookmarkStart w:id="1813" w:name="_Toc21338353"/>
      <w:bookmarkStart w:id="1814" w:name="_Toc29808461"/>
      <w:bookmarkStart w:id="1815" w:name="_Toc37068380"/>
      <w:bookmarkStart w:id="1816" w:name="_Toc37083925"/>
      <w:bookmarkStart w:id="1817" w:name="_Toc37084267"/>
      <w:bookmarkStart w:id="1818" w:name="_Toc40209629"/>
      <w:bookmarkStart w:id="1819" w:name="_Toc40209971"/>
      <w:bookmarkStart w:id="1820" w:name="_Toc45892930"/>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812"/>
      <w:r w:rsidRPr="00C25669">
        <w:rPr>
          <w:rFonts w:hint="eastAsia"/>
          <w:lang w:eastAsia="zh-CN"/>
        </w:rPr>
        <w:tab/>
        <w:t>SDR test</w:t>
      </w:r>
      <w:bookmarkEnd w:id="1813"/>
      <w:bookmarkEnd w:id="1814"/>
      <w:bookmarkEnd w:id="1815"/>
      <w:bookmarkEnd w:id="1816"/>
      <w:bookmarkEnd w:id="1817"/>
      <w:bookmarkEnd w:id="1818"/>
      <w:bookmarkEnd w:id="1819"/>
      <w:bookmarkEnd w:id="1820"/>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bookmarkStart w:id="1821" w:name="_GoBack"/>
      <w:bookmarkEnd w:id="1821"/>
    </w:p>
    <w:p w:rsidR="005B3300" w:rsidRDefault="00F54D77" w:rsidP="00F54D77">
      <w:pPr>
        <w:pStyle w:val="B10"/>
      </w:pPr>
      <w:bookmarkStart w:id="1822"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822"/>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25pt;height:14.25pt" o:ole="">
                  <v:imagedata r:id="rId43" o:title=""/>
                </v:shape>
                <o:OLEObject Type="Embed" ProgID="Equation.3" ShapeID="_x0000_i1037" DrawAspect="Content" ObjectID="_1656505978" r:id="rId44"/>
              </w:object>
            </w:r>
            <w:r w:rsidRPr="00C25669">
              <w:t xml:space="preserve"> = -3dB, </w:t>
            </w:r>
            <w:r w:rsidRPr="00C25669">
              <w:rPr>
                <w:bCs/>
              </w:rPr>
              <w:object w:dxaOrig="320" w:dyaOrig="340">
                <v:shape id="_x0000_i1038" type="#_x0000_t75" style="width:11.25pt;height:14.25pt" o:ole="">
                  <v:imagedata r:id="rId45" o:title=""/>
                </v:shape>
                <o:OLEObject Type="Embed" ProgID="Equation.3" ShapeID="_x0000_i1038" DrawAspect="Content" ObjectID="_1656505979" r:id="rId46"/>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25pt;height:14.25pt" o:ole="">
                  <v:imagedata r:id="rId43" o:title=""/>
                </v:shape>
                <o:OLEObject Type="Embed" ProgID="Equation.3" ShapeID="_x0000_i1039" DrawAspect="Content" ObjectID="_1656505980" r:id="rId47"/>
              </w:object>
            </w:r>
            <w:r w:rsidRPr="00C25669">
              <w:t xml:space="preserve"> = -6dB, </w:t>
            </w:r>
            <w:r w:rsidRPr="00C25669">
              <w:rPr>
                <w:bCs/>
              </w:rPr>
              <w:object w:dxaOrig="320" w:dyaOrig="340">
                <v:shape id="_x0000_i1040" type="#_x0000_t75" style="width:11.25pt;height:14.25pt" o:ole="">
                  <v:imagedata r:id="rId45" o:title=""/>
                </v:shape>
                <o:OLEObject Type="Embed" ProgID="Equation.3" ShapeID="_x0000_i1040" DrawAspect="Content" ObjectID="_1656505981" r:id="rId48"/>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823" w:name="_Toc21338354"/>
      <w:bookmarkStart w:id="1824" w:name="_Toc29808462"/>
      <w:bookmarkStart w:id="1825" w:name="_Toc37068381"/>
      <w:bookmarkStart w:id="1826" w:name="_Toc37083926"/>
      <w:bookmarkStart w:id="1827" w:name="_Toc37084268"/>
      <w:bookmarkStart w:id="1828" w:name="_Toc40209630"/>
      <w:bookmarkStart w:id="1829" w:name="_Toc40209972"/>
      <w:bookmarkStart w:id="1830" w:name="_Toc45892931"/>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823"/>
      <w:bookmarkEnd w:id="1824"/>
      <w:bookmarkEnd w:id="1825"/>
      <w:bookmarkEnd w:id="1826"/>
      <w:bookmarkEnd w:id="1827"/>
      <w:bookmarkEnd w:id="1828"/>
      <w:bookmarkEnd w:id="1829"/>
      <w:bookmarkEnd w:id="1830"/>
    </w:p>
    <w:p w:rsidR="005B3300" w:rsidRPr="00C25669" w:rsidRDefault="005B3300" w:rsidP="005B3300">
      <w:pPr>
        <w:pStyle w:val="Heading5"/>
        <w:rPr>
          <w:lang w:eastAsia="zh-CN"/>
        </w:rPr>
      </w:pPr>
      <w:bookmarkStart w:id="1831" w:name="_Toc21338355"/>
      <w:bookmarkStart w:id="1832" w:name="_Toc29808463"/>
      <w:bookmarkStart w:id="1833" w:name="_Toc37068382"/>
      <w:bookmarkStart w:id="1834" w:name="_Toc37083927"/>
      <w:bookmarkStart w:id="1835" w:name="_Toc37084269"/>
      <w:bookmarkStart w:id="1836" w:name="_Toc40209631"/>
      <w:bookmarkStart w:id="1837" w:name="_Toc40209973"/>
      <w:bookmarkStart w:id="1838" w:name="_Toc45892932"/>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831"/>
      <w:bookmarkEnd w:id="1832"/>
      <w:bookmarkEnd w:id="1833"/>
      <w:bookmarkEnd w:id="1834"/>
      <w:bookmarkEnd w:id="1835"/>
      <w:bookmarkEnd w:id="1836"/>
      <w:bookmarkEnd w:id="1837"/>
      <w:bookmarkEnd w:id="1838"/>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839" w:name="_Toc21338356"/>
      <w:bookmarkStart w:id="1840" w:name="_Toc29808464"/>
      <w:bookmarkStart w:id="1841" w:name="_Toc37068383"/>
      <w:bookmarkStart w:id="1842" w:name="_Toc37083928"/>
      <w:bookmarkStart w:id="1843" w:name="_Toc37084270"/>
      <w:bookmarkStart w:id="1844" w:name="_Toc40209632"/>
      <w:bookmarkStart w:id="1845" w:name="_Toc40209974"/>
      <w:bookmarkStart w:id="1846" w:name="_Toc45892933"/>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839"/>
      <w:bookmarkEnd w:id="1840"/>
      <w:bookmarkEnd w:id="1841"/>
      <w:bookmarkEnd w:id="1842"/>
      <w:bookmarkEnd w:id="1843"/>
      <w:bookmarkEnd w:id="1844"/>
      <w:bookmarkEnd w:id="1845"/>
      <w:bookmarkEnd w:id="1846"/>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847" w:name="_Toc13090864"/>
      <w:bookmarkStart w:id="1848"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847"/>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849" w:name="_Toc29808465"/>
      <w:bookmarkStart w:id="1850" w:name="_Toc37068384"/>
      <w:bookmarkStart w:id="1851" w:name="_Toc37083929"/>
      <w:bookmarkStart w:id="1852" w:name="_Toc37084271"/>
      <w:bookmarkStart w:id="1853" w:name="_Toc40209633"/>
      <w:bookmarkStart w:id="1854" w:name="_Toc40209975"/>
      <w:bookmarkStart w:id="1855" w:name="_Toc45892934"/>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849"/>
      <w:bookmarkEnd w:id="1850"/>
      <w:bookmarkEnd w:id="1851"/>
      <w:bookmarkEnd w:id="1852"/>
      <w:bookmarkEnd w:id="1853"/>
      <w:bookmarkEnd w:id="1854"/>
      <w:bookmarkEnd w:id="1855"/>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856" w:name="_Toc29808466"/>
      <w:bookmarkStart w:id="1857" w:name="_Toc37068385"/>
      <w:bookmarkStart w:id="1858" w:name="_Toc37083930"/>
      <w:bookmarkStart w:id="1859" w:name="_Toc37084272"/>
      <w:bookmarkStart w:id="1860" w:name="_Toc40209634"/>
      <w:bookmarkStart w:id="1861" w:name="_Toc40209976"/>
      <w:bookmarkStart w:id="1862" w:name="_Toc45892935"/>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848"/>
      <w:bookmarkEnd w:id="1856"/>
      <w:bookmarkEnd w:id="1857"/>
      <w:bookmarkEnd w:id="1858"/>
      <w:bookmarkEnd w:id="1859"/>
      <w:bookmarkEnd w:id="1860"/>
      <w:bookmarkEnd w:id="1861"/>
      <w:bookmarkEnd w:id="1862"/>
    </w:p>
    <w:p w:rsidR="005B3300" w:rsidRPr="00C25669" w:rsidRDefault="005B3300" w:rsidP="005B3300">
      <w:pPr>
        <w:pStyle w:val="Heading2"/>
        <w:rPr>
          <w:lang w:eastAsia="zh-CN"/>
        </w:rPr>
      </w:pPr>
      <w:bookmarkStart w:id="1863" w:name="_Toc21338359"/>
      <w:bookmarkStart w:id="1864" w:name="_Toc29808467"/>
      <w:bookmarkStart w:id="1865" w:name="_Toc37068386"/>
      <w:bookmarkStart w:id="1866" w:name="_Toc37083931"/>
      <w:bookmarkStart w:id="1867" w:name="_Toc37084273"/>
      <w:bookmarkStart w:id="1868" w:name="_Toc40209635"/>
      <w:bookmarkStart w:id="1869" w:name="_Toc40209977"/>
      <w:bookmarkStart w:id="1870" w:name="_Toc45892936"/>
      <w:r w:rsidRPr="00C25669">
        <w:rPr>
          <w:rFonts w:hint="eastAsia"/>
          <w:lang w:eastAsia="zh-CN"/>
        </w:rPr>
        <w:t>10.1</w:t>
      </w:r>
      <w:r w:rsidRPr="00C25669">
        <w:rPr>
          <w:rFonts w:hint="eastAsia"/>
          <w:lang w:eastAsia="zh-CN"/>
        </w:rPr>
        <w:tab/>
        <w:t>General</w:t>
      </w:r>
      <w:bookmarkEnd w:id="1863"/>
      <w:bookmarkEnd w:id="1864"/>
      <w:bookmarkEnd w:id="1865"/>
      <w:bookmarkEnd w:id="1866"/>
      <w:bookmarkEnd w:id="1867"/>
      <w:bookmarkEnd w:id="1868"/>
      <w:bookmarkEnd w:id="1869"/>
      <w:bookmarkEnd w:id="1870"/>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871" w:name="_Toc21338360"/>
      <w:bookmarkStart w:id="1872" w:name="_Toc29808468"/>
      <w:bookmarkStart w:id="1873" w:name="_Toc37068387"/>
      <w:bookmarkStart w:id="1874" w:name="_Toc37083932"/>
      <w:bookmarkStart w:id="1875" w:name="_Toc37084274"/>
      <w:bookmarkStart w:id="1876" w:name="_Toc40209636"/>
      <w:bookmarkStart w:id="1877" w:name="_Toc40209978"/>
      <w:bookmarkStart w:id="1878" w:name="_Toc45892937"/>
      <w:r w:rsidRPr="00C25669">
        <w:lastRenderedPageBreak/>
        <w:t>10.1.1</w:t>
      </w:r>
      <w:r w:rsidRPr="00C25669">
        <w:rPr>
          <w:rFonts w:hint="eastAsia"/>
          <w:lang w:eastAsia="zh-CN"/>
        </w:rPr>
        <w:tab/>
      </w:r>
      <w:r w:rsidRPr="00C25669">
        <w:rPr>
          <w:lang w:eastAsia="zh-CN"/>
        </w:rPr>
        <w:t>Applicability of requirements</w:t>
      </w:r>
      <w:bookmarkEnd w:id="1871"/>
      <w:bookmarkEnd w:id="1872"/>
      <w:bookmarkEnd w:id="1873"/>
      <w:bookmarkEnd w:id="1874"/>
      <w:bookmarkEnd w:id="1875"/>
      <w:bookmarkEnd w:id="1876"/>
      <w:bookmarkEnd w:id="1877"/>
      <w:bookmarkEnd w:id="1878"/>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879" w:name="_Toc21338361"/>
      <w:bookmarkStart w:id="1880" w:name="_Toc29808469"/>
      <w:bookmarkStart w:id="1881" w:name="_Toc37068388"/>
      <w:bookmarkStart w:id="1882" w:name="_Toc37083933"/>
      <w:bookmarkStart w:id="1883" w:name="_Toc37084275"/>
      <w:bookmarkStart w:id="1884" w:name="_Toc40209637"/>
      <w:bookmarkStart w:id="1885" w:name="_Toc40209979"/>
      <w:bookmarkStart w:id="1886" w:name="_Toc45892938"/>
      <w:r w:rsidRPr="00C25669">
        <w:t>10.1.1.1</w:t>
      </w:r>
      <w:r w:rsidRPr="00C25669">
        <w:rPr>
          <w:rFonts w:hint="eastAsia"/>
        </w:rPr>
        <w:tab/>
      </w:r>
      <w:r w:rsidRPr="00C25669">
        <w:t>Applicability of requirements for optional UE features</w:t>
      </w:r>
      <w:bookmarkEnd w:id="1879"/>
      <w:bookmarkEnd w:id="1880"/>
      <w:bookmarkEnd w:id="1881"/>
      <w:bookmarkEnd w:id="1882"/>
      <w:bookmarkEnd w:id="1883"/>
      <w:bookmarkEnd w:id="1884"/>
      <w:bookmarkEnd w:id="1885"/>
      <w:bookmarkEnd w:id="1886"/>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887" w:name="_Toc21338362"/>
      <w:bookmarkStart w:id="1888" w:name="_Toc29808470"/>
      <w:bookmarkStart w:id="1889" w:name="_Toc37068389"/>
      <w:bookmarkStart w:id="1890" w:name="_Toc37083934"/>
      <w:bookmarkStart w:id="1891" w:name="_Toc37084276"/>
      <w:bookmarkStart w:id="1892" w:name="_Toc40209638"/>
      <w:bookmarkStart w:id="1893" w:name="_Toc40209980"/>
      <w:bookmarkStart w:id="1894" w:name="_Toc45892939"/>
      <w:r w:rsidRPr="00C25669">
        <w:t>10.1.1.2</w:t>
      </w:r>
      <w:r w:rsidRPr="00C25669">
        <w:rPr>
          <w:rFonts w:hint="eastAsia"/>
        </w:rPr>
        <w:tab/>
      </w:r>
      <w:r w:rsidRPr="00C25669">
        <w:t>Applicability of requirements for mandatory UE features with capability signalling</w:t>
      </w:r>
      <w:bookmarkEnd w:id="1887"/>
      <w:bookmarkEnd w:id="1888"/>
      <w:bookmarkEnd w:id="1889"/>
      <w:bookmarkEnd w:id="1890"/>
      <w:bookmarkEnd w:id="1891"/>
      <w:bookmarkEnd w:id="1892"/>
      <w:bookmarkEnd w:id="1893"/>
      <w:bookmarkEnd w:id="1894"/>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895" w:name="_Toc21338363"/>
      <w:bookmarkStart w:id="1896" w:name="_Toc29808471"/>
      <w:bookmarkStart w:id="1897" w:name="_Toc37068390"/>
      <w:bookmarkStart w:id="1898" w:name="_Toc37083935"/>
      <w:bookmarkStart w:id="1899" w:name="_Toc37084277"/>
      <w:bookmarkStart w:id="1900" w:name="_Toc40209639"/>
      <w:bookmarkStart w:id="1901" w:name="_Toc40209981"/>
      <w:bookmarkStart w:id="1902" w:name="_Toc45892940"/>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895"/>
      <w:bookmarkEnd w:id="1896"/>
      <w:bookmarkEnd w:id="1897"/>
      <w:bookmarkEnd w:id="1898"/>
      <w:bookmarkEnd w:id="1899"/>
      <w:bookmarkEnd w:id="1900"/>
      <w:bookmarkEnd w:id="1901"/>
      <w:bookmarkEnd w:id="1902"/>
    </w:p>
    <w:p w:rsidR="005B3300" w:rsidRPr="00C25669" w:rsidRDefault="005B3300" w:rsidP="005B3300">
      <w:pPr>
        <w:pStyle w:val="Heading2"/>
        <w:rPr>
          <w:lang w:eastAsia="zh-CN"/>
        </w:rPr>
      </w:pPr>
      <w:bookmarkStart w:id="1903" w:name="_Toc21338364"/>
      <w:bookmarkStart w:id="1904" w:name="_Toc29808472"/>
      <w:bookmarkStart w:id="1905" w:name="_Toc37068391"/>
      <w:bookmarkStart w:id="1906" w:name="_Toc37083936"/>
      <w:bookmarkStart w:id="1907" w:name="_Toc37084278"/>
      <w:bookmarkStart w:id="1908" w:name="_Toc40209640"/>
      <w:bookmarkStart w:id="1909" w:name="_Toc40209982"/>
      <w:bookmarkStart w:id="1910" w:name="_Toc45892941"/>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903"/>
      <w:bookmarkEnd w:id="1904"/>
      <w:bookmarkEnd w:id="1905"/>
      <w:bookmarkEnd w:id="1906"/>
      <w:bookmarkEnd w:id="1907"/>
      <w:bookmarkEnd w:id="1908"/>
      <w:bookmarkEnd w:id="1909"/>
      <w:bookmarkEnd w:id="1910"/>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911" w:name="_Toc21338365"/>
      <w:bookmarkStart w:id="1912" w:name="_Toc29808473"/>
      <w:bookmarkStart w:id="1913" w:name="_Toc37068392"/>
      <w:bookmarkStart w:id="1914" w:name="_Toc37083937"/>
      <w:bookmarkStart w:id="1915" w:name="_Toc37084279"/>
      <w:bookmarkStart w:id="1916" w:name="_Toc40209641"/>
      <w:bookmarkStart w:id="1917" w:name="_Toc40209983"/>
      <w:bookmarkStart w:id="1918" w:name="_Toc45892942"/>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911"/>
      <w:bookmarkEnd w:id="1912"/>
      <w:bookmarkEnd w:id="1913"/>
      <w:bookmarkEnd w:id="1914"/>
      <w:bookmarkEnd w:id="1915"/>
      <w:bookmarkEnd w:id="1916"/>
      <w:bookmarkEnd w:id="1917"/>
      <w:bookmarkEnd w:id="1918"/>
    </w:p>
    <w:p w:rsidR="005B3300" w:rsidRPr="00C25669" w:rsidRDefault="005B3300" w:rsidP="005B3300">
      <w:pPr>
        <w:pStyle w:val="Heading3"/>
        <w:rPr>
          <w:lang w:eastAsia="zh-CN"/>
        </w:rPr>
      </w:pPr>
      <w:bookmarkStart w:id="1919" w:name="_Toc21338366"/>
      <w:bookmarkStart w:id="1920" w:name="_Toc29808474"/>
      <w:bookmarkStart w:id="1921" w:name="_Toc37068393"/>
      <w:bookmarkStart w:id="1922" w:name="_Toc37083938"/>
      <w:bookmarkStart w:id="1923" w:name="_Toc37084280"/>
      <w:bookmarkStart w:id="1924" w:name="_Toc40209642"/>
      <w:bookmarkStart w:id="1925" w:name="_Toc40209984"/>
      <w:bookmarkStart w:id="1926" w:name="_Toc45892943"/>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919"/>
      <w:bookmarkEnd w:id="1920"/>
      <w:bookmarkEnd w:id="1921"/>
      <w:bookmarkEnd w:id="1922"/>
      <w:bookmarkEnd w:id="1923"/>
      <w:bookmarkEnd w:id="1924"/>
      <w:bookmarkEnd w:id="1925"/>
      <w:bookmarkEnd w:id="1926"/>
    </w:p>
    <w:p w:rsidR="005B3300" w:rsidRPr="00C25669" w:rsidRDefault="005B3300" w:rsidP="005B3300">
      <w:pPr>
        <w:pStyle w:val="Heading4"/>
        <w:rPr>
          <w:lang w:eastAsia="zh-CN"/>
        </w:rPr>
      </w:pPr>
      <w:bookmarkStart w:id="1927" w:name="_Toc21338367"/>
      <w:bookmarkStart w:id="1928" w:name="_Toc29808475"/>
      <w:bookmarkStart w:id="1929" w:name="_Toc37068394"/>
      <w:bookmarkStart w:id="1930" w:name="_Toc37083939"/>
      <w:bookmarkStart w:id="1931" w:name="_Toc37084281"/>
      <w:bookmarkStart w:id="1932" w:name="_Toc40209643"/>
      <w:bookmarkStart w:id="1933" w:name="_Toc40209985"/>
      <w:bookmarkStart w:id="1934" w:name="_Toc45892944"/>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927"/>
      <w:bookmarkEnd w:id="1928"/>
      <w:bookmarkEnd w:id="1929"/>
      <w:bookmarkEnd w:id="1930"/>
      <w:bookmarkEnd w:id="1931"/>
      <w:bookmarkEnd w:id="1932"/>
      <w:bookmarkEnd w:id="1933"/>
      <w:bookmarkEnd w:id="1934"/>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5" w:name="_Toc21338368"/>
      <w:bookmarkStart w:id="1936" w:name="_Toc29808476"/>
      <w:bookmarkStart w:id="1937" w:name="_Toc37068395"/>
      <w:bookmarkStart w:id="1938" w:name="_Toc37083940"/>
      <w:bookmarkStart w:id="1939" w:name="_Toc37084282"/>
      <w:bookmarkStart w:id="1940" w:name="_Toc40209644"/>
      <w:bookmarkStart w:id="1941" w:name="_Toc40209986"/>
      <w:bookmarkStart w:id="1942" w:name="_Toc45892945"/>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935"/>
      <w:bookmarkEnd w:id="1936"/>
      <w:bookmarkEnd w:id="1937"/>
      <w:bookmarkEnd w:id="1938"/>
      <w:bookmarkEnd w:id="1939"/>
      <w:bookmarkEnd w:id="1940"/>
      <w:bookmarkEnd w:id="1941"/>
      <w:bookmarkEnd w:id="1942"/>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43" w:name="_Toc21338369"/>
      <w:bookmarkStart w:id="1944" w:name="_Toc29808477"/>
      <w:bookmarkStart w:id="1945" w:name="_Toc37068396"/>
      <w:bookmarkStart w:id="1946" w:name="_Toc37083941"/>
      <w:bookmarkStart w:id="1947" w:name="_Toc37084283"/>
      <w:bookmarkStart w:id="1948" w:name="_Toc40209645"/>
      <w:bookmarkStart w:id="1949" w:name="_Toc40209987"/>
      <w:bookmarkStart w:id="1950" w:name="_Toc45892946"/>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943"/>
      <w:bookmarkEnd w:id="1944"/>
      <w:bookmarkEnd w:id="1945"/>
      <w:bookmarkEnd w:id="1946"/>
      <w:bookmarkEnd w:id="1947"/>
      <w:bookmarkEnd w:id="1948"/>
      <w:bookmarkEnd w:id="1949"/>
      <w:bookmarkEnd w:id="1950"/>
    </w:p>
    <w:p w:rsidR="005B3300" w:rsidRPr="00AC3283" w:rsidRDefault="005B3300" w:rsidP="005B3300">
      <w:pPr>
        <w:overflowPunct w:val="0"/>
        <w:autoSpaceDE w:val="0"/>
        <w:autoSpaceDN w:val="0"/>
        <w:adjustRightInd w:val="0"/>
        <w:textAlignment w:val="baseline"/>
        <w:rPr>
          <w:lang w:eastAsia="zh-CN"/>
        </w:rPr>
      </w:pPr>
      <w:bookmarkStart w:id="195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952" w:name="_Toc29808478"/>
      <w:bookmarkStart w:id="1953" w:name="_Toc37068397"/>
      <w:bookmarkStart w:id="1954" w:name="_Toc37083942"/>
      <w:bookmarkStart w:id="1955" w:name="_Toc37084284"/>
      <w:bookmarkStart w:id="1956" w:name="_Toc40209646"/>
      <w:bookmarkStart w:id="1957" w:name="_Toc40209988"/>
      <w:bookmarkStart w:id="1958" w:name="_Toc45892947"/>
      <w:r w:rsidRPr="00C25669">
        <w:rPr>
          <w:rFonts w:hint="eastAsia"/>
          <w:lang w:eastAsia="zh-CN"/>
        </w:rPr>
        <w:t>10.2B.2</w:t>
      </w:r>
      <w:r w:rsidRPr="00C25669">
        <w:rPr>
          <w:rFonts w:hint="eastAsia"/>
          <w:lang w:eastAsia="zh-CN"/>
        </w:rPr>
        <w:tab/>
        <w:t>NR DC between FR1 and FR2</w:t>
      </w:r>
      <w:bookmarkEnd w:id="1951"/>
      <w:bookmarkEnd w:id="1952"/>
      <w:bookmarkEnd w:id="1953"/>
      <w:bookmarkEnd w:id="1954"/>
      <w:bookmarkEnd w:id="1955"/>
      <w:bookmarkEnd w:id="1956"/>
      <w:bookmarkEnd w:id="1957"/>
      <w:bookmarkEnd w:id="1958"/>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59" w:name="_Toc21338371"/>
      <w:bookmarkStart w:id="1960" w:name="_Toc29808479"/>
      <w:bookmarkStart w:id="1961" w:name="_Toc37068398"/>
      <w:bookmarkStart w:id="1962" w:name="_Toc37083943"/>
      <w:bookmarkStart w:id="1963" w:name="_Toc37084285"/>
      <w:bookmarkStart w:id="1964" w:name="_Toc40209647"/>
      <w:bookmarkStart w:id="1965" w:name="_Toc40209989"/>
      <w:bookmarkStart w:id="1966" w:name="_Toc45892948"/>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59"/>
      <w:bookmarkEnd w:id="1960"/>
      <w:bookmarkEnd w:id="1961"/>
      <w:bookmarkEnd w:id="1962"/>
      <w:bookmarkEnd w:id="1963"/>
      <w:bookmarkEnd w:id="1964"/>
      <w:bookmarkEnd w:id="1965"/>
      <w:bookmarkEnd w:id="1966"/>
    </w:p>
    <w:p w:rsidR="005B3300" w:rsidRPr="00C25669" w:rsidRDefault="005B3300" w:rsidP="005B3300">
      <w:pPr>
        <w:pStyle w:val="Heading2"/>
        <w:rPr>
          <w:lang w:eastAsia="zh-CN"/>
        </w:rPr>
      </w:pPr>
      <w:bookmarkStart w:id="1967" w:name="_Toc21338372"/>
      <w:bookmarkStart w:id="1968" w:name="_Toc29808480"/>
      <w:bookmarkStart w:id="1969" w:name="_Toc37068399"/>
      <w:bookmarkStart w:id="1970" w:name="_Toc37083944"/>
      <w:bookmarkStart w:id="1971" w:name="_Toc37084286"/>
      <w:bookmarkStart w:id="1972" w:name="_Toc40209648"/>
      <w:bookmarkStart w:id="1973" w:name="_Toc40209990"/>
      <w:bookmarkStart w:id="1974" w:name="_Toc45892949"/>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967"/>
      <w:bookmarkEnd w:id="1968"/>
      <w:bookmarkEnd w:id="1969"/>
      <w:bookmarkEnd w:id="1970"/>
      <w:bookmarkEnd w:id="1971"/>
      <w:bookmarkEnd w:id="1972"/>
      <w:bookmarkEnd w:id="1973"/>
      <w:bookmarkEnd w:id="1974"/>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975" w:name="_Toc21338373"/>
      <w:bookmarkStart w:id="1976" w:name="_Toc29808481"/>
      <w:bookmarkStart w:id="1977" w:name="_Toc37068400"/>
      <w:bookmarkStart w:id="1978" w:name="_Toc37083945"/>
      <w:bookmarkStart w:id="1979" w:name="_Toc37084287"/>
      <w:bookmarkStart w:id="1980" w:name="_Toc40209649"/>
      <w:bookmarkStart w:id="1981" w:name="_Toc40209991"/>
      <w:bookmarkStart w:id="1982" w:name="_Toc45892950"/>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975"/>
      <w:bookmarkEnd w:id="1976"/>
      <w:bookmarkEnd w:id="1977"/>
      <w:bookmarkEnd w:id="1978"/>
      <w:bookmarkEnd w:id="1979"/>
      <w:bookmarkEnd w:id="1980"/>
      <w:bookmarkEnd w:id="1981"/>
      <w:bookmarkEnd w:id="1982"/>
    </w:p>
    <w:p w:rsidR="005B3300" w:rsidRPr="00C25669" w:rsidRDefault="005B3300" w:rsidP="005B3300">
      <w:pPr>
        <w:pStyle w:val="Heading3"/>
        <w:rPr>
          <w:lang w:eastAsia="zh-CN"/>
        </w:rPr>
      </w:pPr>
      <w:bookmarkStart w:id="1983" w:name="_Toc21338374"/>
      <w:bookmarkStart w:id="1984" w:name="_Toc29808482"/>
      <w:bookmarkStart w:id="1985" w:name="_Toc37068401"/>
      <w:bookmarkStart w:id="1986" w:name="_Toc37083946"/>
      <w:bookmarkStart w:id="1987" w:name="_Toc37084288"/>
      <w:bookmarkStart w:id="1988" w:name="_Toc40209650"/>
      <w:bookmarkStart w:id="1989" w:name="_Toc40209992"/>
      <w:bookmarkStart w:id="1990" w:name="_Toc45892951"/>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983"/>
      <w:bookmarkEnd w:id="1984"/>
      <w:bookmarkEnd w:id="1985"/>
      <w:bookmarkEnd w:id="1986"/>
      <w:bookmarkEnd w:id="1987"/>
      <w:bookmarkEnd w:id="1988"/>
      <w:bookmarkEnd w:id="1989"/>
      <w:bookmarkEnd w:id="1990"/>
    </w:p>
    <w:p w:rsidR="005B3300" w:rsidRPr="00C25669" w:rsidRDefault="005B3300" w:rsidP="005B3300">
      <w:pPr>
        <w:pStyle w:val="Heading4"/>
        <w:rPr>
          <w:lang w:eastAsia="zh-CN"/>
        </w:rPr>
      </w:pPr>
      <w:bookmarkStart w:id="1991" w:name="_Toc21338375"/>
      <w:bookmarkStart w:id="1992" w:name="_Toc29808483"/>
      <w:bookmarkStart w:id="1993" w:name="_Toc37068402"/>
      <w:bookmarkStart w:id="1994" w:name="_Toc37083947"/>
      <w:bookmarkStart w:id="1995" w:name="_Toc37084289"/>
      <w:bookmarkStart w:id="1996" w:name="_Toc40209651"/>
      <w:bookmarkStart w:id="1997" w:name="_Toc40209993"/>
      <w:bookmarkStart w:id="1998" w:name="_Toc45892952"/>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991"/>
      <w:bookmarkEnd w:id="1992"/>
      <w:bookmarkEnd w:id="1993"/>
      <w:bookmarkEnd w:id="1994"/>
      <w:bookmarkEnd w:id="1995"/>
      <w:bookmarkEnd w:id="1996"/>
      <w:bookmarkEnd w:id="1997"/>
      <w:bookmarkEnd w:id="199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99" w:name="_Toc21338376"/>
      <w:bookmarkStart w:id="2000" w:name="_Toc29808484"/>
      <w:bookmarkStart w:id="2001" w:name="_Toc37068403"/>
      <w:bookmarkStart w:id="2002" w:name="_Toc37083948"/>
      <w:bookmarkStart w:id="2003" w:name="_Toc37084290"/>
      <w:bookmarkStart w:id="2004" w:name="_Toc40209652"/>
      <w:bookmarkStart w:id="2005" w:name="_Toc40209994"/>
      <w:bookmarkStart w:id="2006" w:name="_Toc45892953"/>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999"/>
      <w:bookmarkEnd w:id="2000"/>
      <w:bookmarkEnd w:id="2001"/>
      <w:bookmarkEnd w:id="2002"/>
      <w:bookmarkEnd w:id="2003"/>
      <w:bookmarkEnd w:id="2004"/>
      <w:bookmarkEnd w:id="2005"/>
      <w:bookmarkEnd w:id="2006"/>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2007" w:name="_Toc21338377"/>
      <w:bookmarkStart w:id="2008" w:name="_Toc29808485"/>
      <w:bookmarkStart w:id="2009" w:name="_Toc37068404"/>
      <w:bookmarkStart w:id="2010" w:name="_Toc37083949"/>
      <w:bookmarkStart w:id="2011" w:name="_Toc37084291"/>
      <w:bookmarkStart w:id="2012" w:name="_Toc40209653"/>
      <w:bookmarkStart w:id="2013" w:name="_Toc40209995"/>
      <w:bookmarkStart w:id="2014" w:name="_Toc45892954"/>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2007"/>
      <w:bookmarkEnd w:id="2008"/>
      <w:bookmarkEnd w:id="2009"/>
      <w:bookmarkEnd w:id="2010"/>
      <w:bookmarkEnd w:id="2011"/>
      <w:bookmarkEnd w:id="2012"/>
      <w:bookmarkEnd w:id="2013"/>
      <w:bookmarkEnd w:id="2014"/>
    </w:p>
    <w:p w:rsidR="005B3300" w:rsidRPr="00AC3283" w:rsidRDefault="005B3300" w:rsidP="005B3300">
      <w:pPr>
        <w:overflowPunct w:val="0"/>
        <w:autoSpaceDE w:val="0"/>
        <w:autoSpaceDN w:val="0"/>
        <w:adjustRightInd w:val="0"/>
        <w:textAlignment w:val="baseline"/>
        <w:rPr>
          <w:lang w:eastAsia="zh-CN"/>
        </w:rPr>
      </w:pPr>
      <w:bookmarkStart w:id="2015"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2016" w:name="_Toc29808486"/>
      <w:bookmarkStart w:id="2017" w:name="_Toc37068405"/>
      <w:bookmarkStart w:id="2018" w:name="_Toc37083950"/>
      <w:bookmarkStart w:id="2019" w:name="_Toc37084292"/>
      <w:bookmarkStart w:id="2020" w:name="_Toc40209654"/>
      <w:bookmarkStart w:id="2021" w:name="_Toc40209996"/>
      <w:bookmarkStart w:id="2022" w:name="_Toc45892955"/>
      <w:r w:rsidRPr="00C25669">
        <w:rPr>
          <w:rFonts w:hint="eastAsia"/>
          <w:lang w:eastAsia="zh-CN"/>
        </w:rPr>
        <w:lastRenderedPageBreak/>
        <w:t>10.3B.2</w:t>
      </w:r>
      <w:r w:rsidRPr="00C25669">
        <w:rPr>
          <w:rFonts w:hint="eastAsia"/>
          <w:lang w:eastAsia="zh-CN"/>
        </w:rPr>
        <w:tab/>
        <w:t>NR DC between FR1 and FR2</w:t>
      </w:r>
      <w:bookmarkEnd w:id="2015"/>
      <w:bookmarkEnd w:id="2016"/>
      <w:bookmarkEnd w:id="2017"/>
      <w:bookmarkEnd w:id="2018"/>
      <w:bookmarkEnd w:id="2019"/>
      <w:bookmarkEnd w:id="2020"/>
      <w:bookmarkEnd w:id="2021"/>
      <w:bookmarkEnd w:id="2022"/>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2023" w:name="_Toc21338379"/>
      <w:bookmarkStart w:id="2024" w:name="_Toc29808487"/>
      <w:bookmarkStart w:id="2025" w:name="_Toc37068406"/>
      <w:bookmarkStart w:id="2026" w:name="_Toc37083951"/>
      <w:bookmarkStart w:id="2027" w:name="_Toc37084293"/>
      <w:bookmarkStart w:id="2028" w:name="_Toc40209655"/>
      <w:bookmarkStart w:id="2029" w:name="_Toc40209997"/>
      <w:bookmarkStart w:id="2030" w:name="_Toc45892956"/>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2023"/>
      <w:bookmarkEnd w:id="2024"/>
      <w:bookmarkEnd w:id="2025"/>
      <w:bookmarkEnd w:id="2026"/>
      <w:bookmarkEnd w:id="2027"/>
      <w:bookmarkEnd w:id="2028"/>
      <w:bookmarkEnd w:id="2029"/>
      <w:bookmarkEnd w:id="2030"/>
    </w:p>
    <w:p w:rsidR="005B3300" w:rsidRPr="00C25669" w:rsidRDefault="005B3300" w:rsidP="005B3300">
      <w:pPr>
        <w:pStyle w:val="Heading2"/>
        <w:rPr>
          <w:lang w:eastAsia="zh-CN"/>
        </w:rPr>
      </w:pPr>
      <w:bookmarkStart w:id="2031" w:name="_Toc21338380"/>
      <w:bookmarkStart w:id="2032" w:name="_Toc29808488"/>
      <w:bookmarkStart w:id="2033" w:name="_Toc37068407"/>
      <w:bookmarkStart w:id="2034" w:name="_Toc37083952"/>
      <w:bookmarkStart w:id="2035" w:name="_Toc37084294"/>
      <w:bookmarkStart w:id="2036" w:name="_Toc40209656"/>
      <w:bookmarkStart w:id="2037" w:name="_Toc40209998"/>
      <w:bookmarkStart w:id="2038" w:name="_Toc45892957"/>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2031"/>
      <w:bookmarkEnd w:id="2032"/>
      <w:bookmarkEnd w:id="2033"/>
      <w:bookmarkEnd w:id="2034"/>
      <w:bookmarkEnd w:id="2035"/>
      <w:bookmarkEnd w:id="2036"/>
      <w:bookmarkEnd w:id="2037"/>
      <w:bookmarkEnd w:id="2038"/>
    </w:p>
    <w:p w:rsidR="005B3300" w:rsidRPr="00C25669" w:rsidRDefault="005B3300" w:rsidP="005B3300">
      <w:pPr>
        <w:pStyle w:val="Heading2"/>
        <w:rPr>
          <w:lang w:eastAsia="zh-CN"/>
        </w:rPr>
      </w:pPr>
      <w:bookmarkStart w:id="2039" w:name="_Toc21338381"/>
      <w:bookmarkStart w:id="2040" w:name="_Toc29808489"/>
      <w:bookmarkStart w:id="2041" w:name="_Toc37068408"/>
      <w:bookmarkStart w:id="2042" w:name="_Toc37083953"/>
      <w:bookmarkStart w:id="2043" w:name="_Toc37084295"/>
      <w:bookmarkStart w:id="2044" w:name="_Toc40209657"/>
      <w:bookmarkStart w:id="2045" w:name="_Toc40209999"/>
      <w:bookmarkStart w:id="2046" w:name="_Toc45892958"/>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2039"/>
      <w:bookmarkEnd w:id="2040"/>
      <w:bookmarkEnd w:id="2041"/>
      <w:bookmarkEnd w:id="2042"/>
      <w:bookmarkEnd w:id="2043"/>
      <w:bookmarkEnd w:id="2044"/>
      <w:bookmarkEnd w:id="2045"/>
      <w:bookmarkEnd w:id="2046"/>
    </w:p>
    <w:p w:rsidR="005B3300" w:rsidRPr="00C25669" w:rsidRDefault="005B3300" w:rsidP="005B3300">
      <w:pPr>
        <w:pStyle w:val="Heading3"/>
        <w:rPr>
          <w:lang w:eastAsia="zh-CN"/>
        </w:rPr>
      </w:pPr>
      <w:bookmarkStart w:id="2047" w:name="_Toc21338382"/>
      <w:bookmarkStart w:id="2048" w:name="_Toc29808490"/>
      <w:bookmarkStart w:id="2049" w:name="_Toc37068409"/>
      <w:bookmarkStart w:id="2050" w:name="_Toc37083954"/>
      <w:bookmarkStart w:id="2051" w:name="_Toc37084296"/>
      <w:bookmarkStart w:id="2052" w:name="_Toc40209658"/>
      <w:bookmarkStart w:id="2053" w:name="_Toc40210000"/>
      <w:bookmarkStart w:id="2054" w:name="_Toc45892959"/>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2047"/>
      <w:bookmarkEnd w:id="2048"/>
      <w:bookmarkEnd w:id="2049"/>
      <w:bookmarkEnd w:id="2050"/>
      <w:bookmarkEnd w:id="2051"/>
      <w:bookmarkEnd w:id="2052"/>
      <w:bookmarkEnd w:id="2053"/>
      <w:bookmarkEnd w:id="2054"/>
    </w:p>
    <w:p w:rsidR="005B3300" w:rsidRPr="00C25669" w:rsidRDefault="005B3300" w:rsidP="005B3300">
      <w:pPr>
        <w:pStyle w:val="Heading4"/>
        <w:rPr>
          <w:lang w:eastAsia="zh-CN"/>
        </w:rPr>
      </w:pPr>
      <w:bookmarkStart w:id="2055" w:name="_Toc21338383"/>
      <w:bookmarkStart w:id="2056" w:name="_Toc29808491"/>
      <w:bookmarkStart w:id="2057" w:name="_Toc37068410"/>
      <w:bookmarkStart w:id="2058" w:name="_Toc37083955"/>
      <w:bookmarkStart w:id="2059" w:name="_Toc37084297"/>
      <w:bookmarkStart w:id="2060" w:name="_Toc40209659"/>
      <w:bookmarkStart w:id="2061" w:name="_Toc40210001"/>
      <w:bookmarkStart w:id="2062" w:name="_Toc45892960"/>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2055"/>
      <w:bookmarkEnd w:id="2056"/>
      <w:bookmarkEnd w:id="2057"/>
      <w:bookmarkEnd w:id="2058"/>
      <w:bookmarkEnd w:id="2059"/>
      <w:bookmarkEnd w:id="2060"/>
      <w:bookmarkEnd w:id="2061"/>
      <w:bookmarkEnd w:id="2062"/>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2063" w:name="_Toc21338384"/>
      <w:bookmarkStart w:id="2064" w:name="_Toc29808492"/>
      <w:bookmarkStart w:id="2065" w:name="_Toc37068411"/>
      <w:bookmarkStart w:id="2066" w:name="_Toc37083956"/>
      <w:bookmarkStart w:id="2067" w:name="_Toc37084298"/>
      <w:bookmarkStart w:id="2068" w:name="_Toc40209660"/>
      <w:bookmarkStart w:id="2069" w:name="_Toc40210002"/>
      <w:bookmarkStart w:id="2070" w:name="_Toc45892961"/>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2063"/>
      <w:bookmarkEnd w:id="2064"/>
      <w:bookmarkEnd w:id="2065"/>
      <w:bookmarkEnd w:id="2066"/>
      <w:bookmarkEnd w:id="2067"/>
      <w:bookmarkEnd w:id="2068"/>
      <w:bookmarkEnd w:id="2069"/>
      <w:bookmarkEnd w:id="2070"/>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2071" w:name="_Toc21338385"/>
      <w:bookmarkStart w:id="2072" w:name="_Toc29808493"/>
      <w:bookmarkStart w:id="2073" w:name="_Toc37068412"/>
      <w:bookmarkStart w:id="2074" w:name="_Toc37083957"/>
      <w:bookmarkStart w:id="2075" w:name="_Toc37084299"/>
      <w:bookmarkStart w:id="2076" w:name="_Toc40209661"/>
      <w:bookmarkStart w:id="2077" w:name="_Toc40210003"/>
      <w:bookmarkStart w:id="2078" w:name="_Toc45892962"/>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2071"/>
      <w:bookmarkEnd w:id="2072"/>
      <w:bookmarkEnd w:id="2073"/>
      <w:bookmarkEnd w:id="2074"/>
      <w:bookmarkEnd w:id="2075"/>
      <w:bookmarkEnd w:id="2076"/>
      <w:bookmarkEnd w:id="2077"/>
      <w:bookmarkEnd w:id="2078"/>
    </w:p>
    <w:p w:rsidR="005B3300" w:rsidRPr="00D9587A" w:rsidRDefault="005B3300" w:rsidP="005B3300">
      <w:bookmarkStart w:id="2079"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2080" w:name="_Toc29808494"/>
      <w:bookmarkStart w:id="2081" w:name="_Toc37068413"/>
      <w:bookmarkStart w:id="2082" w:name="_Toc37083958"/>
      <w:bookmarkStart w:id="2083" w:name="_Toc37084300"/>
      <w:bookmarkStart w:id="2084" w:name="_Toc40209662"/>
      <w:bookmarkStart w:id="2085" w:name="_Toc40210004"/>
      <w:bookmarkStart w:id="2086" w:name="_Toc45892963"/>
      <w:r w:rsidRPr="00C25669">
        <w:rPr>
          <w:rFonts w:hint="eastAsia"/>
          <w:lang w:eastAsia="zh-CN"/>
        </w:rPr>
        <w:t>10.4B.2</w:t>
      </w:r>
      <w:r w:rsidRPr="00C25669">
        <w:rPr>
          <w:rFonts w:hint="eastAsia"/>
          <w:lang w:eastAsia="zh-CN"/>
        </w:rPr>
        <w:tab/>
        <w:t>NR DC between FR1 and FR2</w:t>
      </w:r>
      <w:bookmarkEnd w:id="2079"/>
      <w:bookmarkEnd w:id="2080"/>
      <w:bookmarkEnd w:id="2081"/>
      <w:bookmarkEnd w:id="2082"/>
      <w:bookmarkEnd w:id="2083"/>
      <w:bookmarkEnd w:id="2084"/>
      <w:bookmarkEnd w:id="2085"/>
      <w:bookmarkEnd w:id="2086"/>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2087" w:name="_Toc21338387"/>
      <w:bookmarkStart w:id="2088" w:name="_Toc29808495"/>
      <w:bookmarkStart w:id="2089" w:name="_Toc37068414"/>
      <w:bookmarkStart w:id="2090" w:name="_Toc37083959"/>
      <w:bookmarkStart w:id="2091" w:name="_Toc37084301"/>
      <w:bookmarkStart w:id="2092" w:name="_Toc40209663"/>
      <w:bookmarkStart w:id="2093" w:name="_Toc40210005"/>
      <w:bookmarkStart w:id="2094" w:name="_Toc45892964"/>
      <w:r w:rsidRPr="00C25669">
        <w:lastRenderedPageBreak/>
        <w:t>Annex A (normative):</w:t>
      </w:r>
      <w:r w:rsidRPr="00C25669">
        <w:br/>
        <w:t>Measurement channels</w:t>
      </w:r>
      <w:bookmarkEnd w:id="2087"/>
      <w:bookmarkEnd w:id="2088"/>
      <w:bookmarkEnd w:id="2089"/>
      <w:bookmarkEnd w:id="2090"/>
      <w:bookmarkEnd w:id="2091"/>
      <w:bookmarkEnd w:id="2092"/>
      <w:bookmarkEnd w:id="2093"/>
      <w:bookmarkEnd w:id="2094"/>
    </w:p>
    <w:p w:rsidR="005B3300" w:rsidRPr="00C25669" w:rsidRDefault="005B3300" w:rsidP="005B3300">
      <w:pPr>
        <w:pStyle w:val="Heading1"/>
        <w:rPr>
          <w:lang w:eastAsia="zh-CN"/>
        </w:rPr>
      </w:pPr>
      <w:bookmarkStart w:id="2095" w:name="_Toc21338388"/>
      <w:bookmarkStart w:id="2096" w:name="_Toc29808496"/>
      <w:bookmarkStart w:id="2097" w:name="_Toc37068415"/>
      <w:bookmarkStart w:id="2098" w:name="_Toc37083960"/>
      <w:bookmarkStart w:id="2099" w:name="_Toc37084302"/>
      <w:bookmarkStart w:id="2100" w:name="_Toc40209664"/>
      <w:bookmarkStart w:id="2101" w:name="_Toc40210006"/>
      <w:bookmarkStart w:id="2102" w:name="_Toc45892965"/>
      <w:r w:rsidRPr="00C25669">
        <w:rPr>
          <w:lang w:eastAsia="zh-CN"/>
        </w:rPr>
        <w:t>A.1</w:t>
      </w:r>
      <w:r w:rsidRPr="00C25669">
        <w:rPr>
          <w:rFonts w:hint="eastAsia"/>
          <w:snapToGrid w:val="0"/>
          <w:lang w:eastAsia="zh-CN"/>
        </w:rPr>
        <w:tab/>
      </w:r>
      <w:r w:rsidRPr="00C25669">
        <w:rPr>
          <w:lang w:eastAsia="zh-CN"/>
        </w:rPr>
        <w:t>General</w:t>
      </w:r>
      <w:bookmarkEnd w:id="2095"/>
      <w:bookmarkEnd w:id="2096"/>
      <w:bookmarkEnd w:id="2097"/>
      <w:bookmarkEnd w:id="2098"/>
      <w:bookmarkEnd w:id="2099"/>
      <w:bookmarkEnd w:id="2100"/>
      <w:bookmarkEnd w:id="2101"/>
      <w:bookmarkEnd w:id="2102"/>
    </w:p>
    <w:p w:rsidR="005B3300" w:rsidRPr="00C25669" w:rsidRDefault="005B3300" w:rsidP="005B3300">
      <w:pPr>
        <w:pStyle w:val="Heading2"/>
        <w:rPr>
          <w:snapToGrid w:val="0"/>
        </w:rPr>
      </w:pPr>
      <w:bookmarkStart w:id="2103" w:name="_Toc21338389"/>
      <w:bookmarkStart w:id="2104" w:name="_Toc29808497"/>
      <w:bookmarkStart w:id="2105" w:name="_Toc37068416"/>
      <w:bookmarkStart w:id="2106" w:name="_Toc37083961"/>
      <w:bookmarkStart w:id="2107" w:name="_Toc37084303"/>
      <w:bookmarkStart w:id="2108" w:name="_Toc40209665"/>
      <w:bookmarkStart w:id="2109" w:name="_Toc40210007"/>
      <w:bookmarkStart w:id="2110" w:name="_Toc45892966"/>
      <w:r w:rsidRPr="00C25669">
        <w:rPr>
          <w:snapToGrid w:val="0"/>
        </w:rPr>
        <w:t>A.1.1</w:t>
      </w:r>
      <w:r w:rsidRPr="00C25669">
        <w:rPr>
          <w:snapToGrid w:val="0"/>
        </w:rPr>
        <w:tab/>
        <w:t>Throughput definition</w:t>
      </w:r>
      <w:bookmarkEnd w:id="2103"/>
      <w:bookmarkEnd w:id="2104"/>
      <w:bookmarkEnd w:id="2105"/>
      <w:bookmarkEnd w:id="2106"/>
      <w:bookmarkEnd w:id="2107"/>
      <w:bookmarkEnd w:id="2108"/>
      <w:bookmarkEnd w:id="2109"/>
      <w:bookmarkEnd w:id="2110"/>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2111" w:name="_Toc21338390"/>
      <w:bookmarkStart w:id="2112" w:name="_Toc29808498"/>
      <w:bookmarkStart w:id="2113" w:name="_Toc37068417"/>
      <w:bookmarkStart w:id="2114" w:name="_Toc37083962"/>
      <w:bookmarkStart w:id="2115" w:name="_Toc37084304"/>
      <w:bookmarkStart w:id="2116" w:name="_Toc40209666"/>
      <w:bookmarkStart w:id="2117" w:name="_Toc40210008"/>
      <w:bookmarkStart w:id="2118" w:name="_Toc45892967"/>
      <w:r w:rsidRPr="00C25669">
        <w:rPr>
          <w:snapToGrid w:val="0"/>
        </w:rPr>
        <w:t>A.1.2</w:t>
      </w:r>
      <w:r w:rsidRPr="00C25669">
        <w:rPr>
          <w:snapToGrid w:val="0"/>
        </w:rPr>
        <w:tab/>
        <w:t>TDD UL-DL configurations for FR1</w:t>
      </w:r>
      <w:bookmarkEnd w:id="2111"/>
      <w:bookmarkEnd w:id="2112"/>
      <w:bookmarkEnd w:id="2113"/>
      <w:bookmarkEnd w:id="2114"/>
      <w:bookmarkEnd w:id="2115"/>
      <w:bookmarkEnd w:id="2116"/>
      <w:bookmarkEnd w:id="2117"/>
      <w:bookmarkEnd w:id="2118"/>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r>
              <w:rPr>
                <w:rFonts w:ascii="Arial" w:eastAsia="Calibri" w:hAnsi="Arial"/>
                <w:sz w:val="18"/>
                <w:szCs w:val="22"/>
              </w:rPr>
              <w:t>pattern1</w:t>
            </w: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9"/>
          <w:footerReference w:type="default" r:id="rId50"/>
          <w:headerReference w:type="first" r:id="rId51"/>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r>
              <w:rPr>
                <w:rFonts w:ascii="Arial" w:eastAsia="SimSun" w:hAnsi="Arial"/>
                <w:sz w:val="18"/>
                <w:lang w:eastAsia="zh-CN"/>
              </w:rPr>
              <w:t>1</w:t>
            </w:r>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r w:rsidRPr="00A83984">
              <w:rPr>
                <w:i/>
                <w:iCs/>
              </w:rPr>
              <w:t>tdd-UL-DL-ConfigurationCommon</w:t>
            </w:r>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2119" w:name="_Toc21338391"/>
      <w:bookmarkStart w:id="2120" w:name="_Toc29808499"/>
      <w:bookmarkStart w:id="2121" w:name="_Toc37068418"/>
      <w:bookmarkStart w:id="2122" w:name="_Toc37083963"/>
      <w:bookmarkStart w:id="2123" w:name="_Toc37084305"/>
      <w:bookmarkStart w:id="2124" w:name="_Toc40209667"/>
      <w:bookmarkStart w:id="2125" w:name="_Toc40210009"/>
      <w:bookmarkStart w:id="2126" w:name="_Toc45892968"/>
      <w:r w:rsidRPr="00C25669">
        <w:rPr>
          <w:lang w:eastAsia="zh-CN"/>
        </w:rPr>
        <w:t>A.1.3</w:t>
      </w:r>
      <w:r w:rsidRPr="00C25669">
        <w:rPr>
          <w:rFonts w:hint="eastAsia"/>
          <w:snapToGrid w:val="0"/>
          <w:lang w:eastAsia="zh-CN"/>
        </w:rPr>
        <w:tab/>
      </w:r>
      <w:bookmarkEnd w:id="2119"/>
      <w:bookmarkEnd w:id="2120"/>
      <w:bookmarkEnd w:id="2121"/>
      <w:r w:rsidR="000811C5" w:rsidRPr="00C25669">
        <w:rPr>
          <w:lang w:eastAsia="zh-CN"/>
        </w:rPr>
        <w:t xml:space="preserve">TDD UL-DL </w:t>
      </w:r>
      <w:r w:rsidR="000811C5" w:rsidRPr="00C25669">
        <w:rPr>
          <w:rFonts w:hint="eastAsia"/>
          <w:lang w:eastAsia="zh-CN"/>
        </w:rPr>
        <w:t>configuration</w:t>
      </w:r>
      <w:r w:rsidR="000811C5">
        <w:rPr>
          <w:lang w:eastAsia="zh-CN"/>
        </w:rPr>
        <w:t>s</w:t>
      </w:r>
      <w:r w:rsidR="000811C5" w:rsidRPr="00C25669">
        <w:rPr>
          <w:lang w:eastAsia="zh-CN"/>
        </w:rPr>
        <w:t xml:space="preserve"> for FR2</w:t>
      </w:r>
      <w:bookmarkEnd w:id="2122"/>
      <w:bookmarkEnd w:id="2123"/>
      <w:bookmarkEnd w:id="2124"/>
      <w:bookmarkEnd w:id="2125"/>
      <w:bookmarkEnd w:id="2126"/>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 xml:space="preserve">5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r>
              <w:t xml:space="preserve"> configure</w:t>
            </w:r>
            <w:r w:rsidRPr="00C25669">
              <w:t xml:space="preserve"> </w:t>
            </w:r>
            <w:r w:rsidRPr="00C25669">
              <w:rPr>
                <w:i/>
              </w:rPr>
              <w:t>tdd-UL-DL-ConfigurationCommon</w:t>
            </w:r>
            <w:r w:rsidRPr="00C25669" w:rsidDel="00732337">
              <w:t xml:space="preserve"> </w:t>
            </w:r>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127" w:name="_Toc21338392"/>
      <w:bookmarkStart w:id="2128" w:name="_Toc29808500"/>
      <w:bookmarkStart w:id="2129" w:name="_Toc37068419"/>
      <w:bookmarkStart w:id="2130" w:name="_Toc37083964"/>
      <w:bookmarkStart w:id="2131" w:name="_Toc37084306"/>
      <w:bookmarkStart w:id="2132" w:name="_Toc40209668"/>
      <w:bookmarkStart w:id="2133" w:name="_Toc40210010"/>
      <w:bookmarkStart w:id="2134" w:name="_Toc45892969"/>
      <w:r w:rsidRPr="00C25669">
        <w:rPr>
          <w:lang w:eastAsia="zh-CN"/>
        </w:rPr>
        <w:t>A.2</w:t>
      </w:r>
      <w:r w:rsidRPr="00C25669">
        <w:rPr>
          <w:rFonts w:hint="eastAsia"/>
          <w:snapToGrid w:val="0"/>
          <w:lang w:eastAsia="zh-CN"/>
        </w:rPr>
        <w:tab/>
      </w:r>
      <w:r w:rsidRPr="00C25669">
        <w:rPr>
          <w:lang w:eastAsia="zh-CN"/>
        </w:rPr>
        <w:t>Void</w:t>
      </w:r>
      <w:bookmarkEnd w:id="2127"/>
      <w:bookmarkEnd w:id="2128"/>
      <w:bookmarkEnd w:id="2129"/>
      <w:bookmarkEnd w:id="2130"/>
      <w:bookmarkEnd w:id="2131"/>
      <w:bookmarkEnd w:id="2132"/>
      <w:bookmarkEnd w:id="2133"/>
      <w:bookmarkEnd w:id="2134"/>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2135" w:name="_Toc21338393"/>
      <w:bookmarkStart w:id="2136" w:name="_Toc29808501"/>
      <w:bookmarkStart w:id="2137" w:name="_Toc37068420"/>
      <w:bookmarkStart w:id="2138" w:name="_Toc37083965"/>
      <w:bookmarkStart w:id="2139" w:name="_Toc37084307"/>
      <w:bookmarkStart w:id="2140" w:name="_Toc40209669"/>
      <w:bookmarkStart w:id="2141" w:name="_Toc40210011"/>
      <w:bookmarkStart w:id="2142" w:name="_Toc45892970"/>
      <w:r w:rsidRPr="00C25669">
        <w:rPr>
          <w:lang w:eastAsia="zh-CN"/>
        </w:rPr>
        <w:t>A.3</w:t>
      </w:r>
      <w:r w:rsidRPr="00C25669">
        <w:rPr>
          <w:rFonts w:hint="eastAsia"/>
          <w:snapToGrid w:val="0"/>
          <w:lang w:eastAsia="zh-CN"/>
        </w:rPr>
        <w:tab/>
      </w:r>
      <w:r w:rsidRPr="00C25669">
        <w:rPr>
          <w:lang w:eastAsia="zh-CN"/>
        </w:rPr>
        <w:t>DL reference measurement channels</w:t>
      </w:r>
      <w:bookmarkEnd w:id="2135"/>
      <w:bookmarkEnd w:id="2136"/>
      <w:bookmarkEnd w:id="2137"/>
      <w:bookmarkEnd w:id="2138"/>
      <w:bookmarkEnd w:id="2139"/>
      <w:bookmarkEnd w:id="2140"/>
      <w:bookmarkEnd w:id="2141"/>
      <w:bookmarkEnd w:id="2142"/>
    </w:p>
    <w:p w:rsidR="005B3300" w:rsidRPr="00C25669" w:rsidRDefault="005B3300" w:rsidP="005B3300">
      <w:pPr>
        <w:pStyle w:val="Heading2"/>
        <w:rPr>
          <w:lang w:eastAsia="zh-CN"/>
        </w:rPr>
      </w:pPr>
      <w:bookmarkStart w:id="2143" w:name="_Toc21338394"/>
      <w:bookmarkStart w:id="2144" w:name="_Toc29808502"/>
      <w:bookmarkStart w:id="2145" w:name="_Toc37068421"/>
      <w:bookmarkStart w:id="2146" w:name="_Toc37083966"/>
      <w:bookmarkStart w:id="2147" w:name="_Toc37084308"/>
      <w:bookmarkStart w:id="2148" w:name="_Toc40209670"/>
      <w:bookmarkStart w:id="2149" w:name="_Toc40210012"/>
      <w:bookmarkStart w:id="2150" w:name="_Toc45892971"/>
      <w:r w:rsidRPr="00C25669">
        <w:rPr>
          <w:lang w:eastAsia="zh-CN"/>
        </w:rPr>
        <w:t>A.3.1</w:t>
      </w:r>
      <w:r w:rsidRPr="00C25669">
        <w:rPr>
          <w:rFonts w:hint="eastAsia"/>
          <w:snapToGrid w:val="0"/>
          <w:lang w:eastAsia="zh-CN"/>
        </w:rPr>
        <w:tab/>
      </w:r>
      <w:r w:rsidRPr="00C25669">
        <w:rPr>
          <w:lang w:eastAsia="zh-CN"/>
        </w:rPr>
        <w:t>General</w:t>
      </w:r>
      <w:bookmarkEnd w:id="2143"/>
      <w:bookmarkEnd w:id="2144"/>
      <w:bookmarkEnd w:id="2145"/>
      <w:bookmarkEnd w:id="2146"/>
      <w:bookmarkEnd w:id="2147"/>
      <w:bookmarkEnd w:id="2148"/>
      <w:bookmarkEnd w:id="2149"/>
      <w:bookmarkEnd w:id="2150"/>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2151" w:name="_Toc21338395"/>
      <w:bookmarkStart w:id="2152" w:name="_Toc29808503"/>
      <w:bookmarkStart w:id="2153" w:name="_Toc37068422"/>
      <w:bookmarkStart w:id="2154" w:name="_Toc37083967"/>
      <w:bookmarkStart w:id="2155" w:name="_Toc37084309"/>
      <w:bookmarkStart w:id="2156" w:name="_Toc40209671"/>
      <w:bookmarkStart w:id="2157" w:name="_Toc40210013"/>
      <w:bookmarkStart w:id="2158" w:name="_Toc45892972"/>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151"/>
      <w:bookmarkEnd w:id="2152"/>
      <w:bookmarkEnd w:id="2153"/>
      <w:bookmarkEnd w:id="2154"/>
      <w:bookmarkEnd w:id="2155"/>
      <w:bookmarkEnd w:id="2156"/>
      <w:bookmarkEnd w:id="2157"/>
      <w:bookmarkEnd w:id="2158"/>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2159" w:name="_Toc21338396"/>
      <w:bookmarkStart w:id="2160" w:name="_Toc29808504"/>
      <w:bookmarkStart w:id="2161" w:name="_Toc37068423"/>
      <w:bookmarkStart w:id="2162" w:name="_Toc37083968"/>
      <w:bookmarkStart w:id="2163" w:name="_Toc37084310"/>
      <w:bookmarkStart w:id="2164" w:name="_Toc40209672"/>
      <w:bookmarkStart w:id="2165" w:name="_Toc40210014"/>
      <w:bookmarkStart w:id="2166" w:name="_Toc45892973"/>
      <w:r w:rsidRPr="00C25669">
        <w:rPr>
          <w:lang w:eastAsia="zh-CN"/>
        </w:rPr>
        <w:lastRenderedPageBreak/>
        <w:t>A.3.2.1</w:t>
      </w:r>
      <w:r w:rsidRPr="00C25669">
        <w:rPr>
          <w:rFonts w:hint="eastAsia"/>
          <w:snapToGrid w:val="0"/>
          <w:lang w:eastAsia="zh-CN"/>
        </w:rPr>
        <w:tab/>
      </w:r>
      <w:r w:rsidRPr="00C25669">
        <w:rPr>
          <w:lang w:eastAsia="zh-CN"/>
        </w:rPr>
        <w:t>FDD</w:t>
      </w:r>
      <w:bookmarkEnd w:id="2159"/>
      <w:bookmarkEnd w:id="2160"/>
      <w:bookmarkEnd w:id="2161"/>
      <w:bookmarkEnd w:id="2162"/>
      <w:bookmarkEnd w:id="2163"/>
      <w:bookmarkEnd w:id="2164"/>
      <w:bookmarkEnd w:id="2165"/>
      <w:bookmarkEnd w:id="2166"/>
    </w:p>
    <w:p w:rsidR="005B3300" w:rsidRPr="00C25669" w:rsidRDefault="005B3300" w:rsidP="005B3300">
      <w:pPr>
        <w:pStyle w:val="Heading4"/>
        <w:rPr>
          <w:lang w:eastAsia="zh-CN"/>
        </w:rPr>
      </w:pPr>
      <w:bookmarkStart w:id="2167" w:name="_Toc21338397"/>
      <w:bookmarkStart w:id="2168" w:name="_Toc29808505"/>
      <w:bookmarkStart w:id="2169" w:name="_Toc37068424"/>
      <w:bookmarkStart w:id="2170" w:name="_Toc37083969"/>
      <w:bookmarkStart w:id="2171" w:name="_Toc37084311"/>
      <w:bookmarkStart w:id="2172" w:name="_Toc40209673"/>
      <w:bookmarkStart w:id="2173" w:name="_Toc40210015"/>
      <w:bookmarkStart w:id="2174" w:name="_Toc45892974"/>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167"/>
      <w:bookmarkEnd w:id="2168"/>
      <w:bookmarkEnd w:id="2169"/>
      <w:bookmarkEnd w:id="2170"/>
      <w:bookmarkEnd w:id="2171"/>
      <w:bookmarkEnd w:id="2172"/>
      <w:bookmarkEnd w:id="2173"/>
      <w:bookmarkEnd w:id="2174"/>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75" w:name="_Toc21338398"/>
      <w:bookmarkStart w:id="2176" w:name="_Toc29808506"/>
      <w:bookmarkStart w:id="2177" w:name="_Toc37068425"/>
      <w:bookmarkStart w:id="2178" w:name="_Toc37083970"/>
      <w:bookmarkStart w:id="2179" w:name="_Toc37084312"/>
      <w:bookmarkStart w:id="2180" w:name="_Toc40209674"/>
      <w:bookmarkStart w:id="2181" w:name="_Toc40210016"/>
      <w:bookmarkStart w:id="2182" w:name="_Toc45892975"/>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2175"/>
      <w:bookmarkEnd w:id="2176"/>
      <w:bookmarkEnd w:id="2177"/>
      <w:bookmarkEnd w:id="2178"/>
      <w:bookmarkEnd w:id="2179"/>
      <w:bookmarkEnd w:id="2180"/>
      <w:bookmarkEnd w:id="2181"/>
      <w:bookmarkEnd w:id="2182"/>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177C40"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83" w:name="_Toc21338399"/>
      <w:bookmarkStart w:id="2184" w:name="_Toc29808507"/>
      <w:bookmarkStart w:id="2185" w:name="_Toc37068426"/>
      <w:bookmarkStart w:id="2186" w:name="_Toc37083971"/>
      <w:bookmarkStart w:id="2187" w:name="_Toc37084313"/>
      <w:bookmarkStart w:id="2188" w:name="_Toc40209675"/>
      <w:bookmarkStart w:id="2189" w:name="_Toc40210017"/>
      <w:bookmarkStart w:id="2190" w:name="_Toc45892976"/>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2183"/>
      <w:bookmarkEnd w:id="2184"/>
      <w:bookmarkEnd w:id="2185"/>
      <w:bookmarkEnd w:id="2186"/>
      <w:bookmarkEnd w:id="2187"/>
      <w:bookmarkEnd w:id="2188"/>
      <w:bookmarkEnd w:id="2189"/>
      <w:bookmarkEnd w:id="2190"/>
    </w:p>
    <w:p w:rsidR="005B3300" w:rsidRPr="00C25669" w:rsidRDefault="005B3300" w:rsidP="005B3300">
      <w:pPr>
        <w:pStyle w:val="Heading4"/>
        <w:rPr>
          <w:lang w:eastAsia="zh-CN"/>
        </w:rPr>
      </w:pPr>
      <w:bookmarkStart w:id="2191" w:name="_Toc21338400"/>
      <w:bookmarkStart w:id="2192" w:name="_Toc29808508"/>
      <w:bookmarkStart w:id="2193" w:name="_Toc37068427"/>
      <w:bookmarkStart w:id="2194" w:name="_Toc37083972"/>
      <w:bookmarkStart w:id="2195" w:name="_Toc37084314"/>
      <w:bookmarkStart w:id="2196" w:name="_Toc40209676"/>
      <w:bookmarkStart w:id="2197" w:name="_Toc40210018"/>
      <w:bookmarkStart w:id="2198" w:name="_Toc45892977"/>
      <w:r w:rsidRPr="00C25669">
        <w:rPr>
          <w:lang w:eastAsia="zh-CN"/>
        </w:rPr>
        <w:t>A.3.2.1.4</w:t>
      </w:r>
      <w:r w:rsidRPr="00C25669">
        <w:rPr>
          <w:rFonts w:hint="eastAsia"/>
          <w:snapToGrid w:val="0"/>
          <w:lang w:eastAsia="zh-CN"/>
        </w:rPr>
        <w:tab/>
      </w:r>
      <w:r w:rsidRPr="00C25669">
        <w:rPr>
          <w:lang w:eastAsia="zh-CN"/>
        </w:rPr>
        <w:t>Reference measurement channels for E-UTRA</w:t>
      </w:r>
      <w:bookmarkEnd w:id="2191"/>
      <w:bookmarkEnd w:id="2192"/>
      <w:bookmarkEnd w:id="2193"/>
      <w:bookmarkEnd w:id="2194"/>
      <w:bookmarkEnd w:id="2195"/>
      <w:bookmarkEnd w:id="2196"/>
      <w:bookmarkEnd w:id="2197"/>
      <w:bookmarkEnd w:id="2198"/>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99" w:name="_Toc21338401"/>
      <w:bookmarkStart w:id="2200" w:name="_Toc29808509"/>
      <w:bookmarkStart w:id="2201" w:name="_Toc37068428"/>
      <w:bookmarkStart w:id="2202" w:name="_Toc37083973"/>
      <w:bookmarkStart w:id="2203" w:name="_Toc37084315"/>
      <w:bookmarkStart w:id="2204" w:name="_Toc40209677"/>
      <w:bookmarkStart w:id="2205" w:name="_Toc40210019"/>
      <w:bookmarkStart w:id="2206" w:name="_Toc45892978"/>
      <w:r w:rsidRPr="00C25669">
        <w:rPr>
          <w:lang w:eastAsia="zh-CN"/>
        </w:rPr>
        <w:lastRenderedPageBreak/>
        <w:t>A.3.2.2</w:t>
      </w:r>
      <w:r w:rsidRPr="00C25669">
        <w:rPr>
          <w:rFonts w:hint="eastAsia"/>
          <w:lang w:eastAsia="zh-CN"/>
        </w:rPr>
        <w:tab/>
      </w:r>
      <w:r w:rsidRPr="00C25669">
        <w:rPr>
          <w:lang w:eastAsia="zh-CN"/>
        </w:rPr>
        <w:t>TDD</w:t>
      </w:r>
      <w:bookmarkEnd w:id="2199"/>
      <w:bookmarkEnd w:id="2200"/>
      <w:bookmarkEnd w:id="2201"/>
      <w:bookmarkEnd w:id="2202"/>
      <w:bookmarkEnd w:id="2203"/>
      <w:bookmarkEnd w:id="2204"/>
      <w:bookmarkEnd w:id="2205"/>
      <w:bookmarkEnd w:id="2206"/>
    </w:p>
    <w:p w:rsidR="006C0543" w:rsidRDefault="005B3300" w:rsidP="005B3300">
      <w:pPr>
        <w:pStyle w:val="Heading4"/>
        <w:rPr>
          <w:lang w:eastAsia="zh-CN"/>
        </w:rPr>
      </w:pPr>
      <w:bookmarkStart w:id="2207" w:name="_Toc21338402"/>
      <w:bookmarkStart w:id="2208" w:name="_Toc29808510"/>
      <w:bookmarkStart w:id="2209" w:name="_Toc37068429"/>
      <w:bookmarkStart w:id="2210" w:name="_Toc37083974"/>
      <w:bookmarkStart w:id="2211" w:name="_Toc37084316"/>
      <w:bookmarkStart w:id="2212" w:name="_Toc40209678"/>
      <w:bookmarkStart w:id="2213" w:name="_Toc40210020"/>
      <w:bookmarkStart w:id="2214" w:name="_Toc45892979"/>
      <w:r w:rsidRPr="00C25669">
        <w:rPr>
          <w:lang w:eastAsia="zh-CN"/>
        </w:rPr>
        <w:t>A.3.2.2.1</w:t>
      </w:r>
      <w:r w:rsidRPr="00C25669">
        <w:rPr>
          <w:rFonts w:hint="eastAsia"/>
          <w:lang w:eastAsia="zh-CN"/>
        </w:rPr>
        <w:tab/>
      </w:r>
      <w:r w:rsidRPr="00C25669">
        <w:rPr>
          <w:lang w:eastAsia="zh-CN"/>
        </w:rPr>
        <w:t>Reference measurement channels for SCS 15 kHz FR1</w:t>
      </w:r>
      <w:bookmarkStart w:id="2215" w:name="_Toc21338403"/>
      <w:bookmarkStart w:id="2216" w:name="_Toc29808511"/>
      <w:bookmarkStart w:id="2217" w:name="_Toc37068430"/>
      <w:bookmarkEnd w:id="2207"/>
      <w:bookmarkEnd w:id="2208"/>
      <w:bookmarkEnd w:id="2209"/>
      <w:bookmarkEnd w:id="2210"/>
      <w:bookmarkEnd w:id="2211"/>
      <w:bookmarkEnd w:id="2212"/>
      <w:bookmarkEnd w:id="2213"/>
      <w:bookmarkEnd w:id="2214"/>
    </w:p>
    <w:p w:rsidR="006C0543" w:rsidRPr="00EC0A7A" w:rsidRDefault="006C0543" w:rsidP="006C0543">
      <w:pPr>
        <w:pStyle w:val="TH"/>
        <w:rPr>
          <w:rFonts w:eastAsia="SimSun"/>
        </w:rPr>
      </w:pPr>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833BE6">
        <w:trPr>
          <w:jc w:val="center"/>
        </w:trPr>
        <w:tc>
          <w:tcPr>
            <w:tcW w:w="1788" w:type="pct"/>
            <w:shd w:val="clear" w:color="auto" w:fill="auto"/>
            <w:vAlign w:val="center"/>
          </w:tcPr>
          <w:p w:rsidR="006C0543" w:rsidRPr="00EC0A7A" w:rsidRDefault="006C0543" w:rsidP="006C0543">
            <w:pPr>
              <w:pStyle w:val="TAH"/>
              <w:rPr>
                <w:rFonts w:eastAsia="SimSun"/>
              </w:rPr>
            </w:pPr>
            <w:r w:rsidRPr="00EC0A7A">
              <w:rPr>
                <w:rFonts w:eastAsia="SimSun"/>
              </w:rPr>
              <w:t>Parameter</w:t>
            </w:r>
          </w:p>
        </w:tc>
        <w:tc>
          <w:tcPr>
            <w:tcW w:w="442" w:type="pct"/>
            <w:shd w:val="clear" w:color="auto" w:fill="auto"/>
            <w:vAlign w:val="center"/>
          </w:tcPr>
          <w:p w:rsidR="006C0543" w:rsidRPr="00EC0A7A" w:rsidRDefault="006C0543" w:rsidP="006C0543">
            <w:pPr>
              <w:pStyle w:val="TAH"/>
              <w:rPr>
                <w:rFonts w:eastAsia="SimSun"/>
              </w:rPr>
            </w:pPr>
            <w:r w:rsidRPr="00EC0A7A">
              <w:rPr>
                <w:rFonts w:eastAsia="SimSun"/>
              </w:rPr>
              <w:t>Unit</w:t>
            </w:r>
          </w:p>
        </w:tc>
        <w:tc>
          <w:tcPr>
            <w:tcW w:w="2771" w:type="pct"/>
            <w:gridSpan w:val="5"/>
            <w:shd w:val="clear" w:color="auto" w:fill="auto"/>
            <w:vAlign w:val="center"/>
          </w:tcPr>
          <w:p w:rsidR="006C0543" w:rsidRPr="00EC0A7A" w:rsidRDefault="006C0543" w:rsidP="006C0543">
            <w:pPr>
              <w:pStyle w:val="TAH"/>
              <w:rPr>
                <w:rFonts w:eastAsia="SimSun"/>
              </w:rPr>
            </w:pPr>
            <w:r w:rsidRPr="00EC0A7A">
              <w:rPr>
                <w:rFonts w:eastAsia="SimSun"/>
              </w:rPr>
              <w:t>Value</w:t>
            </w: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Reference channel</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sidRPr="00EC0A7A">
              <w:rPr>
                <w:rFonts w:eastAsia="SimSun"/>
              </w:rPr>
              <w:t>R.PDSCH.</w:t>
            </w:r>
            <w:r>
              <w:rPr>
                <w:rFonts w:eastAsia="SimSun"/>
              </w:rPr>
              <w:t>1</w:t>
            </w:r>
            <w:r w:rsidRPr="00EC0A7A">
              <w:rPr>
                <w:rFonts w:eastAsia="SimSun"/>
              </w:rPr>
              <w:t>-1.1 TDD</w:t>
            </w:r>
          </w:p>
        </w:tc>
        <w:tc>
          <w:tcPr>
            <w:tcW w:w="532" w:type="pct"/>
            <w:vAlign w:val="center"/>
          </w:tcPr>
          <w:p w:rsidR="006C0543" w:rsidRPr="00EC0A7A" w:rsidRDefault="006C0543" w:rsidP="006C0543">
            <w:pPr>
              <w:pStyle w:val="TAC"/>
              <w:rPr>
                <w:rFonts w:eastAsia="SimSun"/>
                <w:lang w:eastAsia="zh-CN"/>
              </w:rPr>
            </w:pPr>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lang w:eastAsia="zh-C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Channel bandwidth</w:t>
            </w:r>
          </w:p>
        </w:tc>
        <w:tc>
          <w:tcPr>
            <w:tcW w:w="442" w:type="pct"/>
            <w:vAlign w:val="center"/>
          </w:tcPr>
          <w:p w:rsidR="006C0543" w:rsidRPr="00EC0A7A" w:rsidRDefault="006C0543" w:rsidP="006C0543">
            <w:pPr>
              <w:pStyle w:val="TAC"/>
              <w:rPr>
                <w:rFonts w:eastAsia="SimSun"/>
              </w:rPr>
            </w:pPr>
            <w:r w:rsidRPr="00EC0A7A">
              <w:rPr>
                <w:rFonts w:eastAsia="SimSun"/>
              </w:rPr>
              <w:t>MHz</w:t>
            </w:r>
          </w:p>
        </w:tc>
        <w:tc>
          <w:tcPr>
            <w:tcW w:w="643"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Subcarrier spacing</w:t>
            </w:r>
          </w:p>
        </w:tc>
        <w:tc>
          <w:tcPr>
            <w:tcW w:w="442" w:type="pct"/>
            <w:vAlign w:val="center"/>
          </w:tcPr>
          <w:p w:rsidR="006C0543" w:rsidRPr="00EC0A7A" w:rsidRDefault="006C0543" w:rsidP="006C0543">
            <w:pPr>
              <w:pStyle w:val="TAC"/>
              <w:rPr>
                <w:rFonts w:eastAsia="SimSun"/>
              </w:rPr>
            </w:pPr>
            <w:r w:rsidRPr="00EC0A7A">
              <w:rPr>
                <w:rFonts w:eastAsia="SimSun"/>
              </w:rPr>
              <w:t>kHz</w:t>
            </w:r>
          </w:p>
        </w:tc>
        <w:tc>
          <w:tcPr>
            <w:tcW w:w="643"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resource blocks</w:t>
            </w:r>
          </w:p>
        </w:tc>
        <w:tc>
          <w:tcPr>
            <w:tcW w:w="442" w:type="pct"/>
            <w:vAlign w:val="center"/>
          </w:tcPr>
          <w:p w:rsidR="006C0543" w:rsidRPr="00EC0A7A" w:rsidRDefault="006C0543" w:rsidP="006C0543">
            <w:pPr>
              <w:pStyle w:val="TAC"/>
              <w:rPr>
                <w:rFonts w:eastAsia="SimSun"/>
              </w:rPr>
            </w:pPr>
            <w:r w:rsidRPr="00EC0A7A">
              <w:rPr>
                <w:rFonts w:eastAsia="SimSun"/>
              </w:rPr>
              <w:t>PRBs</w:t>
            </w:r>
          </w:p>
        </w:tc>
        <w:tc>
          <w:tcPr>
            <w:tcW w:w="643"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consecutive PDSCH symbols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9</w:t>
            </w:r>
          </w:p>
        </w:tc>
        <w:tc>
          <w:tcPr>
            <w:tcW w:w="532" w:type="pct"/>
            <w:vAlign w:val="center"/>
          </w:tcPr>
          <w:p w:rsidR="006C0543" w:rsidRPr="00EC0A7A" w:rsidRDefault="006C0543" w:rsidP="006C0543">
            <w:pPr>
              <w:pStyle w:val="TAC"/>
              <w:rPr>
                <w:rFonts w:eastAsia="SimSun"/>
              </w:rPr>
            </w:pPr>
            <w:r>
              <w:rPr>
                <w:rFonts w:eastAsia="SimSun"/>
              </w:rPr>
              <w:t>11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slots per 2 frames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lang w:eastAsia="zh-CN"/>
              </w:rPr>
            </w:pPr>
          </w:p>
        </w:tc>
        <w:tc>
          <w:tcPr>
            <w:tcW w:w="532" w:type="pct"/>
          </w:tcPr>
          <w:p w:rsidR="006C0543" w:rsidRPr="00EC0A7A" w:rsidRDefault="006C0543" w:rsidP="006C0543">
            <w:pPr>
              <w:pStyle w:val="TAC"/>
              <w:rPr>
                <w:rFonts w:eastAsia="SimSun"/>
              </w:rPr>
            </w:pPr>
          </w:p>
        </w:tc>
        <w:tc>
          <w:tcPr>
            <w:tcW w:w="531" w:type="pct"/>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table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index</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Modulation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Target Coding Rate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MIMO layers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Number of DMRS </w:t>
            </w:r>
            <w:r w:rsidRPr="00EC0A7A">
              <w:rPr>
                <w:rFonts w:eastAsia="SimSun" w:hint="eastAsia"/>
                <w:lang w:eastAsia="zh-CN"/>
              </w:rPr>
              <w:t>REs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Overhead</w:t>
            </w:r>
            <w:r w:rsidRPr="00EC0A7A">
              <w:rPr>
                <w:rFonts w:eastAsia="SimSun"/>
                <w:lang w:val="en-US"/>
              </w:rPr>
              <w:t xml:space="preserve"> for TBS determination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Information Bit Payload per Slot </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shd w:val="clear" w:color="auto" w:fill="auto"/>
            <w:vAlign w:val="center"/>
          </w:tcPr>
          <w:p w:rsidR="006C0543" w:rsidRPr="00EC0A7A" w:rsidRDefault="006C0543" w:rsidP="006C0543">
            <w:pPr>
              <w:pStyle w:val="TAC"/>
              <w:rPr>
                <w:rFonts w:eastAsia="SimSun"/>
              </w:rPr>
            </w:pPr>
            <w:r>
              <w:rPr>
                <w:rFonts w:eastAsia="SimSun"/>
              </w:rPr>
              <w:t>2472</w:t>
            </w:r>
          </w:p>
        </w:tc>
        <w:tc>
          <w:tcPr>
            <w:tcW w:w="532" w:type="pct"/>
            <w:shd w:val="clear" w:color="auto" w:fill="auto"/>
            <w:vAlign w:val="center"/>
          </w:tcPr>
          <w:p w:rsidR="006C0543" w:rsidRPr="00EC0A7A" w:rsidRDefault="006C0543" w:rsidP="006C0543">
            <w:pPr>
              <w:pStyle w:val="TAC"/>
              <w:rPr>
                <w:rFonts w:eastAsia="SimSun"/>
              </w:rPr>
            </w:pPr>
            <w:r>
              <w:rPr>
                <w:rFonts w:eastAsia="SimSun"/>
              </w:rPr>
              <w:t>3240</w:t>
            </w:r>
          </w:p>
        </w:tc>
        <w:tc>
          <w:tcPr>
            <w:tcW w:w="532" w:type="pct"/>
            <w:shd w:val="clear" w:color="auto" w:fill="auto"/>
            <w:vAlign w:val="center"/>
          </w:tcPr>
          <w:p w:rsidR="006C0543" w:rsidRPr="00EC0A7A" w:rsidRDefault="006C0543" w:rsidP="006C0543">
            <w:pPr>
              <w:pStyle w:val="TAC"/>
              <w:rPr>
                <w:rFonts w:eastAsia="SimSun"/>
              </w:rPr>
            </w:pPr>
          </w:p>
        </w:tc>
        <w:tc>
          <w:tcPr>
            <w:tcW w:w="532" w:type="pct"/>
            <w:shd w:val="clear" w:color="auto" w:fill="auto"/>
            <w:vAlign w:val="center"/>
          </w:tcPr>
          <w:p w:rsidR="006C0543" w:rsidRPr="00EC0A7A" w:rsidRDefault="006C0543" w:rsidP="006C0543">
            <w:pPr>
              <w:pStyle w:val="TAC"/>
              <w:rPr>
                <w:rFonts w:eastAsia="SimSun"/>
              </w:rPr>
            </w:pPr>
          </w:p>
        </w:tc>
        <w:tc>
          <w:tcPr>
            <w:tcW w:w="531" w:type="pct"/>
            <w:shd w:val="clear" w:color="auto" w:fill="auto"/>
            <w:vAlign w:val="center"/>
          </w:tcPr>
          <w:p w:rsidR="006C0543" w:rsidRPr="00EC0A7A" w:rsidRDefault="006C0543" w:rsidP="006C0543">
            <w:pPr>
              <w:pStyle w:val="TAC"/>
              <w:rPr>
                <w:rFonts w:eastAsia="SimSun"/>
              </w:rPr>
            </w:pPr>
          </w:p>
        </w:tc>
      </w:tr>
      <w:tr w:rsidR="006C0543" w:rsidRPr="00177C40" w:rsidTr="00833BE6">
        <w:trPr>
          <w:jc w:val="center"/>
        </w:trPr>
        <w:tc>
          <w:tcPr>
            <w:tcW w:w="1788" w:type="pct"/>
            <w:vAlign w:val="center"/>
          </w:tcPr>
          <w:p w:rsidR="006C0543" w:rsidRPr="00EC0A7A" w:rsidRDefault="006C0543" w:rsidP="006C0543">
            <w:pPr>
              <w:pStyle w:val="TAL"/>
              <w:rPr>
                <w:rFonts w:eastAsia="SimSun"/>
                <w:lang w:val="sv-FI"/>
              </w:rPr>
            </w:pPr>
            <w:r w:rsidRPr="00EC0A7A">
              <w:rPr>
                <w:rFonts w:eastAsia="SimSun"/>
                <w:lang w:val="sv-FI"/>
              </w:rPr>
              <w:t>Transport block CRC per Slot</w:t>
            </w:r>
          </w:p>
        </w:tc>
        <w:tc>
          <w:tcPr>
            <w:tcW w:w="442" w:type="pct"/>
            <w:vAlign w:val="center"/>
          </w:tcPr>
          <w:p w:rsidR="006C0543" w:rsidRPr="00EC0A7A" w:rsidRDefault="006C0543" w:rsidP="006C0543">
            <w:pPr>
              <w:pStyle w:val="TAC"/>
              <w:rPr>
                <w:rFonts w:eastAsia="SimSun"/>
                <w:lang w:val="sv-FI"/>
              </w:rPr>
            </w:pPr>
          </w:p>
        </w:tc>
        <w:tc>
          <w:tcPr>
            <w:tcW w:w="643"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1" w:type="pct"/>
            <w:vAlign w:val="center"/>
          </w:tcPr>
          <w:p w:rsidR="006C0543" w:rsidRPr="00EC0A7A" w:rsidRDefault="006C0543" w:rsidP="006C0543">
            <w:pPr>
              <w:pStyle w:val="TAC"/>
              <w:rPr>
                <w:rFonts w:eastAsia="SimSun"/>
                <w:lang w:val="sv-FI"/>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Code Blocks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lang w:eastAsia="zh-CN"/>
              </w:rPr>
            </w:pPr>
            <w:r>
              <w:rPr>
                <w:rFonts w:eastAsia="SimSun"/>
                <w:lang w:eastAsia="zh-CN"/>
              </w:rPr>
              <w:t>1</w:t>
            </w:r>
          </w:p>
        </w:tc>
        <w:tc>
          <w:tcPr>
            <w:tcW w:w="532" w:type="pct"/>
            <w:vAlign w:val="center"/>
          </w:tcPr>
          <w:p w:rsidR="006C0543" w:rsidRPr="00EC0A7A" w:rsidRDefault="006C0543" w:rsidP="006C0543">
            <w:pPr>
              <w:pStyle w:val="TAC"/>
              <w:rPr>
                <w:rFonts w:eastAsia="SimSun"/>
              </w:rPr>
            </w:pPr>
            <w:r>
              <w:rPr>
                <w:rFonts w:eastAsia="SimSun"/>
                <w:lang w:eastAsia="zh-CN"/>
              </w:rPr>
              <w:t>1</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Binary Channel Bits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7760</w:t>
            </w:r>
          </w:p>
        </w:tc>
        <w:tc>
          <w:tcPr>
            <w:tcW w:w="532" w:type="pct"/>
            <w:vAlign w:val="center"/>
          </w:tcPr>
          <w:p w:rsidR="006C0543" w:rsidRPr="00EC0A7A" w:rsidRDefault="006C0543" w:rsidP="006C0543">
            <w:pPr>
              <w:pStyle w:val="TAC"/>
              <w:rPr>
                <w:rFonts w:eastAsia="SimSun"/>
              </w:rPr>
            </w:pPr>
            <w:r>
              <w:rPr>
                <w:rFonts w:eastAsia="SimSun"/>
              </w:rPr>
              <w:t>10256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8384</w:t>
            </w:r>
          </w:p>
        </w:tc>
        <w:tc>
          <w:tcPr>
            <w:tcW w:w="532" w:type="pct"/>
            <w:vAlign w:val="center"/>
          </w:tcPr>
          <w:p w:rsidR="006C0543" w:rsidRPr="00EC0A7A" w:rsidRDefault="006C0543" w:rsidP="006C0543">
            <w:pPr>
              <w:pStyle w:val="TAC"/>
              <w:rPr>
                <w:rFonts w:eastAsia="SimSun"/>
              </w:rPr>
            </w:pPr>
            <w:r>
              <w:rPr>
                <w:rFonts w:eastAsia="SimSun"/>
              </w:rPr>
              <w:t>10880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1788" w:type="pct"/>
            <w:vAlign w:val="center"/>
          </w:tcPr>
          <w:p w:rsidR="006C0543" w:rsidRPr="00EC0A7A" w:rsidRDefault="006C0543" w:rsidP="006C0543">
            <w:pPr>
              <w:pStyle w:val="TAL"/>
              <w:rPr>
                <w:rFonts w:eastAsia="SimSun"/>
              </w:rPr>
            </w:pPr>
            <w:r w:rsidRPr="00EC0A7A">
              <w:rPr>
                <w:rFonts w:eastAsia="SimSun"/>
              </w:rPr>
              <w:t>Max. Throughput averaged over 2 frames</w:t>
            </w:r>
          </w:p>
        </w:tc>
        <w:tc>
          <w:tcPr>
            <w:tcW w:w="442" w:type="pct"/>
            <w:vAlign w:val="center"/>
          </w:tcPr>
          <w:p w:rsidR="006C0543" w:rsidRPr="00EC0A7A" w:rsidRDefault="006C0543" w:rsidP="006C0543">
            <w:pPr>
              <w:pStyle w:val="TAC"/>
              <w:rPr>
                <w:rFonts w:eastAsia="SimSun"/>
              </w:rPr>
            </w:pPr>
            <w:r w:rsidRPr="00EC0A7A">
              <w:rPr>
                <w:rFonts w:eastAsia="SimSun"/>
              </w:rPr>
              <w:t>Mbps</w:t>
            </w:r>
          </w:p>
        </w:tc>
        <w:tc>
          <w:tcPr>
            <w:tcW w:w="643" w:type="pct"/>
            <w:vAlign w:val="center"/>
          </w:tcPr>
          <w:p w:rsidR="006C0543" w:rsidRPr="00EC0A7A" w:rsidRDefault="006C0543" w:rsidP="006C0543">
            <w:pPr>
              <w:pStyle w:val="TAC"/>
              <w:rPr>
                <w:rFonts w:eastAsia="SimSun"/>
              </w:rPr>
            </w:pPr>
            <w:r>
              <w:rPr>
                <w:rFonts w:eastAsia="SimSun"/>
              </w:rPr>
              <w:t>0.865</w:t>
            </w:r>
          </w:p>
        </w:tc>
        <w:tc>
          <w:tcPr>
            <w:tcW w:w="532" w:type="pct"/>
            <w:vAlign w:val="center"/>
          </w:tcPr>
          <w:p w:rsidR="006C0543" w:rsidRPr="00EC0A7A" w:rsidRDefault="006C0543" w:rsidP="006C0543">
            <w:pPr>
              <w:pStyle w:val="TAC"/>
              <w:rPr>
                <w:rFonts w:eastAsia="SimSun"/>
              </w:rPr>
            </w:pPr>
            <w:r>
              <w:rPr>
                <w:rFonts w:eastAsia="SimSun"/>
              </w:rPr>
              <w:t>1.134</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5000" w:type="pct"/>
            <w:gridSpan w:val="7"/>
          </w:tcPr>
          <w:p w:rsidR="006C0543" w:rsidRPr="00EC0A7A" w:rsidRDefault="006C0543" w:rsidP="006C0543">
            <w:pPr>
              <w:pStyle w:val="TAL"/>
              <w:rPr>
                <w:rFonts w:eastAsia="SimSun"/>
              </w:rPr>
            </w:pPr>
            <w:r w:rsidRPr="00EC0A7A">
              <w:rPr>
                <w:rFonts w:eastAsia="SimSun"/>
              </w:rPr>
              <w:t>Note 1:</w:t>
            </w:r>
            <w:r w:rsidRPr="00EC0A7A">
              <w:rPr>
                <w:rFonts w:eastAsia="SimSun"/>
              </w:rPr>
              <w:tab/>
              <w:t>SS/PBCH block is transmitted in slot #0 with periodicity 20 ms</w:t>
            </w:r>
          </w:p>
          <w:p w:rsidR="006C0543" w:rsidRDefault="006C0543" w:rsidP="006C0543">
            <w:pPr>
              <w:pStyle w:val="TAL"/>
              <w:rPr>
                <w:rFonts w:eastAsia="SimSun"/>
                <w:lang w:val="en-US"/>
              </w:rPr>
            </w:pPr>
            <w:r w:rsidRPr="00EC0A7A">
              <w:rPr>
                <w:rFonts w:eastAsia="SimSun"/>
                <w:lang w:val="en-US"/>
              </w:rPr>
              <w:t>Note 2:</w:t>
            </w:r>
            <w:r w:rsidRPr="00EC0A7A">
              <w:rPr>
                <w:rFonts w:eastAsia="SimSun"/>
              </w:rPr>
              <w:tab/>
            </w:r>
            <w:r w:rsidRPr="00EC0A7A">
              <w:rPr>
                <w:rFonts w:eastAsia="SimSun"/>
                <w:lang w:val="en-US"/>
              </w:rPr>
              <w:t>Slot i is slot index per 2 frames</w:t>
            </w:r>
          </w:p>
          <w:p w:rsidR="006C0543" w:rsidRPr="00EC0A7A" w:rsidRDefault="006C0543" w:rsidP="006C0543">
            <w:pPr>
              <w:pStyle w:val="TAL"/>
              <w:rPr>
                <w:rFonts w:eastAsia="SimSun"/>
              </w:rPr>
            </w:pPr>
            <w:r w:rsidRPr="00A65A3F">
              <w:rPr>
                <w:rFonts w:eastAsia="SimSun"/>
                <w:lang w:val="en-US"/>
              </w:rPr>
              <w:t>Note 3:</w:t>
            </w:r>
            <w:r w:rsidRPr="00A65A3F">
              <w:rPr>
                <w:rFonts w:eastAsia="SimSun"/>
                <w:lang w:val="en-US"/>
              </w:rPr>
              <w:tab/>
              <w:t>No user data is scheduled on slots with LTE PBCH/PSS/SSS</w:t>
            </w:r>
          </w:p>
        </w:tc>
      </w:tr>
    </w:tbl>
    <w:p w:rsidR="006C0543" w:rsidRDefault="006C0543" w:rsidP="006C0543">
      <w:pPr>
        <w:rPr>
          <w:lang w:eastAsia="zh-CN"/>
        </w:rPr>
      </w:pPr>
    </w:p>
    <w:p w:rsidR="005B3300" w:rsidRPr="00C25669" w:rsidRDefault="005B3300" w:rsidP="005B3300">
      <w:pPr>
        <w:pStyle w:val="Heading4"/>
        <w:rPr>
          <w:lang w:eastAsia="zh-CN"/>
        </w:rPr>
      </w:pPr>
      <w:bookmarkStart w:id="2218" w:name="_Toc37083975"/>
      <w:bookmarkStart w:id="2219" w:name="_Toc37084317"/>
      <w:bookmarkStart w:id="2220" w:name="_Toc40209679"/>
      <w:bookmarkStart w:id="2221" w:name="_Toc40210021"/>
      <w:bookmarkStart w:id="2222" w:name="_Toc45892980"/>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2215"/>
      <w:bookmarkEnd w:id="2216"/>
      <w:bookmarkEnd w:id="2217"/>
      <w:bookmarkEnd w:id="2218"/>
      <w:bookmarkEnd w:id="2219"/>
      <w:bookmarkEnd w:id="2220"/>
      <w:bookmarkEnd w:id="2221"/>
      <w:bookmarkEnd w:id="2222"/>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177C40"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177C40"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223" w:name="_Toc21338404"/>
      <w:bookmarkStart w:id="2224" w:name="_Toc29808512"/>
      <w:bookmarkStart w:id="2225" w:name="_Toc37068431"/>
      <w:bookmarkStart w:id="2226" w:name="_Toc37083976"/>
      <w:bookmarkStart w:id="2227" w:name="_Toc37084318"/>
      <w:bookmarkStart w:id="2228" w:name="_Toc40209680"/>
      <w:bookmarkStart w:id="2229" w:name="_Toc40210022"/>
      <w:bookmarkStart w:id="2230" w:name="_Toc45892981"/>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2223"/>
      <w:bookmarkEnd w:id="2224"/>
      <w:bookmarkEnd w:id="2225"/>
      <w:bookmarkEnd w:id="2226"/>
      <w:bookmarkEnd w:id="2227"/>
      <w:bookmarkEnd w:id="2228"/>
      <w:bookmarkEnd w:id="2229"/>
      <w:bookmarkEnd w:id="2230"/>
    </w:p>
    <w:p w:rsidR="005B3300" w:rsidRPr="00C25669" w:rsidRDefault="005B3300" w:rsidP="005B3300">
      <w:pPr>
        <w:pStyle w:val="Heading4"/>
        <w:rPr>
          <w:lang w:eastAsia="zh-CN"/>
        </w:rPr>
      </w:pPr>
      <w:bookmarkStart w:id="2231" w:name="_Toc21338405"/>
      <w:bookmarkStart w:id="2232" w:name="_Toc29808513"/>
      <w:bookmarkStart w:id="2233" w:name="_Toc37068432"/>
      <w:bookmarkStart w:id="2234" w:name="_Toc37083977"/>
      <w:bookmarkStart w:id="2235" w:name="_Toc37084319"/>
      <w:bookmarkStart w:id="2236" w:name="_Toc40209681"/>
      <w:bookmarkStart w:id="2237" w:name="_Toc40210023"/>
      <w:bookmarkStart w:id="2238" w:name="_Toc45892982"/>
      <w:r w:rsidRPr="00C25669">
        <w:rPr>
          <w:lang w:eastAsia="zh-CN"/>
        </w:rPr>
        <w:t>A.3.2.2.4</w:t>
      </w:r>
      <w:r w:rsidRPr="00C25669">
        <w:rPr>
          <w:rFonts w:hint="eastAsia"/>
          <w:lang w:eastAsia="zh-CN"/>
        </w:rPr>
        <w:tab/>
      </w:r>
      <w:r w:rsidRPr="00C25669">
        <w:rPr>
          <w:lang w:eastAsia="zh-CN"/>
        </w:rPr>
        <w:t>Reference measurement channels for SCS 60 kHz FR2</w:t>
      </w:r>
      <w:bookmarkEnd w:id="2231"/>
      <w:bookmarkEnd w:id="2232"/>
      <w:bookmarkEnd w:id="2233"/>
      <w:bookmarkEnd w:id="2234"/>
      <w:bookmarkEnd w:id="2235"/>
      <w:bookmarkEnd w:id="2236"/>
      <w:bookmarkEnd w:id="2237"/>
      <w:bookmarkEnd w:id="2238"/>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239" w:name="_Toc21338406"/>
      <w:bookmarkStart w:id="2240" w:name="_Toc29808514"/>
      <w:bookmarkStart w:id="2241" w:name="_Toc37068433"/>
      <w:bookmarkStart w:id="2242" w:name="_Toc37083978"/>
      <w:bookmarkStart w:id="2243" w:name="_Toc37084320"/>
      <w:bookmarkStart w:id="2244" w:name="_Toc40209682"/>
      <w:bookmarkStart w:id="2245" w:name="_Toc40210024"/>
      <w:bookmarkStart w:id="2246" w:name="_Toc45892983"/>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239"/>
      <w:bookmarkEnd w:id="2240"/>
      <w:bookmarkEnd w:id="2241"/>
      <w:bookmarkEnd w:id="2242"/>
      <w:bookmarkEnd w:id="2243"/>
      <w:bookmarkEnd w:id="2244"/>
      <w:bookmarkEnd w:id="2245"/>
      <w:bookmarkEnd w:id="2246"/>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177C40"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177C40"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177C40"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247" w:name="_Toc21338407"/>
      <w:bookmarkStart w:id="2248" w:name="_Toc29808515"/>
      <w:bookmarkStart w:id="2249" w:name="_Toc37068434"/>
      <w:bookmarkStart w:id="2250" w:name="_Toc37083979"/>
      <w:bookmarkStart w:id="2251" w:name="_Toc37084321"/>
      <w:bookmarkStart w:id="2252" w:name="_Toc40209683"/>
      <w:bookmarkStart w:id="2253" w:name="_Toc40210025"/>
      <w:bookmarkStart w:id="2254" w:name="_Toc45892984"/>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2247"/>
      <w:bookmarkEnd w:id="2248"/>
      <w:bookmarkEnd w:id="2249"/>
      <w:bookmarkEnd w:id="2250"/>
      <w:bookmarkEnd w:id="2251"/>
      <w:bookmarkEnd w:id="2252"/>
      <w:bookmarkEnd w:id="2253"/>
      <w:bookmarkEnd w:id="2254"/>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255" w:name="_Toc21338408"/>
      <w:bookmarkStart w:id="2256" w:name="_Toc29808516"/>
      <w:bookmarkStart w:id="2257" w:name="_Toc37068435"/>
      <w:bookmarkStart w:id="2258" w:name="_Toc37083980"/>
      <w:bookmarkStart w:id="2259" w:name="_Toc37084322"/>
      <w:bookmarkStart w:id="2260" w:name="_Toc40209684"/>
      <w:bookmarkStart w:id="2261" w:name="_Toc40210026"/>
      <w:bookmarkStart w:id="2262" w:name="_Toc45892985"/>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2255"/>
      <w:bookmarkEnd w:id="2256"/>
      <w:bookmarkEnd w:id="2257"/>
      <w:bookmarkEnd w:id="2258"/>
      <w:bookmarkEnd w:id="2259"/>
      <w:bookmarkEnd w:id="2260"/>
      <w:bookmarkEnd w:id="2261"/>
      <w:bookmarkEnd w:id="2262"/>
    </w:p>
    <w:p w:rsidR="005B3300" w:rsidRPr="00C25669" w:rsidRDefault="005B3300" w:rsidP="005B3300">
      <w:pPr>
        <w:pStyle w:val="Heading3"/>
        <w:rPr>
          <w:lang w:eastAsia="zh-CN"/>
        </w:rPr>
      </w:pPr>
      <w:bookmarkStart w:id="2263" w:name="_Toc21338409"/>
      <w:bookmarkStart w:id="2264" w:name="_Toc29808517"/>
      <w:bookmarkStart w:id="2265" w:name="_Toc37068436"/>
      <w:bookmarkStart w:id="2266" w:name="_Toc37083981"/>
      <w:bookmarkStart w:id="2267" w:name="_Toc37084323"/>
      <w:bookmarkStart w:id="2268" w:name="_Toc40209685"/>
      <w:bookmarkStart w:id="2269" w:name="_Toc40210027"/>
      <w:bookmarkStart w:id="2270" w:name="_Toc45892986"/>
      <w:r w:rsidRPr="00C25669">
        <w:rPr>
          <w:lang w:eastAsia="zh-CN"/>
        </w:rPr>
        <w:t>A.3.3.1</w:t>
      </w:r>
      <w:r w:rsidRPr="00C25669">
        <w:rPr>
          <w:rFonts w:hint="eastAsia"/>
          <w:lang w:eastAsia="zh-CN"/>
        </w:rPr>
        <w:tab/>
      </w:r>
      <w:r w:rsidRPr="00C25669">
        <w:rPr>
          <w:lang w:eastAsia="zh-CN"/>
        </w:rPr>
        <w:t>FDD</w:t>
      </w:r>
      <w:bookmarkEnd w:id="2263"/>
      <w:bookmarkEnd w:id="2264"/>
      <w:bookmarkEnd w:id="2265"/>
      <w:bookmarkEnd w:id="2266"/>
      <w:bookmarkEnd w:id="2267"/>
      <w:bookmarkEnd w:id="2268"/>
      <w:bookmarkEnd w:id="2269"/>
      <w:bookmarkEnd w:id="2270"/>
    </w:p>
    <w:p w:rsidR="005B3300" w:rsidRPr="00C25669" w:rsidRDefault="005B3300" w:rsidP="005B3300">
      <w:pPr>
        <w:pStyle w:val="Heading4"/>
        <w:rPr>
          <w:lang w:eastAsia="zh-CN"/>
        </w:rPr>
      </w:pPr>
      <w:bookmarkStart w:id="2271" w:name="_Toc21338410"/>
      <w:bookmarkStart w:id="2272" w:name="_Toc29808518"/>
      <w:bookmarkStart w:id="2273" w:name="_Toc37068437"/>
      <w:bookmarkStart w:id="2274" w:name="_Toc37083982"/>
      <w:bookmarkStart w:id="2275" w:name="_Toc37084324"/>
      <w:bookmarkStart w:id="2276" w:name="_Toc40209686"/>
      <w:bookmarkStart w:id="2277" w:name="_Toc40210028"/>
      <w:bookmarkStart w:id="2278" w:name="_Toc45892987"/>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271"/>
      <w:bookmarkEnd w:id="2272"/>
      <w:bookmarkEnd w:id="2273"/>
      <w:bookmarkEnd w:id="2274"/>
      <w:bookmarkEnd w:id="2275"/>
      <w:bookmarkEnd w:id="2276"/>
      <w:bookmarkEnd w:id="2277"/>
      <w:bookmarkEnd w:id="2278"/>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279" w:name="_Toc21338411"/>
      <w:bookmarkStart w:id="2280" w:name="_Toc29808519"/>
      <w:bookmarkStart w:id="2281" w:name="_Toc37068438"/>
      <w:bookmarkStart w:id="2282" w:name="_Toc37083983"/>
      <w:bookmarkStart w:id="2283" w:name="_Toc37084325"/>
      <w:bookmarkStart w:id="2284" w:name="_Toc40209687"/>
      <w:bookmarkStart w:id="2285" w:name="_Toc40210029"/>
      <w:bookmarkStart w:id="2286" w:name="_Toc45892988"/>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279"/>
      <w:bookmarkEnd w:id="2280"/>
      <w:bookmarkEnd w:id="2281"/>
      <w:bookmarkEnd w:id="2282"/>
      <w:bookmarkEnd w:id="2283"/>
      <w:bookmarkEnd w:id="2284"/>
      <w:bookmarkEnd w:id="2285"/>
      <w:bookmarkEnd w:id="2286"/>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287" w:name="_Toc21338412"/>
      <w:bookmarkStart w:id="2288" w:name="_Toc29808520"/>
      <w:bookmarkStart w:id="2289" w:name="_Toc37068439"/>
      <w:bookmarkStart w:id="2290" w:name="_Toc37083984"/>
      <w:bookmarkStart w:id="2291" w:name="_Toc37084326"/>
      <w:bookmarkStart w:id="2292" w:name="_Toc40209688"/>
      <w:bookmarkStart w:id="2293" w:name="_Toc40210030"/>
      <w:bookmarkStart w:id="2294" w:name="_Toc45892989"/>
      <w:r w:rsidRPr="00C25669">
        <w:rPr>
          <w:lang w:eastAsia="zh-CN"/>
        </w:rPr>
        <w:t>A.3.3.2</w:t>
      </w:r>
      <w:r w:rsidRPr="00C25669">
        <w:rPr>
          <w:rFonts w:hint="eastAsia"/>
          <w:lang w:eastAsia="zh-CN"/>
        </w:rPr>
        <w:tab/>
      </w:r>
      <w:r w:rsidRPr="00C25669">
        <w:rPr>
          <w:lang w:eastAsia="zh-CN"/>
        </w:rPr>
        <w:t>TDD</w:t>
      </w:r>
      <w:bookmarkEnd w:id="2287"/>
      <w:bookmarkEnd w:id="2288"/>
      <w:bookmarkEnd w:id="2289"/>
      <w:bookmarkEnd w:id="2290"/>
      <w:bookmarkEnd w:id="2291"/>
      <w:bookmarkEnd w:id="2292"/>
      <w:bookmarkEnd w:id="2293"/>
      <w:bookmarkEnd w:id="2294"/>
    </w:p>
    <w:p w:rsidR="005B3300" w:rsidRPr="00C25669" w:rsidRDefault="005B3300" w:rsidP="005B3300">
      <w:pPr>
        <w:pStyle w:val="Heading4"/>
        <w:rPr>
          <w:lang w:eastAsia="zh-CN"/>
        </w:rPr>
      </w:pPr>
      <w:bookmarkStart w:id="2295" w:name="_Toc21338413"/>
      <w:bookmarkStart w:id="2296" w:name="_Toc29808521"/>
      <w:bookmarkStart w:id="2297" w:name="_Toc37068440"/>
      <w:bookmarkStart w:id="2298" w:name="_Toc37083985"/>
      <w:bookmarkStart w:id="2299" w:name="_Toc37084327"/>
      <w:bookmarkStart w:id="2300" w:name="_Toc40209689"/>
      <w:bookmarkStart w:id="2301" w:name="_Toc40210031"/>
      <w:bookmarkStart w:id="2302" w:name="_Toc45892990"/>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295"/>
      <w:bookmarkEnd w:id="2296"/>
      <w:bookmarkEnd w:id="2297"/>
      <w:bookmarkEnd w:id="2298"/>
      <w:bookmarkEnd w:id="2299"/>
      <w:bookmarkEnd w:id="2300"/>
      <w:bookmarkEnd w:id="2301"/>
      <w:bookmarkEnd w:id="2302"/>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303" w:name="_Toc21338414"/>
      <w:bookmarkStart w:id="2304" w:name="_Toc29808522"/>
      <w:bookmarkStart w:id="2305" w:name="_Toc37068441"/>
      <w:bookmarkStart w:id="2306" w:name="_Toc37083986"/>
      <w:bookmarkStart w:id="2307" w:name="_Toc37084328"/>
      <w:bookmarkStart w:id="2308" w:name="_Toc40209690"/>
      <w:bookmarkStart w:id="2309" w:name="_Toc40210032"/>
      <w:bookmarkStart w:id="2310" w:name="_Toc45892991"/>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303"/>
      <w:bookmarkEnd w:id="2304"/>
      <w:bookmarkEnd w:id="2305"/>
      <w:bookmarkEnd w:id="2306"/>
      <w:bookmarkEnd w:id="2307"/>
      <w:bookmarkEnd w:id="2308"/>
      <w:bookmarkEnd w:id="2309"/>
      <w:bookmarkEnd w:id="2310"/>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311" w:name="_Toc21338415"/>
      <w:bookmarkStart w:id="2312" w:name="_Toc29808523"/>
      <w:bookmarkStart w:id="2313" w:name="_Toc37068442"/>
      <w:bookmarkStart w:id="2314" w:name="_Toc37083987"/>
      <w:bookmarkStart w:id="2315" w:name="_Toc37084329"/>
      <w:bookmarkStart w:id="2316" w:name="_Toc40209691"/>
      <w:bookmarkStart w:id="2317" w:name="_Toc40210033"/>
      <w:bookmarkStart w:id="2318" w:name="_Toc45892992"/>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311"/>
      <w:bookmarkEnd w:id="2312"/>
      <w:bookmarkEnd w:id="2313"/>
      <w:bookmarkEnd w:id="2314"/>
      <w:bookmarkEnd w:id="2315"/>
      <w:bookmarkEnd w:id="2316"/>
      <w:bookmarkEnd w:id="2317"/>
      <w:bookmarkEnd w:id="2318"/>
    </w:p>
    <w:p w:rsidR="005B3300" w:rsidRPr="00C25669" w:rsidRDefault="005B3300" w:rsidP="005B3300">
      <w:pPr>
        <w:pStyle w:val="Heading4"/>
        <w:rPr>
          <w:lang w:val="en-US" w:eastAsia="zh-CN"/>
        </w:rPr>
      </w:pPr>
      <w:bookmarkStart w:id="2319" w:name="_Toc21338416"/>
      <w:bookmarkStart w:id="2320" w:name="_Toc29808524"/>
      <w:bookmarkStart w:id="2321" w:name="_Toc37068443"/>
      <w:bookmarkStart w:id="2322" w:name="_Toc37083988"/>
      <w:bookmarkStart w:id="2323" w:name="_Toc37084330"/>
      <w:bookmarkStart w:id="2324" w:name="_Toc40209692"/>
      <w:bookmarkStart w:id="2325" w:name="_Toc40210034"/>
      <w:bookmarkStart w:id="2326" w:name="_Toc45892993"/>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319"/>
      <w:bookmarkEnd w:id="2320"/>
      <w:bookmarkEnd w:id="2321"/>
      <w:bookmarkEnd w:id="2322"/>
      <w:bookmarkEnd w:id="2323"/>
      <w:bookmarkEnd w:id="2324"/>
      <w:bookmarkEnd w:id="2325"/>
      <w:bookmarkEnd w:id="2326"/>
    </w:p>
    <w:p w:rsidR="005B3300" w:rsidRPr="00C25669" w:rsidRDefault="005B3300" w:rsidP="005B3300">
      <w:pPr>
        <w:pStyle w:val="Heading4"/>
        <w:rPr>
          <w:lang w:eastAsia="zh-CN"/>
        </w:rPr>
      </w:pPr>
      <w:bookmarkStart w:id="2327" w:name="_Toc21338417"/>
      <w:bookmarkStart w:id="2328" w:name="_Toc29808525"/>
      <w:bookmarkStart w:id="2329" w:name="_Toc37068444"/>
      <w:bookmarkStart w:id="2330" w:name="_Toc37083989"/>
      <w:bookmarkStart w:id="2331" w:name="_Toc37084331"/>
      <w:bookmarkStart w:id="2332" w:name="_Toc40209693"/>
      <w:bookmarkStart w:id="2333" w:name="_Toc40210035"/>
      <w:bookmarkStart w:id="2334" w:name="_Toc45892994"/>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327"/>
      <w:bookmarkEnd w:id="2328"/>
      <w:bookmarkEnd w:id="2329"/>
      <w:bookmarkEnd w:id="2330"/>
      <w:bookmarkEnd w:id="2331"/>
      <w:bookmarkEnd w:id="2332"/>
      <w:bookmarkEnd w:id="2333"/>
      <w:bookmarkEnd w:id="2334"/>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335" w:name="_Toc21338418"/>
      <w:bookmarkStart w:id="2336" w:name="_Toc29808526"/>
      <w:bookmarkStart w:id="2337" w:name="_Toc37068445"/>
      <w:bookmarkStart w:id="2338" w:name="_Toc37083990"/>
      <w:bookmarkStart w:id="2339" w:name="_Toc37084332"/>
      <w:bookmarkStart w:id="2340" w:name="_Toc40209694"/>
      <w:bookmarkStart w:id="2341" w:name="_Toc40210036"/>
      <w:bookmarkStart w:id="2342" w:name="_Toc45892995"/>
      <w:r w:rsidRPr="00C25669">
        <w:t>A.3.4</w:t>
      </w:r>
      <w:r w:rsidRPr="00C25669">
        <w:rPr>
          <w:rFonts w:hint="eastAsia"/>
          <w:lang w:eastAsia="zh-CN"/>
        </w:rPr>
        <w:tab/>
      </w:r>
      <w:r w:rsidRPr="00C25669">
        <w:t>Reference measurement channels for PBCH demodulation requirements</w:t>
      </w:r>
      <w:bookmarkEnd w:id="2335"/>
      <w:bookmarkEnd w:id="2336"/>
      <w:bookmarkEnd w:id="2337"/>
      <w:bookmarkEnd w:id="2338"/>
      <w:bookmarkEnd w:id="2339"/>
      <w:bookmarkEnd w:id="2340"/>
      <w:bookmarkEnd w:id="2341"/>
      <w:bookmarkEnd w:id="2342"/>
    </w:p>
    <w:p w:rsidR="005B3300" w:rsidRPr="00C25669" w:rsidRDefault="005B3300" w:rsidP="005B3300">
      <w:pPr>
        <w:pStyle w:val="Heading3"/>
      </w:pPr>
      <w:bookmarkStart w:id="2343" w:name="_Toc21338419"/>
      <w:bookmarkStart w:id="2344" w:name="_Toc29808527"/>
      <w:bookmarkStart w:id="2345" w:name="_Toc37068446"/>
      <w:bookmarkStart w:id="2346" w:name="_Toc37083991"/>
      <w:bookmarkStart w:id="2347" w:name="_Toc37084333"/>
      <w:bookmarkStart w:id="2348" w:name="_Toc40209695"/>
      <w:bookmarkStart w:id="2349" w:name="_Toc40210037"/>
      <w:bookmarkStart w:id="2350" w:name="_Toc45892996"/>
      <w:r w:rsidRPr="00C25669">
        <w:t>A.3.4.1</w:t>
      </w:r>
      <w:r w:rsidRPr="00C25669">
        <w:rPr>
          <w:rFonts w:hint="eastAsia"/>
          <w:lang w:eastAsia="zh-CN"/>
        </w:rPr>
        <w:tab/>
      </w:r>
      <w:r w:rsidRPr="00C25669">
        <w:t>Reference measurement channels for FR1</w:t>
      </w:r>
      <w:bookmarkEnd w:id="2343"/>
      <w:bookmarkEnd w:id="2344"/>
      <w:bookmarkEnd w:id="2345"/>
      <w:bookmarkEnd w:id="2346"/>
      <w:bookmarkEnd w:id="2347"/>
      <w:bookmarkEnd w:id="2348"/>
      <w:bookmarkEnd w:id="2349"/>
      <w:bookmarkEnd w:id="2350"/>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351" w:name="_Toc21338420"/>
      <w:bookmarkStart w:id="2352" w:name="_Toc29808528"/>
      <w:bookmarkStart w:id="2353" w:name="_Toc37068447"/>
      <w:bookmarkStart w:id="2354" w:name="_Toc37083992"/>
      <w:bookmarkStart w:id="2355" w:name="_Toc37084334"/>
      <w:bookmarkStart w:id="2356" w:name="_Toc40209696"/>
      <w:bookmarkStart w:id="2357" w:name="_Toc40210038"/>
      <w:bookmarkStart w:id="2358" w:name="_Toc45892997"/>
      <w:r w:rsidRPr="00C25669">
        <w:lastRenderedPageBreak/>
        <w:t>A.3.4.2</w:t>
      </w:r>
      <w:r w:rsidRPr="00C25669">
        <w:rPr>
          <w:rFonts w:hint="eastAsia"/>
          <w:lang w:eastAsia="zh-CN"/>
        </w:rPr>
        <w:tab/>
      </w:r>
      <w:r w:rsidRPr="00C25669">
        <w:t>Reference measurement channels for FR2</w:t>
      </w:r>
      <w:bookmarkEnd w:id="2351"/>
      <w:bookmarkEnd w:id="2352"/>
      <w:bookmarkEnd w:id="2353"/>
      <w:bookmarkEnd w:id="2354"/>
      <w:bookmarkEnd w:id="2355"/>
      <w:bookmarkEnd w:id="2356"/>
      <w:bookmarkEnd w:id="2357"/>
      <w:bookmarkEnd w:id="2358"/>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359" w:name="_Toc21338421"/>
      <w:bookmarkStart w:id="2360" w:name="_Toc29808529"/>
      <w:bookmarkStart w:id="2361" w:name="_Toc37068448"/>
      <w:bookmarkStart w:id="2362" w:name="_Toc37083993"/>
      <w:bookmarkStart w:id="2363" w:name="_Toc37084335"/>
      <w:bookmarkStart w:id="2364" w:name="_Toc40209697"/>
      <w:bookmarkStart w:id="2365" w:name="_Toc40210039"/>
      <w:bookmarkStart w:id="2366" w:name="_Toc45892998"/>
      <w:r w:rsidRPr="00C25669">
        <w:rPr>
          <w:lang w:eastAsia="zh-CN"/>
        </w:rPr>
        <w:t>A.4</w:t>
      </w:r>
      <w:r w:rsidRPr="00C25669">
        <w:rPr>
          <w:rFonts w:hint="eastAsia"/>
          <w:lang w:eastAsia="zh-CN"/>
        </w:rPr>
        <w:tab/>
      </w:r>
      <w:r w:rsidRPr="00C25669">
        <w:rPr>
          <w:lang w:eastAsia="zh-CN"/>
        </w:rPr>
        <w:t>CSI reference measurement channels</w:t>
      </w:r>
      <w:bookmarkEnd w:id="2359"/>
      <w:bookmarkEnd w:id="2360"/>
      <w:bookmarkEnd w:id="2361"/>
      <w:bookmarkEnd w:id="2362"/>
      <w:bookmarkEnd w:id="2363"/>
      <w:bookmarkEnd w:id="2364"/>
      <w:bookmarkEnd w:id="2365"/>
      <w:bookmarkEnd w:id="2366"/>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367" w:name="_Toc21338422"/>
      <w:bookmarkStart w:id="2368" w:name="_Toc29808530"/>
      <w:bookmarkStart w:id="2369" w:name="_Toc37068449"/>
      <w:bookmarkStart w:id="2370" w:name="_Toc37083994"/>
      <w:bookmarkStart w:id="2371" w:name="_Toc37084336"/>
      <w:bookmarkStart w:id="2372" w:name="_Toc40209698"/>
      <w:bookmarkStart w:id="2373" w:name="_Toc40210040"/>
      <w:bookmarkStart w:id="2374" w:name="_Toc45892999"/>
      <w:r w:rsidRPr="00C25669">
        <w:rPr>
          <w:lang w:eastAsia="zh-CN"/>
        </w:rPr>
        <w:t>A.5</w:t>
      </w:r>
      <w:r w:rsidRPr="00C25669">
        <w:rPr>
          <w:rFonts w:hint="eastAsia"/>
          <w:lang w:eastAsia="zh-CN"/>
        </w:rPr>
        <w:tab/>
      </w:r>
      <w:r w:rsidRPr="00C25669">
        <w:rPr>
          <w:lang w:eastAsia="zh-CN"/>
        </w:rPr>
        <w:t>OFDMA Channel Noise Generator (OCNG)</w:t>
      </w:r>
      <w:bookmarkEnd w:id="2367"/>
      <w:bookmarkEnd w:id="2368"/>
      <w:bookmarkEnd w:id="2369"/>
      <w:bookmarkEnd w:id="2370"/>
      <w:bookmarkEnd w:id="2371"/>
      <w:bookmarkEnd w:id="2372"/>
      <w:bookmarkEnd w:id="2373"/>
      <w:bookmarkEnd w:id="2374"/>
    </w:p>
    <w:p w:rsidR="005B3300" w:rsidRPr="00C25669" w:rsidRDefault="005B3300" w:rsidP="005B3300">
      <w:pPr>
        <w:pStyle w:val="Heading2"/>
      </w:pPr>
      <w:bookmarkStart w:id="2375" w:name="_Toc21338423"/>
      <w:bookmarkStart w:id="2376" w:name="_Toc29808531"/>
      <w:bookmarkStart w:id="2377" w:name="_Toc37068450"/>
      <w:bookmarkStart w:id="2378" w:name="_Toc37083995"/>
      <w:bookmarkStart w:id="2379" w:name="_Toc37084337"/>
      <w:bookmarkStart w:id="2380" w:name="_Toc40209699"/>
      <w:bookmarkStart w:id="2381" w:name="_Toc40210041"/>
      <w:bookmarkStart w:id="2382" w:name="_Toc45893000"/>
      <w:r w:rsidRPr="00C25669">
        <w:t>A.5.1</w:t>
      </w:r>
      <w:r w:rsidRPr="00C25669">
        <w:rPr>
          <w:rFonts w:hint="eastAsia"/>
          <w:lang w:eastAsia="zh-CN"/>
        </w:rPr>
        <w:tab/>
      </w:r>
      <w:r w:rsidRPr="00C25669">
        <w:t>OCNG Patterns for FDD</w:t>
      </w:r>
      <w:bookmarkEnd w:id="2375"/>
      <w:bookmarkEnd w:id="2376"/>
      <w:bookmarkEnd w:id="2377"/>
      <w:bookmarkEnd w:id="2378"/>
      <w:bookmarkEnd w:id="2379"/>
      <w:bookmarkEnd w:id="2380"/>
      <w:bookmarkEnd w:id="2381"/>
      <w:bookmarkEnd w:id="2382"/>
    </w:p>
    <w:p w:rsidR="005B3300" w:rsidRPr="00C25669" w:rsidRDefault="005B3300" w:rsidP="005B3300">
      <w:pPr>
        <w:pStyle w:val="Heading3"/>
        <w:rPr>
          <w:snapToGrid w:val="0"/>
        </w:rPr>
      </w:pPr>
      <w:bookmarkStart w:id="2383" w:name="_Toc21338424"/>
      <w:bookmarkStart w:id="2384" w:name="_Toc29808532"/>
      <w:bookmarkStart w:id="2385" w:name="_Toc37068451"/>
      <w:bookmarkStart w:id="2386" w:name="_Toc37083996"/>
      <w:bookmarkStart w:id="2387" w:name="_Toc37084338"/>
      <w:bookmarkStart w:id="2388" w:name="_Toc40209700"/>
      <w:bookmarkStart w:id="2389" w:name="_Toc40210042"/>
      <w:bookmarkStart w:id="2390" w:name="_Toc45893001"/>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383"/>
      <w:bookmarkEnd w:id="2384"/>
      <w:bookmarkEnd w:id="2385"/>
      <w:bookmarkEnd w:id="2386"/>
      <w:bookmarkEnd w:id="2387"/>
      <w:bookmarkEnd w:id="2388"/>
      <w:bookmarkEnd w:id="2389"/>
      <w:bookmarkEnd w:id="2390"/>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391" w:name="_Toc21338425"/>
      <w:bookmarkStart w:id="2392" w:name="_Toc29808533"/>
      <w:bookmarkStart w:id="2393" w:name="_Toc37068452"/>
      <w:bookmarkStart w:id="2394" w:name="_Toc37083997"/>
      <w:bookmarkStart w:id="2395" w:name="_Toc37084339"/>
      <w:bookmarkStart w:id="2396" w:name="_Toc40209701"/>
      <w:bookmarkStart w:id="2397" w:name="_Toc40210043"/>
      <w:bookmarkStart w:id="2398" w:name="_Toc45893002"/>
      <w:r w:rsidRPr="00C25669">
        <w:lastRenderedPageBreak/>
        <w:t>A.5.2</w:t>
      </w:r>
      <w:r w:rsidRPr="00C25669">
        <w:rPr>
          <w:rFonts w:hint="eastAsia"/>
          <w:lang w:eastAsia="zh-CN"/>
        </w:rPr>
        <w:tab/>
      </w:r>
      <w:r w:rsidRPr="00C25669">
        <w:t>OCNG Patterns for TDD</w:t>
      </w:r>
      <w:bookmarkEnd w:id="2391"/>
      <w:bookmarkEnd w:id="2392"/>
      <w:bookmarkEnd w:id="2393"/>
      <w:bookmarkEnd w:id="2394"/>
      <w:bookmarkEnd w:id="2395"/>
      <w:bookmarkEnd w:id="2396"/>
      <w:bookmarkEnd w:id="2397"/>
      <w:bookmarkEnd w:id="2398"/>
    </w:p>
    <w:p w:rsidR="005B3300" w:rsidRPr="00C25669" w:rsidRDefault="005B3300" w:rsidP="005B3300">
      <w:pPr>
        <w:pStyle w:val="Heading3"/>
        <w:rPr>
          <w:snapToGrid w:val="0"/>
        </w:rPr>
      </w:pPr>
      <w:bookmarkStart w:id="2399" w:name="_Toc21338426"/>
      <w:bookmarkStart w:id="2400" w:name="_Toc29808534"/>
      <w:bookmarkStart w:id="2401" w:name="_Toc37068453"/>
      <w:bookmarkStart w:id="2402" w:name="_Toc37083998"/>
      <w:bookmarkStart w:id="2403" w:name="_Toc37084340"/>
      <w:bookmarkStart w:id="2404" w:name="_Toc40209702"/>
      <w:bookmarkStart w:id="2405" w:name="_Toc40210044"/>
      <w:bookmarkStart w:id="2406" w:name="_Toc45893003"/>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399"/>
      <w:bookmarkEnd w:id="2400"/>
      <w:bookmarkEnd w:id="2401"/>
      <w:bookmarkEnd w:id="2402"/>
      <w:bookmarkEnd w:id="2403"/>
      <w:bookmarkEnd w:id="2404"/>
      <w:bookmarkEnd w:id="2405"/>
      <w:bookmarkEnd w:id="2406"/>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407" w:name="_Hlk531595891"/>
      <w:r w:rsidRPr="00C25669">
        <w:br w:type="page"/>
      </w:r>
      <w:bookmarkStart w:id="2408" w:name="_Toc21338427"/>
      <w:bookmarkStart w:id="2409" w:name="_Toc29808535"/>
      <w:bookmarkStart w:id="2410" w:name="_Toc37068454"/>
      <w:bookmarkStart w:id="2411" w:name="_Toc37083999"/>
      <w:bookmarkStart w:id="2412" w:name="_Toc37084341"/>
      <w:bookmarkStart w:id="2413" w:name="_Toc40209703"/>
      <w:bookmarkStart w:id="2414" w:name="_Toc40210045"/>
      <w:bookmarkStart w:id="2415" w:name="_Toc45893004"/>
      <w:r w:rsidRPr="00C25669">
        <w:lastRenderedPageBreak/>
        <w:t>Annex B (normative):</w:t>
      </w:r>
      <w:r w:rsidRPr="00C25669">
        <w:br/>
        <w:t>Propagation conditions</w:t>
      </w:r>
      <w:bookmarkEnd w:id="2407"/>
      <w:bookmarkEnd w:id="2408"/>
      <w:bookmarkEnd w:id="2409"/>
      <w:bookmarkEnd w:id="2410"/>
      <w:bookmarkEnd w:id="2411"/>
      <w:bookmarkEnd w:id="2412"/>
      <w:bookmarkEnd w:id="2413"/>
      <w:bookmarkEnd w:id="2414"/>
      <w:bookmarkEnd w:id="2415"/>
    </w:p>
    <w:p w:rsidR="005B3300" w:rsidRPr="00C25669" w:rsidRDefault="005B3300" w:rsidP="005B3300">
      <w:pPr>
        <w:pStyle w:val="Heading1"/>
        <w:rPr>
          <w:lang w:eastAsia="zh-CN"/>
        </w:rPr>
      </w:pPr>
      <w:bookmarkStart w:id="2416" w:name="_Toc21338428"/>
      <w:bookmarkStart w:id="2417" w:name="_Toc29808536"/>
      <w:bookmarkStart w:id="2418" w:name="_Toc37068455"/>
      <w:bookmarkStart w:id="2419" w:name="_Toc37084000"/>
      <w:bookmarkStart w:id="2420" w:name="_Toc37084342"/>
      <w:bookmarkStart w:id="2421" w:name="_Toc40209704"/>
      <w:bookmarkStart w:id="2422" w:name="_Toc40210046"/>
      <w:bookmarkStart w:id="2423" w:name="_Toc45893005"/>
      <w:r w:rsidRPr="00C25669">
        <w:rPr>
          <w:lang w:eastAsia="zh-CN"/>
        </w:rPr>
        <w:t>B.1</w:t>
      </w:r>
      <w:r w:rsidRPr="00C25669">
        <w:rPr>
          <w:rFonts w:hint="eastAsia"/>
          <w:lang w:eastAsia="zh-CN"/>
        </w:rPr>
        <w:tab/>
      </w:r>
      <w:r w:rsidRPr="00C25669">
        <w:t>Static propagation condition</w:t>
      </w:r>
      <w:bookmarkEnd w:id="2416"/>
      <w:bookmarkEnd w:id="2417"/>
      <w:bookmarkEnd w:id="2418"/>
      <w:bookmarkEnd w:id="2419"/>
      <w:bookmarkEnd w:id="2420"/>
      <w:bookmarkEnd w:id="2421"/>
      <w:bookmarkEnd w:id="2422"/>
      <w:bookmarkEnd w:id="2423"/>
    </w:p>
    <w:p w:rsidR="005B3300" w:rsidRPr="00C25669" w:rsidRDefault="005B3300" w:rsidP="005B3300">
      <w:pPr>
        <w:pStyle w:val="Heading2"/>
        <w:rPr>
          <w:lang w:val="fr-FR"/>
        </w:rPr>
      </w:pPr>
      <w:bookmarkStart w:id="2424" w:name="_Toc21338429"/>
      <w:bookmarkStart w:id="2425" w:name="_Toc29808537"/>
      <w:bookmarkStart w:id="2426" w:name="_Toc37068456"/>
      <w:bookmarkStart w:id="2427" w:name="_Toc37084001"/>
      <w:bookmarkStart w:id="2428" w:name="_Toc37084343"/>
      <w:bookmarkStart w:id="2429" w:name="_Toc40209705"/>
      <w:bookmarkStart w:id="2430" w:name="_Toc40210047"/>
      <w:bookmarkStart w:id="2431" w:name="_Toc45893006"/>
      <w:r w:rsidRPr="00C25669">
        <w:rPr>
          <w:snapToGrid w:val="0"/>
        </w:rPr>
        <w:t>B.1.1</w:t>
      </w:r>
      <w:r w:rsidRPr="00C25669">
        <w:rPr>
          <w:rFonts w:hint="eastAsia"/>
          <w:snapToGrid w:val="0"/>
          <w:lang w:eastAsia="zh-CN"/>
        </w:rPr>
        <w:tab/>
      </w:r>
      <w:r w:rsidRPr="00C25669">
        <w:rPr>
          <w:snapToGrid w:val="0"/>
        </w:rPr>
        <w:t>UE Receiver with 2Rx</w:t>
      </w:r>
      <w:bookmarkEnd w:id="2424"/>
      <w:bookmarkEnd w:id="2425"/>
      <w:bookmarkEnd w:id="2426"/>
      <w:bookmarkEnd w:id="2427"/>
      <w:bookmarkEnd w:id="2428"/>
      <w:bookmarkEnd w:id="2429"/>
      <w:bookmarkEnd w:id="2430"/>
      <w:bookmarkEnd w:id="2431"/>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75pt" o:ole="">
            <v:imagedata r:id="rId52" o:title=""/>
          </v:shape>
          <o:OLEObject Type="Embed" ProgID="Equation.3" ShapeID="_x0000_i1041" DrawAspect="Content" ObjectID="_1656505982" r:id="rId53"/>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8.75pt;height:27.75pt" o:ole="">
            <v:imagedata r:id="rId54" o:title=""/>
          </v:shape>
          <o:OLEObject Type="Embed" ProgID="Equation.3" ShapeID="_x0000_i1042" DrawAspect="Content" ObjectID="_1656505983" r:id="rId55"/>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6" o:title=""/>
          </v:shape>
          <o:OLEObject Type="Embed" ProgID="Equation.DSMT4" ShapeID="_x0000_i1043" DrawAspect="Content" ObjectID="_1656505984" r:id="rId57"/>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4.75pt;height:33pt" o:ole="">
            <v:imagedata r:id="rId58" o:title=""/>
          </v:shape>
          <o:OLEObject Type="Embed" ProgID="Equation.DSMT4" ShapeID="_x0000_i1044" DrawAspect="Content" ObjectID="_1656505985" r:id="rId59"/>
        </w:object>
      </w:r>
    </w:p>
    <w:p w:rsidR="005B3300" w:rsidRPr="00C25669" w:rsidRDefault="005B3300" w:rsidP="005B3300">
      <w:pPr>
        <w:pStyle w:val="Heading2"/>
        <w:rPr>
          <w:snapToGrid w:val="0"/>
        </w:rPr>
      </w:pPr>
      <w:bookmarkStart w:id="2432" w:name="_Toc21338430"/>
      <w:bookmarkStart w:id="2433" w:name="_Toc29808538"/>
      <w:bookmarkStart w:id="2434" w:name="_Toc37068457"/>
      <w:bookmarkStart w:id="2435" w:name="_Toc37084002"/>
      <w:bookmarkStart w:id="2436" w:name="_Toc37084344"/>
      <w:bookmarkStart w:id="2437" w:name="_Toc40209706"/>
      <w:bookmarkStart w:id="2438" w:name="_Toc40210048"/>
      <w:bookmarkStart w:id="2439" w:name="_Toc45893007"/>
      <w:r w:rsidRPr="00C25669">
        <w:rPr>
          <w:snapToGrid w:val="0"/>
        </w:rPr>
        <w:t>B.1.2</w:t>
      </w:r>
      <w:r w:rsidRPr="00C25669">
        <w:rPr>
          <w:rFonts w:hint="eastAsia"/>
          <w:snapToGrid w:val="0"/>
          <w:lang w:eastAsia="zh-CN"/>
        </w:rPr>
        <w:tab/>
      </w:r>
      <w:r w:rsidRPr="00C25669">
        <w:rPr>
          <w:snapToGrid w:val="0"/>
        </w:rPr>
        <w:t>UE Receiver with 4Rx</w:t>
      </w:r>
      <w:bookmarkEnd w:id="2432"/>
      <w:bookmarkEnd w:id="2433"/>
      <w:bookmarkEnd w:id="2434"/>
      <w:bookmarkEnd w:id="2435"/>
      <w:bookmarkEnd w:id="2436"/>
      <w:bookmarkEnd w:id="2437"/>
      <w:bookmarkEnd w:id="2438"/>
      <w:bookmarkEnd w:id="2439"/>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75pt" o:ole="">
            <v:imagedata r:id="rId60" o:title=""/>
          </v:shape>
          <o:OLEObject Type="Embed" ProgID="Equation.3" ShapeID="_x0000_i1045" DrawAspect="Content" ObjectID="_1656505986" r:id="rId61"/>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25pt;height:65.25pt" o:ole="">
            <v:imagedata r:id="rId62" o:title=""/>
          </v:shape>
          <o:OLEObject Type="Embed" ProgID="Equation.3" ShapeID="_x0000_i1046" DrawAspect="Content" ObjectID="_1656505987" r:id="rId63"/>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75pt" o:ole="">
            <v:imagedata r:id="rId64" o:title=""/>
          </v:shape>
          <o:OLEObject Type="Embed" ProgID="Equation.3" ShapeID="_x0000_i1047" DrawAspect="Content" ObjectID="_1656505988" r:id="rId6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048" type="#_x0000_t75" style="width:194.25pt;height:66.75pt" o:ole="">
            <v:imagedata r:id="rId66" o:title=""/>
          </v:shape>
          <o:OLEObject Type="Embed" ProgID="Equation.3" ShapeID="_x0000_i1048" DrawAspect="Content" ObjectID="_1656505989" r:id="rId67"/>
        </w:object>
      </w:r>
    </w:p>
    <w:p w:rsidR="005B3300" w:rsidRPr="00C25669" w:rsidRDefault="005B3300" w:rsidP="005B3300">
      <w:pPr>
        <w:pStyle w:val="Heading1"/>
      </w:pPr>
      <w:bookmarkStart w:id="2440" w:name="_Toc21338431"/>
      <w:bookmarkStart w:id="2441" w:name="_Toc29808539"/>
      <w:bookmarkStart w:id="2442" w:name="_Toc37068458"/>
      <w:bookmarkStart w:id="2443" w:name="_Toc37084003"/>
      <w:bookmarkStart w:id="2444" w:name="_Toc37084345"/>
      <w:bookmarkStart w:id="2445" w:name="_Toc40209707"/>
      <w:bookmarkStart w:id="2446" w:name="_Toc40210049"/>
      <w:bookmarkStart w:id="2447" w:name="_Toc45893008"/>
      <w:r w:rsidRPr="00C25669">
        <w:t>B.2</w:t>
      </w:r>
      <w:r w:rsidRPr="00C25669">
        <w:rPr>
          <w:rFonts w:hint="eastAsia"/>
          <w:lang w:eastAsia="zh-CN"/>
        </w:rPr>
        <w:tab/>
      </w:r>
      <w:r w:rsidRPr="00C25669">
        <w:t>Multi-path fading propagation conditions</w:t>
      </w:r>
      <w:bookmarkEnd w:id="2440"/>
      <w:bookmarkEnd w:id="2441"/>
      <w:bookmarkEnd w:id="2442"/>
      <w:bookmarkEnd w:id="2443"/>
      <w:bookmarkEnd w:id="2444"/>
      <w:bookmarkEnd w:id="2445"/>
      <w:bookmarkEnd w:id="2446"/>
      <w:bookmarkEnd w:id="2447"/>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448" w:name="_Toc21338432"/>
      <w:bookmarkStart w:id="2449" w:name="_Toc29808540"/>
      <w:bookmarkStart w:id="2450" w:name="_Toc37068459"/>
      <w:bookmarkStart w:id="2451" w:name="_Toc37084004"/>
      <w:bookmarkStart w:id="2452" w:name="_Toc37084346"/>
      <w:bookmarkStart w:id="2453" w:name="_Toc40209708"/>
      <w:bookmarkStart w:id="2454" w:name="_Toc40210050"/>
      <w:bookmarkStart w:id="2455" w:name="_Toc45893009"/>
      <w:r w:rsidRPr="00C25669">
        <w:t>B.2.1</w:t>
      </w:r>
      <w:r w:rsidRPr="00C25669">
        <w:rPr>
          <w:rFonts w:hint="eastAsia"/>
          <w:lang w:eastAsia="zh-CN"/>
        </w:rPr>
        <w:tab/>
      </w:r>
      <w:r w:rsidRPr="00C25669">
        <w:t>Delay profiles</w:t>
      </w:r>
      <w:bookmarkEnd w:id="2448"/>
      <w:bookmarkEnd w:id="2449"/>
      <w:bookmarkEnd w:id="2450"/>
      <w:bookmarkEnd w:id="2451"/>
      <w:bookmarkEnd w:id="2452"/>
      <w:bookmarkEnd w:id="2453"/>
      <w:bookmarkEnd w:id="2454"/>
      <w:bookmarkEnd w:id="2455"/>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456" w:name="_Toc21338433"/>
      <w:bookmarkStart w:id="2457" w:name="_Toc29808541"/>
      <w:bookmarkStart w:id="2458" w:name="_Toc37068460"/>
      <w:bookmarkStart w:id="2459" w:name="_Toc37084005"/>
      <w:bookmarkStart w:id="2460" w:name="_Toc37084347"/>
      <w:bookmarkStart w:id="2461" w:name="_Toc40209709"/>
      <w:bookmarkStart w:id="2462" w:name="_Toc40210051"/>
      <w:bookmarkStart w:id="2463" w:name="_Toc45893010"/>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456"/>
      <w:bookmarkEnd w:id="2457"/>
      <w:bookmarkEnd w:id="2458"/>
      <w:bookmarkEnd w:id="2459"/>
      <w:bookmarkEnd w:id="2460"/>
      <w:bookmarkEnd w:id="2461"/>
      <w:bookmarkEnd w:id="2462"/>
      <w:bookmarkEnd w:id="2463"/>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464" w:name="_Toc21338434"/>
      <w:bookmarkStart w:id="2465" w:name="_Toc29808542"/>
      <w:bookmarkStart w:id="2466" w:name="_Toc37068461"/>
      <w:bookmarkStart w:id="2467" w:name="_Toc37084006"/>
      <w:bookmarkStart w:id="2468" w:name="_Toc37084348"/>
      <w:bookmarkStart w:id="2469" w:name="_Toc40209710"/>
      <w:bookmarkStart w:id="2470" w:name="_Toc40210052"/>
      <w:bookmarkStart w:id="2471" w:name="_Toc45893011"/>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464"/>
      <w:bookmarkEnd w:id="2465"/>
      <w:bookmarkEnd w:id="2466"/>
      <w:bookmarkEnd w:id="2467"/>
      <w:bookmarkEnd w:id="2468"/>
      <w:bookmarkEnd w:id="2469"/>
      <w:bookmarkEnd w:id="2470"/>
      <w:bookmarkEnd w:id="2471"/>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472" w:name="_Toc21338435"/>
      <w:bookmarkStart w:id="2473" w:name="_Toc29808543"/>
      <w:bookmarkStart w:id="2474" w:name="_Toc37068462"/>
      <w:bookmarkStart w:id="2475" w:name="_Toc37084007"/>
      <w:bookmarkStart w:id="2476" w:name="_Toc37084349"/>
      <w:bookmarkStart w:id="2477" w:name="_Toc40209711"/>
      <w:bookmarkStart w:id="2478" w:name="_Toc40210053"/>
      <w:bookmarkStart w:id="2479" w:name="_Toc45893012"/>
      <w:r w:rsidRPr="00C25669">
        <w:t>B.2.2</w:t>
      </w:r>
      <w:r w:rsidRPr="00C25669">
        <w:rPr>
          <w:rFonts w:hint="eastAsia"/>
          <w:lang w:eastAsia="zh-CN"/>
        </w:rPr>
        <w:tab/>
      </w:r>
      <w:r w:rsidRPr="00C25669">
        <w:t>Combinations of channel model parameters</w:t>
      </w:r>
      <w:bookmarkEnd w:id="2472"/>
      <w:bookmarkEnd w:id="2473"/>
      <w:bookmarkEnd w:id="2474"/>
      <w:bookmarkEnd w:id="2475"/>
      <w:bookmarkEnd w:id="2476"/>
      <w:bookmarkEnd w:id="2477"/>
      <w:bookmarkEnd w:id="2478"/>
      <w:bookmarkEnd w:id="247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480" w:name="_Toc21338436"/>
      <w:bookmarkStart w:id="2481" w:name="_Toc29808544"/>
      <w:bookmarkStart w:id="2482" w:name="_Toc37068463"/>
      <w:bookmarkStart w:id="2483" w:name="_Toc37084008"/>
      <w:bookmarkStart w:id="2484" w:name="_Toc37084350"/>
      <w:bookmarkStart w:id="2485" w:name="_Toc40209712"/>
      <w:bookmarkStart w:id="2486" w:name="_Toc40210054"/>
      <w:bookmarkStart w:id="2487" w:name="_Toc45893013"/>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480"/>
      <w:bookmarkEnd w:id="2481"/>
      <w:bookmarkEnd w:id="2482"/>
      <w:bookmarkEnd w:id="2483"/>
      <w:bookmarkEnd w:id="2484"/>
      <w:bookmarkEnd w:id="2485"/>
      <w:bookmarkEnd w:id="2486"/>
      <w:bookmarkEnd w:id="2487"/>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488" w:name="_Toc21338437"/>
      <w:bookmarkStart w:id="2489" w:name="_Toc29808545"/>
      <w:bookmarkStart w:id="2490" w:name="_Toc37068464"/>
      <w:bookmarkStart w:id="2491" w:name="_Toc37084009"/>
      <w:bookmarkStart w:id="2492" w:name="_Toc37084351"/>
      <w:bookmarkStart w:id="2493" w:name="_Toc40209713"/>
      <w:bookmarkStart w:id="2494" w:name="_Toc40210055"/>
      <w:bookmarkStart w:id="2495" w:name="_Toc45893014"/>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488"/>
      <w:bookmarkEnd w:id="2489"/>
      <w:bookmarkEnd w:id="2490"/>
      <w:bookmarkEnd w:id="2491"/>
      <w:bookmarkEnd w:id="2492"/>
      <w:bookmarkEnd w:id="2493"/>
      <w:bookmarkEnd w:id="2494"/>
      <w:bookmarkEnd w:id="2495"/>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496" w:name="_Toc21338438"/>
      <w:bookmarkStart w:id="2497" w:name="_Toc29808546"/>
      <w:bookmarkStart w:id="2498" w:name="_Toc37068465"/>
      <w:bookmarkStart w:id="2499" w:name="_Toc37084010"/>
      <w:bookmarkStart w:id="2500" w:name="_Toc37084352"/>
      <w:bookmarkStart w:id="2501" w:name="_Toc40209714"/>
      <w:bookmarkStart w:id="2502" w:name="_Toc40210056"/>
      <w:bookmarkStart w:id="2503" w:name="_Toc45893015"/>
      <w:r w:rsidRPr="00C25669">
        <w:rPr>
          <w:rFonts w:hint="eastAsia"/>
          <w:lang w:eastAsia="zh-CN"/>
        </w:rPr>
        <w:t>B.2.3.1.1</w:t>
      </w:r>
      <w:r w:rsidRPr="00C25669">
        <w:rPr>
          <w:rFonts w:hint="eastAsia"/>
          <w:lang w:eastAsia="zh-CN"/>
        </w:rPr>
        <w:tab/>
        <w:t>Definition of MIMO Correlation Matrices</w:t>
      </w:r>
      <w:bookmarkEnd w:id="2496"/>
      <w:bookmarkEnd w:id="2497"/>
      <w:bookmarkEnd w:id="2498"/>
      <w:bookmarkEnd w:id="2499"/>
      <w:bookmarkEnd w:id="2500"/>
      <w:bookmarkEnd w:id="2501"/>
      <w:bookmarkEnd w:id="2502"/>
      <w:bookmarkEnd w:id="250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25pt;height:18.75pt" o:ole="">
                  <v:imagedata r:id="rId68" o:title=""/>
                </v:shape>
                <o:OLEObject Type="Embed" ProgID="Equation.DSMT4" ShapeID="_x0000_i1049" DrawAspect="Content" ObjectID="_1656505990" r:id="rId69"/>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25pt;height:39pt" o:ole="">
                  <v:imagedata r:id="rId70" o:title=""/>
                </v:shape>
                <o:OLEObject Type="Embed" ProgID="Equation.DSMT4" ShapeID="_x0000_i1050" DrawAspect="Content" ObjectID="_1656505991" r:id="rId71"/>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1.75pt" o:ole="">
                  <v:imagedata r:id="rId72" o:title=""/>
                </v:shape>
                <o:OLEObject Type="Embed" ProgID="Equation.DSMT4" ShapeID="_x0000_i1051" DrawAspect="Content" ObjectID="_1656505992" r:id="rId73"/>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8.75pt" o:ole="">
                  <v:imagedata r:id="rId74" o:title=""/>
                </v:shape>
                <o:OLEObject Type="Embed" ProgID="Equation.3" ShapeID="_x0000_i1052" DrawAspect="Content" ObjectID="_1656505993" r:id="rId75"/>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1.75pt;height:39pt" o:ole="">
                  <v:imagedata r:id="rId76" o:title=""/>
                </v:shape>
                <o:OLEObject Type="Embed" ProgID="Equation.3" ShapeID="_x0000_i1053" DrawAspect="Content" ObjectID="_1656505994" r:id="rId77"/>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25pt;height:81.75pt" o:ole="">
                  <v:imagedata r:id="rId78" o:title=""/>
                </v:shape>
                <o:OLEObject Type="Embed" ProgID="Equation.3" ShapeID="_x0000_i1054" DrawAspect="Content" ObjectID="_1656505995" r:id="rId79"/>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25pt;height:18.75pt" o:ole="">
            <v:imagedata r:id="rId80" o:title=""/>
          </v:shape>
          <o:OLEObject Type="Embed" ProgID="Equation.DSMT4" ShapeID="_x0000_i1055" DrawAspect="Content" ObjectID="_1656505996" r:id="rId81"/>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25pt;height:18.75pt" o:ole="">
            <v:imagedata r:id="rId82" o:title=""/>
          </v:shape>
          <o:OLEObject Type="Embed" ProgID="Equation.DSMT4" ShapeID="_x0000_i1056" DrawAspect="Content" ObjectID="_1656505997" r:id="rId83"/>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75pt;height:31.5pt" o:ole="">
                  <v:imagedata r:id="rId84" o:title=""/>
                </v:shape>
                <o:OLEObject Type="Embed" ProgID="Equation.3" ShapeID="_x0000_i1057" DrawAspect="Content" ObjectID="_1656505998"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6" o:title=""/>
                </v:shape>
                <o:OLEObject Type="Embed" ProgID="Equation.3" ShapeID="_x0000_i1058" DrawAspect="Content" ObjectID="_1656505999"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8" o:title=""/>
                </v:shape>
                <o:OLEObject Type="Embed" ProgID="Equation.DSMT4" ShapeID="_x0000_i1059" DrawAspect="Content" ObjectID="_1656506000"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25pt" o:ole="">
                  <v:imagedata r:id="rId90" o:title=""/>
                </v:shape>
                <o:OLEObject Type="Embed" ProgID="Equation.DSMT4" ShapeID="_x0000_i1060" DrawAspect="Content" ObjectID="_1656506001"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2.75pt;height:81.75pt" o:ole="">
                  <v:imagedata r:id="rId92" o:title=""/>
                </v:shape>
                <o:OLEObject Type="Embed" ProgID="Equation.DSMT4" ShapeID="_x0000_i1061" DrawAspect="Content" ObjectID="_1656506002" r:id="rId9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25pt;height:86.25pt" o:ole="">
                  <v:imagedata r:id="rId94" o:title=""/>
                </v:shape>
                <o:OLEObject Type="Embed" ProgID="Equation.DSMT4" ShapeID="_x0000_i1062" DrawAspect="Content" ObjectID="_1656506003" r:id="rId9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25pt;height:83.25pt" o:ole="">
                  <v:imagedata r:id="rId96" o:title=""/>
                </v:shape>
                <o:OLEObject Type="Embed" ProgID="Equation.DSMT4" ShapeID="_x0000_i1063" DrawAspect="Content" ObjectID="_1656506004" r:id="rId9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25pt;height:90.75pt" o:ole="">
                  <v:imagedata r:id="rId98" o:title=""/>
                </v:shape>
                <o:OLEObject Type="Embed" ProgID="Equation.DSMT4" ShapeID="_x0000_i1064" DrawAspect="Content" ObjectID="_1656506005" r:id="rId99"/>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25pt;height:18.75pt" o:ole="">
            <v:imagedata r:id="rId100" o:title=""/>
          </v:shape>
          <o:OLEObject Type="Embed" ProgID="Equation.DSMT4" ShapeID="_x0000_i1065" DrawAspect="Content" ObjectID="_1656506006" r:id="rId101"/>
        </w:object>
      </w:r>
      <w:r w:rsidRPr="00C25669">
        <w:rPr>
          <w:rFonts w:eastAsia="SimSun"/>
        </w:rPr>
        <w:t xml:space="preserve"> and </w:t>
      </w:r>
      <w:r w:rsidRPr="00C25669">
        <w:rPr>
          <w:rFonts w:eastAsia="SimSun"/>
          <w:position w:val="-12"/>
        </w:rPr>
        <w:object w:dxaOrig="400" w:dyaOrig="360">
          <v:shape id="_x0000_i1066" type="#_x0000_t75" style="width:18.75pt;height:18.75pt" o:ole="">
            <v:imagedata r:id="rId102" o:title=""/>
          </v:shape>
          <o:OLEObject Type="Embed" ProgID="Equation.DSMT4" ShapeID="_x0000_i1066" DrawAspect="Content" ObjectID="_1656506007" r:id="rId103"/>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1.75pt;height:18.75pt" o:ole="">
            <v:imagedata r:id="rId104" o:title=""/>
          </v:shape>
          <o:OLEObject Type="Embed" ProgID="Equation.DSMT4" ShapeID="_x0000_i1067" DrawAspect="Content" ObjectID="_1656506008" r:id="rId105"/>
        </w:object>
      </w:r>
      <w:r w:rsidRPr="00C25669">
        <w:rPr>
          <w:rFonts w:eastAsia="SimSun"/>
        </w:rPr>
        <w:t>.</w:t>
      </w:r>
    </w:p>
    <w:p w:rsidR="005B3300" w:rsidRPr="00C25669" w:rsidRDefault="005B3300" w:rsidP="005B3300">
      <w:pPr>
        <w:pStyle w:val="Heading4"/>
        <w:rPr>
          <w:lang w:eastAsia="zh-CN"/>
        </w:rPr>
      </w:pPr>
      <w:bookmarkStart w:id="2504" w:name="_Toc21338439"/>
      <w:bookmarkStart w:id="2505" w:name="_Toc29808547"/>
      <w:bookmarkStart w:id="2506" w:name="_Toc37068466"/>
      <w:bookmarkStart w:id="2507" w:name="_Toc37084011"/>
      <w:bookmarkStart w:id="2508" w:name="_Toc37084353"/>
      <w:bookmarkStart w:id="2509" w:name="_Toc40209715"/>
      <w:bookmarkStart w:id="2510" w:name="_Toc40210057"/>
      <w:bookmarkStart w:id="2511" w:name="_Toc45893016"/>
      <w:r w:rsidRPr="00C25669">
        <w:rPr>
          <w:rFonts w:hint="eastAsia"/>
          <w:lang w:eastAsia="zh-CN"/>
        </w:rPr>
        <w:t>B.2.3.1.2</w:t>
      </w:r>
      <w:r w:rsidRPr="00C25669">
        <w:rPr>
          <w:rFonts w:hint="eastAsia"/>
          <w:lang w:eastAsia="zh-CN"/>
        </w:rPr>
        <w:tab/>
        <w:t>MIMO Correlation Matrices at High, Medium and Low Level</w:t>
      </w:r>
      <w:bookmarkEnd w:id="2504"/>
      <w:bookmarkEnd w:id="2505"/>
      <w:bookmarkEnd w:id="2506"/>
      <w:bookmarkEnd w:id="2507"/>
      <w:bookmarkEnd w:id="2508"/>
      <w:bookmarkEnd w:id="2509"/>
      <w:bookmarkEnd w:id="2510"/>
      <w:bookmarkEnd w:id="251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25pt;height:18.75pt" o:ole="">
            <v:imagedata r:id="rId106" o:title=""/>
          </v:shape>
          <o:OLEObject Type="Embed" ProgID="Equation.3" ShapeID="_x0000_i1068" DrawAspect="Content" ObjectID="_1656506009" r:id="rId107"/>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8" o:title=""/>
                </v:shape>
                <o:OLEObject Type="Embed" ProgID="Equation.3" ShapeID="_x0000_i1069" DrawAspect="Content" ObjectID="_1656506010" r:id="rId109"/>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75pt;height:31.5pt" o:ole="">
                  <v:imagedata r:id="rId108" o:title=""/>
                </v:shape>
                <o:OLEObject Type="Embed" ProgID="Equation.3" ShapeID="_x0000_i1070" DrawAspect="Content" ObjectID="_1656506011" r:id="rId110"/>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25pt" o:ole="">
                  <v:imagedata r:id="rId111" o:title=""/>
                </v:shape>
                <o:OLEObject Type="Embed" ProgID="Equation.3" ShapeID="_x0000_i1071" DrawAspect="Content" ObjectID="_1656506012" r:id="rId112"/>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13" o:title=""/>
                </v:shape>
                <o:OLEObject Type="Embed" ProgID="Equation.3" ShapeID="_x0000_i1072" DrawAspect="Content" ObjectID="_1656506013" r:id="rId11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15" o:title=""/>
                </v:shape>
                <o:OLEObject Type="Embed" ProgID="Equation.3" ShapeID="_x0000_i1073" DrawAspect="Content" ObjectID="_1656506014" r:id="rId116"/>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29.75pt;height:62.25pt" o:ole="">
                  <v:imagedata r:id="rId117" o:title=""/>
                </v:shape>
                <o:OLEObject Type="Embed" ProgID="Equation.3" ShapeID="_x0000_i1074" DrawAspect="Content" ObjectID="_1656506015" r:id="rId118"/>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75pt;height:120.75pt" o:ole="">
                  <v:imagedata r:id="rId120" o:title=""/>
                </v:shape>
                <o:OLEObject Type="Embed" ProgID="Equation.3" ShapeID="_x0000_i1075" DrawAspect="Content" ObjectID="_1656506016" r:id="rId121"/>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4.5pt;height:192pt" o:ole="">
                  <v:imagedata r:id="rId122" o:title=""/>
                </v:shape>
                <o:OLEObject Type="Embed" ProgID="Equation.3" ShapeID="_x0000_i1076" DrawAspect="Content" ObjectID="_1656506017" r:id="rId123"/>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C8643F"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0.75pt" o:ole="">
                  <v:imagedata r:id="rId124" o:title=""/>
                </v:shape>
                <o:OLEObject Type="Embed" ProgID="Equation.3" ShapeID="_x0000_i1077" DrawAspect="Content" ObjectID="_1656506018" r:id="rId125"/>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25pt;height:18.75pt" o:ole="">
                  <v:imagedata r:id="rId127" o:title=""/>
                </v:shape>
                <o:OLEObject Type="Embed" ProgID="Equation.3" ShapeID="_x0000_i1078" DrawAspect="Content" ObjectID="_1656506019" r:id="rId128"/>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8.75pt" o:ole="">
                  <v:imagedata r:id="rId129" o:title=""/>
                </v:shape>
                <o:OLEObject Type="Embed" ProgID="Equation.3" ShapeID="_x0000_i1079" DrawAspect="Content" ObjectID="_1656506020"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25pt;height:18.75pt" o:ole="">
                  <v:imagedata r:id="rId127" o:title=""/>
                </v:shape>
                <o:OLEObject Type="Embed" ProgID="Equation.3" ShapeID="_x0000_i1080" DrawAspect="Content" ObjectID="_1656506021" r:id="rId131"/>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8.75pt" o:ole="">
                  <v:imagedata r:id="rId129" o:title=""/>
                </v:shape>
                <o:OLEObject Type="Embed" ProgID="Equation.3" ShapeID="_x0000_i1081" DrawAspect="Content" ObjectID="_1656506022" r:id="rId13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8.75pt" o:ole="">
                  <v:imagedata r:id="rId133" o:title=""/>
                </v:shape>
                <o:OLEObject Type="Embed" ProgID="Equation.3" ShapeID="_x0000_i1082" DrawAspect="Content" ObjectID="_1656506023" r:id="rId134"/>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8.75pt" o:ole="">
                  <v:imagedata r:id="rId129" o:title=""/>
                </v:shape>
                <o:OLEObject Type="Embed" ProgID="Equation.3" ShapeID="_x0000_i1083" DrawAspect="Content" ObjectID="_1656506024" r:id="rId13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8.75pt" o:ole="">
                  <v:imagedata r:id="rId133" o:title=""/>
                </v:shape>
                <o:OLEObject Type="Embed" ProgID="Equation.3" ShapeID="_x0000_i1084" DrawAspect="Content" ObjectID="_1656506025" r:id="rId13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25pt;height:18.75pt" o:ole="">
                  <v:imagedata r:id="rId137" o:title=""/>
                </v:shape>
                <o:OLEObject Type="Embed" ProgID="Equation.3" ShapeID="_x0000_i1085" DrawAspect="Content" ObjectID="_1656506026" r:id="rId138"/>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512" w:name="_Toc21338440"/>
      <w:bookmarkStart w:id="2513" w:name="_Toc29808548"/>
      <w:bookmarkStart w:id="2514" w:name="_Toc37068467"/>
      <w:bookmarkStart w:id="2515" w:name="_Toc37084012"/>
      <w:bookmarkStart w:id="2516" w:name="_Toc37084354"/>
      <w:bookmarkStart w:id="2517" w:name="_Toc40209716"/>
      <w:bookmarkStart w:id="2518" w:name="_Toc40210058"/>
      <w:bookmarkStart w:id="2519" w:name="_Toc45893017"/>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512"/>
      <w:bookmarkEnd w:id="2513"/>
      <w:bookmarkEnd w:id="2514"/>
      <w:bookmarkEnd w:id="2515"/>
      <w:bookmarkEnd w:id="2516"/>
      <w:bookmarkEnd w:id="2517"/>
      <w:bookmarkEnd w:id="2518"/>
      <w:bookmarkEnd w:id="251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lastRenderedPageBreak/>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5.75pt;height:18.75pt" o:ole="">
            <v:imagedata r:id="rId139" o:title=""/>
          </v:shape>
          <o:OLEObject Type="Embed" ProgID="Equation.3" ShapeID="_x0000_i1086" DrawAspect="Content" ObjectID="_1656506027" r:id="rId140"/>
        </w:object>
      </w:r>
      <w:r w:rsidRPr="00C25669">
        <w:rPr>
          <w:rFonts w:eastAsia="SimSun"/>
        </w:rPr>
        <w:t xml:space="preserve">, and total number of antennas is </w:t>
      </w:r>
      <w:r w:rsidRPr="00C25669">
        <w:rPr>
          <w:rFonts w:eastAsia="SimSun"/>
          <w:position w:val="-10"/>
        </w:rPr>
        <w:object w:dxaOrig="1460" w:dyaOrig="340">
          <v:shape id="_x0000_i1087" type="#_x0000_t75" style="width:62.25pt;height:18.75pt" o:ole="">
            <v:imagedata r:id="rId141" o:title=""/>
          </v:shape>
          <o:OLEObject Type="Embed" ProgID="Equation.3" ShapeID="_x0000_i1087" DrawAspect="Content" ObjectID="_1656506028" r:id="rId142"/>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25pt;height:18.75pt" o:ole="">
            <v:imagedata r:id="rId143" o:title=""/>
          </v:shape>
          <o:OLEObject Type="Embed" ProgID="Equation.3" ShapeID="_x0000_i1088" DrawAspect="Content" ObjectID="_1656506029" r:id="rId144"/>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25pt;height:18.75pt" o:ole="">
            <v:imagedata r:id="rId145" o:title=""/>
          </v:shape>
          <o:OLEObject Type="Embed" ProgID="Equation.3" ShapeID="_x0000_i1089" DrawAspect="Content" ObjectID="_1656506030" r:id="rId146"/>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9.75pt;height:9.75pt" o:ole="">
            <v:imagedata r:id="rId147" o:title=""/>
          </v:shape>
          <o:OLEObject Type="Embed" ProgID="Equation.3" ShapeID="_x0000_i1090" DrawAspect="Content" ObjectID="_1656506031" r:id="rId148"/>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8.75pt" o:ole="">
            <v:imagedata r:id="rId149" o:title=""/>
          </v:shape>
          <o:OLEObject Type="Embed" ProgID="Equation.3" ShapeID="_x0000_i1091" DrawAspect="Content" ObjectID="_1656506032" r:id="rId150"/>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520" w:name="_Toc21338441"/>
      <w:bookmarkStart w:id="2521" w:name="_Toc29808549"/>
      <w:bookmarkStart w:id="2522" w:name="_Toc37068468"/>
      <w:bookmarkStart w:id="2523" w:name="_Toc37084013"/>
      <w:bookmarkStart w:id="2524" w:name="_Toc37084355"/>
      <w:bookmarkStart w:id="2525" w:name="_Toc40209717"/>
      <w:bookmarkStart w:id="2526" w:name="_Toc40210059"/>
      <w:bookmarkStart w:id="2527" w:name="_Toc45893018"/>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520"/>
      <w:bookmarkEnd w:id="2521"/>
      <w:bookmarkEnd w:id="2522"/>
      <w:bookmarkEnd w:id="2523"/>
      <w:bookmarkEnd w:id="2524"/>
      <w:bookmarkEnd w:id="2525"/>
      <w:bookmarkEnd w:id="2526"/>
      <w:bookmarkEnd w:id="252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25pt;height:18.75pt" o:ole="">
            <v:imagedata r:id="rId151" o:title=""/>
          </v:shape>
          <o:OLEObject Type="Embed" ProgID="Equation.DSMT4" ShapeID="_x0000_i1092" DrawAspect="Content" ObjectID="_1656506033" r:id="rId152"/>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8.75pt;height:18.75pt" o:ole="">
            <v:imagedata r:id="rId153" o:title=""/>
          </v:shape>
          <o:OLEObject Type="Embed" ProgID="Equation.DSMT4" ShapeID="_x0000_i1093" DrawAspect="Content" ObjectID="_1656506034" r:id="rId154"/>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75pt;height:18.75pt" o:ole="">
            <v:imagedata r:id="rId155" o:title=""/>
          </v:shape>
          <o:OLEObject Type="Embed" ProgID="Equation.DSMT4" ShapeID="_x0000_i1094" DrawAspect="Content" ObjectID="_1656506035" r:id="rId156"/>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75pt;height:9.75pt" o:ole="">
            <v:imagedata r:id="rId157" o:title=""/>
          </v:shape>
          <o:OLEObject Type="Embed" ProgID="Equation.3" ShapeID="_x0000_i1095" DrawAspect="Content" ObjectID="_1656506036" r:id="rId158"/>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8.75pt;height:18.75pt" o:ole="">
            <v:imagedata r:id="rId159" o:title=""/>
          </v:shape>
          <o:OLEObject Type="Embed" ProgID="Equation.3" ShapeID="_x0000_i1096" DrawAspect="Content" ObjectID="_1656506037" r:id="rId160"/>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25pt;height:9.75pt" o:ole="">
            <v:imagedata r:id="rId161" o:title=""/>
          </v:shape>
          <o:OLEObject Type="Embed" ProgID="Equation.DSMT4" ShapeID="_x0000_i1097" DrawAspect="Content" ObjectID="_1656506038" r:id="rId162"/>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25pt" o:ole="">
            <v:imagedata r:id="rId163" o:title=""/>
          </v:shape>
          <o:OLEObject Type="Embed" ProgID="Equation.3" ShapeID="_x0000_i1098" DrawAspect="Content" ObjectID="_1656506039" r:id="rId16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75pt;height:18.75pt" o:ole="">
            <v:imagedata r:id="rId166" o:title=""/>
          </v:shape>
          <o:OLEObject Type="Embed" ProgID="Equation.3" ShapeID="_x0000_i1099" DrawAspect="Content" ObjectID="_1656506040" r:id="rId167"/>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8.75pt" o:ole="">
            <v:imagedata r:id="rId168" o:title=""/>
          </v:shape>
          <o:OLEObject Type="Embed" ProgID="Equation.3" ShapeID="_x0000_i1100" DrawAspect="Content" ObjectID="_1656506041" r:id="rId169"/>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8.75pt" o:ole="">
            <v:imagedata r:id="rId170" o:title=""/>
          </v:shape>
          <o:OLEObject Type="Embed" ProgID="Equation.3" ShapeID="_x0000_i1101" DrawAspect="Content" ObjectID="_1656506042" r:id="rId171"/>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75pt;height:18.75pt" o:ole="">
            <v:imagedata r:id="rId172" o:title=""/>
          </v:shape>
          <o:OLEObject Type="Embed" ProgID="Equation.DSMT4" ShapeID="_x0000_i1102" DrawAspect="Content" ObjectID="_1656506043" r:id="rId173"/>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25pt;height:37.5pt" o:ole="">
            <v:imagedata r:id="rId174" o:title=""/>
          </v:shape>
          <o:OLEObject Type="Embed" ProgID="Equation.DSMT4" ShapeID="_x0000_i1103" DrawAspect="Content" ObjectID="_1656506044" r:id="rId175"/>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6" o:title=""/>
          </v:shape>
          <o:OLEObject Type="Embed" ProgID="Equation.DSMT4" ShapeID="_x0000_i1104" DrawAspect="Content" ObjectID="_1656506045" r:id="rId17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75pt;height:83.25pt" o:ole="">
            <v:imagedata r:id="rId178" o:title=""/>
          </v:shape>
          <o:OLEObject Type="Embed" ProgID="Equation.DSMT4" ShapeID="_x0000_i1105" DrawAspect="Content" ObjectID="_1656506046" r:id="rId179"/>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75pt;height:18.75pt" o:ole="">
            <v:imagedata r:id="rId155" o:title=""/>
          </v:shape>
          <o:OLEObject Type="Embed" ProgID="Equation.DSMT4" ShapeID="_x0000_i1106" DrawAspect="Content" ObjectID="_1656506047" r:id="rId180"/>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25pt;height:18.75pt" o:ole="">
            <v:imagedata r:id="rId181" o:title=""/>
          </v:shape>
          <o:OLEObject Type="Embed" ProgID="Equation.3" ShapeID="_x0000_i1107" DrawAspect="Content" ObjectID="_1656506048" r:id="rId182"/>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75pt;height:18.75pt" o:ole="">
            <v:imagedata r:id="rId183" o:title=""/>
          </v:shape>
          <o:OLEObject Type="Embed" ProgID="Equation.3" ShapeID="_x0000_i1108" DrawAspect="Content" ObjectID="_1656506049" r:id="rId18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8.75pt" o:ole="">
            <v:imagedata r:id="rId185" o:title=""/>
          </v:shape>
          <o:OLEObject Type="Embed" ProgID="Equation.3" ShapeID="_x0000_i1109" DrawAspect="Content" ObjectID="_1656506050" r:id="rId186"/>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25pt;height:33pt" o:ole="">
            <v:imagedata r:id="rId187" o:title=""/>
          </v:shape>
          <o:OLEObject Type="Embed" ProgID="Equation.3" ShapeID="_x0000_i1110" DrawAspect="Content" ObjectID="_1656506051" r:id="rId188"/>
        </w:object>
      </w:r>
      <w:r w:rsidRPr="00C25669">
        <w:rPr>
          <w:rFonts w:eastAsia="SimSun"/>
        </w:rPr>
        <w:t>.</w:t>
      </w:r>
    </w:p>
    <w:p w:rsidR="005B3300" w:rsidRPr="00C25669" w:rsidRDefault="005B3300" w:rsidP="005B3300">
      <w:pPr>
        <w:pStyle w:val="Heading4"/>
        <w:rPr>
          <w:lang w:eastAsia="zh-CN"/>
        </w:rPr>
      </w:pPr>
      <w:bookmarkStart w:id="2528" w:name="_Toc21338442"/>
      <w:bookmarkStart w:id="2529" w:name="_Toc29808550"/>
      <w:bookmarkStart w:id="2530" w:name="_Toc37068469"/>
      <w:bookmarkStart w:id="2531" w:name="_Toc37084014"/>
      <w:bookmarkStart w:id="2532" w:name="_Toc37084356"/>
      <w:bookmarkStart w:id="2533" w:name="_Toc40209718"/>
      <w:bookmarkStart w:id="2534" w:name="_Toc40210060"/>
      <w:bookmarkStart w:id="2535" w:name="_Toc45893019"/>
      <w:r w:rsidRPr="00C25669">
        <w:rPr>
          <w:lang w:eastAsia="zh-CN"/>
        </w:rPr>
        <w:lastRenderedPageBreak/>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528"/>
      <w:bookmarkEnd w:id="2529"/>
      <w:bookmarkEnd w:id="2530"/>
      <w:bookmarkEnd w:id="2531"/>
      <w:bookmarkEnd w:id="2532"/>
      <w:bookmarkEnd w:id="2533"/>
      <w:bookmarkEnd w:id="2534"/>
      <w:bookmarkEnd w:id="2535"/>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r w:rsidR="00370800">
              <w:rPr>
                <w:rFonts w:ascii="Arial" w:hAnsi="Arial" w:cs="Arial"/>
                <w:b/>
                <w:sz w:val="18"/>
                <w:lang w:eastAsia="ja-JP"/>
              </w:rPr>
              <w:t>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w:t>
      </w:r>
      <w:r>
        <w:rPr>
          <w:rFonts w:eastAsia="SimSun"/>
        </w:rPr>
        <w:t>e</w:t>
      </w:r>
      <w:r w:rsidRPr="00661924">
        <w:rPr>
          <w:rFonts w:eastAsia="SimSun"/>
        </w:rPr>
        <w:t xml:space="preserve">nsure the correlation matrix is positive semi-definite after round-off to 4 digit precision. This is done using the equation: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8.75pt" o:ole="">
            <v:imagedata r:id="rId189" o:title=""/>
          </v:shape>
          <o:OLEObject Type="Embed" ProgID="Equation.3" ShapeID="_x0000_i1111" DrawAspect="Content" ObjectID="_1656506052" r:id="rId190"/>
        </w:object>
      </w:r>
      <w:r w:rsidRPr="00445C83">
        <w:rPr>
          <w:rFonts w:eastAsia="SimSun"/>
        </w:rPr>
        <w:t xml:space="preserve"> or </w:t>
      </w:r>
      <w:r w:rsidRPr="002475B7">
        <w:rPr>
          <w:position w:val="-14"/>
        </w:rPr>
        <w:object w:dxaOrig="2740" w:dyaOrig="380">
          <v:shape id="_x0000_i1112" type="#_x0000_t75" style="width:137.25pt;height:18.75pt" o:ole="">
            <v:imagedata r:id="rId191" o:title=""/>
          </v:shape>
          <o:OLEObject Type="Embed" ProgID="Equation.DSMT4" ShapeID="_x0000_i1112" DrawAspect="Content" ObjectID="_1656506053" r:id="rId192"/>
        </w:objec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r>
        <w:rPr>
          <w:rFonts w:eastAsia="SimSun"/>
        </w:rPr>
        <w:t>(4,1,2)</w:t>
      </w:r>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C25669" w:rsidRDefault="005B3300" w:rsidP="005B3300">
      <w:pPr>
        <w:pStyle w:val="TH"/>
      </w:pPr>
      <w:r w:rsidRPr="00C25669">
        <w:lastRenderedPageBreak/>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53"/>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w:t>
            </w:r>
            <w:r>
              <w:rPr>
                <w:rFonts w:ascii="Arial" w:eastAsia="SimSun" w:hAnsi="Arial" w:cs="Arial"/>
                <w:b/>
                <w:sz w:val="18"/>
                <w:lang w:eastAsia="zh-CN"/>
              </w:rPr>
              <w:t>(2,1,2)</w:t>
            </w:r>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13" type="#_x0000_t75" style="width:348.75pt;height:123pt" o:ole="">
                  <v:imagedata r:id="rId193" o:title=""/>
                </v:shape>
                <o:OLEObject Type="Embed" ProgID="Equation.3" ShapeID="_x0000_i1113" DrawAspect="Content" ObjectID="_1656506054" r:id="rId194"/>
              </w:object>
            </w:r>
          </w:p>
        </w:tc>
      </w:tr>
      <w:tr w:rsidR="00833BE6" w:rsidRPr="00661924" w:rsidTr="00833BE6">
        <w:trPr>
          <w:jc w:val="center"/>
        </w:trPr>
        <w:tc>
          <w:tcPr>
            <w:tcW w:w="442" w:type="pct"/>
            <w:vAlign w:val="center"/>
          </w:tcPr>
          <w:p w:rsidR="00833BE6" w:rsidRPr="00242B23" w:rsidRDefault="00833BE6" w:rsidP="00833BE6">
            <w:pPr>
              <w:keepNext/>
              <w:keepLines/>
              <w:spacing w:after="0"/>
              <w:jc w:val="center"/>
              <w:rPr>
                <w:rFonts w:ascii="Arial" w:eastAsia="SimSun" w:hAnsi="Arial" w:cs="Arial"/>
                <w:b/>
                <w:sz w:val="18"/>
                <w:lang w:val="en-US" w:eastAsia="zh-CN"/>
              </w:rPr>
            </w:pPr>
            <w:r>
              <w:rPr>
                <w:rFonts w:ascii="Arial" w:eastAsia="SimSun" w:hAnsi="Arial" w:cs="Arial"/>
                <w:b/>
                <w:sz w:val="18"/>
                <w:lang w:val="ru-RU" w:eastAsia="zh-CN"/>
              </w:rPr>
              <w:t>2</w:t>
            </w:r>
            <w:r>
              <w:rPr>
                <w:rFonts w:ascii="Arial" w:eastAsia="SimSun" w:hAnsi="Arial" w:cs="Arial"/>
                <w:b/>
                <w:sz w:val="18"/>
                <w:lang w:val="en-US" w:eastAsia="zh-CN"/>
              </w:rPr>
              <w:t>(1,1,2)x4 case</w:t>
            </w:r>
          </w:p>
        </w:tc>
        <w:tc>
          <w:tcPr>
            <w:tcW w:w="4558" w:type="pct"/>
            <w:vAlign w:val="center"/>
          </w:tcPr>
          <w:p w:rsidR="00833BE6" w:rsidRPr="00661924" w:rsidRDefault="00833BE6" w:rsidP="00833BE6">
            <w:pPr>
              <w:keepNext/>
              <w:keepLines/>
              <w:spacing w:after="0"/>
              <w:jc w:val="center"/>
              <w:rPr>
                <w:rFonts w:ascii="Arial" w:eastAsia="SimSun" w:hAnsi="Arial" w:cs="Arial"/>
                <w:sz w:val="16"/>
                <w:szCs w:val="16"/>
              </w:rPr>
            </w:pPr>
            <w:r w:rsidRPr="00676FA6">
              <w:rPr>
                <w:rFonts w:ascii="Arial" w:eastAsia="SimSun" w:hAnsi="Arial" w:cs="Arial"/>
                <w:position w:val="-116"/>
                <w:sz w:val="16"/>
                <w:szCs w:val="16"/>
              </w:rPr>
              <w:object w:dxaOrig="6759" w:dyaOrig="2420">
                <v:shape id="_x0000_i1114" type="#_x0000_t75" style="width:339pt;height:120.75pt" o:ole="">
                  <v:imagedata r:id="rId195" o:title=""/>
                </v:shape>
                <o:OLEObject Type="Embed" ProgID="Equation.DSMT4" ShapeID="_x0000_i1114" DrawAspect="Content" ObjectID="_1656506055" r:id="rId196"/>
              </w:object>
            </w:r>
            <w:r>
              <w:rPr>
                <w:rFonts w:ascii="Arial" w:eastAsia="SimSun" w:hAnsi="Arial" w:cs="Arial"/>
                <w:sz w:val="16"/>
                <w:szCs w:val="16"/>
              </w:rPr>
              <w:t xml:space="preserve"> </w:t>
            </w:r>
          </w:p>
        </w:tc>
      </w:tr>
      <w:tr w:rsidR="00833BE6" w:rsidRPr="00661924" w:rsidTr="00833BE6">
        <w:trPr>
          <w:jc w:val="center"/>
        </w:trPr>
        <w:tc>
          <w:tcPr>
            <w:tcW w:w="442" w:type="pct"/>
            <w:vAlign w:val="center"/>
          </w:tcPr>
          <w:p w:rsidR="00833BE6" w:rsidRPr="00242B23" w:rsidRDefault="00833BE6" w:rsidP="00833BE6">
            <w:pPr>
              <w:keepNext/>
              <w:keepLines/>
              <w:spacing w:after="0"/>
              <w:jc w:val="center"/>
              <w:rPr>
                <w:rFonts w:ascii="Arial" w:eastAsia="SimSun" w:hAnsi="Arial" w:cs="Arial"/>
                <w:b/>
                <w:sz w:val="18"/>
                <w:lang w:val="en-US" w:eastAsia="zh-CN"/>
              </w:rPr>
            </w:pPr>
            <w:r>
              <w:rPr>
                <w:rFonts w:ascii="Arial" w:eastAsia="SimSun" w:hAnsi="Arial" w:cs="Arial"/>
                <w:b/>
                <w:sz w:val="18"/>
                <w:lang w:val="en-US" w:eastAsia="zh-CN"/>
              </w:rPr>
              <w:t>4(2,1,2)x4 case</w:t>
            </w:r>
          </w:p>
        </w:tc>
        <w:tc>
          <w:tcPr>
            <w:tcW w:w="4558" w:type="pct"/>
            <w:vAlign w:val="center"/>
          </w:tcPr>
          <w:p w:rsidR="00833BE6" w:rsidRDefault="00833BE6" w:rsidP="00833BE6">
            <w:pPr>
              <w:keepNext/>
              <w:keepLines/>
              <w:spacing w:after="0"/>
              <w:jc w:val="center"/>
              <w:rPr>
                <w:rFonts w:ascii="Arial" w:eastAsia="SimSun" w:hAnsi="Arial" w:cs="Arial"/>
                <w:sz w:val="16"/>
                <w:szCs w:val="16"/>
              </w:rPr>
            </w:pPr>
            <w:r w:rsidRPr="002C142F">
              <w:rPr>
                <w:rFonts w:ascii="Arial" w:eastAsia="SimSun" w:hAnsi="Arial" w:cs="Arial"/>
                <w:position w:val="-166"/>
                <w:sz w:val="16"/>
                <w:szCs w:val="16"/>
              </w:rPr>
              <w:object w:dxaOrig="9000" w:dyaOrig="3400">
                <v:shape id="_x0000_i1115" type="#_x0000_t75" style="width:450.75pt;height:169.5pt" o:ole="">
                  <v:imagedata r:id="rId197" o:title=""/>
                </v:shape>
                <o:OLEObject Type="Embed" ProgID="Equation.DSMT4" ShapeID="_x0000_i1115" DrawAspect="Content" ObjectID="_1656506056" r:id="rId198"/>
              </w:object>
            </w:r>
          </w:p>
        </w:tc>
      </w:tr>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r>
              <w:rPr>
                <w:rFonts w:ascii="Arial" w:eastAsia="SimSun" w:hAnsi="Arial" w:cs="Arial"/>
                <w:b/>
                <w:sz w:val="18"/>
                <w:lang w:eastAsia="zh-CN"/>
              </w:rPr>
              <w:t>(4,1,2)</w:t>
            </w:r>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116" type="#_x0000_t75" style="width:451.5pt;height:203.25pt" o:ole="">
                  <v:imagedata r:id="rId199" o:title=""/>
                </v:shape>
                <o:OLEObject Type="Embed" ProgID="Equation.DSMT4" ShapeID="_x0000_i1116" DrawAspect="Content" ObjectID="_1656506057" r:id="rId200"/>
              </w:object>
            </w:r>
          </w:p>
        </w:tc>
      </w:tr>
    </w:tbl>
    <w:p w:rsidR="005B3300" w:rsidRPr="00C25669" w:rsidRDefault="005B3300" w:rsidP="005B3300">
      <w:pPr>
        <w:rPr>
          <w:rFonts w:eastAsia="SimSun"/>
        </w:rPr>
        <w:sectPr w:rsidR="005B3300" w:rsidRPr="00C25669" w:rsidSect="000811C5">
          <w:headerReference w:type="even" r:id="rId20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5"/>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w:t>
            </w:r>
            <w:r>
              <w:rPr>
                <w:rFonts w:ascii="Arial" w:eastAsia="SimSun" w:hAnsi="Arial" w:cs="Arial"/>
                <w:b/>
                <w:sz w:val="18"/>
                <w:lang w:eastAsia="zh-CN"/>
              </w:rPr>
              <w:t>(1,1,2)</w:t>
            </w:r>
            <w:r w:rsidRPr="00661924">
              <w:rPr>
                <w:rFonts w:ascii="Arial" w:eastAsia="SimSun" w:hAnsi="Arial" w:cs="Arial"/>
                <w:b/>
                <w:sz w:val="18"/>
                <w:lang w:eastAsia="zh-CN"/>
              </w:rPr>
              <w:t>x2 case</w:t>
            </w:r>
          </w:p>
        </w:tc>
        <w:tc>
          <w:tcPr>
            <w:tcW w:w="4558" w:type="pct"/>
            <w:vAlign w:val="center"/>
          </w:tcPr>
          <w:p w:rsidR="00833BE6" w:rsidRPr="00661924" w:rsidRDefault="00C8643F" w:rsidP="00833BE6">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536" w:name="_Toc21338443"/>
      <w:bookmarkStart w:id="2537" w:name="_Toc29808551"/>
      <w:bookmarkStart w:id="2538" w:name="_Toc37068470"/>
      <w:bookmarkStart w:id="2539" w:name="_Toc37084015"/>
      <w:bookmarkStart w:id="2540" w:name="_Toc37084357"/>
      <w:bookmarkStart w:id="2541" w:name="_Toc40209719"/>
      <w:bookmarkStart w:id="2542" w:name="_Toc40210061"/>
      <w:bookmarkStart w:id="2543" w:name="_Toc45893020"/>
      <w:r w:rsidRPr="00C25669">
        <w:t>B.2.3.2</w:t>
      </w:r>
      <w:r w:rsidRPr="00C25669">
        <w:rPr>
          <w:rFonts w:hint="eastAsia"/>
        </w:rPr>
        <w:t>.3</w:t>
      </w:r>
      <w:r w:rsidRPr="00C25669">
        <w:rPr>
          <w:rFonts w:hint="eastAsia"/>
          <w:lang w:eastAsia="zh-CN"/>
        </w:rPr>
        <w:tab/>
      </w:r>
      <w:r w:rsidRPr="00C25669">
        <w:rPr>
          <w:rFonts w:hint="eastAsia"/>
        </w:rPr>
        <w:t>Beam steering approach</w:t>
      </w:r>
      <w:bookmarkEnd w:id="2536"/>
      <w:bookmarkEnd w:id="2537"/>
      <w:bookmarkEnd w:id="2538"/>
      <w:bookmarkEnd w:id="2539"/>
      <w:bookmarkEnd w:id="2540"/>
      <w:bookmarkEnd w:id="2541"/>
      <w:bookmarkEnd w:id="2542"/>
      <w:bookmarkEnd w:id="254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7" type="#_x0000_t75" style="width:83.25pt;height:18.75pt" o:ole="">
            <v:imagedata r:id="rId202" o:title=""/>
          </v:shape>
          <o:OLEObject Type="Embed" ProgID="Equation.3" ShapeID="_x0000_i1117" DrawAspect="Content" ObjectID="_1656506058" r:id="rId20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8" type="#_x0000_t75" style="width:171.75pt;height:33pt" o:ole="">
            <v:imagedata r:id="rId204" o:title=""/>
          </v:shape>
          <o:OLEObject Type="Embed" ProgID="Equation.3" ShapeID="_x0000_i1118" DrawAspect="Content" ObjectID="_1656506059" r:id="rId20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9" type="#_x0000_t75" style="width:31.5pt;height:18.75pt" o:ole="">
            <v:imagedata r:id="rId206" o:title=""/>
          </v:shape>
          <o:OLEObject Type="Embed" ProgID="Equation.3" ShapeID="_x0000_i1119" DrawAspect="Content" ObjectID="_1656506060" r:id="rId20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20" type="#_x0000_t75" style="width:40.5pt;height:18.75pt" o:ole="">
            <v:imagedata r:id="rId208" o:title=""/>
          </v:shape>
          <o:OLEObject Type="Embed" ProgID="Equation.3" ShapeID="_x0000_i1120" DrawAspect="Content" ObjectID="_1656506061" r:id="rId20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21" type="#_x0000_t75" style="width:42pt;height:18.75pt" o:ole="">
            <v:imagedata r:id="rId210" o:title=""/>
          </v:shape>
          <o:OLEObject Type="Embed" ProgID="Equation.3" ShapeID="_x0000_i1121" DrawAspect="Content" ObjectID="_1656506062" r:id="rId21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2" type="#_x0000_t75" style="width:11.25pt;height:18.75pt" o:ole="">
            <v:imagedata r:id="rId212" o:title=""/>
          </v:shape>
          <o:OLEObject Type="Embed" ProgID="Equation.3" ShapeID="_x0000_i1122" DrawAspect="Content" ObjectID="_1656506063" r:id="rId21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3" type="#_x0000_t75" style="width:14.25pt;height:18.75pt" o:ole="">
            <v:imagedata r:id="rId214" o:title=""/>
          </v:shape>
          <o:OLEObject Type="Embed" ProgID="Equation.3" ShapeID="_x0000_i1123" DrawAspect="Content" ObjectID="_1656506064" r:id="rId21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4" type="#_x0000_t75" style="width:14.25pt;height:18.75pt" o:ole="">
            <v:imagedata r:id="rId216" o:title=""/>
          </v:shape>
          <o:OLEObject Type="Embed" ProgID="Equation.3" ShapeID="_x0000_i1124" DrawAspect="Content" ObjectID="_1656506065" r:id="rId21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5" type="#_x0000_t75" style="width:44.25pt;height:18.75pt" o:ole="">
            <v:imagedata r:id="rId218" o:title=""/>
          </v:shape>
          <o:OLEObject Type="Embed" ProgID="Equation.3" ShapeID="_x0000_i1125" DrawAspect="Content" ObjectID="_1656506066" r:id="rId21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6" type="#_x0000_t75" style="width:90.75pt;height:33pt" o:ole="">
            <v:imagedata r:id="rId220" o:title=""/>
          </v:shape>
          <o:OLEObject Type="Embed" ProgID="Equation.3" ShapeID="_x0000_i1126" DrawAspect="Content" ObjectID="_1656506067" r:id="rId22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7" type="#_x0000_t75" style="width:124.5pt;height:48.75pt" o:ole="">
            <v:imagedata r:id="rId222" o:title=""/>
          </v:shape>
          <o:OLEObject Type="Embed" ProgID="Equation.3" ShapeID="_x0000_i1127" DrawAspect="Content" ObjectID="_1656506068" r:id="rId22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8" type="#_x0000_t75" style="width:148.5pt;height:63.75pt" o:ole="">
            <v:imagedata r:id="rId224" o:title=""/>
          </v:shape>
          <o:OLEObject Type="Embed" ProgID="Equation.3" ShapeID="_x0000_i1128" DrawAspect="Content" ObjectID="_1656506069" r:id="rId22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9" type="#_x0000_t75" style="width:27.75pt;height:18.75pt" o:ole="">
            <v:imagedata r:id="rId226" o:title=""/>
          </v:shape>
          <o:OLEObject Type="Embed" ProgID="Equation.3" ShapeID="_x0000_i1129" DrawAspect="Content" ObjectID="_1656506070" r:id="rId22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30" type="#_x0000_t75" style="width:18.75pt;height:18.75pt" o:ole="">
            <v:imagedata r:id="rId228" o:title=""/>
          </v:shape>
          <o:OLEObject Type="Embed" ProgID="Equation.3" ShapeID="_x0000_i1130" DrawAspect="Content" ObjectID="_1656506071" r:id="rId22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31" type="#_x0000_t75" style="width:63.75pt;height:18.75pt" o:ole="">
            <v:imagedata r:id="rId230" o:title=""/>
          </v:shape>
          <o:OLEObject Type="Embed" ProgID="Equation.3" ShapeID="_x0000_i1131" DrawAspect="Content" ObjectID="_1656506072" r:id="rId231"/>
        </w:object>
      </w:r>
      <w:r w:rsidRPr="00C25669">
        <w:rPr>
          <w:rFonts w:eastAsia="SimSun"/>
        </w:rPr>
        <w:t xml:space="preserve">, where </w:t>
      </w:r>
      <w:r w:rsidRPr="00C25669">
        <w:rPr>
          <w:rFonts w:eastAsia="SimSun"/>
          <w:position w:val="-14"/>
        </w:rPr>
        <w:object w:dxaOrig="360" w:dyaOrig="380">
          <v:shape id="_x0000_i1132" type="#_x0000_t75" style="width:18.75pt;height:18.75pt" o:ole="">
            <v:imagedata r:id="rId232" o:title=""/>
          </v:shape>
          <o:OLEObject Type="Embed" ProgID="Equation.3" ShapeID="_x0000_i1132" DrawAspect="Content" ObjectID="_1656506073" r:id="rId233"/>
        </w:object>
      </w:r>
      <w:r w:rsidRPr="00C25669">
        <w:rPr>
          <w:rFonts w:eastAsia="SimSun"/>
        </w:rPr>
        <w:t xml:space="preserve">is the random start value with the uniform distribution, i.e., </w:t>
      </w:r>
      <w:r w:rsidRPr="00C25669">
        <w:rPr>
          <w:rFonts w:eastAsia="SimSun"/>
          <w:position w:val="-14"/>
        </w:rPr>
        <w:object w:dxaOrig="1200" w:dyaOrig="380">
          <v:shape id="_x0000_i1133" type="#_x0000_t75" style="width:51.75pt;height:18.75pt" o:ole="">
            <v:imagedata r:id="rId234" o:title=""/>
          </v:shape>
          <o:OLEObject Type="Embed" ProgID="Equation.3" ShapeID="_x0000_i1133" DrawAspect="Content" ObjectID="_1656506074" r:id="rId235"/>
        </w:object>
      </w:r>
      <w:r w:rsidRPr="00C25669">
        <w:rPr>
          <w:rFonts w:eastAsia="SimSun"/>
        </w:rPr>
        <w:t xml:space="preserve">, </w:t>
      </w:r>
      <w:r w:rsidRPr="00C25669">
        <w:rPr>
          <w:rFonts w:eastAsia="SimSun"/>
          <w:position w:val="-6"/>
        </w:rPr>
        <w:object w:dxaOrig="380" w:dyaOrig="279">
          <v:shape id="_x0000_i1134" type="#_x0000_t75" style="width:11.25pt;height:9.75pt" o:ole="">
            <v:imagedata r:id="rId236" o:title=""/>
          </v:shape>
          <o:OLEObject Type="Embed" ProgID="Equation.3" ShapeID="_x0000_i1134" DrawAspect="Content" ObjectID="_1656506075" r:id="rId23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5" type="#_x0000_t75" style="width:27.75pt;height:18.75pt" o:ole="">
            <v:imagedata r:id="rId238" o:title=""/>
          </v:shape>
          <o:OLEObject Type="Embed" ProgID="Equation.3" ShapeID="_x0000_i1135" DrawAspect="Content" ObjectID="_1656506076" r:id="rId23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6" type="#_x0000_t75" style="width:9.75pt;height:9.75pt" o:ole="">
            <v:imagedata r:id="rId240" o:title=""/>
          </v:shape>
          <o:OLEObject Type="Embed" ProgID="Equation.3" ShapeID="_x0000_i1136" DrawAspect="Content" ObjectID="_1656506077" r:id="rId24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7" type="#_x0000_t75" style="width:8.25pt;height:9.75pt" o:ole="">
            <v:imagedata r:id="rId242" o:title=""/>
          </v:shape>
          <o:OLEObject Type="Embed" ProgID="Equation.3" ShapeID="_x0000_i1137" DrawAspect="Content" ObjectID="_1656506078" r:id="rId24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8" type="#_x0000_t75" style="width:76.5pt;height:18.75pt" o:ole="">
            <v:imagedata r:id="rId244" o:title=""/>
          </v:shape>
          <o:OLEObject Type="Embed" ProgID="Equation.3" ShapeID="_x0000_i1138" DrawAspect="Content" ObjectID="_1656506079" r:id="rId24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9" type="#_x0000_t75" style="width:109.5pt;height:33pt" o:ole="">
            <v:imagedata r:id="rId246" o:title=""/>
          </v:shape>
          <o:OLEObject Type="Embed" ProgID="Equation.3" ShapeID="_x0000_i1139" DrawAspect="Content" ObjectID="_1656506080" r:id="rId24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40" type="#_x0000_t75" style="width:11.25pt;height:9.75pt" o:ole="">
                  <v:imagedata r:id="rId248" o:title=""/>
                </v:shape>
                <o:OLEObject Type="Embed" ProgID="Equation.3" ShapeID="_x0000_i1140" DrawAspect="Content" ObjectID="_1656506081" r:id="rId24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544" w:name="_Toc21338444"/>
      <w:bookmarkStart w:id="2545" w:name="_Toc29808552"/>
      <w:bookmarkStart w:id="2546" w:name="_Toc37068471"/>
      <w:bookmarkStart w:id="2547" w:name="_Toc37084016"/>
      <w:bookmarkStart w:id="2548" w:name="_Toc37084358"/>
      <w:bookmarkStart w:id="2549" w:name="_Toc40209720"/>
      <w:bookmarkStart w:id="2550" w:name="_Toc40210062"/>
      <w:bookmarkStart w:id="2551" w:name="_Toc45893021"/>
      <w:r w:rsidRPr="00C25669">
        <w:t>B.2.4</w:t>
      </w:r>
      <w:r w:rsidRPr="00C25669">
        <w:rPr>
          <w:rFonts w:hint="eastAsia"/>
          <w:lang w:eastAsia="zh-CN"/>
        </w:rPr>
        <w:tab/>
        <w:t>Two-tap propagation conditions for CQI tests</w:t>
      </w:r>
      <w:bookmarkEnd w:id="2544"/>
      <w:bookmarkEnd w:id="2545"/>
      <w:bookmarkEnd w:id="2546"/>
      <w:bookmarkEnd w:id="2547"/>
      <w:bookmarkEnd w:id="2548"/>
      <w:bookmarkEnd w:id="2549"/>
      <w:bookmarkEnd w:id="2550"/>
      <w:bookmarkEnd w:id="255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41" type="#_x0000_t75" style="width:159pt;height:18.75pt" o:ole="">
            <v:imagedata r:id="rId250" o:title=""/>
          </v:shape>
          <o:OLEObject Type="Embed" ProgID="Equation.3" ShapeID="_x0000_i1141" DrawAspect="Content" ObjectID="_1656506082" r:id="rId25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2" type="#_x0000_t75" style="width:23.25pt;height:11.25pt" o:ole="">
            <v:imagedata r:id="rId252" o:title=""/>
          </v:shape>
          <o:OLEObject Type="Embed" ProgID="Equation.3" ShapeID="_x0000_i1142" DrawAspect="Content" ObjectID="_1656506083" r:id="rId253"/>
        </w:object>
      </w:r>
      <w:r w:rsidRPr="00C25669">
        <w:rPr>
          <w:rFonts w:eastAsia="SimSun"/>
        </w:rPr>
        <w:t xml:space="preserve"> representation, with </w:t>
      </w:r>
      <w:r w:rsidRPr="00C25669">
        <w:rPr>
          <w:rFonts w:eastAsia="SimSun"/>
          <w:position w:val="-12"/>
        </w:rPr>
        <w:object w:dxaOrig="279" w:dyaOrig="360">
          <v:shape id="_x0000_i1143" type="#_x0000_t75" style="width:9.75pt;height:18.75pt" o:ole="">
            <v:imagedata r:id="rId254" o:title=""/>
          </v:shape>
          <o:OLEObject Type="Embed" ProgID="Equation.3" ShapeID="_x0000_i1143" DrawAspect="Content" ObjectID="_1656506084" r:id="rId25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4" type="#_x0000_t75" style="width:11.25pt;height:14.25pt" o:ole="">
            <v:imagedata r:id="rId256" o:title=""/>
          </v:shape>
          <o:OLEObject Type="Embed" ProgID="Equation.3" ShapeID="_x0000_i1144" DrawAspect="Content" ObjectID="_1656506085" r:id="rId25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552" w:name="_Toc21338445"/>
      <w:bookmarkStart w:id="2553" w:name="_Toc29808553"/>
      <w:bookmarkStart w:id="2554" w:name="_Toc37068472"/>
      <w:bookmarkStart w:id="2555" w:name="_Toc37084017"/>
      <w:bookmarkStart w:id="2556" w:name="_Toc37084359"/>
      <w:bookmarkStart w:id="2557" w:name="_Toc40209721"/>
      <w:bookmarkStart w:id="2558" w:name="_Toc40210063"/>
      <w:bookmarkStart w:id="2559" w:name="_Toc45893022"/>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552"/>
      <w:bookmarkEnd w:id="2553"/>
      <w:bookmarkEnd w:id="2554"/>
      <w:bookmarkEnd w:id="2555"/>
      <w:bookmarkEnd w:id="2556"/>
      <w:bookmarkEnd w:id="2557"/>
      <w:bookmarkEnd w:id="2558"/>
      <w:bookmarkEnd w:id="2559"/>
    </w:p>
    <w:p w:rsidR="005B3300" w:rsidRPr="00C25669" w:rsidRDefault="005B3300" w:rsidP="005B3300">
      <w:pPr>
        <w:pStyle w:val="Heading2"/>
        <w:rPr>
          <w:snapToGrid w:val="0"/>
        </w:rPr>
      </w:pPr>
      <w:bookmarkStart w:id="2560" w:name="_Toc21338446"/>
      <w:bookmarkStart w:id="2561" w:name="_Toc29808554"/>
      <w:bookmarkStart w:id="2562" w:name="_Toc37068473"/>
      <w:bookmarkStart w:id="2563" w:name="_Toc37084018"/>
      <w:bookmarkStart w:id="2564" w:name="_Toc37084360"/>
      <w:bookmarkStart w:id="2565" w:name="_Toc40209722"/>
      <w:bookmarkStart w:id="2566" w:name="_Toc40210064"/>
      <w:bookmarkStart w:id="2567" w:name="_Toc45893023"/>
      <w:r w:rsidRPr="00C25669">
        <w:rPr>
          <w:snapToGrid w:val="0"/>
        </w:rPr>
        <w:t>B.3.1</w:t>
      </w:r>
      <w:r w:rsidRPr="00C25669">
        <w:rPr>
          <w:snapToGrid w:val="0"/>
        </w:rPr>
        <w:tab/>
        <w:t>Single Tap Channel Profile</w:t>
      </w:r>
      <w:bookmarkEnd w:id="2560"/>
      <w:bookmarkEnd w:id="2561"/>
      <w:bookmarkEnd w:id="2562"/>
      <w:bookmarkEnd w:id="2563"/>
      <w:bookmarkEnd w:id="2564"/>
      <w:bookmarkEnd w:id="2565"/>
      <w:bookmarkEnd w:id="2566"/>
      <w:bookmarkEnd w:id="2567"/>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5" type="#_x0000_t75" style="width:103.5pt;height:21.75pt" o:ole="">
            <v:imagedata r:id="rId258" o:title=""/>
          </v:shape>
          <o:OLEObject Type="Embed" ProgID="Equation.3" ShapeID="_x0000_i1145" DrawAspect="Content" ObjectID="_1656506086" r:id="rId25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6" type="#_x0000_t75" style="width:26.25pt;height:15.75pt" o:ole="">
            <v:imagedata r:id="rId260" o:title=""/>
          </v:shape>
          <o:OLEObject Type="Embed" ProgID="Equation.3" ShapeID="_x0000_i1146" DrawAspect="Content" ObjectID="_1656506087" r:id="rId261"/>
        </w:object>
      </w:r>
      <w:r w:rsidRPr="00C25669">
        <w:t xml:space="preserve"> is the Doppler shift and </w:t>
      </w:r>
      <w:r w:rsidRPr="00C25669">
        <w:rPr>
          <w:position w:val="-10"/>
        </w:rPr>
        <w:object w:dxaOrig="279" w:dyaOrig="300">
          <v:shape id="_x0000_i1147" type="#_x0000_t75" style="width:15.75pt;height:15.75pt" o:ole="">
            <v:imagedata r:id="rId262" o:title=""/>
          </v:shape>
          <o:OLEObject Type="Embed" ProgID="Equation.3" ShapeID="_x0000_i1147" DrawAspect="Content" ObjectID="_1656506088" r:id="rId263"/>
        </w:object>
      </w:r>
      <w:r w:rsidRPr="00C25669">
        <w:t xml:space="preserve"> is the maximum Doppler frequency. The cosine of angle </w:t>
      </w:r>
      <w:r w:rsidRPr="00C25669">
        <w:rPr>
          <w:position w:val="-10"/>
        </w:rPr>
        <w:object w:dxaOrig="360" w:dyaOrig="300">
          <v:shape id="_x0000_i1148" type="#_x0000_t75" style="width:21.75pt;height:18.75pt" o:ole="">
            <v:imagedata r:id="rId264" o:title=""/>
          </v:shape>
          <o:OLEObject Type="Embed" ProgID="Equation.3" ShapeID="_x0000_i1148" DrawAspect="Content" ObjectID="_1656506089" r:id="rId265"/>
        </w:object>
      </w:r>
      <w:r w:rsidRPr="00C25669">
        <w:t>is given by</w:t>
      </w:r>
    </w:p>
    <w:p w:rsidR="005B3300" w:rsidRPr="00C25669" w:rsidRDefault="005B3300" w:rsidP="005B3300">
      <w:pPr>
        <w:pStyle w:val="EQ"/>
      </w:pPr>
      <w:r w:rsidRPr="00C25669">
        <w:lastRenderedPageBreak/>
        <w:tab/>
      </w:r>
      <w:r w:rsidRPr="00C25669">
        <w:rPr>
          <w:position w:val="-36"/>
        </w:rPr>
        <w:object w:dxaOrig="2680" w:dyaOrig="700">
          <v:shape id="_x0000_i1149" type="#_x0000_t75" style="width:159.75pt;height:42pt" o:ole="">
            <v:imagedata r:id="rId266" o:title=""/>
          </v:shape>
          <o:OLEObject Type="Embed" ProgID="Equation.3" ShapeID="_x0000_i1149" DrawAspect="Content" ObjectID="_1656506090" r:id="rId267"/>
        </w:object>
      </w:r>
      <w:r w:rsidRPr="00C25669">
        <w:t xml:space="preserve">, </w:t>
      </w:r>
      <w:r w:rsidRPr="00C25669">
        <w:rPr>
          <w:position w:val="-10"/>
        </w:rPr>
        <w:object w:dxaOrig="1080" w:dyaOrig="300">
          <v:shape id="_x0000_i1150" type="#_x0000_t75" style="width:66pt;height:18.75pt" o:ole="">
            <v:imagedata r:id="rId268" o:title=""/>
          </v:shape>
          <o:OLEObject Type="Embed" ProgID="Equation.3" ShapeID="_x0000_i1150" DrawAspect="Content" ObjectID="_1656506091" r:id="rId269"/>
        </w:object>
      </w:r>
      <w:r w:rsidRPr="00C25669">
        <w:tab/>
        <w:t>(B.3.1.2)</w:t>
      </w:r>
    </w:p>
    <w:p w:rsidR="005B3300" w:rsidRPr="00C25669" w:rsidRDefault="005B3300" w:rsidP="005B3300">
      <w:pPr>
        <w:pStyle w:val="EQ"/>
      </w:pPr>
      <w:r w:rsidRPr="00C25669">
        <w:tab/>
      </w:r>
      <w:r w:rsidRPr="00C25669">
        <w:rPr>
          <w:position w:val="-38"/>
        </w:rPr>
        <w:object w:dxaOrig="3340" w:dyaOrig="760">
          <v:shape id="_x0000_i1151" type="#_x0000_t75" style="width:200.25pt;height:44.25pt" o:ole="">
            <v:imagedata r:id="rId270" o:title=""/>
          </v:shape>
          <o:OLEObject Type="Embed" ProgID="Equation.3" ShapeID="_x0000_i1151" DrawAspect="Content" ObjectID="_1656506092" r:id="rId271"/>
        </w:object>
      </w:r>
      <w:r w:rsidRPr="00C25669">
        <w:t xml:space="preserve">, </w:t>
      </w:r>
      <w:r w:rsidRPr="00C25669">
        <w:rPr>
          <w:position w:val="-10"/>
        </w:rPr>
        <w:object w:dxaOrig="1200" w:dyaOrig="279">
          <v:shape id="_x0000_i1152" type="#_x0000_t75" style="width:90.75pt;height:21.75pt" o:ole="">
            <v:imagedata r:id="rId272" o:title=""/>
          </v:shape>
          <o:OLEObject Type="Embed" ProgID="Equation.3" ShapeID="_x0000_i1152" DrawAspect="Content" ObjectID="_1656506093" r:id="rId273"/>
        </w:object>
      </w:r>
      <w:r w:rsidRPr="00C25669">
        <w:tab/>
        <w:t>(B.3.1.3)</w:t>
      </w:r>
    </w:p>
    <w:p w:rsidR="005B3300" w:rsidRPr="00C25669" w:rsidRDefault="005B3300" w:rsidP="005B3300">
      <w:pPr>
        <w:pStyle w:val="EQ"/>
      </w:pPr>
      <w:r w:rsidRPr="00C25669">
        <w:tab/>
      </w:r>
      <w:r w:rsidRPr="00C25669">
        <w:rPr>
          <w:position w:val="-10"/>
        </w:rPr>
        <w:object w:dxaOrig="2060" w:dyaOrig="279">
          <v:shape id="_x0000_i1153" type="#_x0000_t75" style="width:152.25pt;height:21.75pt" o:ole="">
            <v:imagedata r:id="rId274" o:title=""/>
          </v:shape>
          <o:OLEObject Type="Embed" ProgID="Equation.3" ShapeID="_x0000_i1153" DrawAspect="Content" ObjectID="_1656506094" r:id="rId275"/>
        </w:object>
      </w:r>
      <w:r w:rsidRPr="00C25669">
        <w:t xml:space="preserve">, </w:t>
      </w:r>
      <w:r w:rsidRPr="00C25669">
        <w:rPr>
          <w:position w:val="-12"/>
        </w:rPr>
        <w:object w:dxaOrig="1020" w:dyaOrig="360">
          <v:shape id="_x0000_i1154" type="#_x0000_t75" style="width:62.25pt;height:21.75pt" o:ole="">
            <v:imagedata r:id="rId276" o:title=""/>
          </v:shape>
          <o:OLEObject Type="Embed" ProgID="Equation.3" ShapeID="_x0000_i1154" DrawAspect="Content" ObjectID="_1656506095" r:id="rId277"/>
        </w:object>
      </w:r>
      <w:r w:rsidRPr="00C25669">
        <w:tab/>
        <w:t>(B.3.1.4)</w:t>
      </w:r>
    </w:p>
    <w:p w:rsidR="005B3300" w:rsidRPr="00C25669" w:rsidRDefault="005B3300" w:rsidP="005B3300">
      <w:r w:rsidRPr="00C25669">
        <w:t xml:space="preserve">where </w:t>
      </w:r>
      <w:r w:rsidRPr="00C25669">
        <w:rPr>
          <w:position w:val="-10"/>
        </w:rPr>
        <w:object w:dxaOrig="520" w:dyaOrig="300">
          <v:shape id="_x0000_i1155" type="#_x0000_t75" style="width:30pt;height:15.75pt" o:ole="">
            <v:imagedata r:id="rId278" o:title=""/>
          </v:shape>
          <o:OLEObject Type="Embed" ProgID="Equation.3" ShapeID="_x0000_i1155" DrawAspect="Content" ObjectID="_1656506096" r:id="rId279"/>
        </w:object>
      </w:r>
      <w:r w:rsidRPr="00C25669">
        <w:t xml:space="preserve"> is the initial distance of the train from gNB, and </w:t>
      </w:r>
      <w:r w:rsidRPr="00C25669">
        <w:rPr>
          <w:position w:val="-10"/>
        </w:rPr>
        <w:object w:dxaOrig="460" w:dyaOrig="300">
          <v:shape id="_x0000_i1156" type="#_x0000_t75" style="width:26.25pt;height:15.75pt" o:ole="">
            <v:imagedata r:id="rId280" o:title=""/>
          </v:shape>
          <o:OLEObject Type="Embed" ProgID="Equation.3" ShapeID="_x0000_i1156" DrawAspect="Content" ObjectID="_1656506097" r:id="rId281"/>
        </w:object>
      </w:r>
      <w:r w:rsidRPr="00C25669">
        <w:t xml:space="preserve"> is gNB Railway track distance, both in meters; </w:t>
      </w:r>
      <w:r w:rsidRPr="00C25669">
        <w:rPr>
          <w:position w:val="-6"/>
        </w:rPr>
        <w:object w:dxaOrig="160" w:dyaOrig="200">
          <v:shape id="_x0000_i1157" type="#_x0000_t75" style="width:9.75pt;height:11.25pt" o:ole="">
            <v:imagedata r:id="rId282" o:title=""/>
          </v:shape>
          <o:OLEObject Type="Embed" ProgID="Equation.3" ShapeID="_x0000_i1157" DrawAspect="Content" ObjectID="_1656506098" r:id="rId283"/>
        </w:object>
      </w:r>
      <w:r w:rsidRPr="00C25669">
        <w:t xml:space="preserve"> is the velocity of the train in m/s, </w:t>
      </w:r>
      <w:r w:rsidRPr="00C25669">
        <w:rPr>
          <w:position w:val="-6"/>
        </w:rPr>
        <w:object w:dxaOrig="139" w:dyaOrig="220">
          <v:shape id="_x0000_i1158" type="#_x0000_t75" style="width:8.25pt;height:11.25pt" o:ole="">
            <v:imagedata r:id="rId284" o:title=""/>
          </v:shape>
          <o:OLEObject Type="Embed" ProgID="Equation.3" ShapeID="_x0000_i1158" DrawAspect="Content" ObjectID="_1656506099" r:id="rId28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9" type="#_x0000_t75" style="width:18.75pt;height:18.75pt" o:ole="">
                  <v:imagedata r:id="rId286" o:title=""/>
                </v:shape>
                <o:OLEObject Type="Embed" ProgID="Equation.3" ShapeID="_x0000_i1159" DrawAspect="Content" ObjectID="_1656506100" r:id="rId28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60" type="#_x0000_t75" style="width:26.25pt;height:17.25pt" o:ole="">
                  <v:imagedata r:id="rId280" o:title=""/>
                </v:shape>
                <o:OLEObject Type="Embed" ProgID="Equation.3" ShapeID="_x0000_i1160" DrawAspect="Content" ObjectID="_1656506101" r:id="rId28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61" type="#_x0000_t75" style="width:9.75pt;height:9.75pt" o:ole="">
                  <v:imagedata r:id="rId289" o:title=""/>
                </v:shape>
                <o:OLEObject Type="Embed" ProgID="Equation.3" ShapeID="_x0000_i1161" DrawAspect="Content" ObjectID="_1656506102" r:id="rId29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2" type="#_x0000_t75" style="width:15.75pt;height:18.75pt" o:ole="">
                  <v:imagedata r:id="rId291" o:title=""/>
                </v:shape>
                <o:OLEObject Type="Embed" ProgID="Equation.3" ShapeID="_x0000_i1162" DrawAspect="Content" ObjectID="_1656506103" r:id="rId29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3" type="#_x0000_t75" style="width:14.25pt;height:15.75pt" o:ole="">
            <v:imagedata r:id="rId293" o:title=""/>
          </v:shape>
          <o:OLEObject Type="Embed" ProgID="Equation.3" ShapeID="_x0000_i1163" DrawAspect="Content" ObjectID="_1656506104" r:id="rId29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4" type="#_x0000_t75" style="width:14.25pt;height:15.75pt" o:ole="">
            <v:imagedata r:id="rId293" o:title=""/>
          </v:shape>
          <o:OLEObject Type="Embed" ProgID="Equation.3" ShapeID="_x0000_i1164" DrawAspect="Content" ObjectID="_1656506105" r:id="rId29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5" type="#_x0000_t75" style="width:14.25pt;height:15.75pt" o:ole="">
            <v:imagedata r:id="rId293" o:title=""/>
          </v:shape>
          <o:OLEObject Type="Embed" ProgID="Equation.3" ShapeID="_x0000_i1165" DrawAspect="Content" ObjectID="_1656506106" r:id="rId29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6" type="#_x0000_t75" style="width:14.25pt;height:15.75pt" o:ole="">
            <v:imagedata r:id="rId293" o:title=""/>
          </v:shape>
          <o:OLEObject Type="Embed" ProgID="Equation.3" ShapeID="_x0000_i1166" DrawAspect="Content" ObjectID="_1656506107" r:id="rId29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CC44FE" w:rsidRDefault="000811C5" w:rsidP="000811C5">
      <w:r w:rsidRPr="00CC44FE">
        <w:t>Static channel matrix will be used as defined in Annex B.1.</w:t>
      </w:r>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568" w:name="_Toc21338447"/>
      <w:bookmarkStart w:id="2569" w:name="_Toc29808555"/>
      <w:bookmarkStart w:id="2570" w:name="_Toc37068474"/>
      <w:bookmarkStart w:id="2571" w:name="_Toc37084019"/>
      <w:bookmarkStart w:id="2572" w:name="_Toc37084361"/>
      <w:bookmarkStart w:id="2573" w:name="_Toc40209723"/>
      <w:bookmarkStart w:id="2574" w:name="_Toc40210065"/>
      <w:bookmarkStart w:id="2575" w:name="_Toc45893024"/>
      <w:r w:rsidRPr="00C25669">
        <w:t>B.</w:t>
      </w:r>
      <w:r w:rsidRPr="00C25669">
        <w:rPr>
          <w:rFonts w:hint="eastAsia"/>
        </w:rPr>
        <w:t>4</w:t>
      </w:r>
      <w:r w:rsidRPr="00C25669">
        <w:rPr>
          <w:rFonts w:hint="eastAsia"/>
          <w:lang w:eastAsia="zh-CN"/>
        </w:rPr>
        <w:tab/>
      </w:r>
      <w:bookmarkEnd w:id="2568"/>
      <w:bookmarkEnd w:id="2569"/>
      <w:bookmarkEnd w:id="2570"/>
      <w:bookmarkEnd w:id="2571"/>
      <w:bookmarkEnd w:id="2572"/>
      <w:bookmarkEnd w:id="2573"/>
      <w:bookmarkEnd w:id="2574"/>
      <w:r w:rsidR="00833BE6">
        <w:t>Physical signals, channels mapping and precoding</w:t>
      </w:r>
      <w:bookmarkEnd w:id="2575"/>
    </w:p>
    <w:p w:rsidR="005B3300" w:rsidRPr="00C25669" w:rsidRDefault="005B3300" w:rsidP="005B3300">
      <w:pPr>
        <w:pStyle w:val="Heading2"/>
        <w:rPr>
          <w:sz w:val="36"/>
        </w:rPr>
      </w:pPr>
      <w:bookmarkStart w:id="2576" w:name="_Toc21338448"/>
      <w:bookmarkStart w:id="2577" w:name="_Toc29808556"/>
      <w:bookmarkStart w:id="2578" w:name="_Toc37068475"/>
      <w:bookmarkStart w:id="2579" w:name="_Toc37084020"/>
      <w:bookmarkStart w:id="2580" w:name="_Toc37084362"/>
      <w:bookmarkStart w:id="2581" w:name="_Toc40209724"/>
      <w:bookmarkStart w:id="2582" w:name="_Toc40210066"/>
      <w:bookmarkStart w:id="2583" w:name="_Toc45893025"/>
      <w:r w:rsidRPr="00C25669">
        <w:t>B.4.1</w:t>
      </w:r>
      <w:r w:rsidRPr="00C25669">
        <w:tab/>
      </w:r>
      <w:bookmarkEnd w:id="2576"/>
      <w:bookmarkEnd w:id="2577"/>
      <w:bookmarkEnd w:id="2578"/>
      <w:bookmarkEnd w:id="2579"/>
      <w:bookmarkEnd w:id="2580"/>
      <w:bookmarkEnd w:id="2581"/>
      <w:bookmarkEnd w:id="2582"/>
      <w:r w:rsidR="00833BE6">
        <w:t>General</w:t>
      </w:r>
      <w:bookmarkEnd w:id="2583"/>
    </w:p>
    <w:p w:rsidR="005B3300" w:rsidRPr="00C25669" w:rsidRDefault="00833BE6" w:rsidP="005B3300">
      <w:r>
        <w:t>Unless otherwise stated, t</w:t>
      </w:r>
      <w:r w:rsidR="005B3300" w:rsidRPr="00C25669">
        <w:t xml:space="preserve">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005B3300" w:rsidRPr="00C25669">
        <w:t xml:space="preserve"> is defined by using a precoder matrix </w:t>
      </w:r>
      <w:r w:rsidR="005B3300" w:rsidRPr="00C25669">
        <w:rPr>
          <w:position w:val="-10"/>
        </w:rPr>
        <w:object w:dxaOrig="540" w:dyaOrig="320">
          <v:shape id="_x0000_i1167" type="#_x0000_t75" style="width:27.75pt;height:15.75pt" o:ole="">
            <v:imagedata r:id="rId300" o:title=""/>
          </v:shape>
          <o:OLEObject Type="Embed" ProgID="Equation.3" ShapeID="_x0000_i1167" DrawAspect="Content" ObjectID="_1656506108" r:id="rId301"/>
        </w:object>
      </w:r>
      <w:r w:rsidR="005B3300"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005B3300"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005B3300"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5B3300"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B3300"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005B3300"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w:t>
      </w:r>
      <w:r w:rsidR="005B3300" w:rsidRPr="00C25669">
        <w:rPr>
          <w:position w:val="-14"/>
        </w:rPr>
        <w:object w:dxaOrig="1840" w:dyaOrig="400">
          <v:shape id="_x0000_i1168" type="#_x0000_t75" style="width:92.25pt;height:20.25pt" o:ole="">
            <v:imagedata r:id="rId302" o:title=""/>
          </v:shape>
          <o:OLEObject Type="Embed" ProgID="Equation.3" ShapeID="_x0000_i1168" DrawAspect="Content" ObjectID="_1656506109" r:id="rId303"/>
        </w:object>
      </w:r>
      <w:r w:rsidR="005B3300" w:rsidRPr="00C25669">
        <w:t xml:space="preserve">, with </w:t>
      </w:r>
      <w:r w:rsidR="005B3300" w:rsidRPr="00C25669">
        <w:rPr>
          <w:position w:val="-14"/>
        </w:rPr>
        <w:object w:dxaOrig="600" w:dyaOrig="400">
          <v:shape id="_x0000_i1169" type="#_x0000_t75" style="width:27.75pt;height:18.75pt" o:ole="">
            <v:imagedata r:id="rId304" o:title=""/>
          </v:shape>
          <o:OLEObject Type="Embed" ProgID="Equation.3" ShapeID="_x0000_i1169" DrawAspect="Content" ObjectID="_1656506110" r:id="rId305"/>
        </w:object>
      </w:r>
      <w:r w:rsidR="005B3300" w:rsidRPr="00C25669">
        <w:t xml:space="preserve"> being</w:t>
      </w:r>
      <w:r w:rsidR="005B3300" w:rsidRPr="00C25669">
        <w:rPr>
          <w:lang w:eastAsia="zh-CN"/>
        </w:rPr>
        <w:t xml:space="preserve"> </w:t>
      </w:r>
      <w:r w:rsidR="005B3300"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the elements of which are to be mapped onto the frequency-time index pair </w:t>
      </w:r>
      <w:r w:rsidR="005B3300" w:rsidRPr="00C25669">
        <w:rPr>
          <w:position w:val="-10"/>
        </w:rPr>
        <w:object w:dxaOrig="520" w:dyaOrig="340">
          <v:shape id="_x0000_i1170" type="#_x0000_t75" style="width:26.25pt;height:18.75pt" o:ole="">
            <v:imagedata r:id="rId306" o:title=""/>
          </v:shape>
          <o:OLEObject Type="Embed" ProgID="Equation.3" ShapeID="_x0000_i1170" DrawAspect="Content" ObjectID="_1656506111" r:id="rId307"/>
        </w:object>
      </w:r>
      <w:r w:rsidR="005B3300" w:rsidRPr="00C25669">
        <w:t>as per the test configuration but transmitted on different physical antenna elements:</w:t>
      </w:r>
    </w:p>
    <w:p w:rsidR="005B3300" w:rsidRPr="005B3300" w:rsidRDefault="00C8643F"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833BE6" w:rsidRPr="00661924" w:rsidRDefault="00833BE6" w:rsidP="00833BE6">
      <w:r>
        <w:t xml:space="preserve">For Clause 6 and 8,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w:r w:rsidRPr="00661924">
        <w:t xml:space="preserve">is defined by using a precoder matrix </w:t>
      </w:r>
      <w:r w:rsidRPr="00661924">
        <w:rPr>
          <w:position w:val="-10"/>
        </w:rPr>
        <w:object w:dxaOrig="540" w:dyaOrig="320">
          <v:shape id="_x0000_i1171" type="#_x0000_t75" style="width:27.75pt;height:16.5pt" o:ole="">
            <v:imagedata r:id="rId300" o:title=""/>
          </v:shape>
          <o:OLEObject Type="Embed" ProgID="Equation.3" ShapeID="_x0000_i1171" DrawAspect="Content" ObjectID="_1656506112" r:id="rId308"/>
        </w:object>
      </w:r>
      <w:r w:rsidRPr="00661924">
        <w:t xml:space="preserve"> of size</w:t>
      </w:r>
      <w:r>
        <w:t xml:space="preserve"> 2x1. </w:t>
      </w:r>
      <w:r w:rsidRPr="0066192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w:t>
      </w:r>
      <w:r w:rsidRPr="00661924">
        <w:t xml:space="preserve">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r w:rsidRPr="00661924">
        <w:rPr>
          <w:position w:val="-10"/>
        </w:rPr>
        <w:object w:dxaOrig="520" w:dyaOrig="340">
          <v:shape id="_x0000_i1172" type="#_x0000_t75" style="width:26.25pt;height:18.75pt" o:ole="">
            <v:imagedata r:id="rId306" o:title=""/>
          </v:shape>
          <o:OLEObject Type="Embed" ProgID="Equation.3" ShapeID="_x0000_i1172" DrawAspect="Content" ObjectID="_1656506113" r:id="rId309"/>
        </w:object>
      </w:r>
      <w:r w:rsidRPr="00661924">
        <w:t>as per the test configuration but transmitted on different physical antenna elements:</w:t>
      </w:r>
    </w:p>
    <w:p w:rsidR="00833BE6" w:rsidRPr="00661924" w:rsidRDefault="00C8643F" w:rsidP="00833BE6">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833BE6" w:rsidRPr="00661924" w:rsidRDefault="00833BE6" w:rsidP="00833BE6">
      <w:pPr>
        <w:overflowPunct w:val="0"/>
        <w:autoSpaceDE w:val="0"/>
        <w:autoSpaceDN w:val="0"/>
        <w:adjustRightInd w:val="0"/>
        <w:textAlignment w:val="baseline"/>
        <w:rPr>
          <w:rFonts w:eastAsia="SimSun"/>
          <w:lang w:eastAsia="zh-CN"/>
        </w:rPr>
      </w:pPr>
      <w:r w:rsidRPr="00661924">
        <w:fldChar w:fldCharType="begin"/>
      </w:r>
      <w:r w:rsidRPr="00661924">
        <w:fldChar w:fldCharType="end"/>
      </w:r>
      <w:r w:rsidRPr="00661924">
        <w:t xml:space="preserve">The precoder matrix </w:t>
      </w:r>
      <w:r w:rsidRPr="00661924">
        <w:rPr>
          <w:position w:val="-10"/>
        </w:rPr>
        <w:object w:dxaOrig="540" w:dyaOrig="320">
          <v:shape id="_x0000_i1173" type="#_x0000_t75" style="width:28.5pt;height:16.5pt" o:ole="">
            <v:imagedata r:id="rId300" o:title=""/>
          </v:shape>
          <o:OLEObject Type="Embed" ProgID="Equation.3" ShapeID="_x0000_i1173" DrawAspect="Content" ObjectID="_1656506114" r:id="rId310"/>
        </w:object>
      </w:r>
      <w:r w:rsidRPr="00661924">
        <w:t>is specific to the test case configuration.</w:t>
      </w:r>
      <w:r>
        <w:t xml:space="preserve"> </w:t>
      </w:r>
      <w:r w:rsidRPr="00661924">
        <w:rPr>
          <w:position w:val="-10"/>
        </w:rPr>
        <w:object w:dxaOrig="540" w:dyaOrig="320">
          <v:shape id="_x0000_i1174" type="#_x0000_t75" style="width:27.75pt;height:16.5pt" o:ole="">
            <v:imagedata r:id="rId300" o:title=""/>
          </v:shape>
          <o:OLEObject Type="Embed" ProgID="Equation.3" ShapeID="_x0000_i1174" DrawAspect="Content" ObjectID="_1656506115" r:id="rId311"/>
        </w:object>
      </w:r>
      <w:r>
        <w:t xml:space="preserve"> is defined in Clause 5.2.2.2 of TS 38.214 [12].</w:t>
      </w:r>
      <w:r w:rsidRPr="00661924">
        <w:fldChar w:fldCharType="begin"/>
      </w:r>
      <w:r w:rsidRPr="00661924">
        <w:fldChar w:fldCharType="end"/>
      </w:r>
      <w:r w:rsidRPr="00661924">
        <w:fldChar w:fldCharType="begin"/>
      </w:r>
      <w:r w:rsidRPr="00661924">
        <w:fldChar w:fldCharType="end"/>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833BE6" w:rsidRPr="00661924" w:rsidRDefault="00833BE6" w:rsidP="00833BE6">
      <w:pPr>
        <w:rPr>
          <w:lang w:eastAsia="zh-CN"/>
        </w:rPr>
      </w:pPr>
      <w:r w:rsidRPr="00661924">
        <w:t>The physical antenna elements are identified by indices</w:t>
      </w:r>
      <w:r w:rsidRPr="00661924">
        <w:rPr>
          <w:position w:val="-12"/>
        </w:rPr>
        <w:object w:dxaOrig="1860" w:dyaOrig="360">
          <v:shape id="_x0000_i1175" type="#_x0000_t75" style="width:93pt;height:18.75pt" o:ole="">
            <v:imagedata r:id="rId312" o:title=""/>
          </v:shape>
          <o:OLEObject Type="Embed" ProgID="Equation.3" ShapeID="_x0000_i1175" DrawAspect="Content" ObjectID="_1656506116" r:id="rId313"/>
        </w:object>
      </w:r>
      <w:r w:rsidRPr="00661924">
        <w:t xml:space="preserve">, where </w:t>
      </w:r>
      <w:r w:rsidRPr="00661924">
        <w:rPr>
          <w:position w:val="-12"/>
        </w:rPr>
        <w:object w:dxaOrig="560" w:dyaOrig="360">
          <v:shape id="_x0000_i1176" type="#_x0000_t75" style="width:28.5pt;height:18.75pt" o:ole="">
            <v:imagedata r:id="rId314" o:title=""/>
          </v:shape>
          <o:OLEObject Type="Embed" ProgID="Equation.3" ShapeID="_x0000_i1176" DrawAspect="Content" ObjectID="_1656506117" r:id="rId315"/>
        </w:object>
      </w:r>
      <w:r w:rsidRPr="00661924">
        <w:t xml:space="preserve"> is the number of physical antenna elements configured per test.</w:t>
      </w:r>
    </w:p>
    <w:p w:rsidR="00833BE6" w:rsidRDefault="00833BE6" w:rsidP="00833BE6">
      <w:pPr>
        <w:rPr>
          <w:iCs/>
        </w:rPr>
      </w:pPr>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sidRPr="00A632A3">
        <w:rPr>
          <w:rFonts w:ascii="Times-Roman" w:hAnsi="Times-Roman"/>
          <w:color w:val="000000"/>
          <w:sz w:val="24"/>
          <w:szCs w:val="24"/>
        </w:rPr>
        <w:t xml:space="preserve"> </w:t>
      </w:r>
      <w:r w:rsidRPr="00A632A3">
        <w:rPr>
          <w:rFonts w:ascii="Times-Roman" w:hAnsi="Times-Roman"/>
          <w:color w:val="000000"/>
        </w:rPr>
        <w:t xml:space="preserve">(i.e. </w:t>
      </w:r>
      <w:r>
        <w:rPr>
          <w:rFonts w:ascii="Times-Roman" w:hAnsi="Times-Roman"/>
          <w:color w:val="000000"/>
        </w:rPr>
        <w:t xml:space="preserve">PSS, SSS, </w:t>
      </w:r>
      <w:r w:rsidRPr="00A632A3">
        <w:rPr>
          <w:rFonts w:ascii="Times-Roman" w:hAnsi="Times-Roman"/>
          <w:color w:val="000000"/>
        </w:rPr>
        <w:t>PBCH</w:t>
      </w:r>
      <w:r>
        <w:rPr>
          <w:rFonts w:ascii="Times-Roman" w:hAnsi="Times-Roman"/>
          <w:color w:val="000000"/>
        </w:rPr>
        <w:t xml:space="preserve"> and DM-RS for PBCH</w:t>
      </w:r>
      <w:r w:rsidRPr="00A632A3">
        <w:rPr>
          <w:rFonts w:ascii="Times-Roman" w:hAnsi="Times-Roman"/>
          <w:color w:val="000000"/>
        </w:rPr>
        <w:t xml:space="preserve">) are </w:t>
      </w:r>
      <w:r w:rsidRPr="00661924">
        <w:rPr>
          <w:rFonts w:hint="eastAsia"/>
          <w:lang w:eastAsia="zh-CN"/>
        </w:rPr>
        <w:t xml:space="preserve">directly mapped </w:t>
      </w:r>
      <w:r w:rsidRPr="00661924">
        <w:rPr>
          <w:lang w:eastAsia="zh-CN"/>
        </w:rPr>
        <w:t>to first</w:t>
      </w:r>
      <w:r w:rsidRPr="00661924">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7" type="#_x0000_t75" style="width:18.75pt;height:20.25pt" o:ole="">
            <v:imagedata r:id="rId316" o:title=""/>
          </v:shape>
          <o:OLEObject Type="Embed" ProgID="Equation.3" ShapeID="_x0000_i1177" DrawAspect="Content" ObjectID="_1656506118" r:id="rId317"/>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8" type="#_x0000_t75" style="width:18.75pt;height:20.25pt" o:ole="">
            <v:imagedata r:id="rId316" o:title=""/>
          </v:shape>
          <o:OLEObject Type="Embed" ProgID="Equation.3" ShapeID="_x0000_i1178" DrawAspect="Content" ObjectID="_1656506119" r:id="rId318"/>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9" type="#_x0000_t75" style="width:20.25pt;height:20.25pt" o:ole="">
            <v:imagedata r:id="rId319" o:title=""/>
          </v:shape>
          <o:OLEObject Type="Embed" ProgID="Equation.3" ShapeID="_x0000_i1179" DrawAspect="Content" ObjectID="_1656506120" r:id="rId320"/>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80" type="#_x0000_t75" style="width:151.5pt;height:18.75pt" o:ole="">
            <v:imagedata r:id="rId321" o:title=""/>
          </v:shape>
          <o:OLEObject Type="Embed" ProgID="Equation.3" ShapeID="_x0000_i1180" DrawAspect="Content" ObjectID="_1656506121" r:id="rId322"/>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81" type="#_x0000_t75" style="width:51.75pt;height:18.75pt" o:ole="">
            <v:imagedata r:id="rId323" o:title=""/>
          </v:shape>
          <o:OLEObject Type="Embed" ProgID="Equation.3" ShapeID="_x0000_i1181" DrawAspect="Content" ObjectID="_1656506122" r:id="rId324"/>
        </w:object>
      </w:r>
      <w:r w:rsidRPr="00C25669">
        <w:t xml:space="preserve"> where </w:t>
      </w:r>
      <w:r w:rsidRPr="00C25669">
        <w:rPr>
          <w:position w:val="-12"/>
        </w:rPr>
        <w:object w:dxaOrig="499" w:dyaOrig="360">
          <v:shape id="_x0000_i1182" type="#_x0000_t75" style="width:26.25pt;height:18.75pt" o:ole="">
            <v:imagedata r:id="rId325" o:title=""/>
          </v:shape>
          <o:OLEObject Type="Embed" ProgID="Equation.3" ShapeID="_x0000_i1182" DrawAspect="Content" ObjectID="_1656506123" r:id="rId326"/>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584" w:name="_Toc21338449"/>
      <w:bookmarkStart w:id="2585" w:name="_Toc29808557"/>
      <w:bookmarkStart w:id="2586" w:name="_Toc37068476"/>
      <w:bookmarkStart w:id="2587" w:name="_Toc37084021"/>
      <w:bookmarkStart w:id="2588" w:name="_Toc37084363"/>
      <w:bookmarkStart w:id="2589" w:name="_Toc40209725"/>
      <w:bookmarkStart w:id="2590" w:name="_Toc40210067"/>
      <w:bookmarkStart w:id="2591" w:name="_Toc45893026"/>
      <w:r w:rsidRPr="00C25669">
        <w:lastRenderedPageBreak/>
        <w:t>Annex C (normative):</w:t>
      </w:r>
      <w:r w:rsidRPr="00C25669">
        <w:br/>
        <w:t>Downlink physical channels</w:t>
      </w:r>
      <w:bookmarkEnd w:id="2584"/>
      <w:bookmarkEnd w:id="2585"/>
      <w:bookmarkEnd w:id="2586"/>
      <w:bookmarkEnd w:id="2587"/>
      <w:bookmarkEnd w:id="2588"/>
      <w:bookmarkEnd w:id="2589"/>
      <w:bookmarkEnd w:id="2590"/>
      <w:bookmarkEnd w:id="2591"/>
    </w:p>
    <w:p w:rsidR="005B3300" w:rsidRPr="00C25669" w:rsidRDefault="005B3300" w:rsidP="005B3300">
      <w:pPr>
        <w:pStyle w:val="Heading1"/>
      </w:pPr>
      <w:bookmarkStart w:id="2592" w:name="_Toc21338450"/>
      <w:bookmarkStart w:id="2593" w:name="_Toc29808558"/>
      <w:bookmarkStart w:id="2594" w:name="_Toc37068477"/>
      <w:bookmarkStart w:id="2595" w:name="_Toc37084022"/>
      <w:bookmarkStart w:id="2596" w:name="_Toc37084364"/>
      <w:bookmarkStart w:id="2597" w:name="_Toc40209726"/>
      <w:bookmarkStart w:id="2598" w:name="_Toc40210068"/>
      <w:bookmarkStart w:id="2599" w:name="_Toc45893027"/>
      <w:r w:rsidRPr="00C25669">
        <w:t>C.1</w:t>
      </w:r>
      <w:r w:rsidRPr="00C25669">
        <w:rPr>
          <w:rFonts w:hint="eastAsia"/>
          <w:lang w:eastAsia="zh-CN"/>
        </w:rPr>
        <w:tab/>
      </w:r>
      <w:r w:rsidRPr="00C25669">
        <w:t>General</w:t>
      </w:r>
      <w:bookmarkEnd w:id="2592"/>
      <w:bookmarkEnd w:id="2593"/>
      <w:bookmarkEnd w:id="2594"/>
      <w:bookmarkEnd w:id="2595"/>
      <w:bookmarkEnd w:id="2596"/>
      <w:bookmarkEnd w:id="2597"/>
      <w:bookmarkEnd w:id="2598"/>
      <w:bookmarkEnd w:id="2599"/>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600" w:name="_Toc21338451"/>
      <w:bookmarkStart w:id="2601" w:name="_Toc29808559"/>
      <w:bookmarkStart w:id="2602" w:name="_Toc37068478"/>
      <w:bookmarkStart w:id="2603" w:name="_Toc37084023"/>
      <w:bookmarkStart w:id="2604" w:name="_Toc37084365"/>
      <w:bookmarkStart w:id="2605" w:name="_Toc40209727"/>
      <w:bookmarkStart w:id="2606" w:name="_Toc40210069"/>
      <w:bookmarkStart w:id="2607" w:name="_Toc45893028"/>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600"/>
      <w:bookmarkEnd w:id="2601"/>
      <w:bookmarkEnd w:id="2602"/>
      <w:bookmarkEnd w:id="2603"/>
      <w:bookmarkEnd w:id="2604"/>
      <w:bookmarkEnd w:id="2605"/>
      <w:bookmarkEnd w:id="2606"/>
      <w:bookmarkEnd w:id="2607"/>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608" w:name="_Toc21338452"/>
      <w:bookmarkStart w:id="2609" w:name="_Toc29808560"/>
      <w:bookmarkStart w:id="2610" w:name="_Toc37068479"/>
      <w:bookmarkStart w:id="2611" w:name="_Toc37084024"/>
      <w:bookmarkStart w:id="2612" w:name="_Toc37084366"/>
      <w:bookmarkStart w:id="2613" w:name="_Toc40209728"/>
      <w:bookmarkStart w:id="2614" w:name="_Toc40210070"/>
      <w:bookmarkStart w:id="2615" w:name="_Toc45893029"/>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608"/>
      <w:bookmarkEnd w:id="2609"/>
      <w:bookmarkEnd w:id="2610"/>
      <w:bookmarkEnd w:id="2611"/>
      <w:bookmarkEnd w:id="2612"/>
      <w:bookmarkEnd w:id="2613"/>
      <w:bookmarkEnd w:id="2614"/>
      <w:bookmarkEnd w:id="2615"/>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616" w:name="_Toc21338453"/>
      <w:bookmarkStart w:id="2617" w:name="_Toc29808561"/>
      <w:bookmarkStart w:id="2618" w:name="_Toc37068480"/>
      <w:bookmarkStart w:id="2619" w:name="_Toc37084025"/>
      <w:bookmarkStart w:id="2620" w:name="_Toc37084367"/>
      <w:bookmarkStart w:id="2621" w:name="_Toc40209729"/>
      <w:bookmarkStart w:id="2622" w:name="_Toc40210071"/>
      <w:bookmarkStart w:id="2623" w:name="_Toc45893030"/>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616"/>
      <w:bookmarkEnd w:id="2617"/>
      <w:bookmarkEnd w:id="2618"/>
      <w:bookmarkEnd w:id="2619"/>
      <w:bookmarkEnd w:id="2620"/>
      <w:bookmarkEnd w:id="2621"/>
      <w:bookmarkEnd w:id="2622"/>
      <w:bookmarkEnd w:id="2623"/>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lastRenderedPageBreak/>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Value</w:t>
            </w:r>
            <w:r w:rsidR="006B39BA">
              <w:rPr>
                <w:rFonts w:eastAsia="SimSun"/>
                <w:lang w:eastAsia="ja-JP"/>
              </w:rPr>
              <w:t xml:space="preserve"> (Note 2)</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6B39BA" w:rsidP="006B39BA">
            <w:pPr>
              <w:pStyle w:val="TAC"/>
              <w:rPr>
                <w:rFonts w:eastAsia="SimSun"/>
                <w:lang w:eastAsia="ja-JP"/>
              </w:rPr>
            </w:pPr>
            <w:r w:rsidRPr="008D2711">
              <w:t>-10*log</w:t>
            </w:r>
            <w:r>
              <w:t>10</w:t>
            </w:r>
            <w:r w:rsidRPr="008D2711">
              <w:t>(L)</w:t>
            </w:r>
            <w:r>
              <w:t xml:space="preserve"> (Note 3)</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eastAsia="ja-JP"/>
              </w:rPr>
            </w:pPr>
            <w:r w:rsidRPr="00C25669">
              <w:rPr>
                <w:rFonts w:eastAsia="SimSun"/>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lang w:eastAsia="ja-JP"/>
              </w:rPr>
            </w:pPr>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rFonts w:eastAsia="SimSun"/>
                <w:lang w:eastAsia="ja-JP"/>
              </w:rPr>
            </w:pPr>
            <w:r w:rsidRPr="00A4168A">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rsidR="006B39BA" w:rsidRPr="00812A40" w:rsidRDefault="006B39BA" w:rsidP="006B39BA">
            <w:pPr>
              <w:pStyle w:val="TAC"/>
              <w:rPr>
                <w:rFonts w:eastAsia="SimSun"/>
                <w:lang w:eastAsia="zh-CN"/>
              </w:rPr>
            </w:pPr>
            <w:r w:rsidRPr="00A4168A">
              <w:rPr>
                <w:rFonts w:eastAsia="SimSun"/>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w:t>
            </w:r>
          </w:p>
          <w:p w:rsidR="006B39BA" w:rsidRDefault="006B39BA" w:rsidP="006B39BA">
            <w:pPr>
              <w:pStyle w:val="TAN"/>
            </w:pPr>
            <w:r>
              <w:t>Note 2:</w:t>
            </w:r>
            <w:r w:rsidRPr="00C25669">
              <w:rPr>
                <w:lang w:eastAsia="zh-CN"/>
              </w:rPr>
              <w:tab/>
            </w:r>
            <w:r>
              <w:t>The value is the energy of per RE for a single antenna port before pre-coding.</w:t>
            </w:r>
          </w:p>
          <w:p w:rsidR="005B3300" w:rsidRPr="00C25669" w:rsidRDefault="006B39BA" w:rsidP="006B39BA">
            <w:pPr>
              <w:pStyle w:val="TAN"/>
              <w:rPr>
                <w:lang w:eastAsia="ja-JP"/>
              </w:rPr>
            </w:pPr>
            <w:r>
              <w:t>Note 3:</w:t>
            </w:r>
            <w:r w:rsidRPr="00C25669">
              <w:rPr>
                <w:lang w:eastAsia="zh-CN"/>
              </w:rPr>
              <w:tab/>
            </w:r>
            <w:r w:rsidRPr="00FD1544">
              <w:rPr>
                <w:position w:val="-10"/>
              </w:rPr>
              <w:object w:dxaOrig="1020" w:dyaOrig="300">
                <v:shape id="_x0000_i1183" type="#_x0000_t75" style="width:51pt;height:15pt" o:ole="">
                  <v:imagedata r:id="rId327" o:title=""/>
                </v:shape>
                <o:OLEObject Type="Embed" ProgID="Equation.3" ShapeID="_x0000_i1183" DrawAspect="Content" ObjectID="_1656506124" r:id="rId328"/>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624" w:name="_Toc21338454"/>
      <w:bookmarkStart w:id="2625" w:name="_Toc29808562"/>
      <w:bookmarkStart w:id="2626" w:name="_Toc37068481"/>
      <w:bookmarkStart w:id="2627" w:name="_Toc37084026"/>
      <w:bookmarkStart w:id="2628" w:name="_Toc37084368"/>
      <w:bookmarkStart w:id="2629" w:name="_Toc40209730"/>
      <w:bookmarkStart w:id="2630" w:name="_Toc40210072"/>
      <w:bookmarkStart w:id="2631" w:name="_Toc45893031"/>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624"/>
      <w:bookmarkEnd w:id="2625"/>
      <w:bookmarkEnd w:id="2626"/>
      <w:bookmarkEnd w:id="2627"/>
      <w:bookmarkEnd w:id="2628"/>
      <w:bookmarkEnd w:id="2629"/>
      <w:bookmarkEnd w:id="2630"/>
      <w:bookmarkEnd w:id="2631"/>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lastRenderedPageBreak/>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Value</w:t>
            </w:r>
            <w:r w:rsidR="006B39BA">
              <w:rPr>
                <w:rFonts w:eastAsia="SimSun"/>
              </w:rPr>
              <w:t xml:space="preserve"> (Note 2)</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6B39BA" w:rsidP="006B39BA">
            <w:pPr>
              <w:pStyle w:val="TAC"/>
              <w:rPr>
                <w:rFonts w:eastAsia="SimSun"/>
              </w:rPr>
            </w:pPr>
            <w:r w:rsidRPr="008D2711">
              <w:t>-10*log</w:t>
            </w:r>
            <w:r>
              <w:t>10</w:t>
            </w:r>
            <w:r w:rsidRPr="008D2711">
              <w:t>(L)</w:t>
            </w:r>
            <w:r>
              <w:t xml:space="preserve"> (Note 3)</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rPr>
            </w:pPr>
            <w:r w:rsidRPr="00C25669">
              <w:rPr>
                <w:rFonts w:eastAsia="SimSun"/>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rPr>
            </w:pPr>
            <w:r w:rsidRPr="00C25669">
              <w:rPr>
                <w:rFonts w:eastAsia="SimSun"/>
              </w:rPr>
              <w:t xml:space="preserve">EPRE ratio of </w:t>
            </w:r>
            <w:r>
              <w:rPr>
                <w:rFonts w:eastAsia="SimSun"/>
              </w:rPr>
              <w:t xml:space="preserve">PDCCH </w:t>
            </w:r>
            <w:r w:rsidRPr="00C25669">
              <w:rPr>
                <w:rFonts w:eastAsia="SimSun"/>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rFonts w:eastAsia="SimSun"/>
              </w:rPr>
            </w:pPr>
            <w:r w:rsidRPr="00C25669">
              <w:rPr>
                <w:rFonts w:eastAsia="SimSun"/>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lang w:eastAsia="ja-JP"/>
              </w:rPr>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 xml:space="preserve">. </w:t>
            </w:r>
          </w:p>
          <w:p w:rsidR="006B39BA" w:rsidRDefault="006B39BA" w:rsidP="006B39BA">
            <w:pPr>
              <w:pStyle w:val="TAN"/>
            </w:pPr>
            <w:r>
              <w:t>Note 2:</w:t>
            </w:r>
            <w:r w:rsidRPr="00C25669">
              <w:rPr>
                <w:lang w:eastAsia="zh-CN"/>
              </w:rPr>
              <w:tab/>
            </w:r>
            <w:r>
              <w:t>The value is the energy of per RE for a single antenna port before pre-coding.</w:t>
            </w:r>
          </w:p>
          <w:p w:rsidR="006B39BA" w:rsidRPr="00534ABF" w:rsidRDefault="006B39BA" w:rsidP="006B39BA">
            <w:pPr>
              <w:pStyle w:val="TAN"/>
              <w:rPr>
                <w:rFonts w:eastAsia="Microsoft YaHei"/>
              </w:rPr>
            </w:pPr>
            <w:r>
              <w:t>Note 3:</w:t>
            </w:r>
            <w:r w:rsidRPr="00C25669">
              <w:rPr>
                <w:lang w:eastAsia="zh-CN"/>
              </w:rPr>
              <w:tab/>
            </w:r>
            <w:r w:rsidRPr="00FD1544">
              <w:rPr>
                <w:position w:val="-10"/>
              </w:rPr>
              <w:object w:dxaOrig="1020" w:dyaOrig="300">
                <v:shape id="_x0000_i1184" type="#_x0000_t75" style="width:51pt;height:15pt" o:ole="">
                  <v:imagedata r:id="rId327" o:title=""/>
                </v:shape>
                <o:OLEObject Type="Embed" ProgID="Equation.3" ShapeID="_x0000_i1184" DrawAspect="Content" ObjectID="_1656506125" r:id="rId32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p>
          <w:p w:rsidR="005B3300" w:rsidRPr="00C25669" w:rsidRDefault="006B39BA" w:rsidP="006B39BA">
            <w:pPr>
              <w:pStyle w:val="TAN"/>
            </w:pPr>
            <w:r w:rsidRPr="00534ABF">
              <w:t>Note 4:</w:t>
            </w:r>
            <w:r w:rsidRPr="00C25669">
              <w:rPr>
                <w:lang w:eastAsia="zh-CN"/>
              </w:rPr>
              <w:tab/>
            </w:r>
            <w:r w:rsidRPr="00534ABF">
              <w:t>Value is derived from Table 4.1-2 in TS 38.214 [12] based o</w:t>
            </w:r>
            <w:r>
              <w:t>n “The number of PDSCH layers” and “</w:t>
            </w:r>
            <w:r>
              <w:rPr>
                <w:i/>
                <w:color w:val="000000"/>
              </w:rPr>
              <w:t>epre-Ratio</w:t>
            </w:r>
            <w:r>
              <w:t>”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632" w:name="_Toc21338455"/>
      <w:bookmarkStart w:id="2633" w:name="_Toc29808563"/>
      <w:bookmarkStart w:id="2634" w:name="_Toc37068482"/>
      <w:bookmarkStart w:id="2635" w:name="_Toc37084027"/>
      <w:bookmarkStart w:id="2636" w:name="_Toc37084369"/>
      <w:bookmarkStart w:id="2637" w:name="_Toc40209731"/>
      <w:bookmarkStart w:id="2638" w:name="_Toc40210073"/>
      <w:bookmarkStart w:id="2639" w:name="_Toc45893032"/>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2632"/>
      <w:bookmarkEnd w:id="2633"/>
      <w:bookmarkEnd w:id="2634"/>
      <w:bookmarkEnd w:id="2635"/>
      <w:bookmarkEnd w:id="2636"/>
      <w:bookmarkEnd w:id="2637"/>
      <w:bookmarkEnd w:id="2638"/>
      <w:bookmarkEnd w:id="2639"/>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640" w:name="_Toc21338456"/>
      <w:bookmarkStart w:id="2641" w:name="_Toc29808564"/>
      <w:bookmarkStart w:id="2642" w:name="_Toc37068483"/>
      <w:bookmarkStart w:id="2643" w:name="_Toc37084028"/>
      <w:bookmarkStart w:id="2644" w:name="_Toc37084370"/>
      <w:bookmarkStart w:id="2645" w:name="_Toc40209732"/>
      <w:bookmarkStart w:id="2646" w:name="_Toc40210074"/>
      <w:bookmarkStart w:id="2647" w:name="_Toc45893033"/>
      <w:r w:rsidRPr="00C25669">
        <w:lastRenderedPageBreak/>
        <w:t>Annex E (normative):</w:t>
      </w:r>
      <w:r w:rsidRPr="00C25669">
        <w:br/>
        <w:t>Environmental conditions</w:t>
      </w:r>
      <w:bookmarkEnd w:id="2640"/>
      <w:bookmarkEnd w:id="2641"/>
      <w:bookmarkEnd w:id="2642"/>
      <w:bookmarkEnd w:id="2643"/>
      <w:bookmarkEnd w:id="2644"/>
      <w:bookmarkEnd w:id="2645"/>
      <w:bookmarkEnd w:id="2646"/>
      <w:bookmarkEnd w:id="2647"/>
    </w:p>
    <w:p w:rsidR="005B3300" w:rsidRPr="00C25669" w:rsidRDefault="005B3300" w:rsidP="005B3300">
      <w:pPr>
        <w:pStyle w:val="Heading1"/>
      </w:pPr>
      <w:bookmarkStart w:id="2648" w:name="_Toc21338457"/>
      <w:bookmarkStart w:id="2649" w:name="_Toc29808565"/>
      <w:bookmarkStart w:id="2650" w:name="_Toc37068484"/>
      <w:bookmarkStart w:id="2651" w:name="_Toc37084029"/>
      <w:bookmarkStart w:id="2652" w:name="_Toc37084371"/>
      <w:bookmarkStart w:id="2653" w:name="_Toc40209733"/>
      <w:bookmarkStart w:id="2654" w:name="_Toc40210075"/>
      <w:bookmarkStart w:id="2655" w:name="historyclause"/>
      <w:bookmarkStart w:id="2656" w:name="_Toc45893034"/>
      <w:r w:rsidRPr="00C25669">
        <w:t>E.1</w:t>
      </w:r>
      <w:r w:rsidRPr="00C25669">
        <w:rPr>
          <w:rFonts w:hint="eastAsia"/>
          <w:lang w:eastAsia="zh-CN"/>
        </w:rPr>
        <w:tab/>
      </w:r>
      <w:r w:rsidRPr="00C25669">
        <w:t>General</w:t>
      </w:r>
      <w:bookmarkEnd w:id="2648"/>
      <w:bookmarkEnd w:id="2649"/>
      <w:bookmarkEnd w:id="2650"/>
      <w:bookmarkEnd w:id="2651"/>
      <w:bookmarkEnd w:id="2652"/>
      <w:bookmarkEnd w:id="2653"/>
      <w:bookmarkEnd w:id="2654"/>
      <w:bookmarkEnd w:id="2656"/>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657" w:name="_Toc21338458"/>
      <w:bookmarkStart w:id="2658" w:name="_Toc29808566"/>
      <w:bookmarkStart w:id="2659" w:name="_Toc37068485"/>
      <w:bookmarkStart w:id="2660" w:name="_Toc37084030"/>
      <w:bookmarkStart w:id="2661" w:name="_Toc37084372"/>
      <w:bookmarkStart w:id="2662" w:name="_Toc40209734"/>
      <w:bookmarkStart w:id="2663" w:name="_Toc40210076"/>
      <w:bookmarkStart w:id="2664" w:name="_Toc45893035"/>
      <w:r w:rsidRPr="00C25669">
        <w:t>E.2</w:t>
      </w:r>
      <w:r w:rsidRPr="00C25669">
        <w:rPr>
          <w:rFonts w:hint="eastAsia"/>
          <w:lang w:eastAsia="zh-CN"/>
        </w:rPr>
        <w:tab/>
      </w:r>
      <w:r w:rsidRPr="00C25669">
        <w:t>Environmental</w:t>
      </w:r>
      <w:r w:rsidRPr="00C25669">
        <w:rPr>
          <w:rFonts w:hint="eastAsia"/>
        </w:rPr>
        <w:t xml:space="preserve"> (Conducted)</w:t>
      </w:r>
      <w:bookmarkEnd w:id="2657"/>
      <w:bookmarkEnd w:id="2658"/>
      <w:bookmarkEnd w:id="2659"/>
      <w:bookmarkEnd w:id="2660"/>
      <w:bookmarkEnd w:id="2661"/>
      <w:bookmarkEnd w:id="2662"/>
      <w:bookmarkEnd w:id="2663"/>
      <w:bookmarkEnd w:id="2664"/>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665" w:name="_Toc21338459"/>
      <w:bookmarkStart w:id="2666" w:name="_Toc29808567"/>
      <w:bookmarkStart w:id="2667" w:name="_Toc37068486"/>
      <w:bookmarkStart w:id="2668" w:name="_Toc37084031"/>
      <w:bookmarkStart w:id="2669" w:name="_Toc37084373"/>
      <w:bookmarkStart w:id="2670" w:name="_Toc40209735"/>
      <w:bookmarkStart w:id="2671" w:name="_Toc40210077"/>
      <w:bookmarkStart w:id="2672" w:name="_Toc45893036"/>
      <w:r w:rsidRPr="00C25669">
        <w:t>E.2.1</w:t>
      </w:r>
      <w:r w:rsidRPr="00C25669">
        <w:rPr>
          <w:rFonts w:hint="eastAsia"/>
          <w:lang w:eastAsia="zh-CN"/>
        </w:rPr>
        <w:tab/>
      </w:r>
      <w:r w:rsidRPr="00C25669">
        <w:t>Temperature</w:t>
      </w:r>
      <w:bookmarkEnd w:id="2665"/>
      <w:bookmarkEnd w:id="2666"/>
      <w:bookmarkEnd w:id="2667"/>
      <w:bookmarkEnd w:id="2668"/>
      <w:bookmarkEnd w:id="2669"/>
      <w:bookmarkEnd w:id="2670"/>
      <w:bookmarkEnd w:id="2671"/>
      <w:bookmarkEnd w:id="2672"/>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673" w:name="_Toc21338460"/>
      <w:bookmarkStart w:id="2674" w:name="_Toc29808568"/>
      <w:bookmarkStart w:id="2675" w:name="_Toc37068487"/>
      <w:bookmarkStart w:id="2676" w:name="_Toc37084032"/>
      <w:bookmarkStart w:id="2677" w:name="_Toc37084374"/>
      <w:bookmarkStart w:id="2678" w:name="_Toc40209736"/>
      <w:bookmarkStart w:id="2679" w:name="_Toc40210078"/>
      <w:bookmarkStart w:id="2680" w:name="_Toc45893037"/>
      <w:r w:rsidRPr="00C25669">
        <w:t>E.2.2</w:t>
      </w:r>
      <w:r w:rsidRPr="00C25669">
        <w:rPr>
          <w:rFonts w:hint="eastAsia"/>
          <w:lang w:eastAsia="zh-CN"/>
        </w:rPr>
        <w:tab/>
      </w:r>
      <w:r w:rsidRPr="00C25669">
        <w:t>Voltage</w:t>
      </w:r>
      <w:bookmarkEnd w:id="2673"/>
      <w:bookmarkEnd w:id="2674"/>
      <w:bookmarkEnd w:id="2675"/>
      <w:bookmarkEnd w:id="2676"/>
      <w:bookmarkEnd w:id="2677"/>
      <w:bookmarkEnd w:id="2678"/>
      <w:bookmarkEnd w:id="2679"/>
      <w:bookmarkEnd w:id="2680"/>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681" w:name="_Toc21338461"/>
      <w:bookmarkStart w:id="2682" w:name="_Toc29808569"/>
      <w:bookmarkStart w:id="2683" w:name="_Toc37068488"/>
      <w:bookmarkStart w:id="2684" w:name="_Toc37084033"/>
      <w:bookmarkStart w:id="2685" w:name="_Toc37084375"/>
      <w:bookmarkStart w:id="2686" w:name="_Toc40209737"/>
      <w:bookmarkStart w:id="2687" w:name="_Toc40210079"/>
      <w:bookmarkStart w:id="2688" w:name="_Toc45893038"/>
      <w:r w:rsidRPr="00C25669">
        <w:lastRenderedPageBreak/>
        <w:t>E.2.3</w:t>
      </w:r>
      <w:r w:rsidRPr="00C25669">
        <w:rPr>
          <w:rFonts w:hint="eastAsia"/>
          <w:lang w:eastAsia="zh-CN"/>
        </w:rPr>
        <w:tab/>
      </w:r>
      <w:r w:rsidRPr="00C25669">
        <w:t>Vibration</w:t>
      </w:r>
      <w:bookmarkEnd w:id="2681"/>
      <w:bookmarkEnd w:id="2682"/>
      <w:bookmarkEnd w:id="2683"/>
      <w:bookmarkEnd w:id="2684"/>
      <w:bookmarkEnd w:id="2685"/>
      <w:bookmarkEnd w:id="2686"/>
      <w:bookmarkEnd w:id="2687"/>
      <w:bookmarkEnd w:id="2688"/>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689" w:name="_Toc21338462"/>
      <w:bookmarkStart w:id="2690" w:name="_Toc29808570"/>
      <w:bookmarkStart w:id="2691" w:name="_Toc37068489"/>
      <w:bookmarkStart w:id="2692" w:name="_Toc37084034"/>
      <w:bookmarkStart w:id="2693" w:name="_Toc37084376"/>
      <w:bookmarkStart w:id="2694" w:name="_Toc40209738"/>
      <w:bookmarkStart w:id="2695" w:name="_Toc40210080"/>
      <w:bookmarkStart w:id="2696" w:name="_Toc45893039"/>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689"/>
      <w:bookmarkEnd w:id="2690"/>
      <w:bookmarkEnd w:id="2691"/>
      <w:bookmarkEnd w:id="2692"/>
      <w:bookmarkEnd w:id="2693"/>
      <w:bookmarkEnd w:id="2694"/>
      <w:bookmarkEnd w:id="2695"/>
      <w:bookmarkEnd w:id="2696"/>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697" w:name="_Toc21338463"/>
      <w:bookmarkStart w:id="2698" w:name="_Toc29808571"/>
      <w:bookmarkStart w:id="2699" w:name="_Toc37068490"/>
      <w:bookmarkStart w:id="2700" w:name="_Toc37084035"/>
      <w:bookmarkStart w:id="2701" w:name="_Toc37084377"/>
      <w:bookmarkStart w:id="2702" w:name="_Toc40209739"/>
      <w:bookmarkStart w:id="2703" w:name="_Toc40210081"/>
      <w:bookmarkStart w:id="2704" w:name="_Toc45893040"/>
      <w:r w:rsidRPr="00C25669">
        <w:t>E.</w:t>
      </w:r>
      <w:r w:rsidRPr="00C25669">
        <w:rPr>
          <w:rFonts w:hint="eastAsia"/>
        </w:rPr>
        <w:t>3</w:t>
      </w:r>
      <w:r w:rsidRPr="00C25669">
        <w:t>.1</w:t>
      </w:r>
      <w:r w:rsidRPr="00C25669">
        <w:rPr>
          <w:rFonts w:hint="eastAsia"/>
          <w:lang w:eastAsia="zh-CN"/>
        </w:rPr>
        <w:tab/>
      </w:r>
      <w:r w:rsidRPr="00C25669">
        <w:t>Temperature</w:t>
      </w:r>
      <w:bookmarkEnd w:id="2697"/>
      <w:bookmarkEnd w:id="2698"/>
      <w:bookmarkEnd w:id="2699"/>
      <w:bookmarkEnd w:id="2700"/>
      <w:bookmarkEnd w:id="2701"/>
      <w:bookmarkEnd w:id="2702"/>
      <w:bookmarkEnd w:id="2703"/>
      <w:bookmarkEnd w:id="2704"/>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705" w:name="_Toc21338464"/>
      <w:bookmarkStart w:id="2706" w:name="_Toc29808572"/>
      <w:bookmarkStart w:id="2707" w:name="_Toc37068491"/>
      <w:bookmarkStart w:id="2708" w:name="_Toc37084036"/>
      <w:bookmarkStart w:id="2709" w:name="_Toc37084378"/>
      <w:bookmarkStart w:id="2710" w:name="_Toc40209740"/>
      <w:bookmarkStart w:id="2711" w:name="_Toc40210082"/>
      <w:bookmarkStart w:id="2712" w:name="_Toc45893041"/>
      <w:r w:rsidRPr="00C25669">
        <w:t>E.</w:t>
      </w:r>
      <w:r w:rsidRPr="00C25669">
        <w:rPr>
          <w:rFonts w:hint="eastAsia"/>
        </w:rPr>
        <w:t>3</w:t>
      </w:r>
      <w:r w:rsidRPr="00C25669">
        <w:t>.2</w:t>
      </w:r>
      <w:r w:rsidRPr="00C25669">
        <w:rPr>
          <w:rFonts w:hint="eastAsia"/>
          <w:lang w:eastAsia="zh-CN"/>
        </w:rPr>
        <w:tab/>
      </w:r>
      <w:r w:rsidRPr="00C25669">
        <w:t>Voltage</w:t>
      </w:r>
      <w:bookmarkEnd w:id="2705"/>
      <w:bookmarkEnd w:id="2706"/>
      <w:bookmarkEnd w:id="2707"/>
      <w:bookmarkEnd w:id="2708"/>
      <w:bookmarkEnd w:id="2709"/>
      <w:bookmarkEnd w:id="2710"/>
      <w:bookmarkEnd w:id="2711"/>
      <w:bookmarkEnd w:id="2712"/>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713" w:name="_Toc21338465"/>
      <w:bookmarkStart w:id="2714" w:name="_Toc29808573"/>
      <w:bookmarkStart w:id="2715" w:name="_Toc37068492"/>
      <w:bookmarkStart w:id="2716" w:name="_Toc37084037"/>
      <w:bookmarkStart w:id="2717" w:name="_Toc37084379"/>
      <w:bookmarkStart w:id="2718" w:name="_Toc40209741"/>
      <w:bookmarkStart w:id="2719" w:name="_Toc40210083"/>
      <w:bookmarkStart w:id="2720" w:name="_Toc45893042"/>
      <w:r w:rsidRPr="00C25669">
        <w:lastRenderedPageBreak/>
        <w:t>E.</w:t>
      </w:r>
      <w:r w:rsidRPr="00C25669">
        <w:rPr>
          <w:rFonts w:hint="eastAsia"/>
        </w:rPr>
        <w:t>3</w:t>
      </w:r>
      <w:r w:rsidRPr="00C25669">
        <w:t>.3</w:t>
      </w:r>
      <w:r w:rsidRPr="00C25669">
        <w:rPr>
          <w:rFonts w:hint="eastAsia"/>
          <w:lang w:eastAsia="zh-CN"/>
        </w:rPr>
        <w:tab/>
      </w:r>
      <w:r w:rsidRPr="00C25669">
        <w:t>Void</w:t>
      </w:r>
      <w:bookmarkEnd w:id="2713"/>
      <w:bookmarkEnd w:id="2714"/>
      <w:bookmarkEnd w:id="2715"/>
      <w:bookmarkEnd w:id="2716"/>
      <w:bookmarkEnd w:id="2717"/>
      <w:bookmarkEnd w:id="2718"/>
      <w:bookmarkEnd w:id="2719"/>
      <w:bookmarkEnd w:id="2720"/>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721" w:name="_Toc21338466"/>
      <w:bookmarkStart w:id="2722" w:name="_Toc29808574"/>
      <w:bookmarkStart w:id="2723" w:name="_Toc37068493"/>
      <w:bookmarkStart w:id="2724" w:name="_Toc37084038"/>
      <w:bookmarkStart w:id="2725" w:name="_Toc37084380"/>
      <w:bookmarkStart w:id="2726" w:name="_Toc40209742"/>
      <w:bookmarkStart w:id="2727" w:name="_Toc40210084"/>
      <w:bookmarkStart w:id="2728" w:name="_Toc45893043"/>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2721"/>
      <w:bookmarkEnd w:id="2722"/>
      <w:bookmarkEnd w:id="2723"/>
      <w:bookmarkEnd w:id="2724"/>
      <w:bookmarkEnd w:id="2725"/>
      <w:bookmarkEnd w:id="2726"/>
      <w:bookmarkEnd w:id="2727"/>
      <w:bookmarkEnd w:id="2728"/>
    </w:p>
    <w:p w:rsidR="005B3300" w:rsidRPr="00C25669" w:rsidRDefault="005B3300" w:rsidP="005B3300">
      <w:pPr>
        <w:rPr>
          <w:rFonts w:eastAsia="SimSun"/>
          <w:lang w:eastAsia="zh-CN"/>
        </w:rPr>
      </w:pPr>
    </w:p>
    <w:p w:rsidR="005B3300" w:rsidRPr="00C25669" w:rsidRDefault="005B3300" w:rsidP="005B3300">
      <w:pPr>
        <w:pStyle w:val="Heading8"/>
      </w:pPr>
      <w:bookmarkStart w:id="2729" w:name="_Toc21338467"/>
      <w:bookmarkStart w:id="2730" w:name="_Toc29808575"/>
      <w:bookmarkStart w:id="2731" w:name="_Toc37068494"/>
      <w:bookmarkStart w:id="2732" w:name="_Toc37084039"/>
      <w:bookmarkStart w:id="2733" w:name="_Toc37084381"/>
      <w:bookmarkStart w:id="2734" w:name="_Toc40209743"/>
      <w:bookmarkStart w:id="2735" w:name="_Toc40210085"/>
      <w:bookmarkStart w:id="2736" w:name="_Toc45893044"/>
      <w:r w:rsidRPr="00C25669">
        <w:t xml:space="preserve">Annex </w:t>
      </w:r>
      <w:r w:rsidRPr="00C25669">
        <w:rPr>
          <w:rFonts w:hint="eastAsia"/>
          <w:lang w:eastAsia="zh-CN"/>
        </w:rPr>
        <w:t>H</w:t>
      </w:r>
      <w:r w:rsidRPr="00C25669">
        <w:rPr>
          <w:lang w:eastAsia="zh-CN"/>
        </w:rPr>
        <w:t xml:space="preserve"> (informative)</w:t>
      </w:r>
      <w:r w:rsidRPr="00C25669">
        <w:t>: Void</w:t>
      </w:r>
      <w:bookmarkEnd w:id="2729"/>
      <w:bookmarkEnd w:id="2730"/>
      <w:bookmarkEnd w:id="2731"/>
      <w:bookmarkEnd w:id="2732"/>
      <w:bookmarkEnd w:id="2733"/>
      <w:bookmarkEnd w:id="2734"/>
      <w:bookmarkEnd w:id="2735"/>
      <w:bookmarkEnd w:id="2736"/>
    </w:p>
    <w:p w:rsidR="005B3300" w:rsidRPr="00C25669" w:rsidRDefault="005B3300" w:rsidP="005B3300">
      <w:pPr>
        <w:rPr>
          <w:rFonts w:eastAsia="SimSun"/>
          <w:lang w:eastAsia="zh-CN"/>
        </w:rPr>
      </w:pPr>
    </w:p>
    <w:p w:rsidR="005B3300" w:rsidRPr="00C25669" w:rsidRDefault="005B3300" w:rsidP="005B3300">
      <w:pPr>
        <w:pStyle w:val="Heading8"/>
      </w:pPr>
      <w:bookmarkStart w:id="2737" w:name="_Toc21338468"/>
      <w:bookmarkStart w:id="2738" w:name="_Toc29808576"/>
      <w:bookmarkStart w:id="2739" w:name="_Toc37068495"/>
      <w:bookmarkStart w:id="2740" w:name="_Toc37084040"/>
      <w:bookmarkStart w:id="2741" w:name="_Toc37084382"/>
      <w:bookmarkStart w:id="2742" w:name="_Toc40209744"/>
      <w:bookmarkStart w:id="2743" w:name="_Toc40210086"/>
      <w:bookmarkStart w:id="2744" w:name="_Toc45893045"/>
      <w:r w:rsidRPr="00C25669">
        <w:t xml:space="preserve">Annex </w:t>
      </w:r>
      <w:r w:rsidRPr="00C25669">
        <w:rPr>
          <w:rFonts w:hint="eastAsia"/>
          <w:lang w:eastAsia="zh-CN"/>
        </w:rPr>
        <w:t>I</w:t>
      </w:r>
      <w:r w:rsidRPr="00C25669">
        <w:rPr>
          <w:lang w:eastAsia="zh-CN"/>
        </w:rPr>
        <w:t xml:space="preserve"> (informative)</w:t>
      </w:r>
      <w:r w:rsidRPr="00C25669">
        <w:t>: Void</w:t>
      </w:r>
      <w:bookmarkEnd w:id="2737"/>
      <w:bookmarkEnd w:id="2738"/>
      <w:bookmarkEnd w:id="2739"/>
      <w:bookmarkEnd w:id="2740"/>
      <w:bookmarkEnd w:id="2741"/>
      <w:bookmarkEnd w:id="2742"/>
      <w:bookmarkEnd w:id="2743"/>
      <w:bookmarkEnd w:id="2744"/>
    </w:p>
    <w:p w:rsidR="005B3300" w:rsidRPr="00C25669" w:rsidRDefault="005B3300" w:rsidP="005B3300">
      <w:pPr>
        <w:rPr>
          <w:rFonts w:eastAsia="SimSun"/>
          <w:lang w:eastAsia="zh-CN"/>
        </w:rPr>
      </w:pPr>
    </w:p>
    <w:p w:rsidR="005B3300" w:rsidRPr="00C25669" w:rsidRDefault="005B3300" w:rsidP="005B3300">
      <w:pPr>
        <w:pStyle w:val="Heading8"/>
      </w:pPr>
      <w:bookmarkStart w:id="2745" w:name="_Toc21338469"/>
      <w:bookmarkStart w:id="2746" w:name="_Toc29808577"/>
      <w:bookmarkStart w:id="2747" w:name="_Toc37068496"/>
      <w:bookmarkStart w:id="2748" w:name="_Toc37084041"/>
      <w:bookmarkStart w:id="2749" w:name="_Toc37084383"/>
      <w:bookmarkStart w:id="2750" w:name="_Toc40209745"/>
      <w:bookmarkStart w:id="2751" w:name="_Toc40210087"/>
      <w:bookmarkStart w:id="2752" w:name="_Toc45893046"/>
      <w:r w:rsidRPr="00C25669">
        <w:t>Annex J (informative): Void</w:t>
      </w:r>
      <w:bookmarkEnd w:id="2745"/>
      <w:bookmarkEnd w:id="2746"/>
      <w:bookmarkEnd w:id="2747"/>
      <w:bookmarkEnd w:id="2748"/>
      <w:bookmarkEnd w:id="2749"/>
      <w:bookmarkEnd w:id="2750"/>
      <w:bookmarkEnd w:id="2751"/>
      <w:bookmarkEnd w:id="2752"/>
    </w:p>
    <w:p w:rsidR="005B3300" w:rsidRPr="00C25669" w:rsidRDefault="005B3300" w:rsidP="005B3300"/>
    <w:p w:rsidR="005B3300" w:rsidRPr="00C25669" w:rsidRDefault="005B3300" w:rsidP="005B3300">
      <w:pPr>
        <w:pStyle w:val="Heading8"/>
      </w:pPr>
      <w:bookmarkStart w:id="2753" w:name="_Toc21338470"/>
      <w:bookmarkStart w:id="2754" w:name="_Toc29808578"/>
      <w:bookmarkStart w:id="2755" w:name="_Toc37068497"/>
      <w:bookmarkStart w:id="2756" w:name="_Toc37084042"/>
      <w:bookmarkStart w:id="2757" w:name="_Toc37084384"/>
      <w:bookmarkStart w:id="2758" w:name="_Toc40209746"/>
      <w:bookmarkStart w:id="2759" w:name="_Toc40210088"/>
      <w:bookmarkStart w:id="2760" w:name="_Toc45893047"/>
      <w:r w:rsidRPr="00C25669">
        <w:t>Annex K (informative): Void</w:t>
      </w:r>
      <w:bookmarkEnd w:id="2753"/>
      <w:bookmarkEnd w:id="2754"/>
      <w:bookmarkEnd w:id="2755"/>
      <w:bookmarkEnd w:id="2756"/>
      <w:bookmarkEnd w:id="2757"/>
      <w:bookmarkEnd w:id="2758"/>
      <w:bookmarkEnd w:id="2759"/>
      <w:bookmarkEnd w:id="2760"/>
    </w:p>
    <w:p w:rsidR="005B3300" w:rsidRPr="00C25669" w:rsidRDefault="005B3300" w:rsidP="005B3300">
      <w:pPr>
        <w:rPr>
          <w:rFonts w:eastAsia="SimSun"/>
          <w:lang w:eastAsia="zh-CN"/>
        </w:rPr>
      </w:pPr>
    </w:p>
    <w:p w:rsidR="005B3300" w:rsidRPr="00C25669" w:rsidRDefault="005B3300" w:rsidP="005B3300">
      <w:pPr>
        <w:pStyle w:val="Heading8"/>
      </w:pPr>
      <w:bookmarkStart w:id="2761" w:name="_Toc21338471"/>
      <w:bookmarkStart w:id="2762" w:name="_Toc29808579"/>
      <w:bookmarkStart w:id="2763" w:name="_Toc37068498"/>
      <w:bookmarkStart w:id="2764" w:name="_Toc37084043"/>
      <w:bookmarkStart w:id="2765" w:name="_Toc37084385"/>
      <w:bookmarkStart w:id="2766" w:name="_Toc40209747"/>
      <w:bookmarkStart w:id="2767" w:name="_Toc40210089"/>
      <w:bookmarkStart w:id="2768" w:name="_Toc45893048"/>
      <w:r w:rsidRPr="00C25669">
        <w:lastRenderedPageBreak/>
        <w:t>Annex L</w:t>
      </w:r>
      <w:r w:rsidRPr="00C25669">
        <w:rPr>
          <w:lang w:eastAsia="zh-CN"/>
        </w:rPr>
        <w:t xml:space="preserve"> </w:t>
      </w:r>
      <w:r w:rsidRPr="00C25669">
        <w:t>(informative):</w:t>
      </w:r>
      <w:r w:rsidRPr="00C25669">
        <w:br/>
        <w:t>Change history</w:t>
      </w:r>
      <w:bookmarkEnd w:id="2761"/>
      <w:bookmarkEnd w:id="2762"/>
      <w:bookmarkEnd w:id="2763"/>
      <w:bookmarkEnd w:id="2764"/>
      <w:bookmarkEnd w:id="2765"/>
      <w:bookmarkEnd w:id="2766"/>
      <w:bookmarkEnd w:id="2767"/>
      <w:bookmarkEnd w:id="2768"/>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lastRenderedPageBreak/>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BD49AB">
        <w:trPr>
          <w:trHeight w:val="290"/>
        </w:trPr>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B61D64">
            <w:pPr>
              <w:pStyle w:val="TAC"/>
              <w:rPr>
                <w:sz w:val="16"/>
                <w:szCs w:val="16"/>
              </w:rPr>
            </w:pPr>
          </w:p>
        </w:tc>
        <w:tc>
          <w:tcPr>
            <w:tcW w:w="425" w:type="dxa"/>
            <w:shd w:val="solid" w:color="FFFFFF" w:fill="auto"/>
          </w:tcPr>
          <w:p w:rsidR="004636AD" w:rsidRPr="004636AD" w:rsidRDefault="004636AD" w:rsidP="00B61D64">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BD49AB" w:rsidRPr="00C25669" w:rsidTr="004636AD">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lastRenderedPageBreak/>
              <w:t>2020-03</w:t>
            </w:r>
          </w:p>
        </w:tc>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BD49AB" w:rsidRDefault="00BD49AB" w:rsidP="004636AD">
            <w:pPr>
              <w:spacing w:after="0"/>
              <w:rPr>
                <w:rFonts w:ascii="Arial" w:hAnsi="Arial" w:cs="Arial"/>
                <w:sz w:val="16"/>
                <w:szCs w:val="16"/>
              </w:rPr>
            </w:pPr>
            <w:r w:rsidRPr="00BD49AB">
              <w:rPr>
                <w:rFonts w:ascii="Arial" w:hAnsi="Arial" w:cs="Arial"/>
                <w:sz w:val="16"/>
                <w:szCs w:val="16"/>
              </w:rPr>
              <w:t>RP-200379</w:t>
            </w:r>
          </w:p>
        </w:tc>
        <w:tc>
          <w:tcPr>
            <w:tcW w:w="567" w:type="dxa"/>
            <w:shd w:val="solid" w:color="FFFFFF" w:fill="auto"/>
          </w:tcPr>
          <w:p w:rsidR="00BD49AB" w:rsidRPr="004636AD" w:rsidRDefault="00BD49AB" w:rsidP="004636AD">
            <w:pPr>
              <w:pStyle w:val="TAC"/>
              <w:rPr>
                <w:sz w:val="16"/>
                <w:szCs w:val="16"/>
              </w:rPr>
            </w:pPr>
            <w:r>
              <w:rPr>
                <w:sz w:val="16"/>
                <w:szCs w:val="16"/>
              </w:rPr>
              <w:t>0035</w:t>
            </w:r>
          </w:p>
        </w:tc>
        <w:tc>
          <w:tcPr>
            <w:tcW w:w="425" w:type="dxa"/>
            <w:shd w:val="solid" w:color="FFFFFF" w:fill="auto"/>
          </w:tcPr>
          <w:p w:rsidR="00BD49AB" w:rsidRPr="004636AD" w:rsidRDefault="00BD49AB" w:rsidP="00B61D64">
            <w:pPr>
              <w:pStyle w:val="TAC"/>
              <w:rPr>
                <w:sz w:val="16"/>
                <w:szCs w:val="16"/>
              </w:rPr>
            </w:pPr>
          </w:p>
        </w:tc>
        <w:tc>
          <w:tcPr>
            <w:tcW w:w="425" w:type="dxa"/>
            <w:shd w:val="solid" w:color="FFFFFF" w:fill="auto"/>
          </w:tcPr>
          <w:p w:rsidR="00BD49AB" w:rsidRPr="004636AD" w:rsidRDefault="00BD49AB" w:rsidP="00B61D64">
            <w:pPr>
              <w:pStyle w:val="TAC"/>
              <w:rPr>
                <w:sz w:val="16"/>
                <w:szCs w:val="16"/>
              </w:rPr>
            </w:pPr>
            <w:r>
              <w:rPr>
                <w:sz w:val="16"/>
                <w:szCs w:val="16"/>
              </w:rPr>
              <w:t>B</w:t>
            </w:r>
          </w:p>
        </w:tc>
        <w:tc>
          <w:tcPr>
            <w:tcW w:w="4962" w:type="dxa"/>
            <w:shd w:val="solid" w:color="FFFFFF" w:fill="auto"/>
          </w:tcPr>
          <w:p w:rsidR="00BD49AB" w:rsidRPr="004636AD" w:rsidRDefault="00BD49AB" w:rsidP="004636AD">
            <w:pPr>
              <w:pStyle w:val="TAL"/>
              <w:rPr>
                <w:sz w:val="16"/>
                <w:szCs w:val="16"/>
              </w:rPr>
            </w:pPr>
            <w:r w:rsidRPr="00BD49AB">
              <w:rPr>
                <w:sz w:val="16"/>
                <w:szCs w:val="16"/>
              </w:rPr>
              <w:t>CR to TS 38.101-4: LTE-NR coexistence requirements for TDD mode (R16)</w:t>
            </w:r>
          </w:p>
        </w:tc>
        <w:tc>
          <w:tcPr>
            <w:tcW w:w="708" w:type="dxa"/>
            <w:shd w:val="solid" w:color="FFFFFF" w:fill="auto"/>
          </w:tcPr>
          <w:p w:rsidR="00BD49AB" w:rsidRPr="004636AD" w:rsidRDefault="00BD49AB" w:rsidP="004636AD">
            <w:pPr>
              <w:pStyle w:val="TAC"/>
              <w:rPr>
                <w:rFonts w:eastAsia="SimSun"/>
                <w:sz w:val="16"/>
                <w:szCs w:val="16"/>
              </w:rPr>
            </w:pPr>
            <w:r>
              <w:rPr>
                <w:rFonts w:eastAsia="SimSun"/>
                <w:sz w:val="16"/>
                <w:szCs w:val="16"/>
              </w:rPr>
              <w:t>16.0.0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0040</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CR to Aperiodic Report Slot Offset for CQI report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Beamforming clarification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RP-201043</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CR on TDD LTE-NR coexistence requirements finalization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MIMO correlation matrices definition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for correction of Angle of Arrival for Radiated Requirements in section 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updates to NR CSI test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RP-201048</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0042</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1</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on max MIMO layer assumption in TS38.101-4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0056</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Update of DL physical channels definitions</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clarification on EPRE ratio definition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bookmarkEnd w:id="238"/>
      <w:bookmarkEnd w:id="2655"/>
    </w:tbl>
    <w:p w:rsidR="005B3300" w:rsidRPr="00C25669" w:rsidRDefault="005B3300" w:rsidP="005B3300">
      <w:pPr>
        <w:rPr>
          <w:lang w:eastAsia="zh-CN"/>
        </w:rPr>
      </w:pPr>
    </w:p>
    <w:sectPr w:rsidR="005B3300" w:rsidRPr="00C25669">
      <w:headerReference w:type="default" r:id="rId330"/>
      <w:footerReference w:type="default" r:id="rId3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43F" w:rsidRDefault="00C8643F">
      <w:r>
        <w:separator/>
      </w:r>
    </w:p>
  </w:endnote>
  <w:endnote w:type="continuationSeparator" w:id="0">
    <w:p w:rsidR="00C8643F" w:rsidRDefault="00C8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43F" w:rsidRDefault="00C8643F">
      <w:r>
        <w:separator/>
      </w:r>
    </w:p>
  </w:footnote>
  <w:footnote w:type="continuationSeparator" w:id="0">
    <w:p w:rsidR="00C8643F" w:rsidRDefault="00C8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D77" w:rsidRDefault="00F54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D77">
      <w:rPr>
        <w:rFonts w:ascii="Arial" w:hAnsi="Arial" w:cs="Arial"/>
        <w:b/>
        <w:noProof/>
        <w:sz w:val="18"/>
        <w:szCs w:val="18"/>
      </w:rPr>
      <w:t>Release 16</w:t>
    </w:r>
    <w:r>
      <w:rPr>
        <w:rFonts w:ascii="Arial" w:hAnsi="Arial" w:cs="Arial"/>
        <w:b/>
        <w:sz w:val="18"/>
        <w:szCs w:val="18"/>
      </w:rPr>
      <w:fldChar w:fldCharType="end"/>
    </w:r>
  </w:p>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D77">
      <w:rPr>
        <w:rFonts w:ascii="Arial" w:hAnsi="Arial" w:cs="Arial"/>
        <w:b/>
        <w:noProof/>
        <w:sz w:val="18"/>
        <w:szCs w:val="18"/>
      </w:rPr>
      <w:t>3GPP TS 38.101-4 V16.1.0 (2020-06)</w:t>
    </w:r>
    <w:r>
      <w:rPr>
        <w:rFonts w:ascii="Arial" w:hAnsi="Arial" w:cs="Arial"/>
        <w:b/>
        <w:sz w:val="18"/>
        <w:szCs w:val="18"/>
      </w:rPr>
      <w:fldChar w:fldCharType="end"/>
    </w:r>
  </w:p>
  <w:p w:rsidR="00833BE6" w:rsidRPr="00936E45" w:rsidRDefault="00833BE6" w:rsidP="000811C5">
    <w:pPr>
      <w:rPr>
        <w:rFonts w:ascii="Arial" w:hAnsi="Arial" w:cs="Arial"/>
        <w:b/>
        <w:sz w:val="18"/>
        <w:szCs w:val="18"/>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D77">
      <w:rPr>
        <w:rFonts w:ascii="Arial" w:hAnsi="Arial" w:cs="Arial"/>
        <w:b/>
        <w:noProof/>
        <w:sz w:val="18"/>
        <w:szCs w:val="18"/>
      </w:rPr>
      <w:t>3GPP TS 38.101-4 V16.1.0 (2020-06)</w:t>
    </w:r>
    <w:r>
      <w:rPr>
        <w:rFonts w:ascii="Arial" w:hAnsi="Arial" w:cs="Arial"/>
        <w:b/>
        <w:sz w:val="18"/>
        <w:szCs w:val="18"/>
      </w:rPr>
      <w:fldChar w:fldCharType="end"/>
    </w:r>
  </w:p>
  <w:p w:rsidR="00833BE6" w:rsidRDefault="00833BE6"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D77">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D77">
      <w:rPr>
        <w:rFonts w:ascii="Arial" w:hAnsi="Arial" w:cs="Arial"/>
        <w:b/>
        <w:noProof/>
        <w:sz w:val="18"/>
        <w:szCs w:val="18"/>
      </w:rPr>
      <w:t>3GPP TS 38.101-4 V16.1.0 (2020-06)</w:t>
    </w:r>
    <w:r>
      <w:rPr>
        <w:rFonts w:ascii="Arial" w:hAnsi="Arial" w:cs="Arial"/>
        <w:b/>
        <w:sz w:val="18"/>
        <w:szCs w:val="18"/>
      </w:rPr>
      <w:fldChar w:fldCharType="end"/>
    </w:r>
  </w:p>
  <w:p w:rsidR="00833BE6" w:rsidRDefault="00833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33BE6" w:rsidRDefault="00833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D77">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C"/>
    <w:rsid w:val="00016139"/>
    <w:rsid w:val="00033397"/>
    <w:rsid w:val="00040095"/>
    <w:rsid w:val="00051834"/>
    <w:rsid w:val="00054A22"/>
    <w:rsid w:val="00062023"/>
    <w:rsid w:val="000655A6"/>
    <w:rsid w:val="00080512"/>
    <w:rsid w:val="000811C5"/>
    <w:rsid w:val="000B2B62"/>
    <w:rsid w:val="000C47C3"/>
    <w:rsid w:val="000D58AB"/>
    <w:rsid w:val="00133525"/>
    <w:rsid w:val="00177C40"/>
    <w:rsid w:val="001A4C42"/>
    <w:rsid w:val="001A7420"/>
    <w:rsid w:val="001B6637"/>
    <w:rsid w:val="001C21C3"/>
    <w:rsid w:val="001D02C2"/>
    <w:rsid w:val="001F0C1D"/>
    <w:rsid w:val="001F1132"/>
    <w:rsid w:val="001F168B"/>
    <w:rsid w:val="001F7121"/>
    <w:rsid w:val="002347A2"/>
    <w:rsid w:val="0026634B"/>
    <w:rsid w:val="002675F0"/>
    <w:rsid w:val="002B6339"/>
    <w:rsid w:val="002E00EE"/>
    <w:rsid w:val="003172DC"/>
    <w:rsid w:val="0035462D"/>
    <w:rsid w:val="00370800"/>
    <w:rsid w:val="003732AE"/>
    <w:rsid w:val="003765B8"/>
    <w:rsid w:val="003C3971"/>
    <w:rsid w:val="00423334"/>
    <w:rsid w:val="004345EC"/>
    <w:rsid w:val="004636AD"/>
    <w:rsid w:val="00465515"/>
    <w:rsid w:val="004D3578"/>
    <w:rsid w:val="004E213A"/>
    <w:rsid w:val="004E527F"/>
    <w:rsid w:val="004F0988"/>
    <w:rsid w:val="004F3340"/>
    <w:rsid w:val="005021DE"/>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B39BA"/>
    <w:rsid w:val="006C0543"/>
    <w:rsid w:val="006C3D95"/>
    <w:rsid w:val="006E5C86"/>
    <w:rsid w:val="00701116"/>
    <w:rsid w:val="00713C44"/>
    <w:rsid w:val="00734A5B"/>
    <w:rsid w:val="0074022E"/>
    <w:rsid w:val="0074026F"/>
    <w:rsid w:val="007429F6"/>
    <w:rsid w:val="00744E76"/>
    <w:rsid w:val="00774DA4"/>
    <w:rsid w:val="007772CF"/>
    <w:rsid w:val="00781F0F"/>
    <w:rsid w:val="007B600E"/>
    <w:rsid w:val="007F0F4A"/>
    <w:rsid w:val="008028A4"/>
    <w:rsid w:val="00823518"/>
    <w:rsid w:val="00830747"/>
    <w:rsid w:val="00833BE6"/>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211A"/>
    <w:rsid w:val="00AE65E2"/>
    <w:rsid w:val="00B13038"/>
    <w:rsid w:val="00B15449"/>
    <w:rsid w:val="00B61D64"/>
    <w:rsid w:val="00B93086"/>
    <w:rsid w:val="00BA19ED"/>
    <w:rsid w:val="00BA4B8D"/>
    <w:rsid w:val="00BC0F7D"/>
    <w:rsid w:val="00BD49AB"/>
    <w:rsid w:val="00BD7D31"/>
    <w:rsid w:val="00BE3255"/>
    <w:rsid w:val="00BF128E"/>
    <w:rsid w:val="00C074DD"/>
    <w:rsid w:val="00C1496A"/>
    <w:rsid w:val="00C33079"/>
    <w:rsid w:val="00C45231"/>
    <w:rsid w:val="00C72833"/>
    <w:rsid w:val="00C80F1D"/>
    <w:rsid w:val="00C8643F"/>
    <w:rsid w:val="00C93F40"/>
    <w:rsid w:val="00CA3D0C"/>
    <w:rsid w:val="00CC44FE"/>
    <w:rsid w:val="00D11B1E"/>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5BD"/>
    <w:rsid w:val="00F22EC7"/>
    <w:rsid w:val="00F325C8"/>
    <w:rsid w:val="00F54D7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CDE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image" Target="media/image5.emf"/><Relationship Id="rId42" Type="http://schemas.openxmlformats.org/officeDocument/2006/relationships/image" Target="media/image16.wmf"/><Relationship Id="rId63" Type="http://schemas.openxmlformats.org/officeDocument/2006/relationships/oleObject" Target="embeddings/oleObject22.bin"/><Relationship Id="rId84" Type="http://schemas.openxmlformats.org/officeDocument/2006/relationships/image" Target="media/image35.wmf"/><Relationship Id="rId138" Type="http://schemas.openxmlformats.org/officeDocument/2006/relationships/oleObject" Target="embeddings/oleObject61.bin"/><Relationship Id="rId159" Type="http://schemas.openxmlformats.org/officeDocument/2006/relationships/image" Target="media/image71.wmf"/><Relationship Id="rId324" Type="http://schemas.openxmlformats.org/officeDocument/2006/relationships/oleObject" Target="embeddings/oleObject157.bin"/><Relationship Id="rId170" Type="http://schemas.openxmlformats.org/officeDocument/2006/relationships/image" Target="media/image77.wmf"/><Relationship Id="rId191" Type="http://schemas.openxmlformats.org/officeDocument/2006/relationships/image" Target="media/image87.wmf"/><Relationship Id="rId205" Type="http://schemas.openxmlformats.org/officeDocument/2006/relationships/oleObject" Target="embeddings/oleObject94.bin"/><Relationship Id="rId226" Type="http://schemas.openxmlformats.org/officeDocument/2006/relationships/image" Target="media/image104.wmf"/><Relationship Id="rId247" Type="http://schemas.openxmlformats.org/officeDocument/2006/relationships/oleObject" Target="embeddings/oleObject115.bin"/><Relationship Id="rId107" Type="http://schemas.openxmlformats.org/officeDocument/2006/relationships/oleObject" Target="embeddings/oleObject44.bin"/><Relationship Id="rId268" Type="http://schemas.openxmlformats.org/officeDocument/2006/relationships/image" Target="media/image125.wmf"/><Relationship Id="rId289" Type="http://schemas.openxmlformats.org/officeDocument/2006/relationships/image" Target="media/image135.wmf"/><Relationship Id="rId11" Type="http://schemas.openxmlformats.org/officeDocument/2006/relationships/header" Target="header1.xml"/><Relationship Id="rId32" Type="http://schemas.openxmlformats.org/officeDocument/2006/relationships/oleObject" Target="embeddings/oleObject8.bin"/><Relationship Id="rId53" Type="http://schemas.openxmlformats.org/officeDocument/2006/relationships/oleObject" Target="embeddings/oleObject17.bin"/><Relationship Id="rId74" Type="http://schemas.openxmlformats.org/officeDocument/2006/relationships/image" Target="media/image30.wmf"/><Relationship Id="rId128" Type="http://schemas.openxmlformats.org/officeDocument/2006/relationships/oleObject" Target="embeddings/oleObject54.bin"/><Relationship Id="rId149" Type="http://schemas.openxmlformats.org/officeDocument/2006/relationships/image" Target="media/image66.wmf"/><Relationship Id="rId314" Type="http://schemas.openxmlformats.org/officeDocument/2006/relationships/image" Target="media/image145.wmf"/><Relationship Id="rId5" Type="http://schemas.openxmlformats.org/officeDocument/2006/relationships/settings" Target="settings.xml"/><Relationship Id="rId95" Type="http://schemas.openxmlformats.org/officeDocument/2006/relationships/oleObject" Target="embeddings/oleObject38.bin"/><Relationship Id="rId160" Type="http://schemas.openxmlformats.org/officeDocument/2006/relationships/oleObject" Target="embeddings/oleObject72.bin"/><Relationship Id="rId181" Type="http://schemas.openxmlformats.org/officeDocument/2006/relationships/image" Target="media/image82.wmf"/><Relationship Id="rId216" Type="http://schemas.openxmlformats.org/officeDocument/2006/relationships/image" Target="media/image99.wmf"/><Relationship Id="rId237" Type="http://schemas.openxmlformats.org/officeDocument/2006/relationships/oleObject" Target="embeddings/oleObject110.bin"/><Relationship Id="rId258" Type="http://schemas.openxmlformats.org/officeDocument/2006/relationships/image" Target="media/image120.wmf"/><Relationship Id="rId279" Type="http://schemas.openxmlformats.org/officeDocument/2006/relationships/oleObject" Target="embeddings/oleObject131.bin"/><Relationship Id="rId22" Type="http://schemas.openxmlformats.org/officeDocument/2006/relationships/image" Target="media/image6.wmf"/><Relationship Id="rId43" Type="http://schemas.openxmlformats.org/officeDocument/2006/relationships/image" Target="media/image17.wmf"/><Relationship Id="rId64" Type="http://schemas.openxmlformats.org/officeDocument/2006/relationships/image" Target="media/image25.wmf"/><Relationship Id="rId118" Type="http://schemas.openxmlformats.org/officeDocument/2006/relationships/oleObject" Target="embeddings/oleObject50.bin"/><Relationship Id="rId139" Type="http://schemas.openxmlformats.org/officeDocument/2006/relationships/image" Target="media/image61.wmf"/><Relationship Id="rId290" Type="http://schemas.openxmlformats.org/officeDocument/2006/relationships/oleObject" Target="embeddings/oleObject137.bin"/><Relationship Id="rId304" Type="http://schemas.openxmlformats.org/officeDocument/2006/relationships/image" Target="media/image142.wmf"/><Relationship Id="rId325" Type="http://schemas.openxmlformats.org/officeDocument/2006/relationships/image" Target="media/image150.wmf"/><Relationship Id="rId85" Type="http://schemas.openxmlformats.org/officeDocument/2006/relationships/oleObject" Target="embeddings/oleObject33.bin"/><Relationship Id="rId150" Type="http://schemas.openxmlformats.org/officeDocument/2006/relationships/oleObject" Target="embeddings/oleObject67.bin"/><Relationship Id="rId171" Type="http://schemas.openxmlformats.org/officeDocument/2006/relationships/oleObject" Target="embeddings/oleObject77.bin"/><Relationship Id="rId192" Type="http://schemas.openxmlformats.org/officeDocument/2006/relationships/oleObject" Target="embeddings/oleObject88.bin"/><Relationship Id="rId206" Type="http://schemas.openxmlformats.org/officeDocument/2006/relationships/image" Target="media/image94.wmf"/><Relationship Id="rId227" Type="http://schemas.openxmlformats.org/officeDocument/2006/relationships/oleObject" Target="embeddings/oleObject105.bin"/><Relationship Id="rId248" Type="http://schemas.openxmlformats.org/officeDocument/2006/relationships/image" Target="media/image115.wmf"/><Relationship Id="rId269" Type="http://schemas.openxmlformats.org/officeDocument/2006/relationships/oleObject" Target="embeddings/oleObject126.bin"/><Relationship Id="rId12" Type="http://schemas.openxmlformats.org/officeDocument/2006/relationships/header" Target="header2.xml"/><Relationship Id="rId33" Type="http://schemas.openxmlformats.org/officeDocument/2006/relationships/image" Target="media/image11.wmf"/><Relationship Id="rId108" Type="http://schemas.openxmlformats.org/officeDocument/2006/relationships/image" Target="media/image47.wmf"/><Relationship Id="rId129" Type="http://schemas.openxmlformats.org/officeDocument/2006/relationships/image" Target="media/image58.wmf"/><Relationship Id="rId280" Type="http://schemas.openxmlformats.org/officeDocument/2006/relationships/image" Target="media/image131.wmf"/><Relationship Id="rId315" Type="http://schemas.openxmlformats.org/officeDocument/2006/relationships/oleObject" Target="embeddings/oleObject152.bin"/><Relationship Id="rId54" Type="http://schemas.openxmlformats.org/officeDocument/2006/relationships/image" Target="media/image20.wmf"/><Relationship Id="rId75" Type="http://schemas.openxmlformats.org/officeDocument/2006/relationships/oleObject" Target="embeddings/oleObject28.bin"/><Relationship Id="rId96" Type="http://schemas.openxmlformats.org/officeDocument/2006/relationships/image" Target="media/image41.wmf"/><Relationship Id="rId140" Type="http://schemas.openxmlformats.org/officeDocument/2006/relationships/oleObject" Target="embeddings/oleObject62.bin"/><Relationship Id="rId161" Type="http://schemas.openxmlformats.org/officeDocument/2006/relationships/image" Target="media/image72.wmf"/><Relationship Id="rId182" Type="http://schemas.openxmlformats.org/officeDocument/2006/relationships/oleObject" Target="embeddings/oleObject83.bin"/><Relationship Id="rId217" Type="http://schemas.openxmlformats.org/officeDocument/2006/relationships/oleObject" Target="embeddings/oleObject100.bin"/><Relationship Id="rId6" Type="http://schemas.openxmlformats.org/officeDocument/2006/relationships/webSettings" Target="webSettings.xml"/><Relationship Id="rId238" Type="http://schemas.openxmlformats.org/officeDocument/2006/relationships/image" Target="media/image110.wmf"/><Relationship Id="rId259" Type="http://schemas.openxmlformats.org/officeDocument/2006/relationships/oleObject" Target="embeddings/oleObject121.bin"/><Relationship Id="rId23" Type="http://schemas.openxmlformats.org/officeDocument/2006/relationships/oleObject" Target="embeddings/oleObject3.bin"/><Relationship Id="rId119" Type="http://schemas.openxmlformats.org/officeDocument/2006/relationships/image" Target="media/image52.wmf"/><Relationship Id="rId270" Type="http://schemas.openxmlformats.org/officeDocument/2006/relationships/image" Target="media/image126.wmf"/><Relationship Id="rId291" Type="http://schemas.openxmlformats.org/officeDocument/2006/relationships/image" Target="media/image136.wmf"/><Relationship Id="rId305" Type="http://schemas.openxmlformats.org/officeDocument/2006/relationships/oleObject" Target="embeddings/oleObject145.bin"/><Relationship Id="rId326" Type="http://schemas.openxmlformats.org/officeDocument/2006/relationships/oleObject" Target="embeddings/oleObject158.bin"/><Relationship Id="rId44" Type="http://schemas.openxmlformats.org/officeDocument/2006/relationships/oleObject" Target="embeddings/oleObject13.bin"/><Relationship Id="rId65" Type="http://schemas.openxmlformats.org/officeDocument/2006/relationships/oleObject" Target="embeddings/oleObject23.bin"/><Relationship Id="rId86" Type="http://schemas.openxmlformats.org/officeDocument/2006/relationships/image" Target="media/image36.wmf"/><Relationship Id="rId130" Type="http://schemas.openxmlformats.org/officeDocument/2006/relationships/oleObject" Target="embeddings/oleObject55.bin"/><Relationship Id="rId151" Type="http://schemas.openxmlformats.org/officeDocument/2006/relationships/image" Target="media/image67.wmf"/><Relationship Id="rId172" Type="http://schemas.openxmlformats.org/officeDocument/2006/relationships/image" Target="media/image78.wmf"/><Relationship Id="rId193" Type="http://schemas.openxmlformats.org/officeDocument/2006/relationships/image" Target="media/image88.wmf"/><Relationship Id="rId207" Type="http://schemas.openxmlformats.org/officeDocument/2006/relationships/oleObject" Target="embeddings/oleObject95.bin"/><Relationship Id="rId228" Type="http://schemas.openxmlformats.org/officeDocument/2006/relationships/image" Target="media/image105.wmf"/><Relationship Id="rId249" Type="http://schemas.openxmlformats.org/officeDocument/2006/relationships/oleObject" Target="embeddings/oleObject116.bin"/><Relationship Id="rId13" Type="http://schemas.openxmlformats.org/officeDocument/2006/relationships/footer" Target="footer1.xml"/><Relationship Id="rId109" Type="http://schemas.openxmlformats.org/officeDocument/2006/relationships/oleObject" Target="embeddings/oleObject45.bin"/><Relationship Id="rId260" Type="http://schemas.openxmlformats.org/officeDocument/2006/relationships/image" Target="media/image121.wmf"/><Relationship Id="rId281" Type="http://schemas.openxmlformats.org/officeDocument/2006/relationships/oleObject" Target="embeddings/oleObject132.bin"/><Relationship Id="rId316" Type="http://schemas.openxmlformats.org/officeDocument/2006/relationships/image" Target="media/image146.wmf"/><Relationship Id="rId34" Type="http://schemas.openxmlformats.org/officeDocument/2006/relationships/oleObject" Target="embeddings/oleObject9.bin"/><Relationship Id="rId55" Type="http://schemas.openxmlformats.org/officeDocument/2006/relationships/oleObject" Target="embeddings/oleObject18.bin"/><Relationship Id="rId76" Type="http://schemas.openxmlformats.org/officeDocument/2006/relationships/image" Target="media/image31.wmf"/><Relationship Id="rId97" Type="http://schemas.openxmlformats.org/officeDocument/2006/relationships/oleObject" Target="embeddings/oleObject39.bin"/><Relationship Id="rId120" Type="http://schemas.openxmlformats.org/officeDocument/2006/relationships/image" Target="media/image53.wmf"/><Relationship Id="rId141" Type="http://schemas.openxmlformats.org/officeDocument/2006/relationships/image" Target="media/image62.wmf"/><Relationship Id="rId7" Type="http://schemas.openxmlformats.org/officeDocument/2006/relationships/footnotes" Target="footnotes.xml"/><Relationship Id="rId162" Type="http://schemas.openxmlformats.org/officeDocument/2006/relationships/oleObject" Target="embeddings/oleObject73.bin"/><Relationship Id="rId183" Type="http://schemas.openxmlformats.org/officeDocument/2006/relationships/image" Target="media/image83.wmf"/><Relationship Id="rId218" Type="http://schemas.openxmlformats.org/officeDocument/2006/relationships/image" Target="media/image100.wmf"/><Relationship Id="rId239" Type="http://schemas.openxmlformats.org/officeDocument/2006/relationships/oleObject" Target="embeddings/oleObject111.bin"/><Relationship Id="rId250" Type="http://schemas.openxmlformats.org/officeDocument/2006/relationships/image" Target="media/image116.wmf"/><Relationship Id="rId271" Type="http://schemas.openxmlformats.org/officeDocument/2006/relationships/oleObject" Target="embeddings/oleObject127.bin"/><Relationship Id="rId292" Type="http://schemas.openxmlformats.org/officeDocument/2006/relationships/oleObject" Target="embeddings/oleObject138.bin"/><Relationship Id="rId306" Type="http://schemas.openxmlformats.org/officeDocument/2006/relationships/image" Target="media/image143.wmf"/><Relationship Id="rId24" Type="http://schemas.openxmlformats.org/officeDocument/2006/relationships/image" Target="media/image7.wmf"/><Relationship Id="rId45" Type="http://schemas.openxmlformats.org/officeDocument/2006/relationships/image" Target="media/image18.wmf"/><Relationship Id="rId66" Type="http://schemas.openxmlformats.org/officeDocument/2006/relationships/image" Target="media/image26.wmf"/><Relationship Id="rId87" Type="http://schemas.openxmlformats.org/officeDocument/2006/relationships/oleObject" Target="embeddings/oleObject34.bin"/><Relationship Id="rId110" Type="http://schemas.openxmlformats.org/officeDocument/2006/relationships/oleObject" Target="embeddings/oleObject46.bin"/><Relationship Id="rId131" Type="http://schemas.openxmlformats.org/officeDocument/2006/relationships/oleObject" Target="embeddings/oleObject56.bin"/><Relationship Id="rId327" Type="http://schemas.openxmlformats.org/officeDocument/2006/relationships/image" Target="media/image151.wmf"/><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oleObject" Target="embeddings/oleObject89.bin"/><Relationship Id="rId208" Type="http://schemas.openxmlformats.org/officeDocument/2006/relationships/image" Target="media/image95.wmf"/><Relationship Id="rId229" Type="http://schemas.openxmlformats.org/officeDocument/2006/relationships/oleObject" Target="embeddings/oleObject106.bin"/><Relationship Id="rId240" Type="http://schemas.openxmlformats.org/officeDocument/2006/relationships/image" Target="media/image111.wmf"/><Relationship Id="rId261" Type="http://schemas.openxmlformats.org/officeDocument/2006/relationships/oleObject" Target="embeddings/oleObject122.bin"/><Relationship Id="rId14" Type="http://schemas.openxmlformats.org/officeDocument/2006/relationships/footer" Target="footer2.xml"/><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oleObject" Target="embeddings/oleObject29.bin"/><Relationship Id="rId100" Type="http://schemas.openxmlformats.org/officeDocument/2006/relationships/image" Target="media/image43.wmf"/><Relationship Id="rId282" Type="http://schemas.openxmlformats.org/officeDocument/2006/relationships/image" Target="media/image132.wmf"/><Relationship Id="rId317" Type="http://schemas.openxmlformats.org/officeDocument/2006/relationships/oleObject" Target="embeddings/oleObject153.bin"/><Relationship Id="rId8" Type="http://schemas.openxmlformats.org/officeDocument/2006/relationships/endnotes" Target="endnotes.xml"/><Relationship Id="rId51" Type="http://schemas.openxmlformats.org/officeDocument/2006/relationships/header" Target="header5.xml"/><Relationship Id="rId72" Type="http://schemas.openxmlformats.org/officeDocument/2006/relationships/image" Target="media/image29.wmf"/><Relationship Id="rId93" Type="http://schemas.openxmlformats.org/officeDocument/2006/relationships/oleObject" Target="embeddings/oleObject37.bin"/><Relationship Id="rId98" Type="http://schemas.openxmlformats.org/officeDocument/2006/relationships/image" Target="media/image42.wmf"/><Relationship Id="rId121" Type="http://schemas.openxmlformats.org/officeDocument/2006/relationships/oleObject" Target="embeddings/oleObject51.bin"/><Relationship Id="rId142" Type="http://schemas.openxmlformats.org/officeDocument/2006/relationships/oleObject" Target="embeddings/oleObject63.bin"/><Relationship Id="rId163" Type="http://schemas.openxmlformats.org/officeDocument/2006/relationships/image" Target="media/image73.wmf"/><Relationship Id="rId184" Type="http://schemas.openxmlformats.org/officeDocument/2006/relationships/oleObject" Target="embeddings/oleObject84.bin"/><Relationship Id="rId189" Type="http://schemas.openxmlformats.org/officeDocument/2006/relationships/image" Target="media/image86.wmf"/><Relationship Id="rId219" Type="http://schemas.openxmlformats.org/officeDocument/2006/relationships/oleObject" Target="embeddings/oleObject101.bin"/><Relationship Id="rId3" Type="http://schemas.openxmlformats.org/officeDocument/2006/relationships/numbering" Target="numbering.xml"/><Relationship Id="rId214" Type="http://schemas.openxmlformats.org/officeDocument/2006/relationships/image" Target="media/image98.wmf"/><Relationship Id="rId230" Type="http://schemas.openxmlformats.org/officeDocument/2006/relationships/image" Target="media/image106.wmf"/><Relationship Id="rId235" Type="http://schemas.openxmlformats.org/officeDocument/2006/relationships/oleObject" Target="embeddings/oleObject109.bin"/><Relationship Id="rId251" Type="http://schemas.openxmlformats.org/officeDocument/2006/relationships/oleObject" Target="embeddings/oleObject117.bin"/><Relationship Id="rId256" Type="http://schemas.openxmlformats.org/officeDocument/2006/relationships/image" Target="media/image119.wmf"/><Relationship Id="rId277" Type="http://schemas.openxmlformats.org/officeDocument/2006/relationships/oleObject" Target="embeddings/oleObject130.bin"/><Relationship Id="rId298" Type="http://schemas.openxmlformats.org/officeDocument/2006/relationships/image" Target="media/image139.png"/><Relationship Id="rId25" Type="http://schemas.openxmlformats.org/officeDocument/2006/relationships/oleObject" Target="embeddings/oleObject4.bin"/><Relationship Id="rId46" Type="http://schemas.openxmlformats.org/officeDocument/2006/relationships/oleObject" Target="embeddings/oleObject14.bin"/><Relationship Id="rId67" Type="http://schemas.openxmlformats.org/officeDocument/2006/relationships/oleObject" Target="embeddings/oleObject24.bin"/><Relationship Id="rId116" Type="http://schemas.openxmlformats.org/officeDocument/2006/relationships/oleObject" Target="embeddings/oleObject49.bin"/><Relationship Id="rId137" Type="http://schemas.openxmlformats.org/officeDocument/2006/relationships/image" Target="media/image60.wmf"/><Relationship Id="rId158" Type="http://schemas.openxmlformats.org/officeDocument/2006/relationships/oleObject" Target="embeddings/oleObject71.bin"/><Relationship Id="rId272" Type="http://schemas.openxmlformats.org/officeDocument/2006/relationships/image" Target="media/image127.wmf"/><Relationship Id="rId293" Type="http://schemas.openxmlformats.org/officeDocument/2006/relationships/image" Target="media/image137.wmf"/><Relationship Id="rId302" Type="http://schemas.openxmlformats.org/officeDocument/2006/relationships/image" Target="media/image141.wmf"/><Relationship Id="rId307" Type="http://schemas.openxmlformats.org/officeDocument/2006/relationships/oleObject" Target="embeddings/oleObject146.bin"/><Relationship Id="rId323" Type="http://schemas.openxmlformats.org/officeDocument/2006/relationships/image" Target="media/image149.wmf"/><Relationship Id="rId328" Type="http://schemas.openxmlformats.org/officeDocument/2006/relationships/oleObject" Target="embeddings/oleObject159.bin"/><Relationship Id="rId20" Type="http://schemas.openxmlformats.org/officeDocument/2006/relationships/oleObject" Target="embeddings/oleObject2.bin"/><Relationship Id="rId41" Type="http://schemas.openxmlformats.org/officeDocument/2006/relationships/image" Target="media/image15.wmf"/><Relationship Id="rId62" Type="http://schemas.openxmlformats.org/officeDocument/2006/relationships/image" Target="media/image24.wmf"/><Relationship Id="rId83" Type="http://schemas.openxmlformats.org/officeDocument/2006/relationships/oleObject" Target="embeddings/oleObject32.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oleObject" Target="embeddings/oleObject57.bin"/><Relationship Id="rId153" Type="http://schemas.openxmlformats.org/officeDocument/2006/relationships/image" Target="media/image68.wmf"/><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image" Target="media/image89.wmf"/><Relationship Id="rId209" Type="http://schemas.openxmlformats.org/officeDocument/2006/relationships/oleObject" Target="embeddings/oleObject96.bin"/><Relationship Id="rId190" Type="http://schemas.openxmlformats.org/officeDocument/2006/relationships/oleObject" Target="embeddings/oleObject87.bin"/><Relationship Id="rId204" Type="http://schemas.openxmlformats.org/officeDocument/2006/relationships/image" Target="media/image93.wmf"/><Relationship Id="rId220" Type="http://schemas.openxmlformats.org/officeDocument/2006/relationships/image" Target="media/image101.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image" Target="media/image114.wmf"/><Relationship Id="rId267" Type="http://schemas.openxmlformats.org/officeDocument/2006/relationships/oleObject" Target="embeddings/oleObject125.bin"/><Relationship Id="rId288" Type="http://schemas.openxmlformats.org/officeDocument/2006/relationships/oleObject" Target="embeddings/oleObject136.bin"/><Relationship Id="rId15" Type="http://schemas.openxmlformats.org/officeDocument/2006/relationships/header" Target="header3.xml"/><Relationship Id="rId36" Type="http://schemas.openxmlformats.org/officeDocument/2006/relationships/oleObject" Target="embeddings/oleObject10.bin"/><Relationship Id="rId57" Type="http://schemas.openxmlformats.org/officeDocument/2006/relationships/oleObject" Target="embeddings/oleObject19.bin"/><Relationship Id="rId106" Type="http://schemas.openxmlformats.org/officeDocument/2006/relationships/image" Target="media/image46.wmf"/><Relationship Id="rId127" Type="http://schemas.openxmlformats.org/officeDocument/2006/relationships/image" Target="media/image57.wmf"/><Relationship Id="rId262" Type="http://schemas.openxmlformats.org/officeDocument/2006/relationships/image" Target="media/image122.wmf"/><Relationship Id="rId283" Type="http://schemas.openxmlformats.org/officeDocument/2006/relationships/oleObject" Target="embeddings/oleObject133.bin"/><Relationship Id="rId313" Type="http://schemas.openxmlformats.org/officeDocument/2006/relationships/oleObject" Target="embeddings/oleObject151.bin"/><Relationship Id="rId318" Type="http://schemas.openxmlformats.org/officeDocument/2006/relationships/oleObject" Target="embeddings/oleObject154.bin"/><Relationship Id="rId10" Type="http://schemas.openxmlformats.org/officeDocument/2006/relationships/image" Target="media/image2.png"/><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oleObject" Target="embeddings/oleObject27.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4.wmf"/><Relationship Id="rId143" Type="http://schemas.openxmlformats.org/officeDocument/2006/relationships/image" Target="media/image63.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oleObject" Target="embeddings/oleObject76.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2.bin"/><Relationship Id="rId210" Type="http://schemas.openxmlformats.org/officeDocument/2006/relationships/image" Target="media/image96.wmf"/><Relationship Id="rId215" Type="http://schemas.openxmlformats.org/officeDocument/2006/relationships/oleObject" Target="embeddings/oleObject99.bin"/><Relationship Id="rId236" Type="http://schemas.openxmlformats.org/officeDocument/2006/relationships/image" Target="media/image109.wmf"/><Relationship Id="rId257" Type="http://schemas.openxmlformats.org/officeDocument/2006/relationships/oleObject" Target="embeddings/oleObject120.bin"/><Relationship Id="rId278" Type="http://schemas.openxmlformats.org/officeDocument/2006/relationships/image" Target="media/image130.wmf"/><Relationship Id="rId26" Type="http://schemas.openxmlformats.org/officeDocument/2006/relationships/image" Target="media/image8.wmf"/><Relationship Id="rId231" Type="http://schemas.openxmlformats.org/officeDocument/2006/relationships/oleObject" Target="embeddings/oleObject107.bin"/><Relationship Id="rId252" Type="http://schemas.openxmlformats.org/officeDocument/2006/relationships/image" Target="media/image117.wmf"/><Relationship Id="rId273" Type="http://schemas.openxmlformats.org/officeDocument/2006/relationships/oleObject" Target="embeddings/oleObject128.bin"/><Relationship Id="rId294" Type="http://schemas.openxmlformats.org/officeDocument/2006/relationships/oleObject" Target="embeddings/oleObject139.bin"/><Relationship Id="rId308" Type="http://schemas.openxmlformats.org/officeDocument/2006/relationships/oleObject" Target="embeddings/oleObject147.bin"/><Relationship Id="rId329" Type="http://schemas.openxmlformats.org/officeDocument/2006/relationships/oleObject" Target="embeddings/oleObject160.bin"/><Relationship Id="rId47" Type="http://schemas.openxmlformats.org/officeDocument/2006/relationships/oleObject" Target="embeddings/oleObject15.bin"/><Relationship Id="rId68" Type="http://schemas.openxmlformats.org/officeDocument/2006/relationships/image" Target="media/image27.wmf"/><Relationship Id="rId89" Type="http://schemas.openxmlformats.org/officeDocument/2006/relationships/oleObject" Target="embeddings/oleObject35.bin"/><Relationship Id="rId112" Type="http://schemas.openxmlformats.org/officeDocument/2006/relationships/oleObject" Target="embeddings/oleObject47.bin"/><Relationship Id="rId133" Type="http://schemas.openxmlformats.org/officeDocument/2006/relationships/image" Target="media/image59.wmf"/><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footer" Target="footer3.xml"/><Relationship Id="rId221" Type="http://schemas.openxmlformats.org/officeDocument/2006/relationships/oleObject" Target="embeddings/oleObject102.bin"/><Relationship Id="rId242" Type="http://schemas.openxmlformats.org/officeDocument/2006/relationships/image" Target="media/image112.wmf"/><Relationship Id="rId263" Type="http://schemas.openxmlformats.org/officeDocument/2006/relationships/oleObject" Target="embeddings/oleObject123.bin"/><Relationship Id="rId284" Type="http://schemas.openxmlformats.org/officeDocument/2006/relationships/image" Target="media/image133.wmf"/><Relationship Id="rId319" Type="http://schemas.openxmlformats.org/officeDocument/2006/relationships/image" Target="media/image147.wmf"/><Relationship Id="rId37" Type="http://schemas.openxmlformats.org/officeDocument/2006/relationships/image" Target="media/image13.wmf"/><Relationship Id="rId58" Type="http://schemas.openxmlformats.org/officeDocument/2006/relationships/image" Target="media/image22.wmf"/><Relationship Id="rId79" Type="http://schemas.openxmlformats.org/officeDocument/2006/relationships/oleObject" Target="embeddings/oleObject30.bin"/><Relationship Id="rId102" Type="http://schemas.openxmlformats.org/officeDocument/2006/relationships/image" Target="media/image44.wmf"/><Relationship Id="rId123" Type="http://schemas.openxmlformats.org/officeDocument/2006/relationships/oleObject" Target="embeddings/oleObject52.bin"/><Relationship Id="rId144" Type="http://schemas.openxmlformats.org/officeDocument/2006/relationships/oleObject" Target="embeddings/oleObject64.bin"/><Relationship Id="rId330" Type="http://schemas.openxmlformats.org/officeDocument/2006/relationships/header" Target="header7.xml"/><Relationship Id="rId90" Type="http://schemas.openxmlformats.org/officeDocument/2006/relationships/image" Target="media/image38.wmf"/><Relationship Id="rId165" Type="http://schemas.openxmlformats.org/officeDocument/2006/relationships/image" Target="media/image74.wmf"/><Relationship Id="rId186" Type="http://schemas.openxmlformats.org/officeDocument/2006/relationships/oleObject" Target="embeddings/oleObject85.bin"/><Relationship Id="rId211" Type="http://schemas.openxmlformats.org/officeDocument/2006/relationships/oleObject" Target="embeddings/oleObject97.bin"/><Relationship Id="rId232" Type="http://schemas.openxmlformats.org/officeDocument/2006/relationships/image" Target="media/image107.wmf"/><Relationship Id="rId253" Type="http://schemas.openxmlformats.org/officeDocument/2006/relationships/oleObject" Target="embeddings/oleObject118.bin"/><Relationship Id="rId274" Type="http://schemas.openxmlformats.org/officeDocument/2006/relationships/image" Target="media/image128.wmf"/><Relationship Id="rId295" Type="http://schemas.openxmlformats.org/officeDocument/2006/relationships/oleObject" Target="embeddings/oleObject140.bin"/><Relationship Id="rId309" Type="http://schemas.openxmlformats.org/officeDocument/2006/relationships/oleObject" Target="embeddings/oleObject148.bin"/><Relationship Id="rId27" Type="http://schemas.openxmlformats.org/officeDocument/2006/relationships/oleObject" Target="embeddings/oleObject5.bin"/><Relationship Id="rId48" Type="http://schemas.openxmlformats.org/officeDocument/2006/relationships/oleObject" Target="embeddings/oleObject16.bin"/><Relationship Id="rId69" Type="http://schemas.openxmlformats.org/officeDocument/2006/relationships/oleObject" Target="embeddings/oleObject25.bin"/><Relationship Id="rId113" Type="http://schemas.openxmlformats.org/officeDocument/2006/relationships/image" Target="media/image49.wmf"/><Relationship Id="rId134" Type="http://schemas.openxmlformats.org/officeDocument/2006/relationships/oleObject" Target="embeddings/oleObject58.bin"/><Relationship Id="rId320" Type="http://schemas.openxmlformats.org/officeDocument/2006/relationships/oleObject" Target="embeddings/oleObject155.bin"/><Relationship Id="rId80" Type="http://schemas.openxmlformats.org/officeDocument/2006/relationships/image" Target="media/image33.wmf"/><Relationship Id="rId155" Type="http://schemas.openxmlformats.org/officeDocument/2006/relationships/image" Target="media/image69.wmf"/><Relationship Id="rId176" Type="http://schemas.openxmlformats.org/officeDocument/2006/relationships/image" Target="media/image80.wmf"/><Relationship Id="rId197" Type="http://schemas.openxmlformats.org/officeDocument/2006/relationships/image" Target="media/image90.wmf"/><Relationship Id="rId201" Type="http://schemas.openxmlformats.org/officeDocument/2006/relationships/header" Target="header6.xml"/><Relationship Id="rId222" Type="http://schemas.openxmlformats.org/officeDocument/2006/relationships/image" Target="media/image102.wmf"/><Relationship Id="rId243" Type="http://schemas.openxmlformats.org/officeDocument/2006/relationships/oleObject" Target="embeddings/oleObject113.bin"/><Relationship Id="rId264" Type="http://schemas.openxmlformats.org/officeDocument/2006/relationships/image" Target="media/image123.wmf"/><Relationship Id="rId285" Type="http://schemas.openxmlformats.org/officeDocument/2006/relationships/oleObject" Target="embeddings/oleObject134.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0.bin"/><Relationship Id="rId103" Type="http://schemas.openxmlformats.org/officeDocument/2006/relationships/oleObject" Target="embeddings/oleObject42.bin"/><Relationship Id="rId124" Type="http://schemas.openxmlformats.org/officeDocument/2006/relationships/image" Target="media/image55.wmf"/><Relationship Id="rId310" Type="http://schemas.openxmlformats.org/officeDocument/2006/relationships/oleObject" Target="embeddings/oleObject149.bin"/><Relationship Id="rId70" Type="http://schemas.openxmlformats.org/officeDocument/2006/relationships/image" Target="media/image28.wmf"/><Relationship Id="rId91" Type="http://schemas.openxmlformats.org/officeDocument/2006/relationships/oleObject" Target="embeddings/oleObject36.bin"/><Relationship Id="rId145" Type="http://schemas.openxmlformats.org/officeDocument/2006/relationships/image" Target="media/image64.wmf"/><Relationship Id="rId166" Type="http://schemas.openxmlformats.org/officeDocument/2006/relationships/image" Target="media/image75.wmf"/><Relationship Id="rId187" Type="http://schemas.openxmlformats.org/officeDocument/2006/relationships/image" Target="media/image85.wmf"/><Relationship Id="rId331" Type="http://schemas.openxmlformats.org/officeDocument/2006/relationships/footer" Target="footer5.xml"/><Relationship Id="rId1" Type="http://schemas.microsoft.com/office/2006/relationships/keyMapCustomizations" Target="customizations.xml"/><Relationship Id="rId212" Type="http://schemas.openxmlformats.org/officeDocument/2006/relationships/image" Target="media/image97.wmf"/><Relationship Id="rId233" Type="http://schemas.openxmlformats.org/officeDocument/2006/relationships/oleObject" Target="embeddings/oleObject108.bin"/><Relationship Id="rId254" Type="http://schemas.openxmlformats.org/officeDocument/2006/relationships/image" Target="media/image118.wmf"/><Relationship Id="rId28" Type="http://schemas.openxmlformats.org/officeDocument/2006/relationships/image" Target="media/image9.wmf"/><Relationship Id="rId49" Type="http://schemas.openxmlformats.org/officeDocument/2006/relationships/header" Target="header4.xml"/><Relationship Id="rId114" Type="http://schemas.openxmlformats.org/officeDocument/2006/relationships/oleObject" Target="embeddings/oleObject48.bin"/><Relationship Id="rId275" Type="http://schemas.openxmlformats.org/officeDocument/2006/relationships/oleObject" Target="embeddings/oleObject129.bin"/><Relationship Id="rId296" Type="http://schemas.openxmlformats.org/officeDocument/2006/relationships/image" Target="media/image138.png"/><Relationship Id="rId300" Type="http://schemas.openxmlformats.org/officeDocument/2006/relationships/image" Target="media/image140.wmf"/><Relationship Id="rId60" Type="http://schemas.openxmlformats.org/officeDocument/2006/relationships/image" Target="media/image23.wmf"/><Relationship Id="rId81" Type="http://schemas.openxmlformats.org/officeDocument/2006/relationships/oleObject" Target="embeddings/oleObject31.bin"/><Relationship Id="rId135" Type="http://schemas.openxmlformats.org/officeDocument/2006/relationships/oleObject" Target="embeddings/oleObject59.bin"/><Relationship Id="rId156" Type="http://schemas.openxmlformats.org/officeDocument/2006/relationships/oleObject" Target="embeddings/oleObject70.bin"/><Relationship Id="rId177" Type="http://schemas.openxmlformats.org/officeDocument/2006/relationships/oleObject" Target="embeddings/oleObject80.bin"/><Relationship Id="rId198" Type="http://schemas.openxmlformats.org/officeDocument/2006/relationships/oleObject" Target="embeddings/oleObject91.bin"/><Relationship Id="rId321" Type="http://schemas.openxmlformats.org/officeDocument/2006/relationships/image" Target="media/image148.wmf"/><Relationship Id="rId202" Type="http://schemas.openxmlformats.org/officeDocument/2006/relationships/image" Target="media/image92.wmf"/><Relationship Id="rId223" Type="http://schemas.openxmlformats.org/officeDocument/2006/relationships/oleObject" Target="embeddings/oleObject103.bin"/><Relationship Id="rId244" Type="http://schemas.openxmlformats.org/officeDocument/2006/relationships/image" Target="media/image113.wmf"/><Relationship Id="rId18" Type="http://schemas.openxmlformats.org/officeDocument/2006/relationships/oleObject" Target="embeddings/oleObject1.bin"/><Relationship Id="rId39" Type="http://schemas.openxmlformats.org/officeDocument/2006/relationships/oleObject" Target="embeddings/oleObject12.bin"/><Relationship Id="rId265" Type="http://schemas.openxmlformats.org/officeDocument/2006/relationships/oleObject" Target="embeddings/oleObject124.bin"/><Relationship Id="rId286" Type="http://schemas.openxmlformats.org/officeDocument/2006/relationships/image" Target="media/image134.wmf"/><Relationship Id="rId50" Type="http://schemas.openxmlformats.org/officeDocument/2006/relationships/footer" Target="footer4.xml"/><Relationship Id="rId104" Type="http://schemas.openxmlformats.org/officeDocument/2006/relationships/image" Target="media/image45.wmf"/><Relationship Id="rId125" Type="http://schemas.openxmlformats.org/officeDocument/2006/relationships/oleObject" Target="embeddings/oleObject53.bin"/><Relationship Id="rId146" Type="http://schemas.openxmlformats.org/officeDocument/2006/relationships/oleObject" Target="embeddings/oleObject65.bin"/><Relationship Id="rId167" Type="http://schemas.openxmlformats.org/officeDocument/2006/relationships/oleObject" Target="embeddings/oleObject75.bin"/><Relationship Id="rId188" Type="http://schemas.openxmlformats.org/officeDocument/2006/relationships/oleObject" Target="embeddings/oleObject86.bin"/><Relationship Id="rId311" Type="http://schemas.openxmlformats.org/officeDocument/2006/relationships/oleObject" Target="embeddings/oleObject150.bin"/><Relationship Id="rId332" Type="http://schemas.openxmlformats.org/officeDocument/2006/relationships/fontTable" Target="fontTable.xml"/><Relationship Id="rId71" Type="http://schemas.openxmlformats.org/officeDocument/2006/relationships/oleObject" Target="embeddings/oleObject26.bin"/><Relationship Id="rId92" Type="http://schemas.openxmlformats.org/officeDocument/2006/relationships/image" Target="media/image39.wmf"/><Relationship Id="rId213" Type="http://schemas.openxmlformats.org/officeDocument/2006/relationships/oleObject" Target="embeddings/oleObject98.bin"/><Relationship Id="rId234"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oleObject" Target="embeddings/oleObject119.bin"/><Relationship Id="rId276" Type="http://schemas.openxmlformats.org/officeDocument/2006/relationships/image" Target="media/image129.wmf"/><Relationship Id="rId297" Type="http://schemas.openxmlformats.org/officeDocument/2006/relationships/oleObject" Target="embeddings/oleObject141.bin"/><Relationship Id="rId40" Type="http://schemas.openxmlformats.org/officeDocument/2006/relationships/image" Target="media/image14.wmf"/><Relationship Id="rId115" Type="http://schemas.openxmlformats.org/officeDocument/2006/relationships/image" Target="media/image50.wmf"/><Relationship Id="rId136" Type="http://schemas.openxmlformats.org/officeDocument/2006/relationships/oleObject" Target="embeddings/oleObject60.bin"/><Relationship Id="rId157" Type="http://schemas.openxmlformats.org/officeDocument/2006/relationships/image" Target="media/image70.wmf"/><Relationship Id="rId178" Type="http://schemas.openxmlformats.org/officeDocument/2006/relationships/image" Target="media/image81.wmf"/><Relationship Id="rId301" Type="http://schemas.openxmlformats.org/officeDocument/2006/relationships/oleObject" Target="embeddings/oleObject143.bin"/><Relationship Id="rId322" Type="http://schemas.openxmlformats.org/officeDocument/2006/relationships/oleObject" Target="embeddings/oleObject156.bin"/><Relationship Id="rId61" Type="http://schemas.openxmlformats.org/officeDocument/2006/relationships/oleObject" Target="embeddings/oleObject21.bin"/><Relationship Id="rId82" Type="http://schemas.openxmlformats.org/officeDocument/2006/relationships/image" Target="media/image34.wmf"/><Relationship Id="rId199" Type="http://schemas.openxmlformats.org/officeDocument/2006/relationships/image" Target="media/image91.wmf"/><Relationship Id="rId203" Type="http://schemas.openxmlformats.org/officeDocument/2006/relationships/oleObject" Target="embeddings/oleObject93.bin"/><Relationship Id="rId19" Type="http://schemas.openxmlformats.org/officeDocument/2006/relationships/image" Target="media/image4.wmf"/><Relationship Id="rId224" Type="http://schemas.openxmlformats.org/officeDocument/2006/relationships/image" Target="media/image103.wmf"/><Relationship Id="rId245" Type="http://schemas.openxmlformats.org/officeDocument/2006/relationships/oleObject" Target="embeddings/oleObject114.bin"/><Relationship Id="rId266" Type="http://schemas.openxmlformats.org/officeDocument/2006/relationships/image" Target="media/image124.wmf"/><Relationship Id="rId287" Type="http://schemas.openxmlformats.org/officeDocument/2006/relationships/oleObject" Target="embeddings/oleObject135.bin"/><Relationship Id="rId30" Type="http://schemas.openxmlformats.org/officeDocument/2006/relationships/oleObject" Target="embeddings/oleObject7.bin"/><Relationship Id="rId105" Type="http://schemas.openxmlformats.org/officeDocument/2006/relationships/oleObject" Target="embeddings/oleObject43.bin"/><Relationship Id="rId126" Type="http://schemas.openxmlformats.org/officeDocument/2006/relationships/image" Target="media/image56.wmf"/><Relationship Id="rId147" Type="http://schemas.openxmlformats.org/officeDocument/2006/relationships/image" Target="media/image65.wmf"/><Relationship Id="rId168" Type="http://schemas.openxmlformats.org/officeDocument/2006/relationships/image" Target="media/image76.wmf"/><Relationship Id="rId312" Type="http://schemas.openxmlformats.org/officeDocument/2006/relationships/image" Target="media/image144.wmf"/><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DAAB0-9552-4EB9-A27E-F5C59CBB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271</Pages>
  <Words>67308</Words>
  <Characters>383658</Characters>
  <Application>Microsoft Office Word</Application>
  <DocSecurity>0</DocSecurity>
  <Lines>3197</Lines>
  <Paragraphs>900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2020-07-16T15:34:00Z</dcterms:created>
  <dcterms:modified xsi:type="dcterms:W3CDTF">2020-07-17T13:43:00Z</dcterms:modified>
</cp:coreProperties>
</file>