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1C9C4260"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CC410D">
              <w:t>1</w:t>
            </w:r>
            <w:r w:rsidR="00BD4272">
              <w:t>6</w:t>
            </w:r>
            <w:r w:rsidR="0072766E" w:rsidRPr="00E11EA5">
              <w:t>.</w:t>
            </w:r>
            <w:r w:rsidR="00012956">
              <w:t>1</w:t>
            </w:r>
            <w:r w:rsidR="007F668D" w:rsidRPr="00E11EA5">
              <w:t>.</w:t>
            </w:r>
            <w:r w:rsidR="00012956">
              <w:t>0</w:t>
            </w:r>
            <w:r w:rsidR="00012956" w:rsidRPr="00E11EA5">
              <w:t xml:space="preserve"> </w:t>
            </w:r>
            <w:r w:rsidRPr="00E11EA5">
              <w:rPr>
                <w:sz w:val="32"/>
              </w:rPr>
              <w:t>(</w:t>
            </w:r>
            <w:bookmarkStart w:id="3" w:name="issueDate"/>
            <w:r w:rsidR="00C034BE" w:rsidRPr="00E11EA5">
              <w:rPr>
                <w:sz w:val="32"/>
              </w:rPr>
              <w:t>2020</w:t>
            </w:r>
            <w:r w:rsidRPr="00E11EA5">
              <w:rPr>
                <w:sz w:val="32"/>
              </w:rPr>
              <w:t>-</w:t>
            </w:r>
            <w:bookmarkEnd w:id="3"/>
            <w:r w:rsidR="00012956" w:rsidRPr="00E11EA5">
              <w:rPr>
                <w:sz w:val="32"/>
              </w:rPr>
              <w:t>0</w:t>
            </w:r>
            <w:r w:rsidR="00012956">
              <w:rPr>
                <w:sz w:val="32"/>
              </w:rPr>
              <w:t>9</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4"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4"/>
          <w:p w14:paraId="1D54F0FA" w14:textId="1364E16A" w:rsidR="008E5BFB" w:rsidRPr="00E21C99" w:rsidRDefault="004F0988" w:rsidP="00E40FE5">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sidR="00BD4272">
              <w:rPr>
                <w:rStyle w:val="ZGSM"/>
              </w:rPr>
              <w:t>6</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6"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7"/>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8"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9"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9"/>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1" w:name="copyrightaddon"/>
            <w:bookmarkEnd w:id="11"/>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0"/>
          </w:p>
        </w:tc>
      </w:tr>
      <w:bookmarkEnd w:id="8"/>
    </w:tbl>
    <w:p w14:paraId="3EF304B7" w14:textId="77777777" w:rsidR="00080512" w:rsidRPr="00E11EA5" w:rsidRDefault="00080512" w:rsidP="00CF2A0A">
      <w:pPr>
        <w:pStyle w:val="TT"/>
        <w:ind w:left="0" w:firstLine="0"/>
      </w:pPr>
      <w:r w:rsidRPr="00E11EA5">
        <w:br w:type="page"/>
      </w:r>
      <w:bookmarkStart w:id="12" w:name="tableOfContents"/>
      <w:bookmarkEnd w:id="12"/>
      <w:r w:rsidRPr="00E11EA5">
        <w:lastRenderedPageBreak/>
        <w:t>Contents</w:t>
      </w:r>
    </w:p>
    <w:p w14:paraId="42D8B8B9" w14:textId="323F2330" w:rsidR="00A15418" w:rsidRDefault="00A1541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_Toc53167018 \h </w:instrText>
      </w:r>
      <w:r>
        <w:fldChar w:fldCharType="separate"/>
      </w:r>
      <w:r>
        <w:t>15</w:t>
      </w:r>
      <w:r>
        <w:fldChar w:fldCharType="end"/>
      </w:r>
    </w:p>
    <w:p w14:paraId="0F33698D" w14:textId="384290C9" w:rsidR="00A15418" w:rsidRDefault="00A1541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_Toc53167019 \h </w:instrText>
      </w:r>
      <w:r>
        <w:fldChar w:fldCharType="separate"/>
      </w:r>
      <w:r>
        <w:t>17</w:t>
      </w:r>
      <w:r>
        <w:fldChar w:fldCharType="end"/>
      </w:r>
    </w:p>
    <w:p w14:paraId="4264FF9E" w14:textId="5557EC93" w:rsidR="00A15418" w:rsidRDefault="00A1541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_Toc53167020 \h </w:instrText>
      </w:r>
      <w:r>
        <w:fldChar w:fldCharType="separate"/>
      </w:r>
      <w:r>
        <w:t>18</w:t>
      </w:r>
      <w:r>
        <w:fldChar w:fldCharType="end"/>
      </w:r>
    </w:p>
    <w:p w14:paraId="37AF2F7C" w14:textId="40148D39" w:rsidR="00A15418" w:rsidRDefault="00A1541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_Toc53167021 \h </w:instrText>
      </w:r>
      <w:r>
        <w:fldChar w:fldCharType="separate"/>
      </w:r>
      <w:r>
        <w:t>20</w:t>
      </w:r>
      <w:r>
        <w:fldChar w:fldCharType="end"/>
      </w:r>
    </w:p>
    <w:p w14:paraId="56BD6EC7" w14:textId="112C1E43" w:rsidR="00A15418" w:rsidRDefault="00A1541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_Toc53167022 \h </w:instrText>
      </w:r>
      <w:r>
        <w:fldChar w:fldCharType="separate"/>
      </w:r>
      <w:r>
        <w:t>20</w:t>
      </w:r>
      <w:r>
        <w:fldChar w:fldCharType="end"/>
      </w:r>
    </w:p>
    <w:p w14:paraId="3C4FB41E" w14:textId="7A18D727" w:rsidR="00A15418" w:rsidRDefault="00A1541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_Toc53167023 \h </w:instrText>
      </w:r>
      <w:r>
        <w:fldChar w:fldCharType="separate"/>
      </w:r>
      <w:r>
        <w:t>22</w:t>
      </w:r>
      <w:r>
        <w:fldChar w:fldCharType="end"/>
      </w:r>
    </w:p>
    <w:p w14:paraId="58BDA4FC" w14:textId="21CD0724" w:rsidR="00A15418" w:rsidRDefault="00A1541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_Toc53167024 \h </w:instrText>
      </w:r>
      <w:r>
        <w:fldChar w:fldCharType="separate"/>
      </w:r>
      <w:r>
        <w:t>23</w:t>
      </w:r>
      <w:r>
        <w:fldChar w:fldCharType="end"/>
      </w:r>
    </w:p>
    <w:p w14:paraId="7E6F3953" w14:textId="0ABE3168" w:rsidR="00A15418" w:rsidRDefault="00A1541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_Toc53167025 \h </w:instrText>
      </w:r>
      <w:r>
        <w:fldChar w:fldCharType="separate"/>
      </w:r>
      <w:r>
        <w:t>25</w:t>
      </w:r>
      <w:r>
        <w:fldChar w:fldCharType="end"/>
      </w:r>
    </w:p>
    <w:p w14:paraId="0BF726EF" w14:textId="45B0CFCE" w:rsidR="00A15418" w:rsidRDefault="00A1541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_Toc53167026 \h </w:instrText>
      </w:r>
      <w:r>
        <w:fldChar w:fldCharType="separate"/>
      </w:r>
      <w:r>
        <w:t>29</w:t>
      </w:r>
      <w:r>
        <w:fldChar w:fldCharType="end"/>
      </w:r>
    </w:p>
    <w:p w14:paraId="239D4304" w14:textId="23C17F37" w:rsidR="00A15418" w:rsidRDefault="00A15418">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_Toc53167027 \h </w:instrText>
      </w:r>
      <w:r>
        <w:fldChar w:fldCharType="separate"/>
      </w:r>
      <w:r>
        <w:t>29</w:t>
      </w:r>
      <w:r>
        <w:fldChar w:fldCharType="end"/>
      </w:r>
    </w:p>
    <w:p w14:paraId="6320C006" w14:textId="54690132" w:rsidR="00A15418" w:rsidRDefault="00A15418">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_Toc53167028 \h </w:instrText>
      </w:r>
      <w:r>
        <w:fldChar w:fldCharType="separate"/>
      </w:r>
      <w:r>
        <w:t>30</w:t>
      </w:r>
      <w:r>
        <w:fldChar w:fldCharType="end"/>
      </w:r>
    </w:p>
    <w:p w14:paraId="7A73A2A2" w14:textId="70CD93E0" w:rsidR="00A15418" w:rsidRDefault="00A1541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_Toc53167029 \h </w:instrText>
      </w:r>
      <w:r>
        <w:fldChar w:fldCharType="separate"/>
      </w:r>
      <w:r>
        <w:t>32</w:t>
      </w:r>
      <w:r>
        <w:fldChar w:fldCharType="end"/>
      </w:r>
    </w:p>
    <w:p w14:paraId="413315BD" w14:textId="767F6933" w:rsidR="00A15418" w:rsidRDefault="00A1541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_Toc53167030 \h </w:instrText>
      </w:r>
      <w:r>
        <w:fldChar w:fldCharType="separate"/>
      </w:r>
      <w:r>
        <w:t>32</w:t>
      </w:r>
      <w:r>
        <w:fldChar w:fldCharType="end"/>
      </w:r>
    </w:p>
    <w:p w14:paraId="5FD5DB49" w14:textId="7E581526" w:rsidR="00A15418" w:rsidRDefault="00A15418">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_Toc53167031 \h </w:instrText>
      </w:r>
      <w:r>
        <w:fldChar w:fldCharType="separate"/>
      </w:r>
      <w:r>
        <w:t>32</w:t>
      </w:r>
      <w:r>
        <w:fldChar w:fldCharType="end"/>
      </w:r>
    </w:p>
    <w:p w14:paraId="2A4A6161" w14:textId="08779A43" w:rsidR="00A15418" w:rsidRDefault="00A1541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_Toc53167032 \h </w:instrText>
      </w:r>
      <w:r>
        <w:fldChar w:fldCharType="separate"/>
      </w:r>
      <w:r>
        <w:t>32</w:t>
      </w:r>
      <w:r>
        <w:fldChar w:fldCharType="end"/>
      </w:r>
    </w:p>
    <w:p w14:paraId="02868243" w14:textId="1D5BE2A2" w:rsidR="00A15418" w:rsidRDefault="00A1541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_Toc53167033 \h </w:instrText>
      </w:r>
      <w:r>
        <w:fldChar w:fldCharType="separate"/>
      </w:r>
      <w:r>
        <w:t>33</w:t>
      </w:r>
      <w:r>
        <w:fldChar w:fldCharType="end"/>
      </w:r>
    </w:p>
    <w:p w14:paraId="7D3FE468" w14:textId="23D65E12" w:rsidR="00A15418" w:rsidRDefault="00A15418">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_Toc53167034 \h </w:instrText>
      </w:r>
      <w:r>
        <w:fldChar w:fldCharType="separate"/>
      </w:r>
      <w:r>
        <w:t>35</w:t>
      </w:r>
      <w:r>
        <w:fldChar w:fldCharType="end"/>
      </w:r>
    </w:p>
    <w:p w14:paraId="172A6019" w14:textId="3D0BBF4A" w:rsidR="00A15418" w:rsidRDefault="00A15418">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_Toc53167035 \h </w:instrText>
      </w:r>
      <w:r>
        <w:fldChar w:fldCharType="separate"/>
      </w:r>
      <w:r>
        <w:t>35</w:t>
      </w:r>
      <w:r>
        <w:fldChar w:fldCharType="end"/>
      </w:r>
    </w:p>
    <w:p w14:paraId="4FB5624B" w14:textId="605A3C5D" w:rsidR="00A15418" w:rsidRDefault="00A1541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_Toc53167036 \h </w:instrText>
      </w:r>
      <w:r>
        <w:fldChar w:fldCharType="separate"/>
      </w:r>
      <w:r>
        <w:t>37</w:t>
      </w:r>
      <w:r>
        <w:fldChar w:fldCharType="end"/>
      </w:r>
    </w:p>
    <w:p w14:paraId="7C88AE76" w14:textId="6EBDE1A1" w:rsidR="00A15418" w:rsidRDefault="00A15418">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_Toc53167037 \h </w:instrText>
      </w:r>
      <w:r>
        <w:fldChar w:fldCharType="separate"/>
      </w:r>
      <w:r>
        <w:t>37</w:t>
      </w:r>
      <w:r>
        <w:fldChar w:fldCharType="end"/>
      </w:r>
    </w:p>
    <w:p w14:paraId="2299CF31" w14:textId="06133C58" w:rsidR="00A15418" w:rsidRDefault="00A15418">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_Toc53167038 \h </w:instrText>
      </w:r>
      <w:r>
        <w:fldChar w:fldCharType="separate"/>
      </w:r>
      <w:r>
        <w:t>37</w:t>
      </w:r>
      <w:r>
        <w:fldChar w:fldCharType="end"/>
      </w:r>
    </w:p>
    <w:p w14:paraId="01AE5B0E" w14:textId="01FD9345" w:rsidR="00A15418" w:rsidRDefault="00A15418">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_Toc53167039 \h </w:instrText>
      </w:r>
      <w:r>
        <w:fldChar w:fldCharType="separate"/>
      </w:r>
      <w:r>
        <w:t>37</w:t>
      </w:r>
      <w:r>
        <w:fldChar w:fldCharType="end"/>
      </w:r>
    </w:p>
    <w:p w14:paraId="18E7C9CE" w14:textId="6EF84754" w:rsidR="00A15418" w:rsidRDefault="00A15418">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_Toc53167040 \h </w:instrText>
      </w:r>
      <w:r>
        <w:fldChar w:fldCharType="separate"/>
      </w:r>
      <w:r>
        <w:t>38</w:t>
      </w:r>
      <w:r>
        <w:fldChar w:fldCharType="end"/>
      </w:r>
    </w:p>
    <w:p w14:paraId="0F35B3A4" w14:textId="202AA42C" w:rsidR="00A15418" w:rsidRDefault="00A15418">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_Toc53167041 \h </w:instrText>
      </w:r>
      <w:r>
        <w:fldChar w:fldCharType="separate"/>
      </w:r>
      <w:r>
        <w:t>38</w:t>
      </w:r>
      <w:r>
        <w:fldChar w:fldCharType="end"/>
      </w:r>
    </w:p>
    <w:p w14:paraId="1A394FDB" w14:textId="74BF669F" w:rsidR="00A15418" w:rsidRDefault="00A15418">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_Toc53167042 \h </w:instrText>
      </w:r>
      <w:r>
        <w:fldChar w:fldCharType="separate"/>
      </w:r>
      <w:r>
        <w:t>38</w:t>
      </w:r>
      <w:r>
        <w:fldChar w:fldCharType="end"/>
      </w:r>
    </w:p>
    <w:p w14:paraId="23B93DA8" w14:textId="4FFACE09" w:rsidR="00A15418" w:rsidRDefault="00A15418">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_Toc53167043 \h </w:instrText>
      </w:r>
      <w:r>
        <w:fldChar w:fldCharType="separate"/>
      </w:r>
      <w:r>
        <w:t>38</w:t>
      </w:r>
      <w:r>
        <w:fldChar w:fldCharType="end"/>
      </w:r>
    </w:p>
    <w:p w14:paraId="147F193F" w14:textId="25F0A5AC" w:rsidR="00A15418" w:rsidRDefault="00A15418">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_Toc53167044 \h </w:instrText>
      </w:r>
      <w:r>
        <w:fldChar w:fldCharType="separate"/>
      </w:r>
      <w:r>
        <w:t>38</w:t>
      </w:r>
      <w:r>
        <w:fldChar w:fldCharType="end"/>
      </w:r>
    </w:p>
    <w:p w14:paraId="6AF836BD" w14:textId="74ED2E0D" w:rsidR="00A15418" w:rsidRDefault="00A15418">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_Toc53167045 \h </w:instrText>
      </w:r>
      <w:r>
        <w:fldChar w:fldCharType="separate"/>
      </w:r>
      <w:r>
        <w:t>38</w:t>
      </w:r>
      <w:r>
        <w:fldChar w:fldCharType="end"/>
      </w:r>
    </w:p>
    <w:p w14:paraId="4F58DAFC" w14:textId="4EDFF2DC" w:rsidR="00A15418" w:rsidRDefault="00A15418">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_Toc53167046 \h </w:instrText>
      </w:r>
      <w:r>
        <w:fldChar w:fldCharType="separate"/>
      </w:r>
      <w:r>
        <w:t>39</w:t>
      </w:r>
      <w:r>
        <w:fldChar w:fldCharType="end"/>
      </w:r>
    </w:p>
    <w:p w14:paraId="1ED5C5CC" w14:textId="6C9AAA1C" w:rsidR="00A15418" w:rsidRDefault="00A15418">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_Toc53167047 \h </w:instrText>
      </w:r>
      <w:r>
        <w:fldChar w:fldCharType="separate"/>
      </w:r>
      <w:r>
        <w:t>39</w:t>
      </w:r>
      <w:r>
        <w:fldChar w:fldCharType="end"/>
      </w:r>
    </w:p>
    <w:p w14:paraId="0A11EB32" w14:textId="53F92FF9" w:rsidR="00A15418" w:rsidRDefault="00A15418">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_Toc53167048 \h </w:instrText>
      </w:r>
      <w:r>
        <w:fldChar w:fldCharType="separate"/>
      </w:r>
      <w:r>
        <w:t>39</w:t>
      </w:r>
      <w:r>
        <w:fldChar w:fldCharType="end"/>
      </w:r>
    </w:p>
    <w:p w14:paraId="6C788699" w14:textId="0EE17374" w:rsidR="00A15418" w:rsidRDefault="00A15418">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_Toc53167049 \h </w:instrText>
      </w:r>
      <w:r>
        <w:fldChar w:fldCharType="separate"/>
      </w:r>
      <w:r>
        <w:t>39</w:t>
      </w:r>
      <w:r>
        <w:fldChar w:fldCharType="end"/>
      </w:r>
    </w:p>
    <w:p w14:paraId="66D08694" w14:textId="3C78677E" w:rsidR="00A15418" w:rsidRDefault="00A15418">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_Toc53167050 \h </w:instrText>
      </w:r>
      <w:r>
        <w:fldChar w:fldCharType="separate"/>
      </w:r>
      <w:r>
        <w:t>39</w:t>
      </w:r>
      <w:r>
        <w:fldChar w:fldCharType="end"/>
      </w:r>
    </w:p>
    <w:p w14:paraId="68C7C44A" w14:textId="5DFB486A" w:rsidR="00A15418" w:rsidRDefault="00A15418">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_Toc53167051 \h </w:instrText>
      </w:r>
      <w:r>
        <w:fldChar w:fldCharType="separate"/>
      </w:r>
      <w:r>
        <w:t>39</w:t>
      </w:r>
      <w:r>
        <w:fldChar w:fldCharType="end"/>
      </w:r>
    </w:p>
    <w:p w14:paraId="52C233A2" w14:textId="1B71FC90" w:rsidR="00A15418" w:rsidRDefault="00A15418">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_Toc53167052 \h </w:instrText>
      </w:r>
      <w:r>
        <w:fldChar w:fldCharType="separate"/>
      </w:r>
      <w:r>
        <w:t>39</w:t>
      </w:r>
      <w:r>
        <w:fldChar w:fldCharType="end"/>
      </w:r>
    </w:p>
    <w:p w14:paraId="7F43A524" w14:textId="71777F91" w:rsidR="00A15418" w:rsidRDefault="00A15418">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_Toc53167053 \h </w:instrText>
      </w:r>
      <w:r>
        <w:fldChar w:fldCharType="separate"/>
      </w:r>
      <w:r>
        <w:t>39</w:t>
      </w:r>
      <w:r>
        <w:fldChar w:fldCharType="end"/>
      </w:r>
    </w:p>
    <w:p w14:paraId="6123475E" w14:textId="19ED8491" w:rsidR="00A15418" w:rsidRDefault="00A15418">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_Toc53167054 \h </w:instrText>
      </w:r>
      <w:r>
        <w:fldChar w:fldCharType="separate"/>
      </w:r>
      <w:r>
        <w:t>40</w:t>
      </w:r>
      <w:r>
        <w:fldChar w:fldCharType="end"/>
      </w:r>
    </w:p>
    <w:p w14:paraId="2175D391" w14:textId="1AB59DF9" w:rsidR="00A15418" w:rsidRDefault="00A15418">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_Toc53167055 \h </w:instrText>
      </w:r>
      <w:r>
        <w:fldChar w:fldCharType="separate"/>
      </w:r>
      <w:r>
        <w:t>40</w:t>
      </w:r>
      <w:r>
        <w:fldChar w:fldCharType="end"/>
      </w:r>
    </w:p>
    <w:p w14:paraId="4042232A" w14:textId="645E4DD6" w:rsidR="00A15418" w:rsidRDefault="00A15418">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_Toc53167056 \h </w:instrText>
      </w:r>
      <w:r>
        <w:fldChar w:fldCharType="separate"/>
      </w:r>
      <w:r>
        <w:t>40</w:t>
      </w:r>
      <w:r>
        <w:fldChar w:fldCharType="end"/>
      </w:r>
    </w:p>
    <w:p w14:paraId="444BD2A8" w14:textId="064C514F" w:rsidR="00A15418" w:rsidRDefault="00A15418">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_Toc53167057 \h </w:instrText>
      </w:r>
      <w:r>
        <w:fldChar w:fldCharType="separate"/>
      </w:r>
      <w:r>
        <w:t>41</w:t>
      </w:r>
      <w:r>
        <w:fldChar w:fldCharType="end"/>
      </w:r>
    </w:p>
    <w:p w14:paraId="2BDD4D0D" w14:textId="75876757" w:rsidR="00A15418" w:rsidRDefault="00A15418">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_Toc53167058 \h </w:instrText>
      </w:r>
      <w:r>
        <w:fldChar w:fldCharType="separate"/>
      </w:r>
      <w:r>
        <w:t>41</w:t>
      </w:r>
      <w:r>
        <w:fldChar w:fldCharType="end"/>
      </w:r>
    </w:p>
    <w:p w14:paraId="63E1B347" w14:textId="39A36CEF" w:rsidR="00A15418" w:rsidRDefault="00A15418">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_Toc53167059 \h </w:instrText>
      </w:r>
      <w:r>
        <w:fldChar w:fldCharType="separate"/>
      </w:r>
      <w:r>
        <w:t>42</w:t>
      </w:r>
      <w:r>
        <w:fldChar w:fldCharType="end"/>
      </w:r>
    </w:p>
    <w:p w14:paraId="64A7968A" w14:textId="55A2D698" w:rsidR="00A15418" w:rsidRDefault="00A1541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_Toc53167060 \h </w:instrText>
      </w:r>
      <w:r>
        <w:fldChar w:fldCharType="separate"/>
      </w:r>
      <w:r>
        <w:t>42</w:t>
      </w:r>
      <w:r>
        <w:fldChar w:fldCharType="end"/>
      </w:r>
    </w:p>
    <w:p w14:paraId="0C470D9E" w14:textId="484312DE" w:rsidR="00A15418" w:rsidRDefault="00A15418">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_Toc53167061 \h </w:instrText>
      </w:r>
      <w:r>
        <w:fldChar w:fldCharType="separate"/>
      </w:r>
      <w:r>
        <w:t>43</w:t>
      </w:r>
      <w:r>
        <w:fldChar w:fldCharType="end"/>
      </w:r>
    </w:p>
    <w:p w14:paraId="1CE225F1" w14:textId="2B06BBFC" w:rsidR="00A15418" w:rsidRDefault="00A15418">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_Toc53167062 \h </w:instrText>
      </w:r>
      <w:r>
        <w:fldChar w:fldCharType="separate"/>
      </w:r>
      <w:r>
        <w:t>43</w:t>
      </w:r>
      <w:r>
        <w:fldChar w:fldCharType="end"/>
      </w:r>
    </w:p>
    <w:p w14:paraId="2AD6433A" w14:textId="79FBD092" w:rsidR="00A15418" w:rsidRDefault="00A15418">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_Toc53167063 \h </w:instrText>
      </w:r>
      <w:r>
        <w:fldChar w:fldCharType="separate"/>
      </w:r>
      <w:r>
        <w:t>44</w:t>
      </w:r>
      <w:r>
        <w:fldChar w:fldCharType="end"/>
      </w:r>
    </w:p>
    <w:p w14:paraId="78DDD624" w14:textId="63C94FAA" w:rsidR="00A15418" w:rsidRDefault="00A15418">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_Toc53167064 \h </w:instrText>
      </w:r>
      <w:r>
        <w:fldChar w:fldCharType="separate"/>
      </w:r>
      <w:r>
        <w:t>49</w:t>
      </w:r>
      <w:r>
        <w:fldChar w:fldCharType="end"/>
      </w:r>
    </w:p>
    <w:p w14:paraId="716D2D9E" w14:textId="44D5F774" w:rsidR="00A15418" w:rsidRDefault="00A15418">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_Toc53167065 \h </w:instrText>
      </w:r>
      <w:r>
        <w:fldChar w:fldCharType="separate"/>
      </w:r>
      <w:r>
        <w:t>50</w:t>
      </w:r>
      <w:r>
        <w:fldChar w:fldCharType="end"/>
      </w:r>
    </w:p>
    <w:p w14:paraId="047C010F" w14:textId="425BB461" w:rsidR="00A15418" w:rsidRDefault="00A15418">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_Toc53167066 \h </w:instrText>
      </w:r>
      <w:r>
        <w:fldChar w:fldCharType="separate"/>
      </w:r>
      <w:r>
        <w:t>50</w:t>
      </w:r>
      <w:r>
        <w:fldChar w:fldCharType="end"/>
      </w:r>
    </w:p>
    <w:p w14:paraId="24415D44" w14:textId="2249B5B7" w:rsidR="00A15418" w:rsidRDefault="00A15418">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_Toc53167067 \h </w:instrText>
      </w:r>
      <w:r>
        <w:fldChar w:fldCharType="separate"/>
      </w:r>
      <w:r>
        <w:t>52</w:t>
      </w:r>
      <w:r>
        <w:fldChar w:fldCharType="end"/>
      </w:r>
    </w:p>
    <w:p w14:paraId="7AA3B1BF" w14:textId="1AEEEFE9" w:rsidR="00A15418" w:rsidRDefault="00A15418">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_Toc53167068 \h </w:instrText>
      </w:r>
      <w:r>
        <w:fldChar w:fldCharType="separate"/>
      </w:r>
      <w:r>
        <w:t>55</w:t>
      </w:r>
      <w:r>
        <w:fldChar w:fldCharType="end"/>
      </w:r>
    </w:p>
    <w:p w14:paraId="74E6E77E" w14:textId="61457DB7" w:rsidR="00A15418" w:rsidRDefault="00A15418">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_Toc53167069 \h </w:instrText>
      </w:r>
      <w:r>
        <w:fldChar w:fldCharType="separate"/>
      </w:r>
      <w:r>
        <w:t>55</w:t>
      </w:r>
      <w:r>
        <w:fldChar w:fldCharType="end"/>
      </w:r>
    </w:p>
    <w:p w14:paraId="594BB765" w14:textId="53EFCFB6" w:rsidR="00A15418" w:rsidRDefault="00A15418">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_Toc53167070 \h </w:instrText>
      </w:r>
      <w:r>
        <w:fldChar w:fldCharType="separate"/>
      </w:r>
      <w:r>
        <w:t>56</w:t>
      </w:r>
      <w:r>
        <w:fldChar w:fldCharType="end"/>
      </w:r>
    </w:p>
    <w:p w14:paraId="48C789D0" w14:textId="035DCA74" w:rsidR="00A15418" w:rsidRDefault="00A15418">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_Toc53167071 \h </w:instrText>
      </w:r>
      <w:r>
        <w:fldChar w:fldCharType="separate"/>
      </w:r>
      <w:r>
        <w:t>56</w:t>
      </w:r>
      <w:r>
        <w:fldChar w:fldCharType="end"/>
      </w:r>
    </w:p>
    <w:p w14:paraId="29FECE86" w14:textId="382CB3FC" w:rsidR="00A15418" w:rsidRDefault="00A15418">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_Toc53167072 \h </w:instrText>
      </w:r>
      <w:r>
        <w:fldChar w:fldCharType="separate"/>
      </w:r>
      <w:r>
        <w:t>56</w:t>
      </w:r>
      <w:r>
        <w:fldChar w:fldCharType="end"/>
      </w:r>
    </w:p>
    <w:p w14:paraId="2F45BBFA" w14:textId="493DF6CA" w:rsidR="00A15418" w:rsidRDefault="00A15418">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_Toc53167073 \h </w:instrText>
      </w:r>
      <w:r>
        <w:fldChar w:fldCharType="separate"/>
      </w:r>
      <w:r>
        <w:t>57</w:t>
      </w:r>
      <w:r>
        <w:fldChar w:fldCharType="end"/>
      </w:r>
    </w:p>
    <w:p w14:paraId="214942BC" w14:textId="5E55E484" w:rsidR="00A15418" w:rsidRDefault="00A1541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_Toc53167074 \h </w:instrText>
      </w:r>
      <w:r>
        <w:fldChar w:fldCharType="separate"/>
      </w:r>
      <w:r>
        <w:t>57</w:t>
      </w:r>
      <w:r>
        <w:fldChar w:fldCharType="end"/>
      </w:r>
    </w:p>
    <w:p w14:paraId="1291E2C4" w14:textId="5CB647AB" w:rsidR="00A15418" w:rsidRDefault="00A1541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_Toc53167075 \h </w:instrText>
      </w:r>
      <w:r>
        <w:fldChar w:fldCharType="separate"/>
      </w:r>
      <w:r>
        <w:t>58</w:t>
      </w:r>
      <w:r>
        <w:fldChar w:fldCharType="end"/>
      </w:r>
    </w:p>
    <w:p w14:paraId="01B54316" w14:textId="48C71002" w:rsidR="00A15418" w:rsidRDefault="00A1541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_Toc53167076 \h </w:instrText>
      </w:r>
      <w:r>
        <w:fldChar w:fldCharType="separate"/>
      </w:r>
      <w:r>
        <w:t>58</w:t>
      </w:r>
      <w:r>
        <w:fldChar w:fldCharType="end"/>
      </w:r>
    </w:p>
    <w:p w14:paraId="21DB5A37" w14:textId="3534D49A" w:rsidR="00A15418" w:rsidRDefault="00A15418">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_Toc53167077 \h </w:instrText>
      </w:r>
      <w:r>
        <w:fldChar w:fldCharType="separate"/>
      </w:r>
      <w:r>
        <w:t>58</w:t>
      </w:r>
      <w:r>
        <w:fldChar w:fldCharType="end"/>
      </w:r>
    </w:p>
    <w:p w14:paraId="7720C4CC" w14:textId="1F0F7BE9" w:rsidR="00A15418" w:rsidRDefault="00A15418">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_Toc53167078 \h </w:instrText>
      </w:r>
      <w:r>
        <w:fldChar w:fldCharType="separate"/>
      </w:r>
      <w:r>
        <w:t>61</w:t>
      </w:r>
      <w:r>
        <w:fldChar w:fldCharType="end"/>
      </w:r>
    </w:p>
    <w:p w14:paraId="3F2ACEA1" w14:textId="1FE82844" w:rsidR="00A15418" w:rsidRDefault="00A1541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_Toc53167079 \h </w:instrText>
      </w:r>
      <w:r>
        <w:fldChar w:fldCharType="separate"/>
      </w:r>
      <w:r>
        <w:t>61</w:t>
      </w:r>
      <w:r>
        <w:fldChar w:fldCharType="end"/>
      </w:r>
    </w:p>
    <w:p w14:paraId="6845CE87" w14:textId="7EDE2D2D" w:rsidR="00A15418" w:rsidRDefault="00A1541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_Toc53167080 \h </w:instrText>
      </w:r>
      <w:r>
        <w:fldChar w:fldCharType="separate"/>
      </w:r>
      <w:r>
        <w:t>61</w:t>
      </w:r>
      <w:r>
        <w:fldChar w:fldCharType="end"/>
      </w:r>
    </w:p>
    <w:p w14:paraId="5910FB4A" w14:textId="6491A976" w:rsidR="00A15418" w:rsidRDefault="00A15418">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_Toc53167081 \h </w:instrText>
      </w:r>
      <w:r>
        <w:fldChar w:fldCharType="separate"/>
      </w:r>
      <w:r>
        <w:t>61</w:t>
      </w:r>
      <w:r>
        <w:fldChar w:fldCharType="end"/>
      </w:r>
    </w:p>
    <w:p w14:paraId="7B853573" w14:textId="6ACEA965" w:rsidR="00A15418" w:rsidRDefault="00A15418">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_Toc53167082 \h </w:instrText>
      </w:r>
      <w:r>
        <w:fldChar w:fldCharType="separate"/>
      </w:r>
      <w:r>
        <w:t>64</w:t>
      </w:r>
      <w:r>
        <w:fldChar w:fldCharType="end"/>
      </w:r>
    </w:p>
    <w:p w14:paraId="40606860" w14:textId="37F26565" w:rsidR="00A15418" w:rsidRDefault="00A15418">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_Toc53167083 \h </w:instrText>
      </w:r>
      <w:r>
        <w:fldChar w:fldCharType="separate"/>
      </w:r>
      <w:r>
        <w:t>65</w:t>
      </w:r>
      <w:r>
        <w:fldChar w:fldCharType="end"/>
      </w:r>
    </w:p>
    <w:p w14:paraId="4D90FE6B" w14:textId="6FB4D090" w:rsidR="00A15418" w:rsidRDefault="00A1541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_Toc53167084 \h </w:instrText>
      </w:r>
      <w:r>
        <w:fldChar w:fldCharType="separate"/>
      </w:r>
      <w:r>
        <w:t>65</w:t>
      </w:r>
      <w:r>
        <w:fldChar w:fldCharType="end"/>
      </w:r>
    </w:p>
    <w:p w14:paraId="4E7D3D04" w14:textId="7F7992BA" w:rsidR="00A15418" w:rsidRDefault="00A15418">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_Toc53167085 \h </w:instrText>
      </w:r>
      <w:r>
        <w:fldChar w:fldCharType="separate"/>
      </w:r>
      <w:r>
        <w:t>65</w:t>
      </w:r>
      <w:r>
        <w:fldChar w:fldCharType="end"/>
      </w:r>
    </w:p>
    <w:p w14:paraId="359A9CBE" w14:textId="23FE7676" w:rsidR="00A15418" w:rsidRDefault="00A15418">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_Toc53167086 \h </w:instrText>
      </w:r>
      <w:r>
        <w:fldChar w:fldCharType="separate"/>
      </w:r>
      <w:r>
        <w:t>69</w:t>
      </w:r>
      <w:r>
        <w:fldChar w:fldCharType="end"/>
      </w:r>
    </w:p>
    <w:p w14:paraId="077BFA25" w14:textId="0DD988CB" w:rsidR="00A15418" w:rsidRDefault="00A15418">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_Toc53167087 \h </w:instrText>
      </w:r>
      <w:r>
        <w:fldChar w:fldCharType="separate"/>
      </w:r>
      <w:r>
        <w:t>70</w:t>
      </w:r>
      <w:r>
        <w:fldChar w:fldCharType="end"/>
      </w:r>
    </w:p>
    <w:p w14:paraId="3A381E1B" w14:textId="14F34A2B" w:rsidR="00A15418" w:rsidRDefault="00A1541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_Toc53167088 \h </w:instrText>
      </w:r>
      <w:r>
        <w:fldChar w:fldCharType="separate"/>
      </w:r>
      <w:r>
        <w:t>70</w:t>
      </w:r>
      <w:r>
        <w:fldChar w:fldCharType="end"/>
      </w:r>
    </w:p>
    <w:p w14:paraId="15E7C249" w14:textId="5BAFCD8B" w:rsidR="00A15418" w:rsidRDefault="00A15418">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_Toc53167089 \h </w:instrText>
      </w:r>
      <w:r>
        <w:fldChar w:fldCharType="separate"/>
      </w:r>
      <w:r>
        <w:t>70</w:t>
      </w:r>
      <w:r>
        <w:fldChar w:fldCharType="end"/>
      </w:r>
    </w:p>
    <w:p w14:paraId="77152124" w14:textId="26DB7D9A" w:rsidR="00A15418" w:rsidRDefault="00A15418">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_Toc53167090 \h </w:instrText>
      </w:r>
      <w:r>
        <w:fldChar w:fldCharType="separate"/>
      </w:r>
      <w:r>
        <w:t>71</w:t>
      </w:r>
      <w:r>
        <w:fldChar w:fldCharType="end"/>
      </w:r>
    </w:p>
    <w:p w14:paraId="00A54BE2" w14:textId="0798A601" w:rsidR="00A15418" w:rsidRDefault="00A1541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_Toc53167091 \h </w:instrText>
      </w:r>
      <w:r>
        <w:fldChar w:fldCharType="separate"/>
      </w:r>
      <w:r>
        <w:t>72</w:t>
      </w:r>
      <w:r>
        <w:fldChar w:fldCharType="end"/>
      </w:r>
    </w:p>
    <w:p w14:paraId="605CBC7F" w14:textId="1B800C33" w:rsidR="00A15418" w:rsidRDefault="00A15418">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_Toc53167092 \h </w:instrText>
      </w:r>
      <w:r>
        <w:fldChar w:fldCharType="separate"/>
      </w:r>
      <w:r>
        <w:t>72</w:t>
      </w:r>
      <w:r>
        <w:fldChar w:fldCharType="end"/>
      </w:r>
    </w:p>
    <w:p w14:paraId="60B83219" w14:textId="00F5B834" w:rsidR="00A15418" w:rsidRDefault="00A15418">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_Toc53167093 \h </w:instrText>
      </w:r>
      <w:r>
        <w:fldChar w:fldCharType="separate"/>
      </w:r>
      <w:r>
        <w:t>72</w:t>
      </w:r>
      <w:r>
        <w:fldChar w:fldCharType="end"/>
      </w:r>
    </w:p>
    <w:p w14:paraId="1566C5D9" w14:textId="576CA0E7" w:rsidR="00A15418" w:rsidRDefault="00A15418">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_Toc53167094 \h </w:instrText>
      </w:r>
      <w:r>
        <w:fldChar w:fldCharType="separate"/>
      </w:r>
      <w:r>
        <w:t>72</w:t>
      </w:r>
      <w:r>
        <w:fldChar w:fldCharType="end"/>
      </w:r>
    </w:p>
    <w:p w14:paraId="22C0C45D" w14:textId="45620599" w:rsidR="00A15418" w:rsidRDefault="00A15418">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6D3695">
        <w:rPr>
          <w:color w:val="000000" w:themeColor="text1"/>
        </w:rPr>
        <w:t>OTA RX directional requirements</w:t>
      </w:r>
      <w:r>
        <w:tab/>
      </w:r>
      <w:r>
        <w:fldChar w:fldCharType="begin" w:fldLock="1"/>
      </w:r>
      <w:r>
        <w:instrText xml:space="preserve"> PAGEREF _Toc53167095 \h </w:instrText>
      </w:r>
      <w:r>
        <w:fldChar w:fldCharType="separate"/>
      </w:r>
      <w:r>
        <w:t>72</w:t>
      </w:r>
      <w:r>
        <w:fldChar w:fldCharType="end"/>
      </w:r>
    </w:p>
    <w:p w14:paraId="5839F5E8" w14:textId="1E457488" w:rsidR="00A15418" w:rsidRDefault="00A15418">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_Toc53167096 \h </w:instrText>
      </w:r>
      <w:r>
        <w:fldChar w:fldCharType="separate"/>
      </w:r>
      <w:r>
        <w:t>72</w:t>
      </w:r>
      <w:r>
        <w:fldChar w:fldCharType="end"/>
      </w:r>
    </w:p>
    <w:p w14:paraId="429BA21E" w14:textId="569E3591" w:rsidR="00A15418" w:rsidRDefault="00A1541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_Toc53167097 \h </w:instrText>
      </w:r>
      <w:r>
        <w:fldChar w:fldCharType="separate"/>
      </w:r>
      <w:r>
        <w:t>73</w:t>
      </w:r>
      <w:r>
        <w:fldChar w:fldCharType="end"/>
      </w:r>
    </w:p>
    <w:p w14:paraId="67A734C2" w14:textId="5C10749C" w:rsidR="00A15418" w:rsidRDefault="00A1541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_Toc53167098 \h </w:instrText>
      </w:r>
      <w:r>
        <w:fldChar w:fldCharType="separate"/>
      </w:r>
      <w:r>
        <w:t>73</w:t>
      </w:r>
      <w:r>
        <w:fldChar w:fldCharType="end"/>
      </w:r>
    </w:p>
    <w:p w14:paraId="149FEAD8" w14:textId="2E14D136" w:rsidR="00A15418" w:rsidRDefault="00A1541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_Toc53167099 \h </w:instrText>
      </w:r>
      <w:r>
        <w:fldChar w:fldCharType="separate"/>
      </w:r>
      <w:r>
        <w:t>74</w:t>
      </w:r>
      <w:r>
        <w:fldChar w:fldCharType="end"/>
      </w:r>
    </w:p>
    <w:p w14:paraId="56011751" w14:textId="15863BF9" w:rsidR="00A15418" w:rsidRDefault="00A1541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_Toc53167100 \h </w:instrText>
      </w:r>
      <w:r>
        <w:fldChar w:fldCharType="separate"/>
      </w:r>
      <w:r>
        <w:t>74</w:t>
      </w:r>
      <w:r>
        <w:fldChar w:fldCharType="end"/>
      </w:r>
    </w:p>
    <w:p w14:paraId="02E856C5" w14:textId="7252ED2C" w:rsidR="00A15418" w:rsidRDefault="00A15418">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_Toc53167101 \h </w:instrText>
      </w:r>
      <w:r>
        <w:fldChar w:fldCharType="separate"/>
      </w:r>
      <w:r>
        <w:t>74</w:t>
      </w:r>
      <w:r>
        <w:fldChar w:fldCharType="end"/>
      </w:r>
    </w:p>
    <w:p w14:paraId="26557CF7" w14:textId="76DF9071" w:rsidR="00A15418" w:rsidRDefault="00A1541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_Toc53167102 \h </w:instrText>
      </w:r>
      <w:r>
        <w:fldChar w:fldCharType="separate"/>
      </w:r>
      <w:r>
        <w:t>76</w:t>
      </w:r>
      <w:r>
        <w:fldChar w:fldCharType="end"/>
      </w:r>
    </w:p>
    <w:p w14:paraId="38A7C874" w14:textId="13AE7737" w:rsidR="00A15418" w:rsidRDefault="00A15418">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_Toc53167103 \h </w:instrText>
      </w:r>
      <w:r>
        <w:fldChar w:fldCharType="separate"/>
      </w:r>
      <w:r>
        <w:t>76</w:t>
      </w:r>
      <w:r>
        <w:fldChar w:fldCharType="end"/>
      </w:r>
    </w:p>
    <w:p w14:paraId="17C1E7E1" w14:textId="358741F8" w:rsidR="00A15418" w:rsidRDefault="00A15418">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_Toc53167104 \h </w:instrText>
      </w:r>
      <w:r>
        <w:fldChar w:fldCharType="separate"/>
      </w:r>
      <w:r>
        <w:t>78</w:t>
      </w:r>
      <w:r>
        <w:fldChar w:fldCharType="end"/>
      </w:r>
    </w:p>
    <w:p w14:paraId="04E95F22" w14:textId="048C23A8" w:rsidR="00A15418" w:rsidRDefault="00A15418">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_Toc53167105 \h </w:instrText>
      </w:r>
      <w:r>
        <w:fldChar w:fldCharType="separate"/>
      </w:r>
      <w:r>
        <w:t>79</w:t>
      </w:r>
      <w:r>
        <w:fldChar w:fldCharType="end"/>
      </w:r>
    </w:p>
    <w:p w14:paraId="07F35E44" w14:textId="61C74787" w:rsidR="00A15418" w:rsidRDefault="00A15418">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_Toc53167106 \h </w:instrText>
      </w:r>
      <w:r>
        <w:fldChar w:fldCharType="separate"/>
      </w:r>
      <w:r>
        <w:t>79</w:t>
      </w:r>
      <w:r>
        <w:fldChar w:fldCharType="end"/>
      </w:r>
    </w:p>
    <w:p w14:paraId="1E74120C" w14:textId="61AB442D" w:rsidR="00A15418" w:rsidRDefault="00A15418">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_Toc53167107 \h </w:instrText>
      </w:r>
      <w:r>
        <w:fldChar w:fldCharType="separate"/>
      </w:r>
      <w:r>
        <w:t>79</w:t>
      </w:r>
      <w:r>
        <w:fldChar w:fldCharType="end"/>
      </w:r>
    </w:p>
    <w:p w14:paraId="65E52ACD" w14:textId="7215C1BD" w:rsidR="00A15418" w:rsidRDefault="00A15418">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_Toc53167108 \h </w:instrText>
      </w:r>
      <w:r>
        <w:fldChar w:fldCharType="separate"/>
      </w:r>
      <w:r>
        <w:t>80</w:t>
      </w:r>
      <w:r>
        <w:fldChar w:fldCharType="end"/>
      </w:r>
    </w:p>
    <w:p w14:paraId="23A7EF83" w14:textId="35DF595B" w:rsidR="00A15418" w:rsidRDefault="00A15418">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_Toc53167109 \h </w:instrText>
      </w:r>
      <w:r>
        <w:fldChar w:fldCharType="separate"/>
      </w:r>
      <w:r>
        <w:t>82</w:t>
      </w:r>
      <w:r>
        <w:fldChar w:fldCharType="end"/>
      </w:r>
    </w:p>
    <w:p w14:paraId="7C9C43C9" w14:textId="4F46F79D" w:rsidR="00A15418" w:rsidRDefault="00A15418">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_Toc53167110 \h </w:instrText>
      </w:r>
      <w:r>
        <w:fldChar w:fldCharType="separate"/>
      </w:r>
      <w:r>
        <w:t>82</w:t>
      </w:r>
      <w:r>
        <w:fldChar w:fldCharType="end"/>
      </w:r>
    </w:p>
    <w:p w14:paraId="11E17600" w14:textId="4095F085" w:rsidR="00A15418" w:rsidRDefault="00A15418">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_Toc53167111 \h </w:instrText>
      </w:r>
      <w:r>
        <w:fldChar w:fldCharType="separate"/>
      </w:r>
      <w:r>
        <w:t>83</w:t>
      </w:r>
      <w:r>
        <w:fldChar w:fldCharType="end"/>
      </w:r>
    </w:p>
    <w:p w14:paraId="11789AC5" w14:textId="30ED2A02" w:rsidR="00A15418" w:rsidRDefault="00A15418">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_Toc53167112 \h </w:instrText>
      </w:r>
      <w:r>
        <w:fldChar w:fldCharType="separate"/>
      </w:r>
      <w:r>
        <w:t>85</w:t>
      </w:r>
      <w:r>
        <w:fldChar w:fldCharType="end"/>
      </w:r>
    </w:p>
    <w:p w14:paraId="5AD636F4" w14:textId="33D85B57" w:rsidR="00A15418" w:rsidRDefault="00A15418">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_Toc53167113 \h </w:instrText>
      </w:r>
      <w:r>
        <w:fldChar w:fldCharType="separate"/>
      </w:r>
      <w:r>
        <w:t>87</w:t>
      </w:r>
      <w:r>
        <w:fldChar w:fldCharType="end"/>
      </w:r>
    </w:p>
    <w:p w14:paraId="6707221A" w14:textId="4D69CB74" w:rsidR="00A15418" w:rsidRDefault="00A15418">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_Toc53167114 \h </w:instrText>
      </w:r>
      <w:r>
        <w:fldChar w:fldCharType="separate"/>
      </w:r>
      <w:r>
        <w:t>88</w:t>
      </w:r>
      <w:r>
        <w:fldChar w:fldCharType="end"/>
      </w:r>
    </w:p>
    <w:p w14:paraId="17B43C21" w14:textId="759EFB48" w:rsidR="00A15418" w:rsidRDefault="00A15418">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_Toc53167115 \h </w:instrText>
      </w:r>
      <w:r>
        <w:fldChar w:fldCharType="separate"/>
      </w:r>
      <w:r>
        <w:t>88</w:t>
      </w:r>
      <w:r>
        <w:fldChar w:fldCharType="end"/>
      </w:r>
    </w:p>
    <w:p w14:paraId="78737B0D" w14:textId="0CFDC699" w:rsidR="00A15418" w:rsidRDefault="00A15418">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_Toc53167116 \h </w:instrText>
      </w:r>
      <w:r>
        <w:fldChar w:fldCharType="separate"/>
      </w:r>
      <w:r>
        <w:t>88</w:t>
      </w:r>
      <w:r>
        <w:fldChar w:fldCharType="end"/>
      </w:r>
    </w:p>
    <w:p w14:paraId="0144A35A" w14:textId="1F72D6DE" w:rsidR="00A15418" w:rsidRDefault="00A15418">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_Toc53167117 \h </w:instrText>
      </w:r>
      <w:r>
        <w:fldChar w:fldCharType="separate"/>
      </w:r>
      <w:r>
        <w:t>88</w:t>
      </w:r>
      <w:r>
        <w:fldChar w:fldCharType="end"/>
      </w:r>
    </w:p>
    <w:p w14:paraId="413B7076" w14:textId="777372ED" w:rsidR="00A15418" w:rsidRDefault="00A15418">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_Toc53167118 \h </w:instrText>
      </w:r>
      <w:r>
        <w:fldChar w:fldCharType="separate"/>
      </w:r>
      <w:r>
        <w:t>88</w:t>
      </w:r>
      <w:r>
        <w:fldChar w:fldCharType="end"/>
      </w:r>
    </w:p>
    <w:p w14:paraId="205644A0" w14:textId="494515C2"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_Toc53167119 \h </w:instrText>
      </w:r>
      <w:r>
        <w:fldChar w:fldCharType="separate"/>
      </w:r>
      <w:r>
        <w:t>88</w:t>
      </w:r>
      <w:r>
        <w:fldChar w:fldCharType="end"/>
      </w:r>
    </w:p>
    <w:p w14:paraId="28936054" w14:textId="49C38D43"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_Toc53167120 \h </w:instrText>
      </w:r>
      <w:r>
        <w:fldChar w:fldCharType="separate"/>
      </w:r>
      <w:r>
        <w:t>88</w:t>
      </w:r>
      <w:r>
        <w:fldChar w:fldCharType="end"/>
      </w:r>
    </w:p>
    <w:p w14:paraId="38E344D1" w14:textId="0C12F8EC"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_Toc53167121 \h </w:instrText>
      </w:r>
      <w:r>
        <w:fldChar w:fldCharType="separate"/>
      </w:r>
      <w:r>
        <w:t>88</w:t>
      </w:r>
      <w:r>
        <w:fldChar w:fldCharType="end"/>
      </w:r>
    </w:p>
    <w:p w14:paraId="01D3D8A7" w14:textId="45DB7159"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_Toc53167122 \h </w:instrText>
      </w:r>
      <w:r>
        <w:fldChar w:fldCharType="separate"/>
      </w:r>
      <w:r>
        <w:t>88</w:t>
      </w:r>
      <w:r>
        <w:fldChar w:fldCharType="end"/>
      </w:r>
    </w:p>
    <w:p w14:paraId="372B2029" w14:textId="346612C3" w:rsidR="00A15418" w:rsidRDefault="00A15418">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_Toc53167123 \h </w:instrText>
      </w:r>
      <w:r>
        <w:fldChar w:fldCharType="separate"/>
      </w:r>
      <w:r>
        <w:t>89</w:t>
      </w:r>
      <w:r>
        <w:fldChar w:fldCharType="end"/>
      </w:r>
    </w:p>
    <w:p w14:paraId="0C7DA628" w14:textId="07AEFA5B" w:rsidR="00A15418" w:rsidRDefault="00A15418">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_Toc53167124 \h </w:instrText>
      </w:r>
      <w:r>
        <w:fldChar w:fldCharType="separate"/>
      </w:r>
      <w:r>
        <w:t>92</w:t>
      </w:r>
      <w:r>
        <w:fldChar w:fldCharType="end"/>
      </w:r>
    </w:p>
    <w:p w14:paraId="4B5C0E2B" w14:textId="5DBD9810" w:rsidR="00A15418" w:rsidRDefault="00A15418">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_Toc53167125 \h </w:instrText>
      </w:r>
      <w:r>
        <w:fldChar w:fldCharType="separate"/>
      </w:r>
      <w:r>
        <w:t>92</w:t>
      </w:r>
      <w:r>
        <w:fldChar w:fldCharType="end"/>
      </w:r>
    </w:p>
    <w:p w14:paraId="259865F5" w14:textId="6A08D214" w:rsidR="00A15418" w:rsidRDefault="00A15418">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_Toc53167126 \h </w:instrText>
      </w:r>
      <w:r>
        <w:fldChar w:fldCharType="separate"/>
      </w:r>
      <w:r>
        <w:t>92</w:t>
      </w:r>
      <w:r>
        <w:fldChar w:fldCharType="end"/>
      </w:r>
    </w:p>
    <w:p w14:paraId="628C35C7" w14:textId="796A4F6F" w:rsidR="00A15418" w:rsidRDefault="00A15418">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_Toc53167127 \h </w:instrText>
      </w:r>
      <w:r>
        <w:fldChar w:fldCharType="separate"/>
      </w:r>
      <w:r>
        <w:t>92</w:t>
      </w:r>
      <w:r>
        <w:fldChar w:fldCharType="end"/>
      </w:r>
    </w:p>
    <w:p w14:paraId="37F801F6" w14:textId="183F6A5B" w:rsidR="00A15418" w:rsidRDefault="00A15418">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_Toc53167128 \h </w:instrText>
      </w:r>
      <w:r>
        <w:fldChar w:fldCharType="separate"/>
      </w:r>
      <w:r>
        <w:t>92</w:t>
      </w:r>
      <w:r>
        <w:fldChar w:fldCharType="end"/>
      </w:r>
    </w:p>
    <w:p w14:paraId="40701F12" w14:textId="77199A9E" w:rsidR="00A15418" w:rsidRDefault="00A15418">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_Toc53167129 \h </w:instrText>
      </w:r>
      <w:r>
        <w:fldChar w:fldCharType="separate"/>
      </w:r>
      <w:r>
        <w:t>92</w:t>
      </w:r>
      <w:r>
        <w:fldChar w:fldCharType="end"/>
      </w:r>
    </w:p>
    <w:p w14:paraId="2864D42D" w14:textId="0F6A3B79" w:rsidR="00A15418" w:rsidRDefault="00A15418">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_Toc53167130 \h </w:instrText>
      </w:r>
      <w:r>
        <w:fldChar w:fldCharType="separate"/>
      </w:r>
      <w:r>
        <w:t>94</w:t>
      </w:r>
      <w:r>
        <w:fldChar w:fldCharType="end"/>
      </w:r>
    </w:p>
    <w:p w14:paraId="3F2C85A2" w14:textId="0C272610" w:rsidR="00A15418" w:rsidRDefault="00A15418">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_Toc53167131 \h </w:instrText>
      </w:r>
      <w:r>
        <w:fldChar w:fldCharType="separate"/>
      </w:r>
      <w:r>
        <w:t>95</w:t>
      </w:r>
      <w:r>
        <w:fldChar w:fldCharType="end"/>
      </w:r>
    </w:p>
    <w:p w14:paraId="2A0F760A" w14:textId="07284219" w:rsidR="00A15418" w:rsidRDefault="00A15418">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_Toc53167132 \h </w:instrText>
      </w:r>
      <w:r>
        <w:fldChar w:fldCharType="separate"/>
      </w:r>
      <w:r>
        <w:t>95</w:t>
      </w:r>
      <w:r>
        <w:fldChar w:fldCharType="end"/>
      </w:r>
    </w:p>
    <w:p w14:paraId="2E301D79" w14:textId="55C411A7" w:rsidR="00A15418" w:rsidRDefault="00A15418">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_Toc53167133 \h </w:instrText>
      </w:r>
      <w:r>
        <w:fldChar w:fldCharType="separate"/>
      </w:r>
      <w:r>
        <w:t>95</w:t>
      </w:r>
      <w:r>
        <w:fldChar w:fldCharType="end"/>
      </w:r>
    </w:p>
    <w:p w14:paraId="06E77B82" w14:textId="7316FA4C" w:rsidR="00A15418" w:rsidRDefault="00A15418">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_Toc53167134 \h </w:instrText>
      </w:r>
      <w:r>
        <w:fldChar w:fldCharType="separate"/>
      </w:r>
      <w:r>
        <w:t>95</w:t>
      </w:r>
      <w:r>
        <w:fldChar w:fldCharType="end"/>
      </w:r>
    </w:p>
    <w:p w14:paraId="7979E7D0" w14:textId="1FDCE199" w:rsidR="00A15418" w:rsidRDefault="00A15418">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_Toc53167135 \h </w:instrText>
      </w:r>
      <w:r>
        <w:fldChar w:fldCharType="separate"/>
      </w:r>
      <w:r>
        <w:t>95</w:t>
      </w:r>
      <w:r>
        <w:fldChar w:fldCharType="end"/>
      </w:r>
    </w:p>
    <w:p w14:paraId="54BF229A" w14:textId="1ADF4404" w:rsidR="00A15418" w:rsidRDefault="00A15418">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_Toc53167136 \h </w:instrText>
      </w:r>
      <w:r>
        <w:fldChar w:fldCharType="separate"/>
      </w:r>
      <w:r>
        <w:t>96</w:t>
      </w:r>
      <w:r>
        <w:fldChar w:fldCharType="end"/>
      </w:r>
    </w:p>
    <w:p w14:paraId="439F5A84" w14:textId="4C8DB46B" w:rsidR="00A15418" w:rsidRDefault="00A15418">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_Toc53167137 \h </w:instrText>
      </w:r>
      <w:r>
        <w:fldChar w:fldCharType="separate"/>
      </w:r>
      <w:r>
        <w:t>98</w:t>
      </w:r>
      <w:r>
        <w:fldChar w:fldCharType="end"/>
      </w:r>
    </w:p>
    <w:p w14:paraId="53605B5C" w14:textId="71311894" w:rsidR="00A15418" w:rsidRDefault="00A15418">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_Toc53167138 \h </w:instrText>
      </w:r>
      <w:r>
        <w:fldChar w:fldCharType="separate"/>
      </w:r>
      <w:r>
        <w:t>98</w:t>
      </w:r>
      <w:r>
        <w:fldChar w:fldCharType="end"/>
      </w:r>
    </w:p>
    <w:p w14:paraId="329DB75B" w14:textId="0CB1DB0B" w:rsidR="00A15418" w:rsidRDefault="00A15418">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_Toc53167139 \h </w:instrText>
      </w:r>
      <w:r>
        <w:fldChar w:fldCharType="separate"/>
      </w:r>
      <w:r>
        <w:t>98</w:t>
      </w:r>
      <w:r>
        <w:fldChar w:fldCharType="end"/>
      </w:r>
    </w:p>
    <w:p w14:paraId="678FFD37" w14:textId="0FD81C19" w:rsidR="00A15418" w:rsidRDefault="00A15418">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_Toc53167140 \h </w:instrText>
      </w:r>
      <w:r>
        <w:fldChar w:fldCharType="separate"/>
      </w:r>
      <w:r>
        <w:t>98</w:t>
      </w:r>
      <w:r>
        <w:fldChar w:fldCharType="end"/>
      </w:r>
    </w:p>
    <w:p w14:paraId="19F21B0C" w14:textId="5888C946" w:rsidR="00A15418" w:rsidRDefault="00A15418">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_Toc53167141 \h </w:instrText>
      </w:r>
      <w:r>
        <w:fldChar w:fldCharType="separate"/>
      </w:r>
      <w:r>
        <w:t>98</w:t>
      </w:r>
      <w:r>
        <w:fldChar w:fldCharType="end"/>
      </w:r>
    </w:p>
    <w:p w14:paraId="78045CB2" w14:textId="00D92212" w:rsidR="00A15418" w:rsidRDefault="00A15418">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_Toc53167142 \h </w:instrText>
      </w:r>
      <w:r>
        <w:fldChar w:fldCharType="separate"/>
      </w:r>
      <w:r>
        <w:t>98</w:t>
      </w:r>
      <w:r>
        <w:fldChar w:fldCharType="end"/>
      </w:r>
    </w:p>
    <w:p w14:paraId="5A65017D" w14:textId="46C92C8E" w:rsidR="00A15418" w:rsidRDefault="00A15418">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_Toc53167143 \h </w:instrText>
      </w:r>
      <w:r>
        <w:fldChar w:fldCharType="separate"/>
      </w:r>
      <w:r>
        <w:t>100</w:t>
      </w:r>
      <w:r>
        <w:fldChar w:fldCharType="end"/>
      </w:r>
    </w:p>
    <w:p w14:paraId="6FF6F6BE" w14:textId="5D383240" w:rsidR="00A15418" w:rsidRDefault="00A15418">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_Toc53167144 \h </w:instrText>
      </w:r>
      <w:r>
        <w:fldChar w:fldCharType="separate"/>
      </w:r>
      <w:r>
        <w:t>100</w:t>
      </w:r>
      <w:r>
        <w:fldChar w:fldCharType="end"/>
      </w:r>
    </w:p>
    <w:p w14:paraId="7064CB29" w14:textId="64829E66" w:rsidR="00A15418" w:rsidRDefault="00A15418">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_Toc53167145 \h </w:instrText>
      </w:r>
      <w:r>
        <w:fldChar w:fldCharType="separate"/>
      </w:r>
      <w:r>
        <w:t>100</w:t>
      </w:r>
      <w:r>
        <w:fldChar w:fldCharType="end"/>
      </w:r>
    </w:p>
    <w:p w14:paraId="65D2D2B6" w14:textId="39F55BFB" w:rsidR="00A15418" w:rsidRDefault="00A15418">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_Toc53167146 \h </w:instrText>
      </w:r>
      <w:r>
        <w:fldChar w:fldCharType="separate"/>
      </w:r>
      <w:r>
        <w:t>100</w:t>
      </w:r>
      <w:r>
        <w:fldChar w:fldCharType="end"/>
      </w:r>
    </w:p>
    <w:p w14:paraId="63EA82D5" w14:textId="04FED06F" w:rsidR="00A15418" w:rsidRDefault="00A15418">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_Toc53167147 \h </w:instrText>
      </w:r>
      <w:r>
        <w:fldChar w:fldCharType="separate"/>
      </w:r>
      <w:r>
        <w:t>101</w:t>
      </w:r>
      <w:r>
        <w:fldChar w:fldCharType="end"/>
      </w:r>
    </w:p>
    <w:p w14:paraId="36AA02BE" w14:textId="03916B46" w:rsidR="00A15418" w:rsidRDefault="00A15418">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_Toc53167148 \h </w:instrText>
      </w:r>
      <w:r>
        <w:fldChar w:fldCharType="separate"/>
      </w:r>
      <w:r>
        <w:t>101</w:t>
      </w:r>
      <w:r>
        <w:fldChar w:fldCharType="end"/>
      </w:r>
    </w:p>
    <w:p w14:paraId="3337F2F0" w14:textId="1BE48B27" w:rsidR="00A15418" w:rsidRDefault="00A15418">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_Toc53167149 \h </w:instrText>
      </w:r>
      <w:r>
        <w:fldChar w:fldCharType="separate"/>
      </w:r>
      <w:r>
        <w:t>102</w:t>
      </w:r>
      <w:r>
        <w:fldChar w:fldCharType="end"/>
      </w:r>
    </w:p>
    <w:p w14:paraId="046FB8B5" w14:textId="2985F971" w:rsidR="00A15418" w:rsidRDefault="00A15418">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_Toc53167150 \h </w:instrText>
      </w:r>
      <w:r>
        <w:fldChar w:fldCharType="separate"/>
      </w:r>
      <w:r>
        <w:t>103</w:t>
      </w:r>
      <w:r>
        <w:fldChar w:fldCharType="end"/>
      </w:r>
    </w:p>
    <w:p w14:paraId="4D0DB139" w14:textId="6E839BE7" w:rsidR="00A15418" w:rsidRDefault="00A15418">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_Toc53167151 \h </w:instrText>
      </w:r>
      <w:r>
        <w:fldChar w:fldCharType="separate"/>
      </w:r>
      <w:r>
        <w:t>104</w:t>
      </w:r>
      <w:r>
        <w:fldChar w:fldCharType="end"/>
      </w:r>
    </w:p>
    <w:p w14:paraId="2154BDC3" w14:textId="70150F0D" w:rsidR="00A15418" w:rsidRDefault="00A15418">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_Toc53167152 \h </w:instrText>
      </w:r>
      <w:r>
        <w:fldChar w:fldCharType="separate"/>
      </w:r>
      <w:r>
        <w:t>104</w:t>
      </w:r>
      <w:r>
        <w:fldChar w:fldCharType="end"/>
      </w:r>
    </w:p>
    <w:p w14:paraId="4B00A473" w14:textId="7707A26E" w:rsidR="00A15418" w:rsidRDefault="00A15418">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_Toc53167153 \h </w:instrText>
      </w:r>
      <w:r>
        <w:fldChar w:fldCharType="separate"/>
      </w:r>
      <w:r>
        <w:t>104</w:t>
      </w:r>
      <w:r>
        <w:fldChar w:fldCharType="end"/>
      </w:r>
    </w:p>
    <w:p w14:paraId="72B1BBF9" w14:textId="1C42DC60"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_Toc53167154 \h </w:instrText>
      </w:r>
      <w:r>
        <w:fldChar w:fldCharType="separate"/>
      </w:r>
      <w:r>
        <w:t>104</w:t>
      </w:r>
      <w:r>
        <w:fldChar w:fldCharType="end"/>
      </w:r>
    </w:p>
    <w:p w14:paraId="27852463" w14:textId="4B5B0296"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_Toc53167155 \h </w:instrText>
      </w:r>
      <w:r>
        <w:fldChar w:fldCharType="separate"/>
      </w:r>
      <w:r>
        <w:t>104</w:t>
      </w:r>
      <w:r>
        <w:fldChar w:fldCharType="end"/>
      </w:r>
    </w:p>
    <w:p w14:paraId="39D1B737" w14:textId="691648F2" w:rsidR="00A15418" w:rsidRDefault="00A15418">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_Toc53167156 \h </w:instrText>
      </w:r>
      <w:r>
        <w:fldChar w:fldCharType="separate"/>
      </w:r>
      <w:r>
        <w:t>104</w:t>
      </w:r>
      <w:r>
        <w:fldChar w:fldCharType="end"/>
      </w:r>
    </w:p>
    <w:p w14:paraId="3D6E9D3C" w14:textId="0BE40BFA" w:rsidR="00A15418" w:rsidRDefault="00A15418">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_Toc53167157 \h </w:instrText>
      </w:r>
      <w:r>
        <w:fldChar w:fldCharType="separate"/>
      </w:r>
      <w:r>
        <w:t>104</w:t>
      </w:r>
      <w:r>
        <w:fldChar w:fldCharType="end"/>
      </w:r>
    </w:p>
    <w:p w14:paraId="5792E1FC" w14:textId="647F0C3B" w:rsidR="00A15418" w:rsidRDefault="00A15418">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_Toc53167158 \h </w:instrText>
      </w:r>
      <w:r>
        <w:fldChar w:fldCharType="separate"/>
      </w:r>
      <w:r>
        <w:t>104</w:t>
      </w:r>
      <w:r>
        <w:fldChar w:fldCharType="end"/>
      </w:r>
    </w:p>
    <w:p w14:paraId="38F45C8F" w14:textId="7B852350" w:rsidR="00A15418" w:rsidRDefault="00A15418">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_Toc53167159 \h </w:instrText>
      </w:r>
      <w:r>
        <w:fldChar w:fldCharType="separate"/>
      </w:r>
      <w:r>
        <w:t>105</w:t>
      </w:r>
      <w:r>
        <w:fldChar w:fldCharType="end"/>
      </w:r>
    </w:p>
    <w:p w14:paraId="118FB5E4" w14:textId="5A41B2BD" w:rsidR="00A15418" w:rsidRDefault="00A15418">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_Toc53167160 \h </w:instrText>
      </w:r>
      <w:r>
        <w:fldChar w:fldCharType="separate"/>
      </w:r>
      <w:r>
        <w:t>105</w:t>
      </w:r>
      <w:r>
        <w:fldChar w:fldCharType="end"/>
      </w:r>
    </w:p>
    <w:p w14:paraId="51419A6F" w14:textId="1C69EE0A" w:rsidR="00A15418" w:rsidRDefault="00A15418">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_Toc53167161 \h </w:instrText>
      </w:r>
      <w:r>
        <w:fldChar w:fldCharType="separate"/>
      </w:r>
      <w:r>
        <w:t>106</w:t>
      </w:r>
      <w:r>
        <w:fldChar w:fldCharType="end"/>
      </w:r>
    </w:p>
    <w:p w14:paraId="5CCE6D6A" w14:textId="29EE6C18" w:rsidR="00A15418" w:rsidRDefault="00A15418">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_Toc53167162 \h </w:instrText>
      </w:r>
      <w:r>
        <w:fldChar w:fldCharType="separate"/>
      </w:r>
      <w:r>
        <w:t>106</w:t>
      </w:r>
      <w:r>
        <w:fldChar w:fldCharType="end"/>
      </w:r>
    </w:p>
    <w:p w14:paraId="76485438" w14:textId="0F052E43" w:rsidR="00A15418" w:rsidRDefault="00A15418">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_Toc53167163 \h </w:instrText>
      </w:r>
      <w:r>
        <w:fldChar w:fldCharType="separate"/>
      </w:r>
      <w:r>
        <w:t>106</w:t>
      </w:r>
      <w:r>
        <w:fldChar w:fldCharType="end"/>
      </w:r>
    </w:p>
    <w:p w14:paraId="4FD3EAF1" w14:textId="282E948F" w:rsidR="00A15418" w:rsidRDefault="00A15418">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_Toc53167164 \h </w:instrText>
      </w:r>
      <w:r>
        <w:fldChar w:fldCharType="separate"/>
      </w:r>
      <w:r>
        <w:t>106</w:t>
      </w:r>
      <w:r>
        <w:fldChar w:fldCharType="end"/>
      </w:r>
    </w:p>
    <w:p w14:paraId="0FE91079" w14:textId="46A23D50" w:rsidR="00A15418" w:rsidRDefault="00A15418">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_Toc53167165 \h </w:instrText>
      </w:r>
      <w:r>
        <w:fldChar w:fldCharType="separate"/>
      </w:r>
      <w:r>
        <w:t>107</w:t>
      </w:r>
      <w:r>
        <w:fldChar w:fldCharType="end"/>
      </w:r>
    </w:p>
    <w:p w14:paraId="7B299B2A" w14:textId="5964F76B" w:rsidR="00A15418" w:rsidRDefault="00A15418">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_Toc53167166 \h </w:instrText>
      </w:r>
      <w:r>
        <w:fldChar w:fldCharType="separate"/>
      </w:r>
      <w:r>
        <w:t>108</w:t>
      </w:r>
      <w:r>
        <w:fldChar w:fldCharType="end"/>
      </w:r>
    </w:p>
    <w:p w14:paraId="063296B8" w14:textId="51226199" w:rsidR="00A15418" w:rsidRDefault="00A15418">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_Toc53167167 \h </w:instrText>
      </w:r>
      <w:r>
        <w:fldChar w:fldCharType="separate"/>
      </w:r>
      <w:r>
        <w:t>108</w:t>
      </w:r>
      <w:r>
        <w:fldChar w:fldCharType="end"/>
      </w:r>
    </w:p>
    <w:p w14:paraId="5DCCB914" w14:textId="39A87AB0" w:rsidR="00A15418" w:rsidRDefault="00A15418">
      <w:pPr>
        <w:pStyle w:val="TOC2"/>
        <w:rPr>
          <w:rFonts w:asciiTheme="minorHAnsi" w:hAnsiTheme="minorHAnsi" w:cstheme="minorBidi"/>
          <w:sz w:val="22"/>
          <w:szCs w:val="22"/>
          <w:lang w:eastAsia="en-GB"/>
        </w:rPr>
      </w:pPr>
      <w:r w:rsidRPr="006D3695">
        <w:rPr>
          <w:lang w:val="sv-FI"/>
        </w:rPr>
        <w:t>9.4</w:t>
      </w:r>
      <w:r>
        <w:rPr>
          <w:rFonts w:asciiTheme="minorHAnsi" w:hAnsiTheme="minorHAnsi" w:cstheme="minorBidi"/>
          <w:sz w:val="22"/>
          <w:szCs w:val="22"/>
          <w:lang w:eastAsia="en-GB"/>
        </w:rPr>
        <w:tab/>
      </w:r>
      <w:r w:rsidRPr="006D3695">
        <w:rPr>
          <w:lang w:val="sv-FI"/>
        </w:rPr>
        <w:t>OTA E-UTRA DL RS power</w:t>
      </w:r>
      <w:r>
        <w:tab/>
      </w:r>
      <w:r>
        <w:fldChar w:fldCharType="begin" w:fldLock="1"/>
      </w:r>
      <w:r>
        <w:instrText xml:space="preserve"> PAGEREF _Toc53167168 \h </w:instrText>
      </w:r>
      <w:r>
        <w:fldChar w:fldCharType="separate"/>
      </w:r>
      <w:r>
        <w:t>109</w:t>
      </w:r>
      <w:r>
        <w:fldChar w:fldCharType="end"/>
      </w:r>
    </w:p>
    <w:p w14:paraId="11E522DD" w14:textId="071AB727" w:rsidR="00A15418" w:rsidRDefault="00A15418">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_Toc53167169 \h </w:instrText>
      </w:r>
      <w:r>
        <w:fldChar w:fldCharType="separate"/>
      </w:r>
      <w:r>
        <w:t>109</w:t>
      </w:r>
      <w:r>
        <w:fldChar w:fldCharType="end"/>
      </w:r>
    </w:p>
    <w:p w14:paraId="1E772FA9" w14:textId="54462A6B" w:rsidR="00A15418" w:rsidRDefault="00A15418">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_Toc53167170 \h </w:instrText>
      </w:r>
      <w:r>
        <w:fldChar w:fldCharType="separate"/>
      </w:r>
      <w:r>
        <w:t>109</w:t>
      </w:r>
      <w:r>
        <w:fldChar w:fldCharType="end"/>
      </w:r>
    </w:p>
    <w:p w14:paraId="5D6C22C9" w14:textId="07D419BA"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_Toc53167171 \h </w:instrText>
      </w:r>
      <w:r>
        <w:fldChar w:fldCharType="separate"/>
      </w:r>
      <w:r>
        <w:t>109</w:t>
      </w:r>
      <w:r>
        <w:fldChar w:fldCharType="end"/>
      </w:r>
    </w:p>
    <w:p w14:paraId="187F624C" w14:textId="4DEBD103"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_Toc53167172 \h </w:instrText>
      </w:r>
      <w:r>
        <w:fldChar w:fldCharType="separate"/>
      </w:r>
      <w:r>
        <w:t>109</w:t>
      </w:r>
      <w:r>
        <w:fldChar w:fldCharType="end"/>
      </w:r>
    </w:p>
    <w:p w14:paraId="69EAB8F3" w14:textId="29F1BB4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_Toc53167173 \h </w:instrText>
      </w:r>
      <w:r>
        <w:fldChar w:fldCharType="separate"/>
      </w:r>
      <w:r>
        <w:t>109</w:t>
      </w:r>
      <w:r>
        <w:fldChar w:fldCharType="end"/>
      </w:r>
    </w:p>
    <w:p w14:paraId="6CC63D15" w14:textId="12A59BC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_Toc53167174 \h </w:instrText>
      </w:r>
      <w:r>
        <w:fldChar w:fldCharType="separate"/>
      </w:r>
      <w:r>
        <w:t>109</w:t>
      </w:r>
      <w:r>
        <w:fldChar w:fldCharType="end"/>
      </w:r>
    </w:p>
    <w:p w14:paraId="0C2243AC" w14:textId="5E08A011" w:rsidR="00A15418" w:rsidRDefault="00A15418">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_Toc53167175 \h </w:instrText>
      </w:r>
      <w:r>
        <w:fldChar w:fldCharType="separate"/>
      </w:r>
      <w:r>
        <w:t>110</w:t>
      </w:r>
      <w:r>
        <w:fldChar w:fldCharType="end"/>
      </w:r>
    </w:p>
    <w:p w14:paraId="198AC679" w14:textId="0752CDC2" w:rsidR="00A15418" w:rsidRDefault="00A15418">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_Toc53167176 \h </w:instrText>
      </w:r>
      <w:r>
        <w:fldChar w:fldCharType="separate"/>
      </w:r>
      <w:r>
        <w:t>111</w:t>
      </w:r>
      <w:r>
        <w:fldChar w:fldCharType="end"/>
      </w:r>
    </w:p>
    <w:p w14:paraId="7BECD124" w14:textId="1FCD9C16" w:rsidR="00A15418" w:rsidRDefault="00A15418">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_Toc53167177 \h </w:instrText>
      </w:r>
      <w:r>
        <w:fldChar w:fldCharType="separate"/>
      </w:r>
      <w:r>
        <w:t>111</w:t>
      </w:r>
      <w:r>
        <w:fldChar w:fldCharType="end"/>
      </w:r>
    </w:p>
    <w:p w14:paraId="47205354" w14:textId="3573CD7A" w:rsidR="00A15418" w:rsidRDefault="00A15418">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_Toc53167178 \h </w:instrText>
      </w:r>
      <w:r>
        <w:fldChar w:fldCharType="separate"/>
      </w:r>
      <w:r>
        <w:t>111</w:t>
      </w:r>
      <w:r>
        <w:fldChar w:fldCharType="end"/>
      </w:r>
    </w:p>
    <w:p w14:paraId="3E29A418" w14:textId="4A6FBA16" w:rsidR="00A15418" w:rsidRDefault="00A15418">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_Toc53167179 \h </w:instrText>
      </w:r>
      <w:r>
        <w:fldChar w:fldCharType="separate"/>
      </w:r>
      <w:r>
        <w:t>111</w:t>
      </w:r>
      <w:r>
        <w:fldChar w:fldCharType="end"/>
      </w:r>
    </w:p>
    <w:p w14:paraId="5E88F9BE" w14:textId="4CA5321B" w:rsidR="00A15418" w:rsidRDefault="00A15418">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_Toc53167180 \h </w:instrText>
      </w:r>
      <w:r>
        <w:fldChar w:fldCharType="separate"/>
      </w:r>
      <w:r>
        <w:t>111</w:t>
      </w:r>
      <w:r>
        <w:fldChar w:fldCharType="end"/>
      </w:r>
    </w:p>
    <w:p w14:paraId="47E1E3BC" w14:textId="0DC51D40" w:rsidR="00A15418" w:rsidRDefault="00A15418">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_Toc53167181 \h </w:instrText>
      </w:r>
      <w:r>
        <w:fldChar w:fldCharType="separate"/>
      </w:r>
      <w:r>
        <w:t>112</w:t>
      </w:r>
      <w:r>
        <w:fldChar w:fldCharType="end"/>
      </w:r>
    </w:p>
    <w:p w14:paraId="3FEA8AD9" w14:textId="07028377" w:rsidR="00A15418" w:rsidRDefault="00A15418">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_Toc53167182 \h </w:instrText>
      </w:r>
      <w:r>
        <w:fldChar w:fldCharType="separate"/>
      </w:r>
      <w:r>
        <w:t>113</w:t>
      </w:r>
      <w:r>
        <w:fldChar w:fldCharType="end"/>
      </w:r>
    </w:p>
    <w:p w14:paraId="23DD81B9" w14:textId="14ACFBAF" w:rsidR="00A15418" w:rsidRDefault="00A15418">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_Toc53167183 \h </w:instrText>
      </w:r>
      <w:r>
        <w:fldChar w:fldCharType="separate"/>
      </w:r>
      <w:r>
        <w:t>113</w:t>
      </w:r>
      <w:r>
        <w:fldChar w:fldCharType="end"/>
      </w:r>
    </w:p>
    <w:p w14:paraId="03C6565A" w14:textId="25A6D27A" w:rsidR="00A15418" w:rsidRDefault="00A15418">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_Toc53167184 \h </w:instrText>
      </w:r>
      <w:r>
        <w:fldChar w:fldCharType="separate"/>
      </w:r>
      <w:r>
        <w:t>113</w:t>
      </w:r>
      <w:r>
        <w:fldChar w:fldCharType="end"/>
      </w:r>
    </w:p>
    <w:p w14:paraId="6AEB5A63" w14:textId="2BE0ECBC" w:rsidR="00A15418" w:rsidRDefault="00A15418">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_Toc53167185 \h </w:instrText>
      </w:r>
      <w:r>
        <w:fldChar w:fldCharType="separate"/>
      </w:r>
      <w:r>
        <w:t>113</w:t>
      </w:r>
      <w:r>
        <w:fldChar w:fldCharType="end"/>
      </w:r>
    </w:p>
    <w:p w14:paraId="61F781CC" w14:textId="4F98EFA2" w:rsidR="00A15418" w:rsidRDefault="00A15418">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_Toc53167186 \h </w:instrText>
      </w:r>
      <w:r>
        <w:fldChar w:fldCharType="separate"/>
      </w:r>
      <w:r>
        <w:t>113</w:t>
      </w:r>
      <w:r>
        <w:fldChar w:fldCharType="end"/>
      </w:r>
    </w:p>
    <w:p w14:paraId="6F3B566F" w14:textId="40CCD234" w:rsidR="00A15418" w:rsidRDefault="00A15418">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_Toc53167187 \h </w:instrText>
      </w:r>
      <w:r>
        <w:fldChar w:fldCharType="separate"/>
      </w:r>
      <w:r>
        <w:t>114</w:t>
      </w:r>
      <w:r>
        <w:fldChar w:fldCharType="end"/>
      </w:r>
    </w:p>
    <w:p w14:paraId="526FCCAB" w14:textId="2A070371" w:rsidR="00A15418" w:rsidRDefault="00A15418">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_Toc53167188 \h </w:instrText>
      </w:r>
      <w:r>
        <w:fldChar w:fldCharType="separate"/>
      </w:r>
      <w:r>
        <w:t>115</w:t>
      </w:r>
      <w:r>
        <w:fldChar w:fldCharType="end"/>
      </w:r>
    </w:p>
    <w:p w14:paraId="260BAF23" w14:textId="1015EF97" w:rsidR="00A15418" w:rsidRDefault="00A15418">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_Toc53167189 \h </w:instrText>
      </w:r>
      <w:r>
        <w:fldChar w:fldCharType="separate"/>
      </w:r>
      <w:r>
        <w:t>115</w:t>
      </w:r>
      <w:r>
        <w:fldChar w:fldCharType="end"/>
      </w:r>
    </w:p>
    <w:p w14:paraId="294AA496" w14:textId="463EFA15" w:rsidR="00A15418" w:rsidRDefault="00A15418">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_Toc53167190 \h </w:instrText>
      </w:r>
      <w:r>
        <w:fldChar w:fldCharType="separate"/>
      </w:r>
      <w:r>
        <w:t>115</w:t>
      </w:r>
      <w:r>
        <w:fldChar w:fldCharType="end"/>
      </w:r>
    </w:p>
    <w:p w14:paraId="2F98E449" w14:textId="5AB17376" w:rsidR="00A15418" w:rsidRDefault="00A15418">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_Toc53167191 \h </w:instrText>
      </w:r>
      <w:r>
        <w:fldChar w:fldCharType="separate"/>
      </w:r>
      <w:r>
        <w:t>115</w:t>
      </w:r>
      <w:r>
        <w:fldChar w:fldCharType="end"/>
      </w:r>
    </w:p>
    <w:p w14:paraId="177A9D8A" w14:textId="173C8426" w:rsidR="00A15418" w:rsidRDefault="00A15418">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_Toc53167192 \h </w:instrText>
      </w:r>
      <w:r>
        <w:fldChar w:fldCharType="separate"/>
      </w:r>
      <w:r>
        <w:t>115</w:t>
      </w:r>
      <w:r>
        <w:fldChar w:fldCharType="end"/>
      </w:r>
    </w:p>
    <w:p w14:paraId="55FA6284" w14:textId="6AA4EF6F" w:rsidR="00A15418" w:rsidRDefault="00A15418">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_Toc53167193 \h </w:instrText>
      </w:r>
      <w:r>
        <w:fldChar w:fldCharType="separate"/>
      </w:r>
      <w:r>
        <w:t>115</w:t>
      </w:r>
      <w:r>
        <w:fldChar w:fldCharType="end"/>
      </w:r>
    </w:p>
    <w:p w14:paraId="01A24251" w14:textId="73C33A47" w:rsidR="00A15418" w:rsidRDefault="00A15418">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_Toc53167194 \h </w:instrText>
      </w:r>
      <w:r>
        <w:fldChar w:fldCharType="separate"/>
      </w:r>
      <w:r>
        <w:t>117</w:t>
      </w:r>
      <w:r>
        <w:fldChar w:fldCharType="end"/>
      </w:r>
    </w:p>
    <w:p w14:paraId="48D6C12B" w14:textId="7DC27905" w:rsidR="00A15418" w:rsidRDefault="00A15418">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_Toc53167195 \h </w:instrText>
      </w:r>
      <w:r>
        <w:fldChar w:fldCharType="separate"/>
      </w:r>
      <w:r>
        <w:t>117</w:t>
      </w:r>
      <w:r>
        <w:fldChar w:fldCharType="end"/>
      </w:r>
    </w:p>
    <w:p w14:paraId="71BD5ABF" w14:textId="4935D5F3" w:rsidR="00A15418" w:rsidRDefault="00A15418">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_Toc53167196 \h </w:instrText>
      </w:r>
      <w:r>
        <w:fldChar w:fldCharType="separate"/>
      </w:r>
      <w:r>
        <w:t>117</w:t>
      </w:r>
      <w:r>
        <w:fldChar w:fldCharType="end"/>
      </w:r>
    </w:p>
    <w:p w14:paraId="084F4BAC" w14:textId="7C7336CE" w:rsidR="00A15418" w:rsidRDefault="00A15418">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_Toc53167197 \h </w:instrText>
      </w:r>
      <w:r>
        <w:fldChar w:fldCharType="separate"/>
      </w:r>
      <w:r>
        <w:t>117</w:t>
      </w:r>
      <w:r>
        <w:fldChar w:fldCharType="end"/>
      </w:r>
    </w:p>
    <w:p w14:paraId="6516C9BE" w14:textId="19B4DD65" w:rsidR="00A15418" w:rsidRDefault="00A15418">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_Toc53167198 \h </w:instrText>
      </w:r>
      <w:r>
        <w:fldChar w:fldCharType="separate"/>
      </w:r>
      <w:r>
        <w:t>117</w:t>
      </w:r>
      <w:r>
        <w:fldChar w:fldCharType="end"/>
      </w:r>
    </w:p>
    <w:p w14:paraId="36466A12" w14:textId="502AC80A"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_Toc53167199 \h </w:instrText>
      </w:r>
      <w:r>
        <w:fldChar w:fldCharType="separate"/>
      </w:r>
      <w:r>
        <w:t>117</w:t>
      </w:r>
      <w:r>
        <w:fldChar w:fldCharType="end"/>
      </w:r>
    </w:p>
    <w:p w14:paraId="46600B88" w14:textId="7FDEA5C9"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_Toc53167200 \h </w:instrText>
      </w:r>
      <w:r>
        <w:fldChar w:fldCharType="separate"/>
      </w:r>
      <w:r>
        <w:t>118</w:t>
      </w:r>
      <w:r>
        <w:fldChar w:fldCharType="end"/>
      </w:r>
    </w:p>
    <w:p w14:paraId="6DA735D2" w14:textId="68DA44D7"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_Toc53167201 \h </w:instrText>
      </w:r>
      <w:r>
        <w:fldChar w:fldCharType="separate"/>
      </w:r>
      <w:r>
        <w:t>118</w:t>
      </w:r>
      <w:r>
        <w:fldChar w:fldCharType="end"/>
      </w:r>
    </w:p>
    <w:p w14:paraId="42C8BC30" w14:textId="0B5FE54E"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_Toc53167202 \h </w:instrText>
      </w:r>
      <w:r>
        <w:fldChar w:fldCharType="separate"/>
      </w:r>
      <w:r>
        <w:t>118</w:t>
      </w:r>
      <w:r>
        <w:fldChar w:fldCharType="end"/>
      </w:r>
    </w:p>
    <w:p w14:paraId="29E863DE" w14:textId="7359D03C" w:rsidR="00A15418" w:rsidRDefault="00A15418">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_Toc53167203 \h </w:instrText>
      </w:r>
      <w:r>
        <w:fldChar w:fldCharType="separate"/>
      </w:r>
      <w:r>
        <w:t>118</w:t>
      </w:r>
      <w:r>
        <w:fldChar w:fldCharType="end"/>
      </w:r>
    </w:p>
    <w:p w14:paraId="534BFABD" w14:textId="2E0C4194" w:rsidR="00A15418" w:rsidRDefault="00A15418">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_Toc53167204 \h </w:instrText>
      </w:r>
      <w:r>
        <w:fldChar w:fldCharType="separate"/>
      </w:r>
      <w:r>
        <w:t>119</w:t>
      </w:r>
      <w:r>
        <w:fldChar w:fldCharType="end"/>
      </w:r>
    </w:p>
    <w:p w14:paraId="24DEFC41" w14:textId="5ED82E07" w:rsidR="00A15418" w:rsidRDefault="00A15418">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_Toc53167205 \h </w:instrText>
      </w:r>
      <w:r>
        <w:fldChar w:fldCharType="separate"/>
      </w:r>
      <w:r>
        <w:t>119</w:t>
      </w:r>
      <w:r>
        <w:fldChar w:fldCharType="end"/>
      </w:r>
    </w:p>
    <w:p w14:paraId="19800A0E" w14:textId="51EF791E" w:rsidR="00A15418" w:rsidRDefault="00A15418">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_Toc53167206 \h </w:instrText>
      </w:r>
      <w:r>
        <w:fldChar w:fldCharType="separate"/>
      </w:r>
      <w:r>
        <w:t>119</w:t>
      </w:r>
      <w:r>
        <w:fldChar w:fldCharType="end"/>
      </w:r>
    </w:p>
    <w:p w14:paraId="600E76A7" w14:textId="0EAFF0DD" w:rsidR="00A15418" w:rsidRDefault="00A15418">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_Toc53167207 \h </w:instrText>
      </w:r>
      <w:r>
        <w:fldChar w:fldCharType="separate"/>
      </w:r>
      <w:r>
        <w:t>119</w:t>
      </w:r>
      <w:r>
        <w:fldChar w:fldCharType="end"/>
      </w:r>
    </w:p>
    <w:p w14:paraId="25EACE05" w14:textId="539571A9" w:rsidR="00A15418" w:rsidRDefault="00A15418">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_Toc53167208 \h </w:instrText>
      </w:r>
      <w:r>
        <w:fldChar w:fldCharType="separate"/>
      </w:r>
      <w:r>
        <w:t>119</w:t>
      </w:r>
      <w:r>
        <w:fldChar w:fldCharType="end"/>
      </w:r>
    </w:p>
    <w:p w14:paraId="3BEE5821" w14:textId="6CA3BF5F" w:rsidR="00A15418" w:rsidRDefault="00A15418">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_Toc53167209 \h </w:instrText>
      </w:r>
      <w:r>
        <w:fldChar w:fldCharType="separate"/>
      </w:r>
      <w:r>
        <w:t>119</w:t>
      </w:r>
      <w:r>
        <w:fldChar w:fldCharType="end"/>
      </w:r>
    </w:p>
    <w:p w14:paraId="41B7BA50" w14:textId="09BCB453" w:rsidR="00A15418" w:rsidRDefault="00A15418">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_Toc53167210 \h </w:instrText>
      </w:r>
      <w:r>
        <w:fldChar w:fldCharType="separate"/>
      </w:r>
      <w:r>
        <w:t>120</w:t>
      </w:r>
      <w:r>
        <w:fldChar w:fldCharType="end"/>
      </w:r>
    </w:p>
    <w:p w14:paraId="40735E1D" w14:textId="6E8507CB"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_Toc53167211 \h </w:instrText>
      </w:r>
      <w:r>
        <w:fldChar w:fldCharType="separate"/>
      </w:r>
      <w:r>
        <w:t>120</w:t>
      </w:r>
      <w:r>
        <w:fldChar w:fldCharType="end"/>
      </w:r>
    </w:p>
    <w:p w14:paraId="24EE4A37" w14:textId="2D3C4FE0"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_Toc53167212 \h </w:instrText>
      </w:r>
      <w:r>
        <w:fldChar w:fldCharType="separate"/>
      </w:r>
      <w:r>
        <w:t>120</w:t>
      </w:r>
      <w:r>
        <w:fldChar w:fldCharType="end"/>
      </w:r>
    </w:p>
    <w:p w14:paraId="64A1E4FD" w14:textId="6FA906FB"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_Toc53167213 \h </w:instrText>
      </w:r>
      <w:r>
        <w:fldChar w:fldCharType="separate"/>
      </w:r>
      <w:r>
        <w:t>120</w:t>
      </w:r>
      <w:r>
        <w:fldChar w:fldCharType="end"/>
      </w:r>
    </w:p>
    <w:p w14:paraId="31DAA2EA" w14:textId="475A64B2"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_Toc53167214 \h </w:instrText>
      </w:r>
      <w:r>
        <w:fldChar w:fldCharType="separate"/>
      </w:r>
      <w:r>
        <w:t>120</w:t>
      </w:r>
      <w:r>
        <w:fldChar w:fldCharType="end"/>
      </w:r>
    </w:p>
    <w:p w14:paraId="2BA8BF27" w14:textId="6F0179DF" w:rsidR="00A15418" w:rsidRDefault="00A15418">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_Toc53167215 \h </w:instrText>
      </w:r>
      <w:r>
        <w:fldChar w:fldCharType="separate"/>
      </w:r>
      <w:r>
        <w:t>121</w:t>
      </w:r>
      <w:r>
        <w:fldChar w:fldCharType="end"/>
      </w:r>
    </w:p>
    <w:p w14:paraId="03BA1456" w14:textId="53442037" w:rsidR="00A15418" w:rsidRDefault="00A15418">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_Toc53167216 \h </w:instrText>
      </w:r>
      <w:r>
        <w:fldChar w:fldCharType="separate"/>
      </w:r>
      <w:r>
        <w:t>121</w:t>
      </w:r>
      <w:r>
        <w:fldChar w:fldCharType="end"/>
      </w:r>
    </w:p>
    <w:p w14:paraId="14AAE091" w14:textId="07D740DB" w:rsidR="00A15418" w:rsidRDefault="00A15418">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_Toc53167217 \h </w:instrText>
      </w:r>
      <w:r>
        <w:fldChar w:fldCharType="separate"/>
      </w:r>
      <w:r>
        <w:t>121</w:t>
      </w:r>
      <w:r>
        <w:fldChar w:fldCharType="end"/>
      </w:r>
    </w:p>
    <w:p w14:paraId="7A75CC6D" w14:textId="5156775E" w:rsidR="00A15418" w:rsidRDefault="00A15418">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_Toc53167218 \h </w:instrText>
      </w:r>
      <w:r>
        <w:fldChar w:fldCharType="separate"/>
      </w:r>
      <w:r>
        <w:t>121</w:t>
      </w:r>
      <w:r>
        <w:fldChar w:fldCharType="end"/>
      </w:r>
    </w:p>
    <w:p w14:paraId="143062D1" w14:textId="174608BB" w:rsidR="00A15418" w:rsidRDefault="00A15418">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_Toc53167219 \h </w:instrText>
      </w:r>
      <w:r>
        <w:fldChar w:fldCharType="separate"/>
      </w:r>
      <w:r>
        <w:t>121</w:t>
      </w:r>
      <w:r>
        <w:fldChar w:fldCharType="end"/>
      </w:r>
    </w:p>
    <w:p w14:paraId="1F4BB116" w14:textId="0DC08C49" w:rsidR="00A15418" w:rsidRDefault="00A15418">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_Toc53167220 \h </w:instrText>
      </w:r>
      <w:r>
        <w:fldChar w:fldCharType="separate"/>
      </w:r>
      <w:r>
        <w:t>121</w:t>
      </w:r>
      <w:r>
        <w:fldChar w:fldCharType="end"/>
      </w:r>
    </w:p>
    <w:p w14:paraId="35D56592" w14:textId="235A7DA7" w:rsidR="00A15418" w:rsidRDefault="00A15418">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_Toc53167221 \h </w:instrText>
      </w:r>
      <w:r>
        <w:fldChar w:fldCharType="separate"/>
      </w:r>
      <w:r>
        <w:t>122</w:t>
      </w:r>
      <w:r>
        <w:fldChar w:fldCharType="end"/>
      </w:r>
    </w:p>
    <w:p w14:paraId="56A65DF1" w14:textId="129609B2" w:rsidR="00A15418" w:rsidRDefault="00A15418">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_Toc53167222 \h </w:instrText>
      </w:r>
      <w:r>
        <w:fldChar w:fldCharType="separate"/>
      </w:r>
      <w:r>
        <w:t>122</w:t>
      </w:r>
      <w:r>
        <w:fldChar w:fldCharType="end"/>
      </w:r>
    </w:p>
    <w:p w14:paraId="476EC077" w14:textId="274D8FED" w:rsidR="00A15418" w:rsidRDefault="00A15418">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_Toc53167223 \h </w:instrText>
      </w:r>
      <w:r>
        <w:fldChar w:fldCharType="separate"/>
      </w:r>
      <w:r>
        <w:t>124</w:t>
      </w:r>
      <w:r>
        <w:fldChar w:fldCharType="end"/>
      </w:r>
    </w:p>
    <w:p w14:paraId="7EDA6DDE" w14:textId="10C7412C" w:rsidR="00A15418" w:rsidRDefault="00A15418">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_Toc53167224 \h </w:instrText>
      </w:r>
      <w:r>
        <w:fldChar w:fldCharType="separate"/>
      </w:r>
      <w:r>
        <w:t>124</w:t>
      </w:r>
      <w:r>
        <w:fldChar w:fldCharType="end"/>
      </w:r>
    </w:p>
    <w:p w14:paraId="1CB5D948" w14:textId="2E37B1C9" w:rsidR="00A15418" w:rsidRDefault="00A15418">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_Toc53167225 \h </w:instrText>
      </w:r>
      <w:r>
        <w:fldChar w:fldCharType="separate"/>
      </w:r>
      <w:r>
        <w:t>124</w:t>
      </w:r>
      <w:r>
        <w:fldChar w:fldCharType="end"/>
      </w:r>
    </w:p>
    <w:p w14:paraId="075D6DE9" w14:textId="13C3E8CD" w:rsidR="00A15418" w:rsidRDefault="00A15418">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_Toc53167226 \h </w:instrText>
      </w:r>
      <w:r>
        <w:fldChar w:fldCharType="separate"/>
      </w:r>
      <w:r>
        <w:t>125</w:t>
      </w:r>
      <w:r>
        <w:fldChar w:fldCharType="end"/>
      </w:r>
    </w:p>
    <w:p w14:paraId="264E3373" w14:textId="3075AFA5"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_Toc53167227 \h </w:instrText>
      </w:r>
      <w:r>
        <w:fldChar w:fldCharType="separate"/>
      </w:r>
      <w:r>
        <w:t>125</w:t>
      </w:r>
      <w:r>
        <w:fldChar w:fldCharType="end"/>
      </w:r>
    </w:p>
    <w:p w14:paraId="21189846" w14:textId="6BB334B3"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_Toc53167228 \h </w:instrText>
      </w:r>
      <w:r>
        <w:fldChar w:fldCharType="separate"/>
      </w:r>
      <w:r>
        <w:t>125</w:t>
      </w:r>
      <w:r>
        <w:fldChar w:fldCharType="end"/>
      </w:r>
    </w:p>
    <w:p w14:paraId="47967292" w14:textId="32B27C01"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_Toc53167229 \h </w:instrText>
      </w:r>
      <w:r>
        <w:fldChar w:fldCharType="separate"/>
      </w:r>
      <w:r>
        <w:t>125</w:t>
      </w:r>
      <w:r>
        <w:fldChar w:fldCharType="end"/>
      </w:r>
    </w:p>
    <w:p w14:paraId="71B62D44" w14:textId="2EE29F5A"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_Toc53167230 \h </w:instrText>
      </w:r>
      <w:r>
        <w:fldChar w:fldCharType="separate"/>
      </w:r>
      <w:r>
        <w:t>125</w:t>
      </w:r>
      <w:r>
        <w:fldChar w:fldCharType="end"/>
      </w:r>
    </w:p>
    <w:p w14:paraId="74F38EEC" w14:textId="1F401B90" w:rsidR="00A15418" w:rsidRDefault="00A15418">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_Toc53167231 \h </w:instrText>
      </w:r>
      <w:r>
        <w:fldChar w:fldCharType="separate"/>
      </w:r>
      <w:r>
        <w:t>125</w:t>
      </w:r>
      <w:r>
        <w:fldChar w:fldCharType="end"/>
      </w:r>
    </w:p>
    <w:p w14:paraId="3EBEF270" w14:textId="46CAD823" w:rsidR="00A15418" w:rsidRDefault="00A15418">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_Toc53167232 \h </w:instrText>
      </w:r>
      <w:r>
        <w:fldChar w:fldCharType="separate"/>
      </w:r>
      <w:r>
        <w:t>125</w:t>
      </w:r>
      <w:r>
        <w:fldChar w:fldCharType="end"/>
      </w:r>
    </w:p>
    <w:p w14:paraId="3E679285" w14:textId="7F10041F" w:rsidR="00A15418" w:rsidRDefault="00A15418">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_Toc53167233 \h </w:instrText>
      </w:r>
      <w:r>
        <w:fldChar w:fldCharType="separate"/>
      </w:r>
      <w:r>
        <w:t>125</w:t>
      </w:r>
      <w:r>
        <w:fldChar w:fldCharType="end"/>
      </w:r>
    </w:p>
    <w:p w14:paraId="266CDE5F" w14:textId="29BA1170" w:rsidR="00A15418" w:rsidRDefault="00A15418">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_Toc53167234 \h </w:instrText>
      </w:r>
      <w:r>
        <w:fldChar w:fldCharType="separate"/>
      </w:r>
      <w:r>
        <w:t>126</w:t>
      </w:r>
      <w:r>
        <w:fldChar w:fldCharType="end"/>
      </w:r>
    </w:p>
    <w:p w14:paraId="399BA520" w14:textId="5EDEBB85" w:rsidR="00A15418" w:rsidRDefault="00A15418">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_Toc53167235 \h </w:instrText>
      </w:r>
      <w:r>
        <w:fldChar w:fldCharType="separate"/>
      </w:r>
      <w:r>
        <w:t>126</w:t>
      </w:r>
      <w:r>
        <w:fldChar w:fldCharType="end"/>
      </w:r>
    </w:p>
    <w:p w14:paraId="231A8276" w14:textId="2A5D3386" w:rsidR="00A15418" w:rsidRDefault="00A15418">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_Toc53167236 \h </w:instrText>
      </w:r>
      <w:r>
        <w:fldChar w:fldCharType="separate"/>
      </w:r>
      <w:r>
        <w:t>126</w:t>
      </w:r>
      <w:r>
        <w:fldChar w:fldCharType="end"/>
      </w:r>
    </w:p>
    <w:p w14:paraId="4B0BA76F" w14:textId="6B10E76A" w:rsidR="00A15418" w:rsidRDefault="00A15418">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_Toc53167237 \h </w:instrText>
      </w:r>
      <w:r>
        <w:fldChar w:fldCharType="separate"/>
      </w:r>
      <w:r>
        <w:t>126</w:t>
      </w:r>
      <w:r>
        <w:fldChar w:fldCharType="end"/>
      </w:r>
    </w:p>
    <w:p w14:paraId="19231A81" w14:textId="4DBBA01D" w:rsidR="00A15418" w:rsidRDefault="00A15418">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_Toc53167238 \h </w:instrText>
      </w:r>
      <w:r>
        <w:fldChar w:fldCharType="separate"/>
      </w:r>
      <w:r>
        <w:t>126</w:t>
      </w:r>
      <w:r>
        <w:fldChar w:fldCharType="end"/>
      </w:r>
    </w:p>
    <w:p w14:paraId="72BC7DC8" w14:textId="4FBAD0FA" w:rsidR="00A15418" w:rsidRDefault="00A15418">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_Toc53167239 \h </w:instrText>
      </w:r>
      <w:r>
        <w:fldChar w:fldCharType="separate"/>
      </w:r>
      <w:r>
        <w:t>126</w:t>
      </w:r>
      <w:r>
        <w:fldChar w:fldCharType="end"/>
      </w:r>
    </w:p>
    <w:p w14:paraId="44326754" w14:textId="0EBABB33" w:rsidR="00A15418" w:rsidRDefault="00A15418">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_Toc53167240 \h </w:instrText>
      </w:r>
      <w:r>
        <w:fldChar w:fldCharType="separate"/>
      </w:r>
      <w:r>
        <w:t>126</w:t>
      </w:r>
      <w:r>
        <w:fldChar w:fldCharType="end"/>
      </w:r>
    </w:p>
    <w:p w14:paraId="5CB2DD27" w14:textId="45D43BBB" w:rsidR="00A15418" w:rsidRDefault="00A15418">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_Toc53167241 \h </w:instrText>
      </w:r>
      <w:r>
        <w:fldChar w:fldCharType="separate"/>
      </w:r>
      <w:r>
        <w:t>126</w:t>
      </w:r>
      <w:r>
        <w:fldChar w:fldCharType="end"/>
      </w:r>
    </w:p>
    <w:p w14:paraId="54DB00A0" w14:textId="2DF401AF" w:rsidR="00A15418" w:rsidRDefault="00A15418">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_Toc53167242 \h </w:instrText>
      </w:r>
      <w:r>
        <w:fldChar w:fldCharType="separate"/>
      </w:r>
      <w:r>
        <w:t>126</w:t>
      </w:r>
      <w:r>
        <w:fldChar w:fldCharType="end"/>
      </w:r>
    </w:p>
    <w:p w14:paraId="70B3E3B2" w14:textId="334D4FC6" w:rsidR="00A15418" w:rsidRDefault="00A15418">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_Toc53167243 \h </w:instrText>
      </w:r>
      <w:r>
        <w:fldChar w:fldCharType="separate"/>
      </w:r>
      <w:r>
        <w:t>127</w:t>
      </w:r>
      <w:r>
        <w:fldChar w:fldCharType="end"/>
      </w:r>
    </w:p>
    <w:p w14:paraId="4033213F" w14:textId="6AADA7DB" w:rsidR="00A15418" w:rsidRDefault="00A15418">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_Toc53167244 \h </w:instrText>
      </w:r>
      <w:r>
        <w:fldChar w:fldCharType="separate"/>
      </w:r>
      <w:r>
        <w:t>127</w:t>
      </w:r>
      <w:r>
        <w:fldChar w:fldCharType="end"/>
      </w:r>
    </w:p>
    <w:p w14:paraId="048F31DA" w14:textId="74AC987B" w:rsidR="00A15418" w:rsidRDefault="00A15418">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_Toc53167245 \h </w:instrText>
      </w:r>
      <w:r>
        <w:fldChar w:fldCharType="separate"/>
      </w:r>
      <w:r>
        <w:t>127</w:t>
      </w:r>
      <w:r>
        <w:fldChar w:fldCharType="end"/>
      </w:r>
    </w:p>
    <w:p w14:paraId="04782202" w14:textId="0700E47F" w:rsidR="00A15418" w:rsidRDefault="00A15418">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_Toc53167246 \h </w:instrText>
      </w:r>
      <w:r>
        <w:fldChar w:fldCharType="separate"/>
      </w:r>
      <w:r>
        <w:t>127</w:t>
      </w:r>
      <w:r>
        <w:fldChar w:fldCharType="end"/>
      </w:r>
    </w:p>
    <w:p w14:paraId="0FBD67D8" w14:textId="39BEB5C7" w:rsidR="00A15418" w:rsidRDefault="00A15418">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_Toc53167247 \h </w:instrText>
      </w:r>
      <w:r>
        <w:fldChar w:fldCharType="separate"/>
      </w:r>
      <w:r>
        <w:t>127</w:t>
      </w:r>
      <w:r>
        <w:fldChar w:fldCharType="end"/>
      </w:r>
    </w:p>
    <w:p w14:paraId="70457706" w14:textId="76F28786" w:rsidR="00A15418" w:rsidRDefault="00A15418">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_Toc53167248 \h </w:instrText>
      </w:r>
      <w:r>
        <w:fldChar w:fldCharType="separate"/>
      </w:r>
      <w:r>
        <w:t>127</w:t>
      </w:r>
      <w:r>
        <w:fldChar w:fldCharType="end"/>
      </w:r>
    </w:p>
    <w:p w14:paraId="33F40BCE" w14:textId="7256E8DD" w:rsidR="00A15418" w:rsidRDefault="00A15418">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_Toc53167249 \h </w:instrText>
      </w:r>
      <w:r>
        <w:fldChar w:fldCharType="separate"/>
      </w:r>
      <w:r>
        <w:t>127</w:t>
      </w:r>
      <w:r>
        <w:fldChar w:fldCharType="end"/>
      </w:r>
    </w:p>
    <w:p w14:paraId="3475A398" w14:textId="13E8A94A" w:rsidR="00A15418" w:rsidRDefault="00A15418">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_Toc53167250 \h </w:instrText>
      </w:r>
      <w:r>
        <w:fldChar w:fldCharType="separate"/>
      </w:r>
      <w:r>
        <w:t>127</w:t>
      </w:r>
      <w:r>
        <w:fldChar w:fldCharType="end"/>
      </w:r>
    </w:p>
    <w:p w14:paraId="2011DC2E" w14:textId="2B898C1F" w:rsidR="00A15418" w:rsidRDefault="00A15418">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_Toc53167251 \h </w:instrText>
      </w:r>
      <w:r>
        <w:fldChar w:fldCharType="separate"/>
      </w:r>
      <w:r>
        <w:t>128</w:t>
      </w:r>
      <w:r>
        <w:fldChar w:fldCharType="end"/>
      </w:r>
    </w:p>
    <w:p w14:paraId="6838A202" w14:textId="6E17AF1D" w:rsidR="00A15418" w:rsidRDefault="00A15418">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_Toc53167252 \h </w:instrText>
      </w:r>
      <w:r>
        <w:fldChar w:fldCharType="separate"/>
      </w:r>
      <w:r>
        <w:t>128</w:t>
      </w:r>
      <w:r>
        <w:fldChar w:fldCharType="end"/>
      </w:r>
    </w:p>
    <w:p w14:paraId="5FAC03A3" w14:textId="0DFEFC2E" w:rsidR="00A15418" w:rsidRDefault="00A15418">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_Toc53167253 \h </w:instrText>
      </w:r>
      <w:r>
        <w:fldChar w:fldCharType="separate"/>
      </w:r>
      <w:r>
        <w:t>128</w:t>
      </w:r>
      <w:r>
        <w:fldChar w:fldCharType="end"/>
      </w:r>
    </w:p>
    <w:p w14:paraId="6514670B" w14:textId="63A3792F" w:rsidR="00A15418" w:rsidRDefault="00A15418">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_Toc53167254 \h </w:instrText>
      </w:r>
      <w:r>
        <w:fldChar w:fldCharType="separate"/>
      </w:r>
      <w:r>
        <w:t>129</w:t>
      </w:r>
      <w:r>
        <w:fldChar w:fldCharType="end"/>
      </w:r>
    </w:p>
    <w:p w14:paraId="5AC2013D" w14:textId="1FF36FB1" w:rsidR="00A15418" w:rsidRDefault="00A15418">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_Toc53167255 \h </w:instrText>
      </w:r>
      <w:r>
        <w:fldChar w:fldCharType="separate"/>
      </w:r>
      <w:r>
        <w:t>129</w:t>
      </w:r>
      <w:r>
        <w:fldChar w:fldCharType="end"/>
      </w:r>
    </w:p>
    <w:p w14:paraId="5FB65EBE" w14:textId="7CE17B76" w:rsidR="00A15418" w:rsidRDefault="00A15418">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_Toc53167256 \h </w:instrText>
      </w:r>
      <w:r>
        <w:fldChar w:fldCharType="separate"/>
      </w:r>
      <w:r>
        <w:t>129</w:t>
      </w:r>
      <w:r>
        <w:fldChar w:fldCharType="end"/>
      </w:r>
    </w:p>
    <w:p w14:paraId="725D9A34" w14:textId="50014882"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_Toc53167257 \h </w:instrText>
      </w:r>
      <w:r>
        <w:fldChar w:fldCharType="separate"/>
      </w:r>
      <w:r>
        <w:t>129</w:t>
      </w:r>
      <w:r>
        <w:fldChar w:fldCharType="end"/>
      </w:r>
    </w:p>
    <w:p w14:paraId="0BF1AE69" w14:textId="56EB02D7"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_Toc53167258 \h </w:instrText>
      </w:r>
      <w:r>
        <w:fldChar w:fldCharType="separate"/>
      </w:r>
      <w:r>
        <w:t>129</w:t>
      </w:r>
      <w:r>
        <w:fldChar w:fldCharType="end"/>
      </w:r>
    </w:p>
    <w:p w14:paraId="51BCACD0" w14:textId="48963BE4" w:rsidR="00A15418" w:rsidRDefault="00A15418">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_Toc53167259 \h </w:instrText>
      </w:r>
      <w:r>
        <w:fldChar w:fldCharType="separate"/>
      </w:r>
      <w:r>
        <w:t>129</w:t>
      </w:r>
      <w:r>
        <w:fldChar w:fldCharType="end"/>
      </w:r>
    </w:p>
    <w:p w14:paraId="4E3E8A05" w14:textId="10DBCDFD" w:rsidR="00A15418" w:rsidRDefault="00A15418">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_Toc53167260 \h </w:instrText>
      </w:r>
      <w:r>
        <w:fldChar w:fldCharType="separate"/>
      </w:r>
      <w:r>
        <w:t>130</w:t>
      </w:r>
      <w:r>
        <w:fldChar w:fldCharType="end"/>
      </w:r>
    </w:p>
    <w:p w14:paraId="5041AF37" w14:textId="4CE546C5" w:rsidR="00A15418" w:rsidRDefault="00A15418">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_Toc53167261 \h </w:instrText>
      </w:r>
      <w:r>
        <w:fldChar w:fldCharType="separate"/>
      </w:r>
      <w:r>
        <w:t>130</w:t>
      </w:r>
      <w:r>
        <w:fldChar w:fldCharType="end"/>
      </w:r>
    </w:p>
    <w:p w14:paraId="02EBC32D" w14:textId="29665A59" w:rsidR="00A15418" w:rsidRDefault="00A15418">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_Toc53167262 \h </w:instrText>
      </w:r>
      <w:r>
        <w:fldChar w:fldCharType="separate"/>
      </w:r>
      <w:r>
        <w:t>130</w:t>
      </w:r>
      <w:r>
        <w:fldChar w:fldCharType="end"/>
      </w:r>
    </w:p>
    <w:p w14:paraId="29AB41EF" w14:textId="4D28726D" w:rsidR="00A15418" w:rsidRDefault="00A15418">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_Toc53167263 \h </w:instrText>
      </w:r>
      <w:r>
        <w:fldChar w:fldCharType="separate"/>
      </w:r>
      <w:r>
        <w:t>130</w:t>
      </w:r>
      <w:r>
        <w:fldChar w:fldCharType="end"/>
      </w:r>
    </w:p>
    <w:p w14:paraId="2A0D243A" w14:textId="355719D9" w:rsidR="00A15418" w:rsidRDefault="00A15418">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_Toc53167264 \h </w:instrText>
      </w:r>
      <w:r>
        <w:fldChar w:fldCharType="separate"/>
      </w:r>
      <w:r>
        <w:t>131</w:t>
      </w:r>
      <w:r>
        <w:fldChar w:fldCharType="end"/>
      </w:r>
    </w:p>
    <w:p w14:paraId="55338A9A" w14:textId="7E3C6A07" w:rsidR="00A15418" w:rsidRDefault="00A15418">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_Toc53167265 \h </w:instrText>
      </w:r>
      <w:r>
        <w:fldChar w:fldCharType="separate"/>
      </w:r>
      <w:r>
        <w:t>131</w:t>
      </w:r>
      <w:r>
        <w:fldChar w:fldCharType="end"/>
      </w:r>
    </w:p>
    <w:p w14:paraId="3559255D" w14:textId="24C9B24B" w:rsidR="00A15418" w:rsidRDefault="00A15418">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_Toc53167266 \h </w:instrText>
      </w:r>
      <w:r>
        <w:fldChar w:fldCharType="separate"/>
      </w:r>
      <w:r>
        <w:t>132</w:t>
      </w:r>
      <w:r>
        <w:fldChar w:fldCharType="end"/>
      </w:r>
    </w:p>
    <w:p w14:paraId="37FB3E72" w14:textId="2969586F" w:rsidR="00A15418" w:rsidRDefault="00A15418">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_Toc53167267 \h </w:instrText>
      </w:r>
      <w:r>
        <w:fldChar w:fldCharType="separate"/>
      </w:r>
      <w:r>
        <w:t>132</w:t>
      </w:r>
      <w:r>
        <w:fldChar w:fldCharType="end"/>
      </w:r>
    </w:p>
    <w:p w14:paraId="3C977734" w14:textId="6CACBF46" w:rsidR="00A15418" w:rsidRDefault="00A15418">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_Toc53167268 \h </w:instrText>
      </w:r>
      <w:r>
        <w:fldChar w:fldCharType="separate"/>
      </w:r>
      <w:r>
        <w:t>132</w:t>
      </w:r>
      <w:r>
        <w:fldChar w:fldCharType="end"/>
      </w:r>
    </w:p>
    <w:p w14:paraId="19C4CCED" w14:textId="66BFAA33" w:rsidR="00A15418" w:rsidRDefault="00A15418">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_Toc53167269 \h </w:instrText>
      </w:r>
      <w:r>
        <w:fldChar w:fldCharType="separate"/>
      </w:r>
      <w:r>
        <w:t>132</w:t>
      </w:r>
      <w:r>
        <w:fldChar w:fldCharType="end"/>
      </w:r>
    </w:p>
    <w:p w14:paraId="2DF65B11" w14:textId="54106C57" w:rsidR="00A15418" w:rsidRDefault="00A15418">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_Toc53167270 \h </w:instrText>
      </w:r>
      <w:r>
        <w:fldChar w:fldCharType="separate"/>
      </w:r>
      <w:r>
        <w:t>132</w:t>
      </w:r>
      <w:r>
        <w:fldChar w:fldCharType="end"/>
      </w:r>
    </w:p>
    <w:p w14:paraId="5F107324" w14:textId="6EE1FCD6" w:rsidR="00A15418" w:rsidRDefault="00A15418">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_Toc53167271 \h </w:instrText>
      </w:r>
      <w:r>
        <w:fldChar w:fldCharType="separate"/>
      </w:r>
      <w:r>
        <w:t>132</w:t>
      </w:r>
      <w:r>
        <w:fldChar w:fldCharType="end"/>
      </w:r>
    </w:p>
    <w:p w14:paraId="151E0F5C" w14:textId="04D695A4" w:rsidR="00A15418" w:rsidRDefault="00A15418">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_Toc53167272 \h </w:instrText>
      </w:r>
      <w:r>
        <w:fldChar w:fldCharType="separate"/>
      </w:r>
      <w:r>
        <w:t>133</w:t>
      </w:r>
      <w:r>
        <w:fldChar w:fldCharType="end"/>
      </w:r>
    </w:p>
    <w:p w14:paraId="3D4009C0" w14:textId="029F970A" w:rsidR="00A15418" w:rsidRDefault="00A15418">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_Toc53167273 \h </w:instrText>
      </w:r>
      <w:r>
        <w:fldChar w:fldCharType="separate"/>
      </w:r>
      <w:r>
        <w:t>133</w:t>
      </w:r>
      <w:r>
        <w:fldChar w:fldCharType="end"/>
      </w:r>
    </w:p>
    <w:p w14:paraId="5CC2CF9C" w14:textId="400014AF" w:rsidR="00A15418" w:rsidRDefault="00A15418">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_Toc53167274 \h </w:instrText>
      </w:r>
      <w:r>
        <w:fldChar w:fldCharType="separate"/>
      </w:r>
      <w:r>
        <w:t>133</w:t>
      </w:r>
      <w:r>
        <w:fldChar w:fldCharType="end"/>
      </w:r>
    </w:p>
    <w:p w14:paraId="38A36ABD" w14:textId="788B2B57" w:rsidR="00A15418" w:rsidRDefault="00A15418">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_Toc53167275 \h </w:instrText>
      </w:r>
      <w:r>
        <w:fldChar w:fldCharType="separate"/>
      </w:r>
      <w:r>
        <w:t>133</w:t>
      </w:r>
      <w:r>
        <w:fldChar w:fldCharType="end"/>
      </w:r>
    </w:p>
    <w:p w14:paraId="7042B10B" w14:textId="11834A5B" w:rsidR="00A15418" w:rsidRDefault="00A15418">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_Toc53167276 \h </w:instrText>
      </w:r>
      <w:r>
        <w:fldChar w:fldCharType="separate"/>
      </w:r>
      <w:r>
        <w:t>133</w:t>
      </w:r>
      <w:r>
        <w:fldChar w:fldCharType="end"/>
      </w:r>
    </w:p>
    <w:p w14:paraId="498EF1C6" w14:textId="2FB2D909" w:rsidR="00A15418" w:rsidRDefault="00A15418">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_Toc53167277 \h </w:instrText>
      </w:r>
      <w:r>
        <w:fldChar w:fldCharType="separate"/>
      </w:r>
      <w:r>
        <w:t>133</w:t>
      </w:r>
      <w:r>
        <w:fldChar w:fldCharType="end"/>
      </w:r>
    </w:p>
    <w:p w14:paraId="0BDE1FA9" w14:textId="6C0CAABA" w:rsidR="00A15418" w:rsidRDefault="00A15418">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_Toc53167278 \h </w:instrText>
      </w:r>
      <w:r>
        <w:fldChar w:fldCharType="separate"/>
      </w:r>
      <w:r>
        <w:t>134</w:t>
      </w:r>
      <w:r>
        <w:fldChar w:fldCharType="end"/>
      </w:r>
    </w:p>
    <w:p w14:paraId="63714AFE" w14:textId="5A42C6D9" w:rsidR="00A15418" w:rsidRDefault="00A15418">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_Toc53167279 \h </w:instrText>
      </w:r>
      <w:r>
        <w:fldChar w:fldCharType="separate"/>
      </w:r>
      <w:r>
        <w:t>135</w:t>
      </w:r>
      <w:r>
        <w:fldChar w:fldCharType="end"/>
      </w:r>
    </w:p>
    <w:p w14:paraId="0C56DFBF" w14:textId="62E0C52D" w:rsidR="00A15418" w:rsidRDefault="00A15418">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_Toc53167280 \h </w:instrText>
      </w:r>
      <w:r>
        <w:fldChar w:fldCharType="separate"/>
      </w:r>
      <w:r>
        <w:t>135</w:t>
      </w:r>
      <w:r>
        <w:fldChar w:fldCharType="end"/>
      </w:r>
    </w:p>
    <w:p w14:paraId="7BD26452" w14:textId="1F469CC8" w:rsidR="00A15418" w:rsidRDefault="00A15418">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_Toc53167281 \h </w:instrText>
      </w:r>
      <w:r>
        <w:fldChar w:fldCharType="separate"/>
      </w:r>
      <w:r>
        <w:t>135</w:t>
      </w:r>
      <w:r>
        <w:fldChar w:fldCharType="end"/>
      </w:r>
    </w:p>
    <w:p w14:paraId="515F97FF" w14:textId="6D72A679" w:rsidR="00A15418" w:rsidRDefault="00A15418">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_Toc53167282 \h </w:instrText>
      </w:r>
      <w:r>
        <w:fldChar w:fldCharType="separate"/>
      </w:r>
      <w:r>
        <w:t>136</w:t>
      </w:r>
      <w:r>
        <w:fldChar w:fldCharType="end"/>
      </w:r>
    </w:p>
    <w:p w14:paraId="5B56F55D" w14:textId="40F3E429"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_Toc53167283 \h </w:instrText>
      </w:r>
      <w:r>
        <w:fldChar w:fldCharType="separate"/>
      </w:r>
      <w:r>
        <w:t>136</w:t>
      </w:r>
      <w:r>
        <w:fldChar w:fldCharType="end"/>
      </w:r>
    </w:p>
    <w:p w14:paraId="320FE7EC" w14:textId="260AD97D"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_Toc53167284 \h </w:instrText>
      </w:r>
      <w:r>
        <w:fldChar w:fldCharType="separate"/>
      </w:r>
      <w:r>
        <w:t>136</w:t>
      </w:r>
      <w:r>
        <w:fldChar w:fldCharType="end"/>
      </w:r>
    </w:p>
    <w:p w14:paraId="27411B3B" w14:textId="097C885C"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_Toc53167285 \h </w:instrText>
      </w:r>
      <w:r>
        <w:fldChar w:fldCharType="separate"/>
      </w:r>
      <w:r>
        <w:t>136</w:t>
      </w:r>
      <w:r>
        <w:fldChar w:fldCharType="end"/>
      </w:r>
    </w:p>
    <w:p w14:paraId="07BE7FC0" w14:textId="74826AAB"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_Toc53167286 \h </w:instrText>
      </w:r>
      <w:r>
        <w:fldChar w:fldCharType="separate"/>
      </w:r>
      <w:r>
        <w:t>136</w:t>
      </w:r>
      <w:r>
        <w:fldChar w:fldCharType="end"/>
      </w:r>
    </w:p>
    <w:p w14:paraId="3237B002" w14:textId="4078ADE2" w:rsidR="00A15418" w:rsidRDefault="00A15418">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_Toc53167287 \h </w:instrText>
      </w:r>
      <w:r>
        <w:fldChar w:fldCharType="separate"/>
      </w:r>
      <w:r>
        <w:t>136</w:t>
      </w:r>
      <w:r>
        <w:fldChar w:fldCharType="end"/>
      </w:r>
    </w:p>
    <w:p w14:paraId="1D680C9A" w14:textId="5B228D0F" w:rsidR="00A15418" w:rsidRDefault="00A15418">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_Toc53167288 \h </w:instrText>
      </w:r>
      <w:r>
        <w:fldChar w:fldCharType="separate"/>
      </w:r>
      <w:r>
        <w:t>137</w:t>
      </w:r>
      <w:r>
        <w:fldChar w:fldCharType="end"/>
      </w:r>
    </w:p>
    <w:p w14:paraId="3BB83B8C" w14:textId="756DFAA6" w:rsidR="00A15418" w:rsidRDefault="00A15418">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_Toc53167289 \h </w:instrText>
      </w:r>
      <w:r>
        <w:fldChar w:fldCharType="separate"/>
      </w:r>
      <w:r>
        <w:t>137</w:t>
      </w:r>
      <w:r>
        <w:fldChar w:fldCharType="end"/>
      </w:r>
    </w:p>
    <w:p w14:paraId="25D14E44" w14:textId="417B9821" w:rsidR="00A15418" w:rsidRDefault="00A15418">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_Toc53167290 \h </w:instrText>
      </w:r>
      <w:r>
        <w:fldChar w:fldCharType="separate"/>
      </w:r>
      <w:r>
        <w:t>137</w:t>
      </w:r>
      <w:r>
        <w:fldChar w:fldCharType="end"/>
      </w:r>
    </w:p>
    <w:p w14:paraId="69B44976" w14:textId="44CDDC25" w:rsidR="00A15418" w:rsidRDefault="00A15418">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_Toc53167291 \h </w:instrText>
      </w:r>
      <w:r>
        <w:fldChar w:fldCharType="separate"/>
      </w:r>
      <w:r>
        <w:t>137</w:t>
      </w:r>
      <w:r>
        <w:fldChar w:fldCharType="end"/>
      </w:r>
    </w:p>
    <w:p w14:paraId="44732E00" w14:textId="3C36E5D0" w:rsidR="00A15418" w:rsidRDefault="00A15418">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_Toc53167292 \h </w:instrText>
      </w:r>
      <w:r>
        <w:fldChar w:fldCharType="separate"/>
      </w:r>
      <w:r>
        <w:t>137</w:t>
      </w:r>
      <w:r>
        <w:fldChar w:fldCharType="end"/>
      </w:r>
    </w:p>
    <w:p w14:paraId="11B892B0" w14:textId="36560EBB" w:rsidR="00A15418" w:rsidRDefault="00A15418">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_Toc53167293 \h </w:instrText>
      </w:r>
      <w:r>
        <w:fldChar w:fldCharType="separate"/>
      </w:r>
      <w:r>
        <w:t>137</w:t>
      </w:r>
      <w:r>
        <w:fldChar w:fldCharType="end"/>
      </w:r>
    </w:p>
    <w:p w14:paraId="70E037DC" w14:textId="2E7B5637" w:rsidR="00A15418" w:rsidRDefault="00A15418">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_Toc53167294 \h </w:instrText>
      </w:r>
      <w:r>
        <w:fldChar w:fldCharType="separate"/>
      </w:r>
      <w:r>
        <w:t>137</w:t>
      </w:r>
      <w:r>
        <w:fldChar w:fldCharType="end"/>
      </w:r>
    </w:p>
    <w:p w14:paraId="64CBEF87" w14:textId="54D34215" w:rsidR="00A15418" w:rsidRDefault="00A15418">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_Toc53167295 \h </w:instrText>
      </w:r>
      <w:r>
        <w:fldChar w:fldCharType="separate"/>
      </w:r>
      <w:r>
        <w:t>137</w:t>
      </w:r>
      <w:r>
        <w:fldChar w:fldCharType="end"/>
      </w:r>
    </w:p>
    <w:p w14:paraId="7EB0EA93" w14:textId="6B451DAF" w:rsidR="00A15418" w:rsidRDefault="00A15418">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_Toc53167296 \h </w:instrText>
      </w:r>
      <w:r>
        <w:fldChar w:fldCharType="separate"/>
      </w:r>
      <w:r>
        <w:t>138</w:t>
      </w:r>
      <w:r>
        <w:fldChar w:fldCharType="end"/>
      </w:r>
    </w:p>
    <w:p w14:paraId="6424161E" w14:textId="376888C8" w:rsidR="00A15418" w:rsidRDefault="00A15418">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_Toc53167297 \h </w:instrText>
      </w:r>
      <w:r>
        <w:fldChar w:fldCharType="separate"/>
      </w:r>
      <w:r>
        <w:t>138</w:t>
      </w:r>
      <w:r>
        <w:fldChar w:fldCharType="end"/>
      </w:r>
    </w:p>
    <w:p w14:paraId="57715B88" w14:textId="20F4572F" w:rsidR="00A15418" w:rsidRDefault="00A15418">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_Toc53167298 \h </w:instrText>
      </w:r>
      <w:r>
        <w:fldChar w:fldCharType="separate"/>
      </w:r>
      <w:r>
        <w:t>138</w:t>
      </w:r>
      <w:r>
        <w:fldChar w:fldCharType="end"/>
      </w:r>
    </w:p>
    <w:p w14:paraId="32D15A0E" w14:textId="6EAD8A69" w:rsidR="00A15418" w:rsidRDefault="00A15418">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_Toc53167299 \h </w:instrText>
      </w:r>
      <w:r>
        <w:fldChar w:fldCharType="separate"/>
      </w:r>
      <w:r>
        <w:t>138</w:t>
      </w:r>
      <w:r>
        <w:fldChar w:fldCharType="end"/>
      </w:r>
    </w:p>
    <w:p w14:paraId="2478A946" w14:textId="0BE7B8C2" w:rsidR="00A15418" w:rsidRDefault="00A15418">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_Toc53167300 \h </w:instrText>
      </w:r>
      <w:r>
        <w:fldChar w:fldCharType="separate"/>
      </w:r>
      <w:r>
        <w:t>138</w:t>
      </w:r>
      <w:r>
        <w:fldChar w:fldCharType="end"/>
      </w:r>
    </w:p>
    <w:p w14:paraId="4402A245" w14:textId="220C277C" w:rsidR="00A15418" w:rsidRDefault="00A15418">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_Toc53167301 \h </w:instrText>
      </w:r>
      <w:r>
        <w:fldChar w:fldCharType="separate"/>
      </w:r>
      <w:r>
        <w:t>138</w:t>
      </w:r>
      <w:r>
        <w:fldChar w:fldCharType="end"/>
      </w:r>
    </w:p>
    <w:p w14:paraId="3418019E" w14:textId="4E911436" w:rsidR="00A15418" w:rsidRDefault="00A15418">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_Toc53167302 \h </w:instrText>
      </w:r>
      <w:r>
        <w:fldChar w:fldCharType="separate"/>
      </w:r>
      <w:r>
        <w:t>139</w:t>
      </w:r>
      <w:r>
        <w:fldChar w:fldCharType="end"/>
      </w:r>
    </w:p>
    <w:p w14:paraId="1802C7FE" w14:textId="2417233E" w:rsidR="00A15418" w:rsidRDefault="00A15418">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_Toc53167303 \h </w:instrText>
      </w:r>
      <w:r>
        <w:fldChar w:fldCharType="separate"/>
      </w:r>
      <w:r>
        <w:t>139</w:t>
      </w:r>
      <w:r>
        <w:fldChar w:fldCharType="end"/>
      </w:r>
    </w:p>
    <w:p w14:paraId="3DBF1A97" w14:textId="20CABB54" w:rsidR="00A15418" w:rsidRDefault="00A15418">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_Toc53167304 \h </w:instrText>
      </w:r>
      <w:r>
        <w:fldChar w:fldCharType="separate"/>
      </w:r>
      <w:r>
        <w:t>140</w:t>
      </w:r>
      <w:r>
        <w:fldChar w:fldCharType="end"/>
      </w:r>
    </w:p>
    <w:p w14:paraId="676BD8FC" w14:textId="26F1D48A"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_Toc53167305 \h </w:instrText>
      </w:r>
      <w:r>
        <w:fldChar w:fldCharType="separate"/>
      </w:r>
      <w:r>
        <w:t>140</w:t>
      </w:r>
      <w:r>
        <w:fldChar w:fldCharType="end"/>
      </w:r>
    </w:p>
    <w:p w14:paraId="2F703C5A" w14:textId="6A141669"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_Toc53167306 \h </w:instrText>
      </w:r>
      <w:r>
        <w:fldChar w:fldCharType="separate"/>
      </w:r>
      <w:r>
        <w:t>140</w:t>
      </w:r>
      <w:r>
        <w:fldChar w:fldCharType="end"/>
      </w:r>
    </w:p>
    <w:p w14:paraId="7FC80562" w14:textId="5052D2F0"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_Toc53167307 \h </w:instrText>
      </w:r>
      <w:r>
        <w:fldChar w:fldCharType="separate"/>
      </w:r>
      <w:r>
        <w:t>140</w:t>
      </w:r>
      <w:r>
        <w:fldChar w:fldCharType="end"/>
      </w:r>
    </w:p>
    <w:p w14:paraId="378385C0" w14:textId="090DE143"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_Toc53167308 \h </w:instrText>
      </w:r>
      <w:r>
        <w:fldChar w:fldCharType="separate"/>
      </w:r>
      <w:r>
        <w:t>140</w:t>
      </w:r>
      <w:r>
        <w:fldChar w:fldCharType="end"/>
      </w:r>
    </w:p>
    <w:p w14:paraId="4BAEE80C" w14:textId="285CA762" w:rsidR="00A15418" w:rsidRDefault="00A15418">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_Toc53167309 \h </w:instrText>
      </w:r>
      <w:r>
        <w:fldChar w:fldCharType="separate"/>
      </w:r>
      <w:r>
        <w:t>140</w:t>
      </w:r>
      <w:r>
        <w:fldChar w:fldCharType="end"/>
      </w:r>
    </w:p>
    <w:p w14:paraId="1008F146" w14:textId="28CF1E91" w:rsidR="00A15418" w:rsidRDefault="00A15418">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_Toc53167310 \h </w:instrText>
      </w:r>
      <w:r>
        <w:fldChar w:fldCharType="separate"/>
      </w:r>
      <w:r>
        <w:t>140</w:t>
      </w:r>
      <w:r>
        <w:fldChar w:fldCharType="end"/>
      </w:r>
    </w:p>
    <w:p w14:paraId="421CC6E6" w14:textId="07C60D61" w:rsidR="00A15418" w:rsidRDefault="00A15418">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_Toc53167311 \h </w:instrText>
      </w:r>
      <w:r>
        <w:fldChar w:fldCharType="separate"/>
      </w:r>
      <w:r>
        <w:t>140</w:t>
      </w:r>
      <w:r>
        <w:fldChar w:fldCharType="end"/>
      </w:r>
    </w:p>
    <w:p w14:paraId="65072F6F" w14:textId="552BDDE2" w:rsidR="00A15418" w:rsidRDefault="00A15418">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_Toc53167312 \h </w:instrText>
      </w:r>
      <w:r>
        <w:fldChar w:fldCharType="separate"/>
      </w:r>
      <w:r>
        <w:t>140</w:t>
      </w:r>
      <w:r>
        <w:fldChar w:fldCharType="end"/>
      </w:r>
    </w:p>
    <w:p w14:paraId="5FB392E8" w14:textId="3021C8FD" w:rsidR="00A15418" w:rsidRDefault="00A15418">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_Toc53167313 \h </w:instrText>
      </w:r>
      <w:r>
        <w:fldChar w:fldCharType="separate"/>
      </w:r>
      <w:r>
        <w:t>140</w:t>
      </w:r>
      <w:r>
        <w:fldChar w:fldCharType="end"/>
      </w:r>
    </w:p>
    <w:p w14:paraId="0717C978" w14:textId="7F03D656" w:rsidR="00A15418" w:rsidRDefault="00A15418">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_Toc53167314 \h </w:instrText>
      </w:r>
      <w:r>
        <w:fldChar w:fldCharType="separate"/>
      </w:r>
      <w:r>
        <w:t>140</w:t>
      </w:r>
      <w:r>
        <w:fldChar w:fldCharType="end"/>
      </w:r>
    </w:p>
    <w:p w14:paraId="3698A562" w14:textId="7E1D1CB2" w:rsidR="00A15418" w:rsidRDefault="00A15418">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_Toc53167315 \h </w:instrText>
      </w:r>
      <w:r>
        <w:fldChar w:fldCharType="separate"/>
      </w:r>
      <w:r>
        <w:t>140</w:t>
      </w:r>
      <w:r>
        <w:fldChar w:fldCharType="end"/>
      </w:r>
    </w:p>
    <w:p w14:paraId="190D8190" w14:textId="65D3FD31" w:rsidR="00A15418" w:rsidRDefault="00A15418">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_Toc53167316 \h </w:instrText>
      </w:r>
      <w:r>
        <w:fldChar w:fldCharType="separate"/>
      </w:r>
      <w:r>
        <w:t>141</w:t>
      </w:r>
      <w:r>
        <w:fldChar w:fldCharType="end"/>
      </w:r>
    </w:p>
    <w:p w14:paraId="36302670" w14:textId="65B5C367" w:rsidR="00A15418" w:rsidRDefault="00A15418">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_Toc53167317 \h </w:instrText>
      </w:r>
      <w:r>
        <w:fldChar w:fldCharType="separate"/>
      </w:r>
      <w:r>
        <w:t>141</w:t>
      </w:r>
      <w:r>
        <w:fldChar w:fldCharType="end"/>
      </w:r>
    </w:p>
    <w:p w14:paraId="703F6835" w14:textId="583E3C67" w:rsidR="00A15418" w:rsidRDefault="00A15418">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_Toc53167318 \h </w:instrText>
      </w:r>
      <w:r>
        <w:fldChar w:fldCharType="separate"/>
      </w:r>
      <w:r>
        <w:t>141</w:t>
      </w:r>
      <w:r>
        <w:fldChar w:fldCharType="end"/>
      </w:r>
    </w:p>
    <w:p w14:paraId="4B8DAB12" w14:textId="58E93B2A" w:rsidR="00A15418" w:rsidRDefault="00A15418">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_Toc53167319 \h </w:instrText>
      </w:r>
      <w:r>
        <w:fldChar w:fldCharType="separate"/>
      </w:r>
      <w:r>
        <w:t>141</w:t>
      </w:r>
      <w:r>
        <w:fldChar w:fldCharType="end"/>
      </w:r>
    </w:p>
    <w:p w14:paraId="14E8A816" w14:textId="33307DCF" w:rsidR="00A15418" w:rsidRDefault="00A15418">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_Toc53167320 \h </w:instrText>
      </w:r>
      <w:r>
        <w:fldChar w:fldCharType="separate"/>
      </w:r>
      <w:r>
        <w:t>141</w:t>
      </w:r>
      <w:r>
        <w:fldChar w:fldCharType="end"/>
      </w:r>
    </w:p>
    <w:p w14:paraId="3C84FF9A" w14:textId="58E7D729" w:rsidR="00A15418" w:rsidRDefault="00A15418">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_Toc53167321 \h </w:instrText>
      </w:r>
      <w:r>
        <w:fldChar w:fldCharType="separate"/>
      </w:r>
      <w:r>
        <w:t>141</w:t>
      </w:r>
      <w:r>
        <w:fldChar w:fldCharType="end"/>
      </w:r>
    </w:p>
    <w:p w14:paraId="554E85D8" w14:textId="1443F2A4" w:rsidR="00A15418" w:rsidRDefault="00A15418">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_Toc53167322 \h </w:instrText>
      </w:r>
      <w:r>
        <w:fldChar w:fldCharType="separate"/>
      </w:r>
      <w:r>
        <w:t>141</w:t>
      </w:r>
      <w:r>
        <w:fldChar w:fldCharType="end"/>
      </w:r>
    </w:p>
    <w:p w14:paraId="40719393" w14:textId="4FBDEB85" w:rsidR="00A15418" w:rsidRDefault="00A15418">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_Toc53167323 \h </w:instrText>
      </w:r>
      <w:r>
        <w:fldChar w:fldCharType="separate"/>
      </w:r>
      <w:r>
        <w:t>141</w:t>
      </w:r>
      <w:r>
        <w:fldChar w:fldCharType="end"/>
      </w:r>
    </w:p>
    <w:p w14:paraId="60373BA7" w14:textId="6F6E1586" w:rsidR="00A15418" w:rsidRDefault="00A15418">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_Toc53167324 \h </w:instrText>
      </w:r>
      <w:r>
        <w:fldChar w:fldCharType="separate"/>
      </w:r>
      <w:r>
        <w:t>141</w:t>
      </w:r>
      <w:r>
        <w:fldChar w:fldCharType="end"/>
      </w:r>
    </w:p>
    <w:p w14:paraId="41F859EC" w14:textId="6B00EB63" w:rsidR="00A15418" w:rsidRDefault="00A15418">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_Toc53167325 \h </w:instrText>
      </w:r>
      <w:r>
        <w:fldChar w:fldCharType="separate"/>
      </w:r>
      <w:r>
        <w:t>141</w:t>
      </w:r>
      <w:r>
        <w:fldChar w:fldCharType="end"/>
      </w:r>
    </w:p>
    <w:p w14:paraId="6F9E8DEB" w14:textId="495293C9" w:rsidR="00A15418" w:rsidRDefault="00A15418">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_Toc53167326 \h </w:instrText>
      </w:r>
      <w:r>
        <w:fldChar w:fldCharType="separate"/>
      </w:r>
      <w:r>
        <w:t>141</w:t>
      </w:r>
      <w:r>
        <w:fldChar w:fldCharType="end"/>
      </w:r>
    </w:p>
    <w:p w14:paraId="30B772BF" w14:textId="7355AEB1" w:rsidR="00A15418" w:rsidRDefault="00A15418">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_Toc53167327 \h </w:instrText>
      </w:r>
      <w:r>
        <w:fldChar w:fldCharType="separate"/>
      </w:r>
      <w:r>
        <w:t>142</w:t>
      </w:r>
      <w:r>
        <w:fldChar w:fldCharType="end"/>
      </w:r>
    </w:p>
    <w:p w14:paraId="08B9E554" w14:textId="13433852" w:rsidR="00A15418" w:rsidRDefault="00A15418">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_Toc53167328 \h </w:instrText>
      </w:r>
      <w:r>
        <w:fldChar w:fldCharType="separate"/>
      </w:r>
      <w:r>
        <w:t>142</w:t>
      </w:r>
      <w:r>
        <w:fldChar w:fldCharType="end"/>
      </w:r>
    </w:p>
    <w:p w14:paraId="5E9F761F" w14:textId="04A1DD25" w:rsidR="00A15418" w:rsidRDefault="00A15418">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_Toc53167329 \h </w:instrText>
      </w:r>
      <w:r>
        <w:fldChar w:fldCharType="separate"/>
      </w:r>
      <w:r>
        <w:t>142</w:t>
      </w:r>
      <w:r>
        <w:fldChar w:fldCharType="end"/>
      </w:r>
    </w:p>
    <w:p w14:paraId="26835C5A" w14:textId="232377B8" w:rsidR="00A15418" w:rsidRDefault="00A15418">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_Toc53167330 \h </w:instrText>
      </w:r>
      <w:r>
        <w:fldChar w:fldCharType="separate"/>
      </w:r>
      <w:r>
        <w:t>143</w:t>
      </w:r>
      <w:r>
        <w:fldChar w:fldCharType="end"/>
      </w:r>
    </w:p>
    <w:p w14:paraId="187AC16A" w14:textId="647C08DE" w:rsidR="00A15418" w:rsidRDefault="00A15418">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_Toc53167331 \h </w:instrText>
      </w:r>
      <w:r>
        <w:fldChar w:fldCharType="separate"/>
      </w:r>
      <w:r>
        <w:t>143</w:t>
      </w:r>
      <w:r>
        <w:fldChar w:fldCharType="end"/>
      </w:r>
    </w:p>
    <w:p w14:paraId="385AB562" w14:textId="30EABBF2" w:rsidR="00A15418" w:rsidRDefault="00A15418">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_Toc53167332 \h </w:instrText>
      </w:r>
      <w:r>
        <w:fldChar w:fldCharType="separate"/>
      </w:r>
      <w:r>
        <w:t>143</w:t>
      </w:r>
      <w:r>
        <w:fldChar w:fldCharType="end"/>
      </w:r>
    </w:p>
    <w:p w14:paraId="0AED3B15" w14:textId="2CBD2DFA" w:rsidR="00A15418" w:rsidRDefault="00A15418">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_Toc53167333 \h </w:instrText>
      </w:r>
      <w:r>
        <w:fldChar w:fldCharType="separate"/>
      </w:r>
      <w:r>
        <w:t>143</w:t>
      </w:r>
      <w:r>
        <w:fldChar w:fldCharType="end"/>
      </w:r>
    </w:p>
    <w:p w14:paraId="4A005D3C" w14:textId="389B8194" w:rsidR="00A15418" w:rsidRDefault="00A15418">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_Toc53167334 \h </w:instrText>
      </w:r>
      <w:r>
        <w:fldChar w:fldCharType="separate"/>
      </w:r>
      <w:r>
        <w:t>143</w:t>
      </w:r>
      <w:r>
        <w:fldChar w:fldCharType="end"/>
      </w:r>
    </w:p>
    <w:p w14:paraId="0B05A104" w14:textId="71D8477F" w:rsidR="00A15418" w:rsidRDefault="00A15418">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_Toc53167335 \h </w:instrText>
      </w:r>
      <w:r>
        <w:fldChar w:fldCharType="separate"/>
      </w:r>
      <w:r>
        <w:t>143</w:t>
      </w:r>
      <w:r>
        <w:fldChar w:fldCharType="end"/>
      </w:r>
    </w:p>
    <w:p w14:paraId="71FEBE3D" w14:textId="3474B79F" w:rsidR="00A15418" w:rsidRDefault="00A15418">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_Toc53167336 \h </w:instrText>
      </w:r>
      <w:r>
        <w:fldChar w:fldCharType="separate"/>
      </w:r>
      <w:r>
        <w:t>143</w:t>
      </w:r>
      <w:r>
        <w:fldChar w:fldCharType="end"/>
      </w:r>
    </w:p>
    <w:p w14:paraId="54D5154F" w14:textId="3EDF1D8E" w:rsidR="00A15418" w:rsidRDefault="00A15418">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_Toc53167337 \h </w:instrText>
      </w:r>
      <w:r>
        <w:fldChar w:fldCharType="separate"/>
      </w:r>
      <w:r>
        <w:t>143</w:t>
      </w:r>
      <w:r>
        <w:fldChar w:fldCharType="end"/>
      </w:r>
    </w:p>
    <w:p w14:paraId="0D9F47F3" w14:textId="04F7CD52" w:rsidR="00A15418" w:rsidRDefault="00A15418">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_Toc53167338 \h </w:instrText>
      </w:r>
      <w:r>
        <w:fldChar w:fldCharType="separate"/>
      </w:r>
      <w:r>
        <w:t>144</w:t>
      </w:r>
      <w:r>
        <w:fldChar w:fldCharType="end"/>
      </w:r>
    </w:p>
    <w:p w14:paraId="3297FD5C" w14:textId="1F265682" w:rsidR="00A15418" w:rsidRDefault="00A15418">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_Toc53167339 \h </w:instrText>
      </w:r>
      <w:r>
        <w:fldChar w:fldCharType="separate"/>
      </w:r>
      <w:r>
        <w:t>144</w:t>
      </w:r>
      <w:r>
        <w:fldChar w:fldCharType="end"/>
      </w:r>
    </w:p>
    <w:p w14:paraId="0BDF8239" w14:textId="17DF124E" w:rsidR="00A15418" w:rsidRDefault="00A15418">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_Toc53167340 \h </w:instrText>
      </w:r>
      <w:r>
        <w:fldChar w:fldCharType="separate"/>
      </w:r>
      <w:r>
        <w:t>146</w:t>
      </w:r>
      <w:r>
        <w:fldChar w:fldCharType="end"/>
      </w:r>
    </w:p>
    <w:p w14:paraId="18938958" w14:textId="661D589E" w:rsidR="00A15418" w:rsidRDefault="00A15418">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_Toc53167341 \h </w:instrText>
      </w:r>
      <w:r>
        <w:fldChar w:fldCharType="separate"/>
      </w:r>
      <w:r>
        <w:t>146</w:t>
      </w:r>
      <w:r>
        <w:fldChar w:fldCharType="end"/>
      </w:r>
    </w:p>
    <w:p w14:paraId="6F08B721" w14:textId="2A1760D5" w:rsidR="00A15418" w:rsidRDefault="00A15418">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_Toc53167342 \h </w:instrText>
      </w:r>
      <w:r>
        <w:fldChar w:fldCharType="separate"/>
      </w:r>
      <w:r>
        <w:t>146</w:t>
      </w:r>
      <w:r>
        <w:fldChar w:fldCharType="end"/>
      </w:r>
    </w:p>
    <w:p w14:paraId="3C6655BD" w14:textId="70B2F51B" w:rsidR="00A15418" w:rsidRDefault="00A15418">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_Toc53167343 \h </w:instrText>
      </w:r>
      <w:r>
        <w:fldChar w:fldCharType="separate"/>
      </w:r>
      <w:r>
        <w:t>146</w:t>
      </w:r>
      <w:r>
        <w:fldChar w:fldCharType="end"/>
      </w:r>
    </w:p>
    <w:p w14:paraId="3CF40B1A" w14:textId="36FB7262" w:rsidR="00A15418" w:rsidRDefault="00A15418">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_Toc53167344 \h </w:instrText>
      </w:r>
      <w:r>
        <w:fldChar w:fldCharType="separate"/>
      </w:r>
      <w:r>
        <w:t>146</w:t>
      </w:r>
      <w:r>
        <w:fldChar w:fldCharType="end"/>
      </w:r>
    </w:p>
    <w:p w14:paraId="795ABD4F" w14:textId="1A2F34F6"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_Toc53167345 \h </w:instrText>
      </w:r>
      <w:r>
        <w:fldChar w:fldCharType="separate"/>
      </w:r>
      <w:r>
        <w:t>146</w:t>
      </w:r>
      <w:r>
        <w:fldChar w:fldCharType="end"/>
      </w:r>
    </w:p>
    <w:p w14:paraId="291D69E0" w14:textId="5FF73A4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_Toc53167346 \h </w:instrText>
      </w:r>
      <w:r>
        <w:fldChar w:fldCharType="separate"/>
      </w:r>
      <w:r>
        <w:t>146</w:t>
      </w:r>
      <w:r>
        <w:fldChar w:fldCharType="end"/>
      </w:r>
    </w:p>
    <w:p w14:paraId="687378AF" w14:textId="75700F4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_Toc53167347 \h </w:instrText>
      </w:r>
      <w:r>
        <w:fldChar w:fldCharType="separate"/>
      </w:r>
      <w:r>
        <w:t>146</w:t>
      </w:r>
      <w:r>
        <w:fldChar w:fldCharType="end"/>
      </w:r>
    </w:p>
    <w:p w14:paraId="30E9C843" w14:textId="4336BB3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_Toc53167348 \h </w:instrText>
      </w:r>
      <w:r>
        <w:fldChar w:fldCharType="separate"/>
      </w:r>
      <w:r>
        <w:t>147</w:t>
      </w:r>
      <w:r>
        <w:fldChar w:fldCharType="end"/>
      </w:r>
    </w:p>
    <w:p w14:paraId="13B48164" w14:textId="6804B7D0"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_Toc53167349 \h </w:instrText>
      </w:r>
      <w:r>
        <w:fldChar w:fldCharType="separate"/>
      </w:r>
      <w:r>
        <w:t>147</w:t>
      </w:r>
      <w:r>
        <w:fldChar w:fldCharType="end"/>
      </w:r>
    </w:p>
    <w:p w14:paraId="0ED4A502" w14:textId="4BEBFA2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_Toc53167350 \h </w:instrText>
      </w:r>
      <w:r>
        <w:fldChar w:fldCharType="separate"/>
      </w:r>
      <w:r>
        <w:t>148</w:t>
      </w:r>
      <w:r>
        <w:fldChar w:fldCharType="end"/>
      </w:r>
    </w:p>
    <w:p w14:paraId="0ECB02BD" w14:textId="422C869A" w:rsidR="00A15418" w:rsidRDefault="00A15418">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_Toc53167351 \h </w:instrText>
      </w:r>
      <w:r>
        <w:fldChar w:fldCharType="separate"/>
      </w:r>
      <w:r>
        <w:t>149</w:t>
      </w:r>
      <w:r>
        <w:fldChar w:fldCharType="end"/>
      </w:r>
    </w:p>
    <w:p w14:paraId="1D34CB4D" w14:textId="28C8A7F4"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_Toc53167352 \h </w:instrText>
      </w:r>
      <w:r>
        <w:fldChar w:fldCharType="separate"/>
      </w:r>
      <w:r>
        <w:t>149</w:t>
      </w:r>
      <w:r>
        <w:fldChar w:fldCharType="end"/>
      </w:r>
    </w:p>
    <w:p w14:paraId="0D681D1F" w14:textId="27F0DEBA" w:rsidR="00A15418" w:rsidRDefault="00A15418">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_Toc53167353 \h </w:instrText>
      </w:r>
      <w:r>
        <w:fldChar w:fldCharType="separate"/>
      </w:r>
      <w:r>
        <w:t>150</w:t>
      </w:r>
      <w:r>
        <w:fldChar w:fldCharType="end"/>
      </w:r>
    </w:p>
    <w:p w14:paraId="6E31E110" w14:textId="0612E0A9" w:rsidR="00A15418" w:rsidRDefault="00A15418">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_Toc53167354 \h </w:instrText>
      </w:r>
      <w:r>
        <w:fldChar w:fldCharType="separate"/>
      </w:r>
      <w:r>
        <w:t>150</w:t>
      </w:r>
      <w:r>
        <w:fldChar w:fldCharType="end"/>
      </w:r>
    </w:p>
    <w:p w14:paraId="0A940280" w14:textId="14853ABA" w:rsidR="00A15418" w:rsidRDefault="00A15418">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_Toc53167355 \h </w:instrText>
      </w:r>
      <w:r>
        <w:fldChar w:fldCharType="separate"/>
      </w:r>
      <w:r>
        <w:t>150</w:t>
      </w:r>
      <w:r>
        <w:fldChar w:fldCharType="end"/>
      </w:r>
    </w:p>
    <w:p w14:paraId="6B309A53" w14:textId="532B18E4" w:rsidR="00A15418" w:rsidRDefault="00A15418">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_Toc53167356 \h </w:instrText>
      </w:r>
      <w:r>
        <w:fldChar w:fldCharType="separate"/>
      </w:r>
      <w:r>
        <w:t>150</w:t>
      </w:r>
      <w:r>
        <w:fldChar w:fldCharType="end"/>
      </w:r>
    </w:p>
    <w:p w14:paraId="429D5A56" w14:textId="66FD510E"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_Toc53167357 \h </w:instrText>
      </w:r>
      <w:r>
        <w:fldChar w:fldCharType="separate"/>
      </w:r>
      <w:r>
        <w:t>151</w:t>
      </w:r>
      <w:r>
        <w:fldChar w:fldCharType="end"/>
      </w:r>
    </w:p>
    <w:p w14:paraId="299F7C92" w14:textId="07467087" w:rsidR="00A15418" w:rsidRDefault="00A15418">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_Toc53167358 \h </w:instrText>
      </w:r>
      <w:r>
        <w:fldChar w:fldCharType="separate"/>
      </w:r>
      <w:r>
        <w:t>152</w:t>
      </w:r>
      <w:r>
        <w:fldChar w:fldCharType="end"/>
      </w:r>
    </w:p>
    <w:p w14:paraId="667AB305" w14:textId="673CB8F4" w:rsidR="00A15418" w:rsidRDefault="00A15418">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_Toc53167359 \h </w:instrText>
      </w:r>
      <w:r>
        <w:fldChar w:fldCharType="separate"/>
      </w:r>
      <w:r>
        <w:t>152</w:t>
      </w:r>
      <w:r>
        <w:fldChar w:fldCharType="end"/>
      </w:r>
    </w:p>
    <w:p w14:paraId="0C32B9AF" w14:textId="7BE3D0B1" w:rsidR="00A15418" w:rsidRDefault="00A15418">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_Toc53167360 \h </w:instrText>
      </w:r>
      <w:r>
        <w:fldChar w:fldCharType="separate"/>
      </w:r>
      <w:r>
        <w:t>152</w:t>
      </w:r>
      <w:r>
        <w:fldChar w:fldCharType="end"/>
      </w:r>
    </w:p>
    <w:p w14:paraId="110A3383" w14:textId="6BF82B3A" w:rsidR="00A15418" w:rsidRDefault="00A15418">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_Toc53167361 \h </w:instrText>
      </w:r>
      <w:r>
        <w:fldChar w:fldCharType="separate"/>
      </w:r>
      <w:r>
        <w:t>152</w:t>
      </w:r>
      <w:r>
        <w:fldChar w:fldCharType="end"/>
      </w:r>
    </w:p>
    <w:p w14:paraId="4F66E043" w14:textId="187F5501" w:rsidR="00A15418" w:rsidRDefault="00A15418">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_Toc53167362 \h </w:instrText>
      </w:r>
      <w:r>
        <w:fldChar w:fldCharType="separate"/>
      </w:r>
      <w:r>
        <w:t>152</w:t>
      </w:r>
      <w:r>
        <w:fldChar w:fldCharType="end"/>
      </w:r>
    </w:p>
    <w:p w14:paraId="38B6429B" w14:textId="2FD2063B" w:rsidR="00A15418" w:rsidRDefault="00A15418">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_Toc53167363 \h </w:instrText>
      </w:r>
      <w:r>
        <w:fldChar w:fldCharType="separate"/>
      </w:r>
      <w:r>
        <w:t>152</w:t>
      </w:r>
      <w:r>
        <w:fldChar w:fldCharType="end"/>
      </w:r>
    </w:p>
    <w:p w14:paraId="43260D19" w14:textId="25A9856F" w:rsidR="00A15418" w:rsidRDefault="00A15418">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_Toc53167364 \h </w:instrText>
      </w:r>
      <w:r>
        <w:fldChar w:fldCharType="separate"/>
      </w:r>
      <w:r>
        <w:t>154</w:t>
      </w:r>
      <w:r>
        <w:fldChar w:fldCharType="end"/>
      </w:r>
    </w:p>
    <w:p w14:paraId="25D15B4A" w14:textId="3B94CEFC" w:rsidR="00A15418" w:rsidRDefault="00A15418">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_Toc53167365 \h </w:instrText>
      </w:r>
      <w:r>
        <w:fldChar w:fldCharType="separate"/>
      </w:r>
      <w:r>
        <w:t>154</w:t>
      </w:r>
      <w:r>
        <w:fldChar w:fldCharType="end"/>
      </w:r>
    </w:p>
    <w:p w14:paraId="6BA7EC3D" w14:textId="1D350139" w:rsidR="00A15418" w:rsidRDefault="00A15418">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_Toc53167366 \h </w:instrText>
      </w:r>
      <w:r>
        <w:fldChar w:fldCharType="separate"/>
      </w:r>
      <w:r>
        <w:t>154</w:t>
      </w:r>
      <w:r>
        <w:fldChar w:fldCharType="end"/>
      </w:r>
    </w:p>
    <w:p w14:paraId="241ECF81" w14:textId="098209C9" w:rsidR="00A15418" w:rsidRDefault="00A15418">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_Toc53167367 \h </w:instrText>
      </w:r>
      <w:r>
        <w:fldChar w:fldCharType="separate"/>
      </w:r>
      <w:r>
        <w:t>154</w:t>
      </w:r>
      <w:r>
        <w:fldChar w:fldCharType="end"/>
      </w:r>
    </w:p>
    <w:p w14:paraId="4D0B5EB4" w14:textId="5FC1978A" w:rsidR="00A15418" w:rsidRDefault="00A15418">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_Toc53167368 \h </w:instrText>
      </w:r>
      <w:r>
        <w:fldChar w:fldCharType="separate"/>
      </w:r>
      <w:r>
        <w:t>154</w:t>
      </w:r>
      <w:r>
        <w:fldChar w:fldCharType="end"/>
      </w:r>
    </w:p>
    <w:p w14:paraId="483D0D3C" w14:textId="6A946366" w:rsidR="00A15418" w:rsidRDefault="00A15418">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_Toc53167369 \h </w:instrText>
      </w:r>
      <w:r>
        <w:fldChar w:fldCharType="separate"/>
      </w:r>
      <w:r>
        <w:t>155</w:t>
      </w:r>
      <w:r>
        <w:fldChar w:fldCharType="end"/>
      </w:r>
    </w:p>
    <w:p w14:paraId="69319B93" w14:textId="12A7BD0A" w:rsidR="00A15418" w:rsidRDefault="00A15418">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_Toc53167370 \h </w:instrText>
      </w:r>
      <w:r>
        <w:fldChar w:fldCharType="separate"/>
      </w:r>
      <w:r>
        <w:t>156</w:t>
      </w:r>
      <w:r>
        <w:fldChar w:fldCharType="end"/>
      </w:r>
    </w:p>
    <w:p w14:paraId="2F2A3C02" w14:textId="49F6C188" w:rsidR="00A15418" w:rsidRDefault="00A15418">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_Toc53167371 \h </w:instrText>
      </w:r>
      <w:r>
        <w:fldChar w:fldCharType="separate"/>
      </w:r>
      <w:r>
        <w:t>156</w:t>
      </w:r>
      <w:r>
        <w:fldChar w:fldCharType="end"/>
      </w:r>
    </w:p>
    <w:p w14:paraId="024CD7E5" w14:textId="6FC6CDA8" w:rsidR="00A15418" w:rsidRDefault="00A15418">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_Toc53167372 \h </w:instrText>
      </w:r>
      <w:r>
        <w:fldChar w:fldCharType="separate"/>
      </w:r>
      <w:r>
        <w:t>156</w:t>
      </w:r>
      <w:r>
        <w:fldChar w:fldCharType="end"/>
      </w:r>
    </w:p>
    <w:p w14:paraId="59032463" w14:textId="0943F67E" w:rsidR="00A15418" w:rsidRDefault="00A15418">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_Toc53167373 \h </w:instrText>
      </w:r>
      <w:r>
        <w:fldChar w:fldCharType="separate"/>
      </w:r>
      <w:r>
        <w:t>156</w:t>
      </w:r>
      <w:r>
        <w:fldChar w:fldCharType="end"/>
      </w:r>
    </w:p>
    <w:p w14:paraId="6897CCA5" w14:textId="0E3AFFA8" w:rsidR="00A15418" w:rsidRDefault="00A15418">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_Toc53167374 \h </w:instrText>
      </w:r>
      <w:r>
        <w:fldChar w:fldCharType="separate"/>
      </w:r>
      <w:r>
        <w:t>156</w:t>
      </w:r>
      <w:r>
        <w:fldChar w:fldCharType="end"/>
      </w:r>
    </w:p>
    <w:p w14:paraId="2292CF41" w14:textId="549F7E90" w:rsidR="00A15418" w:rsidRDefault="00A15418">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_Toc53167375 \h </w:instrText>
      </w:r>
      <w:r>
        <w:fldChar w:fldCharType="separate"/>
      </w:r>
      <w:r>
        <w:t>156</w:t>
      </w:r>
      <w:r>
        <w:fldChar w:fldCharType="end"/>
      </w:r>
    </w:p>
    <w:p w14:paraId="7525A702" w14:textId="63402E81" w:rsidR="00A15418" w:rsidRDefault="00A15418">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_Toc53167376 \h </w:instrText>
      </w:r>
      <w:r>
        <w:fldChar w:fldCharType="separate"/>
      </w:r>
      <w:r>
        <w:t>158</w:t>
      </w:r>
      <w:r>
        <w:fldChar w:fldCharType="end"/>
      </w:r>
    </w:p>
    <w:p w14:paraId="4084F2FC" w14:textId="40D8C929" w:rsidR="00A15418" w:rsidRDefault="00A15418">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_Toc53167377 \h </w:instrText>
      </w:r>
      <w:r>
        <w:fldChar w:fldCharType="separate"/>
      </w:r>
      <w:r>
        <w:t>158</w:t>
      </w:r>
      <w:r>
        <w:fldChar w:fldCharType="end"/>
      </w:r>
    </w:p>
    <w:p w14:paraId="476A7FBE" w14:textId="5BC84532" w:rsidR="00A15418" w:rsidRDefault="00A15418">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_Toc53167378 \h </w:instrText>
      </w:r>
      <w:r>
        <w:fldChar w:fldCharType="separate"/>
      </w:r>
      <w:r>
        <w:t>158</w:t>
      </w:r>
      <w:r>
        <w:fldChar w:fldCharType="end"/>
      </w:r>
    </w:p>
    <w:p w14:paraId="5BB37FD4" w14:textId="55912335" w:rsidR="00A15418" w:rsidRDefault="00A15418">
      <w:pPr>
        <w:pStyle w:val="TOC2"/>
        <w:rPr>
          <w:rFonts w:asciiTheme="minorHAnsi" w:hAnsiTheme="minorHAnsi" w:cstheme="minorBidi"/>
          <w:sz w:val="22"/>
          <w:szCs w:val="22"/>
          <w:lang w:eastAsia="en-GB"/>
        </w:rPr>
      </w:pPr>
      <w:r>
        <w:rPr>
          <w:lang w:eastAsia="en-CA"/>
        </w:rPr>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_Toc53167379 \h </w:instrText>
      </w:r>
      <w:r>
        <w:fldChar w:fldCharType="separate"/>
      </w:r>
      <w:r>
        <w:t>159</w:t>
      </w:r>
      <w:r>
        <w:fldChar w:fldCharType="end"/>
      </w:r>
    </w:p>
    <w:p w14:paraId="103BBFC3" w14:textId="28B0526A" w:rsidR="00A15418" w:rsidRDefault="00A15418">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_Toc53167380 \h </w:instrText>
      </w:r>
      <w:r>
        <w:fldChar w:fldCharType="separate"/>
      </w:r>
      <w:r>
        <w:t>159</w:t>
      </w:r>
      <w:r>
        <w:fldChar w:fldCharType="end"/>
      </w:r>
    </w:p>
    <w:p w14:paraId="5F3843DA" w14:textId="53E10604" w:rsidR="00A15418" w:rsidRDefault="00A15418">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_Toc53167381 \h </w:instrText>
      </w:r>
      <w:r>
        <w:fldChar w:fldCharType="separate"/>
      </w:r>
      <w:r>
        <w:t>159</w:t>
      </w:r>
      <w:r>
        <w:fldChar w:fldCharType="end"/>
      </w:r>
    </w:p>
    <w:p w14:paraId="0C8FDBE3" w14:textId="57B7ECA8"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_Toc53167382 \h </w:instrText>
      </w:r>
      <w:r>
        <w:fldChar w:fldCharType="separate"/>
      </w:r>
      <w:r>
        <w:t>159</w:t>
      </w:r>
      <w:r>
        <w:fldChar w:fldCharType="end"/>
      </w:r>
    </w:p>
    <w:p w14:paraId="05F35734" w14:textId="4CF1B465"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_Toc53167383 \h </w:instrText>
      </w:r>
      <w:r>
        <w:fldChar w:fldCharType="separate"/>
      </w:r>
      <w:r>
        <w:t>159</w:t>
      </w:r>
      <w:r>
        <w:fldChar w:fldCharType="end"/>
      </w:r>
    </w:p>
    <w:p w14:paraId="63652128" w14:textId="0CF5A3DF"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_Toc53167384 \h </w:instrText>
      </w:r>
      <w:r>
        <w:fldChar w:fldCharType="separate"/>
      </w:r>
      <w:r>
        <w:t>159</w:t>
      </w:r>
      <w:r>
        <w:fldChar w:fldCharType="end"/>
      </w:r>
    </w:p>
    <w:p w14:paraId="39B5EF5F" w14:textId="4EFD3BF3"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_Toc53167385 \h </w:instrText>
      </w:r>
      <w:r>
        <w:fldChar w:fldCharType="separate"/>
      </w:r>
      <w:r>
        <w:t>159</w:t>
      </w:r>
      <w:r>
        <w:fldChar w:fldCharType="end"/>
      </w:r>
    </w:p>
    <w:p w14:paraId="13ACE24F" w14:textId="0F1E0AFD"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_Toc53167386 \h </w:instrText>
      </w:r>
      <w:r>
        <w:fldChar w:fldCharType="separate"/>
      </w:r>
      <w:r>
        <w:t>159</w:t>
      </w:r>
      <w:r>
        <w:fldChar w:fldCharType="end"/>
      </w:r>
    </w:p>
    <w:p w14:paraId="6A72BF86" w14:textId="2E846761" w:rsidR="00A15418" w:rsidRDefault="00A15418">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_Toc53167387 \h </w:instrText>
      </w:r>
      <w:r>
        <w:fldChar w:fldCharType="separate"/>
      </w:r>
      <w:r>
        <w:t>159</w:t>
      </w:r>
      <w:r>
        <w:fldChar w:fldCharType="end"/>
      </w:r>
    </w:p>
    <w:p w14:paraId="4F2A54D1" w14:textId="529C6B5C"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_Toc53167388 \h </w:instrText>
      </w:r>
      <w:r>
        <w:fldChar w:fldCharType="separate"/>
      </w:r>
      <w:r>
        <w:t>159</w:t>
      </w:r>
      <w:r>
        <w:fldChar w:fldCharType="end"/>
      </w:r>
    </w:p>
    <w:p w14:paraId="2604A74D" w14:textId="4A0CAD58"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_Toc53167389 \h </w:instrText>
      </w:r>
      <w:r>
        <w:fldChar w:fldCharType="separate"/>
      </w:r>
      <w:r>
        <w:t>160</w:t>
      </w:r>
      <w:r>
        <w:fldChar w:fldCharType="end"/>
      </w:r>
    </w:p>
    <w:p w14:paraId="1B92F27E" w14:textId="3C927DA9"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_Toc53167390 \h </w:instrText>
      </w:r>
      <w:r>
        <w:fldChar w:fldCharType="separate"/>
      </w:r>
      <w:r>
        <w:t>160</w:t>
      </w:r>
      <w:r>
        <w:fldChar w:fldCharType="end"/>
      </w:r>
    </w:p>
    <w:p w14:paraId="6F6D841E" w14:textId="09404F2F"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_Toc53167391 \h </w:instrText>
      </w:r>
      <w:r>
        <w:fldChar w:fldCharType="separate"/>
      </w:r>
      <w:r>
        <w:t>160</w:t>
      </w:r>
      <w:r>
        <w:fldChar w:fldCharType="end"/>
      </w:r>
    </w:p>
    <w:p w14:paraId="57726384" w14:textId="150BC690"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_Toc53167392 \h </w:instrText>
      </w:r>
      <w:r>
        <w:fldChar w:fldCharType="separate"/>
      </w:r>
      <w:r>
        <w:t>160</w:t>
      </w:r>
      <w:r>
        <w:fldChar w:fldCharType="end"/>
      </w:r>
    </w:p>
    <w:p w14:paraId="5A609917" w14:textId="65D316B1" w:rsidR="00A15418" w:rsidRDefault="00A15418">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_Toc53167393 \h </w:instrText>
      </w:r>
      <w:r>
        <w:fldChar w:fldCharType="separate"/>
      </w:r>
      <w:r>
        <w:t>160</w:t>
      </w:r>
      <w:r>
        <w:fldChar w:fldCharType="end"/>
      </w:r>
    </w:p>
    <w:p w14:paraId="46DDF4E7" w14:textId="189CFD3E" w:rsidR="00A15418" w:rsidRDefault="00A15418">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_Toc53167394 \h </w:instrText>
      </w:r>
      <w:r>
        <w:fldChar w:fldCharType="separate"/>
      </w:r>
      <w:r>
        <w:t>160</w:t>
      </w:r>
      <w:r>
        <w:fldChar w:fldCharType="end"/>
      </w:r>
    </w:p>
    <w:p w14:paraId="4C090AD3" w14:textId="3AFB202E" w:rsidR="00A15418" w:rsidRDefault="00A15418">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_Toc53167395 \h </w:instrText>
      </w:r>
      <w:r>
        <w:fldChar w:fldCharType="separate"/>
      </w:r>
      <w:r>
        <w:t>161</w:t>
      </w:r>
      <w:r>
        <w:fldChar w:fldCharType="end"/>
      </w:r>
    </w:p>
    <w:p w14:paraId="11F11061" w14:textId="17043B05" w:rsidR="00A15418" w:rsidRDefault="00A15418">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_Toc53167396 \h </w:instrText>
      </w:r>
      <w:r>
        <w:fldChar w:fldCharType="separate"/>
      </w:r>
      <w:r>
        <w:t>161</w:t>
      </w:r>
      <w:r>
        <w:fldChar w:fldCharType="end"/>
      </w:r>
    </w:p>
    <w:p w14:paraId="680E16E7" w14:textId="789C67CD" w:rsidR="00A15418" w:rsidRDefault="00A15418">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_Toc53167397 \h </w:instrText>
      </w:r>
      <w:r>
        <w:fldChar w:fldCharType="separate"/>
      </w:r>
      <w:r>
        <w:t>161</w:t>
      </w:r>
      <w:r>
        <w:fldChar w:fldCharType="end"/>
      </w:r>
    </w:p>
    <w:p w14:paraId="7F91888F" w14:textId="1ED89E8F"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_Toc53167398 \h </w:instrText>
      </w:r>
      <w:r>
        <w:fldChar w:fldCharType="separate"/>
      </w:r>
      <w:r>
        <w:t>161</w:t>
      </w:r>
      <w:r>
        <w:fldChar w:fldCharType="end"/>
      </w:r>
    </w:p>
    <w:p w14:paraId="0D30E4B1" w14:textId="126947EE"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_Toc53167399 \h </w:instrText>
      </w:r>
      <w:r>
        <w:fldChar w:fldCharType="separate"/>
      </w:r>
      <w:r>
        <w:t>161</w:t>
      </w:r>
      <w:r>
        <w:fldChar w:fldCharType="end"/>
      </w:r>
    </w:p>
    <w:p w14:paraId="27C20ED4" w14:textId="132EC692"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_Toc53167400 \h </w:instrText>
      </w:r>
      <w:r>
        <w:fldChar w:fldCharType="separate"/>
      </w:r>
      <w:r>
        <w:t>161</w:t>
      </w:r>
      <w:r>
        <w:fldChar w:fldCharType="end"/>
      </w:r>
    </w:p>
    <w:p w14:paraId="5ABF9B27" w14:textId="4630BF28"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_Toc53167401 \h </w:instrText>
      </w:r>
      <w:r>
        <w:fldChar w:fldCharType="separate"/>
      </w:r>
      <w:r>
        <w:t>161</w:t>
      </w:r>
      <w:r>
        <w:fldChar w:fldCharType="end"/>
      </w:r>
    </w:p>
    <w:p w14:paraId="03B01398" w14:textId="4DB95B67" w:rsidR="00A15418" w:rsidRDefault="00A15418">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_Toc53167402 \h </w:instrText>
      </w:r>
      <w:r>
        <w:fldChar w:fldCharType="separate"/>
      </w:r>
      <w:r>
        <w:t>161</w:t>
      </w:r>
      <w:r>
        <w:fldChar w:fldCharType="end"/>
      </w:r>
    </w:p>
    <w:p w14:paraId="14EC5B54" w14:textId="29F8BB59" w:rsidR="00A15418" w:rsidRDefault="00A15418">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_Toc53167403 \h </w:instrText>
      </w:r>
      <w:r>
        <w:fldChar w:fldCharType="separate"/>
      </w:r>
      <w:r>
        <w:t>162</w:t>
      </w:r>
      <w:r>
        <w:fldChar w:fldCharType="end"/>
      </w:r>
    </w:p>
    <w:p w14:paraId="4A786654" w14:textId="5FA0AC5A" w:rsidR="00A15418" w:rsidRDefault="00A15418">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_Toc53167404 \h </w:instrText>
      </w:r>
      <w:r>
        <w:fldChar w:fldCharType="separate"/>
      </w:r>
      <w:r>
        <w:t>162</w:t>
      </w:r>
      <w:r>
        <w:fldChar w:fldCharType="end"/>
      </w:r>
    </w:p>
    <w:p w14:paraId="07FA82EE" w14:textId="7EE0ADF8" w:rsidR="00A15418" w:rsidRDefault="00A15418">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_Toc53167405 \h </w:instrText>
      </w:r>
      <w:r>
        <w:fldChar w:fldCharType="separate"/>
      </w:r>
      <w:r>
        <w:t>163</w:t>
      </w:r>
      <w:r>
        <w:fldChar w:fldCharType="end"/>
      </w:r>
    </w:p>
    <w:p w14:paraId="307D92D8" w14:textId="48D84AE6" w:rsidR="00A15418" w:rsidRDefault="00A15418">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_Toc53167406 \h </w:instrText>
      </w:r>
      <w:r>
        <w:fldChar w:fldCharType="separate"/>
      </w:r>
      <w:r>
        <w:t>163</w:t>
      </w:r>
      <w:r>
        <w:fldChar w:fldCharType="end"/>
      </w:r>
    </w:p>
    <w:p w14:paraId="5C772CA7" w14:textId="2BF2216E" w:rsidR="00A15418" w:rsidRDefault="00A15418">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_Toc53167407 \h </w:instrText>
      </w:r>
      <w:r>
        <w:fldChar w:fldCharType="separate"/>
      </w:r>
      <w:r>
        <w:t>163</w:t>
      </w:r>
      <w:r>
        <w:fldChar w:fldCharType="end"/>
      </w:r>
    </w:p>
    <w:p w14:paraId="62F8E7BF" w14:textId="64D94F51" w:rsidR="00A15418" w:rsidRDefault="00A15418">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_Toc53167408 \h </w:instrText>
      </w:r>
      <w:r>
        <w:fldChar w:fldCharType="separate"/>
      </w:r>
      <w:r>
        <w:t>163</w:t>
      </w:r>
      <w:r>
        <w:fldChar w:fldCharType="end"/>
      </w:r>
    </w:p>
    <w:p w14:paraId="01DF6581" w14:textId="3D27264E" w:rsidR="00A15418" w:rsidRDefault="00A15418">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_Toc53167409 \h </w:instrText>
      </w:r>
      <w:r>
        <w:fldChar w:fldCharType="separate"/>
      </w:r>
      <w:r>
        <w:t>164</w:t>
      </w:r>
      <w:r>
        <w:fldChar w:fldCharType="end"/>
      </w:r>
    </w:p>
    <w:p w14:paraId="7245B48A" w14:textId="2078B333" w:rsidR="00A15418" w:rsidRDefault="00A15418">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_Toc53167410 \h </w:instrText>
      </w:r>
      <w:r>
        <w:fldChar w:fldCharType="separate"/>
      </w:r>
      <w:r>
        <w:t>166</w:t>
      </w:r>
      <w:r>
        <w:fldChar w:fldCharType="end"/>
      </w:r>
    </w:p>
    <w:p w14:paraId="772C188E" w14:textId="16EF768C" w:rsidR="00A15418" w:rsidRDefault="00A15418">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_Toc53167411 \h </w:instrText>
      </w:r>
      <w:r>
        <w:fldChar w:fldCharType="separate"/>
      </w:r>
      <w:r>
        <w:t>166</w:t>
      </w:r>
      <w:r>
        <w:fldChar w:fldCharType="end"/>
      </w:r>
    </w:p>
    <w:p w14:paraId="71B6EB41" w14:textId="50CA75CD" w:rsidR="00A15418" w:rsidRDefault="00A15418">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_Toc53167412 \h </w:instrText>
      </w:r>
      <w:r>
        <w:fldChar w:fldCharType="separate"/>
      </w:r>
      <w:r>
        <w:t>166</w:t>
      </w:r>
      <w:r>
        <w:fldChar w:fldCharType="end"/>
      </w:r>
    </w:p>
    <w:p w14:paraId="116C1D91" w14:textId="6AF24A1E" w:rsidR="00A15418" w:rsidRDefault="00A15418">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_Toc53167413 \h </w:instrText>
      </w:r>
      <w:r>
        <w:fldChar w:fldCharType="separate"/>
      </w:r>
      <w:r>
        <w:t>166</w:t>
      </w:r>
      <w:r>
        <w:fldChar w:fldCharType="end"/>
      </w:r>
    </w:p>
    <w:p w14:paraId="7BB70E60" w14:textId="69E2D49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_Toc53167414 \h </w:instrText>
      </w:r>
      <w:r>
        <w:fldChar w:fldCharType="separate"/>
      </w:r>
      <w:r>
        <w:t>166</w:t>
      </w:r>
      <w:r>
        <w:fldChar w:fldCharType="end"/>
      </w:r>
    </w:p>
    <w:p w14:paraId="38AF7CC0" w14:textId="4866C5D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_Toc53167415 \h </w:instrText>
      </w:r>
      <w:r>
        <w:fldChar w:fldCharType="separate"/>
      </w:r>
      <w:r>
        <w:t>166</w:t>
      </w:r>
      <w:r>
        <w:fldChar w:fldCharType="end"/>
      </w:r>
    </w:p>
    <w:p w14:paraId="3F519F9A" w14:textId="4B722BF1"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_Toc53167416 \h </w:instrText>
      </w:r>
      <w:r>
        <w:fldChar w:fldCharType="separate"/>
      </w:r>
      <w:r>
        <w:t>166</w:t>
      </w:r>
      <w:r>
        <w:fldChar w:fldCharType="end"/>
      </w:r>
    </w:p>
    <w:p w14:paraId="3964A638" w14:textId="5957BA0D"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_Toc53167417 \h </w:instrText>
      </w:r>
      <w:r>
        <w:fldChar w:fldCharType="separate"/>
      </w:r>
      <w:r>
        <w:t>166</w:t>
      </w:r>
      <w:r>
        <w:fldChar w:fldCharType="end"/>
      </w:r>
    </w:p>
    <w:p w14:paraId="654992ED" w14:textId="182D3D9F" w:rsidR="00A15418" w:rsidRDefault="00A15418">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_Toc53167418 \h </w:instrText>
      </w:r>
      <w:r>
        <w:fldChar w:fldCharType="separate"/>
      </w:r>
      <w:r>
        <w:t>167</w:t>
      </w:r>
      <w:r>
        <w:fldChar w:fldCharType="end"/>
      </w:r>
    </w:p>
    <w:p w14:paraId="52966D1B" w14:textId="444FF116" w:rsidR="00A15418" w:rsidRDefault="00A15418">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_Toc53167419 \h </w:instrText>
      </w:r>
      <w:r>
        <w:fldChar w:fldCharType="separate"/>
      </w:r>
      <w:r>
        <w:t>168</w:t>
      </w:r>
      <w:r>
        <w:fldChar w:fldCharType="end"/>
      </w:r>
    </w:p>
    <w:p w14:paraId="6FE48AEF" w14:textId="57453AA0" w:rsidR="00A15418" w:rsidRDefault="00A15418">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_Toc53167420 \h </w:instrText>
      </w:r>
      <w:r>
        <w:fldChar w:fldCharType="separate"/>
      </w:r>
      <w:r>
        <w:t>168</w:t>
      </w:r>
      <w:r>
        <w:fldChar w:fldCharType="end"/>
      </w:r>
    </w:p>
    <w:p w14:paraId="2DB2E2C5" w14:textId="4CBB3356" w:rsidR="00A15418" w:rsidRDefault="00A15418">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_Toc53167421 \h </w:instrText>
      </w:r>
      <w:r>
        <w:fldChar w:fldCharType="separate"/>
      </w:r>
      <w:r>
        <w:t>168</w:t>
      </w:r>
      <w:r>
        <w:fldChar w:fldCharType="end"/>
      </w:r>
    </w:p>
    <w:p w14:paraId="42B2616E" w14:textId="2AB9DBF9" w:rsidR="00A15418" w:rsidRDefault="00A15418">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_Toc53167422 \h </w:instrText>
      </w:r>
      <w:r>
        <w:fldChar w:fldCharType="separate"/>
      </w:r>
      <w:r>
        <w:t>168</w:t>
      </w:r>
      <w:r>
        <w:fldChar w:fldCharType="end"/>
      </w:r>
    </w:p>
    <w:p w14:paraId="505085D6" w14:textId="75DAC888" w:rsidR="00A15418" w:rsidRDefault="00A15418">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_Toc53167423 \h </w:instrText>
      </w:r>
      <w:r>
        <w:fldChar w:fldCharType="separate"/>
      </w:r>
      <w:r>
        <w:t>168</w:t>
      </w:r>
      <w:r>
        <w:fldChar w:fldCharType="end"/>
      </w:r>
    </w:p>
    <w:p w14:paraId="3C2B4A85" w14:textId="62C7AE4D" w:rsidR="00A15418" w:rsidRDefault="00A15418">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_Toc53167424 \h </w:instrText>
      </w:r>
      <w:r>
        <w:fldChar w:fldCharType="separate"/>
      </w:r>
      <w:r>
        <w:t>169</w:t>
      </w:r>
      <w:r>
        <w:fldChar w:fldCharType="end"/>
      </w:r>
    </w:p>
    <w:p w14:paraId="63D699BF" w14:textId="305C2DEB" w:rsidR="00A15418" w:rsidRDefault="00A15418">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_Toc53167425 \h </w:instrText>
      </w:r>
      <w:r>
        <w:fldChar w:fldCharType="separate"/>
      </w:r>
      <w:r>
        <w:t>170</w:t>
      </w:r>
      <w:r>
        <w:fldChar w:fldCharType="end"/>
      </w:r>
    </w:p>
    <w:p w14:paraId="3AD50E87" w14:textId="2EBBD9D0" w:rsidR="00A15418" w:rsidRDefault="00A15418">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_Toc53167426 \h </w:instrText>
      </w:r>
      <w:r>
        <w:fldChar w:fldCharType="separate"/>
      </w:r>
      <w:r>
        <w:t>171</w:t>
      </w:r>
      <w:r>
        <w:fldChar w:fldCharType="end"/>
      </w:r>
    </w:p>
    <w:p w14:paraId="1A9B183A" w14:textId="6C81BA90" w:rsidR="00A15418" w:rsidRDefault="00A15418">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_Toc53167427 \h </w:instrText>
      </w:r>
      <w:r>
        <w:fldChar w:fldCharType="separate"/>
      </w:r>
      <w:r>
        <w:t>171</w:t>
      </w:r>
      <w:r>
        <w:fldChar w:fldCharType="end"/>
      </w:r>
    </w:p>
    <w:p w14:paraId="4AFD31FA" w14:textId="5233374C" w:rsidR="00A15418" w:rsidRDefault="00A15418">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_Toc53167428 \h </w:instrText>
      </w:r>
      <w:r>
        <w:fldChar w:fldCharType="separate"/>
      </w:r>
      <w:r>
        <w:t>171</w:t>
      </w:r>
      <w:r>
        <w:fldChar w:fldCharType="end"/>
      </w:r>
    </w:p>
    <w:p w14:paraId="6E73138B" w14:textId="75DCD664" w:rsidR="00A15418" w:rsidRDefault="00A15418">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_Toc53167429 \h </w:instrText>
      </w:r>
      <w:r>
        <w:fldChar w:fldCharType="separate"/>
      </w:r>
      <w:r>
        <w:t>172</w:t>
      </w:r>
      <w:r>
        <w:fldChar w:fldCharType="end"/>
      </w:r>
    </w:p>
    <w:p w14:paraId="4FC19F86" w14:textId="31875778"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_Toc53167430 \h </w:instrText>
      </w:r>
      <w:r>
        <w:fldChar w:fldCharType="separate"/>
      </w:r>
      <w:r>
        <w:t>172</w:t>
      </w:r>
      <w:r>
        <w:fldChar w:fldCharType="end"/>
      </w:r>
    </w:p>
    <w:p w14:paraId="5211C466" w14:textId="59FA67AC"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_Toc53167431 \h </w:instrText>
      </w:r>
      <w:r>
        <w:fldChar w:fldCharType="separate"/>
      </w:r>
      <w:r>
        <w:t>172</w:t>
      </w:r>
      <w:r>
        <w:fldChar w:fldCharType="end"/>
      </w:r>
    </w:p>
    <w:p w14:paraId="0EA86C67" w14:textId="4556165B"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_Toc53167432 \h </w:instrText>
      </w:r>
      <w:r>
        <w:fldChar w:fldCharType="separate"/>
      </w:r>
      <w:r>
        <w:t>172</w:t>
      </w:r>
      <w:r>
        <w:fldChar w:fldCharType="end"/>
      </w:r>
    </w:p>
    <w:p w14:paraId="6E535BBF" w14:textId="41124368"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_Toc53167433 \h </w:instrText>
      </w:r>
      <w:r>
        <w:fldChar w:fldCharType="separate"/>
      </w:r>
      <w:r>
        <w:t>172</w:t>
      </w:r>
      <w:r>
        <w:fldChar w:fldCharType="end"/>
      </w:r>
    </w:p>
    <w:p w14:paraId="0EF38E4C" w14:textId="68BB676C" w:rsidR="00A15418" w:rsidRDefault="00A15418">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_Toc53167434 \h </w:instrText>
      </w:r>
      <w:r>
        <w:fldChar w:fldCharType="separate"/>
      </w:r>
      <w:r>
        <w:t>172</w:t>
      </w:r>
      <w:r>
        <w:fldChar w:fldCharType="end"/>
      </w:r>
    </w:p>
    <w:p w14:paraId="30A6C045" w14:textId="2BAB896D" w:rsidR="00A15418" w:rsidRDefault="00A15418">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_Toc53167435 \h </w:instrText>
      </w:r>
      <w:r>
        <w:fldChar w:fldCharType="separate"/>
      </w:r>
      <w:r>
        <w:t>172</w:t>
      </w:r>
      <w:r>
        <w:fldChar w:fldCharType="end"/>
      </w:r>
    </w:p>
    <w:p w14:paraId="082AD58F" w14:textId="485E4863" w:rsidR="00A15418" w:rsidRDefault="00A15418">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_Toc53167436 \h </w:instrText>
      </w:r>
      <w:r>
        <w:fldChar w:fldCharType="separate"/>
      </w:r>
      <w:r>
        <w:t>172</w:t>
      </w:r>
      <w:r>
        <w:fldChar w:fldCharType="end"/>
      </w:r>
    </w:p>
    <w:p w14:paraId="6E4F9528" w14:textId="66B02BFC" w:rsidR="00A15418" w:rsidRDefault="00A15418">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_Toc53167437 \h </w:instrText>
      </w:r>
      <w:r>
        <w:fldChar w:fldCharType="separate"/>
      </w:r>
      <w:r>
        <w:t>172</w:t>
      </w:r>
      <w:r>
        <w:fldChar w:fldCharType="end"/>
      </w:r>
    </w:p>
    <w:p w14:paraId="7E1A00EF" w14:textId="4F12DA5C" w:rsidR="00A15418" w:rsidRDefault="00A15418">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_Toc53167438 \h </w:instrText>
      </w:r>
      <w:r>
        <w:fldChar w:fldCharType="separate"/>
      </w:r>
      <w:r>
        <w:t>172</w:t>
      </w:r>
      <w:r>
        <w:fldChar w:fldCharType="end"/>
      </w:r>
    </w:p>
    <w:p w14:paraId="46A2D61F" w14:textId="1A889031" w:rsidR="00A15418" w:rsidRDefault="00A15418">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_Toc53167439 \h </w:instrText>
      </w:r>
      <w:r>
        <w:fldChar w:fldCharType="separate"/>
      </w:r>
      <w:r>
        <w:t>172</w:t>
      </w:r>
      <w:r>
        <w:fldChar w:fldCharType="end"/>
      </w:r>
    </w:p>
    <w:p w14:paraId="6FFD427E" w14:textId="0881431C" w:rsidR="00A15418" w:rsidRDefault="00A15418">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_Toc53167440 \h </w:instrText>
      </w:r>
      <w:r>
        <w:fldChar w:fldCharType="separate"/>
      </w:r>
      <w:r>
        <w:t>173</w:t>
      </w:r>
      <w:r>
        <w:fldChar w:fldCharType="end"/>
      </w:r>
    </w:p>
    <w:p w14:paraId="61ECD6CE" w14:textId="43C69E80" w:rsidR="00A15418" w:rsidRDefault="00A15418">
      <w:pPr>
        <w:pStyle w:val="TOC3"/>
        <w:rPr>
          <w:rFonts w:asciiTheme="minorHAnsi" w:hAnsiTheme="minorHAnsi" w:cstheme="minorBidi"/>
          <w:sz w:val="22"/>
          <w:szCs w:val="22"/>
          <w:lang w:eastAsia="en-GB"/>
        </w:rPr>
      </w:pPr>
      <w:r>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_Toc53167441 \h </w:instrText>
      </w:r>
      <w:r>
        <w:fldChar w:fldCharType="separate"/>
      </w:r>
      <w:r>
        <w:t>173</w:t>
      </w:r>
      <w:r>
        <w:fldChar w:fldCharType="end"/>
      </w:r>
    </w:p>
    <w:p w14:paraId="55F98091" w14:textId="7E74579C" w:rsidR="00A15418" w:rsidRDefault="00A15418">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_Toc53167442 \h </w:instrText>
      </w:r>
      <w:r>
        <w:fldChar w:fldCharType="separate"/>
      </w:r>
      <w:r>
        <w:t>173</w:t>
      </w:r>
      <w:r>
        <w:fldChar w:fldCharType="end"/>
      </w:r>
    </w:p>
    <w:p w14:paraId="5FC60B72" w14:textId="57090FA5" w:rsidR="00A15418" w:rsidRDefault="00A15418">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_Toc53167443 \h </w:instrText>
      </w:r>
      <w:r>
        <w:fldChar w:fldCharType="separate"/>
      </w:r>
      <w:r>
        <w:t>174</w:t>
      </w:r>
      <w:r>
        <w:fldChar w:fldCharType="end"/>
      </w:r>
    </w:p>
    <w:p w14:paraId="4BB20D46" w14:textId="6B2ABB0A" w:rsidR="00A15418" w:rsidRDefault="00A15418">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_Toc53167444 \h </w:instrText>
      </w:r>
      <w:r>
        <w:fldChar w:fldCharType="separate"/>
      </w:r>
      <w:r>
        <w:t>174</w:t>
      </w:r>
      <w:r>
        <w:fldChar w:fldCharType="end"/>
      </w:r>
    </w:p>
    <w:p w14:paraId="08B40FBF" w14:textId="22241B77" w:rsidR="00A15418" w:rsidRDefault="00A15418">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_Toc53167445 \h </w:instrText>
      </w:r>
      <w:r>
        <w:fldChar w:fldCharType="separate"/>
      </w:r>
      <w:r>
        <w:t>174</w:t>
      </w:r>
      <w:r>
        <w:fldChar w:fldCharType="end"/>
      </w:r>
    </w:p>
    <w:p w14:paraId="7ECCD9A4" w14:textId="3306C2D5" w:rsidR="00A15418" w:rsidRDefault="00A15418">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_Toc53167446 \h </w:instrText>
      </w:r>
      <w:r>
        <w:fldChar w:fldCharType="separate"/>
      </w:r>
      <w:r>
        <w:t>174</w:t>
      </w:r>
      <w:r>
        <w:fldChar w:fldCharType="end"/>
      </w:r>
    </w:p>
    <w:p w14:paraId="13C65ED1" w14:textId="36B00204" w:rsidR="00A15418" w:rsidRDefault="00A15418">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_Toc53167447 \h </w:instrText>
      </w:r>
      <w:r>
        <w:fldChar w:fldCharType="separate"/>
      </w:r>
      <w:r>
        <w:t>174</w:t>
      </w:r>
      <w:r>
        <w:fldChar w:fldCharType="end"/>
      </w:r>
    </w:p>
    <w:p w14:paraId="3C3043AE" w14:textId="53F7C193"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_Toc53167448 \h </w:instrText>
      </w:r>
      <w:r>
        <w:fldChar w:fldCharType="separate"/>
      </w:r>
      <w:r>
        <w:t>174</w:t>
      </w:r>
      <w:r>
        <w:fldChar w:fldCharType="end"/>
      </w:r>
    </w:p>
    <w:p w14:paraId="22A13631" w14:textId="3C423191"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_Toc53167449 \h </w:instrText>
      </w:r>
      <w:r>
        <w:fldChar w:fldCharType="separate"/>
      </w:r>
      <w:r>
        <w:t>174</w:t>
      </w:r>
      <w:r>
        <w:fldChar w:fldCharType="end"/>
      </w:r>
    </w:p>
    <w:p w14:paraId="1DA8B052" w14:textId="03CA5056"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_Toc53167450 \h </w:instrText>
      </w:r>
      <w:r>
        <w:fldChar w:fldCharType="separate"/>
      </w:r>
      <w:r>
        <w:t>174</w:t>
      </w:r>
      <w:r>
        <w:fldChar w:fldCharType="end"/>
      </w:r>
    </w:p>
    <w:p w14:paraId="6B810E4E" w14:textId="37FD2059"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_Toc53167451 \h </w:instrText>
      </w:r>
      <w:r>
        <w:fldChar w:fldCharType="separate"/>
      </w:r>
      <w:r>
        <w:t>174</w:t>
      </w:r>
      <w:r>
        <w:fldChar w:fldCharType="end"/>
      </w:r>
    </w:p>
    <w:p w14:paraId="510EC257" w14:textId="5CE2DF75" w:rsidR="00A15418" w:rsidRDefault="00A15418">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_Toc53167452 \h </w:instrText>
      </w:r>
      <w:r>
        <w:fldChar w:fldCharType="separate"/>
      </w:r>
      <w:r>
        <w:t>175</w:t>
      </w:r>
      <w:r>
        <w:fldChar w:fldCharType="end"/>
      </w:r>
    </w:p>
    <w:p w14:paraId="3E42751F" w14:textId="25ED2615" w:rsidR="00A15418" w:rsidRDefault="00A15418">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_Toc53167453 \h </w:instrText>
      </w:r>
      <w:r>
        <w:fldChar w:fldCharType="separate"/>
      </w:r>
      <w:r>
        <w:t>176</w:t>
      </w:r>
      <w:r>
        <w:fldChar w:fldCharType="end"/>
      </w:r>
    </w:p>
    <w:p w14:paraId="16940739" w14:textId="0C07DE95" w:rsidR="00A15418" w:rsidRDefault="00A15418">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_Toc53167454 \h </w:instrText>
      </w:r>
      <w:r>
        <w:fldChar w:fldCharType="separate"/>
      </w:r>
      <w:r>
        <w:t>176</w:t>
      </w:r>
      <w:r>
        <w:fldChar w:fldCharType="end"/>
      </w:r>
    </w:p>
    <w:p w14:paraId="47E5CAD5" w14:textId="5E366A5A" w:rsidR="00A15418" w:rsidRDefault="00A15418">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_Toc53167455 \h </w:instrText>
      </w:r>
      <w:r>
        <w:fldChar w:fldCharType="separate"/>
      </w:r>
      <w:r>
        <w:t>176</w:t>
      </w:r>
      <w:r>
        <w:fldChar w:fldCharType="end"/>
      </w:r>
    </w:p>
    <w:p w14:paraId="55A31EE6" w14:textId="23786961" w:rsidR="00A15418" w:rsidRDefault="00A15418">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_Toc53167456 \h </w:instrText>
      </w:r>
      <w:r>
        <w:fldChar w:fldCharType="separate"/>
      </w:r>
      <w:r>
        <w:t>176</w:t>
      </w:r>
      <w:r>
        <w:fldChar w:fldCharType="end"/>
      </w:r>
    </w:p>
    <w:p w14:paraId="6DE54F5E" w14:textId="12688B80" w:rsidR="00A15418" w:rsidRDefault="00A15418">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_Toc53167457 \h </w:instrText>
      </w:r>
      <w:r>
        <w:fldChar w:fldCharType="separate"/>
      </w:r>
      <w:r>
        <w:t>176</w:t>
      </w:r>
      <w:r>
        <w:fldChar w:fldCharType="end"/>
      </w:r>
    </w:p>
    <w:p w14:paraId="1122C5FB" w14:textId="1D29DCBC" w:rsidR="00A15418" w:rsidRDefault="00A15418">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_Toc53167458 \h </w:instrText>
      </w:r>
      <w:r>
        <w:fldChar w:fldCharType="separate"/>
      </w:r>
      <w:r>
        <w:t>176</w:t>
      </w:r>
      <w:r>
        <w:fldChar w:fldCharType="end"/>
      </w:r>
    </w:p>
    <w:p w14:paraId="7E11F955" w14:textId="3E9FD41A" w:rsidR="00A15418" w:rsidRDefault="00A15418">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_Toc53167459 \h </w:instrText>
      </w:r>
      <w:r>
        <w:fldChar w:fldCharType="separate"/>
      </w:r>
      <w:r>
        <w:t>177</w:t>
      </w:r>
      <w:r>
        <w:fldChar w:fldCharType="end"/>
      </w:r>
    </w:p>
    <w:p w14:paraId="12973934" w14:textId="6EB402BE" w:rsidR="00A15418" w:rsidRDefault="00A15418">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_Toc53167460 \h </w:instrText>
      </w:r>
      <w:r>
        <w:fldChar w:fldCharType="separate"/>
      </w:r>
      <w:r>
        <w:t>178</w:t>
      </w:r>
      <w:r>
        <w:fldChar w:fldCharType="end"/>
      </w:r>
    </w:p>
    <w:p w14:paraId="4E7A352A" w14:textId="37B7392D" w:rsidR="00A15418" w:rsidRDefault="00A15418">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_Toc53167461 \h </w:instrText>
      </w:r>
      <w:r>
        <w:fldChar w:fldCharType="separate"/>
      </w:r>
      <w:r>
        <w:t>178</w:t>
      </w:r>
      <w:r>
        <w:fldChar w:fldCharType="end"/>
      </w:r>
    </w:p>
    <w:p w14:paraId="41566BB7" w14:textId="7A983F1F" w:rsidR="00A15418" w:rsidRDefault="00A15418">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_Toc53167462 \h </w:instrText>
      </w:r>
      <w:r>
        <w:fldChar w:fldCharType="separate"/>
      </w:r>
      <w:r>
        <w:t>179</w:t>
      </w:r>
      <w:r>
        <w:fldChar w:fldCharType="end"/>
      </w:r>
    </w:p>
    <w:p w14:paraId="2B6F350E" w14:textId="00B0B612" w:rsidR="00A15418" w:rsidRDefault="00A15418">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_Toc53167463 \h </w:instrText>
      </w:r>
      <w:r>
        <w:fldChar w:fldCharType="separate"/>
      </w:r>
      <w:r>
        <w:t>179</w:t>
      </w:r>
      <w:r>
        <w:fldChar w:fldCharType="end"/>
      </w:r>
    </w:p>
    <w:p w14:paraId="6453314D" w14:textId="4938724E" w:rsidR="00A15418" w:rsidRDefault="00A15418">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_Toc53167464 \h </w:instrText>
      </w:r>
      <w:r>
        <w:fldChar w:fldCharType="separate"/>
      </w:r>
      <w:r>
        <w:t>179</w:t>
      </w:r>
      <w:r>
        <w:fldChar w:fldCharType="end"/>
      </w:r>
    </w:p>
    <w:p w14:paraId="6697414B" w14:textId="5F2177BF" w:rsidR="00A15418" w:rsidRDefault="00A15418">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_Toc53167465 \h </w:instrText>
      </w:r>
      <w:r>
        <w:fldChar w:fldCharType="separate"/>
      </w:r>
      <w:r>
        <w:t>179</w:t>
      </w:r>
      <w:r>
        <w:fldChar w:fldCharType="end"/>
      </w:r>
    </w:p>
    <w:p w14:paraId="53B0D0C8" w14:textId="38911BBE" w:rsidR="00A15418" w:rsidRDefault="00A15418">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_Toc53167466 \h </w:instrText>
      </w:r>
      <w:r>
        <w:fldChar w:fldCharType="separate"/>
      </w:r>
      <w:r>
        <w:t>180</w:t>
      </w:r>
      <w:r>
        <w:fldChar w:fldCharType="end"/>
      </w:r>
    </w:p>
    <w:p w14:paraId="41467022" w14:textId="258657FF" w:rsidR="00A15418" w:rsidRDefault="00A15418">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_Toc53167467 \h </w:instrText>
      </w:r>
      <w:r>
        <w:fldChar w:fldCharType="separate"/>
      </w:r>
      <w:r>
        <w:t>180</w:t>
      </w:r>
      <w:r>
        <w:fldChar w:fldCharType="end"/>
      </w:r>
    </w:p>
    <w:p w14:paraId="46489C45" w14:textId="29B4CE92" w:rsidR="00A15418" w:rsidRDefault="00A15418">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_Toc53167468 \h </w:instrText>
      </w:r>
      <w:r>
        <w:fldChar w:fldCharType="separate"/>
      </w:r>
      <w:r>
        <w:t>180</w:t>
      </w:r>
      <w:r>
        <w:fldChar w:fldCharType="end"/>
      </w:r>
    </w:p>
    <w:p w14:paraId="6A9FEDB0" w14:textId="69182E16" w:rsidR="00A15418" w:rsidRDefault="00A15418">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_Toc53167469 \h </w:instrText>
      </w:r>
      <w:r>
        <w:fldChar w:fldCharType="separate"/>
      </w:r>
      <w:r>
        <w:t>180</w:t>
      </w:r>
      <w:r>
        <w:fldChar w:fldCharType="end"/>
      </w:r>
    </w:p>
    <w:p w14:paraId="146E64FD" w14:textId="5F0C74E1" w:rsidR="00A15418" w:rsidRDefault="00A15418">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_Toc53167470 \h </w:instrText>
      </w:r>
      <w:r>
        <w:fldChar w:fldCharType="separate"/>
      </w:r>
      <w:r>
        <w:t>180</w:t>
      </w:r>
      <w:r>
        <w:fldChar w:fldCharType="end"/>
      </w:r>
    </w:p>
    <w:p w14:paraId="6A24EE89" w14:textId="19EF84E1" w:rsidR="00A15418" w:rsidRDefault="00A15418">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_Toc53167471 \h </w:instrText>
      </w:r>
      <w:r>
        <w:fldChar w:fldCharType="separate"/>
      </w:r>
      <w:r>
        <w:t>181</w:t>
      </w:r>
      <w:r>
        <w:fldChar w:fldCharType="end"/>
      </w:r>
    </w:p>
    <w:p w14:paraId="25DFF98E" w14:textId="2F325AEC" w:rsidR="00A15418" w:rsidRDefault="00A15418">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_Toc53167472 \h </w:instrText>
      </w:r>
      <w:r>
        <w:fldChar w:fldCharType="separate"/>
      </w:r>
      <w:r>
        <w:t>182</w:t>
      </w:r>
      <w:r>
        <w:fldChar w:fldCharType="end"/>
      </w:r>
    </w:p>
    <w:p w14:paraId="1C7572C3" w14:textId="76DDC786" w:rsidR="00A15418" w:rsidRDefault="00A15418">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_Toc53167473 \h </w:instrText>
      </w:r>
      <w:r>
        <w:fldChar w:fldCharType="separate"/>
      </w:r>
      <w:r>
        <w:t>182</w:t>
      </w:r>
      <w:r>
        <w:fldChar w:fldCharType="end"/>
      </w:r>
    </w:p>
    <w:p w14:paraId="60C062D4" w14:textId="137C8847" w:rsidR="00A15418" w:rsidRDefault="00A15418">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_Toc53167474 \h </w:instrText>
      </w:r>
      <w:r>
        <w:fldChar w:fldCharType="separate"/>
      </w:r>
      <w:r>
        <w:t>182</w:t>
      </w:r>
      <w:r>
        <w:fldChar w:fldCharType="end"/>
      </w:r>
    </w:p>
    <w:p w14:paraId="4F9C3D80" w14:textId="56A6037C" w:rsidR="00A15418" w:rsidRDefault="00A15418">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_Toc53167475 \h </w:instrText>
      </w:r>
      <w:r>
        <w:fldChar w:fldCharType="separate"/>
      </w:r>
      <w:r>
        <w:t>182</w:t>
      </w:r>
      <w:r>
        <w:fldChar w:fldCharType="end"/>
      </w:r>
    </w:p>
    <w:p w14:paraId="37F03337" w14:textId="0804A843" w:rsidR="00A15418" w:rsidRDefault="00A15418">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_Toc53167476 \h </w:instrText>
      </w:r>
      <w:r>
        <w:fldChar w:fldCharType="separate"/>
      </w:r>
      <w:r>
        <w:t>182</w:t>
      </w:r>
      <w:r>
        <w:fldChar w:fldCharType="end"/>
      </w:r>
    </w:p>
    <w:p w14:paraId="14E9850C" w14:textId="22FF8369" w:rsidR="00A15418" w:rsidRDefault="00A15418">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_Toc53167477 \h </w:instrText>
      </w:r>
      <w:r>
        <w:fldChar w:fldCharType="separate"/>
      </w:r>
      <w:r>
        <w:t>182</w:t>
      </w:r>
      <w:r>
        <w:fldChar w:fldCharType="end"/>
      </w:r>
    </w:p>
    <w:p w14:paraId="5DA1DC73" w14:textId="713887DD" w:rsidR="00A15418" w:rsidRDefault="00A15418">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_Toc53167478 \h </w:instrText>
      </w:r>
      <w:r>
        <w:fldChar w:fldCharType="separate"/>
      </w:r>
      <w:r>
        <w:t>183</w:t>
      </w:r>
      <w:r>
        <w:fldChar w:fldCharType="end"/>
      </w:r>
    </w:p>
    <w:p w14:paraId="2592FF5F" w14:textId="78BECD8B" w:rsidR="00A15418" w:rsidRDefault="00A15418">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_Toc53167479 \h </w:instrText>
      </w:r>
      <w:r>
        <w:fldChar w:fldCharType="separate"/>
      </w:r>
      <w:r>
        <w:t>184</w:t>
      </w:r>
      <w:r>
        <w:fldChar w:fldCharType="end"/>
      </w:r>
    </w:p>
    <w:p w14:paraId="135B9FF4" w14:textId="4EDB4F87" w:rsidR="00A15418" w:rsidRDefault="00A15418">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_Toc53167480 \h </w:instrText>
      </w:r>
      <w:r>
        <w:fldChar w:fldCharType="separate"/>
      </w:r>
      <w:r>
        <w:t>185</w:t>
      </w:r>
      <w:r>
        <w:fldChar w:fldCharType="end"/>
      </w:r>
    </w:p>
    <w:p w14:paraId="3D140F36" w14:textId="517F758B" w:rsidR="00A15418" w:rsidRDefault="00A15418">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_Toc53167481 \h </w:instrText>
      </w:r>
      <w:r>
        <w:fldChar w:fldCharType="separate"/>
      </w:r>
      <w:r>
        <w:t>186</w:t>
      </w:r>
      <w:r>
        <w:fldChar w:fldCharType="end"/>
      </w:r>
    </w:p>
    <w:p w14:paraId="45984D9A" w14:textId="6ADDE771" w:rsidR="00A15418" w:rsidRDefault="00A15418">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_Toc53167482 \h </w:instrText>
      </w:r>
      <w:r>
        <w:fldChar w:fldCharType="separate"/>
      </w:r>
      <w:r>
        <w:t>186</w:t>
      </w:r>
      <w:r>
        <w:fldChar w:fldCharType="end"/>
      </w:r>
    </w:p>
    <w:p w14:paraId="7EE5F59E" w14:textId="62C323F4" w:rsidR="00A15418" w:rsidRDefault="00A15418">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_Toc53167483 \h </w:instrText>
      </w:r>
      <w:r>
        <w:fldChar w:fldCharType="separate"/>
      </w:r>
      <w:r>
        <w:t>186</w:t>
      </w:r>
      <w:r>
        <w:fldChar w:fldCharType="end"/>
      </w:r>
    </w:p>
    <w:p w14:paraId="570CA515" w14:textId="0CAC8E4B"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_Toc53167484 \h </w:instrText>
      </w:r>
      <w:r>
        <w:fldChar w:fldCharType="separate"/>
      </w:r>
      <w:r>
        <w:t>186</w:t>
      </w:r>
      <w:r>
        <w:fldChar w:fldCharType="end"/>
      </w:r>
    </w:p>
    <w:p w14:paraId="1B260C0B" w14:textId="6DEB7F2E"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_Toc53167485 \h </w:instrText>
      </w:r>
      <w:r>
        <w:fldChar w:fldCharType="separate"/>
      </w:r>
      <w:r>
        <w:t>186</w:t>
      </w:r>
      <w:r>
        <w:fldChar w:fldCharType="end"/>
      </w:r>
    </w:p>
    <w:p w14:paraId="1DA8CDAD" w14:textId="43C3A6BB" w:rsidR="00A15418" w:rsidRDefault="00A15418">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_Toc53167486 \h </w:instrText>
      </w:r>
      <w:r>
        <w:fldChar w:fldCharType="separate"/>
      </w:r>
      <w:r>
        <w:t>186</w:t>
      </w:r>
      <w:r>
        <w:fldChar w:fldCharType="end"/>
      </w:r>
    </w:p>
    <w:p w14:paraId="6FE72ADB" w14:textId="627D5411" w:rsidR="00A15418" w:rsidRDefault="00A15418">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_Toc53167487 \h </w:instrText>
      </w:r>
      <w:r>
        <w:fldChar w:fldCharType="separate"/>
      </w:r>
      <w:r>
        <w:t>186</w:t>
      </w:r>
      <w:r>
        <w:fldChar w:fldCharType="end"/>
      </w:r>
    </w:p>
    <w:p w14:paraId="1263F891" w14:textId="261B34CD" w:rsidR="00A15418" w:rsidRDefault="00A15418">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_Toc53167488 \h </w:instrText>
      </w:r>
      <w:r>
        <w:fldChar w:fldCharType="separate"/>
      </w:r>
      <w:r>
        <w:t>187</w:t>
      </w:r>
      <w:r>
        <w:fldChar w:fldCharType="end"/>
      </w:r>
    </w:p>
    <w:p w14:paraId="20438076" w14:textId="4E02CD7B" w:rsidR="00A15418" w:rsidRDefault="00A15418">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_Toc53167489 \h </w:instrText>
      </w:r>
      <w:r>
        <w:fldChar w:fldCharType="separate"/>
      </w:r>
      <w:r>
        <w:t>188</w:t>
      </w:r>
      <w:r>
        <w:fldChar w:fldCharType="end"/>
      </w:r>
    </w:p>
    <w:p w14:paraId="58A3E1AB" w14:textId="0EE9628D" w:rsidR="00A15418" w:rsidRDefault="00A15418">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_Toc53167490 \h </w:instrText>
      </w:r>
      <w:r>
        <w:fldChar w:fldCharType="separate"/>
      </w:r>
      <w:r>
        <w:t>188</w:t>
      </w:r>
      <w:r>
        <w:fldChar w:fldCharType="end"/>
      </w:r>
    </w:p>
    <w:p w14:paraId="22153CCF" w14:textId="79C0BCA3" w:rsidR="00A15418" w:rsidRDefault="00A15418">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_Toc53167491 \h </w:instrText>
      </w:r>
      <w:r>
        <w:fldChar w:fldCharType="separate"/>
      </w:r>
      <w:r>
        <w:t>188</w:t>
      </w:r>
      <w:r>
        <w:fldChar w:fldCharType="end"/>
      </w:r>
    </w:p>
    <w:p w14:paraId="23CA82F4" w14:textId="795092BE" w:rsidR="00A15418" w:rsidRDefault="00A15418">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_Toc53167492 \h </w:instrText>
      </w:r>
      <w:r>
        <w:fldChar w:fldCharType="separate"/>
      </w:r>
      <w:r>
        <w:t>188</w:t>
      </w:r>
      <w:r>
        <w:fldChar w:fldCharType="end"/>
      </w:r>
    </w:p>
    <w:p w14:paraId="2B0E957F" w14:textId="47754435" w:rsidR="00A15418" w:rsidRDefault="00A15418">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_Toc53167493 \h </w:instrText>
      </w:r>
      <w:r>
        <w:fldChar w:fldCharType="separate"/>
      </w:r>
      <w:r>
        <w:t>188</w:t>
      </w:r>
      <w:r>
        <w:fldChar w:fldCharType="end"/>
      </w:r>
    </w:p>
    <w:p w14:paraId="6989EE38" w14:textId="23DE3AF0" w:rsidR="00A15418" w:rsidRDefault="00A15418">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_Toc53167494 \h </w:instrText>
      </w:r>
      <w:r>
        <w:fldChar w:fldCharType="separate"/>
      </w:r>
      <w:r>
        <w:t>189</w:t>
      </w:r>
      <w:r>
        <w:fldChar w:fldCharType="end"/>
      </w:r>
    </w:p>
    <w:p w14:paraId="6B84C650" w14:textId="4A3F224D" w:rsidR="00A15418" w:rsidRDefault="00A15418">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_Toc53167495 \h </w:instrText>
      </w:r>
      <w:r>
        <w:fldChar w:fldCharType="separate"/>
      </w:r>
      <w:r>
        <w:t>190</w:t>
      </w:r>
      <w:r>
        <w:fldChar w:fldCharType="end"/>
      </w:r>
    </w:p>
    <w:p w14:paraId="5FB8E173" w14:textId="0D2169E8" w:rsidR="00A15418" w:rsidRDefault="00A15418">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_Toc53167496 \h </w:instrText>
      </w:r>
      <w:r>
        <w:fldChar w:fldCharType="separate"/>
      </w:r>
      <w:r>
        <w:t>192</w:t>
      </w:r>
      <w:r>
        <w:fldChar w:fldCharType="end"/>
      </w:r>
    </w:p>
    <w:p w14:paraId="52ADD251" w14:textId="18468D30" w:rsidR="00A15418" w:rsidRDefault="00A15418">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_Toc53167497 \h </w:instrText>
      </w:r>
      <w:r>
        <w:fldChar w:fldCharType="separate"/>
      </w:r>
      <w:r>
        <w:t>192</w:t>
      </w:r>
      <w:r>
        <w:fldChar w:fldCharType="end"/>
      </w:r>
    </w:p>
    <w:p w14:paraId="716A4996" w14:textId="47C9607C" w:rsidR="00A15418" w:rsidRDefault="00A15418">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_Toc53167498 \h </w:instrText>
      </w:r>
      <w:r>
        <w:fldChar w:fldCharType="separate"/>
      </w:r>
      <w:r>
        <w:t>192</w:t>
      </w:r>
      <w:r>
        <w:fldChar w:fldCharType="end"/>
      </w:r>
    </w:p>
    <w:p w14:paraId="1595E95E" w14:textId="21734F70" w:rsidR="00A15418" w:rsidRDefault="00A15418">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_Toc53167499 \h </w:instrText>
      </w:r>
      <w:r>
        <w:fldChar w:fldCharType="separate"/>
      </w:r>
      <w:r>
        <w:t>192</w:t>
      </w:r>
      <w:r>
        <w:fldChar w:fldCharType="end"/>
      </w:r>
    </w:p>
    <w:p w14:paraId="332687F3" w14:textId="5136A273" w:rsidR="00A15418" w:rsidRDefault="00A15418">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_Toc53167500 \h </w:instrText>
      </w:r>
      <w:r>
        <w:fldChar w:fldCharType="separate"/>
      </w:r>
      <w:r>
        <w:t>192</w:t>
      </w:r>
      <w:r>
        <w:fldChar w:fldCharType="end"/>
      </w:r>
    </w:p>
    <w:p w14:paraId="683A5615" w14:textId="18C0AADB" w:rsidR="00A15418" w:rsidRDefault="00A15418">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_Toc53167501 \h </w:instrText>
      </w:r>
      <w:r>
        <w:fldChar w:fldCharType="separate"/>
      </w:r>
      <w:r>
        <w:t>192</w:t>
      </w:r>
      <w:r>
        <w:fldChar w:fldCharType="end"/>
      </w:r>
    </w:p>
    <w:p w14:paraId="2105578C" w14:textId="54978383" w:rsidR="00A15418" w:rsidRDefault="00A15418">
      <w:pPr>
        <w:pStyle w:val="TOC3"/>
        <w:rPr>
          <w:rFonts w:asciiTheme="minorHAnsi" w:hAnsiTheme="minorHAnsi" w:cstheme="minorBidi"/>
          <w:sz w:val="22"/>
          <w:szCs w:val="22"/>
          <w:lang w:eastAsia="en-GB"/>
        </w:rPr>
      </w:pPr>
      <w:r>
        <w:t>11.3.5</w:t>
      </w:r>
      <w:r>
        <w:rPr>
          <w:rFonts w:asciiTheme="minorHAnsi" w:hAnsiTheme="minorHAnsi" w:cstheme="minorBidi"/>
          <w:sz w:val="22"/>
          <w:szCs w:val="22"/>
          <w:lang w:eastAsia="en-GB"/>
        </w:rPr>
        <w:tab/>
      </w:r>
      <w:r>
        <w:t>Reverberation Chamber</w:t>
      </w:r>
      <w:r>
        <w:tab/>
      </w:r>
      <w:r>
        <w:fldChar w:fldCharType="begin" w:fldLock="1"/>
      </w:r>
      <w:r>
        <w:instrText xml:space="preserve"> PAGEREF _Toc53167502 \h </w:instrText>
      </w:r>
      <w:r>
        <w:fldChar w:fldCharType="separate"/>
      </w:r>
      <w:r>
        <w:t>193</w:t>
      </w:r>
      <w:r>
        <w:fldChar w:fldCharType="end"/>
      </w:r>
    </w:p>
    <w:p w14:paraId="64FC4942" w14:textId="781D4802" w:rsidR="00A15418" w:rsidRDefault="00A15418">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_Toc53167503 \h </w:instrText>
      </w:r>
      <w:r>
        <w:fldChar w:fldCharType="separate"/>
      </w:r>
      <w:r>
        <w:t>193</w:t>
      </w:r>
      <w:r>
        <w:fldChar w:fldCharType="end"/>
      </w:r>
    </w:p>
    <w:p w14:paraId="3D935A0B" w14:textId="4C6B4C64" w:rsidR="00A15418" w:rsidRDefault="00A15418">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_Toc53167504 \h </w:instrText>
      </w:r>
      <w:r>
        <w:fldChar w:fldCharType="separate"/>
      </w:r>
      <w:r>
        <w:t>193</w:t>
      </w:r>
      <w:r>
        <w:fldChar w:fldCharType="end"/>
      </w:r>
    </w:p>
    <w:p w14:paraId="58F23581" w14:textId="5027A082" w:rsidR="00A15418" w:rsidRDefault="00A15418">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_Toc53167505 \h </w:instrText>
      </w:r>
      <w:r>
        <w:fldChar w:fldCharType="separate"/>
      </w:r>
      <w:r>
        <w:t>193</w:t>
      </w:r>
      <w:r>
        <w:fldChar w:fldCharType="end"/>
      </w:r>
    </w:p>
    <w:p w14:paraId="5EFB8A13" w14:textId="4262EFC6" w:rsidR="00A15418" w:rsidRDefault="00A15418">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_Toc53167506 \h </w:instrText>
      </w:r>
      <w:r>
        <w:fldChar w:fldCharType="separate"/>
      </w:r>
      <w:r>
        <w:t>193</w:t>
      </w:r>
      <w:r>
        <w:fldChar w:fldCharType="end"/>
      </w:r>
    </w:p>
    <w:p w14:paraId="72ECF089" w14:textId="1DF1628B" w:rsidR="00A15418" w:rsidRDefault="00A15418">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_Toc53167507 \h </w:instrText>
      </w:r>
      <w:r>
        <w:fldChar w:fldCharType="separate"/>
      </w:r>
      <w:r>
        <w:t>193</w:t>
      </w:r>
      <w:r>
        <w:fldChar w:fldCharType="end"/>
      </w:r>
    </w:p>
    <w:p w14:paraId="06D4BEB8" w14:textId="78CFA342" w:rsidR="00A15418" w:rsidRDefault="00A15418">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_Toc53167508 \h </w:instrText>
      </w:r>
      <w:r>
        <w:fldChar w:fldCharType="separate"/>
      </w:r>
      <w:r>
        <w:t>195</w:t>
      </w:r>
      <w:r>
        <w:fldChar w:fldCharType="end"/>
      </w:r>
    </w:p>
    <w:p w14:paraId="2AA55191" w14:textId="58C31552" w:rsidR="00A15418" w:rsidRDefault="00A15418">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_Toc53167509 \h </w:instrText>
      </w:r>
      <w:r>
        <w:fldChar w:fldCharType="separate"/>
      </w:r>
      <w:r>
        <w:t>196</w:t>
      </w:r>
      <w:r>
        <w:fldChar w:fldCharType="end"/>
      </w:r>
    </w:p>
    <w:p w14:paraId="2336EE69" w14:textId="7677D7E1" w:rsidR="00A15418" w:rsidRDefault="00A15418">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_Toc53167510 \h </w:instrText>
      </w:r>
      <w:r>
        <w:fldChar w:fldCharType="separate"/>
      </w:r>
      <w:r>
        <w:t>196</w:t>
      </w:r>
      <w:r>
        <w:fldChar w:fldCharType="end"/>
      </w:r>
    </w:p>
    <w:p w14:paraId="0D64F79B" w14:textId="03482DD8" w:rsidR="00A15418" w:rsidRDefault="00A15418">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_Toc53167511 \h </w:instrText>
      </w:r>
      <w:r>
        <w:fldChar w:fldCharType="separate"/>
      </w:r>
      <w:r>
        <w:t>196</w:t>
      </w:r>
      <w:r>
        <w:fldChar w:fldCharType="end"/>
      </w:r>
    </w:p>
    <w:p w14:paraId="757BB764" w14:textId="3A99014B" w:rsidR="00A15418" w:rsidRDefault="00A15418">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_Toc53167512 \h </w:instrText>
      </w:r>
      <w:r>
        <w:fldChar w:fldCharType="separate"/>
      </w:r>
      <w:r>
        <w:t>196</w:t>
      </w:r>
      <w:r>
        <w:fldChar w:fldCharType="end"/>
      </w:r>
    </w:p>
    <w:p w14:paraId="26377F7A" w14:textId="1B1A791A" w:rsidR="00A15418" w:rsidRDefault="00A15418">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_Toc53167513 \h </w:instrText>
      </w:r>
      <w:r>
        <w:fldChar w:fldCharType="separate"/>
      </w:r>
      <w:r>
        <w:t>196</w:t>
      </w:r>
      <w:r>
        <w:fldChar w:fldCharType="end"/>
      </w:r>
    </w:p>
    <w:p w14:paraId="3A222072" w14:textId="271110C1" w:rsidR="00A15418" w:rsidRDefault="00A15418">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_Toc53167514 \h </w:instrText>
      </w:r>
      <w:r>
        <w:fldChar w:fldCharType="separate"/>
      </w:r>
      <w:r>
        <w:t>197</w:t>
      </w:r>
      <w:r>
        <w:fldChar w:fldCharType="end"/>
      </w:r>
    </w:p>
    <w:p w14:paraId="4A4386F0" w14:textId="47894095" w:rsidR="00A15418" w:rsidRDefault="00A15418">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_Toc53167515 \h </w:instrText>
      </w:r>
      <w:r>
        <w:fldChar w:fldCharType="separate"/>
      </w:r>
      <w:r>
        <w:t>198</w:t>
      </w:r>
      <w:r>
        <w:fldChar w:fldCharType="end"/>
      </w:r>
    </w:p>
    <w:p w14:paraId="1B9C70A5" w14:textId="60268A8F" w:rsidR="00A15418" w:rsidRDefault="00A15418">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_Toc53167516 \h </w:instrText>
      </w:r>
      <w:r>
        <w:fldChar w:fldCharType="separate"/>
      </w:r>
      <w:r>
        <w:t>200</w:t>
      </w:r>
      <w:r>
        <w:fldChar w:fldCharType="end"/>
      </w:r>
    </w:p>
    <w:p w14:paraId="5B9A1A0B" w14:textId="20BC992D" w:rsidR="00A15418" w:rsidRDefault="00A15418">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_Toc53167517 \h </w:instrText>
      </w:r>
      <w:r>
        <w:fldChar w:fldCharType="separate"/>
      </w:r>
      <w:r>
        <w:t>200</w:t>
      </w:r>
      <w:r>
        <w:fldChar w:fldCharType="end"/>
      </w:r>
    </w:p>
    <w:p w14:paraId="41E6095D" w14:textId="5D54B1D4" w:rsidR="00A15418" w:rsidRDefault="00A15418">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_Toc53167518 \h </w:instrText>
      </w:r>
      <w:r>
        <w:fldChar w:fldCharType="separate"/>
      </w:r>
      <w:r>
        <w:t>200</w:t>
      </w:r>
      <w:r>
        <w:fldChar w:fldCharType="end"/>
      </w:r>
    </w:p>
    <w:p w14:paraId="310207CF" w14:textId="5114FB14" w:rsidR="00A15418" w:rsidRDefault="00A15418">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_Toc53167519 \h </w:instrText>
      </w:r>
      <w:r>
        <w:fldChar w:fldCharType="separate"/>
      </w:r>
      <w:r>
        <w:t>200</w:t>
      </w:r>
      <w:r>
        <w:fldChar w:fldCharType="end"/>
      </w:r>
    </w:p>
    <w:p w14:paraId="35F24D91" w14:textId="680F2F2B"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_Toc53167520 \h </w:instrText>
      </w:r>
      <w:r>
        <w:fldChar w:fldCharType="separate"/>
      </w:r>
      <w:r>
        <w:t>200</w:t>
      </w:r>
      <w:r>
        <w:fldChar w:fldCharType="end"/>
      </w:r>
    </w:p>
    <w:p w14:paraId="2B968473" w14:textId="1D6066F3"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_Toc53167521 \h </w:instrText>
      </w:r>
      <w:r>
        <w:fldChar w:fldCharType="separate"/>
      </w:r>
      <w:r>
        <w:t>201</w:t>
      </w:r>
      <w:r>
        <w:fldChar w:fldCharType="end"/>
      </w:r>
    </w:p>
    <w:p w14:paraId="48640246" w14:textId="4A731E7D"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_Toc53167522 \h </w:instrText>
      </w:r>
      <w:r>
        <w:fldChar w:fldCharType="separate"/>
      </w:r>
      <w:r>
        <w:t>201</w:t>
      </w:r>
      <w:r>
        <w:fldChar w:fldCharType="end"/>
      </w:r>
    </w:p>
    <w:p w14:paraId="3FB810BF" w14:textId="4CEBF763"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_Toc53167523 \h </w:instrText>
      </w:r>
      <w:r>
        <w:fldChar w:fldCharType="separate"/>
      </w:r>
      <w:r>
        <w:t>201</w:t>
      </w:r>
      <w:r>
        <w:fldChar w:fldCharType="end"/>
      </w:r>
    </w:p>
    <w:p w14:paraId="136736A6" w14:textId="7BB9F7AB" w:rsidR="00A15418" w:rsidRDefault="00A15418">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_Toc53167524 \h </w:instrText>
      </w:r>
      <w:r>
        <w:fldChar w:fldCharType="separate"/>
      </w:r>
      <w:r>
        <w:t>201</w:t>
      </w:r>
      <w:r>
        <w:fldChar w:fldCharType="end"/>
      </w:r>
    </w:p>
    <w:p w14:paraId="79A827D0" w14:textId="75D0A212" w:rsidR="00A15418" w:rsidRDefault="00A15418">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_Toc53167525 \h </w:instrText>
      </w:r>
      <w:r>
        <w:fldChar w:fldCharType="separate"/>
      </w:r>
      <w:r>
        <w:t>202</w:t>
      </w:r>
      <w:r>
        <w:fldChar w:fldCharType="end"/>
      </w:r>
    </w:p>
    <w:p w14:paraId="430C4887" w14:textId="64B5B1A9" w:rsidR="00A15418" w:rsidRDefault="00A15418">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_Toc53167526 \h </w:instrText>
      </w:r>
      <w:r>
        <w:fldChar w:fldCharType="separate"/>
      </w:r>
      <w:r>
        <w:t>202</w:t>
      </w:r>
      <w:r>
        <w:fldChar w:fldCharType="end"/>
      </w:r>
    </w:p>
    <w:p w14:paraId="49474786" w14:textId="764589B8" w:rsidR="00A15418" w:rsidRDefault="00A15418">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_Toc53167527 \h </w:instrText>
      </w:r>
      <w:r>
        <w:fldChar w:fldCharType="separate"/>
      </w:r>
      <w:r>
        <w:t>202</w:t>
      </w:r>
      <w:r>
        <w:fldChar w:fldCharType="end"/>
      </w:r>
    </w:p>
    <w:p w14:paraId="4E8FA969" w14:textId="0B7C6598" w:rsidR="00A15418" w:rsidRDefault="00A15418">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_Toc53167528 \h </w:instrText>
      </w:r>
      <w:r>
        <w:fldChar w:fldCharType="separate"/>
      </w:r>
      <w:r>
        <w:t>202</w:t>
      </w:r>
      <w:r>
        <w:fldChar w:fldCharType="end"/>
      </w:r>
    </w:p>
    <w:p w14:paraId="7862F0CA" w14:textId="6A5F71CB" w:rsidR="00A15418" w:rsidRDefault="00A15418">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_Toc53167529 \h </w:instrText>
      </w:r>
      <w:r>
        <w:fldChar w:fldCharType="separate"/>
      </w:r>
      <w:r>
        <w:t>203</w:t>
      </w:r>
      <w:r>
        <w:fldChar w:fldCharType="end"/>
      </w:r>
    </w:p>
    <w:p w14:paraId="06BC78D0" w14:textId="61DC8449" w:rsidR="00A15418" w:rsidRDefault="00A15418">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_Toc53167530 \h </w:instrText>
      </w:r>
      <w:r>
        <w:fldChar w:fldCharType="separate"/>
      </w:r>
      <w:r>
        <w:t>204</w:t>
      </w:r>
      <w:r>
        <w:fldChar w:fldCharType="end"/>
      </w:r>
    </w:p>
    <w:p w14:paraId="077367C2" w14:textId="3AFA6234" w:rsidR="00A15418" w:rsidRDefault="00A15418">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_Toc53167531 \h </w:instrText>
      </w:r>
      <w:r>
        <w:fldChar w:fldCharType="separate"/>
      </w:r>
      <w:r>
        <w:t>205</w:t>
      </w:r>
      <w:r>
        <w:fldChar w:fldCharType="end"/>
      </w:r>
    </w:p>
    <w:p w14:paraId="716026AF" w14:textId="72ACDF09" w:rsidR="00A15418" w:rsidRDefault="00A15418">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_Toc53167532 \h </w:instrText>
      </w:r>
      <w:r>
        <w:fldChar w:fldCharType="separate"/>
      </w:r>
      <w:r>
        <w:t>205</w:t>
      </w:r>
      <w:r>
        <w:fldChar w:fldCharType="end"/>
      </w:r>
    </w:p>
    <w:p w14:paraId="10B90409" w14:textId="3F79F35E" w:rsidR="00A15418" w:rsidRDefault="00A15418">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_Toc53167533 \h </w:instrText>
      </w:r>
      <w:r>
        <w:fldChar w:fldCharType="separate"/>
      </w:r>
      <w:r>
        <w:t>205</w:t>
      </w:r>
      <w:r>
        <w:fldChar w:fldCharType="end"/>
      </w:r>
    </w:p>
    <w:p w14:paraId="24DC7582" w14:textId="02FAEEB3" w:rsidR="00A15418" w:rsidRDefault="00A15418">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_Toc53167534 \h </w:instrText>
      </w:r>
      <w:r>
        <w:fldChar w:fldCharType="separate"/>
      </w:r>
      <w:r>
        <w:t>205</w:t>
      </w:r>
      <w:r>
        <w:fldChar w:fldCharType="end"/>
      </w:r>
    </w:p>
    <w:p w14:paraId="3894C475" w14:textId="38F55A0E" w:rsidR="00A15418" w:rsidRDefault="00A15418">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_Toc53167535 \h </w:instrText>
      </w:r>
      <w:r>
        <w:fldChar w:fldCharType="separate"/>
      </w:r>
      <w:r>
        <w:t>205</w:t>
      </w:r>
      <w:r>
        <w:fldChar w:fldCharType="end"/>
      </w:r>
    </w:p>
    <w:p w14:paraId="3E419A3D" w14:textId="5CAB1955" w:rsidR="00A15418" w:rsidRDefault="00A15418">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_Toc53167536 \h </w:instrText>
      </w:r>
      <w:r>
        <w:fldChar w:fldCharType="separate"/>
      </w:r>
      <w:r>
        <w:t>205</w:t>
      </w:r>
      <w:r>
        <w:fldChar w:fldCharType="end"/>
      </w:r>
    </w:p>
    <w:p w14:paraId="75C6F8EA" w14:textId="06A0B97D" w:rsidR="00A15418" w:rsidRDefault="00A15418">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_Toc53167537 \h </w:instrText>
      </w:r>
      <w:r>
        <w:fldChar w:fldCharType="separate"/>
      </w:r>
      <w:r>
        <w:t>205</w:t>
      </w:r>
      <w:r>
        <w:fldChar w:fldCharType="end"/>
      </w:r>
    </w:p>
    <w:p w14:paraId="6D481248" w14:textId="3AB90D8D" w:rsidR="00A15418" w:rsidRDefault="00A15418">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_Toc53167538 \h </w:instrText>
      </w:r>
      <w:r>
        <w:fldChar w:fldCharType="separate"/>
      </w:r>
      <w:r>
        <w:t>205</w:t>
      </w:r>
      <w:r>
        <w:fldChar w:fldCharType="end"/>
      </w:r>
    </w:p>
    <w:p w14:paraId="00F235F1" w14:textId="2DDA3E95" w:rsidR="00A15418" w:rsidRDefault="00A15418">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_Toc53167539 \h </w:instrText>
      </w:r>
      <w:r>
        <w:fldChar w:fldCharType="separate"/>
      </w:r>
      <w:r>
        <w:t>205</w:t>
      </w:r>
      <w:r>
        <w:fldChar w:fldCharType="end"/>
      </w:r>
    </w:p>
    <w:p w14:paraId="670C13AC" w14:textId="419B6705" w:rsidR="00A15418" w:rsidRDefault="00A15418">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_Toc53167540 \h </w:instrText>
      </w:r>
      <w:r>
        <w:fldChar w:fldCharType="separate"/>
      </w:r>
      <w:r>
        <w:t>205</w:t>
      </w:r>
      <w:r>
        <w:fldChar w:fldCharType="end"/>
      </w:r>
    </w:p>
    <w:p w14:paraId="555BA55F" w14:textId="0413BDEE" w:rsidR="00A15418" w:rsidRDefault="00A15418">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_Toc53167541 \h </w:instrText>
      </w:r>
      <w:r>
        <w:fldChar w:fldCharType="separate"/>
      </w:r>
      <w:r>
        <w:t>205</w:t>
      </w:r>
      <w:r>
        <w:fldChar w:fldCharType="end"/>
      </w:r>
    </w:p>
    <w:p w14:paraId="37E4046E" w14:textId="45DAFF28" w:rsidR="00A15418" w:rsidRDefault="00A15418">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_Toc53167542 \h </w:instrText>
      </w:r>
      <w:r>
        <w:fldChar w:fldCharType="separate"/>
      </w:r>
      <w:r>
        <w:t>205</w:t>
      </w:r>
      <w:r>
        <w:fldChar w:fldCharType="end"/>
      </w:r>
    </w:p>
    <w:p w14:paraId="418ABE69" w14:textId="4D959DCD" w:rsidR="00A15418" w:rsidRDefault="00A15418">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_Toc53167543 \h </w:instrText>
      </w:r>
      <w:r>
        <w:fldChar w:fldCharType="separate"/>
      </w:r>
      <w:r>
        <w:t>206</w:t>
      </w:r>
      <w:r>
        <w:fldChar w:fldCharType="end"/>
      </w:r>
    </w:p>
    <w:p w14:paraId="02B7A2CE" w14:textId="19FECBA8" w:rsidR="00A15418" w:rsidRDefault="00A15418">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_Toc53167544 \h </w:instrText>
      </w:r>
      <w:r>
        <w:fldChar w:fldCharType="separate"/>
      </w:r>
      <w:r>
        <w:t>207</w:t>
      </w:r>
      <w:r>
        <w:fldChar w:fldCharType="end"/>
      </w:r>
    </w:p>
    <w:p w14:paraId="59ED7873" w14:textId="1B7C3CF3" w:rsidR="00A15418" w:rsidRDefault="00A15418">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_Toc53167545 \h </w:instrText>
      </w:r>
      <w:r>
        <w:fldChar w:fldCharType="separate"/>
      </w:r>
      <w:r>
        <w:t>207</w:t>
      </w:r>
      <w:r>
        <w:fldChar w:fldCharType="end"/>
      </w:r>
    </w:p>
    <w:p w14:paraId="0632B5CA" w14:textId="0A0AD25F" w:rsidR="00A15418" w:rsidRDefault="00A15418">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_Toc53167546 \h </w:instrText>
      </w:r>
      <w:r>
        <w:fldChar w:fldCharType="separate"/>
      </w:r>
      <w:r>
        <w:t>207</w:t>
      </w:r>
      <w:r>
        <w:fldChar w:fldCharType="end"/>
      </w:r>
    </w:p>
    <w:p w14:paraId="6274C0FA" w14:textId="4BA7383E" w:rsidR="00A15418" w:rsidRDefault="00A15418">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_Toc53167547 \h </w:instrText>
      </w:r>
      <w:r>
        <w:fldChar w:fldCharType="separate"/>
      </w:r>
      <w:r>
        <w:t>207</w:t>
      </w:r>
      <w:r>
        <w:fldChar w:fldCharType="end"/>
      </w:r>
    </w:p>
    <w:p w14:paraId="341C124F" w14:textId="2ABE33BE" w:rsidR="00A15418" w:rsidRDefault="00A15418">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_Toc53167548 \h </w:instrText>
      </w:r>
      <w:r>
        <w:fldChar w:fldCharType="separate"/>
      </w:r>
      <w:r>
        <w:t>207</w:t>
      </w:r>
      <w:r>
        <w:fldChar w:fldCharType="end"/>
      </w:r>
    </w:p>
    <w:p w14:paraId="33F73239" w14:textId="1C9ECEE1" w:rsidR="00A15418" w:rsidRDefault="00A15418">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_Toc53167549 \h </w:instrText>
      </w:r>
      <w:r>
        <w:fldChar w:fldCharType="separate"/>
      </w:r>
      <w:r>
        <w:t>207</w:t>
      </w:r>
      <w:r>
        <w:fldChar w:fldCharType="end"/>
      </w:r>
    </w:p>
    <w:p w14:paraId="2D4E8029" w14:textId="67503B70" w:rsidR="00A15418" w:rsidRDefault="00A15418">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_Toc53167550 \h </w:instrText>
      </w:r>
      <w:r>
        <w:fldChar w:fldCharType="separate"/>
      </w:r>
      <w:r>
        <w:t>207</w:t>
      </w:r>
      <w:r>
        <w:fldChar w:fldCharType="end"/>
      </w:r>
    </w:p>
    <w:p w14:paraId="37977B5D" w14:textId="4A0D72B4" w:rsidR="00A15418" w:rsidRDefault="00A15418">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_Toc53167551 \h </w:instrText>
      </w:r>
      <w:r>
        <w:fldChar w:fldCharType="separate"/>
      </w:r>
      <w:r>
        <w:t>208</w:t>
      </w:r>
      <w:r>
        <w:fldChar w:fldCharType="end"/>
      </w:r>
    </w:p>
    <w:p w14:paraId="496469CA" w14:textId="34D4A149" w:rsidR="00A15418" w:rsidRDefault="00A15418">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_Toc53167552 \h </w:instrText>
      </w:r>
      <w:r>
        <w:fldChar w:fldCharType="separate"/>
      </w:r>
      <w:r>
        <w:t>209</w:t>
      </w:r>
      <w:r>
        <w:fldChar w:fldCharType="end"/>
      </w:r>
    </w:p>
    <w:p w14:paraId="2C3B3D68" w14:textId="53554A94" w:rsidR="00A15418" w:rsidRDefault="00A15418">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_Toc53167553 \h </w:instrText>
      </w:r>
      <w:r>
        <w:fldChar w:fldCharType="separate"/>
      </w:r>
      <w:r>
        <w:t>209</w:t>
      </w:r>
      <w:r>
        <w:fldChar w:fldCharType="end"/>
      </w:r>
    </w:p>
    <w:p w14:paraId="77AF7C25" w14:textId="57B13DDE" w:rsidR="00A15418" w:rsidRDefault="00A15418">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_Toc53167554 \h </w:instrText>
      </w:r>
      <w:r>
        <w:fldChar w:fldCharType="separate"/>
      </w:r>
      <w:r>
        <w:t>209</w:t>
      </w:r>
      <w:r>
        <w:fldChar w:fldCharType="end"/>
      </w:r>
    </w:p>
    <w:p w14:paraId="223A8E94" w14:textId="1439D675" w:rsidR="00A15418" w:rsidRDefault="00A15418">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_Toc53167555 \h </w:instrText>
      </w:r>
      <w:r>
        <w:fldChar w:fldCharType="separate"/>
      </w:r>
      <w:r>
        <w:t>209</w:t>
      </w:r>
      <w:r>
        <w:fldChar w:fldCharType="end"/>
      </w:r>
    </w:p>
    <w:p w14:paraId="3B7C966A" w14:textId="631D2A16" w:rsidR="00A15418" w:rsidRDefault="00A15418">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_Toc53167556 \h </w:instrText>
      </w:r>
      <w:r>
        <w:fldChar w:fldCharType="separate"/>
      </w:r>
      <w:r>
        <w:t>210</w:t>
      </w:r>
      <w:r>
        <w:fldChar w:fldCharType="end"/>
      </w:r>
    </w:p>
    <w:p w14:paraId="35A32166" w14:textId="205027CA" w:rsidR="00A15418" w:rsidRDefault="00A15418">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_Toc53167557 \h </w:instrText>
      </w:r>
      <w:r>
        <w:fldChar w:fldCharType="separate"/>
      </w:r>
      <w:r>
        <w:t>210</w:t>
      </w:r>
      <w:r>
        <w:fldChar w:fldCharType="end"/>
      </w:r>
    </w:p>
    <w:p w14:paraId="4E450512" w14:textId="456605D8" w:rsidR="00A15418" w:rsidRDefault="00A15418">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_Toc53167558 \h </w:instrText>
      </w:r>
      <w:r>
        <w:fldChar w:fldCharType="separate"/>
      </w:r>
      <w:r>
        <w:t>210</w:t>
      </w:r>
      <w:r>
        <w:fldChar w:fldCharType="end"/>
      </w:r>
    </w:p>
    <w:p w14:paraId="48E05429" w14:textId="19BD8C2D" w:rsidR="00A15418" w:rsidRDefault="00A15418">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_Toc53167559 \h </w:instrText>
      </w:r>
      <w:r>
        <w:fldChar w:fldCharType="separate"/>
      </w:r>
      <w:r>
        <w:t>210</w:t>
      </w:r>
      <w:r>
        <w:fldChar w:fldCharType="end"/>
      </w:r>
    </w:p>
    <w:p w14:paraId="610993D1" w14:textId="6AF4DAC6" w:rsidR="00A15418" w:rsidRDefault="00A15418">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_Toc53167560 \h </w:instrText>
      </w:r>
      <w:r>
        <w:fldChar w:fldCharType="separate"/>
      </w:r>
      <w:r>
        <w:t>210</w:t>
      </w:r>
      <w:r>
        <w:fldChar w:fldCharType="end"/>
      </w:r>
    </w:p>
    <w:p w14:paraId="47789A7B" w14:textId="48DDEF8C" w:rsidR="00A15418" w:rsidRDefault="00A15418">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_Toc53167561 \h </w:instrText>
      </w:r>
      <w:r>
        <w:fldChar w:fldCharType="separate"/>
      </w:r>
      <w:r>
        <w:t>211</w:t>
      </w:r>
      <w:r>
        <w:fldChar w:fldCharType="end"/>
      </w:r>
    </w:p>
    <w:p w14:paraId="78CB4D8D" w14:textId="37496B04" w:rsidR="00A15418" w:rsidRDefault="00A15418">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_Toc53167562 \h </w:instrText>
      </w:r>
      <w:r>
        <w:fldChar w:fldCharType="separate"/>
      </w:r>
      <w:r>
        <w:t>212</w:t>
      </w:r>
      <w:r>
        <w:fldChar w:fldCharType="end"/>
      </w:r>
    </w:p>
    <w:p w14:paraId="2A6B1781" w14:textId="5F52DDAF" w:rsidR="00A15418" w:rsidRDefault="00A15418">
      <w:pPr>
        <w:pStyle w:val="TOC3"/>
        <w:rPr>
          <w:rFonts w:asciiTheme="minorHAnsi" w:hAnsiTheme="minorHAnsi" w:cstheme="minorBidi"/>
          <w:sz w:val="22"/>
          <w:szCs w:val="22"/>
          <w:lang w:eastAsia="en-GB"/>
        </w:rPr>
      </w:pPr>
      <w:r>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_Toc53167563 \h </w:instrText>
      </w:r>
      <w:r>
        <w:fldChar w:fldCharType="separate"/>
      </w:r>
      <w:r>
        <w:t>214</w:t>
      </w:r>
      <w:r>
        <w:fldChar w:fldCharType="end"/>
      </w:r>
    </w:p>
    <w:p w14:paraId="69717E50" w14:textId="4EB7E9AC" w:rsidR="00A15418" w:rsidRDefault="00A15418">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_Toc53167564 \h </w:instrText>
      </w:r>
      <w:r>
        <w:fldChar w:fldCharType="separate"/>
      </w:r>
      <w:r>
        <w:t>214</w:t>
      </w:r>
      <w:r>
        <w:fldChar w:fldCharType="end"/>
      </w:r>
    </w:p>
    <w:p w14:paraId="4207A3B8" w14:textId="4A5A4ED0" w:rsidR="00A15418" w:rsidRDefault="00A15418">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_Toc53167565 \h </w:instrText>
      </w:r>
      <w:r>
        <w:fldChar w:fldCharType="separate"/>
      </w:r>
      <w:r>
        <w:t>214</w:t>
      </w:r>
      <w:r>
        <w:fldChar w:fldCharType="end"/>
      </w:r>
    </w:p>
    <w:p w14:paraId="3A20AFD2" w14:textId="6B1AA4AC" w:rsidR="00A15418" w:rsidRDefault="00A15418">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_Toc53167566 \h </w:instrText>
      </w:r>
      <w:r>
        <w:fldChar w:fldCharType="separate"/>
      </w:r>
      <w:r>
        <w:t>214</w:t>
      </w:r>
      <w:r>
        <w:fldChar w:fldCharType="end"/>
      </w:r>
    </w:p>
    <w:p w14:paraId="1305ED4C" w14:textId="382B4CCD" w:rsidR="00A15418" w:rsidRDefault="00A15418">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_Toc53167567 \h </w:instrText>
      </w:r>
      <w:r>
        <w:fldChar w:fldCharType="separate"/>
      </w:r>
      <w:r>
        <w:t>214</w:t>
      </w:r>
      <w:r>
        <w:fldChar w:fldCharType="end"/>
      </w:r>
    </w:p>
    <w:p w14:paraId="656D4690" w14:textId="74CA202D" w:rsidR="00A15418" w:rsidRDefault="00A15418">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_Toc53167568 \h </w:instrText>
      </w:r>
      <w:r>
        <w:fldChar w:fldCharType="separate"/>
      </w:r>
      <w:r>
        <w:t>214</w:t>
      </w:r>
      <w:r>
        <w:fldChar w:fldCharType="end"/>
      </w:r>
    </w:p>
    <w:p w14:paraId="2C38E6DE" w14:textId="2909C57A" w:rsidR="00A15418" w:rsidRDefault="00A15418">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_Toc53167569 \h </w:instrText>
      </w:r>
      <w:r>
        <w:fldChar w:fldCharType="separate"/>
      </w:r>
      <w:r>
        <w:t>215</w:t>
      </w:r>
      <w:r>
        <w:fldChar w:fldCharType="end"/>
      </w:r>
    </w:p>
    <w:p w14:paraId="1DFDA359" w14:textId="631D0675" w:rsidR="00A15418" w:rsidRDefault="00A15418">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_Toc53167570 \h </w:instrText>
      </w:r>
      <w:r>
        <w:fldChar w:fldCharType="separate"/>
      </w:r>
      <w:r>
        <w:t>215</w:t>
      </w:r>
      <w:r>
        <w:fldChar w:fldCharType="end"/>
      </w:r>
    </w:p>
    <w:p w14:paraId="267058DD" w14:textId="77CFF5FF" w:rsidR="00A15418" w:rsidRDefault="00A15418">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_Toc53167571 \h </w:instrText>
      </w:r>
      <w:r>
        <w:fldChar w:fldCharType="separate"/>
      </w:r>
      <w:r>
        <w:t>215</w:t>
      </w:r>
      <w:r>
        <w:fldChar w:fldCharType="end"/>
      </w:r>
    </w:p>
    <w:p w14:paraId="3F0DCD5C" w14:textId="6959AD68" w:rsidR="00A15418" w:rsidRDefault="00A15418">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_Toc53167572 \h </w:instrText>
      </w:r>
      <w:r>
        <w:fldChar w:fldCharType="separate"/>
      </w:r>
      <w:r>
        <w:t>215</w:t>
      </w:r>
      <w:r>
        <w:fldChar w:fldCharType="end"/>
      </w:r>
    </w:p>
    <w:p w14:paraId="0F8C094F" w14:textId="157490A0" w:rsidR="00A15418" w:rsidRDefault="00A15418">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_Toc53167573 \h </w:instrText>
      </w:r>
      <w:r>
        <w:fldChar w:fldCharType="separate"/>
      </w:r>
      <w:r>
        <w:t>215</w:t>
      </w:r>
      <w:r>
        <w:fldChar w:fldCharType="end"/>
      </w:r>
    </w:p>
    <w:p w14:paraId="0A4DC8BC" w14:textId="0A9B4B49" w:rsidR="00A15418" w:rsidRDefault="00A15418">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_Toc53167574 \h </w:instrText>
      </w:r>
      <w:r>
        <w:fldChar w:fldCharType="separate"/>
      </w:r>
      <w:r>
        <w:t>215</w:t>
      </w:r>
      <w:r>
        <w:fldChar w:fldCharType="end"/>
      </w:r>
    </w:p>
    <w:p w14:paraId="651A8E24" w14:textId="71BE0576" w:rsidR="00A15418" w:rsidRDefault="00A15418">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_Toc53167575 \h </w:instrText>
      </w:r>
      <w:r>
        <w:fldChar w:fldCharType="separate"/>
      </w:r>
      <w:r>
        <w:t>217</w:t>
      </w:r>
      <w:r>
        <w:fldChar w:fldCharType="end"/>
      </w:r>
    </w:p>
    <w:p w14:paraId="46CBDD9C" w14:textId="07030D1E" w:rsidR="00A15418" w:rsidRDefault="00A15418">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_Toc53167576 \h </w:instrText>
      </w:r>
      <w:r>
        <w:fldChar w:fldCharType="separate"/>
      </w:r>
      <w:r>
        <w:t>217</w:t>
      </w:r>
      <w:r>
        <w:fldChar w:fldCharType="end"/>
      </w:r>
    </w:p>
    <w:p w14:paraId="16017E0B" w14:textId="1DD06778" w:rsidR="00A15418" w:rsidRDefault="00A15418">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_Toc53167577 \h </w:instrText>
      </w:r>
      <w:r>
        <w:fldChar w:fldCharType="separate"/>
      </w:r>
      <w:r>
        <w:t>217</w:t>
      </w:r>
      <w:r>
        <w:fldChar w:fldCharType="end"/>
      </w:r>
    </w:p>
    <w:p w14:paraId="524D33B4" w14:textId="72DC40F4" w:rsidR="00A15418" w:rsidRDefault="00A15418">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_Toc53167578 \h </w:instrText>
      </w:r>
      <w:r>
        <w:fldChar w:fldCharType="separate"/>
      </w:r>
      <w:r>
        <w:t>217</w:t>
      </w:r>
      <w:r>
        <w:fldChar w:fldCharType="end"/>
      </w:r>
    </w:p>
    <w:p w14:paraId="76C553B5" w14:textId="3C9E431C" w:rsidR="00A15418" w:rsidRDefault="00A15418">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_Toc53167579 \h </w:instrText>
      </w:r>
      <w:r>
        <w:fldChar w:fldCharType="separate"/>
      </w:r>
      <w:r>
        <w:t>218</w:t>
      </w:r>
      <w:r>
        <w:fldChar w:fldCharType="end"/>
      </w:r>
    </w:p>
    <w:p w14:paraId="0B29465C" w14:textId="0282BB65" w:rsidR="00A15418" w:rsidRDefault="00A15418">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_Toc53167580 \h </w:instrText>
      </w:r>
      <w:r>
        <w:fldChar w:fldCharType="separate"/>
      </w:r>
      <w:r>
        <w:t>218</w:t>
      </w:r>
      <w:r>
        <w:fldChar w:fldCharType="end"/>
      </w:r>
    </w:p>
    <w:p w14:paraId="497CF7C9" w14:textId="22D86F5E"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_Toc53167581 \h </w:instrText>
      </w:r>
      <w:r>
        <w:fldChar w:fldCharType="separate"/>
      </w:r>
      <w:r>
        <w:t>218</w:t>
      </w:r>
      <w:r>
        <w:fldChar w:fldCharType="end"/>
      </w:r>
    </w:p>
    <w:p w14:paraId="5A3AB4FB" w14:textId="172C895E" w:rsidR="00A15418" w:rsidRDefault="00A15418">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_Toc53167582 \h </w:instrText>
      </w:r>
      <w:r>
        <w:fldChar w:fldCharType="separate"/>
      </w:r>
      <w:r>
        <w:t>218</w:t>
      </w:r>
      <w:r>
        <w:fldChar w:fldCharType="end"/>
      </w:r>
    </w:p>
    <w:p w14:paraId="193DEEA8" w14:textId="3634B1C2" w:rsidR="00A15418" w:rsidRDefault="00A15418">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_Toc53167583 \h </w:instrText>
      </w:r>
      <w:r>
        <w:fldChar w:fldCharType="separate"/>
      </w:r>
      <w:r>
        <w:t>218</w:t>
      </w:r>
      <w:r>
        <w:fldChar w:fldCharType="end"/>
      </w:r>
    </w:p>
    <w:p w14:paraId="77F964F7" w14:textId="3EB9DBAB"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_Toc53167584 \h </w:instrText>
      </w:r>
      <w:r>
        <w:fldChar w:fldCharType="separate"/>
      </w:r>
      <w:r>
        <w:t>218</w:t>
      </w:r>
      <w:r>
        <w:fldChar w:fldCharType="end"/>
      </w:r>
    </w:p>
    <w:p w14:paraId="35A351F1" w14:textId="3D342D00" w:rsidR="00A15418" w:rsidRDefault="00A15418">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_Toc53167585 \h </w:instrText>
      </w:r>
      <w:r>
        <w:fldChar w:fldCharType="separate"/>
      </w:r>
      <w:r>
        <w:t>220</w:t>
      </w:r>
      <w:r>
        <w:fldChar w:fldCharType="end"/>
      </w:r>
    </w:p>
    <w:p w14:paraId="558B47EB" w14:textId="3B576278" w:rsidR="00A15418" w:rsidRDefault="00A15418">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_Toc53167586 \h </w:instrText>
      </w:r>
      <w:r>
        <w:fldChar w:fldCharType="separate"/>
      </w:r>
      <w:r>
        <w:t>221</w:t>
      </w:r>
      <w:r>
        <w:fldChar w:fldCharType="end"/>
      </w:r>
    </w:p>
    <w:p w14:paraId="5B52D324" w14:textId="5B9727F5" w:rsidR="00A15418" w:rsidRDefault="00A15418">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_Toc53167587 \h </w:instrText>
      </w:r>
      <w:r>
        <w:fldChar w:fldCharType="separate"/>
      </w:r>
      <w:r>
        <w:t>221</w:t>
      </w:r>
      <w:r>
        <w:fldChar w:fldCharType="end"/>
      </w:r>
    </w:p>
    <w:p w14:paraId="137B04F1" w14:textId="31BCC61C" w:rsidR="00A15418" w:rsidRDefault="00A15418">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_Toc53167588 \h </w:instrText>
      </w:r>
      <w:r>
        <w:fldChar w:fldCharType="separate"/>
      </w:r>
      <w:r>
        <w:t>221</w:t>
      </w:r>
      <w:r>
        <w:fldChar w:fldCharType="end"/>
      </w:r>
    </w:p>
    <w:p w14:paraId="71794480" w14:textId="78001E2B" w:rsidR="00A15418" w:rsidRDefault="00A15418">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_Toc53167589 \h </w:instrText>
      </w:r>
      <w:r>
        <w:fldChar w:fldCharType="separate"/>
      </w:r>
      <w:r>
        <w:t>221</w:t>
      </w:r>
      <w:r>
        <w:fldChar w:fldCharType="end"/>
      </w:r>
    </w:p>
    <w:p w14:paraId="5445D01F" w14:textId="7D0FA92C" w:rsidR="00A15418" w:rsidRDefault="00A15418">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_Toc53167590 \h </w:instrText>
      </w:r>
      <w:r>
        <w:fldChar w:fldCharType="separate"/>
      </w:r>
      <w:r>
        <w:t>221</w:t>
      </w:r>
      <w:r>
        <w:fldChar w:fldCharType="end"/>
      </w:r>
    </w:p>
    <w:p w14:paraId="154E0537" w14:textId="05829603" w:rsidR="00A15418" w:rsidRDefault="00A15418">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_Toc53167591 \h </w:instrText>
      </w:r>
      <w:r>
        <w:fldChar w:fldCharType="separate"/>
      </w:r>
      <w:r>
        <w:t>221</w:t>
      </w:r>
      <w:r>
        <w:fldChar w:fldCharType="end"/>
      </w:r>
    </w:p>
    <w:p w14:paraId="6D2ABB30" w14:textId="304D7E42" w:rsidR="00A15418" w:rsidRDefault="00A15418">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_Toc53167592 \h </w:instrText>
      </w:r>
      <w:r>
        <w:fldChar w:fldCharType="separate"/>
      </w:r>
      <w:r>
        <w:t>221</w:t>
      </w:r>
      <w:r>
        <w:fldChar w:fldCharType="end"/>
      </w:r>
    </w:p>
    <w:p w14:paraId="1B5C00B9" w14:textId="4E02DC90" w:rsidR="00A15418" w:rsidRDefault="00A15418">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_Toc53167593 \h </w:instrText>
      </w:r>
      <w:r>
        <w:fldChar w:fldCharType="separate"/>
      </w:r>
      <w:r>
        <w:t>221</w:t>
      </w:r>
      <w:r>
        <w:fldChar w:fldCharType="end"/>
      </w:r>
    </w:p>
    <w:p w14:paraId="33947C6B" w14:textId="6F3B7D81" w:rsidR="00A15418" w:rsidRDefault="00A15418">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_Toc53167594 \h </w:instrText>
      </w:r>
      <w:r>
        <w:fldChar w:fldCharType="separate"/>
      </w:r>
      <w:r>
        <w:t>222</w:t>
      </w:r>
      <w:r>
        <w:fldChar w:fldCharType="end"/>
      </w:r>
    </w:p>
    <w:p w14:paraId="6275EC16" w14:textId="477DB12C" w:rsidR="00A15418" w:rsidRDefault="00A15418">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_Toc53167595 \h </w:instrText>
      </w:r>
      <w:r>
        <w:fldChar w:fldCharType="separate"/>
      </w:r>
      <w:r>
        <w:t>223</w:t>
      </w:r>
      <w:r>
        <w:fldChar w:fldCharType="end"/>
      </w:r>
    </w:p>
    <w:p w14:paraId="60EEF250" w14:textId="42569E42" w:rsidR="00A15418" w:rsidRDefault="00A15418">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_Toc53167596 \h </w:instrText>
      </w:r>
      <w:r>
        <w:fldChar w:fldCharType="separate"/>
      </w:r>
      <w:r>
        <w:t>223</w:t>
      </w:r>
      <w:r>
        <w:fldChar w:fldCharType="end"/>
      </w:r>
    </w:p>
    <w:p w14:paraId="49D2DD99" w14:textId="7F4DF582" w:rsidR="00A15418" w:rsidRDefault="00A15418">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_Toc53167597 \h </w:instrText>
      </w:r>
      <w:r>
        <w:fldChar w:fldCharType="separate"/>
      </w:r>
      <w:r>
        <w:t>224</w:t>
      </w:r>
      <w:r>
        <w:fldChar w:fldCharType="end"/>
      </w:r>
    </w:p>
    <w:p w14:paraId="398C1E0F" w14:textId="0D94B6E3"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_Toc53167598 \h </w:instrText>
      </w:r>
      <w:r>
        <w:fldChar w:fldCharType="separate"/>
      </w:r>
      <w:r>
        <w:t>224</w:t>
      </w:r>
      <w:r>
        <w:fldChar w:fldCharType="end"/>
      </w:r>
    </w:p>
    <w:p w14:paraId="4F69F95E" w14:textId="71EE6753" w:rsidR="00A15418" w:rsidRDefault="00A15418">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6D3695">
        <w:rPr>
          <w:lang w:val="en-US"/>
        </w:rPr>
        <w:t>OFF power</w:t>
      </w:r>
      <w:r>
        <w:tab/>
      </w:r>
      <w:r>
        <w:fldChar w:fldCharType="begin" w:fldLock="1"/>
      </w:r>
      <w:r>
        <w:instrText xml:space="preserve"> PAGEREF _Toc53167599 \h </w:instrText>
      </w:r>
      <w:r>
        <w:fldChar w:fldCharType="separate"/>
      </w:r>
      <w:r>
        <w:t>224</w:t>
      </w:r>
      <w:r>
        <w:fldChar w:fldCharType="end"/>
      </w:r>
    </w:p>
    <w:p w14:paraId="2F9075C6" w14:textId="0A924150" w:rsidR="00A15418" w:rsidRDefault="00A15418">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_Toc53167600 \h </w:instrText>
      </w:r>
      <w:r>
        <w:fldChar w:fldCharType="separate"/>
      </w:r>
      <w:r>
        <w:t>224</w:t>
      </w:r>
      <w:r>
        <w:fldChar w:fldCharType="end"/>
      </w:r>
    </w:p>
    <w:p w14:paraId="5402F29D" w14:textId="55CDE2D2" w:rsidR="00A15418" w:rsidRDefault="00A15418">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_Toc53167601 \h </w:instrText>
      </w:r>
      <w:r>
        <w:fldChar w:fldCharType="separate"/>
      </w:r>
      <w:r>
        <w:t>224</w:t>
      </w:r>
      <w:r>
        <w:fldChar w:fldCharType="end"/>
      </w:r>
    </w:p>
    <w:p w14:paraId="10224808" w14:textId="111B8FB8"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_Toc53167602 \h </w:instrText>
      </w:r>
      <w:r>
        <w:fldChar w:fldCharType="separate"/>
      </w:r>
      <w:r>
        <w:t>224</w:t>
      </w:r>
      <w:r>
        <w:fldChar w:fldCharType="end"/>
      </w:r>
    </w:p>
    <w:p w14:paraId="0E3209F7" w14:textId="1DB72AD4"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_Toc53167603 \h </w:instrText>
      </w:r>
      <w:r>
        <w:fldChar w:fldCharType="separate"/>
      </w:r>
      <w:r>
        <w:t>224</w:t>
      </w:r>
      <w:r>
        <w:fldChar w:fldCharType="end"/>
      </w:r>
    </w:p>
    <w:p w14:paraId="30B4FEE8" w14:textId="6A77E178"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_Toc53167604 \h </w:instrText>
      </w:r>
      <w:r>
        <w:fldChar w:fldCharType="separate"/>
      </w:r>
      <w:r>
        <w:t>224</w:t>
      </w:r>
      <w:r>
        <w:fldChar w:fldCharType="end"/>
      </w:r>
    </w:p>
    <w:p w14:paraId="2AA3CA46" w14:textId="585F9E2A"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_Toc53167605 \h </w:instrText>
      </w:r>
      <w:r>
        <w:fldChar w:fldCharType="separate"/>
      </w:r>
      <w:r>
        <w:t>225</w:t>
      </w:r>
      <w:r>
        <w:fldChar w:fldCharType="end"/>
      </w:r>
    </w:p>
    <w:p w14:paraId="6893978D" w14:textId="6C327D17" w:rsidR="00A15418" w:rsidRDefault="00A15418">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_Toc53167606 \h </w:instrText>
      </w:r>
      <w:r>
        <w:fldChar w:fldCharType="separate"/>
      </w:r>
      <w:r>
        <w:t>225</w:t>
      </w:r>
      <w:r>
        <w:fldChar w:fldCharType="end"/>
      </w:r>
    </w:p>
    <w:p w14:paraId="0129D7F0" w14:textId="087F44DB" w:rsidR="00A15418" w:rsidRDefault="00A15418">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_Toc53167607 \h </w:instrText>
      </w:r>
      <w:r>
        <w:fldChar w:fldCharType="separate"/>
      </w:r>
      <w:r>
        <w:t>226</w:t>
      </w:r>
      <w:r>
        <w:fldChar w:fldCharType="end"/>
      </w:r>
    </w:p>
    <w:p w14:paraId="3D4DD240" w14:textId="5FD1A621" w:rsidR="00A15418" w:rsidRDefault="00A15418">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_Toc53167608 \h </w:instrText>
      </w:r>
      <w:r>
        <w:fldChar w:fldCharType="separate"/>
      </w:r>
      <w:r>
        <w:t>226</w:t>
      </w:r>
      <w:r>
        <w:fldChar w:fldCharType="end"/>
      </w:r>
    </w:p>
    <w:p w14:paraId="6D87C6B4" w14:textId="4422983B" w:rsidR="00A15418" w:rsidRDefault="00A15418">
      <w:pPr>
        <w:pStyle w:val="TOC2"/>
        <w:rPr>
          <w:rFonts w:asciiTheme="minorHAnsi" w:hAnsiTheme="minorHAnsi" w:cstheme="minorBidi"/>
          <w:sz w:val="22"/>
          <w:szCs w:val="22"/>
          <w:lang w:eastAsia="en-GB"/>
        </w:rPr>
      </w:pPr>
      <w:r>
        <w:t>1</w:t>
      </w:r>
      <w:r w:rsidRPr="006D3695">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_Toc53167609 \h </w:instrText>
      </w:r>
      <w:r>
        <w:fldChar w:fldCharType="separate"/>
      </w:r>
      <w:r>
        <w:t>226</w:t>
      </w:r>
      <w:r>
        <w:fldChar w:fldCharType="end"/>
      </w:r>
    </w:p>
    <w:p w14:paraId="0CDECA73" w14:textId="0B4E012F" w:rsidR="00A15418" w:rsidRDefault="00A15418">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_Toc53167610 \h </w:instrText>
      </w:r>
      <w:r>
        <w:fldChar w:fldCharType="separate"/>
      </w:r>
      <w:r>
        <w:t>226</w:t>
      </w:r>
      <w:r>
        <w:fldChar w:fldCharType="end"/>
      </w:r>
    </w:p>
    <w:p w14:paraId="5A095659" w14:textId="21F3A123" w:rsidR="00A15418" w:rsidRDefault="00A15418">
      <w:pPr>
        <w:pStyle w:val="TOC3"/>
        <w:rPr>
          <w:rFonts w:asciiTheme="minorHAnsi" w:hAnsiTheme="minorHAnsi" w:cstheme="minorBidi"/>
          <w:sz w:val="22"/>
          <w:szCs w:val="22"/>
          <w:lang w:eastAsia="en-GB"/>
        </w:rPr>
      </w:pPr>
      <w:r>
        <w:t>13.</w:t>
      </w:r>
      <w:r w:rsidRPr="006D3695">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_Toc53167611 \h </w:instrText>
      </w:r>
      <w:r>
        <w:fldChar w:fldCharType="separate"/>
      </w:r>
      <w:r>
        <w:t>227</w:t>
      </w:r>
      <w:r>
        <w:fldChar w:fldCharType="end"/>
      </w:r>
    </w:p>
    <w:p w14:paraId="3342737E" w14:textId="2289E20C"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_Toc53167612 \h </w:instrText>
      </w:r>
      <w:r>
        <w:fldChar w:fldCharType="separate"/>
      </w:r>
      <w:r>
        <w:t>227</w:t>
      </w:r>
      <w:r>
        <w:fldChar w:fldCharType="end"/>
      </w:r>
    </w:p>
    <w:p w14:paraId="1755767A" w14:textId="5CCBEC4B"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_Toc53167613 \h </w:instrText>
      </w:r>
      <w:r>
        <w:fldChar w:fldCharType="separate"/>
      </w:r>
      <w:r>
        <w:t>227</w:t>
      </w:r>
      <w:r>
        <w:fldChar w:fldCharType="end"/>
      </w:r>
    </w:p>
    <w:p w14:paraId="44AEE7A8" w14:textId="22849C10" w:rsidR="00A15418" w:rsidRDefault="00A15418">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_Toc53167614 \h </w:instrText>
      </w:r>
      <w:r>
        <w:fldChar w:fldCharType="separate"/>
      </w:r>
      <w:r>
        <w:t>227</w:t>
      </w:r>
      <w:r>
        <w:fldChar w:fldCharType="end"/>
      </w:r>
    </w:p>
    <w:p w14:paraId="04FA00DC" w14:textId="4D5B9976" w:rsidR="00A15418" w:rsidRDefault="00A15418">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_Toc53167615 \h </w:instrText>
      </w:r>
      <w:r>
        <w:fldChar w:fldCharType="separate"/>
      </w:r>
      <w:r>
        <w:t>227</w:t>
      </w:r>
      <w:r>
        <w:fldChar w:fldCharType="end"/>
      </w:r>
    </w:p>
    <w:p w14:paraId="05FFAFD2" w14:textId="2617F55D" w:rsidR="00A15418" w:rsidRDefault="00A15418">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_Toc53167616 \h </w:instrText>
      </w:r>
      <w:r>
        <w:fldChar w:fldCharType="separate"/>
      </w:r>
      <w:r>
        <w:t>228</w:t>
      </w:r>
      <w:r>
        <w:fldChar w:fldCharType="end"/>
      </w:r>
    </w:p>
    <w:p w14:paraId="3D08D219" w14:textId="6E0C2976" w:rsidR="00A15418" w:rsidRDefault="00A15418">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_Toc53167617 \h </w:instrText>
      </w:r>
      <w:r>
        <w:fldChar w:fldCharType="separate"/>
      </w:r>
      <w:r>
        <w:t>228</w:t>
      </w:r>
      <w:r>
        <w:fldChar w:fldCharType="end"/>
      </w:r>
    </w:p>
    <w:p w14:paraId="1670D583" w14:textId="55B55C49" w:rsidR="00A15418" w:rsidRDefault="00A15418">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_Toc53167618 \h </w:instrText>
      </w:r>
      <w:r>
        <w:fldChar w:fldCharType="separate"/>
      </w:r>
      <w:r>
        <w:t>229</w:t>
      </w:r>
      <w:r>
        <w:fldChar w:fldCharType="end"/>
      </w:r>
    </w:p>
    <w:p w14:paraId="01BBC08F" w14:textId="322E479F"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_Toc53167619 \h </w:instrText>
      </w:r>
      <w:r>
        <w:fldChar w:fldCharType="separate"/>
      </w:r>
      <w:r>
        <w:t>229</w:t>
      </w:r>
      <w:r>
        <w:fldChar w:fldCharType="end"/>
      </w:r>
    </w:p>
    <w:p w14:paraId="1AD6E9BF" w14:textId="4A071D3B" w:rsidR="00A15418" w:rsidRDefault="00A15418">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_Toc53167620 \h </w:instrText>
      </w:r>
      <w:r>
        <w:fldChar w:fldCharType="separate"/>
      </w:r>
      <w:r>
        <w:t>229</w:t>
      </w:r>
      <w:r>
        <w:fldChar w:fldCharType="end"/>
      </w:r>
    </w:p>
    <w:p w14:paraId="41D1F5EB" w14:textId="49F7EDD7" w:rsidR="00A15418" w:rsidRDefault="00A15418">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_Toc53167621 \h </w:instrText>
      </w:r>
      <w:r>
        <w:fldChar w:fldCharType="separate"/>
      </w:r>
      <w:r>
        <w:t>229</w:t>
      </w:r>
      <w:r>
        <w:fldChar w:fldCharType="end"/>
      </w:r>
    </w:p>
    <w:p w14:paraId="2ED40553" w14:textId="6897C3D5"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_Toc53167622 \h </w:instrText>
      </w:r>
      <w:r>
        <w:fldChar w:fldCharType="separate"/>
      </w:r>
      <w:r>
        <w:t>229</w:t>
      </w:r>
      <w:r>
        <w:fldChar w:fldCharType="end"/>
      </w:r>
    </w:p>
    <w:p w14:paraId="16DD0989" w14:textId="6BBC6091"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_Toc53167623 \h </w:instrText>
      </w:r>
      <w:r>
        <w:fldChar w:fldCharType="separate"/>
      </w:r>
      <w:r>
        <w:t>229</w:t>
      </w:r>
      <w:r>
        <w:fldChar w:fldCharType="end"/>
      </w:r>
    </w:p>
    <w:p w14:paraId="38C39214" w14:textId="47A979D2" w:rsidR="00A15418" w:rsidRDefault="00A15418">
      <w:pPr>
        <w:pStyle w:val="TOC5"/>
        <w:rPr>
          <w:rFonts w:asciiTheme="minorHAnsi" w:hAnsiTheme="minorHAnsi" w:cstheme="minorBidi"/>
          <w:sz w:val="22"/>
          <w:szCs w:val="22"/>
          <w:lang w:eastAsia="en-GB"/>
        </w:rPr>
      </w:pPr>
      <w:r>
        <w:rPr>
          <w:lang w:eastAsia="sv-SE"/>
        </w:rPr>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_Toc53167624 \h </w:instrText>
      </w:r>
      <w:r>
        <w:fldChar w:fldCharType="separate"/>
      </w:r>
      <w:r>
        <w:t>229</w:t>
      </w:r>
      <w:r>
        <w:fldChar w:fldCharType="end"/>
      </w:r>
    </w:p>
    <w:p w14:paraId="41C7E3C7" w14:textId="20C53980" w:rsidR="00A15418" w:rsidRDefault="00A15418">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_Toc53167625 \h </w:instrText>
      </w:r>
      <w:r>
        <w:fldChar w:fldCharType="separate"/>
      </w:r>
      <w:r>
        <w:t>229</w:t>
      </w:r>
      <w:r>
        <w:fldChar w:fldCharType="end"/>
      </w:r>
    </w:p>
    <w:p w14:paraId="2C7A3351" w14:textId="1CD96DBA" w:rsidR="00A15418" w:rsidRDefault="00A15418">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_Toc53167626 \h </w:instrText>
      </w:r>
      <w:r>
        <w:fldChar w:fldCharType="separate"/>
      </w:r>
      <w:r>
        <w:t>230</w:t>
      </w:r>
      <w:r>
        <w:fldChar w:fldCharType="end"/>
      </w:r>
    </w:p>
    <w:p w14:paraId="670F8516" w14:textId="33B75FFE" w:rsidR="00A15418" w:rsidRDefault="00A15418">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_Toc53167627 \h </w:instrText>
      </w:r>
      <w:r>
        <w:fldChar w:fldCharType="separate"/>
      </w:r>
      <w:r>
        <w:t>230</w:t>
      </w:r>
      <w:r>
        <w:fldChar w:fldCharType="end"/>
      </w:r>
    </w:p>
    <w:p w14:paraId="597194F3" w14:textId="1A65057E" w:rsidR="00A15418" w:rsidRDefault="00A15418">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_Toc53167628 \h </w:instrText>
      </w:r>
      <w:r>
        <w:fldChar w:fldCharType="separate"/>
      </w:r>
      <w:r>
        <w:t>231</w:t>
      </w:r>
      <w:r>
        <w:fldChar w:fldCharType="end"/>
      </w:r>
    </w:p>
    <w:p w14:paraId="756C270F" w14:textId="100FD3E4" w:rsidR="00A15418" w:rsidRDefault="00A15418">
      <w:pPr>
        <w:pStyle w:val="TOC2"/>
        <w:rPr>
          <w:rFonts w:asciiTheme="minorHAnsi" w:hAnsiTheme="minorHAnsi" w:cstheme="minorBidi"/>
          <w:sz w:val="22"/>
          <w:szCs w:val="22"/>
          <w:lang w:eastAsia="en-GB"/>
        </w:rPr>
      </w:pPr>
      <w:r>
        <w:t>1</w:t>
      </w:r>
      <w:r w:rsidRPr="006D3695">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_Toc53167629 \h </w:instrText>
      </w:r>
      <w:r>
        <w:fldChar w:fldCharType="separate"/>
      </w:r>
      <w:r>
        <w:t>231</w:t>
      </w:r>
      <w:r>
        <w:fldChar w:fldCharType="end"/>
      </w:r>
    </w:p>
    <w:p w14:paraId="51236328" w14:textId="171111D1" w:rsidR="00A15418" w:rsidRDefault="00A15418">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_Toc53167630 \h </w:instrText>
      </w:r>
      <w:r>
        <w:fldChar w:fldCharType="separate"/>
      </w:r>
      <w:r>
        <w:t>231</w:t>
      </w:r>
      <w:r>
        <w:fldChar w:fldCharType="end"/>
      </w:r>
    </w:p>
    <w:p w14:paraId="559FE759" w14:textId="09B1F538" w:rsidR="00A15418" w:rsidRDefault="00A15418">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_Toc53167631 \h </w:instrText>
      </w:r>
      <w:r>
        <w:fldChar w:fldCharType="separate"/>
      </w:r>
      <w:r>
        <w:t>231</w:t>
      </w:r>
      <w:r>
        <w:fldChar w:fldCharType="end"/>
      </w:r>
    </w:p>
    <w:p w14:paraId="727B17CC" w14:textId="1528EB0E"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_Toc53167632 \h </w:instrText>
      </w:r>
      <w:r>
        <w:fldChar w:fldCharType="separate"/>
      </w:r>
      <w:r>
        <w:t>231</w:t>
      </w:r>
      <w:r>
        <w:fldChar w:fldCharType="end"/>
      </w:r>
    </w:p>
    <w:p w14:paraId="774CDE79" w14:textId="3899F05F"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_Toc53167633 \h </w:instrText>
      </w:r>
      <w:r>
        <w:fldChar w:fldCharType="separate"/>
      </w:r>
      <w:r>
        <w:t>231</w:t>
      </w:r>
      <w:r>
        <w:fldChar w:fldCharType="end"/>
      </w:r>
    </w:p>
    <w:p w14:paraId="5AFFC16A" w14:textId="0DEE43AF"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_Toc53167634 \h </w:instrText>
      </w:r>
      <w:r>
        <w:fldChar w:fldCharType="separate"/>
      </w:r>
      <w:r>
        <w:t>231</w:t>
      </w:r>
      <w:r>
        <w:fldChar w:fldCharType="end"/>
      </w:r>
    </w:p>
    <w:p w14:paraId="20ABEA48" w14:textId="7DD89FBB"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_Toc53167635 \h </w:instrText>
      </w:r>
      <w:r>
        <w:fldChar w:fldCharType="separate"/>
      </w:r>
      <w:r>
        <w:t>232</w:t>
      </w:r>
      <w:r>
        <w:fldChar w:fldCharType="end"/>
      </w:r>
    </w:p>
    <w:p w14:paraId="7E479FC6" w14:textId="7814F567" w:rsidR="00A15418" w:rsidRDefault="00A15418">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_Toc53167636 \h </w:instrText>
      </w:r>
      <w:r>
        <w:fldChar w:fldCharType="separate"/>
      </w:r>
      <w:r>
        <w:t>232</w:t>
      </w:r>
      <w:r>
        <w:fldChar w:fldCharType="end"/>
      </w:r>
    </w:p>
    <w:p w14:paraId="1CC9640C" w14:textId="119CFB75" w:rsidR="00A15418" w:rsidRDefault="00A15418">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_Toc53167637 \h </w:instrText>
      </w:r>
      <w:r>
        <w:fldChar w:fldCharType="separate"/>
      </w:r>
      <w:r>
        <w:t>233</w:t>
      </w:r>
      <w:r>
        <w:fldChar w:fldCharType="end"/>
      </w:r>
    </w:p>
    <w:p w14:paraId="750FD03C" w14:textId="3023484C" w:rsidR="00A15418" w:rsidRDefault="00A15418">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_Toc53167638 \h </w:instrText>
      </w:r>
      <w:r>
        <w:fldChar w:fldCharType="separate"/>
      </w:r>
      <w:r>
        <w:t>233</w:t>
      </w:r>
      <w:r>
        <w:fldChar w:fldCharType="end"/>
      </w:r>
    </w:p>
    <w:p w14:paraId="7AB4909E" w14:textId="2B11C2BB" w:rsidR="00A15418" w:rsidRDefault="00A15418">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_Toc53167639 \h </w:instrText>
      </w:r>
      <w:r>
        <w:fldChar w:fldCharType="separate"/>
      </w:r>
      <w:r>
        <w:t>234</w:t>
      </w:r>
      <w:r>
        <w:fldChar w:fldCharType="end"/>
      </w:r>
    </w:p>
    <w:p w14:paraId="7C1D034B" w14:textId="1EA26019" w:rsidR="00A15418" w:rsidRDefault="00A15418">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_Toc53167640 \h </w:instrText>
      </w:r>
      <w:r>
        <w:fldChar w:fldCharType="separate"/>
      </w:r>
      <w:r>
        <w:t>234</w:t>
      </w:r>
      <w:r>
        <w:fldChar w:fldCharType="end"/>
      </w:r>
    </w:p>
    <w:p w14:paraId="001444DE" w14:textId="238B30F1" w:rsidR="00A15418" w:rsidRDefault="00A15418">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_Toc53167641 \h </w:instrText>
      </w:r>
      <w:r>
        <w:fldChar w:fldCharType="separate"/>
      </w:r>
      <w:r>
        <w:t>234</w:t>
      </w:r>
      <w:r>
        <w:fldChar w:fldCharType="end"/>
      </w:r>
    </w:p>
    <w:p w14:paraId="24A2AC6D" w14:textId="43898522" w:rsidR="00A15418" w:rsidRDefault="00A15418">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_Toc53167642 \h </w:instrText>
      </w:r>
      <w:r>
        <w:fldChar w:fldCharType="separate"/>
      </w:r>
      <w:r>
        <w:t>234</w:t>
      </w:r>
      <w:r>
        <w:fldChar w:fldCharType="end"/>
      </w:r>
    </w:p>
    <w:p w14:paraId="0FBD98C9" w14:textId="35D7C00B" w:rsidR="00A15418" w:rsidRDefault="00A15418">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_Toc53167643 \h </w:instrText>
      </w:r>
      <w:r>
        <w:fldChar w:fldCharType="separate"/>
      </w:r>
      <w:r>
        <w:t>235</w:t>
      </w:r>
      <w:r>
        <w:fldChar w:fldCharType="end"/>
      </w:r>
    </w:p>
    <w:p w14:paraId="779B0732" w14:textId="3A52745E" w:rsidR="00A15418" w:rsidRDefault="00A15418">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_Toc53167644 \h </w:instrText>
      </w:r>
      <w:r>
        <w:fldChar w:fldCharType="separate"/>
      </w:r>
      <w:r>
        <w:t>235</w:t>
      </w:r>
      <w:r>
        <w:fldChar w:fldCharType="end"/>
      </w:r>
    </w:p>
    <w:p w14:paraId="11700181" w14:textId="0CC6DED1" w:rsidR="00A15418" w:rsidRDefault="00A15418">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_Toc53167645 \h </w:instrText>
      </w:r>
      <w:r>
        <w:fldChar w:fldCharType="separate"/>
      </w:r>
      <w:r>
        <w:t>235</w:t>
      </w:r>
      <w:r>
        <w:fldChar w:fldCharType="end"/>
      </w:r>
    </w:p>
    <w:p w14:paraId="10F65A8D" w14:textId="02D90B2F" w:rsidR="00A15418" w:rsidRDefault="00A15418">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_Toc53167646 \h </w:instrText>
      </w:r>
      <w:r>
        <w:fldChar w:fldCharType="separate"/>
      </w:r>
      <w:r>
        <w:t>235</w:t>
      </w:r>
      <w:r>
        <w:fldChar w:fldCharType="end"/>
      </w:r>
    </w:p>
    <w:p w14:paraId="55FC9EE6" w14:textId="08FF029F" w:rsidR="00A15418" w:rsidRDefault="00A15418">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_Toc53167647 \h </w:instrText>
      </w:r>
      <w:r>
        <w:fldChar w:fldCharType="separate"/>
      </w:r>
      <w:r>
        <w:t>236</w:t>
      </w:r>
      <w:r>
        <w:fldChar w:fldCharType="end"/>
      </w:r>
    </w:p>
    <w:p w14:paraId="5768C8ED" w14:textId="223FDF1B" w:rsidR="00A15418" w:rsidRDefault="00A15418">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_Toc53167648 \h </w:instrText>
      </w:r>
      <w:r>
        <w:fldChar w:fldCharType="separate"/>
      </w:r>
      <w:r>
        <w:t>237</w:t>
      </w:r>
      <w:r>
        <w:fldChar w:fldCharType="end"/>
      </w:r>
    </w:p>
    <w:p w14:paraId="69F11119" w14:textId="3C2E89E1" w:rsidR="00A15418" w:rsidRDefault="00A15418">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_Toc53167649 \h </w:instrText>
      </w:r>
      <w:r>
        <w:fldChar w:fldCharType="separate"/>
      </w:r>
      <w:r>
        <w:t>237</w:t>
      </w:r>
      <w:r>
        <w:fldChar w:fldCharType="end"/>
      </w:r>
    </w:p>
    <w:p w14:paraId="6029E697" w14:textId="69894D64" w:rsidR="00A15418" w:rsidRDefault="00A15418">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_Toc53167650 \h </w:instrText>
      </w:r>
      <w:r>
        <w:fldChar w:fldCharType="separate"/>
      </w:r>
      <w:r>
        <w:t>238</w:t>
      </w:r>
      <w:r>
        <w:fldChar w:fldCharType="end"/>
      </w:r>
    </w:p>
    <w:p w14:paraId="42800805" w14:textId="529A6328" w:rsidR="00A15418" w:rsidRDefault="00A15418">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_Toc53167651 \h </w:instrText>
      </w:r>
      <w:r>
        <w:fldChar w:fldCharType="separate"/>
      </w:r>
      <w:r>
        <w:t>238</w:t>
      </w:r>
      <w:r>
        <w:fldChar w:fldCharType="end"/>
      </w:r>
    </w:p>
    <w:p w14:paraId="44C08780" w14:textId="738CC4FD" w:rsidR="00A15418" w:rsidRDefault="00A15418">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_Toc53167652 \h </w:instrText>
      </w:r>
      <w:r>
        <w:fldChar w:fldCharType="separate"/>
      </w:r>
      <w:r>
        <w:t>238</w:t>
      </w:r>
      <w:r>
        <w:fldChar w:fldCharType="end"/>
      </w:r>
    </w:p>
    <w:p w14:paraId="291B119E" w14:textId="2A59E114" w:rsidR="00A15418" w:rsidRDefault="00A15418">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_Toc53167653 \h </w:instrText>
      </w:r>
      <w:r>
        <w:fldChar w:fldCharType="separate"/>
      </w:r>
      <w:r>
        <w:t>239</w:t>
      </w:r>
      <w:r>
        <w:fldChar w:fldCharType="end"/>
      </w:r>
    </w:p>
    <w:p w14:paraId="0E7FA541" w14:textId="65724A5B" w:rsidR="00A15418" w:rsidRDefault="00A15418">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_Toc53167654 \h </w:instrText>
      </w:r>
      <w:r>
        <w:fldChar w:fldCharType="separate"/>
      </w:r>
      <w:r>
        <w:t>241</w:t>
      </w:r>
      <w:r>
        <w:fldChar w:fldCharType="end"/>
      </w:r>
    </w:p>
    <w:p w14:paraId="51F373B2" w14:textId="1831A10F" w:rsidR="00A15418" w:rsidRDefault="00A15418">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_Toc53167655 \h </w:instrText>
      </w:r>
      <w:r>
        <w:fldChar w:fldCharType="separate"/>
      </w:r>
      <w:r>
        <w:t>241</w:t>
      </w:r>
      <w:r>
        <w:fldChar w:fldCharType="end"/>
      </w:r>
    </w:p>
    <w:p w14:paraId="03AA5FA4" w14:textId="1AE97AC1" w:rsidR="00A15418" w:rsidRDefault="00A15418">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_Toc53167656 \h </w:instrText>
      </w:r>
      <w:r>
        <w:fldChar w:fldCharType="separate"/>
      </w:r>
      <w:r>
        <w:t>241</w:t>
      </w:r>
      <w:r>
        <w:fldChar w:fldCharType="end"/>
      </w:r>
    </w:p>
    <w:p w14:paraId="3A23C03D" w14:textId="062BC56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_Toc53167657 \h </w:instrText>
      </w:r>
      <w:r>
        <w:fldChar w:fldCharType="separate"/>
      </w:r>
      <w:r>
        <w:t>241</w:t>
      </w:r>
      <w:r>
        <w:fldChar w:fldCharType="end"/>
      </w:r>
    </w:p>
    <w:p w14:paraId="0892BDB4" w14:textId="1E668D3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_Toc53167658 \h </w:instrText>
      </w:r>
      <w:r>
        <w:fldChar w:fldCharType="separate"/>
      </w:r>
      <w:r>
        <w:t>241</w:t>
      </w:r>
      <w:r>
        <w:fldChar w:fldCharType="end"/>
      </w:r>
    </w:p>
    <w:p w14:paraId="00845831" w14:textId="2A31B1CB" w:rsidR="00A15418" w:rsidRDefault="00A15418">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_Toc53167659 \h </w:instrText>
      </w:r>
      <w:r>
        <w:fldChar w:fldCharType="separate"/>
      </w:r>
      <w:r>
        <w:t>242</w:t>
      </w:r>
      <w:r>
        <w:fldChar w:fldCharType="end"/>
      </w:r>
    </w:p>
    <w:p w14:paraId="7038134F" w14:textId="3E3EBC5D" w:rsidR="00A15418" w:rsidRDefault="00A15418">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_Toc53167660 \h </w:instrText>
      </w:r>
      <w:r>
        <w:fldChar w:fldCharType="separate"/>
      </w:r>
      <w:r>
        <w:t>242</w:t>
      </w:r>
      <w:r>
        <w:fldChar w:fldCharType="end"/>
      </w:r>
    </w:p>
    <w:p w14:paraId="3249B0CB" w14:textId="5C323320" w:rsidR="00A15418" w:rsidRDefault="00A15418">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_Toc53167661 \h </w:instrText>
      </w:r>
      <w:r>
        <w:fldChar w:fldCharType="separate"/>
      </w:r>
      <w:r>
        <w:t>242</w:t>
      </w:r>
      <w:r>
        <w:fldChar w:fldCharType="end"/>
      </w:r>
    </w:p>
    <w:p w14:paraId="50101AC3" w14:textId="54D4EE63" w:rsidR="00A15418" w:rsidRDefault="00A15418">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_Toc53167662 \h </w:instrText>
      </w:r>
      <w:r>
        <w:fldChar w:fldCharType="separate"/>
      </w:r>
      <w:r>
        <w:t>242</w:t>
      </w:r>
      <w:r>
        <w:fldChar w:fldCharType="end"/>
      </w:r>
    </w:p>
    <w:p w14:paraId="14DF7B77" w14:textId="136845F7"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_Toc53167663 \h </w:instrText>
      </w:r>
      <w:r>
        <w:fldChar w:fldCharType="separate"/>
      </w:r>
      <w:r>
        <w:t>242</w:t>
      </w:r>
      <w:r>
        <w:fldChar w:fldCharType="end"/>
      </w:r>
    </w:p>
    <w:p w14:paraId="5C9048CA" w14:textId="4184F20F"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_Toc53167664 \h </w:instrText>
      </w:r>
      <w:r>
        <w:fldChar w:fldCharType="separate"/>
      </w:r>
      <w:r>
        <w:t>243</w:t>
      </w:r>
      <w:r>
        <w:fldChar w:fldCharType="end"/>
      </w:r>
    </w:p>
    <w:p w14:paraId="26454EF1" w14:textId="6C7D73BB" w:rsidR="00A15418" w:rsidRDefault="00A15418">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_Toc53167665 \h </w:instrText>
      </w:r>
      <w:r>
        <w:fldChar w:fldCharType="separate"/>
      </w:r>
      <w:r>
        <w:t>243</w:t>
      </w:r>
      <w:r>
        <w:fldChar w:fldCharType="end"/>
      </w:r>
    </w:p>
    <w:p w14:paraId="4BF23A0F" w14:textId="58553600" w:rsidR="00A15418" w:rsidRDefault="00A15418">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_Toc53167666 \h </w:instrText>
      </w:r>
      <w:r>
        <w:fldChar w:fldCharType="separate"/>
      </w:r>
      <w:r>
        <w:t>243</w:t>
      </w:r>
      <w:r>
        <w:fldChar w:fldCharType="end"/>
      </w:r>
    </w:p>
    <w:p w14:paraId="26AA285E" w14:textId="5A9E7B90" w:rsidR="00A15418" w:rsidRDefault="00A15418">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_Toc53167667 \h </w:instrText>
      </w:r>
      <w:r>
        <w:fldChar w:fldCharType="separate"/>
      </w:r>
      <w:r>
        <w:t>243</w:t>
      </w:r>
      <w:r>
        <w:fldChar w:fldCharType="end"/>
      </w:r>
    </w:p>
    <w:p w14:paraId="68DB6C99" w14:textId="730FE1D4" w:rsidR="00A15418" w:rsidRDefault="00A15418">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_Toc53167668 \h </w:instrText>
      </w:r>
      <w:r>
        <w:fldChar w:fldCharType="separate"/>
      </w:r>
      <w:r>
        <w:t>244</w:t>
      </w:r>
      <w:r>
        <w:fldChar w:fldCharType="end"/>
      </w:r>
    </w:p>
    <w:p w14:paraId="44E20A3D" w14:textId="1F8F2DBD" w:rsidR="00A15418" w:rsidRDefault="00A15418">
      <w:pPr>
        <w:pStyle w:val="TOC2"/>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_Toc53167669 \h </w:instrText>
      </w:r>
      <w:r>
        <w:fldChar w:fldCharType="separate"/>
      </w:r>
      <w:r>
        <w:t>244</w:t>
      </w:r>
      <w:r>
        <w:fldChar w:fldCharType="end"/>
      </w:r>
    </w:p>
    <w:p w14:paraId="2EAFAC24" w14:textId="784D6315" w:rsidR="00A15418" w:rsidRDefault="00A15418">
      <w:pPr>
        <w:pStyle w:val="TOC2"/>
        <w:rPr>
          <w:rFonts w:asciiTheme="minorHAnsi" w:hAnsiTheme="minorHAnsi" w:cstheme="minorBidi"/>
          <w:sz w:val="22"/>
          <w:szCs w:val="22"/>
          <w:lang w:eastAsia="en-GB"/>
        </w:rPr>
      </w:pPr>
      <w:r w:rsidRPr="006D3695">
        <w:rPr>
          <w:lang w:val="en-US" w:eastAsia="zh-CN"/>
        </w:rPr>
        <w:t>16.2</w:t>
      </w:r>
      <w:r>
        <w:rPr>
          <w:rFonts w:asciiTheme="minorHAnsi" w:hAnsiTheme="minorHAnsi" w:cstheme="minorBidi"/>
          <w:sz w:val="22"/>
          <w:szCs w:val="22"/>
          <w:lang w:eastAsia="en-GB"/>
        </w:rPr>
        <w:tab/>
      </w:r>
      <w:r w:rsidRPr="006D3695">
        <w:rPr>
          <w:lang w:val="en-US" w:eastAsia="zh-CN"/>
        </w:rPr>
        <w:t xml:space="preserve"> </w:t>
      </w:r>
      <w:r>
        <w:rPr>
          <w:lang w:eastAsia="zh-CN"/>
        </w:rPr>
        <w:t>Field strength in EMC chamber</w:t>
      </w:r>
      <w:r>
        <w:tab/>
      </w:r>
      <w:r>
        <w:fldChar w:fldCharType="begin" w:fldLock="1"/>
      </w:r>
      <w:r>
        <w:instrText xml:space="preserve"> PAGEREF _Toc53167670 \h </w:instrText>
      </w:r>
      <w:r>
        <w:fldChar w:fldCharType="separate"/>
      </w:r>
      <w:r>
        <w:t>244</w:t>
      </w:r>
      <w:r>
        <w:fldChar w:fldCharType="end"/>
      </w:r>
    </w:p>
    <w:p w14:paraId="246B9CB9" w14:textId="5E723B64"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.1</w:t>
      </w:r>
      <w:r>
        <w:rPr>
          <w:rFonts w:asciiTheme="minorHAnsi" w:hAnsiTheme="minorHAnsi" w:cstheme="minorBidi"/>
          <w:sz w:val="22"/>
          <w:szCs w:val="22"/>
          <w:lang w:eastAsia="en-GB"/>
        </w:rPr>
        <w:tab/>
      </w:r>
      <w:r w:rsidRPr="006D3695">
        <w:rPr>
          <w:lang w:val="en-US"/>
        </w:rPr>
        <w:t>General</w:t>
      </w:r>
      <w:r>
        <w:tab/>
      </w:r>
      <w:r>
        <w:fldChar w:fldCharType="begin" w:fldLock="1"/>
      </w:r>
      <w:r>
        <w:instrText xml:space="preserve"> PAGEREF _Toc53167671 \h </w:instrText>
      </w:r>
      <w:r>
        <w:fldChar w:fldCharType="separate"/>
      </w:r>
      <w:r>
        <w:t>244</w:t>
      </w:r>
      <w:r>
        <w:fldChar w:fldCharType="end"/>
      </w:r>
    </w:p>
    <w:p w14:paraId="4F682F29" w14:textId="5EDB8A5A"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.2</w:t>
      </w:r>
      <w:r>
        <w:rPr>
          <w:rFonts w:asciiTheme="minorHAnsi" w:hAnsiTheme="minorHAnsi" w:cstheme="minorBidi"/>
          <w:sz w:val="22"/>
          <w:szCs w:val="22"/>
          <w:lang w:eastAsia="en-GB"/>
        </w:rPr>
        <w:tab/>
      </w:r>
      <w:r w:rsidRPr="006D3695">
        <w:rPr>
          <w:lang w:val="en-US"/>
        </w:rPr>
        <w:t>Conversion between dBm to V/m</w:t>
      </w:r>
      <w:r>
        <w:tab/>
      </w:r>
      <w:r>
        <w:fldChar w:fldCharType="begin" w:fldLock="1"/>
      </w:r>
      <w:r>
        <w:instrText xml:space="preserve"> PAGEREF _Toc53167672 \h </w:instrText>
      </w:r>
      <w:r>
        <w:fldChar w:fldCharType="separate"/>
      </w:r>
      <w:r>
        <w:t>245</w:t>
      </w:r>
      <w:r>
        <w:fldChar w:fldCharType="end"/>
      </w:r>
    </w:p>
    <w:p w14:paraId="6AE61C72" w14:textId="7625AEF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_Toc53167673 \h </w:instrText>
      </w:r>
      <w:r>
        <w:fldChar w:fldCharType="separate"/>
      </w:r>
      <w:r>
        <w:t>245</w:t>
      </w:r>
      <w:r>
        <w:fldChar w:fldCharType="end"/>
      </w:r>
    </w:p>
    <w:p w14:paraId="18DE387A" w14:textId="1EAEE737"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_Toc53167674 \h </w:instrText>
      </w:r>
      <w:r>
        <w:fldChar w:fldCharType="separate"/>
      </w:r>
      <w:r>
        <w:t>246</w:t>
      </w:r>
      <w:r>
        <w:fldChar w:fldCharType="end"/>
      </w:r>
    </w:p>
    <w:p w14:paraId="20296BED" w14:textId="276BB1E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_Toc53167675 \h </w:instrText>
      </w:r>
      <w:r>
        <w:fldChar w:fldCharType="separate"/>
      </w:r>
      <w:r>
        <w:t>247</w:t>
      </w:r>
      <w:r>
        <w:fldChar w:fldCharType="end"/>
      </w:r>
    </w:p>
    <w:p w14:paraId="701E2123" w14:textId="4C803337" w:rsidR="00A15418" w:rsidRDefault="00A15418">
      <w:pPr>
        <w:pStyle w:val="TOC3"/>
        <w:rPr>
          <w:rFonts w:asciiTheme="minorHAnsi" w:hAnsiTheme="minorHAnsi" w:cstheme="minorBidi"/>
          <w:sz w:val="22"/>
          <w:szCs w:val="22"/>
          <w:lang w:eastAsia="en-GB"/>
        </w:rPr>
      </w:pPr>
      <w:r>
        <w:t>16.</w:t>
      </w:r>
      <w:r w:rsidRPr="006D3695">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_Toc53167676 \h </w:instrText>
      </w:r>
      <w:r>
        <w:fldChar w:fldCharType="separate"/>
      </w:r>
      <w:r>
        <w:t>247</w:t>
      </w:r>
      <w:r>
        <w:fldChar w:fldCharType="end"/>
      </w:r>
    </w:p>
    <w:p w14:paraId="4EEA24D7" w14:textId="075E142D" w:rsidR="00A15418" w:rsidRDefault="00A15418">
      <w:pPr>
        <w:pStyle w:val="TOC3"/>
        <w:rPr>
          <w:rFonts w:asciiTheme="minorHAnsi" w:hAnsiTheme="minorHAnsi" w:cstheme="minorBidi"/>
          <w:sz w:val="22"/>
          <w:szCs w:val="22"/>
          <w:lang w:eastAsia="en-GB"/>
        </w:rPr>
      </w:pPr>
      <w:r w:rsidRPr="006D3695">
        <w:rPr>
          <w:lang w:val="en-US" w:eastAsia="zh-CN"/>
        </w:rPr>
        <w:t>16</w:t>
      </w:r>
      <w:r>
        <w:rPr>
          <w:lang w:eastAsia="zh-CN"/>
        </w:rPr>
        <w:t>.</w:t>
      </w:r>
      <w:r w:rsidRPr="006D3695">
        <w:rPr>
          <w:lang w:val="en-US" w:eastAsia="zh-CN"/>
        </w:rPr>
        <w:t>5</w:t>
      </w:r>
      <w:r>
        <w:rPr>
          <w:lang w:eastAsia="zh-CN"/>
        </w:rPr>
        <w:t>.</w:t>
      </w:r>
      <w:r w:rsidRPr="006D3695">
        <w:rPr>
          <w:lang w:val="en-US" w:eastAsia="zh-CN"/>
        </w:rPr>
        <w:t>2</w:t>
      </w:r>
      <w:r>
        <w:rPr>
          <w:rFonts w:asciiTheme="minorHAnsi" w:hAnsiTheme="minorHAnsi" w:cstheme="minorBidi"/>
          <w:sz w:val="22"/>
          <w:szCs w:val="22"/>
          <w:lang w:eastAsia="en-GB"/>
        </w:rPr>
        <w:tab/>
      </w:r>
      <w:r w:rsidRPr="006D3695">
        <w:rPr>
          <w:lang w:val="en-US" w:eastAsia="zh-CN"/>
        </w:rPr>
        <w:t>Measurement set-up for testing radiated immunity</w:t>
      </w:r>
      <w:r>
        <w:tab/>
      </w:r>
      <w:r>
        <w:fldChar w:fldCharType="begin" w:fldLock="1"/>
      </w:r>
      <w:r>
        <w:instrText xml:space="preserve"> PAGEREF _Toc53167677 \h </w:instrText>
      </w:r>
      <w:r>
        <w:fldChar w:fldCharType="separate"/>
      </w:r>
      <w:r>
        <w:t>247</w:t>
      </w:r>
      <w:r>
        <w:fldChar w:fldCharType="end"/>
      </w:r>
    </w:p>
    <w:p w14:paraId="07941FF4" w14:textId="3E8B5D87" w:rsidR="00A15418" w:rsidRDefault="00A15418">
      <w:pPr>
        <w:pStyle w:val="TOC3"/>
        <w:rPr>
          <w:rFonts w:asciiTheme="minorHAnsi" w:hAnsiTheme="minorHAnsi" w:cstheme="minorBidi"/>
          <w:sz w:val="22"/>
          <w:szCs w:val="22"/>
          <w:lang w:eastAsia="en-GB"/>
        </w:rPr>
      </w:pPr>
      <w:r>
        <w:rPr>
          <w:lang w:eastAsia="zh-CN"/>
        </w:rPr>
        <w:t>1</w:t>
      </w:r>
      <w:r w:rsidRPr="006D3695">
        <w:rPr>
          <w:lang w:val="en-US" w:eastAsia="zh-CN"/>
        </w:rPr>
        <w:t>6</w:t>
      </w:r>
      <w:r>
        <w:rPr>
          <w:lang w:eastAsia="zh-CN"/>
        </w:rPr>
        <w:t>.</w:t>
      </w:r>
      <w:r w:rsidRPr="006D3695">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6D3695">
        <w:rPr>
          <w:i/>
          <w:lang w:eastAsia="zh-CN"/>
        </w:rPr>
        <w:t xml:space="preserve">BS type 1-O </w:t>
      </w:r>
      <w:r>
        <w:rPr>
          <w:lang w:eastAsia="zh-CN"/>
        </w:rPr>
        <w:t>during RI test</w:t>
      </w:r>
      <w:r>
        <w:tab/>
      </w:r>
      <w:r>
        <w:fldChar w:fldCharType="begin" w:fldLock="1"/>
      </w:r>
      <w:r>
        <w:instrText xml:space="preserve"> PAGEREF _Toc53167678 \h </w:instrText>
      </w:r>
      <w:r>
        <w:fldChar w:fldCharType="separate"/>
      </w:r>
      <w:r>
        <w:t>247</w:t>
      </w:r>
      <w:r>
        <w:fldChar w:fldCharType="end"/>
      </w:r>
    </w:p>
    <w:p w14:paraId="589A90EE" w14:textId="2734E330"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_Toc53167679 \h </w:instrText>
      </w:r>
      <w:r>
        <w:fldChar w:fldCharType="separate"/>
      </w:r>
      <w:r>
        <w:t>248</w:t>
      </w:r>
      <w:r>
        <w:fldChar w:fldCharType="end"/>
      </w:r>
    </w:p>
    <w:p w14:paraId="3CB6EAA1" w14:textId="723611F1"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_Toc53167680 \h </w:instrText>
      </w:r>
      <w:r>
        <w:fldChar w:fldCharType="separate"/>
      </w:r>
      <w:r>
        <w:t>248</w:t>
      </w:r>
      <w:r>
        <w:fldChar w:fldCharType="end"/>
      </w:r>
    </w:p>
    <w:p w14:paraId="5053F91B" w14:textId="07BD57DE" w:rsidR="00A15418" w:rsidRDefault="00A15418">
      <w:pPr>
        <w:pStyle w:val="TOC1"/>
        <w:rPr>
          <w:rFonts w:asciiTheme="minorHAnsi" w:hAnsiTheme="minorHAnsi" w:cstheme="minorBidi"/>
          <w:szCs w:val="22"/>
          <w:lang w:eastAsia="en-GB"/>
        </w:rPr>
      </w:pPr>
      <w:r>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_Toc53167681 \h </w:instrText>
      </w:r>
      <w:r>
        <w:fldChar w:fldCharType="separate"/>
      </w:r>
      <w:r>
        <w:t>250</w:t>
      </w:r>
      <w:r>
        <w:fldChar w:fldCharType="end"/>
      </w:r>
    </w:p>
    <w:p w14:paraId="408859C0" w14:textId="7F8ADAED" w:rsidR="00A15418" w:rsidRDefault="00A15418">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_Toc53167682 \h </w:instrText>
      </w:r>
      <w:r>
        <w:fldChar w:fldCharType="separate"/>
      </w:r>
      <w:r>
        <w:t>255</w:t>
      </w:r>
      <w:r>
        <w:fldChar w:fldCharType="end"/>
      </w:r>
    </w:p>
    <w:p w14:paraId="49E7E587" w14:textId="788CCCF8" w:rsidR="00A15418" w:rsidRDefault="00A15418">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_Toc53167683 \h </w:instrText>
      </w:r>
      <w:r>
        <w:fldChar w:fldCharType="separate"/>
      </w:r>
      <w:r>
        <w:t>259</w:t>
      </w:r>
      <w:r>
        <w:fldChar w:fldCharType="end"/>
      </w:r>
    </w:p>
    <w:p w14:paraId="605D5085" w14:textId="6396C85B" w:rsidR="00A15418" w:rsidRDefault="00A15418">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_Toc53167684 \h </w:instrText>
      </w:r>
      <w:r>
        <w:fldChar w:fldCharType="separate"/>
      </w:r>
      <w:r>
        <w:t>259</w:t>
      </w:r>
      <w:r>
        <w:fldChar w:fldCharType="end"/>
      </w:r>
    </w:p>
    <w:p w14:paraId="76E6EE68" w14:textId="2065BC21" w:rsidR="00A15418" w:rsidRDefault="00A15418">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_Toc53167685 \h </w:instrText>
      </w:r>
      <w:r>
        <w:fldChar w:fldCharType="separate"/>
      </w:r>
      <w:r>
        <w:t>261</w:t>
      </w:r>
      <w:r>
        <w:fldChar w:fldCharType="end"/>
      </w:r>
    </w:p>
    <w:p w14:paraId="145501CC" w14:textId="0B055C9F" w:rsidR="00A15418" w:rsidRDefault="00A15418">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_Toc53167686 \h </w:instrText>
      </w:r>
      <w:r>
        <w:fldChar w:fldCharType="separate"/>
      </w:r>
      <w:r>
        <w:t>263</w:t>
      </w:r>
      <w:r>
        <w:fldChar w:fldCharType="end"/>
      </w:r>
    </w:p>
    <w:p w14:paraId="1C32A5E2" w14:textId="266FC2BC" w:rsidR="00A15418" w:rsidRDefault="00A15418">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6D3695">
        <w:rPr>
          <w:rFonts w:eastAsia="SimSun"/>
        </w:rPr>
        <w:t>One Dimensional</w:t>
      </w:r>
      <w:r>
        <w:rPr>
          <w:lang w:eastAsia="sv-SE"/>
        </w:rPr>
        <w:t xml:space="preserve"> Compact Range</w:t>
      </w:r>
      <w:r>
        <w:tab/>
      </w:r>
      <w:r>
        <w:fldChar w:fldCharType="begin" w:fldLock="1"/>
      </w:r>
      <w:r>
        <w:instrText xml:space="preserve"> PAGEREF _Toc53167687 \h </w:instrText>
      </w:r>
      <w:r>
        <w:fldChar w:fldCharType="separate"/>
      </w:r>
      <w:r>
        <w:t>266</w:t>
      </w:r>
      <w:r>
        <w:fldChar w:fldCharType="end"/>
      </w:r>
    </w:p>
    <w:p w14:paraId="5E12A079" w14:textId="51448410" w:rsidR="00A15418" w:rsidRDefault="00A15418">
      <w:pPr>
        <w:pStyle w:val="TOC1"/>
        <w:rPr>
          <w:rFonts w:asciiTheme="minorHAnsi" w:hAnsiTheme="minorHAnsi" w:cstheme="minorBidi"/>
          <w:szCs w:val="22"/>
          <w:lang w:eastAsia="en-GB"/>
        </w:rPr>
      </w:pPr>
      <w:r>
        <w:rPr>
          <w:lang w:eastAsia="zh-CN"/>
        </w:rPr>
        <w:t>A.</w:t>
      </w:r>
      <w:r>
        <w:rPr>
          <w:lang w:eastAsia="ja-JP"/>
        </w:rPr>
        <w:t>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_Toc53167688 \h </w:instrText>
      </w:r>
      <w:r>
        <w:fldChar w:fldCharType="separate"/>
      </w:r>
      <w:r>
        <w:t>268</w:t>
      </w:r>
      <w:r>
        <w:fldChar w:fldCharType="end"/>
      </w:r>
    </w:p>
    <w:p w14:paraId="0BA325D7" w14:textId="0E2BA272" w:rsidR="00A15418" w:rsidRDefault="00A15418">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_Toc53167689 \h </w:instrText>
      </w:r>
      <w:r>
        <w:fldChar w:fldCharType="separate"/>
      </w:r>
      <w:r>
        <w:t>270</w:t>
      </w:r>
      <w:r>
        <w:fldChar w:fldCharType="end"/>
      </w:r>
    </w:p>
    <w:p w14:paraId="0CEF6174" w14:textId="3B554709" w:rsidR="00A15418" w:rsidRDefault="00A15418">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_Toc53167690 \h </w:instrText>
      </w:r>
      <w:r>
        <w:fldChar w:fldCharType="separate"/>
      </w:r>
      <w:r>
        <w:t>271</w:t>
      </w:r>
      <w:r>
        <w:fldChar w:fldCharType="end"/>
      </w:r>
    </w:p>
    <w:p w14:paraId="567A6965" w14:textId="2EAC5D81" w:rsidR="00A15418" w:rsidRDefault="00A15418">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_Toc53167691 \h </w:instrText>
      </w:r>
      <w:r>
        <w:fldChar w:fldCharType="separate"/>
      </w:r>
      <w:r>
        <w:t>273</w:t>
      </w:r>
      <w:r>
        <w:fldChar w:fldCharType="end"/>
      </w:r>
    </w:p>
    <w:p w14:paraId="312A21C2" w14:textId="0F6D4B71" w:rsidR="00A15418" w:rsidRDefault="00A15418">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_Toc53167692 \h </w:instrText>
      </w:r>
      <w:r>
        <w:fldChar w:fldCharType="separate"/>
      </w:r>
      <w:r>
        <w:t>273</w:t>
      </w:r>
      <w:r>
        <w:fldChar w:fldCharType="end"/>
      </w:r>
    </w:p>
    <w:p w14:paraId="385DCFB1" w14:textId="0E8D0528" w:rsidR="00A15418" w:rsidRDefault="00A15418">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_Toc53167693 \h </w:instrText>
      </w:r>
      <w:r>
        <w:fldChar w:fldCharType="separate"/>
      </w:r>
      <w:r>
        <w:t>274</w:t>
      </w:r>
      <w:r>
        <w:fldChar w:fldCharType="end"/>
      </w:r>
    </w:p>
    <w:p w14:paraId="01F58655" w14:textId="5601C8AE" w:rsidR="00A15418" w:rsidRDefault="00A1541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_Toc53167694 \h </w:instrText>
      </w:r>
      <w:r>
        <w:fldChar w:fldCharType="separate"/>
      </w:r>
      <w:r>
        <w:t>276</w:t>
      </w:r>
      <w:r>
        <w:fldChar w:fldCharType="end"/>
      </w:r>
    </w:p>
    <w:p w14:paraId="432F13DD" w14:textId="3B618A34" w:rsidR="00A15418" w:rsidRDefault="00A1541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_Toc53167695 \h </w:instrText>
      </w:r>
      <w:r>
        <w:fldChar w:fldCharType="separate"/>
      </w:r>
      <w:r>
        <w:t>279</w:t>
      </w:r>
      <w:r>
        <w:fldChar w:fldCharType="end"/>
      </w:r>
    </w:p>
    <w:p w14:paraId="0019ECD8" w14:textId="530E2144" w:rsidR="00A15418" w:rsidRDefault="00A15418">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_Toc53167696 \h </w:instrText>
      </w:r>
      <w:r>
        <w:fldChar w:fldCharType="separate"/>
      </w:r>
      <w:r>
        <w:t>280</w:t>
      </w:r>
      <w:r>
        <w:fldChar w:fldCharType="end"/>
      </w:r>
    </w:p>
    <w:p w14:paraId="7D9FBFA1" w14:textId="1020C1DD" w:rsidR="00A15418" w:rsidRDefault="00A15418">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_Toc53167697 \h </w:instrText>
      </w:r>
      <w:r>
        <w:fldChar w:fldCharType="separate"/>
      </w:r>
      <w:r>
        <w:t>283</w:t>
      </w:r>
      <w:r>
        <w:fldChar w:fldCharType="end"/>
      </w:r>
    </w:p>
    <w:p w14:paraId="74878749" w14:textId="01696729" w:rsidR="00A15418" w:rsidRDefault="00A15418">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_Toc53167698 \h </w:instrText>
      </w:r>
      <w:r>
        <w:fldChar w:fldCharType="separate"/>
      </w:r>
      <w:r>
        <w:t>283</w:t>
      </w:r>
      <w:r>
        <w:fldChar w:fldCharType="end"/>
      </w:r>
    </w:p>
    <w:p w14:paraId="0E5DF67B" w14:textId="507BD8BF" w:rsidR="00A15418" w:rsidRDefault="00A15418">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_Toc53167699 \h </w:instrText>
      </w:r>
      <w:r>
        <w:fldChar w:fldCharType="separate"/>
      </w:r>
      <w:r>
        <w:t>284</w:t>
      </w:r>
      <w:r>
        <w:fldChar w:fldCharType="end"/>
      </w:r>
    </w:p>
    <w:p w14:paraId="45C58302" w14:textId="11FBB522" w:rsidR="00A15418" w:rsidRDefault="00A1541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_Toc53167700 \h </w:instrText>
      </w:r>
      <w:r>
        <w:fldChar w:fldCharType="separate"/>
      </w:r>
      <w:r>
        <w:t>285</w:t>
      </w:r>
      <w:r>
        <w:fldChar w:fldCharType="end"/>
      </w:r>
    </w:p>
    <w:p w14:paraId="453FB1A7" w14:textId="2D36FCE2" w:rsidR="00A15418" w:rsidRDefault="00A15418">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_Toc53167701 \h </w:instrText>
      </w:r>
      <w:r>
        <w:fldChar w:fldCharType="separate"/>
      </w:r>
      <w:r>
        <w:t>287</w:t>
      </w:r>
      <w:r>
        <w:fldChar w:fldCharType="end"/>
      </w:r>
    </w:p>
    <w:p w14:paraId="378F29E9" w14:textId="26336D47" w:rsidR="00A15418" w:rsidRDefault="00A15418">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_Toc53167702 \h </w:instrText>
      </w:r>
      <w:r>
        <w:fldChar w:fldCharType="separate"/>
      </w:r>
      <w:r>
        <w:t>287</w:t>
      </w:r>
      <w:r>
        <w:fldChar w:fldCharType="end"/>
      </w:r>
    </w:p>
    <w:p w14:paraId="0A47AC1C" w14:textId="4B66E519" w:rsidR="00A15418" w:rsidRDefault="00A15418">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_Toc53167703 \h </w:instrText>
      </w:r>
      <w:r>
        <w:fldChar w:fldCharType="separate"/>
      </w:r>
      <w:r>
        <w:t>287</w:t>
      </w:r>
      <w:r>
        <w:fldChar w:fldCharType="end"/>
      </w:r>
    </w:p>
    <w:p w14:paraId="7AA26730" w14:textId="5AAFDB49" w:rsidR="00A15418" w:rsidRDefault="00A15418">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_Toc53167704 \h </w:instrText>
      </w:r>
      <w:r>
        <w:fldChar w:fldCharType="separate"/>
      </w:r>
      <w:r>
        <w:t>288</w:t>
      </w:r>
      <w:r>
        <w:fldChar w:fldCharType="end"/>
      </w:r>
    </w:p>
    <w:p w14:paraId="435DA568" w14:textId="5346659B" w:rsidR="00A15418" w:rsidRDefault="00A15418">
      <w:pPr>
        <w:pStyle w:val="TOC9"/>
        <w:rPr>
          <w:rFonts w:asciiTheme="minorHAnsi" w:hAnsiTheme="minorHAnsi" w:cstheme="minorBidi"/>
          <w:b w:val="0"/>
          <w:szCs w:val="22"/>
          <w:lang w:eastAsia="en-GB"/>
        </w:rPr>
      </w:pPr>
      <w:r>
        <w:rPr>
          <w:lang w:eastAsia="en-GB"/>
        </w:rPr>
        <w:t>D.4</w:t>
      </w:r>
      <w:r>
        <w:rPr>
          <w:rFonts w:asciiTheme="minorHAnsi" w:hAnsiTheme="minorHAnsi" w:cstheme="minorBidi"/>
          <w:b w:val="0"/>
          <w:szCs w:val="22"/>
          <w:lang w:eastAsia="en-GB"/>
        </w:rPr>
        <w:tab/>
      </w:r>
      <w:r>
        <w:rPr>
          <w:lang w:eastAsia="en-GB"/>
        </w:rPr>
        <w:t xml:space="preserve"> Design of beam sweeping test signal</w:t>
      </w:r>
      <w:r>
        <w:tab/>
      </w:r>
      <w:r>
        <w:fldChar w:fldCharType="begin" w:fldLock="1"/>
      </w:r>
      <w:r>
        <w:instrText xml:space="preserve"> PAGEREF _Toc53167705 \h </w:instrText>
      </w:r>
      <w:r>
        <w:fldChar w:fldCharType="separate"/>
      </w:r>
      <w:r>
        <w:t>290</w:t>
      </w:r>
      <w:r>
        <w:fldChar w:fldCharType="end"/>
      </w:r>
    </w:p>
    <w:p w14:paraId="7A9F621E" w14:textId="48D9E22C" w:rsidR="00A15418" w:rsidRDefault="00A15418">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_Toc53167706 \h </w:instrText>
      </w:r>
      <w:r>
        <w:fldChar w:fldCharType="separate"/>
      </w:r>
      <w:r>
        <w:t>291</w:t>
      </w:r>
      <w:r>
        <w:fldChar w:fldCharType="end"/>
      </w:r>
    </w:p>
    <w:p w14:paraId="4F8402D9" w14:textId="5803DDC1" w:rsidR="00A15418" w:rsidRDefault="00A15418">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_Toc53167707 \h </w:instrText>
      </w:r>
      <w:r>
        <w:fldChar w:fldCharType="separate"/>
      </w:r>
      <w:r>
        <w:t>296</w:t>
      </w:r>
      <w:r>
        <w:fldChar w:fldCharType="end"/>
      </w:r>
    </w:p>
    <w:p w14:paraId="166E12AE" w14:textId="460C1163" w:rsidR="00A15418" w:rsidRDefault="00A15418">
      <w:pPr>
        <w:pStyle w:val="TOC8"/>
        <w:rPr>
          <w:rFonts w:asciiTheme="minorHAnsi" w:hAnsiTheme="minorHAnsi" w:cstheme="minorBidi"/>
          <w:b w:val="0"/>
          <w:szCs w:val="22"/>
          <w:lang w:eastAsia="en-GB"/>
        </w:rPr>
      </w:pPr>
      <w:r>
        <w:t>Annex G (informative): Excel spreadsheets for MU derivation</w:t>
      </w:r>
      <w:r>
        <w:tab/>
      </w:r>
      <w:r>
        <w:fldChar w:fldCharType="begin" w:fldLock="1"/>
      </w:r>
      <w:r>
        <w:instrText xml:space="preserve"> PAGEREF _Toc53167708 \h </w:instrText>
      </w:r>
      <w:r>
        <w:fldChar w:fldCharType="separate"/>
      </w:r>
      <w:r>
        <w:t>298</w:t>
      </w:r>
      <w:r>
        <w:fldChar w:fldCharType="end"/>
      </w:r>
    </w:p>
    <w:p w14:paraId="17CF5A81" w14:textId="753DDA40" w:rsidR="00A15418" w:rsidRDefault="00A15418">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_Toc53167709 \h </w:instrText>
      </w:r>
      <w:r>
        <w:fldChar w:fldCharType="separate"/>
      </w:r>
      <w:r>
        <w:t>2</w:t>
      </w:r>
      <w:r>
        <w:t>9</w:t>
      </w:r>
      <w:r>
        <w:t>8</w:t>
      </w:r>
      <w:r>
        <w:fldChar w:fldCharType="end"/>
      </w:r>
    </w:p>
    <w:p w14:paraId="45C46594" w14:textId="08CFD0AC" w:rsidR="00080512" w:rsidRPr="00E11EA5" w:rsidRDefault="00A15418">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3" w:name="_Toc43738929"/>
      <w:bookmarkStart w:id="14" w:name="_Toc46346690"/>
      <w:bookmarkStart w:id="15" w:name="_Toc53165628"/>
      <w:bookmarkStart w:id="16" w:name="_Toc53166323"/>
      <w:bookmarkStart w:id="17" w:name="_Toc53167018"/>
      <w:r w:rsidR="00D95FCF" w:rsidRPr="00E11EA5">
        <w:t>Foreword</w:t>
      </w:r>
      <w:bookmarkEnd w:id="13"/>
      <w:bookmarkEnd w:id="14"/>
      <w:bookmarkEnd w:id="15"/>
      <w:bookmarkEnd w:id="16"/>
      <w:bookmarkEnd w:id="17"/>
    </w:p>
    <w:p w14:paraId="422D0446" w14:textId="609E5CCA" w:rsidR="00080512" w:rsidRPr="00E11EA5" w:rsidRDefault="00080512">
      <w:bookmarkStart w:id="18" w:name="foreword"/>
      <w:bookmarkEnd w:id="18"/>
      <w:r w:rsidRPr="00E11EA5">
        <w:t xml:space="preserve">This Technical </w:t>
      </w:r>
      <w:bookmarkStart w:id="19" w:name="spectype3"/>
      <w:r w:rsidR="00602AEA" w:rsidRPr="00E11EA5">
        <w:t>Report</w:t>
      </w:r>
      <w:bookmarkEnd w:id="19"/>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20" w:name="introduction"/>
      <w:bookmarkEnd w:id="20"/>
      <w:r w:rsidRPr="00E11EA5">
        <w:br w:type="page"/>
      </w:r>
      <w:bookmarkStart w:id="21" w:name="scope"/>
      <w:bookmarkStart w:id="22" w:name="_Toc43738930"/>
      <w:bookmarkStart w:id="23" w:name="_Toc46346691"/>
      <w:bookmarkStart w:id="24" w:name="_Toc53165629"/>
      <w:bookmarkStart w:id="25" w:name="_Toc53166324"/>
      <w:bookmarkStart w:id="26" w:name="_Toc53167019"/>
      <w:bookmarkEnd w:id="21"/>
      <w:r w:rsidRPr="00E11EA5">
        <w:t>1</w:t>
      </w:r>
      <w:r w:rsidRPr="00E11EA5">
        <w:tab/>
        <w:t>Scope</w:t>
      </w:r>
      <w:bookmarkEnd w:id="22"/>
      <w:bookmarkEnd w:id="23"/>
      <w:bookmarkEnd w:id="24"/>
      <w:bookmarkEnd w:id="25"/>
      <w:bookmarkEnd w:id="26"/>
    </w:p>
    <w:p w14:paraId="528F857F" w14:textId="77777777" w:rsidR="00A62BB2" w:rsidRPr="00E11EA5" w:rsidRDefault="00A62BB2" w:rsidP="00A62BB2">
      <w:bookmarkStart w:id="27" w:name="references"/>
      <w:bookmarkEnd w:id="27"/>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2AC02DD6" w:rsidR="00A62BB2" w:rsidRPr="00E11EA5" w:rsidRDefault="006970C3" w:rsidP="006970C3">
      <w:pPr>
        <w:pStyle w:val="B1"/>
      </w:pPr>
      <w:r>
        <w:rPr>
          <w:i/>
        </w:rPr>
        <w:t>-</w:t>
      </w:r>
      <w:r>
        <w:rPr>
          <w:i/>
        </w:rPr>
        <w:tab/>
      </w:r>
      <w:r w:rsidR="00A62BB2" w:rsidRPr="00E11EA5">
        <w:rPr>
          <w:i/>
        </w:rPr>
        <w:t>hybrid AAS BS</w:t>
      </w:r>
      <w:r w:rsidR="00A62BB2" w:rsidRPr="00E11EA5">
        <w:t xml:space="preserve"> as specified in AAS BS radiated testing specification TS 37.145-2 [4] for the following radio technologies:</w:t>
      </w:r>
    </w:p>
    <w:p w14:paraId="590B9E1C" w14:textId="0C6599CC" w:rsidR="00A62BB2" w:rsidRPr="00E11EA5" w:rsidRDefault="006970C3" w:rsidP="006970C3">
      <w:pPr>
        <w:pStyle w:val="B2"/>
      </w:pPr>
      <w:r>
        <w:t>-</w:t>
      </w:r>
      <w:r>
        <w:tab/>
      </w:r>
      <w:r w:rsidR="00A62BB2" w:rsidRPr="00E11EA5">
        <w:t>Hybrid AAS BS in single RAT UTRA operation, TDD</w:t>
      </w:r>
    </w:p>
    <w:p w14:paraId="2DBD8412" w14:textId="68ECBEDD" w:rsidR="00A62BB2" w:rsidRPr="00E11EA5" w:rsidRDefault="006970C3" w:rsidP="006970C3">
      <w:pPr>
        <w:pStyle w:val="B2"/>
      </w:pPr>
      <w:r>
        <w:t>-</w:t>
      </w:r>
      <w:r>
        <w:tab/>
      </w:r>
      <w:r w:rsidR="00A62BB2" w:rsidRPr="00E11EA5">
        <w:t>Hybrid AAS BS in single RAT UTRA operation, FDD</w:t>
      </w:r>
    </w:p>
    <w:p w14:paraId="5A806F98" w14:textId="2D9CEDE4" w:rsidR="00A62BB2" w:rsidRPr="00E11EA5" w:rsidRDefault="006970C3" w:rsidP="006970C3">
      <w:pPr>
        <w:pStyle w:val="B2"/>
      </w:pPr>
      <w:r>
        <w:t>-</w:t>
      </w:r>
      <w:r>
        <w:tab/>
      </w:r>
      <w:r w:rsidR="00A62BB2" w:rsidRPr="00E11EA5">
        <w:t>Hybrid AAS BS in single RAT E-UTRA operation</w:t>
      </w:r>
    </w:p>
    <w:p w14:paraId="0C45F7E2" w14:textId="1C738CA4" w:rsidR="00A62BB2" w:rsidRPr="00E11EA5" w:rsidRDefault="006970C3" w:rsidP="006970C3">
      <w:pPr>
        <w:pStyle w:val="B2"/>
      </w:pPr>
      <w:r>
        <w:t>-</w:t>
      </w:r>
      <w:r>
        <w:tab/>
      </w:r>
      <w:r w:rsidR="00A62BB2" w:rsidRPr="00E11EA5">
        <w:t>Hybrid AAS BS in MSR operation implementing any of the above RATs, including NR operation</w:t>
      </w:r>
      <w:r w:rsidR="00A62BB2" w:rsidRPr="00E11EA5">
        <w:rPr>
          <w:rFonts w:cs="v5.0.0"/>
        </w:rPr>
        <w:t>.</w:t>
      </w:r>
    </w:p>
    <w:p w14:paraId="73434E86" w14:textId="17779598" w:rsidR="00A62BB2" w:rsidRPr="00E11EA5" w:rsidRDefault="006970C3" w:rsidP="006970C3">
      <w:pPr>
        <w:pStyle w:val="B1"/>
      </w:pPr>
      <w:r>
        <w:t>-</w:t>
      </w:r>
      <w:r>
        <w:tab/>
      </w:r>
      <w:r w:rsidR="00A62BB2" w:rsidRPr="00E11EA5">
        <w:t>OTA AAS BS as specified in AAS BS radiated testing specification TS 37.145-2 [4] for the following radio technologies:</w:t>
      </w:r>
    </w:p>
    <w:p w14:paraId="78285812" w14:textId="411ABB31" w:rsidR="00A62BB2" w:rsidRPr="00E11EA5" w:rsidRDefault="006970C3" w:rsidP="006970C3">
      <w:pPr>
        <w:pStyle w:val="B2"/>
      </w:pPr>
      <w:r>
        <w:t>-</w:t>
      </w:r>
      <w:r>
        <w:tab/>
      </w:r>
      <w:r w:rsidR="00A62BB2" w:rsidRPr="00E11EA5">
        <w:t>OTA AAS BS in single RAT UTRA operation, FDD</w:t>
      </w:r>
    </w:p>
    <w:p w14:paraId="3EC7B23C" w14:textId="1729DB98" w:rsidR="00A62BB2" w:rsidRPr="00E11EA5" w:rsidRDefault="006970C3" w:rsidP="006970C3">
      <w:pPr>
        <w:pStyle w:val="B2"/>
      </w:pPr>
      <w:r>
        <w:t>-</w:t>
      </w:r>
      <w:r>
        <w:tab/>
      </w:r>
      <w:r w:rsidR="00A62BB2" w:rsidRPr="00E11EA5">
        <w:t>OTA AAS BS in single RAT E-UTRA operation</w:t>
      </w:r>
    </w:p>
    <w:p w14:paraId="0E0D7FD7" w14:textId="1208D657" w:rsidR="00A62BB2" w:rsidRPr="00E11EA5" w:rsidRDefault="006970C3" w:rsidP="006970C3">
      <w:pPr>
        <w:pStyle w:val="B2"/>
      </w:pPr>
      <w:r>
        <w:t>-</w:t>
      </w:r>
      <w:r>
        <w:tab/>
      </w:r>
      <w:r w:rsidR="00A62BB2" w:rsidRPr="00E11EA5">
        <w:t>OTA AAS BS in MSR operation implementing any of the above RATs, and/or NR</w:t>
      </w:r>
      <w:r w:rsidR="00A62BB2" w:rsidRPr="00E11EA5">
        <w:rPr>
          <w:rFonts w:cs="v5.0.0"/>
        </w:rPr>
        <w:t>.</w:t>
      </w:r>
    </w:p>
    <w:p w14:paraId="36EE1EFE" w14:textId="2524DD51" w:rsidR="00A62BB2" w:rsidRPr="00E11EA5" w:rsidRDefault="006970C3" w:rsidP="006970C3">
      <w:pPr>
        <w:pStyle w:val="B1"/>
      </w:pPr>
      <w:r>
        <w:rPr>
          <w:i/>
          <w:color w:val="000000" w:themeColor="text1"/>
        </w:rPr>
        <w:t>-</w:t>
      </w:r>
      <w:r>
        <w:rPr>
          <w:i/>
          <w:color w:val="000000" w:themeColor="text1"/>
        </w:rPr>
        <w:tab/>
      </w:r>
      <w:r w:rsidR="00A62BB2" w:rsidRPr="00E11EA5">
        <w:rPr>
          <w:i/>
          <w:color w:val="000000" w:themeColor="text1"/>
        </w:rPr>
        <w:t xml:space="preserve">BS type 1-H </w:t>
      </w:r>
      <w:r w:rsidR="00A62BB2" w:rsidRPr="00E11EA5">
        <w:t>in single RAT NR operation in FR1, as specified in NR BS radiated testing specification TS 38.141-2 [6],</w:t>
      </w:r>
    </w:p>
    <w:p w14:paraId="6827BF7A" w14:textId="0CFB66F5" w:rsidR="00A62BB2" w:rsidRPr="00E11EA5" w:rsidRDefault="006970C3" w:rsidP="006970C3">
      <w:pPr>
        <w:pStyle w:val="B1"/>
      </w:pPr>
      <w:r>
        <w:rPr>
          <w:i/>
        </w:rPr>
        <w:t>-</w:t>
      </w:r>
      <w:r>
        <w:rPr>
          <w:i/>
        </w:rPr>
        <w:tab/>
      </w:r>
      <w:r w:rsidR="00A62BB2" w:rsidRPr="00E11EA5">
        <w:rPr>
          <w:i/>
        </w:rPr>
        <w:t>BS type 1-O</w:t>
      </w:r>
      <w:r w:rsidR="00A62BB2" w:rsidRPr="00E11EA5">
        <w:t xml:space="preserve"> in single RAT NR operation in FR1, as specified in NR BS radiated testing specification TS 38.141-2 [6], </w:t>
      </w:r>
    </w:p>
    <w:p w14:paraId="57E996EB" w14:textId="35C3BC56" w:rsidR="00A62BB2" w:rsidRPr="00E11EA5" w:rsidRDefault="006970C3" w:rsidP="006970C3">
      <w:pPr>
        <w:pStyle w:val="B1"/>
      </w:pPr>
      <w:r>
        <w:rPr>
          <w:i/>
        </w:rPr>
        <w:t>-</w:t>
      </w:r>
      <w:r>
        <w:rPr>
          <w:i/>
        </w:rPr>
        <w:tab/>
      </w:r>
      <w:r w:rsidR="00A62BB2" w:rsidRPr="00E11EA5">
        <w:rPr>
          <w:i/>
        </w:rPr>
        <w:t>BS type 2-O</w:t>
      </w:r>
      <w:r w:rsidR="00A62BB2"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19CEFD4B" w14:textId="545212C7" w:rsidR="00AF1B78" w:rsidRPr="00E11EA5" w:rsidRDefault="00074F21" w:rsidP="00AF1B78">
      <w:pPr>
        <w:pStyle w:val="Heading1"/>
      </w:pPr>
      <w:bookmarkStart w:id="28" w:name="_Toc53165630"/>
      <w:bookmarkStart w:id="29" w:name="_Toc53166325"/>
      <w:bookmarkStart w:id="30" w:name="_Toc53167020"/>
      <w:r>
        <w:t>2</w:t>
      </w:r>
      <w:r>
        <w:tab/>
      </w:r>
      <w:r w:rsidR="00AF1B78" w:rsidRPr="00E11EA5">
        <w:t>References</w:t>
      </w:r>
      <w:bookmarkEnd w:id="28"/>
      <w:bookmarkEnd w:id="29"/>
      <w:bookmarkEnd w:id="30"/>
    </w:p>
    <w:p w14:paraId="34D7E578" w14:textId="77777777" w:rsidR="00AF1B78" w:rsidRPr="00E11EA5" w:rsidRDefault="00AF1B78" w:rsidP="00AF1B78">
      <w:r w:rsidRPr="00E11EA5">
        <w:t>The following documents contain provisions which, through reference in this text, constitute provisions of the present document.</w:t>
      </w:r>
    </w:p>
    <w:p w14:paraId="598AF39B" w14:textId="77777777" w:rsidR="00AF1B78" w:rsidRPr="00E11EA5" w:rsidRDefault="00AF1B78" w:rsidP="00AF1B78">
      <w:pPr>
        <w:pStyle w:val="B1"/>
      </w:pPr>
      <w:r w:rsidRPr="00E11EA5">
        <w:t>-</w:t>
      </w:r>
      <w:r w:rsidRPr="00E11EA5">
        <w:tab/>
        <w:t>References are either specific (identified by date of publication, edition number, version number, etc.) or non</w:t>
      </w:r>
      <w:r w:rsidRPr="00E11EA5">
        <w:noBreakHyphen/>
        <w:t>specific.</w:t>
      </w:r>
    </w:p>
    <w:p w14:paraId="42B06A82" w14:textId="77777777" w:rsidR="00AF1B78" w:rsidRPr="00E11EA5" w:rsidRDefault="00AF1B78" w:rsidP="00AF1B78">
      <w:pPr>
        <w:pStyle w:val="B1"/>
      </w:pPr>
      <w:r w:rsidRPr="00E11EA5">
        <w:t>-</w:t>
      </w:r>
      <w:r w:rsidRPr="00E11EA5">
        <w:tab/>
        <w:t>For a specific reference, subsequent revisions do not apply.</w:t>
      </w:r>
    </w:p>
    <w:p w14:paraId="04F2D7F8" w14:textId="77777777" w:rsidR="00AF1B78" w:rsidRPr="00E11EA5" w:rsidRDefault="00AF1B78" w:rsidP="00AF1B78">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353F74B" w14:textId="77777777" w:rsidR="00AF1B78" w:rsidRPr="00E11EA5" w:rsidRDefault="00AF1B78" w:rsidP="00AF1B78">
      <w:pPr>
        <w:pStyle w:val="EX"/>
      </w:pPr>
      <w:r w:rsidRPr="00E11EA5">
        <w:t>[1]</w:t>
      </w:r>
      <w:r w:rsidRPr="00E11EA5">
        <w:tab/>
        <w:t>3GPP TR 21.905: "Vocabulary for 3GPP Specifications"</w:t>
      </w:r>
    </w:p>
    <w:p w14:paraId="7742ECE8" w14:textId="77777777" w:rsidR="00AF1B78" w:rsidRPr="00E11EA5" w:rsidRDefault="00AF1B78" w:rsidP="00AF1B7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5D877970" w14:textId="77777777" w:rsidR="00AF1B78" w:rsidRPr="00E11EA5" w:rsidRDefault="00AF1B78" w:rsidP="00AF1B7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314AB2F4" w14:textId="77777777" w:rsidR="00AF1B78" w:rsidRPr="00E11EA5" w:rsidRDefault="00AF1B78" w:rsidP="00AF1B7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19BFF862" w14:textId="77777777" w:rsidR="00AF1B78" w:rsidRPr="00E11EA5" w:rsidRDefault="00AF1B78" w:rsidP="00AF1B7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74A894DA" w14:textId="77777777" w:rsidR="00AF1B78" w:rsidRPr="00E11EA5" w:rsidRDefault="00AF1B78" w:rsidP="00AF1B7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02635374" w14:textId="77777777" w:rsidR="00AF1B78" w:rsidRPr="00E11EA5" w:rsidRDefault="00AF1B78" w:rsidP="00AF1B78">
      <w:pPr>
        <w:pStyle w:val="EX"/>
        <w:rPr>
          <w:lang w:eastAsia="zh-CN"/>
        </w:rPr>
      </w:pPr>
      <w:r w:rsidRPr="00E11EA5">
        <w:rPr>
          <w:lang w:eastAsia="zh-CN"/>
        </w:rPr>
        <w:t>[7]</w:t>
      </w:r>
      <w:r w:rsidRPr="00E11EA5">
        <w:rPr>
          <w:lang w:eastAsia="zh-CN"/>
        </w:rPr>
        <w:tab/>
        <w:t>IEEE Std 149: "IEEE Standard Test Procedures for Antennas", IEEE</w:t>
      </w:r>
    </w:p>
    <w:p w14:paraId="37853E1E" w14:textId="77777777" w:rsidR="00AF1B78" w:rsidRPr="00E11EA5" w:rsidRDefault="00AF1B78" w:rsidP="00AF1B7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0DACC87D" w14:textId="77777777" w:rsidR="00AF1B78" w:rsidRDefault="00AF1B78" w:rsidP="00AF1B78">
      <w:pPr>
        <w:pStyle w:val="EX"/>
        <w:rPr>
          <w:lang w:eastAsia="en-GB"/>
        </w:rPr>
      </w:pPr>
      <w:r w:rsidRPr="00BD4272">
        <w:rPr>
          <w:lang w:val="sv-FI" w:eastAsia="zh-CN"/>
        </w:rPr>
        <w:t>[9]</w:t>
      </w:r>
      <w:r w:rsidRPr="00BD4272">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w:t>
      </w:r>
    </w:p>
    <w:p w14:paraId="389427BF" w14:textId="77777777" w:rsidR="00AF1B78" w:rsidRPr="00E11EA5" w:rsidRDefault="00AF1B78" w:rsidP="00AF1B78">
      <w:pPr>
        <w:pStyle w:val="EX"/>
        <w:rPr>
          <w:lang w:val="en-US" w:bidi="fa-IR"/>
        </w:rPr>
      </w:pPr>
      <w:r w:rsidRPr="00E11EA5">
        <w:rPr>
          <w:lang w:eastAsia="en-GB"/>
        </w:rPr>
        <w:t>[10]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26C5970A" w14:textId="77777777" w:rsidR="00AF1B78" w:rsidRPr="00E11EA5" w:rsidRDefault="00AF1B78" w:rsidP="00AF1B7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05402D82" w14:textId="77777777" w:rsidR="00AF1B78" w:rsidRPr="00E11EA5" w:rsidRDefault="00AF1B78" w:rsidP="00AF1B78">
      <w:pPr>
        <w:pStyle w:val="EX"/>
      </w:pPr>
      <w:r w:rsidRPr="00E11EA5">
        <w:t>[12]</w:t>
      </w:r>
      <w:r w:rsidRPr="00E11EA5">
        <w:tab/>
        <w:t>Hill, D.A., “Boundary fields in reverberation chambers,” IEEE Transactions on Electromagnetic Compatibility, vol. 47, no. 2, pp. 281-290, May 2005</w:t>
      </w:r>
    </w:p>
    <w:p w14:paraId="0A1E83A9" w14:textId="77777777" w:rsidR="00AF1B78" w:rsidRPr="00E11EA5" w:rsidRDefault="00AF1B78" w:rsidP="00AF1B7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FAD9D0C" w14:textId="77777777" w:rsidR="00AF1B78" w:rsidRPr="00E11EA5" w:rsidRDefault="00AF1B78" w:rsidP="00AF1B78">
      <w:pPr>
        <w:pStyle w:val="EX"/>
      </w:pPr>
      <w:r w:rsidRPr="00E11EA5">
        <w:t>[14]</w:t>
      </w:r>
      <w:r w:rsidRPr="00E11EA5">
        <w:tab/>
        <w:t>3GPP TS 37.105: "Active Antenna System (AAS) Base Station (BS) transmission and reception"</w:t>
      </w:r>
    </w:p>
    <w:p w14:paraId="526EA71B" w14:textId="77777777" w:rsidR="00AF1B78" w:rsidRPr="00E11EA5" w:rsidRDefault="00AF1B78" w:rsidP="00AF1B78">
      <w:pPr>
        <w:pStyle w:val="EX"/>
      </w:pPr>
      <w:r w:rsidRPr="00E11EA5">
        <w:t>[15]</w:t>
      </w:r>
      <w:r w:rsidRPr="00E11EA5">
        <w:tab/>
        <w:t>ITU-R Recommendation SM.329: "Unwanted emissions in the spurious domain"</w:t>
      </w:r>
    </w:p>
    <w:p w14:paraId="7A0D972A" w14:textId="77777777" w:rsidR="00AF1B78" w:rsidRPr="00E11EA5" w:rsidRDefault="00AF1B78" w:rsidP="00AF1B78">
      <w:pPr>
        <w:pStyle w:val="EX"/>
      </w:pPr>
      <w:r w:rsidRPr="00E11EA5">
        <w:t>[16]</w:t>
      </w:r>
      <w:r w:rsidRPr="00E11EA5">
        <w:tab/>
        <w:t>3GPP TS 37.113: "E-UTRA, UTRA and GSM/EDGE; Multi-Standard Radio (MSR) Base Station (BS) Electromagnetic Compatibility (EMC)"</w:t>
      </w:r>
    </w:p>
    <w:p w14:paraId="766D16B9" w14:textId="77777777" w:rsidR="00AF1B78" w:rsidRPr="00E11EA5" w:rsidRDefault="00AF1B78" w:rsidP="00AF1B78">
      <w:pPr>
        <w:pStyle w:val="EX"/>
      </w:pPr>
      <w:r w:rsidRPr="00E11EA5">
        <w:t>[17]</w:t>
      </w:r>
      <w:r w:rsidRPr="00E11EA5">
        <w:tab/>
        <w:t>3GPP TS 37.114: "Active Antenna System (AAS) Base Station (BS) Electromagnetic Compatibility (EMC)"</w:t>
      </w:r>
    </w:p>
    <w:p w14:paraId="520DA9C6" w14:textId="77777777" w:rsidR="00AF1B78" w:rsidRPr="00E11EA5" w:rsidRDefault="00AF1B78" w:rsidP="00AF1B78">
      <w:pPr>
        <w:pStyle w:val="EX"/>
      </w:pPr>
      <w:r w:rsidRPr="00E11EA5">
        <w:t>[18]</w:t>
      </w:r>
      <w:r w:rsidRPr="00E11EA5">
        <w:tab/>
        <w:t>3GPP TS 38.113: “Base Station (BS) Electromagnetic Compatibility (EMC)”</w:t>
      </w:r>
    </w:p>
    <w:p w14:paraId="7136E06D" w14:textId="77777777" w:rsidR="00AF1B78" w:rsidRPr="00E11EA5" w:rsidRDefault="00AF1B78" w:rsidP="00AF1B78">
      <w:pPr>
        <w:pStyle w:val="EX"/>
      </w:pPr>
      <w:r w:rsidRPr="00E11EA5">
        <w:t>[19]</w:t>
      </w:r>
      <w:r w:rsidRPr="00E11EA5">
        <w:tab/>
        <w:t>IEC 61000-4-3: "Electromagnetic compatibility (EMC) - Part 4-3: Testing and measurement techniques - Radiated, radio-frequency, electromagnetic field immunity test"</w:t>
      </w:r>
    </w:p>
    <w:p w14:paraId="614CAB15" w14:textId="77777777" w:rsidR="00AF1B78" w:rsidRPr="00E11EA5" w:rsidRDefault="00AF1B78" w:rsidP="00AF1B78">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554C3DA3" w14:textId="7A2E6C05" w:rsidR="00AF1B78" w:rsidRDefault="00AF1B78" w:rsidP="00AF1B78">
      <w:pPr>
        <w:pStyle w:val="EX"/>
      </w:pPr>
      <w:r w:rsidRPr="00E11EA5">
        <w:t>[21]</w:t>
      </w:r>
      <w:r w:rsidRPr="00E11EA5">
        <w:tab/>
        <w:t>3GPP TS 37.145-1: "Base Station (BS) conformance testing Part 1: Conducted conformance testing"</w:t>
      </w:r>
    </w:p>
    <w:p w14:paraId="68E57D77" w14:textId="7F728CC1" w:rsidR="00AF1B78" w:rsidRPr="00E3326F" w:rsidRDefault="00AF1B78" w:rsidP="00AF1B78">
      <w:pPr>
        <w:pStyle w:val="EX"/>
        <w:rPr>
          <w:lang w:val="sv-FI"/>
        </w:rPr>
      </w:pPr>
      <w:bookmarkStart w:id="31" w:name="_Hlk51785949"/>
      <w:r w:rsidRPr="00E3326F">
        <w:rPr>
          <w:lang w:val="sv-FI"/>
        </w:rPr>
        <w:t>[22]</w:t>
      </w:r>
      <w:r w:rsidRPr="00E3326F">
        <w:rPr>
          <w:lang w:val="sv-FI"/>
        </w:rPr>
        <w:tab/>
        <w:t xml:space="preserve">Jonas Fridén, </w:t>
      </w:r>
      <w:r w:rsidR="0013347C">
        <w:rPr>
          <w:lang w:val="sv-FI"/>
        </w:rPr>
        <w:t>"</w:t>
      </w:r>
      <w:r w:rsidRPr="00E3326F">
        <w:rPr>
          <w:lang w:val="sv-FI"/>
        </w:rPr>
        <w:t>Sparse sampling analysis</w:t>
      </w:r>
      <w:r w:rsidR="0013347C">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p>
    <w:bookmarkEnd w:id="31"/>
    <w:p w14:paraId="470B239C" w14:textId="08F569A5" w:rsidR="00AF1B78" w:rsidRDefault="00AF1B78" w:rsidP="00AF1B78">
      <w:pPr>
        <w:pStyle w:val="EX"/>
      </w:pPr>
      <w:r>
        <w:t>[23]</w:t>
      </w:r>
      <w:r>
        <w:tab/>
        <w:t xml:space="preserve">Jonas Fridén, Aidin Razavi, Anders Stjernman, </w:t>
      </w:r>
      <w:r w:rsidR="0013347C">
        <w:t>"</w:t>
      </w:r>
      <w:r>
        <w:t>Angular sampling, Test Signal, and Near Field Aspects for Over-the-Air Total Radiated Power Assessment in Anechoic Chambers</w:t>
      </w:r>
      <w:r w:rsidR="0013347C">
        <w:t>"</w:t>
      </w:r>
      <w:r>
        <w:t xml:space="preserve">, </w:t>
      </w:r>
      <w:r w:rsidRPr="00E11EA5">
        <w:rPr>
          <w:lang w:bidi="fa-IR"/>
        </w:rPr>
        <w:t>IEEE Access</w:t>
      </w:r>
      <w:r>
        <w:t>, 2018</w:t>
      </w:r>
      <w:r w:rsidR="0013347C">
        <w:rPr>
          <w:lang w:bidi="fa-IR"/>
        </w:rPr>
        <w:t xml:space="preserve">, IEEE Access, 2018, </w:t>
      </w:r>
      <w:r w:rsidR="0013347C">
        <w:rPr>
          <w:lang w:val="en-US" w:bidi="fa-IR"/>
        </w:rPr>
        <w:t>https://ieeexplore.ieee.org/stamp/stamp.jsp?arnumber=8470084</w:t>
      </w:r>
      <w:r w:rsidR="0013347C">
        <w:rPr>
          <w:lang w:bidi="fa-IR"/>
        </w:rPr>
        <w:t>.</w:t>
      </w:r>
    </w:p>
    <w:p w14:paraId="1161E84C" w14:textId="17B1ED6A" w:rsidR="00AF1B78" w:rsidRDefault="00AF1B78" w:rsidP="00AF1B78">
      <w:pPr>
        <w:pStyle w:val="EX"/>
      </w:pPr>
      <w:r>
        <w:t>[24]</w:t>
      </w:r>
      <w:r>
        <w:tab/>
        <w:t xml:space="preserve">3GPP </w:t>
      </w:r>
      <w:r w:rsidRPr="00E11EA5">
        <w:t>TR 25.914</w:t>
      </w:r>
      <w:r>
        <w:t xml:space="preserve">: </w:t>
      </w:r>
      <w:r w:rsidRPr="00E11EA5">
        <w:t>"</w:t>
      </w:r>
      <w:r>
        <w:t>Measurements of radio performances for UMTS terminals in speech mode</w:t>
      </w:r>
      <w:r w:rsidRPr="00E11EA5">
        <w:t>"</w:t>
      </w:r>
    </w:p>
    <w:p w14:paraId="2EABC301" w14:textId="22485020" w:rsidR="00E77345" w:rsidRPr="00E11EA5" w:rsidRDefault="00E77345" w:rsidP="005F4AC6">
      <w:pPr>
        <w:pStyle w:val="EX"/>
        <w:rPr>
          <w:rFonts w:ascii="Arial" w:hAnsi="Arial"/>
          <w:sz w:val="36"/>
        </w:rPr>
      </w:pPr>
      <w:r w:rsidRPr="00E11EA5">
        <w:br w:type="page"/>
      </w:r>
    </w:p>
    <w:p w14:paraId="0FC07397" w14:textId="31D50A7F" w:rsidR="00AF1B78" w:rsidRPr="00E11EA5" w:rsidRDefault="00AF1B78" w:rsidP="00AF1B78">
      <w:pPr>
        <w:pStyle w:val="Heading1"/>
      </w:pPr>
      <w:bookmarkStart w:id="32" w:name="definitions"/>
      <w:bookmarkStart w:id="33" w:name="_Toc43738934"/>
      <w:bookmarkStart w:id="34" w:name="_Toc46346695"/>
      <w:bookmarkStart w:id="35" w:name="_Toc53165631"/>
      <w:bookmarkStart w:id="36" w:name="_Toc53166326"/>
      <w:bookmarkStart w:id="37" w:name="_Toc53167021"/>
      <w:bookmarkEnd w:id="32"/>
      <w:r>
        <w:lastRenderedPageBreak/>
        <w:t>3</w:t>
      </w:r>
      <w:r>
        <w:tab/>
      </w:r>
      <w:r w:rsidRPr="00E11EA5">
        <w:t>Definitions of terms, symbols and abbreviations</w:t>
      </w:r>
      <w:bookmarkEnd w:id="35"/>
      <w:bookmarkEnd w:id="36"/>
      <w:bookmarkEnd w:id="37"/>
    </w:p>
    <w:p w14:paraId="651F279E" w14:textId="77777777" w:rsidR="00AF1B78" w:rsidRPr="00E11EA5" w:rsidRDefault="00AF1B78" w:rsidP="00AF1B78">
      <w:pPr>
        <w:pStyle w:val="Heading2"/>
      </w:pPr>
      <w:bookmarkStart w:id="38" w:name="_Toc43738933"/>
      <w:bookmarkStart w:id="39" w:name="_Toc46346694"/>
      <w:bookmarkStart w:id="40" w:name="_Toc53165632"/>
      <w:bookmarkStart w:id="41" w:name="_Toc53166327"/>
      <w:bookmarkStart w:id="42" w:name="_Toc53167022"/>
      <w:r w:rsidRPr="00E11EA5">
        <w:t>3.1</w:t>
      </w:r>
      <w:r w:rsidRPr="00E11EA5">
        <w:tab/>
        <w:t>Terms</w:t>
      </w:r>
      <w:bookmarkEnd w:id="38"/>
      <w:bookmarkEnd w:id="39"/>
      <w:bookmarkEnd w:id="40"/>
      <w:bookmarkEnd w:id="41"/>
      <w:bookmarkEnd w:id="42"/>
    </w:p>
    <w:p w14:paraId="773FC857" w14:textId="77777777" w:rsidR="00AF1B78" w:rsidRPr="00E11EA5" w:rsidRDefault="00AF1B78" w:rsidP="00AF1B78">
      <w:r w:rsidRPr="00E11EA5">
        <w:t>For the purposes of the present document, the terms given in 3GPP TR 21.905 [1] and the following apply. A term defined in the present document takes precedence over the definition of the same term, if any, in 3GPP TR 21.905 [1].</w:t>
      </w:r>
    </w:p>
    <w:p w14:paraId="64F599AE" w14:textId="77777777" w:rsidR="00AF1B78" w:rsidRPr="00E11EA5" w:rsidRDefault="00AF1B78" w:rsidP="00AF1B7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3D158D97" w14:textId="77777777" w:rsidR="00AF1B78" w:rsidRPr="00E11EA5" w:rsidRDefault="00AF1B78" w:rsidP="00AF1B7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7EE5AA7A" w14:textId="77777777" w:rsidR="00AF1B78" w:rsidRPr="00E11EA5" w:rsidRDefault="00AF1B78" w:rsidP="00AF1B7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4BC9F53E" w14:textId="77777777" w:rsidR="00AF1B78" w:rsidRPr="00E11EA5" w:rsidRDefault="00AF1B78" w:rsidP="00AF1B7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1DD22D28" w14:textId="77777777" w:rsidR="00AF1B78" w:rsidRPr="00E11EA5" w:rsidRDefault="00AF1B78" w:rsidP="00AF1B7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231B2502" w14:textId="77777777" w:rsidR="00AF1B78" w:rsidRPr="00E11EA5" w:rsidRDefault="00AF1B78" w:rsidP="00AF1B7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3679085" w14:textId="77777777" w:rsidR="00AF1B78" w:rsidRPr="00E11EA5" w:rsidRDefault="00AF1B78" w:rsidP="00AF1B7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17203382" w14:textId="77777777" w:rsidR="00AF1B78" w:rsidRPr="00E11EA5" w:rsidRDefault="00AF1B78" w:rsidP="00AF1B7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964B900" w14:textId="77777777" w:rsidR="00AF1B78" w:rsidRPr="00E11EA5" w:rsidRDefault="00AF1B78" w:rsidP="00AF1B7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381A065F" w14:textId="77777777" w:rsidR="00AF1B78" w:rsidRPr="00E11EA5" w:rsidRDefault="00AF1B78" w:rsidP="00AF1B7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59734E64" w14:textId="77777777" w:rsidR="00AF1B78" w:rsidRPr="00E11EA5" w:rsidRDefault="00AF1B78" w:rsidP="00AF1B78">
      <w:pPr>
        <w:pStyle w:val="NO"/>
        <w:rPr>
          <w:lang w:eastAsia="zh-CN"/>
        </w:rPr>
      </w:pPr>
      <w:r w:rsidRPr="00E11EA5">
        <w:rPr>
          <w:lang w:eastAsia="zh-CN"/>
        </w:rPr>
        <w:t>NOTE:</w:t>
      </w:r>
      <w:r w:rsidRPr="00E11EA5">
        <w:rPr>
          <w:lang w:eastAsia="zh-CN"/>
        </w:rPr>
        <w:tab/>
        <w:t>For certain BS antenna array, there may be more than one beam.</w:t>
      </w:r>
    </w:p>
    <w:p w14:paraId="3793310A" w14:textId="77777777" w:rsidR="00AF1B78" w:rsidRPr="00E11EA5" w:rsidRDefault="00AF1B78" w:rsidP="00AF1B7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24CD16E4" w14:textId="77777777" w:rsidR="00AF1B78" w:rsidRPr="00E11EA5" w:rsidRDefault="00AF1B78" w:rsidP="00AF1B7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AF3DC87" w14:textId="77777777" w:rsidR="00AF1B78" w:rsidRPr="00E11EA5" w:rsidRDefault="00AF1B78" w:rsidP="00AF1B78">
      <w:pPr>
        <w:rPr>
          <w:lang w:eastAsia="zh-CN"/>
        </w:rPr>
      </w:pPr>
      <w:r w:rsidRPr="00E11EA5">
        <w:rPr>
          <w:b/>
        </w:rPr>
        <w:t>beam peak direction:</w:t>
      </w:r>
      <w:r w:rsidRPr="00E11EA5">
        <w:t xml:space="preserve"> direction where the maximum EIRP is supposed to be found</w:t>
      </w:r>
    </w:p>
    <w:p w14:paraId="28600D9F" w14:textId="77777777" w:rsidR="00AF1B78" w:rsidRPr="00E11EA5" w:rsidRDefault="00AF1B78" w:rsidP="00AF1B7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07F759DE" w14:textId="77777777" w:rsidR="00AF1B78" w:rsidRPr="00E11EA5" w:rsidRDefault="00AF1B78" w:rsidP="00AF1B78">
      <w:r w:rsidRPr="00E11EA5">
        <w:rPr>
          <w:b/>
        </w:rPr>
        <w:t>BS type 1-O:</w:t>
      </w:r>
      <w:r w:rsidRPr="00E11EA5">
        <w:tab/>
        <w:t>NR base station operating at FR1 with a requirement set consisting only of OTA requirements defined at the RIB</w:t>
      </w:r>
    </w:p>
    <w:p w14:paraId="373F499A" w14:textId="77777777" w:rsidR="00AF1B78" w:rsidRPr="00E11EA5" w:rsidRDefault="00AF1B78" w:rsidP="00AF1B78">
      <w:r w:rsidRPr="00E11EA5">
        <w:rPr>
          <w:b/>
        </w:rPr>
        <w:t>BS type 2-O:</w:t>
      </w:r>
      <w:r w:rsidRPr="00E11EA5">
        <w:tab/>
        <w:t>NR base station operating at FR2 with a requirement set consisting only of OTA requirements defined at the RIB</w:t>
      </w:r>
    </w:p>
    <w:p w14:paraId="11F77C61" w14:textId="77777777" w:rsidR="00AF1B78" w:rsidRPr="00E11EA5" w:rsidRDefault="00AF1B78" w:rsidP="00AF1B78">
      <w:r w:rsidRPr="00E11EA5">
        <w:rPr>
          <w:b/>
        </w:rPr>
        <w:t>co-location reference antenna</w:t>
      </w:r>
      <w:r w:rsidRPr="00E11EA5">
        <w:t xml:space="preserve">: </w:t>
      </w:r>
      <w:r w:rsidRPr="00E11EA5">
        <w:rPr>
          <w:lang w:val="en-US" w:eastAsia="zh-CN"/>
        </w:rPr>
        <w:t>reference antenna used for co-location requirements</w:t>
      </w:r>
    </w:p>
    <w:p w14:paraId="5E6B4A23" w14:textId="77777777" w:rsidR="00AF1B78" w:rsidRPr="00E11EA5" w:rsidRDefault="00AF1B78" w:rsidP="00AF1B7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550803B2" w14:textId="77777777" w:rsidR="00AF1B78" w:rsidRPr="00E11EA5" w:rsidRDefault="00AF1B78" w:rsidP="00AF1B7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2F829B7B" w14:textId="77777777" w:rsidR="00AF1B78" w:rsidRPr="00E11EA5" w:rsidRDefault="00AF1B78" w:rsidP="00AF1B7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40939307" w14:textId="77777777" w:rsidR="00AF1B78" w:rsidRPr="00E11EA5" w:rsidRDefault="00AF1B78" w:rsidP="00AF1B7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787C491C" w14:textId="77777777" w:rsidR="00AF1B78" w:rsidRPr="00E11EA5" w:rsidRDefault="00AF1B78" w:rsidP="00AF1B78">
      <w:pPr>
        <w:pStyle w:val="NO"/>
        <w:rPr>
          <w:lang w:eastAsia="zh-CN"/>
        </w:rPr>
      </w:pPr>
      <w:r w:rsidRPr="00E11EA5">
        <w:lastRenderedPageBreak/>
        <w:t>NOTE:</w:t>
      </w:r>
      <w:r w:rsidRPr="00E11EA5">
        <w:tab/>
        <w:t>Isotropic directivity is equal in all directions (i.e. 0 dBi).</w:t>
      </w:r>
    </w:p>
    <w:p w14:paraId="530DA1A5" w14:textId="77777777" w:rsidR="00AF1B78" w:rsidRPr="00E11EA5" w:rsidRDefault="00AF1B78" w:rsidP="00AF1B7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4CFF1520" w14:textId="77777777" w:rsidR="00AF1B78" w:rsidRPr="00E11EA5" w:rsidRDefault="00AF1B78" w:rsidP="00AF1B78">
      <w:pPr>
        <w:pStyle w:val="NO"/>
        <w:rPr>
          <w:lang w:eastAsia="zh-CN"/>
        </w:rPr>
      </w:pPr>
      <w:r w:rsidRPr="00E11EA5">
        <w:t>NOTE 1:</w:t>
      </w:r>
      <w:r w:rsidRPr="00E11EA5">
        <w:tab/>
        <w:t>The sensitivity is the minimum received power level at which a RAT specific requirement is met.</w:t>
      </w:r>
    </w:p>
    <w:p w14:paraId="70DA52D3" w14:textId="77777777" w:rsidR="00AF1B78" w:rsidRPr="00E11EA5" w:rsidRDefault="00AF1B78" w:rsidP="00AF1B78">
      <w:pPr>
        <w:pStyle w:val="NO"/>
        <w:rPr>
          <w:lang w:eastAsia="zh-CN"/>
        </w:rPr>
      </w:pPr>
      <w:r w:rsidRPr="00E11EA5">
        <w:t>NOTE 2:</w:t>
      </w:r>
      <w:r w:rsidRPr="00E11EA5">
        <w:tab/>
        <w:t>Isotropic directivity is equal in all directions (i.e. 0 dBi).</w:t>
      </w:r>
    </w:p>
    <w:p w14:paraId="02A85F91" w14:textId="77777777" w:rsidR="00AF1B78" w:rsidRPr="00E11EA5" w:rsidRDefault="00AF1B78" w:rsidP="00AF1B7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1066FB58" w14:textId="77777777" w:rsidR="00AF1B78" w:rsidRPr="00E11EA5" w:rsidRDefault="00AF1B78" w:rsidP="00AF1B7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59C52541" w14:textId="77777777" w:rsidR="00AF1B78" w:rsidRPr="00E11EA5" w:rsidRDefault="00AF1B78" w:rsidP="00AF1B7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7B3307A0" w14:textId="77777777" w:rsidR="00AF1B78" w:rsidRPr="00E11EA5" w:rsidRDefault="00AF1B78" w:rsidP="00AF1B7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6FB87D3C" w14:textId="77777777" w:rsidR="00AF1B78" w:rsidRPr="00E11EA5" w:rsidRDefault="00AF1B78" w:rsidP="00AF1B78">
      <w:pPr>
        <w:rPr>
          <w:b/>
        </w:rPr>
      </w:pPr>
      <w:r w:rsidRPr="00E11EA5">
        <w:rPr>
          <w:b/>
        </w:rPr>
        <w:t>MSR operation:</w:t>
      </w:r>
      <w:r w:rsidRPr="00E11EA5">
        <w:t xml:space="preserve"> operation of AAS BS declared to be MSR in particular </w:t>
      </w:r>
      <w:r w:rsidRPr="00E11EA5">
        <w:rPr>
          <w:i/>
          <w:iCs/>
        </w:rPr>
        <w:t>operating band(s)</w:t>
      </w:r>
    </w:p>
    <w:p w14:paraId="13A9473C" w14:textId="77777777" w:rsidR="00AF1B78" w:rsidRPr="00E11EA5" w:rsidRDefault="00AF1B78" w:rsidP="00AF1B7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601E7394" w14:textId="77777777" w:rsidR="00AF1B78" w:rsidRPr="00E11EA5" w:rsidRDefault="00AF1B78" w:rsidP="00AF1B7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0B44EA1B" w14:textId="77777777" w:rsidR="00AF1B78" w:rsidRPr="00E11EA5" w:rsidRDefault="00AF1B78" w:rsidP="00AF1B7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6DD5D284" w14:textId="77777777" w:rsidR="00AF1B78" w:rsidRPr="00E11EA5" w:rsidRDefault="00AF1B78" w:rsidP="00AF1B7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3EFA0172" w14:textId="77777777" w:rsidR="00AF1B78" w:rsidRPr="00E11EA5" w:rsidRDefault="00AF1B78" w:rsidP="00AF1B7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1816570C" w14:textId="77777777" w:rsidR="00AF1B78" w:rsidRPr="00E11EA5" w:rsidRDefault="00AF1B78" w:rsidP="00AF1B7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2C1618AA" w14:textId="77777777" w:rsidR="00AF1B78" w:rsidRPr="00E11EA5" w:rsidRDefault="00AF1B78" w:rsidP="00AF1B7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66BCF92A" w14:textId="77777777" w:rsidR="00AF1B78" w:rsidRPr="00E11EA5" w:rsidRDefault="00AF1B78" w:rsidP="00AF1B78">
      <w:pPr>
        <w:pStyle w:val="NO"/>
        <w:rPr>
          <w:lang w:eastAsia="zh-CN"/>
        </w:rPr>
      </w:pPr>
      <w:r w:rsidRPr="00E11EA5">
        <w:rPr>
          <w:lang w:eastAsia="zh-CN"/>
        </w:rPr>
        <w:t>NOTE:</w:t>
      </w:r>
      <w:r w:rsidRPr="00E11EA5">
        <w:rPr>
          <w:lang w:eastAsia="zh-CN"/>
        </w:rPr>
        <w:tab/>
        <w:t>All the directions apply to all the EIS values in an OSDD.</w:t>
      </w:r>
    </w:p>
    <w:p w14:paraId="7AAF9E11" w14:textId="77777777" w:rsidR="00AF1B78" w:rsidRPr="00E11EA5" w:rsidRDefault="00AF1B78" w:rsidP="00AF1B7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3E4FDBE6" w14:textId="77777777" w:rsidR="00AF1B78" w:rsidRPr="00E11EA5" w:rsidRDefault="00AF1B78" w:rsidP="00AF1B7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18B3EBC9" w14:textId="77777777" w:rsidR="00AF1B78" w:rsidRPr="00E11EA5" w:rsidRDefault="00AF1B78" w:rsidP="00AF1B7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496940B5" w14:textId="77777777" w:rsidR="00AF1B78" w:rsidRPr="00E11EA5" w:rsidRDefault="00AF1B78" w:rsidP="00AF1B7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65E42C8E" w14:textId="77777777" w:rsidR="00AF1B78" w:rsidRPr="00E11EA5" w:rsidRDefault="00AF1B78" w:rsidP="00AF1B78">
      <w:r w:rsidRPr="00E11EA5">
        <w:rPr>
          <w:b/>
        </w:rPr>
        <w:t>radiation pattern:</w:t>
      </w:r>
      <w:r w:rsidRPr="00E11EA5">
        <w:t xml:space="preserve"> angular distribution of the radiated electromagnetic field or power level in the far field region</w:t>
      </w:r>
    </w:p>
    <w:p w14:paraId="7D8E2464" w14:textId="77777777" w:rsidR="00AF1B78" w:rsidRPr="00E11EA5" w:rsidRDefault="00AF1B78" w:rsidP="00AF1B7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5117043E" w14:textId="77777777" w:rsidR="00AF1B78" w:rsidRPr="00E11EA5" w:rsidRDefault="00AF1B78" w:rsidP="00AF1B7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7B0A985C" w14:textId="77777777" w:rsidR="00AF1B78" w:rsidRPr="00E11EA5" w:rsidRDefault="00AF1B78" w:rsidP="00AF1B78">
      <w:r w:rsidRPr="00E11EA5">
        <w:rPr>
          <w:b/>
        </w:rPr>
        <w:t>receiver target:</w:t>
      </w:r>
      <w:r w:rsidRPr="00E11EA5">
        <w:t xml:space="preserve"> AoA in which reception is performed</w:t>
      </w:r>
      <w:r w:rsidRPr="00E11EA5">
        <w:rPr>
          <w:i/>
        </w:rPr>
        <w:t xml:space="preserve"> </w:t>
      </w:r>
      <w:r w:rsidRPr="00E11EA5">
        <w:t>by OTA BS.</w:t>
      </w:r>
    </w:p>
    <w:p w14:paraId="6083F975" w14:textId="77777777" w:rsidR="00AF1B78" w:rsidRPr="00E11EA5" w:rsidRDefault="00AF1B78" w:rsidP="00AF1B7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205D70B" w14:textId="77777777" w:rsidR="00AF1B78" w:rsidRPr="00E11EA5" w:rsidRDefault="00AF1B78" w:rsidP="00AF1B7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75179D28" w14:textId="77777777" w:rsidR="00AF1B78" w:rsidRPr="00E11EA5" w:rsidRDefault="00AF1B78" w:rsidP="00AF1B7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25F4F168" w14:textId="77777777" w:rsidR="00AF1B78" w:rsidRPr="00E11EA5" w:rsidRDefault="00AF1B78" w:rsidP="00AF1B7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40DDEF95" w14:textId="77777777" w:rsidR="00AF1B78" w:rsidRPr="00E11EA5" w:rsidRDefault="00AF1B78" w:rsidP="00AF1B78">
      <w:pPr>
        <w:rPr>
          <w:i/>
          <w:iCs/>
        </w:rPr>
      </w:pPr>
      <w:bookmarkStart w:id="43" w:name="_Hlk498084637"/>
      <w:r w:rsidRPr="00E11EA5">
        <w:rPr>
          <w:b/>
        </w:rPr>
        <w:t>single RAT E-UTRA operation:</w:t>
      </w:r>
      <w:r w:rsidRPr="00E11EA5">
        <w:t xml:space="preserve"> operation of AAS BS declared to be single RAT E-UTRA in the </w:t>
      </w:r>
      <w:r w:rsidRPr="00E11EA5">
        <w:rPr>
          <w:i/>
          <w:iCs/>
        </w:rPr>
        <w:t>operating band</w:t>
      </w:r>
    </w:p>
    <w:p w14:paraId="1D3D07F0" w14:textId="77777777" w:rsidR="00AF1B78" w:rsidRPr="00E11EA5" w:rsidRDefault="00AF1B78" w:rsidP="00AF1B7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49664FBD" w14:textId="77777777" w:rsidR="00AF1B78" w:rsidRPr="00E11EA5" w:rsidRDefault="00AF1B78" w:rsidP="00AF1B78">
      <w:r w:rsidRPr="00E11EA5">
        <w:rPr>
          <w:b/>
        </w:rPr>
        <w:t>single RAT UTRA operation:</w:t>
      </w:r>
      <w:r w:rsidRPr="00E11EA5">
        <w:t xml:space="preserve"> operation of AAS BS declared to be single RAT UTRA in the </w:t>
      </w:r>
      <w:r w:rsidRPr="00E11EA5">
        <w:rPr>
          <w:i/>
          <w:iCs/>
        </w:rPr>
        <w:t>operating band</w:t>
      </w:r>
    </w:p>
    <w:p w14:paraId="750DDF6C" w14:textId="77777777" w:rsidR="00AF1B78" w:rsidRPr="00E11EA5" w:rsidRDefault="00AF1B78" w:rsidP="00AF1B78">
      <w:pPr>
        <w:rPr>
          <w:rFonts w:cs="v5.0.0"/>
          <w:bCs/>
        </w:rPr>
      </w:pPr>
      <w:r w:rsidRPr="00E11EA5">
        <w:rPr>
          <w:rFonts w:cs="v5.0.0"/>
          <w:b/>
          <w:bCs/>
        </w:rPr>
        <w:t>total radiated power:</w:t>
      </w:r>
      <w:r w:rsidRPr="00E11EA5">
        <w:rPr>
          <w:rFonts w:cs="v5.0.0"/>
          <w:bCs/>
        </w:rPr>
        <w:t xml:space="preserve"> is the total power radiated by the antenna.</w:t>
      </w:r>
    </w:p>
    <w:p w14:paraId="3041234D" w14:textId="77777777" w:rsidR="00AF1B78" w:rsidRPr="00E11EA5" w:rsidRDefault="00AF1B78" w:rsidP="00AF1B7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4DF41E8F" w14:textId="77777777" w:rsidR="00AF1B78" w:rsidRPr="00E11EA5" w:rsidRDefault="00AF1B78" w:rsidP="00AF1B78">
      <w:pPr>
        <w:rPr>
          <w:rFonts w:cs="v5.0.0"/>
          <w:bCs/>
        </w:rPr>
      </w:pPr>
      <w:r w:rsidRPr="00E11EA5">
        <w:rPr>
          <w:rFonts w:cs="v5.0.0"/>
          <w:bCs/>
        </w:rPr>
        <w:tab/>
        <w:t>NOTE 2:</w:t>
      </w:r>
      <w:r w:rsidRPr="00E11EA5">
        <w:rPr>
          <w:rFonts w:cs="v5.0.0"/>
          <w:bCs/>
        </w:rPr>
        <w:tab/>
        <w:t>total radiated power is defined in both the near-field region and the far-field region</w:t>
      </w:r>
      <w:bookmarkEnd w:id="43"/>
      <w:r w:rsidRPr="00E11EA5">
        <w:rPr>
          <w:rFonts w:cs="v5.0.0"/>
          <w:bCs/>
        </w:rPr>
        <w:t>.</w:t>
      </w:r>
    </w:p>
    <w:p w14:paraId="294528C5" w14:textId="77777777" w:rsidR="00AF1B78" w:rsidRPr="00E11EA5" w:rsidRDefault="00AF1B78" w:rsidP="00AF1B7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5D39D8B8" w14:textId="77777777" w:rsidR="00AF1B78" w:rsidRPr="00E11EA5" w:rsidRDefault="00AF1B78" w:rsidP="00AF1B7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0F3BEBCE" w14:textId="77777777" w:rsidR="00AF1B78" w:rsidRPr="00E11EA5" w:rsidRDefault="00AF1B78" w:rsidP="00AF1B7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8D1F2F7" w14:textId="77777777" w:rsidR="00AF1B78" w:rsidRPr="00E11EA5" w:rsidRDefault="00AF1B78" w:rsidP="00AF1B7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796298E3" w14:textId="77777777" w:rsidR="00AF1B78" w:rsidRPr="00E11EA5" w:rsidRDefault="00AF1B78" w:rsidP="00AF1B7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56902E48" w14:textId="77777777" w:rsidR="00AF1B78" w:rsidRPr="00E11EA5" w:rsidRDefault="00AF1B78" w:rsidP="00AF1B78">
      <w:r w:rsidRPr="00E11EA5">
        <w:rPr>
          <w:b/>
        </w:rPr>
        <w:t>TRP summation error:</w:t>
      </w:r>
      <w:r w:rsidRPr="00E11EA5">
        <w:t xml:space="preserve"> the relative difference between theoretical TRP and numerically estimated TRP</w:t>
      </w:r>
    </w:p>
    <w:p w14:paraId="2D7B18F4" w14:textId="77777777" w:rsidR="00AF1B78" w:rsidRPr="00E11EA5" w:rsidRDefault="00AF1B78" w:rsidP="00AF1B78">
      <w:pPr>
        <w:pStyle w:val="Heading2"/>
      </w:pPr>
      <w:bookmarkStart w:id="44" w:name="_Toc53165633"/>
      <w:bookmarkStart w:id="45" w:name="_Toc53166328"/>
      <w:bookmarkStart w:id="46" w:name="_Toc53167023"/>
      <w:bookmarkEnd w:id="33"/>
      <w:bookmarkEnd w:id="34"/>
      <w:r w:rsidRPr="00E11EA5">
        <w:t>3.2</w:t>
      </w:r>
      <w:r w:rsidRPr="00E11EA5">
        <w:tab/>
        <w:t>Symbols</w:t>
      </w:r>
      <w:bookmarkEnd w:id="44"/>
      <w:bookmarkEnd w:id="45"/>
      <w:bookmarkEnd w:id="46"/>
    </w:p>
    <w:p w14:paraId="66791BF5" w14:textId="77777777" w:rsidR="00AF1B78" w:rsidRPr="00E11EA5" w:rsidRDefault="00AF1B78" w:rsidP="00AF1B78">
      <w:pPr>
        <w:keepNext/>
      </w:pPr>
      <w:r w:rsidRPr="00E11EA5">
        <w:t>For the purposes of the present document, the following symbols apply:</w:t>
      </w:r>
    </w:p>
    <w:p w14:paraId="4F32859B" w14:textId="77777777" w:rsidR="00AF1B78" w:rsidRPr="00E11EA5" w:rsidRDefault="00AF1B78" w:rsidP="00AF1B7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603C71F5" w14:textId="77777777" w:rsidR="00AF1B78" w:rsidRPr="00E11EA5" w:rsidRDefault="00AF1B78" w:rsidP="00AF1B7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09ECBE5E" w14:textId="77777777" w:rsidR="00AF1B78" w:rsidRPr="00E11EA5" w:rsidRDefault="00AF1B78" w:rsidP="00AF1B7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A4FC103" w14:textId="77777777" w:rsidR="00AF1B78" w:rsidRPr="00E11EA5" w:rsidRDefault="00AF1B78" w:rsidP="00AF1B78">
      <w:pPr>
        <w:pStyle w:val="EW"/>
      </w:pPr>
      <w:r w:rsidRPr="00E11EA5">
        <w:t>L</w:t>
      </w:r>
      <w:r w:rsidRPr="00E11EA5">
        <w:rPr>
          <w:vertAlign w:val="subscript"/>
        </w:rPr>
        <w:t>TX_cal, A→D</w:t>
      </w:r>
      <w:r w:rsidRPr="00E11EA5">
        <w:tab/>
        <w:t>EIRP value for the E-UTRA DL RS requirement</w:t>
      </w:r>
    </w:p>
    <w:p w14:paraId="40AC7804" w14:textId="77777777" w:rsidR="00AF1B78" w:rsidRPr="00E11EA5" w:rsidRDefault="00AF1B78" w:rsidP="00AF1B78">
      <w:pPr>
        <w:pStyle w:val="EW"/>
      </w:pPr>
      <w:r w:rsidRPr="00E11EA5">
        <w:t>EIRP</w:t>
      </w:r>
      <w:r w:rsidRPr="00E11EA5">
        <w:rPr>
          <w:rFonts w:eastAsia="MS Mincho"/>
          <w:vertAlign w:val="subscript"/>
          <w:lang w:eastAsia="ja-JP"/>
        </w:rPr>
        <w:t>e</w:t>
      </w:r>
      <w:r w:rsidRPr="00E11EA5">
        <w:tab/>
        <w:t>EIRP value for the unwanted emissions requirement</w:t>
      </w:r>
    </w:p>
    <w:p w14:paraId="338508D2" w14:textId="77777777" w:rsidR="00AF1B78" w:rsidRPr="00E11EA5" w:rsidRDefault="00AF1B78" w:rsidP="00AF1B78">
      <w:pPr>
        <w:pStyle w:val="EW"/>
      </w:pPr>
      <w:r w:rsidRPr="00E11EA5">
        <w:t>EIS</w:t>
      </w:r>
      <w:r w:rsidRPr="00E11EA5">
        <w:rPr>
          <w:vertAlign w:val="subscript"/>
        </w:rPr>
        <w:t>REFSENS</w:t>
      </w:r>
      <w:r w:rsidRPr="00E11EA5">
        <w:tab/>
        <w:t>OTA reference sensitivity</w:t>
      </w:r>
    </w:p>
    <w:p w14:paraId="11B03230" w14:textId="77777777" w:rsidR="00AF1B78" w:rsidRPr="00E11EA5" w:rsidRDefault="00AF1B78" w:rsidP="00AF1B7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2F82235F" w14:textId="77777777" w:rsidR="00AF1B78" w:rsidRPr="00E11EA5" w:rsidRDefault="00AF1B78" w:rsidP="00AF1B78">
      <w:pPr>
        <w:pStyle w:val="EW"/>
      </w:pPr>
      <w:r w:rsidRPr="00E11EA5">
        <w:t>λ</w:t>
      </w:r>
      <w:r w:rsidRPr="00E11EA5">
        <w:tab/>
        <w:t>Wavelength</w:t>
      </w:r>
    </w:p>
    <w:p w14:paraId="2E93B560" w14:textId="77777777" w:rsidR="00AF1B78" w:rsidRPr="00E11EA5" w:rsidRDefault="00AF1B78" w:rsidP="00AF1B7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73A1F0C0" w14:textId="77777777" w:rsidR="00AF1B78" w:rsidRPr="00E11EA5" w:rsidRDefault="00AF1B78" w:rsidP="00AF1B78">
      <w:pPr>
        <w:pStyle w:val="EW"/>
      </w:pPr>
      <w:r w:rsidRPr="00E11EA5">
        <w:t>P</w:t>
      </w:r>
      <w:r w:rsidRPr="00E11EA5">
        <w:rPr>
          <w:vertAlign w:val="subscript"/>
        </w:rPr>
        <w:t>meas</w:t>
      </w:r>
      <w:r w:rsidRPr="00E11EA5">
        <w:rPr>
          <w:vertAlign w:val="subscript"/>
        </w:rPr>
        <w:tab/>
      </w:r>
      <w:r w:rsidRPr="00E11EA5">
        <w:t>Measured mean power</w:t>
      </w:r>
    </w:p>
    <w:p w14:paraId="269DDD87" w14:textId="77777777" w:rsidR="00AF1B78" w:rsidRPr="00E11EA5" w:rsidRDefault="00AF1B78" w:rsidP="00AF1B7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11484D8D" w14:textId="77777777" w:rsidR="00AF1B78" w:rsidRPr="00E11EA5" w:rsidRDefault="00AF1B78" w:rsidP="00AF1B7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1DD3D4F8" w14:textId="77777777" w:rsidR="00AF1B78" w:rsidRPr="00E11EA5" w:rsidRDefault="00AF1B78" w:rsidP="00AF1B7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629DF127" w14:textId="77777777" w:rsidR="00AF1B78" w:rsidRPr="00E11EA5" w:rsidRDefault="00AF1B78" w:rsidP="00AF1B7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603954CF" w14:textId="77777777" w:rsidR="00AF1B78" w:rsidRPr="00E11EA5" w:rsidRDefault="00AF1B78" w:rsidP="00AF1B78">
      <w:pPr>
        <w:pStyle w:val="EW"/>
        <w:rPr>
          <w:lang w:eastAsia="ja-JP"/>
        </w:rPr>
      </w:pPr>
      <w:r w:rsidRPr="00E11EA5">
        <w:t>REF TX ant</w:t>
      </w:r>
      <w:r w:rsidRPr="00E11EA5">
        <w:tab/>
        <w:t>Reference transmitter antenna (for Reverberation Chamber)</w:t>
      </w:r>
    </w:p>
    <w:p w14:paraId="12777BC5" w14:textId="77777777" w:rsidR="00AF1B78" w:rsidRPr="00E11EA5" w:rsidRDefault="00AF1B78" w:rsidP="00AF1B78">
      <w:pPr>
        <w:pStyle w:val="EW"/>
        <w:rPr>
          <w:lang w:eastAsia="ja-JP"/>
        </w:rPr>
      </w:pPr>
      <w:r w:rsidRPr="00E11EA5">
        <w:rPr>
          <w:noProof/>
          <w:position w:val="-10"/>
          <w:lang w:val="en-US" w:eastAsia="zh-CN"/>
        </w:rPr>
        <w:drawing>
          <wp:inline distT="0" distB="0" distL="0" distR="0" wp14:anchorId="7348E9B1" wp14:editId="4F3A10C1">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CD3DDA1" w14:textId="77777777" w:rsidR="00AF1B78" w:rsidRPr="00E11EA5" w:rsidRDefault="00AF1B78" w:rsidP="00AF1B78">
      <w:pPr>
        <w:pStyle w:val="EW"/>
        <w:rPr>
          <w:lang w:eastAsia="ja-JP"/>
        </w:rPr>
      </w:pPr>
      <w:r w:rsidRPr="00E11EA5">
        <w:rPr>
          <w:noProof/>
          <w:position w:val="-6"/>
          <w:lang w:val="en-US" w:eastAsia="zh-CN"/>
        </w:rPr>
        <w:drawing>
          <wp:inline distT="0" distB="0" distL="0" distR="0" wp14:anchorId="01A193DC" wp14:editId="2EB206EF">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36EA31A5" w14:textId="77777777" w:rsidR="00AF1B78" w:rsidRPr="00E11EA5" w:rsidRDefault="00AF1B78" w:rsidP="00AF1B78">
      <w:pPr>
        <w:pStyle w:val="EW"/>
        <w:rPr>
          <w:lang w:eastAsia="en-GB"/>
        </w:rPr>
      </w:pPr>
      <w:r w:rsidRPr="00E11EA5">
        <w:t>ΔTRP</w:t>
      </w:r>
      <w:r w:rsidRPr="00E11EA5">
        <w:tab/>
        <w:t>TRP correction factor</w:t>
      </w:r>
    </w:p>
    <w:p w14:paraId="517F5DB5" w14:textId="77777777" w:rsidR="00AF1B78" w:rsidRPr="00E11EA5" w:rsidRDefault="00AF1B78" w:rsidP="00AF1B7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1E3ACFA2" w14:textId="77777777" w:rsidR="00AF1B78" w:rsidRPr="00E11EA5" w:rsidRDefault="00AF1B78" w:rsidP="00AF1B7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513C3C63" w14:textId="77777777" w:rsidR="00AF1B78" w:rsidRPr="00E11EA5" w:rsidRDefault="00AF1B78" w:rsidP="00AF1B7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EE58732" w14:textId="77777777" w:rsidR="00AF1B78" w:rsidRPr="00E11EA5" w:rsidRDefault="00AF1B78" w:rsidP="00AF1B7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16804BDA" w14:textId="77777777" w:rsidR="00AF1B78" w:rsidRPr="00E11EA5" w:rsidRDefault="00AF1B78" w:rsidP="00AF1B7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52EAB6FF" w14:textId="77777777" w:rsidR="00AF1B78" w:rsidRPr="00E11EA5" w:rsidRDefault="00AF1B78" w:rsidP="00AF1B7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117B3572" w14:textId="77777777" w:rsidR="00AF1B78" w:rsidRPr="00E11EA5" w:rsidRDefault="00AF1B78" w:rsidP="00AF1B78">
      <w:pPr>
        <w:keepLines/>
        <w:overflowPunct w:val="0"/>
        <w:autoSpaceDE w:val="0"/>
        <w:autoSpaceDN w:val="0"/>
        <w:adjustRightInd w:val="0"/>
        <w:spacing w:after="0"/>
        <w:ind w:left="1702" w:hanging="1418"/>
        <w:textAlignment w:val="baseline"/>
        <w:rPr>
          <w:rFonts w:eastAsia="MS Mincho"/>
          <w:lang w:eastAsia="ja-JP"/>
        </w:rPr>
      </w:pPr>
    </w:p>
    <w:p w14:paraId="3EBE23F7" w14:textId="77777777" w:rsidR="00AF1B78" w:rsidRPr="00E11EA5" w:rsidRDefault="00AF1B78" w:rsidP="00AF1B78">
      <w:pPr>
        <w:pStyle w:val="EW"/>
      </w:pPr>
    </w:p>
    <w:p w14:paraId="1F76947F" w14:textId="77777777" w:rsidR="00AF1B78" w:rsidRPr="00E11EA5" w:rsidRDefault="00AF1B78" w:rsidP="00AF1B78">
      <w:pPr>
        <w:pStyle w:val="Heading2"/>
      </w:pPr>
      <w:bookmarkStart w:id="47" w:name="_Toc43738935"/>
      <w:bookmarkStart w:id="48" w:name="_Toc46346696"/>
      <w:bookmarkStart w:id="49" w:name="_Toc53165634"/>
      <w:bookmarkStart w:id="50" w:name="_Toc53166329"/>
      <w:bookmarkStart w:id="51" w:name="_Toc53167024"/>
      <w:r w:rsidRPr="00E11EA5">
        <w:t>3.3</w:t>
      </w:r>
      <w:r w:rsidRPr="00E11EA5">
        <w:tab/>
        <w:t>Abbreviations</w:t>
      </w:r>
      <w:bookmarkEnd w:id="47"/>
      <w:bookmarkEnd w:id="48"/>
      <w:bookmarkEnd w:id="49"/>
      <w:bookmarkEnd w:id="50"/>
      <w:bookmarkEnd w:id="51"/>
    </w:p>
    <w:p w14:paraId="232B96D8" w14:textId="77777777" w:rsidR="00AF1B78" w:rsidRPr="00E11EA5" w:rsidRDefault="00AF1B78" w:rsidP="00AF1B78">
      <w:pPr>
        <w:keepNext/>
      </w:pPr>
      <w:r w:rsidRPr="00E11EA5">
        <w:t>For the purposes of the present document, the abbreviations given in 3GPP TR 21.905 [1] and the following apply. An abbreviation defined in the present document takes precedence over the definition of the same abbreviation, if any, in 3GPP TR 21.905 [1].</w:t>
      </w:r>
    </w:p>
    <w:p w14:paraId="5A46939D" w14:textId="77777777" w:rsidR="00AF1B78" w:rsidRPr="00E11EA5" w:rsidRDefault="00AF1B78" w:rsidP="00AF1B78">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6099E23F" w14:textId="77777777" w:rsidR="00AF1B78" w:rsidRPr="00E11EA5" w:rsidRDefault="00AF1B78" w:rsidP="00AF1B78">
      <w:pPr>
        <w:pStyle w:val="EW"/>
        <w:rPr>
          <w:bCs/>
          <w:lang w:eastAsia="zh-CN"/>
        </w:rPr>
      </w:pPr>
      <w:r w:rsidRPr="00E11EA5">
        <w:rPr>
          <w:lang w:eastAsia="zh-CN"/>
        </w:rPr>
        <w:t>AA</w:t>
      </w:r>
      <w:r w:rsidRPr="00E11EA5">
        <w:rPr>
          <w:lang w:eastAsia="zh-CN"/>
        </w:rPr>
        <w:tab/>
        <w:t>Antenna Array</w:t>
      </w:r>
    </w:p>
    <w:p w14:paraId="0A898087" w14:textId="77777777" w:rsidR="00AF1B78" w:rsidRPr="00E11EA5" w:rsidRDefault="00AF1B78" w:rsidP="00AF1B78">
      <w:pPr>
        <w:pStyle w:val="EW"/>
        <w:rPr>
          <w:bCs/>
        </w:rPr>
      </w:pPr>
      <w:r w:rsidRPr="00E11EA5">
        <w:rPr>
          <w:bCs/>
        </w:rPr>
        <w:t>AAS</w:t>
      </w:r>
      <w:r w:rsidRPr="00E11EA5">
        <w:rPr>
          <w:bCs/>
          <w:lang w:eastAsia="zh-CN"/>
        </w:rPr>
        <w:tab/>
      </w:r>
      <w:r w:rsidRPr="00E11EA5">
        <w:rPr>
          <w:bCs/>
        </w:rPr>
        <w:t xml:space="preserve">Active Antenna System </w:t>
      </w:r>
    </w:p>
    <w:p w14:paraId="58147543" w14:textId="77777777" w:rsidR="00AF1B78" w:rsidRPr="00E11EA5" w:rsidRDefault="00AF1B78" w:rsidP="00AF1B78">
      <w:pPr>
        <w:pStyle w:val="EW"/>
      </w:pPr>
      <w:r w:rsidRPr="00E11EA5">
        <w:t>ACLR</w:t>
      </w:r>
      <w:r w:rsidRPr="00E11EA5">
        <w:tab/>
        <w:t>Adjacent Channel Leakage Ratio</w:t>
      </w:r>
    </w:p>
    <w:p w14:paraId="23E36A5A" w14:textId="77777777" w:rsidR="00AF1B78" w:rsidRPr="00E11EA5" w:rsidRDefault="00AF1B78" w:rsidP="00AF1B78">
      <w:pPr>
        <w:pStyle w:val="EW"/>
      </w:pPr>
      <w:r w:rsidRPr="00E11EA5">
        <w:t>ACS</w:t>
      </w:r>
      <w:r w:rsidRPr="00E11EA5">
        <w:tab/>
        <w:t>Adjacent Channel Selectivity</w:t>
      </w:r>
    </w:p>
    <w:p w14:paraId="6673BE75" w14:textId="77777777" w:rsidR="00AF1B78" w:rsidRPr="00E11EA5" w:rsidRDefault="00AF1B78" w:rsidP="00AF1B78">
      <w:pPr>
        <w:pStyle w:val="EW"/>
      </w:pPr>
      <w:r w:rsidRPr="00E11EA5">
        <w:t>AoA</w:t>
      </w:r>
      <w:r w:rsidRPr="00E11EA5">
        <w:tab/>
        <w:t>Angle of Arrival</w:t>
      </w:r>
    </w:p>
    <w:p w14:paraId="015E7E73" w14:textId="77777777" w:rsidR="00AF1B78" w:rsidRPr="00E11EA5" w:rsidRDefault="00AF1B78" w:rsidP="00AF1B78">
      <w:pPr>
        <w:pStyle w:val="EW"/>
        <w:rPr>
          <w:bCs/>
        </w:rPr>
      </w:pPr>
      <w:r w:rsidRPr="00E11EA5">
        <w:t>BFN</w:t>
      </w:r>
      <w:r w:rsidRPr="00E11EA5">
        <w:tab/>
        <w:t xml:space="preserve">Beam Forming Network </w:t>
      </w:r>
    </w:p>
    <w:p w14:paraId="2125C37E" w14:textId="77777777" w:rsidR="00AF1B78" w:rsidRPr="00E11EA5" w:rsidRDefault="00AF1B78" w:rsidP="00AF1B78">
      <w:pPr>
        <w:pStyle w:val="EW"/>
      </w:pPr>
      <w:r w:rsidRPr="00E11EA5">
        <w:rPr>
          <w:bCs/>
        </w:rPr>
        <w:t>BS</w:t>
      </w:r>
      <w:r w:rsidRPr="00E11EA5">
        <w:rPr>
          <w:bCs/>
        </w:rPr>
        <w:tab/>
      </w:r>
      <w:r w:rsidRPr="00E11EA5">
        <w:t>Base Station</w:t>
      </w:r>
    </w:p>
    <w:p w14:paraId="40C977B7" w14:textId="77777777" w:rsidR="00AF1B78" w:rsidRPr="00E11EA5" w:rsidRDefault="00AF1B78" w:rsidP="00AF1B78">
      <w:pPr>
        <w:pStyle w:val="EW"/>
      </w:pPr>
      <w:r w:rsidRPr="00E11EA5">
        <w:t>BW</w:t>
      </w:r>
      <w:r w:rsidRPr="00E11EA5">
        <w:tab/>
        <w:t>Bandwidth</w:t>
      </w:r>
    </w:p>
    <w:p w14:paraId="0C027CA4" w14:textId="77777777" w:rsidR="00AF1B78" w:rsidRPr="00E11EA5" w:rsidRDefault="00AF1B78" w:rsidP="00AF1B78">
      <w:pPr>
        <w:pStyle w:val="EW"/>
        <w:rPr>
          <w:bCs/>
        </w:rPr>
      </w:pPr>
      <w:r w:rsidRPr="00E11EA5">
        <w:t>CACLR</w:t>
      </w:r>
      <w:r w:rsidRPr="00E11EA5">
        <w:tab/>
        <w:t>Cumulative ACLR</w:t>
      </w:r>
    </w:p>
    <w:p w14:paraId="56745095" w14:textId="77777777" w:rsidR="00AF1B78" w:rsidRPr="00E11EA5" w:rsidRDefault="00AF1B78" w:rsidP="00AF1B78">
      <w:pPr>
        <w:pStyle w:val="EW"/>
        <w:rPr>
          <w:bCs/>
        </w:rPr>
      </w:pPr>
      <w:r w:rsidRPr="00E11EA5">
        <w:rPr>
          <w:bCs/>
        </w:rPr>
        <w:t>CATR</w:t>
      </w:r>
      <w:r w:rsidRPr="00E11EA5">
        <w:rPr>
          <w:bCs/>
        </w:rPr>
        <w:tab/>
        <w:t>Compact Antenna Test Range</w:t>
      </w:r>
    </w:p>
    <w:p w14:paraId="47443607" w14:textId="77777777" w:rsidR="00AF1B78" w:rsidRPr="00E11EA5" w:rsidRDefault="00AF1B78" w:rsidP="00AF1B7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1ED9727A" w14:textId="77777777" w:rsidR="00AF1B78" w:rsidRPr="00E11EA5" w:rsidRDefault="00AF1B78" w:rsidP="00AF1B78">
      <w:pPr>
        <w:pStyle w:val="EW"/>
        <w:rPr>
          <w:bCs/>
        </w:rPr>
      </w:pPr>
      <w:r w:rsidRPr="00E11EA5">
        <w:rPr>
          <w:bCs/>
        </w:rPr>
        <w:t>EIRP</w:t>
      </w:r>
      <w:r w:rsidRPr="00E11EA5">
        <w:rPr>
          <w:bCs/>
          <w:lang w:eastAsia="zh-CN"/>
        </w:rPr>
        <w:tab/>
      </w:r>
      <w:r w:rsidRPr="00E11EA5">
        <w:rPr>
          <w:bCs/>
        </w:rPr>
        <w:t>Equivalent Isotropic Radiated Power</w:t>
      </w:r>
    </w:p>
    <w:p w14:paraId="1709742F" w14:textId="77777777" w:rsidR="00AF1B78" w:rsidRPr="00E11EA5" w:rsidRDefault="00AF1B78" w:rsidP="00AF1B78">
      <w:pPr>
        <w:pStyle w:val="EW"/>
        <w:rPr>
          <w:bCs/>
        </w:rPr>
      </w:pPr>
      <w:r w:rsidRPr="00E11EA5">
        <w:rPr>
          <w:bCs/>
        </w:rPr>
        <w:t>EIS</w:t>
      </w:r>
      <w:r w:rsidRPr="00E11EA5">
        <w:rPr>
          <w:bCs/>
          <w:lang w:eastAsia="zh-CN"/>
        </w:rPr>
        <w:tab/>
      </w:r>
      <w:r w:rsidRPr="00E11EA5">
        <w:rPr>
          <w:bCs/>
        </w:rPr>
        <w:t>Equivalent Isotropic Sensitivity</w:t>
      </w:r>
    </w:p>
    <w:p w14:paraId="60BAFBF3" w14:textId="77777777" w:rsidR="00AF1B78" w:rsidRPr="00E11EA5" w:rsidRDefault="00AF1B78" w:rsidP="00AF1B78">
      <w:pPr>
        <w:pStyle w:val="EW"/>
        <w:rPr>
          <w:bCs/>
        </w:rPr>
      </w:pPr>
      <w:r w:rsidRPr="00E11EA5">
        <w:rPr>
          <w:bCs/>
        </w:rPr>
        <w:t>EMC</w:t>
      </w:r>
      <w:r w:rsidRPr="00E11EA5">
        <w:rPr>
          <w:bCs/>
          <w:lang w:eastAsia="zh-CN"/>
        </w:rPr>
        <w:tab/>
      </w:r>
      <w:r w:rsidRPr="00E11EA5">
        <w:rPr>
          <w:bCs/>
        </w:rPr>
        <w:t>Electromagnetic compatibility</w:t>
      </w:r>
    </w:p>
    <w:p w14:paraId="0060810F" w14:textId="77777777" w:rsidR="00AF1B78" w:rsidRPr="00E11EA5" w:rsidRDefault="00AF1B78" w:rsidP="00AF1B78">
      <w:pPr>
        <w:pStyle w:val="EW"/>
      </w:pPr>
      <w:r w:rsidRPr="00E11EA5">
        <w:t>EVM</w:t>
      </w:r>
      <w:r w:rsidRPr="00E11EA5">
        <w:tab/>
        <w:t>Error Vector Magnitude</w:t>
      </w:r>
    </w:p>
    <w:p w14:paraId="1143BF85" w14:textId="77777777" w:rsidR="00AF1B78" w:rsidRPr="00E11EA5" w:rsidRDefault="00AF1B78" w:rsidP="00AF1B78">
      <w:pPr>
        <w:pStyle w:val="EW"/>
        <w:rPr>
          <w:lang w:eastAsia="zh-CN"/>
        </w:rPr>
      </w:pPr>
      <w:r w:rsidRPr="00E11EA5">
        <w:rPr>
          <w:lang w:eastAsia="zh-CN"/>
        </w:rPr>
        <w:t>FF</w:t>
      </w:r>
      <w:r w:rsidRPr="00E11EA5">
        <w:rPr>
          <w:lang w:eastAsia="zh-CN"/>
        </w:rPr>
        <w:tab/>
        <w:t>Far Field</w:t>
      </w:r>
    </w:p>
    <w:p w14:paraId="6F170517" w14:textId="77777777" w:rsidR="00AF1B78" w:rsidRPr="00E11EA5" w:rsidRDefault="00AF1B78" w:rsidP="00AF1B78">
      <w:pPr>
        <w:pStyle w:val="EW"/>
        <w:rPr>
          <w:lang w:eastAsia="zh-CN"/>
        </w:rPr>
      </w:pPr>
      <w:r w:rsidRPr="00E11EA5">
        <w:rPr>
          <w:lang w:eastAsia="zh-CN"/>
        </w:rPr>
        <w:t>FR</w:t>
      </w:r>
      <w:r w:rsidRPr="00E11EA5">
        <w:rPr>
          <w:lang w:eastAsia="zh-CN"/>
        </w:rPr>
        <w:tab/>
        <w:t>Frequency Range</w:t>
      </w:r>
    </w:p>
    <w:p w14:paraId="612B3F44" w14:textId="77777777" w:rsidR="00AF1B78" w:rsidRPr="00E11EA5" w:rsidRDefault="00AF1B78" w:rsidP="00AF1B78">
      <w:pPr>
        <w:pStyle w:val="EW"/>
        <w:rPr>
          <w:lang w:eastAsia="zh-CN"/>
        </w:rPr>
      </w:pPr>
      <w:r w:rsidRPr="00E11EA5">
        <w:rPr>
          <w:lang w:eastAsia="en-GB"/>
        </w:rPr>
        <w:t xml:space="preserve">HPBW </w:t>
      </w:r>
      <w:r w:rsidRPr="00E11EA5">
        <w:rPr>
          <w:lang w:eastAsia="en-GB"/>
        </w:rPr>
        <w:tab/>
        <w:t>Half Power Beamwidth</w:t>
      </w:r>
    </w:p>
    <w:p w14:paraId="5327061E" w14:textId="77777777" w:rsidR="00AF1B78" w:rsidRPr="00E11EA5" w:rsidRDefault="00AF1B78" w:rsidP="00AF1B78">
      <w:pPr>
        <w:pStyle w:val="EW"/>
        <w:rPr>
          <w:lang w:eastAsia="zh-CN"/>
        </w:rPr>
      </w:pPr>
      <w:r w:rsidRPr="00E11EA5">
        <w:rPr>
          <w:lang w:eastAsia="zh-CN"/>
        </w:rPr>
        <w:t>IAC</w:t>
      </w:r>
      <w:r w:rsidRPr="00E11EA5">
        <w:rPr>
          <w:lang w:eastAsia="zh-CN"/>
        </w:rPr>
        <w:tab/>
        <w:t>Indoor Anechoic Chamber</w:t>
      </w:r>
    </w:p>
    <w:p w14:paraId="1B2294C0" w14:textId="77777777" w:rsidR="00AF1B78" w:rsidRPr="00E11EA5" w:rsidRDefault="00AF1B78" w:rsidP="00AF1B78">
      <w:pPr>
        <w:pStyle w:val="EW"/>
      </w:pPr>
      <w:r w:rsidRPr="00E11EA5">
        <w:rPr>
          <w:lang w:eastAsia="zh-CN"/>
        </w:rPr>
        <w:t>LA</w:t>
      </w:r>
      <w:r w:rsidRPr="00E11EA5">
        <w:rPr>
          <w:lang w:eastAsia="zh-CN"/>
        </w:rPr>
        <w:tab/>
      </w:r>
      <w:r w:rsidRPr="00E11EA5">
        <w:t>Local Area</w:t>
      </w:r>
    </w:p>
    <w:p w14:paraId="18B15A27" w14:textId="77777777" w:rsidR="00AF1B78" w:rsidRPr="00E11EA5" w:rsidRDefault="00AF1B78" w:rsidP="00AF1B78">
      <w:pPr>
        <w:pStyle w:val="EW"/>
        <w:rPr>
          <w:lang w:eastAsia="zh-CN"/>
        </w:rPr>
      </w:pPr>
      <w:r w:rsidRPr="00E11EA5">
        <w:rPr>
          <w:lang w:eastAsia="zh-CN"/>
        </w:rPr>
        <w:t>LAA</w:t>
      </w:r>
      <w:r w:rsidRPr="00E11EA5">
        <w:rPr>
          <w:lang w:eastAsia="zh-CN"/>
        </w:rPr>
        <w:tab/>
        <w:t>Licensed Assisted Access</w:t>
      </w:r>
    </w:p>
    <w:p w14:paraId="66DC39D2" w14:textId="77777777" w:rsidR="00AF1B78" w:rsidRPr="00E11EA5" w:rsidRDefault="00AF1B78" w:rsidP="00AF1B78">
      <w:pPr>
        <w:pStyle w:val="EW"/>
        <w:rPr>
          <w:lang w:eastAsia="zh-CN"/>
        </w:rPr>
      </w:pPr>
      <w:r w:rsidRPr="00E11EA5">
        <w:rPr>
          <w:lang w:eastAsia="zh-CN"/>
        </w:rPr>
        <w:t>LNA</w:t>
      </w:r>
      <w:r w:rsidRPr="00E11EA5">
        <w:rPr>
          <w:lang w:eastAsia="zh-CN"/>
        </w:rPr>
        <w:tab/>
        <w:t>Low Noise Amplifier</w:t>
      </w:r>
    </w:p>
    <w:p w14:paraId="29A31B36" w14:textId="77777777" w:rsidR="00AF1B78" w:rsidRPr="00E11EA5" w:rsidRDefault="00AF1B78" w:rsidP="00AF1B78">
      <w:pPr>
        <w:pStyle w:val="EW"/>
      </w:pPr>
      <w:r w:rsidRPr="00E11EA5">
        <w:rPr>
          <w:lang w:eastAsia="zh-CN"/>
        </w:rPr>
        <w:t>MR</w:t>
      </w:r>
      <w:r w:rsidRPr="00E11EA5">
        <w:rPr>
          <w:lang w:eastAsia="zh-CN"/>
        </w:rPr>
        <w:tab/>
      </w:r>
      <w:r w:rsidRPr="00E11EA5">
        <w:t>Medium Range</w:t>
      </w:r>
    </w:p>
    <w:p w14:paraId="7157AC00" w14:textId="77777777" w:rsidR="00AF1B78" w:rsidRPr="00E11EA5" w:rsidRDefault="00AF1B78" w:rsidP="00AF1B78">
      <w:pPr>
        <w:pStyle w:val="EW"/>
        <w:rPr>
          <w:lang w:eastAsia="zh-CN"/>
        </w:rPr>
      </w:pPr>
      <w:r w:rsidRPr="00E11EA5">
        <w:rPr>
          <w:lang w:eastAsia="zh-CN"/>
        </w:rPr>
        <w:t>MU</w:t>
      </w:r>
      <w:r w:rsidRPr="00E11EA5">
        <w:rPr>
          <w:lang w:eastAsia="zh-CN"/>
        </w:rPr>
        <w:tab/>
        <w:t>Measurement Uncertainty</w:t>
      </w:r>
    </w:p>
    <w:p w14:paraId="4B6E5D7B" w14:textId="77777777" w:rsidR="00AF1B78" w:rsidRPr="00E11EA5" w:rsidRDefault="00AF1B78" w:rsidP="00AF1B78">
      <w:pPr>
        <w:pStyle w:val="EW"/>
        <w:rPr>
          <w:lang w:eastAsia="zh-CN"/>
        </w:rPr>
      </w:pPr>
      <w:r w:rsidRPr="00E11EA5">
        <w:rPr>
          <w:lang w:eastAsia="zh-CN"/>
        </w:rPr>
        <w:t>NF</w:t>
      </w:r>
      <w:r w:rsidRPr="00E11EA5">
        <w:rPr>
          <w:lang w:eastAsia="zh-CN"/>
        </w:rPr>
        <w:tab/>
        <w:t>Near Field</w:t>
      </w:r>
    </w:p>
    <w:p w14:paraId="64051DA9" w14:textId="77777777" w:rsidR="00AF1B78" w:rsidRPr="00E11EA5" w:rsidRDefault="00AF1B78" w:rsidP="00AF1B78">
      <w:pPr>
        <w:pStyle w:val="EW"/>
      </w:pPr>
      <w:r w:rsidRPr="00E11EA5">
        <w:t>NFTR</w:t>
      </w:r>
      <w:r w:rsidRPr="00E11EA5">
        <w:tab/>
      </w:r>
      <w:r w:rsidRPr="00E11EA5">
        <w:rPr>
          <w:lang w:eastAsia="it-IT"/>
        </w:rPr>
        <w:t>Near Field Test Range</w:t>
      </w:r>
    </w:p>
    <w:p w14:paraId="334FBE67" w14:textId="77777777" w:rsidR="00AF1B78" w:rsidRPr="00E11EA5" w:rsidRDefault="00AF1B78" w:rsidP="00AF1B78">
      <w:pPr>
        <w:pStyle w:val="EW"/>
        <w:rPr>
          <w:bCs/>
        </w:rPr>
      </w:pPr>
      <w:r w:rsidRPr="00E11EA5">
        <w:t>NR</w:t>
      </w:r>
      <w:r w:rsidRPr="00E11EA5">
        <w:tab/>
        <w:t>New Radio</w:t>
      </w:r>
    </w:p>
    <w:p w14:paraId="15483F60" w14:textId="77777777" w:rsidR="00AF1B78" w:rsidRPr="00E11EA5" w:rsidRDefault="00AF1B78" w:rsidP="00AF1B78">
      <w:pPr>
        <w:pStyle w:val="EW"/>
        <w:rPr>
          <w:bCs/>
        </w:rPr>
      </w:pPr>
      <w:r w:rsidRPr="00E11EA5">
        <w:rPr>
          <w:bCs/>
        </w:rPr>
        <w:t>OBUE</w:t>
      </w:r>
      <w:r w:rsidRPr="00E11EA5">
        <w:rPr>
          <w:bCs/>
        </w:rPr>
        <w:tab/>
        <w:t>Operating Band Unwanted Emissions</w:t>
      </w:r>
    </w:p>
    <w:p w14:paraId="0FB40412" w14:textId="77777777" w:rsidR="00AF1B78" w:rsidRPr="00E11EA5" w:rsidRDefault="00AF1B78" w:rsidP="00AF1B78">
      <w:pPr>
        <w:pStyle w:val="EW"/>
        <w:rPr>
          <w:bCs/>
        </w:rPr>
      </w:pPr>
      <w:r w:rsidRPr="00E11EA5">
        <w:rPr>
          <w:bCs/>
        </w:rPr>
        <w:t>OSDD</w:t>
      </w:r>
      <w:r w:rsidRPr="00E11EA5">
        <w:rPr>
          <w:bCs/>
        </w:rPr>
        <w:tab/>
        <w:t>OTA Sensitivity Direction Declaration</w:t>
      </w:r>
    </w:p>
    <w:p w14:paraId="080CD0E1" w14:textId="77777777" w:rsidR="00AF1B78" w:rsidRPr="00E11EA5" w:rsidRDefault="00AF1B78" w:rsidP="00AF1B78">
      <w:pPr>
        <w:pStyle w:val="EW"/>
        <w:rPr>
          <w:bCs/>
        </w:rPr>
      </w:pPr>
      <w:r w:rsidRPr="00E11EA5">
        <w:rPr>
          <w:bCs/>
        </w:rPr>
        <w:t>OTA</w:t>
      </w:r>
      <w:r w:rsidRPr="00E11EA5">
        <w:rPr>
          <w:bCs/>
          <w:lang w:eastAsia="zh-CN"/>
        </w:rPr>
        <w:tab/>
      </w:r>
      <w:r w:rsidRPr="00E11EA5">
        <w:rPr>
          <w:bCs/>
        </w:rPr>
        <w:t>Over-the-Air</w:t>
      </w:r>
    </w:p>
    <w:p w14:paraId="6EB5ECE6" w14:textId="77777777" w:rsidR="00AF1B78" w:rsidRPr="00E11EA5" w:rsidRDefault="00AF1B78" w:rsidP="00AF1B78">
      <w:pPr>
        <w:pStyle w:val="EW"/>
      </w:pPr>
      <w:r w:rsidRPr="00E11EA5">
        <w:t>PD</w:t>
      </w:r>
      <w:r w:rsidRPr="00E11EA5">
        <w:tab/>
        <w:t>Power Density</w:t>
      </w:r>
    </w:p>
    <w:p w14:paraId="544E375A" w14:textId="77777777" w:rsidR="00AF1B78" w:rsidRPr="00E11EA5" w:rsidRDefault="00AF1B78" w:rsidP="00AF1B78">
      <w:pPr>
        <w:pStyle w:val="EW"/>
      </w:pPr>
      <w:r w:rsidRPr="00E11EA5">
        <w:t>PTF</w:t>
      </w:r>
      <w:r w:rsidRPr="00E11EA5">
        <w:tab/>
        <w:t>Power Transfer</w:t>
      </w:r>
    </w:p>
    <w:p w14:paraId="57AE6504" w14:textId="77777777" w:rsidR="00AF1B78" w:rsidRPr="00E11EA5" w:rsidRDefault="00AF1B78" w:rsidP="00AF1B78">
      <w:pPr>
        <w:pStyle w:val="EW"/>
        <w:rPr>
          <w:bCs/>
        </w:rPr>
      </w:pPr>
      <w:r w:rsidRPr="00E11EA5">
        <w:t>PWS</w:t>
      </w:r>
      <w:r w:rsidRPr="00E11EA5">
        <w:tab/>
      </w:r>
      <w:r w:rsidRPr="00E11EA5">
        <w:rPr>
          <w:lang w:val="en-US"/>
        </w:rPr>
        <w:t>Plane Wave Synthesizer</w:t>
      </w:r>
    </w:p>
    <w:p w14:paraId="586624D1" w14:textId="77777777" w:rsidR="00AF1B78" w:rsidRPr="00E11EA5" w:rsidRDefault="00AF1B78" w:rsidP="00AF1B78">
      <w:pPr>
        <w:pStyle w:val="EW"/>
        <w:rPr>
          <w:bCs/>
        </w:rPr>
      </w:pPr>
      <w:r w:rsidRPr="00E11EA5">
        <w:t>QZ</w:t>
      </w:r>
      <w:r w:rsidRPr="00E11EA5">
        <w:tab/>
        <w:t>Quiet Zone</w:t>
      </w:r>
    </w:p>
    <w:p w14:paraId="619F4203" w14:textId="77777777" w:rsidR="00AF1B78" w:rsidRPr="00E11EA5" w:rsidRDefault="00AF1B78" w:rsidP="00AF1B78">
      <w:pPr>
        <w:keepLines/>
        <w:spacing w:after="0"/>
        <w:ind w:left="1702" w:hanging="1418"/>
        <w:rPr>
          <w:lang w:val="en-US"/>
        </w:rPr>
      </w:pPr>
      <w:r w:rsidRPr="00E11EA5">
        <w:rPr>
          <w:lang w:val="en-US"/>
        </w:rPr>
        <w:t>RC</w:t>
      </w:r>
      <w:r w:rsidRPr="00E11EA5">
        <w:rPr>
          <w:lang w:val="en-US"/>
        </w:rPr>
        <w:tab/>
        <w:t>Reverberation Chamber</w:t>
      </w:r>
    </w:p>
    <w:p w14:paraId="35B44FFF" w14:textId="77777777" w:rsidR="00AF1B78" w:rsidRPr="00E11EA5" w:rsidRDefault="00AF1B78" w:rsidP="00AF1B7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616DBA7C" w14:textId="77777777" w:rsidR="00AF1B78" w:rsidRPr="00E11EA5" w:rsidRDefault="00AF1B78" w:rsidP="00AF1B78">
      <w:pPr>
        <w:keepLines/>
        <w:spacing w:after="0"/>
        <w:ind w:left="1702" w:hanging="1418"/>
        <w:rPr>
          <w:bCs/>
          <w:lang w:val="en-US"/>
        </w:rPr>
      </w:pPr>
      <w:r w:rsidRPr="00E11EA5">
        <w:rPr>
          <w:lang w:val="en-US"/>
        </w:rPr>
        <w:t>RIB</w:t>
      </w:r>
      <w:r w:rsidRPr="00E11EA5">
        <w:rPr>
          <w:lang w:val="en-US"/>
        </w:rPr>
        <w:tab/>
        <w:t>Radiated Interface Boundary</w:t>
      </w:r>
    </w:p>
    <w:p w14:paraId="49980083" w14:textId="77777777" w:rsidR="00AF1B78" w:rsidRPr="00E11EA5" w:rsidRDefault="00AF1B78" w:rsidP="00AF1B78">
      <w:pPr>
        <w:pStyle w:val="EW"/>
        <w:rPr>
          <w:bCs/>
        </w:rPr>
      </w:pPr>
      <w:r w:rsidRPr="00E11EA5">
        <w:rPr>
          <w:bCs/>
        </w:rPr>
        <w:t>RoAoA</w:t>
      </w:r>
      <w:r w:rsidRPr="00E11EA5">
        <w:rPr>
          <w:bCs/>
        </w:rPr>
        <w:tab/>
        <w:t>Range of Angles of Arrival</w:t>
      </w:r>
    </w:p>
    <w:p w14:paraId="675876C8" w14:textId="77777777" w:rsidR="00AF1B78" w:rsidRPr="00E11EA5" w:rsidRDefault="00AF1B78" w:rsidP="00AF1B78">
      <w:pPr>
        <w:pStyle w:val="EW"/>
        <w:rPr>
          <w:bCs/>
        </w:rPr>
      </w:pPr>
      <w:r w:rsidRPr="00E11EA5">
        <w:rPr>
          <w:bCs/>
        </w:rPr>
        <w:t>RSS</w:t>
      </w:r>
      <w:r w:rsidRPr="00E11EA5">
        <w:rPr>
          <w:bCs/>
        </w:rPr>
        <w:tab/>
      </w:r>
      <w:r w:rsidRPr="00E11EA5">
        <w:t>Root of the Sum of the Squares</w:t>
      </w:r>
    </w:p>
    <w:p w14:paraId="47D1C4A7" w14:textId="77777777" w:rsidR="00AF1B78" w:rsidRPr="00BD4272" w:rsidRDefault="00AF1B78" w:rsidP="00AF1B78">
      <w:pPr>
        <w:pStyle w:val="EW"/>
        <w:rPr>
          <w:bCs/>
          <w:lang w:val="sv-FI"/>
        </w:rPr>
      </w:pPr>
      <w:r w:rsidRPr="00BD4272">
        <w:rPr>
          <w:bCs/>
          <w:lang w:val="sv-FI"/>
        </w:rPr>
        <w:t>SA</w:t>
      </w:r>
      <w:r w:rsidRPr="00BD4272">
        <w:rPr>
          <w:bCs/>
          <w:lang w:val="sv-FI"/>
        </w:rPr>
        <w:tab/>
        <w:t>Signal Analyser</w:t>
      </w:r>
    </w:p>
    <w:p w14:paraId="55720705" w14:textId="77777777" w:rsidR="00AF1B78" w:rsidRPr="00BD4272" w:rsidRDefault="00AF1B78" w:rsidP="00AF1B78">
      <w:pPr>
        <w:pStyle w:val="EW"/>
        <w:rPr>
          <w:bCs/>
          <w:lang w:val="sv-FI"/>
        </w:rPr>
      </w:pPr>
      <w:r w:rsidRPr="00BD4272">
        <w:rPr>
          <w:bCs/>
          <w:lang w:val="sv-FI"/>
        </w:rPr>
        <w:t>SE</w:t>
      </w:r>
      <w:r w:rsidRPr="00BD4272">
        <w:rPr>
          <w:bCs/>
          <w:lang w:val="sv-FI"/>
        </w:rPr>
        <w:tab/>
        <w:t>Summation Error</w:t>
      </w:r>
    </w:p>
    <w:p w14:paraId="1284282E" w14:textId="77777777" w:rsidR="00AF1B78" w:rsidRPr="00E11EA5" w:rsidRDefault="00AF1B78" w:rsidP="00AF1B78">
      <w:pPr>
        <w:pStyle w:val="EW"/>
        <w:rPr>
          <w:bCs/>
        </w:rPr>
      </w:pPr>
      <w:r w:rsidRPr="00E11EA5">
        <w:rPr>
          <w:bCs/>
        </w:rPr>
        <w:t>SEM</w:t>
      </w:r>
      <w:r w:rsidRPr="00E11EA5">
        <w:rPr>
          <w:bCs/>
        </w:rPr>
        <w:tab/>
        <w:t>Spectrum Emission Mask</w:t>
      </w:r>
    </w:p>
    <w:p w14:paraId="73062C9F" w14:textId="77777777" w:rsidR="00AF1B78" w:rsidRPr="00E11EA5" w:rsidRDefault="00AF1B78" w:rsidP="00AF1B78">
      <w:pPr>
        <w:pStyle w:val="EW"/>
        <w:rPr>
          <w:bCs/>
        </w:rPr>
      </w:pPr>
      <w:r w:rsidRPr="00E11EA5">
        <w:rPr>
          <w:bCs/>
        </w:rPr>
        <w:t>SF</w:t>
      </w:r>
      <w:r w:rsidRPr="00E11EA5">
        <w:rPr>
          <w:bCs/>
        </w:rPr>
        <w:tab/>
      </w:r>
      <w:r w:rsidRPr="00E11EA5">
        <w:t xml:space="preserve">Sparsity Factor </w:t>
      </w:r>
    </w:p>
    <w:p w14:paraId="4EEACDA4" w14:textId="77777777" w:rsidR="00AF1B78" w:rsidRPr="00E11EA5" w:rsidRDefault="00AF1B78" w:rsidP="00AF1B78">
      <w:pPr>
        <w:pStyle w:val="EW"/>
        <w:rPr>
          <w:bCs/>
        </w:rPr>
      </w:pPr>
      <w:r w:rsidRPr="00E11EA5">
        <w:rPr>
          <w:bCs/>
        </w:rPr>
        <w:t>SG</w:t>
      </w:r>
      <w:r w:rsidRPr="00E11EA5">
        <w:rPr>
          <w:bCs/>
        </w:rPr>
        <w:tab/>
        <w:t>Signal Generator</w:t>
      </w:r>
    </w:p>
    <w:p w14:paraId="20DFEC6A" w14:textId="77777777" w:rsidR="00AF1B78" w:rsidRPr="00E11EA5" w:rsidRDefault="00AF1B78" w:rsidP="00AF1B78">
      <w:pPr>
        <w:pStyle w:val="EW"/>
        <w:rPr>
          <w:bCs/>
        </w:rPr>
      </w:pPr>
      <w:r w:rsidRPr="00E11EA5">
        <w:rPr>
          <w:bCs/>
        </w:rPr>
        <w:t>SGH</w:t>
      </w:r>
      <w:r w:rsidRPr="00E11EA5">
        <w:rPr>
          <w:bCs/>
        </w:rPr>
        <w:tab/>
        <w:t>Standard Gain Horn</w:t>
      </w:r>
    </w:p>
    <w:p w14:paraId="497D5E32" w14:textId="77777777" w:rsidR="00AF1B78" w:rsidRPr="00E11EA5" w:rsidRDefault="00AF1B78" w:rsidP="00AF1B78">
      <w:pPr>
        <w:pStyle w:val="EW"/>
        <w:rPr>
          <w:bCs/>
        </w:rPr>
      </w:pPr>
      <w:r w:rsidRPr="00E11EA5">
        <w:rPr>
          <w:bCs/>
        </w:rPr>
        <w:t>TAE</w:t>
      </w:r>
      <w:r w:rsidRPr="00E11EA5">
        <w:rPr>
          <w:bCs/>
        </w:rPr>
        <w:tab/>
        <w:t>Time Alignment Error</w:t>
      </w:r>
    </w:p>
    <w:p w14:paraId="69938D23" w14:textId="77777777" w:rsidR="00AF1B78" w:rsidRPr="00E11EA5" w:rsidRDefault="00AF1B78" w:rsidP="00AF1B78">
      <w:pPr>
        <w:pStyle w:val="EW"/>
      </w:pPr>
      <w:r w:rsidRPr="00E11EA5">
        <w:t>TRP</w:t>
      </w:r>
      <w:r w:rsidRPr="00E11EA5">
        <w:tab/>
        <w:t>Total Radiated Power</w:t>
      </w:r>
    </w:p>
    <w:p w14:paraId="5C9A63E9" w14:textId="77777777" w:rsidR="00AF1B78" w:rsidRPr="00E11EA5" w:rsidRDefault="00AF1B78" w:rsidP="00AF1B78">
      <w:pPr>
        <w:pStyle w:val="EW"/>
        <w:rPr>
          <w:lang w:val="en-US" w:eastAsia="zh-CN"/>
        </w:rPr>
      </w:pPr>
      <w:r w:rsidRPr="00E11EA5">
        <w:rPr>
          <w:lang w:val="en-US" w:eastAsia="zh-CN"/>
        </w:rPr>
        <w:t>TT</w:t>
      </w:r>
      <w:r w:rsidRPr="00E11EA5">
        <w:rPr>
          <w:lang w:val="en-US" w:eastAsia="zh-CN"/>
        </w:rPr>
        <w:tab/>
        <w:t>Test Tolerance</w:t>
      </w:r>
    </w:p>
    <w:p w14:paraId="29F7C693" w14:textId="77777777" w:rsidR="00AF1B78" w:rsidRPr="00E11EA5" w:rsidRDefault="00AF1B78" w:rsidP="00AF1B78">
      <w:pPr>
        <w:pStyle w:val="EW"/>
      </w:pPr>
      <w:r w:rsidRPr="00E11EA5">
        <w:rPr>
          <w:lang w:val="en-US" w:eastAsia="zh-CN"/>
        </w:rPr>
        <w:t>ULA</w:t>
      </w:r>
      <w:r w:rsidRPr="00E11EA5">
        <w:rPr>
          <w:lang w:val="en-US" w:eastAsia="zh-CN"/>
        </w:rPr>
        <w:tab/>
        <w:t>Uniform Linear Array</w:t>
      </w:r>
    </w:p>
    <w:p w14:paraId="2189C295" w14:textId="77777777" w:rsidR="00AF1B78" w:rsidRPr="00E11EA5" w:rsidRDefault="00AF1B78" w:rsidP="00AF1B78">
      <w:pPr>
        <w:pStyle w:val="EW"/>
      </w:pPr>
      <w:r w:rsidRPr="00E11EA5">
        <w:lastRenderedPageBreak/>
        <w:t>VNA</w:t>
      </w:r>
      <w:r w:rsidRPr="00E11EA5">
        <w:tab/>
        <w:t>Vector Network Analyser</w:t>
      </w:r>
    </w:p>
    <w:p w14:paraId="3CFA850D" w14:textId="77777777" w:rsidR="00AF1B78" w:rsidRPr="00E11EA5" w:rsidRDefault="00AF1B78" w:rsidP="00AF1B78">
      <w:pPr>
        <w:pStyle w:val="EW"/>
      </w:pPr>
      <w:r w:rsidRPr="00E11EA5">
        <w:t>WA</w:t>
      </w:r>
      <w:r w:rsidRPr="00E11EA5">
        <w:tab/>
        <w:t>Wide Area</w:t>
      </w:r>
    </w:p>
    <w:p w14:paraId="71CF2307" w14:textId="77777777" w:rsidR="00AF1B78" w:rsidRPr="00E11EA5" w:rsidRDefault="00AF1B78" w:rsidP="00AF1B78">
      <w:pPr>
        <w:rPr>
          <w:rFonts w:ascii="Arial" w:hAnsi="Arial"/>
          <w:sz w:val="36"/>
        </w:rPr>
      </w:pPr>
      <w:bookmarkStart w:id="52" w:name="clause4"/>
      <w:bookmarkEnd w:id="52"/>
      <w:r w:rsidRPr="00E11EA5">
        <w:br w:type="page"/>
      </w:r>
    </w:p>
    <w:p w14:paraId="327FC58B" w14:textId="77777777" w:rsidR="00AF1B78" w:rsidRPr="00E11EA5" w:rsidRDefault="00AF1B78" w:rsidP="00AF1B78">
      <w:pPr>
        <w:pStyle w:val="Heading1"/>
      </w:pPr>
      <w:bookmarkStart w:id="53" w:name="_Toc43738936"/>
      <w:bookmarkStart w:id="54" w:name="_Toc46346697"/>
      <w:bookmarkStart w:id="55" w:name="_Toc53165635"/>
      <w:bookmarkStart w:id="56" w:name="_Toc53166330"/>
      <w:bookmarkStart w:id="57" w:name="_Toc53167025"/>
      <w:r w:rsidRPr="00E11EA5">
        <w:lastRenderedPageBreak/>
        <w:t>4</w:t>
      </w:r>
      <w:r w:rsidRPr="00E11EA5">
        <w:tab/>
        <w:t>Coordinate system</w:t>
      </w:r>
      <w:bookmarkEnd w:id="53"/>
      <w:bookmarkEnd w:id="54"/>
      <w:bookmarkEnd w:id="55"/>
      <w:bookmarkEnd w:id="56"/>
      <w:bookmarkEnd w:id="57"/>
    </w:p>
    <w:p w14:paraId="6ACA4507" w14:textId="77777777" w:rsidR="00AF1B78" w:rsidRPr="00E11EA5" w:rsidRDefault="00AF1B78" w:rsidP="00AF1B78">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6CC70E15" w14:textId="77777777" w:rsidR="00AF1B78" w:rsidRPr="00E11EA5" w:rsidRDefault="00AF1B78" w:rsidP="00AF1B78">
      <w:pPr>
        <w:overflowPunct w:val="0"/>
        <w:autoSpaceDE w:val="0"/>
        <w:autoSpaceDN w:val="0"/>
        <w:adjustRightInd w:val="0"/>
        <w:textAlignment w:val="baseline"/>
      </w:pPr>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2B74353D" w14:textId="77777777" w:rsidR="00AF1B78" w:rsidRPr="00E11EA5" w:rsidRDefault="00AF1B78" w:rsidP="00AF1B78">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242B3782" w14:textId="77777777" w:rsidR="00AF1B78" w:rsidRPr="00E11EA5" w:rsidRDefault="00AF1B78" w:rsidP="00AF1B78">
      <w:pPr>
        <w:pStyle w:val="B1"/>
        <w:rPr>
          <w:lang w:eastAsia="ko-KR"/>
        </w:rPr>
      </w:pPr>
      <w:r w:rsidRPr="00E11EA5">
        <w:rPr>
          <w:position w:val="-10"/>
          <w:lang w:eastAsia="ko-KR"/>
        </w:rPr>
        <w:object w:dxaOrig="1620" w:dyaOrig="320" w14:anchorId="2BE25C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63779141" r:id="rId16"/>
        </w:object>
      </w:r>
    </w:p>
    <w:p w14:paraId="28FD419B" w14:textId="77777777" w:rsidR="00AF1B78" w:rsidRPr="00E11EA5" w:rsidRDefault="00AF1B78" w:rsidP="00AF1B78">
      <w:pPr>
        <w:pStyle w:val="B1"/>
        <w:rPr>
          <w:lang w:eastAsia="ko-KR"/>
        </w:rPr>
      </w:pPr>
      <w:r w:rsidRPr="00E11EA5">
        <w:rPr>
          <w:position w:val="-10"/>
          <w:lang w:eastAsia="ko-KR"/>
        </w:rPr>
        <w:object w:dxaOrig="1600" w:dyaOrig="320" w14:anchorId="26133701">
          <v:shape id="_x0000_i1026" type="#_x0000_t75" style="width:79.5pt;height:14.25pt" o:ole="">
            <v:imagedata r:id="rId17" o:title=""/>
          </v:shape>
          <o:OLEObject Type="Embed" ProgID="Equation.3" ShapeID="_x0000_i1026" DrawAspect="Content" ObjectID="_1663779142" r:id="rId18"/>
        </w:object>
      </w:r>
    </w:p>
    <w:p w14:paraId="16CAA6CF" w14:textId="77777777" w:rsidR="00AF1B78" w:rsidRPr="00E11EA5" w:rsidRDefault="00AF1B78" w:rsidP="00AF1B78">
      <w:pPr>
        <w:pStyle w:val="B1"/>
        <w:rPr>
          <w:lang w:eastAsia="en-GB"/>
        </w:rPr>
      </w:pPr>
      <w:r w:rsidRPr="00E11EA5">
        <w:rPr>
          <w:position w:val="-6"/>
          <w:lang w:eastAsia="ko-KR"/>
        </w:rPr>
        <w:object w:dxaOrig="1219" w:dyaOrig="279" w14:anchorId="4A31EB78">
          <v:shape id="_x0000_i1027" type="#_x0000_t75" style="width:57.75pt;height:14.25pt" o:ole="">
            <v:imagedata r:id="rId19" o:title=""/>
          </v:shape>
          <o:OLEObject Type="Embed" ProgID="Equation.3" ShapeID="_x0000_i1027" DrawAspect="Content" ObjectID="_1663779143" r:id="rId20"/>
        </w:object>
      </w:r>
    </w:p>
    <w:p w14:paraId="776E2252" w14:textId="77777777" w:rsidR="00AF1B78" w:rsidRPr="00E11EA5" w:rsidRDefault="00AF1B78" w:rsidP="00AF1B78">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57279CCC" w14:textId="77777777" w:rsidR="00AF1B78" w:rsidRPr="00E11EA5" w:rsidRDefault="00AF1B78" w:rsidP="00AF1B78">
      <w:pPr>
        <w:pStyle w:val="B1"/>
        <w:rPr>
          <w:lang w:eastAsia="ko-KR"/>
        </w:rPr>
      </w:pPr>
      <w:r w:rsidRPr="00E11EA5">
        <w:rPr>
          <w:position w:val="-12"/>
          <w:lang w:eastAsia="ko-KR"/>
        </w:rPr>
        <w:object w:dxaOrig="1820" w:dyaOrig="440" w14:anchorId="782326B8">
          <v:shape id="_x0000_i1028" type="#_x0000_t75" style="width:93.75pt;height:21.75pt" o:ole="">
            <v:imagedata r:id="rId21" o:title=""/>
          </v:shape>
          <o:OLEObject Type="Embed" ProgID="Equation.3" ShapeID="_x0000_i1028" DrawAspect="Content" ObjectID="_1663779144" r:id="rId22"/>
        </w:object>
      </w:r>
    </w:p>
    <w:p w14:paraId="25B72570" w14:textId="77777777" w:rsidR="00AF1B78" w:rsidRPr="00E11EA5" w:rsidRDefault="00AF1B78" w:rsidP="00AF1B78">
      <w:pPr>
        <w:pStyle w:val="B1"/>
        <w:rPr>
          <w:lang w:eastAsia="ko-KR"/>
        </w:rPr>
      </w:pPr>
      <w:r w:rsidRPr="00E11EA5">
        <w:rPr>
          <w:position w:val="-36"/>
          <w:lang w:eastAsia="ko-KR"/>
        </w:rPr>
        <w:object w:dxaOrig="2700" w:dyaOrig="740" w14:anchorId="77914FA9">
          <v:shape id="_x0000_i1029" type="#_x0000_t75" style="width:136.5pt;height:36pt" o:ole="">
            <v:imagedata r:id="rId23" o:title=""/>
          </v:shape>
          <o:OLEObject Type="Embed" ProgID="Equation.3" ShapeID="_x0000_i1029" DrawAspect="Content" ObjectID="_1663779145" r:id="rId24"/>
        </w:object>
      </w:r>
    </w:p>
    <w:p w14:paraId="7E23FFAB" w14:textId="77777777" w:rsidR="00AF1B78" w:rsidRPr="00E11EA5" w:rsidRDefault="00AF1B78" w:rsidP="00AF1B78">
      <w:pPr>
        <w:pStyle w:val="B1"/>
        <w:rPr>
          <w:lang w:eastAsia="en-GB"/>
        </w:rPr>
      </w:pPr>
    </w:p>
    <w:p w14:paraId="461435FC" w14:textId="77777777" w:rsidR="00AF1B78" w:rsidRPr="00E11EA5" w:rsidRDefault="00AF1B78" w:rsidP="00AF1B78">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1067EFEC" w14:textId="77777777" w:rsidR="00AF1B78" w:rsidRPr="00E11EA5" w:rsidRDefault="00AF1B78" w:rsidP="00AF1B78">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E6BEF5F" w14:textId="77777777" w:rsidR="00AF1B78" w:rsidRPr="00E11EA5" w:rsidRDefault="00AF1B78" w:rsidP="00AF1B78">
      <w:r w:rsidRPr="00E11EA5">
        <w:t>The representation of angles are described in figure 4-1, figure 4-2 and figure 4-3.</w:t>
      </w:r>
    </w:p>
    <w:bookmarkStart w:id="58" w:name="_MON_1537742300"/>
    <w:bookmarkEnd w:id="58"/>
    <w:p w14:paraId="0DCB0A06"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809" w:dyaOrig="5314" w14:anchorId="1CA9F91D">
          <v:shape id="_x0000_i1030" type="#_x0000_t75" style="width:237.75pt;height:266.25pt" o:ole="">
            <v:imagedata r:id="rId25" o:title=""/>
          </v:shape>
          <o:OLEObject Type="Embed" ProgID="Word.Picture.8" ShapeID="_x0000_i1030" DrawAspect="Content" ObjectID="_1663779146" r:id="rId26"/>
        </w:object>
      </w:r>
    </w:p>
    <w:p w14:paraId="414C3B0E" w14:textId="77777777" w:rsidR="00AF1B78" w:rsidRPr="00E11EA5" w:rsidRDefault="00AF1B78" w:rsidP="00AF1B78">
      <w:pPr>
        <w:keepLines/>
        <w:spacing w:after="240"/>
        <w:jc w:val="center"/>
        <w:rPr>
          <w:rFonts w:ascii="Arial" w:hAnsi="Arial"/>
          <w:b/>
        </w:rPr>
      </w:pPr>
      <w:r w:rsidRPr="00E11EA5">
        <w:rPr>
          <w:rFonts w:ascii="Arial" w:hAnsi="Arial"/>
          <w:b/>
        </w:rPr>
        <w:t>Figure 4-1: Coordinate system representation in Cartesian coordinate system</w:t>
      </w:r>
    </w:p>
    <w:p w14:paraId="24826EBD" w14:textId="77777777" w:rsidR="00AF1B78" w:rsidRPr="00E11EA5" w:rsidRDefault="00A15418" w:rsidP="00AF1B78">
      <w:pPr>
        <w:overflowPunct w:val="0"/>
        <w:autoSpaceDE w:val="0"/>
        <w:autoSpaceDN w:val="0"/>
        <w:adjustRightInd w:val="0"/>
        <w:jc w:val="center"/>
        <w:textAlignment w:val="baseline"/>
        <w:rPr>
          <w:rFonts w:ascii="Arial" w:hAnsi="Arial"/>
          <w:b/>
        </w:rPr>
      </w:pPr>
      <w:r>
        <w:rPr>
          <w:noProof/>
          <w:sz w:val="18"/>
          <w:lang w:val="en-US" w:eastAsia="zh-CN"/>
        </w:rPr>
        <w:object w:dxaOrig="1440" w:dyaOrig="1440" w14:anchorId="636B7131">
          <v:shape id="_x0000_s1199" type="#_x0000_t75" style="position:absolute;left:0;text-align:left;margin-left:127.35pt;margin-top:6pt;width:227.65pt;height:143.2pt;z-index:251658240;mso-position-horizontal-relative:text;mso-position-vertical-relative:text">
            <v:imagedata r:id="rId27" o:title=""/>
            <w10:wrap type="topAndBottom"/>
          </v:shape>
          <o:OLEObject Type="Embed" ProgID="Word.Picture.8" ShapeID="_x0000_s1199" DrawAspect="Content" ObjectID="_1663779223" r:id="rId28"/>
        </w:object>
      </w:r>
      <w:r w:rsidR="00AF1B78" w:rsidRPr="00E11EA5">
        <w:rPr>
          <w:sz w:val="18"/>
          <w:lang w:eastAsia="zh-CN"/>
        </w:rPr>
        <w:br w:type="textWrapping" w:clear="all"/>
      </w:r>
      <w:r w:rsidR="00AF1B78" w:rsidRPr="00E11EA5">
        <w:rPr>
          <w:rFonts w:ascii="Arial" w:hAnsi="Arial"/>
          <w:b/>
        </w:rPr>
        <w:t xml:space="preserve">Figure 4-2: Representation of the </w:t>
      </w:r>
      <w:r w:rsidR="00AF1B78" w:rsidRPr="00E11EA5">
        <w:rPr>
          <w:rFonts w:ascii="Symbol" w:hAnsi="Symbol"/>
          <w:b/>
        </w:rPr>
        <w:t></w:t>
      </w:r>
      <w:r w:rsidR="00AF1B78" w:rsidRPr="00E11EA5">
        <w:rPr>
          <w:rFonts w:ascii="Arial" w:hAnsi="Arial"/>
          <w:b/>
        </w:rPr>
        <w:t xml:space="preserve"> angle (positive and negative values)</w:t>
      </w:r>
    </w:p>
    <w:bookmarkStart w:id="59" w:name="_MON_1537742343"/>
    <w:bookmarkEnd w:id="59"/>
    <w:p w14:paraId="3ADF1CA8"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103" w:dyaOrig="2731" w14:anchorId="3FC6849C">
          <v:shape id="_x0000_i1032" type="#_x0000_t75" style="width:208.5pt;height:136.5pt" o:ole="">
            <v:imagedata r:id="rId29" o:title=""/>
          </v:shape>
          <o:OLEObject Type="Embed" ProgID="Word.Picture.8" ShapeID="_x0000_i1032" DrawAspect="Content" ObjectID="_1663779147" r:id="rId30"/>
        </w:object>
      </w:r>
    </w:p>
    <w:p w14:paraId="1C5B2443" w14:textId="77777777" w:rsidR="00AF1B78" w:rsidRPr="00E11EA5" w:rsidRDefault="00AF1B78" w:rsidP="00AF1B78">
      <w:pPr>
        <w:keepLines/>
        <w:spacing w:after="240"/>
        <w:jc w:val="center"/>
        <w:rPr>
          <w:rFonts w:ascii="Arial" w:hAnsi="Arial"/>
          <w:b/>
        </w:rPr>
      </w:pPr>
      <w:r w:rsidRPr="00E11EA5">
        <w:rPr>
          <w:rFonts w:ascii="Arial"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hAnsi="Arial"/>
          <w:b/>
        </w:rPr>
        <w:t xml:space="preserve"> values</w:t>
      </w:r>
      <w:r w:rsidRPr="00E11EA5">
        <w:rPr>
          <w:rFonts w:ascii="Arial" w:hAnsi="Arial" w:cs="Arial"/>
          <w:b/>
        </w:rPr>
        <w:t>)</w:t>
      </w:r>
    </w:p>
    <w:p w14:paraId="6F8ADFE6" w14:textId="77777777" w:rsidR="00AF1B78" w:rsidRPr="00E11EA5" w:rsidRDefault="00AF1B78" w:rsidP="00AF1B78">
      <w:pPr>
        <w:rPr>
          <w:lang w:eastAsia="zh-CN"/>
        </w:rPr>
      </w:pPr>
      <w:r w:rsidRPr="00E11EA5">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3DBC7849" w14:textId="77777777" w:rsidR="00AF1B78" w:rsidRPr="00E11EA5" w:rsidRDefault="00AF1B78" w:rsidP="00AF1B78">
      <w:r w:rsidRPr="00E11EA5">
        <w:rPr>
          <w:lang w:eastAsia="zh-CN"/>
        </w:rPr>
        <w:lastRenderedPageBreak/>
        <w:t xml:space="preserve">Another conventions for spatial angles are also used and can be found in definitions in IEEE Standard Test Procedures for Antennas [7] as shown in figure </w:t>
      </w:r>
      <w:r w:rsidRPr="00E11EA5">
        <w:t xml:space="preserve">4-4, figure 4-5 and figure 4-6. Such a convention is used in the TRP expression, e.g. as in clause 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E11EA5">
        <w:rPr>
          <w:rFonts w:ascii="MS Mincho" w:eastAsia="MS Mincho" w:hAnsi="MS Mincho" w:cs="MS Mincho"/>
        </w:rPr>
        <w:t>+</w:t>
      </w:r>
      <w:r w:rsidRPr="00E11EA5">
        <w:t xml:space="preserve">180 °, inclusive. </w:t>
      </w:r>
    </w:p>
    <w:bookmarkStart w:id="60" w:name="_MON_1648058017"/>
    <w:bookmarkEnd w:id="60"/>
    <w:p w14:paraId="025F5A92"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809" w:dyaOrig="5314" w14:anchorId="3DDA1B8E">
          <v:shape id="_x0000_i1033" type="#_x0000_t75" style="width:237.75pt;height:266.25pt" o:ole="">
            <v:imagedata r:id="rId31" o:title=""/>
          </v:shape>
          <o:OLEObject Type="Embed" ProgID="Word.Picture.8" ShapeID="_x0000_i1033" DrawAspect="Content" ObjectID="_1663779148" r:id="rId32"/>
        </w:object>
      </w:r>
    </w:p>
    <w:p w14:paraId="1F22428C" w14:textId="77777777" w:rsidR="00AF1B78" w:rsidRPr="00E11EA5" w:rsidRDefault="00AF1B78" w:rsidP="00AF1B78">
      <w:pPr>
        <w:keepLines/>
        <w:spacing w:after="240"/>
        <w:jc w:val="center"/>
        <w:rPr>
          <w:rFonts w:ascii="Arial" w:hAnsi="Arial"/>
          <w:b/>
        </w:rPr>
      </w:pPr>
      <w:r w:rsidRPr="00E11EA5">
        <w:rPr>
          <w:rFonts w:ascii="Arial" w:hAnsi="Arial"/>
          <w:b/>
        </w:rPr>
        <w:t>Figure 4-4: Another coordinate system representation in Cartesian coordinate system</w:t>
      </w:r>
    </w:p>
    <w:p w14:paraId="005FAE7C" w14:textId="77777777" w:rsidR="00AF1B78" w:rsidRPr="00E11EA5" w:rsidRDefault="00AF1B78" w:rsidP="00AF1B78">
      <w:pPr>
        <w:overflowPunct w:val="0"/>
        <w:autoSpaceDE w:val="0"/>
        <w:autoSpaceDN w:val="0"/>
        <w:adjustRightInd w:val="0"/>
        <w:textAlignment w:val="baseline"/>
        <w:rPr>
          <w:sz w:val="18"/>
          <w:lang w:eastAsia="zh-CN"/>
        </w:rPr>
      </w:pPr>
    </w:p>
    <w:bookmarkStart w:id="61" w:name="_MON_1648058196"/>
    <w:bookmarkEnd w:id="61"/>
    <w:p w14:paraId="71B5894F"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595" w:dyaOrig="2884" w14:anchorId="735FE9FA">
          <v:shape id="_x0000_i1034" type="#_x0000_t75" style="width:230.25pt;height:2in" o:ole="">
            <v:imagedata r:id="rId33" o:title=""/>
          </v:shape>
          <o:OLEObject Type="Embed" ProgID="Word.Picture.8" ShapeID="_x0000_i1034" DrawAspect="Content" ObjectID="_1663779149" r:id="rId34"/>
        </w:object>
      </w:r>
    </w:p>
    <w:p w14:paraId="5C6199BB" w14:textId="77777777" w:rsidR="00AF1B78" w:rsidRPr="00E11EA5" w:rsidRDefault="00AF1B78" w:rsidP="00AF1B78">
      <w:pPr>
        <w:keepLines/>
        <w:spacing w:after="240"/>
        <w:jc w:val="center"/>
        <w:rPr>
          <w:rFonts w:ascii="Arial" w:hAnsi="Arial"/>
          <w:b/>
        </w:rPr>
      </w:pPr>
      <w:r w:rsidRPr="00E11EA5">
        <w:rPr>
          <w:rFonts w:ascii="Arial" w:hAnsi="Arial"/>
          <w:b/>
        </w:rPr>
        <w:t xml:space="preserve">Figure 4-5: Another representation of the </w:t>
      </w:r>
      <w:r w:rsidRPr="00E11EA5">
        <w:rPr>
          <w:rFonts w:ascii="Symbol" w:hAnsi="Symbol"/>
          <w:b/>
        </w:rPr>
        <w:t></w:t>
      </w:r>
      <w:r w:rsidRPr="00E11EA5">
        <w:rPr>
          <w:rFonts w:ascii="Arial" w:hAnsi="Arial"/>
          <w:b/>
        </w:rPr>
        <w:t xml:space="preserve"> angle (positive values only)</w:t>
      </w:r>
    </w:p>
    <w:p w14:paraId="275370BA" w14:textId="77777777" w:rsidR="00AF1B78" w:rsidRPr="00E11EA5" w:rsidRDefault="00AF1B78" w:rsidP="00AF1B78">
      <w:pPr>
        <w:overflowPunct w:val="0"/>
        <w:autoSpaceDE w:val="0"/>
        <w:autoSpaceDN w:val="0"/>
        <w:adjustRightInd w:val="0"/>
        <w:textAlignment w:val="baseline"/>
        <w:rPr>
          <w:sz w:val="18"/>
          <w:lang w:eastAsia="zh-CN"/>
        </w:rPr>
      </w:pPr>
    </w:p>
    <w:p w14:paraId="47186896" w14:textId="77777777" w:rsidR="00AF1B78" w:rsidRPr="00E11EA5" w:rsidRDefault="00AF1B78" w:rsidP="00AF1B78">
      <w:pPr>
        <w:overflowPunct w:val="0"/>
        <w:autoSpaceDE w:val="0"/>
        <w:autoSpaceDN w:val="0"/>
        <w:adjustRightInd w:val="0"/>
        <w:textAlignment w:val="baseline"/>
        <w:rPr>
          <w:sz w:val="18"/>
          <w:lang w:eastAsia="zh-CN"/>
        </w:rPr>
      </w:pPr>
    </w:p>
    <w:p w14:paraId="0E71143E" w14:textId="77777777" w:rsidR="00AF1B78" w:rsidRPr="00E11EA5" w:rsidRDefault="00AF1B78" w:rsidP="00AF1B78">
      <w:pPr>
        <w:overflowPunct w:val="0"/>
        <w:autoSpaceDE w:val="0"/>
        <w:autoSpaceDN w:val="0"/>
        <w:adjustRightInd w:val="0"/>
        <w:textAlignment w:val="baseline"/>
        <w:rPr>
          <w:sz w:val="18"/>
          <w:lang w:eastAsia="zh-CN"/>
        </w:rPr>
      </w:pPr>
    </w:p>
    <w:p w14:paraId="23224885" w14:textId="77777777" w:rsidR="00AF1B78" w:rsidRPr="00E11EA5" w:rsidRDefault="00AF1B78" w:rsidP="00AF1B78">
      <w:pPr>
        <w:overflowPunct w:val="0"/>
        <w:autoSpaceDE w:val="0"/>
        <w:autoSpaceDN w:val="0"/>
        <w:adjustRightInd w:val="0"/>
        <w:textAlignment w:val="baseline"/>
        <w:rPr>
          <w:sz w:val="18"/>
          <w:lang w:eastAsia="zh-CN"/>
        </w:rPr>
      </w:pPr>
    </w:p>
    <w:bookmarkStart w:id="62" w:name="_MON_1648058331"/>
    <w:bookmarkEnd w:id="62"/>
    <w:p w14:paraId="7544E06B"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103" w:dyaOrig="2731" w14:anchorId="41A02264">
          <v:shape id="_x0000_i1035" type="#_x0000_t75" style="width:208.5pt;height:136.5pt" o:ole="">
            <v:imagedata r:id="rId35" o:title=""/>
          </v:shape>
          <o:OLEObject Type="Embed" ProgID="Word.Picture.8" ShapeID="_x0000_i1035" DrawAspect="Content" ObjectID="_1663779150" r:id="rId36"/>
        </w:object>
      </w:r>
    </w:p>
    <w:p w14:paraId="6E625B5C" w14:textId="77777777" w:rsidR="00AF1B78" w:rsidRPr="00E11EA5" w:rsidRDefault="00AF1B78" w:rsidP="00AF1B78">
      <w:pPr>
        <w:jc w:val="center"/>
      </w:pPr>
      <w:r w:rsidRPr="00E11EA5">
        <w:rPr>
          <w:rFonts w:ascii="Arial" w:hAnsi="Arial"/>
          <w:b/>
        </w:rPr>
        <w:t xml:space="preserve">Figure 4-6: Another representation of </w:t>
      </w:r>
      <w:r w:rsidRPr="00E11EA5">
        <w:rPr>
          <w:rFonts w:ascii="Symbol" w:hAnsi="Symbol"/>
          <w:b/>
          <w:bCs/>
        </w:rPr>
        <w:t></w:t>
      </w:r>
      <w:r w:rsidRPr="00E11EA5">
        <w:rPr>
          <w:rFonts w:ascii="Arial" w:hAnsi="Arial"/>
          <w:b/>
        </w:rPr>
        <w:t xml:space="preserve"> angle (positive values only)</w:t>
      </w:r>
    </w:p>
    <w:p w14:paraId="4E57C73E" w14:textId="77777777" w:rsidR="00AF1B78" w:rsidRPr="00E11EA5" w:rsidRDefault="00AF1B78" w:rsidP="00AF1B78">
      <w:pPr>
        <w:rPr>
          <w:rFonts w:ascii="Arial" w:hAnsi="Arial"/>
          <w:sz w:val="36"/>
        </w:rPr>
      </w:pPr>
    </w:p>
    <w:p w14:paraId="188361E1" w14:textId="77777777" w:rsidR="00AF1B78" w:rsidRPr="00E11EA5" w:rsidRDefault="00AF1B78" w:rsidP="00AF1B78">
      <w:pPr>
        <w:spacing w:after="0"/>
        <w:rPr>
          <w:rFonts w:ascii="Arial" w:hAnsi="Arial"/>
          <w:sz w:val="36"/>
        </w:rPr>
      </w:pPr>
      <w:r w:rsidRPr="00E11EA5">
        <w:br w:type="page"/>
      </w:r>
    </w:p>
    <w:p w14:paraId="034EABBD" w14:textId="77777777" w:rsidR="00AF1B78" w:rsidRPr="00E11EA5" w:rsidRDefault="00AF1B78" w:rsidP="00AF1B78">
      <w:pPr>
        <w:pStyle w:val="Heading1"/>
      </w:pPr>
      <w:bookmarkStart w:id="63" w:name="_Toc43738937"/>
      <w:bookmarkStart w:id="64" w:name="_Toc46346698"/>
      <w:bookmarkStart w:id="65" w:name="_Toc53165636"/>
      <w:bookmarkStart w:id="66" w:name="_Toc53166331"/>
      <w:bookmarkStart w:id="67" w:name="_Toc53167026"/>
      <w:r w:rsidRPr="00E11EA5">
        <w:lastRenderedPageBreak/>
        <w:t>5</w:t>
      </w:r>
      <w:r w:rsidRPr="00E11EA5">
        <w:tab/>
        <w:t>C</w:t>
      </w:r>
      <w:r w:rsidRPr="00E11EA5">
        <w:rPr>
          <w:rFonts w:hint="eastAsia"/>
          <w:lang w:eastAsia="zh-CN"/>
        </w:rPr>
        <w:t>onformance testing aspects</w:t>
      </w:r>
      <w:bookmarkEnd w:id="63"/>
      <w:bookmarkEnd w:id="64"/>
      <w:bookmarkEnd w:id="65"/>
      <w:bookmarkEnd w:id="66"/>
      <w:bookmarkEnd w:id="67"/>
    </w:p>
    <w:p w14:paraId="7C1F3192" w14:textId="77777777" w:rsidR="00AF1B78" w:rsidRPr="00E11EA5" w:rsidRDefault="00AF1B78" w:rsidP="00AF1B78">
      <w:pPr>
        <w:pStyle w:val="Heading2"/>
        <w:rPr>
          <w:lang w:eastAsia="zh-CN"/>
        </w:rPr>
      </w:pPr>
      <w:bookmarkStart w:id="68" w:name="_Toc478460613"/>
      <w:bookmarkStart w:id="69" w:name="_Toc43738938"/>
      <w:bookmarkStart w:id="70" w:name="_Toc46346699"/>
      <w:bookmarkStart w:id="71" w:name="_Toc53165637"/>
      <w:bookmarkStart w:id="72" w:name="_Toc53166332"/>
      <w:bookmarkStart w:id="73" w:name="_Toc53167027"/>
      <w:r w:rsidRPr="00E11EA5">
        <w:rPr>
          <w:lang w:eastAsia="zh-CN"/>
        </w:rPr>
        <w:t>5.1</w:t>
      </w:r>
      <w:r w:rsidRPr="00E11EA5">
        <w:rPr>
          <w:lang w:eastAsia="zh-CN"/>
        </w:rPr>
        <w:tab/>
        <w:t>Conformance testing framework</w:t>
      </w:r>
      <w:bookmarkEnd w:id="68"/>
      <w:bookmarkEnd w:id="69"/>
      <w:bookmarkEnd w:id="70"/>
      <w:bookmarkEnd w:id="71"/>
      <w:bookmarkEnd w:id="72"/>
      <w:bookmarkEnd w:id="73"/>
    </w:p>
    <w:p w14:paraId="53BDABEC" w14:textId="77777777" w:rsidR="00AF1B78" w:rsidRPr="00E11EA5" w:rsidRDefault="00AF1B78" w:rsidP="00AF1B78">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2E794D49" w14:textId="77777777" w:rsidR="00AF1B78" w:rsidRPr="00E11EA5" w:rsidRDefault="00AF1B78" w:rsidP="00AF1B78">
      <w:pPr>
        <w:rPr>
          <w:lang w:eastAsia="zh-CN"/>
        </w:rPr>
      </w:pPr>
      <w:r w:rsidRPr="00E11EA5">
        <w:rPr>
          <w:lang w:eastAsia="zh-CN"/>
        </w:rPr>
        <w:t xml:space="preserve">The following 11 points have been agreed as a framework for developing OTA test: </w:t>
      </w:r>
    </w:p>
    <w:p w14:paraId="7E96A71B" w14:textId="77777777" w:rsidR="00AF1B78" w:rsidRPr="00E11EA5" w:rsidRDefault="00AF1B78" w:rsidP="00AF1B78">
      <w:pPr>
        <w:pStyle w:val="B1"/>
      </w:pPr>
      <w:r w:rsidRPr="00E11EA5">
        <w:t>1)</w:t>
      </w:r>
      <w:r w:rsidRPr="00E11EA5">
        <w:tab/>
        <w:t>Multiple test methods may exist for each requirement.</w:t>
      </w:r>
    </w:p>
    <w:p w14:paraId="7495C2D9" w14:textId="77777777" w:rsidR="00AF1B78" w:rsidRPr="00E11EA5" w:rsidRDefault="00AF1B78" w:rsidP="00AF1B78">
      <w:pPr>
        <w:pStyle w:val="B1"/>
      </w:pPr>
      <w:r w:rsidRPr="00E11EA5">
        <w:t>2)</w:t>
      </w:r>
      <w:r w:rsidRPr="00E11EA5">
        <w:tab/>
        <w:t>Each test method will require its own test procedure.</w:t>
      </w:r>
    </w:p>
    <w:p w14:paraId="3060EB68" w14:textId="77777777" w:rsidR="00AF1B78" w:rsidRPr="00E11EA5" w:rsidRDefault="00AF1B78" w:rsidP="00AF1B78">
      <w:pPr>
        <w:pStyle w:val="B1"/>
      </w:pPr>
      <w:r w:rsidRPr="00E11EA5">
        <w:t>3)</w:t>
      </w:r>
      <w:r w:rsidRPr="00E11EA5">
        <w:tab/>
        <w:t>A single conformance requirement applies for each core requirement, regardless of test procedure.</w:t>
      </w:r>
    </w:p>
    <w:p w14:paraId="1133AFE7" w14:textId="77777777" w:rsidR="00AF1B78" w:rsidRPr="00E11EA5" w:rsidRDefault="00AF1B78" w:rsidP="00AF1B78">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6EFF076" w14:textId="77777777" w:rsidR="00AF1B78" w:rsidRPr="00E11EA5" w:rsidRDefault="00AF1B78" w:rsidP="00AF1B78">
      <w:pPr>
        <w:pStyle w:val="B1"/>
      </w:pPr>
      <w:r w:rsidRPr="00E11EA5">
        <w:t>5)</w:t>
      </w:r>
      <w:r w:rsidRPr="00E11EA5">
        <w:tab/>
        <w:t>Common test tolerances apply for all test methods addressing the same test requirement.</w:t>
      </w:r>
    </w:p>
    <w:p w14:paraId="3DE8938B" w14:textId="77777777" w:rsidR="00AF1B78" w:rsidRPr="00E11EA5" w:rsidRDefault="00AF1B78" w:rsidP="00AF1B78">
      <w:pPr>
        <w:pStyle w:val="B1"/>
      </w:pPr>
      <w:r w:rsidRPr="00E11EA5">
        <w:t>6)</w:t>
      </w:r>
      <w:r w:rsidRPr="00E11EA5">
        <w:tab/>
        <w:t>A common way of establishing the uncertainty result from all test methods' individual budgets is established.</w:t>
      </w:r>
    </w:p>
    <w:p w14:paraId="1E710993" w14:textId="77777777" w:rsidR="00AF1B78" w:rsidRPr="00E11EA5" w:rsidRDefault="00AF1B78" w:rsidP="00AF1B78">
      <w:pPr>
        <w:pStyle w:val="B1"/>
      </w:pPr>
      <w:r w:rsidRPr="00E11EA5">
        <w:t>7)</w:t>
      </w:r>
      <w:r w:rsidRPr="00E11EA5">
        <w:tab/>
        <w:t>A common method of making an uncertainty budget (not a common uncertainty budget) is established.</w:t>
      </w:r>
    </w:p>
    <w:p w14:paraId="71890A37" w14:textId="77777777" w:rsidR="00AF1B78" w:rsidRPr="00E11EA5" w:rsidRDefault="00AF1B78" w:rsidP="00AF1B78">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3159DA90" w14:textId="77777777" w:rsidR="00AF1B78" w:rsidRPr="00E11EA5" w:rsidRDefault="00AF1B78" w:rsidP="00AF1B78">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5F22A672" w14:textId="77777777" w:rsidR="00AF1B78" w:rsidRPr="00E11EA5" w:rsidRDefault="00AF1B78" w:rsidP="00AF1B78">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4F583EFA" w14:textId="77777777" w:rsidR="00AF1B78" w:rsidRPr="00E11EA5" w:rsidRDefault="00AF1B78" w:rsidP="00AF1B78">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774D550" w14:textId="77777777" w:rsidR="00AF1B78" w:rsidRPr="00E11EA5" w:rsidRDefault="00AF1B78" w:rsidP="00AF1B78">
      <w:r w:rsidRPr="00E11EA5">
        <w:t>The linking of core requirements via OTA test methods to conformance requirements is depicted in figure 5.1-2.</w:t>
      </w:r>
    </w:p>
    <w:p w14:paraId="28282565" w14:textId="77777777" w:rsidR="00AF1B78" w:rsidRPr="00E11EA5" w:rsidRDefault="00AF1B78" w:rsidP="00AF1B78">
      <w:pPr>
        <w:pStyle w:val="TH"/>
        <w:rPr>
          <w:lang w:eastAsia="sv-SE"/>
        </w:rPr>
      </w:pPr>
      <w:r w:rsidRPr="00E11EA5">
        <w:rPr>
          <w:noProof/>
          <w:lang w:val="en-US" w:eastAsia="zh-CN"/>
        </w:rPr>
        <w:lastRenderedPageBreak/>
        <w:drawing>
          <wp:inline distT="0" distB="0" distL="0" distR="0" wp14:anchorId="7EC0D883" wp14:editId="473F0F31">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272F6A89" w14:textId="77777777" w:rsidR="00AF1B78" w:rsidRPr="00E11EA5" w:rsidRDefault="00AF1B78" w:rsidP="00AF1B78">
      <w:pPr>
        <w:pStyle w:val="TF"/>
      </w:pPr>
      <w:r w:rsidRPr="00E11EA5">
        <w:t>Figure 5.1-2: Examples of OTA core requirement to test requirement mapping</w:t>
      </w:r>
    </w:p>
    <w:p w14:paraId="6116D140" w14:textId="77777777" w:rsidR="00AF1B78" w:rsidRPr="00E11EA5" w:rsidRDefault="00AF1B78" w:rsidP="00AF1B7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43666907" w14:textId="77777777" w:rsidR="00AF1B78" w:rsidRPr="00E11EA5" w:rsidRDefault="00AF1B78" w:rsidP="00AF1B78">
      <w:pPr>
        <w:pStyle w:val="Heading2"/>
        <w:rPr>
          <w:lang w:eastAsia="zh-CN"/>
        </w:rPr>
      </w:pPr>
      <w:bookmarkStart w:id="74" w:name="_Toc478460615"/>
      <w:bookmarkStart w:id="75" w:name="_Toc43738939"/>
      <w:bookmarkStart w:id="76" w:name="_Toc46346700"/>
      <w:bookmarkStart w:id="77" w:name="_Toc53165638"/>
      <w:bookmarkStart w:id="78" w:name="_Toc53166333"/>
      <w:bookmarkStart w:id="79" w:name="_Toc53167028"/>
      <w:r w:rsidRPr="00E11EA5">
        <w:rPr>
          <w:lang w:eastAsia="zh-CN"/>
        </w:rPr>
        <w:t>5.2</w:t>
      </w:r>
      <w:r w:rsidRPr="00E11EA5">
        <w:rPr>
          <w:lang w:eastAsia="zh-CN"/>
        </w:rPr>
        <w:tab/>
        <w:t>Uncertainty budget calculation principle</w:t>
      </w:r>
      <w:bookmarkEnd w:id="74"/>
      <w:r w:rsidRPr="00E11EA5">
        <w:rPr>
          <w:lang w:eastAsia="zh-CN"/>
        </w:rPr>
        <w:t>s</w:t>
      </w:r>
      <w:bookmarkEnd w:id="75"/>
      <w:bookmarkEnd w:id="76"/>
      <w:bookmarkEnd w:id="77"/>
      <w:bookmarkEnd w:id="78"/>
      <w:bookmarkEnd w:id="79"/>
    </w:p>
    <w:p w14:paraId="4AD81725" w14:textId="77777777" w:rsidR="00AF1B78" w:rsidRPr="00E11EA5" w:rsidRDefault="00AF1B78" w:rsidP="00AF1B78">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5EFCCBF8" w14:textId="77777777" w:rsidR="00AF1B78" w:rsidRPr="00E11EA5" w:rsidRDefault="00AF1B78" w:rsidP="00AF1B78">
      <w:pPr>
        <w:rPr>
          <w:lang w:eastAsia="zh-CN"/>
        </w:rPr>
      </w:pPr>
      <w:r w:rsidRPr="00E11EA5">
        <w:rPr>
          <w:lang w:eastAsia="zh-CN"/>
        </w:rPr>
        <w:t>The uncertainty tables are presented with two stages:</w:t>
      </w:r>
    </w:p>
    <w:p w14:paraId="2329C7A8" w14:textId="77777777" w:rsidR="00AF1B78" w:rsidRPr="00E11EA5" w:rsidRDefault="00AF1B78" w:rsidP="00AF1B78">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4DD345A" w14:textId="77777777" w:rsidR="00AF1B78" w:rsidRPr="00E11EA5" w:rsidRDefault="00AF1B78" w:rsidP="00AF1B78">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052E1CA4" w14:textId="77777777" w:rsidR="00AF1B78" w:rsidRPr="00E11EA5" w:rsidRDefault="00AF1B78" w:rsidP="00AF1B78">
      <w:pPr>
        <w:rPr>
          <w:lang w:eastAsia="zh-CN"/>
        </w:rPr>
      </w:pPr>
      <w:r w:rsidRPr="00E11EA5">
        <w:rPr>
          <w:lang w:eastAsia="zh-CN"/>
        </w:rPr>
        <w:t>The final uncertainty budget should comprise of a minimum 5 headings:</w:t>
      </w:r>
    </w:p>
    <w:p w14:paraId="550D7F0B" w14:textId="77777777" w:rsidR="00AF1B78" w:rsidRPr="00E11EA5" w:rsidRDefault="00AF1B78" w:rsidP="00AF1B78">
      <w:pPr>
        <w:pStyle w:val="B1"/>
        <w:rPr>
          <w:lang w:eastAsia="zh-CN"/>
        </w:rPr>
      </w:pPr>
      <w:r w:rsidRPr="00E11EA5">
        <w:rPr>
          <w:lang w:eastAsia="zh-CN"/>
        </w:rPr>
        <w:t>1)</w:t>
      </w:r>
      <w:r w:rsidRPr="00E11EA5">
        <w:rPr>
          <w:lang w:eastAsia="zh-CN"/>
        </w:rPr>
        <w:tab/>
        <w:t>The uncertainty source,</w:t>
      </w:r>
    </w:p>
    <w:p w14:paraId="01CF9D12" w14:textId="77777777" w:rsidR="00AF1B78" w:rsidRPr="00E11EA5" w:rsidRDefault="00AF1B78" w:rsidP="00AF1B78">
      <w:pPr>
        <w:pStyle w:val="B1"/>
        <w:rPr>
          <w:lang w:eastAsia="zh-CN"/>
        </w:rPr>
      </w:pPr>
      <w:r w:rsidRPr="00E11EA5">
        <w:rPr>
          <w:lang w:eastAsia="zh-CN"/>
        </w:rPr>
        <w:t>2)</w:t>
      </w:r>
      <w:r w:rsidRPr="00E11EA5">
        <w:rPr>
          <w:lang w:eastAsia="zh-CN"/>
        </w:rPr>
        <w:tab/>
        <w:t>Uncertainty value,</w:t>
      </w:r>
    </w:p>
    <w:p w14:paraId="14C96760" w14:textId="77777777" w:rsidR="00AF1B78" w:rsidRPr="00E11EA5" w:rsidRDefault="00AF1B78" w:rsidP="00AF1B78">
      <w:pPr>
        <w:pStyle w:val="B1"/>
        <w:rPr>
          <w:lang w:eastAsia="zh-CN"/>
        </w:rPr>
      </w:pPr>
      <w:r w:rsidRPr="00E11EA5">
        <w:rPr>
          <w:lang w:eastAsia="zh-CN"/>
        </w:rPr>
        <w:t>3)</w:t>
      </w:r>
      <w:r w:rsidRPr="00E11EA5">
        <w:rPr>
          <w:lang w:eastAsia="zh-CN"/>
        </w:rPr>
        <w:tab/>
        <w:t>Distribution of the probability,</w:t>
      </w:r>
    </w:p>
    <w:p w14:paraId="0D8F8B52" w14:textId="77777777" w:rsidR="00AF1B78" w:rsidRPr="00E11EA5" w:rsidRDefault="00AF1B78" w:rsidP="00AF1B78">
      <w:pPr>
        <w:pStyle w:val="B1"/>
        <w:rPr>
          <w:lang w:eastAsia="zh-CN"/>
        </w:rPr>
      </w:pPr>
      <w:r w:rsidRPr="00E11EA5">
        <w:rPr>
          <w:lang w:eastAsia="zh-CN"/>
        </w:rPr>
        <w:t>4)</w:t>
      </w:r>
      <w:r w:rsidRPr="00E11EA5">
        <w:rPr>
          <w:lang w:eastAsia="zh-CN"/>
        </w:rPr>
        <w:tab/>
        <w:t>Divisor based on distribution shape,</w:t>
      </w:r>
    </w:p>
    <w:p w14:paraId="56E0912B" w14:textId="77777777" w:rsidR="00AF1B78" w:rsidRPr="00E11EA5" w:rsidRDefault="00AF1B78" w:rsidP="00AF1B78">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02E0A4C" w14:textId="77777777" w:rsidR="00AF1B78" w:rsidRPr="00E11EA5" w:rsidRDefault="00AF1B78" w:rsidP="00AF1B78">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014DB9C3" w14:textId="77777777" w:rsidR="00AF1B78" w:rsidRPr="00E11EA5" w:rsidRDefault="00AF1B78" w:rsidP="00AF1B78">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1DDC3181" w14:textId="77777777" w:rsidR="00AF1B78" w:rsidRPr="00E11EA5" w:rsidRDefault="00AF1B78" w:rsidP="00AF1B78">
      <w:pPr>
        <w:rPr>
          <w:lang w:eastAsia="zh-CN"/>
        </w:rPr>
      </w:pPr>
      <w:r w:rsidRPr="00E11EA5">
        <w:rPr>
          <w:lang w:eastAsia="zh-CN"/>
        </w:rPr>
        <w:lastRenderedPageBreak/>
        <w:t>The procedure for forming the uncertainty budget can be as follows:</w:t>
      </w:r>
    </w:p>
    <w:p w14:paraId="2363E48A" w14:textId="77777777" w:rsidR="00AF1B78" w:rsidRPr="00E11EA5" w:rsidRDefault="00AF1B78" w:rsidP="00AF1B78">
      <w:pPr>
        <w:pStyle w:val="B1"/>
      </w:pPr>
      <w:r w:rsidRPr="00E11EA5">
        <w:t>1)</w:t>
      </w:r>
      <w:r w:rsidRPr="00E11EA5">
        <w:tab/>
        <w:t>Compile lists of individual uncertainty contributions for the requirement specific measurement, both in Stage 1 (i.e. Calibration measurement) and Stage 2 (i.e. BS measurement).</w:t>
      </w:r>
    </w:p>
    <w:p w14:paraId="4A43438B" w14:textId="77777777" w:rsidR="00AF1B78" w:rsidRPr="00E11EA5" w:rsidRDefault="00AF1B78" w:rsidP="00AF1B78">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11831B4B" w14:textId="77777777" w:rsidR="00AF1B78" w:rsidRPr="00E11EA5" w:rsidRDefault="00AF1B78" w:rsidP="00AF1B78">
      <w:pPr>
        <w:pStyle w:val="B2"/>
      </w:pPr>
      <w:r w:rsidRPr="00E11EA5">
        <w:t>a)</w:t>
      </w:r>
      <w:r w:rsidRPr="00E11EA5">
        <w:tab/>
        <w:t>Determining the distribution of the uncertainty (i.e. Gaussian, U-shaped, rectangular, or exponentially normal).</w:t>
      </w:r>
    </w:p>
    <w:p w14:paraId="6DBAC005" w14:textId="77777777" w:rsidR="00AF1B78" w:rsidRPr="00E11EA5" w:rsidRDefault="00AF1B78" w:rsidP="00AF1B78">
      <w:pPr>
        <w:pStyle w:val="B2"/>
      </w:pPr>
      <w:r w:rsidRPr="00E11EA5">
        <w:t>b)</w:t>
      </w:r>
      <w:r w:rsidRPr="00E11EA5">
        <w:tab/>
        <w:t>Determining the maximum value of each uncertainty (unless the distributions is Gaussian).</w:t>
      </w:r>
    </w:p>
    <w:p w14:paraId="30656D5D" w14:textId="77777777" w:rsidR="00AF1B78" w:rsidRPr="00E11EA5" w:rsidRDefault="00AF1B78" w:rsidP="00AF1B78">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593694C1" wp14:editId="1DF594AB">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715534D1" wp14:editId="6CD827D0">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3E2151D7" w14:textId="77777777" w:rsidR="00AF1B78" w:rsidRPr="00E11EA5" w:rsidRDefault="00AF1B78" w:rsidP="00AF1B78">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1F4D82C5" w14:textId="77777777" w:rsidR="00AF1B78" w:rsidRPr="00E11EA5" w:rsidRDefault="00AF1B78" w:rsidP="00AF1B78">
      <w:pPr>
        <w:pStyle w:val="B1"/>
      </w:pPr>
      <w:r w:rsidRPr="00E11EA5">
        <w:t>3)</w:t>
      </w:r>
      <w:r w:rsidRPr="00E11EA5">
        <w:tab/>
        <w:t>Convert the units into decibel, if necessary.</w:t>
      </w:r>
    </w:p>
    <w:p w14:paraId="7B9E74FD" w14:textId="77777777" w:rsidR="00AF1B78" w:rsidRPr="00E11EA5" w:rsidRDefault="00AF1B78" w:rsidP="00AF1B78">
      <w:pPr>
        <w:pStyle w:val="B1"/>
      </w:pPr>
      <w:r w:rsidRPr="00E11EA5">
        <w:t>4)</w:t>
      </w:r>
      <w:r w:rsidRPr="00E11EA5">
        <w:tab/>
        <w:t>Combine all the standard uncertainties by the Root of the Sum of the Squares (RSS) method.</w:t>
      </w:r>
    </w:p>
    <w:p w14:paraId="08FAFB4F" w14:textId="77777777" w:rsidR="00AF1B78" w:rsidRPr="00E11EA5" w:rsidRDefault="00AF1B78" w:rsidP="00AF1B78">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F87C0AC" w14:textId="77777777" w:rsidR="00AF1B78" w:rsidRPr="00E11EA5" w:rsidRDefault="00AF1B78" w:rsidP="00AF1B78">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35F73816" w14:textId="77777777" w:rsidR="00AF1B78" w:rsidRPr="00E11EA5" w:rsidRDefault="00AF1B78" w:rsidP="00AF1B78">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682F8745" w14:textId="77777777" w:rsidR="00AF1B78" w:rsidRPr="00E11EA5" w:rsidRDefault="00AF1B78" w:rsidP="00AF1B78">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26555C3" w14:textId="77777777" w:rsidR="00AF1B78" w:rsidRPr="00E11EA5" w:rsidRDefault="00AF1B78" w:rsidP="00AF1B78">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0497B857" w14:textId="77777777" w:rsidR="00AF1B78" w:rsidRPr="00E11EA5" w:rsidRDefault="00A15418" w:rsidP="00AF1B78">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B879250" w14:textId="77777777" w:rsidR="00AF1B78" w:rsidRPr="00E11EA5" w:rsidRDefault="00AF1B78" w:rsidP="00AF1B78">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2BD320C3" w14:textId="77777777" w:rsidR="00AF1B78" w:rsidRDefault="00AF1B78" w:rsidP="00AF1B78">
      <w:pPr>
        <w:spacing w:after="0"/>
        <w:rPr>
          <w:lang w:eastAsia="sv-SE"/>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p>
    <w:p w14:paraId="56A77DFD" w14:textId="20C7CB68" w:rsidR="00394014" w:rsidRPr="00E11EA5" w:rsidRDefault="00394014" w:rsidP="00AF1B78">
      <w:pPr>
        <w:spacing w:after="0"/>
        <w:rPr>
          <w:rFonts w:ascii="Arial" w:hAnsi="Arial"/>
          <w:sz w:val="36"/>
        </w:rPr>
      </w:pPr>
      <w:r w:rsidRPr="00E11EA5">
        <w:br w:type="page"/>
      </w:r>
    </w:p>
    <w:p w14:paraId="2B7CE152" w14:textId="77777777" w:rsidR="00074F21" w:rsidRPr="00E11EA5" w:rsidRDefault="00074F21" w:rsidP="00074F21">
      <w:pPr>
        <w:pStyle w:val="Heading1"/>
      </w:pPr>
      <w:bookmarkStart w:id="80" w:name="_Toc43738940"/>
      <w:bookmarkStart w:id="81" w:name="_Toc46346701"/>
      <w:bookmarkStart w:id="82" w:name="_Toc37429915"/>
      <w:bookmarkStart w:id="83" w:name="_Toc43738989"/>
      <w:bookmarkStart w:id="84" w:name="_Toc46346750"/>
      <w:bookmarkStart w:id="85" w:name="_Toc53165639"/>
      <w:bookmarkStart w:id="86" w:name="_Toc53166334"/>
      <w:bookmarkStart w:id="87" w:name="_Toc53167029"/>
      <w:r w:rsidRPr="00E11EA5">
        <w:lastRenderedPageBreak/>
        <w:t>6</w:t>
      </w:r>
      <w:r w:rsidRPr="00E11EA5">
        <w:tab/>
        <w:t>Measurement types</w:t>
      </w:r>
      <w:bookmarkEnd w:id="80"/>
      <w:bookmarkEnd w:id="81"/>
      <w:bookmarkEnd w:id="85"/>
      <w:bookmarkEnd w:id="86"/>
      <w:bookmarkEnd w:id="87"/>
    </w:p>
    <w:p w14:paraId="70DCCFEB" w14:textId="77777777" w:rsidR="00074F21" w:rsidRPr="00E11EA5" w:rsidRDefault="00074F21" w:rsidP="00074F21">
      <w:pPr>
        <w:pStyle w:val="Heading2"/>
        <w:ind w:left="576" w:hanging="576"/>
      </w:pPr>
      <w:bookmarkStart w:id="88" w:name="_Toc32331958"/>
      <w:bookmarkStart w:id="89" w:name="_Toc37429870"/>
      <w:bookmarkStart w:id="90" w:name="_Toc43738941"/>
      <w:bookmarkStart w:id="91" w:name="_Toc46346702"/>
      <w:bookmarkStart w:id="92" w:name="_Toc53165640"/>
      <w:bookmarkStart w:id="93" w:name="_Toc53166335"/>
      <w:bookmarkStart w:id="94" w:name="_Toc53167030"/>
      <w:r w:rsidRPr="00E11EA5">
        <w:t>6.1</w:t>
      </w:r>
      <w:r w:rsidRPr="00E11EA5">
        <w:tab/>
      </w:r>
      <w:bookmarkStart w:id="95" w:name="_Toc21020880"/>
      <w:bookmarkStart w:id="96" w:name="_Toc29813577"/>
      <w:bookmarkStart w:id="97" w:name="_Toc29814048"/>
      <w:bookmarkStart w:id="98" w:name="_Toc29814396"/>
      <w:r w:rsidRPr="00E11EA5">
        <w:t>Spatial definitions</w:t>
      </w:r>
      <w:bookmarkEnd w:id="88"/>
      <w:bookmarkEnd w:id="89"/>
      <w:bookmarkEnd w:id="90"/>
      <w:bookmarkEnd w:id="91"/>
      <w:bookmarkEnd w:id="92"/>
      <w:bookmarkEnd w:id="93"/>
      <w:bookmarkEnd w:id="94"/>
      <w:bookmarkEnd w:id="95"/>
      <w:bookmarkEnd w:id="96"/>
      <w:bookmarkEnd w:id="97"/>
      <w:bookmarkEnd w:id="98"/>
    </w:p>
    <w:p w14:paraId="62214EFF" w14:textId="77777777" w:rsidR="00074F21" w:rsidRPr="00E11EA5" w:rsidRDefault="00074F21" w:rsidP="00074F21">
      <w:pPr>
        <w:rPr>
          <w:lang w:val="en-US" w:eastAsia="zh-CN"/>
        </w:rPr>
      </w:pPr>
      <w:r w:rsidRPr="00E11EA5">
        <w:rPr>
          <w:lang w:val="en-US" w:eastAsia="zh-CN"/>
        </w:rPr>
        <w:t>Spatial definitions for classification of the OTA requirements were introduced below. OTA transmitter requirements can be split into either:</w:t>
      </w:r>
    </w:p>
    <w:p w14:paraId="32E08ABE" w14:textId="0A6D14F6" w:rsidR="00074F21" w:rsidRPr="00E11EA5" w:rsidRDefault="00074F21" w:rsidP="00074F21">
      <w:pPr>
        <w:pStyle w:val="B1"/>
        <w:rPr>
          <w:lang w:val="en-US" w:eastAsia="zh-CN"/>
        </w:rPr>
      </w:pPr>
      <w:r w:rsidRPr="00E11EA5">
        <w:rPr>
          <w:lang w:val="en-US" w:eastAsia="zh-CN"/>
        </w:rPr>
        <w:t>1.</w:t>
      </w:r>
      <w:r w:rsidRPr="00E11EA5">
        <w:rPr>
          <w:lang w:val="en-US" w:eastAsia="zh-CN"/>
        </w:rPr>
        <w:tab/>
        <w:t xml:space="preserve">Directional requirements: </w:t>
      </w:r>
      <w:r w:rsidR="0013347C" w:rsidRPr="0037796D">
        <w:rPr>
          <w:lang w:val="en-US" w:eastAsia="zh-CN"/>
        </w:rPr>
        <w:t xml:space="preserve">The </w:t>
      </w:r>
      <w:r w:rsidR="0013347C">
        <w:rPr>
          <w:lang w:val="en-US" w:eastAsia="zh-CN"/>
        </w:rPr>
        <w:t xml:space="preserve">BS </w:t>
      </w:r>
      <w:r w:rsidR="0013347C" w:rsidRPr="0037796D">
        <w:rPr>
          <w:lang w:val="en-US" w:eastAsia="zh-CN"/>
        </w:rPr>
        <w:t>manufacturer declare</w:t>
      </w:r>
      <w:r w:rsidR="0013347C">
        <w:rPr>
          <w:lang w:val="en-US" w:eastAsia="zh-CN"/>
        </w:rPr>
        <w:t>s</w:t>
      </w:r>
      <w:r w:rsidR="0013347C" w:rsidRPr="0037796D">
        <w:rPr>
          <w:lang w:val="en-US" w:eastAsia="zh-CN"/>
        </w:rPr>
        <w:t xml:space="preserve"> beam(s) and coverage ranges over which the beam can be steered.</w:t>
      </w:r>
      <w:r w:rsidR="0013347C">
        <w:rPr>
          <w:lang w:val="en-US" w:eastAsia="zh-CN"/>
        </w:rPr>
        <w:t xml:space="preserve"> </w:t>
      </w:r>
      <w:r w:rsidR="0013347C" w:rsidRPr="0037796D">
        <w:rPr>
          <w:lang w:val="en-US" w:eastAsia="zh-CN"/>
        </w:rPr>
        <w:t xml:space="preserve">Directional requirement type does not imply the requirement is </w:t>
      </w:r>
      <w:r w:rsidR="0013347C">
        <w:rPr>
          <w:lang w:val="en-US" w:eastAsia="zh-CN"/>
        </w:rPr>
        <w:t xml:space="preserve">defined </w:t>
      </w:r>
      <w:r w:rsidR="0013347C" w:rsidRPr="0037796D">
        <w:rPr>
          <w:lang w:val="en-US" w:eastAsia="zh-CN"/>
        </w:rPr>
        <w:t xml:space="preserve">only in one direction as many </w:t>
      </w:r>
      <w:r w:rsidR="0013347C">
        <w:rPr>
          <w:lang w:val="en-US" w:eastAsia="zh-CN"/>
        </w:rPr>
        <w:t xml:space="preserve">directional </w:t>
      </w:r>
      <w:r w:rsidR="0013347C" w:rsidRPr="0037796D">
        <w:rPr>
          <w:lang w:val="en-US" w:eastAsia="zh-CN"/>
        </w:rPr>
        <w:t xml:space="preserve">requirements have a number of compliance directions. It implies </w:t>
      </w:r>
      <w:r w:rsidR="0013347C">
        <w:rPr>
          <w:lang w:val="en-US" w:eastAsia="zh-CN"/>
        </w:rPr>
        <w:t xml:space="preserve">that </w:t>
      </w:r>
      <w:r w:rsidR="0013347C" w:rsidRPr="0037796D">
        <w:rPr>
          <w:lang w:val="en-US" w:eastAsia="zh-CN"/>
        </w:rPr>
        <w:t xml:space="preserve">the </w:t>
      </w:r>
      <w:r w:rsidR="0013347C">
        <w:rPr>
          <w:lang w:val="en-US" w:eastAsia="zh-CN"/>
        </w:rPr>
        <w:t xml:space="preserve">directional </w:t>
      </w:r>
      <w:r w:rsidR="0013347C" w:rsidRPr="0037796D">
        <w:rPr>
          <w:lang w:val="en-US" w:eastAsia="zh-CN"/>
        </w:rPr>
        <w:t>requirement applies to a single direction at a time.</w:t>
      </w:r>
    </w:p>
    <w:p w14:paraId="6B376965" w14:textId="15C9CEB4" w:rsidR="00074F21" w:rsidRPr="00E11EA5" w:rsidRDefault="00074F21" w:rsidP="00074F21">
      <w:pPr>
        <w:pStyle w:val="B1"/>
        <w:rPr>
          <w:lang w:val="en-US" w:eastAsia="zh-CN"/>
        </w:rPr>
      </w:pPr>
      <w:r w:rsidRPr="00E11EA5">
        <w:rPr>
          <w:lang w:val="en-US" w:eastAsia="zh-CN"/>
        </w:rPr>
        <w:t>2.</w:t>
      </w:r>
      <w:r w:rsidRPr="00E11EA5">
        <w:rPr>
          <w:lang w:val="en-US" w:eastAsia="zh-CN"/>
        </w:rPr>
        <w:tab/>
      </w:r>
      <w:r w:rsidRPr="0013347C">
        <w:rPr>
          <w:iCs/>
          <w:lang w:val="en-US" w:eastAsia="zh-CN"/>
        </w:rPr>
        <w:t>TRP requirements:</w:t>
      </w:r>
      <w:r w:rsidRPr="00E11EA5">
        <w:rPr>
          <w:lang w:val="en-US" w:eastAsia="zh-CN"/>
        </w:rPr>
        <w:t xml:space="preserve"> </w:t>
      </w:r>
      <w:r w:rsidR="0013347C" w:rsidRPr="000E41C7">
        <w:rPr>
          <w:lang w:val="en-US" w:eastAsia="zh-CN"/>
        </w:rPr>
        <w:t>TRP is a requirement, which is defined as the total power radiated by the BS in all radiation space.</w:t>
      </w:r>
    </w:p>
    <w:p w14:paraId="771D1CC3" w14:textId="556726E9" w:rsidR="00074F21" w:rsidRDefault="00074F21" w:rsidP="00074F21">
      <w:pPr>
        <w:pStyle w:val="B1"/>
        <w:rPr>
          <w:lang w:val="en-US" w:eastAsia="zh-CN"/>
        </w:rPr>
      </w:pPr>
      <w:r w:rsidRPr="00E11EA5">
        <w:rPr>
          <w:lang w:val="en-US" w:eastAsia="zh-CN"/>
        </w:rPr>
        <w:t>3.</w:t>
      </w:r>
      <w:r w:rsidRPr="00E11EA5">
        <w:rPr>
          <w:lang w:val="en-US" w:eastAsia="zh-CN"/>
        </w:rPr>
        <w:tab/>
      </w:r>
      <w:r w:rsidR="0013347C" w:rsidRPr="0037796D">
        <w:rPr>
          <w:lang w:val="en-US" w:eastAsia="zh-CN"/>
        </w:rPr>
        <w:t>Co-location requirements:</w:t>
      </w:r>
      <w:r w:rsidR="0013347C">
        <w:rPr>
          <w:lang w:val="en-US" w:eastAsia="zh-CN"/>
        </w:rPr>
        <w:t xml:space="preserve"> </w:t>
      </w:r>
      <w:r w:rsidR="0013347C" w:rsidRPr="0037796D">
        <w:rPr>
          <w:lang w:val="en-US" w:eastAsia="zh-CN"/>
        </w:rPr>
        <w:t>Co-location requirements are based on assum</w:t>
      </w:r>
      <w:r w:rsidR="0013347C">
        <w:rPr>
          <w:lang w:val="en-US" w:eastAsia="zh-CN"/>
        </w:rPr>
        <w:t xml:space="preserve">ption that </w:t>
      </w:r>
      <w:r w:rsidR="0013347C" w:rsidRPr="0037796D">
        <w:rPr>
          <w:lang w:val="en-US" w:eastAsia="zh-CN"/>
        </w:rPr>
        <w:t>the</w:t>
      </w:r>
      <w:r w:rsidR="0013347C">
        <w:rPr>
          <w:lang w:val="en-US" w:eastAsia="zh-CN"/>
        </w:rPr>
        <w:t xml:space="preserve"> BS </w:t>
      </w:r>
      <w:r w:rsidR="0013347C" w:rsidRPr="0037796D">
        <w:rPr>
          <w:lang w:val="en-US" w:eastAsia="zh-CN"/>
        </w:rPr>
        <w:t>is co-located with another BS of the same base station class</w:t>
      </w:r>
      <w:r w:rsidR="0013347C">
        <w:rPr>
          <w:lang w:val="en-US" w:eastAsia="zh-CN"/>
        </w:rPr>
        <w:t xml:space="preserve">. Co-location requirements </w:t>
      </w:r>
      <w:r w:rsidR="0013347C" w:rsidRPr="0037796D">
        <w:rPr>
          <w:lang w:val="en-US" w:eastAsia="zh-CN"/>
        </w:rPr>
        <w:t>ensure that both co-located systems can operate with minimal degr</w:t>
      </w:r>
      <w:r w:rsidR="0013347C" w:rsidRPr="00B413A1">
        <w:rPr>
          <w:lang w:val="en-US" w:eastAsia="zh-CN"/>
        </w:rPr>
        <w:t>adation to each other.</w:t>
      </w:r>
    </w:p>
    <w:p w14:paraId="3B975302" w14:textId="2093FC9E" w:rsidR="0013347C" w:rsidRPr="00E11EA5" w:rsidRDefault="0013347C" w:rsidP="0013347C">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 xml:space="preserve">. </w:t>
      </w:r>
    </w:p>
    <w:p w14:paraId="32E5548F" w14:textId="77777777" w:rsidR="00074F21" w:rsidRPr="00E11EA5" w:rsidRDefault="00074F21" w:rsidP="00074F21">
      <w:pPr>
        <w:pStyle w:val="Heading2"/>
        <w:ind w:left="576" w:hanging="576"/>
        <w:rPr>
          <w:lang w:eastAsia="en-GB"/>
        </w:rPr>
      </w:pPr>
      <w:bookmarkStart w:id="99" w:name="_Toc32331959"/>
      <w:bookmarkStart w:id="100" w:name="_Toc37429871"/>
      <w:bookmarkStart w:id="101" w:name="_Toc43738942"/>
      <w:bookmarkStart w:id="102" w:name="_Toc46346703"/>
      <w:bookmarkStart w:id="103" w:name="_Toc53165641"/>
      <w:bookmarkStart w:id="104" w:name="_Toc53166336"/>
      <w:bookmarkStart w:id="105" w:name="_Toc53167031"/>
      <w:r w:rsidRPr="00E11EA5">
        <w:rPr>
          <w:lang w:eastAsia="en-GB"/>
        </w:rPr>
        <w:t>6.2</w:t>
      </w:r>
      <w:r w:rsidRPr="00E11EA5">
        <w:rPr>
          <w:lang w:eastAsia="en-GB"/>
        </w:rPr>
        <w:tab/>
        <w:t>Directional measurements</w:t>
      </w:r>
      <w:bookmarkEnd w:id="99"/>
      <w:bookmarkEnd w:id="100"/>
      <w:bookmarkEnd w:id="101"/>
      <w:bookmarkEnd w:id="102"/>
      <w:bookmarkEnd w:id="103"/>
      <w:bookmarkEnd w:id="104"/>
      <w:bookmarkEnd w:id="105"/>
    </w:p>
    <w:p w14:paraId="41396488" w14:textId="77777777" w:rsidR="0013347C" w:rsidRPr="00BE247B" w:rsidRDefault="0013347C" w:rsidP="0013347C">
      <w:pPr>
        <w:pStyle w:val="Heading3"/>
      </w:pPr>
      <w:bookmarkStart w:id="106" w:name="_Toc53165642"/>
      <w:bookmarkStart w:id="107" w:name="_Toc53166337"/>
      <w:bookmarkStart w:id="108" w:name="_Toc53167032"/>
      <w:r w:rsidRPr="00BE247B">
        <w:t>6.2.</w:t>
      </w:r>
      <w:r>
        <w:t>1</w:t>
      </w:r>
      <w:r w:rsidRPr="00BE247B">
        <w:tab/>
      </w:r>
      <w:r>
        <w:t>General</w:t>
      </w:r>
      <w:bookmarkEnd w:id="106"/>
      <w:bookmarkEnd w:id="107"/>
      <w:bookmarkEnd w:id="108"/>
    </w:p>
    <w:p w14:paraId="51D28F78" w14:textId="0AF336D1" w:rsidR="0013347C" w:rsidRDefault="0013347C" w:rsidP="0013347C">
      <w:pPr>
        <w:overflowPunct w:val="0"/>
        <w:autoSpaceDE w:val="0"/>
        <w:autoSpaceDN w:val="0"/>
        <w:adjustRightInd w:val="0"/>
      </w:pPr>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r>
        <w:t xml:space="preserve"> </w:t>
      </w:r>
    </w:p>
    <w:p w14:paraId="6DBCC602" w14:textId="70AE6F51" w:rsidR="0013347C" w:rsidRPr="00BE247B" w:rsidRDefault="0013347C" w:rsidP="00587D9B">
      <w:bookmarkStart w:id="109" w:name="_Toc53165643"/>
      <w:bookmarkStart w:id="110" w:name="_Toc53166338"/>
      <w:r>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111" w:name="_Toc34696630"/>
      <w:r w:rsidRPr="00BE247B">
        <w:t>6.2.2</w:t>
      </w:r>
      <w:r w:rsidRPr="00BE247B">
        <w:tab/>
      </w:r>
      <w:r>
        <w:tab/>
      </w:r>
      <w:bookmarkStart w:id="112" w:name="_Hlk37231046"/>
      <w:r w:rsidRPr="00BE247B">
        <w:t xml:space="preserve">Beam </w:t>
      </w:r>
      <w:r>
        <w:t xml:space="preserve">parameter </w:t>
      </w:r>
      <w:r w:rsidRPr="00BE247B">
        <w:t>definitions</w:t>
      </w:r>
      <w:bookmarkEnd w:id="109"/>
      <w:bookmarkEnd w:id="110"/>
      <w:bookmarkEnd w:id="111"/>
    </w:p>
    <w:bookmarkEnd w:id="112"/>
    <w:p w14:paraId="705B4A18" w14:textId="77777777" w:rsidR="00074F21" w:rsidRPr="00E11EA5" w:rsidRDefault="00074F21" w:rsidP="00074F21">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93674C6" w14:textId="77777777" w:rsidR="00074F21" w:rsidRPr="00E11EA5" w:rsidRDefault="00074F21" w:rsidP="00074F21">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392ACC16" w14:textId="77777777" w:rsidR="00074F21" w:rsidRPr="00E11EA5" w:rsidRDefault="00074F21" w:rsidP="00074F21">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lastRenderedPageBreak/>
        <w:drawing>
          <wp:inline distT="0" distB="0" distL="0" distR="0" wp14:anchorId="2C01AA91" wp14:editId="56F93B04">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39E44115" w14:textId="77777777" w:rsidR="00074F21" w:rsidRPr="00E11EA5" w:rsidRDefault="00074F21" w:rsidP="00074F21">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04A19B59" w14:textId="77777777" w:rsidR="00074F21" w:rsidRPr="00E11EA5" w:rsidRDefault="00074F21" w:rsidP="00074F21">
      <w:pPr>
        <w:overflowPunct w:val="0"/>
        <w:autoSpaceDE w:val="0"/>
        <w:autoSpaceDN w:val="0"/>
        <w:adjustRightInd w:val="0"/>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46D15B35" w14:textId="77777777" w:rsidR="00074F21" w:rsidRPr="00E11EA5" w:rsidRDefault="00074F21" w:rsidP="00074F21">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68A4CABB" w14:textId="77777777" w:rsidR="00074F21" w:rsidRPr="00E11EA5" w:rsidRDefault="00074F21" w:rsidP="00074F21">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3259E717" wp14:editId="3E0320A4">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150256E8" w14:textId="77777777" w:rsidR="00074F21" w:rsidRPr="00E11EA5" w:rsidRDefault="00074F21" w:rsidP="00074F21">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15CCB622" w14:textId="77777777" w:rsidR="00074F21" w:rsidRPr="00E11EA5" w:rsidRDefault="00074F21" w:rsidP="00074F21">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69740480" w14:textId="77777777" w:rsidR="00074F21" w:rsidRPr="00E11EA5" w:rsidRDefault="00074F21" w:rsidP="00074F21">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22DD8DA6" w14:textId="77777777" w:rsidR="00074F21" w:rsidRPr="00E11EA5" w:rsidRDefault="00074F21" w:rsidP="00074F21">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288FE968" w14:textId="77777777" w:rsidR="00074F21" w:rsidRPr="00E11EA5" w:rsidRDefault="00074F21" w:rsidP="00074F21">
      <w:pPr>
        <w:pStyle w:val="Heading3"/>
      </w:pPr>
      <w:bookmarkStart w:id="113" w:name="_Toc37429873"/>
      <w:bookmarkStart w:id="114" w:name="_Toc43738944"/>
      <w:bookmarkStart w:id="115" w:name="_Toc46346705"/>
      <w:bookmarkStart w:id="116" w:name="_Toc53165644"/>
      <w:bookmarkStart w:id="117" w:name="_Toc53166339"/>
      <w:bookmarkStart w:id="118" w:name="_Toc53167033"/>
      <w:r w:rsidRPr="00E11EA5">
        <w:t>6.2.3</w:t>
      </w:r>
      <w:r w:rsidRPr="00E11EA5">
        <w:tab/>
      </w:r>
      <w:r w:rsidRPr="00E11EA5">
        <w:tab/>
        <w:t>OSDD</w:t>
      </w:r>
      <w:bookmarkEnd w:id="113"/>
      <w:bookmarkEnd w:id="114"/>
      <w:bookmarkEnd w:id="115"/>
      <w:bookmarkEnd w:id="116"/>
      <w:bookmarkEnd w:id="117"/>
      <w:bookmarkEnd w:id="118"/>
    </w:p>
    <w:p w14:paraId="33F9F4ED" w14:textId="77777777" w:rsidR="00074F21" w:rsidRPr="00E11EA5" w:rsidRDefault="00074F21" w:rsidP="00074F21">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7360024" w14:textId="77777777" w:rsidR="00074F21" w:rsidRPr="00E11EA5" w:rsidRDefault="00074F21" w:rsidP="00074F21">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DB028F7"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A2054F0"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67406D"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51F42C7"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7B51BA6F" w14:textId="77777777" w:rsidR="00074F21" w:rsidRPr="00E11EA5" w:rsidRDefault="00074F21" w:rsidP="00074F21">
      <w:r w:rsidRPr="00E11EA5">
        <w:t>The manufacturer declares the five directions for conformance testing.</w:t>
      </w:r>
    </w:p>
    <w:bookmarkStart w:id="119" w:name="_MON_1537742070"/>
    <w:bookmarkEnd w:id="119"/>
    <w:p w14:paraId="096A34FB" w14:textId="77777777" w:rsidR="00074F21" w:rsidRPr="00E11EA5" w:rsidRDefault="00074F21" w:rsidP="00074F21">
      <w:pPr>
        <w:pStyle w:val="TH"/>
      </w:pPr>
      <w:r w:rsidRPr="00E11EA5">
        <w:object w:dxaOrig="10359" w:dyaOrig="4370" w14:anchorId="38B58DEC">
          <v:shape id="_x0000_i1036" type="#_x0000_t75" style="width:518.25pt;height:3in" o:ole="">
            <v:imagedata r:id="rId42" o:title=""/>
          </v:shape>
          <o:OLEObject Type="Embed" ProgID="Word.Picture.8" ShapeID="_x0000_i1036" DrawAspect="Content" ObjectID="_1663779151" r:id="rId43"/>
        </w:object>
      </w:r>
    </w:p>
    <w:p w14:paraId="4A7F3003" w14:textId="77777777" w:rsidR="00074F21" w:rsidRPr="00E11EA5" w:rsidRDefault="00074F21" w:rsidP="00074F21">
      <w:pPr>
        <w:pStyle w:val="TF"/>
      </w:pPr>
      <w:r w:rsidRPr="00E11EA5">
        <w:t xml:space="preserve">Figure </w:t>
      </w:r>
      <w:r w:rsidRPr="00E11EA5">
        <w:rPr>
          <w:lang w:val="en-US"/>
        </w:rPr>
        <w:t>6</w:t>
      </w:r>
      <w:r w:rsidRPr="00E11EA5">
        <w:t>.2.3-1: OSDD without target redirection capability</w:t>
      </w:r>
    </w:p>
    <w:p w14:paraId="0C61D117" w14:textId="77777777" w:rsidR="00074F21" w:rsidRPr="00E11EA5" w:rsidRDefault="00074F21" w:rsidP="00074F21">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1F9F0559" w14:textId="77777777" w:rsidR="00074F21" w:rsidRPr="00E11EA5" w:rsidRDefault="00074F21" w:rsidP="00074F21">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329CDE55" w14:textId="77777777" w:rsidR="00074F21" w:rsidRPr="00E11EA5" w:rsidRDefault="00074F21" w:rsidP="00074F21">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470A22CB"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AE59D43"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EF32D"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F53C51C" w14:textId="77777777" w:rsidR="00074F21" w:rsidRPr="00E11EA5" w:rsidRDefault="00074F21" w:rsidP="00074F21">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7BBDB31D" w14:textId="6EF15967" w:rsidR="00074F21" w:rsidRPr="00E11EA5" w:rsidRDefault="00074F21" w:rsidP="00074F21">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378D47C3" w14:textId="77777777" w:rsidR="00074F21" w:rsidRPr="00E11EA5" w:rsidRDefault="00074F21" w:rsidP="00074F21">
      <w:pPr>
        <w:pStyle w:val="TH"/>
      </w:pPr>
      <w:r w:rsidRPr="00E11EA5">
        <w:rPr>
          <w:noProof/>
          <w:lang w:val="en-US" w:eastAsia="zh-CN"/>
        </w:rPr>
        <w:drawing>
          <wp:inline distT="0" distB="0" distL="0" distR="0" wp14:anchorId="190811C4" wp14:editId="659E4C0A">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4206D0CB" w14:textId="77777777" w:rsidR="00074F21" w:rsidRPr="00E11EA5" w:rsidRDefault="00074F21" w:rsidP="00074F21">
      <w:pPr>
        <w:pStyle w:val="TF"/>
      </w:pPr>
      <w:r w:rsidRPr="00E11EA5">
        <w:t xml:space="preserve">Figure </w:t>
      </w:r>
      <w:r w:rsidRPr="00E11EA5">
        <w:rPr>
          <w:lang w:val="en-US"/>
        </w:rPr>
        <w:t>6</w:t>
      </w:r>
      <w:r w:rsidRPr="00E11EA5">
        <w:t>.2.3-2: OSDD with target redirection capability</w:t>
      </w:r>
    </w:p>
    <w:p w14:paraId="1A84C421" w14:textId="77777777" w:rsidR="00074F21" w:rsidRPr="00E11EA5" w:rsidRDefault="00074F21" w:rsidP="00074F21">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7264EB4B" w14:textId="77777777" w:rsidR="00074F21" w:rsidRPr="00E11EA5" w:rsidRDefault="00074F21" w:rsidP="00074F21">
      <w:pPr>
        <w:pStyle w:val="Heading2"/>
        <w:ind w:left="576" w:hanging="576"/>
        <w:rPr>
          <w:lang w:eastAsia="en-GB"/>
        </w:rPr>
      </w:pPr>
      <w:bookmarkStart w:id="120" w:name="_Toc32331960"/>
      <w:bookmarkStart w:id="121" w:name="_Toc37429874"/>
      <w:bookmarkStart w:id="122" w:name="_Toc43738945"/>
      <w:bookmarkStart w:id="123" w:name="_Toc46346706"/>
      <w:bookmarkStart w:id="124" w:name="_Toc53165645"/>
      <w:bookmarkStart w:id="125" w:name="_Toc53166340"/>
      <w:bookmarkStart w:id="126" w:name="_Toc53167034"/>
      <w:r w:rsidRPr="00E11EA5">
        <w:rPr>
          <w:lang w:eastAsia="en-GB"/>
        </w:rPr>
        <w:t>6.3</w:t>
      </w:r>
      <w:r w:rsidRPr="00E11EA5">
        <w:rPr>
          <w:lang w:eastAsia="en-GB"/>
        </w:rPr>
        <w:tab/>
        <w:t>TRP measurement</w:t>
      </w:r>
      <w:bookmarkEnd w:id="120"/>
      <w:bookmarkEnd w:id="121"/>
      <w:bookmarkEnd w:id="122"/>
      <w:bookmarkEnd w:id="123"/>
      <w:bookmarkEnd w:id="124"/>
      <w:bookmarkEnd w:id="125"/>
      <w:bookmarkEnd w:id="126"/>
    </w:p>
    <w:p w14:paraId="24A39D20" w14:textId="77777777" w:rsidR="00074F21" w:rsidRPr="00E11EA5" w:rsidRDefault="00074F21" w:rsidP="00074F21">
      <w:pPr>
        <w:pStyle w:val="Heading3"/>
        <w:rPr>
          <w:lang w:eastAsia="en-GB"/>
        </w:rPr>
      </w:pPr>
      <w:bookmarkStart w:id="127" w:name="_Toc32331961"/>
      <w:bookmarkStart w:id="128" w:name="_Toc37429875"/>
      <w:bookmarkStart w:id="129" w:name="_Toc43738946"/>
      <w:bookmarkStart w:id="130" w:name="_Toc46346707"/>
      <w:bookmarkStart w:id="131" w:name="_Toc53165646"/>
      <w:bookmarkStart w:id="132" w:name="_Toc53166341"/>
      <w:bookmarkStart w:id="133" w:name="_Toc53167035"/>
      <w:r w:rsidRPr="00E11EA5">
        <w:rPr>
          <w:lang w:eastAsia="en-GB"/>
        </w:rPr>
        <w:t>6.3.1</w:t>
      </w:r>
      <w:r w:rsidRPr="00E11EA5">
        <w:rPr>
          <w:lang w:eastAsia="en-GB"/>
        </w:rPr>
        <w:tab/>
      </w:r>
      <w:r w:rsidRPr="00E11EA5">
        <w:rPr>
          <w:lang w:eastAsia="en-GB"/>
        </w:rPr>
        <w:tab/>
        <w:t>General</w:t>
      </w:r>
      <w:bookmarkEnd w:id="127"/>
      <w:bookmarkEnd w:id="128"/>
      <w:bookmarkEnd w:id="129"/>
      <w:bookmarkEnd w:id="130"/>
      <w:bookmarkEnd w:id="131"/>
      <w:bookmarkEnd w:id="132"/>
      <w:bookmarkEnd w:id="133"/>
    </w:p>
    <w:p w14:paraId="47A7345F" w14:textId="5DDC1CDF" w:rsidR="0013347C" w:rsidRDefault="0013347C" w:rsidP="0013347C">
      <w:bookmarkStart w:id="134" w:name="_Toc32331962"/>
      <w:bookmarkStart w:id="135" w:name="_Toc37429876"/>
      <w:bookmarkStart w:id="136" w:name="_Toc43738947"/>
      <w:bookmarkStart w:id="137"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r>
        <w:t xml:space="preserve"> </w:t>
      </w:r>
    </w:p>
    <w:p w14:paraId="7490EA03" w14:textId="6F5B8F52" w:rsidR="0013347C" w:rsidRDefault="0013347C" w:rsidP="0013347C">
      <w:pPr>
        <w:rPr>
          <w:lang w:eastAsia="en-GB"/>
        </w:rPr>
      </w:pPr>
      <w:r>
        <w:rPr>
          <w:rFonts w:eastAsia="MS Mincho"/>
          <w:lang w:eastAsia="ja-JP"/>
        </w:rPr>
        <w:t>TRP</w:t>
      </w:r>
      <w:r>
        <w:rPr>
          <w:rFonts w:eastAsia="MS Mincho"/>
          <w:vertAlign w:val="subscript"/>
          <w:lang w:eastAsia="ja-JP"/>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07AD6361" w14:textId="50242DC3" w:rsidR="0013347C" w:rsidRDefault="0013347C" w:rsidP="00651CA0">
      <w:pPr>
        <w:pStyle w:val="EQ"/>
        <w:rPr>
          <w:lang w:eastAsia="en-GB"/>
        </w:rPr>
      </w:pPr>
      <w:r>
        <w:rPr>
          <w:lang w:eastAsia="en-GB"/>
        </w:rPr>
        <w:object w:dxaOrig="9660" w:dyaOrig="720" w14:anchorId="75402F38">
          <v:shape id="_x0000_i1037" type="#_x0000_t75" style="width:483pt;height:36pt" o:ole="">
            <v:imagedata r:id="rId45" o:title=""/>
          </v:shape>
          <o:OLEObject Type="Embed" ProgID="Word.Document.12" ShapeID="_x0000_i1037" DrawAspect="Content" ObjectID="_1663779152" r:id="rId46">
            <o:FieldCodes>\s</o:FieldCodes>
          </o:OLEObject>
        </w:object>
      </w:r>
      <w:r>
        <w:rPr>
          <w:lang w:eastAsia="en-GB"/>
        </w:rPr>
        <w:t xml:space="preserve">, where </w:t>
      </w:r>
      <w:r>
        <w:rPr>
          <w:i/>
          <w:lang w:eastAsia="en-GB"/>
        </w:rPr>
        <w:t>U(θ, ϕ)</w:t>
      </w:r>
      <w:r>
        <w:rPr>
          <w:lang w:eastAsia="en-GB"/>
        </w:rPr>
        <w:fldChar w:fldCharType="begin"/>
      </w:r>
      <w:r>
        <w:rPr>
          <w:lang w:eastAsia="en-GB"/>
        </w:rPr>
        <w:instrText xml:space="preserve"> QUOTE </w:instrText>
      </w:r>
      <m:oMath>
        <m:r>
          <m:rPr>
            <m:sty m:val="p"/>
          </m:rPr>
          <w:rPr>
            <w:rFonts w:ascii="Cambria Math" w:hAnsi="Cambria Math"/>
            <w:lang w:eastAsia="en-GB"/>
          </w:rPr>
          <m:t>U(θ,ϕ)</m:t>
        </m:r>
      </m:oMath>
      <w:r>
        <w:rPr>
          <w:lang w:eastAsia="en-GB"/>
        </w:rPr>
        <w:instrText xml:space="preserve"> </w:instrText>
      </w:r>
      <w:r>
        <w:rPr>
          <w:lang w:eastAsia="en-GB"/>
        </w:rPr>
        <w:fldChar w:fldCharType="end"/>
      </w:r>
      <w:r>
        <w:rPr>
          <w:lang w:eastAsia="en-GB"/>
        </w:rPr>
        <w:t xml:space="preserve"> is the radiation intensity at each angle in watts per Steradian.</w:t>
      </w:r>
    </w:p>
    <w:p w14:paraId="21CA233B" w14:textId="6C514AD2" w:rsidR="0013347C" w:rsidRDefault="0013347C" w:rsidP="00651CA0">
      <w:pPr>
        <w:pStyle w:val="B1"/>
        <w:ind w:left="284"/>
        <w:rPr>
          <w:rFonts w:eastAsia="MS Mincho"/>
          <w:lang w:eastAsia="ja-JP"/>
        </w:rPr>
      </w:pPr>
      <w:r>
        <w:rPr>
          <w:lang w:eastAsia="en-GB"/>
        </w:rPr>
        <w:t xml:space="preserve">In the far field, the radiation intensity can be </w:t>
      </w:r>
      <w:r>
        <w:rPr>
          <w:rFonts w:eastAsia="MS Mincho"/>
          <w:lang w:eastAsia="ja-JP"/>
        </w:rPr>
        <w:t>also be expressed in terms of power flux density</w:t>
      </w:r>
    </w:p>
    <w:p w14:paraId="62B6619A" w14:textId="1D482036" w:rsidR="0013347C" w:rsidRPr="0013347C" w:rsidRDefault="0013347C" w:rsidP="00651CA0">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09CB429D" w14:textId="05B04225" w:rsidR="0013347C" w:rsidRPr="00DF40EE" w:rsidRDefault="0013347C" w:rsidP="00651CA0">
      <w:pPr>
        <w:rPr>
          <w:lang w:val="en-US" w:eastAsia="zh-CN"/>
        </w:rPr>
      </w:pPr>
      <w:r>
        <w:rPr>
          <w:lang w:val="en-US" w:eastAsia="zh-CN"/>
        </w:rPr>
        <w:t>Where:</w:t>
      </w:r>
    </w:p>
    <w:p w14:paraId="55C74991" w14:textId="15776BCD" w:rsidR="0013347C" w:rsidRDefault="006970C3" w:rsidP="006970C3">
      <w:pPr>
        <w:pStyle w:val="B1"/>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13347C" w:rsidRPr="006B7C06">
        <w:t xml:space="preserve"> </w:t>
      </w:r>
      <w:r w:rsidR="0013347C">
        <w:t xml:space="preserve">the </w:t>
      </w:r>
      <w:r w:rsidR="0013347C" w:rsidRPr="006B7C06">
        <w:t>time</w:t>
      </w:r>
      <w:r w:rsidR="0013347C">
        <w:t xml:space="preserve"> </w:t>
      </w:r>
      <w:r w:rsidR="0013347C" w:rsidRPr="006B7C06">
        <w:t>average</w:t>
      </w:r>
      <w:r w:rsidR="0013347C">
        <w:t xml:space="preserve"> of the Poynting vector (average power density) or the power flux of the electromagnetic field, where</w:t>
      </w:r>
      <w:r w:rsidR="0013347C" w:rsidRPr="006B7C06">
        <w:t xml:space="preserve"> </w:t>
      </w:r>
      <m:oMath>
        <m:acc>
          <m:accPr>
            <m:chr m:val="⃗"/>
            <m:ctrlPr>
              <w:rPr>
                <w:rFonts w:ascii="Cambria Math" w:hAnsi="Cambria Math"/>
                <w:i/>
              </w:rPr>
            </m:ctrlPr>
          </m:accPr>
          <m:e>
            <m:r>
              <w:rPr>
                <w:rFonts w:ascii="Cambria Math" w:hAnsi="Cambria Math"/>
              </w:rPr>
              <m:t>E</m:t>
            </m:r>
          </m:e>
        </m:acc>
      </m:oMath>
      <w:r w:rsidR="0013347C" w:rsidRPr="006B7C06">
        <w:t xml:space="preserve"> and  </w:t>
      </w:r>
      <m:oMath>
        <m:acc>
          <m:accPr>
            <m:chr m:val="⃗"/>
            <m:ctrlPr>
              <w:rPr>
                <w:rFonts w:ascii="Cambria Math" w:hAnsi="Cambria Math"/>
                <w:i/>
              </w:rPr>
            </m:ctrlPr>
          </m:accPr>
          <m:e>
            <m:r>
              <w:rPr>
                <w:rFonts w:ascii="Cambria Math" w:hAnsi="Cambria Math"/>
              </w:rPr>
              <m:t>H</m:t>
            </m:r>
          </m:e>
        </m:acc>
      </m:oMath>
      <w:r w:rsidR="0013347C" w:rsidRPr="006B7C06">
        <w:t xml:space="preserve"> </w:t>
      </w:r>
      <w:r w:rsidR="0013347C">
        <w:t xml:space="preserve">are effective values </w:t>
      </w:r>
      <w:r w:rsidR="0013347C" w:rsidRPr="006B7C06">
        <w:t xml:space="preserve">of the </w:t>
      </w:r>
      <w:r w:rsidR="0013347C">
        <w:t>time-</w:t>
      </w:r>
      <w:r w:rsidR="0013347C" w:rsidRPr="006B7C06">
        <w:t>harmonic electric</w:t>
      </w:r>
      <w:r w:rsidR="0013347C">
        <w:t>-</w:t>
      </w:r>
      <w:r w:rsidR="0013347C" w:rsidRPr="006B7C06">
        <w:t xml:space="preserve"> and magnetic</w:t>
      </w:r>
      <w:r w:rsidR="0013347C">
        <w:t>-</w:t>
      </w:r>
      <w:r w:rsidR="0013347C" w:rsidRPr="006B7C06">
        <w:t>field</w:t>
      </w:r>
      <w:r w:rsidR="0013347C">
        <w:t xml:space="preserve"> intensities</w:t>
      </w:r>
      <w:r w:rsidR="0013347C" w:rsidRPr="006B7C06">
        <w:t xml:space="preserve">, </w:t>
      </w:r>
      <w:r w:rsidR="0013347C">
        <w:t>respectively</w:t>
      </w:r>
      <w:r w:rsidR="0013347C" w:rsidRPr="006B7C06">
        <w:t>.</w:t>
      </w:r>
      <w:r w:rsidR="0013347C">
        <w:t xml:space="preserve"> </w:t>
      </w:r>
      <w:r w:rsidR="0013347C" w:rsidRPr="00092447">
        <w:t xml:space="preserve">Furthermore, </w:t>
      </w:r>
      <m:oMath>
        <m:r>
          <w:rPr>
            <w:rFonts w:ascii="Cambria Math" w:hAnsi="Cambria Math"/>
          </w:rPr>
          <m:t>Re</m:t>
        </m:r>
      </m:oMath>
      <w:r w:rsidR="0013347C"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13347C" w:rsidRPr="00092447">
        <w:t xml:space="preserve"> denotes </w:t>
      </w:r>
      <w:r w:rsidR="0013347C">
        <w:t xml:space="preserve">the </w:t>
      </w:r>
      <w:r w:rsidR="0013347C" w:rsidRPr="00092447">
        <w:t>complex conjugat</w:t>
      </w:r>
      <w:r w:rsidR="0013347C">
        <w:t xml:space="preserve">e of </w:t>
      </w:r>
      <m:oMath>
        <m:r>
          <w:rPr>
            <w:rFonts w:ascii="Cambria Math" w:hAnsi="Cambria Math"/>
          </w:rPr>
          <m:t>H</m:t>
        </m:r>
      </m:oMath>
      <w:r w:rsidR="0013347C" w:rsidRPr="00092447">
        <w:t xml:space="preserve"> and × is vector cross product.</w:t>
      </w:r>
    </w:p>
    <w:p w14:paraId="595E12EB" w14:textId="5221F51D" w:rsidR="0013347C" w:rsidRDefault="006970C3" w:rsidP="006970C3">
      <w:pPr>
        <w:pStyle w:val="B1"/>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13347C">
        <w:t xml:space="preserve"> average power density in watts per square metre, which is a scalar.  </w:t>
      </w:r>
    </w:p>
    <w:p w14:paraId="0908BA02" w14:textId="44F49A89" w:rsidR="0013347C" w:rsidRDefault="006970C3" w:rsidP="006970C3">
      <w:pPr>
        <w:pStyle w:val="B1"/>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rsidR="0013347C">
        <w:t xml:space="preserve"> unit vector normal to the closed surface </w:t>
      </w:r>
      <m:oMath>
        <m:r>
          <w:rPr>
            <w:rFonts w:ascii="Cambria Math" w:hAnsi="Cambria Math"/>
          </w:rPr>
          <m:t>S</m:t>
        </m:r>
      </m:oMath>
      <w:r w:rsidR="0013347C">
        <w:t>.</w:t>
      </w:r>
    </w:p>
    <w:p w14:paraId="2ED4A323" w14:textId="0ECB1AEE" w:rsidR="0013347C" w:rsidRDefault="006970C3" w:rsidP="006970C3">
      <w:pPr>
        <w:pStyle w:val="B1"/>
      </w:pPr>
      <w:r>
        <w:rPr>
          <w:rFonts w:eastAsia="MS Mincho"/>
          <w:lang w:val="en-US" w:eastAsia="zh-CN"/>
        </w:rPr>
        <w:tab/>
      </w:r>
      <m:oMath>
        <m:r>
          <w:rPr>
            <w:rFonts w:ascii="Cambria Math" w:hAnsi="Cambria Math"/>
          </w:rPr>
          <m:t>dS=</m:t>
        </m:r>
      </m:oMath>
      <w:r w:rsidR="0013347C">
        <w:t xml:space="preserve"> infinitesimal area of the closed surface.</w:t>
      </w:r>
    </w:p>
    <w:p w14:paraId="2E834956" w14:textId="34DE171F" w:rsidR="0013347C" w:rsidRDefault="0013347C" w:rsidP="0013347C">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 </w:t>
      </w:r>
    </w:p>
    <w:p w14:paraId="7DA136FD" w14:textId="6EDF30A4" w:rsidR="0013347C" w:rsidRPr="006B7C06" w:rsidRDefault="0013347C" w:rsidP="0013347C">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5F420629" w14:textId="0359F240" w:rsidR="0013347C" w:rsidRPr="00490BDD" w:rsidRDefault="0013347C" w:rsidP="0013347C">
      <w:pPr>
        <w:pStyle w:val="EQ"/>
        <w:rPr>
          <w:lang w:val="en-US" w:eastAsia="zh-CN"/>
        </w:rPr>
      </w:pPr>
      <w:r>
        <w:rPr>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oMath>
      <w:r>
        <w:rPr>
          <w:lang w:val="en-US" w:eastAsia="zh-CN"/>
        </w:rPr>
        <w:tab/>
      </w:r>
      <m:oMath>
        <m:r>
          <m:rPr>
            <m:sty m:val="p"/>
          </m:rPr>
          <w:rPr>
            <w:rFonts w:ascii="Cambria Math" w:hAnsi="Cambria Math"/>
            <w:lang w:val="en-US" w:eastAsia="zh-CN"/>
          </w:rPr>
          <m:t>=</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r>
          <m:rPr>
            <m:sty m:val="p"/>
          </m:rPr>
          <w:rPr>
            <w:rFonts w:ascii="Cambria Math" w:hAnsi="Cambria Math"/>
            <w:lang w:val="en-US" w:eastAsia="zh-CN"/>
          </w:rPr>
          <m:t xml:space="preserve"> </m:t>
        </m:r>
      </m:oMath>
    </w:p>
    <w:p w14:paraId="02F34072" w14:textId="777B1C96" w:rsidR="0013347C" w:rsidRDefault="0013347C" w:rsidP="0013347C">
      <w:r>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(r,θ,ϕ)=</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t xml:space="preserve">. </w:t>
      </w:r>
    </w:p>
    <w:p w14:paraId="48FBF7F5" w14:textId="4590046C" w:rsidR="0013347C" w:rsidRDefault="0013347C" w:rsidP="0013347C">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 xml:space="preserve">is </w:t>
      </w:r>
    </w:p>
    <w:p w14:paraId="056441BC" w14:textId="4106858A" w:rsidR="0013347C" w:rsidRPr="007F4D1B" w:rsidRDefault="0013347C" w:rsidP="0013347C">
      <w:pPr>
        <w:pStyle w:val="EQ"/>
        <w:rPr>
          <w:lang w:val="en-US" w:eastAsia="zh-CN"/>
        </w:rPr>
      </w:pPr>
      <w:r>
        <w:rPr>
          <w:iCs/>
          <w:noProof w:val="0"/>
          <w:lang w:val="en-US"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func>
          <m:funcPr>
            <m:ctrlPr>
              <w:rPr>
                <w:rFonts w:ascii="Cambria Math" w:hAnsi="Cambria Math"/>
                <w:lang w:val="en-US" w:eastAsia="zh-CN"/>
              </w:rPr>
            </m:ctrlPr>
          </m:funcPr>
          <m:fName/>
          <m:e>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func>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723A779A" w14:textId="77777777" w:rsidR="0013347C" w:rsidRDefault="0013347C" w:rsidP="0013347C">
      <w:r>
        <w:t>The power density can be expressed in terms of EIRP as</w:t>
      </w:r>
    </w:p>
    <w:p w14:paraId="480B3286" w14:textId="7077BF7E" w:rsidR="0013347C" w:rsidRDefault="0013347C" w:rsidP="0013347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r>
        <w:t xml:space="preserve"> </w:t>
      </w:r>
    </w:p>
    <w:p w14:paraId="709E27F4" w14:textId="1C5CEBE3" w:rsidR="0013347C" w:rsidRPr="00AA6360" w:rsidRDefault="0013347C" w:rsidP="0013347C">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E6F9D58" w14:textId="0CC01681" w:rsidR="0013347C" w:rsidRDefault="0013347C" w:rsidP="0013347C">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74ADA2BE" w14:textId="33D220E8" w:rsidR="0013347C" w:rsidRDefault="0013347C" w:rsidP="0013347C">
      <w:pPr>
        <w:pStyle w:val="EQ"/>
        <w:rPr>
          <w:lang w:eastAsia="en-GB"/>
        </w:rPr>
      </w:pPr>
      <w:r>
        <w:rPr>
          <w:lang w:eastAsia="en-GB"/>
        </w:rPr>
        <w:t xml:space="preserve">Thus, the definite integral for </w:t>
      </w:r>
      <w:r>
        <w:rPr>
          <w:rFonts w:eastAsia="MS Mincho"/>
          <w:lang w:eastAsia="ja-JP"/>
        </w:rPr>
        <w:t>TRP</w:t>
      </w:r>
      <w:r>
        <w:rPr>
          <w:rFonts w:eastAsia="MS Mincho"/>
          <w:vertAlign w:val="subscript"/>
          <w:lang w:eastAsia="ja-JP"/>
        </w:rPr>
        <w:t>Reference</w:t>
      </w:r>
      <w:r>
        <w:rPr>
          <w:lang w:eastAsia="en-GB"/>
        </w:rPr>
        <w:t xml:space="preserve"> can be also expressed as</w:t>
      </w:r>
    </w:p>
    <w:p w14:paraId="4DD4042A" w14:textId="36A49FD9" w:rsidR="0013347C" w:rsidRPr="00991BD7" w:rsidRDefault="0013347C" w:rsidP="0013347C">
      <w:pPr>
        <w:pStyle w:val="EQ"/>
      </w:pPr>
      <w:r>
        <w:object w:dxaOrig="9660" w:dyaOrig="720" w14:anchorId="3A606EEE">
          <v:shape id="_x0000_i1038" type="#_x0000_t75" style="width:483pt;height:36pt" o:ole="">
            <v:imagedata r:id="rId47" o:title=""/>
          </v:shape>
          <o:OLEObject Type="Embed" ProgID="Word.Document.12" ShapeID="_x0000_i1038" DrawAspect="Content" ObjectID="_1663779153"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[2],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lang w:eastAsia="ja-JP"/>
        </w:rPr>
        <w:t>TRP</w:t>
      </w:r>
      <w:r w:rsidRPr="00991BD7">
        <w:rPr>
          <w:rFonts w:eastAsia="MS Mincho"/>
          <w:vertAlign w:val="subscript"/>
          <w:lang w:eastAsia="ja-JP"/>
        </w:rPr>
        <w:t>Reference</w:t>
      </w:r>
      <w:r w:rsidRPr="00A71591">
        <w:rPr>
          <w:rFonts w:eastAsia="MS Mincho"/>
          <w:lang w:eastAsia="ja-JP"/>
        </w:rPr>
        <w:t xml:space="preserve"> </w:t>
      </w:r>
      <w:r w:rsidRPr="00991BD7">
        <w:rPr>
          <w:lang w:eastAsia="en-GB"/>
        </w:rPr>
        <w:t>can be expressed as</w:t>
      </w:r>
      <w:r>
        <w:rPr>
          <w:lang w:eastAsia="en-GB"/>
        </w:rPr>
        <w:t xml:space="preserve"> </w:t>
      </w:r>
    </w:p>
    <w:p w14:paraId="66476D41" w14:textId="649508B8" w:rsidR="0013347C" w:rsidRPr="00991BD7" w:rsidRDefault="0013347C" w:rsidP="0013347C">
      <w:pPr>
        <w:pStyle w:val="EQ"/>
      </w:pPr>
      <w:r w:rsidRPr="00991BD7">
        <w:object w:dxaOrig="9639" w:dyaOrig="744" w14:anchorId="208C7668">
          <v:shape id="_x0000_i1039" type="#_x0000_t75" alt="" style="width:483pt;height:36pt;mso-width-percent:0;mso-height-percent:0;mso-width-percent:0;mso-height-percent:0" o:ole="">
            <v:imagedata r:id="rId49" o:title=""/>
          </v:shape>
          <o:OLEObject Type="Embed" ProgID="Word.Document.12" ShapeID="_x0000_i1039" DrawAspect="Content" ObjectID="_1663779154" r:id="rId50">
            <o:FieldCodes>\s</o:FieldCodes>
          </o:OLEObject>
        </w:object>
      </w: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14:paraId="5D3738D8" w14:textId="447C6039" w:rsidR="0013347C" w:rsidRPr="00991BD7" w:rsidRDefault="0013347C" w:rsidP="0013347C">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8C9554" w14:textId="55E4F070" w:rsidR="0013347C" w:rsidRPr="00991BD7" w:rsidRDefault="0013347C" w:rsidP="0013347C">
      <w:pPr>
        <w:jc w:val="both"/>
      </w:pPr>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6E498FB4" w14:textId="4AE8DA52" w:rsidR="0013347C" w:rsidRDefault="0013347C" w:rsidP="0013347C">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 xml:space="preserve">. </w:t>
      </w:r>
    </w:p>
    <w:p w14:paraId="4AB94102" w14:textId="77777777" w:rsidR="00074F21" w:rsidRPr="00E11EA5" w:rsidRDefault="00074F21" w:rsidP="00074F21">
      <w:pPr>
        <w:pStyle w:val="Heading3"/>
      </w:pPr>
      <w:bookmarkStart w:id="138" w:name="_Toc53165647"/>
      <w:bookmarkStart w:id="139" w:name="_Toc53166342"/>
      <w:bookmarkStart w:id="140" w:name="_Toc53167036"/>
      <w:r w:rsidRPr="00E11EA5">
        <w:t>6.3.2</w:t>
      </w:r>
      <w:r w:rsidRPr="00E11EA5">
        <w:tab/>
      </w:r>
      <w:r w:rsidRPr="00E11EA5">
        <w:tab/>
        <w:t>TRP measurement procedures</w:t>
      </w:r>
      <w:bookmarkEnd w:id="134"/>
      <w:bookmarkEnd w:id="135"/>
      <w:bookmarkEnd w:id="136"/>
      <w:bookmarkEnd w:id="137"/>
      <w:bookmarkEnd w:id="138"/>
      <w:bookmarkEnd w:id="139"/>
      <w:bookmarkEnd w:id="140"/>
    </w:p>
    <w:p w14:paraId="3FFFC00B" w14:textId="77777777" w:rsidR="00074F21" w:rsidRPr="00E11EA5" w:rsidRDefault="00074F21" w:rsidP="00074F21">
      <w:pPr>
        <w:pStyle w:val="Heading4"/>
      </w:pPr>
      <w:bookmarkStart w:id="141" w:name="_Toc32331963"/>
      <w:bookmarkStart w:id="142" w:name="_Toc37429877"/>
      <w:bookmarkStart w:id="143" w:name="_Toc43738948"/>
      <w:bookmarkStart w:id="144" w:name="_Toc46346709"/>
      <w:bookmarkStart w:id="145" w:name="_Toc53165648"/>
      <w:bookmarkStart w:id="146" w:name="_Toc53166343"/>
      <w:bookmarkStart w:id="147" w:name="_Toc53167037"/>
      <w:r w:rsidRPr="00E11EA5">
        <w:rPr>
          <w:lang w:eastAsia="en-GB"/>
        </w:rPr>
        <w:t>6.3.2.1</w:t>
      </w:r>
      <w:r w:rsidRPr="00E11EA5">
        <w:rPr>
          <w:lang w:eastAsia="en-GB"/>
        </w:rPr>
        <w:tab/>
      </w:r>
      <w:r w:rsidRPr="00E11EA5">
        <w:rPr>
          <w:lang w:eastAsia="en-GB"/>
        </w:rPr>
        <w:tab/>
        <w:t>General</w:t>
      </w:r>
      <w:bookmarkEnd w:id="141"/>
      <w:bookmarkEnd w:id="142"/>
      <w:bookmarkEnd w:id="143"/>
      <w:bookmarkEnd w:id="144"/>
      <w:bookmarkEnd w:id="145"/>
      <w:bookmarkEnd w:id="146"/>
      <w:bookmarkEnd w:id="147"/>
      <w:r w:rsidRPr="00E11EA5">
        <w:rPr>
          <w:lang w:eastAsia="en-GB"/>
        </w:rPr>
        <w:t xml:space="preserve"> </w:t>
      </w:r>
    </w:p>
    <w:p w14:paraId="5177496D" w14:textId="77777777" w:rsidR="00074F21" w:rsidRPr="00E11EA5" w:rsidRDefault="00074F21" w:rsidP="00074F21">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6848B5DC" w14:textId="77777777" w:rsidR="00074F21" w:rsidRPr="00E11EA5" w:rsidRDefault="00074F21" w:rsidP="00074F21">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48759BE7" w14:textId="77777777" w:rsidR="00074F21" w:rsidRPr="00E11EA5" w:rsidRDefault="00074F21" w:rsidP="00074F21">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62EAC4BB" w14:textId="77777777" w:rsidR="00074F21" w:rsidRPr="00E11EA5" w:rsidRDefault="00074F21" w:rsidP="00074F21">
      <w:pPr>
        <w:pStyle w:val="TH"/>
      </w:pPr>
      <w:r w:rsidRPr="00E11EA5">
        <w:rPr>
          <w:lang w:val="en-US"/>
        </w:rPr>
        <w:t xml:space="preserve">Table 6.3.2-1: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074F21" w:rsidRPr="00E11EA5" w14:paraId="72E11C65" w14:textId="77777777" w:rsidTr="0013347C">
        <w:trPr>
          <w:jc w:val="center"/>
        </w:trPr>
        <w:tc>
          <w:tcPr>
            <w:tcW w:w="0" w:type="auto"/>
            <w:gridSpan w:val="2"/>
          </w:tcPr>
          <w:p w14:paraId="638A35A3" w14:textId="77777777" w:rsidR="00074F21" w:rsidRPr="00E11EA5" w:rsidRDefault="00074F21" w:rsidP="0013347C">
            <w:pPr>
              <w:keepNext/>
              <w:keepLines/>
              <w:spacing w:after="0"/>
              <w:jc w:val="center"/>
              <w:rPr>
                <w:rFonts w:ascii="Arial" w:hAnsi="Arial"/>
                <w:b/>
                <w:sz w:val="18"/>
              </w:rPr>
            </w:pPr>
          </w:p>
        </w:tc>
        <w:tc>
          <w:tcPr>
            <w:tcW w:w="0" w:type="auto"/>
          </w:tcPr>
          <w:p w14:paraId="4838AA25"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BS output power</w:t>
            </w:r>
          </w:p>
        </w:tc>
        <w:tc>
          <w:tcPr>
            <w:tcW w:w="0" w:type="auto"/>
          </w:tcPr>
          <w:p w14:paraId="40E437EA"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Unwanted emissions: ACLR</w:t>
            </w:r>
          </w:p>
          <w:p w14:paraId="0E41EA1F"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(Note 1)</w:t>
            </w:r>
          </w:p>
        </w:tc>
        <w:tc>
          <w:tcPr>
            <w:tcW w:w="0" w:type="auto"/>
          </w:tcPr>
          <w:p w14:paraId="11BF6023"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75D7CD04"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Spurious emissions (Note 7)</w:t>
            </w:r>
          </w:p>
        </w:tc>
      </w:tr>
      <w:tr w:rsidR="00074F21" w:rsidRPr="00E11EA5" w14:paraId="58996040" w14:textId="77777777" w:rsidTr="0013347C">
        <w:trPr>
          <w:jc w:val="center"/>
        </w:trPr>
        <w:tc>
          <w:tcPr>
            <w:tcW w:w="1129" w:type="dxa"/>
            <w:vMerge w:val="restart"/>
            <w:vAlign w:val="center"/>
          </w:tcPr>
          <w:p w14:paraId="410B37F7" w14:textId="77777777" w:rsidR="00074F21" w:rsidRPr="00E11EA5" w:rsidRDefault="00074F21" w:rsidP="0013347C">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666EE083" w14:textId="77777777" w:rsidR="00074F21" w:rsidRPr="00E11EA5" w:rsidRDefault="00074F21" w:rsidP="0013347C">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46A7DD01" w14:textId="77777777" w:rsidR="00074F21" w:rsidRPr="00E11EA5" w:rsidRDefault="00074F21" w:rsidP="0013347C">
            <w:pPr>
              <w:pStyle w:val="TAC"/>
            </w:pPr>
            <w:r w:rsidRPr="00E11EA5">
              <w:t>X</w:t>
            </w:r>
          </w:p>
        </w:tc>
        <w:tc>
          <w:tcPr>
            <w:tcW w:w="0" w:type="auto"/>
            <w:vAlign w:val="center"/>
          </w:tcPr>
          <w:p w14:paraId="30D639EB" w14:textId="77777777" w:rsidR="00074F21" w:rsidRPr="00E11EA5" w:rsidRDefault="00074F21" w:rsidP="0013347C">
            <w:pPr>
              <w:pStyle w:val="TAC"/>
            </w:pPr>
            <w:r w:rsidRPr="00E11EA5">
              <w:t>X</w:t>
            </w:r>
          </w:p>
        </w:tc>
        <w:tc>
          <w:tcPr>
            <w:tcW w:w="0" w:type="auto"/>
            <w:vAlign w:val="center"/>
          </w:tcPr>
          <w:p w14:paraId="2578BBF2" w14:textId="77777777" w:rsidR="00074F21" w:rsidRPr="00E11EA5" w:rsidRDefault="00074F21" w:rsidP="0013347C">
            <w:pPr>
              <w:pStyle w:val="TAC"/>
            </w:pPr>
            <w:r w:rsidRPr="00E11EA5">
              <w:t>X</w:t>
            </w:r>
          </w:p>
        </w:tc>
        <w:tc>
          <w:tcPr>
            <w:tcW w:w="0" w:type="auto"/>
            <w:vAlign w:val="center"/>
          </w:tcPr>
          <w:p w14:paraId="23CF0902" w14:textId="77777777" w:rsidR="00074F21" w:rsidRPr="00E11EA5" w:rsidRDefault="00074F21" w:rsidP="0013347C">
            <w:pPr>
              <w:pStyle w:val="TAC"/>
            </w:pPr>
            <w:r w:rsidRPr="00E11EA5">
              <w:t>X (Note 2)</w:t>
            </w:r>
          </w:p>
        </w:tc>
      </w:tr>
      <w:tr w:rsidR="00074F21" w:rsidRPr="00E11EA5" w14:paraId="31F8BFEA" w14:textId="77777777" w:rsidTr="0013347C">
        <w:trPr>
          <w:jc w:val="center"/>
        </w:trPr>
        <w:tc>
          <w:tcPr>
            <w:tcW w:w="1129" w:type="dxa"/>
            <w:vMerge/>
          </w:tcPr>
          <w:p w14:paraId="0F0E5EE1" w14:textId="77777777" w:rsidR="00074F21" w:rsidRPr="00E11EA5" w:rsidRDefault="00074F21" w:rsidP="0013347C">
            <w:pPr>
              <w:keepNext/>
              <w:keepLines/>
              <w:spacing w:after="0"/>
              <w:rPr>
                <w:rFonts w:ascii="Arial" w:hAnsi="Arial"/>
                <w:sz w:val="18"/>
              </w:rPr>
            </w:pPr>
          </w:p>
        </w:tc>
        <w:tc>
          <w:tcPr>
            <w:tcW w:w="2747" w:type="dxa"/>
          </w:tcPr>
          <w:p w14:paraId="355A993B" w14:textId="77777777" w:rsidR="00074F21" w:rsidRPr="00E11EA5" w:rsidRDefault="00074F21" w:rsidP="0013347C">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6FB54ED0" w14:textId="77777777" w:rsidR="00074F21" w:rsidRPr="00E11EA5" w:rsidRDefault="00074F21" w:rsidP="0013347C">
            <w:pPr>
              <w:pStyle w:val="TAC"/>
            </w:pPr>
          </w:p>
        </w:tc>
        <w:tc>
          <w:tcPr>
            <w:tcW w:w="0" w:type="auto"/>
            <w:vAlign w:val="center"/>
          </w:tcPr>
          <w:p w14:paraId="199D6E5C" w14:textId="77777777" w:rsidR="00074F21" w:rsidRPr="00E11EA5" w:rsidRDefault="00074F21" w:rsidP="0013347C">
            <w:pPr>
              <w:pStyle w:val="TAC"/>
            </w:pPr>
          </w:p>
        </w:tc>
        <w:tc>
          <w:tcPr>
            <w:tcW w:w="0" w:type="auto"/>
            <w:vAlign w:val="center"/>
          </w:tcPr>
          <w:p w14:paraId="479F8F5F" w14:textId="77777777" w:rsidR="00074F21" w:rsidRPr="00E11EA5" w:rsidRDefault="00074F21" w:rsidP="0013347C">
            <w:pPr>
              <w:pStyle w:val="TAC"/>
            </w:pPr>
          </w:p>
        </w:tc>
        <w:tc>
          <w:tcPr>
            <w:tcW w:w="0" w:type="auto"/>
            <w:vAlign w:val="center"/>
          </w:tcPr>
          <w:p w14:paraId="4F4C0215" w14:textId="77777777" w:rsidR="00074F21" w:rsidRPr="00E11EA5" w:rsidRDefault="00074F21" w:rsidP="0013347C">
            <w:pPr>
              <w:pStyle w:val="TAC"/>
            </w:pPr>
            <w:r w:rsidRPr="00E11EA5">
              <w:t>X (Note 2, 3)</w:t>
            </w:r>
          </w:p>
        </w:tc>
      </w:tr>
      <w:tr w:rsidR="00074F21" w:rsidRPr="00E11EA5" w14:paraId="6670240A" w14:textId="77777777" w:rsidTr="0013347C">
        <w:trPr>
          <w:jc w:val="center"/>
        </w:trPr>
        <w:tc>
          <w:tcPr>
            <w:tcW w:w="1129" w:type="dxa"/>
            <w:vMerge/>
          </w:tcPr>
          <w:p w14:paraId="2EE73725" w14:textId="77777777" w:rsidR="00074F21" w:rsidRPr="00E11EA5" w:rsidRDefault="00074F21" w:rsidP="0013347C">
            <w:pPr>
              <w:keepNext/>
              <w:keepLines/>
              <w:spacing w:after="0"/>
              <w:rPr>
                <w:rFonts w:ascii="Arial" w:hAnsi="Arial"/>
                <w:sz w:val="18"/>
              </w:rPr>
            </w:pPr>
          </w:p>
        </w:tc>
        <w:tc>
          <w:tcPr>
            <w:tcW w:w="2747" w:type="dxa"/>
          </w:tcPr>
          <w:p w14:paraId="773B56B0" w14:textId="77777777" w:rsidR="00074F21" w:rsidRPr="00E11EA5" w:rsidRDefault="00074F21" w:rsidP="0013347C">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3A798C62" w14:textId="77777777" w:rsidR="00074F21" w:rsidRPr="00E11EA5" w:rsidRDefault="00074F21" w:rsidP="0013347C">
            <w:pPr>
              <w:pStyle w:val="TAC"/>
            </w:pPr>
            <w:r w:rsidRPr="00E11EA5">
              <w:t>X</w:t>
            </w:r>
          </w:p>
        </w:tc>
        <w:tc>
          <w:tcPr>
            <w:tcW w:w="0" w:type="auto"/>
            <w:vAlign w:val="center"/>
          </w:tcPr>
          <w:p w14:paraId="640B5B8C" w14:textId="77777777" w:rsidR="00074F21" w:rsidRPr="00E11EA5" w:rsidRDefault="00074F21" w:rsidP="0013347C">
            <w:pPr>
              <w:pStyle w:val="TAC"/>
            </w:pPr>
            <w:r w:rsidRPr="00E11EA5">
              <w:t>X</w:t>
            </w:r>
          </w:p>
        </w:tc>
        <w:tc>
          <w:tcPr>
            <w:tcW w:w="0" w:type="auto"/>
            <w:vAlign w:val="center"/>
          </w:tcPr>
          <w:p w14:paraId="22C402CC" w14:textId="77777777" w:rsidR="00074F21" w:rsidRPr="00E11EA5" w:rsidRDefault="00074F21" w:rsidP="0013347C">
            <w:pPr>
              <w:pStyle w:val="TAC"/>
            </w:pPr>
            <w:r w:rsidRPr="00E11EA5">
              <w:t>X</w:t>
            </w:r>
          </w:p>
        </w:tc>
        <w:tc>
          <w:tcPr>
            <w:tcW w:w="0" w:type="auto"/>
            <w:vAlign w:val="center"/>
          </w:tcPr>
          <w:p w14:paraId="54AC0607" w14:textId="77777777" w:rsidR="00074F21" w:rsidRPr="00E11EA5" w:rsidRDefault="00074F21" w:rsidP="0013347C">
            <w:pPr>
              <w:pStyle w:val="TAC"/>
            </w:pPr>
          </w:p>
        </w:tc>
      </w:tr>
      <w:tr w:rsidR="00074F21" w:rsidRPr="00E11EA5" w14:paraId="6C06C6E4" w14:textId="77777777" w:rsidTr="0013347C">
        <w:trPr>
          <w:jc w:val="center"/>
        </w:trPr>
        <w:tc>
          <w:tcPr>
            <w:tcW w:w="1129" w:type="dxa"/>
            <w:vMerge/>
          </w:tcPr>
          <w:p w14:paraId="77238A3E" w14:textId="77777777" w:rsidR="00074F21" w:rsidRPr="00E11EA5" w:rsidRDefault="00074F21" w:rsidP="0013347C">
            <w:pPr>
              <w:keepNext/>
              <w:keepLines/>
              <w:spacing w:after="0"/>
              <w:rPr>
                <w:rFonts w:ascii="Arial" w:hAnsi="Arial"/>
                <w:sz w:val="18"/>
              </w:rPr>
            </w:pPr>
          </w:p>
        </w:tc>
        <w:tc>
          <w:tcPr>
            <w:tcW w:w="2747" w:type="dxa"/>
          </w:tcPr>
          <w:p w14:paraId="297B5AF8" w14:textId="77777777" w:rsidR="00074F21" w:rsidRPr="00E11EA5" w:rsidRDefault="00074F21" w:rsidP="0013347C">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C5DAC0A" w14:textId="77777777" w:rsidR="00074F21" w:rsidRPr="00E11EA5" w:rsidRDefault="00074F21" w:rsidP="0013347C">
            <w:pPr>
              <w:pStyle w:val="TAC"/>
            </w:pPr>
          </w:p>
        </w:tc>
        <w:tc>
          <w:tcPr>
            <w:tcW w:w="0" w:type="auto"/>
            <w:vAlign w:val="center"/>
          </w:tcPr>
          <w:p w14:paraId="309DF491" w14:textId="77777777" w:rsidR="00074F21" w:rsidRPr="00E11EA5" w:rsidRDefault="00074F21" w:rsidP="0013347C">
            <w:pPr>
              <w:pStyle w:val="TAC"/>
            </w:pPr>
            <w:r w:rsidRPr="00E11EA5">
              <w:t>X</w:t>
            </w:r>
          </w:p>
        </w:tc>
        <w:tc>
          <w:tcPr>
            <w:tcW w:w="0" w:type="auto"/>
            <w:vAlign w:val="center"/>
          </w:tcPr>
          <w:p w14:paraId="36BC3F1C" w14:textId="77777777" w:rsidR="00074F21" w:rsidRPr="00E11EA5" w:rsidRDefault="00074F21" w:rsidP="0013347C">
            <w:pPr>
              <w:pStyle w:val="TAC"/>
            </w:pPr>
            <w:r w:rsidRPr="00E11EA5">
              <w:t>X</w:t>
            </w:r>
          </w:p>
        </w:tc>
        <w:tc>
          <w:tcPr>
            <w:tcW w:w="0" w:type="auto"/>
            <w:vAlign w:val="center"/>
          </w:tcPr>
          <w:p w14:paraId="6ECDE63E" w14:textId="77777777" w:rsidR="00074F21" w:rsidRPr="00E11EA5" w:rsidRDefault="00074F21" w:rsidP="0013347C">
            <w:pPr>
              <w:pStyle w:val="TAC"/>
            </w:pPr>
            <w:r w:rsidRPr="00E11EA5">
              <w:t>X (Note 2, 3)</w:t>
            </w:r>
          </w:p>
        </w:tc>
      </w:tr>
      <w:tr w:rsidR="00074F21" w:rsidRPr="00E11EA5" w14:paraId="78BC1252" w14:textId="77777777" w:rsidTr="0013347C">
        <w:trPr>
          <w:jc w:val="center"/>
        </w:trPr>
        <w:tc>
          <w:tcPr>
            <w:tcW w:w="1129" w:type="dxa"/>
            <w:vMerge/>
          </w:tcPr>
          <w:p w14:paraId="5B090818" w14:textId="77777777" w:rsidR="00074F21" w:rsidRPr="00E11EA5" w:rsidRDefault="00074F21" w:rsidP="0013347C">
            <w:pPr>
              <w:keepNext/>
              <w:keepLines/>
              <w:spacing w:after="0"/>
              <w:rPr>
                <w:rFonts w:ascii="Arial" w:hAnsi="Arial"/>
                <w:sz w:val="18"/>
              </w:rPr>
            </w:pPr>
          </w:p>
        </w:tc>
        <w:tc>
          <w:tcPr>
            <w:tcW w:w="2747" w:type="dxa"/>
          </w:tcPr>
          <w:p w14:paraId="048876E2" w14:textId="77777777" w:rsidR="00074F21" w:rsidRPr="00E11EA5" w:rsidRDefault="00074F21" w:rsidP="0013347C">
            <w:pPr>
              <w:keepNext/>
              <w:keepLines/>
              <w:spacing w:after="0"/>
              <w:rPr>
                <w:rFonts w:ascii="Arial" w:hAnsi="Arial"/>
                <w:sz w:val="18"/>
              </w:rPr>
            </w:pPr>
            <w:r w:rsidRPr="00E11EA5">
              <w:rPr>
                <w:rFonts w:ascii="Arial" w:hAnsi="Arial"/>
                <w:sz w:val="18"/>
              </w:rPr>
              <w:t>Beam-based directions</w:t>
            </w:r>
          </w:p>
        </w:tc>
        <w:tc>
          <w:tcPr>
            <w:tcW w:w="0" w:type="auto"/>
            <w:vAlign w:val="center"/>
          </w:tcPr>
          <w:p w14:paraId="024580BD" w14:textId="77777777" w:rsidR="00074F21" w:rsidRPr="00E11EA5" w:rsidRDefault="00074F21" w:rsidP="0013347C">
            <w:pPr>
              <w:pStyle w:val="TAC"/>
            </w:pPr>
            <w:r w:rsidRPr="00E11EA5">
              <w:t>X</w:t>
            </w:r>
          </w:p>
        </w:tc>
        <w:tc>
          <w:tcPr>
            <w:tcW w:w="0" w:type="auto"/>
            <w:vAlign w:val="center"/>
          </w:tcPr>
          <w:p w14:paraId="3F6894D2" w14:textId="77777777" w:rsidR="00074F21" w:rsidRPr="00E11EA5" w:rsidRDefault="00074F21" w:rsidP="0013347C">
            <w:pPr>
              <w:pStyle w:val="TAC"/>
            </w:pPr>
            <w:r w:rsidRPr="00E11EA5">
              <w:t>X (Note 5)</w:t>
            </w:r>
          </w:p>
        </w:tc>
        <w:tc>
          <w:tcPr>
            <w:tcW w:w="0" w:type="auto"/>
            <w:vAlign w:val="center"/>
          </w:tcPr>
          <w:p w14:paraId="2A22250B" w14:textId="77777777" w:rsidR="00074F21" w:rsidRPr="00E11EA5" w:rsidRDefault="00074F21" w:rsidP="0013347C">
            <w:pPr>
              <w:pStyle w:val="TAC"/>
            </w:pPr>
            <w:r w:rsidRPr="00E11EA5">
              <w:t>X (Note 5)</w:t>
            </w:r>
          </w:p>
        </w:tc>
        <w:tc>
          <w:tcPr>
            <w:tcW w:w="0" w:type="auto"/>
            <w:vAlign w:val="center"/>
          </w:tcPr>
          <w:p w14:paraId="7AF3DEED" w14:textId="77777777" w:rsidR="00074F21" w:rsidRPr="00E11EA5" w:rsidRDefault="00074F21" w:rsidP="0013347C">
            <w:pPr>
              <w:pStyle w:val="TAC"/>
            </w:pPr>
          </w:p>
        </w:tc>
      </w:tr>
      <w:tr w:rsidR="00074F21" w:rsidRPr="00E11EA5" w14:paraId="2C16AE48" w14:textId="77777777" w:rsidTr="0013347C">
        <w:trPr>
          <w:jc w:val="center"/>
        </w:trPr>
        <w:tc>
          <w:tcPr>
            <w:tcW w:w="1129" w:type="dxa"/>
            <w:vMerge/>
          </w:tcPr>
          <w:p w14:paraId="6217C71A" w14:textId="77777777" w:rsidR="00074F21" w:rsidRPr="00E11EA5" w:rsidRDefault="00074F21" w:rsidP="0013347C">
            <w:pPr>
              <w:keepNext/>
              <w:keepLines/>
              <w:spacing w:after="0"/>
              <w:rPr>
                <w:rFonts w:ascii="Arial" w:hAnsi="Arial"/>
                <w:sz w:val="18"/>
              </w:rPr>
            </w:pPr>
          </w:p>
        </w:tc>
        <w:tc>
          <w:tcPr>
            <w:tcW w:w="2747" w:type="dxa"/>
          </w:tcPr>
          <w:p w14:paraId="453E1F44" w14:textId="77777777" w:rsidR="00074F21" w:rsidRPr="00E11EA5" w:rsidRDefault="00074F21" w:rsidP="0013347C">
            <w:pPr>
              <w:keepNext/>
              <w:keepLines/>
              <w:spacing w:after="0"/>
              <w:rPr>
                <w:rFonts w:ascii="Arial" w:hAnsi="Arial"/>
                <w:sz w:val="18"/>
              </w:rPr>
            </w:pPr>
            <w:r w:rsidRPr="00E11EA5">
              <w:rPr>
                <w:rFonts w:ascii="Arial" w:hAnsi="Arial"/>
                <w:sz w:val="18"/>
              </w:rPr>
              <w:t>Peak method</w:t>
            </w:r>
          </w:p>
        </w:tc>
        <w:tc>
          <w:tcPr>
            <w:tcW w:w="0" w:type="auto"/>
            <w:vAlign w:val="center"/>
          </w:tcPr>
          <w:p w14:paraId="7B423FFA" w14:textId="77777777" w:rsidR="00074F21" w:rsidRPr="00E11EA5" w:rsidRDefault="00074F21" w:rsidP="0013347C">
            <w:pPr>
              <w:pStyle w:val="TAC"/>
            </w:pPr>
          </w:p>
        </w:tc>
        <w:tc>
          <w:tcPr>
            <w:tcW w:w="0" w:type="auto"/>
            <w:vAlign w:val="center"/>
          </w:tcPr>
          <w:p w14:paraId="379D5694" w14:textId="77777777" w:rsidR="00074F21" w:rsidRPr="00E11EA5" w:rsidRDefault="00074F21" w:rsidP="0013347C">
            <w:pPr>
              <w:pStyle w:val="TAC"/>
            </w:pPr>
          </w:p>
        </w:tc>
        <w:tc>
          <w:tcPr>
            <w:tcW w:w="0" w:type="auto"/>
            <w:vAlign w:val="center"/>
          </w:tcPr>
          <w:p w14:paraId="2A0F2FE1" w14:textId="77777777" w:rsidR="00074F21" w:rsidRPr="00E11EA5" w:rsidRDefault="00074F21" w:rsidP="0013347C">
            <w:pPr>
              <w:pStyle w:val="TAC"/>
            </w:pPr>
            <w:r w:rsidRPr="00E11EA5">
              <w:t>X</w:t>
            </w:r>
          </w:p>
        </w:tc>
        <w:tc>
          <w:tcPr>
            <w:tcW w:w="0" w:type="auto"/>
            <w:vAlign w:val="center"/>
          </w:tcPr>
          <w:p w14:paraId="23AC827D" w14:textId="77777777" w:rsidR="00074F21" w:rsidRPr="00E11EA5" w:rsidRDefault="00074F21" w:rsidP="0013347C">
            <w:pPr>
              <w:pStyle w:val="TAC"/>
            </w:pPr>
            <w:r w:rsidRPr="00E11EA5">
              <w:t>X (Note 2)</w:t>
            </w:r>
          </w:p>
        </w:tc>
      </w:tr>
      <w:tr w:rsidR="00074F21" w:rsidRPr="00E11EA5" w14:paraId="65766EBA" w14:textId="77777777" w:rsidTr="0013347C">
        <w:trPr>
          <w:jc w:val="center"/>
        </w:trPr>
        <w:tc>
          <w:tcPr>
            <w:tcW w:w="1129" w:type="dxa"/>
            <w:vMerge/>
          </w:tcPr>
          <w:p w14:paraId="7D28D4D2" w14:textId="77777777" w:rsidR="00074F21" w:rsidRPr="00E11EA5" w:rsidRDefault="00074F21" w:rsidP="0013347C">
            <w:pPr>
              <w:keepNext/>
              <w:keepLines/>
              <w:spacing w:after="0"/>
              <w:rPr>
                <w:rFonts w:ascii="Arial" w:hAnsi="Arial"/>
                <w:sz w:val="18"/>
              </w:rPr>
            </w:pPr>
          </w:p>
        </w:tc>
        <w:tc>
          <w:tcPr>
            <w:tcW w:w="2747" w:type="dxa"/>
          </w:tcPr>
          <w:p w14:paraId="2279863C" w14:textId="77777777" w:rsidR="00074F21" w:rsidRPr="00E11EA5" w:rsidRDefault="00074F21" w:rsidP="0013347C">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2B1F6EB6" w14:textId="77777777" w:rsidR="00074F21" w:rsidRPr="00E11EA5" w:rsidRDefault="00074F21" w:rsidP="0013347C">
            <w:pPr>
              <w:pStyle w:val="TAC"/>
            </w:pPr>
          </w:p>
        </w:tc>
        <w:tc>
          <w:tcPr>
            <w:tcW w:w="0" w:type="auto"/>
            <w:vAlign w:val="center"/>
          </w:tcPr>
          <w:p w14:paraId="6FE6F775" w14:textId="77777777" w:rsidR="00074F21" w:rsidRPr="00E11EA5" w:rsidRDefault="00074F21" w:rsidP="0013347C">
            <w:pPr>
              <w:pStyle w:val="TAC"/>
            </w:pPr>
          </w:p>
        </w:tc>
        <w:tc>
          <w:tcPr>
            <w:tcW w:w="0" w:type="auto"/>
            <w:vAlign w:val="center"/>
          </w:tcPr>
          <w:p w14:paraId="0AB03E51" w14:textId="77777777" w:rsidR="00074F21" w:rsidRPr="00E11EA5" w:rsidRDefault="00074F21" w:rsidP="0013347C">
            <w:pPr>
              <w:pStyle w:val="TAC"/>
            </w:pPr>
            <w:r w:rsidRPr="00E11EA5">
              <w:t>X</w:t>
            </w:r>
          </w:p>
        </w:tc>
        <w:tc>
          <w:tcPr>
            <w:tcW w:w="0" w:type="auto"/>
            <w:vAlign w:val="center"/>
          </w:tcPr>
          <w:p w14:paraId="265351D0" w14:textId="77777777" w:rsidR="00074F21" w:rsidRPr="00E11EA5" w:rsidRDefault="00074F21" w:rsidP="0013347C">
            <w:pPr>
              <w:pStyle w:val="TAC"/>
            </w:pPr>
            <w:r w:rsidRPr="00E11EA5">
              <w:t>X (Note 2)</w:t>
            </w:r>
          </w:p>
        </w:tc>
      </w:tr>
      <w:tr w:rsidR="00074F21" w:rsidRPr="00E11EA5" w14:paraId="0E754B17" w14:textId="77777777" w:rsidTr="0013347C">
        <w:trPr>
          <w:jc w:val="center"/>
        </w:trPr>
        <w:tc>
          <w:tcPr>
            <w:tcW w:w="1129" w:type="dxa"/>
            <w:vMerge/>
          </w:tcPr>
          <w:p w14:paraId="0B82D16E" w14:textId="77777777" w:rsidR="00074F21" w:rsidRPr="00E11EA5" w:rsidRDefault="00074F21" w:rsidP="0013347C">
            <w:pPr>
              <w:keepNext/>
              <w:keepLines/>
              <w:spacing w:after="0"/>
              <w:rPr>
                <w:rFonts w:ascii="Arial" w:hAnsi="Arial"/>
                <w:sz w:val="18"/>
              </w:rPr>
            </w:pPr>
          </w:p>
        </w:tc>
        <w:tc>
          <w:tcPr>
            <w:tcW w:w="2747" w:type="dxa"/>
          </w:tcPr>
          <w:p w14:paraId="34A9261A" w14:textId="77777777" w:rsidR="00074F21" w:rsidRPr="00E11EA5" w:rsidRDefault="00074F21" w:rsidP="0013347C">
            <w:pPr>
              <w:keepNext/>
              <w:keepLines/>
              <w:spacing w:after="0"/>
              <w:rPr>
                <w:rFonts w:ascii="Arial" w:hAnsi="Arial"/>
                <w:sz w:val="18"/>
              </w:rPr>
            </w:pPr>
            <w:r w:rsidRPr="00E11EA5">
              <w:rPr>
                <w:rFonts w:ascii="Arial" w:hAnsi="Arial"/>
                <w:sz w:val="18"/>
              </w:rPr>
              <w:t>Pre-scan (Note 2)</w:t>
            </w:r>
          </w:p>
        </w:tc>
        <w:tc>
          <w:tcPr>
            <w:tcW w:w="0" w:type="auto"/>
            <w:vAlign w:val="center"/>
          </w:tcPr>
          <w:p w14:paraId="582795AD" w14:textId="77777777" w:rsidR="00074F21" w:rsidRPr="00E11EA5" w:rsidRDefault="00074F21" w:rsidP="0013347C">
            <w:pPr>
              <w:pStyle w:val="TAC"/>
            </w:pPr>
          </w:p>
        </w:tc>
        <w:tc>
          <w:tcPr>
            <w:tcW w:w="0" w:type="auto"/>
            <w:vAlign w:val="center"/>
          </w:tcPr>
          <w:p w14:paraId="01A5ECB6" w14:textId="77777777" w:rsidR="00074F21" w:rsidRPr="00E11EA5" w:rsidRDefault="00074F21" w:rsidP="0013347C">
            <w:pPr>
              <w:pStyle w:val="TAC"/>
            </w:pPr>
            <w:r w:rsidRPr="00E11EA5">
              <w:t>X</w:t>
            </w:r>
          </w:p>
        </w:tc>
        <w:tc>
          <w:tcPr>
            <w:tcW w:w="0" w:type="auto"/>
            <w:vAlign w:val="center"/>
          </w:tcPr>
          <w:p w14:paraId="5576B3F2" w14:textId="77777777" w:rsidR="00074F21" w:rsidRPr="00E11EA5" w:rsidRDefault="00074F21" w:rsidP="0013347C">
            <w:pPr>
              <w:pStyle w:val="TAC"/>
            </w:pPr>
            <w:r w:rsidRPr="00E11EA5">
              <w:t>X</w:t>
            </w:r>
          </w:p>
        </w:tc>
        <w:tc>
          <w:tcPr>
            <w:tcW w:w="0" w:type="auto"/>
            <w:vAlign w:val="center"/>
          </w:tcPr>
          <w:p w14:paraId="45E21CBD" w14:textId="77777777" w:rsidR="00074F21" w:rsidRPr="00E11EA5" w:rsidRDefault="00074F21" w:rsidP="0013347C">
            <w:pPr>
              <w:pStyle w:val="TAC"/>
            </w:pPr>
            <w:r w:rsidRPr="00E11EA5">
              <w:t>X</w:t>
            </w:r>
          </w:p>
        </w:tc>
      </w:tr>
      <w:tr w:rsidR="00074F21" w:rsidRPr="00E11EA5" w14:paraId="582E5119" w14:textId="77777777" w:rsidTr="0013347C">
        <w:trPr>
          <w:jc w:val="center"/>
        </w:trPr>
        <w:tc>
          <w:tcPr>
            <w:tcW w:w="0" w:type="auto"/>
            <w:gridSpan w:val="2"/>
          </w:tcPr>
          <w:p w14:paraId="44CE6F52" w14:textId="77777777" w:rsidR="00074F21" w:rsidRPr="00E11EA5" w:rsidRDefault="00074F21" w:rsidP="0013347C">
            <w:pPr>
              <w:keepNext/>
              <w:keepLines/>
              <w:spacing w:after="0"/>
              <w:rPr>
                <w:rFonts w:ascii="Arial" w:hAnsi="Arial"/>
                <w:sz w:val="18"/>
              </w:rPr>
            </w:pPr>
            <w:r w:rsidRPr="00E11EA5">
              <w:rPr>
                <w:rFonts w:ascii="Arial" w:hAnsi="Arial"/>
                <w:sz w:val="18"/>
              </w:rPr>
              <w:t>Reverberation chamber</w:t>
            </w:r>
          </w:p>
        </w:tc>
        <w:tc>
          <w:tcPr>
            <w:tcW w:w="0" w:type="auto"/>
            <w:vAlign w:val="center"/>
          </w:tcPr>
          <w:p w14:paraId="3E917EF2" w14:textId="77777777" w:rsidR="00074F21" w:rsidRPr="00E11EA5" w:rsidRDefault="00074F21" w:rsidP="0013347C">
            <w:pPr>
              <w:pStyle w:val="TAC"/>
            </w:pPr>
            <w:r w:rsidRPr="00E11EA5">
              <w:t>X</w:t>
            </w:r>
          </w:p>
        </w:tc>
        <w:tc>
          <w:tcPr>
            <w:tcW w:w="0" w:type="auto"/>
            <w:vAlign w:val="center"/>
          </w:tcPr>
          <w:p w14:paraId="6EBFE1CD" w14:textId="77777777" w:rsidR="00074F21" w:rsidRPr="00E11EA5" w:rsidRDefault="00074F21" w:rsidP="0013347C">
            <w:pPr>
              <w:pStyle w:val="TAC"/>
            </w:pPr>
            <w:r w:rsidRPr="00E11EA5">
              <w:t>X</w:t>
            </w:r>
          </w:p>
        </w:tc>
        <w:tc>
          <w:tcPr>
            <w:tcW w:w="0" w:type="auto"/>
            <w:vAlign w:val="center"/>
          </w:tcPr>
          <w:p w14:paraId="52467826" w14:textId="77777777" w:rsidR="00074F21" w:rsidRPr="00E11EA5" w:rsidRDefault="00074F21" w:rsidP="0013347C">
            <w:pPr>
              <w:pStyle w:val="TAC"/>
            </w:pPr>
            <w:r w:rsidRPr="00E11EA5">
              <w:t>X</w:t>
            </w:r>
          </w:p>
        </w:tc>
        <w:tc>
          <w:tcPr>
            <w:tcW w:w="0" w:type="auto"/>
            <w:vAlign w:val="center"/>
          </w:tcPr>
          <w:p w14:paraId="747C1B40" w14:textId="77777777" w:rsidR="00074F21" w:rsidRPr="00E11EA5" w:rsidRDefault="00074F21" w:rsidP="0013347C">
            <w:pPr>
              <w:pStyle w:val="TAC"/>
            </w:pPr>
            <w:r w:rsidRPr="00E11EA5">
              <w:t>X (Note 2)</w:t>
            </w:r>
          </w:p>
        </w:tc>
      </w:tr>
      <w:tr w:rsidR="00074F21" w:rsidRPr="00E11EA5" w14:paraId="2AB298D8" w14:textId="77777777" w:rsidTr="0013347C">
        <w:trPr>
          <w:jc w:val="center"/>
        </w:trPr>
        <w:tc>
          <w:tcPr>
            <w:tcW w:w="0" w:type="auto"/>
            <w:gridSpan w:val="6"/>
          </w:tcPr>
          <w:p w14:paraId="03EA06D3" w14:textId="77777777" w:rsidR="00074F21" w:rsidRPr="00E11EA5" w:rsidRDefault="00074F21" w:rsidP="0013347C">
            <w:pPr>
              <w:pStyle w:val="TAN"/>
            </w:pPr>
            <w:r w:rsidRPr="00E11EA5">
              <w:t xml:space="preserve">Note 1: </w:t>
            </w:r>
            <w:r w:rsidRPr="00E11EA5">
              <w:rPr>
                <w:lang w:eastAsia="en-GB"/>
              </w:rPr>
              <w:tab/>
            </w:r>
            <w:r w:rsidRPr="00E11EA5">
              <w:t>Two TRP measurements are needed.</w:t>
            </w:r>
          </w:p>
          <w:p w14:paraId="44147EDB" w14:textId="77777777" w:rsidR="00074F21" w:rsidRPr="00E11EA5" w:rsidRDefault="00074F21" w:rsidP="0013347C">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615365DB" w14:textId="77777777" w:rsidR="00074F21" w:rsidRPr="00E11EA5" w:rsidRDefault="00074F21" w:rsidP="0013347C">
            <w:pPr>
              <w:pStyle w:val="TAN"/>
            </w:pPr>
            <w:r w:rsidRPr="00E11EA5">
              <w:t xml:space="preserve">Note 3: </w:t>
            </w:r>
            <w:r w:rsidRPr="00E11EA5">
              <w:rPr>
                <w:lang w:eastAsia="en-GB"/>
              </w:rPr>
              <w:tab/>
            </w:r>
            <w:r w:rsidRPr="00E11EA5">
              <w:t>At harmonic frequencies the use of this method is not applicable.</w:t>
            </w:r>
          </w:p>
          <w:p w14:paraId="57777BA4" w14:textId="77777777" w:rsidR="00074F21" w:rsidRPr="00E11EA5" w:rsidRDefault="00074F21" w:rsidP="0013347C">
            <w:pPr>
              <w:pStyle w:val="TAN"/>
            </w:pPr>
            <w:r w:rsidRPr="00E11EA5">
              <w:t xml:space="preserve">Note 4: </w:t>
            </w:r>
            <w:r w:rsidRPr="00E11EA5">
              <w:rPr>
                <w:lang w:eastAsia="en-GB"/>
              </w:rPr>
              <w:tab/>
            </w:r>
            <w:r w:rsidRPr="00E11EA5">
              <w:t>Pattern multiplication is conditional.</w:t>
            </w:r>
          </w:p>
          <w:p w14:paraId="1DCF30CD" w14:textId="77777777" w:rsidR="00074F21" w:rsidRPr="00E11EA5" w:rsidRDefault="00074F21" w:rsidP="0013347C">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308FE35E" w14:textId="77777777" w:rsidR="00074F21" w:rsidRPr="00E11EA5" w:rsidRDefault="00074F21" w:rsidP="0013347C">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1B125E26" w14:textId="77777777" w:rsidR="00074F21" w:rsidRPr="00E11EA5" w:rsidRDefault="00074F21" w:rsidP="0013347C">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209E636C" w14:textId="77777777" w:rsidR="00074F21" w:rsidRPr="00E11EA5" w:rsidRDefault="00074F21" w:rsidP="00074F21">
      <w:pPr>
        <w:rPr>
          <w:lang w:eastAsia="en-GB"/>
        </w:rPr>
      </w:pPr>
    </w:p>
    <w:p w14:paraId="7758EE9D" w14:textId="77777777" w:rsidR="00074F21" w:rsidRPr="00E11EA5" w:rsidRDefault="00074F21" w:rsidP="00074F21">
      <w:pPr>
        <w:rPr>
          <w:lang w:eastAsia="en-GB"/>
        </w:rPr>
      </w:pPr>
      <w:r w:rsidRPr="00E11EA5">
        <w:t>The summation error (SE)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 6.3.6.</w:t>
      </w:r>
    </w:p>
    <w:p w14:paraId="29C6E8B5" w14:textId="77777777" w:rsidR="00074F21" w:rsidRPr="00E11EA5" w:rsidRDefault="00074F21" w:rsidP="00074F21">
      <w:pPr>
        <w:pStyle w:val="Heading4"/>
        <w:rPr>
          <w:lang w:eastAsia="en-GB"/>
        </w:rPr>
      </w:pPr>
      <w:bookmarkStart w:id="148" w:name="_Toc32331964"/>
      <w:bookmarkStart w:id="149" w:name="_Toc37429878"/>
      <w:bookmarkStart w:id="150" w:name="_Toc43738949"/>
      <w:bookmarkStart w:id="151" w:name="_Toc46346710"/>
      <w:bookmarkStart w:id="152" w:name="_Toc53165649"/>
      <w:bookmarkStart w:id="153" w:name="_Toc53166344"/>
      <w:bookmarkStart w:id="154" w:name="_Toc53167038"/>
      <w:r w:rsidRPr="00E11EA5">
        <w:rPr>
          <w:lang w:eastAsia="en-GB"/>
        </w:rPr>
        <w:lastRenderedPageBreak/>
        <w:t>6.3.2.2</w:t>
      </w:r>
      <w:r w:rsidRPr="00E11EA5">
        <w:rPr>
          <w:lang w:eastAsia="en-GB"/>
        </w:rPr>
        <w:tab/>
      </w:r>
      <w:r w:rsidRPr="00E11EA5">
        <w:rPr>
          <w:lang w:eastAsia="en-GB"/>
        </w:rPr>
        <w:tab/>
        <w:t>Procedures for BS output power</w:t>
      </w:r>
      <w:bookmarkEnd w:id="148"/>
      <w:bookmarkEnd w:id="149"/>
      <w:bookmarkEnd w:id="150"/>
      <w:bookmarkEnd w:id="151"/>
      <w:bookmarkEnd w:id="152"/>
      <w:bookmarkEnd w:id="153"/>
      <w:bookmarkEnd w:id="154"/>
    </w:p>
    <w:p w14:paraId="4EDA4257" w14:textId="77777777" w:rsidR="00074F21" w:rsidRPr="00E11EA5" w:rsidRDefault="00074F21" w:rsidP="00074F21">
      <w:pPr>
        <w:pStyle w:val="Heading5"/>
      </w:pPr>
      <w:bookmarkStart w:id="155" w:name="_Toc32331965"/>
      <w:bookmarkStart w:id="156" w:name="_Toc37429879"/>
      <w:bookmarkStart w:id="157" w:name="_Toc43738950"/>
      <w:bookmarkStart w:id="158" w:name="_Toc46346711"/>
      <w:bookmarkStart w:id="159" w:name="_Toc53165650"/>
      <w:bookmarkStart w:id="160" w:name="_Toc53166345"/>
      <w:bookmarkStart w:id="161" w:name="_Toc53167039"/>
      <w:r w:rsidRPr="00E11EA5">
        <w:rPr>
          <w:lang w:eastAsia="en-GB"/>
        </w:rPr>
        <w:t>6.3.2.2</w:t>
      </w:r>
      <w:r w:rsidRPr="00E11EA5">
        <w:t>.1</w:t>
      </w:r>
      <w:r w:rsidRPr="00E11EA5">
        <w:tab/>
        <w:t>General</w:t>
      </w:r>
      <w:bookmarkEnd w:id="155"/>
      <w:bookmarkEnd w:id="156"/>
      <w:bookmarkEnd w:id="157"/>
      <w:bookmarkEnd w:id="158"/>
      <w:bookmarkEnd w:id="159"/>
      <w:bookmarkEnd w:id="160"/>
      <w:bookmarkEnd w:id="161"/>
    </w:p>
    <w:p w14:paraId="262FF499" w14:textId="77777777" w:rsidR="00074F21" w:rsidRPr="00E11EA5" w:rsidRDefault="00074F21" w:rsidP="00074F21">
      <w:r w:rsidRPr="00E11EA5">
        <w:rPr>
          <w:b/>
          <w:bCs/>
        </w:rPr>
        <w:t>Test purpose:</w:t>
      </w:r>
      <w:r w:rsidRPr="00E11EA5">
        <w:t xml:space="preserve"> Accurate TRP assessment.</w:t>
      </w:r>
    </w:p>
    <w:p w14:paraId="18C76820" w14:textId="77777777" w:rsidR="00074F21" w:rsidRPr="00E11EA5" w:rsidRDefault="00074F21" w:rsidP="00074F21">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34F26599" w14:textId="77777777" w:rsidR="00074F21" w:rsidRPr="00E11EA5" w:rsidRDefault="00074F21" w:rsidP="00074F21">
      <w:pPr>
        <w:pStyle w:val="Heading5"/>
      </w:pPr>
      <w:bookmarkStart w:id="162" w:name="_Toc32331966"/>
      <w:bookmarkStart w:id="163" w:name="_Toc37429880"/>
      <w:bookmarkStart w:id="164" w:name="_Toc43738951"/>
      <w:bookmarkStart w:id="165" w:name="_Toc46346712"/>
      <w:bookmarkStart w:id="166" w:name="_Toc53165651"/>
      <w:bookmarkStart w:id="167" w:name="_Toc53166346"/>
      <w:bookmarkStart w:id="168" w:name="_Toc53167040"/>
      <w:r w:rsidRPr="00E11EA5">
        <w:rPr>
          <w:lang w:eastAsia="en-GB"/>
        </w:rPr>
        <w:t>6.3.2.2</w:t>
      </w:r>
      <w:r w:rsidRPr="00E11EA5">
        <w:t>.2</w:t>
      </w:r>
      <w:r w:rsidRPr="00E11EA5">
        <w:tab/>
        <w:t>Two cuts with pattern multiplication</w:t>
      </w:r>
      <w:bookmarkEnd w:id="162"/>
      <w:bookmarkEnd w:id="163"/>
      <w:bookmarkEnd w:id="164"/>
      <w:bookmarkEnd w:id="165"/>
      <w:bookmarkEnd w:id="166"/>
      <w:bookmarkEnd w:id="167"/>
      <w:bookmarkEnd w:id="168"/>
    </w:p>
    <w:p w14:paraId="52306D7B" w14:textId="77777777" w:rsidR="00074F21" w:rsidRPr="00E11EA5" w:rsidRDefault="00074F21" w:rsidP="00074F21">
      <w:r w:rsidRPr="00E11EA5">
        <w:rPr>
          <w:lang w:val="en-US"/>
        </w:rPr>
        <w:t>Use this method when the ante</w:t>
      </w:r>
      <w:r w:rsidRPr="00E11EA5">
        <w:t>nna symmetries are compatible with pattern multiplication, see clause 6.3.2.5. Following steps are performed during the measurement:</w:t>
      </w:r>
    </w:p>
    <w:p w14:paraId="26E4EBCA" w14:textId="77777777" w:rsidR="00074F21" w:rsidRPr="00E11EA5" w:rsidRDefault="00074F21" w:rsidP="00074F21">
      <w:pPr>
        <w:pStyle w:val="B1"/>
      </w:pPr>
      <w:r w:rsidRPr="00E11EA5">
        <w:t>1.</w:t>
      </w:r>
      <w:r w:rsidRPr="00E11EA5">
        <w:tab/>
        <w:t>Calculate the reference angular steps as described in clause 6.3.2.1.</w:t>
      </w:r>
    </w:p>
    <w:p w14:paraId="373671A2" w14:textId="77777777" w:rsidR="00074F21" w:rsidRPr="00E11EA5" w:rsidRDefault="00074F21" w:rsidP="00074F21">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3EB2381B" w14:textId="77777777" w:rsidR="00074F21" w:rsidRPr="00E11EA5" w:rsidRDefault="00074F21" w:rsidP="00074F21">
      <w:pPr>
        <w:pStyle w:val="B1"/>
      </w:pPr>
      <w:r w:rsidRPr="00E11EA5">
        <w:t>3.</w:t>
      </w:r>
      <w:r w:rsidRPr="00E11EA5">
        <w:tab/>
        <w:t>Apply pattern multiplication to extrapolate the two cuts data to full-sphere.</w:t>
      </w:r>
    </w:p>
    <w:p w14:paraId="561F3EFF" w14:textId="77777777" w:rsidR="00074F21" w:rsidRPr="00E11EA5" w:rsidRDefault="00074F21" w:rsidP="00074F21">
      <w:pPr>
        <w:pStyle w:val="B1"/>
      </w:pPr>
      <w:r w:rsidRPr="00E11EA5">
        <w:t>4.</w:t>
      </w:r>
      <w:r w:rsidRPr="00E11EA5">
        <w:tab/>
        <w:t>Apply numerical integration to obtain the TRP estimate.</w:t>
      </w:r>
    </w:p>
    <w:p w14:paraId="07C098A7" w14:textId="77777777" w:rsidR="00074F21" w:rsidRPr="00E11EA5" w:rsidRDefault="00074F21" w:rsidP="00074F21">
      <w:pPr>
        <w:pStyle w:val="Heading5"/>
      </w:pPr>
      <w:bookmarkStart w:id="169" w:name="_Toc32331967"/>
      <w:bookmarkStart w:id="170" w:name="_Toc37429881"/>
      <w:bookmarkStart w:id="171" w:name="_Toc43738952"/>
      <w:bookmarkStart w:id="172" w:name="_Toc46346713"/>
      <w:bookmarkStart w:id="173" w:name="_Toc53165652"/>
      <w:bookmarkStart w:id="174" w:name="_Toc53166347"/>
      <w:bookmarkStart w:id="175" w:name="_Toc53167041"/>
      <w:r w:rsidRPr="00E11EA5">
        <w:rPr>
          <w:lang w:eastAsia="en-GB"/>
        </w:rPr>
        <w:t>6.3.2.2</w:t>
      </w:r>
      <w:r w:rsidRPr="00E11EA5">
        <w:t>.3</w:t>
      </w:r>
      <w:r w:rsidRPr="00E11EA5">
        <w:tab/>
        <w:t>Full sphere</w:t>
      </w:r>
      <w:bookmarkEnd w:id="169"/>
      <w:bookmarkEnd w:id="170"/>
      <w:bookmarkEnd w:id="171"/>
      <w:bookmarkEnd w:id="172"/>
      <w:bookmarkEnd w:id="173"/>
      <w:bookmarkEnd w:id="174"/>
      <w:bookmarkEnd w:id="175"/>
      <w:r w:rsidRPr="00E11EA5">
        <w:t xml:space="preserve"> </w:t>
      </w:r>
    </w:p>
    <w:p w14:paraId="02ACF43F" w14:textId="77777777" w:rsidR="00074F21" w:rsidRPr="00E11EA5" w:rsidRDefault="00074F21" w:rsidP="00074F21">
      <w:pPr>
        <w:rPr>
          <w:lang w:val="en-US"/>
        </w:rPr>
      </w:pPr>
      <w:r w:rsidRPr="00E11EA5">
        <w:rPr>
          <w:lang w:val="en-US"/>
        </w:rPr>
        <w:t>Following steps are performed during the measurement:</w:t>
      </w:r>
    </w:p>
    <w:p w14:paraId="4022C37E" w14:textId="77777777" w:rsidR="00074F21" w:rsidRPr="00E11EA5" w:rsidRDefault="00074F21" w:rsidP="00074F21">
      <w:pPr>
        <w:pStyle w:val="B1"/>
      </w:pPr>
      <w:r w:rsidRPr="00E11EA5">
        <w:t>1.</w:t>
      </w:r>
      <w:r w:rsidRPr="00E11EA5">
        <w:tab/>
        <w:t xml:space="preserve">Calculate the reference angular steps as described in clause 6.3.2.1. Other methods for determining the required angular steps are not precluded. </w:t>
      </w:r>
    </w:p>
    <w:p w14:paraId="10B291DE" w14:textId="77777777" w:rsidR="00074F21" w:rsidRPr="00E11EA5" w:rsidRDefault="00074F21" w:rsidP="00074F21">
      <w:pPr>
        <w:pStyle w:val="B1"/>
      </w:pPr>
      <w:r w:rsidRPr="00E11EA5">
        <w:t>2.</w:t>
      </w:r>
      <w:r w:rsidRPr="00E11EA5">
        <w:tab/>
        <w:t>Choose the angular steps smaller than or equal to the reference angular steps.</w:t>
      </w:r>
    </w:p>
    <w:p w14:paraId="2D92BB01" w14:textId="77777777" w:rsidR="00074F21" w:rsidRPr="00E11EA5" w:rsidRDefault="00074F21" w:rsidP="00074F21">
      <w:pPr>
        <w:pStyle w:val="B1"/>
      </w:pPr>
      <w:r w:rsidRPr="00E11EA5">
        <w:t>3.</w:t>
      </w:r>
      <w:r w:rsidRPr="00E11EA5">
        <w:tab/>
        <w:t>Measure EIRP values on a spherical grid according to clause 6.3.2.1. Having the poles of the measurement grid along the direction of the main beam shall be avoided.</w:t>
      </w:r>
    </w:p>
    <w:p w14:paraId="711CE888" w14:textId="77777777" w:rsidR="00074F21" w:rsidRPr="00E11EA5" w:rsidRDefault="00074F21" w:rsidP="00074F21">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7D119B12" w14:textId="77777777" w:rsidR="00074F21" w:rsidRPr="00E11EA5" w:rsidRDefault="00074F21" w:rsidP="00074F21">
      <w:pPr>
        <w:pStyle w:val="B1"/>
      </w:pPr>
      <w:r w:rsidRPr="00E11EA5">
        <w:t>4.</w:t>
      </w:r>
      <w:r w:rsidRPr="00E11EA5">
        <w:tab/>
        <w:t>Apply suitable numerical integration to calculate the TRP estimate.</w:t>
      </w:r>
    </w:p>
    <w:p w14:paraId="2776F082" w14:textId="77777777" w:rsidR="00074F21" w:rsidRPr="00E11EA5" w:rsidRDefault="00074F21" w:rsidP="00074F21">
      <w:pPr>
        <w:pStyle w:val="Heading5"/>
      </w:pPr>
      <w:bookmarkStart w:id="176" w:name="_Toc32331968"/>
      <w:bookmarkStart w:id="177" w:name="_Toc37429882"/>
      <w:bookmarkStart w:id="178" w:name="_Toc43738953"/>
      <w:bookmarkStart w:id="179" w:name="_Toc46346714"/>
      <w:bookmarkStart w:id="180" w:name="_Toc53165653"/>
      <w:bookmarkStart w:id="181" w:name="_Toc53166348"/>
      <w:bookmarkStart w:id="182" w:name="_Toc53167042"/>
      <w:r w:rsidRPr="00E11EA5">
        <w:rPr>
          <w:lang w:eastAsia="en-GB"/>
        </w:rPr>
        <w:t>6.3.2.2</w:t>
      </w:r>
      <w:r w:rsidRPr="00E11EA5">
        <w:t>.4</w:t>
      </w:r>
      <w:r w:rsidRPr="00E11EA5">
        <w:tab/>
        <w:t>Beam-based directions</w:t>
      </w:r>
      <w:bookmarkEnd w:id="176"/>
      <w:bookmarkEnd w:id="177"/>
      <w:bookmarkEnd w:id="178"/>
      <w:bookmarkEnd w:id="179"/>
      <w:bookmarkEnd w:id="180"/>
      <w:bookmarkEnd w:id="181"/>
      <w:bookmarkEnd w:id="182"/>
      <w:r w:rsidRPr="00E11EA5">
        <w:t xml:space="preserve"> </w:t>
      </w:r>
    </w:p>
    <w:p w14:paraId="18F58585" w14:textId="620C4943" w:rsidR="00074F21" w:rsidRPr="00E11EA5" w:rsidRDefault="00074F21" w:rsidP="00074F21">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1E0FEE13"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642D0F90" w14:textId="0C638881" w:rsidR="00074F21" w:rsidRPr="00E11EA5" w:rsidRDefault="00074F21" w:rsidP="00074F21">
      <w:r w:rsidRPr="00E11EA5">
        <w:t xml:space="preserve">, where </w:t>
      </w:r>
      <w:r>
        <w:t>D</w:t>
      </w:r>
      <w:r w:rsidRPr="00882031">
        <w:rPr>
          <w:vertAlign w:val="subscript"/>
        </w:rPr>
        <w:t>EUT</w:t>
      </w:r>
      <w:r>
        <w:rPr>
          <w:vertAlign w:val="subscript"/>
        </w:rPr>
        <w:t xml:space="preserve"> </w:t>
      </w:r>
      <w:r w:rsidRPr="00E11EA5">
        <w:t xml:space="preserve"> is the directivity of BS.</w:t>
      </w:r>
    </w:p>
    <w:p w14:paraId="2FBAFE26" w14:textId="77777777" w:rsidR="00074F21" w:rsidRPr="00E11EA5" w:rsidRDefault="00074F21" w:rsidP="00074F21">
      <w:r w:rsidRPr="00E11EA5">
        <w:t>For the case of OTA BS output power, the directivity (D</w:t>
      </w:r>
      <w:r w:rsidRPr="00E11EA5">
        <w:rPr>
          <w:vertAlign w:val="subscript"/>
        </w:rPr>
        <w:t>BSoutputpower</w:t>
      </w:r>
      <w:r w:rsidRPr="00E11EA5">
        <w:t>) shall be defined as:</w:t>
      </w:r>
    </w:p>
    <w:p w14:paraId="33B4D4CB" w14:textId="77777777" w:rsidR="00074F21" w:rsidRPr="00E11EA5" w:rsidRDefault="00074F21" w:rsidP="00074F21">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B54332F" w14:textId="77777777" w:rsidR="00074F21" w:rsidRPr="00E11EA5" w:rsidRDefault="00074F21" w:rsidP="00074F21">
      <w:pPr>
        <w:pStyle w:val="Heading4"/>
        <w:rPr>
          <w:i/>
          <w:iCs/>
          <w:lang w:eastAsia="en-GB"/>
        </w:rPr>
      </w:pPr>
      <w:bookmarkStart w:id="183" w:name="_Toc32331969"/>
      <w:bookmarkStart w:id="184" w:name="_Toc37429883"/>
      <w:bookmarkStart w:id="185" w:name="_Toc43738954"/>
      <w:bookmarkStart w:id="186" w:name="_Toc46346715"/>
      <w:bookmarkStart w:id="187" w:name="_Toc53165654"/>
      <w:bookmarkStart w:id="188" w:name="_Toc53166349"/>
      <w:bookmarkStart w:id="189" w:name="_Toc53167043"/>
      <w:r w:rsidRPr="00E11EA5">
        <w:rPr>
          <w:lang w:eastAsia="en-GB"/>
        </w:rPr>
        <w:t>6.3.2.3</w:t>
      </w:r>
      <w:r w:rsidRPr="00E11EA5">
        <w:rPr>
          <w:lang w:eastAsia="en-GB"/>
        </w:rPr>
        <w:tab/>
        <w:t>Procedures for SEM and OBUE</w:t>
      </w:r>
      <w:bookmarkEnd w:id="183"/>
      <w:bookmarkEnd w:id="184"/>
      <w:bookmarkEnd w:id="185"/>
      <w:bookmarkEnd w:id="186"/>
      <w:bookmarkEnd w:id="187"/>
      <w:bookmarkEnd w:id="188"/>
      <w:bookmarkEnd w:id="189"/>
    </w:p>
    <w:p w14:paraId="283C57D6" w14:textId="77777777" w:rsidR="00074F21" w:rsidRPr="00E11EA5" w:rsidRDefault="00074F21" w:rsidP="00074F21">
      <w:pPr>
        <w:pStyle w:val="Heading5"/>
      </w:pPr>
      <w:bookmarkStart w:id="190" w:name="_Toc32331970"/>
      <w:bookmarkStart w:id="191" w:name="_Toc37429884"/>
      <w:bookmarkStart w:id="192" w:name="_Toc43738955"/>
      <w:bookmarkStart w:id="193" w:name="_Toc46346716"/>
      <w:bookmarkStart w:id="194" w:name="_Toc53165655"/>
      <w:bookmarkStart w:id="195" w:name="_Toc53166350"/>
      <w:bookmarkStart w:id="196" w:name="_Toc53167044"/>
      <w:r w:rsidRPr="00E11EA5">
        <w:rPr>
          <w:lang w:eastAsia="en-GB"/>
        </w:rPr>
        <w:t>6.3.2.3</w:t>
      </w:r>
      <w:r w:rsidRPr="00E11EA5">
        <w:t>.1</w:t>
      </w:r>
      <w:r w:rsidRPr="00E11EA5">
        <w:tab/>
        <w:t>General</w:t>
      </w:r>
      <w:bookmarkEnd w:id="190"/>
      <w:bookmarkEnd w:id="191"/>
      <w:bookmarkEnd w:id="192"/>
      <w:bookmarkEnd w:id="193"/>
      <w:bookmarkEnd w:id="194"/>
      <w:bookmarkEnd w:id="195"/>
      <w:bookmarkEnd w:id="196"/>
    </w:p>
    <w:p w14:paraId="2E026457" w14:textId="77777777" w:rsidR="00074F21" w:rsidRPr="00E11EA5" w:rsidRDefault="00074F21" w:rsidP="00074F21">
      <w:r w:rsidRPr="00E11EA5">
        <w:rPr>
          <w:b/>
          <w:bCs/>
        </w:rPr>
        <w:t>Test purpose:</w:t>
      </w:r>
      <w:r w:rsidRPr="00E11EA5">
        <w:t xml:space="preserve"> Accurate or controlled overestimate of TRP.</w:t>
      </w:r>
    </w:p>
    <w:p w14:paraId="2CD02EE7" w14:textId="77777777" w:rsidR="00074F21" w:rsidRPr="00E11EA5" w:rsidRDefault="00074F21" w:rsidP="00074F21">
      <w:r w:rsidRPr="00E11EA5">
        <w:lastRenderedPageBreak/>
        <w:t>The radiation source is limited to the antennas on the BS and it’s not necessary to take the dimension of the whole BS into account for calculations of the far-field distance and the reference angular steps. The test choices are as follows.</w:t>
      </w:r>
    </w:p>
    <w:p w14:paraId="49A430D4" w14:textId="77777777" w:rsidR="00074F21" w:rsidRPr="00E11EA5" w:rsidRDefault="00074F21" w:rsidP="00074F21">
      <w:pPr>
        <w:pStyle w:val="Heading5"/>
      </w:pPr>
      <w:bookmarkStart w:id="197" w:name="_Toc32331971"/>
      <w:bookmarkStart w:id="198" w:name="_Toc37429885"/>
      <w:bookmarkStart w:id="199" w:name="_Toc43738956"/>
      <w:bookmarkStart w:id="200" w:name="_Toc46346717"/>
      <w:bookmarkStart w:id="201" w:name="_Toc53165656"/>
      <w:bookmarkStart w:id="202" w:name="_Toc53166351"/>
      <w:bookmarkStart w:id="203" w:name="_Toc53167045"/>
      <w:r w:rsidRPr="00E11EA5">
        <w:rPr>
          <w:lang w:eastAsia="en-GB"/>
        </w:rPr>
        <w:t>6.3.2.3</w:t>
      </w:r>
      <w:r w:rsidRPr="00E11EA5">
        <w:t>.2</w:t>
      </w:r>
      <w:r w:rsidRPr="00E11EA5">
        <w:tab/>
        <w:t>Two cuts with pattern multiplication</w:t>
      </w:r>
      <w:bookmarkEnd w:id="197"/>
      <w:bookmarkEnd w:id="198"/>
      <w:bookmarkEnd w:id="199"/>
      <w:bookmarkEnd w:id="200"/>
      <w:bookmarkEnd w:id="201"/>
      <w:bookmarkEnd w:id="202"/>
      <w:bookmarkEnd w:id="203"/>
    </w:p>
    <w:p w14:paraId="3AF217D9" w14:textId="77777777" w:rsidR="00074F21" w:rsidRPr="00E11EA5" w:rsidRDefault="00074F21" w:rsidP="00074F21">
      <w:r w:rsidRPr="00E11EA5">
        <w:t xml:space="preserve">Use the same procedure as in clause 6.3.2.2.2. </w:t>
      </w:r>
    </w:p>
    <w:p w14:paraId="7489A9B5" w14:textId="77777777" w:rsidR="00074F21" w:rsidRPr="00E11EA5" w:rsidRDefault="00074F21" w:rsidP="00074F21">
      <w:pPr>
        <w:pStyle w:val="Heading5"/>
      </w:pPr>
      <w:bookmarkStart w:id="204" w:name="_Toc32331972"/>
      <w:bookmarkStart w:id="205" w:name="_Toc37429886"/>
      <w:bookmarkStart w:id="206" w:name="_Toc43738957"/>
      <w:bookmarkStart w:id="207" w:name="_Toc46346718"/>
      <w:bookmarkStart w:id="208" w:name="_Toc53165657"/>
      <w:bookmarkStart w:id="209" w:name="_Toc53166352"/>
      <w:bookmarkStart w:id="210" w:name="_Toc53167046"/>
      <w:r w:rsidRPr="00E11EA5">
        <w:rPr>
          <w:lang w:eastAsia="en-GB"/>
        </w:rPr>
        <w:t>6.3.2.3</w:t>
      </w:r>
      <w:r w:rsidRPr="00E11EA5">
        <w:t>.3</w:t>
      </w:r>
      <w:r w:rsidRPr="00E11EA5">
        <w:tab/>
        <w:t>Two or three cuts</w:t>
      </w:r>
      <w:bookmarkEnd w:id="204"/>
      <w:bookmarkEnd w:id="205"/>
      <w:bookmarkEnd w:id="206"/>
      <w:bookmarkEnd w:id="207"/>
      <w:bookmarkEnd w:id="208"/>
      <w:bookmarkEnd w:id="209"/>
      <w:bookmarkEnd w:id="210"/>
    </w:p>
    <w:p w14:paraId="604088B3" w14:textId="77777777" w:rsidR="00074F21" w:rsidRPr="00E11EA5" w:rsidRDefault="00074F21" w:rsidP="00074F21">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26C93649" w14:textId="77777777" w:rsidR="00074F21" w:rsidRPr="00E11EA5" w:rsidRDefault="00074F21" w:rsidP="00074F21">
      <w:pPr>
        <w:pStyle w:val="B1"/>
      </w:pPr>
      <w:r w:rsidRPr="00E11EA5">
        <w:t>1.</w:t>
      </w:r>
      <w:r w:rsidRPr="00E11EA5">
        <w:tab/>
        <w:t>Calculate the reference angular steps.</w:t>
      </w:r>
    </w:p>
    <w:p w14:paraId="103460A5" w14:textId="77777777" w:rsidR="00074F21" w:rsidRPr="00E11EA5" w:rsidRDefault="00074F21" w:rsidP="00074F21">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446C506A" w14:textId="77777777" w:rsidR="00074F21" w:rsidRPr="00E11EA5" w:rsidRDefault="00074F21" w:rsidP="00074F21">
      <w:pPr>
        <w:pStyle w:val="B1"/>
      </w:pPr>
      <w:r w:rsidRPr="00E11EA5">
        <w:t>3.</w:t>
      </w:r>
      <w:r w:rsidRPr="00E11EA5">
        <w:tab/>
        <w:t>Calculate the average EIRP in each cut and then the TRP estimate according to clause 6.3.2.5.</w:t>
      </w:r>
    </w:p>
    <w:p w14:paraId="0A55CE60" w14:textId="77777777" w:rsidR="00074F21" w:rsidRPr="00E11EA5" w:rsidRDefault="00074F21" w:rsidP="00074F21">
      <w:pPr>
        <w:pStyle w:val="B1"/>
      </w:pPr>
      <w:r w:rsidRPr="00E11EA5">
        <w:t>4.</w:t>
      </w:r>
      <w:r w:rsidRPr="00E11EA5">
        <w:tab/>
        <w:t>If the TRP estimate is above the requirement limit, perform the measurement on a third cut (See figure 6.3.2.5-1) and repeat step 3.</w:t>
      </w:r>
    </w:p>
    <w:p w14:paraId="18DAE084" w14:textId="77777777" w:rsidR="00074F21" w:rsidRPr="00E11EA5" w:rsidRDefault="00074F21" w:rsidP="00074F21">
      <w:pPr>
        <w:pStyle w:val="Heading5"/>
      </w:pPr>
      <w:bookmarkStart w:id="211" w:name="_Toc32331973"/>
      <w:bookmarkStart w:id="212" w:name="_Toc37429887"/>
      <w:bookmarkStart w:id="213" w:name="_Toc43738958"/>
      <w:bookmarkStart w:id="214" w:name="_Toc46346719"/>
      <w:bookmarkStart w:id="215" w:name="_Toc53165658"/>
      <w:bookmarkStart w:id="216" w:name="_Toc53166353"/>
      <w:bookmarkStart w:id="217" w:name="_Toc53167047"/>
      <w:r w:rsidRPr="00E11EA5">
        <w:rPr>
          <w:lang w:eastAsia="en-GB"/>
        </w:rPr>
        <w:t>6.3.2.3</w:t>
      </w:r>
      <w:r w:rsidRPr="00E11EA5">
        <w:t>.4</w:t>
      </w:r>
      <w:r w:rsidRPr="00E11EA5">
        <w:tab/>
        <w:t>Full sphere</w:t>
      </w:r>
      <w:bookmarkEnd w:id="211"/>
      <w:bookmarkEnd w:id="212"/>
      <w:bookmarkEnd w:id="213"/>
      <w:bookmarkEnd w:id="214"/>
      <w:bookmarkEnd w:id="215"/>
      <w:bookmarkEnd w:id="216"/>
      <w:bookmarkEnd w:id="217"/>
      <w:r w:rsidRPr="00E11EA5">
        <w:t xml:space="preserve"> </w:t>
      </w:r>
    </w:p>
    <w:p w14:paraId="1FE3DECE" w14:textId="77777777" w:rsidR="00074F21" w:rsidRPr="00E11EA5" w:rsidRDefault="00074F21" w:rsidP="00074F21">
      <w:r w:rsidRPr="00E11EA5">
        <w:t>Use the same procedure as in clause 6.3.2.2.3 for full sphere with appropriate reference steps.</w:t>
      </w:r>
    </w:p>
    <w:p w14:paraId="03E736D1" w14:textId="77777777" w:rsidR="00074F21" w:rsidRPr="00E11EA5" w:rsidRDefault="00074F21" w:rsidP="00074F21">
      <w:pPr>
        <w:pStyle w:val="Heading5"/>
      </w:pPr>
      <w:bookmarkStart w:id="218" w:name="_Toc32331974"/>
      <w:bookmarkStart w:id="219" w:name="_Toc37429888"/>
      <w:bookmarkStart w:id="220" w:name="_Toc43738959"/>
      <w:bookmarkStart w:id="221" w:name="_Toc46346720"/>
      <w:bookmarkStart w:id="222" w:name="_Toc53165659"/>
      <w:bookmarkStart w:id="223" w:name="_Toc53166354"/>
      <w:bookmarkStart w:id="224" w:name="_Toc53167048"/>
      <w:r w:rsidRPr="00E11EA5">
        <w:rPr>
          <w:lang w:eastAsia="en-GB"/>
        </w:rPr>
        <w:t>6.3.2.3</w:t>
      </w:r>
      <w:r w:rsidRPr="00E11EA5">
        <w:t>.5</w:t>
      </w:r>
      <w:r w:rsidRPr="00E11EA5">
        <w:tab/>
        <w:t>Beam-based directions</w:t>
      </w:r>
      <w:bookmarkEnd w:id="218"/>
      <w:bookmarkEnd w:id="219"/>
      <w:bookmarkEnd w:id="220"/>
      <w:bookmarkEnd w:id="221"/>
      <w:bookmarkEnd w:id="222"/>
      <w:bookmarkEnd w:id="223"/>
      <w:bookmarkEnd w:id="224"/>
    </w:p>
    <w:p w14:paraId="582EA952" w14:textId="77777777" w:rsidR="00074F21" w:rsidRPr="00E11EA5" w:rsidRDefault="00074F21" w:rsidP="00074F21">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11228DE0" w14:textId="77777777" w:rsidR="00074F21" w:rsidRPr="00E11EA5" w:rsidRDefault="00074F21" w:rsidP="00074F21">
      <w:r w:rsidRPr="00E11EA5">
        <w:t xml:space="preserve">The pre-scan (refer to clause 6.3.2.5.2), peak (refer to clause 6.3.2.5.3) and equal sector with peak average methods (refer to clause 6.3.2.5.4) are possible options. </w:t>
      </w:r>
    </w:p>
    <w:p w14:paraId="75A9911B" w14:textId="77777777" w:rsidR="00074F21" w:rsidRPr="00E11EA5" w:rsidRDefault="00074F21" w:rsidP="00074F21">
      <w:pPr>
        <w:pStyle w:val="Heading4"/>
        <w:rPr>
          <w:i/>
          <w:iCs/>
          <w:lang w:eastAsia="en-GB"/>
        </w:rPr>
      </w:pPr>
      <w:bookmarkStart w:id="225" w:name="_Toc32331975"/>
      <w:bookmarkStart w:id="226" w:name="_Toc37429889"/>
      <w:bookmarkStart w:id="227" w:name="_Toc43738960"/>
      <w:bookmarkStart w:id="228" w:name="_Toc46346721"/>
      <w:bookmarkStart w:id="229" w:name="_Toc53165660"/>
      <w:bookmarkStart w:id="230" w:name="_Toc53166355"/>
      <w:bookmarkStart w:id="231" w:name="_Toc53167049"/>
      <w:r w:rsidRPr="00E11EA5">
        <w:rPr>
          <w:lang w:eastAsia="en-GB"/>
        </w:rPr>
        <w:t>6.3.2.4</w:t>
      </w:r>
      <w:r w:rsidRPr="00E11EA5">
        <w:rPr>
          <w:lang w:eastAsia="en-GB"/>
        </w:rPr>
        <w:tab/>
        <w:t>Procedures for ACLR</w:t>
      </w:r>
      <w:bookmarkEnd w:id="225"/>
      <w:bookmarkEnd w:id="226"/>
      <w:bookmarkEnd w:id="227"/>
      <w:bookmarkEnd w:id="228"/>
      <w:bookmarkEnd w:id="229"/>
      <w:bookmarkEnd w:id="230"/>
      <w:bookmarkEnd w:id="231"/>
    </w:p>
    <w:p w14:paraId="0530A4A2" w14:textId="77777777" w:rsidR="00074F21" w:rsidRPr="00E11EA5" w:rsidRDefault="00074F21" w:rsidP="00074F21">
      <w:pPr>
        <w:pStyle w:val="Heading5"/>
      </w:pPr>
      <w:bookmarkStart w:id="232" w:name="_Toc32331976"/>
      <w:bookmarkStart w:id="233" w:name="_Toc37429890"/>
      <w:bookmarkStart w:id="234" w:name="_Toc43738961"/>
      <w:bookmarkStart w:id="235" w:name="_Toc46346722"/>
      <w:bookmarkStart w:id="236" w:name="_Toc53165661"/>
      <w:bookmarkStart w:id="237" w:name="_Toc53166356"/>
      <w:bookmarkStart w:id="238" w:name="_Toc53167050"/>
      <w:r w:rsidRPr="00E11EA5">
        <w:rPr>
          <w:lang w:eastAsia="en-GB"/>
        </w:rPr>
        <w:t>6.3.2.4</w:t>
      </w:r>
      <w:r w:rsidRPr="00E11EA5">
        <w:t>.1</w:t>
      </w:r>
      <w:r w:rsidRPr="00E11EA5">
        <w:tab/>
        <w:t>General</w:t>
      </w:r>
      <w:bookmarkEnd w:id="232"/>
      <w:bookmarkEnd w:id="233"/>
      <w:bookmarkEnd w:id="234"/>
      <w:bookmarkEnd w:id="235"/>
      <w:bookmarkEnd w:id="236"/>
      <w:bookmarkEnd w:id="237"/>
      <w:bookmarkEnd w:id="238"/>
    </w:p>
    <w:p w14:paraId="36289D04" w14:textId="77777777" w:rsidR="00074F21" w:rsidRPr="00E11EA5" w:rsidRDefault="00074F21" w:rsidP="00074F21">
      <w:r w:rsidRPr="00E11EA5">
        <w:rPr>
          <w:b/>
          <w:bCs/>
        </w:rPr>
        <w:t>Test purpose:</w:t>
      </w:r>
      <w:r w:rsidRPr="00E11EA5">
        <w:t xml:space="preserve"> Accurate or controlled underestimate of ACLR.</w:t>
      </w:r>
    </w:p>
    <w:p w14:paraId="4F1C64D7" w14:textId="77777777" w:rsidR="00074F21" w:rsidRPr="00E11EA5" w:rsidRDefault="00074F21" w:rsidP="00074F21">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0F556366" w14:textId="77777777" w:rsidR="00074F21" w:rsidRPr="00E11EA5" w:rsidRDefault="00074F21" w:rsidP="00074F21">
      <w:pPr>
        <w:pStyle w:val="Heading5"/>
      </w:pPr>
      <w:bookmarkStart w:id="239" w:name="_Toc32331977"/>
      <w:bookmarkStart w:id="240" w:name="_Toc37429891"/>
      <w:bookmarkStart w:id="241" w:name="_Toc43738962"/>
      <w:bookmarkStart w:id="242" w:name="_Toc46346723"/>
      <w:bookmarkStart w:id="243" w:name="_Toc53165662"/>
      <w:bookmarkStart w:id="244" w:name="_Toc53166357"/>
      <w:bookmarkStart w:id="245" w:name="_Toc53167051"/>
      <w:r w:rsidRPr="00E11EA5">
        <w:rPr>
          <w:lang w:eastAsia="en-GB"/>
        </w:rPr>
        <w:t>6.3.2.4</w:t>
      </w:r>
      <w:r w:rsidRPr="00E11EA5">
        <w:t>.2</w:t>
      </w:r>
      <w:r w:rsidRPr="00E11EA5">
        <w:tab/>
        <w:t>TRP fraction method</w:t>
      </w:r>
      <w:bookmarkEnd w:id="239"/>
      <w:bookmarkEnd w:id="240"/>
      <w:bookmarkEnd w:id="241"/>
      <w:bookmarkEnd w:id="242"/>
      <w:bookmarkEnd w:id="243"/>
      <w:bookmarkEnd w:id="244"/>
      <w:bookmarkEnd w:id="245"/>
    </w:p>
    <w:p w14:paraId="59D30AFB" w14:textId="77777777" w:rsidR="00074F21" w:rsidRPr="00E11EA5" w:rsidRDefault="00074F21" w:rsidP="00074F21">
      <w:pPr>
        <w:rPr>
          <w:lang w:eastAsia="en-GB"/>
        </w:rPr>
      </w:pPr>
      <w:r w:rsidRPr="00E11EA5">
        <w:rPr>
          <w:lang w:eastAsia="en-GB"/>
        </w:rPr>
        <w:t>Following steps are performed during the measurement.</w:t>
      </w:r>
    </w:p>
    <w:p w14:paraId="1059319A" w14:textId="77777777" w:rsidR="00074F21" w:rsidRPr="00E11EA5" w:rsidRDefault="00074F21" w:rsidP="00074F21">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48D0A26F" w14:textId="77777777" w:rsidR="00074F21" w:rsidRPr="00E11EA5" w:rsidRDefault="00074F21" w:rsidP="00074F21">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6F44CBA" w14:textId="77777777" w:rsidR="00074F21" w:rsidRPr="00E11EA5" w:rsidRDefault="00074F21" w:rsidP="00074F21">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65302B39" w14:textId="77777777" w:rsidR="00074F21" w:rsidRPr="00E11EA5" w:rsidRDefault="00074F21" w:rsidP="00074F21">
      <w:pPr>
        <w:pStyle w:val="Heading4"/>
        <w:rPr>
          <w:i/>
          <w:iCs/>
          <w:lang w:eastAsia="en-GB"/>
        </w:rPr>
      </w:pPr>
      <w:bookmarkStart w:id="246" w:name="_Toc32331978"/>
      <w:bookmarkStart w:id="247" w:name="_Toc37429892"/>
      <w:bookmarkStart w:id="248" w:name="_Toc43738963"/>
      <w:bookmarkStart w:id="249" w:name="_Toc46346724"/>
      <w:bookmarkStart w:id="250" w:name="_Toc53165663"/>
      <w:bookmarkStart w:id="251" w:name="_Toc53166358"/>
      <w:bookmarkStart w:id="252" w:name="_Toc53167052"/>
      <w:r w:rsidRPr="00E11EA5">
        <w:rPr>
          <w:lang w:eastAsia="en-GB"/>
        </w:rPr>
        <w:lastRenderedPageBreak/>
        <w:t>6.3.2.5</w:t>
      </w:r>
      <w:r w:rsidRPr="00E11EA5">
        <w:rPr>
          <w:lang w:eastAsia="en-GB"/>
        </w:rPr>
        <w:tab/>
        <w:t>Procedures for transmitter spurious emissions and EMC emissions</w:t>
      </w:r>
      <w:bookmarkEnd w:id="246"/>
      <w:bookmarkEnd w:id="247"/>
      <w:bookmarkEnd w:id="248"/>
      <w:bookmarkEnd w:id="249"/>
      <w:bookmarkEnd w:id="250"/>
      <w:bookmarkEnd w:id="251"/>
      <w:bookmarkEnd w:id="252"/>
    </w:p>
    <w:p w14:paraId="03F717A1" w14:textId="77777777" w:rsidR="00074F21" w:rsidRPr="00E11EA5" w:rsidRDefault="00074F21" w:rsidP="00074F21">
      <w:pPr>
        <w:pStyle w:val="Heading5"/>
      </w:pPr>
      <w:bookmarkStart w:id="253" w:name="_Toc32331979"/>
      <w:bookmarkStart w:id="254" w:name="_Toc37429893"/>
      <w:bookmarkStart w:id="255" w:name="_Toc43738964"/>
      <w:bookmarkStart w:id="256" w:name="_Toc46346725"/>
      <w:bookmarkStart w:id="257" w:name="_Toc53165664"/>
      <w:bookmarkStart w:id="258" w:name="_Toc53166359"/>
      <w:bookmarkStart w:id="259" w:name="_Toc53167053"/>
      <w:r w:rsidRPr="00E11EA5">
        <w:rPr>
          <w:lang w:eastAsia="en-GB"/>
        </w:rPr>
        <w:t>6.3.2.5</w:t>
      </w:r>
      <w:r w:rsidRPr="00E11EA5">
        <w:t>.1</w:t>
      </w:r>
      <w:r w:rsidRPr="00E11EA5">
        <w:tab/>
        <w:t>General</w:t>
      </w:r>
      <w:bookmarkEnd w:id="253"/>
      <w:bookmarkEnd w:id="254"/>
      <w:bookmarkEnd w:id="255"/>
      <w:bookmarkEnd w:id="256"/>
      <w:bookmarkEnd w:id="257"/>
      <w:bookmarkEnd w:id="258"/>
      <w:bookmarkEnd w:id="259"/>
    </w:p>
    <w:p w14:paraId="395240DF" w14:textId="77777777" w:rsidR="00074F21" w:rsidRPr="00E11EA5" w:rsidRDefault="00074F21" w:rsidP="00074F21">
      <w:r w:rsidRPr="00E11EA5">
        <w:rPr>
          <w:bCs/>
        </w:rPr>
        <w:t>Test purpose of the procedures addressed in this clause is to measure</w:t>
      </w:r>
      <w:r w:rsidRPr="00E11EA5">
        <w:t xml:space="preserve"> accurate or controlled overestimate of TRP.</w:t>
      </w:r>
    </w:p>
    <w:p w14:paraId="238F8C7F" w14:textId="77777777" w:rsidR="00074F21" w:rsidRPr="00E11EA5" w:rsidRDefault="00074F21" w:rsidP="00074F21">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550DA3AD" w14:textId="77777777" w:rsidR="00074F21" w:rsidRPr="00E11EA5" w:rsidRDefault="00074F21" w:rsidP="00074F21">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74CFEE4" w14:textId="77777777" w:rsidR="00074F21" w:rsidRPr="00E11EA5" w:rsidRDefault="00074F21" w:rsidP="00074F21">
      <w:r w:rsidRPr="00E11EA5">
        <w:t xml:space="preserve">When available, using a beam sweeping test signal with these methods can reduce the test time and improve the uncertainty. </w:t>
      </w:r>
    </w:p>
    <w:p w14:paraId="2FDB188B" w14:textId="77777777" w:rsidR="00074F21" w:rsidRPr="00E11EA5" w:rsidRDefault="00074F21" w:rsidP="00074F21">
      <w:pPr>
        <w:pStyle w:val="NO"/>
      </w:pPr>
      <w:r w:rsidRPr="00E11EA5">
        <w:t xml:space="preserve">NOTE: </w:t>
      </w:r>
      <w:r w:rsidRPr="00E11EA5">
        <w:tab/>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Pr="00E11EA5">
        <w:rPr>
          <w:lang w:eastAsia="en-GB"/>
        </w:rPr>
        <w:t xml:space="preserve"> </w:t>
      </w:r>
    </w:p>
    <w:p w14:paraId="03494A51" w14:textId="77777777" w:rsidR="00074F21" w:rsidRPr="00E11EA5" w:rsidRDefault="00074F21" w:rsidP="00074F21">
      <w:pPr>
        <w:pStyle w:val="Heading5"/>
      </w:pPr>
      <w:bookmarkStart w:id="260" w:name="_Toc32331980"/>
      <w:bookmarkStart w:id="261" w:name="_Toc37429894"/>
      <w:bookmarkStart w:id="262" w:name="_Toc43738965"/>
      <w:bookmarkStart w:id="263" w:name="_Toc46346726"/>
      <w:bookmarkStart w:id="264" w:name="_Toc53165665"/>
      <w:bookmarkStart w:id="265" w:name="_Toc53166360"/>
      <w:bookmarkStart w:id="266" w:name="_Toc53167054"/>
      <w:r w:rsidRPr="00E11EA5">
        <w:rPr>
          <w:lang w:eastAsia="en-GB"/>
        </w:rPr>
        <w:t>6.3.2.5</w:t>
      </w:r>
      <w:r w:rsidRPr="00E11EA5">
        <w:t>.2</w:t>
      </w:r>
      <w:r w:rsidRPr="00E11EA5">
        <w:tab/>
        <w:t>Pre-scan</w:t>
      </w:r>
      <w:bookmarkEnd w:id="260"/>
      <w:bookmarkEnd w:id="261"/>
      <w:bookmarkEnd w:id="262"/>
      <w:bookmarkEnd w:id="263"/>
      <w:bookmarkEnd w:id="264"/>
      <w:bookmarkEnd w:id="265"/>
      <w:bookmarkEnd w:id="266"/>
    </w:p>
    <w:p w14:paraId="2DB4B349" w14:textId="77777777" w:rsidR="00074F21" w:rsidRPr="00E11EA5" w:rsidRDefault="00074F21" w:rsidP="00074F21">
      <w:r w:rsidRPr="00E11EA5">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084EB14C" w14:textId="77777777" w:rsidR="00074F21" w:rsidRPr="00E11EA5" w:rsidRDefault="00074F21" w:rsidP="00074F21">
      <w:pPr>
        <w:pStyle w:val="B1"/>
      </w:pPr>
      <w:r w:rsidRPr="00E11EA5">
        <w:t>1.</w:t>
      </w:r>
      <w:r w:rsidRPr="00E11EA5">
        <w:tab/>
        <w:t>The distance can be shorter than the intended measurement distance between BS and the test antenna for evaluating TRP but should remain fixed throughout the scanning process.</w:t>
      </w:r>
    </w:p>
    <w:p w14:paraId="4DF45673" w14:textId="77777777" w:rsidR="00074F21" w:rsidRPr="00E11EA5" w:rsidRDefault="00074F21" w:rsidP="00074F21">
      <w:pPr>
        <w:pStyle w:val="B1"/>
      </w:pPr>
      <w:r w:rsidRPr="00E11EA5">
        <w:t>2.</w:t>
      </w:r>
      <w:r w:rsidRPr="00E11EA5">
        <w:tab/>
        <w:t xml:space="preserve">Scan the surface around the BS. </w:t>
      </w:r>
    </w:p>
    <w:p w14:paraId="31A54934" w14:textId="77777777" w:rsidR="00074F21" w:rsidRPr="00E11EA5" w:rsidRDefault="00074F21" w:rsidP="00074F21">
      <w:pPr>
        <w:pStyle w:val="B1"/>
      </w:pPr>
      <w:r w:rsidRPr="00E11EA5">
        <w:t>3.</w:t>
      </w:r>
      <w:r w:rsidRPr="00E11EA5">
        <w:tab/>
        <w:t>Rotate the measurement antenna to cover all polarizations of emissions to detect the maximum emission.</w:t>
      </w:r>
    </w:p>
    <w:p w14:paraId="2CF6180C" w14:textId="77777777" w:rsidR="00074F21" w:rsidRPr="00E11EA5" w:rsidRDefault="00074F21" w:rsidP="00074F21">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78055B20" w14:textId="77777777" w:rsidR="00074F21" w:rsidRPr="00E11EA5" w:rsidRDefault="00074F21" w:rsidP="00074F21">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0085C181" w14:textId="77777777" w:rsidR="00074F21" w:rsidRPr="00E11EA5" w:rsidRDefault="00074F21" w:rsidP="00074F21">
      <w:pPr>
        <w:pStyle w:val="B1"/>
      </w:pPr>
      <w:r w:rsidRPr="00E11EA5">
        <w:t>6.</w:t>
      </w:r>
      <w:r w:rsidRPr="00E11EA5">
        <w:tab/>
        <w:t xml:space="preserve">For all the other spurious frequencies that do not meet the criterion in Step 5, further measurements are required. </w:t>
      </w:r>
    </w:p>
    <w:p w14:paraId="265D347A" w14:textId="77777777" w:rsidR="00074F21" w:rsidRPr="00E11EA5" w:rsidRDefault="00074F21" w:rsidP="00074F21">
      <w:pPr>
        <w:pStyle w:val="Heading5"/>
      </w:pPr>
      <w:bookmarkStart w:id="267" w:name="_Toc32331981"/>
      <w:bookmarkStart w:id="268" w:name="_Toc37429895"/>
      <w:bookmarkStart w:id="269" w:name="_Toc43738966"/>
      <w:bookmarkStart w:id="270" w:name="_Toc46346727"/>
      <w:bookmarkStart w:id="271" w:name="_Toc53165666"/>
      <w:bookmarkStart w:id="272" w:name="_Toc53166361"/>
      <w:bookmarkStart w:id="273" w:name="_Toc53167055"/>
      <w:r w:rsidRPr="00E11EA5">
        <w:rPr>
          <w:lang w:eastAsia="en-GB"/>
        </w:rPr>
        <w:t>6.3.2.5</w:t>
      </w:r>
      <w:r w:rsidRPr="00E11EA5">
        <w:t>.3</w:t>
      </w:r>
      <w:r w:rsidRPr="00E11EA5">
        <w:tab/>
        <w:t>Peak method</w:t>
      </w:r>
      <w:bookmarkEnd w:id="267"/>
      <w:bookmarkEnd w:id="268"/>
      <w:bookmarkEnd w:id="269"/>
      <w:bookmarkEnd w:id="270"/>
      <w:bookmarkEnd w:id="271"/>
      <w:bookmarkEnd w:id="272"/>
      <w:bookmarkEnd w:id="273"/>
    </w:p>
    <w:p w14:paraId="60B2F227" w14:textId="77777777" w:rsidR="00074F21" w:rsidRPr="00E11EA5" w:rsidRDefault="00074F21" w:rsidP="00074F21">
      <w:pPr>
        <w:tabs>
          <w:tab w:val="left" w:pos="935"/>
        </w:tabs>
        <w:rPr>
          <w:lang w:val="en-US"/>
        </w:rPr>
      </w:pPr>
      <w:r w:rsidRPr="00E11EA5">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4C00B299" w14:textId="77777777" w:rsidR="00074F21" w:rsidRPr="00E11EA5" w:rsidRDefault="00074F21" w:rsidP="00074F21">
      <w:pPr>
        <w:pStyle w:val="B1"/>
      </w:pPr>
      <w:r w:rsidRPr="00E11EA5">
        <w:t>1.</w:t>
      </w:r>
      <w:r w:rsidRPr="00E11EA5">
        <w:tab/>
        <w:t xml:space="preserve">Find the direction of the peak emission EIRP or peak power density. </w:t>
      </w:r>
    </w:p>
    <w:p w14:paraId="51D07371" w14:textId="77777777" w:rsidR="00074F21" w:rsidRPr="00E11EA5" w:rsidRDefault="00074F21" w:rsidP="00074F21">
      <w:pPr>
        <w:pStyle w:val="B1"/>
      </w:pPr>
      <w:r w:rsidRPr="00E11EA5">
        <w:t>2.</w:t>
      </w:r>
      <w:r w:rsidRPr="00E11EA5">
        <w:tab/>
        <w:t xml:space="preserve">Start with the spurious frequency that has the maximum power level recorded during pre-scan. </w:t>
      </w:r>
    </w:p>
    <w:p w14:paraId="44E9AA6A" w14:textId="77777777" w:rsidR="00074F21" w:rsidRPr="00E11EA5" w:rsidRDefault="00074F21" w:rsidP="00074F21">
      <w:pPr>
        <w:pStyle w:val="B1"/>
      </w:pPr>
      <w:r w:rsidRPr="00E11EA5">
        <w:t>3.</w:t>
      </w:r>
      <w:r w:rsidRPr="00E11EA5">
        <w:tab/>
        <w:t>The BS and test antenna are oriented to the same position where the maximum power level is recorded during the pre-scan.</w:t>
      </w:r>
    </w:p>
    <w:p w14:paraId="533B81B8" w14:textId="77777777" w:rsidR="00074F21" w:rsidRPr="00E11EA5" w:rsidRDefault="00074F21" w:rsidP="00074F21">
      <w:pPr>
        <w:pStyle w:val="NO"/>
      </w:pPr>
      <w:r w:rsidRPr="00E11EA5">
        <w:t>NOTE:</w:t>
      </w:r>
      <w:r w:rsidRPr="00E11EA5">
        <w:tab/>
        <w:t>This set-up might not be applicable if pre-scan is performed in near-field.</w:t>
      </w:r>
    </w:p>
    <w:p w14:paraId="2CEC4830" w14:textId="77777777" w:rsidR="00074F21" w:rsidRPr="00E11EA5" w:rsidRDefault="00074F21" w:rsidP="00074F21">
      <w:pPr>
        <w:pStyle w:val="B1"/>
      </w:pPr>
      <w:r w:rsidRPr="00E11EA5">
        <w:t>4.</w:t>
      </w:r>
      <w:r w:rsidRPr="00E11EA5">
        <w:tab/>
        <w:t xml:space="preserve">BS and test antenna are moved around the position to identify and measure the peak EIRP. </w:t>
      </w:r>
    </w:p>
    <w:p w14:paraId="7F9A12D4" w14:textId="77777777" w:rsidR="00074F21" w:rsidRPr="00E11EA5" w:rsidRDefault="00074F21" w:rsidP="00074F21">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54D15476" w14:textId="77777777" w:rsidR="00074F21" w:rsidRPr="00E11EA5" w:rsidRDefault="00074F21" w:rsidP="00074F21">
      <w:pPr>
        <w:pStyle w:val="B1"/>
      </w:pPr>
      <w:r w:rsidRPr="00E11EA5">
        <w:t>6.</w:t>
      </w:r>
      <w:r w:rsidRPr="00E11EA5">
        <w:tab/>
        <w:t>Repeat Steps 4 to 6 for the next strongest emission.</w:t>
      </w:r>
    </w:p>
    <w:p w14:paraId="7DA22009" w14:textId="77777777" w:rsidR="00074F21" w:rsidRPr="00E11EA5" w:rsidRDefault="00074F21" w:rsidP="00074F21">
      <w:pPr>
        <w:pStyle w:val="Heading5"/>
      </w:pPr>
      <w:bookmarkStart w:id="274" w:name="_Toc32331982"/>
      <w:bookmarkStart w:id="275" w:name="_Toc37429896"/>
      <w:bookmarkStart w:id="276" w:name="_Toc43738967"/>
      <w:bookmarkStart w:id="277" w:name="_Toc46346728"/>
      <w:bookmarkStart w:id="278" w:name="_Toc53165667"/>
      <w:bookmarkStart w:id="279" w:name="_Toc53166362"/>
      <w:bookmarkStart w:id="280" w:name="_Toc53167056"/>
      <w:r w:rsidRPr="00E11EA5">
        <w:rPr>
          <w:lang w:eastAsia="en-GB"/>
        </w:rPr>
        <w:t>6.3.2.5</w:t>
      </w:r>
      <w:r w:rsidRPr="00E11EA5">
        <w:t>.4</w:t>
      </w:r>
      <w:r w:rsidRPr="00E11EA5">
        <w:tab/>
        <w:t>Equal sector with peak average method</w:t>
      </w:r>
      <w:bookmarkEnd w:id="274"/>
      <w:bookmarkEnd w:id="275"/>
      <w:bookmarkEnd w:id="276"/>
      <w:bookmarkEnd w:id="277"/>
      <w:bookmarkEnd w:id="278"/>
      <w:bookmarkEnd w:id="279"/>
      <w:bookmarkEnd w:id="280"/>
    </w:p>
    <w:p w14:paraId="4FB3EC0F" w14:textId="77777777" w:rsidR="00074F21" w:rsidRPr="00E11EA5" w:rsidRDefault="00074F21" w:rsidP="00074F21">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4473DFC7" w14:textId="77777777" w:rsidR="00074F21" w:rsidRPr="00E11EA5" w:rsidRDefault="00074F21" w:rsidP="00074F21">
      <w:pPr>
        <w:pStyle w:val="B1"/>
      </w:pPr>
      <w:r w:rsidRPr="00E11EA5">
        <w:t>1.</w:t>
      </w:r>
      <w:r w:rsidRPr="00E11EA5">
        <w:tab/>
        <w:t xml:space="preserve">The measurement distance is in the far field. </w:t>
      </w:r>
    </w:p>
    <w:p w14:paraId="2C5CB773" w14:textId="77777777" w:rsidR="00074F21" w:rsidRPr="00E11EA5" w:rsidRDefault="00074F21" w:rsidP="00074F21">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 </w:t>
      </w:r>
      <w:r w:rsidRPr="00E11EA5">
        <w:rPr>
          <w:lang w:eastAsia="ja-JP"/>
        </w:rPr>
        <w:t>°</w:t>
      </w:r>
      <w:r w:rsidRPr="00E11EA5">
        <w:t xml:space="preserve">. Other techniques for determining the sector size are not precluded such as using the angular step. </w:t>
      </w:r>
    </w:p>
    <w:p w14:paraId="7BF68EAA" w14:textId="77777777" w:rsidR="00074F21" w:rsidRPr="00E11EA5" w:rsidRDefault="00074F21" w:rsidP="00074F21">
      <w:pPr>
        <w:pStyle w:val="B1"/>
      </w:pPr>
      <w:r w:rsidRPr="00E11EA5">
        <w:t>3.</w:t>
      </w:r>
      <w:r w:rsidRPr="00E11EA5">
        <w:tab/>
        <w:t xml:space="preserve">For those spurious frequencies which need further measurements by the peak method, start with the spurious frequency that has the highest recorded power level. </w:t>
      </w:r>
    </w:p>
    <w:p w14:paraId="3CCC126F" w14:textId="77777777" w:rsidR="00074F21" w:rsidRPr="00E11EA5" w:rsidRDefault="00074F21" w:rsidP="00074F21">
      <w:pPr>
        <w:pStyle w:val="B1"/>
      </w:pPr>
      <w:r w:rsidRPr="00E11EA5">
        <w:t>4.</w:t>
      </w:r>
      <w:r w:rsidRPr="00E11EA5">
        <w:tab/>
        <w:t xml:space="preserve">Perform Steps 4 and 5 as in the peak method. </w:t>
      </w:r>
    </w:p>
    <w:p w14:paraId="7BEBFDC5" w14:textId="77777777" w:rsidR="00074F21" w:rsidRPr="00E11EA5" w:rsidRDefault="00074F21" w:rsidP="00074F21">
      <w:pPr>
        <w:pStyle w:val="B1"/>
      </w:pPr>
      <w:r w:rsidRPr="00E11EA5">
        <w:t>5.</w:t>
      </w:r>
      <w:r w:rsidRPr="00E11EA5">
        <w:tab/>
        <w:t>Move to the next sector with next higher emissions recorded and repeat Step 4 until all sectors are covered.</w:t>
      </w:r>
    </w:p>
    <w:p w14:paraId="2773596A" w14:textId="77777777" w:rsidR="00074F21" w:rsidRPr="00E11EA5" w:rsidRDefault="00074F21" w:rsidP="00074F21">
      <w:pPr>
        <w:pStyle w:val="B1"/>
      </w:pPr>
      <w:r w:rsidRPr="00E11EA5">
        <w:t>6.</w:t>
      </w:r>
      <w:r w:rsidRPr="00E11EA5">
        <w:tab/>
        <w:t xml:space="preserve">Calculate TRP estimate as </w:t>
      </w:r>
      <w:r w:rsidRPr="00E11EA5">
        <w:fldChar w:fldCharType="begin"/>
      </w:r>
      <w:r w:rsidRPr="00E11EA5">
        <w:instrText xml:space="preserve"> QUOTE </w:instrText>
      </w:r>
      <w:r w:rsidR="006970C3">
        <w:rPr>
          <w:position w:val="-11"/>
        </w:rPr>
        <w:pict w14:anchorId="51C93ECC">
          <v:shape id="_x0000_i1040" type="#_x0000_t75" style="width:122.25pt;height:14.25pt" equationxml="&lt;">
            <v:imagedata r:id="rId51" o:title="" chromakey="white"/>
          </v:shape>
        </w:pict>
      </w:r>
      <w:r w:rsidRPr="00E11EA5">
        <w:instrText xml:space="preserve"> </w:instrText>
      </w:r>
      <w:r w:rsidRPr="00E11EA5">
        <w:fldChar w:fldCharType="separate"/>
      </w:r>
      <w:r w:rsidR="006970C3">
        <w:rPr>
          <w:position w:val="-11"/>
        </w:rPr>
        <w:pict w14:anchorId="307B073B">
          <v:shape id="_x0000_i1041" type="#_x0000_t75" style="width:122.25pt;height:14.25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6970C3">
        <w:rPr>
          <w:position w:val="-8"/>
        </w:rPr>
        <w:pict w14:anchorId="7AD12438">
          <v:shape id="_x0000_i1042" type="#_x0000_t75" style="width:122.25pt;height:14.25pt" equationxml="&lt;">
            <v:imagedata r:id="rId52" o:title="" chromakey="white"/>
          </v:shape>
        </w:pict>
      </w:r>
      <w:r w:rsidRPr="00E11EA5">
        <w:instrText xml:space="preserve"> </w:instrText>
      </w:r>
      <w:r w:rsidRPr="00E11EA5">
        <w:fldChar w:fldCharType="separate"/>
      </w:r>
      <w:r w:rsidR="006970C3">
        <w:rPr>
          <w:position w:val="-8"/>
        </w:rPr>
        <w:pict w14:anchorId="4467649D">
          <v:shape id="_x0000_i1043" type="#_x0000_t75" style="width:122.25pt;height:14.25pt" equationxml="&lt;">
            <v:imagedata r:id="rId52" o:title="" chromakey="white"/>
          </v:shape>
        </w:pict>
      </w:r>
      <w:r w:rsidRPr="00E11EA5">
        <w:fldChar w:fldCharType="end"/>
      </w:r>
      <w:r w:rsidRPr="00E11EA5">
        <w:t xml:space="preserve"> is in linear units.</w:t>
      </w:r>
    </w:p>
    <w:p w14:paraId="0F3A1240" w14:textId="77777777" w:rsidR="00074F21" w:rsidRPr="00E11EA5" w:rsidRDefault="00074F21" w:rsidP="00074F21">
      <w:pPr>
        <w:pStyle w:val="B1"/>
      </w:pPr>
      <w:r w:rsidRPr="00E11EA5">
        <w:t>7.</w:t>
      </w:r>
      <w:r w:rsidRPr="00E11EA5">
        <w:tab/>
        <w:t xml:space="preserve">Repeat steps 4 and 5 for at least 7 spurious frequencies with the next higher emission in descending order. </w:t>
      </w:r>
    </w:p>
    <w:p w14:paraId="41DAD374" w14:textId="77777777" w:rsidR="00074F21" w:rsidRPr="00E11EA5" w:rsidRDefault="00074F21" w:rsidP="00074F21">
      <w:pPr>
        <w:pStyle w:val="B1"/>
      </w:pPr>
      <w:r w:rsidRPr="00E11EA5">
        <w:t>8.</w:t>
      </w:r>
      <w:r w:rsidRPr="00E11EA5">
        <w:tab/>
        <w:t xml:space="preserve">If TRP estimate for each of the 8 spurious frequencies is less than the specified limit then no further measurements are required else use the other methods to evaluate TRP estimates. </w:t>
      </w:r>
    </w:p>
    <w:p w14:paraId="02EED772" w14:textId="77777777" w:rsidR="00074F21" w:rsidRPr="00E11EA5" w:rsidRDefault="00074F21" w:rsidP="00074F21">
      <w:pPr>
        <w:pStyle w:val="Heading5"/>
      </w:pPr>
      <w:bookmarkStart w:id="281" w:name="_Toc32331983"/>
      <w:bookmarkStart w:id="282" w:name="_Toc37429897"/>
      <w:bookmarkStart w:id="283" w:name="_Toc43738968"/>
      <w:bookmarkStart w:id="284" w:name="_Toc46346729"/>
      <w:bookmarkStart w:id="285" w:name="_Toc53165668"/>
      <w:bookmarkStart w:id="286" w:name="_Toc53166363"/>
      <w:bookmarkStart w:id="287" w:name="_Toc53167057"/>
      <w:r w:rsidRPr="00E11EA5">
        <w:rPr>
          <w:lang w:eastAsia="en-GB"/>
        </w:rPr>
        <w:t>6.3.2.5</w:t>
      </w:r>
      <w:r w:rsidRPr="00E11EA5">
        <w:t>.5</w:t>
      </w:r>
      <w:r w:rsidRPr="00E11EA5">
        <w:tab/>
        <w:t>Two or three cuts with dense sampling</w:t>
      </w:r>
      <w:bookmarkEnd w:id="281"/>
      <w:bookmarkEnd w:id="282"/>
      <w:bookmarkEnd w:id="283"/>
      <w:bookmarkEnd w:id="284"/>
      <w:bookmarkEnd w:id="285"/>
      <w:bookmarkEnd w:id="286"/>
      <w:bookmarkEnd w:id="287"/>
    </w:p>
    <w:p w14:paraId="1FCBDCC6" w14:textId="77777777" w:rsidR="00074F21" w:rsidRPr="00E11EA5" w:rsidRDefault="00074F21" w:rsidP="00074F21">
      <w:r w:rsidRPr="00E11EA5">
        <w:t>Following sequence can be used:</w:t>
      </w:r>
    </w:p>
    <w:p w14:paraId="6AE15FC9" w14:textId="77777777" w:rsidR="00074F21" w:rsidRPr="00E11EA5" w:rsidRDefault="00074F21" w:rsidP="00074F21">
      <w:pPr>
        <w:pStyle w:val="B1"/>
      </w:pPr>
      <w:r w:rsidRPr="00E11EA5">
        <w:t>1.</w:t>
      </w:r>
      <w:r w:rsidRPr="00E11EA5">
        <w:tab/>
        <w:t>Follow steps described in clause 6.3.2.3.3 and calculate the TRP estimate. Note that no alignment is needed for spurious emissions.</w:t>
      </w:r>
    </w:p>
    <w:p w14:paraId="63249A47" w14:textId="77777777" w:rsidR="00074F21" w:rsidRPr="00E11EA5" w:rsidRDefault="00074F21" w:rsidP="00074F21">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0E3F842A" w14:textId="77777777" w:rsidR="00074F21" w:rsidRPr="00E11EA5" w:rsidRDefault="00074F21" w:rsidP="00074F21">
      <w:pPr>
        <w:pStyle w:val="B1"/>
        <w:rPr>
          <w:lang w:val="en-US"/>
        </w:rPr>
      </w:pPr>
      <w:r w:rsidRPr="00E11EA5">
        <w:t>3.</w:t>
      </w:r>
      <w:r w:rsidRPr="00E11EA5">
        <w:tab/>
        <w:t>Compare the (TRP estimate + ΔTRP) to the limit.</w:t>
      </w:r>
    </w:p>
    <w:p w14:paraId="35BE0817" w14:textId="77777777" w:rsidR="00074F21" w:rsidRPr="00E11EA5" w:rsidRDefault="00074F21" w:rsidP="00074F21">
      <w:pPr>
        <w:pStyle w:val="B1"/>
      </w:pPr>
      <w:r w:rsidRPr="00E11EA5">
        <w:t>4.</w:t>
      </w:r>
      <w:r w:rsidRPr="00E11EA5">
        <w:tab/>
        <w:t>If the (TRP estimate + ΔTRP) is above the limit, perform the measurement on an additional third cut (see figure 6.3.2.5-1) and repeat steps 1 to 3.</w:t>
      </w:r>
    </w:p>
    <w:p w14:paraId="5649231C" w14:textId="77777777" w:rsidR="00074F21" w:rsidRPr="00E11EA5" w:rsidRDefault="00074F21" w:rsidP="00074F21">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74F21" w:rsidRPr="00E11EA5" w14:paraId="6E183962" w14:textId="77777777" w:rsidTr="0013347C">
        <w:trPr>
          <w:jc w:val="center"/>
        </w:trPr>
        <w:tc>
          <w:tcPr>
            <w:tcW w:w="0" w:type="auto"/>
          </w:tcPr>
          <w:p w14:paraId="4ED4D152" w14:textId="77777777" w:rsidR="00074F21" w:rsidRPr="00E11EA5" w:rsidRDefault="00074F21" w:rsidP="0013347C">
            <w:pPr>
              <w:pStyle w:val="TAH"/>
              <w:rPr>
                <w:noProof/>
              </w:rPr>
            </w:pPr>
          </w:p>
        </w:tc>
        <w:tc>
          <w:tcPr>
            <w:tcW w:w="0" w:type="auto"/>
          </w:tcPr>
          <w:p w14:paraId="556F230F" w14:textId="77777777" w:rsidR="00074F21" w:rsidRPr="00E11EA5" w:rsidRDefault="00074F21" w:rsidP="0013347C">
            <w:pPr>
              <w:pStyle w:val="TAH"/>
              <w:rPr>
                <w:noProof/>
              </w:rPr>
            </w:pPr>
            <w:r w:rsidRPr="00E11EA5">
              <w:rPr>
                <w:noProof/>
              </w:rPr>
              <w:t xml:space="preserve">Three cuts </w:t>
            </w:r>
          </w:p>
        </w:tc>
        <w:tc>
          <w:tcPr>
            <w:tcW w:w="0" w:type="auto"/>
          </w:tcPr>
          <w:p w14:paraId="23A0E259" w14:textId="77777777" w:rsidR="00074F21" w:rsidRPr="00E11EA5" w:rsidRDefault="00074F21" w:rsidP="0013347C">
            <w:pPr>
              <w:pStyle w:val="TAH"/>
              <w:rPr>
                <w:noProof/>
              </w:rPr>
            </w:pPr>
            <w:r w:rsidRPr="00E11EA5">
              <w:rPr>
                <w:noProof/>
              </w:rPr>
              <w:t>Two cuts</w:t>
            </w:r>
          </w:p>
        </w:tc>
      </w:tr>
      <w:tr w:rsidR="00074F21" w:rsidRPr="00E11EA5" w14:paraId="5350F1E5" w14:textId="77777777" w:rsidTr="0013347C">
        <w:trPr>
          <w:jc w:val="center"/>
        </w:trPr>
        <w:tc>
          <w:tcPr>
            <w:tcW w:w="0" w:type="auto"/>
          </w:tcPr>
          <w:p w14:paraId="325E68A0" w14:textId="77777777" w:rsidR="00074F21" w:rsidRPr="00E11EA5" w:rsidRDefault="00074F21" w:rsidP="0013347C">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6AE09E0F" w14:textId="77777777" w:rsidR="00074F21" w:rsidRPr="00E11EA5" w:rsidRDefault="00074F21" w:rsidP="0013347C">
            <w:pPr>
              <w:pStyle w:val="TAC"/>
              <w:rPr>
                <w:noProof/>
              </w:rPr>
            </w:pPr>
            <w:r w:rsidRPr="00E11EA5">
              <w:rPr>
                <w:noProof/>
              </w:rPr>
              <w:t>2.0</w:t>
            </w:r>
          </w:p>
        </w:tc>
        <w:tc>
          <w:tcPr>
            <w:tcW w:w="0" w:type="auto"/>
          </w:tcPr>
          <w:p w14:paraId="461CA0C8" w14:textId="77777777" w:rsidR="00074F21" w:rsidRPr="00E11EA5" w:rsidRDefault="00074F21" w:rsidP="0013347C">
            <w:pPr>
              <w:pStyle w:val="TAC"/>
              <w:rPr>
                <w:noProof/>
              </w:rPr>
            </w:pPr>
            <w:r w:rsidRPr="00E11EA5">
              <w:rPr>
                <w:noProof/>
              </w:rPr>
              <w:t>2.5</w:t>
            </w:r>
          </w:p>
        </w:tc>
      </w:tr>
    </w:tbl>
    <w:p w14:paraId="635CC4D7" w14:textId="77777777" w:rsidR="00074F21" w:rsidRPr="00E11EA5" w:rsidRDefault="00074F21" w:rsidP="00074F21">
      <w:pPr>
        <w:rPr>
          <w:lang w:val="en-US"/>
        </w:rPr>
      </w:pPr>
    </w:p>
    <w:p w14:paraId="78F86676" w14:textId="77777777" w:rsidR="00074F21" w:rsidRPr="00E11EA5" w:rsidRDefault="00074F21" w:rsidP="00074F21">
      <w:pPr>
        <w:pStyle w:val="Heading5"/>
      </w:pPr>
      <w:bookmarkStart w:id="288" w:name="_Toc32331984"/>
      <w:bookmarkStart w:id="289" w:name="_Toc37429898"/>
      <w:bookmarkStart w:id="290" w:name="_Toc43738969"/>
      <w:bookmarkStart w:id="291" w:name="_Toc46346730"/>
      <w:bookmarkStart w:id="292" w:name="_Toc53165669"/>
      <w:bookmarkStart w:id="293" w:name="_Toc53166364"/>
      <w:bookmarkStart w:id="294" w:name="_Toc53167058"/>
      <w:r w:rsidRPr="00E11EA5">
        <w:rPr>
          <w:lang w:eastAsia="en-GB"/>
        </w:rPr>
        <w:t>6.3.2.5</w:t>
      </w:r>
      <w:r w:rsidRPr="00E11EA5">
        <w:t>.6</w:t>
      </w:r>
      <w:r w:rsidRPr="00E11EA5">
        <w:tab/>
        <w:t>Full sphere with sparse sampling</w:t>
      </w:r>
      <w:bookmarkEnd w:id="288"/>
      <w:bookmarkEnd w:id="289"/>
      <w:bookmarkEnd w:id="290"/>
      <w:bookmarkEnd w:id="291"/>
      <w:bookmarkEnd w:id="292"/>
      <w:bookmarkEnd w:id="293"/>
      <w:bookmarkEnd w:id="294"/>
    </w:p>
    <w:p w14:paraId="6C7FAE75" w14:textId="77777777" w:rsidR="00074F21" w:rsidRPr="00E11EA5" w:rsidRDefault="00074F21" w:rsidP="00074F21">
      <w:pPr>
        <w:rPr>
          <w:lang w:val="en-US"/>
        </w:rPr>
      </w:pPr>
      <w:r w:rsidRPr="00E11EA5">
        <w:rPr>
          <w:lang w:val="en-US"/>
        </w:rPr>
        <w:t>Sparse angular sampling with a correction factor can be used to save measurement time. The only difference is in the used angular steps. Following sequence can be used:</w:t>
      </w:r>
    </w:p>
    <w:p w14:paraId="7954A66D" w14:textId="77777777" w:rsidR="00074F21" w:rsidRPr="00E11EA5" w:rsidRDefault="00074F21" w:rsidP="00074F21">
      <w:pPr>
        <w:pStyle w:val="B1"/>
      </w:pPr>
      <w:r w:rsidRPr="00E11EA5">
        <w:t>1.</w:t>
      </w:r>
      <w:r w:rsidRPr="00E11EA5">
        <w:tab/>
        <w:t>Set the angular grid:</w:t>
      </w:r>
    </w:p>
    <w:p w14:paraId="3F81A167" w14:textId="77777777" w:rsidR="00074F21" w:rsidRPr="00E11EA5" w:rsidRDefault="00074F21" w:rsidP="00074F21">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6B19C55B" w14:textId="77777777" w:rsidR="00074F21" w:rsidRPr="00E11EA5" w:rsidRDefault="00074F21" w:rsidP="00074F21">
      <w:pPr>
        <w:pStyle w:val="B30"/>
        <w:rPr>
          <w:i/>
          <w:lang w:val="en-US"/>
        </w:rPr>
      </w:pPr>
      <m:oMathPara>
        <m:oMath>
          <m:r>
            <m:rPr>
              <m:sty m:val="p"/>
            </m:rPr>
            <w:rPr>
              <w:rFonts w:ascii="Cambria Math" w:hAnsi="Cambria Math"/>
            </w:rPr>
            <w:lastRenderedPageBreak/>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56B52533" w14:textId="77777777" w:rsidR="00074F21" w:rsidRPr="00E11EA5" w:rsidRDefault="00074F21" w:rsidP="00074F21">
      <w:pPr>
        <w:pStyle w:val="B30"/>
      </w:pPr>
      <w:r w:rsidRPr="00E11EA5">
        <w:t xml:space="preserve">and the correction factor as: </w:t>
      </w:r>
    </w:p>
    <w:p w14:paraId="7E60FA27" w14:textId="77777777" w:rsidR="00074F21" w:rsidRPr="00E11EA5" w:rsidRDefault="00A15418" w:rsidP="00074F21">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6969A832" w14:textId="77777777" w:rsidR="00074F21" w:rsidRPr="00E11EA5" w:rsidRDefault="00074F21" w:rsidP="00074F21">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15667416" w14:textId="77777777" w:rsidR="00074F21" w:rsidRPr="00E11EA5" w:rsidRDefault="00074F21" w:rsidP="00074F21">
      <w:pPr>
        <w:pStyle w:val="B2"/>
      </w:pPr>
      <w:r w:rsidRPr="00E11EA5">
        <w:t>c.</w:t>
      </w:r>
      <w:r w:rsidRPr="00E11EA5">
        <w:tab/>
        <w:t>Harmonic frequencies with beam sweeping test signal: set the angular steps to 15 </w:t>
      </w:r>
      <w:r w:rsidRPr="00E11EA5">
        <w:rPr>
          <w:lang w:eastAsia="ja-JP"/>
        </w:rPr>
        <w:t>°</w:t>
      </w:r>
      <w:r w:rsidRPr="00E11EA5">
        <w:t>. Correction factor is ΔTRP 0 dB.</w:t>
      </w:r>
    </w:p>
    <w:p w14:paraId="16803561" w14:textId="77777777" w:rsidR="00074F21" w:rsidRPr="00E11EA5" w:rsidRDefault="00074F21" w:rsidP="00074F21">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 10.8.2. Having the poles of the measurement grid along the direction of the main beam shall be avoided.</w:t>
      </w:r>
    </w:p>
    <w:p w14:paraId="4F8C855B" w14:textId="77777777" w:rsidR="00074F21" w:rsidRPr="00E11EA5" w:rsidRDefault="00074F21" w:rsidP="00074F21">
      <w:pPr>
        <w:pStyle w:val="NO"/>
      </w:pPr>
      <w:r w:rsidRPr="00E11EA5">
        <w:rPr>
          <w:bCs/>
        </w:rPr>
        <w:t>NOTE:</w:t>
      </w:r>
      <w:r w:rsidRPr="00E11EA5">
        <w:tab/>
        <w:t>Other spherical grids can also be used with proper angular sampling.</w:t>
      </w:r>
    </w:p>
    <w:p w14:paraId="5CE4D9F6" w14:textId="77777777" w:rsidR="00074F21" w:rsidRPr="00E11EA5" w:rsidRDefault="00074F21" w:rsidP="00074F21">
      <w:pPr>
        <w:pStyle w:val="B1"/>
      </w:pPr>
      <w:r w:rsidRPr="00E11EA5">
        <w:t>3.</w:t>
      </w:r>
      <w:r w:rsidRPr="00E11EA5">
        <w:tab/>
        <w:t>Apply a suitable numerical integration to calculate the TRP estimate.</w:t>
      </w:r>
    </w:p>
    <w:p w14:paraId="528A8D67" w14:textId="77777777" w:rsidR="00074F21" w:rsidRPr="00E11EA5" w:rsidRDefault="00074F21" w:rsidP="00074F21">
      <w:pPr>
        <w:pStyle w:val="B1"/>
      </w:pPr>
      <w:r w:rsidRPr="00E11EA5">
        <w:t>4.</w:t>
      </w:r>
      <w:r w:rsidRPr="00E11EA5">
        <w:tab/>
        <w:t>Add the appropriate correction factor ΔTRP according to step 1 to ensure an overestimation with 95% confidence.</w:t>
      </w:r>
    </w:p>
    <w:p w14:paraId="285F9CDC" w14:textId="77777777" w:rsidR="00074F21" w:rsidRPr="00E11EA5" w:rsidRDefault="00074F21" w:rsidP="00074F21">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771161BC" w14:textId="77777777" w:rsidR="00074F21" w:rsidRPr="00E11EA5" w:rsidRDefault="00074F21" w:rsidP="00074F21">
      <w:pPr>
        <w:pStyle w:val="Heading5"/>
      </w:pPr>
      <w:bookmarkStart w:id="295" w:name="_Toc37429899"/>
      <w:bookmarkStart w:id="296" w:name="_Toc43738970"/>
      <w:bookmarkStart w:id="297" w:name="_Toc46346731"/>
      <w:bookmarkStart w:id="298" w:name="_Toc32331985"/>
      <w:bookmarkStart w:id="299" w:name="_Toc53165670"/>
      <w:bookmarkStart w:id="300" w:name="_Toc53166365"/>
      <w:bookmarkStart w:id="301" w:name="_Toc53167059"/>
      <w:r w:rsidRPr="00E11EA5">
        <w:rPr>
          <w:lang w:eastAsia="en-GB"/>
        </w:rPr>
        <w:t>6.3.2.5</w:t>
      </w:r>
      <w:r w:rsidRPr="00E11EA5">
        <w:t>.7</w:t>
      </w:r>
      <w:r w:rsidRPr="00E11EA5">
        <w:tab/>
        <w:t>Full sphere</w:t>
      </w:r>
      <w:bookmarkEnd w:id="295"/>
      <w:bookmarkEnd w:id="296"/>
      <w:bookmarkEnd w:id="297"/>
      <w:bookmarkEnd w:id="299"/>
      <w:bookmarkEnd w:id="300"/>
      <w:bookmarkEnd w:id="301"/>
      <w:r w:rsidRPr="00E11EA5">
        <w:t xml:space="preserve"> </w:t>
      </w:r>
      <w:bookmarkEnd w:id="298"/>
    </w:p>
    <w:p w14:paraId="70DF63E0" w14:textId="77777777" w:rsidR="00074F21" w:rsidRPr="00E11EA5" w:rsidRDefault="00074F21" w:rsidP="00074F21">
      <w:pPr>
        <w:rPr>
          <w:lang w:eastAsia="en-GB"/>
        </w:rPr>
      </w:pPr>
      <w:r w:rsidRPr="00E11EA5">
        <w:t>Use the same procedure as in clause 6.3.2.2.3 for full sphere with appropriate reference steps.</w:t>
      </w:r>
    </w:p>
    <w:p w14:paraId="45078EDF" w14:textId="77777777" w:rsidR="00074F21" w:rsidRPr="00E11EA5" w:rsidRDefault="00074F21" w:rsidP="00074F21">
      <w:pPr>
        <w:pStyle w:val="Heading3"/>
      </w:pPr>
      <w:bookmarkStart w:id="302" w:name="_Toc32331986"/>
      <w:bookmarkStart w:id="303" w:name="_Toc37429900"/>
      <w:bookmarkStart w:id="304" w:name="_Toc43738971"/>
      <w:bookmarkStart w:id="305" w:name="_Toc46346732"/>
      <w:bookmarkStart w:id="306" w:name="_Toc53165671"/>
      <w:bookmarkStart w:id="307" w:name="_Toc53166366"/>
      <w:bookmarkStart w:id="308" w:name="_Toc53167060"/>
      <w:r w:rsidRPr="00E11EA5">
        <w:t>6.3.3</w:t>
      </w:r>
      <w:r w:rsidRPr="00E11EA5">
        <w:tab/>
      </w:r>
      <w:r w:rsidRPr="00E11EA5">
        <w:tab/>
        <w:t>Angular alignment in TRP measurements</w:t>
      </w:r>
      <w:bookmarkEnd w:id="302"/>
      <w:bookmarkEnd w:id="303"/>
      <w:bookmarkEnd w:id="304"/>
      <w:bookmarkEnd w:id="305"/>
      <w:bookmarkEnd w:id="306"/>
      <w:bookmarkEnd w:id="307"/>
      <w:bookmarkEnd w:id="308"/>
    </w:p>
    <w:p w14:paraId="4E00DCA6" w14:textId="77777777" w:rsidR="00074F21" w:rsidRPr="00E11EA5" w:rsidRDefault="00074F21" w:rsidP="00074F21">
      <w:pPr>
        <w:rPr>
          <w:lang w:val="en-US"/>
        </w:rPr>
      </w:pPr>
      <w:r w:rsidRPr="00E11EA5">
        <w:rPr>
          <w:lang w:val="en-US"/>
        </w:rPr>
        <w:t xml:space="preserve">For the TRP test methods relying on finding EIRP peak measurements, guidance on how to find the peak with acceptable accuracy is required. </w:t>
      </w:r>
    </w:p>
    <w:p w14:paraId="121DABC4" w14:textId="77777777" w:rsidR="00074F21" w:rsidRPr="00E11EA5" w:rsidRDefault="00074F21" w:rsidP="00074F21">
      <w:pPr>
        <w:rPr>
          <w:lang w:val="en-US"/>
        </w:rPr>
      </w:pPr>
      <w:r w:rsidRPr="00E11EA5">
        <w:rPr>
          <w:lang w:val="en-US"/>
        </w:rPr>
        <w:t>The following test methods relies on finding peak EIRP:</w:t>
      </w:r>
    </w:p>
    <w:p w14:paraId="1753416B" w14:textId="77777777" w:rsidR="00074F21" w:rsidRPr="00E11EA5" w:rsidRDefault="00074F21" w:rsidP="00074F21">
      <w:pPr>
        <w:pStyle w:val="B1"/>
      </w:pPr>
      <w:r w:rsidRPr="00E11EA5">
        <w:t>1.</w:t>
      </w:r>
      <w:r w:rsidRPr="00E11EA5">
        <w:tab/>
        <w:t>Beam-based direction (clause 6.3.2.2.4)</w:t>
      </w:r>
    </w:p>
    <w:p w14:paraId="700156B9" w14:textId="77777777" w:rsidR="00074F21" w:rsidRPr="00E11EA5" w:rsidRDefault="00074F21" w:rsidP="00074F21">
      <w:pPr>
        <w:pStyle w:val="B1"/>
      </w:pPr>
      <w:r w:rsidRPr="00E11EA5">
        <w:t>2.</w:t>
      </w:r>
      <w:r w:rsidRPr="00E11EA5">
        <w:tab/>
        <w:t>Orthogonal cut grid (clause 6.3.4.5)</w:t>
      </w:r>
    </w:p>
    <w:p w14:paraId="7E68E187" w14:textId="77777777" w:rsidR="00074F21" w:rsidRPr="00E11EA5" w:rsidRDefault="00074F21" w:rsidP="00074F21">
      <w:pPr>
        <w:pStyle w:val="B1"/>
      </w:pPr>
      <w:r w:rsidRPr="00E11EA5">
        <w:t>3.</w:t>
      </w:r>
      <w:r w:rsidRPr="00E11EA5">
        <w:tab/>
        <w:t>Peak method (clause 6.3.2.5.3)</w:t>
      </w:r>
    </w:p>
    <w:p w14:paraId="18A0EEA8" w14:textId="77777777" w:rsidR="00074F21" w:rsidRPr="00E11EA5" w:rsidRDefault="00074F21" w:rsidP="00074F21">
      <w:pPr>
        <w:pStyle w:val="B1"/>
      </w:pPr>
      <w:r w:rsidRPr="00E11EA5">
        <w:t>4.</w:t>
      </w:r>
      <w:r w:rsidRPr="00E11EA5">
        <w:tab/>
        <w:t>Equal sector with peak average method (clause 6.3.2.5.4)</w:t>
      </w:r>
    </w:p>
    <w:p w14:paraId="70F06B2F" w14:textId="62D3FE49" w:rsidR="00074F21" w:rsidRPr="00E11EA5" w:rsidRDefault="00074F21" w:rsidP="00074F21">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0013347C" w:rsidRPr="0072766E">
        <w:t xml:space="preserve">EIRP is at an angle equal to </w:t>
      </w:r>
      <w:r w:rsidR="0013347C">
        <w:t>-2</w:t>
      </w:r>
      <w:r w:rsidR="0013347C" w:rsidRPr="0072766E">
        <w:t xml:space="preserve">°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0013347C" w:rsidRPr="0072766E">
        <w:t xml:space="preserve"> = 1 dB.</w:t>
      </w:r>
    </w:p>
    <w:p w14:paraId="524CE734" w14:textId="77777777" w:rsidR="00074F21" w:rsidRPr="00E11EA5" w:rsidRDefault="00074F21" w:rsidP="00074F21">
      <w:pPr>
        <w:pStyle w:val="TH"/>
      </w:pPr>
      <w:r w:rsidRPr="00E11EA5">
        <w:rPr>
          <w:noProof/>
          <w:lang w:val="en-US" w:eastAsia="zh-CN"/>
        </w:rPr>
        <w:lastRenderedPageBreak/>
        <w:drawing>
          <wp:inline distT="0" distB="0" distL="0" distR="0" wp14:anchorId="04D8128C" wp14:editId="704C4273">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6B4E9CEA"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41E6B3D8" w14:textId="77777777" w:rsidR="00074F21" w:rsidRPr="00E11EA5" w:rsidRDefault="00074F21" w:rsidP="00074F21">
      <w:r w:rsidRPr="00E11EA5">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4A8E429B" w14:textId="77777777" w:rsidR="00074F21" w:rsidRPr="00E11EA5" w:rsidRDefault="00074F21" w:rsidP="00074F21">
      <w:pPr>
        <w:pStyle w:val="TH"/>
      </w:pPr>
      <w:r w:rsidRPr="00E11EA5">
        <w:rPr>
          <w:noProof/>
          <w:lang w:val="en-US" w:eastAsia="zh-CN"/>
        </w:rPr>
        <w:drawing>
          <wp:inline distT="0" distB="0" distL="0" distR="0" wp14:anchorId="389E1B75" wp14:editId="24901DB7">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E9E05AE"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1F4CC818" w14:textId="77777777" w:rsidR="00074F21" w:rsidRPr="00E11EA5" w:rsidRDefault="00074F21" w:rsidP="00074F21">
      <w:pPr>
        <w:rPr>
          <w:lang w:val="en-US"/>
        </w:rPr>
      </w:pPr>
    </w:p>
    <w:p w14:paraId="633BBAD4" w14:textId="6BC84E2B" w:rsidR="0013347C" w:rsidRPr="0072766E" w:rsidRDefault="0013347C" w:rsidP="0013347C">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Style w:val="TableGrid"/>
        <w:tblW w:w="0" w:type="auto"/>
        <w:jc w:val="center"/>
        <w:tblLook w:val="04A0" w:firstRow="1" w:lastRow="0" w:firstColumn="1" w:lastColumn="0" w:noHBand="0" w:noVBand="1"/>
      </w:tblPr>
      <w:tblGrid>
        <w:gridCol w:w="2107"/>
        <w:gridCol w:w="3257"/>
      </w:tblGrid>
      <w:tr w:rsidR="0013347C" w:rsidRPr="0072766E" w14:paraId="239282DC" w14:textId="77777777" w:rsidTr="0013347C">
        <w:trPr>
          <w:jc w:val="center"/>
        </w:trPr>
        <w:tc>
          <w:tcPr>
            <w:tcW w:w="0" w:type="auto"/>
          </w:tcPr>
          <w:p w14:paraId="057B3701" w14:textId="77777777" w:rsidR="0013347C" w:rsidRPr="0072766E" w:rsidRDefault="0013347C" w:rsidP="0013347C">
            <w:pPr>
              <w:pStyle w:val="TAH"/>
            </w:pPr>
            <w:r w:rsidRPr="0072766E">
              <w:t>Angular misalignment</w:t>
            </w:r>
          </w:p>
        </w:tc>
        <w:tc>
          <w:tcPr>
            <w:tcW w:w="0" w:type="auto"/>
          </w:tcPr>
          <w:p w14:paraId="62F9C8A0" w14:textId="7E6BC3EC" w:rsidR="0013347C" w:rsidRPr="0072766E" w:rsidRDefault="0013347C" w:rsidP="0013347C">
            <w:pPr>
              <w:pStyle w:val="TAH"/>
            </w:pPr>
            <w:r>
              <w:t>Beam peak misalignment</w:t>
            </w:r>
            <w:r w:rsidRPr="0072766E">
              <w:t xml:space="preserve"> error (dB)</w:t>
            </w:r>
          </w:p>
        </w:tc>
      </w:tr>
      <w:tr w:rsidR="0013347C" w:rsidRPr="0072766E" w14:paraId="68E47214" w14:textId="77777777" w:rsidTr="0013347C">
        <w:trPr>
          <w:jc w:val="center"/>
        </w:trPr>
        <w:tc>
          <w:tcPr>
            <w:tcW w:w="0" w:type="auto"/>
          </w:tcPr>
          <w:p w14:paraId="46B2F881" w14:textId="77777777" w:rsidR="0013347C" w:rsidRPr="0072766E" w:rsidRDefault="0013347C" w:rsidP="0013347C">
            <w:pPr>
              <w:pStyle w:val="TAC"/>
            </w:pPr>
            <w:r w:rsidRPr="0072766E">
              <w:t>HPBW</w:t>
            </w:r>
          </w:p>
        </w:tc>
        <w:tc>
          <w:tcPr>
            <w:tcW w:w="0" w:type="auto"/>
          </w:tcPr>
          <w:p w14:paraId="5AF44ABF" w14:textId="77777777" w:rsidR="0013347C" w:rsidRPr="0072766E" w:rsidRDefault="0013347C" w:rsidP="0013347C">
            <w:pPr>
              <w:pStyle w:val="TAC"/>
            </w:pPr>
            <w:r w:rsidRPr="0072766E">
              <w:t>3</w:t>
            </w:r>
          </w:p>
        </w:tc>
      </w:tr>
      <w:tr w:rsidR="0013347C" w:rsidRPr="0072766E" w14:paraId="20A1E194" w14:textId="77777777" w:rsidTr="0013347C">
        <w:trPr>
          <w:jc w:val="center"/>
        </w:trPr>
        <w:tc>
          <w:tcPr>
            <w:tcW w:w="0" w:type="auto"/>
          </w:tcPr>
          <w:p w14:paraId="1EF94A4D" w14:textId="77777777" w:rsidR="0013347C" w:rsidRPr="0072766E" w:rsidRDefault="00A15418"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5CA42810" w14:textId="77777777" w:rsidR="0013347C" w:rsidRPr="0072766E" w:rsidRDefault="0013347C" w:rsidP="0013347C">
            <w:pPr>
              <w:pStyle w:val="TAC"/>
            </w:pPr>
            <w:r w:rsidRPr="0072766E">
              <w:t>1.5</w:t>
            </w:r>
          </w:p>
        </w:tc>
      </w:tr>
      <w:tr w:rsidR="0013347C" w:rsidRPr="0072766E" w14:paraId="351A0018" w14:textId="77777777" w:rsidTr="0013347C">
        <w:trPr>
          <w:jc w:val="center"/>
        </w:trPr>
        <w:tc>
          <w:tcPr>
            <w:tcW w:w="0" w:type="auto"/>
          </w:tcPr>
          <w:p w14:paraId="7D57B697" w14:textId="77777777" w:rsidR="0013347C" w:rsidRPr="0072766E" w:rsidRDefault="00A15418"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2904B82B" w14:textId="77777777" w:rsidR="0013347C" w:rsidRPr="0072766E" w:rsidRDefault="0013347C" w:rsidP="0013347C">
            <w:pPr>
              <w:pStyle w:val="TAC"/>
            </w:pPr>
            <w:r>
              <w:t>1</w:t>
            </w:r>
          </w:p>
        </w:tc>
      </w:tr>
      <w:tr w:rsidR="0013347C" w:rsidRPr="0072766E" w14:paraId="78F23D32" w14:textId="77777777" w:rsidTr="0013347C">
        <w:trPr>
          <w:jc w:val="center"/>
        </w:trPr>
        <w:tc>
          <w:tcPr>
            <w:tcW w:w="0" w:type="auto"/>
          </w:tcPr>
          <w:p w14:paraId="41827495" w14:textId="77777777" w:rsidR="0013347C" w:rsidRPr="0072766E" w:rsidRDefault="00A15418"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44BF4621" w14:textId="77777777" w:rsidR="0013347C" w:rsidRPr="0072766E" w:rsidRDefault="0013347C" w:rsidP="0013347C">
            <w:pPr>
              <w:pStyle w:val="TAC"/>
            </w:pPr>
            <w:r w:rsidRPr="0072766E">
              <w:t>0.75</w:t>
            </w:r>
          </w:p>
        </w:tc>
      </w:tr>
    </w:tbl>
    <w:p w14:paraId="0C2214C0" w14:textId="77777777" w:rsidR="00074F21" w:rsidRPr="00E11EA5" w:rsidRDefault="00074F21" w:rsidP="00074F21"/>
    <w:p w14:paraId="1282C1CD" w14:textId="77777777" w:rsidR="00074F21" w:rsidRPr="00E11EA5" w:rsidRDefault="00074F21" w:rsidP="00074F21">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3D5183DB" w14:textId="77777777" w:rsidR="00074F21" w:rsidRPr="00E11EA5" w:rsidRDefault="00074F21" w:rsidP="00074F21">
      <w:pPr>
        <w:rPr>
          <w:lang w:eastAsia="en-GB"/>
        </w:rPr>
      </w:pPr>
      <w:r w:rsidRPr="00E11EA5">
        <w:t xml:space="preserve">For the orthogonal cut procedure in clauses 6.3.2.2.2 and 6.3.2.3.2,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7B3C2CBD" w14:textId="77777777" w:rsidR="00074F21" w:rsidRPr="00E11EA5" w:rsidRDefault="00074F21" w:rsidP="00074F21">
      <w:pPr>
        <w:pStyle w:val="Heading3"/>
        <w:rPr>
          <w:lang w:eastAsia="en-GB"/>
        </w:rPr>
      </w:pPr>
      <w:bookmarkStart w:id="309" w:name="_Toc32331987"/>
      <w:bookmarkStart w:id="310" w:name="_Toc37429901"/>
      <w:bookmarkStart w:id="311" w:name="_Toc43738972"/>
      <w:bookmarkStart w:id="312" w:name="_Toc46346733"/>
      <w:bookmarkStart w:id="313" w:name="_Toc53165672"/>
      <w:bookmarkStart w:id="314" w:name="_Toc53166367"/>
      <w:bookmarkStart w:id="315" w:name="_Toc53167061"/>
      <w:r w:rsidRPr="00E11EA5">
        <w:rPr>
          <w:lang w:eastAsia="en-GB"/>
        </w:rPr>
        <w:t>6.3.4</w:t>
      </w:r>
      <w:r w:rsidRPr="00E11EA5">
        <w:rPr>
          <w:lang w:eastAsia="en-GB"/>
        </w:rPr>
        <w:tab/>
      </w:r>
      <w:r w:rsidRPr="00E11EA5">
        <w:rPr>
          <w:lang w:eastAsia="en-GB"/>
        </w:rPr>
        <w:tab/>
        <w:t>TRP measurement grids</w:t>
      </w:r>
      <w:bookmarkEnd w:id="309"/>
      <w:bookmarkEnd w:id="310"/>
      <w:bookmarkEnd w:id="311"/>
      <w:bookmarkEnd w:id="312"/>
      <w:bookmarkEnd w:id="313"/>
      <w:bookmarkEnd w:id="314"/>
      <w:bookmarkEnd w:id="315"/>
    </w:p>
    <w:p w14:paraId="4E8D5A1A" w14:textId="77777777" w:rsidR="00074F21" w:rsidRPr="00E11EA5" w:rsidRDefault="00074F21" w:rsidP="00074F21">
      <w:pPr>
        <w:pStyle w:val="Heading4"/>
        <w:rPr>
          <w:lang w:eastAsia="en-GB"/>
        </w:rPr>
      </w:pPr>
      <w:bookmarkStart w:id="316" w:name="_Toc32331988"/>
      <w:bookmarkStart w:id="317" w:name="_Toc37429902"/>
      <w:bookmarkStart w:id="318" w:name="_Toc43738973"/>
      <w:bookmarkStart w:id="319" w:name="_Toc46346734"/>
      <w:bookmarkStart w:id="320" w:name="_Toc53165673"/>
      <w:bookmarkStart w:id="321" w:name="_Toc53166368"/>
      <w:bookmarkStart w:id="322" w:name="_Toc53167062"/>
      <w:r w:rsidRPr="00E11EA5">
        <w:rPr>
          <w:lang w:eastAsia="en-GB"/>
        </w:rPr>
        <w:t>6.3.4.1</w:t>
      </w:r>
      <w:r w:rsidRPr="00E11EA5">
        <w:rPr>
          <w:lang w:eastAsia="en-GB"/>
        </w:rPr>
        <w:tab/>
      </w:r>
      <w:r w:rsidRPr="00E11EA5">
        <w:rPr>
          <w:lang w:eastAsia="en-GB"/>
        </w:rPr>
        <w:tab/>
        <w:t>Spherical equal angle grid</w:t>
      </w:r>
      <w:bookmarkEnd w:id="316"/>
      <w:bookmarkEnd w:id="317"/>
      <w:bookmarkEnd w:id="318"/>
      <w:bookmarkEnd w:id="319"/>
      <w:bookmarkEnd w:id="320"/>
      <w:bookmarkEnd w:id="321"/>
      <w:bookmarkEnd w:id="322"/>
    </w:p>
    <w:p w14:paraId="1FC672A3" w14:textId="77777777" w:rsidR="00074F21" w:rsidRPr="00E11EA5" w:rsidRDefault="00074F21" w:rsidP="00074F21">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1B288CDE" w14:textId="77777777" w:rsidR="00074F21" w:rsidRPr="00E11EA5" w:rsidRDefault="00074F21" w:rsidP="00074F21">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7DB0D638" w14:textId="77777777" w:rsidR="00074F21" w:rsidRPr="00E11EA5" w:rsidRDefault="00074F21" w:rsidP="00074F21">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04171DAE" w14:textId="77777777" w:rsidR="00074F21" w:rsidRPr="00E11EA5" w:rsidRDefault="00074F21" w:rsidP="00074F21">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05DA4F17"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2318E5A5" w14:textId="77777777" w:rsidR="00074F21" w:rsidRPr="00E11EA5" w:rsidRDefault="00074F21" w:rsidP="00074F21">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0D2EBEF0" w14:textId="77777777" w:rsidR="00074F21" w:rsidRPr="00E11EA5" w:rsidRDefault="00074F21" w:rsidP="00074F21">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555FC86A" w14:textId="77777777" w:rsidR="00074F21" w:rsidRPr="00E11EA5" w:rsidRDefault="00074F21" w:rsidP="00074F21">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698726F" w14:textId="77777777" w:rsidR="00074F21" w:rsidRPr="00E11EA5" w:rsidRDefault="00074F21" w:rsidP="00074F21">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316AE3B1" w14:textId="77777777" w:rsidR="00074F21" w:rsidRPr="00E11EA5" w:rsidRDefault="00074F21" w:rsidP="00074F21">
      <w:pPr>
        <w:pStyle w:val="TH"/>
        <w:rPr>
          <w:rFonts w:eastAsia="MS Mincho"/>
          <w:lang w:eastAsia="ja-JP"/>
        </w:rPr>
      </w:pPr>
      <w:r w:rsidRPr="00E11EA5">
        <w:rPr>
          <w:noProof/>
          <w:lang w:val="en-US" w:eastAsia="zh-CN"/>
        </w:rPr>
        <w:lastRenderedPageBreak/>
        <w:drawing>
          <wp:inline distT="0" distB="0" distL="0" distR="0" wp14:anchorId="47D0B086" wp14:editId="2C10E39E">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CADCF32"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62F29F75" w14:textId="77777777" w:rsidR="00074F21" w:rsidRPr="00E11EA5" w:rsidRDefault="00074F21" w:rsidP="00074F21">
      <w:pPr>
        <w:pStyle w:val="Heading4"/>
        <w:rPr>
          <w:lang w:eastAsia="en-GB"/>
        </w:rPr>
      </w:pPr>
      <w:bookmarkStart w:id="323" w:name="_Toc32331989"/>
      <w:bookmarkStart w:id="324" w:name="_Toc37429903"/>
      <w:bookmarkStart w:id="325" w:name="_Toc43738974"/>
      <w:bookmarkStart w:id="326" w:name="_Toc46346735"/>
      <w:bookmarkStart w:id="327" w:name="_Toc53165674"/>
      <w:bookmarkStart w:id="328" w:name="_Toc53166369"/>
      <w:bookmarkStart w:id="329" w:name="_Toc53167063"/>
      <w:r w:rsidRPr="00E11EA5">
        <w:rPr>
          <w:lang w:eastAsia="en-GB"/>
        </w:rPr>
        <w:t>6.3.4.2</w:t>
      </w:r>
      <w:r w:rsidRPr="00E11EA5">
        <w:rPr>
          <w:lang w:eastAsia="en-GB"/>
        </w:rPr>
        <w:tab/>
      </w:r>
      <w:r w:rsidRPr="00E11EA5">
        <w:rPr>
          <w:lang w:eastAsia="en-GB"/>
        </w:rPr>
        <w:tab/>
        <w:t>Reference angular step criteria</w:t>
      </w:r>
      <w:bookmarkEnd w:id="323"/>
      <w:bookmarkEnd w:id="324"/>
      <w:bookmarkEnd w:id="325"/>
      <w:bookmarkEnd w:id="326"/>
      <w:bookmarkEnd w:id="327"/>
      <w:bookmarkEnd w:id="328"/>
      <w:bookmarkEnd w:id="329"/>
    </w:p>
    <w:p w14:paraId="10DC33BB" w14:textId="77777777" w:rsidR="00074F21" w:rsidRPr="00E11EA5" w:rsidRDefault="00074F21" w:rsidP="00074F21">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6AB959CF" w14:textId="77777777" w:rsidR="00074F21" w:rsidRPr="00E11EA5" w:rsidRDefault="00074F21" w:rsidP="00074F21">
      <w:pPr>
        <w:pStyle w:val="EQ"/>
      </w:pPr>
      <w:r w:rsidRPr="00E11EA5">
        <w:tab/>
      </w:r>
      <w:r w:rsidRPr="00E11EA5">
        <w:rPr>
          <w:position w:val="-32"/>
        </w:rPr>
        <w:object w:dxaOrig="2620" w:dyaOrig="740" w14:anchorId="4D8BC702">
          <v:shape id="_x0000_i1044" type="#_x0000_t75" style="width:129.75pt;height:36pt" o:ole="">
            <v:imagedata r:id="rId56" o:title=""/>
          </v:shape>
          <o:OLEObject Type="Embed" ProgID="Equation.DSMT4" ShapeID="_x0000_i1044" DrawAspect="Content" ObjectID="_1663779155" r:id="rId57"/>
        </w:object>
      </w:r>
    </w:p>
    <w:p w14:paraId="63B741F9" w14:textId="77777777" w:rsidR="00074F21" w:rsidRPr="00E11EA5" w:rsidRDefault="00074F21" w:rsidP="00074F21">
      <w:pPr>
        <w:pStyle w:val="EQ"/>
        <w:rPr>
          <w:rFonts w:eastAsia="MS Mincho"/>
          <w:lang w:eastAsia="ja-JP"/>
        </w:rPr>
      </w:pPr>
      <w:r w:rsidRPr="00E11EA5">
        <w:tab/>
      </w:r>
      <w:r w:rsidRPr="00E11EA5">
        <w:rPr>
          <w:position w:val="-24"/>
        </w:rPr>
        <w:object w:dxaOrig="2460" w:dyaOrig="660" w14:anchorId="065E67C1">
          <v:shape id="_x0000_i1045" type="#_x0000_t75" style="width:122.25pt;height:36pt" o:ole="">
            <v:imagedata r:id="rId58" o:title=""/>
          </v:shape>
          <o:OLEObject Type="Embed" ProgID="Equation.DSMT4" ShapeID="_x0000_i1045" DrawAspect="Content" ObjectID="_1663779156" r:id="rId59"/>
        </w:object>
      </w:r>
      <w:r w:rsidRPr="00E11EA5">
        <w:rPr>
          <w:rFonts w:eastAsia="MS Mincho"/>
          <w:lang w:eastAsia="ja-JP"/>
        </w:rPr>
        <w:t>,</w:t>
      </w:r>
    </w:p>
    <w:p w14:paraId="086ADD41" w14:textId="77777777" w:rsidR="00074F21" w:rsidRPr="00E11EA5" w:rsidRDefault="00074F21" w:rsidP="00074F21">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 °.</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 xml:space="preserve">15 °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06B6BA64" w14:textId="77777777" w:rsidR="00074F21" w:rsidRPr="00E11EA5" w:rsidRDefault="00074F21" w:rsidP="00074F21">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B195583" w14:textId="77777777" w:rsidR="00074F21" w:rsidRPr="00E11EA5" w:rsidRDefault="00074F21" w:rsidP="00074F21">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05F24B80" w14:textId="77777777" w:rsidR="00074F21" w:rsidRPr="00E11EA5" w:rsidRDefault="00074F21" w:rsidP="00074F21">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3B4716DC" w14:textId="77777777" w:rsidR="00074F21" w:rsidRPr="00E11EA5" w:rsidRDefault="00074F21" w:rsidP="00074F21">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144D9F4" w14:textId="77777777" w:rsidR="00074F21" w:rsidRPr="00E11EA5" w:rsidRDefault="00074F21" w:rsidP="00074F21">
      <w:pPr>
        <w:jc w:val="both"/>
      </w:pPr>
      <w:r w:rsidRPr="00E11EA5">
        <w:rPr>
          <w:rFonts w:ascii="Arial" w:hAnsi="Arial"/>
          <w:b/>
          <w:noProof/>
          <w:lang w:val="en-US" w:eastAsia="zh-CN"/>
        </w:rPr>
        <w:lastRenderedPageBreak/>
        <w:drawing>
          <wp:inline distT="0" distB="0" distL="0" distR="0" wp14:anchorId="1EF8DD32" wp14:editId="4C4A94DD">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396A2BED" w14:textId="77777777" w:rsidR="00074F21" w:rsidRPr="00E11EA5" w:rsidRDefault="00074F21" w:rsidP="00074F21">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3923E51C" w14:textId="77777777" w:rsidR="00074F21" w:rsidRPr="00E11EA5" w:rsidRDefault="00074F21" w:rsidP="00074F21">
      <w:pPr>
        <w:jc w:val="both"/>
      </w:pPr>
      <w:r w:rsidRPr="00E11EA5">
        <w:t xml:space="preserve">To proceed to more general sources two observations are useful: </w:t>
      </w:r>
    </w:p>
    <w:p w14:paraId="31193DFC" w14:textId="77777777" w:rsidR="00074F21" w:rsidRPr="00E11EA5" w:rsidRDefault="00074F21" w:rsidP="00074F21">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306BCC15" w14:textId="77777777" w:rsidR="00074F21" w:rsidRPr="00E11EA5" w:rsidRDefault="00074F21" w:rsidP="00074F21">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32810BCF" w14:textId="77777777" w:rsidR="00074F21" w:rsidRPr="00E11EA5" w:rsidRDefault="00074F21" w:rsidP="00074F21">
      <w:pPr>
        <w:jc w:val="both"/>
      </w:pPr>
      <w:r w:rsidRPr="00E11EA5">
        <w:t xml:space="preserve">Based on these two observations and the angular resolution of the line source of length </w:t>
      </w:r>
      <w:r w:rsidRPr="00E11EA5">
        <w:rPr>
          <w:i/>
          <w:iCs/>
        </w:rPr>
        <w:t>L</w:t>
      </w:r>
      <w:r w:rsidRPr="00E11EA5">
        <w:t>, the following can be deduced.</w:t>
      </w:r>
    </w:p>
    <w:p w14:paraId="1BAED74C" w14:textId="77777777" w:rsidR="00074F21" w:rsidRPr="00E11EA5" w:rsidRDefault="00074F21" w:rsidP="00074F21">
      <w:pPr>
        <w:ind w:left="568" w:hanging="284"/>
      </w:pPr>
      <w:r w:rsidRPr="00E11EA5">
        <w:t>1)</w:t>
      </w:r>
      <w:r w:rsidRPr="00E11EA5">
        <w:tab/>
        <w:t>If the line source is tilted 90 </w:t>
      </w:r>
      <w:r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1D8642F2" w14:textId="77777777" w:rsidR="00074F21" w:rsidRPr="00E11EA5" w:rsidRDefault="00074F21" w:rsidP="00074F21">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2C30A91" w14:textId="77777777" w:rsidR="00074F21" w:rsidRPr="00E11EA5" w:rsidRDefault="00074F21" w:rsidP="00074F21">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4F792F8C" w14:textId="77777777" w:rsidR="00074F21" w:rsidRPr="00E11EA5" w:rsidRDefault="00074F21" w:rsidP="00074F21">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7721E3A6" w14:textId="77777777" w:rsidR="00074F21" w:rsidRPr="00E11EA5" w:rsidRDefault="00074F21" w:rsidP="00074F21">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6A2756AE" w14:textId="77777777" w:rsidR="00074F21" w:rsidRPr="00E11EA5" w:rsidRDefault="00074F21" w:rsidP="00074F21">
      <w:r w:rsidRPr="00E11EA5">
        <w:t xml:space="preserve">Other methods for determining the reference angular steps are not precluded. </w:t>
      </w:r>
    </w:p>
    <w:p w14:paraId="02354953" w14:textId="77777777" w:rsidR="00074F21" w:rsidRPr="00E11EA5" w:rsidRDefault="00074F21" w:rsidP="00074F21">
      <w:r w:rsidRPr="00E11EA5">
        <w:t>Note: When sampling with the reference angular step, fine details of the radiation pattern are maybe not captured but the estimated TRP value is still accurate.</w:t>
      </w:r>
    </w:p>
    <w:p w14:paraId="514AAF25" w14:textId="77777777" w:rsidR="00074F21" w:rsidRPr="00E11EA5" w:rsidRDefault="00074F21" w:rsidP="00074F21">
      <w:r w:rsidRPr="00E11EA5">
        <w:t>Spherical diameter is defined as the diameter of the smallest sphere enclosing the radiation source.</w:t>
      </w:r>
    </w:p>
    <w:p w14:paraId="392E0EE9" w14:textId="77777777" w:rsidR="00074F21" w:rsidRPr="00E11EA5" w:rsidRDefault="00074F21" w:rsidP="00074F21">
      <w:r w:rsidRPr="00E11EA5">
        <w:t>Cylindrical diameter is defined as the diameter of the smallest cylinder that encloses the radiation source along z-axis.</w:t>
      </w:r>
    </w:p>
    <w:p w14:paraId="36FEE3C7" w14:textId="77777777" w:rsidR="00074F21" w:rsidRPr="00E11EA5" w:rsidRDefault="00074F21" w:rsidP="00074F21">
      <w:r w:rsidRPr="00E11EA5">
        <w:t>The spherical and cylindrical diameters are calculated as:</w:t>
      </w:r>
    </w:p>
    <w:p w14:paraId="6B7508AE" w14:textId="77777777" w:rsidR="00074F21" w:rsidRPr="00E11EA5" w:rsidRDefault="00074F21" w:rsidP="00074F21">
      <w:pPr>
        <w:keepLines/>
        <w:tabs>
          <w:tab w:val="center" w:pos="4536"/>
          <w:tab w:val="right" w:pos="9072"/>
        </w:tabs>
        <w:rPr>
          <w:noProof/>
          <w:lang w:val="en-US"/>
        </w:rPr>
      </w:pPr>
      <w:r w:rsidRPr="00E11EA5">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03DAEEAE" w14:textId="77777777" w:rsidR="00074F21" w:rsidRPr="00E11EA5" w:rsidRDefault="00074F21" w:rsidP="00074F21">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0103393F" w14:textId="77777777" w:rsidR="00074F21" w:rsidRPr="00E11EA5" w:rsidRDefault="00074F21" w:rsidP="00074F21">
      <w:r w:rsidRPr="00E11EA5">
        <w:t>The radiation source can be the antenna array or even the whole BS, depending on the emissions we consider. This is further explained in clause 6.3.2.</w:t>
      </w:r>
    </w:p>
    <w:p w14:paraId="73B7C38E" w14:textId="77777777" w:rsidR="00074F21" w:rsidRPr="00E11EA5" w:rsidRDefault="00074F21" w:rsidP="00074F21">
      <w:r w:rsidRPr="00E11EA5">
        <w:t>Some basic definitions and relations are given here for readability.</w:t>
      </w:r>
    </w:p>
    <w:p w14:paraId="6BD61C17" w14:textId="77777777" w:rsidR="00074F21" w:rsidRPr="00E11EA5" w:rsidRDefault="00074F21" w:rsidP="00074F21">
      <w:pPr>
        <w:pStyle w:val="TH"/>
        <w:rPr>
          <w:lang w:val="en-US" w:eastAsia="zh-CN"/>
        </w:rPr>
      </w:pPr>
      <w:r w:rsidRPr="00E11EA5">
        <w:rPr>
          <w:noProof/>
          <w:lang w:val="en-US" w:eastAsia="zh-CN"/>
        </w:rPr>
        <w:drawing>
          <wp:inline distT="0" distB="0" distL="0" distR="0" wp14:anchorId="643DC9FC" wp14:editId="317AB15F">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10008D54" w14:textId="77777777" w:rsidR="00074F21" w:rsidRPr="00E11EA5" w:rsidRDefault="00074F21" w:rsidP="00074F21">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03A8372" w14:textId="77777777" w:rsidR="00074F21" w:rsidRPr="00E11EA5" w:rsidRDefault="00074F21" w:rsidP="00074F21">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5FD15B2B" w14:textId="77777777" w:rsidR="00074F21" w:rsidRPr="00E11EA5" w:rsidRDefault="00074F21" w:rsidP="00074F21">
      <w:pPr>
        <w:pStyle w:val="EQ"/>
        <w:rPr>
          <w:sz w:val="21"/>
          <w:szCs w:val="21"/>
          <w:lang w:eastAsia="zh-CN"/>
        </w:rPr>
      </w:pPr>
      <w:r w:rsidRPr="00E11EA5">
        <w:rPr>
          <w:lang w:eastAsia="zh-CN"/>
        </w:rPr>
        <w:tab/>
      </w:r>
      <w:r w:rsidRPr="00E11EA5">
        <w:rPr>
          <w:lang w:val="en-US" w:eastAsia="zh-CN"/>
        </w:rPr>
        <w:drawing>
          <wp:inline distT="0" distB="0" distL="0" distR="0" wp14:anchorId="4AF367C5" wp14:editId="76E0DDBC">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7DA367A5" w14:textId="77777777" w:rsidR="00074F21" w:rsidRPr="00E11EA5" w:rsidRDefault="00074F21" w:rsidP="00074F21">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2BA76817" wp14:editId="5050F852">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00CC2A2B" w14:textId="77777777" w:rsidR="00074F21" w:rsidRPr="00E11EA5" w:rsidRDefault="00074F21" w:rsidP="00074F21">
      <w:pPr>
        <w:pStyle w:val="EQ"/>
        <w:rPr>
          <w:lang w:val="en-US" w:eastAsia="zh-CN"/>
        </w:rPr>
      </w:pPr>
      <w:r w:rsidRPr="00E11EA5">
        <w:rPr>
          <w:lang w:eastAsia="zh-CN"/>
        </w:rPr>
        <w:tab/>
      </w:r>
      <w:r w:rsidRPr="00E11EA5">
        <w:rPr>
          <w:lang w:val="en-US" w:eastAsia="zh-CN"/>
        </w:rPr>
        <w:drawing>
          <wp:inline distT="0" distB="0" distL="0" distR="0" wp14:anchorId="4D5343F2" wp14:editId="0E6272CF">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337A6599" w14:textId="77777777" w:rsidR="00074F21" w:rsidRPr="00E11EA5" w:rsidRDefault="00074F21" w:rsidP="00074F21">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79987E57" w14:textId="77777777" w:rsidR="00074F21" w:rsidRPr="00E11EA5" w:rsidRDefault="00074F21" w:rsidP="00074F21">
      <w:pPr>
        <w:pStyle w:val="EQ"/>
        <w:rPr>
          <w:lang w:eastAsia="zh-CN"/>
        </w:rPr>
      </w:pPr>
      <w:r w:rsidRPr="00E11EA5">
        <w:rPr>
          <w:lang w:eastAsia="zh-CN"/>
        </w:rPr>
        <w:tab/>
      </w:r>
      <w:r w:rsidRPr="00E11EA5">
        <w:rPr>
          <w:lang w:val="en-US" w:eastAsia="zh-CN"/>
        </w:rPr>
        <w:drawing>
          <wp:inline distT="0" distB="0" distL="0" distR="0" wp14:anchorId="71DB2525" wp14:editId="7F2CF440">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6A33BA30" w14:textId="77777777" w:rsidR="00074F21" w:rsidRPr="00E11EA5" w:rsidRDefault="00074F21" w:rsidP="00074F21">
      <w:pPr>
        <w:pStyle w:val="EQ"/>
        <w:rPr>
          <w:lang w:eastAsia="zh-CN"/>
        </w:rPr>
      </w:pPr>
      <w:r w:rsidRPr="00E11EA5">
        <w:rPr>
          <w:lang w:eastAsia="zh-CN"/>
        </w:rPr>
        <w:tab/>
      </w:r>
      <w:r w:rsidRPr="00E11EA5">
        <w:rPr>
          <w:position w:val="-28"/>
          <w:lang w:eastAsia="zh-CN"/>
        </w:rPr>
        <w:object w:dxaOrig="3680" w:dyaOrig="680" w14:anchorId="6EBF0A49">
          <v:shape id="_x0000_i1046" type="#_x0000_t75" style="width:187.5pt;height:36pt" o:ole="">
            <v:imagedata r:id="rId66" o:title=""/>
          </v:shape>
          <o:OLEObject Type="Embed" ProgID="Equation.3" ShapeID="_x0000_i1046" DrawAspect="Content" ObjectID="_1663779157" r:id="rId67"/>
        </w:object>
      </w:r>
    </w:p>
    <w:p w14:paraId="5D7ABF4B" w14:textId="77777777" w:rsidR="00074F21" w:rsidRPr="00E11EA5" w:rsidRDefault="00074F21" w:rsidP="00074F21">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490983C0" w14:textId="77777777" w:rsidR="00074F21" w:rsidRPr="00E11EA5" w:rsidRDefault="00074F21" w:rsidP="00074F21">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D103EFC" w14:textId="77777777" w:rsidR="00074F21" w:rsidRPr="00E11EA5" w:rsidRDefault="00074F21" w:rsidP="00074F21">
      <w:pPr>
        <w:pStyle w:val="EQ"/>
        <w:rPr>
          <w:lang w:eastAsia="zh-CN"/>
        </w:rPr>
      </w:pPr>
      <w:r w:rsidRPr="00E11EA5">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434D020B" w14:textId="77777777" w:rsidR="00074F21" w:rsidRPr="00E11EA5" w:rsidRDefault="00074F21" w:rsidP="00074F21">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C54382F" w14:textId="77777777" w:rsidR="00074F21" w:rsidRPr="00E11EA5" w:rsidRDefault="00074F21" w:rsidP="00074F21">
      <w:pPr>
        <w:pStyle w:val="TH"/>
        <w:rPr>
          <w:lang w:val="en-US" w:eastAsia="zh-CN"/>
        </w:rPr>
      </w:pPr>
      <w:r w:rsidRPr="00E11EA5">
        <w:rPr>
          <w:noProof/>
          <w:lang w:val="en-US" w:eastAsia="zh-CN"/>
        </w:rPr>
        <w:drawing>
          <wp:inline distT="0" distB="0" distL="0" distR="0" wp14:anchorId="7AA3262B" wp14:editId="5FFC479D">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45FC5B42" w14:textId="77777777" w:rsidR="00074F21" w:rsidRPr="00E11EA5" w:rsidRDefault="00074F21" w:rsidP="00074F21">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7D45DA4D" w14:textId="77777777" w:rsidR="00074F21" w:rsidRPr="00E11EA5" w:rsidRDefault="00074F21" w:rsidP="00074F21">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7BD4A851" w14:textId="77777777" w:rsidR="00074F21" w:rsidRPr="00E11EA5" w:rsidRDefault="00074F21" w:rsidP="00074F21">
      <w:pPr>
        <w:pStyle w:val="TH"/>
      </w:pPr>
      <w:r w:rsidRPr="00E11EA5">
        <w:rPr>
          <w:noProof/>
          <w:lang w:val="en-US" w:eastAsia="zh-CN"/>
        </w:rPr>
        <w:drawing>
          <wp:inline distT="0" distB="0" distL="0" distR="0" wp14:anchorId="6C5445F2" wp14:editId="780C550A">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284A1E71" w14:textId="77777777" w:rsidR="00074F21" w:rsidRPr="00E11EA5" w:rsidRDefault="00074F21" w:rsidP="00074F21">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3E7EA7FF" w14:textId="77777777" w:rsidR="00074F21" w:rsidRPr="00E11EA5" w:rsidRDefault="00074F21" w:rsidP="00074F21">
      <w:pPr>
        <w:rPr>
          <w:lang w:val="en-US" w:eastAsia="zh-CN"/>
        </w:rPr>
      </w:pPr>
      <w:r w:rsidRPr="00E11EA5">
        <w:rPr>
          <w:lang w:val="en-US" w:eastAsia="zh-CN"/>
        </w:rPr>
        <w:lastRenderedPageBreak/>
        <w:t>For a wanted signal, the reference angular steps are approximately equal to the beamwidth (in degrees) of the main beam.</w:t>
      </w:r>
    </w:p>
    <w:p w14:paraId="1BFFBE67" w14:textId="77777777" w:rsidR="00074F21" w:rsidRPr="00E11EA5" w:rsidRDefault="00074F21" w:rsidP="00074F21">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31FA950C">
          <v:shape id="_x0000_i1047" type="#_x0000_t75" style="width:79.5pt;height:21.75pt" o:ole="">
            <v:imagedata r:id="rId70" o:title=""/>
          </v:shape>
          <o:OLEObject Type="Embed" ProgID="Equation.DSMT4" ShapeID="_x0000_i1047" DrawAspect="Content" ObjectID="_1663779158" r:id="rId71"/>
        </w:object>
      </w:r>
    </w:p>
    <w:p w14:paraId="3D3823F3" w14:textId="77777777" w:rsidR="00074F21" w:rsidRPr="00E11EA5" w:rsidRDefault="00074F21" w:rsidP="00074F21">
      <w:pPr>
        <w:pStyle w:val="EQ"/>
      </w:pPr>
      <w:r w:rsidRPr="00E11EA5">
        <w:tab/>
      </w:r>
      <w:r w:rsidRPr="00E11EA5">
        <w:rPr>
          <w:position w:val="-14"/>
        </w:rPr>
        <w:object w:dxaOrig="1620" w:dyaOrig="420" w14:anchorId="7534B104">
          <v:shape id="_x0000_i1048" type="#_x0000_t75" style="width:79.5pt;height:21.75pt" o:ole="">
            <v:imagedata r:id="rId72" o:title=""/>
          </v:shape>
          <o:OLEObject Type="Embed" ProgID="Equation.DSMT4" ShapeID="_x0000_i1048" DrawAspect="Content" ObjectID="_1663779159" r:id="rId73"/>
        </w:object>
      </w:r>
    </w:p>
    <w:p w14:paraId="2DC7F366" w14:textId="77777777" w:rsidR="00074F21" w:rsidRPr="00E11EA5" w:rsidRDefault="00074F21" w:rsidP="00074F21">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0177E77C">
          <v:shape id="_x0000_i1049" type="#_x0000_t75" style="width:21.75pt;height:14.25pt" o:ole="">
            <v:imagedata r:id="rId74" o:title=""/>
          </v:shape>
          <o:OLEObject Type="Embed" ProgID="Equation.DSMT4" ShapeID="_x0000_i1049" DrawAspect="Content" ObjectID="_1663779160" r:id="rId75"/>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6FF82B6E">
          <v:shape id="_x0000_i1050" type="#_x0000_t75" style="width:21.75pt;height:14.25pt" o:ole="">
            <v:imagedata r:id="rId76" o:title=""/>
          </v:shape>
          <o:OLEObject Type="Embed" ProgID="Equation.DSMT4" ShapeID="_x0000_i1050" DrawAspect="Content" ObjectID="_1663779161" r:id="rId77"/>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AD16CE3" w14:textId="77777777" w:rsidR="00074F21" w:rsidRPr="00E11EA5" w:rsidRDefault="00074F21" w:rsidP="00074F21">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7F4B42B0" w14:textId="77777777" w:rsidR="00074F21" w:rsidRPr="00E11EA5" w:rsidRDefault="00074F21" w:rsidP="00074F21">
      <w:pPr>
        <w:pStyle w:val="EQ"/>
      </w:pPr>
      <w:r w:rsidRPr="00E11EA5">
        <w:tab/>
      </w:r>
      <w:r w:rsidRPr="00E11EA5">
        <w:rPr>
          <w:position w:val="-18"/>
        </w:rPr>
        <w:object w:dxaOrig="2240" w:dyaOrig="480" w14:anchorId="1EA6FB52">
          <v:shape id="_x0000_i1051" type="#_x0000_t75" style="width:115.5pt;height:21.75pt" o:ole="">
            <v:imagedata r:id="rId78" o:title=""/>
          </v:shape>
          <o:OLEObject Type="Embed" ProgID="Equation.DSMT4" ShapeID="_x0000_i1051" DrawAspect="Content" ObjectID="_1663779162" r:id="rId79"/>
        </w:object>
      </w:r>
    </w:p>
    <w:p w14:paraId="054A4E74" w14:textId="77777777" w:rsidR="00074F21" w:rsidRPr="00E11EA5" w:rsidRDefault="00074F21" w:rsidP="00074F21">
      <w:pPr>
        <w:pStyle w:val="EQ"/>
      </w:pPr>
      <w:r w:rsidRPr="00E11EA5">
        <w:tab/>
      </w:r>
      <w:r w:rsidRPr="00E11EA5">
        <w:rPr>
          <w:position w:val="-18"/>
        </w:rPr>
        <w:object w:dxaOrig="2260" w:dyaOrig="460" w14:anchorId="07044E70">
          <v:shape id="_x0000_i1052" type="#_x0000_t75" style="width:115.5pt;height:21.75pt" o:ole="">
            <v:imagedata r:id="rId80" o:title=""/>
          </v:shape>
          <o:OLEObject Type="Embed" ProgID="Equation.DSMT4" ShapeID="_x0000_i1052" DrawAspect="Content" ObjectID="_1663779163" r:id="rId81"/>
        </w:object>
      </w:r>
    </w:p>
    <w:p w14:paraId="0EB07D01" w14:textId="77777777" w:rsidR="00074F21" w:rsidRPr="00E11EA5" w:rsidRDefault="00074F21" w:rsidP="00074F21">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23B84012" w14:textId="77777777" w:rsidR="00074F21" w:rsidRPr="00E11EA5" w:rsidRDefault="00074F21" w:rsidP="00074F21">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6E7EA88F" w14:textId="77777777" w:rsidR="00074F21" w:rsidRPr="00E11EA5" w:rsidRDefault="00074F21" w:rsidP="00074F21">
      <w:pPr>
        <w:rPr>
          <w:lang w:val="en-US" w:eastAsia="zh-CN"/>
        </w:rPr>
      </w:pPr>
      <w:r w:rsidRPr="00E11EA5">
        <w:rPr>
          <w:lang w:val="en-US" w:eastAsia="zh-CN"/>
        </w:rPr>
        <w:t>In addition, the beamwidth of the wanted signal can be used to determine the physical dimensions of a radiation source as follows:</w:t>
      </w:r>
    </w:p>
    <w:p w14:paraId="0C1574BB" w14:textId="77777777" w:rsidR="00074F21" w:rsidRPr="00E11EA5" w:rsidRDefault="00074F21" w:rsidP="00074F21">
      <w:pPr>
        <w:pStyle w:val="EQ"/>
        <w:rPr>
          <w:lang w:eastAsia="zh-CN"/>
        </w:rPr>
      </w:pPr>
      <w:r w:rsidRPr="00E11EA5">
        <w:rPr>
          <w:lang w:eastAsia="zh-CN"/>
        </w:rPr>
        <w:tab/>
      </w:r>
      <w:r w:rsidRPr="00E11EA5">
        <w:rPr>
          <w:position w:val="-32"/>
          <w:lang w:eastAsia="zh-CN"/>
        </w:rPr>
        <w:object w:dxaOrig="1260" w:dyaOrig="700" w14:anchorId="4B41C367">
          <v:shape id="_x0000_i1053" type="#_x0000_t75" style="width:64.5pt;height:36pt" o:ole="">
            <v:imagedata r:id="rId82" o:title=""/>
          </v:shape>
          <o:OLEObject Type="Embed" ProgID="Equation.DSMT4" ShapeID="_x0000_i1053" DrawAspect="Content" ObjectID="_1663779164" r:id="rId83"/>
        </w:object>
      </w:r>
    </w:p>
    <w:p w14:paraId="2E2BEA4C" w14:textId="77777777" w:rsidR="00074F21" w:rsidRPr="00E11EA5" w:rsidRDefault="00074F21" w:rsidP="00074F21">
      <w:pPr>
        <w:pStyle w:val="EQ"/>
        <w:rPr>
          <w:lang w:eastAsia="zh-CN"/>
        </w:rPr>
      </w:pPr>
      <w:r w:rsidRPr="00E11EA5">
        <w:rPr>
          <w:lang w:eastAsia="zh-CN"/>
        </w:rPr>
        <w:tab/>
      </w:r>
      <w:r w:rsidRPr="00E11EA5">
        <w:rPr>
          <w:position w:val="-30"/>
          <w:lang w:eastAsia="zh-CN"/>
        </w:rPr>
        <w:object w:dxaOrig="1100" w:dyaOrig="680" w14:anchorId="34F22068">
          <v:shape id="_x0000_i1054" type="#_x0000_t75" style="width:57.75pt;height:36pt" o:ole="">
            <v:imagedata r:id="rId84" o:title=""/>
          </v:shape>
          <o:OLEObject Type="Embed" ProgID="Equation.DSMT4" ShapeID="_x0000_i1054" DrawAspect="Content" ObjectID="_1663779165" r:id="rId85"/>
        </w:object>
      </w:r>
    </w:p>
    <w:p w14:paraId="65C84092" w14:textId="77777777" w:rsidR="00074F21" w:rsidRPr="00E11EA5" w:rsidRDefault="00074F21" w:rsidP="00074F21">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4E620E82" w14:textId="77777777" w:rsidR="00074F21" w:rsidRPr="00E11EA5" w:rsidRDefault="00074F21" w:rsidP="00074F21">
      <w:pPr>
        <w:pStyle w:val="EQ"/>
        <w:rPr>
          <w:lang w:eastAsia="zh-CN"/>
        </w:rPr>
      </w:pPr>
      <w:r w:rsidRPr="00E11EA5">
        <w:rPr>
          <w:lang w:eastAsia="zh-CN"/>
        </w:rPr>
        <w:tab/>
      </w:r>
      <w:r w:rsidRPr="00E11EA5">
        <w:rPr>
          <w:position w:val="-32"/>
          <w:lang w:eastAsia="zh-CN"/>
        </w:rPr>
        <w:object w:dxaOrig="1620" w:dyaOrig="700" w14:anchorId="47D21564">
          <v:shape id="_x0000_i1055" type="#_x0000_t75" style="width:79.5pt;height:36pt" o:ole="">
            <v:imagedata r:id="rId86" o:title=""/>
          </v:shape>
          <o:OLEObject Type="Embed" ProgID="Equation.DSMT4" ShapeID="_x0000_i1055" DrawAspect="Content" ObjectID="_1663779166" r:id="rId87"/>
        </w:object>
      </w:r>
    </w:p>
    <w:p w14:paraId="22D37987" w14:textId="77777777" w:rsidR="00074F21" w:rsidRPr="00E11EA5" w:rsidRDefault="00074F21" w:rsidP="00074F21">
      <w:pPr>
        <w:pStyle w:val="EQ"/>
      </w:pPr>
      <w:r w:rsidRPr="00E11EA5">
        <w:rPr>
          <w:lang w:eastAsia="zh-CN"/>
        </w:rPr>
        <w:tab/>
      </w:r>
      <w:r w:rsidRPr="00E11EA5">
        <w:rPr>
          <w:position w:val="-30"/>
          <w:lang w:eastAsia="zh-CN"/>
        </w:rPr>
        <w:object w:dxaOrig="1180" w:dyaOrig="680" w14:anchorId="618B6E79">
          <v:shape id="_x0000_i1056" type="#_x0000_t75" style="width:57.75pt;height:36pt" o:ole="">
            <v:imagedata r:id="rId88" o:title=""/>
          </v:shape>
          <o:OLEObject Type="Embed" ProgID="Equation.DSMT4" ShapeID="_x0000_i1056" DrawAspect="Content" ObjectID="_1663779167" r:id="rId89"/>
        </w:object>
      </w:r>
    </w:p>
    <w:p w14:paraId="25EA03E4" w14:textId="77777777" w:rsidR="00074F21" w:rsidRPr="00E11EA5" w:rsidRDefault="00074F21" w:rsidP="00074F21">
      <w:pPr>
        <w:pStyle w:val="Heading4"/>
        <w:rPr>
          <w:lang w:eastAsia="en-GB"/>
        </w:rPr>
      </w:pPr>
      <w:bookmarkStart w:id="330" w:name="_Toc32331990"/>
      <w:bookmarkStart w:id="331" w:name="_Toc37429904"/>
      <w:bookmarkStart w:id="332" w:name="_Toc43738975"/>
      <w:bookmarkStart w:id="333" w:name="_Toc46346736"/>
      <w:bookmarkStart w:id="334" w:name="_Toc53165675"/>
      <w:bookmarkStart w:id="335" w:name="_Toc53166370"/>
      <w:bookmarkStart w:id="336" w:name="_Toc53167064"/>
      <w:r w:rsidRPr="00E11EA5">
        <w:rPr>
          <w:lang w:eastAsia="en-GB"/>
        </w:rPr>
        <w:t>6.3.4.3</w:t>
      </w:r>
      <w:r w:rsidRPr="00E11EA5">
        <w:rPr>
          <w:lang w:eastAsia="en-GB"/>
        </w:rPr>
        <w:tab/>
      </w:r>
      <w:r w:rsidRPr="00E11EA5">
        <w:rPr>
          <w:lang w:eastAsia="en-GB"/>
        </w:rPr>
        <w:tab/>
        <w:t>Spherical equal area grids</w:t>
      </w:r>
      <w:bookmarkEnd w:id="330"/>
      <w:bookmarkEnd w:id="331"/>
      <w:bookmarkEnd w:id="332"/>
      <w:bookmarkEnd w:id="333"/>
      <w:bookmarkEnd w:id="334"/>
      <w:bookmarkEnd w:id="335"/>
      <w:bookmarkEnd w:id="336"/>
    </w:p>
    <w:p w14:paraId="1DA3FF1F" w14:textId="77777777" w:rsidR="00074F21" w:rsidRPr="00E11EA5" w:rsidRDefault="00074F21" w:rsidP="00074F21">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377F1211"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20E4ECCC" w14:textId="77777777" w:rsidR="00074F21" w:rsidRPr="00E11EA5" w:rsidRDefault="00074F21" w:rsidP="00074F21">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095D00B1" w14:textId="77777777" w:rsidR="00074F21" w:rsidRPr="00E11EA5" w:rsidRDefault="00074F21" w:rsidP="00074F21">
      <w:r w:rsidRPr="00E11EA5">
        <w:t xml:space="preserve">One possible way to estimate </w:t>
      </w:r>
      <m:oMath>
        <m:r>
          <w:rPr>
            <w:rFonts w:ascii="Cambria Math" w:hAnsi="Cambria Math"/>
          </w:rPr>
          <m:t>N</m:t>
        </m:r>
      </m:oMath>
      <w:r w:rsidRPr="00E11EA5">
        <w:t xml:space="preserve"> is as follows:</w:t>
      </w:r>
    </w:p>
    <w:p w14:paraId="4FF02AB7" w14:textId="77777777" w:rsidR="00074F21" w:rsidRPr="00E11EA5" w:rsidRDefault="00074F21" w:rsidP="00074F21">
      <w:pPr>
        <w:pStyle w:val="EQ"/>
      </w:pPr>
      <w:r w:rsidRPr="00E11EA5">
        <w:lastRenderedPageBreak/>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3D1A0D4C">
          <v:shape id="_x0000_i1057" type="#_x0000_t75" style="width:79.5pt;height:36pt" o:ole="">
            <v:imagedata r:id="rId90" o:title=""/>
          </v:shape>
          <o:OLEObject Type="Embed" ProgID="Equation.3" ShapeID="_x0000_i1057" DrawAspect="Content" ObjectID="_1663779168" r:id="rId91"/>
        </w:object>
      </w:r>
    </w:p>
    <w:p w14:paraId="4BA392F5" w14:textId="77777777" w:rsidR="00074F21" w:rsidRPr="00E11EA5" w:rsidRDefault="00074F21" w:rsidP="00074F21">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D49B118" w14:textId="77777777" w:rsidR="00074F21" w:rsidRPr="00E11EA5" w:rsidRDefault="00074F21" w:rsidP="00074F21">
      <w:pPr>
        <w:pStyle w:val="TH"/>
      </w:pPr>
      <w:r w:rsidRPr="00E11EA5">
        <w:rPr>
          <w:noProof/>
          <w:lang w:val="en-US" w:eastAsia="zh-CN"/>
        </w:rPr>
        <w:drawing>
          <wp:inline distT="0" distB="0" distL="0" distR="0" wp14:anchorId="0C2751DA" wp14:editId="5B7BDD5A">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F1BDBBA" w14:textId="77777777" w:rsidR="00074F21" w:rsidRPr="00E11EA5" w:rsidRDefault="00074F21" w:rsidP="00074F21">
      <w:pPr>
        <w:pStyle w:val="TF"/>
        <w:rPr>
          <w:lang w:eastAsia="en-GB"/>
        </w:rPr>
      </w:pPr>
      <w:r w:rsidRPr="00E11EA5">
        <w:rPr>
          <w:lang w:eastAsia="en-GB"/>
        </w:rPr>
        <w:t xml:space="preserve">Figure 6.3.4.3-1: </w:t>
      </w:r>
      <w:r w:rsidRPr="00E11EA5">
        <w:t>Spherical equal area sampling grid</w:t>
      </w:r>
    </w:p>
    <w:p w14:paraId="1AC971FF" w14:textId="77777777" w:rsidR="00074F21" w:rsidRPr="00E11EA5" w:rsidRDefault="00074F21" w:rsidP="00074F21">
      <w:pPr>
        <w:pStyle w:val="Heading4"/>
        <w:rPr>
          <w:lang w:eastAsia="en-GB"/>
        </w:rPr>
      </w:pPr>
      <w:bookmarkStart w:id="337" w:name="_Toc32331991"/>
      <w:bookmarkStart w:id="338" w:name="_Toc37429905"/>
      <w:bookmarkStart w:id="339" w:name="_Toc43738976"/>
      <w:bookmarkStart w:id="340" w:name="_Toc46346737"/>
      <w:bookmarkStart w:id="341" w:name="_Toc53165676"/>
      <w:bookmarkStart w:id="342" w:name="_Toc53166371"/>
      <w:bookmarkStart w:id="343" w:name="_Toc53167065"/>
      <w:r w:rsidRPr="00E11EA5">
        <w:rPr>
          <w:lang w:eastAsia="en-GB"/>
        </w:rPr>
        <w:t>6.3.4.4</w:t>
      </w:r>
      <w:r w:rsidRPr="00E11EA5">
        <w:rPr>
          <w:lang w:eastAsia="en-GB"/>
        </w:rPr>
        <w:tab/>
      </w:r>
      <w:r w:rsidRPr="00E11EA5">
        <w:rPr>
          <w:lang w:eastAsia="en-GB"/>
        </w:rPr>
        <w:tab/>
        <w:t>Spherical Fibonacci grids</w:t>
      </w:r>
      <w:bookmarkEnd w:id="337"/>
      <w:bookmarkEnd w:id="338"/>
      <w:bookmarkEnd w:id="339"/>
      <w:bookmarkEnd w:id="340"/>
      <w:bookmarkEnd w:id="341"/>
      <w:bookmarkEnd w:id="342"/>
      <w:bookmarkEnd w:id="343"/>
    </w:p>
    <w:p w14:paraId="3D270E31" w14:textId="77777777" w:rsidR="00074F21" w:rsidRPr="00E11EA5" w:rsidRDefault="00074F21" w:rsidP="00074F21">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1E583D61" w14:textId="77777777" w:rsidR="00074F21" w:rsidRPr="00E11EA5" w:rsidRDefault="00074F21" w:rsidP="00074F21">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A3761F8" w14:textId="77777777" w:rsidR="00074F21" w:rsidRPr="00E11EA5" w:rsidRDefault="00074F21" w:rsidP="00074F21">
      <w:pPr>
        <w:pStyle w:val="B1"/>
      </w:pPr>
      <w:r w:rsidRPr="00E11EA5">
        <w:tab/>
        <w:t xml:space="preserve">where </w:t>
      </w:r>
      <w:r w:rsidRPr="00E11EA5">
        <w:rPr>
          <w:i/>
        </w:rPr>
        <w:t>i</w:t>
      </w:r>
      <w:r w:rsidRPr="00E11EA5">
        <w:t xml:space="preserve"> = 0 .. </w:t>
      </w:r>
      <m:oMath>
        <m:r>
          <w:rPr>
            <w:rFonts w:ascii="Cambria Math" w:hAnsi="Cambria Math"/>
          </w:rPr>
          <m:t>I-1</m:t>
        </m:r>
      </m:oMath>
    </w:p>
    <w:p w14:paraId="79B6359E" w14:textId="77777777" w:rsidR="00074F21" w:rsidRPr="00E11EA5" w:rsidRDefault="00074F21" w:rsidP="00074F21">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5E33D606" w14:textId="77777777" w:rsidR="00074F21" w:rsidRPr="00E11EA5" w:rsidRDefault="00074F21" w:rsidP="00074F21">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5A6861D" w14:textId="77777777" w:rsidR="00074F21" w:rsidRPr="00E11EA5" w:rsidRDefault="00074F21" w:rsidP="00074F21">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6073C985" w14:textId="77777777" w:rsidR="00074F21" w:rsidRPr="00E11EA5" w:rsidRDefault="00074F21" w:rsidP="00074F21">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5506DBFE" w14:textId="77777777" w:rsidR="00074F21" w:rsidRPr="00E11EA5" w:rsidRDefault="00074F21" w:rsidP="00074F21">
      <w:pPr>
        <w:pStyle w:val="TH"/>
      </w:pPr>
      <w:r w:rsidRPr="00E11EA5">
        <w:rPr>
          <w:noProof/>
          <w:lang w:val="en-US" w:eastAsia="zh-CN"/>
        </w:rPr>
        <w:lastRenderedPageBreak/>
        <w:drawing>
          <wp:inline distT="0" distB="0" distL="0" distR="0" wp14:anchorId="39E7B8A3" wp14:editId="09A3111F">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03326F9A" w14:textId="77777777" w:rsidR="00074F21" w:rsidRPr="00E11EA5" w:rsidRDefault="00074F21" w:rsidP="00074F21">
      <w:pPr>
        <w:pStyle w:val="TF"/>
      </w:pPr>
      <w:r w:rsidRPr="00E11EA5">
        <w:t xml:space="preserve">Figure </w:t>
      </w:r>
      <w:r w:rsidRPr="00E11EA5">
        <w:rPr>
          <w:lang w:eastAsia="en-GB"/>
        </w:rPr>
        <w:t>6.3.4.4</w:t>
      </w:r>
      <w:r w:rsidRPr="00E11EA5">
        <w:t>-1: Spherical Fibonacci sampling grid</w:t>
      </w:r>
    </w:p>
    <w:p w14:paraId="40F00FA2" w14:textId="77777777" w:rsidR="00074F21" w:rsidRPr="00E11EA5" w:rsidRDefault="00074F21" w:rsidP="00074F21">
      <w:pPr>
        <w:pStyle w:val="Heading4"/>
        <w:rPr>
          <w:lang w:eastAsia="en-GB"/>
        </w:rPr>
      </w:pPr>
      <w:bookmarkStart w:id="344" w:name="_Toc32331992"/>
      <w:bookmarkStart w:id="345" w:name="_Toc37429906"/>
      <w:bookmarkStart w:id="346" w:name="_Toc43738977"/>
      <w:bookmarkStart w:id="347" w:name="_Toc46346738"/>
      <w:bookmarkStart w:id="348" w:name="_Toc53165677"/>
      <w:bookmarkStart w:id="349" w:name="_Toc53166372"/>
      <w:bookmarkStart w:id="350" w:name="_Toc53167066"/>
      <w:r w:rsidRPr="00E11EA5">
        <w:rPr>
          <w:lang w:eastAsia="en-GB"/>
        </w:rPr>
        <w:t>6.3.4.5</w:t>
      </w:r>
      <w:r w:rsidRPr="00E11EA5">
        <w:rPr>
          <w:lang w:eastAsia="en-GB"/>
        </w:rPr>
        <w:tab/>
      </w:r>
      <w:r w:rsidRPr="00E11EA5">
        <w:rPr>
          <w:lang w:eastAsia="en-GB"/>
        </w:rPr>
        <w:tab/>
        <w:t>Orthogonal cuts grids</w:t>
      </w:r>
      <w:bookmarkEnd w:id="344"/>
      <w:bookmarkEnd w:id="345"/>
      <w:bookmarkEnd w:id="346"/>
      <w:bookmarkEnd w:id="347"/>
      <w:bookmarkEnd w:id="348"/>
      <w:bookmarkEnd w:id="349"/>
      <w:bookmarkEnd w:id="350"/>
    </w:p>
    <w:p w14:paraId="54948588" w14:textId="77777777" w:rsidR="00074F21" w:rsidRPr="00E11EA5" w:rsidRDefault="00074F21" w:rsidP="00074F21">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60D38E6B" w14:textId="77777777" w:rsidR="00074F21" w:rsidRPr="00E11EA5" w:rsidRDefault="00074F21" w:rsidP="00074F21">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2F0B7ACF" w14:textId="77777777" w:rsidR="00074F21" w:rsidRPr="00E11EA5" w:rsidRDefault="00074F21" w:rsidP="00074F21">
      <w:pPr>
        <w:jc w:val="both"/>
      </w:pPr>
      <w:r w:rsidRPr="00E11EA5">
        <w:t>The first mandatory cut is a horizontal cut passing through the peak direction of the main beam.</w:t>
      </w:r>
    </w:p>
    <w:p w14:paraId="66732C2A" w14:textId="77777777" w:rsidR="00074F21" w:rsidRPr="00E11EA5" w:rsidRDefault="00074F21" w:rsidP="00074F21">
      <w:pPr>
        <w:jc w:val="both"/>
      </w:pPr>
      <w:r w:rsidRPr="00E11EA5">
        <w:t>The second mandatory is a vertical cut passing through the peak direction of the main beam.</w:t>
      </w:r>
    </w:p>
    <w:p w14:paraId="6B7246B5" w14:textId="77777777" w:rsidR="00074F21" w:rsidRPr="00E11EA5" w:rsidRDefault="00074F21" w:rsidP="00074F21">
      <w:pPr>
        <w:jc w:val="both"/>
      </w:pPr>
      <w:r w:rsidRPr="00E11EA5">
        <w:t>Using the data from these two mandatory cuts, a conditional pattern multiplication can be used.</w:t>
      </w:r>
    </w:p>
    <w:p w14:paraId="1A0F8CD6" w14:textId="77777777" w:rsidR="00074F21" w:rsidRPr="00E11EA5" w:rsidRDefault="00074F21" w:rsidP="00074F21">
      <w:pPr>
        <w:jc w:val="both"/>
      </w:pPr>
      <w:r w:rsidRPr="00E11EA5">
        <w:t>The third optional cut is a vertical cut orthogonal to the first and the second cut.</w:t>
      </w:r>
    </w:p>
    <w:p w14:paraId="619AA39D" w14:textId="77777777" w:rsidR="00074F21" w:rsidRPr="00E11EA5" w:rsidRDefault="00074F21" w:rsidP="00074F21">
      <w:r w:rsidRPr="00E11EA5">
        <w:t>Once the number and the orientation of the cuts are decided, the total EIRP is measured on the orthogonal cuts and the TRP is then calculated as follows: First the contributions from each cut is calculated as:</w:t>
      </w:r>
    </w:p>
    <w:p w14:paraId="0483AEE2"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4AD8B658" w14:textId="77777777" w:rsidR="00074F21" w:rsidRPr="00E11EA5" w:rsidRDefault="00074F21" w:rsidP="00074F21">
      <w:pPr>
        <w:jc w:val="both"/>
      </w:pPr>
      <w:r w:rsidRPr="00E11EA5">
        <w:t>where P is the number of sampling points. The final contribution for all cuts is calculated as:</w:t>
      </w:r>
    </w:p>
    <w:p w14:paraId="76D8282E"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5D8A6139" w14:textId="77777777" w:rsidR="00074F21" w:rsidRPr="00E11EA5" w:rsidRDefault="00074F21" w:rsidP="00074F21">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C0B2EF" w14:textId="77777777" w:rsidR="00074F21" w:rsidRPr="00E11EA5" w:rsidRDefault="00074F21" w:rsidP="00074F21">
      <w:pPr>
        <w:pStyle w:val="TH"/>
        <w:rPr>
          <w:noProof/>
          <w:lang w:eastAsia="en-GB"/>
        </w:rPr>
      </w:pPr>
      <w:r w:rsidRPr="00E11EA5">
        <w:rPr>
          <w:noProof/>
          <w:lang w:val="en-US" w:eastAsia="zh-CN"/>
        </w:rPr>
        <w:lastRenderedPageBreak/>
        <w:drawing>
          <wp:inline distT="0" distB="0" distL="0" distR="0" wp14:anchorId="4FD485D0" wp14:editId="271E5534">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1B78129" wp14:editId="07E2D080">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1B9D2B88" w14:textId="77777777" w:rsidR="00074F21" w:rsidRPr="00E11EA5" w:rsidRDefault="00074F21" w:rsidP="00074F21">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779BB66D" w14:textId="77777777" w:rsidR="00074F21" w:rsidRPr="00E11EA5" w:rsidRDefault="00074F21" w:rsidP="00074F21">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BB27261" w14:textId="77777777" w:rsidR="00074F21" w:rsidRPr="00E11EA5" w:rsidRDefault="00074F21" w:rsidP="00074F21">
      <w:pPr>
        <w:jc w:val="both"/>
      </w:pPr>
      <w:r w:rsidRPr="00E11EA5">
        <w:t>The following conditions for being able to apply pattern multiplication method are mandatory:</w:t>
      </w:r>
    </w:p>
    <w:p w14:paraId="77DAB399" w14:textId="77777777" w:rsidR="00074F21" w:rsidRPr="00E11EA5" w:rsidRDefault="00074F21" w:rsidP="00074F21">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C28F5E9" w14:textId="77777777" w:rsidR="00074F21" w:rsidRPr="00E11EA5" w:rsidRDefault="00074F21" w:rsidP="00074F21">
      <w:pPr>
        <w:pStyle w:val="B1"/>
      </w:pPr>
      <w:r w:rsidRPr="00E11EA5">
        <w:t>ii.</w:t>
      </w:r>
      <w:r w:rsidRPr="00E11EA5">
        <w:tab/>
        <w:t>The frequency of the emission is within the downlink operating band.</w:t>
      </w:r>
      <w:r w:rsidRPr="00E11EA5" w:rsidDel="00D61BB8">
        <w:t xml:space="preserve"> </w:t>
      </w:r>
    </w:p>
    <w:p w14:paraId="6A6EB2E6" w14:textId="77777777" w:rsidR="00074F21" w:rsidRPr="00E11EA5" w:rsidRDefault="00074F21" w:rsidP="00074F21">
      <w:pPr>
        <w:pStyle w:val="B1"/>
      </w:pPr>
      <w:r w:rsidRPr="00E11EA5">
        <w:t>iii.</w:t>
      </w:r>
      <w:r w:rsidRPr="00E11EA5">
        <w:tab/>
        <w:t>The bandwidth of the emission is the same as the bandwidth of the in-band modulated signal</w:t>
      </w:r>
    </w:p>
    <w:p w14:paraId="33D217CB" w14:textId="77777777" w:rsidR="00074F21" w:rsidRPr="00E11EA5" w:rsidRDefault="00074F21" w:rsidP="00074F21">
      <w:pPr>
        <w:pStyle w:val="B1"/>
      </w:pPr>
      <w:r w:rsidRPr="00E11EA5">
        <w:t>iv.</w:t>
      </w:r>
      <w:r w:rsidRPr="00E11EA5">
        <w:tab/>
        <w:t>The emission appears/disappears when the TX power is turned on/off.</w:t>
      </w:r>
    </w:p>
    <w:p w14:paraId="1DE7925A" w14:textId="77777777" w:rsidR="00074F21" w:rsidRPr="00E11EA5" w:rsidRDefault="00074F21" w:rsidP="00074F21">
      <w:pPr>
        <w:pStyle w:val="B1"/>
      </w:pPr>
      <w:r w:rsidRPr="00E11EA5">
        <w:t>v.</w:t>
      </w:r>
      <w:r w:rsidRPr="00E11EA5">
        <w:tab/>
        <w:t>The antenna arrays of the BS</w:t>
      </w:r>
    </w:p>
    <w:p w14:paraId="57E644BC" w14:textId="77777777" w:rsidR="00074F21" w:rsidRPr="00E11EA5" w:rsidRDefault="00074F21" w:rsidP="00074F21">
      <w:pPr>
        <w:pStyle w:val="B2"/>
      </w:pPr>
      <w:r w:rsidRPr="00E11EA5">
        <w:t>1.</w:t>
      </w:r>
      <w:r w:rsidRPr="00E11EA5">
        <w:tab/>
        <w:t>Have rectangular grids of antenna element positions</w:t>
      </w:r>
    </w:p>
    <w:p w14:paraId="37E7C96C" w14:textId="77777777" w:rsidR="00074F21" w:rsidRPr="00E11EA5" w:rsidRDefault="00074F21" w:rsidP="00074F21">
      <w:pPr>
        <w:pStyle w:val="B2"/>
      </w:pPr>
      <w:r w:rsidRPr="00E11EA5">
        <w:t>2.</w:t>
      </w:r>
      <w:r w:rsidRPr="00E11EA5">
        <w:tab/>
        <w:t>Have symmetry planes that are vertical and horizontal.</w:t>
      </w:r>
    </w:p>
    <w:p w14:paraId="52270801" w14:textId="77777777" w:rsidR="00074F21" w:rsidRPr="00E11EA5" w:rsidRDefault="00074F21" w:rsidP="00074F21">
      <w:pPr>
        <w:pStyle w:val="B2"/>
      </w:pPr>
      <w:r w:rsidRPr="00E11EA5">
        <w:t>3.</w:t>
      </w:r>
      <w:r w:rsidRPr="00E11EA5">
        <w:tab/>
        <w:t xml:space="preserve">Have parallel antenna planes </w:t>
      </w:r>
    </w:p>
    <w:p w14:paraId="3E6AEB0D" w14:textId="77777777" w:rsidR="00074F21" w:rsidRPr="00E11EA5" w:rsidRDefault="00074F21" w:rsidP="00074F21">
      <w:pPr>
        <w:jc w:val="both"/>
      </w:pPr>
      <w:r w:rsidRPr="00E11EA5">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26C81FA6" w14:textId="77777777" w:rsidR="00074F21" w:rsidRPr="00E11EA5" w:rsidRDefault="00074F21" w:rsidP="00074F21">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6672F98C" w14:textId="77777777" w:rsidR="00074F21" w:rsidRPr="00E11EA5" w:rsidRDefault="00074F21" w:rsidP="00074F21">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63DC4C52" w14:textId="77777777" w:rsidR="00074F21" w:rsidRPr="00E11EA5" w:rsidRDefault="00074F21" w:rsidP="00074F21">
      <w:r w:rsidRPr="00E11EA5">
        <w:t>The pattern multiplication is used to calculate power density values outside the two cardinal cuts as:</w:t>
      </w:r>
    </w:p>
    <w:p w14:paraId="1568C52D" w14:textId="77777777" w:rsidR="00074F21" w:rsidRPr="00E11EA5" w:rsidRDefault="00074F21" w:rsidP="00074F21">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F610B96" w14:textId="77777777" w:rsidR="00074F21" w:rsidRPr="00E11EA5" w:rsidRDefault="00074F21" w:rsidP="00074F21">
      <w:r w:rsidRPr="00E11EA5">
        <w:rPr>
          <w:rFonts w:eastAsia="MS Mincho"/>
        </w:rPr>
        <w:lastRenderedPageBreak/>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79067B31" w14:textId="77777777" w:rsidR="00074F21" w:rsidRPr="00E11EA5" w:rsidRDefault="00074F21" w:rsidP="00074F21">
      <w:pPr>
        <w:pStyle w:val="TH"/>
      </w:pPr>
      <w:r w:rsidRPr="00E11EA5">
        <w:rPr>
          <w:noProof/>
          <w:lang w:val="en-US" w:eastAsia="zh-CN"/>
        </w:rPr>
        <w:drawing>
          <wp:inline distT="0" distB="0" distL="0" distR="0" wp14:anchorId="2365605F" wp14:editId="032ED3E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08B0F0D4" w14:textId="77777777" w:rsidR="00074F21" w:rsidRPr="00E11EA5" w:rsidRDefault="00074F21" w:rsidP="00074F21">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713A965" w14:textId="77777777" w:rsidR="00074F21" w:rsidRPr="00E11EA5" w:rsidRDefault="00074F21" w:rsidP="00074F21">
      <w:r w:rsidRPr="00E11EA5">
        <w:t>The pattern multiplication is applied separately for the forward (fwd) and backward (bwd) hemisphere. The TRP is then calculated as</w:t>
      </w:r>
    </w:p>
    <w:p w14:paraId="185639E5" w14:textId="77777777" w:rsidR="00074F21" w:rsidRPr="00E11EA5" w:rsidRDefault="00074F21" w:rsidP="00074F21">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EF7D47E" w14:textId="77777777" w:rsidR="00074F21" w:rsidRPr="00E11EA5" w:rsidRDefault="00074F21" w:rsidP="00074F21">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449FB87F" w14:textId="77777777" w:rsidR="00074F21" w:rsidRPr="00E11EA5" w:rsidRDefault="00074F21" w:rsidP="00074F21">
      <w:pPr>
        <w:pStyle w:val="Heading4"/>
        <w:rPr>
          <w:lang w:eastAsia="en-GB"/>
        </w:rPr>
      </w:pPr>
      <w:bookmarkStart w:id="351" w:name="_Toc32331993"/>
      <w:bookmarkStart w:id="352" w:name="_Toc37429907"/>
      <w:bookmarkStart w:id="353" w:name="_Toc43738978"/>
      <w:bookmarkStart w:id="354" w:name="_Toc46346739"/>
      <w:bookmarkStart w:id="355" w:name="_Toc53165678"/>
      <w:bookmarkStart w:id="356" w:name="_Toc53166373"/>
      <w:bookmarkStart w:id="357" w:name="_Toc53167067"/>
      <w:r w:rsidRPr="00E11EA5">
        <w:rPr>
          <w:lang w:eastAsia="en-GB"/>
        </w:rPr>
        <w:t>6.3.4.6</w:t>
      </w:r>
      <w:r w:rsidRPr="00E11EA5">
        <w:rPr>
          <w:lang w:eastAsia="en-GB"/>
        </w:rPr>
        <w:tab/>
      </w:r>
      <w:r w:rsidRPr="00E11EA5">
        <w:rPr>
          <w:lang w:eastAsia="en-GB"/>
        </w:rPr>
        <w:tab/>
        <w:t>Wave vector space sampling grid</w:t>
      </w:r>
      <w:bookmarkEnd w:id="351"/>
      <w:bookmarkEnd w:id="352"/>
      <w:bookmarkEnd w:id="353"/>
      <w:bookmarkEnd w:id="354"/>
      <w:bookmarkEnd w:id="355"/>
      <w:bookmarkEnd w:id="356"/>
      <w:bookmarkEnd w:id="357"/>
    </w:p>
    <w:p w14:paraId="3E75A7FE" w14:textId="77777777" w:rsidR="00074F21" w:rsidRPr="00E11EA5" w:rsidRDefault="00074F21" w:rsidP="00074F21">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42BA9C88" w14:textId="77777777" w:rsidR="00074F21" w:rsidRPr="00E11EA5" w:rsidRDefault="00074F21" w:rsidP="00074F21">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0C13DE68" w14:textId="77777777" w:rsidR="00074F21" w:rsidRPr="00E11EA5" w:rsidRDefault="00074F21" w:rsidP="00074F21">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7147FCD1" w14:textId="77777777" w:rsidR="00074F21" w:rsidRPr="00E11EA5" w:rsidRDefault="00074F21" w:rsidP="00074F21">
      <w:pPr>
        <w:widowControl w:val="0"/>
        <w:tabs>
          <w:tab w:val="center" w:pos="4200"/>
          <w:tab w:val="right" w:pos="8295"/>
        </w:tabs>
        <w:spacing w:after="0"/>
        <w:jc w:val="both"/>
        <w:textAlignment w:val="center"/>
        <w:rPr>
          <w:position w:val="-16"/>
          <w:lang w:val="en-US" w:eastAsia="zh-CN"/>
        </w:rPr>
      </w:pPr>
      <w:r w:rsidRPr="00E11EA5">
        <w:rPr>
          <w:lang w:val="en-US" w:eastAsia="zh-CN"/>
        </w:rPr>
        <w:t>TRP is defined in the spherical coordinate as following:</w:t>
      </w:r>
      <w:r w:rsidRPr="00E11EA5">
        <w:rPr>
          <w:position w:val="-16"/>
          <w:lang w:val="en-US" w:eastAsia="zh-CN"/>
        </w:rPr>
        <w:t xml:space="preserve"> </w:t>
      </w:r>
    </w:p>
    <w:p w14:paraId="71BAD13D" w14:textId="77777777" w:rsidR="00074F21" w:rsidRPr="00E11EA5" w:rsidRDefault="00074F21" w:rsidP="00074F21">
      <w:pPr>
        <w:pStyle w:val="EQ"/>
        <w:rPr>
          <w:lang w:eastAsia="zh-CN"/>
        </w:rPr>
      </w:pPr>
      <w:r w:rsidRPr="00E11EA5">
        <w:rPr>
          <w:lang w:eastAsia="zh-CN"/>
        </w:rPr>
        <w:tab/>
      </w:r>
      <w:r w:rsidRPr="00E11EA5">
        <w:rPr>
          <w:position w:val="-24"/>
          <w:lang w:val="en-US" w:eastAsia="zh-CN"/>
        </w:rPr>
        <w:drawing>
          <wp:inline distT="0" distB="0" distL="0" distR="0" wp14:anchorId="368367DC" wp14:editId="6A3425D5">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26F9FFFB" w14:textId="77777777" w:rsidR="00074F21" w:rsidRPr="00E11EA5" w:rsidRDefault="00074F21" w:rsidP="00074F21">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5FDE0C89" w14:textId="77777777" w:rsidR="00074F21" w:rsidRPr="00E11EA5" w:rsidRDefault="00074F21" w:rsidP="00074F21">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6493C121" w14:textId="77777777" w:rsidR="00074F21" w:rsidRPr="00E11EA5" w:rsidRDefault="00074F21" w:rsidP="00074F21">
      <w:pPr>
        <w:widowControl w:val="0"/>
        <w:spacing w:before="84"/>
        <w:rPr>
          <w:lang w:val="en-US" w:eastAsia="en-GB"/>
        </w:rPr>
      </w:pPr>
      <w:r w:rsidRPr="00E11EA5">
        <w:rPr>
          <w:lang w:val="en-US" w:eastAsia="en-GB"/>
        </w:rPr>
        <w:t xml:space="preserve">Based on the above two equations, then we could get </w:t>
      </w:r>
    </w:p>
    <w:p w14:paraId="1364F545" w14:textId="77777777" w:rsidR="00074F21" w:rsidRPr="00E11EA5" w:rsidRDefault="00074F21" w:rsidP="00074F21">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3220939" w14:textId="77777777" w:rsidR="00074F21" w:rsidRPr="00E11EA5" w:rsidRDefault="00074F21" w:rsidP="00074F21">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6BC8892D" w14:textId="77777777" w:rsidR="00074F21" w:rsidRPr="00E11EA5" w:rsidRDefault="00074F21" w:rsidP="00074F21">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07436967" w14:textId="77777777" w:rsidR="00074F21" w:rsidRPr="00E11EA5" w:rsidRDefault="00074F21" w:rsidP="00074F21">
      <w:pPr>
        <w:widowControl w:val="0"/>
        <w:rPr>
          <w:lang w:val="en-US" w:eastAsia="en-GB"/>
        </w:rPr>
      </w:pPr>
      <w:r w:rsidRPr="00E11EA5">
        <w:rPr>
          <w:lang w:val="en-US" w:eastAsia="en-GB"/>
        </w:rPr>
        <w:t xml:space="preserve">The above considerations could be applied for both polarization. </w:t>
      </w:r>
    </w:p>
    <w:p w14:paraId="402F572E" w14:textId="77777777" w:rsidR="00074F21" w:rsidRPr="00E11EA5" w:rsidRDefault="00074F21" w:rsidP="00074F21">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7330537A"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FFF725F"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25D37484" w14:textId="77777777" w:rsidR="00074F21" w:rsidRPr="00E11EA5" w:rsidRDefault="00074F21" w:rsidP="00074F21">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3C29A2CD" w14:textId="77777777" w:rsidR="00074F21" w:rsidRPr="00E11EA5" w:rsidRDefault="00074F21" w:rsidP="00074F21">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24576AD1" w14:textId="77777777" w:rsidR="00074F21" w:rsidRPr="00E11EA5" w:rsidRDefault="00074F21" w:rsidP="00074F21">
      <w:pPr>
        <w:pStyle w:val="TH"/>
        <w:rPr>
          <w:lang w:eastAsia="zh-CN"/>
        </w:rPr>
      </w:pPr>
      <w:r w:rsidRPr="00E11EA5">
        <w:rPr>
          <w:noProof/>
          <w:lang w:val="en-US" w:eastAsia="zh-CN"/>
        </w:rPr>
        <w:lastRenderedPageBreak/>
        <w:drawing>
          <wp:inline distT="0" distB="0" distL="0" distR="0" wp14:anchorId="6D9C5516" wp14:editId="21791EBC">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48A98D52" w14:textId="77777777" w:rsidR="00074F21" w:rsidRPr="00E11EA5" w:rsidRDefault="00074F21" w:rsidP="00074F21">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2B9F61E0" w14:textId="77777777" w:rsidR="00074F21" w:rsidRPr="00E11EA5" w:rsidRDefault="00074F21" w:rsidP="00074F21">
      <w:pPr>
        <w:pStyle w:val="TH"/>
        <w:rPr>
          <w:lang w:eastAsia="zh-CN"/>
        </w:rPr>
      </w:pPr>
      <w:r w:rsidRPr="00E11EA5">
        <w:rPr>
          <w:noProof/>
          <w:lang w:val="en-US" w:eastAsia="zh-CN"/>
        </w:rPr>
        <w:lastRenderedPageBreak/>
        <w:drawing>
          <wp:inline distT="0" distB="0" distL="0" distR="0" wp14:anchorId="3E9CE1F2" wp14:editId="2394DDFA">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1C7A951C" w14:textId="77777777" w:rsidR="00074F21" w:rsidRPr="00E11EA5" w:rsidRDefault="00074F21" w:rsidP="00074F21">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25B718A2" w14:textId="77777777" w:rsidR="00074F21" w:rsidRPr="00E11EA5" w:rsidRDefault="00074F21" w:rsidP="00074F21">
      <w:pPr>
        <w:pStyle w:val="Heading3"/>
      </w:pPr>
      <w:bookmarkStart w:id="358" w:name="_Toc32331994"/>
      <w:bookmarkStart w:id="359" w:name="_Toc37429908"/>
      <w:bookmarkStart w:id="360" w:name="_Toc43738979"/>
      <w:bookmarkStart w:id="361" w:name="_Toc46346740"/>
      <w:bookmarkStart w:id="362" w:name="_Toc53165679"/>
      <w:bookmarkStart w:id="363" w:name="_Toc53166374"/>
      <w:bookmarkStart w:id="364" w:name="_Toc53167068"/>
      <w:r w:rsidRPr="00E11EA5">
        <w:rPr>
          <w:lang w:eastAsia="en-GB"/>
        </w:rPr>
        <w:t>6.3.5</w:t>
      </w:r>
      <w:r w:rsidRPr="00E11EA5">
        <w:rPr>
          <w:lang w:eastAsia="en-GB"/>
        </w:rPr>
        <w:tab/>
      </w:r>
      <w:r w:rsidRPr="00E11EA5">
        <w:rPr>
          <w:lang w:eastAsia="en-GB"/>
        </w:rPr>
        <w:tab/>
      </w:r>
      <w:r w:rsidRPr="00E11EA5">
        <w:t>Aspects related to measurement of OTA unwanted emission</w:t>
      </w:r>
      <w:bookmarkEnd w:id="358"/>
      <w:bookmarkEnd w:id="359"/>
      <w:bookmarkEnd w:id="360"/>
      <w:bookmarkEnd w:id="361"/>
      <w:bookmarkEnd w:id="362"/>
      <w:bookmarkEnd w:id="363"/>
      <w:bookmarkEnd w:id="364"/>
    </w:p>
    <w:p w14:paraId="7C38C0EF" w14:textId="77777777" w:rsidR="00074F21" w:rsidRPr="00E11EA5" w:rsidRDefault="00074F21" w:rsidP="00074F21">
      <w:pPr>
        <w:pStyle w:val="Heading4"/>
      </w:pPr>
      <w:bookmarkStart w:id="365" w:name="_Toc21021130"/>
      <w:bookmarkStart w:id="366" w:name="_Toc29813827"/>
      <w:bookmarkStart w:id="367" w:name="_Toc29814298"/>
      <w:bookmarkStart w:id="368" w:name="_Toc29814646"/>
      <w:bookmarkStart w:id="369" w:name="_Toc32331995"/>
      <w:bookmarkStart w:id="370" w:name="_Toc37429909"/>
      <w:bookmarkStart w:id="371" w:name="_Toc43738980"/>
      <w:bookmarkStart w:id="372" w:name="_Toc46346741"/>
      <w:bookmarkStart w:id="373" w:name="_Toc53165680"/>
      <w:bookmarkStart w:id="374" w:name="_Toc53166375"/>
      <w:bookmarkStart w:id="375" w:name="_Toc53167069"/>
      <w:r w:rsidRPr="00E11EA5">
        <w:rPr>
          <w:lang w:eastAsia="en-GB"/>
        </w:rPr>
        <w:t>6.3.5.1</w:t>
      </w:r>
      <w:r w:rsidRPr="00E11EA5">
        <w:rPr>
          <w:lang w:eastAsia="en-GB"/>
        </w:rPr>
        <w:tab/>
      </w:r>
      <w:r w:rsidRPr="00E11EA5">
        <w:tab/>
        <w:t>Test range</w:t>
      </w:r>
      <w:bookmarkEnd w:id="365"/>
      <w:bookmarkEnd w:id="366"/>
      <w:bookmarkEnd w:id="367"/>
      <w:bookmarkEnd w:id="368"/>
      <w:bookmarkEnd w:id="369"/>
      <w:bookmarkEnd w:id="370"/>
      <w:bookmarkEnd w:id="371"/>
      <w:bookmarkEnd w:id="372"/>
      <w:bookmarkEnd w:id="373"/>
      <w:bookmarkEnd w:id="374"/>
      <w:bookmarkEnd w:id="375"/>
    </w:p>
    <w:p w14:paraId="284E98F8" w14:textId="77777777" w:rsidR="00074F21" w:rsidRPr="00E11EA5" w:rsidRDefault="00074F21" w:rsidP="00074F21">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6A4F3D94" w14:textId="77777777" w:rsidR="00074F21" w:rsidRPr="00E11EA5" w:rsidRDefault="00074F21" w:rsidP="00074F21">
      <w:pPr>
        <w:jc w:val="center"/>
      </w:pPr>
      <w:r w:rsidRPr="00E11EA5">
        <w:rPr>
          <w:noProof/>
          <w:lang w:val="en-US" w:eastAsia="zh-CN"/>
        </w:rPr>
        <w:lastRenderedPageBreak/>
        <w:drawing>
          <wp:inline distT="0" distB="0" distL="0" distR="0" wp14:anchorId="21148A3A" wp14:editId="2C0794B6">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7CFA4EA6" w14:textId="77777777" w:rsidR="00074F21" w:rsidRPr="00E11EA5" w:rsidRDefault="00074F21" w:rsidP="00074F21">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29A8281F" w14:textId="77777777" w:rsidR="00074F21" w:rsidRPr="00E11EA5" w:rsidRDefault="00074F21" w:rsidP="00074F21">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331803CE" w14:textId="77777777" w:rsidR="00074F21" w:rsidRPr="00E11EA5" w:rsidRDefault="00074F21" w:rsidP="00074F21">
      <w:r w:rsidRPr="00E11EA5">
        <w:t>A band stop filter is needed to protect the measurement receiver from the wanted signal, achieving dynamic range for the emission to be measured with acceptable measurement uncertainty.</w:t>
      </w:r>
    </w:p>
    <w:p w14:paraId="3B56C7CF" w14:textId="77777777" w:rsidR="00074F21" w:rsidRPr="00E11EA5" w:rsidRDefault="00074F21" w:rsidP="00074F21">
      <w:pPr>
        <w:pStyle w:val="Heading4"/>
      </w:pPr>
      <w:bookmarkStart w:id="376" w:name="_Toc21021131"/>
      <w:bookmarkStart w:id="377" w:name="_Toc29813828"/>
      <w:bookmarkStart w:id="378" w:name="_Toc29814299"/>
      <w:bookmarkStart w:id="379" w:name="_Toc29814647"/>
      <w:bookmarkStart w:id="380" w:name="_Toc32331996"/>
      <w:bookmarkStart w:id="381" w:name="_Toc37429910"/>
      <w:bookmarkStart w:id="382" w:name="_Toc43738981"/>
      <w:bookmarkStart w:id="383" w:name="_Toc46346742"/>
      <w:bookmarkStart w:id="384" w:name="_Toc53165681"/>
      <w:bookmarkStart w:id="385" w:name="_Toc53166376"/>
      <w:bookmarkStart w:id="386" w:name="_Toc53167070"/>
      <w:r w:rsidRPr="00E11EA5">
        <w:rPr>
          <w:lang w:eastAsia="en-GB"/>
        </w:rPr>
        <w:t>6.3.5.2</w:t>
      </w:r>
      <w:r w:rsidRPr="00E11EA5">
        <w:rPr>
          <w:lang w:eastAsia="en-GB"/>
        </w:rPr>
        <w:tab/>
      </w:r>
      <w:r w:rsidRPr="00E11EA5">
        <w:tab/>
        <w:t>Measurement distance</w:t>
      </w:r>
      <w:bookmarkEnd w:id="376"/>
      <w:bookmarkEnd w:id="377"/>
      <w:bookmarkEnd w:id="378"/>
      <w:bookmarkEnd w:id="379"/>
      <w:bookmarkEnd w:id="380"/>
      <w:bookmarkEnd w:id="381"/>
      <w:bookmarkEnd w:id="382"/>
      <w:bookmarkEnd w:id="383"/>
      <w:bookmarkEnd w:id="384"/>
      <w:bookmarkEnd w:id="385"/>
      <w:bookmarkEnd w:id="386"/>
    </w:p>
    <w:p w14:paraId="0B3C1F1A" w14:textId="77777777" w:rsidR="00074F21" w:rsidRPr="00E11EA5" w:rsidRDefault="00074F21" w:rsidP="00074F21">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1C81E630" w14:textId="77777777" w:rsidR="00074F21" w:rsidRPr="00E11EA5" w:rsidRDefault="00074F21" w:rsidP="00074F21">
      <w:pPr>
        <w:pStyle w:val="Heading4"/>
      </w:pPr>
      <w:bookmarkStart w:id="387" w:name="_Toc21021132"/>
      <w:bookmarkStart w:id="388" w:name="_Toc29813829"/>
      <w:bookmarkStart w:id="389" w:name="_Toc29814300"/>
      <w:bookmarkStart w:id="390" w:name="_Toc29814648"/>
      <w:bookmarkStart w:id="391" w:name="_Toc32331997"/>
      <w:bookmarkStart w:id="392" w:name="_Toc37429911"/>
      <w:bookmarkStart w:id="393" w:name="_Toc43738982"/>
      <w:bookmarkStart w:id="394" w:name="_Toc46346743"/>
      <w:bookmarkStart w:id="395" w:name="_Toc53165682"/>
      <w:bookmarkStart w:id="396" w:name="_Toc53166377"/>
      <w:bookmarkStart w:id="397" w:name="_Toc53167071"/>
      <w:r w:rsidRPr="00E11EA5">
        <w:rPr>
          <w:lang w:eastAsia="en-GB"/>
        </w:rPr>
        <w:t>6.3.5.3</w:t>
      </w:r>
      <w:r w:rsidRPr="00E11EA5">
        <w:rPr>
          <w:lang w:eastAsia="en-GB"/>
        </w:rPr>
        <w:tab/>
      </w:r>
      <w:r w:rsidRPr="00E11EA5">
        <w:rPr>
          <w:lang w:eastAsia="en-GB"/>
        </w:rPr>
        <w:tab/>
      </w:r>
      <w:r w:rsidRPr="00E11EA5">
        <w:t>Sampling grid selection</w:t>
      </w:r>
      <w:bookmarkEnd w:id="387"/>
      <w:bookmarkEnd w:id="388"/>
      <w:bookmarkEnd w:id="389"/>
      <w:bookmarkEnd w:id="390"/>
      <w:bookmarkEnd w:id="391"/>
      <w:bookmarkEnd w:id="392"/>
      <w:bookmarkEnd w:id="393"/>
      <w:bookmarkEnd w:id="394"/>
      <w:bookmarkEnd w:id="395"/>
      <w:bookmarkEnd w:id="396"/>
      <w:bookmarkEnd w:id="397"/>
    </w:p>
    <w:p w14:paraId="3E688CB0" w14:textId="77777777" w:rsidR="00074F21" w:rsidRPr="00E11EA5" w:rsidRDefault="00074F21" w:rsidP="00074F21">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4BEA2031" w14:textId="77777777" w:rsidR="00074F21" w:rsidRPr="00E11EA5" w:rsidRDefault="00074F21" w:rsidP="00074F21">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6FE1D2FC" w14:textId="77777777" w:rsidR="00074F21" w:rsidRPr="00E11EA5" w:rsidRDefault="00074F21" w:rsidP="00074F21">
      <w:pPr>
        <w:pStyle w:val="Heading3"/>
        <w:rPr>
          <w:lang w:eastAsia="en-GB"/>
        </w:rPr>
      </w:pPr>
      <w:bookmarkStart w:id="398" w:name="_Toc32331998"/>
      <w:bookmarkStart w:id="399" w:name="_Toc37429912"/>
      <w:bookmarkStart w:id="400" w:name="_Toc43738983"/>
      <w:bookmarkStart w:id="401" w:name="_Toc46346744"/>
      <w:bookmarkStart w:id="402" w:name="_Toc53165683"/>
      <w:bookmarkStart w:id="403" w:name="_Toc53166378"/>
      <w:bookmarkStart w:id="404" w:name="_Toc53167072"/>
      <w:r w:rsidRPr="00E11EA5">
        <w:rPr>
          <w:lang w:eastAsia="en-GB"/>
        </w:rPr>
        <w:t>6.3.6</w:t>
      </w:r>
      <w:r w:rsidRPr="00E11EA5">
        <w:rPr>
          <w:lang w:eastAsia="en-GB"/>
        </w:rPr>
        <w:tab/>
      </w:r>
      <w:r w:rsidRPr="00E11EA5">
        <w:rPr>
          <w:lang w:eastAsia="en-GB"/>
        </w:rPr>
        <w:tab/>
        <w:t>TRP summation error</w:t>
      </w:r>
      <w:bookmarkEnd w:id="398"/>
      <w:bookmarkEnd w:id="399"/>
      <w:bookmarkEnd w:id="400"/>
      <w:bookmarkEnd w:id="401"/>
      <w:bookmarkEnd w:id="402"/>
      <w:bookmarkEnd w:id="403"/>
      <w:bookmarkEnd w:id="404"/>
    </w:p>
    <w:p w14:paraId="45680FEC" w14:textId="77777777" w:rsidR="00074F21" w:rsidRPr="00E11EA5" w:rsidRDefault="00074F21" w:rsidP="00074F21">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4437ACAC" w14:textId="77777777" w:rsidR="00074F21" w:rsidRPr="00E11EA5" w:rsidRDefault="00074F21" w:rsidP="00074F21">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 (in dB)</w:t>
      </w:r>
    </w:p>
    <w:p w14:paraId="26E81774" w14:textId="77777777" w:rsidR="00074F21" w:rsidRPr="00E11EA5" w:rsidRDefault="00074F21" w:rsidP="00074F21">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30D8963B" w14:textId="77777777" w:rsidR="00074F21" w:rsidRPr="00E11EA5" w:rsidRDefault="00074F21" w:rsidP="00074F21">
      <w:pPr>
        <w:pStyle w:val="Heading2"/>
        <w:ind w:left="576" w:hanging="576"/>
        <w:rPr>
          <w:lang w:eastAsia="en-GB"/>
        </w:rPr>
      </w:pPr>
      <w:bookmarkStart w:id="405" w:name="_Toc32331999"/>
      <w:bookmarkStart w:id="406" w:name="_Toc37429913"/>
      <w:bookmarkStart w:id="407" w:name="_Toc43738984"/>
      <w:bookmarkStart w:id="408" w:name="_Toc46346745"/>
      <w:bookmarkStart w:id="409" w:name="_Toc53165684"/>
      <w:bookmarkStart w:id="410" w:name="_Toc53166379"/>
      <w:bookmarkStart w:id="411" w:name="_Toc53167073"/>
      <w:r w:rsidRPr="00E11EA5">
        <w:rPr>
          <w:lang w:eastAsia="en-GB"/>
        </w:rPr>
        <w:t>6.4</w:t>
      </w:r>
      <w:r w:rsidRPr="00E11EA5">
        <w:rPr>
          <w:lang w:eastAsia="en-GB"/>
        </w:rPr>
        <w:tab/>
        <w:t>Co-location measurements</w:t>
      </w:r>
      <w:bookmarkEnd w:id="405"/>
      <w:bookmarkEnd w:id="406"/>
      <w:bookmarkEnd w:id="407"/>
      <w:bookmarkEnd w:id="408"/>
      <w:bookmarkEnd w:id="409"/>
      <w:bookmarkEnd w:id="410"/>
      <w:bookmarkEnd w:id="411"/>
    </w:p>
    <w:p w14:paraId="00082E27" w14:textId="77777777" w:rsidR="00074F21" w:rsidRPr="00E11EA5" w:rsidRDefault="00074F21" w:rsidP="00074F21">
      <w:pPr>
        <w:pStyle w:val="Heading3"/>
      </w:pPr>
      <w:bookmarkStart w:id="412" w:name="_Toc43738985"/>
      <w:bookmarkStart w:id="413" w:name="_Toc46346746"/>
      <w:bookmarkStart w:id="414" w:name="_Toc53165685"/>
      <w:bookmarkStart w:id="415" w:name="_Toc53166380"/>
      <w:bookmarkStart w:id="416" w:name="_Toc53167074"/>
      <w:r w:rsidRPr="00E11EA5">
        <w:t>6.4.1</w:t>
      </w:r>
      <w:r w:rsidRPr="00E11EA5">
        <w:tab/>
      </w:r>
      <w:r w:rsidRPr="00E11EA5">
        <w:tab/>
        <w:t>General</w:t>
      </w:r>
      <w:bookmarkEnd w:id="412"/>
      <w:bookmarkEnd w:id="413"/>
      <w:bookmarkEnd w:id="414"/>
      <w:bookmarkEnd w:id="415"/>
      <w:bookmarkEnd w:id="416"/>
    </w:p>
    <w:p w14:paraId="54DF440A" w14:textId="77777777" w:rsidR="00074F21" w:rsidRPr="00E11EA5" w:rsidRDefault="00074F21" w:rsidP="00074F21">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1442247B" w14:textId="77777777" w:rsidR="00074F21" w:rsidRPr="00E11EA5" w:rsidRDefault="00074F21" w:rsidP="00074F21">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487E3290" w14:textId="77777777" w:rsidR="00074F21" w:rsidRPr="00E11EA5" w:rsidRDefault="00074F21" w:rsidP="00074F21">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[4] clause 4.15.2.2, or TS 38.141-2 [6] clause 4.12.2.2.</w:t>
      </w:r>
      <w:r w:rsidRPr="00E11EA5">
        <w:rPr>
          <w:lang w:val="en-US" w:eastAsia="zh-CN"/>
        </w:rPr>
        <w:t xml:space="preserve"> The CLTA is suitable for testing BS implemented with a planar antenna array.</w:t>
      </w:r>
    </w:p>
    <w:p w14:paraId="2C669AC7" w14:textId="77777777" w:rsidR="00074F21" w:rsidRPr="00E11EA5" w:rsidRDefault="00074F21" w:rsidP="00074F21">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[4] clause 4.15.2.3, or TS 38.141-2 [6] clause 4.12.2.3. The same physical alignment applies to in-band and out-of-band co-location requirements.</w:t>
      </w:r>
    </w:p>
    <w:p w14:paraId="774C7D4F" w14:textId="77777777" w:rsidR="00074F21" w:rsidRPr="00E11EA5" w:rsidRDefault="00074F21" w:rsidP="00074F21">
      <w:pPr>
        <w:rPr>
          <w:lang w:val="en-US" w:eastAsia="zh-CN"/>
        </w:rPr>
      </w:pPr>
      <w:r w:rsidRPr="00E11EA5">
        <w:rPr>
          <w:lang w:val="en-US" w:eastAsia="zh-CN"/>
        </w:rPr>
        <w:t>Co-location requirements are not applicable to FR2.</w:t>
      </w:r>
    </w:p>
    <w:p w14:paraId="4C7048AB" w14:textId="77777777" w:rsidR="00074F21" w:rsidRPr="00E11EA5" w:rsidRDefault="00074F21" w:rsidP="00074F21">
      <w:pPr>
        <w:pStyle w:val="TH"/>
        <w:rPr>
          <w:lang w:val="en-US" w:eastAsia="zh-CN"/>
        </w:rPr>
      </w:pPr>
      <w:r w:rsidRPr="00E11EA5">
        <w:rPr>
          <w:noProof/>
          <w:lang w:val="en-US" w:eastAsia="zh-CN"/>
        </w:rPr>
        <w:drawing>
          <wp:inline distT="0" distB="0" distL="0" distR="0" wp14:anchorId="39E0C217" wp14:editId="7E82BA21">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AA0A376" w14:textId="77777777" w:rsidR="00074F21" w:rsidRPr="00E11EA5" w:rsidRDefault="00074F21" w:rsidP="00074F21">
      <w:pPr>
        <w:pStyle w:val="TF"/>
      </w:pPr>
      <w:r w:rsidRPr="00E11EA5">
        <w:t>Figure 6.4.1-1: Alignment of BS and CLTA</w:t>
      </w:r>
    </w:p>
    <w:p w14:paraId="4FABA974" w14:textId="77777777" w:rsidR="00074F21" w:rsidRPr="00E11EA5" w:rsidRDefault="00074F21" w:rsidP="00074F21">
      <w:pPr>
        <w:pStyle w:val="Heading3"/>
      </w:pPr>
      <w:bookmarkStart w:id="417" w:name="_Toc21086095"/>
      <w:bookmarkStart w:id="418" w:name="_Toc29768531"/>
      <w:bookmarkStart w:id="419" w:name="_Toc43738986"/>
      <w:bookmarkStart w:id="420" w:name="_Toc46346747"/>
      <w:bookmarkStart w:id="421" w:name="_Toc21086096"/>
      <w:bookmarkStart w:id="422" w:name="_Toc29768532"/>
      <w:bookmarkStart w:id="423" w:name="_Toc53165686"/>
      <w:bookmarkStart w:id="424" w:name="_Toc53166381"/>
      <w:bookmarkStart w:id="425" w:name="_Toc53167075"/>
      <w:r w:rsidRPr="00E11EA5">
        <w:lastRenderedPageBreak/>
        <w:t>6.4.2</w:t>
      </w:r>
      <w:r w:rsidRPr="00E11EA5">
        <w:tab/>
      </w:r>
      <w:r w:rsidRPr="00E11EA5">
        <w:tab/>
        <w:t>Co-location test antenna</w:t>
      </w:r>
      <w:bookmarkEnd w:id="417"/>
      <w:bookmarkEnd w:id="418"/>
      <w:bookmarkEnd w:id="419"/>
      <w:bookmarkEnd w:id="420"/>
      <w:bookmarkEnd w:id="423"/>
      <w:bookmarkEnd w:id="424"/>
      <w:bookmarkEnd w:id="425"/>
    </w:p>
    <w:p w14:paraId="07909AD7" w14:textId="77777777" w:rsidR="00074F21" w:rsidRPr="00E11EA5" w:rsidRDefault="00074F21" w:rsidP="00074F21">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5190D976" w14:textId="77777777" w:rsidR="00074F21" w:rsidRPr="00E11EA5" w:rsidRDefault="00074F21" w:rsidP="00074F21">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3CF355EA" w14:textId="77777777" w:rsidR="00074F21" w:rsidRPr="00E11EA5" w:rsidRDefault="00074F21" w:rsidP="00074F21">
      <w:pPr>
        <w:rPr>
          <w:lang w:val="en-US" w:eastAsia="zh-CN"/>
        </w:rPr>
      </w:pPr>
      <w:r w:rsidRPr="00E11EA5">
        <w:rPr>
          <w:lang w:val="en-US" w:eastAsia="zh-CN"/>
        </w:rPr>
        <w:t>The CLTA is hence defined as follows:</w:t>
      </w:r>
    </w:p>
    <w:p w14:paraId="5E33C7E0" w14:textId="28C87E23" w:rsidR="00074F21" w:rsidRPr="00E11EA5" w:rsidRDefault="006970C3" w:rsidP="006970C3">
      <w:pPr>
        <w:pStyle w:val="B1"/>
      </w:pPr>
      <w:r>
        <w:rPr>
          <w:lang w:val="en-US" w:eastAsia="zh-CN"/>
        </w:rPr>
        <w:tab/>
      </w:r>
      <w:r w:rsidR="00074F21" w:rsidRPr="00E11EA5">
        <w:rPr>
          <w:lang w:val="en-US" w:eastAsia="zh-CN"/>
        </w:rPr>
        <w:t>The CLTA is a</w:t>
      </w:r>
      <w:r w:rsidR="00074F21" w:rsidRPr="00E11EA5">
        <w:t xml:space="preserve"> single column passive antenna which has a vertical radiating dimension (h) which is equal to the vertical radiating dimension of the BS composite antenna </w:t>
      </w:r>
      <w:r w:rsidR="00074F21" w:rsidRPr="00E11EA5">
        <w:rPr>
          <w:lang w:eastAsia="en-GB"/>
        </w:rPr>
        <w:t>±30 %.</w:t>
      </w:r>
    </w:p>
    <w:p w14:paraId="0387BC5D" w14:textId="3D738594" w:rsidR="00074F21" w:rsidRPr="00E11EA5" w:rsidRDefault="006970C3" w:rsidP="006970C3">
      <w:pPr>
        <w:pStyle w:val="B1"/>
      </w:pPr>
      <w:r>
        <w:rPr>
          <w:lang w:val="en-US" w:eastAsia="zh-CN"/>
        </w:rPr>
        <w:tab/>
      </w:r>
      <w:r w:rsidR="00074F21" w:rsidRPr="00E11EA5">
        <w:rPr>
          <w:lang w:val="en-US" w:eastAsia="zh-CN"/>
        </w:rPr>
        <w:t xml:space="preserve">For in-band requirements, the CLTA supports the same frequency range and polarizations as the </w:t>
      </w:r>
      <w:r w:rsidR="00074F21" w:rsidRPr="00E11EA5">
        <w:t>BS composite antenna.</w:t>
      </w:r>
    </w:p>
    <w:p w14:paraId="0951E30D" w14:textId="5FE52C61" w:rsidR="00074F21" w:rsidRPr="00E11EA5" w:rsidRDefault="006970C3" w:rsidP="006970C3">
      <w:pPr>
        <w:pStyle w:val="B1"/>
        <w:rPr>
          <w:lang w:eastAsia="zh-CN"/>
        </w:rPr>
      </w:pPr>
      <w:r>
        <w:rPr>
          <w:lang w:eastAsia="zh-CN"/>
        </w:rPr>
        <w:tab/>
      </w:r>
      <w:r w:rsidR="00074F21" w:rsidRPr="00E11EA5">
        <w:rPr>
          <w:lang w:eastAsia="zh-CN"/>
        </w:rPr>
        <w:t xml:space="preserve">For out-of-band co-location requirements, the half power vertical beamwidth of the CLTA equals the narrowest declared vertical beamwidth ±3 °. </w:t>
      </w:r>
    </w:p>
    <w:p w14:paraId="25802418" w14:textId="431E250D" w:rsidR="00074F21" w:rsidRPr="00E11EA5" w:rsidRDefault="006970C3" w:rsidP="006970C3">
      <w:pPr>
        <w:pStyle w:val="B1"/>
        <w:rPr>
          <w:lang w:val="en-US" w:eastAsia="zh-CN"/>
        </w:rPr>
      </w:pPr>
      <w:r>
        <w:rPr>
          <w:lang w:eastAsia="zh-CN"/>
        </w:rPr>
        <w:tab/>
      </w:r>
      <w:r w:rsidR="00074F21" w:rsidRPr="00E11EA5">
        <w:rPr>
          <w:lang w:eastAsia="zh-CN"/>
        </w:rPr>
        <w:t>The polarization should match the in-band CLTA polarization</w:t>
      </w:r>
    </w:p>
    <w:p w14:paraId="3FF5734D" w14:textId="677655D1" w:rsidR="00074F21" w:rsidRPr="00E11EA5" w:rsidRDefault="006970C3" w:rsidP="006970C3">
      <w:pPr>
        <w:pStyle w:val="B1"/>
      </w:pPr>
      <w:r>
        <w:tab/>
      </w:r>
      <w:r w:rsidR="00074F21" w:rsidRPr="00E11EA5">
        <w:t>The CLTA has a horizontal half-power beamwidth of 65 ° ± 10 °.</w:t>
      </w:r>
    </w:p>
    <w:p w14:paraId="46552EDC" w14:textId="25EFC43C" w:rsidR="00074F21" w:rsidRPr="00E11EA5" w:rsidRDefault="006970C3" w:rsidP="006970C3">
      <w:pPr>
        <w:pStyle w:val="B1"/>
      </w:pPr>
      <w:r>
        <w:rPr>
          <w:lang w:val="en-US"/>
        </w:rPr>
        <w:tab/>
      </w:r>
      <w:r w:rsidR="00074F21" w:rsidRPr="00E11EA5">
        <w:rPr>
          <w:lang w:val="en-US"/>
        </w:rPr>
        <w:t xml:space="preserve">The front faces of the BS and the CLTA need to be aligned in a common plane perpendicular to the mechanical bore-sight direction. </w:t>
      </w:r>
    </w:p>
    <w:p w14:paraId="4CF37840" w14:textId="05C58817" w:rsidR="00074F21" w:rsidRPr="00E11EA5" w:rsidRDefault="006970C3" w:rsidP="006970C3">
      <w:pPr>
        <w:pStyle w:val="B1"/>
      </w:pPr>
      <w:r>
        <w:tab/>
      </w:r>
      <w:r w:rsidR="00074F21" w:rsidRPr="00E11EA5">
        <w:t>The centre of the vertical radiating regions of the CLTA and the BS composite antenna need to be aligned.</w:t>
      </w:r>
    </w:p>
    <w:p w14:paraId="33591049" w14:textId="77777777" w:rsidR="00074F21" w:rsidRPr="00E11EA5" w:rsidRDefault="00074F21" w:rsidP="00074F21">
      <w:pPr>
        <w:pStyle w:val="Heading3"/>
      </w:pPr>
      <w:bookmarkStart w:id="426" w:name="_Toc43738987"/>
      <w:bookmarkStart w:id="427" w:name="_Toc46346748"/>
      <w:bookmarkStart w:id="428" w:name="_Toc53165687"/>
      <w:bookmarkStart w:id="429" w:name="_Toc53166382"/>
      <w:bookmarkStart w:id="430" w:name="_Toc53167076"/>
      <w:r w:rsidRPr="00E11EA5">
        <w:t>6.4.3</w:t>
      </w:r>
      <w:r w:rsidRPr="00E11EA5">
        <w:tab/>
      </w:r>
      <w:r w:rsidRPr="00E11EA5">
        <w:tab/>
        <w:t>Standard test antenna</w:t>
      </w:r>
      <w:bookmarkEnd w:id="421"/>
      <w:bookmarkEnd w:id="422"/>
      <w:bookmarkEnd w:id="426"/>
      <w:bookmarkEnd w:id="427"/>
      <w:bookmarkEnd w:id="428"/>
      <w:bookmarkEnd w:id="429"/>
      <w:bookmarkEnd w:id="430"/>
    </w:p>
    <w:p w14:paraId="7AD27C9C" w14:textId="77777777" w:rsidR="00074F21" w:rsidRPr="00E11EA5" w:rsidRDefault="00074F21" w:rsidP="00074F21">
      <w:r w:rsidRPr="00E11EA5">
        <w:t>Co-location requirements may also be tested with a standardised test antenna such as a dipole. This has a number of advantages:</w:t>
      </w:r>
    </w:p>
    <w:p w14:paraId="7803606F" w14:textId="77777777" w:rsidR="00074F21" w:rsidRPr="00E11EA5" w:rsidRDefault="00074F21" w:rsidP="00074F21">
      <w:pPr>
        <w:pStyle w:val="B1"/>
      </w:pPr>
      <w:r w:rsidRPr="00E11EA5">
        <w:t>-</w:t>
      </w:r>
      <w:r w:rsidRPr="00E11EA5">
        <w:tab/>
        <w:t>Standard test antennas are easily available and easier to specify.</w:t>
      </w:r>
    </w:p>
    <w:p w14:paraId="34977497" w14:textId="77777777" w:rsidR="00074F21" w:rsidRPr="00E11EA5" w:rsidRDefault="00074F21" w:rsidP="00074F21">
      <w:pPr>
        <w:pStyle w:val="B2"/>
      </w:pPr>
      <w:r w:rsidRPr="00E11EA5">
        <w:t>-</w:t>
      </w:r>
      <w:r w:rsidRPr="00E11EA5">
        <w:tab/>
        <w:t>Repeatability between different conformance testing runs will be greater.</w:t>
      </w:r>
    </w:p>
    <w:p w14:paraId="31609ED8" w14:textId="77777777" w:rsidR="00074F21" w:rsidRPr="00E11EA5" w:rsidRDefault="00074F21" w:rsidP="00074F21">
      <w:pPr>
        <w:pStyle w:val="B1"/>
      </w:pPr>
      <w:r w:rsidRPr="00E11EA5">
        <w:t>-</w:t>
      </w:r>
      <w:r w:rsidRPr="00E11EA5">
        <w:tab/>
        <w:t>Using standard test antennas, fewer antennas will be required for conformance testing.</w:t>
      </w:r>
    </w:p>
    <w:p w14:paraId="62BAA413" w14:textId="77777777" w:rsidR="00074F21" w:rsidRPr="00E11EA5" w:rsidRDefault="00074F21" w:rsidP="00074F21">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2D35646A" w14:textId="77777777" w:rsidR="00074F21" w:rsidRPr="00E11EA5" w:rsidRDefault="00074F21" w:rsidP="00074F21">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45A057B" w14:textId="77777777" w:rsidR="00074F21" w:rsidRPr="00E11EA5" w:rsidRDefault="00074F21" w:rsidP="00074F21">
      <w:pPr>
        <w:pStyle w:val="Heading2"/>
        <w:ind w:left="576" w:hanging="576"/>
        <w:rPr>
          <w:lang w:eastAsia="en-GB"/>
        </w:rPr>
      </w:pPr>
      <w:bookmarkStart w:id="431" w:name="_Toc32332000"/>
      <w:bookmarkStart w:id="432" w:name="_Toc37429914"/>
      <w:bookmarkStart w:id="433" w:name="_Toc43738988"/>
      <w:bookmarkStart w:id="434" w:name="_Toc46346749"/>
      <w:bookmarkStart w:id="435" w:name="_Toc53165688"/>
      <w:bookmarkStart w:id="436" w:name="_Toc53166383"/>
      <w:bookmarkStart w:id="437" w:name="_Toc53167077"/>
      <w:r w:rsidRPr="00E11EA5">
        <w:rPr>
          <w:lang w:eastAsia="en-GB"/>
        </w:rPr>
        <w:t>6.5</w:t>
      </w:r>
      <w:r w:rsidRPr="00E11EA5">
        <w:rPr>
          <w:lang w:eastAsia="en-GB"/>
        </w:rPr>
        <w:tab/>
        <w:t>Requirements classification</w:t>
      </w:r>
      <w:bookmarkEnd w:id="431"/>
      <w:bookmarkEnd w:id="432"/>
      <w:bookmarkEnd w:id="433"/>
      <w:bookmarkEnd w:id="434"/>
      <w:bookmarkEnd w:id="435"/>
      <w:bookmarkEnd w:id="436"/>
      <w:bookmarkEnd w:id="437"/>
    </w:p>
    <w:p w14:paraId="3C912AC2" w14:textId="77777777" w:rsidR="00074F21" w:rsidRPr="00E11EA5" w:rsidRDefault="00074F21" w:rsidP="00074F21">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28221DAF" w14:textId="77777777" w:rsidR="00074F21" w:rsidRPr="00E11EA5" w:rsidRDefault="00074F21" w:rsidP="00074F21">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074F21" w:rsidRPr="00E11EA5" w14:paraId="7003F1E8" w14:textId="77777777" w:rsidTr="0013347C">
        <w:trPr>
          <w:jc w:val="center"/>
        </w:trPr>
        <w:tc>
          <w:tcPr>
            <w:tcW w:w="1696" w:type="dxa"/>
            <w:shd w:val="clear" w:color="auto" w:fill="auto"/>
          </w:tcPr>
          <w:p w14:paraId="3FD987CF" w14:textId="77777777" w:rsidR="00074F21" w:rsidRPr="00E11EA5" w:rsidRDefault="00074F21" w:rsidP="0013347C">
            <w:pPr>
              <w:pStyle w:val="TAH"/>
              <w:rPr>
                <w:lang w:eastAsia="ja-JP"/>
              </w:rPr>
            </w:pPr>
            <w:r w:rsidRPr="00E11EA5">
              <w:rPr>
                <w:lang w:eastAsia="ja-JP"/>
              </w:rPr>
              <w:t>TX requirement</w:t>
            </w:r>
          </w:p>
        </w:tc>
        <w:tc>
          <w:tcPr>
            <w:tcW w:w="6722" w:type="dxa"/>
          </w:tcPr>
          <w:p w14:paraId="173BE3BF" w14:textId="77777777" w:rsidR="00074F21" w:rsidRPr="00E11EA5" w:rsidRDefault="00074F21" w:rsidP="0013347C">
            <w:pPr>
              <w:pStyle w:val="TAH"/>
              <w:rPr>
                <w:lang w:eastAsia="ja-JP"/>
              </w:rPr>
            </w:pPr>
            <w:r w:rsidRPr="00E11EA5">
              <w:rPr>
                <w:lang w:eastAsia="ja-JP"/>
              </w:rPr>
              <w:t xml:space="preserve">Description </w:t>
            </w:r>
          </w:p>
        </w:tc>
        <w:tc>
          <w:tcPr>
            <w:tcW w:w="1307" w:type="dxa"/>
          </w:tcPr>
          <w:p w14:paraId="6F9CDE2A" w14:textId="77777777" w:rsidR="00074F21" w:rsidRPr="00E11EA5" w:rsidRDefault="00074F21" w:rsidP="0013347C">
            <w:pPr>
              <w:pStyle w:val="TAH"/>
              <w:rPr>
                <w:lang w:eastAsia="ja-JP"/>
              </w:rPr>
            </w:pPr>
            <w:r w:rsidRPr="00E11EA5">
              <w:rPr>
                <w:lang w:eastAsia="ja-JP"/>
              </w:rPr>
              <w:t>Classification</w:t>
            </w:r>
          </w:p>
        </w:tc>
      </w:tr>
      <w:tr w:rsidR="00074F21" w:rsidRPr="00E11EA5" w14:paraId="46DBE042" w14:textId="77777777" w:rsidTr="0013347C">
        <w:trPr>
          <w:jc w:val="center"/>
        </w:trPr>
        <w:tc>
          <w:tcPr>
            <w:tcW w:w="1696" w:type="dxa"/>
            <w:shd w:val="clear" w:color="auto" w:fill="auto"/>
          </w:tcPr>
          <w:p w14:paraId="62644CD6" w14:textId="77777777" w:rsidR="00074F21" w:rsidRPr="00E11EA5" w:rsidRDefault="00074F21" w:rsidP="0013347C">
            <w:pPr>
              <w:pStyle w:val="TAC"/>
              <w:rPr>
                <w:lang w:eastAsia="ja-JP"/>
              </w:rPr>
            </w:pPr>
            <w:r w:rsidRPr="00E11EA5">
              <w:rPr>
                <w:lang w:eastAsia="ja-JP"/>
              </w:rPr>
              <w:t>Radiated transmit power</w:t>
            </w:r>
          </w:p>
        </w:tc>
        <w:tc>
          <w:tcPr>
            <w:tcW w:w="6722" w:type="dxa"/>
          </w:tcPr>
          <w:p w14:paraId="3CE49BD0" w14:textId="77777777" w:rsidR="00074F21" w:rsidRPr="00E11EA5" w:rsidRDefault="00074F21" w:rsidP="0013347C">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293A4DE2" w14:textId="77777777" w:rsidR="00074F21" w:rsidRPr="00E11EA5" w:rsidRDefault="00074F21" w:rsidP="0013347C">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3CCAB057" w14:textId="77777777" w:rsidR="00074F21" w:rsidRPr="00E11EA5" w:rsidRDefault="00074F21" w:rsidP="0013347C">
            <w:pPr>
              <w:pStyle w:val="TAC"/>
              <w:rPr>
                <w:lang w:eastAsia="ja-JP"/>
              </w:rPr>
            </w:pPr>
            <w:r w:rsidRPr="00E11EA5">
              <w:rPr>
                <w:lang w:eastAsia="ja-JP"/>
              </w:rPr>
              <w:t xml:space="preserve">Directional </w:t>
            </w:r>
          </w:p>
        </w:tc>
      </w:tr>
      <w:tr w:rsidR="00074F21" w:rsidRPr="00E11EA5" w14:paraId="308EA8DE" w14:textId="77777777" w:rsidTr="0013347C">
        <w:trPr>
          <w:jc w:val="center"/>
        </w:trPr>
        <w:tc>
          <w:tcPr>
            <w:tcW w:w="1696" w:type="dxa"/>
            <w:shd w:val="clear" w:color="auto" w:fill="auto"/>
          </w:tcPr>
          <w:p w14:paraId="7C3717F8" w14:textId="77777777" w:rsidR="00074F21" w:rsidRPr="00E11EA5" w:rsidRDefault="00074F21" w:rsidP="0013347C">
            <w:pPr>
              <w:pStyle w:val="TAC"/>
              <w:rPr>
                <w:lang w:eastAsia="ja-JP"/>
              </w:rPr>
            </w:pPr>
            <w:r w:rsidRPr="00E11EA5">
              <w:rPr>
                <w:lang w:eastAsia="ja-JP"/>
              </w:rPr>
              <w:t>OTA BS output power</w:t>
            </w:r>
          </w:p>
        </w:tc>
        <w:tc>
          <w:tcPr>
            <w:tcW w:w="6722" w:type="dxa"/>
            <w:shd w:val="clear" w:color="auto" w:fill="auto"/>
          </w:tcPr>
          <w:p w14:paraId="689F76AF" w14:textId="77777777" w:rsidR="00074F21" w:rsidRPr="00E11EA5" w:rsidRDefault="00074F21" w:rsidP="0013347C">
            <w:pPr>
              <w:pStyle w:val="TAL"/>
              <w:rPr>
                <w:lang w:eastAsia="ja-JP"/>
              </w:rPr>
            </w:pPr>
            <w:r w:rsidRPr="00E11EA5">
              <w:rPr>
                <w:lang w:val="en-US"/>
              </w:rPr>
              <w:t>TRP metric is used for BS output power limit requirement.</w:t>
            </w:r>
          </w:p>
        </w:tc>
        <w:tc>
          <w:tcPr>
            <w:tcW w:w="1307" w:type="dxa"/>
            <w:shd w:val="clear" w:color="auto" w:fill="auto"/>
            <w:vAlign w:val="center"/>
          </w:tcPr>
          <w:p w14:paraId="4898FF80" w14:textId="77777777" w:rsidR="00074F21" w:rsidRPr="00E11EA5" w:rsidRDefault="00074F21" w:rsidP="0013347C">
            <w:pPr>
              <w:pStyle w:val="TAC"/>
              <w:rPr>
                <w:lang w:eastAsia="ja-JP"/>
              </w:rPr>
            </w:pPr>
            <w:r w:rsidRPr="00E11EA5">
              <w:rPr>
                <w:lang w:eastAsia="ja-JP"/>
              </w:rPr>
              <w:t>TRP</w:t>
            </w:r>
          </w:p>
        </w:tc>
      </w:tr>
      <w:tr w:rsidR="00074F21" w:rsidRPr="00E11EA5" w14:paraId="4E37D8A2" w14:textId="77777777" w:rsidTr="0013347C">
        <w:trPr>
          <w:jc w:val="center"/>
        </w:trPr>
        <w:tc>
          <w:tcPr>
            <w:tcW w:w="1696" w:type="dxa"/>
            <w:shd w:val="clear" w:color="auto" w:fill="auto"/>
          </w:tcPr>
          <w:p w14:paraId="6BF11E8B" w14:textId="77777777" w:rsidR="00074F21" w:rsidRPr="00E11EA5" w:rsidRDefault="00074F21" w:rsidP="0013347C">
            <w:pPr>
              <w:pStyle w:val="TAC"/>
              <w:rPr>
                <w:lang w:eastAsia="ja-JP"/>
              </w:rPr>
            </w:pPr>
            <w:r w:rsidRPr="00E11EA5">
              <w:rPr>
                <w:lang w:eastAsia="ja-JP"/>
              </w:rPr>
              <w:t>OTA output power dynamics</w:t>
            </w:r>
          </w:p>
        </w:tc>
        <w:tc>
          <w:tcPr>
            <w:tcW w:w="6722" w:type="dxa"/>
            <w:shd w:val="clear" w:color="auto" w:fill="auto"/>
          </w:tcPr>
          <w:p w14:paraId="1C2DA8CB" w14:textId="77777777" w:rsidR="00074F21" w:rsidRPr="00E11EA5" w:rsidRDefault="00074F21" w:rsidP="0013347C">
            <w:pPr>
              <w:pStyle w:val="TAL"/>
              <w:rPr>
                <w:lang w:eastAsia="ja-JP"/>
              </w:rPr>
            </w:pPr>
            <w:r w:rsidRPr="00E11EA5">
              <w:rPr>
                <w:lang w:eastAsia="ja-JP"/>
              </w:rPr>
              <w:t>OTA output power dynamics consists of the Total power dynamic range, as well as the RE power control dynamic range requirements.</w:t>
            </w:r>
          </w:p>
          <w:p w14:paraId="1EB1359C" w14:textId="77777777" w:rsidR="00074F21" w:rsidRPr="00E11EA5" w:rsidRDefault="00074F21" w:rsidP="0013347C">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0F626E8D" w14:textId="77777777" w:rsidR="00074F21" w:rsidRPr="00E11EA5" w:rsidRDefault="00074F21" w:rsidP="0013347C">
            <w:pPr>
              <w:pStyle w:val="TAC"/>
              <w:rPr>
                <w:lang w:eastAsia="ja-JP"/>
              </w:rPr>
            </w:pPr>
            <w:r w:rsidRPr="00E11EA5">
              <w:rPr>
                <w:lang w:eastAsia="ja-JP"/>
              </w:rPr>
              <w:t>Directional</w:t>
            </w:r>
          </w:p>
        </w:tc>
      </w:tr>
      <w:tr w:rsidR="00074F21" w:rsidRPr="00E11EA5" w14:paraId="09F4AECA" w14:textId="77777777" w:rsidTr="0013347C">
        <w:trPr>
          <w:jc w:val="center"/>
        </w:trPr>
        <w:tc>
          <w:tcPr>
            <w:tcW w:w="1696" w:type="dxa"/>
            <w:shd w:val="clear" w:color="auto" w:fill="auto"/>
          </w:tcPr>
          <w:p w14:paraId="4F7EAEA5" w14:textId="77777777" w:rsidR="00074F21" w:rsidRPr="00E11EA5" w:rsidRDefault="00074F21" w:rsidP="0013347C">
            <w:pPr>
              <w:pStyle w:val="TAC"/>
              <w:rPr>
                <w:lang w:eastAsia="ja-JP"/>
              </w:rPr>
            </w:pPr>
            <w:r w:rsidRPr="00E11EA5">
              <w:rPr>
                <w:lang w:eastAsia="ja-JP"/>
              </w:rPr>
              <w:t>OTA transmit OFF power</w:t>
            </w:r>
          </w:p>
        </w:tc>
        <w:tc>
          <w:tcPr>
            <w:tcW w:w="6722" w:type="dxa"/>
            <w:shd w:val="clear" w:color="auto" w:fill="auto"/>
          </w:tcPr>
          <w:p w14:paraId="49FECA14" w14:textId="77777777" w:rsidR="00074F21" w:rsidRPr="00E11EA5" w:rsidRDefault="00074F21" w:rsidP="0013347C">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4E9B4ECF" w14:textId="77777777" w:rsidR="00074F21" w:rsidRPr="00E11EA5" w:rsidRDefault="00074F21" w:rsidP="0013347C">
            <w:pPr>
              <w:pStyle w:val="TAL"/>
              <w:rPr>
                <w:lang w:eastAsia="ja-JP"/>
              </w:rPr>
            </w:pPr>
            <w:r w:rsidRPr="00E11EA5">
              <w:rPr>
                <w:lang w:eastAsia="ja-JP"/>
              </w:rPr>
              <w:t xml:space="preserve">For FR2, it is defined as TRP requirement. </w:t>
            </w:r>
          </w:p>
          <w:p w14:paraId="372B4A78" w14:textId="77777777" w:rsidR="00074F21" w:rsidRPr="00E11EA5" w:rsidRDefault="00074F21" w:rsidP="0013347C">
            <w:pPr>
              <w:pStyle w:val="TAL"/>
              <w:rPr>
                <w:lang w:eastAsia="ja-JP"/>
              </w:rPr>
            </w:pPr>
          </w:p>
        </w:tc>
        <w:tc>
          <w:tcPr>
            <w:tcW w:w="1307" w:type="dxa"/>
            <w:shd w:val="clear" w:color="auto" w:fill="auto"/>
            <w:vAlign w:val="center"/>
          </w:tcPr>
          <w:p w14:paraId="12D4AD52" w14:textId="77777777" w:rsidR="00074F21" w:rsidRPr="00E11EA5" w:rsidRDefault="00074F21" w:rsidP="0013347C">
            <w:pPr>
              <w:pStyle w:val="TAC"/>
            </w:pPr>
            <w:r w:rsidRPr="00E11EA5">
              <w:t>FR1: Co-location</w:t>
            </w:r>
          </w:p>
          <w:p w14:paraId="0409E076" w14:textId="77777777" w:rsidR="00074F21" w:rsidRPr="00E11EA5" w:rsidRDefault="00074F21" w:rsidP="0013347C">
            <w:pPr>
              <w:pStyle w:val="TAC"/>
            </w:pPr>
            <w:r w:rsidRPr="00E11EA5">
              <w:t>FR2: TRP</w:t>
            </w:r>
          </w:p>
        </w:tc>
      </w:tr>
      <w:tr w:rsidR="00074F21" w:rsidRPr="00E11EA5" w14:paraId="7001F9B1" w14:textId="77777777" w:rsidTr="0013347C">
        <w:trPr>
          <w:jc w:val="center"/>
        </w:trPr>
        <w:tc>
          <w:tcPr>
            <w:tcW w:w="1696" w:type="dxa"/>
            <w:shd w:val="clear" w:color="auto" w:fill="auto"/>
          </w:tcPr>
          <w:p w14:paraId="0AE23D66" w14:textId="77777777" w:rsidR="00074F21" w:rsidRPr="00E11EA5" w:rsidRDefault="00074F21" w:rsidP="0013347C">
            <w:pPr>
              <w:pStyle w:val="TAC"/>
              <w:rPr>
                <w:lang w:eastAsia="ja-JP"/>
              </w:rPr>
            </w:pPr>
            <w:r w:rsidRPr="00E11EA5">
              <w:rPr>
                <w:lang w:eastAsia="ja-JP"/>
              </w:rPr>
              <w:t>OTA transient period</w:t>
            </w:r>
          </w:p>
        </w:tc>
        <w:tc>
          <w:tcPr>
            <w:tcW w:w="6722" w:type="dxa"/>
            <w:shd w:val="clear" w:color="auto" w:fill="auto"/>
          </w:tcPr>
          <w:p w14:paraId="245A2682" w14:textId="77777777" w:rsidR="00074F21" w:rsidRPr="00E11EA5" w:rsidRDefault="00074F21" w:rsidP="0013347C">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31840266" w14:textId="77777777" w:rsidR="00074F21" w:rsidRPr="00E11EA5" w:rsidRDefault="00074F21" w:rsidP="0013347C">
            <w:pPr>
              <w:pStyle w:val="TAL"/>
              <w:rPr>
                <w:lang w:eastAsia="ja-JP"/>
              </w:rPr>
            </w:pPr>
            <w:r w:rsidRPr="00E11EA5">
              <w:rPr>
                <w:lang w:eastAsia="ja-JP"/>
              </w:rPr>
              <w:t xml:space="preserve">For FR2, it is defined as directional requirement. </w:t>
            </w:r>
          </w:p>
          <w:p w14:paraId="305CCD3C" w14:textId="77777777" w:rsidR="00074F21" w:rsidRPr="00E11EA5" w:rsidRDefault="00074F21" w:rsidP="0013347C">
            <w:pPr>
              <w:pStyle w:val="TAL"/>
              <w:rPr>
                <w:lang w:eastAsia="ja-JP"/>
              </w:rPr>
            </w:pPr>
          </w:p>
        </w:tc>
        <w:tc>
          <w:tcPr>
            <w:tcW w:w="1307" w:type="dxa"/>
            <w:shd w:val="clear" w:color="auto" w:fill="auto"/>
            <w:vAlign w:val="center"/>
          </w:tcPr>
          <w:p w14:paraId="733A49E4" w14:textId="77777777" w:rsidR="00074F21" w:rsidRPr="00E11EA5" w:rsidRDefault="00074F21" w:rsidP="0013347C">
            <w:pPr>
              <w:pStyle w:val="TAC"/>
              <w:rPr>
                <w:lang w:eastAsia="ja-JP"/>
              </w:rPr>
            </w:pPr>
            <w:r w:rsidRPr="00E11EA5">
              <w:t xml:space="preserve">FR1: </w:t>
            </w:r>
            <w:r w:rsidRPr="00E11EA5">
              <w:rPr>
                <w:lang w:eastAsia="ja-JP"/>
              </w:rPr>
              <w:t>Co-location</w:t>
            </w:r>
          </w:p>
          <w:p w14:paraId="1E319A87" w14:textId="77777777" w:rsidR="00074F21" w:rsidRPr="00E11EA5" w:rsidRDefault="00074F21" w:rsidP="0013347C">
            <w:pPr>
              <w:pStyle w:val="TAC"/>
              <w:rPr>
                <w:lang w:eastAsia="ja-JP"/>
              </w:rPr>
            </w:pPr>
            <w:r w:rsidRPr="00E11EA5">
              <w:rPr>
                <w:lang w:eastAsia="ja-JP"/>
              </w:rPr>
              <w:t>FR2: directional</w:t>
            </w:r>
          </w:p>
        </w:tc>
      </w:tr>
      <w:tr w:rsidR="00074F21" w:rsidRPr="00E11EA5" w14:paraId="5F77602A" w14:textId="77777777" w:rsidTr="0013347C">
        <w:trPr>
          <w:jc w:val="center"/>
        </w:trPr>
        <w:tc>
          <w:tcPr>
            <w:tcW w:w="1696" w:type="dxa"/>
            <w:shd w:val="clear" w:color="auto" w:fill="auto"/>
          </w:tcPr>
          <w:p w14:paraId="16D4F48A" w14:textId="77777777" w:rsidR="00074F21" w:rsidRPr="00E11EA5" w:rsidRDefault="00074F21" w:rsidP="0013347C">
            <w:pPr>
              <w:pStyle w:val="TAC"/>
              <w:rPr>
                <w:lang w:eastAsia="ja-JP"/>
              </w:rPr>
            </w:pPr>
            <w:r w:rsidRPr="00E11EA5">
              <w:rPr>
                <w:lang w:eastAsia="ja-JP"/>
              </w:rPr>
              <w:t>OTA transmitted signal quality</w:t>
            </w:r>
          </w:p>
        </w:tc>
        <w:tc>
          <w:tcPr>
            <w:tcW w:w="6722" w:type="dxa"/>
            <w:shd w:val="clear" w:color="auto" w:fill="auto"/>
          </w:tcPr>
          <w:p w14:paraId="02B601B7" w14:textId="77777777" w:rsidR="00074F21" w:rsidRPr="00E11EA5" w:rsidRDefault="00074F21" w:rsidP="0013347C">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B6C8A12" w14:textId="77777777" w:rsidR="00074F21" w:rsidRPr="00E11EA5" w:rsidRDefault="00074F21" w:rsidP="0013347C">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2DF99E0C" w14:textId="77777777" w:rsidR="00074F21" w:rsidRPr="00E11EA5" w:rsidRDefault="00074F21" w:rsidP="0013347C">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5C31041B" w14:textId="77777777" w:rsidR="00074F21" w:rsidRPr="00E11EA5" w:rsidRDefault="00074F21" w:rsidP="0013347C">
            <w:pPr>
              <w:pStyle w:val="TAC"/>
              <w:rPr>
                <w:lang w:eastAsia="ja-JP"/>
              </w:rPr>
            </w:pPr>
            <w:r w:rsidRPr="00E11EA5">
              <w:rPr>
                <w:lang w:eastAsia="ja-JP"/>
              </w:rPr>
              <w:t>Directional</w:t>
            </w:r>
          </w:p>
        </w:tc>
      </w:tr>
      <w:tr w:rsidR="00074F21" w:rsidRPr="00E11EA5" w14:paraId="6E3F9152" w14:textId="77777777" w:rsidTr="0013347C">
        <w:trPr>
          <w:jc w:val="center"/>
        </w:trPr>
        <w:tc>
          <w:tcPr>
            <w:tcW w:w="1696" w:type="dxa"/>
            <w:shd w:val="clear" w:color="auto" w:fill="auto"/>
          </w:tcPr>
          <w:p w14:paraId="01B11BBB" w14:textId="77777777" w:rsidR="00074F21" w:rsidRPr="00E11EA5" w:rsidRDefault="00074F21" w:rsidP="0013347C">
            <w:pPr>
              <w:pStyle w:val="TAC"/>
              <w:rPr>
                <w:lang w:eastAsia="ja-JP"/>
              </w:rPr>
            </w:pPr>
            <w:r w:rsidRPr="00E11EA5">
              <w:rPr>
                <w:lang w:eastAsia="ja-JP"/>
              </w:rPr>
              <w:t>OTA occupied bandwidth</w:t>
            </w:r>
          </w:p>
        </w:tc>
        <w:tc>
          <w:tcPr>
            <w:tcW w:w="6722" w:type="dxa"/>
            <w:shd w:val="clear" w:color="auto" w:fill="auto"/>
          </w:tcPr>
          <w:p w14:paraId="02817AB4" w14:textId="77777777" w:rsidR="00074F21" w:rsidRPr="00E11EA5" w:rsidRDefault="00074F21" w:rsidP="0013347C">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3C4CED7C" w14:textId="77777777" w:rsidR="00074F21" w:rsidRPr="00E11EA5" w:rsidRDefault="00074F21" w:rsidP="0013347C">
            <w:pPr>
              <w:pStyle w:val="TAC"/>
              <w:rPr>
                <w:lang w:eastAsia="ja-JP"/>
              </w:rPr>
            </w:pPr>
            <w:r w:rsidRPr="00E11EA5">
              <w:rPr>
                <w:lang w:eastAsia="ja-JP"/>
              </w:rPr>
              <w:t>Directional</w:t>
            </w:r>
          </w:p>
        </w:tc>
      </w:tr>
      <w:tr w:rsidR="00074F21" w:rsidRPr="00E11EA5" w14:paraId="1E6D0BCD" w14:textId="77777777" w:rsidTr="0013347C">
        <w:trPr>
          <w:jc w:val="center"/>
        </w:trPr>
        <w:tc>
          <w:tcPr>
            <w:tcW w:w="1696" w:type="dxa"/>
            <w:shd w:val="clear" w:color="auto" w:fill="auto"/>
          </w:tcPr>
          <w:p w14:paraId="17B6E2D7" w14:textId="77777777" w:rsidR="00074F21" w:rsidRPr="00E11EA5" w:rsidRDefault="00074F21" w:rsidP="0013347C">
            <w:pPr>
              <w:pStyle w:val="TAC"/>
              <w:rPr>
                <w:lang w:eastAsia="ja-JP"/>
              </w:rPr>
            </w:pPr>
            <w:r w:rsidRPr="00E11EA5">
              <w:rPr>
                <w:lang w:eastAsia="ja-JP"/>
              </w:rPr>
              <w:t>OTA ACLR</w:t>
            </w:r>
          </w:p>
        </w:tc>
        <w:tc>
          <w:tcPr>
            <w:tcW w:w="6722" w:type="dxa"/>
            <w:shd w:val="clear" w:color="auto" w:fill="auto"/>
          </w:tcPr>
          <w:p w14:paraId="5E2902E2" w14:textId="77777777" w:rsidR="00074F21" w:rsidRPr="00E11EA5" w:rsidRDefault="00074F21" w:rsidP="0013347C">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6607B74" w14:textId="77777777" w:rsidR="00074F21" w:rsidRPr="00E11EA5" w:rsidRDefault="00074F21" w:rsidP="0013347C">
            <w:pPr>
              <w:pStyle w:val="TAC"/>
              <w:rPr>
                <w:lang w:eastAsia="ja-JP"/>
              </w:rPr>
            </w:pPr>
            <w:r w:rsidRPr="00E11EA5">
              <w:rPr>
                <w:lang w:eastAsia="ja-JP"/>
              </w:rPr>
              <w:t>TRP</w:t>
            </w:r>
          </w:p>
        </w:tc>
      </w:tr>
      <w:tr w:rsidR="00074F21" w:rsidRPr="00E11EA5" w14:paraId="05DB9E3D" w14:textId="77777777" w:rsidTr="0013347C">
        <w:trPr>
          <w:jc w:val="center"/>
        </w:trPr>
        <w:tc>
          <w:tcPr>
            <w:tcW w:w="1696" w:type="dxa"/>
            <w:shd w:val="clear" w:color="auto" w:fill="auto"/>
          </w:tcPr>
          <w:p w14:paraId="586A7836" w14:textId="77777777" w:rsidR="00074F21" w:rsidRPr="00E11EA5" w:rsidRDefault="00074F21" w:rsidP="0013347C">
            <w:pPr>
              <w:pStyle w:val="TAC"/>
              <w:rPr>
                <w:lang w:eastAsia="ja-JP"/>
              </w:rPr>
            </w:pPr>
            <w:r w:rsidRPr="00E11EA5">
              <w:rPr>
                <w:lang w:eastAsia="ja-JP"/>
              </w:rPr>
              <w:t xml:space="preserve">OTA operating band unwanted emission </w:t>
            </w:r>
          </w:p>
        </w:tc>
        <w:tc>
          <w:tcPr>
            <w:tcW w:w="6722" w:type="dxa"/>
            <w:shd w:val="clear" w:color="auto" w:fill="auto"/>
          </w:tcPr>
          <w:p w14:paraId="07928710" w14:textId="77777777" w:rsidR="00074F21" w:rsidRPr="00E11EA5" w:rsidRDefault="00074F21" w:rsidP="0013347C">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1B542351" w14:textId="77777777" w:rsidR="00074F21" w:rsidRPr="00E11EA5" w:rsidRDefault="00074F21" w:rsidP="0013347C">
            <w:pPr>
              <w:pStyle w:val="TAC"/>
              <w:rPr>
                <w:lang w:eastAsia="ja-JP"/>
              </w:rPr>
            </w:pPr>
            <w:r w:rsidRPr="00E11EA5">
              <w:rPr>
                <w:lang w:eastAsia="ja-JP"/>
              </w:rPr>
              <w:t>TRP</w:t>
            </w:r>
          </w:p>
        </w:tc>
      </w:tr>
      <w:tr w:rsidR="00074F21" w:rsidRPr="00E11EA5" w14:paraId="3C027FBB" w14:textId="77777777" w:rsidTr="0013347C">
        <w:trPr>
          <w:jc w:val="center"/>
        </w:trPr>
        <w:tc>
          <w:tcPr>
            <w:tcW w:w="1696" w:type="dxa"/>
            <w:shd w:val="clear" w:color="auto" w:fill="auto"/>
          </w:tcPr>
          <w:p w14:paraId="55524C65" w14:textId="77777777" w:rsidR="00074F21" w:rsidRPr="00E11EA5" w:rsidRDefault="00074F21" w:rsidP="0013347C">
            <w:pPr>
              <w:pStyle w:val="TAC"/>
              <w:rPr>
                <w:lang w:eastAsia="ja-JP"/>
              </w:rPr>
            </w:pPr>
            <w:r w:rsidRPr="00E11EA5">
              <w:rPr>
                <w:lang w:eastAsia="ja-JP"/>
              </w:rPr>
              <w:t xml:space="preserve">OTA transmitter spurious emission </w:t>
            </w:r>
          </w:p>
        </w:tc>
        <w:tc>
          <w:tcPr>
            <w:tcW w:w="6722" w:type="dxa"/>
            <w:shd w:val="clear" w:color="auto" w:fill="auto"/>
          </w:tcPr>
          <w:p w14:paraId="5149AE69" w14:textId="77777777" w:rsidR="00074F21" w:rsidRPr="00E11EA5" w:rsidRDefault="00074F21" w:rsidP="0013347C">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12B4C551" w14:textId="77777777" w:rsidR="00074F21" w:rsidRPr="00E11EA5" w:rsidRDefault="00074F21" w:rsidP="0013347C">
            <w:pPr>
              <w:pStyle w:val="TAC"/>
              <w:rPr>
                <w:lang w:eastAsia="ja-JP"/>
              </w:rPr>
            </w:pPr>
            <w:r w:rsidRPr="00E11EA5">
              <w:rPr>
                <w:lang w:eastAsia="ja-JP"/>
              </w:rPr>
              <w:t>TRP except for co-location requirements applicable in FR1</w:t>
            </w:r>
          </w:p>
        </w:tc>
      </w:tr>
      <w:tr w:rsidR="00074F21" w:rsidRPr="00E11EA5" w14:paraId="64ECE62E" w14:textId="77777777" w:rsidTr="0013347C">
        <w:trPr>
          <w:jc w:val="center"/>
        </w:trPr>
        <w:tc>
          <w:tcPr>
            <w:tcW w:w="1696" w:type="dxa"/>
            <w:shd w:val="clear" w:color="auto" w:fill="auto"/>
          </w:tcPr>
          <w:p w14:paraId="46EAF177" w14:textId="77777777" w:rsidR="00074F21" w:rsidRPr="00E11EA5" w:rsidRDefault="00074F21" w:rsidP="0013347C">
            <w:pPr>
              <w:pStyle w:val="TAC"/>
              <w:rPr>
                <w:lang w:eastAsia="ja-JP"/>
              </w:rPr>
            </w:pPr>
            <w:r w:rsidRPr="00E11EA5">
              <w:rPr>
                <w:lang w:eastAsia="ja-JP"/>
              </w:rPr>
              <w:t xml:space="preserve">OTA transmitter intermodulation </w:t>
            </w:r>
          </w:p>
        </w:tc>
        <w:tc>
          <w:tcPr>
            <w:tcW w:w="6722" w:type="dxa"/>
            <w:shd w:val="clear" w:color="auto" w:fill="auto"/>
          </w:tcPr>
          <w:p w14:paraId="3E3E357A" w14:textId="77777777" w:rsidR="00074F21" w:rsidRPr="00E11EA5" w:rsidRDefault="00074F21" w:rsidP="0013347C">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3965B97" w14:textId="77777777" w:rsidR="00074F21" w:rsidRPr="00E11EA5" w:rsidRDefault="00074F21" w:rsidP="0013347C">
            <w:pPr>
              <w:pStyle w:val="TAL"/>
              <w:rPr>
                <w:lang w:eastAsia="ja-JP"/>
              </w:rPr>
            </w:pPr>
            <w:r w:rsidRPr="00E11EA5">
              <w:rPr>
                <w:lang w:eastAsia="ja-JP"/>
              </w:rPr>
              <w:t>No requirement for FR2 is defined.</w:t>
            </w:r>
          </w:p>
        </w:tc>
        <w:tc>
          <w:tcPr>
            <w:tcW w:w="1307" w:type="dxa"/>
            <w:shd w:val="clear" w:color="auto" w:fill="auto"/>
            <w:vAlign w:val="center"/>
          </w:tcPr>
          <w:p w14:paraId="6A449AA0" w14:textId="77777777" w:rsidR="00074F21" w:rsidRPr="00E11EA5" w:rsidRDefault="00074F21" w:rsidP="0013347C">
            <w:pPr>
              <w:pStyle w:val="TAC"/>
              <w:rPr>
                <w:lang w:eastAsia="ja-JP"/>
              </w:rPr>
            </w:pPr>
            <w:r w:rsidRPr="00E11EA5">
              <w:rPr>
                <w:lang w:eastAsia="ja-JP"/>
              </w:rPr>
              <w:t>Co-location</w:t>
            </w:r>
          </w:p>
        </w:tc>
      </w:tr>
    </w:tbl>
    <w:p w14:paraId="6F476ECA" w14:textId="77777777" w:rsidR="00074F21" w:rsidRPr="00E11EA5" w:rsidRDefault="00074F21" w:rsidP="00074F21">
      <w:pPr>
        <w:rPr>
          <w:lang w:val="en-US" w:eastAsia="zh-CN"/>
        </w:rPr>
      </w:pPr>
    </w:p>
    <w:p w14:paraId="227233CB" w14:textId="77777777" w:rsidR="00074F21" w:rsidRPr="00E11EA5" w:rsidRDefault="00074F21" w:rsidP="00074F21">
      <w:pPr>
        <w:rPr>
          <w:lang w:val="en-US" w:eastAsia="zh-CN"/>
        </w:rPr>
      </w:pPr>
      <w:r w:rsidRPr="00E11EA5">
        <w:rPr>
          <w:lang w:val="en-US" w:eastAsia="zh-CN"/>
        </w:rPr>
        <w:t>Directional requirements are to be met over one of two defined directions sets, with each direction set being declared:</w:t>
      </w:r>
    </w:p>
    <w:p w14:paraId="1239C8B1"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4DD4EEE3"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7CDD6A54" w14:textId="77777777" w:rsidR="00074F21" w:rsidRPr="00E11EA5" w:rsidRDefault="00074F21" w:rsidP="00074F21">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074F21" w:rsidRPr="00E11EA5" w14:paraId="3B68DADD" w14:textId="77777777" w:rsidTr="0013347C">
        <w:trPr>
          <w:jc w:val="center"/>
        </w:trPr>
        <w:tc>
          <w:tcPr>
            <w:tcW w:w="0" w:type="auto"/>
            <w:shd w:val="clear" w:color="auto" w:fill="auto"/>
          </w:tcPr>
          <w:p w14:paraId="55451FFC" w14:textId="77777777" w:rsidR="00074F21" w:rsidRPr="00E11EA5" w:rsidRDefault="00074F21" w:rsidP="0013347C">
            <w:pPr>
              <w:pStyle w:val="TAH"/>
              <w:rPr>
                <w:lang w:eastAsia="ja-JP"/>
              </w:rPr>
            </w:pPr>
            <w:r w:rsidRPr="00E11EA5">
              <w:rPr>
                <w:lang w:eastAsia="ja-JP"/>
              </w:rPr>
              <w:t>Rx requirement</w:t>
            </w:r>
          </w:p>
        </w:tc>
        <w:tc>
          <w:tcPr>
            <w:tcW w:w="0" w:type="auto"/>
          </w:tcPr>
          <w:p w14:paraId="57E8EFF8" w14:textId="77777777" w:rsidR="00074F21" w:rsidRPr="00E11EA5" w:rsidRDefault="00074F21" w:rsidP="0013347C">
            <w:pPr>
              <w:pStyle w:val="TAH"/>
              <w:rPr>
                <w:lang w:eastAsia="ja-JP"/>
              </w:rPr>
            </w:pPr>
            <w:r w:rsidRPr="00E11EA5">
              <w:rPr>
                <w:lang w:eastAsia="ja-JP"/>
              </w:rPr>
              <w:t>Description and discussion</w:t>
            </w:r>
          </w:p>
        </w:tc>
        <w:tc>
          <w:tcPr>
            <w:tcW w:w="1307" w:type="dxa"/>
          </w:tcPr>
          <w:p w14:paraId="1E4AECBD" w14:textId="77777777" w:rsidR="00074F21" w:rsidRPr="00E11EA5" w:rsidRDefault="00074F21" w:rsidP="0013347C">
            <w:pPr>
              <w:pStyle w:val="TAH"/>
              <w:rPr>
                <w:lang w:eastAsia="ja-JP"/>
              </w:rPr>
            </w:pPr>
            <w:r w:rsidRPr="00E11EA5">
              <w:rPr>
                <w:lang w:eastAsia="ja-JP"/>
              </w:rPr>
              <w:t>Classification</w:t>
            </w:r>
          </w:p>
        </w:tc>
      </w:tr>
      <w:tr w:rsidR="00074F21" w:rsidRPr="00E11EA5" w14:paraId="7685B0EA" w14:textId="77777777" w:rsidTr="0013347C">
        <w:trPr>
          <w:jc w:val="center"/>
        </w:trPr>
        <w:tc>
          <w:tcPr>
            <w:tcW w:w="0" w:type="auto"/>
            <w:shd w:val="clear" w:color="auto" w:fill="auto"/>
          </w:tcPr>
          <w:p w14:paraId="40A11FB6" w14:textId="77777777" w:rsidR="00074F21" w:rsidRPr="00E11EA5" w:rsidRDefault="00074F21" w:rsidP="0013347C">
            <w:pPr>
              <w:pStyle w:val="TAC"/>
              <w:rPr>
                <w:lang w:eastAsia="ja-JP"/>
              </w:rPr>
            </w:pPr>
            <w:r w:rsidRPr="00E11EA5">
              <w:rPr>
                <w:lang w:eastAsia="ja-JP"/>
              </w:rPr>
              <w:t>OTA sensitivity</w:t>
            </w:r>
          </w:p>
        </w:tc>
        <w:tc>
          <w:tcPr>
            <w:tcW w:w="0" w:type="auto"/>
          </w:tcPr>
          <w:p w14:paraId="004A5147" w14:textId="77777777" w:rsidR="00074F21" w:rsidRPr="00E11EA5" w:rsidRDefault="00074F21" w:rsidP="0013347C">
            <w:pPr>
              <w:pStyle w:val="TAL"/>
              <w:rPr>
                <w:lang w:eastAsia="ja-JP"/>
              </w:rPr>
            </w:pPr>
            <w:r w:rsidRPr="00E11EA5">
              <w:rPr>
                <w:lang w:eastAsia="ja-JP"/>
              </w:rPr>
              <w:t>Based on the Rel-13 EIS requirement declaration over the OSDD, the OTA sensitivity is directional requirement by definition.</w:t>
            </w:r>
          </w:p>
          <w:p w14:paraId="3E1CC132" w14:textId="07484221" w:rsidR="00074F21" w:rsidRPr="00E11EA5" w:rsidRDefault="00074F21" w:rsidP="0013347C">
            <w:pPr>
              <w:pStyle w:val="TAL"/>
              <w:rPr>
                <w:lang w:eastAsia="ja-JP"/>
              </w:rPr>
            </w:pPr>
            <w:r w:rsidRPr="00E11EA5">
              <w:rPr>
                <w:lang w:eastAsia="ja-JP"/>
              </w:rPr>
              <w:t>Conformance testing for OTA sensitivity is performed for the five directions. This requirement is not applicable for BS type 2-O.</w:t>
            </w:r>
          </w:p>
        </w:tc>
        <w:tc>
          <w:tcPr>
            <w:tcW w:w="1307" w:type="dxa"/>
            <w:vAlign w:val="center"/>
          </w:tcPr>
          <w:p w14:paraId="702C820A" w14:textId="77777777" w:rsidR="00074F21" w:rsidRPr="00E11EA5" w:rsidRDefault="00074F21" w:rsidP="0013347C">
            <w:pPr>
              <w:pStyle w:val="TAC"/>
              <w:rPr>
                <w:lang w:eastAsia="ja-JP"/>
              </w:rPr>
            </w:pPr>
            <w:r w:rsidRPr="00E11EA5">
              <w:rPr>
                <w:lang w:eastAsia="ja-JP"/>
              </w:rPr>
              <w:t>Directional</w:t>
            </w:r>
          </w:p>
        </w:tc>
      </w:tr>
      <w:tr w:rsidR="00074F21" w:rsidRPr="00E11EA5" w14:paraId="40888464" w14:textId="77777777" w:rsidTr="0013347C">
        <w:trPr>
          <w:jc w:val="center"/>
        </w:trPr>
        <w:tc>
          <w:tcPr>
            <w:tcW w:w="0" w:type="auto"/>
            <w:shd w:val="clear" w:color="auto" w:fill="auto"/>
          </w:tcPr>
          <w:p w14:paraId="01E107CF" w14:textId="77777777" w:rsidR="00074F21" w:rsidRPr="00E11EA5" w:rsidRDefault="00074F21" w:rsidP="0013347C">
            <w:pPr>
              <w:pStyle w:val="TAC"/>
              <w:rPr>
                <w:lang w:eastAsia="ja-JP"/>
              </w:rPr>
            </w:pPr>
            <w:r w:rsidRPr="00E11EA5">
              <w:rPr>
                <w:lang w:eastAsia="ja-JP"/>
              </w:rPr>
              <w:t>OTA reference sensitivity level</w:t>
            </w:r>
          </w:p>
        </w:tc>
        <w:tc>
          <w:tcPr>
            <w:tcW w:w="0" w:type="auto"/>
            <w:shd w:val="clear" w:color="auto" w:fill="auto"/>
          </w:tcPr>
          <w:p w14:paraId="30F53AFC" w14:textId="77777777" w:rsidR="00074F21" w:rsidRPr="00E11EA5" w:rsidRDefault="00074F21" w:rsidP="0013347C">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4AE4A486" w14:textId="77777777" w:rsidR="00074F21" w:rsidRPr="00E11EA5" w:rsidRDefault="00074F21" w:rsidP="0013347C">
            <w:pPr>
              <w:pStyle w:val="TAC"/>
              <w:rPr>
                <w:lang w:eastAsia="ja-JP"/>
              </w:rPr>
            </w:pPr>
            <w:r w:rsidRPr="00E11EA5">
              <w:rPr>
                <w:lang w:eastAsia="ja-JP"/>
              </w:rPr>
              <w:t>Directional</w:t>
            </w:r>
          </w:p>
        </w:tc>
      </w:tr>
      <w:tr w:rsidR="00074F21" w:rsidRPr="00E11EA5" w14:paraId="6D1F6881" w14:textId="77777777" w:rsidTr="0013347C">
        <w:trPr>
          <w:jc w:val="center"/>
        </w:trPr>
        <w:tc>
          <w:tcPr>
            <w:tcW w:w="0" w:type="auto"/>
            <w:shd w:val="clear" w:color="auto" w:fill="auto"/>
          </w:tcPr>
          <w:p w14:paraId="504BD6C1" w14:textId="77777777" w:rsidR="00074F21" w:rsidRPr="00E11EA5" w:rsidRDefault="00074F21" w:rsidP="0013347C">
            <w:pPr>
              <w:pStyle w:val="TAC"/>
              <w:rPr>
                <w:lang w:eastAsia="ja-JP"/>
              </w:rPr>
            </w:pPr>
            <w:r w:rsidRPr="00E11EA5">
              <w:rPr>
                <w:lang w:eastAsia="ja-JP"/>
              </w:rPr>
              <w:t>OTA dynamic range</w:t>
            </w:r>
          </w:p>
        </w:tc>
        <w:tc>
          <w:tcPr>
            <w:tcW w:w="0" w:type="auto"/>
            <w:shd w:val="clear" w:color="auto" w:fill="auto"/>
          </w:tcPr>
          <w:p w14:paraId="087A8F92" w14:textId="77777777" w:rsidR="00074F21" w:rsidRPr="00E11EA5" w:rsidRDefault="00074F21" w:rsidP="0013347C">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0E28544" w14:textId="77777777" w:rsidR="00074F21" w:rsidRPr="00E11EA5" w:rsidRDefault="00074F21" w:rsidP="0013347C">
            <w:pPr>
              <w:pStyle w:val="TAC"/>
              <w:rPr>
                <w:lang w:eastAsia="ja-JP"/>
              </w:rPr>
            </w:pPr>
            <w:r w:rsidRPr="00E11EA5">
              <w:rPr>
                <w:lang w:eastAsia="ja-JP"/>
              </w:rPr>
              <w:t>Directional</w:t>
            </w:r>
          </w:p>
        </w:tc>
      </w:tr>
      <w:tr w:rsidR="00074F21" w:rsidRPr="00E11EA5" w14:paraId="55219AE9" w14:textId="77777777" w:rsidTr="0013347C">
        <w:trPr>
          <w:jc w:val="center"/>
        </w:trPr>
        <w:tc>
          <w:tcPr>
            <w:tcW w:w="0" w:type="auto"/>
            <w:shd w:val="clear" w:color="auto" w:fill="auto"/>
          </w:tcPr>
          <w:p w14:paraId="68F8FECB" w14:textId="77777777" w:rsidR="00074F21" w:rsidRPr="00E11EA5" w:rsidRDefault="00074F21" w:rsidP="0013347C">
            <w:pPr>
              <w:pStyle w:val="TAC"/>
              <w:rPr>
                <w:lang w:eastAsia="ja-JP"/>
              </w:rPr>
            </w:pPr>
            <w:r w:rsidRPr="00E11EA5">
              <w:rPr>
                <w:lang w:eastAsia="ja-JP"/>
              </w:rPr>
              <w:t>OTA in-band selectivity and blocking</w:t>
            </w:r>
          </w:p>
        </w:tc>
        <w:tc>
          <w:tcPr>
            <w:tcW w:w="0" w:type="auto"/>
            <w:shd w:val="clear" w:color="auto" w:fill="auto"/>
          </w:tcPr>
          <w:p w14:paraId="33539B2C" w14:textId="77777777" w:rsidR="00074F21" w:rsidRPr="00E11EA5" w:rsidRDefault="00074F21" w:rsidP="0013347C">
            <w:pPr>
              <w:pStyle w:val="TAL"/>
              <w:rPr>
                <w:lang w:eastAsia="ja-JP"/>
              </w:rPr>
            </w:pPr>
            <w:r w:rsidRPr="00E11EA5">
              <w:rPr>
                <w:lang w:eastAsia="ja-JP"/>
              </w:rPr>
              <w:t>The OTA blocking requirement is tested as follows:</w:t>
            </w:r>
          </w:p>
          <w:p w14:paraId="2974B044" w14:textId="77777777" w:rsidR="00074F21" w:rsidRPr="00E11EA5" w:rsidRDefault="00074F21" w:rsidP="0013347C">
            <w:pPr>
              <w:pStyle w:val="TAL"/>
              <w:ind w:left="284" w:hanging="284"/>
              <w:rPr>
                <w:lang w:eastAsia="ja-JP"/>
              </w:rPr>
            </w:pPr>
            <w:r w:rsidRPr="00E11EA5">
              <w:t>-</w:t>
            </w:r>
            <w:r w:rsidRPr="00E11EA5">
              <w:rPr>
                <w:lang w:eastAsia="ja-JP"/>
              </w:rPr>
              <w:tab/>
              <w:t>In the reference direction of the minSENS OSDD using the minSENS based requirement level</w:t>
            </w:r>
          </w:p>
          <w:p w14:paraId="7C9AECE7" w14:textId="77777777" w:rsidR="00074F21" w:rsidRPr="00E11EA5" w:rsidRDefault="00074F21" w:rsidP="0013347C">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5E7F4FB4" w14:textId="77777777" w:rsidR="00074F21" w:rsidRPr="00E11EA5" w:rsidRDefault="00074F21" w:rsidP="0013347C">
            <w:pPr>
              <w:pStyle w:val="TAC"/>
              <w:rPr>
                <w:lang w:eastAsia="ja-JP"/>
              </w:rPr>
            </w:pPr>
            <w:r w:rsidRPr="00E11EA5">
              <w:rPr>
                <w:lang w:eastAsia="ja-JP"/>
              </w:rPr>
              <w:t>Directional</w:t>
            </w:r>
          </w:p>
        </w:tc>
      </w:tr>
      <w:tr w:rsidR="00074F21" w:rsidRPr="00E11EA5" w14:paraId="2FFCD3B6" w14:textId="77777777" w:rsidTr="0013347C">
        <w:trPr>
          <w:jc w:val="center"/>
        </w:trPr>
        <w:tc>
          <w:tcPr>
            <w:tcW w:w="0" w:type="auto"/>
            <w:shd w:val="clear" w:color="auto" w:fill="auto"/>
          </w:tcPr>
          <w:p w14:paraId="0540B36A" w14:textId="77777777" w:rsidR="00074F21" w:rsidRPr="00E11EA5" w:rsidRDefault="00074F21" w:rsidP="0013347C">
            <w:pPr>
              <w:pStyle w:val="TAC"/>
              <w:rPr>
                <w:lang w:eastAsia="ja-JP"/>
              </w:rPr>
            </w:pPr>
            <w:r w:rsidRPr="00E11EA5">
              <w:rPr>
                <w:lang w:eastAsia="ja-JP"/>
              </w:rPr>
              <w:t>OTA out-of-band blocking</w:t>
            </w:r>
          </w:p>
        </w:tc>
        <w:tc>
          <w:tcPr>
            <w:tcW w:w="0" w:type="auto"/>
            <w:shd w:val="clear" w:color="auto" w:fill="auto"/>
          </w:tcPr>
          <w:p w14:paraId="1E2FAA06" w14:textId="77777777" w:rsidR="00074F21" w:rsidRPr="00E11EA5" w:rsidRDefault="00074F21" w:rsidP="0013347C">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59A6AB8" w14:textId="77777777" w:rsidR="00074F21" w:rsidRPr="00E11EA5" w:rsidRDefault="00074F21" w:rsidP="0013347C">
            <w:pPr>
              <w:pStyle w:val="TAC"/>
              <w:rPr>
                <w:lang w:eastAsia="ja-JP"/>
              </w:rPr>
            </w:pPr>
            <w:r w:rsidRPr="00E11EA5">
              <w:rPr>
                <w:lang w:eastAsia="ja-JP"/>
              </w:rPr>
              <w:t>Directional, except for co-location requirement applicable for BS type 1-O</w:t>
            </w:r>
          </w:p>
        </w:tc>
      </w:tr>
      <w:tr w:rsidR="00074F21" w:rsidRPr="00E11EA5" w14:paraId="550CB7BB" w14:textId="77777777" w:rsidTr="0013347C">
        <w:trPr>
          <w:jc w:val="center"/>
        </w:trPr>
        <w:tc>
          <w:tcPr>
            <w:tcW w:w="0" w:type="auto"/>
            <w:shd w:val="clear" w:color="auto" w:fill="auto"/>
          </w:tcPr>
          <w:p w14:paraId="1152AFCE" w14:textId="77777777" w:rsidR="00074F21" w:rsidRPr="00E11EA5" w:rsidRDefault="00074F21" w:rsidP="0013347C">
            <w:pPr>
              <w:pStyle w:val="TAC"/>
              <w:rPr>
                <w:lang w:eastAsia="ja-JP"/>
              </w:rPr>
            </w:pPr>
            <w:r w:rsidRPr="00E11EA5">
              <w:rPr>
                <w:lang w:eastAsia="ja-JP"/>
              </w:rPr>
              <w:t xml:space="preserve">OTA receiver spurious emission </w:t>
            </w:r>
          </w:p>
        </w:tc>
        <w:tc>
          <w:tcPr>
            <w:tcW w:w="0" w:type="auto"/>
            <w:shd w:val="clear" w:color="auto" w:fill="auto"/>
          </w:tcPr>
          <w:p w14:paraId="2C2F3EA4" w14:textId="77777777" w:rsidR="00074F21" w:rsidRPr="00E11EA5" w:rsidRDefault="00074F21" w:rsidP="0013347C">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2B82D406" w14:textId="77777777" w:rsidR="00074F21" w:rsidRPr="00E11EA5" w:rsidRDefault="00074F21" w:rsidP="0013347C">
            <w:pPr>
              <w:pStyle w:val="TAC"/>
              <w:rPr>
                <w:lang w:eastAsia="ja-JP"/>
              </w:rPr>
            </w:pPr>
            <w:r w:rsidRPr="00E11EA5">
              <w:rPr>
                <w:lang w:eastAsia="ja-JP"/>
              </w:rPr>
              <w:t>TRP</w:t>
            </w:r>
          </w:p>
        </w:tc>
      </w:tr>
      <w:tr w:rsidR="00074F21" w:rsidRPr="00E11EA5" w14:paraId="6EB46143" w14:textId="77777777" w:rsidTr="0013347C">
        <w:trPr>
          <w:jc w:val="center"/>
        </w:trPr>
        <w:tc>
          <w:tcPr>
            <w:tcW w:w="0" w:type="auto"/>
            <w:shd w:val="clear" w:color="auto" w:fill="auto"/>
          </w:tcPr>
          <w:p w14:paraId="63F15AB2" w14:textId="77777777" w:rsidR="00074F21" w:rsidRPr="00E11EA5" w:rsidRDefault="00074F21" w:rsidP="0013347C">
            <w:pPr>
              <w:pStyle w:val="TAC"/>
              <w:rPr>
                <w:lang w:eastAsia="ja-JP"/>
              </w:rPr>
            </w:pPr>
            <w:r w:rsidRPr="00E11EA5">
              <w:rPr>
                <w:lang w:eastAsia="ja-JP"/>
              </w:rPr>
              <w:t>OTA receiver intermodulation</w:t>
            </w:r>
          </w:p>
        </w:tc>
        <w:tc>
          <w:tcPr>
            <w:tcW w:w="0" w:type="auto"/>
            <w:shd w:val="clear" w:color="auto" w:fill="auto"/>
          </w:tcPr>
          <w:p w14:paraId="3D314FBB" w14:textId="77777777" w:rsidR="00074F21" w:rsidRPr="00E11EA5" w:rsidRDefault="00074F21" w:rsidP="0013347C">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27CC9672" w14:textId="77777777" w:rsidR="00074F21" w:rsidRPr="00E11EA5" w:rsidRDefault="00074F21" w:rsidP="0013347C">
            <w:pPr>
              <w:pStyle w:val="TAC"/>
              <w:rPr>
                <w:lang w:eastAsia="ja-JP"/>
              </w:rPr>
            </w:pPr>
            <w:r w:rsidRPr="00E11EA5">
              <w:rPr>
                <w:lang w:eastAsia="ja-JP"/>
              </w:rPr>
              <w:t>Directional</w:t>
            </w:r>
          </w:p>
        </w:tc>
      </w:tr>
      <w:tr w:rsidR="00074F21" w:rsidRPr="00E11EA5" w14:paraId="323CE082" w14:textId="77777777" w:rsidTr="0013347C">
        <w:trPr>
          <w:jc w:val="center"/>
        </w:trPr>
        <w:tc>
          <w:tcPr>
            <w:tcW w:w="0" w:type="auto"/>
            <w:shd w:val="clear" w:color="auto" w:fill="auto"/>
          </w:tcPr>
          <w:p w14:paraId="19043CFB" w14:textId="77777777" w:rsidR="00074F21" w:rsidRPr="00E11EA5" w:rsidRDefault="00074F21" w:rsidP="0013347C">
            <w:pPr>
              <w:pStyle w:val="TAC"/>
              <w:rPr>
                <w:lang w:eastAsia="ja-JP"/>
              </w:rPr>
            </w:pPr>
            <w:r w:rsidRPr="00E11EA5">
              <w:rPr>
                <w:lang w:eastAsia="ja-JP"/>
              </w:rPr>
              <w:t>OTA in-channel selectivity</w:t>
            </w:r>
          </w:p>
        </w:tc>
        <w:tc>
          <w:tcPr>
            <w:tcW w:w="0" w:type="auto"/>
            <w:shd w:val="clear" w:color="auto" w:fill="auto"/>
          </w:tcPr>
          <w:p w14:paraId="52A4238D" w14:textId="77777777" w:rsidR="00074F21" w:rsidRPr="00E11EA5" w:rsidRDefault="00074F21" w:rsidP="0013347C">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7DF4C52A" w14:textId="77777777" w:rsidR="00074F21" w:rsidRPr="00E11EA5" w:rsidRDefault="00074F21" w:rsidP="0013347C">
            <w:pPr>
              <w:pStyle w:val="TAC"/>
              <w:rPr>
                <w:lang w:eastAsia="ja-JP"/>
              </w:rPr>
            </w:pPr>
            <w:r w:rsidRPr="00E11EA5">
              <w:rPr>
                <w:lang w:eastAsia="ja-JP"/>
              </w:rPr>
              <w:t>Directional</w:t>
            </w:r>
          </w:p>
        </w:tc>
      </w:tr>
    </w:tbl>
    <w:p w14:paraId="647DA5A1" w14:textId="77777777" w:rsidR="00074F21" w:rsidRPr="00E11EA5" w:rsidRDefault="00074F21" w:rsidP="00074F21">
      <w:pPr>
        <w:rPr>
          <w:lang w:eastAsia="en-GB"/>
        </w:rPr>
      </w:pPr>
    </w:p>
    <w:p w14:paraId="63B18329" w14:textId="77777777" w:rsidR="00074F21" w:rsidRPr="00E11EA5" w:rsidRDefault="00074F21" w:rsidP="00074F21">
      <w:pPr>
        <w:spacing w:after="0"/>
        <w:rPr>
          <w:rFonts w:ascii="Arial" w:hAnsi="Arial"/>
          <w:sz w:val="36"/>
          <w:lang w:eastAsia="ja-JP"/>
        </w:rPr>
      </w:pPr>
      <w:r w:rsidRPr="00E11EA5">
        <w:rPr>
          <w:lang w:eastAsia="ja-JP"/>
        </w:rPr>
        <w:br w:type="page"/>
      </w:r>
    </w:p>
    <w:p w14:paraId="6033525A" w14:textId="3C8CA1E5" w:rsidR="00FF68ED" w:rsidRPr="00E11EA5" w:rsidRDefault="00FF68ED" w:rsidP="00FF68ED">
      <w:pPr>
        <w:pStyle w:val="Heading1"/>
        <w:rPr>
          <w:noProof/>
        </w:rPr>
      </w:pPr>
      <w:bookmarkStart w:id="438" w:name="_Toc53165689"/>
      <w:bookmarkStart w:id="439" w:name="_Toc53166384"/>
      <w:bookmarkStart w:id="440" w:name="_Toc53167078"/>
      <w:r w:rsidRPr="00E11EA5">
        <w:rPr>
          <w:lang w:eastAsia="ja-JP"/>
        </w:rPr>
        <w:lastRenderedPageBreak/>
        <w:t>7</w:t>
      </w:r>
      <w:r w:rsidRPr="00E11EA5">
        <w:rPr>
          <w:lang w:eastAsia="ja-JP"/>
        </w:rPr>
        <w:tab/>
        <w:t>OTA m</w:t>
      </w:r>
      <w:r w:rsidRPr="00E11EA5">
        <w:rPr>
          <w:lang w:eastAsia="sv-SE"/>
        </w:rPr>
        <w:t>easurement systems</w:t>
      </w:r>
      <w:bookmarkEnd w:id="82"/>
      <w:bookmarkEnd w:id="83"/>
      <w:bookmarkEnd w:id="84"/>
      <w:bookmarkEnd w:id="438"/>
      <w:bookmarkEnd w:id="439"/>
      <w:bookmarkEnd w:id="440"/>
    </w:p>
    <w:p w14:paraId="2BEB2D6C" w14:textId="77777777" w:rsidR="00FF68ED" w:rsidRPr="00E11EA5" w:rsidRDefault="00FF68ED" w:rsidP="00FF68ED">
      <w:pPr>
        <w:pStyle w:val="Heading2"/>
        <w:ind w:left="576" w:hanging="576"/>
        <w:rPr>
          <w:lang w:eastAsia="sv-SE"/>
        </w:rPr>
      </w:pPr>
      <w:bookmarkStart w:id="441" w:name="_Toc32332002"/>
      <w:bookmarkStart w:id="442" w:name="_Toc37429916"/>
      <w:bookmarkStart w:id="443" w:name="_Toc43738990"/>
      <w:bookmarkStart w:id="444" w:name="_Toc46346751"/>
      <w:bookmarkStart w:id="445" w:name="_Toc53165690"/>
      <w:bookmarkStart w:id="446" w:name="_Toc53166385"/>
      <w:bookmarkStart w:id="447" w:name="_Toc53167079"/>
      <w:r w:rsidRPr="00E11EA5">
        <w:t>7.1</w:t>
      </w:r>
      <w:r w:rsidRPr="00E11EA5">
        <w:tab/>
      </w:r>
      <w:r w:rsidRPr="00E11EA5">
        <w:rPr>
          <w:lang w:eastAsia="sv-SE"/>
        </w:rPr>
        <w:t>General</w:t>
      </w:r>
      <w:bookmarkEnd w:id="441"/>
      <w:bookmarkEnd w:id="442"/>
      <w:bookmarkEnd w:id="443"/>
      <w:bookmarkEnd w:id="444"/>
      <w:bookmarkEnd w:id="445"/>
      <w:bookmarkEnd w:id="446"/>
      <w:bookmarkEnd w:id="447"/>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448" w:name="_Toc32332003"/>
      <w:bookmarkStart w:id="449" w:name="_Toc37429917"/>
      <w:bookmarkStart w:id="450" w:name="_Toc43738991"/>
      <w:bookmarkStart w:id="451" w:name="_Toc46346752"/>
      <w:bookmarkStart w:id="452" w:name="_Toc53165691"/>
      <w:bookmarkStart w:id="453" w:name="_Toc53166386"/>
      <w:bookmarkStart w:id="454" w:name="_Toc53167080"/>
      <w:r w:rsidRPr="00E11EA5">
        <w:t>7.2</w:t>
      </w:r>
      <w:r w:rsidRPr="00E11EA5">
        <w:tab/>
      </w:r>
      <w:r w:rsidRPr="00E11EA5">
        <w:rPr>
          <w:lang w:eastAsia="sv-SE"/>
        </w:rPr>
        <w:t>Indoor Anechoic Chamber</w:t>
      </w:r>
      <w:bookmarkEnd w:id="448"/>
      <w:bookmarkEnd w:id="449"/>
      <w:bookmarkEnd w:id="450"/>
      <w:bookmarkEnd w:id="451"/>
      <w:bookmarkEnd w:id="452"/>
      <w:bookmarkEnd w:id="453"/>
      <w:bookmarkEnd w:id="454"/>
    </w:p>
    <w:p w14:paraId="5760C93A" w14:textId="77777777" w:rsidR="00FF68ED" w:rsidRPr="00E11EA5" w:rsidRDefault="00FF68ED" w:rsidP="00FF68ED">
      <w:pPr>
        <w:pStyle w:val="Heading3"/>
        <w:rPr>
          <w:lang w:eastAsia="sv-SE"/>
        </w:rPr>
      </w:pPr>
      <w:bookmarkStart w:id="455" w:name="_Toc32332004"/>
      <w:bookmarkStart w:id="456" w:name="_Toc37429918"/>
      <w:bookmarkStart w:id="457" w:name="_Toc43738992"/>
      <w:bookmarkStart w:id="458" w:name="_Toc46346753"/>
      <w:bookmarkStart w:id="459" w:name="_Toc53165692"/>
      <w:bookmarkStart w:id="460" w:name="_Toc53166387"/>
      <w:bookmarkStart w:id="461" w:name="_Toc53167081"/>
      <w:r w:rsidRPr="00E11EA5">
        <w:rPr>
          <w:lang w:eastAsia="sv-SE"/>
        </w:rPr>
        <w:t>7.2.1</w:t>
      </w:r>
      <w:r w:rsidRPr="00E11EA5">
        <w:rPr>
          <w:lang w:eastAsia="sv-SE"/>
        </w:rPr>
        <w:tab/>
      </w:r>
      <w:r w:rsidRPr="00E11EA5">
        <w:rPr>
          <w:lang w:eastAsia="sv-SE"/>
        </w:rPr>
        <w:tab/>
        <w:t>Measurement system description, Normal test conditions</w:t>
      </w:r>
      <w:bookmarkEnd w:id="455"/>
      <w:bookmarkEnd w:id="456"/>
      <w:bookmarkEnd w:id="457"/>
      <w:bookmarkEnd w:id="458"/>
      <w:bookmarkEnd w:id="459"/>
      <w:bookmarkEnd w:id="460"/>
      <w:bookmarkEnd w:id="461"/>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462" w:name="_Toc32332005"/>
      <w:bookmarkStart w:id="463" w:name="_Toc37429919"/>
      <w:bookmarkStart w:id="464" w:name="_Toc43738993"/>
      <w:bookmarkStart w:id="465" w:name="_Toc46346754"/>
      <w:bookmarkStart w:id="466" w:name="_Toc53165693"/>
      <w:bookmarkStart w:id="467" w:name="_Toc53166388"/>
      <w:bookmarkStart w:id="468" w:name="_Toc53167082"/>
      <w:r w:rsidRPr="00E11EA5">
        <w:rPr>
          <w:lang w:eastAsia="sv-SE"/>
        </w:rPr>
        <w:t>7.2.2</w:t>
      </w:r>
      <w:r w:rsidRPr="00E11EA5">
        <w:rPr>
          <w:lang w:eastAsia="sv-SE"/>
        </w:rPr>
        <w:tab/>
      </w:r>
      <w:r w:rsidRPr="00E11EA5">
        <w:rPr>
          <w:lang w:eastAsia="sv-SE"/>
        </w:rPr>
        <w:tab/>
        <w:t>Measurement system description, Extreme test conditions</w:t>
      </w:r>
      <w:bookmarkEnd w:id="462"/>
      <w:bookmarkEnd w:id="463"/>
      <w:bookmarkEnd w:id="464"/>
      <w:bookmarkEnd w:id="465"/>
      <w:bookmarkEnd w:id="466"/>
      <w:bookmarkEnd w:id="467"/>
      <w:bookmarkEnd w:id="468"/>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469" w:name="_Toc32332006"/>
      <w:bookmarkStart w:id="470" w:name="_Toc37429920"/>
      <w:bookmarkStart w:id="471" w:name="_Toc43738994"/>
      <w:bookmarkStart w:id="472" w:name="_Toc46346755"/>
      <w:bookmarkStart w:id="473" w:name="_Toc53165694"/>
      <w:bookmarkStart w:id="474" w:name="_Toc53166389"/>
      <w:bookmarkStart w:id="475" w:name="_Toc53167083"/>
      <w:r w:rsidRPr="00E11EA5">
        <w:rPr>
          <w:lang w:eastAsia="sv-SE"/>
        </w:rPr>
        <w:t>7.2.3</w:t>
      </w:r>
      <w:r w:rsidRPr="00E11EA5">
        <w:rPr>
          <w:lang w:eastAsia="sv-SE"/>
        </w:rPr>
        <w:tab/>
        <w:t>Test method limitations</w:t>
      </w:r>
      <w:bookmarkEnd w:id="469"/>
      <w:bookmarkEnd w:id="470"/>
      <w:bookmarkEnd w:id="471"/>
      <w:bookmarkEnd w:id="472"/>
      <w:bookmarkEnd w:id="473"/>
      <w:bookmarkEnd w:id="474"/>
      <w:bookmarkEnd w:id="475"/>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476" w:name="_Toc32332007"/>
      <w:bookmarkStart w:id="477" w:name="_Toc37429921"/>
      <w:bookmarkStart w:id="478" w:name="_Toc43738995"/>
      <w:bookmarkStart w:id="479" w:name="_Toc46346756"/>
      <w:bookmarkStart w:id="480" w:name="_Toc53165695"/>
      <w:bookmarkStart w:id="481" w:name="_Toc53166390"/>
      <w:bookmarkStart w:id="482" w:name="_Toc53167084"/>
      <w:r w:rsidRPr="00E11EA5">
        <w:t>7.3</w:t>
      </w:r>
      <w:r w:rsidRPr="00E11EA5">
        <w:tab/>
        <w:t>Compact Antenna Test Range</w:t>
      </w:r>
      <w:bookmarkEnd w:id="476"/>
      <w:bookmarkEnd w:id="477"/>
      <w:bookmarkEnd w:id="478"/>
      <w:bookmarkEnd w:id="479"/>
      <w:bookmarkEnd w:id="480"/>
      <w:bookmarkEnd w:id="481"/>
      <w:bookmarkEnd w:id="482"/>
    </w:p>
    <w:p w14:paraId="77501C8B" w14:textId="77777777" w:rsidR="00FF68ED" w:rsidRPr="00E11EA5" w:rsidRDefault="00FF68ED" w:rsidP="00FF68ED">
      <w:pPr>
        <w:pStyle w:val="Heading3"/>
        <w:rPr>
          <w:lang w:eastAsia="sv-SE"/>
        </w:rPr>
      </w:pPr>
      <w:bookmarkStart w:id="483" w:name="_Toc32332008"/>
      <w:bookmarkStart w:id="484" w:name="_Toc37429922"/>
      <w:bookmarkStart w:id="485" w:name="_Toc43738996"/>
      <w:bookmarkStart w:id="486" w:name="_Toc46346757"/>
      <w:bookmarkStart w:id="487" w:name="_Toc53165696"/>
      <w:bookmarkStart w:id="488" w:name="_Toc53166391"/>
      <w:bookmarkStart w:id="489" w:name="_Toc53167085"/>
      <w:r w:rsidRPr="00E11EA5">
        <w:rPr>
          <w:lang w:eastAsia="sv-SE"/>
        </w:rPr>
        <w:t>7.3.1</w:t>
      </w:r>
      <w:r w:rsidRPr="00E11EA5">
        <w:rPr>
          <w:lang w:eastAsia="sv-SE"/>
        </w:rPr>
        <w:tab/>
      </w:r>
      <w:r w:rsidRPr="00E11EA5">
        <w:rPr>
          <w:lang w:eastAsia="sv-SE"/>
        </w:rPr>
        <w:tab/>
        <w:t>Measurement system description, Normal test conditions</w:t>
      </w:r>
      <w:bookmarkEnd w:id="483"/>
      <w:bookmarkEnd w:id="484"/>
      <w:bookmarkEnd w:id="485"/>
      <w:bookmarkEnd w:id="486"/>
      <w:bookmarkEnd w:id="487"/>
      <w:bookmarkEnd w:id="488"/>
      <w:bookmarkEnd w:id="489"/>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58" type="#_x0000_t75" style="width:323.25pt;height:309pt" o:ole="">
            <v:imagedata r:id="rId109" o:title=""/>
          </v:shape>
          <o:OLEObject Type="Embed" ProgID="Visio.Drawing.15" ShapeID="_x0000_i1058" DrawAspect="Content" ObjectID="_1663779169" r:id="rId110"/>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59" type="#_x0000_t75" style="width:323.25pt;height:302.25pt" o:ole="">
            <v:imagedata r:id="rId111" o:title=""/>
          </v:shape>
          <o:OLEObject Type="Embed" ProgID="Visio.Drawing.15" ShapeID="_x0000_i1059" DrawAspect="Content" ObjectID="_1663779170" r:id="rId112"/>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490" w:name="_Toc32332009"/>
      <w:bookmarkStart w:id="491" w:name="_Toc37429923"/>
      <w:bookmarkStart w:id="492" w:name="_Toc43738997"/>
      <w:bookmarkStart w:id="493" w:name="_Toc46346758"/>
      <w:bookmarkStart w:id="494" w:name="_Toc53165697"/>
      <w:bookmarkStart w:id="495" w:name="_Toc53166392"/>
      <w:bookmarkStart w:id="496" w:name="_Toc53167086"/>
      <w:r w:rsidRPr="00E11EA5">
        <w:rPr>
          <w:lang w:eastAsia="sv-SE"/>
        </w:rPr>
        <w:t>7.3.2</w:t>
      </w:r>
      <w:r w:rsidRPr="00E11EA5">
        <w:rPr>
          <w:lang w:eastAsia="sv-SE"/>
        </w:rPr>
        <w:tab/>
      </w:r>
      <w:r w:rsidRPr="00E11EA5">
        <w:rPr>
          <w:lang w:eastAsia="sv-SE"/>
        </w:rPr>
        <w:tab/>
        <w:t>Measurement system description, Extreme test conditions</w:t>
      </w:r>
      <w:bookmarkEnd w:id="490"/>
      <w:bookmarkEnd w:id="491"/>
      <w:bookmarkEnd w:id="492"/>
      <w:bookmarkEnd w:id="493"/>
      <w:bookmarkEnd w:id="494"/>
      <w:bookmarkEnd w:id="495"/>
      <w:bookmarkEnd w:id="496"/>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497" w:name="_Toc32332010"/>
      <w:bookmarkStart w:id="498" w:name="_Toc37429924"/>
      <w:bookmarkStart w:id="499" w:name="_Toc43738998"/>
      <w:bookmarkStart w:id="500" w:name="_Toc46346759"/>
      <w:bookmarkStart w:id="501" w:name="_Toc53165698"/>
      <w:bookmarkStart w:id="502" w:name="_Toc53166393"/>
      <w:bookmarkStart w:id="503" w:name="_Toc53167087"/>
      <w:r w:rsidRPr="00E11EA5">
        <w:rPr>
          <w:lang w:eastAsia="sv-SE"/>
        </w:rPr>
        <w:t>7.3.3</w:t>
      </w:r>
      <w:r w:rsidRPr="00E11EA5">
        <w:rPr>
          <w:lang w:eastAsia="sv-SE"/>
        </w:rPr>
        <w:tab/>
      </w:r>
      <w:r w:rsidRPr="00E11EA5">
        <w:rPr>
          <w:lang w:eastAsia="sv-SE"/>
        </w:rPr>
        <w:tab/>
        <w:t>Test method limitations</w:t>
      </w:r>
      <w:bookmarkEnd w:id="497"/>
      <w:bookmarkEnd w:id="498"/>
      <w:bookmarkEnd w:id="499"/>
      <w:bookmarkEnd w:id="500"/>
      <w:bookmarkEnd w:id="501"/>
      <w:bookmarkEnd w:id="502"/>
      <w:bookmarkEnd w:id="503"/>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504" w:name="_Toc32332011"/>
      <w:bookmarkStart w:id="505" w:name="_Toc37429925"/>
      <w:bookmarkStart w:id="506" w:name="_Toc43738999"/>
      <w:bookmarkStart w:id="507" w:name="_Toc46346760"/>
      <w:bookmarkStart w:id="508" w:name="_Toc53165699"/>
      <w:bookmarkStart w:id="509" w:name="_Toc53166394"/>
      <w:bookmarkStart w:id="510" w:name="_Toc53167088"/>
      <w:r w:rsidRPr="00E11EA5">
        <w:t>7.4</w:t>
      </w:r>
      <w:r w:rsidRPr="00E11EA5">
        <w:tab/>
      </w:r>
      <w:r w:rsidRPr="00E11EA5">
        <w:rPr>
          <w:noProof/>
          <w:lang w:eastAsia="sv-SE"/>
        </w:rPr>
        <w:t>One Dimensional</w:t>
      </w:r>
      <w:r w:rsidRPr="00E11EA5">
        <w:rPr>
          <w:lang w:eastAsia="sv-SE"/>
        </w:rPr>
        <w:t xml:space="preserve"> Compact Range</w:t>
      </w:r>
      <w:bookmarkEnd w:id="504"/>
      <w:bookmarkEnd w:id="505"/>
      <w:bookmarkEnd w:id="506"/>
      <w:bookmarkEnd w:id="507"/>
      <w:bookmarkEnd w:id="508"/>
      <w:bookmarkEnd w:id="509"/>
      <w:bookmarkEnd w:id="510"/>
    </w:p>
    <w:p w14:paraId="486FB3C9" w14:textId="77777777" w:rsidR="00FF68ED" w:rsidRPr="00E11EA5" w:rsidRDefault="00FF68ED" w:rsidP="00FF68ED">
      <w:pPr>
        <w:pStyle w:val="Heading3"/>
        <w:rPr>
          <w:lang w:eastAsia="sv-SE"/>
        </w:rPr>
      </w:pPr>
      <w:bookmarkStart w:id="511" w:name="_Toc32332012"/>
      <w:bookmarkStart w:id="512" w:name="_Toc37429926"/>
      <w:bookmarkStart w:id="513" w:name="_Toc43739000"/>
      <w:bookmarkStart w:id="514" w:name="_Toc46346761"/>
      <w:bookmarkStart w:id="515" w:name="_Toc53165700"/>
      <w:bookmarkStart w:id="516" w:name="_Toc53166395"/>
      <w:bookmarkStart w:id="517" w:name="_Toc53167089"/>
      <w:r w:rsidRPr="00E11EA5">
        <w:rPr>
          <w:lang w:eastAsia="sv-SE"/>
        </w:rPr>
        <w:t>7.4.1</w:t>
      </w:r>
      <w:r w:rsidRPr="00E11EA5">
        <w:rPr>
          <w:lang w:eastAsia="sv-SE"/>
        </w:rPr>
        <w:tab/>
      </w:r>
      <w:r w:rsidRPr="00E11EA5">
        <w:rPr>
          <w:lang w:eastAsia="sv-SE"/>
        </w:rPr>
        <w:tab/>
        <w:t>Measurement system description</w:t>
      </w:r>
      <w:bookmarkEnd w:id="511"/>
      <w:bookmarkEnd w:id="512"/>
      <w:bookmarkEnd w:id="513"/>
      <w:bookmarkEnd w:id="514"/>
      <w:bookmarkEnd w:id="515"/>
      <w:bookmarkEnd w:id="516"/>
      <w:bookmarkEnd w:id="517"/>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518" w:name="_Toc32332013"/>
      <w:bookmarkStart w:id="519" w:name="_Toc37429927"/>
      <w:bookmarkStart w:id="520" w:name="_Toc43739001"/>
      <w:bookmarkStart w:id="521" w:name="_Toc46346762"/>
      <w:bookmarkStart w:id="522" w:name="_Toc53165701"/>
      <w:bookmarkStart w:id="523" w:name="_Toc53166396"/>
      <w:bookmarkStart w:id="524" w:name="_Toc53167090"/>
      <w:r w:rsidRPr="00E11EA5">
        <w:rPr>
          <w:lang w:eastAsia="sv-SE"/>
        </w:rPr>
        <w:t>7.4.2</w:t>
      </w:r>
      <w:r w:rsidRPr="00E11EA5">
        <w:rPr>
          <w:lang w:eastAsia="sv-SE"/>
        </w:rPr>
        <w:tab/>
      </w:r>
      <w:r w:rsidRPr="00E11EA5">
        <w:rPr>
          <w:lang w:eastAsia="sv-SE"/>
        </w:rPr>
        <w:tab/>
        <w:t>Test method limitations</w:t>
      </w:r>
      <w:bookmarkEnd w:id="518"/>
      <w:bookmarkEnd w:id="519"/>
      <w:bookmarkEnd w:id="520"/>
      <w:bookmarkEnd w:id="521"/>
      <w:bookmarkEnd w:id="522"/>
      <w:bookmarkEnd w:id="523"/>
      <w:bookmarkEnd w:id="524"/>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525" w:name="_Toc32332014"/>
      <w:bookmarkStart w:id="526" w:name="_Toc37429928"/>
      <w:bookmarkStart w:id="527" w:name="_Toc43739002"/>
      <w:bookmarkStart w:id="528" w:name="_Toc46346763"/>
      <w:bookmarkStart w:id="529" w:name="_Toc53165702"/>
      <w:bookmarkStart w:id="530" w:name="_Toc53166397"/>
      <w:bookmarkStart w:id="531" w:name="_Toc53167091"/>
      <w:r w:rsidRPr="00E11EA5">
        <w:lastRenderedPageBreak/>
        <w:t>7.5</w:t>
      </w:r>
      <w:r w:rsidRPr="00E11EA5">
        <w:tab/>
      </w:r>
      <w:r w:rsidRPr="00E11EA5">
        <w:rPr>
          <w:noProof/>
          <w:lang w:eastAsia="sv-SE"/>
        </w:rPr>
        <w:t xml:space="preserve">Near Field Test </w:t>
      </w:r>
      <w:r w:rsidRPr="00E11EA5">
        <w:rPr>
          <w:lang w:eastAsia="sv-SE"/>
        </w:rPr>
        <w:t>Range</w:t>
      </w:r>
      <w:bookmarkEnd w:id="525"/>
      <w:bookmarkEnd w:id="526"/>
      <w:bookmarkEnd w:id="527"/>
      <w:bookmarkEnd w:id="528"/>
      <w:bookmarkEnd w:id="529"/>
      <w:bookmarkEnd w:id="530"/>
      <w:bookmarkEnd w:id="531"/>
    </w:p>
    <w:p w14:paraId="31B54549" w14:textId="77777777" w:rsidR="00FF68ED" w:rsidRPr="00E11EA5" w:rsidRDefault="00FF68ED" w:rsidP="00FF68ED">
      <w:pPr>
        <w:pStyle w:val="Heading3"/>
        <w:rPr>
          <w:lang w:eastAsia="sv-SE"/>
        </w:rPr>
      </w:pPr>
      <w:bookmarkStart w:id="532" w:name="_Toc32332015"/>
      <w:bookmarkStart w:id="533" w:name="_Toc37429929"/>
      <w:bookmarkStart w:id="534" w:name="_Toc43739003"/>
      <w:bookmarkStart w:id="535" w:name="_Toc46346764"/>
      <w:bookmarkStart w:id="536" w:name="_Toc53165703"/>
      <w:bookmarkStart w:id="537" w:name="_Toc53166398"/>
      <w:bookmarkStart w:id="538" w:name="_Toc53167092"/>
      <w:r w:rsidRPr="00E11EA5">
        <w:rPr>
          <w:lang w:eastAsia="sv-SE"/>
        </w:rPr>
        <w:t>7.5.1</w:t>
      </w:r>
      <w:r w:rsidRPr="00E11EA5">
        <w:rPr>
          <w:lang w:eastAsia="sv-SE"/>
        </w:rPr>
        <w:tab/>
      </w:r>
      <w:r w:rsidRPr="00E11EA5">
        <w:rPr>
          <w:lang w:eastAsia="sv-SE"/>
        </w:rPr>
        <w:tab/>
        <w:t>Measurement system description</w:t>
      </w:r>
      <w:bookmarkEnd w:id="532"/>
      <w:bookmarkEnd w:id="533"/>
      <w:bookmarkEnd w:id="534"/>
      <w:bookmarkEnd w:id="535"/>
      <w:bookmarkEnd w:id="536"/>
      <w:bookmarkEnd w:id="537"/>
      <w:bookmarkEnd w:id="538"/>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539" w:name="_Toc32332016"/>
      <w:bookmarkStart w:id="540" w:name="_Toc37429930"/>
      <w:bookmarkStart w:id="541" w:name="_Toc43739004"/>
      <w:bookmarkStart w:id="542" w:name="_Toc46346765"/>
      <w:bookmarkStart w:id="543" w:name="_Toc53165704"/>
      <w:bookmarkStart w:id="544" w:name="_Toc53166399"/>
      <w:bookmarkStart w:id="545" w:name="_Toc53167093"/>
      <w:r w:rsidRPr="00E11EA5">
        <w:rPr>
          <w:lang w:eastAsia="sv-SE"/>
        </w:rPr>
        <w:t>7.5.2</w:t>
      </w:r>
      <w:r w:rsidRPr="00E11EA5">
        <w:rPr>
          <w:lang w:eastAsia="sv-SE"/>
        </w:rPr>
        <w:tab/>
      </w:r>
      <w:r w:rsidRPr="00E11EA5">
        <w:rPr>
          <w:lang w:eastAsia="sv-SE"/>
        </w:rPr>
        <w:tab/>
        <w:t>Test method limitations</w:t>
      </w:r>
      <w:bookmarkEnd w:id="539"/>
      <w:bookmarkEnd w:id="540"/>
      <w:bookmarkEnd w:id="541"/>
      <w:bookmarkEnd w:id="542"/>
      <w:bookmarkEnd w:id="543"/>
      <w:bookmarkEnd w:id="544"/>
      <w:bookmarkEnd w:id="545"/>
      <w:r w:rsidRPr="00E11EA5">
        <w:rPr>
          <w:lang w:eastAsia="sv-SE"/>
        </w:rPr>
        <w:t xml:space="preserve"> </w:t>
      </w:r>
    </w:p>
    <w:p w14:paraId="0AFA66DE" w14:textId="77777777" w:rsidR="00FF68ED" w:rsidRPr="00E11EA5" w:rsidRDefault="00FF68ED" w:rsidP="00FF68ED">
      <w:pPr>
        <w:pStyle w:val="Heading4"/>
        <w:rPr>
          <w:lang w:eastAsia="sv-SE"/>
        </w:rPr>
      </w:pPr>
      <w:bookmarkStart w:id="546" w:name="_Toc32332017"/>
      <w:bookmarkStart w:id="547" w:name="_Toc37429931"/>
      <w:bookmarkStart w:id="548" w:name="_Toc43739005"/>
      <w:bookmarkStart w:id="549" w:name="_Toc46346766"/>
      <w:bookmarkStart w:id="550" w:name="_Toc53165705"/>
      <w:bookmarkStart w:id="551" w:name="_Toc53166400"/>
      <w:bookmarkStart w:id="552" w:name="_Toc53167094"/>
      <w:r w:rsidRPr="00E11EA5">
        <w:rPr>
          <w:lang w:eastAsia="sv-SE"/>
        </w:rPr>
        <w:t>7.5.2.1</w:t>
      </w:r>
      <w:r w:rsidRPr="00E11EA5">
        <w:rPr>
          <w:lang w:eastAsia="sv-SE"/>
        </w:rPr>
        <w:tab/>
        <w:t xml:space="preserve">OTA </w:t>
      </w:r>
      <w:r w:rsidRPr="00E11EA5">
        <w:t>EVM measurement</w:t>
      </w:r>
      <w:bookmarkEnd w:id="546"/>
      <w:bookmarkEnd w:id="547"/>
      <w:bookmarkEnd w:id="548"/>
      <w:bookmarkEnd w:id="549"/>
      <w:bookmarkEnd w:id="550"/>
      <w:bookmarkEnd w:id="551"/>
      <w:bookmarkEnd w:id="552"/>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553" w:name="_Toc37429932"/>
      <w:bookmarkStart w:id="554" w:name="_Toc43739006"/>
      <w:bookmarkStart w:id="555" w:name="_Toc46346767"/>
      <w:bookmarkStart w:id="556" w:name="_Toc53165706"/>
      <w:bookmarkStart w:id="557" w:name="_Toc53166401"/>
      <w:bookmarkStart w:id="558" w:name="_Toc53167095"/>
      <w:r w:rsidRPr="00E11EA5">
        <w:rPr>
          <w:lang w:eastAsia="sv-SE"/>
        </w:rPr>
        <w:t>7.5.2.2</w:t>
      </w:r>
      <w:r w:rsidRPr="00E11EA5">
        <w:rPr>
          <w:lang w:eastAsia="sv-SE"/>
        </w:rPr>
        <w:tab/>
      </w:r>
      <w:r w:rsidRPr="00E11EA5">
        <w:rPr>
          <w:color w:val="000000" w:themeColor="text1"/>
        </w:rPr>
        <w:t>OTA RX directional requirements</w:t>
      </w:r>
      <w:bookmarkEnd w:id="553"/>
      <w:bookmarkEnd w:id="554"/>
      <w:bookmarkEnd w:id="555"/>
      <w:bookmarkEnd w:id="556"/>
      <w:bookmarkEnd w:id="557"/>
      <w:bookmarkEnd w:id="558"/>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559" w:name="_Toc32332018"/>
      <w:bookmarkStart w:id="560" w:name="_Toc37429933"/>
      <w:bookmarkStart w:id="561" w:name="_Toc43739007"/>
      <w:bookmarkStart w:id="562" w:name="_Toc46346768"/>
      <w:bookmarkStart w:id="563" w:name="_Toc53165707"/>
      <w:bookmarkStart w:id="564" w:name="_Toc53166402"/>
      <w:bookmarkStart w:id="565" w:name="_Toc53167096"/>
      <w:r w:rsidRPr="00E11EA5">
        <w:t>7.5.2.3</w:t>
      </w:r>
      <w:r w:rsidRPr="00E11EA5">
        <w:tab/>
        <w:t>OTA sensitivity measurement</w:t>
      </w:r>
      <w:bookmarkEnd w:id="559"/>
      <w:bookmarkEnd w:id="560"/>
      <w:bookmarkEnd w:id="561"/>
      <w:bookmarkEnd w:id="562"/>
      <w:bookmarkEnd w:id="563"/>
      <w:bookmarkEnd w:id="564"/>
      <w:bookmarkEnd w:id="565"/>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566" w:name="_Toc32332019"/>
      <w:bookmarkStart w:id="567" w:name="_Toc37429934"/>
      <w:bookmarkStart w:id="568" w:name="_Toc43739008"/>
      <w:bookmarkStart w:id="569" w:name="_Toc46346769"/>
      <w:bookmarkStart w:id="570" w:name="_Toc53165708"/>
      <w:bookmarkStart w:id="571" w:name="_Toc53166403"/>
      <w:bookmarkStart w:id="572" w:name="_Toc53167097"/>
      <w:r w:rsidRPr="00E11EA5">
        <w:t>7.6</w:t>
      </w:r>
      <w:r w:rsidRPr="00E11EA5">
        <w:tab/>
        <w:t>Plane Wave Synthesizer</w:t>
      </w:r>
      <w:bookmarkEnd w:id="566"/>
      <w:bookmarkEnd w:id="567"/>
      <w:bookmarkEnd w:id="568"/>
      <w:bookmarkEnd w:id="569"/>
      <w:bookmarkEnd w:id="570"/>
      <w:bookmarkEnd w:id="571"/>
      <w:bookmarkEnd w:id="572"/>
    </w:p>
    <w:p w14:paraId="5369B2FA" w14:textId="77777777" w:rsidR="00FF68ED" w:rsidRPr="00E11EA5" w:rsidRDefault="00FF68ED" w:rsidP="00FF68ED">
      <w:pPr>
        <w:pStyle w:val="Heading3"/>
      </w:pPr>
      <w:bookmarkStart w:id="573" w:name="_Toc21086249"/>
      <w:bookmarkStart w:id="574" w:name="_Toc29768685"/>
      <w:bookmarkStart w:id="575" w:name="_Toc32332020"/>
      <w:bookmarkStart w:id="576" w:name="_Toc37429935"/>
      <w:bookmarkStart w:id="577" w:name="_Toc43739009"/>
      <w:bookmarkStart w:id="578" w:name="_Toc46346770"/>
      <w:bookmarkStart w:id="579" w:name="_Toc53165709"/>
      <w:bookmarkStart w:id="580" w:name="_Toc53166404"/>
      <w:bookmarkStart w:id="581" w:name="_Toc53167098"/>
      <w:r w:rsidRPr="00E11EA5">
        <w:t>7.6.1</w:t>
      </w:r>
      <w:r w:rsidRPr="00E11EA5">
        <w:tab/>
      </w:r>
      <w:r w:rsidRPr="00E11EA5">
        <w:tab/>
      </w:r>
      <w:r w:rsidRPr="00E11EA5">
        <w:rPr>
          <w:lang w:eastAsia="sv-SE"/>
        </w:rPr>
        <w:t>Measurement system</w:t>
      </w:r>
      <w:r w:rsidRPr="00E11EA5">
        <w:t xml:space="preserve"> description</w:t>
      </w:r>
      <w:bookmarkEnd w:id="573"/>
      <w:bookmarkEnd w:id="574"/>
      <w:bookmarkEnd w:id="575"/>
      <w:bookmarkEnd w:id="576"/>
      <w:bookmarkEnd w:id="577"/>
      <w:bookmarkEnd w:id="578"/>
      <w:bookmarkEnd w:id="579"/>
      <w:bookmarkEnd w:id="580"/>
      <w:bookmarkEnd w:id="581"/>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582" w:name="_Toc32332021"/>
      <w:bookmarkStart w:id="583" w:name="_Toc37429936"/>
      <w:bookmarkStart w:id="584" w:name="_Toc43739010"/>
      <w:bookmarkStart w:id="585" w:name="_Toc46346771"/>
      <w:bookmarkStart w:id="586" w:name="_Toc53165710"/>
      <w:bookmarkStart w:id="587" w:name="_Toc53166405"/>
      <w:bookmarkStart w:id="588" w:name="_Toc53167099"/>
      <w:r w:rsidRPr="00E11EA5">
        <w:t>7.6.2</w:t>
      </w:r>
      <w:r w:rsidRPr="00E11EA5">
        <w:tab/>
      </w:r>
      <w:r w:rsidRPr="00E11EA5">
        <w:tab/>
        <w:t>Test method limitations</w:t>
      </w:r>
      <w:bookmarkEnd w:id="582"/>
      <w:bookmarkEnd w:id="583"/>
      <w:bookmarkEnd w:id="584"/>
      <w:bookmarkEnd w:id="585"/>
      <w:bookmarkEnd w:id="586"/>
      <w:bookmarkEnd w:id="587"/>
      <w:bookmarkEnd w:id="588"/>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589" w:name="_Toc32332022"/>
      <w:bookmarkStart w:id="590" w:name="_Toc37429937"/>
      <w:bookmarkStart w:id="591" w:name="_Toc43739011"/>
      <w:bookmarkStart w:id="592" w:name="_Toc46346772"/>
      <w:bookmarkStart w:id="593" w:name="_Toc53165711"/>
      <w:bookmarkStart w:id="594" w:name="_Toc53166406"/>
      <w:bookmarkStart w:id="595" w:name="_Toc53167100"/>
      <w:r w:rsidRPr="00E11EA5">
        <w:t>7.7</w:t>
      </w:r>
      <w:r w:rsidRPr="00E11EA5">
        <w:tab/>
        <w:t>General chamber</w:t>
      </w:r>
      <w:bookmarkEnd w:id="589"/>
      <w:bookmarkEnd w:id="590"/>
      <w:bookmarkEnd w:id="591"/>
      <w:bookmarkEnd w:id="592"/>
      <w:bookmarkEnd w:id="593"/>
      <w:bookmarkEnd w:id="594"/>
      <w:bookmarkEnd w:id="595"/>
    </w:p>
    <w:p w14:paraId="0202837D" w14:textId="77777777" w:rsidR="00FF68ED" w:rsidRPr="00E11EA5" w:rsidRDefault="00FF68ED" w:rsidP="00FF68ED">
      <w:pPr>
        <w:pStyle w:val="Heading3"/>
        <w:rPr>
          <w:lang w:eastAsia="sv-SE"/>
        </w:rPr>
      </w:pPr>
      <w:bookmarkStart w:id="596" w:name="_Toc32332023"/>
      <w:bookmarkStart w:id="597" w:name="_Toc37429938"/>
      <w:bookmarkStart w:id="598" w:name="_Toc43739012"/>
      <w:bookmarkStart w:id="599" w:name="_Toc46346773"/>
      <w:bookmarkStart w:id="600" w:name="_Toc53165712"/>
      <w:bookmarkStart w:id="601" w:name="_Toc53166407"/>
      <w:bookmarkStart w:id="602" w:name="_Toc53167101"/>
      <w:r w:rsidRPr="00E11EA5">
        <w:rPr>
          <w:lang w:eastAsia="sv-SE"/>
        </w:rPr>
        <w:t>7.7.1</w:t>
      </w:r>
      <w:r w:rsidRPr="00E11EA5">
        <w:rPr>
          <w:lang w:eastAsia="sv-SE"/>
        </w:rPr>
        <w:tab/>
      </w:r>
      <w:r w:rsidRPr="00E11EA5">
        <w:rPr>
          <w:lang w:eastAsia="sv-SE"/>
        </w:rPr>
        <w:tab/>
        <w:t>Measurement system description</w:t>
      </w:r>
      <w:bookmarkEnd w:id="596"/>
      <w:bookmarkEnd w:id="597"/>
      <w:bookmarkEnd w:id="598"/>
      <w:bookmarkEnd w:id="599"/>
      <w:bookmarkEnd w:id="600"/>
      <w:bookmarkEnd w:id="601"/>
      <w:bookmarkEnd w:id="602"/>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603" w:name="_Toc32332024"/>
    </w:p>
    <w:p w14:paraId="09747330" w14:textId="77777777" w:rsidR="00FF68ED" w:rsidRPr="00E11EA5" w:rsidRDefault="00FF68ED" w:rsidP="00FF68ED">
      <w:pPr>
        <w:pStyle w:val="Heading2"/>
        <w:ind w:left="576" w:hanging="576"/>
      </w:pPr>
      <w:bookmarkStart w:id="604" w:name="_Toc37429939"/>
      <w:bookmarkStart w:id="605" w:name="_Toc43739013"/>
      <w:bookmarkStart w:id="606" w:name="_Toc46346774"/>
      <w:bookmarkStart w:id="607" w:name="_Toc53165713"/>
      <w:bookmarkStart w:id="608" w:name="_Toc53166408"/>
      <w:bookmarkStart w:id="609" w:name="_Toc53167102"/>
      <w:r w:rsidRPr="00E11EA5">
        <w:lastRenderedPageBreak/>
        <w:t>7.8</w:t>
      </w:r>
      <w:r w:rsidRPr="00E11EA5">
        <w:tab/>
        <w:t>Reverberation chamber</w:t>
      </w:r>
      <w:bookmarkEnd w:id="603"/>
      <w:bookmarkEnd w:id="604"/>
      <w:bookmarkEnd w:id="605"/>
      <w:bookmarkEnd w:id="606"/>
      <w:bookmarkEnd w:id="607"/>
      <w:bookmarkEnd w:id="608"/>
      <w:bookmarkEnd w:id="609"/>
    </w:p>
    <w:p w14:paraId="53739C7A" w14:textId="77777777" w:rsidR="00FF68ED" w:rsidRPr="00E11EA5" w:rsidRDefault="00FF68ED" w:rsidP="00FF68ED">
      <w:pPr>
        <w:pStyle w:val="Heading3"/>
        <w:rPr>
          <w:lang w:eastAsia="sv-SE"/>
        </w:rPr>
      </w:pPr>
      <w:bookmarkStart w:id="610" w:name="_Toc32332025"/>
      <w:bookmarkStart w:id="611" w:name="_Toc37429940"/>
      <w:bookmarkStart w:id="612" w:name="_Toc43739014"/>
      <w:bookmarkStart w:id="613" w:name="_Toc46346775"/>
      <w:bookmarkStart w:id="614" w:name="_Toc53165714"/>
      <w:bookmarkStart w:id="615" w:name="_Toc53166409"/>
      <w:bookmarkStart w:id="616" w:name="_Toc53167103"/>
      <w:r w:rsidRPr="00E11EA5">
        <w:rPr>
          <w:lang w:eastAsia="sv-SE"/>
        </w:rPr>
        <w:t>7.8.1</w:t>
      </w:r>
      <w:r w:rsidRPr="00E11EA5">
        <w:rPr>
          <w:lang w:eastAsia="sv-SE"/>
        </w:rPr>
        <w:tab/>
      </w:r>
      <w:r w:rsidRPr="00E11EA5">
        <w:rPr>
          <w:lang w:eastAsia="sv-SE"/>
        </w:rPr>
        <w:tab/>
        <w:t>Measurement system description</w:t>
      </w:r>
      <w:bookmarkEnd w:id="610"/>
      <w:bookmarkEnd w:id="611"/>
      <w:bookmarkEnd w:id="612"/>
      <w:bookmarkEnd w:id="613"/>
      <w:bookmarkEnd w:id="614"/>
      <w:bookmarkEnd w:id="615"/>
      <w:bookmarkEnd w:id="616"/>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0" type="#_x0000_t75" style="width:483pt;height:43.5pt" o:ole="">
            <v:imagedata r:id="rId129" o:title=""/>
          </v:shape>
          <o:OLEObject Type="Embed" ProgID="Word.Document.12" ShapeID="_x0000_i1060" DrawAspect="Content" ObjectID="_1663779171" r:id="rId130">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1" type="#_x0000_t75" style="width:50.25pt;height:28.5pt" o:ole="">
            <v:imagedata r:id="rId131" o:title=""/>
          </v:shape>
          <o:OLEObject Type="Embed" ProgID="Equation.DSMT4" ShapeID="_x0000_i1061" DrawAspect="Content" ObjectID="_1663779172" r:id="rId132"/>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617"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617"/>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618" w:name="_Toc32332026"/>
      <w:bookmarkStart w:id="619" w:name="_Toc37429941"/>
      <w:bookmarkStart w:id="620" w:name="_Toc43739015"/>
      <w:bookmarkStart w:id="621" w:name="_Toc46346776"/>
      <w:bookmarkStart w:id="622" w:name="_Toc53165715"/>
      <w:bookmarkStart w:id="623" w:name="_Toc53166410"/>
      <w:bookmarkStart w:id="624" w:name="_Toc53167104"/>
      <w:r w:rsidRPr="00E11EA5">
        <w:rPr>
          <w:lang w:eastAsia="sv-SE"/>
        </w:rPr>
        <w:t>7.8.2</w:t>
      </w:r>
      <w:r w:rsidRPr="00E11EA5">
        <w:rPr>
          <w:lang w:eastAsia="sv-SE"/>
        </w:rPr>
        <w:tab/>
      </w:r>
      <w:r w:rsidRPr="00E11EA5">
        <w:rPr>
          <w:lang w:eastAsia="sv-SE"/>
        </w:rPr>
        <w:tab/>
        <w:t>Test method limitations</w:t>
      </w:r>
      <w:bookmarkEnd w:id="618"/>
      <w:bookmarkEnd w:id="619"/>
      <w:bookmarkEnd w:id="620"/>
      <w:bookmarkEnd w:id="621"/>
      <w:bookmarkEnd w:id="622"/>
      <w:bookmarkEnd w:id="623"/>
      <w:bookmarkEnd w:id="624"/>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625" w:name="_Toc37429942"/>
      <w:bookmarkStart w:id="626" w:name="_Toc43739016"/>
      <w:bookmarkStart w:id="627" w:name="_Toc46346777"/>
      <w:bookmarkStart w:id="628" w:name="_Toc53165716"/>
      <w:bookmarkStart w:id="629" w:name="_Toc53166411"/>
      <w:bookmarkStart w:id="630" w:name="_Toc53167105"/>
      <w:r w:rsidRPr="00E11EA5">
        <w:rPr>
          <w:lang w:eastAsia="ja-JP"/>
        </w:rPr>
        <w:lastRenderedPageBreak/>
        <w:t>8</w:t>
      </w:r>
      <w:r w:rsidRPr="00E11EA5">
        <w:rPr>
          <w:lang w:eastAsia="ja-JP"/>
        </w:rPr>
        <w:tab/>
        <w:t>Measurement system c</w:t>
      </w:r>
      <w:r w:rsidRPr="00E11EA5">
        <w:rPr>
          <w:lang w:eastAsia="sv-SE"/>
        </w:rPr>
        <w:t>alibration</w:t>
      </w:r>
      <w:bookmarkEnd w:id="625"/>
      <w:bookmarkEnd w:id="626"/>
      <w:bookmarkEnd w:id="627"/>
      <w:bookmarkEnd w:id="628"/>
      <w:bookmarkEnd w:id="629"/>
      <w:bookmarkEnd w:id="630"/>
      <w:r w:rsidRPr="00E11EA5">
        <w:rPr>
          <w:lang w:eastAsia="sv-SE"/>
        </w:rPr>
        <w:t xml:space="preserve"> </w:t>
      </w:r>
    </w:p>
    <w:p w14:paraId="1C9D4E00" w14:textId="7568207F" w:rsidR="00FF68ED" w:rsidRPr="00E11EA5" w:rsidRDefault="00FF68ED" w:rsidP="00FF68ED">
      <w:pPr>
        <w:pStyle w:val="Heading2"/>
        <w:ind w:left="576" w:hanging="576"/>
      </w:pPr>
      <w:bookmarkStart w:id="631" w:name="_Toc32332028"/>
      <w:bookmarkStart w:id="632" w:name="_Toc37429943"/>
      <w:bookmarkStart w:id="633" w:name="_Toc43739017"/>
      <w:bookmarkStart w:id="634" w:name="_Toc46346778"/>
      <w:bookmarkStart w:id="635" w:name="_Toc53165717"/>
      <w:bookmarkStart w:id="636" w:name="_Toc53166412"/>
      <w:bookmarkStart w:id="637" w:name="_Toc53167106"/>
      <w:r w:rsidRPr="00E11EA5">
        <w:rPr>
          <w:lang w:eastAsia="sv-SE"/>
        </w:rPr>
        <w:t>8.1</w:t>
      </w:r>
      <w:r w:rsidRPr="00E11EA5">
        <w:rPr>
          <w:lang w:eastAsia="sv-SE"/>
        </w:rPr>
        <w:tab/>
      </w:r>
      <w:r w:rsidR="00700C98" w:rsidRPr="00E11EA5">
        <w:rPr>
          <w:lang w:eastAsia="sv-SE"/>
        </w:rPr>
        <w:tab/>
      </w:r>
      <w:r w:rsidRPr="00E11EA5">
        <w:t>General</w:t>
      </w:r>
      <w:bookmarkEnd w:id="631"/>
      <w:bookmarkEnd w:id="632"/>
      <w:bookmarkEnd w:id="633"/>
      <w:bookmarkEnd w:id="634"/>
      <w:bookmarkEnd w:id="635"/>
      <w:bookmarkEnd w:id="636"/>
      <w:bookmarkEnd w:id="637"/>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638" w:name="_Toc32332029"/>
      <w:bookmarkStart w:id="639" w:name="_Toc37429944"/>
      <w:bookmarkStart w:id="640" w:name="_Toc43739018"/>
      <w:bookmarkStart w:id="641" w:name="_Toc46346779"/>
      <w:bookmarkStart w:id="642" w:name="_Toc53165718"/>
      <w:bookmarkStart w:id="643" w:name="_Toc53166413"/>
      <w:bookmarkStart w:id="644" w:name="_Toc53167107"/>
      <w:r w:rsidRPr="00E11EA5">
        <w:rPr>
          <w:lang w:eastAsia="sv-SE"/>
        </w:rPr>
        <w:t>8.2</w:t>
      </w:r>
      <w:r w:rsidR="00700C98" w:rsidRPr="00E11EA5">
        <w:rPr>
          <w:lang w:eastAsia="sv-SE"/>
        </w:rPr>
        <w:tab/>
      </w:r>
      <w:r w:rsidRPr="00E11EA5">
        <w:rPr>
          <w:lang w:eastAsia="sv-SE"/>
        </w:rPr>
        <w:tab/>
      </w:r>
      <w:r w:rsidRPr="00E11EA5">
        <w:t>Indoor Anechoic Chamber calibration</w:t>
      </w:r>
      <w:bookmarkEnd w:id="638"/>
      <w:bookmarkEnd w:id="639"/>
      <w:bookmarkEnd w:id="640"/>
      <w:bookmarkEnd w:id="641"/>
      <w:bookmarkEnd w:id="642"/>
      <w:bookmarkEnd w:id="643"/>
      <w:bookmarkEnd w:id="644"/>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26392CA2" w:rsidR="00FF68ED" w:rsidRPr="00E11EA5" w:rsidRDefault="006970C3" w:rsidP="006970C3">
      <w:pPr>
        <w:pStyle w:val="B1"/>
      </w:pPr>
      <w:r>
        <w:t>1)</w:t>
      </w:r>
      <w:r>
        <w:tab/>
      </w:r>
      <w:r w:rsidR="00FF68ED" w:rsidRPr="00E11EA5">
        <w:t>Calibration system configuration</w:t>
      </w:r>
    </w:p>
    <w:p w14:paraId="7B662248" w14:textId="1D1EE42E" w:rsidR="00FF68ED" w:rsidRPr="00E11EA5" w:rsidRDefault="006970C3" w:rsidP="006970C3">
      <w:pPr>
        <w:pStyle w:val="B1"/>
      </w:pPr>
      <w:r>
        <w:tab/>
      </w:r>
      <w:r w:rsidR="00FF68ED" w:rsidRPr="00E11EA5">
        <w:t xml:space="preserve">For TX requirements: connect the reference antenna and the receiving antenna to the measurement RF out port and RF in port of the network analyzer, respectively, as shown in figure </w:t>
      </w:r>
      <w:r w:rsidR="00FF68ED" w:rsidRPr="00E11EA5">
        <w:rPr>
          <w:lang w:eastAsia="en-CA"/>
        </w:rPr>
        <w:t>8.2</w:t>
      </w:r>
      <w:r w:rsidR="00FF68ED" w:rsidRPr="00E11EA5">
        <w:t>-</w:t>
      </w:r>
      <w:r w:rsidR="00FF68ED" w:rsidRPr="00E11EA5">
        <w:rPr>
          <w:lang w:eastAsia="ja-JP"/>
        </w:rPr>
        <w:t>1</w:t>
      </w:r>
      <w:r w:rsidR="00FF68ED"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6970C3">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6970C3">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6970C3">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6970C3">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6970C3">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6970C3">
      <w:pPr>
        <w:pStyle w:val="B1"/>
      </w:pPr>
      <w:r w:rsidRPr="00E11EA5">
        <w:t>5)</w:t>
      </w:r>
      <w:r w:rsidRPr="00E11EA5">
        <w:tab/>
        <w:t>Calculate the calibration value between A and D with the following formulas:</w:t>
      </w:r>
    </w:p>
    <w:p w14:paraId="1B015164" w14:textId="77777777" w:rsidR="00FF68ED" w:rsidRPr="00E11EA5" w:rsidRDefault="00FF68ED" w:rsidP="006970C3">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6970C3">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6970C3">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645" w:name="_Toc32332030"/>
      <w:bookmarkStart w:id="646" w:name="_Toc37429945"/>
      <w:bookmarkStart w:id="647" w:name="_Toc43739019"/>
      <w:bookmarkStart w:id="648" w:name="_Toc46346780"/>
      <w:bookmarkStart w:id="649" w:name="_Toc53165719"/>
      <w:bookmarkStart w:id="650" w:name="_Toc53166414"/>
      <w:bookmarkStart w:id="651" w:name="_Toc53167108"/>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645"/>
      <w:bookmarkEnd w:id="646"/>
      <w:bookmarkEnd w:id="647"/>
      <w:bookmarkEnd w:id="648"/>
      <w:bookmarkEnd w:id="649"/>
      <w:bookmarkEnd w:id="650"/>
      <w:bookmarkEnd w:id="651"/>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2" type="#_x0000_t75" style="width:330.75pt;height:309pt" o:ole="">
            <v:imagedata r:id="rId136" o:title=""/>
          </v:shape>
          <o:OLEObject Type="Embed" ProgID="Visio.Drawing.15" ShapeID="_x0000_i1062" DrawAspect="Content" ObjectID="_1663779173" r:id="rId137"/>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3" type="#_x0000_t75" style="width:388.5pt;height:324pt" o:ole="">
            <v:imagedata r:id="rId138" o:title="" cropbottom="8053f"/>
          </v:shape>
          <o:OLEObject Type="Embed" ProgID="Visio.Drawing.15" ShapeID="_x0000_i1063" DrawAspect="Content" ObjectID="_1663779174" r:id="rId139"/>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652" w:name="_Toc32332031"/>
      <w:bookmarkStart w:id="653" w:name="_Toc37429946"/>
      <w:bookmarkStart w:id="654" w:name="_Toc43739020"/>
      <w:bookmarkStart w:id="655" w:name="_Toc46346781"/>
      <w:bookmarkStart w:id="656" w:name="_Toc53165720"/>
      <w:bookmarkStart w:id="657" w:name="_Toc53166415"/>
      <w:bookmarkStart w:id="658" w:name="_Toc53167109"/>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652"/>
      <w:bookmarkEnd w:id="653"/>
      <w:bookmarkEnd w:id="654"/>
      <w:bookmarkEnd w:id="655"/>
      <w:bookmarkEnd w:id="656"/>
      <w:bookmarkEnd w:id="657"/>
      <w:bookmarkEnd w:id="658"/>
    </w:p>
    <w:p w14:paraId="38451B0C" w14:textId="0295CCA4" w:rsidR="00FF68ED" w:rsidRPr="00E11EA5" w:rsidRDefault="00FF68ED" w:rsidP="00FF68ED">
      <w:pPr>
        <w:pStyle w:val="Heading2"/>
        <w:ind w:left="576" w:hanging="576"/>
      </w:pPr>
      <w:bookmarkStart w:id="659" w:name="_Toc32332032"/>
      <w:bookmarkStart w:id="660" w:name="_Toc37429947"/>
      <w:bookmarkStart w:id="661" w:name="_Toc43739021"/>
      <w:bookmarkStart w:id="662" w:name="_Toc46346782"/>
      <w:bookmarkStart w:id="663" w:name="_Toc53165721"/>
      <w:bookmarkStart w:id="664" w:name="_Toc53166416"/>
      <w:bookmarkStart w:id="665" w:name="_Toc53167110"/>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659"/>
      <w:bookmarkEnd w:id="660"/>
      <w:bookmarkEnd w:id="661"/>
      <w:bookmarkEnd w:id="662"/>
      <w:bookmarkEnd w:id="663"/>
      <w:bookmarkEnd w:id="664"/>
      <w:bookmarkEnd w:id="665"/>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666" w:name="_Toc32332033"/>
      <w:bookmarkStart w:id="667" w:name="_Toc37429948"/>
      <w:bookmarkStart w:id="668" w:name="_Toc43739022"/>
      <w:bookmarkStart w:id="669" w:name="_Toc46346783"/>
      <w:bookmarkStart w:id="670" w:name="_Toc53165722"/>
      <w:bookmarkStart w:id="671" w:name="_Toc53166417"/>
      <w:bookmarkStart w:id="672" w:name="_Toc53167111"/>
      <w:r w:rsidRPr="00E11EA5">
        <w:rPr>
          <w:lang w:eastAsia="sv-SE"/>
        </w:rPr>
        <w:t>8.6</w:t>
      </w:r>
      <w:r w:rsidRPr="00E11EA5">
        <w:rPr>
          <w:lang w:eastAsia="sv-SE"/>
        </w:rPr>
        <w:tab/>
      </w:r>
      <w:r w:rsidR="00700C98" w:rsidRPr="00E11EA5">
        <w:rPr>
          <w:lang w:eastAsia="sv-SE"/>
        </w:rPr>
        <w:tab/>
      </w:r>
      <w:r w:rsidRPr="00E11EA5">
        <w:t>Plane Wave Synthesizer calibration</w:t>
      </w:r>
      <w:bookmarkEnd w:id="666"/>
      <w:bookmarkEnd w:id="667"/>
      <w:bookmarkEnd w:id="668"/>
      <w:bookmarkEnd w:id="669"/>
      <w:bookmarkEnd w:id="670"/>
      <w:bookmarkEnd w:id="671"/>
      <w:bookmarkEnd w:id="672"/>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673" w:name="_Toc37429949"/>
      <w:bookmarkStart w:id="674" w:name="_Toc43739023"/>
      <w:bookmarkStart w:id="675" w:name="_Toc46346784"/>
      <w:bookmarkStart w:id="676" w:name="_Toc53165723"/>
      <w:bookmarkStart w:id="677" w:name="_Toc53166418"/>
      <w:bookmarkStart w:id="678" w:name="_Toc53167112"/>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673"/>
      <w:bookmarkEnd w:id="674"/>
      <w:bookmarkEnd w:id="675"/>
      <w:bookmarkEnd w:id="676"/>
      <w:bookmarkEnd w:id="677"/>
      <w:bookmarkEnd w:id="678"/>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679" w:name="_Toc32332034"/>
    </w:p>
    <w:p w14:paraId="6BDCE5DF" w14:textId="5151B94C" w:rsidR="00FF68ED" w:rsidRPr="00E11EA5" w:rsidRDefault="00FF68ED" w:rsidP="00FF68ED">
      <w:pPr>
        <w:pStyle w:val="Heading2"/>
        <w:ind w:left="576" w:hanging="576"/>
      </w:pPr>
      <w:bookmarkStart w:id="680" w:name="_Toc37429950"/>
      <w:bookmarkStart w:id="681" w:name="_Toc43739024"/>
      <w:bookmarkStart w:id="682" w:name="_Toc46346785"/>
      <w:bookmarkStart w:id="683" w:name="_Toc53165724"/>
      <w:bookmarkStart w:id="684" w:name="_Toc53166419"/>
      <w:bookmarkStart w:id="685" w:name="_Toc53167113"/>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679"/>
      <w:bookmarkEnd w:id="680"/>
      <w:bookmarkEnd w:id="681"/>
      <w:bookmarkEnd w:id="682"/>
      <w:bookmarkEnd w:id="683"/>
      <w:bookmarkEnd w:id="684"/>
      <w:bookmarkEnd w:id="685"/>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4" type="#_x0000_t75" style="width:43.5pt;height:21.75pt" o:ole="">
            <v:imagedata r:id="rId145" o:title=""/>
          </v:shape>
          <o:OLEObject Type="Embed" ProgID="Equation.DSMT4" ShapeID="_x0000_i1064" DrawAspect="Content" ObjectID="_1663779175" r:id="rId146"/>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686" w:name="_Toc37429951"/>
      <w:bookmarkStart w:id="687" w:name="_Toc43739025"/>
      <w:bookmarkStart w:id="688" w:name="_Toc46346786"/>
      <w:bookmarkStart w:id="689" w:name="_Toc53165725"/>
      <w:bookmarkStart w:id="690" w:name="_Toc53166420"/>
      <w:bookmarkStart w:id="691" w:name="_Toc53167114"/>
      <w:r w:rsidRPr="00E11EA5">
        <w:lastRenderedPageBreak/>
        <w:t>9</w:t>
      </w:r>
      <w:r w:rsidRPr="00E11EA5">
        <w:tab/>
        <w:t>TX directional requirements</w:t>
      </w:r>
      <w:bookmarkEnd w:id="686"/>
      <w:bookmarkEnd w:id="687"/>
      <w:bookmarkEnd w:id="688"/>
      <w:bookmarkEnd w:id="689"/>
      <w:bookmarkEnd w:id="690"/>
      <w:bookmarkEnd w:id="691"/>
    </w:p>
    <w:p w14:paraId="20CE8435" w14:textId="473E77C5" w:rsidR="00FF68ED" w:rsidRPr="00E11EA5" w:rsidRDefault="00FF68ED" w:rsidP="00FF68ED">
      <w:pPr>
        <w:pStyle w:val="Heading2"/>
        <w:ind w:left="0" w:firstLine="0"/>
        <w:rPr>
          <w:lang w:eastAsia="en-CA"/>
        </w:rPr>
      </w:pPr>
      <w:bookmarkStart w:id="692" w:name="_Toc21086241"/>
      <w:bookmarkStart w:id="693" w:name="_Toc29768677"/>
      <w:bookmarkStart w:id="694" w:name="_Toc32332036"/>
      <w:bookmarkStart w:id="695" w:name="_Toc37429952"/>
      <w:bookmarkStart w:id="696" w:name="_Toc43739026"/>
      <w:bookmarkStart w:id="697" w:name="_Toc46346787"/>
      <w:bookmarkStart w:id="698" w:name="_Toc53165726"/>
      <w:bookmarkStart w:id="699" w:name="_Toc53166421"/>
      <w:bookmarkStart w:id="700" w:name="_Toc53167115"/>
      <w:r w:rsidRPr="00E11EA5">
        <w:rPr>
          <w:lang w:eastAsia="en-CA"/>
        </w:rPr>
        <w:t>9.1</w:t>
      </w:r>
      <w:r w:rsidRPr="00E11EA5">
        <w:rPr>
          <w:lang w:eastAsia="en-CA"/>
        </w:rPr>
        <w:tab/>
      </w:r>
      <w:r w:rsidR="00700C98" w:rsidRPr="00E11EA5">
        <w:rPr>
          <w:lang w:eastAsia="en-CA"/>
        </w:rPr>
        <w:tab/>
      </w:r>
      <w:r w:rsidRPr="00E11EA5">
        <w:rPr>
          <w:lang w:eastAsia="en-CA"/>
        </w:rPr>
        <w:t>General</w:t>
      </w:r>
      <w:bookmarkEnd w:id="692"/>
      <w:bookmarkEnd w:id="693"/>
      <w:bookmarkEnd w:id="694"/>
      <w:bookmarkEnd w:id="695"/>
      <w:bookmarkEnd w:id="696"/>
      <w:bookmarkEnd w:id="697"/>
      <w:bookmarkEnd w:id="698"/>
      <w:bookmarkEnd w:id="699"/>
      <w:bookmarkEnd w:id="700"/>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701" w:name="_Toc21086242"/>
      <w:bookmarkStart w:id="702" w:name="_Toc29768678"/>
      <w:bookmarkStart w:id="703" w:name="_Toc32332037"/>
      <w:bookmarkStart w:id="704" w:name="_Toc37429953"/>
      <w:bookmarkStart w:id="705" w:name="_Toc43739027"/>
      <w:bookmarkStart w:id="706" w:name="_Toc46346788"/>
      <w:bookmarkStart w:id="707" w:name="_Toc53165727"/>
      <w:bookmarkStart w:id="708" w:name="_Toc53166422"/>
      <w:bookmarkStart w:id="709" w:name="_Toc53167116"/>
      <w:r w:rsidRPr="00E11EA5">
        <w:t>9.2</w:t>
      </w:r>
      <w:r w:rsidRPr="00E11EA5">
        <w:tab/>
      </w:r>
      <w:r w:rsidR="00700C98" w:rsidRPr="00E11EA5">
        <w:tab/>
      </w:r>
      <w:r w:rsidRPr="00E11EA5">
        <w:t>EIRP accuracy</w:t>
      </w:r>
      <w:bookmarkEnd w:id="701"/>
      <w:bookmarkEnd w:id="702"/>
      <w:r w:rsidRPr="00E11EA5">
        <w:t>, Normal test conditions</w:t>
      </w:r>
      <w:bookmarkEnd w:id="703"/>
      <w:bookmarkEnd w:id="704"/>
      <w:bookmarkEnd w:id="705"/>
      <w:bookmarkEnd w:id="706"/>
      <w:bookmarkEnd w:id="707"/>
      <w:bookmarkEnd w:id="708"/>
      <w:bookmarkEnd w:id="709"/>
    </w:p>
    <w:p w14:paraId="35CAE1C0" w14:textId="77777777" w:rsidR="00FF68ED" w:rsidRPr="00E11EA5" w:rsidRDefault="00FF68ED" w:rsidP="00FF68ED">
      <w:pPr>
        <w:pStyle w:val="Heading3"/>
      </w:pPr>
      <w:bookmarkStart w:id="710" w:name="_Toc21086243"/>
      <w:bookmarkStart w:id="711" w:name="_Toc29768679"/>
      <w:bookmarkStart w:id="712" w:name="_Toc32332038"/>
      <w:bookmarkStart w:id="713" w:name="_Toc37429954"/>
      <w:bookmarkStart w:id="714" w:name="_Toc43739028"/>
      <w:bookmarkStart w:id="715" w:name="_Toc46346789"/>
      <w:bookmarkStart w:id="716" w:name="_Toc53165728"/>
      <w:bookmarkStart w:id="717" w:name="_Toc53166423"/>
      <w:bookmarkStart w:id="718" w:name="_Toc53167117"/>
      <w:r w:rsidRPr="00E11EA5">
        <w:t>9.2.1</w:t>
      </w:r>
      <w:r w:rsidRPr="00E11EA5">
        <w:tab/>
      </w:r>
      <w:r w:rsidRPr="00E11EA5">
        <w:tab/>
        <w:t>General</w:t>
      </w:r>
      <w:bookmarkEnd w:id="710"/>
      <w:bookmarkEnd w:id="711"/>
      <w:bookmarkEnd w:id="712"/>
      <w:bookmarkEnd w:id="713"/>
      <w:bookmarkEnd w:id="714"/>
      <w:bookmarkEnd w:id="715"/>
      <w:bookmarkEnd w:id="716"/>
      <w:bookmarkEnd w:id="717"/>
      <w:bookmarkEnd w:id="718"/>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719" w:name="_Toc32332039"/>
      <w:bookmarkStart w:id="720" w:name="_Toc37429955"/>
      <w:bookmarkStart w:id="721" w:name="_Toc43739029"/>
      <w:bookmarkStart w:id="722" w:name="_Toc46346790"/>
      <w:bookmarkStart w:id="723" w:name="_Toc53165729"/>
      <w:bookmarkStart w:id="724" w:name="_Toc53166424"/>
      <w:bookmarkStart w:id="725" w:name="_Toc53167118"/>
      <w:r w:rsidRPr="00E11EA5">
        <w:t>9.2.2</w:t>
      </w:r>
      <w:r w:rsidRPr="00E11EA5">
        <w:tab/>
      </w:r>
      <w:r w:rsidRPr="00E11EA5">
        <w:tab/>
      </w:r>
      <w:r w:rsidRPr="00E11EA5">
        <w:rPr>
          <w:lang w:eastAsia="sv-SE"/>
        </w:rPr>
        <w:t>Indoor Anechoic Chamber</w:t>
      </w:r>
      <w:bookmarkEnd w:id="719"/>
      <w:bookmarkEnd w:id="720"/>
      <w:bookmarkEnd w:id="721"/>
      <w:bookmarkEnd w:id="722"/>
      <w:bookmarkEnd w:id="723"/>
      <w:bookmarkEnd w:id="724"/>
      <w:bookmarkEnd w:id="725"/>
    </w:p>
    <w:p w14:paraId="68DDBF3F" w14:textId="77777777" w:rsidR="00FF68ED" w:rsidRPr="00E11EA5" w:rsidRDefault="00FF68ED" w:rsidP="00FF68ED">
      <w:pPr>
        <w:pStyle w:val="Heading4"/>
        <w:rPr>
          <w:lang w:eastAsia="sv-SE"/>
        </w:rPr>
      </w:pPr>
      <w:bookmarkStart w:id="726" w:name="_Toc32332040"/>
      <w:bookmarkStart w:id="727" w:name="_Toc37429956"/>
      <w:bookmarkStart w:id="728" w:name="_Toc43739030"/>
      <w:bookmarkStart w:id="729" w:name="_Toc46346791"/>
      <w:bookmarkStart w:id="730" w:name="_Toc21086244"/>
      <w:bookmarkStart w:id="731" w:name="_Toc29768680"/>
      <w:bookmarkStart w:id="732" w:name="_Toc53165730"/>
      <w:bookmarkStart w:id="733" w:name="_Toc53166425"/>
      <w:bookmarkStart w:id="734" w:name="_Toc53167119"/>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726"/>
      <w:bookmarkEnd w:id="727"/>
      <w:bookmarkEnd w:id="728"/>
      <w:bookmarkEnd w:id="729"/>
      <w:bookmarkEnd w:id="732"/>
      <w:bookmarkEnd w:id="733"/>
      <w:bookmarkEnd w:id="734"/>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735" w:name="_Toc32332041"/>
      <w:bookmarkStart w:id="736" w:name="_Toc37429957"/>
      <w:bookmarkStart w:id="737" w:name="_Toc43739031"/>
      <w:bookmarkStart w:id="738" w:name="_Toc46346792"/>
      <w:bookmarkStart w:id="739" w:name="_Toc53165731"/>
      <w:bookmarkStart w:id="740" w:name="_Toc53166426"/>
      <w:bookmarkStart w:id="741" w:name="_Toc53167120"/>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735"/>
      <w:bookmarkEnd w:id="736"/>
      <w:bookmarkEnd w:id="737"/>
      <w:bookmarkEnd w:id="738"/>
      <w:bookmarkEnd w:id="739"/>
      <w:bookmarkEnd w:id="740"/>
      <w:bookmarkEnd w:id="741"/>
    </w:p>
    <w:p w14:paraId="31D945CE" w14:textId="77777777" w:rsidR="00FF68ED" w:rsidRPr="00E11EA5" w:rsidRDefault="00FF68ED" w:rsidP="00FF68ED">
      <w:pPr>
        <w:pStyle w:val="Heading5"/>
      </w:pPr>
      <w:bookmarkStart w:id="742" w:name="_Toc32332042"/>
      <w:bookmarkStart w:id="743" w:name="_Toc37429958"/>
      <w:bookmarkStart w:id="744" w:name="_Toc43739032"/>
      <w:bookmarkStart w:id="745" w:name="_Toc46346793"/>
      <w:bookmarkStart w:id="746" w:name="_Toc53165732"/>
      <w:bookmarkStart w:id="747" w:name="_Toc53166427"/>
      <w:bookmarkStart w:id="748" w:name="_Toc53167121"/>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742"/>
      <w:bookmarkEnd w:id="743"/>
      <w:bookmarkEnd w:id="744"/>
      <w:bookmarkEnd w:id="745"/>
      <w:bookmarkEnd w:id="746"/>
      <w:bookmarkEnd w:id="747"/>
      <w:bookmarkEnd w:id="748"/>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749" w:name="_Toc32332043"/>
      <w:bookmarkStart w:id="750" w:name="_Toc37429959"/>
      <w:bookmarkStart w:id="751" w:name="_Toc43739033"/>
      <w:bookmarkStart w:id="752" w:name="_Toc46346794"/>
      <w:bookmarkStart w:id="753" w:name="_Toc53165733"/>
      <w:bookmarkStart w:id="754" w:name="_Toc53166428"/>
      <w:bookmarkStart w:id="755" w:name="_Toc53167122"/>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749"/>
      <w:bookmarkEnd w:id="750"/>
      <w:bookmarkEnd w:id="751"/>
      <w:bookmarkEnd w:id="752"/>
      <w:bookmarkEnd w:id="753"/>
      <w:bookmarkEnd w:id="754"/>
      <w:bookmarkEnd w:id="755"/>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756" w:name="_Toc32332044"/>
      <w:bookmarkStart w:id="757" w:name="_Toc37429960"/>
      <w:bookmarkStart w:id="758" w:name="_Toc43739034"/>
      <w:bookmarkStart w:id="759" w:name="_Toc46346795"/>
      <w:bookmarkStart w:id="760" w:name="_Toc53165734"/>
      <w:bookmarkStart w:id="761" w:name="_Toc53166429"/>
      <w:bookmarkStart w:id="762" w:name="_Toc53167123"/>
      <w:r w:rsidRPr="00E11EA5">
        <w:rPr>
          <w:lang w:eastAsia="sv-SE"/>
        </w:rPr>
        <w:t>9.2.2.3</w:t>
      </w:r>
      <w:r w:rsidRPr="00E11EA5">
        <w:rPr>
          <w:lang w:eastAsia="sv-SE"/>
        </w:rPr>
        <w:tab/>
        <w:t>MU value derivation, FR1</w:t>
      </w:r>
      <w:bookmarkEnd w:id="756"/>
      <w:bookmarkEnd w:id="757"/>
      <w:bookmarkEnd w:id="758"/>
      <w:bookmarkEnd w:id="759"/>
      <w:bookmarkEnd w:id="760"/>
      <w:bookmarkEnd w:id="761"/>
      <w:bookmarkEnd w:id="762"/>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74F21"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074F21" w:rsidRPr="00E11EA5" w:rsidRDefault="00074F21" w:rsidP="00074F21">
            <w:pPr>
              <w:spacing w:after="0"/>
              <w:jc w:val="center"/>
              <w:rPr>
                <w:rFonts w:ascii="Arial" w:eastAsia="SimSun" w:hAnsi="Arial" w:cs="Arial"/>
                <w:color w:val="000000"/>
                <w:sz w:val="16"/>
                <w:szCs w:val="16"/>
                <w:lang w:val="en-US" w:eastAsia="zh-CN"/>
              </w:rPr>
            </w:pPr>
            <w:bookmarkStart w:id="763" w:name="RANGE!S16"/>
            <w:r w:rsidRPr="00E11EA5">
              <w:rPr>
                <w:rFonts w:ascii="Arial" w:eastAsia="SimSun" w:hAnsi="Arial" w:cs="Arial"/>
                <w:color w:val="000000"/>
                <w:sz w:val="16"/>
                <w:szCs w:val="16"/>
                <w:lang w:val="en-US" w:eastAsia="zh-CN"/>
              </w:rPr>
              <w:t>A1-1</w:t>
            </w:r>
            <w:bookmarkEnd w:id="763"/>
          </w:p>
        </w:tc>
        <w:tc>
          <w:tcPr>
            <w:tcW w:w="0" w:type="auto"/>
            <w:tcBorders>
              <w:top w:val="nil"/>
              <w:left w:val="nil"/>
              <w:bottom w:val="single" w:sz="4" w:space="0" w:color="auto"/>
              <w:right w:val="single" w:sz="4" w:space="0" w:color="auto"/>
            </w:tcBorders>
            <w:shd w:val="clear" w:color="auto" w:fill="auto"/>
            <w:vAlign w:val="center"/>
            <w:hideMark/>
          </w:tcPr>
          <w:p w14:paraId="2DD932A3" w14:textId="22DCBA3C"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r>
      <w:tr w:rsidR="00074F21"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074F21" w:rsidRPr="00E11EA5" w:rsidRDefault="00074F21" w:rsidP="00074F21">
            <w:pPr>
              <w:spacing w:after="0"/>
              <w:jc w:val="center"/>
              <w:rPr>
                <w:rFonts w:ascii="Arial" w:eastAsia="SimSun" w:hAnsi="Arial" w:cs="Arial"/>
                <w:color w:val="000000"/>
                <w:sz w:val="16"/>
                <w:szCs w:val="16"/>
                <w:lang w:val="en-US" w:eastAsia="zh-CN"/>
              </w:rPr>
            </w:pPr>
            <w:bookmarkStart w:id="764" w:name="RANGE!S17"/>
            <w:r w:rsidRPr="00E11EA5">
              <w:rPr>
                <w:rFonts w:ascii="Arial" w:eastAsia="SimSun" w:hAnsi="Arial" w:cs="Arial"/>
                <w:color w:val="000000"/>
                <w:sz w:val="16"/>
                <w:szCs w:val="16"/>
                <w:lang w:val="en-US" w:eastAsia="zh-CN"/>
              </w:rPr>
              <w:t>A1-2</w:t>
            </w:r>
            <w:bookmarkEnd w:id="764"/>
          </w:p>
        </w:tc>
        <w:tc>
          <w:tcPr>
            <w:tcW w:w="0" w:type="auto"/>
            <w:tcBorders>
              <w:top w:val="nil"/>
              <w:left w:val="nil"/>
              <w:bottom w:val="single" w:sz="4" w:space="0" w:color="auto"/>
              <w:right w:val="single" w:sz="4" w:space="0" w:color="auto"/>
            </w:tcBorders>
            <w:shd w:val="clear" w:color="auto" w:fill="auto"/>
            <w:vAlign w:val="center"/>
            <w:hideMark/>
          </w:tcPr>
          <w:p w14:paraId="08E5B131" w14:textId="08E15EED"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r>
      <w:tr w:rsidR="00074F21"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16CA24"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074F21"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074F21" w:rsidRPr="00E11EA5" w:rsidRDefault="00074F21" w:rsidP="00074F21">
            <w:pPr>
              <w:spacing w:after="0"/>
              <w:jc w:val="center"/>
              <w:rPr>
                <w:rFonts w:ascii="Arial" w:eastAsia="SimSun" w:hAnsi="Arial" w:cs="Arial"/>
                <w:color w:val="000000"/>
                <w:sz w:val="16"/>
                <w:szCs w:val="16"/>
                <w:lang w:val="en-US" w:eastAsia="zh-CN"/>
              </w:rPr>
            </w:pPr>
            <w:bookmarkStart w:id="765" w:name="RANGE!S19"/>
            <w:r w:rsidRPr="00E11EA5">
              <w:rPr>
                <w:rFonts w:ascii="Arial" w:eastAsia="SimSun" w:hAnsi="Arial" w:cs="Arial"/>
                <w:color w:val="000000"/>
                <w:sz w:val="16"/>
                <w:szCs w:val="16"/>
                <w:lang w:val="en-US" w:eastAsia="zh-CN"/>
              </w:rPr>
              <w:t>A1-4a</w:t>
            </w:r>
            <w:bookmarkEnd w:id="765"/>
          </w:p>
        </w:tc>
        <w:tc>
          <w:tcPr>
            <w:tcW w:w="0" w:type="auto"/>
            <w:tcBorders>
              <w:top w:val="nil"/>
              <w:left w:val="nil"/>
              <w:bottom w:val="single" w:sz="4" w:space="0" w:color="auto"/>
              <w:right w:val="single" w:sz="4" w:space="0" w:color="auto"/>
            </w:tcBorders>
            <w:shd w:val="clear" w:color="auto" w:fill="auto"/>
            <w:vAlign w:val="center"/>
            <w:hideMark/>
          </w:tcPr>
          <w:p w14:paraId="4948DF5E" w14:textId="49035661"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r>
      <w:tr w:rsidR="00074F21"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074F21" w:rsidRPr="00E11EA5" w:rsidRDefault="00074F21" w:rsidP="00074F21">
            <w:pPr>
              <w:spacing w:after="0"/>
              <w:jc w:val="center"/>
              <w:rPr>
                <w:rFonts w:ascii="Arial" w:eastAsia="SimSun" w:hAnsi="Arial" w:cs="Arial"/>
                <w:color w:val="000000"/>
                <w:sz w:val="16"/>
                <w:szCs w:val="16"/>
                <w:lang w:val="en-US" w:eastAsia="zh-CN"/>
              </w:rPr>
            </w:pPr>
            <w:bookmarkStart w:id="766" w:name="RANGE!S20"/>
            <w:r w:rsidRPr="00E11EA5">
              <w:rPr>
                <w:rFonts w:ascii="Arial" w:eastAsia="SimSun" w:hAnsi="Arial" w:cs="Arial"/>
                <w:color w:val="000000"/>
                <w:sz w:val="16"/>
                <w:szCs w:val="16"/>
                <w:lang w:val="en-US" w:eastAsia="zh-CN"/>
              </w:rPr>
              <w:t>A1-5</w:t>
            </w:r>
            <w:bookmarkEnd w:id="766"/>
          </w:p>
        </w:tc>
        <w:tc>
          <w:tcPr>
            <w:tcW w:w="0" w:type="auto"/>
            <w:tcBorders>
              <w:top w:val="nil"/>
              <w:left w:val="nil"/>
              <w:bottom w:val="single" w:sz="4" w:space="0" w:color="auto"/>
              <w:right w:val="single" w:sz="4" w:space="0" w:color="auto"/>
            </w:tcBorders>
            <w:shd w:val="clear" w:color="auto" w:fill="auto"/>
            <w:vAlign w:val="center"/>
            <w:hideMark/>
          </w:tcPr>
          <w:p w14:paraId="1FB37B9D" w14:textId="2015AE7E"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767" w:name="RANGE!S22"/>
            <w:r w:rsidRPr="00E11EA5">
              <w:rPr>
                <w:rFonts w:ascii="Arial" w:eastAsia="SimSun" w:hAnsi="Arial" w:cs="Arial"/>
                <w:color w:val="000000"/>
                <w:sz w:val="16"/>
                <w:szCs w:val="16"/>
                <w:lang w:val="en-US" w:eastAsia="zh-CN"/>
              </w:rPr>
              <w:t>C1-1</w:t>
            </w:r>
            <w:bookmarkEnd w:id="767"/>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768" w:name="RANGE!S33"/>
            <w:r w:rsidRPr="00E11EA5">
              <w:rPr>
                <w:rFonts w:ascii="Arial" w:eastAsia="SimSun" w:hAnsi="Arial" w:cs="Arial"/>
                <w:color w:val="000000"/>
                <w:sz w:val="16"/>
                <w:szCs w:val="16"/>
                <w:lang w:val="en-US" w:eastAsia="zh-CN"/>
              </w:rPr>
              <w:t>C1-3</w:t>
            </w:r>
            <w:bookmarkEnd w:id="768"/>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074F21"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074F21" w:rsidRPr="00E11EA5" w:rsidRDefault="00074F21" w:rsidP="00074F21">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AD3D6C9" w:rsidR="00074F21" w:rsidRPr="00E11EA5" w:rsidRDefault="00074F21" w:rsidP="00074F21">
            <w:pPr>
              <w:pStyle w:val="TAL"/>
              <w:rPr>
                <w:sz w:val="16"/>
                <w:szCs w:val="16"/>
                <w:lang w:val="en-US" w:eastAsia="zh-CN"/>
              </w:rPr>
            </w:pPr>
            <w:r w:rsidRPr="00E11EA5">
              <w:rPr>
                <w:sz w:val="16"/>
                <w:szCs w:val="16"/>
                <w:lang w:val="en-US" w:eastAsia="zh-CN"/>
              </w:rPr>
              <w:t xml:space="preserve">Positioning misalignment between the </w:t>
            </w:r>
            <w:r>
              <w:rPr>
                <w:sz w:val="16"/>
                <w:szCs w:val="16"/>
                <w:lang w:val="en-US" w:eastAsia="zh-CN"/>
              </w:rPr>
              <w:t>BS</w:t>
            </w:r>
            <w:r w:rsidRPr="00E11EA5">
              <w:rPr>
                <w:sz w:val="16"/>
                <w:szCs w:val="16"/>
                <w:lang w:val="en-US" w:eastAsia="zh-CN"/>
              </w:rPr>
              <w:t xml:space="preserve">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r>
      <w:tr w:rsidR="00074F21"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074F21" w:rsidRPr="00E11EA5" w:rsidRDefault="00074F21" w:rsidP="00074F21">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2BE3D402" w:rsidR="00074F21" w:rsidRPr="00E11EA5" w:rsidRDefault="00074F21" w:rsidP="00074F21">
            <w:pPr>
              <w:pStyle w:val="TAL"/>
              <w:rPr>
                <w:sz w:val="16"/>
                <w:szCs w:val="16"/>
                <w:lang w:val="en-US" w:eastAsia="zh-CN"/>
              </w:rPr>
            </w:pPr>
            <w:r w:rsidRPr="00E11EA5">
              <w:rPr>
                <w:sz w:val="16"/>
                <w:szCs w:val="16"/>
                <w:lang w:val="en-US" w:eastAsia="zh-CN"/>
              </w:rPr>
              <w:t xml:space="preserve">Pointing misalignment between the </w:t>
            </w:r>
            <w:r>
              <w:rPr>
                <w:sz w:val="16"/>
                <w:szCs w:val="16"/>
                <w:lang w:val="en-US" w:eastAsia="zh-CN"/>
              </w:rPr>
              <w:t>BS</w:t>
            </w:r>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r>
      <w:tr w:rsidR="00074F21"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074F21" w:rsidRPr="00E11EA5" w:rsidRDefault="00074F21" w:rsidP="00074F21">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411C5AAA" w:rsidR="00074F21" w:rsidRPr="00E11EA5" w:rsidRDefault="00074F21" w:rsidP="00074F21">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074F21" w:rsidRPr="00E11EA5" w:rsidRDefault="00074F21" w:rsidP="00074F2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074F21" w:rsidRPr="00E11EA5" w:rsidRDefault="00074F21" w:rsidP="00074F2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r>
      <w:tr w:rsidR="00074F21"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074F21" w:rsidRPr="00E11EA5" w:rsidRDefault="00074F21" w:rsidP="00074F21">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5E491549" w:rsidR="00074F21" w:rsidRPr="00E11EA5" w:rsidRDefault="00074F21" w:rsidP="00074F21">
            <w:pPr>
              <w:pStyle w:val="TAL"/>
              <w:rPr>
                <w:sz w:val="16"/>
                <w:szCs w:val="16"/>
                <w:lang w:val="en-US" w:eastAsia="zh-CN"/>
              </w:rPr>
            </w:pPr>
            <w:r w:rsidRPr="00E11EA5">
              <w:rPr>
                <w:sz w:val="16"/>
                <w:szCs w:val="16"/>
                <w:lang w:val="en-US" w:eastAsia="zh-CN"/>
              </w:rPr>
              <w:t xml:space="preserve">Polarization mismatch between the </w:t>
            </w:r>
            <w:r>
              <w:rPr>
                <w:sz w:val="16"/>
                <w:szCs w:val="16"/>
                <w:lang w:val="en-US" w:eastAsia="zh-CN"/>
              </w:rPr>
              <w:t>BS</w:t>
            </w:r>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r>
      <w:tr w:rsidR="00074F21"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074F21" w:rsidRPr="00E11EA5" w:rsidRDefault="00074F21" w:rsidP="00074F21">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34C27314" w:rsidR="00074F21" w:rsidRPr="00E11EA5" w:rsidRDefault="00074F21" w:rsidP="00074F21">
            <w:pPr>
              <w:pStyle w:val="TAL"/>
              <w:rPr>
                <w:sz w:val="16"/>
                <w:szCs w:val="16"/>
                <w:lang w:val="en-US" w:eastAsia="zh-CN"/>
              </w:rPr>
            </w:pPr>
            <w:r w:rsidRPr="00E11EA5">
              <w:rPr>
                <w:sz w:val="16"/>
                <w:szCs w:val="16"/>
                <w:lang w:val="en-US" w:eastAsia="zh-CN"/>
              </w:rPr>
              <w:t xml:space="preserve">Mutual coupling between the </w:t>
            </w:r>
            <w:r>
              <w:rPr>
                <w:sz w:val="16"/>
                <w:szCs w:val="16"/>
                <w:lang w:val="en-US" w:eastAsia="zh-CN"/>
              </w:rPr>
              <w:t>BS</w:t>
            </w:r>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769" w:name="_Toc32332046"/>
      <w:bookmarkStart w:id="770" w:name="_Toc37429961"/>
      <w:bookmarkStart w:id="771" w:name="_Toc43739035"/>
      <w:bookmarkStart w:id="772" w:name="_Toc46346796"/>
      <w:bookmarkStart w:id="773" w:name="_Toc53165735"/>
      <w:bookmarkStart w:id="774" w:name="_Toc53166430"/>
      <w:bookmarkStart w:id="775" w:name="_Toc53167124"/>
      <w:r w:rsidRPr="00E11EA5">
        <w:t>9.2.3</w:t>
      </w:r>
      <w:r w:rsidRPr="00E11EA5">
        <w:tab/>
      </w:r>
      <w:r w:rsidRPr="00E11EA5">
        <w:tab/>
        <w:t>Compact Antenna Test Range</w:t>
      </w:r>
      <w:bookmarkEnd w:id="769"/>
      <w:bookmarkEnd w:id="770"/>
      <w:bookmarkEnd w:id="771"/>
      <w:bookmarkEnd w:id="772"/>
      <w:bookmarkEnd w:id="773"/>
      <w:bookmarkEnd w:id="774"/>
      <w:bookmarkEnd w:id="775"/>
    </w:p>
    <w:p w14:paraId="4B0B6373" w14:textId="77777777" w:rsidR="00FF68ED" w:rsidRPr="00E11EA5" w:rsidRDefault="00FF68ED" w:rsidP="00FF68ED">
      <w:pPr>
        <w:pStyle w:val="Heading4"/>
        <w:rPr>
          <w:lang w:eastAsia="sv-SE"/>
        </w:rPr>
      </w:pPr>
      <w:bookmarkStart w:id="776" w:name="_Toc32332047"/>
      <w:bookmarkStart w:id="777" w:name="_Toc37429962"/>
      <w:bookmarkStart w:id="778" w:name="_Toc43739036"/>
      <w:bookmarkStart w:id="779" w:name="_Toc46346797"/>
      <w:bookmarkStart w:id="780" w:name="_Toc53165736"/>
      <w:bookmarkStart w:id="781" w:name="_Toc53166431"/>
      <w:bookmarkStart w:id="782" w:name="_Toc53167125"/>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776"/>
      <w:bookmarkEnd w:id="777"/>
      <w:bookmarkEnd w:id="778"/>
      <w:bookmarkEnd w:id="779"/>
      <w:bookmarkEnd w:id="780"/>
      <w:bookmarkEnd w:id="781"/>
      <w:bookmarkEnd w:id="782"/>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783" w:name="_Toc32332048"/>
      <w:bookmarkStart w:id="784" w:name="_Toc37429963"/>
      <w:bookmarkStart w:id="785" w:name="_Toc43739037"/>
      <w:bookmarkStart w:id="786" w:name="_Toc46346798"/>
      <w:bookmarkStart w:id="787" w:name="_Toc53165737"/>
      <w:bookmarkStart w:id="788" w:name="_Toc53166432"/>
      <w:bookmarkStart w:id="789" w:name="_Toc53167126"/>
      <w:r w:rsidRPr="00E11EA5">
        <w:rPr>
          <w:lang w:eastAsia="sv-SE"/>
        </w:rPr>
        <w:t>9.2.3.2</w:t>
      </w:r>
      <w:r w:rsidRPr="00E11EA5">
        <w:rPr>
          <w:lang w:eastAsia="sv-SE"/>
        </w:rPr>
        <w:tab/>
        <w:t xml:space="preserve">Test </w:t>
      </w:r>
      <w:r w:rsidRPr="00E11EA5">
        <w:t>procedure</w:t>
      </w:r>
      <w:bookmarkEnd w:id="783"/>
      <w:bookmarkEnd w:id="784"/>
      <w:bookmarkEnd w:id="785"/>
      <w:bookmarkEnd w:id="786"/>
      <w:bookmarkEnd w:id="787"/>
      <w:bookmarkEnd w:id="788"/>
      <w:bookmarkEnd w:id="789"/>
    </w:p>
    <w:p w14:paraId="60D35E58" w14:textId="77777777" w:rsidR="00FF68ED" w:rsidRPr="00E11EA5" w:rsidRDefault="00FF68ED" w:rsidP="00FF68ED">
      <w:pPr>
        <w:pStyle w:val="Heading5"/>
        <w:rPr>
          <w:lang w:eastAsia="sv-SE"/>
        </w:rPr>
      </w:pPr>
      <w:bookmarkStart w:id="790" w:name="_Toc32332049"/>
      <w:bookmarkStart w:id="791" w:name="_Toc37429964"/>
      <w:bookmarkStart w:id="792" w:name="_Toc43739038"/>
      <w:bookmarkStart w:id="793" w:name="_Toc46346799"/>
      <w:bookmarkStart w:id="794" w:name="_Toc53165738"/>
      <w:bookmarkStart w:id="795" w:name="_Toc53166433"/>
      <w:bookmarkStart w:id="796" w:name="_Toc53167127"/>
      <w:r w:rsidRPr="00E11EA5">
        <w:rPr>
          <w:lang w:eastAsia="sv-SE"/>
        </w:rPr>
        <w:t>9.2.3.2.1</w:t>
      </w:r>
      <w:r w:rsidRPr="00E11EA5">
        <w:rPr>
          <w:lang w:eastAsia="sv-SE"/>
        </w:rPr>
        <w:tab/>
      </w:r>
      <w:r w:rsidRPr="00E11EA5">
        <w:t xml:space="preserve">Stage 1: </w:t>
      </w:r>
      <w:r w:rsidRPr="00E11EA5">
        <w:rPr>
          <w:lang w:eastAsia="sv-SE"/>
        </w:rPr>
        <w:t>Calibration</w:t>
      </w:r>
      <w:bookmarkEnd w:id="790"/>
      <w:bookmarkEnd w:id="791"/>
      <w:bookmarkEnd w:id="792"/>
      <w:bookmarkEnd w:id="793"/>
      <w:bookmarkEnd w:id="794"/>
      <w:bookmarkEnd w:id="795"/>
      <w:bookmarkEnd w:id="796"/>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797" w:name="_Toc32332050"/>
      <w:bookmarkStart w:id="798" w:name="_Toc37429965"/>
      <w:bookmarkStart w:id="799" w:name="_Toc43739039"/>
      <w:bookmarkStart w:id="800" w:name="_Toc46346800"/>
      <w:bookmarkStart w:id="801" w:name="_Toc53165739"/>
      <w:bookmarkStart w:id="802" w:name="_Toc53166434"/>
      <w:bookmarkStart w:id="803" w:name="_Toc53167128"/>
      <w:r w:rsidRPr="00E11EA5">
        <w:rPr>
          <w:lang w:eastAsia="sv-SE"/>
        </w:rPr>
        <w:t>9.2.3.2.2</w:t>
      </w:r>
      <w:r w:rsidRPr="00E11EA5">
        <w:rPr>
          <w:lang w:eastAsia="sv-SE"/>
        </w:rPr>
        <w:tab/>
      </w:r>
      <w:r w:rsidRPr="00E11EA5">
        <w:t xml:space="preserve">Stage 2: BS </w:t>
      </w:r>
      <w:r w:rsidRPr="00E11EA5">
        <w:rPr>
          <w:lang w:eastAsia="sv-SE"/>
        </w:rPr>
        <w:t>measurement</w:t>
      </w:r>
      <w:bookmarkEnd w:id="797"/>
      <w:bookmarkEnd w:id="798"/>
      <w:bookmarkEnd w:id="799"/>
      <w:bookmarkEnd w:id="800"/>
      <w:bookmarkEnd w:id="801"/>
      <w:bookmarkEnd w:id="802"/>
      <w:bookmarkEnd w:id="803"/>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804" w:name="_Toc21086247"/>
      <w:bookmarkStart w:id="805" w:name="_Toc29768683"/>
      <w:bookmarkStart w:id="806" w:name="_Toc32332051"/>
      <w:bookmarkStart w:id="807" w:name="_Toc37429966"/>
      <w:bookmarkStart w:id="808" w:name="_Toc43739040"/>
      <w:bookmarkStart w:id="809" w:name="_Toc46346801"/>
      <w:bookmarkStart w:id="810" w:name="_Toc53165740"/>
      <w:bookmarkStart w:id="811" w:name="_Toc53166435"/>
      <w:bookmarkStart w:id="812" w:name="_Toc53167129"/>
      <w:bookmarkEnd w:id="730"/>
      <w:bookmarkEnd w:id="731"/>
      <w:r w:rsidRPr="00E11EA5">
        <w:t>9.2.3.3</w:t>
      </w:r>
      <w:r w:rsidRPr="00E11EA5">
        <w:tab/>
        <w:t>MU value</w:t>
      </w:r>
      <w:bookmarkEnd w:id="804"/>
      <w:bookmarkEnd w:id="805"/>
      <w:r w:rsidRPr="00E11EA5">
        <w:t xml:space="preserve"> derivation, FR1</w:t>
      </w:r>
      <w:bookmarkEnd w:id="806"/>
      <w:bookmarkEnd w:id="807"/>
      <w:bookmarkEnd w:id="808"/>
      <w:bookmarkEnd w:id="809"/>
      <w:bookmarkEnd w:id="810"/>
      <w:bookmarkEnd w:id="811"/>
      <w:bookmarkEnd w:id="812"/>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813" w:name="_Toc32332052"/>
      <w:bookmarkStart w:id="814" w:name="_Toc37429967"/>
      <w:bookmarkStart w:id="815" w:name="_Toc43739041"/>
      <w:bookmarkStart w:id="816" w:name="_Toc46346802"/>
      <w:bookmarkStart w:id="817" w:name="_Toc53165741"/>
      <w:bookmarkStart w:id="818" w:name="_Toc53166436"/>
      <w:bookmarkStart w:id="819" w:name="_Toc53167130"/>
      <w:r w:rsidRPr="00E11EA5">
        <w:t>9.2.3.4</w:t>
      </w:r>
      <w:r w:rsidRPr="00E11EA5">
        <w:tab/>
        <w:t>MU value derivation, FR2</w:t>
      </w:r>
      <w:bookmarkEnd w:id="813"/>
      <w:bookmarkEnd w:id="814"/>
      <w:bookmarkEnd w:id="815"/>
      <w:bookmarkEnd w:id="816"/>
      <w:bookmarkEnd w:id="817"/>
      <w:bookmarkEnd w:id="818"/>
      <w:bookmarkEnd w:id="819"/>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820" w:name="_Toc32332053"/>
      <w:bookmarkStart w:id="821" w:name="_Toc37429968"/>
      <w:bookmarkStart w:id="822" w:name="_Toc43739042"/>
      <w:bookmarkStart w:id="823" w:name="_Toc46346803"/>
      <w:bookmarkStart w:id="824" w:name="_Toc21086248"/>
      <w:bookmarkStart w:id="825" w:name="_Toc29768684"/>
      <w:bookmarkStart w:id="826" w:name="_Toc53165742"/>
      <w:bookmarkStart w:id="827" w:name="_Toc53166437"/>
      <w:bookmarkStart w:id="828" w:name="_Toc53167131"/>
      <w:r w:rsidRPr="00E11EA5">
        <w:t>9.2.4</w:t>
      </w:r>
      <w:r w:rsidRPr="00E11EA5">
        <w:tab/>
      </w:r>
      <w:r w:rsidRPr="00E11EA5">
        <w:tab/>
      </w:r>
      <w:r w:rsidRPr="00E11EA5">
        <w:rPr>
          <w:noProof/>
          <w:lang w:eastAsia="sv-SE"/>
        </w:rPr>
        <w:t>One Dimensional</w:t>
      </w:r>
      <w:r w:rsidRPr="00E11EA5">
        <w:rPr>
          <w:lang w:eastAsia="sv-SE"/>
        </w:rPr>
        <w:t xml:space="preserve"> Compact Range</w:t>
      </w:r>
      <w:bookmarkEnd w:id="820"/>
      <w:bookmarkEnd w:id="821"/>
      <w:bookmarkEnd w:id="822"/>
      <w:bookmarkEnd w:id="823"/>
      <w:bookmarkEnd w:id="826"/>
      <w:bookmarkEnd w:id="827"/>
      <w:bookmarkEnd w:id="828"/>
    </w:p>
    <w:p w14:paraId="1B7586D3" w14:textId="77777777" w:rsidR="00FF68ED" w:rsidRPr="00E11EA5" w:rsidRDefault="00FF68ED" w:rsidP="00FF68ED">
      <w:pPr>
        <w:pStyle w:val="Heading4"/>
        <w:rPr>
          <w:lang w:eastAsia="sv-SE"/>
        </w:rPr>
      </w:pPr>
      <w:bookmarkStart w:id="829" w:name="_Toc32332054"/>
      <w:bookmarkStart w:id="830" w:name="_Toc37429969"/>
      <w:bookmarkStart w:id="831" w:name="_Toc43739043"/>
      <w:bookmarkStart w:id="832" w:name="_Toc46346804"/>
      <w:bookmarkStart w:id="833" w:name="_Toc53165743"/>
      <w:bookmarkStart w:id="834" w:name="_Toc53166438"/>
      <w:bookmarkStart w:id="835" w:name="_Toc53167132"/>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829"/>
      <w:bookmarkEnd w:id="830"/>
      <w:bookmarkEnd w:id="831"/>
      <w:bookmarkEnd w:id="832"/>
      <w:bookmarkEnd w:id="833"/>
      <w:bookmarkEnd w:id="834"/>
      <w:bookmarkEnd w:id="835"/>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836" w:name="_Toc32332055"/>
      <w:bookmarkStart w:id="837" w:name="_Toc37429970"/>
      <w:bookmarkStart w:id="838" w:name="_Toc43739044"/>
      <w:bookmarkStart w:id="839" w:name="_Toc46346805"/>
      <w:bookmarkStart w:id="840" w:name="_Toc53165744"/>
      <w:bookmarkStart w:id="841" w:name="_Toc53166439"/>
      <w:bookmarkStart w:id="842" w:name="_Toc53167133"/>
      <w:r w:rsidRPr="00E11EA5">
        <w:rPr>
          <w:lang w:eastAsia="sv-SE"/>
        </w:rPr>
        <w:t>9.2.4.2</w:t>
      </w:r>
      <w:r w:rsidRPr="00E11EA5">
        <w:rPr>
          <w:lang w:eastAsia="sv-SE"/>
        </w:rPr>
        <w:tab/>
        <w:t xml:space="preserve">Test </w:t>
      </w:r>
      <w:r w:rsidRPr="00E11EA5">
        <w:t>procedure</w:t>
      </w:r>
      <w:bookmarkEnd w:id="836"/>
      <w:bookmarkEnd w:id="837"/>
      <w:bookmarkEnd w:id="838"/>
      <w:bookmarkEnd w:id="839"/>
      <w:bookmarkEnd w:id="840"/>
      <w:bookmarkEnd w:id="841"/>
      <w:bookmarkEnd w:id="842"/>
    </w:p>
    <w:p w14:paraId="44E6BF16" w14:textId="77777777" w:rsidR="00FF68ED" w:rsidRPr="00E11EA5" w:rsidRDefault="00FF68ED" w:rsidP="00FF68ED">
      <w:pPr>
        <w:pStyle w:val="Heading5"/>
        <w:rPr>
          <w:lang w:eastAsia="sv-SE"/>
        </w:rPr>
      </w:pPr>
      <w:bookmarkStart w:id="843" w:name="_Toc32332056"/>
      <w:bookmarkStart w:id="844" w:name="_Toc37429971"/>
      <w:bookmarkStart w:id="845" w:name="_Toc43739045"/>
      <w:bookmarkStart w:id="846" w:name="_Toc46346806"/>
      <w:bookmarkStart w:id="847" w:name="_Toc53165745"/>
      <w:bookmarkStart w:id="848" w:name="_Toc53166440"/>
      <w:bookmarkStart w:id="849" w:name="_Toc53167134"/>
      <w:r w:rsidRPr="00E11EA5">
        <w:rPr>
          <w:lang w:eastAsia="sv-SE"/>
        </w:rPr>
        <w:t>9.2.4.2.1</w:t>
      </w:r>
      <w:r w:rsidRPr="00E11EA5">
        <w:rPr>
          <w:lang w:eastAsia="sv-SE"/>
        </w:rPr>
        <w:tab/>
      </w:r>
      <w:r w:rsidRPr="00E11EA5">
        <w:t xml:space="preserve">Stage 1: </w:t>
      </w:r>
      <w:r w:rsidRPr="00E11EA5">
        <w:rPr>
          <w:lang w:eastAsia="sv-SE"/>
        </w:rPr>
        <w:t>Calibration</w:t>
      </w:r>
      <w:bookmarkEnd w:id="843"/>
      <w:bookmarkEnd w:id="844"/>
      <w:bookmarkEnd w:id="845"/>
      <w:bookmarkEnd w:id="846"/>
      <w:bookmarkEnd w:id="847"/>
      <w:bookmarkEnd w:id="848"/>
      <w:bookmarkEnd w:id="849"/>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850" w:name="_Toc32332057"/>
      <w:bookmarkStart w:id="851" w:name="_Toc37429972"/>
      <w:bookmarkStart w:id="852" w:name="_Toc43739046"/>
      <w:bookmarkStart w:id="853" w:name="_Toc46346807"/>
      <w:bookmarkStart w:id="854" w:name="_Toc53165746"/>
      <w:bookmarkStart w:id="855" w:name="_Toc53166441"/>
      <w:bookmarkStart w:id="856" w:name="_Toc53167135"/>
      <w:r w:rsidRPr="00E11EA5">
        <w:rPr>
          <w:lang w:eastAsia="sv-SE"/>
        </w:rPr>
        <w:t>9.2.4.2.2</w:t>
      </w:r>
      <w:r w:rsidRPr="00E11EA5">
        <w:rPr>
          <w:lang w:eastAsia="sv-SE"/>
        </w:rPr>
        <w:tab/>
        <w:t>Stage 2: BS measurement</w:t>
      </w:r>
      <w:bookmarkEnd w:id="850"/>
      <w:bookmarkEnd w:id="851"/>
      <w:bookmarkEnd w:id="852"/>
      <w:bookmarkEnd w:id="853"/>
      <w:bookmarkEnd w:id="854"/>
      <w:bookmarkEnd w:id="855"/>
      <w:bookmarkEnd w:id="856"/>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857" w:name="_Toc32332058"/>
      <w:bookmarkStart w:id="858" w:name="_Toc37429973"/>
      <w:bookmarkStart w:id="859" w:name="_Toc43739047"/>
      <w:bookmarkStart w:id="860" w:name="_Toc46346808"/>
      <w:bookmarkStart w:id="861" w:name="_Toc53165747"/>
      <w:bookmarkStart w:id="862" w:name="_Toc53166442"/>
      <w:bookmarkStart w:id="863" w:name="_Toc53167136"/>
      <w:r w:rsidRPr="00E11EA5">
        <w:rPr>
          <w:lang w:eastAsia="sv-SE"/>
        </w:rPr>
        <w:t>9.2.4.3</w:t>
      </w:r>
      <w:r w:rsidRPr="00E11EA5">
        <w:rPr>
          <w:lang w:eastAsia="sv-SE"/>
        </w:rPr>
        <w:tab/>
      </w:r>
      <w:r w:rsidRPr="00E11EA5">
        <w:t>MU value derivation, FR1</w:t>
      </w:r>
      <w:bookmarkEnd w:id="857"/>
      <w:bookmarkEnd w:id="858"/>
      <w:bookmarkEnd w:id="859"/>
      <w:bookmarkEnd w:id="860"/>
      <w:bookmarkEnd w:id="861"/>
      <w:bookmarkEnd w:id="862"/>
      <w:bookmarkEnd w:id="863"/>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864" w:name="RANGE!S142"/>
            <w:r w:rsidRPr="00E11EA5">
              <w:rPr>
                <w:rFonts w:ascii="Arial" w:eastAsia="SimSun" w:hAnsi="Arial" w:cs="Arial"/>
                <w:color w:val="000000"/>
                <w:sz w:val="16"/>
                <w:szCs w:val="16"/>
                <w:lang w:val="en-US" w:eastAsia="zh-CN"/>
              </w:rPr>
              <w:t>A4-13</w:t>
            </w:r>
            <w:bookmarkEnd w:id="864"/>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865" w:name="RANGE!S143"/>
            <w:r w:rsidRPr="00E11EA5">
              <w:rPr>
                <w:rFonts w:ascii="Arial" w:eastAsia="SimSun" w:hAnsi="Arial" w:cs="Arial"/>
                <w:color w:val="000000"/>
                <w:sz w:val="16"/>
                <w:szCs w:val="16"/>
                <w:lang w:val="en-US" w:eastAsia="zh-CN"/>
              </w:rPr>
              <w:t>A4-14</w:t>
            </w:r>
            <w:bookmarkEnd w:id="865"/>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866" w:name="RANGE!S145"/>
            <w:r w:rsidRPr="00E11EA5">
              <w:rPr>
                <w:rFonts w:ascii="Arial" w:eastAsia="SimSun" w:hAnsi="Arial" w:cs="Arial"/>
                <w:color w:val="000000"/>
                <w:sz w:val="16"/>
                <w:szCs w:val="16"/>
                <w:lang w:val="en-US" w:eastAsia="zh-CN"/>
              </w:rPr>
              <w:t>C1-4</w:t>
            </w:r>
            <w:bookmarkEnd w:id="866"/>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867" w:name="RANGE!S146"/>
            <w:r w:rsidRPr="00E11EA5">
              <w:rPr>
                <w:rFonts w:ascii="Arial" w:eastAsia="SimSun" w:hAnsi="Arial" w:cs="Arial"/>
                <w:color w:val="000000"/>
                <w:sz w:val="16"/>
                <w:szCs w:val="16"/>
                <w:lang w:val="en-US" w:eastAsia="zh-CN"/>
              </w:rPr>
              <w:t>A4-8b</w:t>
            </w:r>
            <w:bookmarkEnd w:id="867"/>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868" w:name="_Toc32332059"/>
      <w:bookmarkStart w:id="869" w:name="_Toc37429974"/>
      <w:bookmarkStart w:id="870" w:name="_Toc43739048"/>
      <w:bookmarkStart w:id="871" w:name="_Toc46346809"/>
      <w:bookmarkStart w:id="872" w:name="_Toc53165748"/>
      <w:bookmarkStart w:id="873" w:name="_Toc53166443"/>
      <w:bookmarkStart w:id="874" w:name="_Toc53167137"/>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868"/>
      <w:bookmarkEnd w:id="869"/>
      <w:bookmarkEnd w:id="870"/>
      <w:bookmarkEnd w:id="871"/>
      <w:bookmarkEnd w:id="872"/>
      <w:bookmarkEnd w:id="873"/>
      <w:bookmarkEnd w:id="874"/>
    </w:p>
    <w:p w14:paraId="23FD2EB5" w14:textId="77777777" w:rsidR="00FF68ED" w:rsidRPr="00E11EA5" w:rsidRDefault="00FF68ED" w:rsidP="00FF68ED">
      <w:pPr>
        <w:pStyle w:val="Heading4"/>
        <w:rPr>
          <w:lang w:eastAsia="sv-SE"/>
        </w:rPr>
      </w:pPr>
      <w:bookmarkStart w:id="875" w:name="_Toc32332060"/>
      <w:bookmarkStart w:id="876" w:name="_Toc37429975"/>
      <w:bookmarkStart w:id="877" w:name="_Toc43739049"/>
      <w:bookmarkStart w:id="878" w:name="_Toc46346810"/>
      <w:bookmarkStart w:id="879" w:name="_Toc53165749"/>
      <w:bookmarkStart w:id="880" w:name="_Toc53166444"/>
      <w:bookmarkStart w:id="881" w:name="_Toc53167138"/>
      <w:r w:rsidRPr="00E11EA5">
        <w:rPr>
          <w:lang w:eastAsia="sv-SE"/>
        </w:rPr>
        <w:t>9.2.5.1</w:t>
      </w:r>
      <w:r w:rsidRPr="00E11EA5">
        <w:rPr>
          <w:lang w:eastAsia="sv-SE"/>
        </w:rPr>
        <w:tab/>
        <w:t>Measurement system description</w:t>
      </w:r>
      <w:bookmarkEnd w:id="875"/>
      <w:bookmarkEnd w:id="876"/>
      <w:bookmarkEnd w:id="877"/>
      <w:bookmarkEnd w:id="878"/>
      <w:bookmarkEnd w:id="879"/>
      <w:bookmarkEnd w:id="880"/>
      <w:bookmarkEnd w:id="881"/>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882" w:name="_Toc32332061"/>
      <w:bookmarkStart w:id="883" w:name="_Toc37429976"/>
      <w:bookmarkStart w:id="884" w:name="_Toc43739050"/>
      <w:bookmarkStart w:id="885" w:name="_Toc46346811"/>
      <w:bookmarkStart w:id="886" w:name="_Toc53165750"/>
      <w:bookmarkStart w:id="887" w:name="_Toc53166445"/>
      <w:bookmarkStart w:id="888" w:name="_Toc53167139"/>
      <w:r w:rsidRPr="00E11EA5">
        <w:rPr>
          <w:lang w:eastAsia="sv-SE"/>
        </w:rPr>
        <w:t>9.2.5.2</w:t>
      </w:r>
      <w:r w:rsidRPr="00E11EA5">
        <w:rPr>
          <w:lang w:eastAsia="sv-SE"/>
        </w:rPr>
        <w:tab/>
        <w:t>Test procedure</w:t>
      </w:r>
      <w:bookmarkEnd w:id="882"/>
      <w:bookmarkEnd w:id="883"/>
      <w:bookmarkEnd w:id="884"/>
      <w:bookmarkEnd w:id="885"/>
      <w:bookmarkEnd w:id="886"/>
      <w:bookmarkEnd w:id="887"/>
      <w:bookmarkEnd w:id="888"/>
    </w:p>
    <w:p w14:paraId="3226290C" w14:textId="77777777" w:rsidR="00FF68ED" w:rsidRPr="00E11EA5" w:rsidRDefault="00FF68ED" w:rsidP="00FF68ED">
      <w:pPr>
        <w:pStyle w:val="Heading5"/>
        <w:rPr>
          <w:lang w:eastAsia="sv-SE"/>
        </w:rPr>
      </w:pPr>
      <w:bookmarkStart w:id="889" w:name="_Toc32332062"/>
      <w:bookmarkStart w:id="890" w:name="_Toc37429977"/>
      <w:bookmarkStart w:id="891" w:name="_Toc43739051"/>
      <w:bookmarkStart w:id="892" w:name="_Toc46346812"/>
      <w:bookmarkStart w:id="893" w:name="_Toc53165751"/>
      <w:bookmarkStart w:id="894" w:name="_Toc53166446"/>
      <w:bookmarkStart w:id="895" w:name="_Toc53167140"/>
      <w:r w:rsidRPr="00E11EA5">
        <w:rPr>
          <w:lang w:eastAsia="sv-SE"/>
        </w:rPr>
        <w:t>9.2.5.2.1</w:t>
      </w:r>
      <w:r w:rsidRPr="00E11EA5">
        <w:rPr>
          <w:lang w:eastAsia="sv-SE"/>
        </w:rPr>
        <w:tab/>
      </w:r>
      <w:r w:rsidRPr="00E11EA5">
        <w:t xml:space="preserve">Stage 1: </w:t>
      </w:r>
      <w:r w:rsidRPr="00E11EA5">
        <w:rPr>
          <w:lang w:eastAsia="sv-SE"/>
        </w:rPr>
        <w:t>Calibration</w:t>
      </w:r>
      <w:bookmarkEnd w:id="889"/>
      <w:bookmarkEnd w:id="890"/>
      <w:bookmarkEnd w:id="891"/>
      <w:bookmarkEnd w:id="892"/>
      <w:bookmarkEnd w:id="893"/>
      <w:bookmarkEnd w:id="894"/>
      <w:bookmarkEnd w:id="895"/>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896" w:name="_Toc32332063"/>
      <w:bookmarkStart w:id="897" w:name="_Toc37429978"/>
      <w:bookmarkStart w:id="898" w:name="_Toc43739052"/>
      <w:bookmarkStart w:id="899" w:name="_Toc46346813"/>
      <w:bookmarkStart w:id="900" w:name="_Toc53165752"/>
      <w:bookmarkStart w:id="901" w:name="_Toc53166447"/>
      <w:bookmarkStart w:id="902" w:name="_Toc53167141"/>
      <w:r w:rsidRPr="00E11EA5">
        <w:rPr>
          <w:lang w:eastAsia="sv-SE"/>
        </w:rPr>
        <w:t>9.2.5.2.2</w:t>
      </w:r>
      <w:r w:rsidRPr="00E11EA5">
        <w:rPr>
          <w:lang w:eastAsia="sv-SE"/>
        </w:rPr>
        <w:tab/>
      </w:r>
      <w:r w:rsidRPr="00E11EA5">
        <w:t xml:space="preserve">Stage 2: </w:t>
      </w:r>
      <w:r w:rsidRPr="00E11EA5">
        <w:rPr>
          <w:lang w:eastAsia="sv-SE"/>
        </w:rPr>
        <w:t>BS measurement</w:t>
      </w:r>
      <w:bookmarkEnd w:id="896"/>
      <w:bookmarkEnd w:id="897"/>
      <w:bookmarkEnd w:id="898"/>
      <w:bookmarkEnd w:id="899"/>
      <w:bookmarkEnd w:id="900"/>
      <w:bookmarkEnd w:id="901"/>
      <w:bookmarkEnd w:id="902"/>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903" w:name="_Toc32332064"/>
      <w:bookmarkStart w:id="904" w:name="_Toc37429979"/>
      <w:bookmarkStart w:id="905" w:name="_Toc43739053"/>
      <w:bookmarkStart w:id="906" w:name="_Toc46346814"/>
      <w:bookmarkStart w:id="907" w:name="_Toc53165753"/>
      <w:bookmarkStart w:id="908" w:name="_Toc53166448"/>
      <w:bookmarkStart w:id="909" w:name="_Toc53167142"/>
      <w:r w:rsidRPr="00E11EA5">
        <w:rPr>
          <w:lang w:eastAsia="sv-SE"/>
        </w:rPr>
        <w:t>9.2.5.3</w:t>
      </w:r>
      <w:r w:rsidRPr="00E11EA5">
        <w:rPr>
          <w:lang w:eastAsia="sv-SE"/>
        </w:rPr>
        <w:tab/>
      </w:r>
      <w:r w:rsidRPr="00E11EA5">
        <w:t>MU value derivation</w:t>
      </w:r>
      <w:r w:rsidRPr="00E11EA5">
        <w:rPr>
          <w:lang w:eastAsia="sv-SE"/>
        </w:rPr>
        <w:t>, FR1</w:t>
      </w:r>
      <w:bookmarkEnd w:id="903"/>
      <w:bookmarkEnd w:id="904"/>
      <w:bookmarkEnd w:id="905"/>
      <w:bookmarkEnd w:id="906"/>
      <w:bookmarkEnd w:id="907"/>
      <w:bookmarkEnd w:id="908"/>
      <w:bookmarkEnd w:id="909"/>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910" w:name="RANGE!S81"/>
            <w:r w:rsidRPr="00E11EA5">
              <w:rPr>
                <w:rFonts w:ascii="Arial" w:eastAsia="SimSun" w:hAnsi="Arial" w:cs="Arial"/>
                <w:color w:val="000000"/>
                <w:sz w:val="16"/>
                <w:szCs w:val="16"/>
                <w:lang w:val="en-US" w:eastAsia="zh-CN"/>
              </w:rPr>
              <w:t>A3-6</w:t>
            </w:r>
            <w:bookmarkEnd w:id="910"/>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911" w:name="RANGE!S110"/>
            <w:r w:rsidRPr="00E11EA5">
              <w:rPr>
                <w:rFonts w:ascii="Arial" w:eastAsia="SimSun" w:hAnsi="Arial" w:cs="Arial"/>
                <w:color w:val="000000"/>
                <w:sz w:val="16"/>
                <w:szCs w:val="16"/>
                <w:lang w:val="en-US" w:eastAsia="zh-CN"/>
              </w:rPr>
              <w:t>A3-31</w:t>
            </w:r>
            <w:bookmarkEnd w:id="911"/>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912" w:name="_Toc32332065"/>
      <w:bookmarkStart w:id="913" w:name="_Toc37429980"/>
      <w:bookmarkStart w:id="914" w:name="_Toc43739054"/>
      <w:bookmarkStart w:id="915" w:name="_Toc46346815"/>
      <w:bookmarkStart w:id="916" w:name="_Toc53165754"/>
      <w:bookmarkStart w:id="917" w:name="_Toc53166449"/>
      <w:bookmarkStart w:id="918" w:name="_Toc53167143"/>
      <w:r w:rsidRPr="00E11EA5">
        <w:t>9.2.6</w:t>
      </w:r>
      <w:r w:rsidRPr="00E11EA5">
        <w:tab/>
      </w:r>
      <w:r w:rsidRPr="00E11EA5">
        <w:tab/>
        <w:t>Plane Wave Synthesizer</w:t>
      </w:r>
      <w:bookmarkEnd w:id="824"/>
      <w:bookmarkEnd w:id="825"/>
      <w:bookmarkEnd w:id="912"/>
      <w:bookmarkEnd w:id="913"/>
      <w:bookmarkEnd w:id="914"/>
      <w:bookmarkEnd w:id="915"/>
      <w:bookmarkEnd w:id="916"/>
      <w:bookmarkEnd w:id="917"/>
      <w:bookmarkEnd w:id="918"/>
      <w:r w:rsidRPr="00E11EA5">
        <w:t xml:space="preserve"> </w:t>
      </w:r>
    </w:p>
    <w:p w14:paraId="7794BBD0" w14:textId="77777777" w:rsidR="00FF68ED" w:rsidRPr="00E11EA5" w:rsidRDefault="00FF68ED" w:rsidP="00FF68ED">
      <w:pPr>
        <w:pStyle w:val="Heading4"/>
        <w:rPr>
          <w:lang w:eastAsia="sv-SE"/>
        </w:rPr>
      </w:pPr>
      <w:bookmarkStart w:id="919" w:name="_Toc32332066"/>
      <w:bookmarkStart w:id="920" w:name="_Toc37429981"/>
      <w:bookmarkStart w:id="921" w:name="_Toc43739055"/>
      <w:bookmarkStart w:id="922" w:name="_Toc46346816"/>
      <w:bookmarkStart w:id="923" w:name="_Toc53165755"/>
      <w:bookmarkStart w:id="924" w:name="_Toc53166450"/>
      <w:bookmarkStart w:id="925" w:name="_Toc53167144"/>
      <w:r w:rsidRPr="00E11EA5">
        <w:rPr>
          <w:lang w:eastAsia="sv-SE"/>
        </w:rPr>
        <w:t>9.2.6.1</w:t>
      </w:r>
      <w:r w:rsidRPr="00E11EA5">
        <w:rPr>
          <w:lang w:eastAsia="sv-SE"/>
        </w:rPr>
        <w:tab/>
        <w:t>Measurement system description</w:t>
      </w:r>
      <w:bookmarkEnd w:id="919"/>
      <w:bookmarkEnd w:id="920"/>
      <w:bookmarkEnd w:id="921"/>
      <w:bookmarkEnd w:id="922"/>
      <w:bookmarkEnd w:id="923"/>
      <w:bookmarkEnd w:id="924"/>
      <w:bookmarkEnd w:id="925"/>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926" w:name="_Toc32332067"/>
      <w:bookmarkStart w:id="927" w:name="_Toc37429982"/>
      <w:bookmarkStart w:id="928" w:name="_Toc43739056"/>
      <w:bookmarkStart w:id="929" w:name="_Toc46346817"/>
      <w:bookmarkStart w:id="930" w:name="_Toc53165756"/>
      <w:bookmarkStart w:id="931" w:name="_Toc53166451"/>
      <w:bookmarkStart w:id="932" w:name="_Toc53167145"/>
      <w:r w:rsidRPr="00E11EA5">
        <w:rPr>
          <w:lang w:eastAsia="sv-SE"/>
        </w:rPr>
        <w:t>9.2.6.2</w:t>
      </w:r>
      <w:r w:rsidRPr="00E11EA5">
        <w:rPr>
          <w:lang w:eastAsia="sv-SE"/>
        </w:rPr>
        <w:tab/>
        <w:t>Test procedure</w:t>
      </w:r>
      <w:bookmarkEnd w:id="926"/>
      <w:bookmarkEnd w:id="927"/>
      <w:bookmarkEnd w:id="928"/>
      <w:bookmarkEnd w:id="929"/>
      <w:bookmarkEnd w:id="930"/>
      <w:bookmarkEnd w:id="931"/>
      <w:bookmarkEnd w:id="932"/>
    </w:p>
    <w:p w14:paraId="02341469" w14:textId="77777777" w:rsidR="00FF68ED" w:rsidRPr="00E11EA5" w:rsidRDefault="00FF68ED" w:rsidP="00FF68ED">
      <w:pPr>
        <w:pStyle w:val="Heading5"/>
        <w:rPr>
          <w:lang w:eastAsia="sv-SE"/>
        </w:rPr>
      </w:pPr>
      <w:bookmarkStart w:id="933" w:name="_Toc32332068"/>
      <w:bookmarkStart w:id="934" w:name="_Toc37429983"/>
      <w:bookmarkStart w:id="935" w:name="_Toc43739057"/>
      <w:bookmarkStart w:id="936" w:name="_Toc46346818"/>
      <w:bookmarkStart w:id="937" w:name="_Toc53165757"/>
      <w:bookmarkStart w:id="938" w:name="_Toc53166452"/>
      <w:bookmarkStart w:id="939" w:name="_Toc53167146"/>
      <w:r w:rsidRPr="00E11EA5">
        <w:rPr>
          <w:lang w:eastAsia="sv-SE"/>
        </w:rPr>
        <w:t>9.2.6.2.1</w:t>
      </w:r>
      <w:r w:rsidRPr="00E11EA5">
        <w:rPr>
          <w:lang w:eastAsia="sv-SE"/>
        </w:rPr>
        <w:tab/>
      </w:r>
      <w:r w:rsidRPr="00E11EA5">
        <w:t xml:space="preserve">Stage 1: </w:t>
      </w:r>
      <w:r w:rsidRPr="00E11EA5">
        <w:rPr>
          <w:lang w:eastAsia="sv-SE"/>
        </w:rPr>
        <w:t>Calibration</w:t>
      </w:r>
      <w:bookmarkEnd w:id="933"/>
      <w:bookmarkEnd w:id="934"/>
      <w:bookmarkEnd w:id="935"/>
      <w:bookmarkEnd w:id="936"/>
      <w:bookmarkEnd w:id="937"/>
      <w:bookmarkEnd w:id="938"/>
      <w:bookmarkEnd w:id="939"/>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940" w:name="_Toc32332069"/>
      <w:bookmarkStart w:id="941" w:name="_Toc37429984"/>
      <w:bookmarkStart w:id="942" w:name="_Toc43739058"/>
      <w:bookmarkStart w:id="943" w:name="_Toc46346819"/>
      <w:bookmarkStart w:id="944" w:name="_Toc53165758"/>
      <w:bookmarkStart w:id="945" w:name="_Toc53166453"/>
      <w:bookmarkStart w:id="946" w:name="_Toc53167147"/>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940"/>
      <w:bookmarkEnd w:id="941"/>
      <w:bookmarkEnd w:id="942"/>
      <w:bookmarkEnd w:id="943"/>
      <w:bookmarkEnd w:id="944"/>
      <w:bookmarkEnd w:id="945"/>
      <w:bookmarkEnd w:id="946"/>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947" w:name="_Toc21086253"/>
      <w:bookmarkStart w:id="948" w:name="_Toc29768690"/>
      <w:bookmarkStart w:id="949" w:name="_Toc32332070"/>
      <w:bookmarkStart w:id="950" w:name="_Toc37429985"/>
      <w:bookmarkStart w:id="951" w:name="_Toc43739059"/>
      <w:bookmarkStart w:id="952" w:name="_Toc46346820"/>
      <w:bookmarkStart w:id="953" w:name="_Toc53165759"/>
      <w:bookmarkStart w:id="954" w:name="_Toc53166454"/>
      <w:bookmarkStart w:id="955" w:name="_Toc53167148"/>
      <w:r w:rsidRPr="00E11EA5">
        <w:t>9.2.6.3</w:t>
      </w:r>
      <w:r w:rsidRPr="00E11EA5">
        <w:tab/>
        <w:t>MU value</w:t>
      </w:r>
      <w:bookmarkEnd w:id="947"/>
      <w:bookmarkEnd w:id="948"/>
      <w:r w:rsidRPr="00E11EA5">
        <w:t xml:space="preserve"> derivation, FR1</w:t>
      </w:r>
      <w:bookmarkEnd w:id="949"/>
      <w:bookmarkEnd w:id="950"/>
      <w:bookmarkEnd w:id="951"/>
      <w:bookmarkEnd w:id="952"/>
      <w:bookmarkEnd w:id="953"/>
      <w:bookmarkEnd w:id="954"/>
      <w:bookmarkEnd w:id="955"/>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956" w:name="RANGE!S158"/>
            <w:r w:rsidRPr="00E11EA5">
              <w:rPr>
                <w:rFonts w:ascii="Arial" w:eastAsia="SimSun" w:hAnsi="Arial" w:cs="Arial"/>
                <w:color w:val="000000"/>
                <w:sz w:val="16"/>
                <w:szCs w:val="16"/>
                <w:lang w:val="en-US" w:eastAsia="zh-CN"/>
              </w:rPr>
              <w:t>A7-2a</w:t>
            </w:r>
            <w:bookmarkEnd w:id="956"/>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4A52F308" w:rsidR="001438C8" w:rsidRPr="00E11EA5" w:rsidRDefault="0013347C"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w:t>
            </w:r>
            <w:r>
              <w:rPr>
                <w:rFonts w:ascii="Arial" w:eastAsia="SimSun" w:hAnsi="Arial" w:cs="Arial"/>
                <w:color w:val="000000"/>
                <w:sz w:val="16"/>
                <w:szCs w:val="16"/>
                <w:lang w:val="en-US" w:eastAsia="zh-CN"/>
              </w:rPr>
              <w:t>b</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13347C"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13347C" w:rsidRPr="00E11EA5" w:rsidRDefault="0013347C" w:rsidP="0013347C">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6B425E75"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3A87CF2" w14:textId="6C2EA590"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1CE1ED1" w14:textId="5492774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0.10</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5E2ABBC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090877C"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3D8031BC"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11F6C346"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7BE3057" w14:textId="42AE1E29"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651558B" w14:textId="2CC7DA8B"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0A17E390" w:rsidR="00FF68ED" w:rsidRPr="00E11EA5" w:rsidRDefault="0013347C"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w:t>
            </w:r>
            <w:r>
              <w:rPr>
                <w:rFonts w:ascii="Arial" w:eastAsia="SimSun" w:hAnsi="Arial" w:cs="Arial"/>
                <w:color w:val="000000"/>
                <w:sz w:val="16"/>
                <w:szCs w:val="16"/>
                <w:lang w:val="en-US" w:eastAsia="zh-CN"/>
              </w:rPr>
              <w:t>b</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13347C"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7730F7B1"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01EA8795" w14:textId="2C9B4600" w:rsidR="0013347C" w:rsidRPr="00E11EA5" w:rsidRDefault="0013347C" w:rsidP="0013347C">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1D5FFFCD" w14:textId="5BD93BD9"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Pr>
                <w:rFonts w:ascii="Arial" w:eastAsia="SimSun" w:hAnsi="Arial" w:cs="Arial"/>
                <w:b/>
                <w:bCs/>
                <w:color w:val="000000"/>
                <w:sz w:val="16"/>
                <w:szCs w:val="16"/>
                <w:lang w:val="en-US" w:eastAsia="zh-CN"/>
              </w:rPr>
              <w:t>0.61</w:t>
            </w:r>
            <w:r w:rsidRPr="00E11EA5">
              <w:rPr>
                <w:rFonts w:ascii="Arial" w:eastAsia="SimSun" w:hAnsi="Arial" w:cs="Arial"/>
                <w:b/>
                <w:bCs/>
                <w:color w:val="000000"/>
                <w:sz w:val="16"/>
                <w:szCs w:val="16"/>
                <w:lang w:val="en-US" w:eastAsia="zh-CN"/>
              </w:rPr>
              <w:t>]</w:t>
            </w:r>
          </w:p>
        </w:tc>
      </w:tr>
      <w:tr w:rsidR="0013347C"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3DDE812D"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2ADDAF0F" w14:textId="1C0E7A5C" w:rsidR="0013347C" w:rsidRPr="00E11EA5" w:rsidRDefault="0013347C" w:rsidP="0013347C">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1591973C" w14:textId="7278DB2F"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Pr>
                <w:rFonts w:ascii="Arial" w:eastAsia="SimSun" w:hAnsi="Arial" w:cs="Arial"/>
                <w:b/>
                <w:bCs/>
                <w:color w:val="000000"/>
                <w:sz w:val="16"/>
                <w:szCs w:val="16"/>
                <w:lang w:val="en-US" w:eastAsia="zh-CN"/>
              </w:rPr>
              <w:t>1.19</w:t>
            </w:r>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957" w:name="_Toc32332071"/>
      <w:bookmarkStart w:id="958" w:name="_Toc37429986"/>
      <w:bookmarkStart w:id="959" w:name="_Toc43739060"/>
      <w:bookmarkStart w:id="960" w:name="_Toc46346821"/>
      <w:bookmarkStart w:id="961" w:name="_Toc53165760"/>
      <w:bookmarkStart w:id="962" w:name="_Toc53166455"/>
      <w:bookmarkStart w:id="963" w:name="_Toc53167149"/>
      <w:r w:rsidRPr="00E11EA5">
        <w:t>9.2.7</w:t>
      </w:r>
      <w:r w:rsidRPr="00E11EA5">
        <w:tab/>
      </w:r>
      <w:r w:rsidRPr="00E11EA5">
        <w:tab/>
        <w:t>Maximum accepted test system uncertainty</w:t>
      </w:r>
      <w:bookmarkEnd w:id="957"/>
      <w:bookmarkEnd w:id="958"/>
      <w:bookmarkEnd w:id="959"/>
      <w:bookmarkEnd w:id="960"/>
      <w:bookmarkEnd w:id="961"/>
      <w:bookmarkEnd w:id="962"/>
      <w:bookmarkEnd w:id="963"/>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w:t>
      </w:r>
      <w:r w:rsidRPr="00E11EA5">
        <w:rPr>
          <w:color w:val="000000"/>
        </w:rPr>
        <w:lastRenderedPageBreak/>
        <w:t xml:space="preserve">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E616E2B" w:rsidR="00FF68ED" w:rsidRPr="00E11EA5" w:rsidRDefault="006970C3" w:rsidP="006970C3">
      <w:pPr>
        <w:pStyle w:val="B1"/>
        <w:rPr>
          <w:lang w:val="en-US"/>
        </w:rPr>
      </w:pPr>
      <w:r>
        <w:rPr>
          <w:lang w:val="en-US"/>
        </w:rPr>
        <w:t>-</w:t>
      </w:r>
      <w:r>
        <w:rPr>
          <w:lang w:val="en-US"/>
        </w:rPr>
        <w:tab/>
      </w:r>
      <w:r w:rsidR="00FF68ED" w:rsidRPr="00E11EA5">
        <w:rPr>
          <w:lang w:val="en-US"/>
        </w:rPr>
        <w:t>For the frequency range up to 4.2 GHz (with the breakdown point at 3 GHz), the same MU values as for E</w:t>
      </w:r>
      <w:r w:rsidR="00FF68ED"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30A50214" w:rsidR="00FF68ED" w:rsidRPr="00E11EA5" w:rsidRDefault="006970C3" w:rsidP="006970C3">
      <w:pPr>
        <w:pStyle w:val="B1"/>
        <w:rPr>
          <w:lang w:val="en-US"/>
        </w:rPr>
      </w:pPr>
      <w:r>
        <w:rPr>
          <w:lang w:val="en-US"/>
        </w:rPr>
        <w:t>-</w:t>
      </w:r>
      <w:r>
        <w:rPr>
          <w:lang w:val="en-US"/>
        </w:rPr>
        <w:tab/>
      </w:r>
      <w:r w:rsidR="00FF68ED"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B2810AE" w:rsidR="00FF68ED" w:rsidRPr="00E11EA5" w:rsidRDefault="006970C3" w:rsidP="006970C3">
      <w:pPr>
        <w:pStyle w:val="B1"/>
        <w:rPr>
          <w:lang w:val="en-US"/>
        </w:rPr>
      </w:pPr>
      <w:r>
        <w:rPr>
          <w:lang w:val="en-US"/>
        </w:rPr>
        <w:t>-</w:t>
      </w:r>
      <w:r>
        <w:rPr>
          <w:lang w:val="en-US"/>
        </w:rPr>
        <w:tab/>
      </w:r>
      <w:r w:rsidR="00FF68ED" w:rsidRPr="00E11EA5">
        <w:rPr>
          <w:lang w:val="en-US"/>
        </w:rPr>
        <w:t>Based on CATR inputs in clause 9.2.3.4, for the frequency range 24.25 &lt; f &lt; 29.5 GHz the MU was decided to be 1.7 dB.</w:t>
      </w:r>
    </w:p>
    <w:p w14:paraId="7E37A1F4" w14:textId="59A97C4C" w:rsidR="00FF68ED" w:rsidRPr="00E11EA5" w:rsidRDefault="006970C3" w:rsidP="006970C3">
      <w:pPr>
        <w:pStyle w:val="B1"/>
        <w:rPr>
          <w:lang w:val="en-US"/>
        </w:rPr>
      </w:pPr>
      <w:r>
        <w:rPr>
          <w:lang w:val="en-US"/>
        </w:rPr>
        <w:t>-</w:t>
      </w:r>
      <w:r>
        <w:rPr>
          <w:lang w:val="en-US"/>
        </w:rPr>
        <w:tab/>
      </w:r>
      <w:r w:rsidR="00FF68ED"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13347C">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13347C">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13347C">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13347C">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13347C">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13347C">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13347C">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13347C">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13347C">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13347C">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13347C">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13347C">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13347C">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13347C">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13347C">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13347C">
            <w:pPr>
              <w:pStyle w:val="TAC"/>
              <w:rPr>
                <w:lang w:val="en-US" w:eastAsia="zh-CN"/>
              </w:rPr>
            </w:pPr>
            <w:r w:rsidRPr="00E11EA5">
              <w:rPr>
                <w:lang w:val="en-US" w:eastAsia="zh-CN"/>
              </w:rPr>
              <w:t>1.10</w:t>
            </w:r>
          </w:p>
        </w:tc>
      </w:tr>
      <w:tr w:rsidR="0013347C"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13347C" w:rsidRPr="00E11EA5" w:rsidRDefault="0013347C" w:rsidP="0013347C">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6824A3AD" w:rsidR="0013347C" w:rsidRPr="00E11EA5" w:rsidRDefault="0013347C" w:rsidP="0013347C">
            <w:pPr>
              <w:pStyle w:val="TAC"/>
              <w:rPr>
                <w:lang w:val="en-US" w:eastAsia="zh-CN"/>
              </w:rPr>
            </w:pPr>
            <w:r w:rsidRPr="00E11EA5">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0A81716" w:rsidR="0013347C" w:rsidRPr="00E11EA5" w:rsidRDefault="0013347C" w:rsidP="0013347C">
            <w:pPr>
              <w:pStyle w:val="TAC"/>
              <w:rPr>
                <w:lang w:val="en-US" w:eastAsia="zh-CN"/>
              </w:rPr>
            </w:pPr>
            <w:r>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2B8A8EC5" w:rsidR="0013347C" w:rsidRPr="00E11EA5" w:rsidRDefault="0013347C" w:rsidP="0013347C">
            <w:pPr>
              <w:pStyle w:val="TAC"/>
              <w:rPr>
                <w:lang w:val="en-US" w:eastAsia="zh-CN"/>
              </w:rPr>
            </w:pPr>
            <w:r w:rsidRPr="00E11EA5">
              <w:rPr>
                <w:lang w:val="en-US" w:eastAsia="zh-CN"/>
              </w:rPr>
              <w:t>[</w:t>
            </w:r>
            <w:r>
              <w:rPr>
                <w:lang w:val="en-US" w:eastAsia="zh-CN"/>
              </w:rPr>
              <w:t>1.19</w:t>
            </w:r>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3164FFC4" w14:textId="7D93E4FE" w:rsidR="00074F21" w:rsidRPr="00E11EA5" w:rsidRDefault="00074F21" w:rsidP="00074F21">
      <w:pPr>
        <w:rPr>
          <w:lang w:eastAsia="ko-KR"/>
        </w:rPr>
      </w:pPr>
      <w:bookmarkStart w:id="964" w:name="_Toc478460626"/>
      <w:bookmarkStart w:id="965" w:name="_Toc32332072"/>
      <w:bookmarkStart w:id="966" w:name="_Toc37429987"/>
      <w:bookmarkStart w:id="967" w:name="_Toc43739061"/>
      <w:bookmarkStart w:id="968" w:name="_Toc46346822"/>
      <w:r w:rsidRPr="00E11EA5">
        <w:rPr>
          <w:lang w:eastAsia="ko-KR"/>
        </w:rPr>
        <w:t xml:space="preserve">An overview of the MU values for all the requirements is captured in </w:t>
      </w:r>
      <w:r>
        <w:rPr>
          <w:lang w:eastAsia="ko-KR"/>
        </w:rPr>
        <w:t>clause 17</w:t>
      </w:r>
      <w:r w:rsidRPr="00E11EA5">
        <w:rPr>
          <w:lang w:eastAsia="ko-KR"/>
        </w:rPr>
        <w:t xml:space="preserve">. </w:t>
      </w:r>
    </w:p>
    <w:p w14:paraId="34CD4390" w14:textId="77777777" w:rsidR="00FF68ED" w:rsidRPr="00E11EA5" w:rsidRDefault="00FF68ED" w:rsidP="00FF68ED">
      <w:pPr>
        <w:pStyle w:val="Heading3"/>
      </w:pPr>
      <w:bookmarkStart w:id="969" w:name="_Toc53165761"/>
      <w:bookmarkStart w:id="970" w:name="_Toc53166456"/>
      <w:bookmarkStart w:id="971" w:name="_Toc53167150"/>
      <w:r w:rsidRPr="00E11EA5">
        <w:t>9.2.8</w:t>
      </w:r>
      <w:r w:rsidRPr="00E11EA5">
        <w:tab/>
      </w:r>
      <w:r w:rsidRPr="00E11EA5">
        <w:tab/>
        <w:t>Test Tolerance</w:t>
      </w:r>
      <w:bookmarkEnd w:id="964"/>
      <w:r w:rsidRPr="00E11EA5">
        <w:t xml:space="preserve"> for EIRP accuracy, Normal test conditions</w:t>
      </w:r>
      <w:bookmarkEnd w:id="965"/>
      <w:bookmarkEnd w:id="966"/>
      <w:bookmarkEnd w:id="967"/>
      <w:bookmarkEnd w:id="968"/>
      <w:bookmarkEnd w:id="969"/>
      <w:bookmarkEnd w:id="970"/>
      <w:bookmarkEnd w:id="971"/>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4F251953" w14:textId="44645C17" w:rsidR="00074F21" w:rsidRPr="00E11EA5" w:rsidRDefault="00074F21" w:rsidP="00074F21">
      <w:bookmarkStart w:id="972" w:name="_Toc32332073"/>
      <w:bookmarkStart w:id="973" w:name="_Toc37429988"/>
      <w:bookmarkStart w:id="974" w:name="_Toc43739062"/>
      <w:bookmarkStart w:id="975"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067B325F" w14:textId="77777777" w:rsidR="00FF68ED" w:rsidRPr="00E11EA5" w:rsidRDefault="00FF68ED" w:rsidP="00FF68ED">
      <w:pPr>
        <w:pStyle w:val="Heading2"/>
        <w:ind w:left="576" w:hanging="576"/>
      </w:pPr>
      <w:bookmarkStart w:id="976" w:name="_Toc53165762"/>
      <w:bookmarkStart w:id="977" w:name="_Toc53166457"/>
      <w:bookmarkStart w:id="978" w:name="_Toc53167151"/>
      <w:r w:rsidRPr="00E11EA5">
        <w:t>9.3</w:t>
      </w:r>
      <w:r w:rsidRPr="00E11EA5">
        <w:tab/>
        <w:t>EIRP accuracy, Extreme test conditions</w:t>
      </w:r>
      <w:bookmarkEnd w:id="972"/>
      <w:bookmarkEnd w:id="973"/>
      <w:bookmarkEnd w:id="974"/>
      <w:bookmarkEnd w:id="975"/>
      <w:bookmarkEnd w:id="976"/>
      <w:bookmarkEnd w:id="977"/>
      <w:bookmarkEnd w:id="978"/>
    </w:p>
    <w:p w14:paraId="3F48224E" w14:textId="77777777" w:rsidR="00FF68ED" w:rsidRPr="00E11EA5" w:rsidRDefault="00FF68ED" w:rsidP="00FF68ED">
      <w:pPr>
        <w:pStyle w:val="Heading3"/>
      </w:pPr>
      <w:bookmarkStart w:id="979" w:name="_Toc21086388"/>
      <w:bookmarkStart w:id="980" w:name="_Toc29768825"/>
      <w:bookmarkStart w:id="981" w:name="_Toc32332074"/>
      <w:bookmarkStart w:id="982" w:name="_Toc37429989"/>
      <w:bookmarkStart w:id="983" w:name="_Toc43739063"/>
      <w:bookmarkStart w:id="984" w:name="_Toc46346824"/>
      <w:bookmarkStart w:id="985" w:name="_Toc21086254"/>
      <w:bookmarkStart w:id="986" w:name="_Toc29768691"/>
      <w:bookmarkStart w:id="987" w:name="_Toc53165763"/>
      <w:bookmarkStart w:id="988" w:name="_Toc53166458"/>
      <w:bookmarkStart w:id="989" w:name="_Toc53167152"/>
      <w:r w:rsidRPr="00E11EA5">
        <w:rPr>
          <w:lang w:eastAsia="en-CA"/>
        </w:rPr>
        <w:t>9</w:t>
      </w:r>
      <w:r w:rsidRPr="00E11EA5">
        <w:t>.3.1</w:t>
      </w:r>
      <w:r w:rsidRPr="00E11EA5">
        <w:tab/>
      </w:r>
      <w:r w:rsidRPr="00E11EA5">
        <w:tab/>
        <w:t>General</w:t>
      </w:r>
      <w:bookmarkEnd w:id="979"/>
      <w:bookmarkEnd w:id="980"/>
      <w:bookmarkEnd w:id="981"/>
      <w:bookmarkEnd w:id="982"/>
      <w:bookmarkEnd w:id="983"/>
      <w:bookmarkEnd w:id="984"/>
      <w:bookmarkEnd w:id="987"/>
      <w:bookmarkEnd w:id="988"/>
      <w:bookmarkEnd w:id="989"/>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990" w:name="_Toc21086389"/>
      <w:bookmarkStart w:id="991" w:name="_Toc29768826"/>
      <w:bookmarkStart w:id="992" w:name="_Toc32332075"/>
      <w:bookmarkStart w:id="993" w:name="_Toc37429990"/>
      <w:bookmarkStart w:id="994" w:name="_Toc43739064"/>
      <w:bookmarkStart w:id="995" w:name="_Toc46346825"/>
      <w:bookmarkStart w:id="996" w:name="_Toc53165764"/>
      <w:bookmarkStart w:id="997" w:name="_Toc53166459"/>
      <w:bookmarkStart w:id="998" w:name="_Toc53167153"/>
      <w:r w:rsidRPr="00E11EA5">
        <w:t>9.3.2</w:t>
      </w:r>
      <w:r w:rsidRPr="00E11EA5">
        <w:tab/>
      </w:r>
      <w:r w:rsidRPr="00E11EA5">
        <w:tab/>
        <w:t>Indoor Anechoic Chamber</w:t>
      </w:r>
      <w:bookmarkEnd w:id="990"/>
      <w:bookmarkEnd w:id="991"/>
      <w:bookmarkEnd w:id="992"/>
      <w:bookmarkEnd w:id="993"/>
      <w:bookmarkEnd w:id="994"/>
      <w:bookmarkEnd w:id="995"/>
      <w:bookmarkEnd w:id="996"/>
      <w:bookmarkEnd w:id="997"/>
      <w:bookmarkEnd w:id="998"/>
    </w:p>
    <w:p w14:paraId="2283B336" w14:textId="77777777" w:rsidR="00FF68ED" w:rsidRPr="00E11EA5" w:rsidRDefault="00FF68ED" w:rsidP="00FF68ED">
      <w:pPr>
        <w:pStyle w:val="Heading4"/>
      </w:pPr>
      <w:bookmarkStart w:id="999" w:name="_Toc32332076"/>
      <w:bookmarkStart w:id="1000" w:name="_Toc37429991"/>
      <w:bookmarkStart w:id="1001" w:name="_Toc43739065"/>
      <w:bookmarkStart w:id="1002" w:name="_Toc46346826"/>
      <w:bookmarkStart w:id="1003" w:name="_Toc53165765"/>
      <w:bookmarkStart w:id="1004" w:name="_Toc53166460"/>
      <w:bookmarkStart w:id="1005" w:name="_Toc53167154"/>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999"/>
      <w:bookmarkEnd w:id="1000"/>
      <w:bookmarkEnd w:id="1001"/>
      <w:bookmarkEnd w:id="1002"/>
      <w:bookmarkEnd w:id="1003"/>
      <w:bookmarkEnd w:id="1004"/>
      <w:bookmarkEnd w:id="1005"/>
    </w:p>
    <w:p w14:paraId="317ED2D8" w14:textId="264A1693" w:rsidR="00FF68ED" w:rsidRPr="00E11EA5" w:rsidRDefault="00FF68ED" w:rsidP="007958F8">
      <w:bookmarkStart w:id="1006" w:name="_Toc21086390"/>
      <w:bookmarkStart w:id="1007" w:name="_Toc29768827"/>
      <w:r w:rsidRPr="00E11EA5">
        <w:rPr>
          <w:lang w:val="en-US"/>
        </w:rPr>
        <w:t xml:space="preserve">Measurement system description is captured in clause 7.2.2. </w:t>
      </w:r>
      <w:bookmarkEnd w:id="1006"/>
      <w:bookmarkEnd w:id="1007"/>
    </w:p>
    <w:p w14:paraId="696B7318" w14:textId="77777777" w:rsidR="00FF68ED" w:rsidRPr="00E11EA5" w:rsidRDefault="00FF68ED" w:rsidP="00FF68ED">
      <w:pPr>
        <w:pStyle w:val="Heading4"/>
        <w:rPr>
          <w:lang w:eastAsia="sv-SE"/>
        </w:rPr>
      </w:pPr>
      <w:bookmarkStart w:id="1008" w:name="_Toc32332077"/>
      <w:bookmarkStart w:id="1009" w:name="_Toc37429992"/>
      <w:bookmarkStart w:id="1010" w:name="_Toc43739066"/>
      <w:bookmarkStart w:id="1011" w:name="_Toc46346827"/>
      <w:bookmarkStart w:id="1012" w:name="_Toc21086391"/>
      <w:bookmarkStart w:id="1013" w:name="_Toc29768828"/>
      <w:bookmarkStart w:id="1014" w:name="_Toc53165766"/>
      <w:bookmarkStart w:id="1015" w:name="_Toc53166461"/>
      <w:bookmarkStart w:id="1016" w:name="_Toc53167155"/>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1008"/>
      <w:bookmarkEnd w:id="1009"/>
      <w:bookmarkEnd w:id="1010"/>
      <w:bookmarkEnd w:id="1011"/>
      <w:bookmarkEnd w:id="1014"/>
      <w:bookmarkEnd w:id="1015"/>
      <w:bookmarkEnd w:id="1016"/>
    </w:p>
    <w:p w14:paraId="5A2B5C9F" w14:textId="77777777" w:rsidR="00FF68ED" w:rsidRPr="00E11EA5" w:rsidRDefault="00FF68ED" w:rsidP="00FF68ED">
      <w:pPr>
        <w:pStyle w:val="Heading5"/>
      </w:pPr>
      <w:bookmarkStart w:id="1017" w:name="_Toc32332078"/>
      <w:bookmarkStart w:id="1018" w:name="_Toc37429993"/>
      <w:bookmarkStart w:id="1019" w:name="_Toc43739067"/>
      <w:bookmarkStart w:id="1020" w:name="_Toc46346828"/>
      <w:bookmarkStart w:id="1021" w:name="_Toc53165767"/>
      <w:bookmarkStart w:id="1022" w:name="_Toc53166462"/>
      <w:bookmarkStart w:id="1023" w:name="_Toc53167156"/>
      <w:r w:rsidRPr="00E11EA5">
        <w:t>9.3.2.2.1</w:t>
      </w:r>
      <w:r w:rsidRPr="00E11EA5">
        <w:tab/>
        <w:t>Stage 1: Calibration</w:t>
      </w:r>
      <w:bookmarkEnd w:id="1012"/>
      <w:bookmarkEnd w:id="1013"/>
      <w:bookmarkEnd w:id="1017"/>
      <w:bookmarkEnd w:id="1018"/>
      <w:bookmarkEnd w:id="1019"/>
      <w:bookmarkEnd w:id="1020"/>
      <w:bookmarkEnd w:id="1021"/>
      <w:bookmarkEnd w:id="1022"/>
      <w:bookmarkEnd w:id="1023"/>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1024" w:name="_Toc21086392"/>
      <w:bookmarkStart w:id="1025" w:name="_Toc29768829"/>
      <w:bookmarkStart w:id="1026" w:name="_Toc32332079"/>
      <w:bookmarkStart w:id="1027" w:name="_Toc37429994"/>
      <w:bookmarkStart w:id="1028" w:name="_Toc43739068"/>
      <w:bookmarkStart w:id="1029" w:name="_Toc46346829"/>
      <w:bookmarkStart w:id="1030" w:name="_Toc53165768"/>
      <w:bookmarkStart w:id="1031" w:name="_Toc53166463"/>
      <w:bookmarkStart w:id="1032" w:name="_Toc53167157"/>
      <w:r w:rsidRPr="00E11EA5">
        <w:t>9.3.2.2.2</w:t>
      </w:r>
      <w:r w:rsidRPr="00E11EA5">
        <w:tab/>
        <w:t>Stage 2: BS measurement</w:t>
      </w:r>
      <w:bookmarkEnd w:id="1024"/>
      <w:bookmarkEnd w:id="1025"/>
      <w:bookmarkEnd w:id="1026"/>
      <w:bookmarkEnd w:id="1027"/>
      <w:bookmarkEnd w:id="1028"/>
      <w:bookmarkEnd w:id="1029"/>
      <w:bookmarkEnd w:id="1030"/>
      <w:bookmarkEnd w:id="1031"/>
      <w:bookmarkEnd w:id="1032"/>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1033" w:name="_Toc21086395"/>
      <w:bookmarkStart w:id="1034" w:name="_Toc29768832"/>
      <w:bookmarkStart w:id="1035" w:name="_Toc32332080"/>
      <w:bookmarkStart w:id="1036" w:name="_Toc37429995"/>
      <w:bookmarkStart w:id="1037" w:name="_Toc43739069"/>
      <w:bookmarkStart w:id="1038" w:name="_Toc46346830"/>
      <w:bookmarkStart w:id="1039" w:name="_Toc53165769"/>
      <w:bookmarkStart w:id="1040" w:name="_Toc53166464"/>
      <w:bookmarkStart w:id="1041" w:name="_Toc53167158"/>
      <w:r w:rsidRPr="00E11EA5">
        <w:rPr>
          <w:lang w:eastAsia="ja-JP"/>
        </w:rPr>
        <w:t>9.3.2.3</w:t>
      </w:r>
      <w:r w:rsidRPr="00E11EA5">
        <w:rPr>
          <w:rFonts w:hint="eastAsia"/>
          <w:lang w:eastAsia="ja-JP"/>
        </w:rPr>
        <w:tab/>
      </w:r>
      <w:r w:rsidRPr="00E11EA5">
        <w:t>MU value</w:t>
      </w:r>
      <w:bookmarkEnd w:id="1033"/>
      <w:bookmarkEnd w:id="1034"/>
      <w:r w:rsidRPr="00E11EA5">
        <w:rPr>
          <w:lang w:eastAsia="sv-SE"/>
        </w:rPr>
        <w:t xml:space="preserve"> derivation</w:t>
      </w:r>
      <w:bookmarkEnd w:id="1035"/>
      <w:r w:rsidRPr="00E11EA5">
        <w:rPr>
          <w:lang w:eastAsia="sv-SE"/>
        </w:rPr>
        <w:t>, FR1</w:t>
      </w:r>
      <w:bookmarkEnd w:id="1036"/>
      <w:bookmarkEnd w:id="1037"/>
      <w:bookmarkEnd w:id="1038"/>
      <w:bookmarkEnd w:id="1039"/>
      <w:bookmarkEnd w:id="1040"/>
      <w:bookmarkEnd w:id="1041"/>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1042" w:name="_Toc32332081"/>
      <w:bookmarkStart w:id="1043" w:name="_Toc37429997"/>
      <w:bookmarkStart w:id="1044" w:name="_Toc43739070"/>
      <w:bookmarkStart w:id="1045" w:name="_Toc46346831"/>
      <w:bookmarkStart w:id="1046" w:name="_Toc21086396"/>
      <w:bookmarkStart w:id="1047" w:name="_Toc29768833"/>
      <w:bookmarkStart w:id="1048" w:name="_Toc53165770"/>
      <w:bookmarkStart w:id="1049" w:name="_Toc53166465"/>
      <w:bookmarkStart w:id="1050" w:name="_Toc53167159"/>
      <w:r w:rsidRPr="00E11EA5">
        <w:t>9.3.3</w:t>
      </w:r>
      <w:r w:rsidRPr="00E11EA5">
        <w:tab/>
      </w:r>
      <w:r w:rsidRPr="00E11EA5">
        <w:tab/>
      </w:r>
      <w:r w:rsidRPr="00E11EA5">
        <w:rPr>
          <w:lang w:eastAsia="sv-SE"/>
        </w:rPr>
        <w:t>Compact Antenna Test Range</w:t>
      </w:r>
      <w:bookmarkEnd w:id="1042"/>
      <w:bookmarkEnd w:id="1043"/>
      <w:bookmarkEnd w:id="1044"/>
      <w:bookmarkEnd w:id="1045"/>
      <w:bookmarkEnd w:id="1048"/>
      <w:bookmarkEnd w:id="1049"/>
      <w:bookmarkEnd w:id="1050"/>
      <w:r w:rsidRPr="00E11EA5">
        <w:rPr>
          <w:lang w:eastAsia="sv-SE"/>
        </w:rPr>
        <w:t xml:space="preserve"> </w:t>
      </w:r>
    </w:p>
    <w:p w14:paraId="3C2BC443" w14:textId="77777777" w:rsidR="00FF68ED" w:rsidRPr="00E11EA5" w:rsidRDefault="00FF68ED" w:rsidP="00FF68ED">
      <w:pPr>
        <w:pStyle w:val="Heading4"/>
      </w:pPr>
      <w:bookmarkStart w:id="1051" w:name="_Toc32332082"/>
      <w:bookmarkStart w:id="1052" w:name="_Toc21086397"/>
      <w:bookmarkStart w:id="1053" w:name="_Toc29768834"/>
      <w:bookmarkStart w:id="1054" w:name="_Toc37429998"/>
      <w:bookmarkStart w:id="1055" w:name="_Toc43739071"/>
      <w:bookmarkStart w:id="1056" w:name="_Toc46346832"/>
      <w:bookmarkStart w:id="1057" w:name="_Toc53165771"/>
      <w:bookmarkStart w:id="1058" w:name="_Toc53166466"/>
      <w:bookmarkStart w:id="1059" w:name="_Toc53167160"/>
      <w:bookmarkEnd w:id="1046"/>
      <w:bookmarkEnd w:id="1047"/>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1051"/>
      <w:bookmarkEnd w:id="1052"/>
      <w:bookmarkEnd w:id="1053"/>
      <w:bookmarkEnd w:id="1054"/>
      <w:bookmarkEnd w:id="1055"/>
      <w:bookmarkEnd w:id="1056"/>
      <w:bookmarkEnd w:id="1057"/>
      <w:bookmarkEnd w:id="1058"/>
      <w:bookmarkEnd w:id="1059"/>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1060" w:name="_Toc32332083"/>
      <w:bookmarkStart w:id="1061" w:name="_Toc37429999"/>
      <w:bookmarkStart w:id="1062" w:name="_Toc43739072"/>
      <w:bookmarkStart w:id="1063" w:name="_Toc46346833"/>
      <w:bookmarkStart w:id="1064" w:name="_Toc21086398"/>
      <w:bookmarkStart w:id="1065" w:name="_Toc29768835"/>
      <w:bookmarkStart w:id="1066" w:name="_Toc53165772"/>
      <w:bookmarkStart w:id="1067" w:name="_Toc53166467"/>
      <w:bookmarkStart w:id="1068" w:name="_Toc53167161"/>
      <w:r w:rsidRPr="00E11EA5">
        <w:rPr>
          <w:lang w:eastAsia="sv-SE"/>
        </w:rPr>
        <w:lastRenderedPageBreak/>
        <w:t>9.3.3.2</w:t>
      </w:r>
      <w:r w:rsidRPr="00E11EA5">
        <w:rPr>
          <w:lang w:eastAsia="sv-SE"/>
        </w:rPr>
        <w:tab/>
        <w:t xml:space="preserve">Test </w:t>
      </w:r>
      <w:r w:rsidRPr="00E11EA5">
        <w:t>procedure</w:t>
      </w:r>
      <w:bookmarkEnd w:id="1060"/>
      <w:bookmarkEnd w:id="1061"/>
      <w:bookmarkEnd w:id="1062"/>
      <w:bookmarkEnd w:id="1063"/>
      <w:bookmarkEnd w:id="1066"/>
      <w:bookmarkEnd w:id="1067"/>
      <w:bookmarkEnd w:id="1068"/>
    </w:p>
    <w:p w14:paraId="2B29E0E4" w14:textId="77777777" w:rsidR="00FF68ED" w:rsidRPr="00E11EA5" w:rsidRDefault="00FF68ED" w:rsidP="00FF68ED">
      <w:pPr>
        <w:pStyle w:val="Heading5"/>
        <w:rPr>
          <w:lang w:eastAsia="sv-SE"/>
        </w:rPr>
      </w:pPr>
      <w:bookmarkStart w:id="1069" w:name="_Toc32332084"/>
      <w:bookmarkStart w:id="1070" w:name="_Toc37430000"/>
      <w:bookmarkStart w:id="1071" w:name="_Toc43739073"/>
      <w:bookmarkStart w:id="1072" w:name="_Toc46346834"/>
      <w:bookmarkStart w:id="1073" w:name="_Toc53165773"/>
      <w:bookmarkStart w:id="1074" w:name="_Toc53166468"/>
      <w:bookmarkStart w:id="1075" w:name="_Toc53167162"/>
      <w:r w:rsidRPr="00E11EA5">
        <w:rPr>
          <w:lang w:eastAsia="sv-SE"/>
        </w:rPr>
        <w:t>9.3.3.2.1</w:t>
      </w:r>
      <w:r w:rsidRPr="00E11EA5">
        <w:rPr>
          <w:lang w:eastAsia="sv-SE"/>
        </w:rPr>
        <w:tab/>
      </w:r>
      <w:r w:rsidRPr="00E11EA5">
        <w:t xml:space="preserve">Stage 1: </w:t>
      </w:r>
      <w:r w:rsidRPr="00E11EA5">
        <w:rPr>
          <w:lang w:eastAsia="sv-SE"/>
        </w:rPr>
        <w:t>Calibration</w:t>
      </w:r>
      <w:bookmarkEnd w:id="1069"/>
      <w:bookmarkEnd w:id="1070"/>
      <w:bookmarkEnd w:id="1071"/>
      <w:bookmarkEnd w:id="1072"/>
      <w:bookmarkEnd w:id="1073"/>
      <w:bookmarkEnd w:id="1074"/>
      <w:bookmarkEnd w:id="1075"/>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064"/>
    <w:bookmarkEnd w:id="1065"/>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1076" w:name="_Toc21086399"/>
      <w:bookmarkStart w:id="1077" w:name="_Toc29768836"/>
      <w:bookmarkStart w:id="1078" w:name="_Toc32332085"/>
      <w:bookmarkStart w:id="1079" w:name="_Toc37430001"/>
      <w:bookmarkStart w:id="1080" w:name="_Toc43739074"/>
      <w:bookmarkStart w:id="1081" w:name="_Toc46346835"/>
      <w:bookmarkStart w:id="1082" w:name="_Toc53165774"/>
      <w:bookmarkStart w:id="1083" w:name="_Toc53166469"/>
      <w:bookmarkStart w:id="1084" w:name="_Toc53167163"/>
      <w:r w:rsidRPr="00E11EA5">
        <w:t>9.3.3.2.2</w:t>
      </w:r>
      <w:r w:rsidRPr="00E11EA5">
        <w:tab/>
        <w:t>Stage 2: BS measurement</w:t>
      </w:r>
      <w:bookmarkEnd w:id="1076"/>
      <w:bookmarkEnd w:id="1077"/>
      <w:bookmarkEnd w:id="1078"/>
      <w:bookmarkEnd w:id="1079"/>
      <w:bookmarkEnd w:id="1080"/>
      <w:bookmarkEnd w:id="1081"/>
      <w:bookmarkEnd w:id="1082"/>
      <w:bookmarkEnd w:id="1083"/>
      <w:bookmarkEnd w:id="1084"/>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1085" w:name="_Toc21086402"/>
      <w:bookmarkStart w:id="1086" w:name="_Toc29768839"/>
      <w:bookmarkStart w:id="1087" w:name="_Toc32332086"/>
      <w:bookmarkStart w:id="1088" w:name="_Toc37430002"/>
      <w:bookmarkStart w:id="1089" w:name="_Toc43739075"/>
      <w:bookmarkStart w:id="1090" w:name="_Toc46346836"/>
      <w:bookmarkStart w:id="1091" w:name="_Toc53165775"/>
      <w:bookmarkStart w:id="1092" w:name="_Toc53166470"/>
      <w:bookmarkStart w:id="1093" w:name="_Toc53167164"/>
      <w:r w:rsidRPr="00E11EA5">
        <w:t>9.3.3.3</w:t>
      </w:r>
      <w:r w:rsidRPr="00E11EA5">
        <w:rPr>
          <w:rFonts w:hint="eastAsia"/>
          <w:lang w:eastAsia="ja-JP"/>
        </w:rPr>
        <w:tab/>
      </w:r>
      <w:r w:rsidRPr="00E11EA5">
        <w:t>MU value</w:t>
      </w:r>
      <w:bookmarkEnd w:id="1085"/>
      <w:bookmarkEnd w:id="1086"/>
      <w:r w:rsidRPr="00E11EA5">
        <w:t xml:space="preserve"> derivation, FR1</w:t>
      </w:r>
      <w:bookmarkEnd w:id="1087"/>
      <w:bookmarkEnd w:id="1088"/>
      <w:bookmarkEnd w:id="1089"/>
      <w:bookmarkEnd w:id="1090"/>
      <w:bookmarkEnd w:id="1091"/>
      <w:bookmarkEnd w:id="1092"/>
      <w:bookmarkEnd w:id="1093"/>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1094" w:name="_Toc32332087"/>
      <w:bookmarkStart w:id="1095" w:name="_Toc37430003"/>
      <w:bookmarkStart w:id="1096" w:name="_Toc43739076"/>
      <w:bookmarkStart w:id="1097" w:name="_Toc46346837"/>
      <w:bookmarkStart w:id="1098" w:name="_Toc53165776"/>
      <w:bookmarkStart w:id="1099" w:name="_Toc53166471"/>
      <w:bookmarkStart w:id="1100" w:name="_Toc53167165"/>
      <w:r w:rsidRPr="00E11EA5">
        <w:t>9.3.3.4</w:t>
      </w:r>
      <w:r w:rsidRPr="00E11EA5">
        <w:rPr>
          <w:rFonts w:hint="eastAsia"/>
          <w:lang w:eastAsia="ja-JP"/>
        </w:rPr>
        <w:tab/>
      </w:r>
      <w:r w:rsidRPr="00E11EA5">
        <w:t>MU value derivation, FR2</w:t>
      </w:r>
      <w:bookmarkEnd w:id="1094"/>
      <w:bookmarkEnd w:id="1095"/>
      <w:bookmarkEnd w:id="1096"/>
      <w:bookmarkEnd w:id="1097"/>
      <w:bookmarkEnd w:id="1098"/>
      <w:bookmarkEnd w:id="1099"/>
      <w:bookmarkEnd w:id="1100"/>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1101" w:name="_Toc32332088"/>
      <w:bookmarkStart w:id="1102" w:name="_Toc37430004"/>
      <w:bookmarkStart w:id="1103" w:name="_Toc43739077"/>
      <w:bookmarkStart w:id="1104" w:name="_Toc46346838"/>
      <w:bookmarkStart w:id="1105" w:name="_Toc21086403"/>
      <w:bookmarkStart w:id="1106" w:name="_Toc29768840"/>
      <w:bookmarkStart w:id="1107" w:name="_Toc53165777"/>
      <w:bookmarkStart w:id="1108" w:name="_Toc53166472"/>
      <w:bookmarkStart w:id="1109" w:name="_Toc53167166"/>
      <w:r w:rsidRPr="00E11EA5">
        <w:t>9.3.4</w:t>
      </w:r>
      <w:r w:rsidRPr="00E11EA5">
        <w:tab/>
      </w:r>
      <w:r w:rsidRPr="00E11EA5">
        <w:tab/>
        <w:t>Maximum accepted test system uncertainty</w:t>
      </w:r>
      <w:bookmarkEnd w:id="1101"/>
      <w:bookmarkEnd w:id="1102"/>
      <w:bookmarkEnd w:id="1103"/>
      <w:bookmarkEnd w:id="1104"/>
      <w:bookmarkEnd w:id="1107"/>
      <w:bookmarkEnd w:id="1108"/>
      <w:bookmarkEnd w:id="1109"/>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1105"/>
      <w:bookmarkEnd w:id="1106"/>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F53BEE9" w14:textId="24629C7B" w:rsidR="00074F21" w:rsidRPr="00E11EA5" w:rsidRDefault="00074F21" w:rsidP="00074F21">
      <w:pPr>
        <w:rPr>
          <w:lang w:eastAsia="ko-KR"/>
        </w:rPr>
      </w:pPr>
      <w:bookmarkStart w:id="1110" w:name="_Toc32332089"/>
      <w:bookmarkStart w:id="1111" w:name="_Toc37430005"/>
      <w:bookmarkStart w:id="1112" w:name="_Toc43739078"/>
      <w:bookmarkStart w:id="111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3CB286F" w14:textId="77777777" w:rsidR="00FF68ED" w:rsidRPr="00E11EA5" w:rsidRDefault="00FF68ED" w:rsidP="00FF68ED">
      <w:pPr>
        <w:pStyle w:val="Heading3"/>
      </w:pPr>
      <w:bookmarkStart w:id="1114" w:name="_Toc53165778"/>
      <w:bookmarkStart w:id="1115" w:name="_Toc53166473"/>
      <w:bookmarkStart w:id="1116" w:name="_Toc53167167"/>
      <w:r w:rsidRPr="00E11EA5">
        <w:t>9.3.5</w:t>
      </w:r>
      <w:r w:rsidRPr="00E11EA5">
        <w:tab/>
      </w:r>
      <w:r w:rsidRPr="00E11EA5">
        <w:tab/>
        <w:t>Test Tolerance for EIRP accuracy, Extreme test conditions</w:t>
      </w:r>
      <w:bookmarkEnd w:id="1110"/>
      <w:bookmarkEnd w:id="1111"/>
      <w:bookmarkEnd w:id="1112"/>
      <w:bookmarkEnd w:id="1113"/>
      <w:bookmarkEnd w:id="1114"/>
      <w:bookmarkEnd w:id="1115"/>
      <w:bookmarkEnd w:id="1116"/>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lastRenderedPageBreak/>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3CAE23B7" w14:textId="7619E3D0" w:rsidR="00074F21" w:rsidRPr="00235727" w:rsidRDefault="00074F21" w:rsidP="00074F21">
      <w:bookmarkStart w:id="1117" w:name="_Toc32332090"/>
      <w:bookmarkStart w:id="1118" w:name="_Toc37430006"/>
      <w:bookmarkStart w:id="1119" w:name="_Toc43739079"/>
      <w:bookmarkStart w:id="1120" w:name="_Toc46346840"/>
      <w:r w:rsidRPr="00E11EA5">
        <w:rPr>
          <w:lang w:eastAsia="ko-KR"/>
        </w:rPr>
        <w:t xml:space="preserve">An overview of the TT values for all the requirements is captured in </w:t>
      </w:r>
      <w:r>
        <w:rPr>
          <w:lang w:eastAsia="ko-KR"/>
        </w:rPr>
        <w:t>clause 18</w:t>
      </w:r>
      <w:r w:rsidRPr="00E11EA5">
        <w:rPr>
          <w:lang w:eastAsia="ko-KR"/>
        </w:rPr>
        <w:t>.</w:t>
      </w:r>
    </w:p>
    <w:p w14:paraId="53CFC02C" w14:textId="77777777" w:rsidR="00FF68ED" w:rsidRPr="00E11EA5" w:rsidRDefault="00FF68ED" w:rsidP="00FF68ED">
      <w:pPr>
        <w:pStyle w:val="Heading2"/>
        <w:ind w:left="576" w:hanging="576"/>
        <w:rPr>
          <w:lang w:val="sv-FI"/>
        </w:rPr>
      </w:pPr>
      <w:bookmarkStart w:id="1121" w:name="_Toc53165779"/>
      <w:bookmarkStart w:id="1122" w:name="_Toc53166474"/>
      <w:bookmarkStart w:id="1123" w:name="_Toc53167168"/>
      <w:r w:rsidRPr="00E11EA5">
        <w:rPr>
          <w:lang w:val="sv-FI"/>
        </w:rPr>
        <w:t>9.4</w:t>
      </w:r>
      <w:r w:rsidRPr="00E11EA5">
        <w:rPr>
          <w:lang w:val="sv-FI"/>
        </w:rPr>
        <w:tab/>
        <w:t>OTA E-UTRA DL RS power</w:t>
      </w:r>
      <w:bookmarkEnd w:id="985"/>
      <w:bookmarkEnd w:id="986"/>
      <w:bookmarkEnd w:id="1117"/>
      <w:bookmarkEnd w:id="1118"/>
      <w:bookmarkEnd w:id="1119"/>
      <w:bookmarkEnd w:id="1120"/>
      <w:bookmarkEnd w:id="1121"/>
      <w:bookmarkEnd w:id="1122"/>
      <w:bookmarkEnd w:id="1123"/>
    </w:p>
    <w:p w14:paraId="640C36EB" w14:textId="77777777" w:rsidR="00FF68ED" w:rsidRPr="00E11EA5" w:rsidRDefault="00FF68ED" w:rsidP="00FF68ED">
      <w:pPr>
        <w:pStyle w:val="Heading3"/>
      </w:pPr>
      <w:bookmarkStart w:id="1124" w:name="_Toc21086255"/>
      <w:bookmarkStart w:id="1125" w:name="_Toc29768692"/>
      <w:bookmarkStart w:id="1126" w:name="_Toc32332091"/>
      <w:bookmarkStart w:id="1127" w:name="_Toc37430007"/>
      <w:bookmarkStart w:id="1128" w:name="_Toc43739080"/>
      <w:bookmarkStart w:id="1129" w:name="_Toc46346841"/>
      <w:bookmarkStart w:id="1130" w:name="_Toc53165780"/>
      <w:bookmarkStart w:id="1131" w:name="_Toc53166475"/>
      <w:bookmarkStart w:id="1132" w:name="_Toc53167169"/>
      <w:r w:rsidRPr="00E11EA5">
        <w:rPr>
          <w:lang w:eastAsia="ja-JP"/>
        </w:rPr>
        <w:t>9</w:t>
      </w:r>
      <w:r w:rsidRPr="00E11EA5">
        <w:t>.4.1</w:t>
      </w:r>
      <w:r w:rsidRPr="00E11EA5">
        <w:tab/>
        <w:t>General</w:t>
      </w:r>
      <w:bookmarkEnd w:id="1124"/>
      <w:bookmarkEnd w:id="1125"/>
      <w:bookmarkEnd w:id="1126"/>
      <w:bookmarkEnd w:id="1127"/>
      <w:bookmarkEnd w:id="1128"/>
      <w:bookmarkEnd w:id="1129"/>
      <w:bookmarkEnd w:id="1130"/>
      <w:bookmarkEnd w:id="1131"/>
      <w:bookmarkEnd w:id="1132"/>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651CA0">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57387F8E" w:rsidR="00FF68ED" w:rsidRPr="00E11EA5" w:rsidRDefault="006970C3" w:rsidP="006970C3">
      <w:pPr>
        <w:pStyle w:val="B1"/>
      </w:pPr>
      <w:r>
        <w:t>-</w:t>
      </w:r>
      <w:r>
        <w:tab/>
      </w:r>
      <w:r w:rsidR="00FF68ED" w:rsidRPr="00E11EA5">
        <w:t>The DL RS power is the resource element power of the Downlink Reference Symbol</w:t>
      </w:r>
      <w:r w:rsidR="00FF68ED" w:rsidRPr="00E11EA5">
        <w:rPr>
          <w:rFonts w:cs="v4.2.0"/>
        </w:rPr>
        <w:t xml:space="preserve"> at the RIB transmitting the DL RS for a cell</w:t>
      </w:r>
      <w:r w:rsidR="00FF68ED" w:rsidRPr="00E11EA5">
        <w:t>.</w:t>
      </w:r>
    </w:p>
    <w:p w14:paraId="64EE160D" w14:textId="7B47E66E" w:rsidR="00FF68ED" w:rsidRPr="00E11EA5" w:rsidRDefault="006970C3" w:rsidP="006970C3">
      <w:pPr>
        <w:pStyle w:val="B1"/>
      </w:pPr>
      <w:r>
        <w:t>-</w:t>
      </w:r>
      <w:r>
        <w:tab/>
      </w:r>
      <w:r w:rsidR="00FF68ED" w:rsidRPr="00E11EA5">
        <w:t xml:space="preserve">The absolute DL RS power is indicated on the </w:t>
      </w:r>
      <w:r w:rsidR="00FF68ED" w:rsidRPr="00E11EA5">
        <w:rPr>
          <w:lang w:eastAsia="zh-CN"/>
        </w:rPr>
        <w:t>DL-SCH</w:t>
      </w:r>
      <w:r w:rsidR="00FF68ED" w:rsidRPr="00E11EA5">
        <w:t xml:space="preserve">. The absolute accuracy is defined as the maximum deviation between the DL RS power indicated on the </w:t>
      </w:r>
      <w:r w:rsidR="00FF68ED" w:rsidRPr="00E11EA5">
        <w:rPr>
          <w:lang w:eastAsia="zh-CN"/>
        </w:rPr>
        <w:t>DL-SCH</w:t>
      </w:r>
      <w:r w:rsidR="00FF68ED" w:rsidRPr="00E11EA5">
        <w:t xml:space="preserve"> and the DL RS power of each E-UTRA carrier</w:t>
      </w:r>
      <w:r w:rsidR="00FF68ED"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1133" w:name="_Toc21086256"/>
      <w:bookmarkStart w:id="1134" w:name="_Toc29768693"/>
      <w:bookmarkStart w:id="1135" w:name="_Toc32332092"/>
      <w:bookmarkStart w:id="1136" w:name="_Toc37430008"/>
      <w:bookmarkStart w:id="1137" w:name="_Toc43739081"/>
      <w:bookmarkStart w:id="1138" w:name="_Toc46346842"/>
      <w:bookmarkStart w:id="1139" w:name="_Toc53165781"/>
      <w:bookmarkStart w:id="1140" w:name="_Toc53166476"/>
      <w:bookmarkStart w:id="1141" w:name="_Toc53167170"/>
      <w:r w:rsidRPr="00E11EA5">
        <w:t>9.4.2</w:t>
      </w:r>
      <w:r w:rsidRPr="00E11EA5">
        <w:tab/>
      </w:r>
      <w:r w:rsidRPr="00E11EA5">
        <w:tab/>
        <w:t>Indoor Anechoic Chamber</w:t>
      </w:r>
      <w:bookmarkEnd w:id="1133"/>
      <w:bookmarkEnd w:id="1134"/>
      <w:bookmarkEnd w:id="1135"/>
      <w:bookmarkEnd w:id="1136"/>
      <w:bookmarkEnd w:id="1137"/>
      <w:bookmarkEnd w:id="1138"/>
      <w:bookmarkEnd w:id="1139"/>
      <w:bookmarkEnd w:id="1140"/>
      <w:bookmarkEnd w:id="1141"/>
    </w:p>
    <w:p w14:paraId="69AD632E" w14:textId="77777777" w:rsidR="00FF68ED" w:rsidRPr="00E11EA5" w:rsidRDefault="00FF68ED" w:rsidP="00FF68ED">
      <w:pPr>
        <w:pStyle w:val="Heading4"/>
        <w:rPr>
          <w:lang w:eastAsia="sv-SE"/>
        </w:rPr>
      </w:pPr>
      <w:bookmarkStart w:id="1142" w:name="_Toc32332093"/>
      <w:bookmarkStart w:id="1143" w:name="_Toc37430009"/>
      <w:bookmarkStart w:id="1144" w:name="_Toc43739082"/>
      <w:bookmarkStart w:id="1145" w:name="_Toc46346843"/>
      <w:bookmarkStart w:id="1146" w:name="_Toc53165782"/>
      <w:bookmarkStart w:id="1147" w:name="_Toc53166477"/>
      <w:bookmarkStart w:id="1148" w:name="_Toc53167171"/>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1142"/>
      <w:bookmarkEnd w:id="1143"/>
      <w:bookmarkEnd w:id="1144"/>
      <w:bookmarkEnd w:id="1145"/>
      <w:bookmarkEnd w:id="1146"/>
      <w:bookmarkEnd w:id="1147"/>
      <w:bookmarkEnd w:id="1148"/>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1149" w:name="_Toc32332094"/>
      <w:bookmarkStart w:id="1150" w:name="_Toc37430010"/>
      <w:bookmarkStart w:id="1151" w:name="_Toc43739083"/>
      <w:bookmarkStart w:id="1152" w:name="_Toc46346844"/>
      <w:bookmarkStart w:id="1153" w:name="_Toc21086257"/>
      <w:bookmarkStart w:id="1154" w:name="_Toc29768694"/>
      <w:bookmarkStart w:id="1155" w:name="_Toc53165783"/>
      <w:bookmarkStart w:id="1156" w:name="_Toc53166478"/>
      <w:bookmarkStart w:id="1157" w:name="_Toc53167172"/>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1149"/>
      <w:bookmarkEnd w:id="1150"/>
      <w:bookmarkEnd w:id="1151"/>
      <w:bookmarkEnd w:id="1152"/>
      <w:bookmarkEnd w:id="1155"/>
      <w:bookmarkEnd w:id="1156"/>
      <w:bookmarkEnd w:id="1157"/>
    </w:p>
    <w:p w14:paraId="7B35F74F" w14:textId="77777777" w:rsidR="00FF68ED" w:rsidRPr="00E11EA5" w:rsidRDefault="00FF68ED" w:rsidP="00FF68ED">
      <w:pPr>
        <w:pStyle w:val="Heading5"/>
      </w:pPr>
      <w:bookmarkStart w:id="1158" w:name="_Toc32332095"/>
      <w:bookmarkStart w:id="1159" w:name="_Toc37430011"/>
      <w:bookmarkStart w:id="1160" w:name="_Toc43739084"/>
      <w:bookmarkStart w:id="1161" w:name="_Toc46346845"/>
      <w:bookmarkStart w:id="1162" w:name="_Toc53165784"/>
      <w:bookmarkStart w:id="1163" w:name="_Toc53166479"/>
      <w:bookmarkStart w:id="1164" w:name="_Toc53167173"/>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1158"/>
      <w:bookmarkEnd w:id="1159"/>
      <w:bookmarkEnd w:id="1160"/>
      <w:bookmarkEnd w:id="1161"/>
      <w:bookmarkEnd w:id="1162"/>
      <w:bookmarkEnd w:id="1163"/>
      <w:bookmarkEnd w:id="1164"/>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1165" w:name="_Toc32332096"/>
      <w:bookmarkStart w:id="1166" w:name="_Toc37430012"/>
      <w:bookmarkStart w:id="1167" w:name="_Toc43739085"/>
      <w:bookmarkStart w:id="1168" w:name="_Toc46346846"/>
      <w:bookmarkStart w:id="1169" w:name="_Toc21086259"/>
      <w:bookmarkStart w:id="1170" w:name="_Toc29768696"/>
      <w:bookmarkStart w:id="1171" w:name="_Toc53165785"/>
      <w:bookmarkStart w:id="1172" w:name="_Toc53166480"/>
      <w:bookmarkStart w:id="1173" w:name="_Toc53167174"/>
      <w:bookmarkEnd w:id="1153"/>
      <w:bookmarkEnd w:id="1154"/>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1165"/>
      <w:bookmarkEnd w:id="1166"/>
      <w:bookmarkEnd w:id="1167"/>
      <w:bookmarkEnd w:id="1168"/>
      <w:bookmarkEnd w:id="1171"/>
      <w:bookmarkEnd w:id="1172"/>
      <w:bookmarkEnd w:id="1173"/>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1169"/>
      <w:bookmarkEnd w:id="1170"/>
    </w:p>
    <w:p w14:paraId="0685DCDD" w14:textId="77777777" w:rsidR="00FF68ED" w:rsidRPr="00E11EA5" w:rsidRDefault="00FF68ED" w:rsidP="00FF68ED">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1174" w:name="_Toc32332097"/>
      <w:bookmarkStart w:id="1175" w:name="_Toc21086261"/>
      <w:bookmarkStart w:id="1176" w:name="_Toc29768698"/>
      <w:bookmarkStart w:id="1177" w:name="_Toc37430013"/>
      <w:bookmarkStart w:id="1178" w:name="_Toc43739086"/>
      <w:bookmarkStart w:id="1179" w:name="_Toc46346847"/>
      <w:bookmarkStart w:id="1180" w:name="_Toc53165786"/>
      <w:bookmarkStart w:id="1181" w:name="_Toc53166481"/>
      <w:bookmarkStart w:id="1182" w:name="_Toc53167175"/>
      <w:r w:rsidRPr="00E11EA5">
        <w:t>9.4.2.3</w:t>
      </w:r>
      <w:r w:rsidRPr="00E11EA5">
        <w:tab/>
        <w:t xml:space="preserve">MU </w:t>
      </w:r>
      <w:r w:rsidRPr="00E11EA5">
        <w:rPr>
          <w:lang w:eastAsia="sv-SE"/>
        </w:rPr>
        <w:t>value derivation</w:t>
      </w:r>
      <w:bookmarkEnd w:id="1174"/>
      <w:r w:rsidRPr="00E11EA5">
        <w:rPr>
          <w:lang w:eastAsia="sv-SE"/>
        </w:rPr>
        <w:t>, FR1</w:t>
      </w:r>
      <w:bookmarkEnd w:id="1175"/>
      <w:bookmarkEnd w:id="1176"/>
      <w:bookmarkEnd w:id="1177"/>
      <w:bookmarkEnd w:id="1178"/>
      <w:bookmarkEnd w:id="1179"/>
      <w:bookmarkEnd w:id="1180"/>
      <w:bookmarkEnd w:id="1181"/>
      <w:bookmarkEnd w:id="1182"/>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74F21"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2B45378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74F21"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19700FE2"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74F21"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21813BF3"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74F21"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B1E22C5"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74F21"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4E28DF52"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052D00A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74F21"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110C1B1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r>
              <w:rPr>
                <w:rFonts w:ascii="Arial" w:hAnsi="Arial" w:cs="Arial"/>
                <w:color w:val="000000"/>
                <w:sz w:val="16"/>
                <w:szCs w:val="16"/>
                <w:lang w:val="en-US" w:eastAsia="zh-CN"/>
              </w:rPr>
              <w:t>specification</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1183" w:name="_Toc32332098"/>
      <w:bookmarkStart w:id="1184" w:name="_Toc37430014"/>
      <w:bookmarkStart w:id="1185" w:name="_Toc43739087"/>
      <w:bookmarkStart w:id="1186" w:name="_Toc46346848"/>
      <w:bookmarkStart w:id="1187" w:name="_Toc21086263"/>
      <w:bookmarkStart w:id="1188" w:name="_Toc29768700"/>
      <w:bookmarkStart w:id="1189" w:name="_Toc53165787"/>
      <w:bookmarkStart w:id="1190" w:name="_Toc53166482"/>
      <w:bookmarkStart w:id="1191" w:name="_Toc53167176"/>
      <w:r w:rsidRPr="00E11EA5">
        <w:t>9.4.3</w:t>
      </w:r>
      <w:r w:rsidRPr="00E11EA5">
        <w:tab/>
      </w:r>
      <w:r w:rsidRPr="00E11EA5">
        <w:tab/>
        <w:t>Compact Antenna Test Range</w:t>
      </w:r>
      <w:bookmarkEnd w:id="1183"/>
      <w:bookmarkEnd w:id="1184"/>
      <w:bookmarkEnd w:id="1185"/>
      <w:bookmarkEnd w:id="1186"/>
      <w:bookmarkEnd w:id="1189"/>
      <w:bookmarkEnd w:id="1190"/>
      <w:bookmarkEnd w:id="1191"/>
      <w:r w:rsidRPr="00E11EA5" w:rsidDel="00CA5DA1">
        <w:t xml:space="preserve"> </w:t>
      </w:r>
      <w:bookmarkEnd w:id="1187"/>
      <w:bookmarkEnd w:id="1188"/>
    </w:p>
    <w:p w14:paraId="0B2CE9FE" w14:textId="77777777" w:rsidR="00FF68ED" w:rsidRPr="00E11EA5" w:rsidRDefault="00FF68ED" w:rsidP="00FF68ED">
      <w:pPr>
        <w:pStyle w:val="Heading4"/>
        <w:rPr>
          <w:lang w:eastAsia="sv-SE"/>
        </w:rPr>
      </w:pPr>
      <w:bookmarkStart w:id="1192" w:name="_Toc32332099"/>
      <w:bookmarkStart w:id="1193" w:name="_Toc37430015"/>
      <w:bookmarkStart w:id="1194" w:name="_Toc43739088"/>
      <w:bookmarkStart w:id="1195" w:name="_Toc46346849"/>
      <w:bookmarkStart w:id="1196" w:name="_Toc21086264"/>
      <w:bookmarkStart w:id="1197" w:name="_Toc29768701"/>
      <w:bookmarkStart w:id="1198" w:name="_Toc53165788"/>
      <w:bookmarkStart w:id="1199" w:name="_Toc53166483"/>
      <w:bookmarkStart w:id="1200" w:name="_Toc53167177"/>
      <w:r w:rsidRPr="00E11EA5">
        <w:rPr>
          <w:lang w:eastAsia="sv-SE"/>
        </w:rPr>
        <w:t>9.4.3.1</w:t>
      </w:r>
      <w:r w:rsidRPr="00E11EA5">
        <w:rPr>
          <w:lang w:eastAsia="sv-SE"/>
        </w:rPr>
        <w:tab/>
        <w:t>Measurement system description</w:t>
      </w:r>
      <w:bookmarkEnd w:id="1192"/>
      <w:bookmarkEnd w:id="1193"/>
      <w:bookmarkEnd w:id="1194"/>
      <w:bookmarkEnd w:id="1195"/>
      <w:bookmarkEnd w:id="1198"/>
      <w:bookmarkEnd w:id="1199"/>
      <w:bookmarkEnd w:id="1200"/>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1201" w:name="_Toc32332100"/>
      <w:bookmarkStart w:id="1202" w:name="_Toc37430016"/>
      <w:bookmarkStart w:id="1203" w:name="_Toc43739089"/>
      <w:bookmarkStart w:id="1204" w:name="_Toc46346850"/>
      <w:bookmarkStart w:id="1205" w:name="_Toc53165789"/>
      <w:bookmarkStart w:id="1206" w:name="_Toc53166484"/>
      <w:bookmarkStart w:id="1207" w:name="_Toc53167178"/>
      <w:r w:rsidRPr="00E11EA5">
        <w:rPr>
          <w:lang w:eastAsia="sv-SE"/>
        </w:rPr>
        <w:t xml:space="preserve">9.4.3.2 </w:t>
      </w:r>
      <w:r w:rsidRPr="00E11EA5">
        <w:rPr>
          <w:lang w:eastAsia="sv-SE"/>
        </w:rPr>
        <w:tab/>
        <w:t>Test procedure</w:t>
      </w:r>
      <w:bookmarkEnd w:id="1201"/>
      <w:bookmarkEnd w:id="1202"/>
      <w:bookmarkEnd w:id="1203"/>
      <w:bookmarkEnd w:id="1204"/>
      <w:bookmarkEnd w:id="1205"/>
      <w:bookmarkEnd w:id="1206"/>
      <w:bookmarkEnd w:id="1207"/>
    </w:p>
    <w:p w14:paraId="17821E47" w14:textId="77777777" w:rsidR="00FF68ED" w:rsidRPr="00E11EA5" w:rsidRDefault="00FF68ED" w:rsidP="00FF68ED">
      <w:pPr>
        <w:pStyle w:val="Heading5"/>
      </w:pPr>
      <w:bookmarkStart w:id="1208" w:name="_Toc32332101"/>
      <w:bookmarkStart w:id="1209" w:name="_Toc37430017"/>
      <w:bookmarkStart w:id="1210" w:name="_Toc43739090"/>
      <w:bookmarkStart w:id="1211" w:name="_Toc46346851"/>
      <w:bookmarkStart w:id="1212" w:name="_Toc53165790"/>
      <w:bookmarkStart w:id="1213" w:name="_Toc53166485"/>
      <w:bookmarkStart w:id="1214" w:name="_Toc53167179"/>
      <w:r w:rsidRPr="00E11EA5">
        <w:rPr>
          <w:lang w:eastAsia="sv-SE"/>
        </w:rPr>
        <w:t>9.4.3.2.1</w:t>
      </w:r>
      <w:r w:rsidRPr="00E11EA5">
        <w:rPr>
          <w:lang w:eastAsia="sv-SE"/>
        </w:rPr>
        <w:tab/>
      </w:r>
      <w:r w:rsidRPr="00E11EA5">
        <w:t>Stage 1: Calibration</w:t>
      </w:r>
      <w:bookmarkEnd w:id="1208"/>
      <w:bookmarkEnd w:id="1209"/>
      <w:bookmarkEnd w:id="1210"/>
      <w:bookmarkEnd w:id="1211"/>
      <w:bookmarkEnd w:id="1212"/>
      <w:bookmarkEnd w:id="1213"/>
      <w:bookmarkEnd w:id="1214"/>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1196"/>
      <w:bookmarkEnd w:id="1197"/>
    </w:p>
    <w:p w14:paraId="53075800" w14:textId="77777777" w:rsidR="00FF68ED" w:rsidRPr="00E11EA5" w:rsidRDefault="00FF68ED" w:rsidP="00FF68ED">
      <w:pPr>
        <w:pStyle w:val="Heading5"/>
      </w:pPr>
      <w:bookmarkStart w:id="1215" w:name="_Toc32332102"/>
      <w:bookmarkStart w:id="1216" w:name="_Toc37430018"/>
      <w:bookmarkStart w:id="1217" w:name="_Toc43739091"/>
      <w:bookmarkStart w:id="1218" w:name="_Toc46346852"/>
      <w:bookmarkStart w:id="1219" w:name="_Toc21086266"/>
      <w:bookmarkStart w:id="1220" w:name="_Toc29768703"/>
      <w:bookmarkStart w:id="1221" w:name="_Toc53165791"/>
      <w:bookmarkStart w:id="1222" w:name="_Toc53166486"/>
      <w:bookmarkStart w:id="1223" w:name="_Toc53167180"/>
      <w:r w:rsidRPr="00E11EA5">
        <w:t>9.4.3.2.2</w:t>
      </w:r>
      <w:r w:rsidRPr="00E11EA5">
        <w:tab/>
        <w:t xml:space="preserve">Stage 2: BS </w:t>
      </w:r>
      <w:r w:rsidRPr="00E11EA5">
        <w:rPr>
          <w:lang w:eastAsia="sv-SE"/>
        </w:rPr>
        <w:t>measurement</w:t>
      </w:r>
      <w:bookmarkEnd w:id="1215"/>
      <w:bookmarkEnd w:id="1216"/>
      <w:bookmarkEnd w:id="1217"/>
      <w:bookmarkEnd w:id="1218"/>
      <w:bookmarkEnd w:id="1221"/>
      <w:bookmarkEnd w:id="1222"/>
      <w:bookmarkEnd w:id="1223"/>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1219"/>
      <w:bookmarkEnd w:id="1220"/>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lastRenderedPageBreak/>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1224" w:name="_Toc32332103"/>
      <w:bookmarkStart w:id="1225" w:name="_Toc37430019"/>
      <w:bookmarkStart w:id="1226" w:name="_Toc43739092"/>
      <w:bookmarkStart w:id="1227" w:name="_Toc46346853"/>
      <w:bookmarkStart w:id="1228" w:name="_Toc21086268"/>
      <w:bookmarkStart w:id="1229" w:name="_Toc29768705"/>
      <w:bookmarkStart w:id="1230" w:name="_Toc53165792"/>
      <w:bookmarkStart w:id="1231" w:name="_Toc53166487"/>
      <w:bookmarkStart w:id="1232" w:name="_Toc53167181"/>
      <w:r w:rsidRPr="00E11EA5">
        <w:t>9.4.3.3</w:t>
      </w:r>
      <w:r w:rsidRPr="00E11EA5">
        <w:tab/>
        <w:t>MU value derivation, FR1</w:t>
      </w:r>
      <w:bookmarkEnd w:id="1224"/>
      <w:bookmarkEnd w:id="1225"/>
      <w:bookmarkEnd w:id="1226"/>
      <w:bookmarkEnd w:id="1227"/>
      <w:bookmarkEnd w:id="1230"/>
      <w:bookmarkEnd w:id="1231"/>
      <w:bookmarkEnd w:id="1232"/>
      <w:r w:rsidRPr="00E11EA5" w:rsidDel="007F5C32">
        <w:t xml:space="preserve"> </w:t>
      </w:r>
      <w:bookmarkEnd w:id="1228"/>
      <w:bookmarkEnd w:id="1229"/>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675FFCB3" w14:textId="10628586" w:rsidR="00074F21" w:rsidRPr="00E11EA5" w:rsidRDefault="00074F21" w:rsidP="00074F21">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2EA91051" w:rsidR="00094700" w:rsidRPr="00E11EA5" w:rsidRDefault="00074F21" w:rsidP="00AE7E58">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r>
              <w:rPr>
                <w:rFonts w:ascii="Arial" w:hAnsi="Arial" w:cs="Arial"/>
                <w:color w:val="000000"/>
                <w:sz w:val="16"/>
                <w:szCs w:val="16"/>
                <w:lang w:val="en-US" w:eastAsia="zh-CN"/>
              </w:rPr>
              <w:t>specification</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1233" w:name="_Toc21086270"/>
      <w:bookmarkStart w:id="1234" w:name="_Toc29768707"/>
      <w:bookmarkStart w:id="1235" w:name="_Toc32332104"/>
      <w:bookmarkStart w:id="1236" w:name="_Toc37430020"/>
      <w:bookmarkStart w:id="1237" w:name="_Toc43739093"/>
      <w:bookmarkStart w:id="1238" w:name="_Toc46346854"/>
      <w:bookmarkStart w:id="1239" w:name="_Toc53165793"/>
      <w:bookmarkStart w:id="1240" w:name="_Toc53166488"/>
      <w:bookmarkStart w:id="1241" w:name="_Toc53167182"/>
      <w:r w:rsidRPr="00E11EA5">
        <w:rPr>
          <w:lang w:eastAsia="en-CA"/>
        </w:rPr>
        <w:t>9.4.4</w:t>
      </w:r>
      <w:r w:rsidRPr="00E11EA5">
        <w:rPr>
          <w:lang w:eastAsia="en-CA"/>
        </w:rPr>
        <w:tab/>
      </w:r>
      <w:r w:rsidRPr="00E11EA5">
        <w:rPr>
          <w:lang w:eastAsia="en-CA"/>
        </w:rPr>
        <w:tab/>
        <w:t>Near Field</w:t>
      </w:r>
      <w:bookmarkEnd w:id="1233"/>
      <w:bookmarkEnd w:id="1234"/>
      <w:r w:rsidRPr="00E11EA5">
        <w:rPr>
          <w:noProof/>
          <w:lang w:eastAsia="sv-SE"/>
        </w:rPr>
        <w:t xml:space="preserve"> Test </w:t>
      </w:r>
      <w:r w:rsidRPr="00E11EA5">
        <w:rPr>
          <w:lang w:eastAsia="sv-SE"/>
        </w:rPr>
        <w:t>Range</w:t>
      </w:r>
      <w:bookmarkEnd w:id="1235"/>
      <w:bookmarkEnd w:id="1236"/>
      <w:bookmarkEnd w:id="1237"/>
      <w:bookmarkEnd w:id="1238"/>
      <w:bookmarkEnd w:id="1239"/>
      <w:bookmarkEnd w:id="1240"/>
      <w:bookmarkEnd w:id="1241"/>
    </w:p>
    <w:p w14:paraId="355D5402" w14:textId="77777777" w:rsidR="00FF68ED" w:rsidRPr="00E11EA5" w:rsidRDefault="00FF68ED" w:rsidP="00FF68ED">
      <w:pPr>
        <w:pStyle w:val="Heading4"/>
        <w:rPr>
          <w:lang w:eastAsia="sv-SE"/>
        </w:rPr>
      </w:pPr>
      <w:bookmarkStart w:id="1242" w:name="_Toc32332105"/>
      <w:bookmarkStart w:id="1243" w:name="_Toc37430021"/>
      <w:bookmarkStart w:id="1244" w:name="_Toc43739094"/>
      <w:bookmarkStart w:id="1245" w:name="_Toc46346855"/>
      <w:bookmarkStart w:id="1246" w:name="_Toc53165794"/>
      <w:bookmarkStart w:id="1247" w:name="_Toc53166489"/>
      <w:bookmarkStart w:id="1248" w:name="_Toc53167183"/>
      <w:r w:rsidRPr="00E11EA5">
        <w:rPr>
          <w:lang w:eastAsia="sv-SE"/>
        </w:rPr>
        <w:t>9.4.4.1</w:t>
      </w:r>
      <w:r w:rsidRPr="00E11EA5">
        <w:rPr>
          <w:lang w:eastAsia="sv-SE"/>
        </w:rPr>
        <w:tab/>
        <w:t>Measurement system description</w:t>
      </w:r>
      <w:bookmarkEnd w:id="1242"/>
      <w:bookmarkEnd w:id="1243"/>
      <w:bookmarkEnd w:id="1244"/>
      <w:bookmarkEnd w:id="1245"/>
      <w:bookmarkEnd w:id="1246"/>
      <w:bookmarkEnd w:id="1247"/>
      <w:bookmarkEnd w:id="1248"/>
    </w:p>
    <w:p w14:paraId="586CA911" w14:textId="5653C08E" w:rsidR="00FF68ED" w:rsidRPr="00E11EA5" w:rsidRDefault="00FF68ED" w:rsidP="00FF68ED">
      <w:bookmarkStart w:id="1249" w:name="_Toc21086271"/>
      <w:bookmarkStart w:id="1250"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1251" w:name="_Toc32332106"/>
      <w:bookmarkStart w:id="1252" w:name="_Toc37430022"/>
      <w:bookmarkStart w:id="1253" w:name="_Toc43739095"/>
      <w:bookmarkStart w:id="1254" w:name="_Toc46346856"/>
      <w:bookmarkStart w:id="1255" w:name="_Toc53165795"/>
      <w:bookmarkStart w:id="1256" w:name="_Toc53166490"/>
      <w:bookmarkStart w:id="1257" w:name="_Toc53167184"/>
      <w:r w:rsidRPr="00E11EA5">
        <w:rPr>
          <w:lang w:eastAsia="sv-SE"/>
        </w:rPr>
        <w:t>9.4.4.2</w:t>
      </w:r>
      <w:r w:rsidRPr="00E11EA5">
        <w:rPr>
          <w:lang w:eastAsia="sv-SE"/>
        </w:rPr>
        <w:tab/>
        <w:t>Test procedure</w:t>
      </w:r>
      <w:bookmarkEnd w:id="1251"/>
      <w:bookmarkEnd w:id="1252"/>
      <w:bookmarkEnd w:id="1253"/>
      <w:bookmarkEnd w:id="1254"/>
      <w:bookmarkEnd w:id="1255"/>
      <w:bookmarkEnd w:id="1256"/>
      <w:bookmarkEnd w:id="1257"/>
    </w:p>
    <w:p w14:paraId="76C23FE8" w14:textId="77777777" w:rsidR="00FF68ED" w:rsidRPr="00E11EA5" w:rsidRDefault="00FF68ED" w:rsidP="00FF68ED">
      <w:pPr>
        <w:pStyle w:val="Heading5"/>
        <w:rPr>
          <w:b/>
        </w:rPr>
      </w:pPr>
      <w:bookmarkStart w:id="1258" w:name="_Toc32332107"/>
      <w:bookmarkStart w:id="1259" w:name="_Toc37430023"/>
      <w:bookmarkStart w:id="1260" w:name="_Toc43739096"/>
      <w:bookmarkStart w:id="1261" w:name="_Toc46346857"/>
      <w:bookmarkStart w:id="1262" w:name="_Toc53165796"/>
      <w:bookmarkStart w:id="1263" w:name="_Toc53166491"/>
      <w:bookmarkStart w:id="1264" w:name="_Toc53167185"/>
      <w:r w:rsidRPr="00E11EA5">
        <w:rPr>
          <w:lang w:eastAsia="sv-SE"/>
        </w:rPr>
        <w:t>9.4.4.2.1</w:t>
      </w:r>
      <w:r w:rsidRPr="00E11EA5">
        <w:rPr>
          <w:lang w:eastAsia="sv-SE"/>
        </w:rPr>
        <w:tab/>
      </w:r>
      <w:r w:rsidRPr="00E11EA5">
        <w:t xml:space="preserve">Stage 1: </w:t>
      </w:r>
      <w:r w:rsidRPr="00E11EA5">
        <w:rPr>
          <w:lang w:eastAsia="sv-SE"/>
        </w:rPr>
        <w:t>Calibration</w:t>
      </w:r>
      <w:bookmarkEnd w:id="1258"/>
      <w:bookmarkEnd w:id="1259"/>
      <w:bookmarkEnd w:id="1260"/>
      <w:bookmarkEnd w:id="1261"/>
      <w:bookmarkEnd w:id="1262"/>
      <w:bookmarkEnd w:id="1263"/>
      <w:bookmarkEnd w:id="1264"/>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1249"/>
      <w:bookmarkEnd w:id="1250"/>
    </w:p>
    <w:p w14:paraId="37BB12B3" w14:textId="77777777" w:rsidR="00FF68ED" w:rsidRPr="00E11EA5" w:rsidRDefault="00FF68ED" w:rsidP="00FF68ED">
      <w:pPr>
        <w:pStyle w:val="Heading5"/>
      </w:pPr>
      <w:bookmarkStart w:id="1265" w:name="_Toc32332108"/>
      <w:bookmarkStart w:id="1266" w:name="_Toc37430024"/>
      <w:bookmarkStart w:id="1267" w:name="_Toc43739097"/>
      <w:bookmarkStart w:id="1268" w:name="_Toc46346858"/>
      <w:bookmarkStart w:id="1269" w:name="_Toc21086273"/>
      <w:bookmarkStart w:id="1270" w:name="_Toc29768710"/>
      <w:bookmarkStart w:id="1271" w:name="_Toc53165797"/>
      <w:bookmarkStart w:id="1272" w:name="_Toc53166492"/>
      <w:bookmarkStart w:id="1273" w:name="_Toc53167186"/>
      <w:r w:rsidRPr="00E11EA5">
        <w:rPr>
          <w:lang w:eastAsia="sv-SE"/>
        </w:rPr>
        <w:t>9.4.4.2.2</w:t>
      </w:r>
      <w:r w:rsidRPr="00E11EA5">
        <w:tab/>
        <w:t>Stage 2: BS measurement</w:t>
      </w:r>
      <w:bookmarkEnd w:id="1265"/>
      <w:bookmarkEnd w:id="1266"/>
      <w:bookmarkEnd w:id="1267"/>
      <w:bookmarkEnd w:id="1268"/>
      <w:bookmarkEnd w:id="1271"/>
      <w:bookmarkEnd w:id="1272"/>
      <w:bookmarkEnd w:id="1273"/>
      <w:r w:rsidRPr="00E11EA5" w:rsidDel="000F2726">
        <w:rPr>
          <w:lang w:eastAsia="en-CA"/>
        </w:rPr>
        <w:t xml:space="preserve"> </w:t>
      </w:r>
      <w:bookmarkEnd w:id="1269"/>
      <w:bookmarkEnd w:id="1270"/>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1274" w:name="_Toc21086276"/>
      <w:bookmarkStart w:id="1275" w:name="_Toc29768713"/>
      <w:bookmarkStart w:id="1276" w:name="_Toc32332109"/>
      <w:bookmarkStart w:id="1277" w:name="_Toc37430025"/>
      <w:bookmarkStart w:id="1278" w:name="_Toc43739098"/>
      <w:bookmarkStart w:id="1279" w:name="_Toc46346859"/>
      <w:bookmarkStart w:id="1280" w:name="_Toc53165798"/>
      <w:bookmarkStart w:id="1281" w:name="_Toc53166493"/>
      <w:bookmarkStart w:id="1282" w:name="_Toc53167187"/>
      <w:r w:rsidRPr="00E11EA5">
        <w:lastRenderedPageBreak/>
        <w:t>9.4.4.3</w:t>
      </w:r>
      <w:r w:rsidRPr="00E11EA5">
        <w:tab/>
        <w:t>MU value</w:t>
      </w:r>
      <w:bookmarkEnd w:id="1274"/>
      <w:bookmarkEnd w:id="1275"/>
      <w:r w:rsidRPr="00E11EA5">
        <w:t xml:space="preserve"> derivation</w:t>
      </w:r>
      <w:bookmarkEnd w:id="1276"/>
      <w:r w:rsidRPr="00E11EA5">
        <w:t>, FR1</w:t>
      </w:r>
      <w:bookmarkEnd w:id="1277"/>
      <w:bookmarkEnd w:id="1278"/>
      <w:bookmarkEnd w:id="1279"/>
      <w:bookmarkEnd w:id="1280"/>
      <w:bookmarkEnd w:id="1281"/>
      <w:bookmarkEnd w:id="1282"/>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26E3B4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r>
              <w:rPr>
                <w:rFonts w:ascii="Arial" w:hAnsi="Arial" w:cs="Arial"/>
                <w:color w:val="000000"/>
                <w:sz w:val="16"/>
                <w:szCs w:val="16"/>
                <w:lang w:val="en-US" w:eastAsia="zh-CN"/>
              </w:rPr>
              <w:t>specification</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74F21"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74F21"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74F21"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74F21"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74F21"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74F21"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74F21"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74F21"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1283" w:name="_Toc34696772"/>
      <w:bookmarkStart w:id="1284" w:name="_Toc43739099"/>
      <w:bookmarkStart w:id="1285" w:name="_Toc46346860"/>
      <w:bookmarkStart w:id="1286" w:name="_Toc53165799"/>
      <w:bookmarkStart w:id="1287" w:name="_Toc53166494"/>
      <w:bookmarkStart w:id="1288" w:name="_Toc53167188"/>
      <w:r w:rsidRPr="00E11EA5">
        <w:t>9.4.5</w:t>
      </w:r>
      <w:r w:rsidRPr="00E11EA5">
        <w:tab/>
      </w:r>
      <w:r w:rsidRPr="00E11EA5">
        <w:tab/>
      </w:r>
      <w:bookmarkEnd w:id="1283"/>
      <w:r w:rsidRPr="00E11EA5">
        <w:t>Plane Wave Synthesizer</w:t>
      </w:r>
      <w:bookmarkEnd w:id="1284"/>
      <w:bookmarkEnd w:id="1285"/>
      <w:bookmarkEnd w:id="1286"/>
      <w:bookmarkEnd w:id="1287"/>
      <w:bookmarkEnd w:id="1288"/>
      <w:r w:rsidRPr="00E11EA5" w:rsidDel="00CA5DA1">
        <w:t xml:space="preserve"> </w:t>
      </w:r>
    </w:p>
    <w:p w14:paraId="69A83617" w14:textId="77777777" w:rsidR="009D5361" w:rsidRPr="00E11EA5" w:rsidRDefault="009D5361" w:rsidP="009D5361">
      <w:pPr>
        <w:pStyle w:val="Heading4"/>
        <w:rPr>
          <w:lang w:eastAsia="sv-SE"/>
        </w:rPr>
      </w:pPr>
      <w:bookmarkStart w:id="1289" w:name="_Toc34696773"/>
      <w:bookmarkStart w:id="1290" w:name="_Toc43739100"/>
      <w:bookmarkStart w:id="1291" w:name="_Toc46346861"/>
      <w:bookmarkStart w:id="1292" w:name="_Toc53165800"/>
      <w:bookmarkStart w:id="1293" w:name="_Toc53166495"/>
      <w:bookmarkStart w:id="1294" w:name="_Toc53167189"/>
      <w:r w:rsidRPr="00E11EA5">
        <w:rPr>
          <w:lang w:eastAsia="sv-SE"/>
        </w:rPr>
        <w:t>9.4.5.1</w:t>
      </w:r>
      <w:r w:rsidRPr="00E11EA5">
        <w:rPr>
          <w:lang w:eastAsia="sv-SE"/>
        </w:rPr>
        <w:tab/>
        <w:t>Measurement system description</w:t>
      </w:r>
      <w:bookmarkEnd w:id="1289"/>
      <w:bookmarkEnd w:id="1290"/>
      <w:bookmarkEnd w:id="1291"/>
      <w:bookmarkEnd w:id="1292"/>
      <w:bookmarkEnd w:id="1293"/>
      <w:bookmarkEnd w:id="1294"/>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1295" w:name="_Toc34696774"/>
      <w:bookmarkStart w:id="1296" w:name="_Toc43739101"/>
      <w:bookmarkStart w:id="1297" w:name="_Toc46346862"/>
      <w:bookmarkStart w:id="1298" w:name="_Toc53165801"/>
      <w:bookmarkStart w:id="1299" w:name="_Toc53166496"/>
      <w:bookmarkStart w:id="1300" w:name="_Toc53167190"/>
      <w:r w:rsidRPr="00E11EA5">
        <w:rPr>
          <w:lang w:eastAsia="sv-SE"/>
        </w:rPr>
        <w:t xml:space="preserve">9.4.5.2 </w:t>
      </w:r>
      <w:r w:rsidRPr="00E11EA5">
        <w:rPr>
          <w:lang w:eastAsia="sv-SE"/>
        </w:rPr>
        <w:tab/>
        <w:t>Test procedure</w:t>
      </w:r>
      <w:bookmarkEnd w:id="1295"/>
      <w:bookmarkEnd w:id="1296"/>
      <w:bookmarkEnd w:id="1297"/>
      <w:bookmarkEnd w:id="1298"/>
      <w:bookmarkEnd w:id="1299"/>
      <w:bookmarkEnd w:id="1300"/>
    </w:p>
    <w:p w14:paraId="5F7E5002" w14:textId="77777777" w:rsidR="009D5361" w:rsidRPr="00E11EA5" w:rsidRDefault="009D5361" w:rsidP="009D5361">
      <w:pPr>
        <w:pStyle w:val="Heading5"/>
      </w:pPr>
      <w:bookmarkStart w:id="1301" w:name="_Toc34696775"/>
      <w:bookmarkStart w:id="1302" w:name="_Toc43739102"/>
      <w:bookmarkStart w:id="1303" w:name="_Toc46346863"/>
      <w:bookmarkStart w:id="1304" w:name="_Toc53165802"/>
      <w:bookmarkStart w:id="1305" w:name="_Toc53166497"/>
      <w:bookmarkStart w:id="1306" w:name="_Toc53167191"/>
      <w:r w:rsidRPr="00E11EA5">
        <w:rPr>
          <w:lang w:eastAsia="sv-SE"/>
        </w:rPr>
        <w:t>9.4.5.2.1</w:t>
      </w:r>
      <w:r w:rsidRPr="00E11EA5">
        <w:rPr>
          <w:lang w:eastAsia="sv-SE"/>
        </w:rPr>
        <w:tab/>
      </w:r>
      <w:r w:rsidRPr="00E11EA5">
        <w:t>Stage 1: Calibration</w:t>
      </w:r>
      <w:bookmarkEnd w:id="1301"/>
      <w:bookmarkEnd w:id="1302"/>
      <w:bookmarkEnd w:id="1303"/>
      <w:bookmarkEnd w:id="1304"/>
      <w:bookmarkEnd w:id="1305"/>
      <w:bookmarkEnd w:id="1306"/>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1307" w:name="_Toc34696776"/>
      <w:bookmarkStart w:id="1308" w:name="_Toc43739103"/>
      <w:bookmarkStart w:id="1309" w:name="_Toc46346864"/>
      <w:bookmarkStart w:id="1310" w:name="_Toc53165803"/>
      <w:bookmarkStart w:id="1311" w:name="_Toc53166498"/>
      <w:bookmarkStart w:id="1312" w:name="_Toc53167192"/>
      <w:r w:rsidRPr="00E11EA5">
        <w:t>9.4.5.2.2</w:t>
      </w:r>
      <w:r w:rsidRPr="00E11EA5">
        <w:tab/>
        <w:t xml:space="preserve">Stage 2: BS </w:t>
      </w:r>
      <w:r w:rsidRPr="00E11EA5">
        <w:rPr>
          <w:lang w:eastAsia="sv-SE"/>
        </w:rPr>
        <w:t>measurement</w:t>
      </w:r>
      <w:bookmarkEnd w:id="1307"/>
      <w:bookmarkEnd w:id="1308"/>
      <w:bookmarkEnd w:id="1309"/>
      <w:bookmarkEnd w:id="1310"/>
      <w:bookmarkEnd w:id="1311"/>
      <w:bookmarkEnd w:id="1312"/>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1313" w:name="_Toc34696777"/>
      <w:bookmarkStart w:id="1314" w:name="_Toc43739104"/>
      <w:bookmarkStart w:id="1315" w:name="_Toc46346865"/>
      <w:bookmarkStart w:id="1316" w:name="_Toc53165804"/>
      <w:bookmarkStart w:id="1317" w:name="_Toc53166499"/>
      <w:bookmarkStart w:id="1318" w:name="_Toc53167193"/>
      <w:r w:rsidRPr="00E11EA5">
        <w:t>9.4.5.3</w:t>
      </w:r>
      <w:r w:rsidRPr="00E11EA5">
        <w:tab/>
        <w:t>MU value derivation, FR1</w:t>
      </w:r>
      <w:bookmarkEnd w:id="1313"/>
      <w:bookmarkEnd w:id="1314"/>
      <w:bookmarkEnd w:id="1315"/>
      <w:bookmarkEnd w:id="1316"/>
      <w:bookmarkEnd w:id="1317"/>
      <w:bookmarkEnd w:id="1318"/>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266D9F" w:rsidRPr="00E11EA5" w14:paraId="7073727D" w14:textId="77777777" w:rsidTr="0013347C">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13347C">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13347C">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088F062F" w:rsidR="00266D9F" w:rsidRPr="00E11EA5" w:rsidRDefault="00074F21"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DL-RS MU derived from conducted </w:t>
            </w:r>
            <w:r>
              <w:rPr>
                <w:rFonts w:ascii="Arial" w:hAnsi="Arial" w:cs="Arial"/>
                <w:color w:val="000000"/>
                <w:sz w:val="16"/>
                <w:szCs w:val="16"/>
              </w:rPr>
              <w:t>specification</w:t>
            </w:r>
          </w:p>
        </w:tc>
        <w:tc>
          <w:tcPr>
            <w:tcW w:w="883"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w:t>
            </w:r>
            <w:r w:rsidRPr="00E11EA5">
              <w:rPr>
                <w:rFonts w:ascii="Arial" w:hAnsi="Arial" w:cs="Arial"/>
                <w:color w:val="000000"/>
                <w:sz w:val="16"/>
                <w:szCs w:val="16"/>
              </w:rPr>
              <w:lastRenderedPageBreak/>
              <w:t xml:space="preserve">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13347C" w:rsidRPr="00E11EA5" w14:paraId="27466788"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13347C" w:rsidRPr="00E11EA5" w:rsidRDefault="0013347C" w:rsidP="0013347C">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71ED0174" w:rsidR="0013347C" w:rsidRPr="00E11EA5" w:rsidRDefault="0013347C" w:rsidP="0013347C">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6FA7ECC5" w14:textId="2C5DAAD0" w:rsidR="0013347C" w:rsidRPr="00E11EA5" w:rsidRDefault="0013347C" w:rsidP="0013347C">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18333316" w14:textId="206EC82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r>
              <w:rPr>
                <w:rFonts w:ascii="Arial" w:hAnsi="Arial" w:cs="Arial"/>
                <w:color w:val="000000"/>
                <w:sz w:val="16"/>
                <w:szCs w:val="16"/>
              </w:rPr>
              <w:t>0.10</w:t>
            </w:r>
            <w:r w:rsidRPr="00E11EA5">
              <w:rPr>
                <w:rFonts w:ascii="Arial" w:hAnsi="Arial" w:cs="Arial"/>
                <w:color w:val="000000"/>
                <w:sz w:val="16"/>
                <w:szCs w:val="16"/>
              </w:rPr>
              <w:t>]</w:t>
            </w:r>
          </w:p>
        </w:tc>
        <w:tc>
          <w:tcPr>
            <w:tcW w:w="1058" w:type="dxa"/>
            <w:tcBorders>
              <w:top w:val="nil"/>
              <w:left w:val="nil"/>
              <w:bottom w:val="single" w:sz="4" w:space="0" w:color="auto"/>
              <w:right w:val="single" w:sz="4" w:space="0" w:color="auto"/>
            </w:tcBorders>
            <w:shd w:val="clear" w:color="auto" w:fill="auto"/>
            <w:vAlign w:val="center"/>
          </w:tcPr>
          <w:p w14:paraId="7F3B8DA8" w14:textId="7CEEC796"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166C19E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02C92D9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55014ACC" w:rsidR="0013347C" w:rsidRPr="00E11EA5" w:rsidRDefault="0013347C" w:rsidP="0013347C">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16E4F5E0" w14:textId="2D9F4AA7" w:rsidR="0013347C" w:rsidRPr="00E11EA5" w:rsidRDefault="0013347C" w:rsidP="0013347C">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68B94985" w14:textId="52FFBAA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r>
              <w:rPr>
                <w:rFonts w:ascii="Arial" w:hAnsi="Arial" w:cs="Arial"/>
                <w:color w:val="000000"/>
                <w:sz w:val="16"/>
                <w:szCs w:val="16"/>
              </w:rPr>
              <w:t>0.06</w:t>
            </w:r>
            <w:r w:rsidRPr="00E11EA5">
              <w:rPr>
                <w:rFonts w:ascii="Arial" w:hAnsi="Arial" w:cs="Arial"/>
                <w:color w:val="000000"/>
                <w:sz w:val="16"/>
                <w:szCs w:val="16"/>
              </w:rPr>
              <w:t>]</w:t>
            </w:r>
          </w:p>
        </w:tc>
      </w:tr>
      <w:tr w:rsidR="00266D9F" w:rsidRPr="00E11EA5" w14:paraId="4E6C905E"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13347C">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37A7F47A" w:rsidR="00266D9F" w:rsidRPr="00E11EA5" w:rsidRDefault="0013347C"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w:t>
            </w:r>
            <w:r>
              <w:rPr>
                <w:rFonts w:ascii="Arial" w:hAnsi="Arial" w:cs="Arial"/>
                <w:color w:val="000000"/>
                <w:sz w:val="16"/>
                <w:szCs w:val="16"/>
              </w:rPr>
              <w:t>b</w:t>
            </w:r>
          </w:p>
        </w:tc>
        <w:tc>
          <w:tcPr>
            <w:tcW w:w="1358"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13347C" w:rsidRPr="00E11EA5" w14:paraId="7DAB0C31" w14:textId="77777777" w:rsidTr="0013347C">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53FAB2D9"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0B650E2F"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2CA2DC0"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13347C" w:rsidRPr="00E11EA5" w14:paraId="69D76C62" w14:textId="77777777" w:rsidTr="0013347C">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5F83532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58BE998" w14:textId="0A6CA03D"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538D2BD5" w14:textId="451951A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1319" w:name="_Toc32332110"/>
      <w:bookmarkStart w:id="1320" w:name="_Toc37430026"/>
      <w:bookmarkStart w:id="1321" w:name="_Toc43739105"/>
      <w:bookmarkStart w:id="1322" w:name="_Toc46346866"/>
      <w:bookmarkStart w:id="1323" w:name="_Toc21086277"/>
      <w:bookmarkStart w:id="1324" w:name="_Toc29768714"/>
      <w:bookmarkStart w:id="1325" w:name="_Toc53165805"/>
      <w:bookmarkStart w:id="1326" w:name="_Toc53166500"/>
      <w:bookmarkStart w:id="1327" w:name="_Toc53167194"/>
      <w:r w:rsidRPr="00E11EA5">
        <w:lastRenderedPageBreak/>
        <w:t>9.4.</w:t>
      </w:r>
      <w:r w:rsidR="009D5361" w:rsidRPr="00E11EA5">
        <w:t>6</w:t>
      </w:r>
      <w:r w:rsidRPr="00E11EA5">
        <w:tab/>
      </w:r>
      <w:r w:rsidRPr="00E11EA5">
        <w:tab/>
        <w:t>Maximum accepted test system uncertainty</w:t>
      </w:r>
      <w:bookmarkEnd w:id="1319"/>
      <w:bookmarkEnd w:id="1320"/>
      <w:bookmarkEnd w:id="1321"/>
      <w:bookmarkEnd w:id="1322"/>
      <w:bookmarkEnd w:id="1325"/>
      <w:bookmarkEnd w:id="1326"/>
      <w:bookmarkEnd w:id="1327"/>
      <w:r w:rsidRPr="00E11EA5" w:rsidDel="00C65B74">
        <w:t xml:space="preserve"> </w:t>
      </w:r>
      <w:bookmarkEnd w:id="1323"/>
      <w:bookmarkEnd w:id="1324"/>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13347C"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13347C" w:rsidRPr="00E11EA5" w:rsidRDefault="0013347C" w:rsidP="0013347C">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13CDBD3" w:rsidR="0013347C" w:rsidRPr="00E11EA5" w:rsidRDefault="0013347C" w:rsidP="0013347C">
            <w:pPr>
              <w:pStyle w:val="TAC"/>
              <w:rPr>
                <w:lang w:val="en-US" w:eastAsia="zh-CN"/>
              </w:rPr>
            </w:pPr>
            <w:r w:rsidRPr="00E11EA5">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5300B6E4" w:rsidR="0013347C" w:rsidRPr="00E11EA5" w:rsidRDefault="0013347C" w:rsidP="0013347C">
            <w:pPr>
              <w:pStyle w:val="TAC"/>
              <w:rPr>
                <w:lang w:val="en-US" w:eastAsia="zh-CN"/>
              </w:rPr>
            </w:pPr>
            <w:r w:rsidRPr="00E11EA5">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C0561F1" w:rsidR="0013347C" w:rsidRPr="00E11EA5" w:rsidRDefault="0013347C" w:rsidP="0013347C">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1328" w:name="_Toc37430027"/>
      <w:bookmarkStart w:id="1329" w:name="_Toc43739106"/>
      <w:bookmarkStart w:id="1330" w:name="_Toc46346867"/>
      <w:bookmarkStart w:id="1331" w:name="_Toc53165806"/>
      <w:bookmarkStart w:id="1332" w:name="_Toc53166501"/>
      <w:bookmarkStart w:id="1333" w:name="_Toc53167195"/>
      <w:r w:rsidRPr="00E11EA5">
        <w:t>9.4.</w:t>
      </w:r>
      <w:r w:rsidR="009D5361" w:rsidRPr="00E11EA5">
        <w:t>7</w:t>
      </w:r>
      <w:r w:rsidRPr="00E11EA5">
        <w:tab/>
      </w:r>
      <w:r w:rsidRPr="00E11EA5">
        <w:tab/>
        <w:t>Test Tolerance for OTA E-UTRA DL RS power</w:t>
      </w:r>
      <w:bookmarkEnd w:id="1328"/>
      <w:bookmarkEnd w:id="1329"/>
      <w:bookmarkEnd w:id="1330"/>
      <w:bookmarkEnd w:id="1331"/>
      <w:bookmarkEnd w:id="1332"/>
      <w:bookmarkEnd w:id="1333"/>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1334" w:name="_Toc21086278"/>
      <w:bookmarkStart w:id="1335" w:name="_Toc29768715"/>
      <w:bookmarkStart w:id="1336" w:name="_Toc32332111"/>
      <w:bookmarkStart w:id="1337" w:name="_Toc37430028"/>
      <w:bookmarkStart w:id="1338" w:name="_Toc43739107"/>
      <w:bookmarkStart w:id="1339" w:name="_Toc46346868"/>
      <w:bookmarkStart w:id="1340" w:name="_Toc53165807"/>
      <w:bookmarkStart w:id="1341" w:name="_Toc53166502"/>
      <w:bookmarkStart w:id="1342" w:name="_Toc53167196"/>
      <w:r w:rsidRPr="00E11EA5">
        <w:rPr>
          <w:lang w:eastAsia="en-CA"/>
        </w:rPr>
        <w:t>9.5</w:t>
      </w:r>
      <w:r w:rsidRPr="00E11EA5">
        <w:rPr>
          <w:lang w:eastAsia="en-CA"/>
        </w:rPr>
        <w:tab/>
        <w:t>OTA output power dynamics</w:t>
      </w:r>
      <w:bookmarkEnd w:id="1334"/>
      <w:bookmarkEnd w:id="1335"/>
      <w:bookmarkEnd w:id="1336"/>
      <w:bookmarkEnd w:id="1337"/>
      <w:bookmarkEnd w:id="1338"/>
      <w:bookmarkEnd w:id="1339"/>
      <w:bookmarkEnd w:id="1340"/>
      <w:bookmarkEnd w:id="1341"/>
      <w:bookmarkEnd w:id="1342"/>
    </w:p>
    <w:p w14:paraId="3029451C" w14:textId="77777777" w:rsidR="00FF68ED" w:rsidRPr="00E11EA5" w:rsidRDefault="00FF68ED" w:rsidP="00FF68ED">
      <w:pPr>
        <w:pStyle w:val="Heading3"/>
      </w:pPr>
      <w:bookmarkStart w:id="1343" w:name="_Toc21086279"/>
      <w:bookmarkStart w:id="1344" w:name="_Toc29768716"/>
      <w:bookmarkStart w:id="1345" w:name="_Toc32332112"/>
      <w:bookmarkStart w:id="1346" w:name="_Toc37430029"/>
      <w:bookmarkStart w:id="1347" w:name="_Toc43739108"/>
      <w:bookmarkStart w:id="1348" w:name="_Toc46346869"/>
      <w:bookmarkStart w:id="1349" w:name="_Toc53165808"/>
      <w:bookmarkStart w:id="1350" w:name="_Toc53166503"/>
      <w:bookmarkStart w:id="1351" w:name="_Toc53167197"/>
      <w:r w:rsidRPr="00E11EA5">
        <w:t>9.5.1</w:t>
      </w:r>
      <w:r w:rsidRPr="00E11EA5">
        <w:tab/>
      </w:r>
      <w:r w:rsidRPr="00E11EA5">
        <w:tab/>
        <w:t>General</w:t>
      </w:r>
      <w:bookmarkEnd w:id="1343"/>
      <w:bookmarkEnd w:id="1344"/>
      <w:bookmarkEnd w:id="1345"/>
      <w:bookmarkEnd w:id="1346"/>
      <w:bookmarkEnd w:id="1347"/>
      <w:bookmarkEnd w:id="1348"/>
      <w:bookmarkEnd w:id="1349"/>
      <w:bookmarkEnd w:id="1350"/>
      <w:bookmarkEnd w:id="1351"/>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1352" w:name="_Toc32332113"/>
      <w:bookmarkStart w:id="1353" w:name="_Toc37430030"/>
      <w:bookmarkStart w:id="1354" w:name="_Toc43739109"/>
      <w:bookmarkStart w:id="1355" w:name="_Toc46346870"/>
      <w:bookmarkStart w:id="1356" w:name="_Toc21086280"/>
      <w:bookmarkStart w:id="1357" w:name="_Toc29768717"/>
      <w:bookmarkStart w:id="1358" w:name="_Toc53165809"/>
      <w:bookmarkStart w:id="1359" w:name="_Toc53166504"/>
      <w:bookmarkStart w:id="1360" w:name="_Toc53167198"/>
      <w:r w:rsidRPr="00E11EA5">
        <w:t>9.5.2</w:t>
      </w:r>
      <w:r w:rsidRPr="00E11EA5">
        <w:tab/>
      </w:r>
      <w:r w:rsidRPr="00E11EA5">
        <w:tab/>
      </w:r>
      <w:r w:rsidRPr="00E11EA5">
        <w:rPr>
          <w:lang w:eastAsia="sv-SE"/>
        </w:rPr>
        <w:t>Indoor Anechoic Chamber</w:t>
      </w:r>
      <w:bookmarkEnd w:id="1352"/>
      <w:bookmarkEnd w:id="1353"/>
      <w:bookmarkEnd w:id="1354"/>
      <w:bookmarkEnd w:id="1355"/>
      <w:bookmarkEnd w:id="1358"/>
      <w:bookmarkEnd w:id="1359"/>
      <w:bookmarkEnd w:id="1360"/>
      <w:r w:rsidRPr="00E11EA5" w:rsidDel="00012D05">
        <w:t xml:space="preserve"> </w:t>
      </w:r>
      <w:bookmarkEnd w:id="1356"/>
      <w:bookmarkEnd w:id="1357"/>
    </w:p>
    <w:p w14:paraId="0D493D00" w14:textId="77777777" w:rsidR="00FF68ED" w:rsidRPr="00E11EA5" w:rsidRDefault="00FF68ED" w:rsidP="00FF68ED">
      <w:pPr>
        <w:pStyle w:val="Heading4"/>
        <w:rPr>
          <w:lang w:eastAsia="sv-SE"/>
        </w:rPr>
      </w:pPr>
      <w:bookmarkStart w:id="1361" w:name="_Toc32332114"/>
      <w:bookmarkStart w:id="1362" w:name="_Toc37430031"/>
      <w:bookmarkStart w:id="1363" w:name="_Toc43739110"/>
      <w:bookmarkStart w:id="1364" w:name="_Toc46346871"/>
      <w:bookmarkStart w:id="1365" w:name="_Toc21086281"/>
      <w:bookmarkStart w:id="1366" w:name="_Toc29768718"/>
      <w:bookmarkStart w:id="1367" w:name="_Toc53165810"/>
      <w:bookmarkStart w:id="1368" w:name="_Toc53166505"/>
      <w:bookmarkStart w:id="1369" w:name="_Toc53167199"/>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1361"/>
      <w:bookmarkEnd w:id="1362"/>
      <w:bookmarkEnd w:id="1363"/>
      <w:bookmarkEnd w:id="1364"/>
      <w:bookmarkEnd w:id="1367"/>
      <w:bookmarkEnd w:id="1368"/>
      <w:bookmarkEnd w:id="1369"/>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1370" w:name="_Toc32332115"/>
      <w:bookmarkStart w:id="1371" w:name="_Toc37430032"/>
      <w:bookmarkStart w:id="1372" w:name="_Toc43739111"/>
      <w:bookmarkStart w:id="1373" w:name="_Toc46346872"/>
      <w:bookmarkStart w:id="1374" w:name="_Toc53165811"/>
      <w:bookmarkStart w:id="1375" w:name="_Toc53166506"/>
      <w:bookmarkStart w:id="1376" w:name="_Toc53167200"/>
      <w:r w:rsidRPr="00E11EA5">
        <w:rPr>
          <w:lang w:eastAsia="sv-SE"/>
        </w:rPr>
        <w:lastRenderedPageBreak/>
        <w:t>9.5.</w:t>
      </w:r>
      <w:r w:rsidRPr="00E11EA5">
        <w:rPr>
          <w:lang w:eastAsia="ja-JP"/>
        </w:rPr>
        <w:t>2</w:t>
      </w:r>
      <w:r w:rsidRPr="00E11EA5">
        <w:rPr>
          <w:lang w:eastAsia="sv-SE"/>
        </w:rPr>
        <w:t xml:space="preserve">.2 </w:t>
      </w:r>
      <w:r w:rsidRPr="00E11EA5">
        <w:rPr>
          <w:lang w:eastAsia="sv-SE"/>
        </w:rPr>
        <w:tab/>
        <w:t>Test procedure</w:t>
      </w:r>
      <w:bookmarkEnd w:id="1370"/>
      <w:bookmarkEnd w:id="1371"/>
      <w:bookmarkEnd w:id="1372"/>
      <w:bookmarkEnd w:id="1373"/>
      <w:bookmarkEnd w:id="1374"/>
      <w:bookmarkEnd w:id="1375"/>
      <w:bookmarkEnd w:id="1376"/>
    </w:p>
    <w:p w14:paraId="41834AF9" w14:textId="77777777" w:rsidR="00FF68ED" w:rsidRPr="00E11EA5" w:rsidRDefault="00FF68ED" w:rsidP="00FF68ED">
      <w:pPr>
        <w:pStyle w:val="Heading5"/>
      </w:pPr>
      <w:bookmarkStart w:id="1377" w:name="_Toc32332116"/>
      <w:bookmarkStart w:id="1378" w:name="_Toc37430033"/>
      <w:bookmarkStart w:id="1379" w:name="_Toc43739112"/>
      <w:bookmarkStart w:id="1380" w:name="_Toc46346873"/>
      <w:bookmarkStart w:id="1381" w:name="_Toc53165812"/>
      <w:bookmarkStart w:id="1382" w:name="_Toc53166507"/>
      <w:bookmarkStart w:id="1383" w:name="_Toc53167201"/>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1377"/>
      <w:bookmarkEnd w:id="1378"/>
      <w:bookmarkEnd w:id="1379"/>
      <w:bookmarkEnd w:id="1380"/>
      <w:bookmarkEnd w:id="1381"/>
      <w:bookmarkEnd w:id="1382"/>
      <w:bookmarkEnd w:id="1383"/>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1384" w:name="_Toc32332117"/>
      <w:bookmarkStart w:id="1385" w:name="_Toc37430034"/>
      <w:bookmarkStart w:id="1386" w:name="_Toc43739113"/>
      <w:bookmarkStart w:id="1387" w:name="_Toc46346874"/>
      <w:bookmarkStart w:id="1388" w:name="_Toc53165813"/>
      <w:bookmarkStart w:id="1389" w:name="_Toc53166508"/>
      <w:bookmarkStart w:id="1390" w:name="_Toc53167202"/>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1384"/>
      <w:bookmarkEnd w:id="1385"/>
      <w:bookmarkEnd w:id="1386"/>
      <w:bookmarkEnd w:id="1387"/>
      <w:bookmarkEnd w:id="1388"/>
      <w:bookmarkEnd w:id="1389"/>
      <w:bookmarkEnd w:id="1390"/>
    </w:p>
    <w:bookmarkEnd w:id="1365"/>
    <w:bookmarkEnd w:id="1366"/>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1391" w:name="_Toc32332118"/>
      <w:bookmarkStart w:id="1392" w:name="_Toc21086285"/>
      <w:bookmarkStart w:id="1393" w:name="_Toc29768722"/>
      <w:bookmarkStart w:id="1394" w:name="_Toc37430035"/>
      <w:bookmarkStart w:id="1395" w:name="_Toc43739114"/>
      <w:bookmarkStart w:id="1396" w:name="_Toc46346875"/>
      <w:bookmarkStart w:id="1397" w:name="_Toc53165814"/>
      <w:bookmarkStart w:id="1398" w:name="_Toc53166509"/>
      <w:bookmarkStart w:id="1399" w:name="_Toc53167203"/>
      <w:r w:rsidRPr="00E11EA5">
        <w:t>9.5.2.3</w:t>
      </w:r>
      <w:r w:rsidRPr="00E11EA5">
        <w:tab/>
        <w:t xml:space="preserve">MU </w:t>
      </w:r>
      <w:r w:rsidRPr="00E11EA5">
        <w:rPr>
          <w:lang w:eastAsia="sv-SE"/>
        </w:rPr>
        <w:t>value derivation</w:t>
      </w:r>
      <w:bookmarkEnd w:id="1391"/>
      <w:r w:rsidRPr="00E11EA5">
        <w:rPr>
          <w:lang w:eastAsia="sv-SE"/>
        </w:rPr>
        <w:t>, FR1</w:t>
      </w:r>
      <w:bookmarkEnd w:id="1392"/>
      <w:bookmarkEnd w:id="1393"/>
      <w:bookmarkEnd w:id="1394"/>
      <w:bookmarkEnd w:id="1395"/>
      <w:bookmarkEnd w:id="1396"/>
      <w:bookmarkEnd w:id="1397"/>
      <w:bookmarkEnd w:id="1398"/>
      <w:bookmarkEnd w:id="1399"/>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lastRenderedPageBreak/>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1400" w:name="_Toc32332119"/>
      <w:bookmarkStart w:id="1401" w:name="_Toc37430036"/>
      <w:bookmarkStart w:id="1402" w:name="_Toc43739115"/>
      <w:bookmarkStart w:id="1403" w:name="_Toc46346876"/>
      <w:bookmarkStart w:id="1404" w:name="_Toc21086287"/>
      <w:bookmarkStart w:id="1405" w:name="_Toc29768724"/>
      <w:bookmarkStart w:id="1406" w:name="_Toc53165815"/>
      <w:bookmarkStart w:id="1407" w:name="_Toc53166510"/>
      <w:bookmarkStart w:id="1408" w:name="_Toc53167204"/>
      <w:r w:rsidRPr="00E11EA5">
        <w:t>9.5.3</w:t>
      </w:r>
      <w:r w:rsidRPr="00E11EA5">
        <w:tab/>
      </w:r>
      <w:r w:rsidRPr="00E11EA5">
        <w:tab/>
        <w:t>Compact Antenna Test Range</w:t>
      </w:r>
      <w:bookmarkEnd w:id="1400"/>
      <w:bookmarkEnd w:id="1401"/>
      <w:bookmarkEnd w:id="1402"/>
      <w:bookmarkEnd w:id="1403"/>
      <w:bookmarkEnd w:id="1406"/>
      <w:bookmarkEnd w:id="1407"/>
      <w:bookmarkEnd w:id="1408"/>
      <w:r w:rsidRPr="00E11EA5" w:rsidDel="00560E28">
        <w:t xml:space="preserve"> </w:t>
      </w:r>
    </w:p>
    <w:p w14:paraId="59AB91A7" w14:textId="77777777" w:rsidR="00FF68ED" w:rsidRPr="00E11EA5" w:rsidRDefault="00FF68ED" w:rsidP="00FF68ED">
      <w:pPr>
        <w:pStyle w:val="Heading4"/>
        <w:rPr>
          <w:lang w:eastAsia="sv-SE"/>
        </w:rPr>
      </w:pPr>
      <w:bookmarkStart w:id="1409" w:name="_Toc32332120"/>
      <w:bookmarkStart w:id="1410" w:name="_Toc37430037"/>
      <w:bookmarkStart w:id="1411" w:name="_Toc43739116"/>
      <w:bookmarkStart w:id="1412" w:name="_Toc46346877"/>
      <w:bookmarkStart w:id="1413" w:name="_Toc53165816"/>
      <w:bookmarkStart w:id="1414" w:name="_Toc53166511"/>
      <w:bookmarkStart w:id="1415" w:name="_Toc53167205"/>
      <w:r w:rsidRPr="00E11EA5">
        <w:rPr>
          <w:lang w:eastAsia="sv-SE"/>
        </w:rPr>
        <w:t>9.5.3.1</w:t>
      </w:r>
      <w:r w:rsidRPr="00E11EA5">
        <w:rPr>
          <w:lang w:eastAsia="sv-SE"/>
        </w:rPr>
        <w:tab/>
        <w:t>Measurement system description</w:t>
      </w:r>
      <w:bookmarkEnd w:id="1409"/>
      <w:bookmarkEnd w:id="1410"/>
      <w:bookmarkEnd w:id="1411"/>
      <w:bookmarkEnd w:id="1412"/>
      <w:bookmarkEnd w:id="1413"/>
      <w:bookmarkEnd w:id="1414"/>
      <w:bookmarkEnd w:id="1415"/>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1416" w:name="_Toc32332121"/>
      <w:bookmarkStart w:id="1417" w:name="_Toc37430038"/>
      <w:bookmarkStart w:id="1418" w:name="_Toc43739117"/>
      <w:bookmarkStart w:id="1419" w:name="_Toc46346878"/>
      <w:bookmarkStart w:id="1420" w:name="_Toc53165817"/>
      <w:bookmarkStart w:id="1421" w:name="_Toc53166512"/>
      <w:bookmarkStart w:id="1422" w:name="_Toc53167206"/>
      <w:r w:rsidRPr="00E11EA5">
        <w:rPr>
          <w:lang w:eastAsia="sv-SE"/>
        </w:rPr>
        <w:t>9.5.3.2</w:t>
      </w:r>
      <w:r w:rsidRPr="00E11EA5">
        <w:rPr>
          <w:lang w:eastAsia="sv-SE"/>
        </w:rPr>
        <w:tab/>
        <w:t xml:space="preserve">Test </w:t>
      </w:r>
      <w:r w:rsidRPr="00E11EA5">
        <w:t>procedure</w:t>
      </w:r>
      <w:bookmarkEnd w:id="1416"/>
      <w:bookmarkEnd w:id="1417"/>
      <w:bookmarkEnd w:id="1418"/>
      <w:bookmarkEnd w:id="1419"/>
      <w:bookmarkEnd w:id="1420"/>
      <w:bookmarkEnd w:id="1421"/>
      <w:bookmarkEnd w:id="1422"/>
    </w:p>
    <w:p w14:paraId="418CA693" w14:textId="77777777" w:rsidR="00FF68ED" w:rsidRPr="00E11EA5" w:rsidRDefault="00FF68ED" w:rsidP="00FF68ED">
      <w:pPr>
        <w:pStyle w:val="Heading5"/>
        <w:rPr>
          <w:lang w:eastAsia="sv-SE"/>
        </w:rPr>
      </w:pPr>
      <w:bookmarkStart w:id="1423" w:name="_Toc32332122"/>
      <w:bookmarkStart w:id="1424" w:name="_Toc37430039"/>
      <w:bookmarkStart w:id="1425" w:name="_Toc43739118"/>
      <w:bookmarkStart w:id="1426" w:name="_Toc46346879"/>
      <w:bookmarkStart w:id="1427" w:name="_Toc53165818"/>
      <w:bookmarkStart w:id="1428" w:name="_Toc53166513"/>
      <w:bookmarkStart w:id="1429" w:name="_Toc53167207"/>
      <w:r w:rsidRPr="00E11EA5">
        <w:rPr>
          <w:lang w:eastAsia="sv-SE"/>
        </w:rPr>
        <w:t>9.5.3.2.1</w:t>
      </w:r>
      <w:r w:rsidRPr="00E11EA5">
        <w:rPr>
          <w:lang w:eastAsia="sv-SE"/>
        </w:rPr>
        <w:tab/>
      </w:r>
      <w:r w:rsidRPr="00E11EA5">
        <w:t xml:space="preserve">Stage 1: </w:t>
      </w:r>
      <w:r w:rsidRPr="00E11EA5">
        <w:rPr>
          <w:lang w:eastAsia="sv-SE"/>
        </w:rPr>
        <w:t>Calibration</w:t>
      </w:r>
      <w:bookmarkEnd w:id="1423"/>
      <w:bookmarkEnd w:id="1424"/>
      <w:bookmarkEnd w:id="1425"/>
      <w:bookmarkEnd w:id="1426"/>
      <w:bookmarkEnd w:id="1427"/>
      <w:bookmarkEnd w:id="1428"/>
      <w:bookmarkEnd w:id="1429"/>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1430" w:name="_Toc32332123"/>
      <w:bookmarkStart w:id="1431" w:name="_Toc37430040"/>
      <w:bookmarkStart w:id="1432" w:name="_Toc43739119"/>
      <w:bookmarkStart w:id="1433" w:name="_Toc46346880"/>
      <w:bookmarkStart w:id="1434" w:name="_Toc53165819"/>
      <w:bookmarkStart w:id="1435" w:name="_Toc53166514"/>
      <w:bookmarkStart w:id="1436" w:name="_Toc53167208"/>
      <w:r w:rsidRPr="00E11EA5">
        <w:rPr>
          <w:lang w:eastAsia="sv-SE"/>
        </w:rPr>
        <w:t>9.5.3.2.2</w:t>
      </w:r>
      <w:r w:rsidRPr="00E11EA5">
        <w:rPr>
          <w:lang w:eastAsia="sv-SE"/>
        </w:rPr>
        <w:tab/>
      </w:r>
      <w:r w:rsidRPr="00E11EA5">
        <w:t xml:space="preserve">Stage 2: BS </w:t>
      </w:r>
      <w:r w:rsidRPr="00E11EA5">
        <w:rPr>
          <w:lang w:eastAsia="sv-SE"/>
        </w:rPr>
        <w:t>measurement</w:t>
      </w:r>
      <w:bookmarkEnd w:id="1430"/>
      <w:bookmarkEnd w:id="1431"/>
      <w:bookmarkEnd w:id="1432"/>
      <w:bookmarkEnd w:id="1433"/>
      <w:bookmarkEnd w:id="1434"/>
      <w:bookmarkEnd w:id="1435"/>
      <w:bookmarkEnd w:id="1436"/>
      <w:r w:rsidRPr="00E11EA5" w:rsidDel="00560E28">
        <w:t xml:space="preserve"> </w:t>
      </w:r>
    </w:p>
    <w:bookmarkEnd w:id="1404"/>
    <w:bookmarkEnd w:id="1405"/>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1437" w:name="_Toc32332124"/>
      <w:bookmarkStart w:id="1438" w:name="_Toc37430041"/>
      <w:bookmarkStart w:id="1439" w:name="_Toc43739120"/>
      <w:bookmarkStart w:id="1440" w:name="_Toc46346881"/>
      <w:bookmarkStart w:id="1441" w:name="_Toc21086292"/>
      <w:bookmarkStart w:id="1442" w:name="_Toc29768729"/>
      <w:bookmarkStart w:id="1443" w:name="_Toc53165820"/>
      <w:bookmarkStart w:id="1444" w:name="_Toc53166515"/>
      <w:bookmarkStart w:id="1445" w:name="_Toc53167209"/>
      <w:r w:rsidRPr="00E11EA5">
        <w:t>9.5.3.3</w:t>
      </w:r>
      <w:r w:rsidRPr="00E11EA5">
        <w:tab/>
        <w:t>MU value derivation</w:t>
      </w:r>
      <w:bookmarkEnd w:id="1437"/>
      <w:r w:rsidRPr="00E11EA5">
        <w:rPr>
          <w:lang w:eastAsia="sv-SE"/>
        </w:rPr>
        <w:t>, FR1</w:t>
      </w:r>
      <w:bookmarkEnd w:id="1438"/>
      <w:bookmarkEnd w:id="1439"/>
      <w:bookmarkEnd w:id="1440"/>
      <w:bookmarkEnd w:id="1443"/>
      <w:bookmarkEnd w:id="1444"/>
      <w:bookmarkEnd w:id="1445"/>
      <w:r w:rsidRPr="00E11EA5" w:rsidDel="007F5C32">
        <w:t xml:space="preserve"> </w:t>
      </w:r>
      <w:bookmarkEnd w:id="1441"/>
      <w:bookmarkEnd w:id="1442"/>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lastRenderedPageBreak/>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19DD8028"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Power control steps, </w:t>
      </w:r>
    </w:p>
    <w:p w14:paraId="047133D2" w14:textId="0DDB4655"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Power control dynamic range, </w:t>
      </w:r>
    </w:p>
    <w:p w14:paraId="05DDA07C" w14:textId="34F5E8DA"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Total power dynamic range, </w:t>
      </w:r>
    </w:p>
    <w:p w14:paraId="22627A6F" w14:textId="6C152C9B"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0EC4F14C"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Power control steps: </w:t>
      </w:r>
      <w:r w:rsidR="00FF68ED" w:rsidRPr="00E11EA5">
        <w:rPr>
          <w:lang w:eastAsia="en-CA"/>
        </w:rPr>
        <w:t>Uncertainty of conducted measurement</w:t>
      </w:r>
      <w:r w:rsidR="00FF68ED" w:rsidRPr="00E11EA5">
        <w:rPr>
          <w:lang w:eastAsia="sv-SE"/>
        </w:rPr>
        <w:t xml:space="preserve"> = 0.1 dB, Expanded OTA uncertainty = 0.1 dB.</w:t>
      </w:r>
    </w:p>
    <w:p w14:paraId="6672D6AD" w14:textId="389C0A44"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Power control dynamic range: </w:t>
      </w:r>
      <w:r w:rsidR="00FF68ED" w:rsidRPr="00E11EA5">
        <w:rPr>
          <w:lang w:eastAsia="en-CA"/>
        </w:rPr>
        <w:t>Uncertainty of conducted measurement</w:t>
      </w:r>
      <w:r w:rsidR="00FF68ED" w:rsidRPr="00E11EA5">
        <w:rPr>
          <w:lang w:eastAsia="sv-SE"/>
        </w:rPr>
        <w:t xml:space="preserve"> = 1.1 dB, Expanded OTA uncertainty = 1.</w:t>
      </w:r>
      <w:r w:rsidR="00FF68ED" w:rsidRPr="00E11EA5">
        <w:rPr>
          <w:sz w:val="18"/>
          <w:lang w:eastAsia="sv-SE"/>
        </w:rPr>
        <w:t>1 dB</w:t>
      </w:r>
      <w:r w:rsidR="00FF68ED" w:rsidRPr="00E11EA5">
        <w:rPr>
          <w:lang w:eastAsia="sv-SE"/>
        </w:rPr>
        <w:t xml:space="preserve">. </w:t>
      </w:r>
    </w:p>
    <w:p w14:paraId="5EA29F49" w14:textId="5EC3F513"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Total power dynamic range: </w:t>
      </w:r>
      <w:r w:rsidR="00FF68ED" w:rsidRPr="00E11EA5">
        <w:rPr>
          <w:lang w:eastAsia="en-CA"/>
        </w:rPr>
        <w:t>Uncertainty of conducted measurement</w:t>
      </w:r>
      <w:r w:rsidR="00FF68ED" w:rsidRPr="00E11EA5">
        <w:rPr>
          <w:lang w:eastAsia="sv-SE"/>
        </w:rPr>
        <w:t xml:space="preserve"> = 0.3 dB, Expanded OTA uncertainty = 0.3 dB.</w:t>
      </w:r>
    </w:p>
    <w:p w14:paraId="1FC597B3" w14:textId="2AF456B0" w:rsidR="00FF68ED" w:rsidRPr="00E11EA5" w:rsidRDefault="006970C3" w:rsidP="006970C3">
      <w:pPr>
        <w:pStyle w:val="B1"/>
        <w:rPr>
          <w:lang w:eastAsia="sv-SE"/>
        </w:rPr>
      </w:pPr>
      <w:r>
        <w:rPr>
          <w:lang w:eastAsia="sv-SE"/>
        </w:rPr>
        <w:t>-</w:t>
      </w:r>
      <w:r>
        <w:rPr>
          <w:lang w:eastAsia="sv-SE"/>
        </w:rPr>
        <w:tab/>
      </w:r>
      <w:r w:rsidR="00FF68ED" w:rsidRPr="00E11EA5">
        <w:rPr>
          <w:lang w:eastAsia="sv-SE"/>
        </w:rPr>
        <w:t xml:space="preserve">IPDL Time mask: </w:t>
      </w:r>
      <w:r w:rsidR="00FF68ED" w:rsidRPr="00E11EA5">
        <w:rPr>
          <w:lang w:eastAsia="en-CA"/>
        </w:rPr>
        <w:t>Uncertainty of conducted measurement</w:t>
      </w:r>
      <w:r w:rsidR="00FF68ED" w:rsidRPr="00E11EA5">
        <w:rPr>
          <w:lang w:eastAsia="sv-SE"/>
        </w:rPr>
        <w:t xml:space="preserve"> = 0.7 dB, Expanded OTA uncertainty = 0.7 dB.</w:t>
      </w:r>
    </w:p>
    <w:p w14:paraId="7A59823E" w14:textId="77777777" w:rsidR="00FF68ED" w:rsidRPr="00E11EA5" w:rsidRDefault="00FF68ED" w:rsidP="00FF68ED">
      <w:pPr>
        <w:pStyle w:val="Heading3"/>
      </w:pPr>
      <w:bookmarkStart w:id="1446" w:name="_Toc21086294"/>
      <w:bookmarkStart w:id="1447" w:name="_Toc29768731"/>
      <w:bookmarkStart w:id="1448" w:name="_Toc32332125"/>
      <w:bookmarkStart w:id="1449" w:name="_Toc37430042"/>
      <w:bookmarkStart w:id="1450" w:name="_Toc43739121"/>
      <w:bookmarkStart w:id="1451" w:name="_Toc46346882"/>
      <w:bookmarkStart w:id="1452" w:name="_Toc53165821"/>
      <w:bookmarkStart w:id="1453" w:name="_Toc53166516"/>
      <w:bookmarkStart w:id="1454" w:name="_Toc53167210"/>
      <w:r w:rsidRPr="00E11EA5">
        <w:t>9.5.4</w:t>
      </w:r>
      <w:r w:rsidRPr="00E11EA5">
        <w:tab/>
      </w:r>
      <w:r w:rsidRPr="00E11EA5">
        <w:tab/>
        <w:t>Near Field Test Range</w:t>
      </w:r>
      <w:bookmarkEnd w:id="1446"/>
      <w:bookmarkEnd w:id="1447"/>
      <w:bookmarkEnd w:id="1448"/>
      <w:bookmarkEnd w:id="1449"/>
      <w:bookmarkEnd w:id="1450"/>
      <w:bookmarkEnd w:id="1451"/>
      <w:bookmarkEnd w:id="1452"/>
      <w:bookmarkEnd w:id="1453"/>
      <w:bookmarkEnd w:id="1454"/>
    </w:p>
    <w:p w14:paraId="56E68B05" w14:textId="77777777" w:rsidR="00FF68ED" w:rsidRPr="00E11EA5" w:rsidRDefault="00FF68ED" w:rsidP="00FF68ED">
      <w:pPr>
        <w:pStyle w:val="Heading4"/>
        <w:rPr>
          <w:lang w:eastAsia="sv-SE"/>
        </w:rPr>
      </w:pPr>
      <w:bookmarkStart w:id="1455" w:name="_Toc32332126"/>
      <w:bookmarkStart w:id="1456" w:name="_Toc37430043"/>
      <w:bookmarkStart w:id="1457" w:name="_Toc43739122"/>
      <w:bookmarkStart w:id="1458" w:name="_Toc46346883"/>
      <w:bookmarkStart w:id="1459" w:name="_Toc53165822"/>
      <w:bookmarkStart w:id="1460" w:name="_Toc53166517"/>
      <w:bookmarkStart w:id="1461" w:name="_Toc53167211"/>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1455"/>
      <w:bookmarkEnd w:id="1456"/>
      <w:bookmarkEnd w:id="1457"/>
      <w:bookmarkEnd w:id="1458"/>
      <w:bookmarkEnd w:id="1459"/>
      <w:bookmarkEnd w:id="1460"/>
      <w:bookmarkEnd w:id="1461"/>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1462" w:name="_Toc32332127"/>
      <w:bookmarkStart w:id="1463" w:name="_Toc37430044"/>
      <w:bookmarkStart w:id="1464" w:name="_Toc43739123"/>
      <w:bookmarkStart w:id="1465" w:name="_Toc46346884"/>
      <w:bookmarkStart w:id="1466" w:name="_Toc53165823"/>
      <w:bookmarkStart w:id="1467" w:name="_Toc53166518"/>
      <w:bookmarkStart w:id="1468" w:name="_Toc53167212"/>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1462"/>
      <w:bookmarkEnd w:id="1463"/>
      <w:bookmarkEnd w:id="1464"/>
      <w:bookmarkEnd w:id="1465"/>
      <w:bookmarkEnd w:id="1466"/>
      <w:bookmarkEnd w:id="1467"/>
      <w:bookmarkEnd w:id="1468"/>
    </w:p>
    <w:p w14:paraId="40FDDE28" w14:textId="77777777" w:rsidR="00FF68ED" w:rsidRPr="00E11EA5" w:rsidRDefault="00FF68ED" w:rsidP="00FF68ED">
      <w:pPr>
        <w:pStyle w:val="Heading5"/>
      </w:pPr>
      <w:bookmarkStart w:id="1469" w:name="_Toc32332128"/>
      <w:bookmarkStart w:id="1470" w:name="_Toc37430045"/>
      <w:bookmarkStart w:id="1471" w:name="_Toc43739124"/>
      <w:bookmarkStart w:id="1472" w:name="_Toc46346885"/>
      <w:bookmarkStart w:id="1473" w:name="_Toc53165824"/>
      <w:bookmarkStart w:id="1474" w:name="_Toc53166519"/>
      <w:bookmarkStart w:id="1475" w:name="_Toc53167213"/>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1469"/>
      <w:bookmarkEnd w:id="1470"/>
      <w:bookmarkEnd w:id="1471"/>
      <w:bookmarkEnd w:id="1472"/>
      <w:bookmarkEnd w:id="1473"/>
      <w:bookmarkEnd w:id="1474"/>
      <w:bookmarkEnd w:id="1475"/>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1476" w:name="_Toc32332129"/>
      <w:bookmarkStart w:id="1477" w:name="_Toc37430046"/>
      <w:bookmarkStart w:id="1478" w:name="_Toc43739125"/>
      <w:bookmarkStart w:id="1479" w:name="_Toc46346886"/>
      <w:bookmarkStart w:id="1480" w:name="_Toc53165825"/>
      <w:bookmarkStart w:id="1481" w:name="_Toc53166520"/>
      <w:bookmarkStart w:id="1482" w:name="_Toc53167214"/>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1476"/>
      <w:bookmarkEnd w:id="1477"/>
      <w:bookmarkEnd w:id="1478"/>
      <w:bookmarkEnd w:id="1479"/>
      <w:bookmarkEnd w:id="1480"/>
      <w:bookmarkEnd w:id="1481"/>
      <w:bookmarkEnd w:id="1482"/>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lastRenderedPageBreak/>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1483" w:name="_Toc32332130"/>
      <w:bookmarkStart w:id="1484" w:name="_Toc37430047"/>
      <w:bookmarkStart w:id="1485" w:name="_Toc43739126"/>
      <w:bookmarkStart w:id="1486" w:name="_Toc46346887"/>
      <w:bookmarkStart w:id="1487" w:name="_Toc21086299"/>
      <w:bookmarkStart w:id="1488" w:name="_Toc29768736"/>
      <w:bookmarkStart w:id="1489" w:name="_Toc53165826"/>
      <w:bookmarkStart w:id="1490" w:name="_Toc53166521"/>
      <w:bookmarkStart w:id="1491" w:name="_Toc53167215"/>
      <w:r w:rsidRPr="00E11EA5">
        <w:t>9.5.4.3</w:t>
      </w:r>
      <w:r w:rsidRPr="00E11EA5">
        <w:tab/>
        <w:t>MU value derivation</w:t>
      </w:r>
      <w:bookmarkEnd w:id="1483"/>
      <w:r w:rsidRPr="00E11EA5">
        <w:rPr>
          <w:lang w:eastAsia="sv-SE"/>
        </w:rPr>
        <w:t>, FR1</w:t>
      </w:r>
      <w:bookmarkEnd w:id="1484"/>
      <w:bookmarkEnd w:id="1485"/>
      <w:bookmarkEnd w:id="1486"/>
      <w:bookmarkEnd w:id="1489"/>
      <w:bookmarkEnd w:id="1490"/>
      <w:bookmarkEnd w:id="1491"/>
      <w:r w:rsidRPr="00E11EA5" w:rsidDel="000121E8">
        <w:t xml:space="preserve"> </w:t>
      </w:r>
      <w:bookmarkEnd w:id="1487"/>
      <w:bookmarkEnd w:id="1488"/>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1492" w:name="_Toc34696794"/>
      <w:bookmarkStart w:id="1493" w:name="_Toc43739127"/>
      <w:bookmarkStart w:id="1494" w:name="_Toc46346888"/>
      <w:bookmarkStart w:id="1495" w:name="_Toc53165827"/>
      <w:bookmarkStart w:id="1496" w:name="_Toc53166522"/>
      <w:bookmarkStart w:id="1497" w:name="_Toc53167216"/>
      <w:r w:rsidRPr="00E11EA5">
        <w:t>9.5.5</w:t>
      </w:r>
      <w:r w:rsidRPr="00E11EA5">
        <w:tab/>
      </w:r>
      <w:r w:rsidRPr="00E11EA5">
        <w:tab/>
      </w:r>
      <w:bookmarkEnd w:id="1492"/>
      <w:r w:rsidRPr="00E11EA5">
        <w:t>Plane Wave Synthesizer</w:t>
      </w:r>
      <w:bookmarkEnd w:id="1493"/>
      <w:bookmarkEnd w:id="1494"/>
      <w:bookmarkEnd w:id="1495"/>
      <w:bookmarkEnd w:id="1496"/>
      <w:bookmarkEnd w:id="1497"/>
      <w:r w:rsidRPr="00E11EA5" w:rsidDel="00560E28">
        <w:t xml:space="preserve"> </w:t>
      </w:r>
    </w:p>
    <w:p w14:paraId="13050517" w14:textId="77777777" w:rsidR="009D5361" w:rsidRPr="00E11EA5" w:rsidRDefault="009D5361" w:rsidP="009D5361">
      <w:pPr>
        <w:pStyle w:val="Heading4"/>
        <w:rPr>
          <w:lang w:eastAsia="sv-SE"/>
        </w:rPr>
      </w:pPr>
      <w:bookmarkStart w:id="1498" w:name="_Toc34696795"/>
      <w:bookmarkStart w:id="1499" w:name="_Toc43739128"/>
      <w:bookmarkStart w:id="1500" w:name="_Toc46346889"/>
      <w:bookmarkStart w:id="1501" w:name="_Toc53165828"/>
      <w:bookmarkStart w:id="1502" w:name="_Toc53166523"/>
      <w:bookmarkStart w:id="1503" w:name="_Toc53167217"/>
      <w:r w:rsidRPr="00E11EA5">
        <w:rPr>
          <w:lang w:eastAsia="sv-SE"/>
        </w:rPr>
        <w:t>9.5.5.1</w:t>
      </w:r>
      <w:r w:rsidRPr="00E11EA5">
        <w:rPr>
          <w:lang w:eastAsia="sv-SE"/>
        </w:rPr>
        <w:tab/>
        <w:t>Measurement system description</w:t>
      </w:r>
      <w:bookmarkEnd w:id="1498"/>
      <w:bookmarkEnd w:id="1499"/>
      <w:bookmarkEnd w:id="1500"/>
      <w:bookmarkEnd w:id="1501"/>
      <w:bookmarkEnd w:id="1502"/>
      <w:bookmarkEnd w:id="1503"/>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1504" w:name="_Toc34696796"/>
      <w:bookmarkStart w:id="1505" w:name="_Toc43739129"/>
      <w:bookmarkStart w:id="1506" w:name="_Toc46346890"/>
      <w:bookmarkStart w:id="1507" w:name="_Toc53165829"/>
      <w:bookmarkStart w:id="1508" w:name="_Toc53166524"/>
      <w:bookmarkStart w:id="1509" w:name="_Toc53167218"/>
      <w:r w:rsidRPr="00E11EA5">
        <w:rPr>
          <w:lang w:eastAsia="sv-SE"/>
        </w:rPr>
        <w:t>9.5.5.2</w:t>
      </w:r>
      <w:r w:rsidRPr="00E11EA5">
        <w:rPr>
          <w:lang w:eastAsia="sv-SE"/>
        </w:rPr>
        <w:tab/>
        <w:t xml:space="preserve">Test </w:t>
      </w:r>
      <w:r w:rsidRPr="00E11EA5">
        <w:t>procedure</w:t>
      </w:r>
      <w:bookmarkEnd w:id="1504"/>
      <w:bookmarkEnd w:id="1505"/>
      <w:bookmarkEnd w:id="1506"/>
      <w:bookmarkEnd w:id="1507"/>
      <w:bookmarkEnd w:id="1508"/>
      <w:bookmarkEnd w:id="1509"/>
    </w:p>
    <w:p w14:paraId="660917A0" w14:textId="77777777" w:rsidR="009D5361" w:rsidRPr="00E11EA5" w:rsidRDefault="009D5361" w:rsidP="009D5361">
      <w:pPr>
        <w:pStyle w:val="Heading5"/>
        <w:rPr>
          <w:lang w:eastAsia="sv-SE"/>
        </w:rPr>
      </w:pPr>
      <w:bookmarkStart w:id="1510" w:name="_Toc34696797"/>
      <w:bookmarkStart w:id="1511" w:name="_Toc43739130"/>
      <w:bookmarkStart w:id="1512" w:name="_Toc46346891"/>
      <w:bookmarkStart w:id="1513" w:name="_Toc53165830"/>
      <w:bookmarkStart w:id="1514" w:name="_Toc53166525"/>
      <w:bookmarkStart w:id="1515" w:name="_Toc53167219"/>
      <w:r w:rsidRPr="00E11EA5">
        <w:rPr>
          <w:lang w:eastAsia="sv-SE"/>
        </w:rPr>
        <w:t>9.5.5.2.1</w:t>
      </w:r>
      <w:r w:rsidRPr="00E11EA5">
        <w:rPr>
          <w:lang w:eastAsia="sv-SE"/>
        </w:rPr>
        <w:tab/>
      </w:r>
      <w:r w:rsidRPr="00E11EA5">
        <w:t xml:space="preserve">Stage 1: </w:t>
      </w:r>
      <w:r w:rsidRPr="00E11EA5">
        <w:rPr>
          <w:lang w:eastAsia="sv-SE"/>
        </w:rPr>
        <w:t>Calibration</w:t>
      </w:r>
      <w:bookmarkEnd w:id="1510"/>
      <w:bookmarkEnd w:id="1511"/>
      <w:bookmarkEnd w:id="1512"/>
      <w:bookmarkEnd w:id="1513"/>
      <w:bookmarkEnd w:id="1514"/>
      <w:bookmarkEnd w:id="1515"/>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1516" w:name="_Toc34696798"/>
      <w:bookmarkStart w:id="1517" w:name="_Toc43739131"/>
      <w:bookmarkStart w:id="1518" w:name="_Toc46346892"/>
      <w:bookmarkStart w:id="1519" w:name="_Toc53165831"/>
      <w:bookmarkStart w:id="1520" w:name="_Toc53166526"/>
      <w:bookmarkStart w:id="1521" w:name="_Toc53167220"/>
      <w:r w:rsidRPr="00E11EA5">
        <w:rPr>
          <w:lang w:eastAsia="sv-SE"/>
        </w:rPr>
        <w:t>9.5.5.2.2</w:t>
      </w:r>
      <w:r w:rsidRPr="00E11EA5">
        <w:rPr>
          <w:lang w:eastAsia="sv-SE"/>
        </w:rPr>
        <w:tab/>
      </w:r>
      <w:r w:rsidRPr="00E11EA5">
        <w:t xml:space="preserve">Stage 2: BS </w:t>
      </w:r>
      <w:r w:rsidRPr="00E11EA5">
        <w:rPr>
          <w:lang w:eastAsia="sv-SE"/>
        </w:rPr>
        <w:t>measurement</w:t>
      </w:r>
      <w:bookmarkEnd w:id="1516"/>
      <w:bookmarkEnd w:id="1517"/>
      <w:bookmarkEnd w:id="1518"/>
      <w:bookmarkEnd w:id="1519"/>
      <w:bookmarkEnd w:id="1520"/>
      <w:bookmarkEnd w:id="1521"/>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1522" w:name="_Toc34696805"/>
      <w:bookmarkStart w:id="1523" w:name="_Toc43739132"/>
      <w:bookmarkStart w:id="1524" w:name="_Toc46346893"/>
      <w:bookmarkStart w:id="1525" w:name="_Toc53165832"/>
      <w:bookmarkStart w:id="1526" w:name="_Toc53166527"/>
      <w:bookmarkStart w:id="1527" w:name="_Toc53167221"/>
      <w:r w:rsidRPr="00E11EA5">
        <w:lastRenderedPageBreak/>
        <w:t>9.5.5.3</w:t>
      </w:r>
      <w:r w:rsidRPr="00E11EA5">
        <w:tab/>
        <w:t>MU value derivation</w:t>
      </w:r>
      <w:r w:rsidRPr="00E11EA5">
        <w:rPr>
          <w:lang w:eastAsia="sv-SE"/>
        </w:rPr>
        <w:t>, FR1</w:t>
      </w:r>
      <w:bookmarkEnd w:id="1522"/>
      <w:bookmarkEnd w:id="1523"/>
      <w:bookmarkEnd w:id="1524"/>
      <w:bookmarkEnd w:id="1525"/>
      <w:bookmarkEnd w:id="1526"/>
      <w:bookmarkEnd w:id="1527"/>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1528" w:name="_Toc32332131"/>
      <w:bookmarkStart w:id="1529" w:name="_Toc37430048"/>
      <w:bookmarkStart w:id="1530" w:name="_Toc43739133"/>
      <w:bookmarkStart w:id="1531" w:name="_Toc46346894"/>
      <w:bookmarkStart w:id="1532" w:name="_Toc21086301"/>
      <w:bookmarkStart w:id="1533" w:name="_Toc29768738"/>
      <w:bookmarkStart w:id="1534" w:name="_Toc53165833"/>
      <w:bookmarkStart w:id="1535" w:name="_Toc53166528"/>
      <w:bookmarkStart w:id="1536" w:name="_Toc53167222"/>
      <w:r w:rsidRPr="00E11EA5">
        <w:t>9.5.</w:t>
      </w:r>
      <w:r w:rsidR="009D5361" w:rsidRPr="00E11EA5">
        <w:t>6</w:t>
      </w:r>
      <w:r w:rsidRPr="00E11EA5">
        <w:tab/>
      </w:r>
      <w:r w:rsidRPr="00E11EA5">
        <w:tab/>
        <w:t>Maximum accepted test system uncertainty</w:t>
      </w:r>
      <w:bookmarkEnd w:id="1528"/>
      <w:bookmarkEnd w:id="1529"/>
      <w:bookmarkEnd w:id="1530"/>
      <w:bookmarkEnd w:id="1531"/>
      <w:bookmarkEnd w:id="1534"/>
      <w:bookmarkEnd w:id="1535"/>
      <w:bookmarkEnd w:id="1536"/>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1532"/>
      <w:bookmarkEnd w:id="1533"/>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070FEFA5" w14:textId="5D7530FA" w:rsidR="00074F21" w:rsidRPr="00E11EA5" w:rsidRDefault="00074F21" w:rsidP="00074F21">
      <w:pPr>
        <w:rPr>
          <w:lang w:eastAsia="ko-KR"/>
        </w:rPr>
      </w:pPr>
      <w:bookmarkStart w:id="1537" w:name="_Toc32332132"/>
      <w:bookmarkStart w:id="1538" w:name="_Toc37430049"/>
      <w:bookmarkStart w:id="1539" w:name="_Toc43739134"/>
      <w:bookmarkStart w:id="1540"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5A67FA59" w14:textId="77777777" w:rsidR="00074F21" w:rsidRPr="00E11EA5" w:rsidRDefault="00074F21" w:rsidP="00074F21">
      <w:pPr>
        <w:pStyle w:val="Heading3"/>
      </w:pPr>
      <w:bookmarkStart w:id="1541" w:name="_Toc21086302"/>
      <w:bookmarkStart w:id="1542" w:name="_Toc29768739"/>
      <w:bookmarkStart w:id="1543" w:name="_Toc32332133"/>
      <w:bookmarkStart w:id="1544" w:name="_Toc37430050"/>
      <w:bookmarkStart w:id="1545" w:name="_Toc43739135"/>
      <w:bookmarkStart w:id="1546" w:name="_Toc46346896"/>
      <w:bookmarkStart w:id="1547" w:name="_Toc53165834"/>
      <w:bookmarkStart w:id="1548" w:name="_Toc53166529"/>
      <w:bookmarkStart w:id="1549" w:name="_Toc53167223"/>
      <w:bookmarkEnd w:id="1537"/>
      <w:bookmarkEnd w:id="1538"/>
      <w:bookmarkEnd w:id="1539"/>
      <w:bookmarkEnd w:id="1540"/>
      <w:r w:rsidRPr="00E11EA5">
        <w:lastRenderedPageBreak/>
        <w:t>9.5.7</w:t>
      </w:r>
      <w:r w:rsidRPr="00E11EA5">
        <w:tab/>
      </w:r>
      <w:r w:rsidRPr="00E11EA5">
        <w:tab/>
        <w:t>Test Tolerance for OTA output power dynamics</w:t>
      </w:r>
      <w:bookmarkEnd w:id="1547"/>
      <w:bookmarkEnd w:id="1548"/>
      <w:bookmarkEnd w:id="1549"/>
    </w:p>
    <w:p w14:paraId="61FC0EC2" w14:textId="77777777" w:rsidR="00074F21" w:rsidRPr="00E11EA5" w:rsidRDefault="00074F21" w:rsidP="00074F21">
      <w:r w:rsidRPr="00E11EA5">
        <w:t xml:space="preserve">Considering the methodology described in clause 5.1, Test Tolerance values for OTA output power dynamics were derived based on values captured in clause </w:t>
      </w:r>
      <w:r w:rsidRPr="00E11EA5">
        <w:rPr>
          <w:lang w:eastAsia="zh-CN"/>
        </w:rPr>
        <w:t>9.5.6</w:t>
      </w:r>
      <w:r w:rsidRPr="00E11EA5">
        <w:t>.</w:t>
      </w:r>
    </w:p>
    <w:p w14:paraId="1DCF0DEF" w14:textId="77777777" w:rsidR="00074F21" w:rsidRPr="00E11EA5" w:rsidRDefault="00074F21" w:rsidP="00074F21">
      <w:r w:rsidRPr="00E11EA5">
        <w:rPr>
          <w:lang w:val="en-US"/>
        </w:rPr>
        <w:t>The TT was decided to be the same as the MU in FR1</w:t>
      </w:r>
      <w:r w:rsidRPr="00E11EA5">
        <w:t>.</w:t>
      </w:r>
    </w:p>
    <w:p w14:paraId="2B563B0E"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0C916A1A" w14:textId="77777777" w:rsidTr="0013347C">
        <w:trPr>
          <w:jc w:val="center"/>
        </w:trPr>
        <w:tc>
          <w:tcPr>
            <w:tcW w:w="1707" w:type="dxa"/>
            <w:shd w:val="clear" w:color="auto" w:fill="auto"/>
            <w:noWrap/>
            <w:vAlign w:val="bottom"/>
            <w:hideMark/>
          </w:tcPr>
          <w:p w14:paraId="26244887"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58FF1E9C"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463005"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5AD187D" w14:textId="77777777" w:rsidR="00074F21" w:rsidRPr="00E11EA5" w:rsidRDefault="00074F21" w:rsidP="0013347C">
            <w:pPr>
              <w:pStyle w:val="TAH"/>
            </w:pPr>
            <w:r w:rsidRPr="00E11EA5">
              <w:rPr>
                <w:rFonts w:hint="eastAsia"/>
              </w:rPr>
              <w:t>4.2</w:t>
            </w:r>
            <w:r>
              <w:t xml:space="preserve"> </w:t>
            </w:r>
            <w:r w:rsidRPr="00E11EA5">
              <w:rPr>
                <w:rFonts w:hint="eastAsia"/>
              </w:rPr>
              <w:t xml:space="preserve">GHz &lt; f </w:t>
            </w:r>
            <w:r w:rsidRPr="00E11EA5">
              <w:rPr>
                <w:rFonts w:ascii="Cambria Math" w:hAnsi="Cambria Math" w:cs="Cambria Math"/>
              </w:rPr>
              <w:t>≦</w:t>
            </w:r>
            <w:r w:rsidRPr="00E11EA5">
              <w:rPr>
                <w:rFonts w:hint="eastAsia"/>
              </w:rPr>
              <w:t xml:space="preserve"> 6</w:t>
            </w:r>
            <w:r>
              <w:t xml:space="preserve"> </w:t>
            </w:r>
            <w:r w:rsidRPr="00E11EA5">
              <w:rPr>
                <w:rFonts w:hint="eastAsia"/>
              </w:rPr>
              <w:t>GHz</w:t>
            </w:r>
          </w:p>
        </w:tc>
      </w:tr>
      <w:tr w:rsidR="00074F21" w:rsidRPr="00E11EA5" w14:paraId="57E6183C" w14:textId="77777777" w:rsidTr="0013347C">
        <w:trPr>
          <w:jc w:val="center"/>
        </w:trPr>
        <w:tc>
          <w:tcPr>
            <w:tcW w:w="1707" w:type="dxa"/>
            <w:shd w:val="clear" w:color="auto" w:fill="auto"/>
            <w:noWrap/>
            <w:vAlign w:val="center"/>
            <w:hideMark/>
          </w:tcPr>
          <w:p w14:paraId="41A01022" w14:textId="77777777" w:rsidR="00074F21" w:rsidRPr="00E11EA5" w:rsidRDefault="00074F21" w:rsidP="0013347C">
            <w:pPr>
              <w:pStyle w:val="TAC"/>
            </w:pPr>
            <w:r w:rsidRPr="00E11EA5">
              <w:t>Test Tolerance (dB)</w:t>
            </w:r>
          </w:p>
        </w:tc>
        <w:tc>
          <w:tcPr>
            <w:tcW w:w="1265" w:type="dxa"/>
            <w:shd w:val="clear" w:color="auto" w:fill="auto"/>
            <w:noWrap/>
            <w:vAlign w:val="center"/>
          </w:tcPr>
          <w:p w14:paraId="3497B408" w14:textId="77777777" w:rsidR="00074F21" w:rsidRPr="00E11EA5" w:rsidRDefault="00074F21" w:rsidP="0013347C">
            <w:pPr>
              <w:pStyle w:val="TAC"/>
            </w:pPr>
            <w:r w:rsidRPr="00E11EA5">
              <w:rPr>
                <w:rFonts w:hint="eastAsia"/>
              </w:rPr>
              <w:t>0.4</w:t>
            </w:r>
          </w:p>
        </w:tc>
        <w:tc>
          <w:tcPr>
            <w:tcW w:w="1807" w:type="dxa"/>
            <w:shd w:val="clear" w:color="auto" w:fill="auto"/>
            <w:noWrap/>
            <w:vAlign w:val="center"/>
          </w:tcPr>
          <w:p w14:paraId="3AE25BEA" w14:textId="77777777" w:rsidR="00074F21" w:rsidRPr="00E11EA5" w:rsidRDefault="00074F21" w:rsidP="0013347C">
            <w:pPr>
              <w:pStyle w:val="TAC"/>
            </w:pPr>
            <w:r w:rsidRPr="00E11EA5">
              <w:rPr>
                <w:rFonts w:hint="eastAsia"/>
              </w:rPr>
              <w:t>0.4</w:t>
            </w:r>
          </w:p>
        </w:tc>
        <w:tc>
          <w:tcPr>
            <w:tcW w:w="2304" w:type="dxa"/>
            <w:vAlign w:val="center"/>
          </w:tcPr>
          <w:p w14:paraId="18ED0504" w14:textId="77777777" w:rsidR="00074F21" w:rsidRPr="00E11EA5" w:rsidRDefault="00074F21" w:rsidP="0013347C">
            <w:pPr>
              <w:pStyle w:val="TAC"/>
            </w:pPr>
            <w:r w:rsidRPr="00E11EA5">
              <w:rPr>
                <w:rFonts w:hint="eastAsia"/>
              </w:rPr>
              <w:t>0.4</w:t>
            </w:r>
          </w:p>
        </w:tc>
      </w:tr>
    </w:tbl>
    <w:p w14:paraId="313C8EF6" w14:textId="77777777" w:rsidR="00074F21" w:rsidRPr="00E11EA5" w:rsidRDefault="00074F21" w:rsidP="00074F21">
      <w:pPr>
        <w:pStyle w:val="TH"/>
        <w:rPr>
          <w:lang w:eastAsia="ko-KR"/>
        </w:rPr>
      </w:pPr>
    </w:p>
    <w:p w14:paraId="7B45530C"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074F21" w:rsidRPr="00E11EA5" w14:paraId="641A48BF" w14:textId="77777777" w:rsidTr="0013347C">
        <w:trPr>
          <w:jc w:val="center"/>
        </w:trPr>
        <w:tc>
          <w:tcPr>
            <w:tcW w:w="1727" w:type="dxa"/>
            <w:shd w:val="clear" w:color="auto" w:fill="auto"/>
            <w:noWrap/>
            <w:vAlign w:val="bottom"/>
            <w:hideMark/>
          </w:tcPr>
          <w:p w14:paraId="2D8FF1D7" w14:textId="77777777" w:rsidR="00074F21" w:rsidRPr="00E11EA5" w:rsidRDefault="00074F21" w:rsidP="0013347C">
            <w:pPr>
              <w:spacing w:after="0"/>
              <w:rPr>
                <w:rFonts w:ascii="Arial" w:hAnsi="Arial" w:cs="Arial"/>
                <w:sz w:val="18"/>
                <w:szCs w:val="18"/>
              </w:rPr>
            </w:pPr>
          </w:p>
        </w:tc>
        <w:tc>
          <w:tcPr>
            <w:tcW w:w="952" w:type="dxa"/>
            <w:shd w:val="clear" w:color="auto" w:fill="auto"/>
            <w:vAlign w:val="center"/>
            <w:hideMark/>
          </w:tcPr>
          <w:p w14:paraId="063D8FF6" w14:textId="77777777" w:rsidR="00074F21" w:rsidRPr="00E11EA5" w:rsidRDefault="00074F21" w:rsidP="0013347C">
            <w:pPr>
              <w:pStyle w:val="TAH"/>
              <w:rPr>
                <w:rFonts w:cs="Arial"/>
              </w:rPr>
            </w:pPr>
            <w:r w:rsidRPr="00E11EA5">
              <w:rPr>
                <w:rFonts w:cs="Arial"/>
                <w:lang w:val="en-US" w:eastAsia="zh-CN"/>
              </w:rPr>
              <w:t>24.25&lt;f</w:t>
            </w:r>
            <w:r w:rsidRPr="00E11EA5">
              <w:rPr>
                <w:rFonts w:cs="Arial"/>
                <w:lang w:val="en-US" w:eastAsia="zh-CN"/>
              </w:rPr>
              <w:br/>
              <w:t>&lt;29.5GHz</w:t>
            </w:r>
          </w:p>
        </w:tc>
        <w:tc>
          <w:tcPr>
            <w:tcW w:w="852" w:type="dxa"/>
            <w:shd w:val="clear" w:color="auto" w:fill="auto"/>
            <w:vAlign w:val="center"/>
            <w:hideMark/>
          </w:tcPr>
          <w:p w14:paraId="02C89575" w14:textId="77777777" w:rsidR="00074F21" w:rsidRPr="00E11EA5" w:rsidRDefault="00074F21" w:rsidP="0013347C">
            <w:pPr>
              <w:pStyle w:val="TAH"/>
              <w:rPr>
                <w:rFonts w:cs="Arial"/>
              </w:rPr>
            </w:pPr>
            <w:r w:rsidRPr="00E11EA5">
              <w:rPr>
                <w:rFonts w:cs="Arial"/>
                <w:lang w:val="en-US" w:eastAsia="zh-CN"/>
              </w:rPr>
              <w:t>37 &lt;f &lt;40GHz</w:t>
            </w:r>
          </w:p>
        </w:tc>
      </w:tr>
      <w:tr w:rsidR="00074F21" w:rsidRPr="00E11EA5" w14:paraId="5AF10B6B" w14:textId="77777777" w:rsidTr="0013347C">
        <w:trPr>
          <w:jc w:val="center"/>
        </w:trPr>
        <w:tc>
          <w:tcPr>
            <w:tcW w:w="1727" w:type="dxa"/>
            <w:shd w:val="clear" w:color="auto" w:fill="auto"/>
            <w:noWrap/>
            <w:vAlign w:val="center"/>
            <w:hideMark/>
          </w:tcPr>
          <w:p w14:paraId="5F65BDC6" w14:textId="77777777" w:rsidR="00074F21" w:rsidRPr="00E11EA5" w:rsidRDefault="00074F21" w:rsidP="0013347C">
            <w:pPr>
              <w:pStyle w:val="TAC"/>
            </w:pPr>
            <w:r w:rsidRPr="00E11EA5">
              <w:t>Test Tolerance (dB)</w:t>
            </w:r>
          </w:p>
        </w:tc>
        <w:tc>
          <w:tcPr>
            <w:tcW w:w="952" w:type="dxa"/>
            <w:shd w:val="clear" w:color="auto" w:fill="auto"/>
            <w:noWrap/>
            <w:vAlign w:val="center"/>
          </w:tcPr>
          <w:p w14:paraId="5D2E4578" w14:textId="77777777" w:rsidR="00074F21" w:rsidRPr="00E11EA5" w:rsidRDefault="00074F21" w:rsidP="0013347C">
            <w:pPr>
              <w:pStyle w:val="TAC"/>
              <w:rPr>
                <w:rFonts w:cs="Arial"/>
              </w:rPr>
            </w:pPr>
            <w:r w:rsidRPr="00E11EA5">
              <w:rPr>
                <w:rFonts w:cs="Arial"/>
              </w:rPr>
              <w:t>0.4</w:t>
            </w:r>
          </w:p>
        </w:tc>
        <w:tc>
          <w:tcPr>
            <w:tcW w:w="852" w:type="dxa"/>
            <w:shd w:val="clear" w:color="auto" w:fill="auto"/>
            <w:noWrap/>
            <w:vAlign w:val="center"/>
          </w:tcPr>
          <w:p w14:paraId="532C060D" w14:textId="77777777" w:rsidR="00074F21" w:rsidRPr="00E11EA5" w:rsidRDefault="00074F21" w:rsidP="0013347C">
            <w:pPr>
              <w:pStyle w:val="TAC"/>
              <w:rPr>
                <w:rFonts w:cs="Arial"/>
              </w:rPr>
            </w:pPr>
            <w:r w:rsidRPr="00E11EA5">
              <w:rPr>
                <w:rFonts w:cs="Arial"/>
              </w:rPr>
              <w:t>0.4</w:t>
            </w:r>
          </w:p>
        </w:tc>
      </w:tr>
    </w:tbl>
    <w:p w14:paraId="6C4FFAE2" w14:textId="77777777" w:rsidR="00074F21" w:rsidRPr="00E11EA5" w:rsidRDefault="00074F21" w:rsidP="00074F21">
      <w:pPr>
        <w:pStyle w:val="TH"/>
        <w:rPr>
          <w:lang w:eastAsia="ko-KR"/>
        </w:rPr>
      </w:pPr>
      <w:r w:rsidRPr="00E11EA5" w:rsidDel="00796A2B">
        <w:rPr>
          <w:lang w:eastAsia="ko-KR"/>
        </w:rPr>
        <w:t xml:space="preserve"> </w:t>
      </w:r>
    </w:p>
    <w:p w14:paraId="5358A956" w14:textId="77777777" w:rsidR="00074F21" w:rsidRPr="00E11EA5" w:rsidRDefault="00074F21" w:rsidP="00074F21">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0B0FD5A8" w14:textId="77777777" w:rsidTr="0013347C">
        <w:trPr>
          <w:jc w:val="center"/>
        </w:trPr>
        <w:tc>
          <w:tcPr>
            <w:tcW w:w="1707" w:type="dxa"/>
            <w:shd w:val="clear" w:color="auto" w:fill="auto"/>
            <w:noWrap/>
            <w:vAlign w:val="bottom"/>
            <w:hideMark/>
          </w:tcPr>
          <w:p w14:paraId="0B651E30"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4143D807"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2C34E0C"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9960377"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18EB935D" w14:textId="77777777" w:rsidTr="0013347C">
        <w:trPr>
          <w:jc w:val="center"/>
        </w:trPr>
        <w:tc>
          <w:tcPr>
            <w:tcW w:w="1707" w:type="dxa"/>
            <w:shd w:val="clear" w:color="auto" w:fill="auto"/>
            <w:noWrap/>
            <w:vAlign w:val="center"/>
            <w:hideMark/>
          </w:tcPr>
          <w:p w14:paraId="79845762" w14:textId="77777777" w:rsidR="00074F21" w:rsidRPr="00E11EA5" w:rsidRDefault="00074F21" w:rsidP="0013347C">
            <w:pPr>
              <w:pStyle w:val="TAC"/>
            </w:pPr>
            <w:r w:rsidRPr="00E11EA5">
              <w:t>Test Tolerance (dB)</w:t>
            </w:r>
          </w:p>
        </w:tc>
        <w:tc>
          <w:tcPr>
            <w:tcW w:w="1265" w:type="dxa"/>
            <w:shd w:val="clear" w:color="auto" w:fill="auto"/>
            <w:noWrap/>
            <w:vAlign w:val="center"/>
          </w:tcPr>
          <w:p w14:paraId="65194422" w14:textId="77777777" w:rsidR="00074F21" w:rsidRPr="00E11EA5" w:rsidRDefault="00074F21" w:rsidP="0013347C">
            <w:pPr>
              <w:pStyle w:val="TAC"/>
            </w:pPr>
            <w:r w:rsidRPr="00E11EA5">
              <w:rPr>
                <w:rFonts w:hint="eastAsia"/>
              </w:rPr>
              <w:t>0.1</w:t>
            </w:r>
          </w:p>
        </w:tc>
        <w:tc>
          <w:tcPr>
            <w:tcW w:w="1807" w:type="dxa"/>
            <w:shd w:val="clear" w:color="auto" w:fill="auto"/>
            <w:noWrap/>
            <w:vAlign w:val="center"/>
          </w:tcPr>
          <w:p w14:paraId="1557BE2C" w14:textId="77777777" w:rsidR="00074F21" w:rsidRPr="00E11EA5" w:rsidRDefault="00074F21" w:rsidP="0013347C">
            <w:pPr>
              <w:pStyle w:val="TAC"/>
            </w:pPr>
            <w:r w:rsidRPr="00E11EA5">
              <w:rPr>
                <w:rFonts w:hint="eastAsia"/>
              </w:rPr>
              <w:t>0.1</w:t>
            </w:r>
          </w:p>
        </w:tc>
        <w:tc>
          <w:tcPr>
            <w:tcW w:w="2304" w:type="dxa"/>
            <w:vAlign w:val="center"/>
          </w:tcPr>
          <w:p w14:paraId="62274E16" w14:textId="77777777" w:rsidR="00074F21" w:rsidRPr="00E11EA5" w:rsidRDefault="00074F21" w:rsidP="0013347C">
            <w:pPr>
              <w:pStyle w:val="TAC"/>
            </w:pPr>
            <w:r w:rsidRPr="00E11EA5">
              <w:rPr>
                <w:rFonts w:hint="eastAsia"/>
              </w:rPr>
              <w:t>0.1</w:t>
            </w:r>
          </w:p>
        </w:tc>
      </w:tr>
    </w:tbl>
    <w:p w14:paraId="20810372" w14:textId="77777777" w:rsidR="00074F21" w:rsidRPr="00E11EA5" w:rsidRDefault="00074F21" w:rsidP="00074F21">
      <w:pPr>
        <w:pStyle w:val="TH"/>
        <w:rPr>
          <w:lang w:eastAsia="ko-KR"/>
        </w:rPr>
      </w:pPr>
    </w:p>
    <w:p w14:paraId="106DE9C9" w14:textId="77777777" w:rsidR="00074F21" w:rsidRPr="00E11EA5" w:rsidRDefault="00074F21" w:rsidP="00074F21">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29322ACF" w14:textId="77777777" w:rsidTr="0013347C">
        <w:trPr>
          <w:jc w:val="center"/>
        </w:trPr>
        <w:tc>
          <w:tcPr>
            <w:tcW w:w="1707" w:type="dxa"/>
            <w:shd w:val="clear" w:color="auto" w:fill="auto"/>
            <w:noWrap/>
            <w:vAlign w:val="bottom"/>
            <w:hideMark/>
          </w:tcPr>
          <w:p w14:paraId="63AE6E6D"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35CF4475"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B8215D1"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88BE08B"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561A8A70" w14:textId="77777777" w:rsidTr="0013347C">
        <w:trPr>
          <w:jc w:val="center"/>
        </w:trPr>
        <w:tc>
          <w:tcPr>
            <w:tcW w:w="1707" w:type="dxa"/>
            <w:shd w:val="clear" w:color="auto" w:fill="auto"/>
            <w:noWrap/>
            <w:vAlign w:val="center"/>
            <w:hideMark/>
          </w:tcPr>
          <w:p w14:paraId="04A119D9" w14:textId="77777777" w:rsidR="00074F21" w:rsidRPr="00E11EA5" w:rsidRDefault="00074F21" w:rsidP="0013347C">
            <w:pPr>
              <w:pStyle w:val="TAC"/>
            </w:pPr>
            <w:r w:rsidRPr="00E11EA5">
              <w:t>Test Tolerance (dB)</w:t>
            </w:r>
          </w:p>
        </w:tc>
        <w:tc>
          <w:tcPr>
            <w:tcW w:w="1265" w:type="dxa"/>
            <w:shd w:val="clear" w:color="auto" w:fill="auto"/>
            <w:noWrap/>
            <w:vAlign w:val="center"/>
          </w:tcPr>
          <w:p w14:paraId="33695AB9" w14:textId="77777777" w:rsidR="00074F21" w:rsidRPr="00E11EA5" w:rsidRDefault="00074F21" w:rsidP="0013347C">
            <w:pPr>
              <w:pStyle w:val="TAC"/>
            </w:pPr>
            <w:r w:rsidRPr="00E11EA5">
              <w:rPr>
                <w:rFonts w:hint="eastAsia"/>
              </w:rPr>
              <w:t>1.1</w:t>
            </w:r>
          </w:p>
        </w:tc>
        <w:tc>
          <w:tcPr>
            <w:tcW w:w="1807" w:type="dxa"/>
            <w:shd w:val="clear" w:color="auto" w:fill="auto"/>
            <w:noWrap/>
            <w:vAlign w:val="center"/>
          </w:tcPr>
          <w:p w14:paraId="6BCA2A38" w14:textId="77777777" w:rsidR="00074F21" w:rsidRPr="00E11EA5" w:rsidRDefault="00074F21" w:rsidP="0013347C">
            <w:pPr>
              <w:pStyle w:val="TAC"/>
            </w:pPr>
            <w:r w:rsidRPr="00E11EA5">
              <w:t>1.1</w:t>
            </w:r>
          </w:p>
        </w:tc>
        <w:tc>
          <w:tcPr>
            <w:tcW w:w="2304" w:type="dxa"/>
            <w:vAlign w:val="center"/>
          </w:tcPr>
          <w:p w14:paraId="45C29D54" w14:textId="77777777" w:rsidR="00074F21" w:rsidRPr="00E11EA5" w:rsidRDefault="00074F21" w:rsidP="0013347C">
            <w:pPr>
              <w:pStyle w:val="TAC"/>
            </w:pPr>
            <w:r w:rsidRPr="00E11EA5">
              <w:t>1.1</w:t>
            </w:r>
          </w:p>
        </w:tc>
      </w:tr>
    </w:tbl>
    <w:p w14:paraId="533DCC3E" w14:textId="77777777" w:rsidR="00074F21" w:rsidRPr="00E11EA5" w:rsidRDefault="00074F21" w:rsidP="00074F21">
      <w:pPr>
        <w:pStyle w:val="TH"/>
        <w:rPr>
          <w:lang w:eastAsia="ko-KR"/>
        </w:rPr>
      </w:pPr>
    </w:p>
    <w:p w14:paraId="04D15366"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1E4BA33B" w14:textId="77777777" w:rsidTr="0013347C">
        <w:trPr>
          <w:jc w:val="center"/>
        </w:trPr>
        <w:tc>
          <w:tcPr>
            <w:tcW w:w="1707" w:type="dxa"/>
            <w:shd w:val="clear" w:color="auto" w:fill="auto"/>
            <w:noWrap/>
            <w:vAlign w:val="bottom"/>
            <w:hideMark/>
          </w:tcPr>
          <w:p w14:paraId="6D79209B"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5AE4CF1F"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6EAB8FF"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5C7D538"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58C8F477" w14:textId="77777777" w:rsidTr="0013347C">
        <w:trPr>
          <w:jc w:val="center"/>
        </w:trPr>
        <w:tc>
          <w:tcPr>
            <w:tcW w:w="1707" w:type="dxa"/>
            <w:shd w:val="clear" w:color="auto" w:fill="auto"/>
            <w:noWrap/>
            <w:vAlign w:val="center"/>
            <w:hideMark/>
          </w:tcPr>
          <w:p w14:paraId="56C1D8C3" w14:textId="77777777" w:rsidR="00074F21" w:rsidRPr="00E11EA5" w:rsidRDefault="00074F21" w:rsidP="0013347C">
            <w:pPr>
              <w:pStyle w:val="TAC"/>
            </w:pPr>
            <w:r w:rsidRPr="00E11EA5">
              <w:t>Test Tolerance (dB)</w:t>
            </w:r>
          </w:p>
        </w:tc>
        <w:tc>
          <w:tcPr>
            <w:tcW w:w="1265" w:type="dxa"/>
            <w:shd w:val="clear" w:color="auto" w:fill="auto"/>
            <w:noWrap/>
            <w:vAlign w:val="center"/>
          </w:tcPr>
          <w:p w14:paraId="65A591DF" w14:textId="77777777" w:rsidR="00074F21" w:rsidRPr="00E11EA5" w:rsidRDefault="00074F21" w:rsidP="0013347C">
            <w:pPr>
              <w:pStyle w:val="TAC"/>
            </w:pPr>
            <w:r w:rsidRPr="00E11EA5">
              <w:rPr>
                <w:rFonts w:hint="eastAsia"/>
              </w:rPr>
              <w:t>0.3</w:t>
            </w:r>
          </w:p>
        </w:tc>
        <w:tc>
          <w:tcPr>
            <w:tcW w:w="1807" w:type="dxa"/>
            <w:shd w:val="clear" w:color="auto" w:fill="auto"/>
            <w:noWrap/>
            <w:vAlign w:val="center"/>
          </w:tcPr>
          <w:p w14:paraId="1BD9FA78" w14:textId="77777777" w:rsidR="00074F21" w:rsidRPr="00E11EA5" w:rsidRDefault="00074F21" w:rsidP="0013347C">
            <w:pPr>
              <w:pStyle w:val="TAC"/>
            </w:pPr>
            <w:r w:rsidRPr="00E11EA5">
              <w:rPr>
                <w:rFonts w:hint="eastAsia"/>
              </w:rPr>
              <w:t>0.3</w:t>
            </w:r>
          </w:p>
        </w:tc>
        <w:tc>
          <w:tcPr>
            <w:tcW w:w="2304" w:type="dxa"/>
            <w:vAlign w:val="center"/>
          </w:tcPr>
          <w:p w14:paraId="146A9AFF" w14:textId="77777777" w:rsidR="00074F21" w:rsidRPr="00E11EA5" w:rsidRDefault="00074F21" w:rsidP="0013347C">
            <w:pPr>
              <w:pStyle w:val="TAC"/>
            </w:pPr>
            <w:r w:rsidRPr="00E11EA5">
              <w:rPr>
                <w:rFonts w:hint="eastAsia"/>
              </w:rPr>
              <w:t>0.3</w:t>
            </w:r>
          </w:p>
        </w:tc>
      </w:tr>
    </w:tbl>
    <w:p w14:paraId="30574C2D" w14:textId="77777777" w:rsidR="00074F21" w:rsidRPr="00E11EA5" w:rsidRDefault="00074F21" w:rsidP="00074F21">
      <w:pPr>
        <w:pStyle w:val="TH"/>
      </w:pPr>
    </w:p>
    <w:p w14:paraId="2012371C"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1CBDB6F2" w14:textId="77777777" w:rsidTr="0013347C">
        <w:trPr>
          <w:jc w:val="center"/>
        </w:trPr>
        <w:tc>
          <w:tcPr>
            <w:tcW w:w="1707" w:type="dxa"/>
            <w:shd w:val="clear" w:color="auto" w:fill="auto"/>
            <w:noWrap/>
            <w:vAlign w:val="bottom"/>
            <w:hideMark/>
          </w:tcPr>
          <w:p w14:paraId="75D90210"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2131184D"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37DF871"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2B10947"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21C35794" w14:textId="77777777" w:rsidTr="0013347C">
        <w:trPr>
          <w:jc w:val="center"/>
        </w:trPr>
        <w:tc>
          <w:tcPr>
            <w:tcW w:w="1707" w:type="dxa"/>
            <w:shd w:val="clear" w:color="auto" w:fill="auto"/>
            <w:noWrap/>
            <w:vAlign w:val="center"/>
            <w:hideMark/>
          </w:tcPr>
          <w:p w14:paraId="352026B3" w14:textId="77777777" w:rsidR="00074F21" w:rsidRPr="00E11EA5" w:rsidRDefault="00074F21" w:rsidP="0013347C">
            <w:pPr>
              <w:pStyle w:val="TAC"/>
            </w:pPr>
            <w:r w:rsidRPr="00E11EA5">
              <w:t>Test Tolerance (dB)</w:t>
            </w:r>
          </w:p>
        </w:tc>
        <w:tc>
          <w:tcPr>
            <w:tcW w:w="1265" w:type="dxa"/>
            <w:shd w:val="clear" w:color="auto" w:fill="auto"/>
            <w:noWrap/>
            <w:vAlign w:val="center"/>
          </w:tcPr>
          <w:p w14:paraId="2D797121" w14:textId="77777777" w:rsidR="00074F21" w:rsidRPr="00E11EA5" w:rsidRDefault="00074F21" w:rsidP="0013347C">
            <w:pPr>
              <w:pStyle w:val="TAC"/>
            </w:pPr>
            <w:r w:rsidRPr="00E11EA5">
              <w:rPr>
                <w:rFonts w:hint="eastAsia"/>
              </w:rPr>
              <w:t>0.7</w:t>
            </w:r>
          </w:p>
        </w:tc>
        <w:tc>
          <w:tcPr>
            <w:tcW w:w="1807" w:type="dxa"/>
            <w:shd w:val="clear" w:color="auto" w:fill="auto"/>
            <w:noWrap/>
            <w:vAlign w:val="center"/>
          </w:tcPr>
          <w:p w14:paraId="26F5B922" w14:textId="77777777" w:rsidR="00074F21" w:rsidRPr="00E11EA5" w:rsidRDefault="00074F21" w:rsidP="0013347C">
            <w:pPr>
              <w:pStyle w:val="TAC"/>
            </w:pPr>
            <w:r w:rsidRPr="00E11EA5">
              <w:rPr>
                <w:rFonts w:hint="eastAsia"/>
              </w:rPr>
              <w:t>0.7</w:t>
            </w:r>
          </w:p>
        </w:tc>
        <w:tc>
          <w:tcPr>
            <w:tcW w:w="2304" w:type="dxa"/>
            <w:vAlign w:val="center"/>
          </w:tcPr>
          <w:p w14:paraId="3BCC2565" w14:textId="77777777" w:rsidR="00074F21" w:rsidRPr="00E11EA5" w:rsidRDefault="00074F21" w:rsidP="0013347C">
            <w:pPr>
              <w:pStyle w:val="TAC"/>
            </w:pPr>
            <w:r w:rsidRPr="00E11EA5">
              <w:rPr>
                <w:rFonts w:hint="eastAsia"/>
              </w:rPr>
              <w:t>0.7</w:t>
            </w:r>
          </w:p>
        </w:tc>
      </w:tr>
    </w:tbl>
    <w:p w14:paraId="5E0391F8" w14:textId="77777777" w:rsidR="00074F21" w:rsidRPr="00E11EA5" w:rsidRDefault="00074F21" w:rsidP="00074F21">
      <w:pPr>
        <w:pStyle w:val="TH"/>
      </w:pPr>
    </w:p>
    <w:p w14:paraId="4A03C2B1" w14:textId="73E4D317" w:rsidR="00074F21" w:rsidRPr="00E11EA5" w:rsidRDefault="00074F21" w:rsidP="00074F21">
      <w:r w:rsidRPr="00E11EA5">
        <w:rPr>
          <w:lang w:eastAsia="ko-KR"/>
        </w:rPr>
        <w:t xml:space="preserve">An overview of the TT values for all the requirements is captured in </w:t>
      </w:r>
      <w:r>
        <w:rPr>
          <w:lang w:eastAsia="ko-KR"/>
        </w:rPr>
        <w:t>clause 18</w:t>
      </w:r>
      <w:r w:rsidRPr="00E11EA5">
        <w:rPr>
          <w:lang w:eastAsia="ko-KR"/>
        </w:rPr>
        <w:t>.</w:t>
      </w:r>
    </w:p>
    <w:p w14:paraId="287B5744" w14:textId="77777777" w:rsidR="00FF68ED" w:rsidRPr="00E11EA5" w:rsidRDefault="00FF68ED" w:rsidP="00FF68ED">
      <w:pPr>
        <w:pStyle w:val="Heading2"/>
        <w:ind w:left="576" w:hanging="576"/>
        <w:rPr>
          <w:lang w:eastAsia="en-CA"/>
        </w:rPr>
      </w:pPr>
      <w:bookmarkStart w:id="1550" w:name="_Toc53165835"/>
      <w:bookmarkStart w:id="1551" w:name="_Toc53166530"/>
      <w:bookmarkStart w:id="1552" w:name="_Toc53167224"/>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1541"/>
      <w:bookmarkEnd w:id="1542"/>
      <w:bookmarkEnd w:id="1543"/>
      <w:bookmarkEnd w:id="1544"/>
      <w:bookmarkEnd w:id="1545"/>
      <w:bookmarkEnd w:id="1546"/>
      <w:bookmarkEnd w:id="1550"/>
      <w:bookmarkEnd w:id="1551"/>
      <w:bookmarkEnd w:id="1552"/>
    </w:p>
    <w:p w14:paraId="1ECF8E8B" w14:textId="77777777" w:rsidR="00FF68ED" w:rsidRPr="00E11EA5" w:rsidRDefault="00FF68ED" w:rsidP="00FF68ED">
      <w:pPr>
        <w:pStyle w:val="Heading3"/>
      </w:pPr>
      <w:bookmarkStart w:id="1553" w:name="_Toc21086303"/>
      <w:bookmarkStart w:id="1554" w:name="_Toc29768740"/>
      <w:bookmarkStart w:id="1555" w:name="_Toc32332134"/>
      <w:bookmarkStart w:id="1556" w:name="_Toc37430051"/>
      <w:bookmarkStart w:id="1557" w:name="_Toc43739136"/>
      <w:bookmarkStart w:id="1558" w:name="_Toc46346897"/>
      <w:bookmarkStart w:id="1559" w:name="_Toc53165836"/>
      <w:bookmarkStart w:id="1560" w:name="_Toc53166531"/>
      <w:bookmarkStart w:id="1561" w:name="_Toc53167225"/>
      <w:r w:rsidRPr="00E11EA5">
        <w:t>9.6.1</w:t>
      </w:r>
      <w:r w:rsidRPr="00E11EA5">
        <w:tab/>
      </w:r>
      <w:r w:rsidRPr="00E11EA5">
        <w:tab/>
        <w:t>General</w:t>
      </w:r>
      <w:bookmarkEnd w:id="1553"/>
      <w:bookmarkEnd w:id="1554"/>
      <w:bookmarkEnd w:id="1555"/>
      <w:bookmarkEnd w:id="1556"/>
      <w:bookmarkEnd w:id="1557"/>
      <w:bookmarkEnd w:id="1558"/>
      <w:bookmarkEnd w:id="1559"/>
      <w:bookmarkEnd w:id="1560"/>
      <w:bookmarkEnd w:id="1561"/>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1562" w:name="_Toc32332135"/>
      <w:bookmarkStart w:id="1563" w:name="_Toc37430052"/>
      <w:bookmarkStart w:id="1564" w:name="_Toc43739137"/>
      <w:bookmarkStart w:id="1565" w:name="_Toc46346898"/>
      <w:bookmarkStart w:id="1566" w:name="_Toc21086304"/>
      <w:bookmarkStart w:id="1567" w:name="_Toc29768741"/>
      <w:bookmarkStart w:id="1568" w:name="_Toc53165837"/>
      <w:bookmarkStart w:id="1569" w:name="_Toc53166532"/>
      <w:bookmarkStart w:id="1570" w:name="_Toc53167226"/>
      <w:r w:rsidRPr="00E11EA5">
        <w:t>9.6.2</w:t>
      </w:r>
      <w:r w:rsidRPr="00E11EA5">
        <w:tab/>
      </w:r>
      <w:r w:rsidRPr="00E11EA5">
        <w:tab/>
      </w:r>
      <w:r w:rsidRPr="00E11EA5">
        <w:rPr>
          <w:lang w:eastAsia="sv-SE"/>
        </w:rPr>
        <w:t>Indoor Anechoic Chamber</w:t>
      </w:r>
      <w:bookmarkEnd w:id="1562"/>
      <w:bookmarkEnd w:id="1563"/>
      <w:bookmarkEnd w:id="1564"/>
      <w:bookmarkEnd w:id="1565"/>
      <w:bookmarkEnd w:id="1568"/>
      <w:bookmarkEnd w:id="1569"/>
      <w:bookmarkEnd w:id="1570"/>
      <w:r w:rsidRPr="00E11EA5" w:rsidDel="00012D05">
        <w:t xml:space="preserve"> </w:t>
      </w:r>
    </w:p>
    <w:p w14:paraId="26766EEC" w14:textId="77777777" w:rsidR="00FF68ED" w:rsidRPr="00E11EA5" w:rsidRDefault="00FF68ED" w:rsidP="00FF68ED">
      <w:pPr>
        <w:pStyle w:val="Heading4"/>
        <w:rPr>
          <w:lang w:eastAsia="sv-SE"/>
        </w:rPr>
      </w:pPr>
      <w:bookmarkStart w:id="1571" w:name="_Toc32332136"/>
      <w:bookmarkStart w:id="1572" w:name="_Toc37430053"/>
      <w:bookmarkStart w:id="1573" w:name="_Toc43739138"/>
      <w:bookmarkStart w:id="1574" w:name="_Toc46346899"/>
      <w:bookmarkStart w:id="1575" w:name="_Toc53165838"/>
      <w:bookmarkStart w:id="1576" w:name="_Toc53166533"/>
      <w:bookmarkStart w:id="1577" w:name="_Toc53167227"/>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1571"/>
      <w:bookmarkEnd w:id="1572"/>
      <w:bookmarkEnd w:id="1573"/>
      <w:bookmarkEnd w:id="1574"/>
      <w:bookmarkEnd w:id="1575"/>
      <w:bookmarkEnd w:id="1576"/>
      <w:bookmarkEnd w:id="1577"/>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1578" w:name="_Toc32332137"/>
      <w:bookmarkStart w:id="1579" w:name="_Toc37430054"/>
      <w:bookmarkStart w:id="1580" w:name="_Toc43739139"/>
      <w:bookmarkStart w:id="1581" w:name="_Toc46346900"/>
      <w:bookmarkStart w:id="1582" w:name="_Toc53165839"/>
      <w:bookmarkStart w:id="1583" w:name="_Toc53166534"/>
      <w:bookmarkStart w:id="1584" w:name="_Toc53167228"/>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1578"/>
      <w:bookmarkEnd w:id="1579"/>
      <w:bookmarkEnd w:id="1580"/>
      <w:bookmarkEnd w:id="1581"/>
      <w:bookmarkEnd w:id="1582"/>
      <w:bookmarkEnd w:id="1583"/>
      <w:bookmarkEnd w:id="1584"/>
    </w:p>
    <w:p w14:paraId="48E3A222" w14:textId="77777777" w:rsidR="00FF68ED" w:rsidRPr="00E11EA5" w:rsidRDefault="00FF68ED" w:rsidP="00FF68ED">
      <w:pPr>
        <w:pStyle w:val="Heading5"/>
      </w:pPr>
      <w:bookmarkStart w:id="1585" w:name="_Toc32332138"/>
      <w:bookmarkStart w:id="1586" w:name="_Toc37430055"/>
      <w:bookmarkStart w:id="1587" w:name="_Toc43739140"/>
      <w:bookmarkStart w:id="1588" w:name="_Toc46346901"/>
      <w:bookmarkStart w:id="1589" w:name="_Toc53165840"/>
      <w:bookmarkStart w:id="1590" w:name="_Toc53166535"/>
      <w:bookmarkStart w:id="1591" w:name="_Toc53167229"/>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1585"/>
      <w:bookmarkEnd w:id="1586"/>
      <w:bookmarkEnd w:id="1587"/>
      <w:bookmarkEnd w:id="1588"/>
      <w:bookmarkEnd w:id="1589"/>
      <w:bookmarkEnd w:id="1590"/>
      <w:bookmarkEnd w:id="1591"/>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1592" w:name="_Toc32332139"/>
      <w:bookmarkStart w:id="1593" w:name="_Toc37430056"/>
      <w:bookmarkStart w:id="1594" w:name="_Toc43739141"/>
      <w:bookmarkStart w:id="1595" w:name="_Toc46346902"/>
      <w:bookmarkStart w:id="1596" w:name="_Toc53165841"/>
      <w:bookmarkStart w:id="1597" w:name="_Toc53166536"/>
      <w:bookmarkStart w:id="1598" w:name="_Toc53167230"/>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1592"/>
      <w:bookmarkEnd w:id="1593"/>
      <w:bookmarkEnd w:id="1594"/>
      <w:bookmarkEnd w:id="1595"/>
      <w:bookmarkEnd w:id="1596"/>
      <w:bookmarkEnd w:id="1597"/>
      <w:bookmarkEnd w:id="1598"/>
    </w:p>
    <w:bookmarkEnd w:id="1566"/>
    <w:bookmarkEnd w:id="1567"/>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1599" w:name="_Toc21086308"/>
      <w:bookmarkStart w:id="1600" w:name="_Toc29768745"/>
      <w:bookmarkStart w:id="1601" w:name="_Toc32332140"/>
      <w:bookmarkStart w:id="1602" w:name="_Toc37430057"/>
      <w:bookmarkStart w:id="1603" w:name="_Toc43739142"/>
      <w:bookmarkStart w:id="1604" w:name="_Toc46346903"/>
      <w:bookmarkStart w:id="1605" w:name="_Toc53165842"/>
      <w:bookmarkStart w:id="1606" w:name="_Toc53166537"/>
      <w:bookmarkStart w:id="1607" w:name="_Toc53167231"/>
      <w:r w:rsidRPr="00E11EA5">
        <w:t>9.6.2.3</w:t>
      </w:r>
      <w:r w:rsidRPr="00E11EA5">
        <w:tab/>
        <w:t xml:space="preserve">MU </w:t>
      </w:r>
      <w:r w:rsidRPr="00E11EA5">
        <w:rPr>
          <w:lang w:eastAsia="sv-SE"/>
        </w:rPr>
        <w:t>value derivation</w:t>
      </w:r>
      <w:bookmarkEnd w:id="1599"/>
      <w:bookmarkEnd w:id="1600"/>
      <w:bookmarkEnd w:id="1601"/>
      <w:bookmarkEnd w:id="1602"/>
      <w:bookmarkEnd w:id="1603"/>
      <w:bookmarkEnd w:id="1604"/>
      <w:bookmarkEnd w:id="1605"/>
      <w:bookmarkEnd w:id="1606"/>
      <w:bookmarkEnd w:id="1607"/>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1608" w:name="_Toc32332141"/>
      <w:bookmarkStart w:id="1609" w:name="_Toc37430058"/>
      <w:bookmarkStart w:id="1610" w:name="_Toc43739143"/>
      <w:bookmarkStart w:id="1611" w:name="_Toc46346904"/>
      <w:bookmarkStart w:id="1612" w:name="_Toc21086309"/>
      <w:bookmarkStart w:id="1613" w:name="_Toc29768746"/>
      <w:bookmarkStart w:id="1614" w:name="_Toc53165843"/>
      <w:bookmarkStart w:id="1615" w:name="_Toc53166538"/>
      <w:bookmarkStart w:id="1616" w:name="_Toc53167232"/>
      <w:r w:rsidRPr="00E11EA5">
        <w:t>9.6.3</w:t>
      </w:r>
      <w:r w:rsidRPr="00E11EA5">
        <w:tab/>
      </w:r>
      <w:r w:rsidRPr="00E11EA5">
        <w:tab/>
        <w:t>Compact Antenna Test Range</w:t>
      </w:r>
      <w:bookmarkEnd w:id="1608"/>
      <w:bookmarkEnd w:id="1609"/>
      <w:bookmarkEnd w:id="1610"/>
      <w:bookmarkEnd w:id="1611"/>
      <w:bookmarkEnd w:id="1614"/>
      <w:bookmarkEnd w:id="1615"/>
      <w:bookmarkEnd w:id="1616"/>
      <w:r w:rsidRPr="00E11EA5" w:rsidDel="00CA5DA1">
        <w:t xml:space="preserve"> </w:t>
      </w:r>
      <w:bookmarkEnd w:id="1612"/>
      <w:bookmarkEnd w:id="1613"/>
    </w:p>
    <w:p w14:paraId="1CE5AC73" w14:textId="77777777" w:rsidR="00FF68ED" w:rsidRPr="00E11EA5" w:rsidRDefault="00FF68ED" w:rsidP="00FF68ED">
      <w:pPr>
        <w:pStyle w:val="Heading4"/>
        <w:rPr>
          <w:lang w:eastAsia="sv-SE"/>
        </w:rPr>
      </w:pPr>
      <w:bookmarkStart w:id="1617" w:name="_Toc32332142"/>
      <w:bookmarkStart w:id="1618" w:name="_Toc37430059"/>
      <w:bookmarkStart w:id="1619" w:name="_Toc43739144"/>
      <w:bookmarkStart w:id="1620" w:name="_Toc46346905"/>
      <w:bookmarkStart w:id="1621" w:name="_Toc21086310"/>
      <w:bookmarkStart w:id="1622" w:name="_Toc29768747"/>
      <w:bookmarkStart w:id="1623" w:name="_Toc53165844"/>
      <w:bookmarkStart w:id="1624" w:name="_Toc53166539"/>
      <w:bookmarkStart w:id="1625" w:name="_Toc53167233"/>
      <w:r w:rsidRPr="00E11EA5">
        <w:rPr>
          <w:lang w:eastAsia="sv-SE"/>
        </w:rPr>
        <w:t>9.6.3.1</w:t>
      </w:r>
      <w:r w:rsidRPr="00E11EA5">
        <w:rPr>
          <w:lang w:eastAsia="sv-SE"/>
        </w:rPr>
        <w:tab/>
        <w:t>Measurement system description</w:t>
      </w:r>
      <w:bookmarkEnd w:id="1617"/>
      <w:bookmarkEnd w:id="1618"/>
      <w:bookmarkEnd w:id="1619"/>
      <w:bookmarkEnd w:id="1620"/>
      <w:bookmarkEnd w:id="1623"/>
      <w:bookmarkEnd w:id="1624"/>
      <w:bookmarkEnd w:id="1625"/>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1626" w:name="_Toc32332143"/>
      <w:bookmarkStart w:id="1627" w:name="_Toc37430060"/>
      <w:bookmarkStart w:id="1628" w:name="_Toc43739145"/>
      <w:bookmarkStart w:id="1629" w:name="_Toc46346906"/>
      <w:bookmarkStart w:id="1630" w:name="_Toc53165845"/>
      <w:bookmarkStart w:id="1631" w:name="_Toc53166540"/>
      <w:bookmarkStart w:id="1632" w:name="_Toc53167234"/>
      <w:r w:rsidRPr="00E11EA5">
        <w:rPr>
          <w:lang w:eastAsia="sv-SE"/>
        </w:rPr>
        <w:lastRenderedPageBreak/>
        <w:t xml:space="preserve">9.6.3.2 </w:t>
      </w:r>
      <w:r w:rsidRPr="00E11EA5">
        <w:rPr>
          <w:lang w:eastAsia="sv-SE"/>
        </w:rPr>
        <w:tab/>
        <w:t>Test procedure</w:t>
      </w:r>
      <w:bookmarkEnd w:id="1626"/>
      <w:bookmarkEnd w:id="1627"/>
      <w:bookmarkEnd w:id="1628"/>
      <w:bookmarkEnd w:id="1629"/>
      <w:bookmarkEnd w:id="1630"/>
      <w:bookmarkEnd w:id="1631"/>
      <w:bookmarkEnd w:id="1632"/>
    </w:p>
    <w:p w14:paraId="01A59F3D" w14:textId="77777777" w:rsidR="00FF68ED" w:rsidRPr="00E11EA5" w:rsidRDefault="00FF68ED" w:rsidP="00FF68ED">
      <w:pPr>
        <w:pStyle w:val="Heading5"/>
      </w:pPr>
      <w:bookmarkStart w:id="1633" w:name="_Toc32332144"/>
      <w:bookmarkStart w:id="1634" w:name="_Toc37430061"/>
      <w:bookmarkStart w:id="1635" w:name="_Toc43739146"/>
      <w:bookmarkStart w:id="1636" w:name="_Toc46346907"/>
      <w:bookmarkStart w:id="1637" w:name="_Toc53165846"/>
      <w:bookmarkStart w:id="1638" w:name="_Toc53166541"/>
      <w:bookmarkStart w:id="1639" w:name="_Toc53167235"/>
      <w:r w:rsidRPr="00E11EA5">
        <w:rPr>
          <w:lang w:eastAsia="sv-SE"/>
        </w:rPr>
        <w:t>9.6.3.2.1</w:t>
      </w:r>
      <w:r w:rsidRPr="00E11EA5">
        <w:rPr>
          <w:lang w:eastAsia="sv-SE"/>
        </w:rPr>
        <w:tab/>
      </w:r>
      <w:r w:rsidRPr="00E11EA5">
        <w:t>Stage 1: Calibration</w:t>
      </w:r>
      <w:bookmarkEnd w:id="1633"/>
      <w:bookmarkEnd w:id="1634"/>
      <w:bookmarkEnd w:id="1635"/>
      <w:bookmarkEnd w:id="1636"/>
      <w:bookmarkEnd w:id="1637"/>
      <w:bookmarkEnd w:id="1638"/>
      <w:bookmarkEnd w:id="1639"/>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1640" w:name="_Toc32332145"/>
      <w:bookmarkStart w:id="1641" w:name="_Toc37430062"/>
      <w:bookmarkStart w:id="1642" w:name="_Toc43739147"/>
      <w:bookmarkStart w:id="1643" w:name="_Toc46346908"/>
      <w:bookmarkStart w:id="1644" w:name="_Toc53165847"/>
      <w:bookmarkStart w:id="1645" w:name="_Toc53166542"/>
      <w:bookmarkStart w:id="1646" w:name="_Toc53167236"/>
      <w:r w:rsidRPr="00E11EA5">
        <w:t>9.6.3.2.2</w:t>
      </w:r>
      <w:r w:rsidRPr="00E11EA5">
        <w:tab/>
        <w:t xml:space="preserve">Stage 2: BS </w:t>
      </w:r>
      <w:r w:rsidRPr="00E11EA5">
        <w:rPr>
          <w:lang w:eastAsia="sv-SE"/>
        </w:rPr>
        <w:t>measurement</w:t>
      </w:r>
      <w:bookmarkEnd w:id="1640"/>
      <w:bookmarkEnd w:id="1641"/>
      <w:bookmarkEnd w:id="1642"/>
      <w:bookmarkEnd w:id="1643"/>
      <w:bookmarkEnd w:id="1644"/>
      <w:bookmarkEnd w:id="1645"/>
      <w:bookmarkEnd w:id="1646"/>
      <w:r w:rsidRPr="00E11EA5" w:rsidDel="00883B04">
        <w:t xml:space="preserve"> </w:t>
      </w:r>
    </w:p>
    <w:bookmarkEnd w:id="1621"/>
    <w:bookmarkEnd w:id="1622"/>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1647" w:name="_Toc21086313"/>
      <w:bookmarkStart w:id="1648" w:name="_Toc29768750"/>
      <w:bookmarkStart w:id="1649" w:name="_Toc32332146"/>
      <w:bookmarkStart w:id="1650" w:name="_Toc37430063"/>
      <w:bookmarkStart w:id="1651" w:name="_Toc43739148"/>
      <w:bookmarkStart w:id="1652" w:name="_Toc46346909"/>
      <w:bookmarkStart w:id="1653" w:name="_Toc53165848"/>
      <w:bookmarkStart w:id="1654" w:name="_Toc53166543"/>
      <w:bookmarkStart w:id="1655" w:name="_Toc53167237"/>
      <w:r w:rsidRPr="00E11EA5">
        <w:t>9.6.3.3</w:t>
      </w:r>
      <w:r w:rsidRPr="00E11EA5">
        <w:tab/>
        <w:t xml:space="preserve">MU </w:t>
      </w:r>
      <w:bookmarkEnd w:id="1647"/>
      <w:bookmarkEnd w:id="1648"/>
      <w:r w:rsidRPr="00E11EA5">
        <w:t>value derivation</w:t>
      </w:r>
      <w:bookmarkEnd w:id="1649"/>
      <w:bookmarkEnd w:id="1650"/>
      <w:bookmarkEnd w:id="1651"/>
      <w:bookmarkEnd w:id="1652"/>
      <w:bookmarkEnd w:id="1653"/>
      <w:bookmarkEnd w:id="1654"/>
      <w:bookmarkEnd w:id="1655"/>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656" w:name="_Toc21086314"/>
      <w:bookmarkStart w:id="1657" w:name="_Toc29768751"/>
      <w:bookmarkStart w:id="1658" w:name="_Toc32332147"/>
      <w:bookmarkStart w:id="1659" w:name="_Toc37430064"/>
      <w:bookmarkStart w:id="1660" w:name="_Toc43739149"/>
      <w:bookmarkStart w:id="1661" w:name="_Toc46346910"/>
      <w:bookmarkStart w:id="1662" w:name="_Toc53165849"/>
      <w:bookmarkStart w:id="1663" w:name="_Toc53166544"/>
      <w:bookmarkStart w:id="1664" w:name="_Toc53167238"/>
      <w:r w:rsidRPr="00E11EA5">
        <w:t>9.6.4</w:t>
      </w:r>
      <w:r w:rsidRPr="00E11EA5">
        <w:tab/>
      </w:r>
      <w:r w:rsidRPr="00E11EA5">
        <w:tab/>
        <w:t>Near Field</w:t>
      </w:r>
      <w:bookmarkEnd w:id="1656"/>
      <w:bookmarkEnd w:id="1657"/>
      <w:r w:rsidRPr="00E11EA5">
        <w:t xml:space="preserve"> Test Range</w:t>
      </w:r>
      <w:bookmarkEnd w:id="1658"/>
      <w:bookmarkEnd w:id="1659"/>
      <w:bookmarkEnd w:id="1660"/>
      <w:bookmarkEnd w:id="1661"/>
      <w:bookmarkEnd w:id="1662"/>
      <w:bookmarkEnd w:id="1663"/>
      <w:bookmarkEnd w:id="1664"/>
    </w:p>
    <w:p w14:paraId="0DDE1DC6" w14:textId="77777777" w:rsidR="00FF68ED" w:rsidRPr="00E11EA5" w:rsidRDefault="00FF68ED" w:rsidP="00FF68ED">
      <w:pPr>
        <w:pStyle w:val="Heading4"/>
        <w:rPr>
          <w:lang w:eastAsia="sv-SE"/>
        </w:rPr>
      </w:pPr>
      <w:bookmarkStart w:id="1665" w:name="_Toc32332148"/>
      <w:bookmarkStart w:id="1666" w:name="_Toc37430065"/>
      <w:bookmarkStart w:id="1667" w:name="_Toc43739150"/>
      <w:bookmarkStart w:id="1668" w:name="_Toc46346911"/>
      <w:bookmarkStart w:id="1669" w:name="_Toc53165850"/>
      <w:bookmarkStart w:id="1670" w:name="_Toc53166545"/>
      <w:bookmarkStart w:id="1671" w:name="_Toc53167239"/>
      <w:r w:rsidRPr="00E11EA5">
        <w:rPr>
          <w:lang w:eastAsia="sv-SE"/>
        </w:rPr>
        <w:t>9.6.4.1</w:t>
      </w:r>
      <w:r w:rsidRPr="00E11EA5">
        <w:rPr>
          <w:lang w:eastAsia="sv-SE"/>
        </w:rPr>
        <w:tab/>
        <w:t>Measurement system description</w:t>
      </w:r>
      <w:bookmarkEnd w:id="1665"/>
      <w:bookmarkEnd w:id="1666"/>
      <w:bookmarkEnd w:id="1667"/>
      <w:bookmarkEnd w:id="1668"/>
      <w:bookmarkEnd w:id="1669"/>
      <w:bookmarkEnd w:id="1670"/>
      <w:bookmarkEnd w:id="1671"/>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672" w:name="_Toc32332149"/>
      <w:bookmarkStart w:id="1673" w:name="_Toc37430066"/>
      <w:bookmarkStart w:id="1674" w:name="_Toc43739151"/>
      <w:bookmarkStart w:id="1675" w:name="_Toc46346912"/>
      <w:bookmarkStart w:id="1676" w:name="_Toc21086316"/>
      <w:bookmarkStart w:id="1677" w:name="_Toc29768753"/>
      <w:bookmarkStart w:id="1678" w:name="_Toc53165851"/>
      <w:bookmarkStart w:id="1679" w:name="_Toc53166546"/>
      <w:bookmarkStart w:id="1680" w:name="_Toc53167240"/>
      <w:r w:rsidRPr="00E11EA5">
        <w:rPr>
          <w:lang w:eastAsia="sv-SE"/>
        </w:rPr>
        <w:t>9.6.4.2</w:t>
      </w:r>
      <w:r w:rsidRPr="00E11EA5">
        <w:rPr>
          <w:lang w:eastAsia="sv-SE"/>
        </w:rPr>
        <w:tab/>
        <w:t>Test procedure</w:t>
      </w:r>
      <w:bookmarkEnd w:id="1672"/>
      <w:bookmarkEnd w:id="1673"/>
      <w:bookmarkEnd w:id="1674"/>
      <w:bookmarkEnd w:id="1675"/>
      <w:bookmarkEnd w:id="1678"/>
      <w:bookmarkEnd w:id="1679"/>
      <w:bookmarkEnd w:id="1680"/>
    </w:p>
    <w:p w14:paraId="2B5D1AC2" w14:textId="77777777" w:rsidR="00FF68ED" w:rsidRPr="00E11EA5" w:rsidRDefault="00FF68ED" w:rsidP="00FF68ED">
      <w:pPr>
        <w:pStyle w:val="Heading5"/>
        <w:rPr>
          <w:b/>
        </w:rPr>
      </w:pPr>
      <w:bookmarkStart w:id="1681" w:name="_Toc32332150"/>
      <w:bookmarkStart w:id="1682" w:name="_Toc37430067"/>
      <w:bookmarkStart w:id="1683" w:name="_Toc43739152"/>
      <w:bookmarkStart w:id="1684" w:name="_Toc46346913"/>
      <w:bookmarkStart w:id="1685" w:name="_Toc53165852"/>
      <w:bookmarkStart w:id="1686" w:name="_Toc53166547"/>
      <w:bookmarkStart w:id="1687" w:name="_Toc53167241"/>
      <w:r w:rsidRPr="00E11EA5">
        <w:rPr>
          <w:lang w:eastAsia="sv-SE"/>
        </w:rPr>
        <w:t>9.6.4.2.1</w:t>
      </w:r>
      <w:r w:rsidRPr="00E11EA5">
        <w:rPr>
          <w:lang w:eastAsia="sv-SE"/>
        </w:rPr>
        <w:tab/>
      </w:r>
      <w:r w:rsidRPr="00E11EA5">
        <w:t xml:space="preserve">Stage 1: </w:t>
      </w:r>
      <w:r w:rsidRPr="00E11EA5">
        <w:rPr>
          <w:lang w:eastAsia="sv-SE"/>
        </w:rPr>
        <w:t>Calibration</w:t>
      </w:r>
      <w:bookmarkEnd w:id="1681"/>
      <w:bookmarkEnd w:id="1682"/>
      <w:bookmarkEnd w:id="1683"/>
      <w:bookmarkEnd w:id="1684"/>
      <w:bookmarkEnd w:id="1685"/>
      <w:bookmarkEnd w:id="1686"/>
      <w:bookmarkEnd w:id="1687"/>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676"/>
      <w:bookmarkEnd w:id="1677"/>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688" w:name="_Toc32332151"/>
      <w:bookmarkStart w:id="1689" w:name="_Toc37430068"/>
      <w:bookmarkStart w:id="1690" w:name="_Toc43739153"/>
      <w:bookmarkStart w:id="1691" w:name="_Toc46346914"/>
      <w:bookmarkStart w:id="1692" w:name="_Toc21086317"/>
      <w:bookmarkStart w:id="1693" w:name="_Toc29768754"/>
      <w:bookmarkStart w:id="1694" w:name="_Toc53165853"/>
      <w:bookmarkStart w:id="1695" w:name="_Toc53166548"/>
      <w:bookmarkStart w:id="1696" w:name="_Toc53167242"/>
      <w:r w:rsidRPr="00E11EA5">
        <w:rPr>
          <w:lang w:eastAsia="sv-SE"/>
        </w:rPr>
        <w:t>9.6.4.2.2</w:t>
      </w:r>
      <w:r w:rsidRPr="00E11EA5">
        <w:tab/>
        <w:t>Stage 2: BS measurement</w:t>
      </w:r>
      <w:bookmarkEnd w:id="1688"/>
      <w:bookmarkEnd w:id="1689"/>
      <w:bookmarkEnd w:id="1690"/>
      <w:bookmarkEnd w:id="1691"/>
      <w:bookmarkEnd w:id="1694"/>
      <w:bookmarkEnd w:id="1695"/>
      <w:bookmarkEnd w:id="1696"/>
      <w:r w:rsidRPr="00E11EA5" w:rsidDel="000F2726">
        <w:rPr>
          <w:lang w:eastAsia="en-CA"/>
        </w:rPr>
        <w:t xml:space="preserve"> </w:t>
      </w:r>
    </w:p>
    <w:bookmarkEnd w:id="1692"/>
    <w:bookmarkEnd w:id="1693"/>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334B728E" w:rsidR="00FF68ED" w:rsidRPr="00E11EA5" w:rsidRDefault="006970C3" w:rsidP="006970C3">
      <w:pPr>
        <w:pStyle w:val="B1"/>
      </w:pPr>
      <w:r>
        <w:t>1.</w:t>
      </w:r>
      <w:r>
        <w:tab/>
      </w:r>
      <w:r w:rsidR="00FF68ED" w:rsidRPr="00E11EA5">
        <w:t>Align the BS with (Theta, Phi) angles corresponding to the declared conformance direction to be measured.</w:t>
      </w:r>
    </w:p>
    <w:p w14:paraId="1C17DCDD" w14:textId="77777777" w:rsidR="00FF68ED" w:rsidRPr="00E11EA5" w:rsidRDefault="00FF68ED" w:rsidP="006970C3">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6970C3">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6970C3">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6970C3">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697" w:name="_Toc21086318"/>
      <w:bookmarkStart w:id="1698" w:name="_Toc29768755"/>
      <w:bookmarkStart w:id="1699" w:name="_Toc32332152"/>
      <w:bookmarkStart w:id="1700" w:name="_Toc37430069"/>
      <w:bookmarkStart w:id="1701" w:name="_Toc43739154"/>
      <w:bookmarkStart w:id="1702" w:name="_Toc46346915"/>
      <w:bookmarkStart w:id="1703" w:name="_Toc53165854"/>
      <w:bookmarkStart w:id="1704" w:name="_Toc53166549"/>
      <w:bookmarkStart w:id="1705" w:name="_Toc53167243"/>
      <w:r w:rsidRPr="00E11EA5">
        <w:t>9.6.4.3</w:t>
      </w:r>
      <w:r w:rsidRPr="00E11EA5">
        <w:tab/>
        <w:t xml:space="preserve">MU </w:t>
      </w:r>
      <w:bookmarkEnd w:id="1697"/>
      <w:bookmarkEnd w:id="1698"/>
      <w:r w:rsidRPr="00E11EA5">
        <w:t>value derivation</w:t>
      </w:r>
      <w:bookmarkEnd w:id="1699"/>
      <w:bookmarkEnd w:id="1700"/>
      <w:bookmarkEnd w:id="1701"/>
      <w:bookmarkEnd w:id="1702"/>
      <w:bookmarkEnd w:id="1703"/>
      <w:bookmarkEnd w:id="1704"/>
      <w:bookmarkEnd w:id="1705"/>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706" w:name="_Toc34696816"/>
      <w:bookmarkStart w:id="1707" w:name="_Toc43739155"/>
      <w:bookmarkStart w:id="1708" w:name="_Toc46346916"/>
      <w:bookmarkStart w:id="1709" w:name="_Toc53165855"/>
      <w:bookmarkStart w:id="1710" w:name="_Toc53166550"/>
      <w:bookmarkStart w:id="1711" w:name="_Toc53167244"/>
      <w:r w:rsidRPr="00E11EA5">
        <w:t>9.6.5</w:t>
      </w:r>
      <w:r w:rsidRPr="00E11EA5">
        <w:tab/>
      </w:r>
      <w:r w:rsidRPr="00E11EA5">
        <w:tab/>
      </w:r>
      <w:bookmarkEnd w:id="1706"/>
      <w:r w:rsidRPr="00E11EA5">
        <w:t>Plane Wave Synthesizer</w:t>
      </w:r>
      <w:bookmarkEnd w:id="1707"/>
      <w:bookmarkEnd w:id="1708"/>
      <w:bookmarkEnd w:id="1709"/>
      <w:bookmarkEnd w:id="1710"/>
      <w:bookmarkEnd w:id="1711"/>
      <w:r w:rsidRPr="00E11EA5" w:rsidDel="00CA5DA1">
        <w:t xml:space="preserve"> </w:t>
      </w:r>
    </w:p>
    <w:p w14:paraId="142048B0" w14:textId="77777777" w:rsidR="0008094A" w:rsidRPr="00E11EA5" w:rsidRDefault="0008094A" w:rsidP="0008094A">
      <w:pPr>
        <w:pStyle w:val="Heading4"/>
        <w:rPr>
          <w:lang w:eastAsia="sv-SE"/>
        </w:rPr>
      </w:pPr>
      <w:bookmarkStart w:id="1712" w:name="_Toc34696817"/>
      <w:bookmarkStart w:id="1713" w:name="_Toc43739156"/>
      <w:bookmarkStart w:id="1714" w:name="_Toc46346917"/>
      <w:bookmarkStart w:id="1715" w:name="_Toc53165856"/>
      <w:bookmarkStart w:id="1716" w:name="_Toc53166551"/>
      <w:bookmarkStart w:id="1717" w:name="_Toc53167245"/>
      <w:r w:rsidRPr="00E11EA5">
        <w:rPr>
          <w:lang w:eastAsia="sv-SE"/>
        </w:rPr>
        <w:t>9.6.5.1</w:t>
      </w:r>
      <w:r w:rsidRPr="00E11EA5">
        <w:rPr>
          <w:lang w:eastAsia="sv-SE"/>
        </w:rPr>
        <w:tab/>
        <w:t>Measurement system description</w:t>
      </w:r>
      <w:bookmarkEnd w:id="1712"/>
      <w:bookmarkEnd w:id="1713"/>
      <w:bookmarkEnd w:id="1714"/>
      <w:bookmarkEnd w:id="1715"/>
      <w:bookmarkEnd w:id="1716"/>
      <w:bookmarkEnd w:id="1717"/>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718" w:name="_Toc34696818"/>
      <w:bookmarkStart w:id="1719" w:name="_Toc43739157"/>
      <w:bookmarkStart w:id="1720" w:name="_Toc46346918"/>
      <w:bookmarkStart w:id="1721" w:name="_Toc53165857"/>
      <w:bookmarkStart w:id="1722" w:name="_Toc53166552"/>
      <w:bookmarkStart w:id="1723" w:name="_Toc53167246"/>
      <w:r w:rsidRPr="00E11EA5">
        <w:rPr>
          <w:lang w:eastAsia="sv-SE"/>
        </w:rPr>
        <w:t xml:space="preserve">9.6.5.2 </w:t>
      </w:r>
      <w:r w:rsidRPr="00E11EA5">
        <w:rPr>
          <w:lang w:eastAsia="sv-SE"/>
        </w:rPr>
        <w:tab/>
        <w:t>Test procedure</w:t>
      </w:r>
      <w:bookmarkEnd w:id="1718"/>
      <w:bookmarkEnd w:id="1719"/>
      <w:bookmarkEnd w:id="1720"/>
      <w:bookmarkEnd w:id="1721"/>
      <w:bookmarkEnd w:id="1722"/>
      <w:bookmarkEnd w:id="1723"/>
    </w:p>
    <w:p w14:paraId="34F03516" w14:textId="77777777" w:rsidR="0008094A" w:rsidRPr="00E11EA5" w:rsidRDefault="0008094A" w:rsidP="0008094A">
      <w:pPr>
        <w:pStyle w:val="Heading5"/>
      </w:pPr>
      <w:bookmarkStart w:id="1724" w:name="_Toc34696819"/>
      <w:bookmarkStart w:id="1725" w:name="_Toc43739158"/>
      <w:bookmarkStart w:id="1726" w:name="_Toc46346919"/>
      <w:bookmarkStart w:id="1727" w:name="_Toc53165858"/>
      <w:bookmarkStart w:id="1728" w:name="_Toc53166553"/>
      <w:bookmarkStart w:id="1729" w:name="_Toc53167247"/>
      <w:r w:rsidRPr="00E11EA5">
        <w:rPr>
          <w:lang w:eastAsia="sv-SE"/>
        </w:rPr>
        <w:t>9.6.5.2.1</w:t>
      </w:r>
      <w:r w:rsidRPr="00E11EA5">
        <w:rPr>
          <w:lang w:eastAsia="sv-SE"/>
        </w:rPr>
        <w:tab/>
      </w:r>
      <w:r w:rsidRPr="00E11EA5">
        <w:t>Stage 1: Calibration</w:t>
      </w:r>
      <w:bookmarkEnd w:id="1724"/>
      <w:bookmarkEnd w:id="1725"/>
      <w:bookmarkEnd w:id="1726"/>
      <w:bookmarkEnd w:id="1727"/>
      <w:bookmarkEnd w:id="1728"/>
      <w:bookmarkEnd w:id="1729"/>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730" w:name="_Toc34696820"/>
      <w:bookmarkStart w:id="1731" w:name="_Toc43739159"/>
      <w:bookmarkStart w:id="1732" w:name="_Toc46346920"/>
      <w:bookmarkStart w:id="1733" w:name="_Toc53165859"/>
      <w:bookmarkStart w:id="1734" w:name="_Toc53166554"/>
      <w:bookmarkStart w:id="1735" w:name="_Toc53167248"/>
      <w:r w:rsidRPr="00E11EA5">
        <w:t>9.6.5.2.2</w:t>
      </w:r>
      <w:r w:rsidRPr="00E11EA5">
        <w:tab/>
        <w:t xml:space="preserve">Stage 2: BS </w:t>
      </w:r>
      <w:r w:rsidRPr="00E11EA5">
        <w:rPr>
          <w:lang w:eastAsia="sv-SE"/>
        </w:rPr>
        <w:t>measurement</w:t>
      </w:r>
      <w:bookmarkEnd w:id="1730"/>
      <w:bookmarkEnd w:id="1731"/>
      <w:bookmarkEnd w:id="1732"/>
      <w:bookmarkEnd w:id="1733"/>
      <w:bookmarkEnd w:id="1734"/>
      <w:bookmarkEnd w:id="1735"/>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736" w:name="_Toc34696821"/>
      <w:bookmarkStart w:id="1737" w:name="_Toc43739160"/>
      <w:bookmarkStart w:id="1738" w:name="_Toc46346921"/>
      <w:bookmarkStart w:id="1739" w:name="_Toc53165860"/>
      <w:bookmarkStart w:id="1740" w:name="_Toc53166555"/>
      <w:bookmarkStart w:id="1741" w:name="_Toc53167249"/>
      <w:r w:rsidRPr="00E11EA5">
        <w:t>9.6.5.3</w:t>
      </w:r>
      <w:r w:rsidRPr="00E11EA5">
        <w:tab/>
        <w:t>MU value derivation</w:t>
      </w:r>
      <w:bookmarkEnd w:id="1736"/>
      <w:bookmarkEnd w:id="1737"/>
      <w:bookmarkEnd w:id="1738"/>
      <w:bookmarkEnd w:id="1739"/>
      <w:bookmarkEnd w:id="1740"/>
      <w:bookmarkEnd w:id="1741"/>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742" w:name="_Toc32332153"/>
      <w:bookmarkStart w:id="1743" w:name="_Toc37430070"/>
      <w:bookmarkStart w:id="1744" w:name="_Toc43739161"/>
      <w:bookmarkStart w:id="1745" w:name="_Toc46346922"/>
      <w:bookmarkStart w:id="1746" w:name="_Toc21086319"/>
      <w:bookmarkStart w:id="1747" w:name="_Toc29768756"/>
      <w:bookmarkStart w:id="1748" w:name="_Toc53165861"/>
      <w:bookmarkStart w:id="1749" w:name="_Toc53166556"/>
      <w:bookmarkStart w:id="1750" w:name="_Toc53167250"/>
      <w:r w:rsidRPr="00E11EA5">
        <w:t>9.6.</w:t>
      </w:r>
      <w:r w:rsidR="0008094A" w:rsidRPr="00E11EA5">
        <w:t>6</w:t>
      </w:r>
      <w:r w:rsidRPr="00E11EA5">
        <w:tab/>
      </w:r>
      <w:r w:rsidRPr="00E11EA5">
        <w:tab/>
        <w:t>Maximum accepted test system uncertainty</w:t>
      </w:r>
      <w:bookmarkEnd w:id="1742"/>
      <w:bookmarkEnd w:id="1743"/>
      <w:bookmarkEnd w:id="1744"/>
      <w:bookmarkEnd w:id="1745"/>
      <w:bookmarkEnd w:id="1748"/>
      <w:bookmarkEnd w:id="1749"/>
      <w:bookmarkEnd w:id="1750"/>
      <w:r w:rsidRPr="00E11EA5" w:rsidDel="00C65B74">
        <w:t xml:space="preserve"> </w:t>
      </w:r>
      <w:bookmarkEnd w:id="1746"/>
      <w:bookmarkEnd w:id="1747"/>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79B84D59" w:rsidR="00FF68ED" w:rsidRPr="00E11EA5" w:rsidRDefault="00074F21" w:rsidP="00FF68ED">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6836C060" w14:textId="7C301186" w:rsidR="00FF68ED" w:rsidRPr="00E11EA5" w:rsidRDefault="00FF68ED" w:rsidP="00FF68ED">
      <w:pPr>
        <w:pStyle w:val="Heading3"/>
      </w:pPr>
      <w:bookmarkStart w:id="1751" w:name="_Toc32332154"/>
      <w:bookmarkStart w:id="1752" w:name="_Toc37430071"/>
      <w:bookmarkStart w:id="1753" w:name="_Toc43739162"/>
      <w:bookmarkStart w:id="1754" w:name="_Toc46346923"/>
      <w:bookmarkStart w:id="1755" w:name="_Toc53165862"/>
      <w:bookmarkStart w:id="1756" w:name="_Toc53166557"/>
      <w:bookmarkStart w:id="1757" w:name="_Toc53167251"/>
      <w:r w:rsidRPr="00E11EA5">
        <w:t>9.6.</w:t>
      </w:r>
      <w:r w:rsidR="0008094A" w:rsidRPr="00E11EA5">
        <w:t>7</w:t>
      </w:r>
      <w:r w:rsidRPr="00E11EA5">
        <w:tab/>
      </w:r>
      <w:r w:rsidRPr="00E11EA5">
        <w:tab/>
        <w:t>Test Tolerance for frequency error</w:t>
      </w:r>
      <w:bookmarkEnd w:id="1751"/>
      <w:bookmarkEnd w:id="1752"/>
      <w:bookmarkEnd w:id="1753"/>
      <w:bookmarkEnd w:id="1754"/>
      <w:bookmarkEnd w:id="1755"/>
      <w:bookmarkEnd w:id="1756"/>
      <w:bookmarkEnd w:id="1757"/>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2E7C58FA" w:rsidR="00FF68ED" w:rsidRPr="00E11EA5" w:rsidRDefault="00074F21" w:rsidP="00FF68ED">
      <w:pPr>
        <w:rPr>
          <w:lang w:eastAsia="en-CA"/>
        </w:rPr>
      </w:pPr>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0519F68A" w14:textId="77777777" w:rsidR="00FF68ED" w:rsidRPr="00E11EA5" w:rsidRDefault="00FF68ED" w:rsidP="00FF68ED">
      <w:pPr>
        <w:pStyle w:val="Heading2"/>
        <w:ind w:left="576" w:hanging="576"/>
        <w:rPr>
          <w:lang w:eastAsia="en-CA"/>
        </w:rPr>
      </w:pPr>
      <w:bookmarkStart w:id="1758" w:name="_Toc21086320"/>
      <w:bookmarkStart w:id="1759" w:name="_Toc29768757"/>
      <w:bookmarkStart w:id="1760" w:name="_Toc32332155"/>
      <w:bookmarkStart w:id="1761" w:name="_Toc37430072"/>
      <w:bookmarkStart w:id="1762" w:name="_Toc43739163"/>
      <w:bookmarkStart w:id="1763" w:name="_Toc46346924"/>
      <w:bookmarkStart w:id="1764" w:name="_Toc53165863"/>
      <w:bookmarkStart w:id="1765" w:name="_Toc53166558"/>
      <w:bookmarkStart w:id="1766" w:name="_Toc53167252"/>
      <w:r w:rsidRPr="00E11EA5">
        <w:rPr>
          <w:lang w:eastAsia="en-CA"/>
        </w:rPr>
        <w:t>9.7</w:t>
      </w:r>
      <w:r w:rsidRPr="00E11EA5">
        <w:rPr>
          <w:lang w:eastAsia="en-CA"/>
        </w:rPr>
        <w:tab/>
        <w:t>OTA transmitted signal quality: EVM</w:t>
      </w:r>
      <w:bookmarkEnd w:id="1758"/>
      <w:bookmarkEnd w:id="1759"/>
      <w:bookmarkEnd w:id="1760"/>
      <w:bookmarkEnd w:id="1761"/>
      <w:bookmarkEnd w:id="1762"/>
      <w:bookmarkEnd w:id="1763"/>
      <w:bookmarkEnd w:id="1764"/>
      <w:bookmarkEnd w:id="1765"/>
      <w:bookmarkEnd w:id="1766"/>
    </w:p>
    <w:p w14:paraId="5013AF59" w14:textId="77777777" w:rsidR="00FF68ED" w:rsidRPr="00E11EA5" w:rsidRDefault="00FF68ED" w:rsidP="00FF68ED">
      <w:pPr>
        <w:pStyle w:val="Heading3"/>
      </w:pPr>
      <w:bookmarkStart w:id="1767" w:name="_Toc21086321"/>
      <w:bookmarkStart w:id="1768" w:name="_Toc29768758"/>
      <w:bookmarkStart w:id="1769" w:name="_Toc32332156"/>
      <w:bookmarkStart w:id="1770" w:name="_Toc37430073"/>
      <w:bookmarkStart w:id="1771" w:name="_Toc43739164"/>
      <w:bookmarkStart w:id="1772" w:name="_Toc46346925"/>
      <w:bookmarkStart w:id="1773" w:name="_Toc53165864"/>
      <w:bookmarkStart w:id="1774" w:name="_Toc53166559"/>
      <w:bookmarkStart w:id="1775" w:name="_Toc53167253"/>
      <w:r w:rsidRPr="00E11EA5">
        <w:t>9.7.1</w:t>
      </w:r>
      <w:r w:rsidRPr="00E11EA5">
        <w:tab/>
      </w:r>
      <w:r w:rsidRPr="00E11EA5">
        <w:tab/>
        <w:t>General</w:t>
      </w:r>
      <w:bookmarkEnd w:id="1767"/>
      <w:bookmarkEnd w:id="1768"/>
      <w:bookmarkEnd w:id="1769"/>
      <w:bookmarkEnd w:id="1770"/>
      <w:bookmarkEnd w:id="1771"/>
      <w:bookmarkEnd w:id="1772"/>
      <w:bookmarkEnd w:id="1773"/>
      <w:bookmarkEnd w:id="1774"/>
      <w:bookmarkEnd w:id="1775"/>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776" w:name="_Toc32332157"/>
      <w:bookmarkStart w:id="1777" w:name="_Toc37430074"/>
      <w:bookmarkStart w:id="1778" w:name="_Toc43739165"/>
      <w:bookmarkStart w:id="1779" w:name="_Toc46346926"/>
      <w:bookmarkStart w:id="1780" w:name="_Toc21086323"/>
      <w:bookmarkStart w:id="1781" w:name="_Toc29768760"/>
      <w:bookmarkStart w:id="1782" w:name="_Toc53165865"/>
      <w:bookmarkStart w:id="1783" w:name="_Toc53166560"/>
      <w:bookmarkStart w:id="1784" w:name="_Toc53167254"/>
      <w:r w:rsidRPr="00E11EA5">
        <w:t>9.7.2</w:t>
      </w:r>
      <w:r w:rsidRPr="00E11EA5">
        <w:tab/>
      </w:r>
      <w:r w:rsidRPr="00E11EA5">
        <w:tab/>
        <w:t>Indoor Anechoic Chamber</w:t>
      </w:r>
      <w:bookmarkEnd w:id="1776"/>
      <w:bookmarkEnd w:id="1777"/>
      <w:bookmarkEnd w:id="1778"/>
      <w:bookmarkEnd w:id="1779"/>
      <w:bookmarkEnd w:id="1782"/>
      <w:bookmarkEnd w:id="1783"/>
      <w:bookmarkEnd w:id="1784"/>
      <w:r w:rsidRPr="00E11EA5" w:rsidDel="0069627A">
        <w:t xml:space="preserve"> </w:t>
      </w:r>
    </w:p>
    <w:p w14:paraId="4E9F1B67" w14:textId="77777777" w:rsidR="00FF68ED" w:rsidRPr="00E11EA5" w:rsidRDefault="00FF68ED" w:rsidP="00FF68ED">
      <w:pPr>
        <w:pStyle w:val="Heading4"/>
        <w:rPr>
          <w:lang w:eastAsia="sv-SE"/>
        </w:rPr>
      </w:pPr>
      <w:bookmarkStart w:id="1785" w:name="_Toc32332158"/>
      <w:bookmarkStart w:id="1786" w:name="_Toc37430075"/>
      <w:bookmarkStart w:id="1787" w:name="_Toc43739166"/>
      <w:bookmarkStart w:id="1788" w:name="_Toc46346927"/>
      <w:bookmarkStart w:id="1789" w:name="_Toc53165866"/>
      <w:bookmarkStart w:id="1790" w:name="_Toc53166561"/>
      <w:bookmarkStart w:id="1791" w:name="_Toc53167255"/>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785"/>
      <w:bookmarkEnd w:id="1786"/>
      <w:bookmarkEnd w:id="1787"/>
      <w:bookmarkEnd w:id="1788"/>
      <w:bookmarkEnd w:id="1789"/>
      <w:bookmarkEnd w:id="1790"/>
      <w:bookmarkEnd w:id="1791"/>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792" w:name="_Toc32332159"/>
      <w:bookmarkStart w:id="1793" w:name="_Toc37430076"/>
      <w:bookmarkStart w:id="1794" w:name="_Toc43739167"/>
      <w:bookmarkStart w:id="1795" w:name="_Toc46346928"/>
      <w:bookmarkStart w:id="1796" w:name="_Toc53165867"/>
      <w:bookmarkStart w:id="1797" w:name="_Toc53166562"/>
      <w:bookmarkStart w:id="1798" w:name="_Toc53167256"/>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792"/>
      <w:bookmarkEnd w:id="1793"/>
      <w:bookmarkEnd w:id="1794"/>
      <w:bookmarkEnd w:id="1795"/>
      <w:bookmarkEnd w:id="1796"/>
      <w:bookmarkEnd w:id="1797"/>
      <w:bookmarkEnd w:id="1798"/>
    </w:p>
    <w:p w14:paraId="783C2B0C" w14:textId="77777777" w:rsidR="00FF68ED" w:rsidRPr="00E11EA5" w:rsidRDefault="00FF68ED" w:rsidP="00FF68ED">
      <w:pPr>
        <w:pStyle w:val="Heading5"/>
      </w:pPr>
      <w:bookmarkStart w:id="1799" w:name="_Toc32332160"/>
      <w:bookmarkStart w:id="1800" w:name="_Toc37430077"/>
      <w:bookmarkStart w:id="1801" w:name="_Toc43739168"/>
      <w:bookmarkStart w:id="1802" w:name="_Toc46346929"/>
      <w:bookmarkStart w:id="1803" w:name="_Toc53165868"/>
      <w:bookmarkStart w:id="1804" w:name="_Toc53166563"/>
      <w:bookmarkStart w:id="1805" w:name="_Toc53167257"/>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799"/>
      <w:bookmarkEnd w:id="1800"/>
      <w:bookmarkEnd w:id="1801"/>
      <w:bookmarkEnd w:id="1802"/>
      <w:bookmarkEnd w:id="1803"/>
      <w:bookmarkEnd w:id="1804"/>
      <w:bookmarkEnd w:id="1805"/>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806" w:name="_Toc32332161"/>
      <w:bookmarkStart w:id="1807" w:name="_Toc37430078"/>
      <w:bookmarkStart w:id="1808" w:name="_Toc43739169"/>
      <w:bookmarkStart w:id="1809" w:name="_Toc46346930"/>
      <w:bookmarkStart w:id="1810" w:name="_Toc53165869"/>
      <w:bookmarkStart w:id="1811" w:name="_Toc53166564"/>
      <w:bookmarkStart w:id="1812" w:name="_Toc53167258"/>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806"/>
      <w:bookmarkEnd w:id="1807"/>
      <w:bookmarkEnd w:id="1808"/>
      <w:bookmarkEnd w:id="1809"/>
      <w:bookmarkEnd w:id="1810"/>
      <w:bookmarkEnd w:id="1811"/>
      <w:bookmarkEnd w:id="1812"/>
      <w:r w:rsidRPr="00E11EA5" w:rsidDel="000F2726">
        <w:rPr>
          <w:lang w:eastAsia="en-CA"/>
        </w:rPr>
        <w:t xml:space="preserve"> </w:t>
      </w:r>
    </w:p>
    <w:bookmarkEnd w:id="1780"/>
    <w:bookmarkEnd w:id="1781"/>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813" w:name="_Toc32332162"/>
      <w:bookmarkStart w:id="1814" w:name="_Toc37430079"/>
      <w:bookmarkStart w:id="1815" w:name="_Toc43739170"/>
      <w:bookmarkStart w:id="1816" w:name="_Toc46346931"/>
      <w:bookmarkStart w:id="1817" w:name="_Toc21086327"/>
      <w:bookmarkStart w:id="1818" w:name="_Toc29768764"/>
      <w:bookmarkStart w:id="1819" w:name="_Toc53165870"/>
      <w:bookmarkStart w:id="1820" w:name="_Toc53166565"/>
      <w:bookmarkStart w:id="1821" w:name="_Toc53167259"/>
      <w:r w:rsidRPr="00E11EA5">
        <w:t>9.7.2.3</w:t>
      </w:r>
      <w:r w:rsidRPr="00E11EA5">
        <w:tab/>
        <w:t>MU value derivation</w:t>
      </w:r>
      <w:bookmarkEnd w:id="1813"/>
      <w:r w:rsidRPr="00E11EA5">
        <w:t>, FR1</w:t>
      </w:r>
      <w:bookmarkEnd w:id="1814"/>
      <w:bookmarkEnd w:id="1815"/>
      <w:bookmarkEnd w:id="1816"/>
      <w:bookmarkEnd w:id="1819"/>
      <w:bookmarkEnd w:id="1820"/>
      <w:bookmarkEnd w:id="1821"/>
      <w:r w:rsidRPr="00E11EA5" w:rsidDel="0069627A">
        <w:t xml:space="preserve"> </w:t>
      </w:r>
      <w:bookmarkEnd w:id="1817"/>
      <w:bookmarkEnd w:id="1818"/>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822" w:name="_Toc32332163"/>
      <w:bookmarkStart w:id="1823" w:name="_Toc37430080"/>
      <w:bookmarkStart w:id="1824" w:name="_Toc43739171"/>
      <w:bookmarkStart w:id="1825" w:name="_Toc46346932"/>
      <w:bookmarkStart w:id="1826" w:name="_Toc21086329"/>
      <w:bookmarkStart w:id="1827" w:name="_Toc29768766"/>
      <w:bookmarkStart w:id="1828" w:name="_Toc53165871"/>
      <w:bookmarkStart w:id="1829" w:name="_Toc53166566"/>
      <w:bookmarkStart w:id="1830" w:name="_Toc53167260"/>
      <w:r w:rsidRPr="00E11EA5">
        <w:t>9.7.3</w:t>
      </w:r>
      <w:r w:rsidRPr="00E11EA5">
        <w:tab/>
      </w:r>
      <w:r w:rsidRPr="00E11EA5">
        <w:tab/>
        <w:t>Compact Antenna Test Range</w:t>
      </w:r>
      <w:bookmarkEnd w:id="1822"/>
      <w:bookmarkEnd w:id="1823"/>
      <w:bookmarkEnd w:id="1824"/>
      <w:bookmarkEnd w:id="1825"/>
      <w:bookmarkEnd w:id="1828"/>
      <w:bookmarkEnd w:id="1829"/>
      <w:bookmarkEnd w:id="1830"/>
      <w:r w:rsidRPr="00E11EA5" w:rsidDel="00CA5DA1">
        <w:t xml:space="preserve"> </w:t>
      </w:r>
    </w:p>
    <w:p w14:paraId="4A9E011D" w14:textId="77777777" w:rsidR="00FF68ED" w:rsidRPr="00E11EA5" w:rsidRDefault="00FF68ED" w:rsidP="00FF68ED">
      <w:pPr>
        <w:pStyle w:val="Heading4"/>
        <w:rPr>
          <w:lang w:eastAsia="sv-SE"/>
        </w:rPr>
      </w:pPr>
      <w:bookmarkStart w:id="1831" w:name="_Toc32332164"/>
      <w:bookmarkStart w:id="1832" w:name="_Toc37430081"/>
      <w:bookmarkStart w:id="1833" w:name="_Toc43739172"/>
      <w:bookmarkStart w:id="1834" w:name="_Toc46346933"/>
      <w:bookmarkStart w:id="1835" w:name="_Toc53165872"/>
      <w:bookmarkStart w:id="1836" w:name="_Toc53166567"/>
      <w:bookmarkStart w:id="1837" w:name="_Toc53167261"/>
      <w:r w:rsidRPr="00E11EA5">
        <w:rPr>
          <w:lang w:eastAsia="sv-SE"/>
        </w:rPr>
        <w:t>9.7.3.1</w:t>
      </w:r>
      <w:r w:rsidRPr="00E11EA5">
        <w:rPr>
          <w:lang w:eastAsia="sv-SE"/>
        </w:rPr>
        <w:tab/>
        <w:t>Measurement system description</w:t>
      </w:r>
      <w:bookmarkEnd w:id="1831"/>
      <w:bookmarkEnd w:id="1832"/>
      <w:bookmarkEnd w:id="1833"/>
      <w:bookmarkEnd w:id="1834"/>
      <w:bookmarkEnd w:id="1835"/>
      <w:bookmarkEnd w:id="1836"/>
      <w:bookmarkEnd w:id="1837"/>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838" w:name="_Toc32332165"/>
      <w:bookmarkStart w:id="1839" w:name="_Toc37430082"/>
      <w:bookmarkStart w:id="1840" w:name="_Toc43739173"/>
      <w:bookmarkStart w:id="1841" w:name="_Toc46346934"/>
      <w:bookmarkStart w:id="1842" w:name="_Toc53165873"/>
      <w:bookmarkStart w:id="1843" w:name="_Toc53166568"/>
      <w:bookmarkStart w:id="1844" w:name="_Toc53167262"/>
      <w:r w:rsidRPr="00E11EA5">
        <w:rPr>
          <w:lang w:eastAsia="sv-SE"/>
        </w:rPr>
        <w:t xml:space="preserve">9.7.3.2 </w:t>
      </w:r>
      <w:r w:rsidRPr="00E11EA5">
        <w:rPr>
          <w:lang w:eastAsia="sv-SE"/>
        </w:rPr>
        <w:tab/>
        <w:t>Test procedure</w:t>
      </w:r>
      <w:bookmarkEnd w:id="1838"/>
      <w:bookmarkEnd w:id="1839"/>
      <w:bookmarkEnd w:id="1840"/>
      <w:bookmarkEnd w:id="1841"/>
      <w:bookmarkEnd w:id="1842"/>
      <w:bookmarkEnd w:id="1843"/>
      <w:bookmarkEnd w:id="1844"/>
    </w:p>
    <w:p w14:paraId="0B01D0BF" w14:textId="77777777" w:rsidR="00FF68ED" w:rsidRPr="00E11EA5" w:rsidRDefault="00FF68ED" w:rsidP="00FF68ED">
      <w:pPr>
        <w:pStyle w:val="Heading5"/>
      </w:pPr>
      <w:bookmarkStart w:id="1845" w:name="_Toc32332166"/>
      <w:bookmarkStart w:id="1846" w:name="_Toc37430083"/>
      <w:bookmarkStart w:id="1847" w:name="_Toc43739174"/>
      <w:bookmarkStart w:id="1848" w:name="_Toc46346935"/>
      <w:bookmarkStart w:id="1849" w:name="_Toc53165874"/>
      <w:bookmarkStart w:id="1850" w:name="_Toc53166569"/>
      <w:bookmarkStart w:id="1851" w:name="_Toc53167263"/>
      <w:r w:rsidRPr="00E11EA5">
        <w:rPr>
          <w:lang w:eastAsia="sv-SE"/>
        </w:rPr>
        <w:t>9.7.3.2.1</w:t>
      </w:r>
      <w:r w:rsidRPr="00E11EA5">
        <w:rPr>
          <w:lang w:eastAsia="sv-SE"/>
        </w:rPr>
        <w:tab/>
      </w:r>
      <w:r w:rsidRPr="00E11EA5">
        <w:t>Stage 1: Calibration</w:t>
      </w:r>
      <w:bookmarkEnd w:id="1845"/>
      <w:bookmarkEnd w:id="1846"/>
      <w:bookmarkEnd w:id="1847"/>
      <w:bookmarkEnd w:id="1848"/>
      <w:bookmarkEnd w:id="1849"/>
      <w:bookmarkEnd w:id="1850"/>
      <w:bookmarkEnd w:id="1851"/>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852" w:name="_Toc32332167"/>
      <w:bookmarkStart w:id="1853" w:name="_Toc37430084"/>
      <w:bookmarkStart w:id="1854" w:name="_Toc43739175"/>
      <w:bookmarkStart w:id="1855" w:name="_Toc46346936"/>
      <w:bookmarkStart w:id="1856" w:name="_Toc53165875"/>
      <w:bookmarkStart w:id="1857" w:name="_Toc53166570"/>
      <w:bookmarkStart w:id="1858" w:name="_Toc53167264"/>
      <w:r w:rsidRPr="00E11EA5">
        <w:lastRenderedPageBreak/>
        <w:t>9.7.3.2.2</w:t>
      </w:r>
      <w:r w:rsidRPr="00E11EA5">
        <w:tab/>
        <w:t xml:space="preserve">Stage 2: BS </w:t>
      </w:r>
      <w:r w:rsidRPr="00E11EA5">
        <w:rPr>
          <w:lang w:eastAsia="sv-SE"/>
        </w:rPr>
        <w:t>measurement</w:t>
      </w:r>
      <w:bookmarkEnd w:id="1852"/>
      <w:bookmarkEnd w:id="1853"/>
      <w:bookmarkEnd w:id="1854"/>
      <w:bookmarkEnd w:id="1855"/>
      <w:bookmarkEnd w:id="1856"/>
      <w:bookmarkEnd w:id="1857"/>
      <w:bookmarkEnd w:id="1858"/>
      <w:r w:rsidRPr="00E11EA5" w:rsidDel="00883B04">
        <w:t xml:space="preserve"> </w:t>
      </w:r>
    </w:p>
    <w:bookmarkEnd w:id="1826"/>
    <w:bookmarkEnd w:id="1827"/>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859" w:name="_Toc32332168"/>
      <w:bookmarkStart w:id="1860" w:name="_Toc37430085"/>
      <w:bookmarkStart w:id="1861" w:name="_Toc43739176"/>
      <w:bookmarkStart w:id="1862" w:name="_Toc46346937"/>
      <w:bookmarkStart w:id="1863" w:name="_Toc53165876"/>
      <w:bookmarkStart w:id="1864" w:name="_Toc53166571"/>
      <w:bookmarkStart w:id="1865" w:name="_Toc53167265"/>
      <w:r w:rsidRPr="00E11EA5">
        <w:rPr>
          <w:lang w:eastAsia="sv-SE"/>
        </w:rPr>
        <w:t xml:space="preserve">9.7.3.3 </w:t>
      </w:r>
      <w:r w:rsidRPr="00E11EA5">
        <w:rPr>
          <w:lang w:eastAsia="sv-SE"/>
        </w:rPr>
        <w:tab/>
      </w:r>
      <w:r w:rsidRPr="00E11EA5">
        <w:t>MU value derivation</w:t>
      </w:r>
      <w:bookmarkEnd w:id="1859"/>
      <w:r w:rsidRPr="00E11EA5">
        <w:rPr>
          <w:lang w:eastAsia="sv-SE"/>
        </w:rPr>
        <w:t>, FR1</w:t>
      </w:r>
      <w:bookmarkEnd w:id="1860"/>
      <w:bookmarkEnd w:id="1861"/>
      <w:bookmarkEnd w:id="1862"/>
      <w:bookmarkEnd w:id="1863"/>
      <w:bookmarkEnd w:id="1864"/>
      <w:bookmarkEnd w:id="1865"/>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866" w:name="_Toc21086336"/>
      <w:bookmarkStart w:id="1867" w:name="_Toc29768773"/>
      <w:bookmarkStart w:id="1868" w:name="_Toc32332169"/>
      <w:bookmarkStart w:id="1869" w:name="_Toc37430086"/>
      <w:bookmarkStart w:id="1870" w:name="_Toc43739177"/>
      <w:bookmarkStart w:id="1871" w:name="_Toc46346938"/>
      <w:bookmarkStart w:id="1872" w:name="_Toc53165877"/>
      <w:bookmarkStart w:id="1873" w:name="_Toc53166572"/>
      <w:bookmarkStart w:id="1874" w:name="_Toc53167266"/>
      <w:r w:rsidRPr="00E11EA5">
        <w:t>9.7.4</w:t>
      </w:r>
      <w:r w:rsidRPr="00E11EA5">
        <w:tab/>
      </w:r>
      <w:r w:rsidRPr="00E11EA5">
        <w:tab/>
        <w:t>Near Field</w:t>
      </w:r>
      <w:bookmarkEnd w:id="1866"/>
      <w:bookmarkEnd w:id="1867"/>
      <w:r w:rsidRPr="00E11EA5">
        <w:t xml:space="preserve"> Test Range</w:t>
      </w:r>
      <w:bookmarkEnd w:id="1868"/>
      <w:bookmarkEnd w:id="1869"/>
      <w:bookmarkEnd w:id="1870"/>
      <w:bookmarkEnd w:id="1871"/>
      <w:bookmarkEnd w:id="1872"/>
      <w:bookmarkEnd w:id="1873"/>
      <w:bookmarkEnd w:id="1874"/>
    </w:p>
    <w:p w14:paraId="21FB2AB9" w14:textId="77777777" w:rsidR="00FF68ED" w:rsidRPr="00E11EA5" w:rsidRDefault="00FF68ED" w:rsidP="00FF68ED">
      <w:pPr>
        <w:pStyle w:val="Heading4"/>
        <w:rPr>
          <w:lang w:eastAsia="sv-SE"/>
        </w:rPr>
      </w:pPr>
      <w:bookmarkStart w:id="1875" w:name="_Toc32332170"/>
      <w:bookmarkStart w:id="1876" w:name="_Toc37430087"/>
      <w:bookmarkStart w:id="1877" w:name="_Toc43739178"/>
      <w:bookmarkStart w:id="1878" w:name="_Toc46346939"/>
      <w:bookmarkStart w:id="1879" w:name="_Toc21086337"/>
      <w:bookmarkStart w:id="1880" w:name="_Toc29768774"/>
      <w:bookmarkStart w:id="1881" w:name="_Toc53165878"/>
      <w:bookmarkStart w:id="1882" w:name="_Toc53166573"/>
      <w:bookmarkStart w:id="1883" w:name="_Toc53167267"/>
      <w:r w:rsidRPr="00E11EA5">
        <w:rPr>
          <w:lang w:eastAsia="sv-SE"/>
        </w:rPr>
        <w:t>9.7.4.1</w:t>
      </w:r>
      <w:r w:rsidRPr="00E11EA5">
        <w:rPr>
          <w:lang w:eastAsia="sv-SE"/>
        </w:rPr>
        <w:tab/>
        <w:t>Measurement system description</w:t>
      </w:r>
      <w:bookmarkEnd w:id="1875"/>
      <w:bookmarkEnd w:id="1876"/>
      <w:bookmarkEnd w:id="1877"/>
      <w:bookmarkEnd w:id="1878"/>
      <w:bookmarkEnd w:id="1881"/>
      <w:bookmarkEnd w:id="1882"/>
      <w:bookmarkEnd w:id="1883"/>
    </w:p>
    <w:p w14:paraId="3BA2B234" w14:textId="384E052E" w:rsidR="00FF68ED" w:rsidRPr="00E11EA5" w:rsidRDefault="00FF68ED" w:rsidP="00FF68ED">
      <w:r w:rsidRPr="00E11EA5">
        <w:t xml:space="preserve">Measurement system description is captured in clause 14.4. </w:t>
      </w:r>
    </w:p>
    <w:bookmarkEnd w:id="1879"/>
    <w:bookmarkEnd w:id="1880"/>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884" w:name="_Toc32332171"/>
      <w:bookmarkStart w:id="1885" w:name="_Toc37430088"/>
      <w:bookmarkStart w:id="1886" w:name="_Toc43739179"/>
      <w:bookmarkStart w:id="1887" w:name="_Toc46346940"/>
      <w:bookmarkStart w:id="1888" w:name="_Toc53165879"/>
      <w:bookmarkStart w:id="1889" w:name="_Toc53166574"/>
      <w:bookmarkStart w:id="1890" w:name="_Toc53167268"/>
      <w:r w:rsidRPr="00E11EA5">
        <w:rPr>
          <w:lang w:eastAsia="sv-SE"/>
        </w:rPr>
        <w:t>9.7.4.2</w:t>
      </w:r>
      <w:r w:rsidRPr="00E11EA5">
        <w:rPr>
          <w:lang w:eastAsia="sv-SE"/>
        </w:rPr>
        <w:tab/>
        <w:t>Test procedure</w:t>
      </w:r>
      <w:bookmarkEnd w:id="1884"/>
      <w:bookmarkEnd w:id="1885"/>
      <w:bookmarkEnd w:id="1886"/>
      <w:bookmarkEnd w:id="1887"/>
      <w:bookmarkEnd w:id="1888"/>
      <w:bookmarkEnd w:id="1889"/>
      <w:bookmarkEnd w:id="1890"/>
    </w:p>
    <w:p w14:paraId="6213168C" w14:textId="77777777" w:rsidR="00FF68ED" w:rsidRPr="00E11EA5" w:rsidRDefault="00FF68ED" w:rsidP="00FF68ED">
      <w:pPr>
        <w:pStyle w:val="Heading5"/>
        <w:rPr>
          <w:b/>
        </w:rPr>
      </w:pPr>
      <w:bookmarkStart w:id="1891" w:name="_Toc32332172"/>
      <w:bookmarkStart w:id="1892" w:name="_Toc37430089"/>
      <w:bookmarkStart w:id="1893" w:name="_Toc43739180"/>
      <w:bookmarkStart w:id="1894" w:name="_Toc46346941"/>
      <w:bookmarkStart w:id="1895" w:name="_Toc53165880"/>
      <w:bookmarkStart w:id="1896" w:name="_Toc53166575"/>
      <w:bookmarkStart w:id="1897" w:name="_Toc53167269"/>
      <w:r w:rsidRPr="00E11EA5">
        <w:rPr>
          <w:lang w:eastAsia="sv-SE"/>
        </w:rPr>
        <w:t>9.7.4.2.1</w:t>
      </w:r>
      <w:r w:rsidRPr="00E11EA5">
        <w:rPr>
          <w:lang w:eastAsia="sv-SE"/>
        </w:rPr>
        <w:tab/>
      </w:r>
      <w:r w:rsidRPr="00E11EA5">
        <w:t xml:space="preserve">Stage 1: </w:t>
      </w:r>
      <w:r w:rsidRPr="00E11EA5">
        <w:rPr>
          <w:lang w:eastAsia="sv-SE"/>
        </w:rPr>
        <w:t>Calibration</w:t>
      </w:r>
      <w:bookmarkEnd w:id="1891"/>
      <w:bookmarkEnd w:id="1892"/>
      <w:bookmarkEnd w:id="1893"/>
      <w:bookmarkEnd w:id="1894"/>
      <w:bookmarkEnd w:id="1895"/>
      <w:bookmarkEnd w:id="1896"/>
      <w:bookmarkEnd w:id="1897"/>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898" w:name="_Toc32332173"/>
      <w:bookmarkStart w:id="1899" w:name="_Toc37430090"/>
      <w:bookmarkStart w:id="1900" w:name="_Toc43739181"/>
      <w:bookmarkStart w:id="1901" w:name="_Toc46346942"/>
      <w:bookmarkStart w:id="1902" w:name="_Toc53165881"/>
      <w:bookmarkStart w:id="1903" w:name="_Toc53166576"/>
      <w:bookmarkStart w:id="1904" w:name="_Toc53167270"/>
      <w:r w:rsidRPr="00E11EA5">
        <w:rPr>
          <w:lang w:eastAsia="sv-SE"/>
        </w:rPr>
        <w:t>9.7.4.2.2</w:t>
      </w:r>
      <w:r w:rsidRPr="00E11EA5">
        <w:tab/>
        <w:t>Stage 2: BS measurement</w:t>
      </w:r>
      <w:bookmarkEnd w:id="1898"/>
      <w:bookmarkEnd w:id="1899"/>
      <w:bookmarkEnd w:id="1900"/>
      <w:bookmarkEnd w:id="1901"/>
      <w:bookmarkEnd w:id="1902"/>
      <w:bookmarkEnd w:id="1903"/>
      <w:bookmarkEnd w:id="1904"/>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905" w:name="_Toc32332174"/>
      <w:bookmarkStart w:id="1906" w:name="_Toc37430091"/>
      <w:bookmarkStart w:id="1907" w:name="_Toc43739182"/>
      <w:bookmarkStart w:id="1908" w:name="_Toc46346943"/>
      <w:bookmarkStart w:id="1909" w:name="_Toc21086342"/>
      <w:bookmarkStart w:id="1910" w:name="_Toc29768779"/>
      <w:bookmarkStart w:id="1911" w:name="_Toc53165882"/>
      <w:bookmarkStart w:id="1912" w:name="_Toc53166577"/>
      <w:bookmarkStart w:id="1913" w:name="_Toc53167271"/>
      <w:r w:rsidRPr="00E11EA5">
        <w:t>9.7.4.3</w:t>
      </w:r>
      <w:r w:rsidRPr="00E11EA5">
        <w:tab/>
        <w:t>MU value derivation</w:t>
      </w:r>
      <w:bookmarkEnd w:id="1905"/>
      <w:r w:rsidRPr="00E11EA5">
        <w:rPr>
          <w:lang w:eastAsia="sv-SE"/>
        </w:rPr>
        <w:t>, FR1</w:t>
      </w:r>
      <w:bookmarkEnd w:id="1906"/>
      <w:bookmarkEnd w:id="1907"/>
      <w:bookmarkEnd w:id="1908"/>
      <w:bookmarkEnd w:id="1911"/>
      <w:bookmarkEnd w:id="1912"/>
      <w:bookmarkEnd w:id="1913"/>
      <w:r w:rsidRPr="00E11EA5" w:rsidDel="00763E13">
        <w:t xml:space="preserve"> </w:t>
      </w:r>
      <w:bookmarkEnd w:id="1909"/>
      <w:bookmarkEnd w:id="1910"/>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914" w:name="_Toc34696838"/>
      <w:bookmarkStart w:id="1915" w:name="_Toc43739183"/>
      <w:bookmarkStart w:id="1916" w:name="_Toc46346944"/>
      <w:bookmarkStart w:id="1917" w:name="_Toc32332175"/>
      <w:bookmarkStart w:id="1918" w:name="_Toc37430092"/>
      <w:bookmarkStart w:id="1919" w:name="_Toc21086344"/>
      <w:bookmarkStart w:id="1920" w:name="_Toc29768781"/>
      <w:bookmarkStart w:id="1921" w:name="_Toc53165883"/>
      <w:bookmarkStart w:id="1922" w:name="_Toc53166578"/>
      <w:bookmarkStart w:id="1923" w:name="_Toc53167272"/>
      <w:r w:rsidRPr="00E11EA5">
        <w:t>9.7.5</w:t>
      </w:r>
      <w:r w:rsidRPr="00E11EA5">
        <w:tab/>
      </w:r>
      <w:r w:rsidRPr="00E11EA5">
        <w:tab/>
      </w:r>
      <w:bookmarkEnd w:id="1914"/>
      <w:r w:rsidRPr="00E11EA5">
        <w:t>Plane Wave Synthesizer</w:t>
      </w:r>
      <w:bookmarkEnd w:id="1915"/>
      <w:bookmarkEnd w:id="1916"/>
      <w:bookmarkEnd w:id="1921"/>
      <w:bookmarkEnd w:id="1922"/>
      <w:bookmarkEnd w:id="1923"/>
      <w:r w:rsidRPr="00E11EA5" w:rsidDel="00CA5DA1">
        <w:t xml:space="preserve"> </w:t>
      </w:r>
    </w:p>
    <w:p w14:paraId="5D8E49E3" w14:textId="77777777" w:rsidR="002E0DC8" w:rsidRPr="00E11EA5" w:rsidRDefault="002E0DC8" w:rsidP="002E0DC8">
      <w:pPr>
        <w:pStyle w:val="Heading4"/>
        <w:rPr>
          <w:lang w:eastAsia="sv-SE"/>
        </w:rPr>
      </w:pPr>
      <w:bookmarkStart w:id="1924" w:name="_Toc34696839"/>
      <w:bookmarkStart w:id="1925" w:name="_Toc43739184"/>
      <w:bookmarkStart w:id="1926" w:name="_Toc46346945"/>
      <w:bookmarkStart w:id="1927" w:name="_Toc53165884"/>
      <w:bookmarkStart w:id="1928" w:name="_Toc53166579"/>
      <w:bookmarkStart w:id="1929" w:name="_Toc53167273"/>
      <w:r w:rsidRPr="00E11EA5">
        <w:rPr>
          <w:lang w:eastAsia="sv-SE"/>
        </w:rPr>
        <w:t>9.7.5.1</w:t>
      </w:r>
      <w:r w:rsidRPr="00E11EA5">
        <w:rPr>
          <w:lang w:eastAsia="sv-SE"/>
        </w:rPr>
        <w:tab/>
        <w:t>Measurement system description</w:t>
      </w:r>
      <w:bookmarkEnd w:id="1924"/>
      <w:bookmarkEnd w:id="1925"/>
      <w:bookmarkEnd w:id="1926"/>
      <w:bookmarkEnd w:id="1927"/>
      <w:bookmarkEnd w:id="1928"/>
      <w:bookmarkEnd w:id="1929"/>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930" w:name="_Toc34696840"/>
      <w:bookmarkStart w:id="1931" w:name="_Toc43739185"/>
      <w:bookmarkStart w:id="1932" w:name="_Toc46346946"/>
      <w:bookmarkStart w:id="1933" w:name="_Toc53165885"/>
      <w:bookmarkStart w:id="1934" w:name="_Toc53166580"/>
      <w:bookmarkStart w:id="1935" w:name="_Toc53167274"/>
      <w:r w:rsidRPr="00E11EA5">
        <w:rPr>
          <w:lang w:eastAsia="sv-SE"/>
        </w:rPr>
        <w:t xml:space="preserve">9.7.5.2 </w:t>
      </w:r>
      <w:r w:rsidRPr="00E11EA5">
        <w:rPr>
          <w:lang w:eastAsia="sv-SE"/>
        </w:rPr>
        <w:tab/>
        <w:t>Test procedure</w:t>
      </w:r>
      <w:bookmarkEnd w:id="1930"/>
      <w:bookmarkEnd w:id="1931"/>
      <w:bookmarkEnd w:id="1932"/>
      <w:bookmarkEnd w:id="1933"/>
      <w:bookmarkEnd w:id="1934"/>
      <w:bookmarkEnd w:id="1935"/>
    </w:p>
    <w:p w14:paraId="1FE6AC7E" w14:textId="77777777" w:rsidR="002E0DC8" w:rsidRPr="00E11EA5" w:rsidRDefault="002E0DC8" w:rsidP="002E0DC8">
      <w:pPr>
        <w:pStyle w:val="Heading5"/>
      </w:pPr>
      <w:bookmarkStart w:id="1936" w:name="_Toc34696841"/>
      <w:bookmarkStart w:id="1937" w:name="_Toc43739186"/>
      <w:bookmarkStart w:id="1938" w:name="_Toc46346947"/>
      <w:bookmarkStart w:id="1939" w:name="_Toc53165886"/>
      <w:bookmarkStart w:id="1940" w:name="_Toc53166581"/>
      <w:bookmarkStart w:id="1941" w:name="_Toc53167275"/>
      <w:r w:rsidRPr="00E11EA5">
        <w:rPr>
          <w:lang w:eastAsia="sv-SE"/>
        </w:rPr>
        <w:t>9.7.5.2.1</w:t>
      </w:r>
      <w:r w:rsidRPr="00E11EA5">
        <w:rPr>
          <w:lang w:eastAsia="sv-SE"/>
        </w:rPr>
        <w:tab/>
      </w:r>
      <w:r w:rsidRPr="00E11EA5">
        <w:t>Stage 1: Calibration</w:t>
      </w:r>
      <w:bookmarkEnd w:id="1936"/>
      <w:bookmarkEnd w:id="1937"/>
      <w:bookmarkEnd w:id="1938"/>
      <w:bookmarkEnd w:id="1939"/>
      <w:bookmarkEnd w:id="1940"/>
      <w:bookmarkEnd w:id="1941"/>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942" w:name="_Toc34696842"/>
      <w:bookmarkStart w:id="1943" w:name="_Toc43739187"/>
      <w:bookmarkStart w:id="1944" w:name="_Toc46346948"/>
      <w:bookmarkStart w:id="1945" w:name="_Toc53165887"/>
      <w:bookmarkStart w:id="1946" w:name="_Toc53166582"/>
      <w:bookmarkStart w:id="1947" w:name="_Toc53167276"/>
      <w:r w:rsidRPr="00E11EA5">
        <w:t>9.7.5.2.2</w:t>
      </w:r>
      <w:r w:rsidRPr="00E11EA5">
        <w:tab/>
        <w:t xml:space="preserve">Stage 2: BS </w:t>
      </w:r>
      <w:r w:rsidRPr="00E11EA5">
        <w:rPr>
          <w:lang w:eastAsia="sv-SE"/>
        </w:rPr>
        <w:t>measurement</w:t>
      </w:r>
      <w:bookmarkEnd w:id="1942"/>
      <w:bookmarkEnd w:id="1943"/>
      <w:bookmarkEnd w:id="1944"/>
      <w:bookmarkEnd w:id="1945"/>
      <w:bookmarkEnd w:id="1946"/>
      <w:bookmarkEnd w:id="1947"/>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948" w:name="_Toc34696843"/>
      <w:bookmarkStart w:id="1949" w:name="_Toc43739188"/>
      <w:bookmarkStart w:id="1950" w:name="_Toc46346949"/>
      <w:bookmarkStart w:id="1951" w:name="_Toc53165888"/>
      <w:bookmarkStart w:id="1952" w:name="_Toc53166583"/>
      <w:bookmarkStart w:id="1953" w:name="_Toc53167277"/>
      <w:r w:rsidRPr="00E11EA5">
        <w:rPr>
          <w:lang w:eastAsia="sv-SE"/>
        </w:rPr>
        <w:t xml:space="preserve">9.7.5.3 </w:t>
      </w:r>
      <w:r w:rsidRPr="00E11EA5">
        <w:rPr>
          <w:lang w:eastAsia="sv-SE"/>
        </w:rPr>
        <w:tab/>
      </w:r>
      <w:r w:rsidRPr="00E11EA5">
        <w:t>MU value derivation</w:t>
      </w:r>
      <w:r w:rsidRPr="00E11EA5">
        <w:rPr>
          <w:lang w:eastAsia="sv-SE"/>
        </w:rPr>
        <w:t>, FR1</w:t>
      </w:r>
      <w:bookmarkEnd w:id="1948"/>
      <w:bookmarkEnd w:id="1949"/>
      <w:bookmarkEnd w:id="1950"/>
      <w:bookmarkEnd w:id="1951"/>
      <w:bookmarkEnd w:id="1952"/>
      <w:bookmarkEnd w:id="1953"/>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954" w:name="_Toc43739189"/>
      <w:bookmarkStart w:id="1955" w:name="_Toc46346950"/>
      <w:bookmarkStart w:id="1956" w:name="_Toc53165889"/>
      <w:bookmarkStart w:id="1957" w:name="_Toc53166584"/>
      <w:bookmarkStart w:id="1958" w:name="_Toc53167278"/>
      <w:r w:rsidRPr="00E11EA5">
        <w:t>9.7.</w:t>
      </w:r>
      <w:r w:rsidR="002E0DC8" w:rsidRPr="00E11EA5">
        <w:t>6</w:t>
      </w:r>
      <w:r w:rsidRPr="00E11EA5">
        <w:tab/>
      </w:r>
      <w:r w:rsidRPr="00E11EA5">
        <w:tab/>
        <w:t>Maximum accepted test system uncertainty</w:t>
      </w:r>
      <w:bookmarkEnd w:id="1917"/>
      <w:bookmarkEnd w:id="1918"/>
      <w:bookmarkEnd w:id="1954"/>
      <w:bookmarkEnd w:id="1955"/>
      <w:bookmarkEnd w:id="1956"/>
      <w:bookmarkEnd w:id="1957"/>
      <w:bookmarkEnd w:id="1958"/>
      <w:r w:rsidRPr="00E11EA5" w:rsidDel="00C65B74">
        <w:t xml:space="preserve"> </w:t>
      </w:r>
      <w:bookmarkEnd w:id="1919"/>
      <w:bookmarkEnd w:id="1920"/>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736E3C38" w:rsidR="00FF68ED" w:rsidRPr="00E11EA5" w:rsidRDefault="00074F21" w:rsidP="00FF68ED">
      <w:pPr>
        <w:rPr>
          <w:lang w:eastAsia="ko-KR"/>
        </w:rPr>
      </w:pPr>
      <w:r w:rsidRPr="00E11EA5">
        <w:rPr>
          <w:lang w:eastAsia="ko-KR"/>
        </w:rPr>
        <w:t xml:space="preserve">An overview of the MU values for all the requirements is captured in </w:t>
      </w:r>
      <w:r>
        <w:rPr>
          <w:lang w:eastAsia="ko-KR"/>
        </w:rPr>
        <w:t>clause 17</w:t>
      </w:r>
      <w:r w:rsidR="00FF68ED" w:rsidRPr="00E11EA5">
        <w:rPr>
          <w:lang w:eastAsia="ko-KR"/>
        </w:rPr>
        <w:t>.</w:t>
      </w:r>
    </w:p>
    <w:p w14:paraId="35F9B96B" w14:textId="7A97D3AC" w:rsidR="00FF68ED" w:rsidRPr="00E11EA5" w:rsidRDefault="00FF68ED" w:rsidP="00FF68ED">
      <w:pPr>
        <w:pStyle w:val="Heading3"/>
      </w:pPr>
      <w:bookmarkStart w:id="1959" w:name="_Toc32332176"/>
      <w:bookmarkStart w:id="1960" w:name="_Toc37430093"/>
      <w:bookmarkStart w:id="1961" w:name="_Toc43739190"/>
      <w:bookmarkStart w:id="1962" w:name="_Toc46346951"/>
      <w:bookmarkStart w:id="1963" w:name="_Toc53165890"/>
      <w:bookmarkStart w:id="1964" w:name="_Toc53166585"/>
      <w:bookmarkStart w:id="1965" w:name="_Toc53167279"/>
      <w:r w:rsidRPr="00E11EA5">
        <w:t>9.7.</w:t>
      </w:r>
      <w:r w:rsidR="002E0DC8" w:rsidRPr="00E11EA5">
        <w:t>7</w:t>
      </w:r>
      <w:r w:rsidRPr="00E11EA5">
        <w:tab/>
      </w:r>
      <w:r w:rsidRPr="00E11EA5">
        <w:tab/>
        <w:t>Test Tolerance for EVM</w:t>
      </w:r>
      <w:bookmarkEnd w:id="1959"/>
      <w:bookmarkEnd w:id="1960"/>
      <w:bookmarkEnd w:id="1961"/>
      <w:bookmarkEnd w:id="1962"/>
      <w:bookmarkEnd w:id="1963"/>
      <w:bookmarkEnd w:id="1964"/>
      <w:bookmarkEnd w:id="1965"/>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67092288" w:rsidR="00FF68ED" w:rsidRPr="00E11EA5" w:rsidRDefault="00074F21" w:rsidP="00FF68ED">
      <w:pPr>
        <w:rPr>
          <w:lang w:eastAsia="zh-CN"/>
        </w:rPr>
      </w:pPr>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3514FC72" w14:textId="77777777" w:rsidR="00FF68ED" w:rsidRPr="00E11EA5" w:rsidRDefault="00FF68ED" w:rsidP="00FF68ED">
      <w:pPr>
        <w:pStyle w:val="Heading2"/>
        <w:ind w:left="576" w:hanging="576"/>
        <w:rPr>
          <w:lang w:eastAsia="en-CA"/>
        </w:rPr>
      </w:pPr>
      <w:bookmarkStart w:id="1966" w:name="_Toc21086345"/>
      <w:bookmarkStart w:id="1967" w:name="_Toc29768782"/>
      <w:bookmarkStart w:id="1968" w:name="_Toc32332177"/>
      <w:bookmarkStart w:id="1969" w:name="_Toc37430094"/>
      <w:bookmarkStart w:id="1970" w:name="_Toc43739191"/>
      <w:bookmarkStart w:id="1971" w:name="_Toc46346952"/>
      <w:bookmarkStart w:id="1972" w:name="_Toc53165891"/>
      <w:bookmarkStart w:id="1973" w:name="_Toc53166586"/>
      <w:bookmarkStart w:id="1974" w:name="_Toc53167280"/>
      <w:r w:rsidRPr="00E11EA5">
        <w:rPr>
          <w:lang w:eastAsia="en-CA"/>
        </w:rPr>
        <w:t>9.8</w:t>
      </w:r>
      <w:r w:rsidRPr="00E11EA5">
        <w:rPr>
          <w:lang w:eastAsia="en-CA"/>
        </w:rPr>
        <w:tab/>
        <w:t>OTA transmitted signal quality: TAE</w:t>
      </w:r>
      <w:bookmarkEnd w:id="1966"/>
      <w:bookmarkEnd w:id="1967"/>
      <w:bookmarkEnd w:id="1968"/>
      <w:bookmarkEnd w:id="1969"/>
      <w:bookmarkEnd w:id="1970"/>
      <w:bookmarkEnd w:id="1971"/>
      <w:bookmarkEnd w:id="1972"/>
      <w:bookmarkEnd w:id="1973"/>
      <w:bookmarkEnd w:id="1974"/>
    </w:p>
    <w:p w14:paraId="0125756A" w14:textId="77777777" w:rsidR="00FF68ED" w:rsidRPr="00E11EA5" w:rsidRDefault="00FF68ED" w:rsidP="00FF68ED">
      <w:pPr>
        <w:pStyle w:val="Heading3"/>
      </w:pPr>
      <w:bookmarkStart w:id="1975" w:name="_Toc21086346"/>
      <w:bookmarkStart w:id="1976" w:name="_Toc29768783"/>
      <w:bookmarkStart w:id="1977" w:name="_Toc32332178"/>
      <w:bookmarkStart w:id="1978" w:name="_Toc37430095"/>
      <w:bookmarkStart w:id="1979" w:name="_Toc43739192"/>
      <w:bookmarkStart w:id="1980" w:name="_Toc46346953"/>
      <w:bookmarkStart w:id="1981" w:name="_Toc53165892"/>
      <w:bookmarkStart w:id="1982" w:name="_Toc53166587"/>
      <w:bookmarkStart w:id="1983" w:name="_Toc53167281"/>
      <w:r w:rsidRPr="00E11EA5">
        <w:t>9.8.1</w:t>
      </w:r>
      <w:r w:rsidRPr="00E11EA5">
        <w:tab/>
      </w:r>
      <w:r w:rsidRPr="00E11EA5">
        <w:tab/>
        <w:t>General</w:t>
      </w:r>
      <w:bookmarkEnd w:id="1975"/>
      <w:bookmarkEnd w:id="1976"/>
      <w:bookmarkEnd w:id="1977"/>
      <w:bookmarkEnd w:id="1978"/>
      <w:bookmarkEnd w:id="1979"/>
      <w:bookmarkEnd w:id="1980"/>
      <w:bookmarkEnd w:id="1981"/>
      <w:bookmarkEnd w:id="1982"/>
      <w:bookmarkEnd w:id="1983"/>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984" w:name="_Toc32332179"/>
      <w:bookmarkStart w:id="1985" w:name="_Toc37430096"/>
      <w:bookmarkStart w:id="1986" w:name="_Toc43739193"/>
      <w:bookmarkStart w:id="1987" w:name="_Toc46346954"/>
      <w:bookmarkStart w:id="1988" w:name="_Toc21086347"/>
      <w:bookmarkStart w:id="1989" w:name="_Toc29768784"/>
      <w:bookmarkStart w:id="1990" w:name="_Toc53165893"/>
      <w:bookmarkStart w:id="1991" w:name="_Toc53166588"/>
      <w:bookmarkStart w:id="1992" w:name="_Toc53167282"/>
      <w:r w:rsidRPr="00E11EA5">
        <w:t>9.8.2</w:t>
      </w:r>
      <w:r w:rsidRPr="00E11EA5">
        <w:tab/>
      </w:r>
      <w:r w:rsidRPr="00E11EA5">
        <w:tab/>
        <w:t>Indoor Anechoic Chamber</w:t>
      </w:r>
      <w:bookmarkEnd w:id="1984"/>
      <w:bookmarkEnd w:id="1985"/>
      <w:bookmarkEnd w:id="1986"/>
      <w:bookmarkEnd w:id="1987"/>
      <w:bookmarkEnd w:id="1990"/>
      <w:bookmarkEnd w:id="1991"/>
      <w:bookmarkEnd w:id="1992"/>
      <w:r w:rsidRPr="00E11EA5" w:rsidDel="0069627A">
        <w:t xml:space="preserve"> </w:t>
      </w:r>
    </w:p>
    <w:p w14:paraId="7B8755C1" w14:textId="77777777" w:rsidR="00FF68ED" w:rsidRPr="00E11EA5" w:rsidRDefault="00FF68ED" w:rsidP="00FF68ED">
      <w:pPr>
        <w:pStyle w:val="Heading4"/>
        <w:rPr>
          <w:lang w:eastAsia="sv-SE"/>
        </w:rPr>
      </w:pPr>
      <w:bookmarkStart w:id="1993" w:name="_Toc32332180"/>
      <w:bookmarkStart w:id="1994" w:name="_Toc37430097"/>
      <w:bookmarkStart w:id="1995" w:name="_Toc43739194"/>
      <w:bookmarkStart w:id="1996" w:name="_Toc46346955"/>
      <w:bookmarkStart w:id="1997" w:name="_Toc53165894"/>
      <w:bookmarkStart w:id="1998" w:name="_Toc53166589"/>
      <w:bookmarkStart w:id="1999" w:name="_Toc53167283"/>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993"/>
      <w:bookmarkEnd w:id="1994"/>
      <w:bookmarkEnd w:id="1995"/>
      <w:bookmarkEnd w:id="1996"/>
      <w:bookmarkEnd w:id="1997"/>
      <w:bookmarkEnd w:id="1998"/>
      <w:bookmarkEnd w:id="1999"/>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2000" w:name="_Toc32332181"/>
      <w:bookmarkStart w:id="2001" w:name="_Toc37430098"/>
      <w:bookmarkStart w:id="2002" w:name="_Toc43739195"/>
      <w:bookmarkStart w:id="2003" w:name="_Toc46346956"/>
      <w:bookmarkStart w:id="2004" w:name="_Toc53165895"/>
      <w:bookmarkStart w:id="2005" w:name="_Toc53166590"/>
      <w:bookmarkStart w:id="2006" w:name="_Toc53167284"/>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2000"/>
      <w:bookmarkEnd w:id="2001"/>
      <w:bookmarkEnd w:id="2002"/>
      <w:bookmarkEnd w:id="2003"/>
      <w:bookmarkEnd w:id="2004"/>
      <w:bookmarkEnd w:id="2005"/>
      <w:bookmarkEnd w:id="2006"/>
    </w:p>
    <w:p w14:paraId="1DE9D4B9" w14:textId="77777777" w:rsidR="00FF68ED" w:rsidRPr="00E11EA5" w:rsidRDefault="00FF68ED" w:rsidP="00FF68ED">
      <w:pPr>
        <w:pStyle w:val="Heading5"/>
      </w:pPr>
      <w:bookmarkStart w:id="2007" w:name="_Toc32332182"/>
      <w:bookmarkStart w:id="2008" w:name="_Toc37430099"/>
      <w:bookmarkStart w:id="2009" w:name="_Toc43739196"/>
      <w:bookmarkStart w:id="2010" w:name="_Toc46346957"/>
      <w:bookmarkStart w:id="2011" w:name="_Toc53165896"/>
      <w:bookmarkStart w:id="2012" w:name="_Toc53166591"/>
      <w:bookmarkStart w:id="2013" w:name="_Toc53167285"/>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2007"/>
      <w:bookmarkEnd w:id="2008"/>
      <w:bookmarkEnd w:id="2009"/>
      <w:bookmarkEnd w:id="2010"/>
      <w:bookmarkEnd w:id="2011"/>
      <w:bookmarkEnd w:id="2012"/>
      <w:bookmarkEnd w:id="2013"/>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2014" w:name="_Toc32332183"/>
      <w:bookmarkStart w:id="2015" w:name="_Toc37430100"/>
      <w:bookmarkStart w:id="2016" w:name="_Toc43739197"/>
      <w:bookmarkStart w:id="2017" w:name="_Toc46346958"/>
      <w:bookmarkStart w:id="2018" w:name="_Toc53165897"/>
      <w:bookmarkStart w:id="2019" w:name="_Toc53166592"/>
      <w:bookmarkStart w:id="2020" w:name="_Toc53167286"/>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2014"/>
      <w:bookmarkEnd w:id="2015"/>
      <w:bookmarkEnd w:id="2016"/>
      <w:bookmarkEnd w:id="2017"/>
      <w:bookmarkEnd w:id="2018"/>
      <w:bookmarkEnd w:id="2019"/>
      <w:bookmarkEnd w:id="2020"/>
      <w:r w:rsidRPr="00E11EA5" w:rsidDel="000F2726">
        <w:rPr>
          <w:lang w:eastAsia="en-CA"/>
        </w:rPr>
        <w:t xml:space="preserve"> </w:t>
      </w:r>
    </w:p>
    <w:bookmarkEnd w:id="1988"/>
    <w:bookmarkEnd w:id="1989"/>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2021" w:name="_Toc21086351"/>
      <w:bookmarkStart w:id="2022" w:name="_Toc29768788"/>
      <w:bookmarkStart w:id="2023" w:name="_Toc32332184"/>
      <w:bookmarkStart w:id="2024" w:name="_Toc37430101"/>
      <w:bookmarkStart w:id="2025" w:name="_Toc43739198"/>
      <w:bookmarkStart w:id="2026" w:name="_Toc46346959"/>
      <w:bookmarkStart w:id="2027" w:name="_Toc53165898"/>
      <w:bookmarkStart w:id="2028" w:name="_Toc53166593"/>
      <w:bookmarkStart w:id="2029" w:name="_Toc53167287"/>
      <w:r w:rsidRPr="00E11EA5">
        <w:t>9.8.2.3</w:t>
      </w:r>
      <w:r w:rsidRPr="00E11EA5">
        <w:tab/>
        <w:t xml:space="preserve">MU </w:t>
      </w:r>
      <w:bookmarkEnd w:id="2021"/>
      <w:bookmarkEnd w:id="2022"/>
      <w:r w:rsidRPr="00E11EA5">
        <w:t>value derivation</w:t>
      </w:r>
      <w:bookmarkEnd w:id="2023"/>
      <w:bookmarkEnd w:id="2024"/>
      <w:bookmarkEnd w:id="2025"/>
      <w:bookmarkEnd w:id="2026"/>
      <w:bookmarkEnd w:id="2027"/>
      <w:bookmarkEnd w:id="2028"/>
      <w:bookmarkEnd w:id="2029"/>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2030" w:name="_Toc32332185"/>
      <w:bookmarkStart w:id="2031" w:name="_Toc37430102"/>
      <w:bookmarkStart w:id="2032" w:name="_Toc43739199"/>
      <w:bookmarkStart w:id="2033" w:name="_Toc46346960"/>
      <w:bookmarkStart w:id="2034" w:name="_Toc21086352"/>
      <w:bookmarkStart w:id="2035" w:name="_Toc29768789"/>
      <w:bookmarkStart w:id="2036" w:name="_Toc53165899"/>
      <w:bookmarkStart w:id="2037" w:name="_Toc53166594"/>
      <w:bookmarkStart w:id="2038" w:name="_Toc53167288"/>
      <w:r w:rsidRPr="00E11EA5">
        <w:lastRenderedPageBreak/>
        <w:t>9.8.3</w:t>
      </w:r>
      <w:r w:rsidRPr="00E11EA5">
        <w:tab/>
      </w:r>
      <w:r w:rsidRPr="00E11EA5">
        <w:tab/>
        <w:t>Compact Antenna Test Range</w:t>
      </w:r>
      <w:bookmarkEnd w:id="2030"/>
      <w:bookmarkEnd w:id="2031"/>
      <w:bookmarkEnd w:id="2032"/>
      <w:bookmarkEnd w:id="2033"/>
      <w:bookmarkEnd w:id="2036"/>
      <w:bookmarkEnd w:id="2037"/>
      <w:bookmarkEnd w:id="2038"/>
      <w:r w:rsidRPr="00E11EA5" w:rsidDel="00CA5DA1">
        <w:t xml:space="preserve"> </w:t>
      </w:r>
    </w:p>
    <w:p w14:paraId="0884BFFD" w14:textId="77777777" w:rsidR="00FF68ED" w:rsidRPr="00E11EA5" w:rsidRDefault="00FF68ED" w:rsidP="00FF68ED">
      <w:pPr>
        <w:pStyle w:val="Heading4"/>
        <w:rPr>
          <w:lang w:eastAsia="sv-SE"/>
        </w:rPr>
      </w:pPr>
      <w:bookmarkStart w:id="2039" w:name="_Toc32332186"/>
      <w:bookmarkStart w:id="2040" w:name="_Toc37430103"/>
      <w:bookmarkStart w:id="2041" w:name="_Toc43739200"/>
      <w:bookmarkStart w:id="2042" w:name="_Toc46346961"/>
      <w:bookmarkStart w:id="2043" w:name="_Toc53165900"/>
      <w:bookmarkStart w:id="2044" w:name="_Toc53166595"/>
      <w:bookmarkStart w:id="2045" w:name="_Toc53167289"/>
      <w:r w:rsidRPr="00E11EA5">
        <w:rPr>
          <w:lang w:eastAsia="sv-SE"/>
        </w:rPr>
        <w:t>9.8.3.1</w:t>
      </w:r>
      <w:r w:rsidRPr="00E11EA5">
        <w:rPr>
          <w:lang w:eastAsia="sv-SE"/>
        </w:rPr>
        <w:tab/>
        <w:t>Measurement system description</w:t>
      </w:r>
      <w:bookmarkEnd w:id="2039"/>
      <w:bookmarkEnd w:id="2040"/>
      <w:bookmarkEnd w:id="2041"/>
      <w:bookmarkEnd w:id="2042"/>
      <w:bookmarkEnd w:id="2043"/>
      <w:bookmarkEnd w:id="2044"/>
      <w:bookmarkEnd w:id="2045"/>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2046" w:name="_Toc32332187"/>
      <w:bookmarkStart w:id="2047" w:name="_Toc37430104"/>
      <w:bookmarkStart w:id="2048" w:name="_Toc43739201"/>
      <w:bookmarkStart w:id="2049" w:name="_Toc46346962"/>
      <w:bookmarkStart w:id="2050" w:name="_Toc53165901"/>
      <w:bookmarkStart w:id="2051" w:name="_Toc53166596"/>
      <w:bookmarkStart w:id="2052" w:name="_Toc53167290"/>
      <w:r w:rsidRPr="00E11EA5">
        <w:rPr>
          <w:lang w:eastAsia="sv-SE"/>
        </w:rPr>
        <w:t xml:space="preserve">9.8.3.2 </w:t>
      </w:r>
      <w:r w:rsidRPr="00E11EA5">
        <w:rPr>
          <w:lang w:eastAsia="sv-SE"/>
        </w:rPr>
        <w:tab/>
        <w:t>Test procedure</w:t>
      </w:r>
      <w:bookmarkEnd w:id="2046"/>
      <w:bookmarkEnd w:id="2047"/>
      <w:bookmarkEnd w:id="2048"/>
      <w:bookmarkEnd w:id="2049"/>
      <w:bookmarkEnd w:id="2050"/>
      <w:bookmarkEnd w:id="2051"/>
      <w:bookmarkEnd w:id="2052"/>
    </w:p>
    <w:p w14:paraId="74B5B89D" w14:textId="77777777" w:rsidR="00FF68ED" w:rsidRPr="00E11EA5" w:rsidRDefault="00FF68ED" w:rsidP="00FF68ED">
      <w:pPr>
        <w:pStyle w:val="Heading5"/>
      </w:pPr>
      <w:bookmarkStart w:id="2053" w:name="_Toc32332188"/>
      <w:bookmarkStart w:id="2054" w:name="_Toc37430105"/>
      <w:bookmarkStart w:id="2055" w:name="_Toc43739202"/>
      <w:bookmarkStart w:id="2056" w:name="_Toc46346963"/>
      <w:bookmarkStart w:id="2057" w:name="_Toc53165902"/>
      <w:bookmarkStart w:id="2058" w:name="_Toc53166597"/>
      <w:bookmarkStart w:id="2059" w:name="_Toc53167291"/>
      <w:r w:rsidRPr="00E11EA5">
        <w:rPr>
          <w:lang w:eastAsia="sv-SE"/>
        </w:rPr>
        <w:t>9.8.3.2.1</w:t>
      </w:r>
      <w:r w:rsidRPr="00E11EA5">
        <w:rPr>
          <w:lang w:eastAsia="sv-SE"/>
        </w:rPr>
        <w:tab/>
      </w:r>
      <w:r w:rsidRPr="00E11EA5">
        <w:t>Stage 1: Calibration</w:t>
      </w:r>
      <w:bookmarkEnd w:id="2053"/>
      <w:bookmarkEnd w:id="2054"/>
      <w:bookmarkEnd w:id="2055"/>
      <w:bookmarkEnd w:id="2056"/>
      <w:bookmarkEnd w:id="2057"/>
      <w:bookmarkEnd w:id="2058"/>
      <w:bookmarkEnd w:id="2059"/>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2060" w:name="_Toc32332189"/>
      <w:bookmarkStart w:id="2061" w:name="_Toc37430106"/>
      <w:bookmarkStart w:id="2062" w:name="_Toc43739203"/>
      <w:bookmarkStart w:id="2063" w:name="_Toc46346964"/>
      <w:bookmarkStart w:id="2064" w:name="_Toc53165903"/>
      <w:bookmarkStart w:id="2065" w:name="_Toc53166598"/>
      <w:bookmarkStart w:id="2066" w:name="_Toc53167292"/>
      <w:r w:rsidRPr="00E11EA5">
        <w:t>9.8.3.2.2</w:t>
      </w:r>
      <w:r w:rsidRPr="00E11EA5">
        <w:tab/>
        <w:t xml:space="preserve">Stage 2: BS </w:t>
      </w:r>
      <w:r w:rsidRPr="00E11EA5">
        <w:rPr>
          <w:lang w:eastAsia="sv-SE"/>
        </w:rPr>
        <w:t>measurement</w:t>
      </w:r>
      <w:bookmarkEnd w:id="2060"/>
      <w:bookmarkEnd w:id="2061"/>
      <w:bookmarkEnd w:id="2062"/>
      <w:bookmarkEnd w:id="2063"/>
      <w:bookmarkEnd w:id="2064"/>
      <w:bookmarkEnd w:id="2065"/>
      <w:bookmarkEnd w:id="2066"/>
      <w:r w:rsidRPr="00E11EA5" w:rsidDel="00883B04">
        <w:t xml:space="preserve"> </w:t>
      </w:r>
    </w:p>
    <w:bookmarkEnd w:id="2034"/>
    <w:bookmarkEnd w:id="2035"/>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51946672" w:rsidR="00FF68ED" w:rsidRPr="00E11EA5" w:rsidRDefault="006970C3" w:rsidP="006970C3">
      <w:pPr>
        <w:pStyle w:val="B2"/>
        <w:rPr>
          <w:lang w:eastAsia="zh-CN"/>
        </w:rPr>
      </w:pPr>
      <w:r>
        <w:rPr>
          <w:lang w:eastAsia="zh-CN"/>
        </w:rPr>
        <w:t>-</w:t>
      </w:r>
      <w:r>
        <w:rPr>
          <w:lang w:eastAsia="zh-CN"/>
        </w:rPr>
        <w:tab/>
      </w:r>
      <w:r w:rsidR="00FF68ED" w:rsidRPr="00E11EA5">
        <w:rPr>
          <w:lang w:eastAsia="zh-CN"/>
        </w:rPr>
        <w:t>For a BS declared to be capable of single carrier operation only, set BS to transmit according to rated beam EIRP level.</w:t>
      </w:r>
    </w:p>
    <w:p w14:paraId="172CE1AB" w14:textId="7CC64787" w:rsidR="00FF68ED" w:rsidRPr="00E11EA5" w:rsidRDefault="006970C3" w:rsidP="006970C3">
      <w:pPr>
        <w:pStyle w:val="B2"/>
        <w:rPr>
          <w:rFonts w:ascii="Calibri" w:hAnsi="Calibri"/>
          <w:sz w:val="22"/>
          <w:szCs w:val="22"/>
          <w:lang w:val="en-CA" w:eastAsia="zh-CN"/>
        </w:rPr>
      </w:pPr>
      <w:r>
        <w:rPr>
          <w:lang w:eastAsia="zh-CN"/>
        </w:rPr>
        <w:t>-</w:t>
      </w:r>
      <w:r>
        <w:rPr>
          <w:lang w:eastAsia="zh-CN"/>
        </w:rPr>
        <w:tab/>
      </w:r>
      <w:r w:rsidR="00FF68ED"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2AFCC688" w:rsidR="00FF68ED" w:rsidRPr="00E11EA5" w:rsidRDefault="006970C3" w:rsidP="006970C3">
      <w:pPr>
        <w:pStyle w:val="B2"/>
        <w:rPr>
          <w:lang w:eastAsia="zh-CN"/>
        </w:rPr>
      </w:pPr>
      <w:r>
        <w:rPr>
          <w:lang w:eastAsia="zh-CN"/>
        </w:rPr>
        <w:t>-</w:t>
      </w:r>
      <w:r>
        <w:rPr>
          <w:lang w:eastAsia="zh-CN"/>
        </w:rPr>
        <w:tab/>
      </w:r>
      <w:r w:rsidR="00FF68ED"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2067" w:name="_Toc21086356"/>
      <w:bookmarkStart w:id="2068" w:name="_Toc29768793"/>
      <w:bookmarkStart w:id="2069" w:name="_Toc32332190"/>
      <w:bookmarkStart w:id="2070" w:name="_Toc37430107"/>
      <w:bookmarkStart w:id="2071" w:name="_Toc43739204"/>
      <w:bookmarkStart w:id="2072" w:name="_Toc46346965"/>
      <w:bookmarkStart w:id="2073" w:name="_Toc53165904"/>
      <w:bookmarkStart w:id="2074" w:name="_Toc53166599"/>
      <w:bookmarkStart w:id="2075" w:name="_Toc53167293"/>
      <w:r w:rsidRPr="00E11EA5">
        <w:t>9.8.3.3</w:t>
      </w:r>
      <w:r w:rsidRPr="00E11EA5">
        <w:tab/>
        <w:t xml:space="preserve">MU </w:t>
      </w:r>
      <w:bookmarkEnd w:id="2067"/>
      <w:bookmarkEnd w:id="2068"/>
      <w:r w:rsidRPr="00E11EA5">
        <w:t>value derivation</w:t>
      </w:r>
      <w:bookmarkEnd w:id="2069"/>
      <w:bookmarkEnd w:id="2070"/>
      <w:bookmarkEnd w:id="2071"/>
      <w:bookmarkEnd w:id="2072"/>
      <w:bookmarkEnd w:id="2073"/>
      <w:bookmarkEnd w:id="2074"/>
      <w:bookmarkEnd w:id="2075"/>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2076" w:name="_Toc21086357"/>
      <w:bookmarkStart w:id="2077" w:name="_Toc29768794"/>
      <w:bookmarkStart w:id="2078" w:name="_Toc32332191"/>
      <w:bookmarkStart w:id="2079" w:name="_Toc37430108"/>
      <w:bookmarkStart w:id="2080" w:name="_Toc43739205"/>
      <w:bookmarkStart w:id="2081" w:name="_Toc46346966"/>
      <w:bookmarkStart w:id="2082" w:name="_Toc53165905"/>
      <w:bookmarkStart w:id="2083" w:name="_Toc53166600"/>
      <w:bookmarkStart w:id="2084" w:name="_Toc53167294"/>
      <w:r w:rsidRPr="00E11EA5">
        <w:t>9.8.4</w:t>
      </w:r>
      <w:r w:rsidRPr="00E11EA5">
        <w:tab/>
      </w:r>
      <w:r w:rsidRPr="00E11EA5">
        <w:tab/>
        <w:t>Near Field</w:t>
      </w:r>
      <w:bookmarkEnd w:id="2076"/>
      <w:bookmarkEnd w:id="2077"/>
      <w:r w:rsidRPr="00E11EA5">
        <w:t xml:space="preserve"> Test Range</w:t>
      </w:r>
      <w:bookmarkEnd w:id="2078"/>
      <w:bookmarkEnd w:id="2079"/>
      <w:bookmarkEnd w:id="2080"/>
      <w:bookmarkEnd w:id="2081"/>
      <w:bookmarkEnd w:id="2082"/>
      <w:bookmarkEnd w:id="2083"/>
      <w:bookmarkEnd w:id="2084"/>
    </w:p>
    <w:p w14:paraId="64E0E058" w14:textId="77777777" w:rsidR="00FF68ED" w:rsidRPr="00E11EA5" w:rsidRDefault="00FF68ED" w:rsidP="00FF68ED">
      <w:pPr>
        <w:pStyle w:val="Heading4"/>
        <w:rPr>
          <w:lang w:eastAsia="sv-SE"/>
        </w:rPr>
      </w:pPr>
      <w:bookmarkStart w:id="2085" w:name="_Toc32332192"/>
      <w:bookmarkStart w:id="2086" w:name="_Toc37430109"/>
      <w:bookmarkStart w:id="2087" w:name="_Toc43739206"/>
      <w:bookmarkStart w:id="2088" w:name="_Toc46346967"/>
      <w:bookmarkStart w:id="2089" w:name="_Toc53165906"/>
      <w:bookmarkStart w:id="2090" w:name="_Toc53166601"/>
      <w:bookmarkStart w:id="2091" w:name="_Toc53167295"/>
      <w:r w:rsidRPr="00E11EA5">
        <w:rPr>
          <w:lang w:eastAsia="sv-SE"/>
        </w:rPr>
        <w:t>9.8.4.1</w:t>
      </w:r>
      <w:r w:rsidRPr="00E11EA5">
        <w:rPr>
          <w:lang w:eastAsia="sv-SE"/>
        </w:rPr>
        <w:tab/>
        <w:t>Measurement system description</w:t>
      </w:r>
      <w:bookmarkEnd w:id="2085"/>
      <w:bookmarkEnd w:id="2086"/>
      <w:bookmarkEnd w:id="2087"/>
      <w:bookmarkEnd w:id="2088"/>
      <w:bookmarkEnd w:id="2089"/>
      <w:bookmarkEnd w:id="2090"/>
      <w:bookmarkEnd w:id="2091"/>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2092" w:name="_Toc32332193"/>
      <w:bookmarkStart w:id="2093" w:name="_Toc37430110"/>
      <w:bookmarkStart w:id="2094" w:name="_Toc43739207"/>
      <w:bookmarkStart w:id="2095" w:name="_Toc46346968"/>
      <w:bookmarkStart w:id="2096" w:name="_Toc21086359"/>
      <w:bookmarkStart w:id="2097" w:name="_Toc29768796"/>
      <w:bookmarkStart w:id="2098" w:name="_Toc53165907"/>
      <w:bookmarkStart w:id="2099" w:name="_Toc53166602"/>
      <w:bookmarkStart w:id="2100" w:name="_Toc53167296"/>
      <w:r w:rsidRPr="00E11EA5">
        <w:rPr>
          <w:lang w:eastAsia="sv-SE"/>
        </w:rPr>
        <w:lastRenderedPageBreak/>
        <w:t>9.8.4.2</w:t>
      </w:r>
      <w:r w:rsidRPr="00E11EA5">
        <w:rPr>
          <w:lang w:eastAsia="sv-SE"/>
        </w:rPr>
        <w:tab/>
        <w:t>Test procedure</w:t>
      </w:r>
      <w:bookmarkEnd w:id="2092"/>
      <w:bookmarkEnd w:id="2093"/>
      <w:bookmarkEnd w:id="2094"/>
      <w:bookmarkEnd w:id="2095"/>
      <w:bookmarkEnd w:id="2098"/>
      <w:bookmarkEnd w:id="2099"/>
      <w:bookmarkEnd w:id="2100"/>
    </w:p>
    <w:p w14:paraId="1C453FDF" w14:textId="77777777" w:rsidR="00FF68ED" w:rsidRPr="00E11EA5" w:rsidRDefault="00FF68ED" w:rsidP="00FF68ED">
      <w:pPr>
        <w:pStyle w:val="Heading5"/>
        <w:rPr>
          <w:b/>
        </w:rPr>
      </w:pPr>
      <w:bookmarkStart w:id="2101" w:name="_Toc32332194"/>
      <w:bookmarkStart w:id="2102" w:name="_Toc37430111"/>
      <w:bookmarkStart w:id="2103" w:name="_Toc43739208"/>
      <w:bookmarkStart w:id="2104" w:name="_Toc46346969"/>
      <w:bookmarkStart w:id="2105" w:name="_Toc53165908"/>
      <w:bookmarkStart w:id="2106" w:name="_Toc53166603"/>
      <w:bookmarkStart w:id="2107" w:name="_Toc53167297"/>
      <w:r w:rsidRPr="00E11EA5">
        <w:rPr>
          <w:lang w:eastAsia="sv-SE"/>
        </w:rPr>
        <w:t>9.8.4.2.1</w:t>
      </w:r>
      <w:r w:rsidRPr="00E11EA5">
        <w:rPr>
          <w:lang w:eastAsia="sv-SE"/>
        </w:rPr>
        <w:tab/>
      </w:r>
      <w:r w:rsidRPr="00E11EA5">
        <w:t xml:space="preserve">Stage 1: </w:t>
      </w:r>
      <w:r w:rsidRPr="00E11EA5">
        <w:rPr>
          <w:lang w:eastAsia="sv-SE"/>
        </w:rPr>
        <w:t>Calibration</w:t>
      </w:r>
      <w:bookmarkEnd w:id="2101"/>
      <w:bookmarkEnd w:id="2102"/>
      <w:bookmarkEnd w:id="2103"/>
      <w:bookmarkEnd w:id="2104"/>
      <w:bookmarkEnd w:id="2105"/>
      <w:bookmarkEnd w:id="2106"/>
      <w:bookmarkEnd w:id="2107"/>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2108" w:name="_Toc32332195"/>
      <w:bookmarkStart w:id="2109" w:name="_Toc37430112"/>
      <w:bookmarkStart w:id="2110" w:name="_Toc43739209"/>
      <w:bookmarkStart w:id="2111" w:name="_Toc46346970"/>
      <w:bookmarkStart w:id="2112" w:name="_Toc53165909"/>
      <w:bookmarkStart w:id="2113" w:name="_Toc53166604"/>
      <w:bookmarkStart w:id="2114" w:name="_Toc53167298"/>
      <w:r w:rsidRPr="00E11EA5">
        <w:rPr>
          <w:lang w:eastAsia="sv-SE"/>
        </w:rPr>
        <w:t>9.8.4.2.2</w:t>
      </w:r>
      <w:r w:rsidRPr="00E11EA5">
        <w:tab/>
        <w:t>Stage 2: BS measurement</w:t>
      </w:r>
      <w:bookmarkEnd w:id="2108"/>
      <w:bookmarkEnd w:id="2109"/>
      <w:bookmarkEnd w:id="2110"/>
      <w:bookmarkEnd w:id="2111"/>
      <w:bookmarkEnd w:id="2112"/>
      <w:bookmarkEnd w:id="2113"/>
      <w:bookmarkEnd w:id="2114"/>
      <w:r w:rsidRPr="00E11EA5" w:rsidDel="000F2726">
        <w:rPr>
          <w:lang w:eastAsia="en-CA"/>
        </w:rPr>
        <w:t xml:space="preserve"> </w:t>
      </w:r>
    </w:p>
    <w:bookmarkEnd w:id="2096"/>
    <w:bookmarkEnd w:id="209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1CCF8F7" w:rsidR="00FF68ED" w:rsidRPr="00E11EA5" w:rsidRDefault="006970C3" w:rsidP="006970C3">
      <w:pPr>
        <w:pStyle w:val="B1"/>
        <w:rPr>
          <w:lang w:eastAsia="zh-CN"/>
        </w:rPr>
      </w:pPr>
      <w:r>
        <w:rPr>
          <w:lang w:eastAsia="zh-CN"/>
        </w:rPr>
        <w:t>-</w:t>
      </w:r>
      <w:r>
        <w:rPr>
          <w:lang w:eastAsia="zh-CN"/>
        </w:rPr>
        <w:tab/>
      </w:r>
      <w:r w:rsidR="00FF68ED" w:rsidRPr="00E11EA5">
        <w:rPr>
          <w:lang w:eastAsia="zh-CN"/>
        </w:rPr>
        <w:t>For a BS declared to be capable of single carrier operation only, set BS to transmit according to rated beam EIRP level.</w:t>
      </w:r>
    </w:p>
    <w:p w14:paraId="301F6020" w14:textId="516F0CB4" w:rsidR="00FF68ED" w:rsidRPr="00E11EA5" w:rsidRDefault="006970C3" w:rsidP="006970C3">
      <w:pPr>
        <w:pStyle w:val="B1"/>
        <w:rPr>
          <w:rFonts w:ascii="Calibri" w:hAnsi="Calibri"/>
          <w:sz w:val="22"/>
          <w:szCs w:val="22"/>
          <w:lang w:val="en-CA" w:eastAsia="zh-CN"/>
        </w:rPr>
      </w:pPr>
      <w:r>
        <w:rPr>
          <w:lang w:eastAsia="zh-CN"/>
        </w:rPr>
        <w:t>-</w:t>
      </w:r>
      <w:r>
        <w:rPr>
          <w:lang w:eastAsia="zh-CN"/>
        </w:rPr>
        <w:tab/>
      </w:r>
      <w:r w:rsidR="00FF68ED"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58AC2251" w:rsidR="00FF68ED" w:rsidRPr="00E11EA5" w:rsidRDefault="006970C3" w:rsidP="006970C3">
      <w:pPr>
        <w:pStyle w:val="B1"/>
        <w:rPr>
          <w:lang w:eastAsia="zh-CN"/>
        </w:rPr>
      </w:pPr>
      <w:r>
        <w:rPr>
          <w:lang w:eastAsia="zh-CN"/>
        </w:rPr>
        <w:t>-</w:t>
      </w:r>
      <w:r>
        <w:rPr>
          <w:lang w:eastAsia="zh-CN"/>
        </w:rPr>
        <w:tab/>
      </w:r>
      <w:r w:rsidR="00FF68ED"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2115" w:name="_Toc21086361"/>
      <w:bookmarkStart w:id="2116" w:name="_Toc29768798"/>
      <w:bookmarkStart w:id="2117" w:name="_Toc32332196"/>
      <w:bookmarkStart w:id="2118" w:name="_Toc37430113"/>
      <w:bookmarkStart w:id="2119" w:name="_Toc43739210"/>
      <w:bookmarkStart w:id="2120" w:name="_Toc46346971"/>
      <w:bookmarkStart w:id="2121" w:name="_Toc53165910"/>
      <w:bookmarkStart w:id="2122" w:name="_Toc53166605"/>
      <w:bookmarkStart w:id="2123" w:name="_Toc53167299"/>
      <w:r w:rsidRPr="00E11EA5">
        <w:t>9.8.4.3</w:t>
      </w:r>
      <w:r w:rsidRPr="00E11EA5">
        <w:tab/>
        <w:t xml:space="preserve">MU </w:t>
      </w:r>
      <w:bookmarkEnd w:id="2115"/>
      <w:bookmarkEnd w:id="2116"/>
      <w:r w:rsidRPr="00E11EA5">
        <w:t>value derivation</w:t>
      </w:r>
      <w:bookmarkEnd w:id="2117"/>
      <w:bookmarkEnd w:id="2118"/>
      <w:bookmarkEnd w:id="2119"/>
      <w:bookmarkEnd w:id="2120"/>
      <w:bookmarkEnd w:id="2121"/>
      <w:bookmarkEnd w:id="2122"/>
      <w:bookmarkEnd w:id="2123"/>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2124" w:name="_Toc32332197"/>
      <w:bookmarkStart w:id="2125" w:name="_Toc37430114"/>
      <w:bookmarkStart w:id="2126" w:name="_Toc43739211"/>
      <w:bookmarkStart w:id="2127" w:name="_Toc46346972"/>
      <w:bookmarkStart w:id="2128" w:name="_Toc21086362"/>
      <w:bookmarkStart w:id="2129" w:name="_Toc29768799"/>
      <w:bookmarkStart w:id="2130" w:name="_Toc53165911"/>
      <w:bookmarkStart w:id="2131" w:name="_Toc53166606"/>
      <w:bookmarkStart w:id="2132" w:name="_Toc53167300"/>
      <w:r w:rsidRPr="00E11EA5">
        <w:t>9.8.5</w:t>
      </w:r>
      <w:r w:rsidRPr="00E11EA5">
        <w:tab/>
      </w:r>
      <w:r w:rsidRPr="00E11EA5">
        <w:tab/>
        <w:t>Maximum accepted test system uncertainty</w:t>
      </w:r>
      <w:bookmarkEnd w:id="2124"/>
      <w:bookmarkEnd w:id="2125"/>
      <w:bookmarkEnd w:id="2126"/>
      <w:bookmarkEnd w:id="2127"/>
      <w:bookmarkEnd w:id="2130"/>
      <w:bookmarkEnd w:id="2131"/>
      <w:bookmarkEnd w:id="2132"/>
      <w:r w:rsidRPr="00E11EA5" w:rsidDel="00C65B74">
        <w:t xml:space="preserve"> </w:t>
      </w:r>
      <w:bookmarkEnd w:id="2128"/>
      <w:bookmarkEnd w:id="2129"/>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647EB4B7" w:rsidR="00FF68ED" w:rsidRPr="00E11EA5" w:rsidRDefault="00074F21" w:rsidP="00FF68ED">
      <w:pPr>
        <w:rPr>
          <w:lang w:eastAsia="ko-KR"/>
        </w:rPr>
      </w:pPr>
      <w:r w:rsidRPr="00E11EA5">
        <w:rPr>
          <w:lang w:eastAsia="ko-KR"/>
        </w:rPr>
        <w:t xml:space="preserve">An overview of the MU values for all the requirements is captured in </w:t>
      </w:r>
      <w:r>
        <w:rPr>
          <w:lang w:eastAsia="ko-KR"/>
        </w:rPr>
        <w:t>clause 17</w:t>
      </w:r>
      <w:r w:rsidR="00FF68ED" w:rsidRPr="00E11EA5">
        <w:rPr>
          <w:lang w:eastAsia="ko-KR"/>
        </w:rPr>
        <w:t>.</w:t>
      </w:r>
    </w:p>
    <w:p w14:paraId="1989F050" w14:textId="77777777" w:rsidR="00FF68ED" w:rsidRPr="00E11EA5" w:rsidRDefault="00FF68ED" w:rsidP="00FF68ED">
      <w:pPr>
        <w:pStyle w:val="Heading3"/>
      </w:pPr>
      <w:bookmarkStart w:id="2133" w:name="_Toc32332198"/>
      <w:bookmarkStart w:id="2134" w:name="_Toc37430115"/>
      <w:bookmarkStart w:id="2135" w:name="_Toc43739212"/>
      <w:bookmarkStart w:id="2136" w:name="_Toc46346973"/>
      <w:bookmarkStart w:id="2137" w:name="_Toc53165912"/>
      <w:bookmarkStart w:id="2138" w:name="_Toc53166607"/>
      <w:bookmarkStart w:id="2139" w:name="_Toc53167301"/>
      <w:r w:rsidRPr="00E11EA5">
        <w:t>9.8.6</w:t>
      </w:r>
      <w:r w:rsidRPr="00E11EA5">
        <w:tab/>
      </w:r>
      <w:r w:rsidRPr="00E11EA5">
        <w:tab/>
        <w:t>Test Tolerance for TAE</w:t>
      </w:r>
      <w:bookmarkEnd w:id="2133"/>
      <w:bookmarkEnd w:id="2134"/>
      <w:bookmarkEnd w:id="2135"/>
      <w:bookmarkEnd w:id="2136"/>
      <w:bookmarkEnd w:id="2137"/>
      <w:bookmarkEnd w:id="2138"/>
      <w:bookmarkEnd w:id="2139"/>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6BE7AD3D" w:rsidR="00FF68ED" w:rsidRPr="00E11EA5" w:rsidRDefault="00074F21" w:rsidP="00FF68ED">
      <w:pPr>
        <w:rPr>
          <w:lang w:eastAsia="zh-CN"/>
        </w:rPr>
      </w:pPr>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00170E05" w14:textId="77777777" w:rsidR="00FF68ED" w:rsidRPr="00E11EA5" w:rsidRDefault="00FF68ED" w:rsidP="00FF68ED">
      <w:pPr>
        <w:pStyle w:val="Heading2"/>
        <w:ind w:left="576" w:hanging="576"/>
        <w:rPr>
          <w:lang w:eastAsia="en-CA"/>
        </w:rPr>
      </w:pPr>
      <w:bookmarkStart w:id="2140" w:name="_Toc21086363"/>
      <w:bookmarkStart w:id="2141" w:name="_Toc29768800"/>
      <w:bookmarkStart w:id="2142" w:name="_Toc32332199"/>
      <w:bookmarkStart w:id="2143" w:name="_Toc37430116"/>
      <w:bookmarkStart w:id="2144" w:name="_Toc43739213"/>
      <w:bookmarkStart w:id="2145" w:name="_Toc46346974"/>
      <w:bookmarkStart w:id="2146" w:name="_Toc53165913"/>
      <w:bookmarkStart w:id="2147" w:name="_Toc53166608"/>
      <w:bookmarkStart w:id="2148" w:name="_Toc53167302"/>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2140"/>
      <w:bookmarkEnd w:id="2141"/>
      <w:bookmarkEnd w:id="2142"/>
      <w:bookmarkEnd w:id="2143"/>
      <w:bookmarkEnd w:id="2144"/>
      <w:bookmarkEnd w:id="2145"/>
      <w:bookmarkEnd w:id="2146"/>
      <w:bookmarkEnd w:id="2147"/>
      <w:bookmarkEnd w:id="2148"/>
    </w:p>
    <w:p w14:paraId="0F817CDB" w14:textId="77777777" w:rsidR="00FF68ED" w:rsidRPr="00E11EA5" w:rsidRDefault="00FF68ED" w:rsidP="00FF68ED">
      <w:pPr>
        <w:pStyle w:val="Heading3"/>
      </w:pPr>
      <w:bookmarkStart w:id="2149" w:name="_Toc21086364"/>
      <w:bookmarkStart w:id="2150" w:name="_Toc29768801"/>
      <w:bookmarkStart w:id="2151" w:name="_Toc32332200"/>
      <w:bookmarkStart w:id="2152" w:name="_Toc37430117"/>
      <w:bookmarkStart w:id="2153" w:name="_Toc43739214"/>
      <w:bookmarkStart w:id="2154" w:name="_Toc46346975"/>
      <w:bookmarkStart w:id="2155" w:name="_Toc53165914"/>
      <w:bookmarkStart w:id="2156" w:name="_Toc53166609"/>
      <w:bookmarkStart w:id="2157" w:name="_Toc53167303"/>
      <w:r w:rsidRPr="00E11EA5">
        <w:t>9.9.1</w:t>
      </w:r>
      <w:r w:rsidRPr="00E11EA5">
        <w:tab/>
      </w:r>
      <w:r w:rsidRPr="00E11EA5">
        <w:tab/>
        <w:t>General</w:t>
      </w:r>
      <w:bookmarkEnd w:id="2149"/>
      <w:bookmarkEnd w:id="2150"/>
      <w:bookmarkEnd w:id="2151"/>
      <w:bookmarkEnd w:id="2152"/>
      <w:bookmarkEnd w:id="2153"/>
      <w:bookmarkEnd w:id="2154"/>
      <w:bookmarkEnd w:id="2155"/>
      <w:bookmarkEnd w:id="2156"/>
      <w:bookmarkEnd w:id="2157"/>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2158" w:name="_Toc32332201"/>
      <w:bookmarkStart w:id="2159" w:name="_Toc37430118"/>
      <w:bookmarkStart w:id="2160" w:name="_Toc43739215"/>
      <w:bookmarkStart w:id="2161" w:name="_Toc46346976"/>
      <w:bookmarkStart w:id="2162" w:name="_Toc21086365"/>
      <w:bookmarkStart w:id="2163" w:name="_Toc29768802"/>
      <w:bookmarkStart w:id="2164" w:name="_Toc53165915"/>
      <w:bookmarkStart w:id="2165" w:name="_Toc53166610"/>
      <w:bookmarkStart w:id="2166" w:name="_Toc53167304"/>
      <w:r w:rsidRPr="00E11EA5">
        <w:t>9.9.2</w:t>
      </w:r>
      <w:r w:rsidRPr="00E11EA5">
        <w:tab/>
      </w:r>
      <w:r w:rsidRPr="00E11EA5">
        <w:tab/>
        <w:t>Indoor Anechoic Chamber</w:t>
      </w:r>
      <w:bookmarkEnd w:id="2158"/>
      <w:bookmarkEnd w:id="2159"/>
      <w:bookmarkEnd w:id="2160"/>
      <w:bookmarkEnd w:id="2161"/>
      <w:bookmarkEnd w:id="2164"/>
      <w:bookmarkEnd w:id="2165"/>
      <w:bookmarkEnd w:id="2166"/>
      <w:r w:rsidRPr="00E11EA5" w:rsidDel="00012F4F">
        <w:t xml:space="preserve"> </w:t>
      </w:r>
    </w:p>
    <w:p w14:paraId="2BE0BA92" w14:textId="77777777" w:rsidR="00FF68ED" w:rsidRPr="00E11EA5" w:rsidRDefault="00FF68ED" w:rsidP="00FF68ED">
      <w:pPr>
        <w:pStyle w:val="Heading4"/>
        <w:rPr>
          <w:lang w:eastAsia="sv-SE"/>
        </w:rPr>
      </w:pPr>
      <w:bookmarkStart w:id="2167" w:name="_Toc32332202"/>
      <w:bookmarkStart w:id="2168" w:name="_Toc37430119"/>
      <w:bookmarkStart w:id="2169" w:name="_Toc43739216"/>
      <w:bookmarkStart w:id="2170" w:name="_Toc46346977"/>
      <w:bookmarkStart w:id="2171" w:name="_Toc53165916"/>
      <w:bookmarkStart w:id="2172" w:name="_Toc53166611"/>
      <w:bookmarkStart w:id="2173" w:name="_Toc53167305"/>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2167"/>
      <w:bookmarkEnd w:id="2168"/>
      <w:bookmarkEnd w:id="2169"/>
      <w:bookmarkEnd w:id="2170"/>
      <w:bookmarkEnd w:id="2171"/>
      <w:bookmarkEnd w:id="2172"/>
      <w:bookmarkEnd w:id="2173"/>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2174" w:name="_Toc32332203"/>
      <w:bookmarkStart w:id="2175" w:name="_Toc37430120"/>
      <w:bookmarkStart w:id="2176" w:name="_Toc43739217"/>
      <w:bookmarkStart w:id="2177" w:name="_Toc46346978"/>
      <w:bookmarkStart w:id="2178" w:name="_Toc53165917"/>
      <w:bookmarkStart w:id="2179" w:name="_Toc53166612"/>
      <w:bookmarkStart w:id="2180" w:name="_Toc53167306"/>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2174"/>
      <w:bookmarkEnd w:id="2175"/>
      <w:bookmarkEnd w:id="2176"/>
      <w:bookmarkEnd w:id="2177"/>
      <w:bookmarkEnd w:id="2178"/>
      <w:bookmarkEnd w:id="2179"/>
      <w:bookmarkEnd w:id="2180"/>
    </w:p>
    <w:p w14:paraId="2CF8A28E" w14:textId="77777777" w:rsidR="00FF68ED" w:rsidRPr="00E11EA5" w:rsidRDefault="00FF68ED" w:rsidP="00FF68ED">
      <w:pPr>
        <w:pStyle w:val="Heading5"/>
      </w:pPr>
      <w:bookmarkStart w:id="2181" w:name="_Toc32332204"/>
      <w:bookmarkStart w:id="2182" w:name="_Toc37430121"/>
      <w:bookmarkStart w:id="2183" w:name="_Toc43739218"/>
      <w:bookmarkStart w:id="2184" w:name="_Toc46346979"/>
      <w:bookmarkStart w:id="2185" w:name="_Toc53165918"/>
      <w:bookmarkStart w:id="2186" w:name="_Toc53166613"/>
      <w:bookmarkStart w:id="2187" w:name="_Toc53167307"/>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2181"/>
      <w:bookmarkEnd w:id="2182"/>
      <w:bookmarkEnd w:id="2183"/>
      <w:bookmarkEnd w:id="2184"/>
      <w:bookmarkEnd w:id="2185"/>
      <w:bookmarkEnd w:id="2186"/>
      <w:bookmarkEnd w:id="2187"/>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2188" w:name="_Toc32332205"/>
      <w:bookmarkStart w:id="2189" w:name="_Toc37430122"/>
      <w:bookmarkStart w:id="2190" w:name="_Toc43739219"/>
      <w:bookmarkStart w:id="2191" w:name="_Toc46346980"/>
      <w:bookmarkStart w:id="2192" w:name="_Toc53165919"/>
      <w:bookmarkStart w:id="2193" w:name="_Toc53166614"/>
      <w:bookmarkStart w:id="2194" w:name="_Toc53167308"/>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2188"/>
      <w:bookmarkEnd w:id="2189"/>
      <w:bookmarkEnd w:id="2190"/>
      <w:bookmarkEnd w:id="2191"/>
      <w:bookmarkEnd w:id="2192"/>
      <w:bookmarkEnd w:id="2193"/>
      <w:bookmarkEnd w:id="2194"/>
      <w:r w:rsidRPr="00E11EA5" w:rsidDel="000F2726">
        <w:rPr>
          <w:lang w:eastAsia="en-CA"/>
        </w:rPr>
        <w:t xml:space="preserve"> </w:t>
      </w:r>
    </w:p>
    <w:bookmarkEnd w:id="2162"/>
    <w:bookmarkEnd w:id="2163"/>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2195" w:name="_Toc21086371"/>
      <w:bookmarkStart w:id="2196" w:name="_Toc29768808"/>
      <w:bookmarkStart w:id="2197" w:name="_Toc32332206"/>
      <w:bookmarkStart w:id="2198" w:name="_Toc37430123"/>
      <w:bookmarkStart w:id="2199" w:name="_Toc43739220"/>
      <w:bookmarkStart w:id="2200" w:name="_Toc46346981"/>
      <w:bookmarkStart w:id="2201" w:name="_Toc53165920"/>
      <w:bookmarkStart w:id="2202" w:name="_Toc53166615"/>
      <w:bookmarkStart w:id="2203" w:name="_Toc53167309"/>
      <w:r w:rsidRPr="00E11EA5">
        <w:t>9.9.2.3</w:t>
      </w:r>
      <w:r w:rsidRPr="00E11EA5">
        <w:rPr>
          <w:lang w:eastAsia="ja-JP"/>
        </w:rPr>
        <w:tab/>
      </w:r>
      <w:r w:rsidRPr="00E11EA5">
        <w:t>MU value</w:t>
      </w:r>
      <w:bookmarkEnd w:id="2195"/>
      <w:bookmarkEnd w:id="2196"/>
      <w:r w:rsidRPr="00E11EA5">
        <w:t xml:space="preserve"> derivation</w:t>
      </w:r>
      <w:bookmarkEnd w:id="2197"/>
      <w:bookmarkEnd w:id="2198"/>
      <w:bookmarkEnd w:id="2199"/>
      <w:bookmarkEnd w:id="2200"/>
      <w:bookmarkEnd w:id="2201"/>
      <w:bookmarkEnd w:id="2202"/>
      <w:bookmarkEnd w:id="2203"/>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2204" w:name="_Toc32332207"/>
      <w:bookmarkStart w:id="2205" w:name="_Toc37430124"/>
      <w:bookmarkStart w:id="2206" w:name="_Toc43739221"/>
      <w:bookmarkStart w:id="2207" w:name="_Toc46346982"/>
      <w:bookmarkStart w:id="2208" w:name="_Toc21086372"/>
      <w:bookmarkStart w:id="2209" w:name="_Toc29768809"/>
      <w:bookmarkStart w:id="2210" w:name="_Toc53165921"/>
      <w:bookmarkStart w:id="2211" w:name="_Toc53166616"/>
      <w:bookmarkStart w:id="2212" w:name="_Toc53167310"/>
      <w:r w:rsidRPr="00E11EA5">
        <w:t>9.9.3</w:t>
      </w:r>
      <w:r w:rsidRPr="00E11EA5">
        <w:tab/>
      </w:r>
      <w:r w:rsidRPr="00E11EA5">
        <w:tab/>
        <w:t>Compact Antenna Test Range</w:t>
      </w:r>
      <w:bookmarkEnd w:id="2204"/>
      <w:bookmarkEnd w:id="2205"/>
      <w:bookmarkEnd w:id="2206"/>
      <w:bookmarkEnd w:id="2207"/>
      <w:bookmarkEnd w:id="2210"/>
      <w:bookmarkEnd w:id="2211"/>
      <w:bookmarkEnd w:id="2212"/>
      <w:r w:rsidRPr="00E11EA5" w:rsidDel="00CA5DA1">
        <w:t xml:space="preserve"> </w:t>
      </w:r>
    </w:p>
    <w:p w14:paraId="51F0208A" w14:textId="77777777" w:rsidR="00FF68ED" w:rsidRPr="00E11EA5" w:rsidRDefault="00FF68ED" w:rsidP="00FF68ED">
      <w:pPr>
        <w:pStyle w:val="Heading4"/>
        <w:rPr>
          <w:lang w:eastAsia="sv-SE"/>
        </w:rPr>
      </w:pPr>
      <w:bookmarkStart w:id="2213" w:name="_Toc32332208"/>
      <w:bookmarkStart w:id="2214" w:name="_Toc37430125"/>
      <w:bookmarkStart w:id="2215" w:name="_Toc43739222"/>
      <w:bookmarkStart w:id="2216" w:name="_Toc46346983"/>
      <w:bookmarkStart w:id="2217" w:name="_Toc53165922"/>
      <w:bookmarkStart w:id="2218" w:name="_Toc53166617"/>
      <w:bookmarkStart w:id="2219" w:name="_Toc53167311"/>
      <w:r w:rsidRPr="00E11EA5">
        <w:rPr>
          <w:lang w:eastAsia="sv-SE"/>
        </w:rPr>
        <w:t>9.9.3.1</w:t>
      </w:r>
      <w:r w:rsidRPr="00E11EA5">
        <w:rPr>
          <w:lang w:eastAsia="sv-SE"/>
        </w:rPr>
        <w:tab/>
        <w:t>Measurement system description</w:t>
      </w:r>
      <w:bookmarkEnd w:id="2213"/>
      <w:bookmarkEnd w:id="2214"/>
      <w:bookmarkEnd w:id="2215"/>
      <w:bookmarkEnd w:id="2216"/>
      <w:bookmarkEnd w:id="2217"/>
      <w:bookmarkEnd w:id="2218"/>
      <w:bookmarkEnd w:id="2219"/>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2220" w:name="_Toc32332209"/>
      <w:bookmarkStart w:id="2221" w:name="_Toc37430126"/>
      <w:bookmarkStart w:id="2222" w:name="_Toc43739223"/>
      <w:bookmarkStart w:id="2223" w:name="_Toc46346984"/>
      <w:bookmarkStart w:id="2224" w:name="_Toc53165923"/>
      <w:bookmarkStart w:id="2225" w:name="_Toc53166618"/>
      <w:bookmarkStart w:id="2226" w:name="_Toc53167312"/>
      <w:r w:rsidRPr="00E11EA5">
        <w:rPr>
          <w:lang w:eastAsia="sv-SE"/>
        </w:rPr>
        <w:t xml:space="preserve">9.9.3.2 </w:t>
      </w:r>
      <w:r w:rsidRPr="00E11EA5">
        <w:rPr>
          <w:lang w:eastAsia="sv-SE"/>
        </w:rPr>
        <w:tab/>
        <w:t>Test procedure</w:t>
      </w:r>
      <w:bookmarkEnd w:id="2220"/>
      <w:bookmarkEnd w:id="2221"/>
      <w:bookmarkEnd w:id="2222"/>
      <w:bookmarkEnd w:id="2223"/>
      <w:bookmarkEnd w:id="2224"/>
      <w:bookmarkEnd w:id="2225"/>
      <w:bookmarkEnd w:id="2226"/>
    </w:p>
    <w:p w14:paraId="374F2F71" w14:textId="77777777" w:rsidR="00FF68ED" w:rsidRPr="00E11EA5" w:rsidRDefault="00FF68ED" w:rsidP="00FF68ED">
      <w:pPr>
        <w:pStyle w:val="Heading5"/>
      </w:pPr>
      <w:bookmarkStart w:id="2227" w:name="_Toc32332210"/>
      <w:bookmarkStart w:id="2228" w:name="_Toc37430127"/>
      <w:bookmarkStart w:id="2229" w:name="_Toc43739224"/>
      <w:bookmarkStart w:id="2230" w:name="_Toc46346985"/>
      <w:bookmarkStart w:id="2231" w:name="_Toc53165924"/>
      <w:bookmarkStart w:id="2232" w:name="_Toc53166619"/>
      <w:bookmarkStart w:id="2233" w:name="_Toc53167313"/>
      <w:r w:rsidRPr="00E11EA5">
        <w:rPr>
          <w:lang w:eastAsia="sv-SE"/>
        </w:rPr>
        <w:t>9.9.3.2.1</w:t>
      </w:r>
      <w:r w:rsidRPr="00E11EA5">
        <w:rPr>
          <w:lang w:eastAsia="sv-SE"/>
        </w:rPr>
        <w:tab/>
      </w:r>
      <w:r w:rsidRPr="00E11EA5">
        <w:t>Stage 1: Calibration</w:t>
      </w:r>
      <w:bookmarkEnd w:id="2227"/>
      <w:bookmarkEnd w:id="2228"/>
      <w:bookmarkEnd w:id="2229"/>
      <w:bookmarkEnd w:id="2230"/>
      <w:bookmarkEnd w:id="2231"/>
      <w:bookmarkEnd w:id="2232"/>
      <w:bookmarkEnd w:id="2233"/>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2234" w:name="_Toc32332211"/>
      <w:bookmarkStart w:id="2235" w:name="_Toc37430128"/>
      <w:bookmarkStart w:id="2236" w:name="_Toc43739225"/>
      <w:bookmarkStart w:id="2237" w:name="_Toc46346986"/>
      <w:bookmarkStart w:id="2238" w:name="_Toc53165925"/>
      <w:bookmarkStart w:id="2239" w:name="_Toc53166620"/>
      <w:bookmarkStart w:id="2240" w:name="_Toc53167314"/>
      <w:r w:rsidRPr="00E11EA5">
        <w:t>9.9.3.2.2</w:t>
      </w:r>
      <w:r w:rsidRPr="00E11EA5">
        <w:tab/>
        <w:t xml:space="preserve">Stage 2: BS </w:t>
      </w:r>
      <w:r w:rsidRPr="00E11EA5">
        <w:rPr>
          <w:lang w:eastAsia="sv-SE"/>
        </w:rPr>
        <w:t>measurement</w:t>
      </w:r>
      <w:bookmarkEnd w:id="2234"/>
      <w:bookmarkEnd w:id="2235"/>
      <w:bookmarkEnd w:id="2236"/>
      <w:bookmarkEnd w:id="2237"/>
      <w:bookmarkEnd w:id="2238"/>
      <w:bookmarkEnd w:id="2239"/>
      <w:bookmarkEnd w:id="2240"/>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2208"/>
    <w:bookmarkEnd w:id="2209"/>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2241" w:name="_Toc21086378"/>
      <w:bookmarkStart w:id="2242" w:name="_Toc29768815"/>
      <w:bookmarkStart w:id="2243" w:name="_Toc32332212"/>
      <w:bookmarkStart w:id="2244" w:name="_Toc37430129"/>
      <w:bookmarkStart w:id="2245" w:name="_Toc43739226"/>
      <w:bookmarkStart w:id="2246" w:name="_Toc46346987"/>
      <w:bookmarkStart w:id="2247" w:name="_Toc53165926"/>
      <w:bookmarkStart w:id="2248" w:name="_Toc53166621"/>
      <w:bookmarkStart w:id="2249" w:name="_Toc53167315"/>
      <w:r w:rsidRPr="00E11EA5">
        <w:t>9.9.3.3</w:t>
      </w:r>
      <w:r w:rsidRPr="00E11EA5">
        <w:rPr>
          <w:rFonts w:hint="eastAsia"/>
          <w:lang w:eastAsia="ja-JP"/>
        </w:rPr>
        <w:tab/>
      </w:r>
      <w:r w:rsidRPr="00E11EA5">
        <w:t>MU value</w:t>
      </w:r>
      <w:bookmarkEnd w:id="2241"/>
      <w:bookmarkEnd w:id="2242"/>
      <w:r w:rsidRPr="00E11EA5">
        <w:t xml:space="preserve"> derivation</w:t>
      </w:r>
      <w:bookmarkEnd w:id="2243"/>
      <w:bookmarkEnd w:id="2244"/>
      <w:bookmarkEnd w:id="2245"/>
      <w:bookmarkEnd w:id="2246"/>
      <w:bookmarkEnd w:id="2247"/>
      <w:bookmarkEnd w:id="2248"/>
      <w:bookmarkEnd w:id="2249"/>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2250" w:name="_Toc21086379"/>
      <w:bookmarkStart w:id="2251" w:name="_Toc29768816"/>
      <w:bookmarkStart w:id="2252" w:name="_Toc32332213"/>
      <w:bookmarkStart w:id="2253" w:name="_Toc37430130"/>
      <w:bookmarkStart w:id="2254" w:name="_Toc43739227"/>
      <w:bookmarkStart w:id="2255" w:name="_Toc46346988"/>
      <w:bookmarkStart w:id="2256" w:name="_Toc53165927"/>
      <w:bookmarkStart w:id="2257" w:name="_Toc53166622"/>
      <w:bookmarkStart w:id="2258" w:name="_Toc53167316"/>
      <w:r w:rsidRPr="00E11EA5">
        <w:lastRenderedPageBreak/>
        <w:t>9.9.4</w:t>
      </w:r>
      <w:r w:rsidRPr="00E11EA5">
        <w:tab/>
      </w:r>
      <w:r w:rsidRPr="00E11EA5">
        <w:tab/>
        <w:t>Near Field</w:t>
      </w:r>
      <w:bookmarkEnd w:id="2250"/>
      <w:bookmarkEnd w:id="2251"/>
      <w:r w:rsidRPr="00E11EA5">
        <w:t xml:space="preserve"> Test Range</w:t>
      </w:r>
      <w:bookmarkEnd w:id="2252"/>
      <w:bookmarkEnd w:id="2253"/>
      <w:bookmarkEnd w:id="2254"/>
      <w:bookmarkEnd w:id="2255"/>
      <w:bookmarkEnd w:id="2256"/>
      <w:bookmarkEnd w:id="2257"/>
      <w:bookmarkEnd w:id="2258"/>
    </w:p>
    <w:p w14:paraId="063BE751" w14:textId="77777777" w:rsidR="00FF68ED" w:rsidRPr="00E11EA5" w:rsidRDefault="00FF68ED" w:rsidP="00FF68ED">
      <w:pPr>
        <w:pStyle w:val="Heading4"/>
        <w:rPr>
          <w:lang w:eastAsia="sv-SE"/>
        </w:rPr>
      </w:pPr>
      <w:bookmarkStart w:id="2259" w:name="_Toc32332214"/>
      <w:bookmarkStart w:id="2260" w:name="_Toc37430131"/>
      <w:bookmarkStart w:id="2261" w:name="_Toc43739228"/>
      <w:bookmarkStart w:id="2262" w:name="_Toc46346989"/>
      <w:bookmarkStart w:id="2263" w:name="_Toc21086380"/>
      <w:bookmarkStart w:id="2264" w:name="_Toc29768817"/>
      <w:bookmarkStart w:id="2265" w:name="_Toc53165928"/>
      <w:bookmarkStart w:id="2266" w:name="_Toc53166623"/>
      <w:bookmarkStart w:id="2267" w:name="_Toc53167317"/>
      <w:r w:rsidRPr="00E11EA5">
        <w:rPr>
          <w:lang w:eastAsia="sv-SE"/>
        </w:rPr>
        <w:t>9.9.4.1</w:t>
      </w:r>
      <w:r w:rsidRPr="00E11EA5">
        <w:rPr>
          <w:lang w:eastAsia="sv-SE"/>
        </w:rPr>
        <w:tab/>
        <w:t>Measurement system description</w:t>
      </w:r>
      <w:bookmarkEnd w:id="2259"/>
      <w:bookmarkEnd w:id="2260"/>
      <w:bookmarkEnd w:id="2261"/>
      <w:bookmarkEnd w:id="2262"/>
      <w:bookmarkEnd w:id="2265"/>
      <w:bookmarkEnd w:id="2266"/>
      <w:bookmarkEnd w:id="2267"/>
    </w:p>
    <w:p w14:paraId="4325BA8F" w14:textId="28BB9932" w:rsidR="00FF68ED" w:rsidRPr="00E11EA5" w:rsidRDefault="00FF68ED" w:rsidP="00FF68ED">
      <w:r w:rsidRPr="00E11EA5">
        <w:t xml:space="preserve">Measurement system description is captured in clause 14.4. </w:t>
      </w:r>
    </w:p>
    <w:bookmarkEnd w:id="2263"/>
    <w:bookmarkEnd w:id="2264"/>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2268" w:name="_Toc32332215"/>
      <w:bookmarkStart w:id="2269" w:name="_Toc37430132"/>
      <w:bookmarkStart w:id="2270" w:name="_Toc43739229"/>
      <w:bookmarkStart w:id="2271" w:name="_Toc46346990"/>
      <w:bookmarkStart w:id="2272" w:name="_Toc21086381"/>
      <w:bookmarkStart w:id="2273" w:name="_Toc29768818"/>
      <w:bookmarkStart w:id="2274" w:name="_Toc53165929"/>
      <w:bookmarkStart w:id="2275" w:name="_Toc53166624"/>
      <w:bookmarkStart w:id="2276" w:name="_Toc53167318"/>
      <w:r w:rsidRPr="00E11EA5">
        <w:rPr>
          <w:lang w:eastAsia="sv-SE"/>
        </w:rPr>
        <w:t>9.9.4.2</w:t>
      </w:r>
      <w:r w:rsidRPr="00E11EA5">
        <w:rPr>
          <w:lang w:eastAsia="sv-SE"/>
        </w:rPr>
        <w:tab/>
        <w:t>Test procedure</w:t>
      </w:r>
      <w:bookmarkEnd w:id="2268"/>
      <w:bookmarkEnd w:id="2269"/>
      <w:bookmarkEnd w:id="2270"/>
      <w:bookmarkEnd w:id="2271"/>
      <w:bookmarkEnd w:id="2274"/>
      <w:bookmarkEnd w:id="2275"/>
      <w:bookmarkEnd w:id="2276"/>
    </w:p>
    <w:p w14:paraId="0794C93F" w14:textId="77777777" w:rsidR="00FF68ED" w:rsidRPr="00E11EA5" w:rsidRDefault="00FF68ED" w:rsidP="00FF68ED">
      <w:pPr>
        <w:pStyle w:val="Heading5"/>
        <w:rPr>
          <w:b/>
        </w:rPr>
      </w:pPr>
      <w:bookmarkStart w:id="2277" w:name="_Toc32332216"/>
      <w:bookmarkStart w:id="2278" w:name="_Toc37430133"/>
      <w:bookmarkStart w:id="2279" w:name="_Toc43739230"/>
      <w:bookmarkStart w:id="2280" w:name="_Toc46346991"/>
      <w:bookmarkStart w:id="2281" w:name="_Toc53165930"/>
      <w:bookmarkStart w:id="2282" w:name="_Toc53166625"/>
      <w:bookmarkStart w:id="2283" w:name="_Toc53167319"/>
      <w:r w:rsidRPr="00E11EA5">
        <w:rPr>
          <w:lang w:eastAsia="sv-SE"/>
        </w:rPr>
        <w:t>9.9.4.2.1</w:t>
      </w:r>
      <w:r w:rsidRPr="00E11EA5">
        <w:rPr>
          <w:lang w:eastAsia="sv-SE"/>
        </w:rPr>
        <w:tab/>
      </w:r>
      <w:r w:rsidRPr="00E11EA5">
        <w:t xml:space="preserve">Stage 1: </w:t>
      </w:r>
      <w:r w:rsidRPr="00E11EA5">
        <w:rPr>
          <w:lang w:eastAsia="sv-SE"/>
        </w:rPr>
        <w:t>Calibration</w:t>
      </w:r>
      <w:bookmarkEnd w:id="2277"/>
      <w:bookmarkEnd w:id="2278"/>
      <w:bookmarkEnd w:id="2279"/>
      <w:bookmarkEnd w:id="2280"/>
      <w:bookmarkEnd w:id="2281"/>
      <w:bookmarkEnd w:id="2282"/>
      <w:bookmarkEnd w:id="2283"/>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2284" w:name="_Toc32332217"/>
      <w:bookmarkStart w:id="2285" w:name="_Toc37430134"/>
      <w:bookmarkStart w:id="2286" w:name="_Toc43739231"/>
      <w:bookmarkStart w:id="2287" w:name="_Toc46346992"/>
      <w:bookmarkStart w:id="2288" w:name="_Toc53165931"/>
      <w:bookmarkStart w:id="2289" w:name="_Toc53166626"/>
      <w:bookmarkStart w:id="2290" w:name="_Toc53167320"/>
      <w:r w:rsidRPr="00E11EA5">
        <w:rPr>
          <w:lang w:eastAsia="sv-SE"/>
        </w:rPr>
        <w:t>9.9.4.2.2</w:t>
      </w:r>
      <w:r w:rsidRPr="00E11EA5">
        <w:tab/>
        <w:t>Stage 2: BS measurement</w:t>
      </w:r>
      <w:bookmarkEnd w:id="2284"/>
      <w:bookmarkEnd w:id="2285"/>
      <w:bookmarkEnd w:id="2286"/>
      <w:bookmarkEnd w:id="2287"/>
      <w:bookmarkEnd w:id="2288"/>
      <w:bookmarkEnd w:id="2289"/>
      <w:bookmarkEnd w:id="2290"/>
    </w:p>
    <w:bookmarkEnd w:id="2272"/>
    <w:bookmarkEnd w:id="2273"/>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2291" w:name="_Toc21086385"/>
      <w:bookmarkStart w:id="2292" w:name="_Toc29768822"/>
      <w:bookmarkStart w:id="2293" w:name="_Toc32332218"/>
      <w:bookmarkStart w:id="2294" w:name="_Toc37430135"/>
      <w:bookmarkStart w:id="2295" w:name="_Toc43739232"/>
      <w:bookmarkStart w:id="2296" w:name="_Toc46346993"/>
      <w:bookmarkStart w:id="2297" w:name="_Toc53165932"/>
      <w:bookmarkStart w:id="2298" w:name="_Toc53166627"/>
      <w:bookmarkStart w:id="2299" w:name="_Toc53167321"/>
      <w:r w:rsidRPr="00E11EA5">
        <w:t>9.9.4.3</w:t>
      </w:r>
      <w:r w:rsidRPr="00E11EA5">
        <w:rPr>
          <w:rFonts w:hint="eastAsia"/>
          <w:lang w:eastAsia="ja-JP"/>
        </w:rPr>
        <w:tab/>
      </w:r>
      <w:r w:rsidRPr="00E11EA5">
        <w:t>MU value</w:t>
      </w:r>
      <w:bookmarkEnd w:id="2291"/>
      <w:bookmarkEnd w:id="2292"/>
      <w:r w:rsidRPr="00E11EA5">
        <w:t xml:space="preserve"> derivation</w:t>
      </w:r>
      <w:bookmarkEnd w:id="2293"/>
      <w:bookmarkEnd w:id="2294"/>
      <w:bookmarkEnd w:id="2295"/>
      <w:bookmarkEnd w:id="2296"/>
      <w:bookmarkEnd w:id="2297"/>
      <w:bookmarkEnd w:id="2298"/>
      <w:bookmarkEnd w:id="2299"/>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2300" w:name="_Toc34696882"/>
      <w:bookmarkStart w:id="2301" w:name="_Toc43739233"/>
      <w:bookmarkStart w:id="2302" w:name="_Toc46346994"/>
      <w:bookmarkStart w:id="2303" w:name="_Toc53165933"/>
      <w:bookmarkStart w:id="2304" w:name="_Toc53166628"/>
      <w:bookmarkStart w:id="2305" w:name="_Toc53167322"/>
      <w:r w:rsidRPr="00E11EA5">
        <w:t>9.9.5</w:t>
      </w:r>
      <w:r w:rsidRPr="00E11EA5">
        <w:tab/>
      </w:r>
      <w:r w:rsidRPr="00E11EA5">
        <w:tab/>
      </w:r>
      <w:bookmarkEnd w:id="2300"/>
      <w:r w:rsidRPr="00E11EA5">
        <w:t>Plane Wave Synthesizer</w:t>
      </w:r>
      <w:bookmarkEnd w:id="2301"/>
      <w:bookmarkEnd w:id="2302"/>
      <w:bookmarkEnd w:id="2303"/>
      <w:bookmarkEnd w:id="2304"/>
      <w:bookmarkEnd w:id="2305"/>
    </w:p>
    <w:p w14:paraId="6A0EB992" w14:textId="77777777" w:rsidR="00033766" w:rsidRPr="00E11EA5" w:rsidRDefault="00033766" w:rsidP="00033766">
      <w:pPr>
        <w:pStyle w:val="Heading4"/>
        <w:rPr>
          <w:lang w:eastAsia="sv-SE"/>
        </w:rPr>
      </w:pPr>
      <w:bookmarkStart w:id="2306" w:name="_Toc34696883"/>
      <w:bookmarkStart w:id="2307" w:name="_Toc43739234"/>
      <w:bookmarkStart w:id="2308" w:name="_Toc46346995"/>
      <w:bookmarkStart w:id="2309" w:name="_Toc53165934"/>
      <w:bookmarkStart w:id="2310" w:name="_Toc53166629"/>
      <w:bookmarkStart w:id="2311" w:name="_Toc53167323"/>
      <w:r w:rsidRPr="00E11EA5">
        <w:rPr>
          <w:lang w:eastAsia="sv-SE"/>
        </w:rPr>
        <w:t>9.9.5.1</w:t>
      </w:r>
      <w:r w:rsidRPr="00E11EA5">
        <w:rPr>
          <w:lang w:eastAsia="sv-SE"/>
        </w:rPr>
        <w:tab/>
        <w:t>Measurement system description</w:t>
      </w:r>
      <w:bookmarkEnd w:id="2306"/>
      <w:bookmarkEnd w:id="2307"/>
      <w:bookmarkEnd w:id="2308"/>
      <w:bookmarkEnd w:id="2309"/>
      <w:bookmarkEnd w:id="2310"/>
      <w:bookmarkEnd w:id="2311"/>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2312" w:name="_Toc34696884"/>
      <w:bookmarkStart w:id="2313" w:name="_Toc43739235"/>
      <w:bookmarkStart w:id="2314" w:name="_Toc46346996"/>
      <w:bookmarkStart w:id="2315" w:name="_Toc53165935"/>
      <w:bookmarkStart w:id="2316" w:name="_Toc53166630"/>
      <w:bookmarkStart w:id="2317" w:name="_Toc53167324"/>
      <w:r w:rsidRPr="00E11EA5">
        <w:rPr>
          <w:lang w:eastAsia="sv-SE"/>
        </w:rPr>
        <w:t xml:space="preserve">9.9.5.2 </w:t>
      </w:r>
      <w:r w:rsidRPr="00E11EA5">
        <w:rPr>
          <w:lang w:eastAsia="sv-SE"/>
        </w:rPr>
        <w:tab/>
        <w:t>Test procedure</w:t>
      </w:r>
      <w:bookmarkEnd w:id="2312"/>
      <w:bookmarkEnd w:id="2313"/>
      <w:bookmarkEnd w:id="2314"/>
      <w:bookmarkEnd w:id="2315"/>
      <w:bookmarkEnd w:id="2316"/>
      <w:bookmarkEnd w:id="2317"/>
    </w:p>
    <w:p w14:paraId="35D403C5" w14:textId="77777777" w:rsidR="00033766" w:rsidRPr="00E11EA5" w:rsidRDefault="00033766" w:rsidP="00033766">
      <w:pPr>
        <w:pStyle w:val="Heading5"/>
      </w:pPr>
      <w:bookmarkStart w:id="2318" w:name="_Toc34696885"/>
      <w:bookmarkStart w:id="2319" w:name="_Toc43739236"/>
      <w:bookmarkStart w:id="2320" w:name="_Toc46346997"/>
      <w:bookmarkStart w:id="2321" w:name="_Toc53165936"/>
      <w:bookmarkStart w:id="2322" w:name="_Toc53166631"/>
      <w:bookmarkStart w:id="2323" w:name="_Toc53167325"/>
      <w:r w:rsidRPr="00E11EA5">
        <w:rPr>
          <w:lang w:eastAsia="sv-SE"/>
        </w:rPr>
        <w:t>9.9.5.2.1</w:t>
      </w:r>
      <w:r w:rsidRPr="00E11EA5">
        <w:rPr>
          <w:lang w:eastAsia="sv-SE"/>
        </w:rPr>
        <w:tab/>
      </w:r>
      <w:r w:rsidRPr="00E11EA5">
        <w:t>Stage 1: Calibration</w:t>
      </w:r>
      <w:bookmarkEnd w:id="2318"/>
      <w:bookmarkEnd w:id="2319"/>
      <w:bookmarkEnd w:id="2320"/>
      <w:bookmarkEnd w:id="2321"/>
      <w:bookmarkEnd w:id="2322"/>
      <w:bookmarkEnd w:id="2323"/>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2324" w:name="_Toc34696886"/>
      <w:bookmarkStart w:id="2325" w:name="_Toc43739237"/>
      <w:bookmarkStart w:id="2326" w:name="_Toc46346998"/>
      <w:bookmarkStart w:id="2327" w:name="_Toc53165937"/>
      <w:bookmarkStart w:id="2328" w:name="_Toc53166632"/>
      <w:bookmarkStart w:id="2329" w:name="_Toc53167326"/>
      <w:r w:rsidRPr="00E11EA5">
        <w:t>9.9.5.2.2</w:t>
      </w:r>
      <w:r w:rsidRPr="00E11EA5">
        <w:tab/>
        <w:t xml:space="preserve">Stage 2: BS </w:t>
      </w:r>
      <w:r w:rsidRPr="00E11EA5">
        <w:rPr>
          <w:lang w:eastAsia="sv-SE"/>
        </w:rPr>
        <w:t>measurement</w:t>
      </w:r>
      <w:bookmarkEnd w:id="2324"/>
      <w:bookmarkEnd w:id="2325"/>
      <w:bookmarkEnd w:id="2326"/>
      <w:bookmarkEnd w:id="2327"/>
      <w:bookmarkEnd w:id="2328"/>
      <w:bookmarkEnd w:id="2329"/>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2330" w:name="_Toc34696887"/>
      <w:bookmarkStart w:id="2331" w:name="_Toc43739238"/>
      <w:bookmarkStart w:id="2332" w:name="_Toc46346999"/>
      <w:bookmarkStart w:id="2333" w:name="_Toc53165938"/>
      <w:bookmarkStart w:id="2334" w:name="_Toc53166633"/>
      <w:bookmarkStart w:id="2335" w:name="_Toc53167327"/>
      <w:r w:rsidRPr="00E11EA5">
        <w:lastRenderedPageBreak/>
        <w:t>9.9.5.3</w:t>
      </w:r>
      <w:r w:rsidRPr="00E11EA5">
        <w:rPr>
          <w:rFonts w:hint="eastAsia"/>
          <w:lang w:eastAsia="ja-JP"/>
        </w:rPr>
        <w:tab/>
      </w:r>
      <w:r w:rsidRPr="00E11EA5">
        <w:t>MU value derivation</w:t>
      </w:r>
      <w:bookmarkEnd w:id="2330"/>
      <w:bookmarkEnd w:id="2331"/>
      <w:bookmarkEnd w:id="2332"/>
      <w:bookmarkEnd w:id="2333"/>
      <w:bookmarkEnd w:id="2334"/>
      <w:bookmarkEnd w:id="2335"/>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2336" w:name="_Toc32332219"/>
      <w:bookmarkStart w:id="2337" w:name="_Toc37430136"/>
      <w:bookmarkStart w:id="2338" w:name="_Toc43739239"/>
      <w:bookmarkStart w:id="2339" w:name="_Toc46347000"/>
      <w:bookmarkStart w:id="2340" w:name="_Toc21086386"/>
      <w:bookmarkStart w:id="2341" w:name="_Toc29768823"/>
      <w:bookmarkStart w:id="2342" w:name="_Toc53165939"/>
      <w:bookmarkStart w:id="2343" w:name="_Toc53166634"/>
      <w:bookmarkStart w:id="2344" w:name="_Toc53167328"/>
      <w:r w:rsidRPr="00E11EA5">
        <w:t>9.9.</w:t>
      </w:r>
      <w:r w:rsidR="00DD23E4" w:rsidRPr="00E11EA5">
        <w:t>6</w:t>
      </w:r>
      <w:r w:rsidRPr="00E11EA5">
        <w:tab/>
      </w:r>
      <w:r w:rsidRPr="00E11EA5">
        <w:tab/>
        <w:t>Maximum accepted test system uncertainty</w:t>
      </w:r>
      <w:bookmarkEnd w:id="2336"/>
      <w:bookmarkEnd w:id="2337"/>
      <w:bookmarkEnd w:id="2338"/>
      <w:bookmarkEnd w:id="2339"/>
      <w:bookmarkEnd w:id="2342"/>
      <w:bookmarkEnd w:id="2343"/>
      <w:bookmarkEnd w:id="2344"/>
      <w:r w:rsidRPr="00E11EA5" w:rsidDel="00C65B74">
        <w:t xml:space="preserve"> </w:t>
      </w:r>
      <w:bookmarkEnd w:id="2340"/>
      <w:bookmarkEnd w:id="2341"/>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31EDF86B" w:rsidR="00FF68ED" w:rsidRPr="00E11EA5" w:rsidRDefault="00074F21" w:rsidP="00FF68ED">
      <w:pPr>
        <w:rPr>
          <w:lang w:eastAsia="ko-KR"/>
        </w:rPr>
      </w:pPr>
      <w:r w:rsidRPr="00E11EA5">
        <w:rPr>
          <w:lang w:eastAsia="ko-KR"/>
        </w:rPr>
        <w:t xml:space="preserve">An overview of the MU values for all the requirements is captured in </w:t>
      </w:r>
      <w:r>
        <w:rPr>
          <w:lang w:eastAsia="ko-KR"/>
        </w:rPr>
        <w:t>clause 17</w:t>
      </w:r>
      <w:r w:rsidR="00FF68ED" w:rsidRPr="00E11EA5">
        <w:rPr>
          <w:lang w:eastAsia="ko-KR"/>
        </w:rPr>
        <w:t>.</w:t>
      </w:r>
    </w:p>
    <w:p w14:paraId="2EDB31D3" w14:textId="48D63BA2" w:rsidR="00FF68ED" w:rsidRPr="00E11EA5" w:rsidRDefault="00FF68ED" w:rsidP="00FF68ED">
      <w:pPr>
        <w:pStyle w:val="Heading3"/>
      </w:pPr>
      <w:bookmarkStart w:id="2345" w:name="_Toc32332220"/>
      <w:bookmarkStart w:id="2346" w:name="_Toc37430137"/>
      <w:bookmarkStart w:id="2347" w:name="_Toc43739240"/>
      <w:bookmarkStart w:id="2348" w:name="_Toc46347001"/>
      <w:bookmarkStart w:id="2349" w:name="_Toc53165940"/>
      <w:bookmarkStart w:id="2350" w:name="_Toc53166635"/>
      <w:bookmarkStart w:id="2351" w:name="_Toc53167329"/>
      <w:r w:rsidRPr="00E11EA5">
        <w:t>9.9.</w:t>
      </w:r>
      <w:r w:rsidR="00DD23E4" w:rsidRPr="00E11EA5">
        <w:t>7</w:t>
      </w:r>
      <w:r w:rsidRPr="00E11EA5">
        <w:tab/>
      </w:r>
      <w:r w:rsidRPr="00E11EA5">
        <w:tab/>
        <w:t>Test Tolerance for OTA occupied bandwidth</w:t>
      </w:r>
      <w:bookmarkEnd w:id="2345"/>
      <w:bookmarkEnd w:id="2346"/>
      <w:bookmarkEnd w:id="2347"/>
      <w:bookmarkEnd w:id="2348"/>
      <w:bookmarkEnd w:id="2349"/>
      <w:bookmarkEnd w:id="2350"/>
      <w:bookmarkEnd w:id="2351"/>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115FF312" w:rsidR="00FF68ED" w:rsidRPr="00E11EA5" w:rsidRDefault="00074F21" w:rsidP="00FF68ED">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2C5B2506" w14:textId="77777777" w:rsidR="00FF68ED" w:rsidRPr="00E11EA5" w:rsidRDefault="00FF68ED" w:rsidP="00FF68ED">
      <w:pPr>
        <w:pStyle w:val="Heading2"/>
        <w:ind w:left="576" w:hanging="576"/>
        <w:rPr>
          <w:lang w:eastAsia="en-CA"/>
        </w:rPr>
      </w:pPr>
      <w:bookmarkStart w:id="2352" w:name="_Toc32332221"/>
      <w:bookmarkStart w:id="2353" w:name="_Toc37430138"/>
      <w:bookmarkStart w:id="2354" w:name="_Toc43739241"/>
      <w:bookmarkStart w:id="2355" w:name="_Toc46347002"/>
      <w:bookmarkStart w:id="2356" w:name="_Toc53165941"/>
      <w:bookmarkStart w:id="2357" w:name="_Toc53166636"/>
      <w:bookmarkStart w:id="2358" w:name="_Toc53167330"/>
      <w:r w:rsidRPr="00E11EA5">
        <w:rPr>
          <w:lang w:eastAsia="en-CA"/>
        </w:rPr>
        <w:lastRenderedPageBreak/>
        <w:t>9.10</w:t>
      </w:r>
      <w:r w:rsidRPr="00E11EA5">
        <w:rPr>
          <w:lang w:eastAsia="en-CA"/>
        </w:rPr>
        <w:tab/>
        <w:t xml:space="preserve">OTA </w:t>
      </w:r>
      <w:r w:rsidRPr="00E11EA5">
        <w:t>TX OFF power and transmitter transient period</w:t>
      </w:r>
      <w:bookmarkEnd w:id="2352"/>
      <w:bookmarkEnd w:id="2353"/>
      <w:bookmarkEnd w:id="2354"/>
      <w:bookmarkEnd w:id="2355"/>
      <w:bookmarkEnd w:id="2356"/>
      <w:bookmarkEnd w:id="2357"/>
      <w:bookmarkEnd w:id="2358"/>
    </w:p>
    <w:p w14:paraId="3FA819F1" w14:textId="77777777" w:rsidR="00FF68ED" w:rsidRPr="00E11EA5" w:rsidRDefault="00FF68ED" w:rsidP="00FF68ED">
      <w:pPr>
        <w:pStyle w:val="Heading3"/>
      </w:pPr>
      <w:bookmarkStart w:id="2359" w:name="_Toc32332222"/>
      <w:bookmarkStart w:id="2360" w:name="_Toc37430139"/>
      <w:bookmarkStart w:id="2361" w:name="_Toc43739242"/>
      <w:bookmarkStart w:id="2362" w:name="_Toc46347003"/>
      <w:bookmarkStart w:id="2363" w:name="_Toc53165942"/>
      <w:bookmarkStart w:id="2364" w:name="_Toc53166637"/>
      <w:bookmarkStart w:id="2365" w:name="_Toc53167331"/>
      <w:r w:rsidRPr="00E11EA5">
        <w:t>9.10.1</w:t>
      </w:r>
      <w:r w:rsidRPr="00E11EA5">
        <w:tab/>
        <w:t>General</w:t>
      </w:r>
      <w:bookmarkEnd w:id="2359"/>
      <w:bookmarkEnd w:id="2360"/>
      <w:bookmarkEnd w:id="2361"/>
      <w:bookmarkEnd w:id="2362"/>
      <w:bookmarkEnd w:id="2363"/>
      <w:bookmarkEnd w:id="2364"/>
      <w:bookmarkEnd w:id="2365"/>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2366" w:name="_Toc32332223"/>
      <w:bookmarkStart w:id="2367" w:name="_Toc37430140"/>
      <w:bookmarkStart w:id="2368" w:name="_Toc43739243"/>
      <w:bookmarkStart w:id="2369" w:name="_Toc46347004"/>
      <w:bookmarkStart w:id="2370" w:name="_Toc53165943"/>
      <w:bookmarkStart w:id="2371" w:name="_Toc53166638"/>
      <w:bookmarkStart w:id="2372" w:name="_Toc53167332"/>
      <w:r w:rsidRPr="00E11EA5">
        <w:t>9.10.2</w:t>
      </w:r>
      <w:r w:rsidRPr="00E11EA5">
        <w:tab/>
        <w:t>Compact Antenna Test Range</w:t>
      </w:r>
      <w:bookmarkEnd w:id="2366"/>
      <w:bookmarkEnd w:id="2367"/>
      <w:bookmarkEnd w:id="2368"/>
      <w:bookmarkEnd w:id="2369"/>
      <w:bookmarkEnd w:id="2370"/>
      <w:bookmarkEnd w:id="2371"/>
      <w:bookmarkEnd w:id="2372"/>
      <w:r w:rsidRPr="00E11EA5" w:rsidDel="00CA5DA1">
        <w:t xml:space="preserve"> </w:t>
      </w:r>
    </w:p>
    <w:p w14:paraId="4B6E8373" w14:textId="77777777" w:rsidR="00FF68ED" w:rsidRPr="00E11EA5" w:rsidRDefault="00FF68ED" w:rsidP="00FF68ED">
      <w:pPr>
        <w:pStyle w:val="Heading4"/>
        <w:rPr>
          <w:lang w:eastAsia="sv-SE"/>
        </w:rPr>
      </w:pPr>
      <w:bookmarkStart w:id="2373" w:name="_Toc32332224"/>
      <w:bookmarkStart w:id="2374" w:name="_Toc37430141"/>
      <w:bookmarkStart w:id="2375" w:name="_Toc43739244"/>
      <w:bookmarkStart w:id="2376" w:name="_Toc46347005"/>
      <w:bookmarkStart w:id="2377" w:name="_Toc53165944"/>
      <w:bookmarkStart w:id="2378" w:name="_Toc53166639"/>
      <w:bookmarkStart w:id="2379" w:name="_Toc53167333"/>
      <w:r w:rsidRPr="00E11EA5">
        <w:rPr>
          <w:lang w:eastAsia="sv-SE"/>
        </w:rPr>
        <w:t>9.10.2.1</w:t>
      </w:r>
      <w:r w:rsidRPr="00E11EA5">
        <w:rPr>
          <w:lang w:eastAsia="sv-SE"/>
        </w:rPr>
        <w:tab/>
        <w:t>Measurement system description</w:t>
      </w:r>
      <w:bookmarkEnd w:id="2373"/>
      <w:bookmarkEnd w:id="2374"/>
      <w:bookmarkEnd w:id="2375"/>
      <w:bookmarkEnd w:id="2376"/>
      <w:bookmarkEnd w:id="2377"/>
      <w:bookmarkEnd w:id="2378"/>
      <w:bookmarkEnd w:id="2379"/>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2380" w:name="_Toc32332225"/>
      <w:bookmarkStart w:id="2381" w:name="_Toc37430142"/>
      <w:bookmarkStart w:id="2382" w:name="_Toc43739245"/>
      <w:bookmarkStart w:id="2383" w:name="_Toc46347006"/>
      <w:bookmarkStart w:id="2384" w:name="_Toc53165945"/>
      <w:bookmarkStart w:id="2385" w:name="_Toc53166640"/>
      <w:bookmarkStart w:id="2386" w:name="_Toc53167334"/>
      <w:r w:rsidRPr="00E11EA5">
        <w:rPr>
          <w:lang w:eastAsia="sv-SE"/>
        </w:rPr>
        <w:t xml:space="preserve">9.10.2.2 </w:t>
      </w:r>
      <w:r w:rsidRPr="00E11EA5">
        <w:rPr>
          <w:lang w:eastAsia="sv-SE"/>
        </w:rPr>
        <w:tab/>
        <w:t>Test procedure</w:t>
      </w:r>
      <w:bookmarkEnd w:id="2380"/>
      <w:bookmarkEnd w:id="2381"/>
      <w:bookmarkEnd w:id="2382"/>
      <w:bookmarkEnd w:id="2383"/>
      <w:bookmarkEnd w:id="2384"/>
      <w:bookmarkEnd w:id="2385"/>
      <w:bookmarkEnd w:id="2386"/>
    </w:p>
    <w:p w14:paraId="77DE39C3" w14:textId="77777777" w:rsidR="00FF68ED" w:rsidRPr="00E11EA5" w:rsidRDefault="00FF68ED" w:rsidP="00FF68ED">
      <w:pPr>
        <w:pStyle w:val="Heading5"/>
      </w:pPr>
      <w:bookmarkStart w:id="2387" w:name="_Toc32332226"/>
      <w:bookmarkStart w:id="2388" w:name="_Toc37430143"/>
      <w:bookmarkStart w:id="2389" w:name="_Toc43739246"/>
      <w:bookmarkStart w:id="2390" w:name="_Toc46347007"/>
      <w:bookmarkStart w:id="2391" w:name="_Toc53165946"/>
      <w:bookmarkStart w:id="2392" w:name="_Toc53166641"/>
      <w:bookmarkStart w:id="2393" w:name="_Toc53167335"/>
      <w:r w:rsidRPr="00E11EA5">
        <w:rPr>
          <w:lang w:eastAsia="sv-SE"/>
        </w:rPr>
        <w:t>9.10.2.2.1</w:t>
      </w:r>
      <w:r w:rsidRPr="00E11EA5">
        <w:rPr>
          <w:lang w:eastAsia="sv-SE"/>
        </w:rPr>
        <w:tab/>
      </w:r>
      <w:r w:rsidRPr="00E11EA5">
        <w:t>Stage 1: Calibration</w:t>
      </w:r>
      <w:bookmarkEnd w:id="2387"/>
      <w:bookmarkEnd w:id="2388"/>
      <w:bookmarkEnd w:id="2389"/>
      <w:bookmarkEnd w:id="2390"/>
      <w:bookmarkEnd w:id="2391"/>
      <w:bookmarkEnd w:id="2392"/>
      <w:bookmarkEnd w:id="2393"/>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2394" w:name="_Toc32332227"/>
      <w:bookmarkStart w:id="2395" w:name="_Toc37430144"/>
      <w:bookmarkStart w:id="2396" w:name="_Toc43739247"/>
      <w:bookmarkStart w:id="2397" w:name="_Toc46347008"/>
      <w:bookmarkStart w:id="2398" w:name="_Toc53165947"/>
      <w:bookmarkStart w:id="2399" w:name="_Toc53166642"/>
      <w:bookmarkStart w:id="2400" w:name="_Toc53167336"/>
      <w:r w:rsidRPr="00E11EA5">
        <w:t>9.10.2.2.2</w:t>
      </w:r>
      <w:r w:rsidRPr="00E11EA5">
        <w:tab/>
        <w:t xml:space="preserve">Stage 2: BS </w:t>
      </w:r>
      <w:r w:rsidRPr="00E11EA5">
        <w:rPr>
          <w:lang w:eastAsia="sv-SE"/>
        </w:rPr>
        <w:t>measurement</w:t>
      </w:r>
      <w:bookmarkEnd w:id="2394"/>
      <w:bookmarkEnd w:id="2395"/>
      <w:bookmarkEnd w:id="2396"/>
      <w:bookmarkEnd w:id="2397"/>
      <w:bookmarkEnd w:id="2398"/>
      <w:bookmarkEnd w:id="2399"/>
      <w:bookmarkEnd w:id="2400"/>
      <w:r w:rsidRPr="00E11EA5" w:rsidDel="00883B04">
        <w:t xml:space="preserve"> </w:t>
      </w:r>
    </w:p>
    <w:p w14:paraId="2848E7DA" w14:textId="77777777" w:rsidR="00C86AA0" w:rsidRPr="00E11EA5" w:rsidRDefault="00C86AA0" w:rsidP="00172659"/>
    <w:p w14:paraId="4838DF0D" w14:textId="77777777" w:rsidR="00FF68ED" w:rsidRPr="00E11EA5" w:rsidRDefault="00FF68ED" w:rsidP="00FF68ED">
      <w:pPr>
        <w:pStyle w:val="Heading4"/>
      </w:pPr>
      <w:bookmarkStart w:id="2401" w:name="_Toc32332228"/>
      <w:bookmarkStart w:id="2402" w:name="_Toc37430145"/>
      <w:bookmarkStart w:id="2403" w:name="_Toc43739248"/>
      <w:bookmarkStart w:id="2404" w:name="_Toc46347009"/>
      <w:bookmarkStart w:id="2405" w:name="_Toc53165948"/>
      <w:bookmarkStart w:id="2406" w:name="_Toc53166643"/>
      <w:bookmarkStart w:id="2407" w:name="_Toc53167337"/>
      <w:r w:rsidRPr="00E11EA5">
        <w:t>9.10.2.3</w:t>
      </w:r>
      <w:r w:rsidRPr="00E11EA5">
        <w:rPr>
          <w:rFonts w:hint="eastAsia"/>
          <w:lang w:eastAsia="ja-JP"/>
        </w:rPr>
        <w:tab/>
      </w:r>
      <w:r w:rsidRPr="00E11EA5">
        <w:t>MU value derivation, FR2</w:t>
      </w:r>
      <w:bookmarkEnd w:id="2401"/>
      <w:bookmarkEnd w:id="2402"/>
      <w:bookmarkEnd w:id="2403"/>
      <w:bookmarkEnd w:id="2404"/>
      <w:bookmarkEnd w:id="2405"/>
      <w:bookmarkEnd w:id="2406"/>
      <w:bookmarkEnd w:id="2407"/>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2408" w:name="_Toc32332229"/>
      <w:bookmarkStart w:id="2409" w:name="_Toc37430146"/>
      <w:bookmarkStart w:id="2410" w:name="_Toc43739249"/>
      <w:bookmarkStart w:id="2411" w:name="_Toc46347010"/>
      <w:bookmarkStart w:id="2412" w:name="_Toc53165949"/>
      <w:bookmarkStart w:id="2413" w:name="_Toc53166644"/>
      <w:bookmarkStart w:id="2414" w:name="_Toc53167338"/>
      <w:r w:rsidRPr="00E11EA5">
        <w:t>9.10.3</w:t>
      </w:r>
      <w:r w:rsidRPr="00E11EA5">
        <w:tab/>
        <w:t>Maximum accepted test system uncertainty</w:t>
      </w:r>
      <w:bookmarkEnd w:id="2408"/>
      <w:bookmarkEnd w:id="2409"/>
      <w:bookmarkEnd w:id="2410"/>
      <w:bookmarkEnd w:id="2411"/>
      <w:bookmarkEnd w:id="2412"/>
      <w:bookmarkEnd w:id="2413"/>
      <w:bookmarkEnd w:id="2414"/>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2415" w:name="_Toc32332230"/>
      <w:bookmarkStart w:id="2416" w:name="_Toc37430147"/>
      <w:bookmarkStart w:id="2417" w:name="_Toc43739250"/>
      <w:bookmarkStart w:id="2418" w:name="_Toc46347011"/>
      <w:bookmarkStart w:id="2419" w:name="_Toc53165950"/>
      <w:bookmarkStart w:id="2420" w:name="_Toc53166645"/>
      <w:bookmarkStart w:id="2421" w:name="_Toc53167339"/>
      <w:r w:rsidRPr="00E11EA5">
        <w:t>9.10.4</w:t>
      </w:r>
      <w:r w:rsidRPr="00E11EA5">
        <w:tab/>
        <w:t xml:space="preserve">Test Tolerance for </w:t>
      </w:r>
      <w:r w:rsidRPr="00E11EA5">
        <w:rPr>
          <w:lang w:eastAsia="en-CA"/>
        </w:rPr>
        <w:t xml:space="preserve">OTA </w:t>
      </w:r>
      <w:r w:rsidRPr="00E11EA5">
        <w:t>TX OFF power and transmitter transient period</w:t>
      </w:r>
      <w:bookmarkEnd w:id="2415"/>
      <w:bookmarkEnd w:id="2416"/>
      <w:bookmarkEnd w:id="2417"/>
      <w:bookmarkEnd w:id="2418"/>
      <w:bookmarkEnd w:id="2419"/>
      <w:bookmarkEnd w:id="2420"/>
      <w:bookmarkEnd w:id="2421"/>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486D97E2" w14:textId="28FCB6FB" w:rsidR="00883ED0" w:rsidRPr="00E11EA5" w:rsidRDefault="00883ED0" w:rsidP="00883ED0">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45816FFF" w:rsidR="00FF68ED" w:rsidRPr="00E11EA5" w:rsidRDefault="00FF68ED" w:rsidP="00FF68ED">
      <w:pPr>
        <w:pStyle w:val="Heading1"/>
        <w:rPr>
          <w:lang w:eastAsia="en-CA"/>
        </w:rPr>
      </w:pPr>
      <w:bookmarkStart w:id="2422" w:name="_Toc21086404"/>
      <w:bookmarkStart w:id="2423" w:name="_Toc29768841"/>
      <w:bookmarkStart w:id="2424" w:name="_Toc37430148"/>
      <w:bookmarkStart w:id="2425" w:name="_Toc43739251"/>
      <w:bookmarkStart w:id="2426" w:name="_Toc46347012"/>
      <w:bookmarkStart w:id="2427" w:name="_Toc53165951"/>
      <w:bookmarkStart w:id="2428" w:name="_Toc53166646"/>
      <w:bookmarkStart w:id="2429" w:name="_Toc53167340"/>
      <w:r w:rsidRPr="00E11EA5">
        <w:rPr>
          <w:lang w:eastAsia="en-CA"/>
        </w:rPr>
        <w:lastRenderedPageBreak/>
        <w:t>10</w:t>
      </w:r>
      <w:r w:rsidRPr="00E11EA5">
        <w:rPr>
          <w:lang w:eastAsia="en-CA"/>
        </w:rPr>
        <w:tab/>
        <w:t>RX directional requirements</w:t>
      </w:r>
      <w:bookmarkEnd w:id="2422"/>
      <w:bookmarkEnd w:id="2423"/>
      <w:bookmarkEnd w:id="2424"/>
      <w:bookmarkEnd w:id="2425"/>
      <w:bookmarkEnd w:id="2426"/>
      <w:bookmarkEnd w:id="2427"/>
      <w:bookmarkEnd w:id="2428"/>
      <w:bookmarkEnd w:id="2429"/>
    </w:p>
    <w:p w14:paraId="28F71345" w14:textId="77777777" w:rsidR="00FF68ED" w:rsidRPr="00E11EA5" w:rsidRDefault="00FF68ED" w:rsidP="00FF68ED">
      <w:pPr>
        <w:pStyle w:val="Heading2"/>
        <w:ind w:left="576" w:hanging="576"/>
        <w:rPr>
          <w:lang w:eastAsia="en-CA"/>
        </w:rPr>
      </w:pPr>
      <w:bookmarkStart w:id="2430" w:name="_Toc32332232"/>
      <w:bookmarkStart w:id="2431" w:name="_Toc37430149"/>
      <w:bookmarkStart w:id="2432" w:name="_Toc43739252"/>
      <w:bookmarkStart w:id="2433" w:name="_Toc46347013"/>
      <w:bookmarkStart w:id="2434" w:name="_Toc53165952"/>
      <w:bookmarkStart w:id="2435" w:name="_Toc53166647"/>
      <w:bookmarkStart w:id="2436" w:name="_Toc53167341"/>
      <w:r w:rsidRPr="00E11EA5">
        <w:rPr>
          <w:lang w:eastAsia="en-CA"/>
        </w:rPr>
        <w:t>10.1</w:t>
      </w:r>
      <w:r w:rsidRPr="00E11EA5">
        <w:rPr>
          <w:lang w:eastAsia="en-CA"/>
        </w:rPr>
        <w:tab/>
        <w:t>General</w:t>
      </w:r>
      <w:bookmarkEnd w:id="2430"/>
      <w:bookmarkEnd w:id="2431"/>
      <w:bookmarkEnd w:id="2432"/>
      <w:bookmarkEnd w:id="2433"/>
      <w:bookmarkEnd w:id="2434"/>
      <w:bookmarkEnd w:id="2435"/>
      <w:bookmarkEnd w:id="2436"/>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2437" w:name="_Toc32332233"/>
      <w:bookmarkStart w:id="2438" w:name="_Toc37430150"/>
      <w:bookmarkStart w:id="2439" w:name="_Toc43739253"/>
      <w:bookmarkStart w:id="2440" w:name="_Toc46347014"/>
      <w:bookmarkStart w:id="2441" w:name="_Toc53165953"/>
      <w:bookmarkStart w:id="2442" w:name="_Toc53166648"/>
      <w:bookmarkStart w:id="2443" w:name="_Toc53167342"/>
      <w:r w:rsidRPr="00E11EA5">
        <w:rPr>
          <w:lang w:eastAsia="en-CA"/>
        </w:rPr>
        <w:t>10.2</w:t>
      </w:r>
      <w:r w:rsidRPr="00E11EA5">
        <w:rPr>
          <w:lang w:eastAsia="en-CA"/>
        </w:rPr>
        <w:tab/>
        <w:t>OTA sensitivity</w:t>
      </w:r>
      <w:bookmarkEnd w:id="2437"/>
      <w:bookmarkEnd w:id="2438"/>
      <w:bookmarkEnd w:id="2439"/>
      <w:bookmarkEnd w:id="2440"/>
      <w:bookmarkEnd w:id="2441"/>
      <w:bookmarkEnd w:id="2442"/>
      <w:bookmarkEnd w:id="2443"/>
    </w:p>
    <w:p w14:paraId="2037F0F6" w14:textId="77777777" w:rsidR="00FF68ED" w:rsidRPr="00E11EA5" w:rsidRDefault="00FF68ED" w:rsidP="00FF68ED">
      <w:pPr>
        <w:pStyle w:val="Heading3"/>
        <w:rPr>
          <w:lang w:eastAsia="sv-SE"/>
        </w:rPr>
      </w:pPr>
      <w:bookmarkStart w:id="2444" w:name="_Toc32332234"/>
      <w:bookmarkStart w:id="2445" w:name="_Toc37430151"/>
      <w:bookmarkStart w:id="2446" w:name="_Toc43739254"/>
      <w:bookmarkStart w:id="2447" w:name="_Toc46347015"/>
      <w:bookmarkStart w:id="2448" w:name="_Toc53165954"/>
      <w:bookmarkStart w:id="2449" w:name="_Toc53166649"/>
      <w:bookmarkStart w:id="2450" w:name="_Toc53167343"/>
      <w:r w:rsidRPr="00E11EA5">
        <w:rPr>
          <w:lang w:eastAsia="sv-SE"/>
        </w:rPr>
        <w:t>10.2.1</w:t>
      </w:r>
      <w:r w:rsidRPr="00E11EA5">
        <w:rPr>
          <w:lang w:eastAsia="sv-SE"/>
        </w:rPr>
        <w:tab/>
        <w:t>General</w:t>
      </w:r>
      <w:bookmarkEnd w:id="2444"/>
      <w:bookmarkEnd w:id="2445"/>
      <w:bookmarkEnd w:id="2446"/>
      <w:bookmarkEnd w:id="2447"/>
      <w:bookmarkEnd w:id="2448"/>
      <w:bookmarkEnd w:id="2449"/>
      <w:bookmarkEnd w:id="2450"/>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2451" w:name="_Toc32332235"/>
      <w:bookmarkStart w:id="2452" w:name="_Toc37430152"/>
      <w:bookmarkStart w:id="2453" w:name="_Toc43739255"/>
      <w:bookmarkStart w:id="2454" w:name="_Toc46347016"/>
      <w:bookmarkStart w:id="2455" w:name="_Toc53165955"/>
      <w:bookmarkStart w:id="2456" w:name="_Toc53166650"/>
      <w:bookmarkStart w:id="2457" w:name="_Toc53167344"/>
      <w:r w:rsidRPr="00E11EA5">
        <w:rPr>
          <w:lang w:eastAsia="sv-SE"/>
        </w:rPr>
        <w:t>10.2.2</w:t>
      </w:r>
      <w:r w:rsidRPr="00E11EA5">
        <w:rPr>
          <w:lang w:eastAsia="sv-SE"/>
        </w:rPr>
        <w:tab/>
        <w:t>Indoor Anechoic Chamber</w:t>
      </w:r>
      <w:bookmarkEnd w:id="2451"/>
      <w:bookmarkEnd w:id="2452"/>
      <w:bookmarkEnd w:id="2453"/>
      <w:bookmarkEnd w:id="2454"/>
      <w:bookmarkEnd w:id="2455"/>
      <w:bookmarkEnd w:id="2456"/>
      <w:bookmarkEnd w:id="2457"/>
    </w:p>
    <w:p w14:paraId="395B53B4" w14:textId="77777777" w:rsidR="00FF68ED" w:rsidRPr="00E11EA5" w:rsidRDefault="00FF68ED" w:rsidP="00FF68ED">
      <w:pPr>
        <w:pStyle w:val="Heading4"/>
        <w:rPr>
          <w:lang w:eastAsia="sv-SE"/>
        </w:rPr>
      </w:pPr>
      <w:bookmarkStart w:id="2458" w:name="_Toc32332236"/>
      <w:bookmarkStart w:id="2459" w:name="_Toc37430153"/>
      <w:bookmarkStart w:id="2460" w:name="_Toc43739256"/>
      <w:bookmarkStart w:id="2461" w:name="_Toc46347017"/>
      <w:bookmarkStart w:id="2462" w:name="_Toc53165956"/>
      <w:bookmarkStart w:id="2463" w:name="_Toc53166651"/>
      <w:bookmarkStart w:id="2464" w:name="_Toc53167345"/>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2458"/>
      <w:bookmarkEnd w:id="2459"/>
      <w:bookmarkEnd w:id="2460"/>
      <w:bookmarkEnd w:id="2461"/>
      <w:bookmarkEnd w:id="2462"/>
      <w:bookmarkEnd w:id="2463"/>
      <w:bookmarkEnd w:id="2464"/>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2465" w:name="_Toc32332237"/>
      <w:bookmarkStart w:id="2466" w:name="_Toc37430154"/>
      <w:bookmarkStart w:id="2467" w:name="_Toc43739257"/>
      <w:bookmarkStart w:id="2468" w:name="_Toc46347018"/>
      <w:bookmarkStart w:id="2469" w:name="_Toc53165957"/>
      <w:bookmarkStart w:id="2470" w:name="_Toc53166652"/>
      <w:bookmarkStart w:id="2471" w:name="_Toc53167346"/>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2465"/>
      <w:bookmarkEnd w:id="2466"/>
      <w:bookmarkEnd w:id="2467"/>
      <w:bookmarkEnd w:id="2468"/>
      <w:bookmarkEnd w:id="2469"/>
      <w:bookmarkEnd w:id="2470"/>
      <w:bookmarkEnd w:id="2471"/>
    </w:p>
    <w:p w14:paraId="7EAFF177" w14:textId="77777777" w:rsidR="00FF68ED" w:rsidRPr="00E11EA5" w:rsidRDefault="00FF68ED" w:rsidP="00FF68ED">
      <w:pPr>
        <w:pStyle w:val="Heading5"/>
      </w:pPr>
      <w:bookmarkStart w:id="2472" w:name="_Toc32332238"/>
      <w:bookmarkStart w:id="2473" w:name="_Toc37430155"/>
      <w:bookmarkStart w:id="2474" w:name="_Toc43739258"/>
      <w:bookmarkStart w:id="2475" w:name="_Toc46347019"/>
      <w:bookmarkStart w:id="2476" w:name="_Toc53165958"/>
      <w:bookmarkStart w:id="2477" w:name="_Toc53166653"/>
      <w:bookmarkStart w:id="2478" w:name="_Toc53167347"/>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2472"/>
      <w:bookmarkEnd w:id="2473"/>
      <w:bookmarkEnd w:id="2474"/>
      <w:bookmarkEnd w:id="2475"/>
      <w:bookmarkEnd w:id="2476"/>
      <w:bookmarkEnd w:id="2477"/>
      <w:bookmarkEnd w:id="2478"/>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2479" w:name="_Toc32332239"/>
      <w:bookmarkStart w:id="2480" w:name="_Toc37430156"/>
      <w:bookmarkStart w:id="2481" w:name="_Toc43739259"/>
      <w:bookmarkStart w:id="2482" w:name="_Toc46347020"/>
      <w:bookmarkStart w:id="2483" w:name="_Toc53165959"/>
      <w:bookmarkStart w:id="2484" w:name="_Toc53166654"/>
      <w:bookmarkStart w:id="2485" w:name="_Toc53167348"/>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2479"/>
      <w:bookmarkEnd w:id="2480"/>
      <w:bookmarkEnd w:id="2481"/>
      <w:bookmarkEnd w:id="2482"/>
      <w:bookmarkEnd w:id="2483"/>
      <w:bookmarkEnd w:id="2484"/>
      <w:bookmarkEnd w:id="2485"/>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2486" w:name="_Toc32332240"/>
      <w:bookmarkStart w:id="2487" w:name="_Toc37430157"/>
      <w:bookmarkStart w:id="2488" w:name="_Toc43739260"/>
      <w:bookmarkStart w:id="2489" w:name="_Toc46347021"/>
      <w:bookmarkStart w:id="2490" w:name="_Toc53165960"/>
      <w:bookmarkStart w:id="2491" w:name="_Toc53166655"/>
      <w:bookmarkStart w:id="2492" w:name="_Toc53167349"/>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486"/>
      <w:bookmarkEnd w:id="2487"/>
      <w:bookmarkEnd w:id="2488"/>
      <w:bookmarkEnd w:id="2489"/>
      <w:bookmarkEnd w:id="2490"/>
      <w:bookmarkEnd w:id="2491"/>
      <w:bookmarkEnd w:id="2492"/>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883ED0">
        <w:trPr>
          <w:trHeight w:val="255"/>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883ED0">
        <w:trPr>
          <w:trHeight w:val="255"/>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883ED0">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883ED0" w:rsidRPr="00E11EA5" w14:paraId="069B25A5"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
          <w:p w14:paraId="57174F6F" w14:textId="020492EE"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44F2C3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5C6114F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136E751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8FBF8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B2E69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2245458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6897D5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7399A9D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6915DBB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08A13EFE"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
          <w:p w14:paraId="5DECFF0C" w14:textId="04855C7A"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68014F9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1556503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2B4FD5A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30C322D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91C18B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55EC644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8CF6B5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7856560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2330225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883ED0" w:rsidRPr="00E11EA5" w14:paraId="0884AD8F"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88D40B1" w14:textId="4503930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F78E3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1D1855A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99B015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A8F7BB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D89E0C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D817FE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145E3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46F3EA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AC3118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79E20E30"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
          <w:p w14:paraId="3D2E8634" w14:textId="0B3967A7"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CDF486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5CE8F37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FD07BC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29B54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1BFD9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67DC8EC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35E4AF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36F14C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777C62A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1CF26442"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
          <w:p w14:paraId="7874BD41" w14:textId="344A2609"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18D638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82FB75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799A40A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AF26A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36AA25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CE3D7D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BDC88A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673734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61ACB3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62"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83ED0">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883ED0">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83ED0">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83ED0">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762"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83ED0">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83ED0">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83ED0">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83ED0">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83ED0">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83ED0">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62"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83ED0">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883ED0">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762"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883ED0">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762"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2493" w:name="_Toc32332241"/>
      <w:bookmarkStart w:id="2494" w:name="_Toc37430158"/>
    </w:p>
    <w:p w14:paraId="34BA07C6" w14:textId="77777777" w:rsidR="00FF68ED" w:rsidRPr="00E11EA5" w:rsidRDefault="00FF68ED" w:rsidP="00FF68ED">
      <w:pPr>
        <w:pStyle w:val="Heading4"/>
        <w:rPr>
          <w:lang w:eastAsia="sv-SE"/>
        </w:rPr>
      </w:pPr>
      <w:bookmarkStart w:id="2495" w:name="_Toc43739261"/>
      <w:bookmarkStart w:id="2496" w:name="_Toc46347022"/>
      <w:bookmarkStart w:id="2497" w:name="_Toc53165961"/>
      <w:bookmarkStart w:id="2498" w:name="_Toc53166656"/>
      <w:bookmarkStart w:id="2499" w:name="_Toc53167350"/>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2493"/>
      <w:bookmarkEnd w:id="2494"/>
      <w:bookmarkEnd w:id="2495"/>
      <w:bookmarkEnd w:id="2496"/>
      <w:bookmarkEnd w:id="2497"/>
      <w:bookmarkEnd w:id="2498"/>
      <w:bookmarkEnd w:id="2499"/>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883ED0"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1BA1F094"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2E973163"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2D33172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94E71B6"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516D4FA6"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2500" w:name="_Toc32332242"/>
      <w:bookmarkStart w:id="2501" w:name="_Toc37430159"/>
      <w:bookmarkStart w:id="2502" w:name="_Toc43739262"/>
      <w:bookmarkStart w:id="2503" w:name="_Toc46347023"/>
      <w:bookmarkStart w:id="2504" w:name="_Toc53165962"/>
      <w:bookmarkStart w:id="2505" w:name="_Toc53166657"/>
      <w:bookmarkStart w:id="2506" w:name="_Toc53167351"/>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2500"/>
      <w:bookmarkEnd w:id="2501"/>
      <w:bookmarkEnd w:id="2502"/>
      <w:bookmarkEnd w:id="2503"/>
      <w:bookmarkEnd w:id="2504"/>
      <w:bookmarkEnd w:id="2505"/>
      <w:bookmarkEnd w:id="2506"/>
    </w:p>
    <w:p w14:paraId="5DB1C0E7" w14:textId="77777777" w:rsidR="00FF68ED" w:rsidRPr="00E11EA5" w:rsidRDefault="00FF68ED" w:rsidP="00FF68ED">
      <w:pPr>
        <w:pStyle w:val="Heading4"/>
        <w:rPr>
          <w:lang w:eastAsia="sv-SE"/>
        </w:rPr>
      </w:pPr>
      <w:bookmarkStart w:id="2507" w:name="_Toc32332243"/>
      <w:bookmarkStart w:id="2508" w:name="_Toc37430160"/>
      <w:bookmarkStart w:id="2509" w:name="_Toc43739263"/>
      <w:bookmarkStart w:id="2510" w:name="_Toc46347024"/>
      <w:bookmarkStart w:id="2511" w:name="_Toc53165963"/>
      <w:bookmarkStart w:id="2512" w:name="_Toc53166658"/>
      <w:bookmarkStart w:id="2513" w:name="_Toc53167352"/>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2507"/>
      <w:bookmarkEnd w:id="2508"/>
      <w:bookmarkEnd w:id="2509"/>
      <w:bookmarkEnd w:id="2510"/>
      <w:bookmarkEnd w:id="2511"/>
      <w:bookmarkEnd w:id="2512"/>
      <w:bookmarkEnd w:id="2513"/>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2514" w:name="_Toc32332244"/>
      <w:bookmarkStart w:id="2515" w:name="_Toc37430161"/>
      <w:bookmarkStart w:id="2516" w:name="_Toc43739264"/>
      <w:bookmarkStart w:id="2517" w:name="_Toc46347025"/>
      <w:bookmarkStart w:id="2518" w:name="_Toc53165964"/>
      <w:bookmarkStart w:id="2519" w:name="_Toc53166659"/>
      <w:bookmarkStart w:id="2520" w:name="_Toc53167353"/>
      <w:r w:rsidRPr="00E11EA5">
        <w:rPr>
          <w:lang w:eastAsia="sv-SE"/>
        </w:rPr>
        <w:lastRenderedPageBreak/>
        <w:t>10.2.3.2</w:t>
      </w:r>
      <w:r w:rsidRPr="00E11EA5">
        <w:rPr>
          <w:lang w:eastAsia="sv-SE"/>
        </w:rPr>
        <w:tab/>
        <w:t xml:space="preserve">Test </w:t>
      </w:r>
      <w:r w:rsidRPr="00E11EA5">
        <w:t>procedure</w:t>
      </w:r>
      <w:bookmarkEnd w:id="2514"/>
      <w:bookmarkEnd w:id="2515"/>
      <w:bookmarkEnd w:id="2516"/>
      <w:bookmarkEnd w:id="2517"/>
      <w:bookmarkEnd w:id="2518"/>
      <w:bookmarkEnd w:id="2519"/>
      <w:bookmarkEnd w:id="2520"/>
    </w:p>
    <w:p w14:paraId="2F799892" w14:textId="77777777" w:rsidR="00FF68ED" w:rsidRPr="00E11EA5" w:rsidRDefault="00FF68ED" w:rsidP="00FF68ED">
      <w:pPr>
        <w:pStyle w:val="Heading5"/>
        <w:rPr>
          <w:lang w:eastAsia="sv-SE"/>
        </w:rPr>
      </w:pPr>
      <w:bookmarkStart w:id="2521" w:name="_Toc32332245"/>
      <w:bookmarkStart w:id="2522" w:name="_Toc37430162"/>
      <w:bookmarkStart w:id="2523" w:name="_Toc43739265"/>
      <w:bookmarkStart w:id="2524" w:name="_Toc46347026"/>
      <w:bookmarkStart w:id="2525" w:name="_Toc53165965"/>
      <w:bookmarkStart w:id="2526" w:name="_Toc53166660"/>
      <w:bookmarkStart w:id="2527" w:name="_Toc53167354"/>
      <w:r w:rsidRPr="00E11EA5">
        <w:rPr>
          <w:lang w:eastAsia="sv-SE"/>
        </w:rPr>
        <w:t>10.2.3.2.1</w:t>
      </w:r>
      <w:r w:rsidRPr="00E11EA5">
        <w:rPr>
          <w:lang w:eastAsia="sv-SE"/>
        </w:rPr>
        <w:tab/>
      </w:r>
      <w:r w:rsidRPr="00E11EA5">
        <w:t xml:space="preserve">Stage 1: </w:t>
      </w:r>
      <w:r w:rsidRPr="00E11EA5">
        <w:rPr>
          <w:lang w:eastAsia="sv-SE"/>
        </w:rPr>
        <w:t>Calibration</w:t>
      </w:r>
      <w:bookmarkEnd w:id="2521"/>
      <w:bookmarkEnd w:id="2522"/>
      <w:bookmarkEnd w:id="2523"/>
      <w:bookmarkEnd w:id="2524"/>
      <w:bookmarkEnd w:id="2525"/>
      <w:bookmarkEnd w:id="2526"/>
      <w:bookmarkEnd w:id="2527"/>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2528" w:name="_Toc32332246"/>
      <w:bookmarkStart w:id="2529" w:name="_Toc37430163"/>
      <w:bookmarkStart w:id="2530" w:name="_Toc43739266"/>
      <w:bookmarkStart w:id="2531" w:name="_Toc46347027"/>
      <w:bookmarkStart w:id="2532" w:name="_Toc53165966"/>
      <w:bookmarkStart w:id="2533" w:name="_Toc53166661"/>
      <w:bookmarkStart w:id="2534" w:name="_Toc53167355"/>
      <w:r w:rsidRPr="00E11EA5">
        <w:rPr>
          <w:lang w:eastAsia="sv-SE"/>
        </w:rPr>
        <w:t>10.2.3.2.2</w:t>
      </w:r>
      <w:r w:rsidRPr="00E11EA5">
        <w:rPr>
          <w:lang w:eastAsia="sv-SE"/>
        </w:rPr>
        <w:tab/>
      </w:r>
      <w:r w:rsidRPr="00E11EA5">
        <w:t xml:space="preserve">Stage 2: BS </w:t>
      </w:r>
      <w:r w:rsidRPr="00E11EA5">
        <w:rPr>
          <w:lang w:eastAsia="sv-SE"/>
        </w:rPr>
        <w:t>measurement</w:t>
      </w:r>
      <w:bookmarkEnd w:id="2528"/>
      <w:bookmarkEnd w:id="2529"/>
      <w:bookmarkEnd w:id="2530"/>
      <w:bookmarkEnd w:id="2531"/>
      <w:bookmarkEnd w:id="2532"/>
      <w:bookmarkEnd w:id="2533"/>
      <w:bookmarkEnd w:id="2534"/>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2535" w:name="_Toc32332247"/>
      <w:bookmarkStart w:id="2536" w:name="_Toc37430164"/>
      <w:bookmarkStart w:id="2537" w:name="_Toc43739267"/>
      <w:bookmarkStart w:id="2538" w:name="_Toc46347028"/>
      <w:bookmarkStart w:id="2539" w:name="_Toc53165967"/>
      <w:bookmarkStart w:id="2540" w:name="_Toc53166662"/>
      <w:bookmarkStart w:id="2541" w:name="_Toc53167356"/>
      <w:r w:rsidRPr="00E11EA5">
        <w:t>10.2.3.3</w:t>
      </w:r>
      <w:r w:rsidRPr="00E11EA5">
        <w:tab/>
        <w:t>MU value derivation, FR1</w:t>
      </w:r>
      <w:bookmarkEnd w:id="2535"/>
      <w:bookmarkEnd w:id="2536"/>
      <w:bookmarkEnd w:id="2537"/>
      <w:bookmarkEnd w:id="2538"/>
      <w:bookmarkEnd w:id="2539"/>
      <w:bookmarkEnd w:id="2540"/>
      <w:bookmarkEnd w:id="2541"/>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2542" w:name="_Toc32332248"/>
      <w:bookmarkStart w:id="2543" w:name="_Toc37430165"/>
      <w:bookmarkStart w:id="2544" w:name="_Toc43739268"/>
      <w:bookmarkStart w:id="2545" w:name="_Toc46347029"/>
      <w:bookmarkStart w:id="2546" w:name="_Toc53165968"/>
      <w:bookmarkStart w:id="2547" w:name="_Toc53166663"/>
      <w:bookmarkStart w:id="2548" w:name="_Toc53167357"/>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2542"/>
      <w:bookmarkEnd w:id="2543"/>
      <w:bookmarkEnd w:id="2544"/>
      <w:bookmarkEnd w:id="2545"/>
      <w:bookmarkEnd w:id="2546"/>
      <w:bookmarkEnd w:id="2547"/>
      <w:bookmarkEnd w:id="2548"/>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2549" w:name="_Toc32332249"/>
      <w:bookmarkStart w:id="2550" w:name="_Toc37430166"/>
      <w:bookmarkStart w:id="2551" w:name="_Toc43739269"/>
      <w:bookmarkStart w:id="2552" w:name="_Toc46347030"/>
      <w:bookmarkStart w:id="2553" w:name="_Toc53165969"/>
      <w:bookmarkStart w:id="2554" w:name="_Toc53166664"/>
      <w:bookmarkStart w:id="2555" w:name="_Toc53167358"/>
      <w:r w:rsidRPr="00E11EA5">
        <w:rPr>
          <w:lang w:eastAsia="sv-SE"/>
        </w:rPr>
        <w:t>10.2.4</w:t>
      </w:r>
      <w:r w:rsidRPr="00E11EA5">
        <w:rPr>
          <w:lang w:eastAsia="sv-SE"/>
        </w:rPr>
        <w:tab/>
        <w:t>One Dimensional Compact Range</w:t>
      </w:r>
      <w:bookmarkEnd w:id="2549"/>
      <w:bookmarkEnd w:id="2550"/>
      <w:bookmarkEnd w:id="2551"/>
      <w:bookmarkEnd w:id="2552"/>
      <w:bookmarkEnd w:id="2553"/>
      <w:bookmarkEnd w:id="2554"/>
      <w:bookmarkEnd w:id="2555"/>
      <w:r w:rsidRPr="00E11EA5">
        <w:rPr>
          <w:lang w:eastAsia="sv-SE"/>
        </w:rPr>
        <w:t xml:space="preserve"> </w:t>
      </w:r>
    </w:p>
    <w:p w14:paraId="4A472570" w14:textId="77777777" w:rsidR="00FF68ED" w:rsidRPr="00E11EA5" w:rsidRDefault="00FF68ED" w:rsidP="00FF68ED">
      <w:pPr>
        <w:pStyle w:val="Heading4"/>
        <w:rPr>
          <w:lang w:eastAsia="sv-SE"/>
        </w:rPr>
      </w:pPr>
      <w:bookmarkStart w:id="2556" w:name="_Toc32332250"/>
      <w:bookmarkStart w:id="2557" w:name="_Toc37430167"/>
      <w:bookmarkStart w:id="2558" w:name="_Toc43739270"/>
      <w:bookmarkStart w:id="2559" w:name="_Toc46347031"/>
      <w:bookmarkStart w:id="2560" w:name="_Toc53165970"/>
      <w:bookmarkStart w:id="2561" w:name="_Toc53166665"/>
      <w:bookmarkStart w:id="2562" w:name="_Toc53167359"/>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2556"/>
      <w:bookmarkEnd w:id="2557"/>
      <w:bookmarkEnd w:id="2558"/>
      <w:bookmarkEnd w:id="2559"/>
      <w:bookmarkEnd w:id="2560"/>
      <w:bookmarkEnd w:id="2561"/>
      <w:bookmarkEnd w:id="2562"/>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2563" w:name="_Toc32332251"/>
      <w:bookmarkStart w:id="2564" w:name="_Toc37430168"/>
      <w:bookmarkStart w:id="2565" w:name="_Toc43739271"/>
      <w:bookmarkStart w:id="2566" w:name="_Toc46347032"/>
      <w:bookmarkStart w:id="2567" w:name="_Toc53165971"/>
      <w:bookmarkStart w:id="2568" w:name="_Toc53166666"/>
      <w:bookmarkStart w:id="2569" w:name="_Toc53167360"/>
      <w:r w:rsidRPr="00E11EA5">
        <w:rPr>
          <w:lang w:eastAsia="sv-SE"/>
        </w:rPr>
        <w:t>10.2.4.2</w:t>
      </w:r>
      <w:r w:rsidRPr="00E11EA5">
        <w:rPr>
          <w:lang w:eastAsia="sv-SE"/>
        </w:rPr>
        <w:tab/>
        <w:t xml:space="preserve">Test </w:t>
      </w:r>
      <w:r w:rsidRPr="00E11EA5">
        <w:t>procedure</w:t>
      </w:r>
      <w:bookmarkEnd w:id="2563"/>
      <w:bookmarkEnd w:id="2564"/>
      <w:bookmarkEnd w:id="2565"/>
      <w:bookmarkEnd w:id="2566"/>
      <w:bookmarkEnd w:id="2567"/>
      <w:bookmarkEnd w:id="2568"/>
      <w:bookmarkEnd w:id="2569"/>
    </w:p>
    <w:p w14:paraId="608D1635" w14:textId="77777777" w:rsidR="00FF68ED" w:rsidRPr="00E11EA5" w:rsidRDefault="00FF68ED" w:rsidP="00FF68ED">
      <w:pPr>
        <w:pStyle w:val="Heading5"/>
        <w:rPr>
          <w:lang w:eastAsia="sv-SE"/>
        </w:rPr>
      </w:pPr>
      <w:bookmarkStart w:id="2570" w:name="_Toc32332252"/>
      <w:bookmarkStart w:id="2571" w:name="_Toc37430169"/>
      <w:bookmarkStart w:id="2572" w:name="_Toc43739272"/>
      <w:bookmarkStart w:id="2573" w:name="_Toc46347033"/>
      <w:bookmarkStart w:id="2574" w:name="_Toc53165972"/>
      <w:bookmarkStart w:id="2575" w:name="_Toc53166667"/>
      <w:bookmarkStart w:id="2576" w:name="_Toc53167361"/>
      <w:r w:rsidRPr="00E11EA5">
        <w:rPr>
          <w:lang w:eastAsia="sv-SE"/>
        </w:rPr>
        <w:t>10.2.4.2.1</w:t>
      </w:r>
      <w:r w:rsidRPr="00E11EA5">
        <w:rPr>
          <w:lang w:eastAsia="sv-SE"/>
        </w:rPr>
        <w:tab/>
      </w:r>
      <w:r w:rsidRPr="00E11EA5">
        <w:t xml:space="preserve">Stage 1: </w:t>
      </w:r>
      <w:r w:rsidRPr="00E11EA5">
        <w:rPr>
          <w:lang w:eastAsia="sv-SE"/>
        </w:rPr>
        <w:t>Calibration</w:t>
      </w:r>
      <w:bookmarkEnd w:id="2570"/>
      <w:bookmarkEnd w:id="2571"/>
      <w:bookmarkEnd w:id="2572"/>
      <w:bookmarkEnd w:id="2573"/>
      <w:bookmarkEnd w:id="2574"/>
      <w:bookmarkEnd w:id="2575"/>
      <w:bookmarkEnd w:id="2576"/>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2577" w:name="_Toc32332253"/>
      <w:bookmarkStart w:id="2578" w:name="_Toc37430170"/>
      <w:bookmarkStart w:id="2579" w:name="_Toc43739273"/>
      <w:bookmarkStart w:id="2580" w:name="_Toc46347034"/>
      <w:bookmarkStart w:id="2581" w:name="_Toc53165973"/>
      <w:bookmarkStart w:id="2582" w:name="_Toc53166668"/>
      <w:bookmarkStart w:id="2583" w:name="_Toc53167362"/>
      <w:r w:rsidRPr="00E11EA5">
        <w:rPr>
          <w:lang w:eastAsia="sv-SE"/>
        </w:rPr>
        <w:t>10.2.4.2.2</w:t>
      </w:r>
      <w:r w:rsidRPr="00E11EA5">
        <w:rPr>
          <w:lang w:eastAsia="sv-SE"/>
        </w:rPr>
        <w:tab/>
        <w:t>Stage 2: BS measurement</w:t>
      </w:r>
      <w:bookmarkEnd w:id="2577"/>
      <w:bookmarkEnd w:id="2578"/>
      <w:bookmarkEnd w:id="2579"/>
      <w:bookmarkEnd w:id="2580"/>
      <w:bookmarkEnd w:id="2581"/>
      <w:bookmarkEnd w:id="2582"/>
      <w:bookmarkEnd w:id="2583"/>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2584" w:name="_Toc32332254"/>
      <w:bookmarkStart w:id="2585" w:name="_Toc37430171"/>
      <w:bookmarkStart w:id="2586" w:name="_Toc43739274"/>
      <w:bookmarkStart w:id="2587" w:name="_Toc46347035"/>
      <w:bookmarkStart w:id="2588" w:name="_Toc53165974"/>
      <w:bookmarkStart w:id="2589" w:name="_Toc53166669"/>
      <w:bookmarkStart w:id="2590" w:name="_Toc53167363"/>
      <w:r w:rsidRPr="00E11EA5">
        <w:rPr>
          <w:lang w:eastAsia="sv-SE"/>
        </w:rPr>
        <w:t>10.2.4.3</w:t>
      </w:r>
      <w:r w:rsidRPr="00E11EA5">
        <w:rPr>
          <w:lang w:eastAsia="sv-SE"/>
        </w:rPr>
        <w:tab/>
      </w:r>
      <w:r w:rsidRPr="00E11EA5">
        <w:t>MU value derivation, FR1</w:t>
      </w:r>
      <w:bookmarkEnd w:id="2584"/>
      <w:bookmarkEnd w:id="2585"/>
      <w:bookmarkEnd w:id="2586"/>
      <w:bookmarkEnd w:id="2587"/>
      <w:bookmarkEnd w:id="2588"/>
      <w:bookmarkEnd w:id="2589"/>
      <w:bookmarkEnd w:id="2590"/>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2591" w:name="_Toc32332255"/>
      <w:bookmarkStart w:id="2592" w:name="_Toc37430172"/>
      <w:bookmarkStart w:id="2593" w:name="_Toc43739275"/>
      <w:bookmarkStart w:id="2594" w:name="_Toc46347036"/>
      <w:bookmarkStart w:id="2595" w:name="_Toc53165975"/>
      <w:bookmarkStart w:id="2596" w:name="_Toc53166670"/>
      <w:bookmarkStart w:id="2597" w:name="_Toc53167364"/>
      <w:r w:rsidRPr="00E11EA5">
        <w:t>10.2.5</w:t>
      </w:r>
      <w:r w:rsidRPr="00E11EA5">
        <w:tab/>
        <w:t>Near Field Test range</w:t>
      </w:r>
      <w:bookmarkEnd w:id="2591"/>
      <w:bookmarkEnd w:id="2592"/>
      <w:bookmarkEnd w:id="2593"/>
      <w:bookmarkEnd w:id="2594"/>
      <w:bookmarkEnd w:id="2595"/>
      <w:bookmarkEnd w:id="2596"/>
      <w:bookmarkEnd w:id="2597"/>
    </w:p>
    <w:p w14:paraId="27795B9C" w14:textId="77777777" w:rsidR="00FF68ED" w:rsidRPr="00E11EA5" w:rsidRDefault="00FF68ED" w:rsidP="00FF68ED">
      <w:pPr>
        <w:pStyle w:val="Heading4"/>
        <w:rPr>
          <w:lang w:eastAsia="sv-SE"/>
        </w:rPr>
      </w:pPr>
      <w:bookmarkStart w:id="2598" w:name="_Toc32332256"/>
      <w:bookmarkStart w:id="2599" w:name="_Toc37430173"/>
      <w:bookmarkStart w:id="2600" w:name="_Toc43739276"/>
      <w:bookmarkStart w:id="2601" w:name="_Toc46347037"/>
      <w:bookmarkStart w:id="2602" w:name="_Toc53165976"/>
      <w:bookmarkStart w:id="2603" w:name="_Toc53166671"/>
      <w:bookmarkStart w:id="2604" w:name="_Toc53167365"/>
      <w:r w:rsidRPr="00E11EA5">
        <w:rPr>
          <w:lang w:eastAsia="sv-SE"/>
        </w:rPr>
        <w:t>10.2.5.1</w:t>
      </w:r>
      <w:r w:rsidRPr="00E11EA5">
        <w:rPr>
          <w:lang w:eastAsia="sv-SE"/>
        </w:rPr>
        <w:tab/>
        <w:t>Measurement system description</w:t>
      </w:r>
      <w:bookmarkEnd w:id="2598"/>
      <w:bookmarkEnd w:id="2599"/>
      <w:bookmarkEnd w:id="2600"/>
      <w:bookmarkEnd w:id="2601"/>
      <w:bookmarkEnd w:id="2602"/>
      <w:bookmarkEnd w:id="2603"/>
      <w:bookmarkEnd w:id="2604"/>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2605" w:name="_Toc32332257"/>
      <w:bookmarkStart w:id="2606" w:name="_Toc37430174"/>
      <w:bookmarkStart w:id="2607" w:name="_Toc43739277"/>
      <w:bookmarkStart w:id="2608" w:name="_Toc46347038"/>
      <w:bookmarkStart w:id="2609" w:name="_Toc53165977"/>
      <w:bookmarkStart w:id="2610" w:name="_Toc53166672"/>
      <w:bookmarkStart w:id="2611" w:name="_Toc53167366"/>
      <w:r w:rsidRPr="00E11EA5">
        <w:rPr>
          <w:lang w:eastAsia="sv-SE"/>
        </w:rPr>
        <w:t>10.2.5.2</w:t>
      </w:r>
      <w:r w:rsidRPr="00E11EA5">
        <w:rPr>
          <w:lang w:eastAsia="sv-SE"/>
        </w:rPr>
        <w:tab/>
        <w:t>Test procedure</w:t>
      </w:r>
      <w:bookmarkEnd w:id="2605"/>
      <w:bookmarkEnd w:id="2606"/>
      <w:bookmarkEnd w:id="2607"/>
      <w:bookmarkEnd w:id="2608"/>
      <w:bookmarkEnd w:id="2609"/>
      <w:bookmarkEnd w:id="2610"/>
      <w:bookmarkEnd w:id="2611"/>
    </w:p>
    <w:p w14:paraId="0BFE0BA7" w14:textId="77777777" w:rsidR="00FF68ED" w:rsidRPr="00E11EA5" w:rsidRDefault="00FF68ED" w:rsidP="00FF68ED">
      <w:pPr>
        <w:pStyle w:val="Heading5"/>
        <w:rPr>
          <w:lang w:eastAsia="sv-SE"/>
        </w:rPr>
      </w:pPr>
      <w:bookmarkStart w:id="2612" w:name="_Toc32332258"/>
      <w:bookmarkStart w:id="2613" w:name="_Toc37430175"/>
      <w:bookmarkStart w:id="2614" w:name="_Toc43739278"/>
      <w:bookmarkStart w:id="2615" w:name="_Toc46347039"/>
      <w:bookmarkStart w:id="2616" w:name="_Toc53165978"/>
      <w:bookmarkStart w:id="2617" w:name="_Toc53166673"/>
      <w:bookmarkStart w:id="2618" w:name="_Toc53167367"/>
      <w:r w:rsidRPr="00E11EA5">
        <w:rPr>
          <w:lang w:eastAsia="sv-SE"/>
        </w:rPr>
        <w:t>10.2.5.2.1</w:t>
      </w:r>
      <w:r w:rsidRPr="00E11EA5">
        <w:rPr>
          <w:lang w:eastAsia="sv-SE"/>
        </w:rPr>
        <w:tab/>
      </w:r>
      <w:r w:rsidRPr="00E11EA5">
        <w:t xml:space="preserve">Stage 1: </w:t>
      </w:r>
      <w:r w:rsidRPr="00E11EA5">
        <w:rPr>
          <w:lang w:eastAsia="sv-SE"/>
        </w:rPr>
        <w:t>Calibration</w:t>
      </w:r>
      <w:bookmarkEnd w:id="2612"/>
      <w:bookmarkEnd w:id="2613"/>
      <w:bookmarkEnd w:id="2614"/>
      <w:bookmarkEnd w:id="2615"/>
      <w:bookmarkEnd w:id="2616"/>
      <w:bookmarkEnd w:id="2617"/>
      <w:bookmarkEnd w:id="2618"/>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2619" w:name="_Toc32332259"/>
      <w:bookmarkStart w:id="2620" w:name="_Toc37430176"/>
      <w:bookmarkStart w:id="2621" w:name="_Toc43739279"/>
      <w:bookmarkStart w:id="2622" w:name="_Toc46347040"/>
      <w:bookmarkStart w:id="2623" w:name="_Toc53165979"/>
      <w:bookmarkStart w:id="2624" w:name="_Toc53166674"/>
      <w:bookmarkStart w:id="2625" w:name="_Toc53167368"/>
      <w:r w:rsidRPr="00E11EA5">
        <w:rPr>
          <w:lang w:eastAsia="sv-SE"/>
        </w:rPr>
        <w:t>10.2.5.2.2</w:t>
      </w:r>
      <w:r w:rsidRPr="00E11EA5">
        <w:rPr>
          <w:lang w:eastAsia="sv-SE"/>
        </w:rPr>
        <w:tab/>
      </w:r>
      <w:r w:rsidRPr="00E11EA5">
        <w:t xml:space="preserve">Stage 2: </w:t>
      </w:r>
      <w:r w:rsidRPr="00E11EA5">
        <w:rPr>
          <w:lang w:eastAsia="sv-SE"/>
        </w:rPr>
        <w:t>BS measurement</w:t>
      </w:r>
      <w:bookmarkEnd w:id="2619"/>
      <w:bookmarkEnd w:id="2620"/>
      <w:bookmarkEnd w:id="2621"/>
      <w:bookmarkEnd w:id="2622"/>
      <w:bookmarkEnd w:id="2623"/>
      <w:bookmarkEnd w:id="2624"/>
      <w:bookmarkEnd w:id="2625"/>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2626" w:name="_Toc32332260"/>
      <w:bookmarkStart w:id="2627" w:name="_Toc37430177"/>
      <w:bookmarkStart w:id="2628" w:name="_Toc43739280"/>
      <w:bookmarkStart w:id="2629" w:name="_Toc46347041"/>
      <w:bookmarkStart w:id="2630" w:name="_Toc53165980"/>
      <w:bookmarkStart w:id="2631" w:name="_Toc53166675"/>
      <w:bookmarkStart w:id="2632" w:name="_Toc53167369"/>
      <w:r w:rsidRPr="00E11EA5">
        <w:rPr>
          <w:lang w:eastAsia="sv-SE"/>
        </w:rPr>
        <w:lastRenderedPageBreak/>
        <w:t>10.2.5.3</w:t>
      </w:r>
      <w:r w:rsidRPr="00E11EA5">
        <w:rPr>
          <w:lang w:eastAsia="sv-SE"/>
        </w:rPr>
        <w:tab/>
      </w:r>
      <w:r w:rsidRPr="00E11EA5">
        <w:t>MU value derivation</w:t>
      </w:r>
      <w:r w:rsidRPr="00E11EA5">
        <w:rPr>
          <w:lang w:eastAsia="sv-SE"/>
        </w:rPr>
        <w:t>, FR1</w:t>
      </w:r>
      <w:bookmarkEnd w:id="2626"/>
      <w:bookmarkEnd w:id="2627"/>
      <w:bookmarkEnd w:id="2628"/>
      <w:bookmarkEnd w:id="2629"/>
      <w:bookmarkEnd w:id="2630"/>
      <w:bookmarkEnd w:id="2631"/>
      <w:bookmarkEnd w:id="2632"/>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2633" w:name="_Toc32332261"/>
      <w:bookmarkStart w:id="2634" w:name="_Toc37430178"/>
      <w:bookmarkStart w:id="2635" w:name="_Toc43739281"/>
      <w:bookmarkStart w:id="2636" w:name="_Toc46347042"/>
      <w:bookmarkStart w:id="2637" w:name="_Toc53165981"/>
      <w:bookmarkStart w:id="2638" w:name="_Toc53166676"/>
      <w:bookmarkStart w:id="2639" w:name="_Toc53167370"/>
      <w:r w:rsidRPr="00E11EA5">
        <w:t>10.2.6</w:t>
      </w:r>
      <w:r w:rsidRPr="00E11EA5">
        <w:tab/>
        <w:t>Plane Wave Synthesizer</w:t>
      </w:r>
      <w:bookmarkEnd w:id="2633"/>
      <w:bookmarkEnd w:id="2634"/>
      <w:bookmarkEnd w:id="2635"/>
      <w:bookmarkEnd w:id="2636"/>
      <w:bookmarkEnd w:id="2637"/>
      <w:bookmarkEnd w:id="2638"/>
      <w:bookmarkEnd w:id="2639"/>
    </w:p>
    <w:p w14:paraId="52C73CDC" w14:textId="77777777" w:rsidR="00FF68ED" w:rsidRPr="00E11EA5" w:rsidRDefault="00FF68ED" w:rsidP="00FF68ED">
      <w:pPr>
        <w:pStyle w:val="Heading4"/>
        <w:rPr>
          <w:lang w:eastAsia="sv-SE"/>
        </w:rPr>
      </w:pPr>
      <w:bookmarkStart w:id="2640" w:name="_Toc32332262"/>
      <w:bookmarkStart w:id="2641" w:name="_Toc37430179"/>
      <w:bookmarkStart w:id="2642" w:name="_Toc43739282"/>
      <w:bookmarkStart w:id="2643" w:name="_Toc46347043"/>
      <w:bookmarkStart w:id="2644" w:name="_Toc53165982"/>
      <w:bookmarkStart w:id="2645" w:name="_Toc53166677"/>
      <w:bookmarkStart w:id="2646" w:name="_Toc53167371"/>
      <w:r w:rsidRPr="00E11EA5">
        <w:rPr>
          <w:lang w:eastAsia="sv-SE"/>
        </w:rPr>
        <w:t>10.2.6.1</w:t>
      </w:r>
      <w:r w:rsidRPr="00E11EA5">
        <w:rPr>
          <w:lang w:eastAsia="sv-SE"/>
        </w:rPr>
        <w:tab/>
        <w:t>Measurement system description</w:t>
      </w:r>
      <w:bookmarkEnd w:id="2640"/>
      <w:bookmarkEnd w:id="2641"/>
      <w:bookmarkEnd w:id="2642"/>
      <w:bookmarkEnd w:id="2643"/>
      <w:bookmarkEnd w:id="2644"/>
      <w:bookmarkEnd w:id="2645"/>
      <w:bookmarkEnd w:id="2646"/>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2647" w:name="_Toc32332263"/>
      <w:bookmarkStart w:id="2648" w:name="_Toc37430180"/>
      <w:bookmarkStart w:id="2649" w:name="_Toc43739283"/>
      <w:bookmarkStart w:id="2650" w:name="_Toc46347044"/>
      <w:bookmarkStart w:id="2651" w:name="_Toc53165983"/>
      <w:bookmarkStart w:id="2652" w:name="_Toc53166678"/>
      <w:bookmarkStart w:id="2653" w:name="_Toc53167372"/>
      <w:r w:rsidRPr="00E11EA5">
        <w:rPr>
          <w:lang w:eastAsia="sv-SE"/>
        </w:rPr>
        <w:t>10.2.6.2</w:t>
      </w:r>
      <w:r w:rsidRPr="00E11EA5">
        <w:rPr>
          <w:lang w:eastAsia="sv-SE"/>
        </w:rPr>
        <w:tab/>
        <w:t>Test procedure</w:t>
      </w:r>
      <w:bookmarkEnd w:id="2647"/>
      <w:bookmarkEnd w:id="2648"/>
      <w:bookmarkEnd w:id="2649"/>
      <w:bookmarkEnd w:id="2650"/>
      <w:bookmarkEnd w:id="2651"/>
      <w:bookmarkEnd w:id="2652"/>
      <w:bookmarkEnd w:id="2653"/>
    </w:p>
    <w:p w14:paraId="55C5A0D2" w14:textId="77777777" w:rsidR="00FF68ED" w:rsidRPr="00E11EA5" w:rsidRDefault="00FF68ED" w:rsidP="00FF68ED">
      <w:pPr>
        <w:pStyle w:val="Heading5"/>
        <w:rPr>
          <w:lang w:eastAsia="sv-SE"/>
        </w:rPr>
      </w:pPr>
      <w:bookmarkStart w:id="2654" w:name="_Toc32332264"/>
      <w:bookmarkStart w:id="2655" w:name="_Toc37430181"/>
      <w:bookmarkStart w:id="2656" w:name="_Toc43739284"/>
      <w:bookmarkStart w:id="2657" w:name="_Toc46347045"/>
      <w:bookmarkStart w:id="2658" w:name="_Toc53165984"/>
      <w:bookmarkStart w:id="2659" w:name="_Toc53166679"/>
      <w:bookmarkStart w:id="2660" w:name="_Toc53167373"/>
      <w:r w:rsidRPr="00E11EA5">
        <w:rPr>
          <w:lang w:eastAsia="sv-SE"/>
        </w:rPr>
        <w:t>10.2.6.2.1</w:t>
      </w:r>
      <w:r w:rsidRPr="00E11EA5">
        <w:rPr>
          <w:lang w:eastAsia="sv-SE"/>
        </w:rPr>
        <w:tab/>
      </w:r>
      <w:r w:rsidRPr="00E11EA5">
        <w:t xml:space="preserve">Stage 1: </w:t>
      </w:r>
      <w:r w:rsidRPr="00E11EA5">
        <w:rPr>
          <w:lang w:eastAsia="sv-SE"/>
        </w:rPr>
        <w:t>Calibration</w:t>
      </w:r>
      <w:bookmarkEnd w:id="2654"/>
      <w:bookmarkEnd w:id="2655"/>
      <w:bookmarkEnd w:id="2656"/>
      <w:bookmarkEnd w:id="2657"/>
      <w:bookmarkEnd w:id="2658"/>
      <w:bookmarkEnd w:id="2659"/>
      <w:bookmarkEnd w:id="2660"/>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2661" w:name="_Toc32332265"/>
      <w:bookmarkStart w:id="2662" w:name="_Toc37430182"/>
      <w:bookmarkStart w:id="2663" w:name="_Toc43739285"/>
      <w:bookmarkStart w:id="2664" w:name="_Toc46347046"/>
      <w:bookmarkStart w:id="2665" w:name="_Toc53165985"/>
      <w:bookmarkStart w:id="2666" w:name="_Toc53166680"/>
      <w:bookmarkStart w:id="2667" w:name="_Toc53167374"/>
      <w:r w:rsidRPr="00E11EA5">
        <w:rPr>
          <w:lang w:eastAsia="sv-SE"/>
        </w:rPr>
        <w:t>10.2.6.2.2</w:t>
      </w:r>
      <w:r w:rsidRPr="00E11EA5">
        <w:rPr>
          <w:lang w:eastAsia="sv-SE"/>
        </w:rPr>
        <w:tab/>
      </w:r>
      <w:r w:rsidRPr="00E11EA5">
        <w:t xml:space="preserve">Stage 2: </w:t>
      </w:r>
      <w:r w:rsidRPr="00E11EA5">
        <w:rPr>
          <w:lang w:eastAsia="sv-SE"/>
        </w:rPr>
        <w:t>BS measurement</w:t>
      </w:r>
      <w:bookmarkEnd w:id="2661"/>
      <w:bookmarkEnd w:id="2662"/>
      <w:bookmarkEnd w:id="2663"/>
      <w:bookmarkEnd w:id="2664"/>
      <w:bookmarkEnd w:id="2665"/>
      <w:bookmarkEnd w:id="2666"/>
      <w:bookmarkEnd w:id="2667"/>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2668" w:name="_Toc32332266"/>
      <w:bookmarkStart w:id="2669" w:name="_Toc37430183"/>
      <w:bookmarkStart w:id="2670" w:name="_Toc43739286"/>
      <w:bookmarkStart w:id="2671" w:name="_Toc46347047"/>
      <w:bookmarkStart w:id="2672" w:name="_Toc53165986"/>
      <w:bookmarkStart w:id="2673" w:name="_Toc53166681"/>
      <w:bookmarkStart w:id="2674" w:name="_Toc53167375"/>
      <w:r w:rsidRPr="00E11EA5">
        <w:t>10.2.6.3</w:t>
      </w:r>
      <w:r w:rsidRPr="00E11EA5">
        <w:tab/>
        <w:t>MU value derivation, FR1</w:t>
      </w:r>
      <w:bookmarkEnd w:id="2668"/>
      <w:bookmarkEnd w:id="2669"/>
      <w:bookmarkEnd w:id="2670"/>
      <w:bookmarkEnd w:id="2671"/>
      <w:bookmarkEnd w:id="2672"/>
      <w:bookmarkEnd w:id="2673"/>
      <w:bookmarkEnd w:id="2674"/>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699568F2" w:rsidR="00373A2A" w:rsidRPr="00E11EA5" w:rsidRDefault="0013347C"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13347C"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13347C" w:rsidRPr="00E11EA5" w:rsidRDefault="0013347C" w:rsidP="0013347C">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23E7FD5C"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991FFE" w14:textId="15EF660D"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6D1E80" w14:textId="1C2AB9F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0.10</w:t>
            </w:r>
            <w:r w:rsidRPr="00E11EA5">
              <w:rPr>
                <w:rFonts w:ascii="Arial" w:eastAsia="SimSun" w:hAnsi="Arial" w:cs="Arial"/>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4937FC6D" w14:textId="2CAF895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2ED03EDD"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0F655D1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2E2D303E"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10E18" w14:textId="16A08980" w:rsidR="0013347C" w:rsidRPr="00E11EA5" w:rsidRDefault="0013347C" w:rsidP="0013347C">
            <w:pPr>
              <w:spacing w:after="0"/>
              <w:jc w:val="center"/>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66A1F5" w14:textId="27C7B836"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33F2B8C0" w:rsidR="00373A2A" w:rsidRPr="00E11EA5" w:rsidRDefault="0013347C"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w:t>
            </w:r>
            <w:r>
              <w:rPr>
                <w:rFonts w:ascii="Arial" w:eastAsia="SimSun" w:hAnsi="Arial" w:cs="Arial"/>
                <w:color w:val="000000"/>
                <w:sz w:val="16"/>
                <w:szCs w:val="16"/>
                <w:lang w:val="en-US" w:eastAsia="zh-CN"/>
              </w:rPr>
              <w:t>5-</w:t>
            </w:r>
            <w:r w:rsidRPr="00E11EA5">
              <w:rPr>
                <w:rFonts w:ascii="Arial" w:eastAsia="SimSun" w:hAnsi="Arial" w:cs="Arial"/>
                <w:color w:val="000000"/>
                <w:sz w:val="16"/>
                <w:szCs w:val="16"/>
                <w:lang w:val="en-US" w:eastAsia="zh-CN"/>
              </w:rPr>
              <w:t>3</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13347C"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01A65C05" w:rsidR="0013347C" w:rsidRPr="0013347C" w:rsidRDefault="0013347C" w:rsidP="0013347C">
            <w:pPr>
              <w:pStyle w:val="TAC"/>
              <w:rPr>
                <w:sz w:val="16"/>
                <w:szCs w:val="16"/>
                <w:lang w:val="en-US" w:eastAsia="zh-CN"/>
              </w:rPr>
            </w:pPr>
            <w:r w:rsidRPr="0013347C">
              <w:rPr>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1B7170F7" w14:textId="2F43B5AC" w:rsidR="0013347C" w:rsidRPr="0013347C" w:rsidRDefault="0013347C" w:rsidP="0013347C">
            <w:pPr>
              <w:pStyle w:val="TAC"/>
              <w:rPr>
                <w:sz w:val="16"/>
                <w:szCs w:val="16"/>
                <w:lang w:val="en-US" w:eastAsia="zh-CN"/>
              </w:rPr>
            </w:pPr>
            <w:r w:rsidRPr="0013347C">
              <w:rPr>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4D5A157C" w:rsidR="0013347C" w:rsidRPr="0013347C" w:rsidRDefault="0013347C" w:rsidP="0013347C">
            <w:pPr>
              <w:pStyle w:val="TAC"/>
              <w:rPr>
                <w:sz w:val="16"/>
                <w:szCs w:val="16"/>
                <w:lang w:val="en-US" w:eastAsia="zh-CN"/>
              </w:rPr>
            </w:pPr>
            <w:r w:rsidRPr="0013347C">
              <w:rPr>
                <w:sz w:val="16"/>
                <w:szCs w:val="16"/>
                <w:lang w:val="en-US" w:eastAsia="zh-CN"/>
              </w:rPr>
              <w:t>[0.71]</w:t>
            </w:r>
          </w:p>
        </w:tc>
      </w:tr>
      <w:tr w:rsidR="0013347C"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539D4A65" w:rsidR="0013347C" w:rsidRPr="0013347C" w:rsidRDefault="0013347C" w:rsidP="0013347C">
            <w:pPr>
              <w:pStyle w:val="TAC"/>
              <w:rPr>
                <w:sz w:val="16"/>
                <w:szCs w:val="16"/>
                <w:lang w:val="en-US" w:eastAsia="zh-CN"/>
              </w:rPr>
            </w:pPr>
            <w:r w:rsidRPr="0013347C">
              <w:rPr>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68BCF87" w14:textId="543BE666" w:rsidR="0013347C" w:rsidRPr="0013347C" w:rsidRDefault="0013347C" w:rsidP="0013347C">
            <w:pPr>
              <w:pStyle w:val="TAC"/>
              <w:rPr>
                <w:sz w:val="16"/>
                <w:szCs w:val="16"/>
                <w:lang w:val="en-US" w:eastAsia="zh-CN"/>
              </w:rPr>
            </w:pPr>
            <w:r w:rsidRPr="0013347C">
              <w:rPr>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A552F9" w14:textId="1902AB80" w:rsidR="0013347C" w:rsidRPr="0013347C" w:rsidRDefault="0013347C" w:rsidP="0013347C">
            <w:pPr>
              <w:pStyle w:val="TAC"/>
              <w:rPr>
                <w:sz w:val="16"/>
                <w:szCs w:val="16"/>
                <w:lang w:val="en-US" w:eastAsia="zh-CN"/>
              </w:rPr>
            </w:pPr>
            <w:r w:rsidRPr="0013347C">
              <w:rPr>
                <w:sz w:val="16"/>
                <w:szCs w:val="16"/>
                <w:lang w:val="en-US" w:eastAsia="zh-CN"/>
              </w:rPr>
              <w:t>[1.40]</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2675" w:name="_Toc32332267"/>
      <w:bookmarkStart w:id="2676" w:name="_Toc37430184"/>
      <w:bookmarkStart w:id="2677" w:name="_Toc43739287"/>
      <w:bookmarkStart w:id="2678" w:name="_Toc46347048"/>
      <w:bookmarkStart w:id="2679" w:name="_Toc53165987"/>
      <w:bookmarkStart w:id="2680" w:name="_Toc53166682"/>
      <w:bookmarkStart w:id="2681" w:name="_Toc53167376"/>
      <w:r w:rsidRPr="00E11EA5">
        <w:lastRenderedPageBreak/>
        <w:t>10.2.7</w:t>
      </w:r>
      <w:r w:rsidRPr="00E11EA5">
        <w:tab/>
        <w:t>Maximum accepted test system uncertainty</w:t>
      </w:r>
      <w:bookmarkEnd w:id="2675"/>
      <w:bookmarkEnd w:id="2676"/>
      <w:bookmarkEnd w:id="2677"/>
      <w:bookmarkEnd w:id="2678"/>
      <w:bookmarkEnd w:id="2679"/>
      <w:bookmarkEnd w:id="2680"/>
      <w:bookmarkEnd w:id="2681"/>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8"/>
        <w:gridCol w:w="867"/>
        <w:gridCol w:w="1278"/>
        <w:gridCol w:w="1295"/>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0245D2"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0245D2" w:rsidRPr="00E11EA5" w:rsidRDefault="000245D2" w:rsidP="000245D2">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167A1C2D" w:rsidR="000245D2" w:rsidRPr="00E11EA5" w:rsidRDefault="000245D2" w:rsidP="000245D2">
            <w:pPr>
              <w:pStyle w:val="TAC"/>
              <w:rPr>
                <w:rFonts w:cs="Arial"/>
                <w:szCs w:val="18"/>
                <w:lang w:val="en-US" w:eastAsia="zh-CN"/>
              </w:rPr>
            </w:pPr>
            <w:r>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6597B98B" w:rsidR="000245D2" w:rsidRPr="00E11EA5" w:rsidRDefault="000245D2" w:rsidP="000245D2">
            <w:pPr>
              <w:pStyle w:val="TAC"/>
              <w:rPr>
                <w:rFonts w:cs="Arial"/>
                <w:szCs w:val="18"/>
                <w:lang w:val="en-US" w:eastAsia="zh-CN"/>
              </w:rPr>
            </w:pPr>
            <w:r>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08B6097A" w:rsidR="000245D2" w:rsidRPr="00E11EA5" w:rsidRDefault="000245D2" w:rsidP="000245D2">
            <w:pPr>
              <w:pStyle w:val="TAC"/>
              <w:rPr>
                <w:rFonts w:cs="Arial"/>
                <w:szCs w:val="18"/>
                <w:lang w:val="en-US" w:eastAsia="zh-CN"/>
              </w:rPr>
            </w:pPr>
            <w:r w:rsidRPr="00E11EA5">
              <w:rPr>
                <w:rFonts w:cs="Arial"/>
                <w:szCs w:val="18"/>
                <w:lang w:val="en-US" w:eastAsia="zh-CN"/>
              </w:rPr>
              <w:t>[</w:t>
            </w:r>
            <w:r>
              <w:rPr>
                <w:rFonts w:cs="Arial"/>
                <w:szCs w:val="18"/>
                <w:lang w:val="en-US" w:eastAsia="zh-CN"/>
              </w:rPr>
              <w:t>1.40</w:t>
            </w:r>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1B1CE676" w14:textId="4A964A16" w:rsidR="00883ED0" w:rsidRPr="00E11EA5" w:rsidRDefault="00883ED0" w:rsidP="00883ED0">
      <w:pPr>
        <w:rPr>
          <w:lang w:eastAsia="ko-KR"/>
        </w:rPr>
      </w:pPr>
      <w:bookmarkStart w:id="2682" w:name="_Toc32332268"/>
      <w:bookmarkStart w:id="2683" w:name="_Toc37430185"/>
      <w:bookmarkStart w:id="2684" w:name="_Toc43739288"/>
      <w:bookmarkStart w:id="2685" w:name="_Toc46347049"/>
      <w:r w:rsidRPr="00E11EA5">
        <w:rPr>
          <w:lang w:eastAsia="ko-KR"/>
        </w:rPr>
        <w:t xml:space="preserve">An overview of the MU values for all the requirements is captured in </w:t>
      </w:r>
      <w:r>
        <w:rPr>
          <w:lang w:eastAsia="ko-KR"/>
        </w:rPr>
        <w:t>clause 17</w:t>
      </w:r>
      <w:r w:rsidRPr="00E11EA5">
        <w:rPr>
          <w:lang w:eastAsia="ko-KR"/>
        </w:rPr>
        <w:t xml:space="preserve">. </w:t>
      </w:r>
    </w:p>
    <w:p w14:paraId="12D1D6F1" w14:textId="77777777" w:rsidR="00FF68ED" w:rsidRPr="00E11EA5" w:rsidRDefault="00FF68ED" w:rsidP="00FF68ED">
      <w:pPr>
        <w:pStyle w:val="Heading3"/>
      </w:pPr>
      <w:bookmarkStart w:id="2686" w:name="_Toc53165988"/>
      <w:bookmarkStart w:id="2687" w:name="_Toc53166683"/>
      <w:bookmarkStart w:id="2688" w:name="_Toc53167377"/>
      <w:r w:rsidRPr="00E11EA5">
        <w:t>10.2.8</w:t>
      </w:r>
      <w:r w:rsidRPr="00E11EA5">
        <w:tab/>
        <w:t>Test Tolerance for OTA sensitivity</w:t>
      </w:r>
      <w:bookmarkEnd w:id="2682"/>
      <w:bookmarkEnd w:id="2683"/>
      <w:bookmarkEnd w:id="2684"/>
      <w:bookmarkEnd w:id="2685"/>
      <w:bookmarkEnd w:id="2686"/>
      <w:bookmarkEnd w:id="2687"/>
      <w:bookmarkEnd w:id="2688"/>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2DD66554" w14:textId="385E62DB" w:rsidR="00883ED0" w:rsidRPr="00E11EA5" w:rsidRDefault="00883ED0" w:rsidP="00883ED0">
      <w:pPr>
        <w:rPr>
          <w:lang w:eastAsia="ja-JP"/>
        </w:rPr>
      </w:pPr>
      <w:bookmarkStart w:id="2689" w:name="_Toc32332269"/>
      <w:bookmarkStart w:id="2690" w:name="_Toc37430186"/>
      <w:bookmarkStart w:id="2691" w:name="_Toc43739289"/>
      <w:bookmarkStart w:id="2692" w:name="_Toc46347050"/>
      <w:r w:rsidRPr="00E11EA5">
        <w:rPr>
          <w:lang w:eastAsia="ko-KR"/>
        </w:rPr>
        <w:t xml:space="preserve">An overview of the TT values for all the requirements is captured in </w:t>
      </w:r>
      <w:r>
        <w:rPr>
          <w:lang w:eastAsia="ko-KR"/>
        </w:rPr>
        <w:t>clause 18</w:t>
      </w:r>
      <w:r w:rsidRPr="00E11EA5">
        <w:rPr>
          <w:lang w:eastAsia="ko-KR"/>
        </w:rPr>
        <w:t>.</w:t>
      </w:r>
    </w:p>
    <w:p w14:paraId="67736C60" w14:textId="77777777" w:rsidR="00FF68ED" w:rsidRPr="00E11EA5" w:rsidRDefault="00FF68ED" w:rsidP="00FF68ED">
      <w:pPr>
        <w:pStyle w:val="Heading2"/>
        <w:ind w:left="576" w:hanging="576"/>
        <w:rPr>
          <w:lang w:eastAsia="en-CA"/>
        </w:rPr>
      </w:pPr>
      <w:bookmarkStart w:id="2693" w:name="_Toc53165989"/>
      <w:bookmarkStart w:id="2694" w:name="_Toc53166684"/>
      <w:bookmarkStart w:id="2695" w:name="_Toc53167378"/>
      <w:r w:rsidRPr="00E11EA5">
        <w:rPr>
          <w:lang w:eastAsia="en-CA"/>
        </w:rPr>
        <w:t>10.</w:t>
      </w:r>
      <w:r w:rsidRPr="00E11EA5">
        <w:rPr>
          <w:rFonts w:hint="eastAsia"/>
          <w:lang w:eastAsia="ja-JP"/>
        </w:rPr>
        <w:t>3</w:t>
      </w:r>
      <w:r w:rsidRPr="00E11EA5">
        <w:rPr>
          <w:lang w:eastAsia="en-CA"/>
        </w:rPr>
        <w:tab/>
        <w:t>OTA reference sensitivity</w:t>
      </w:r>
      <w:bookmarkEnd w:id="2689"/>
      <w:bookmarkEnd w:id="2690"/>
      <w:bookmarkEnd w:id="2691"/>
      <w:bookmarkEnd w:id="2692"/>
      <w:bookmarkEnd w:id="2693"/>
      <w:bookmarkEnd w:id="2694"/>
      <w:bookmarkEnd w:id="2695"/>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2696" w:name="_Toc32332270"/>
      <w:bookmarkStart w:id="2697" w:name="_Toc37430187"/>
      <w:bookmarkStart w:id="2698" w:name="_Toc43739290"/>
      <w:bookmarkStart w:id="2699" w:name="_Toc46347051"/>
      <w:bookmarkStart w:id="2700" w:name="_Toc53165990"/>
      <w:bookmarkStart w:id="2701" w:name="_Toc53166685"/>
      <w:bookmarkStart w:id="2702" w:name="_Toc53167379"/>
      <w:r w:rsidRPr="00E11EA5">
        <w:rPr>
          <w:lang w:eastAsia="en-CA"/>
        </w:rPr>
        <w:lastRenderedPageBreak/>
        <w:t>10.4</w:t>
      </w:r>
      <w:r w:rsidRPr="00E11EA5">
        <w:rPr>
          <w:lang w:eastAsia="en-CA"/>
        </w:rPr>
        <w:tab/>
        <w:t>OTA dynamic range</w:t>
      </w:r>
      <w:bookmarkEnd w:id="2696"/>
      <w:bookmarkEnd w:id="2697"/>
      <w:bookmarkEnd w:id="2698"/>
      <w:bookmarkEnd w:id="2699"/>
      <w:bookmarkEnd w:id="2700"/>
      <w:bookmarkEnd w:id="2701"/>
      <w:bookmarkEnd w:id="2702"/>
    </w:p>
    <w:p w14:paraId="4CFD8637" w14:textId="77777777" w:rsidR="00FF68ED" w:rsidRPr="00E11EA5" w:rsidRDefault="00FF68ED" w:rsidP="00FF68ED">
      <w:pPr>
        <w:pStyle w:val="Heading3"/>
      </w:pPr>
      <w:bookmarkStart w:id="2703" w:name="_Toc32332271"/>
      <w:bookmarkStart w:id="2704" w:name="_Toc37430188"/>
      <w:bookmarkStart w:id="2705" w:name="_Toc43739291"/>
      <w:bookmarkStart w:id="2706" w:name="_Toc46347052"/>
      <w:bookmarkStart w:id="2707" w:name="_Toc53165991"/>
      <w:bookmarkStart w:id="2708" w:name="_Toc53166686"/>
      <w:bookmarkStart w:id="2709" w:name="_Toc53167380"/>
      <w:r w:rsidRPr="00E11EA5">
        <w:t>10.4.1</w:t>
      </w:r>
      <w:r w:rsidRPr="00E11EA5">
        <w:tab/>
        <w:t>General</w:t>
      </w:r>
      <w:bookmarkEnd w:id="2703"/>
      <w:bookmarkEnd w:id="2704"/>
      <w:bookmarkEnd w:id="2705"/>
      <w:bookmarkEnd w:id="2706"/>
      <w:bookmarkEnd w:id="2707"/>
      <w:bookmarkEnd w:id="2708"/>
      <w:bookmarkEnd w:id="2709"/>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2710" w:name="_Toc32332272"/>
      <w:bookmarkStart w:id="2711" w:name="_Toc37430189"/>
      <w:bookmarkStart w:id="2712" w:name="_Toc43739292"/>
      <w:bookmarkStart w:id="2713" w:name="_Toc46347053"/>
      <w:bookmarkStart w:id="2714" w:name="_Toc53165992"/>
      <w:bookmarkStart w:id="2715" w:name="_Toc53166687"/>
      <w:bookmarkStart w:id="2716" w:name="_Toc53167381"/>
      <w:r w:rsidRPr="00E11EA5">
        <w:t>10.4.2</w:t>
      </w:r>
      <w:r w:rsidRPr="00E11EA5">
        <w:tab/>
        <w:t>Indoor Anechoic Chamber</w:t>
      </w:r>
      <w:bookmarkEnd w:id="2710"/>
      <w:bookmarkEnd w:id="2711"/>
      <w:bookmarkEnd w:id="2712"/>
      <w:bookmarkEnd w:id="2713"/>
      <w:bookmarkEnd w:id="2714"/>
      <w:bookmarkEnd w:id="2715"/>
      <w:bookmarkEnd w:id="2716"/>
    </w:p>
    <w:p w14:paraId="1C87AD6D" w14:textId="77777777" w:rsidR="00FF68ED" w:rsidRPr="00E11EA5" w:rsidRDefault="00FF68ED" w:rsidP="00FF68ED">
      <w:pPr>
        <w:pStyle w:val="Heading4"/>
        <w:rPr>
          <w:lang w:eastAsia="sv-SE"/>
        </w:rPr>
      </w:pPr>
      <w:bookmarkStart w:id="2717" w:name="_Toc32332273"/>
      <w:bookmarkStart w:id="2718" w:name="_Toc37430190"/>
      <w:bookmarkStart w:id="2719" w:name="_Toc43739293"/>
      <w:bookmarkStart w:id="2720" w:name="_Toc46347054"/>
      <w:bookmarkStart w:id="2721" w:name="_Toc53165993"/>
      <w:bookmarkStart w:id="2722" w:name="_Toc53166688"/>
      <w:bookmarkStart w:id="2723" w:name="_Toc53167382"/>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2717"/>
      <w:bookmarkEnd w:id="2718"/>
      <w:bookmarkEnd w:id="2719"/>
      <w:bookmarkEnd w:id="2720"/>
      <w:bookmarkEnd w:id="2721"/>
      <w:bookmarkEnd w:id="2722"/>
      <w:bookmarkEnd w:id="2723"/>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2724" w:name="_Toc32332274"/>
      <w:bookmarkStart w:id="2725" w:name="_Toc37430191"/>
      <w:bookmarkStart w:id="2726" w:name="_Toc43739294"/>
      <w:bookmarkStart w:id="2727" w:name="_Toc46347055"/>
      <w:bookmarkStart w:id="2728" w:name="_Toc53165994"/>
      <w:bookmarkStart w:id="2729" w:name="_Toc53166689"/>
      <w:bookmarkStart w:id="2730" w:name="_Toc53167383"/>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2724"/>
      <w:bookmarkEnd w:id="2725"/>
      <w:bookmarkEnd w:id="2726"/>
      <w:bookmarkEnd w:id="2727"/>
      <w:bookmarkEnd w:id="2728"/>
      <w:bookmarkEnd w:id="2729"/>
      <w:bookmarkEnd w:id="2730"/>
    </w:p>
    <w:p w14:paraId="65611706" w14:textId="77777777" w:rsidR="00FF68ED" w:rsidRPr="00E11EA5" w:rsidRDefault="00FF68ED" w:rsidP="00FF68ED">
      <w:pPr>
        <w:pStyle w:val="Heading5"/>
      </w:pPr>
      <w:bookmarkStart w:id="2731" w:name="_Toc32332275"/>
      <w:bookmarkStart w:id="2732" w:name="_Toc37430192"/>
      <w:bookmarkStart w:id="2733" w:name="_Toc43739295"/>
      <w:bookmarkStart w:id="2734" w:name="_Toc46347056"/>
      <w:bookmarkStart w:id="2735" w:name="_Toc53165995"/>
      <w:bookmarkStart w:id="2736" w:name="_Toc53166690"/>
      <w:bookmarkStart w:id="2737" w:name="_Toc53167384"/>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2731"/>
      <w:bookmarkEnd w:id="2732"/>
      <w:bookmarkEnd w:id="2733"/>
      <w:bookmarkEnd w:id="2734"/>
      <w:bookmarkEnd w:id="2735"/>
      <w:bookmarkEnd w:id="2736"/>
      <w:bookmarkEnd w:id="2737"/>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2738" w:name="_Toc32332276"/>
      <w:bookmarkStart w:id="2739" w:name="_Toc37430193"/>
      <w:bookmarkStart w:id="2740" w:name="_Toc43739296"/>
      <w:bookmarkStart w:id="2741" w:name="_Toc46347057"/>
      <w:bookmarkStart w:id="2742" w:name="_Toc53165996"/>
      <w:bookmarkStart w:id="2743" w:name="_Toc53166691"/>
      <w:bookmarkStart w:id="2744" w:name="_Toc53167385"/>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2738"/>
      <w:bookmarkEnd w:id="2739"/>
      <w:bookmarkEnd w:id="2740"/>
      <w:bookmarkEnd w:id="2741"/>
      <w:bookmarkEnd w:id="2742"/>
      <w:bookmarkEnd w:id="2743"/>
      <w:bookmarkEnd w:id="2744"/>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2745" w:name="_Toc32332277"/>
      <w:bookmarkStart w:id="2746" w:name="_Toc37430194"/>
      <w:bookmarkStart w:id="2747" w:name="_Toc43739297"/>
      <w:bookmarkStart w:id="2748" w:name="_Toc46347058"/>
      <w:bookmarkStart w:id="2749" w:name="_Toc53165997"/>
      <w:bookmarkStart w:id="2750" w:name="_Toc53166692"/>
      <w:bookmarkStart w:id="2751" w:name="_Toc53167386"/>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745"/>
      <w:bookmarkEnd w:id="2746"/>
      <w:bookmarkEnd w:id="2747"/>
      <w:bookmarkEnd w:id="2748"/>
      <w:bookmarkEnd w:id="2749"/>
      <w:bookmarkEnd w:id="2750"/>
      <w:bookmarkEnd w:id="2751"/>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2752" w:name="_Toc32332278"/>
      <w:bookmarkStart w:id="2753" w:name="_Toc37430195"/>
      <w:bookmarkStart w:id="2754" w:name="_Toc43739298"/>
      <w:bookmarkStart w:id="2755" w:name="_Toc46347059"/>
      <w:bookmarkStart w:id="2756" w:name="_Toc53165998"/>
      <w:bookmarkStart w:id="2757" w:name="_Toc53166693"/>
      <w:bookmarkStart w:id="2758" w:name="_Toc53167387"/>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2752"/>
      <w:bookmarkEnd w:id="2753"/>
      <w:bookmarkEnd w:id="2754"/>
      <w:bookmarkEnd w:id="2755"/>
      <w:bookmarkEnd w:id="2756"/>
      <w:bookmarkEnd w:id="2757"/>
      <w:bookmarkEnd w:id="2758"/>
      <w:r w:rsidRPr="00E11EA5" w:rsidDel="00F53EF8">
        <w:t xml:space="preserve"> </w:t>
      </w:r>
    </w:p>
    <w:p w14:paraId="206EF6DD" w14:textId="77777777" w:rsidR="00FF68ED" w:rsidRPr="00E11EA5" w:rsidRDefault="00FF68ED" w:rsidP="00FF68ED">
      <w:pPr>
        <w:pStyle w:val="Heading4"/>
        <w:rPr>
          <w:lang w:eastAsia="sv-SE"/>
        </w:rPr>
      </w:pPr>
      <w:bookmarkStart w:id="2759" w:name="_Toc32332279"/>
      <w:bookmarkStart w:id="2760" w:name="_Toc37430196"/>
      <w:bookmarkStart w:id="2761" w:name="_Toc43739299"/>
      <w:bookmarkStart w:id="2762" w:name="_Toc46347060"/>
      <w:bookmarkStart w:id="2763" w:name="_Toc53165999"/>
      <w:bookmarkStart w:id="2764" w:name="_Toc53166694"/>
      <w:bookmarkStart w:id="2765" w:name="_Toc53167388"/>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2759"/>
      <w:bookmarkEnd w:id="2760"/>
      <w:bookmarkEnd w:id="2761"/>
      <w:bookmarkEnd w:id="2762"/>
      <w:bookmarkEnd w:id="2763"/>
      <w:bookmarkEnd w:id="2764"/>
      <w:bookmarkEnd w:id="2765"/>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2766" w:name="_Toc32332280"/>
      <w:bookmarkStart w:id="2767" w:name="_Toc37430197"/>
      <w:bookmarkStart w:id="2768" w:name="_Toc43739300"/>
      <w:bookmarkStart w:id="2769" w:name="_Toc46347061"/>
      <w:bookmarkStart w:id="2770" w:name="_Toc53166000"/>
      <w:bookmarkStart w:id="2771" w:name="_Toc53166695"/>
      <w:bookmarkStart w:id="2772" w:name="_Toc53167389"/>
      <w:r w:rsidRPr="00E11EA5">
        <w:rPr>
          <w:lang w:eastAsia="sv-SE"/>
        </w:rPr>
        <w:lastRenderedPageBreak/>
        <w:t>10.4.</w:t>
      </w:r>
      <w:r w:rsidRPr="00E11EA5">
        <w:rPr>
          <w:lang w:eastAsia="ja-JP"/>
        </w:rPr>
        <w:t>3</w:t>
      </w:r>
      <w:r w:rsidRPr="00E11EA5">
        <w:rPr>
          <w:lang w:eastAsia="sv-SE"/>
        </w:rPr>
        <w:t xml:space="preserve">.2 </w:t>
      </w:r>
      <w:r w:rsidRPr="00E11EA5">
        <w:rPr>
          <w:lang w:eastAsia="sv-SE"/>
        </w:rPr>
        <w:tab/>
        <w:t>Test procedure</w:t>
      </w:r>
      <w:bookmarkEnd w:id="2766"/>
      <w:bookmarkEnd w:id="2767"/>
      <w:bookmarkEnd w:id="2768"/>
      <w:bookmarkEnd w:id="2769"/>
      <w:bookmarkEnd w:id="2770"/>
      <w:bookmarkEnd w:id="2771"/>
      <w:bookmarkEnd w:id="2772"/>
    </w:p>
    <w:p w14:paraId="6BC13CE9" w14:textId="77777777" w:rsidR="00FF68ED" w:rsidRPr="00E11EA5" w:rsidRDefault="00FF68ED" w:rsidP="00FF68ED">
      <w:pPr>
        <w:pStyle w:val="Heading5"/>
      </w:pPr>
      <w:bookmarkStart w:id="2773" w:name="_Toc32332281"/>
      <w:bookmarkStart w:id="2774" w:name="_Toc37430198"/>
      <w:bookmarkStart w:id="2775" w:name="_Toc43739301"/>
      <w:bookmarkStart w:id="2776" w:name="_Toc46347062"/>
      <w:bookmarkStart w:id="2777" w:name="_Toc53166001"/>
      <w:bookmarkStart w:id="2778" w:name="_Toc53166696"/>
      <w:bookmarkStart w:id="2779" w:name="_Toc53167390"/>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2773"/>
      <w:bookmarkEnd w:id="2774"/>
      <w:bookmarkEnd w:id="2775"/>
      <w:bookmarkEnd w:id="2776"/>
      <w:bookmarkEnd w:id="2777"/>
      <w:bookmarkEnd w:id="2778"/>
      <w:bookmarkEnd w:id="2779"/>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2780" w:name="_Toc32332282"/>
      <w:bookmarkStart w:id="2781" w:name="_Toc37430199"/>
      <w:bookmarkStart w:id="2782" w:name="_Toc43739302"/>
      <w:bookmarkStart w:id="2783" w:name="_Toc46347063"/>
      <w:bookmarkStart w:id="2784" w:name="_Toc53166002"/>
      <w:bookmarkStart w:id="2785" w:name="_Toc53166697"/>
      <w:bookmarkStart w:id="2786" w:name="_Toc53167391"/>
      <w:r w:rsidRPr="00E11EA5">
        <w:rPr>
          <w:lang w:eastAsia="sv-SE"/>
        </w:rPr>
        <w:t>10.4.</w:t>
      </w:r>
      <w:r w:rsidRPr="00E11EA5">
        <w:rPr>
          <w:lang w:eastAsia="ja-JP"/>
        </w:rPr>
        <w:t>3</w:t>
      </w:r>
      <w:r w:rsidRPr="00E11EA5">
        <w:rPr>
          <w:lang w:eastAsia="sv-SE"/>
        </w:rPr>
        <w:t>.2.2</w:t>
      </w:r>
      <w:r w:rsidRPr="00E11EA5">
        <w:tab/>
        <w:t>Stage 2: BS measurement</w:t>
      </w:r>
      <w:bookmarkEnd w:id="2780"/>
      <w:bookmarkEnd w:id="2781"/>
      <w:bookmarkEnd w:id="2782"/>
      <w:bookmarkEnd w:id="2783"/>
      <w:bookmarkEnd w:id="2784"/>
      <w:bookmarkEnd w:id="2785"/>
      <w:bookmarkEnd w:id="2786"/>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2787" w:name="_Toc32332283"/>
      <w:bookmarkStart w:id="2788" w:name="_Toc37430200"/>
      <w:bookmarkStart w:id="2789" w:name="_Toc43739303"/>
      <w:bookmarkStart w:id="2790" w:name="_Toc46347064"/>
      <w:bookmarkStart w:id="2791" w:name="_Toc53166003"/>
      <w:bookmarkStart w:id="2792" w:name="_Toc53166698"/>
      <w:bookmarkStart w:id="2793" w:name="_Toc53167392"/>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2787"/>
      <w:bookmarkEnd w:id="2788"/>
      <w:bookmarkEnd w:id="2789"/>
      <w:bookmarkEnd w:id="2790"/>
      <w:bookmarkEnd w:id="2791"/>
      <w:bookmarkEnd w:id="2792"/>
      <w:bookmarkEnd w:id="2793"/>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2794" w:name="_Toc32332284"/>
      <w:bookmarkStart w:id="2795" w:name="_Toc37430201"/>
      <w:bookmarkStart w:id="2796" w:name="_Toc43739304"/>
      <w:bookmarkStart w:id="2797" w:name="_Toc46347065"/>
      <w:bookmarkStart w:id="2798" w:name="_Toc53166004"/>
      <w:bookmarkStart w:id="2799" w:name="_Toc53166699"/>
      <w:bookmarkStart w:id="2800" w:name="_Toc53167393"/>
      <w:r w:rsidRPr="00E11EA5">
        <w:t>10.4.4</w:t>
      </w:r>
      <w:r w:rsidRPr="00E11EA5">
        <w:tab/>
        <w:t>Maximum accepted test system uncertainty</w:t>
      </w:r>
      <w:bookmarkEnd w:id="2794"/>
      <w:bookmarkEnd w:id="2795"/>
      <w:bookmarkEnd w:id="2796"/>
      <w:bookmarkEnd w:id="2797"/>
      <w:bookmarkEnd w:id="2798"/>
      <w:bookmarkEnd w:id="2799"/>
      <w:bookmarkEnd w:id="2800"/>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2801" w:name="_Toc32332285"/>
      <w:bookmarkStart w:id="2802" w:name="_Toc37430202"/>
      <w:bookmarkStart w:id="2803" w:name="_Toc43739305"/>
      <w:bookmarkStart w:id="2804" w:name="_Toc46347066"/>
      <w:bookmarkStart w:id="2805" w:name="_Toc53166005"/>
      <w:bookmarkStart w:id="2806" w:name="_Toc53166700"/>
      <w:bookmarkStart w:id="2807" w:name="_Toc53167394"/>
      <w:r w:rsidRPr="00E11EA5">
        <w:t>10.4.5</w:t>
      </w:r>
      <w:r w:rsidRPr="00E11EA5">
        <w:tab/>
        <w:t>Test Tolerance for OTA dynamic range</w:t>
      </w:r>
      <w:bookmarkEnd w:id="2801"/>
      <w:bookmarkEnd w:id="2802"/>
      <w:bookmarkEnd w:id="2803"/>
      <w:bookmarkEnd w:id="2804"/>
      <w:bookmarkEnd w:id="2805"/>
      <w:bookmarkEnd w:id="2806"/>
      <w:bookmarkEnd w:id="2807"/>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53E65605" w14:textId="61654177" w:rsidR="00883ED0" w:rsidRPr="00E11EA5" w:rsidRDefault="00883ED0" w:rsidP="00883ED0">
      <w:pPr>
        <w:rPr>
          <w:lang w:eastAsia="ja-JP"/>
        </w:rPr>
      </w:pPr>
      <w:bookmarkStart w:id="2808" w:name="_Toc32332286"/>
      <w:bookmarkStart w:id="2809" w:name="_Toc37430203"/>
      <w:bookmarkStart w:id="2810" w:name="_Toc43739306"/>
      <w:bookmarkStart w:id="2811" w:name="_Toc46347067"/>
      <w:r w:rsidRPr="00E11EA5">
        <w:rPr>
          <w:lang w:eastAsia="ko-KR"/>
        </w:rPr>
        <w:t xml:space="preserve">An overview of the TT values for all the requirements is captured in </w:t>
      </w:r>
      <w:r>
        <w:rPr>
          <w:lang w:eastAsia="ko-KR"/>
        </w:rPr>
        <w:t>clause 18</w:t>
      </w:r>
      <w:r w:rsidRPr="00E11EA5">
        <w:rPr>
          <w:lang w:eastAsia="ko-KR"/>
        </w:rPr>
        <w:t>.</w:t>
      </w:r>
    </w:p>
    <w:p w14:paraId="0C1AFDE1" w14:textId="77777777" w:rsidR="00FF68ED" w:rsidRPr="00E11EA5" w:rsidRDefault="00FF68ED" w:rsidP="00FF68ED">
      <w:pPr>
        <w:pStyle w:val="Heading2"/>
        <w:ind w:left="576" w:hanging="576"/>
        <w:rPr>
          <w:lang w:eastAsia="en-CA"/>
        </w:rPr>
      </w:pPr>
      <w:bookmarkStart w:id="2812" w:name="_Toc53166006"/>
      <w:bookmarkStart w:id="2813" w:name="_Toc53166701"/>
      <w:bookmarkStart w:id="2814" w:name="_Toc53167395"/>
      <w:r w:rsidRPr="00E11EA5">
        <w:rPr>
          <w:lang w:eastAsia="en-CA"/>
        </w:rPr>
        <w:lastRenderedPageBreak/>
        <w:t>10.5</w:t>
      </w:r>
      <w:r w:rsidRPr="00E11EA5">
        <w:rPr>
          <w:lang w:eastAsia="en-CA"/>
        </w:rPr>
        <w:tab/>
        <w:t>OTA adjacent channel selectivity, general blocking and narrowband blocking</w:t>
      </w:r>
      <w:bookmarkEnd w:id="2808"/>
      <w:bookmarkEnd w:id="2809"/>
      <w:bookmarkEnd w:id="2810"/>
      <w:bookmarkEnd w:id="2811"/>
      <w:bookmarkEnd w:id="2812"/>
      <w:bookmarkEnd w:id="2813"/>
      <w:bookmarkEnd w:id="2814"/>
    </w:p>
    <w:p w14:paraId="028A5006" w14:textId="77777777" w:rsidR="00FF68ED" w:rsidRPr="00E11EA5" w:rsidRDefault="00FF68ED" w:rsidP="00FF68ED">
      <w:pPr>
        <w:pStyle w:val="Heading3"/>
      </w:pPr>
      <w:bookmarkStart w:id="2815" w:name="_Toc32332287"/>
      <w:bookmarkStart w:id="2816" w:name="_Toc37430204"/>
      <w:bookmarkStart w:id="2817" w:name="_Toc43739307"/>
      <w:bookmarkStart w:id="2818" w:name="_Toc46347068"/>
      <w:bookmarkStart w:id="2819" w:name="_Toc53166007"/>
      <w:bookmarkStart w:id="2820" w:name="_Toc53166702"/>
      <w:bookmarkStart w:id="2821" w:name="_Toc53167396"/>
      <w:r w:rsidRPr="00E11EA5">
        <w:t>10.5.1</w:t>
      </w:r>
      <w:r w:rsidRPr="00E11EA5">
        <w:tab/>
        <w:t>General</w:t>
      </w:r>
      <w:bookmarkEnd w:id="2815"/>
      <w:bookmarkEnd w:id="2816"/>
      <w:bookmarkEnd w:id="2817"/>
      <w:bookmarkEnd w:id="2818"/>
      <w:bookmarkEnd w:id="2819"/>
      <w:bookmarkEnd w:id="2820"/>
      <w:bookmarkEnd w:id="2821"/>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2822" w:name="_Toc32332288"/>
      <w:bookmarkStart w:id="2823" w:name="_Toc37430205"/>
      <w:bookmarkStart w:id="2824" w:name="_Toc43739308"/>
      <w:bookmarkStart w:id="2825" w:name="_Toc46347069"/>
      <w:bookmarkStart w:id="2826" w:name="_Toc53166008"/>
      <w:bookmarkStart w:id="2827" w:name="_Toc53166703"/>
      <w:bookmarkStart w:id="2828" w:name="_Toc53167397"/>
      <w:r w:rsidRPr="00E11EA5">
        <w:t>10.5.2</w:t>
      </w:r>
      <w:r w:rsidRPr="00E11EA5">
        <w:tab/>
        <w:t>Indoor Anechoic Chamber</w:t>
      </w:r>
      <w:bookmarkEnd w:id="2822"/>
      <w:bookmarkEnd w:id="2823"/>
      <w:bookmarkEnd w:id="2824"/>
      <w:bookmarkEnd w:id="2825"/>
      <w:bookmarkEnd w:id="2826"/>
      <w:bookmarkEnd w:id="2827"/>
      <w:bookmarkEnd w:id="2828"/>
    </w:p>
    <w:p w14:paraId="394F6453" w14:textId="77777777" w:rsidR="00FF68ED" w:rsidRPr="00E11EA5" w:rsidRDefault="00FF68ED" w:rsidP="00FF68ED">
      <w:pPr>
        <w:pStyle w:val="Heading4"/>
        <w:rPr>
          <w:lang w:eastAsia="sv-SE"/>
        </w:rPr>
      </w:pPr>
      <w:bookmarkStart w:id="2829" w:name="_Toc32332289"/>
      <w:bookmarkStart w:id="2830" w:name="_Toc37430206"/>
      <w:bookmarkStart w:id="2831" w:name="_Toc43739309"/>
      <w:bookmarkStart w:id="2832" w:name="_Toc46347070"/>
      <w:bookmarkStart w:id="2833" w:name="_Toc53166009"/>
      <w:bookmarkStart w:id="2834" w:name="_Toc53166704"/>
      <w:bookmarkStart w:id="2835" w:name="_Toc53167398"/>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2829"/>
      <w:bookmarkEnd w:id="2830"/>
      <w:bookmarkEnd w:id="2831"/>
      <w:bookmarkEnd w:id="2832"/>
      <w:bookmarkEnd w:id="2833"/>
      <w:bookmarkEnd w:id="2834"/>
      <w:bookmarkEnd w:id="2835"/>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2836" w:name="_Toc32332290"/>
      <w:bookmarkStart w:id="2837" w:name="_Toc37430207"/>
      <w:bookmarkStart w:id="2838" w:name="_Toc43739310"/>
      <w:bookmarkStart w:id="2839" w:name="_Toc46347071"/>
      <w:bookmarkStart w:id="2840" w:name="_Toc53166010"/>
      <w:bookmarkStart w:id="2841" w:name="_Toc53166705"/>
      <w:bookmarkStart w:id="2842" w:name="_Toc53167399"/>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2836"/>
      <w:bookmarkEnd w:id="2837"/>
      <w:bookmarkEnd w:id="2838"/>
      <w:bookmarkEnd w:id="2839"/>
      <w:bookmarkEnd w:id="2840"/>
      <w:bookmarkEnd w:id="2841"/>
      <w:bookmarkEnd w:id="2842"/>
    </w:p>
    <w:p w14:paraId="6C4F1737" w14:textId="77777777" w:rsidR="00FF68ED" w:rsidRPr="00E11EA5" w:rsidRDefault="00FF68ED" w:rsidP="00FF68ED">
      <w:pPr>
        <w:pStyle w:val="Heading5"/>
      </w:pPr>
      <w:bookmarkStart w:id="2843" w:name="_Toc32332291"/>
      <w:bookmarkStart w:id="2844" w:name="_Toc37430208"/>
      <w:bookmarkStart w:id="2845" w:name="_Toc43739311"/>
      <w:bookmarkStart w:id="2846" w:name="_Toc46347072"/>
      <w:bookmarkStart w:id="2847" w:name="_Toc53166011"/>
      <w:bookmarkStart w:id="2848" w:name="_Toc53166706"/>
      <w:bookmarkStart w:id="2849" w:name="_Toc53167400"/>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2843"/>
      <w:bookmarkEnd w:id="2844"/>
      <w:bookmarkEnd w:id="2845"/>
      <w:bookmarkEnd w:id="2846"/>
      <w:bookmarkEnd w:id="2847"/>
      <w:bookmarkEnd w:id="2848"/>
      <w:bookmarkEnd w:id="2849"/>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2850" w:name="_Toc32332292"/>
      <w:bookmarkStart w:id="2851" w:name="_Toc37430209"/>
      <w:bookmarkStart w:id="2852" w:name="_Toc43739312"/>
      <w:bookmarkStart w:id="2853" w:name="_Toc46347073"/>
      <w:bookmarkStart w:id="2854" w:name="_Toc53166012"/>
      <w:bookmarkStart w:id="2855" w:name="_Toc53166707"/>
      <w:bookmarkStart w:id="2856" w:name="_Toc53167401"/>
      <w:r w:rsidRPr="00E11EA5">
        <w:rPr>
          <w:lang w:eastAsia="sv-SE"/>
        </w:rPr>
        <w:t>10.5.</w:t>
      </w:r>
      <w:r w:rsidRPr="00E11EA5">
        <w:rPr>
          <w:lang w:eastAsia="ja-JP"/>
        </w:rPr>
        <w:t>2</w:t>
      </w:r>
      <w:r w:rsidRPr="00E11EA5">
        <w:rPr>
          <w:lang w:eastAsia="sv-SE"/>
        </w:rPr>
        <w:t>.2.2</w:t>
      </w:r>
      <w:r w:rsidRPr="00E11EA5">
        <w:tab/>
        <w:t>Stage 2: BS measurement</w:t>
      </w:r>
      <w:bookmarkEnd w:id="2850"/>
      <w:bookmarkEnd w:id="2851"/>
      <w:bookmarkEnd w:id="2852"/>
      <w:bookmarkEnd w:id="2853"/>
      <w:bookmarkEnd w:id="2854"/>
      <w:bookmarkEnd w:id="2855"/>
      <w:bookmarkEnd w:id="2856"/>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2857" w:name="_Toc32332293"/>
      <w:bookmarkStart w:id="2858" w:name="_Toc37430210"/>
      <w:bookmarkStart w:id="2859" w:name="_Toc43739313"/>
      <w:bookmarkStart w:id="2860" w:name="_Toc46347074"/>
      <w:bookmarkStart w:id="2861" w:name="_Toc53166013"/>
      <w:bookmarkStart w:id="2862" w:name="_Toc53166708"/>
      <w:bookmarkStart w:id="2863" w:name="_Toc53167402"/>
      <w:r w:rsidRPr="00E11EA5">
        <w:t>10.5.2.3</w:t>
      </w:r>
      <w:r w:rsidRPr="00E11EA5">
        <w:tab/>
      </w:r>
      <w:r w:rsidRPr="00E11EA5">
        <w:rPr>
          <w:lang w:eastAsia="sv-SE"/>
        </w:rPr>
        <w:t>MU value derivation, FR1</w:t>
      </w:r>
      <w:bookmarkEnd w:id="2857"/>
      <w:bookmarkEnd w:id="2858"/>
      <w:bookmarkEnd w:id="2859"/>
      <w:bookmarkEnd w:id="2860"/>
      <w:bookmarkEnd w:id="2861"/>
      <w:bookmarkEnd w:id="2862"/>
      <w:bookmarkEnd w:id="2863"/>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A15418"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A1541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A1541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A1541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A1541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A1541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A1541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A15418"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A15418"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A15418"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A15418"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A15418"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A15418"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A15418"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A15418"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A15418"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A15418"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A15418"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2864" w:name="_Toc32332294"/>
      <w:bookmarkStart w:id="2865" w:name="_Toc37430211"/>
      <w:bookmarkStart w:id="2866" w:name="_Toc43739314"/>
      <w:bookmarkStart w:id="2867" w:name="_Toc46347075"/>
      <w:bookmarkStart w:id="2868" w:name="_Toc53166014"/>
      <w:bookmarkStart w:id="2869" w:name="_Toc53166709"/>
      <w:bookmarkStart w:id="2870" w:name="_Toc53167403"/>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2864"/>
      <w:bookmarkEnd w:id="2865"/>
      <w:bookmarkEnd w:id="2866"/>
      <w:bookmarkEnd w:id="2867"/>
      <w:bookmarkEnd w:id="2868"/>
      <w:bookmarkEnd w:id="2869"/>
      <w:bookmarkEnd w:id="2870"/>
      <w:r w:rsidRPr="00E11EA5" w:rsidDel="00F53EF8">
        <w:t xml:space="preserve"> </w:t>
      </w:r>
    </w:p>
    <w:p w14:paraId="07DCF2F3" w14:textId="77777777" w:rsidR="00FF68ED" w:rsidRPr="00E11EA5" w:rsidRDefault="00FF68ED" w:rsidP="00FF68ED">
      <w:pPr>
        <w:pStyle w:val="Heading4"/>
        <w:rPr>
          <w:lang w:eastAsia="sv-SE"/>
        </w:rPr>
      </w:pPr>
      <w:bookmarkStart w:id="2871" w:name="_Toc32332295"/>
      <w:bookmarkStart w:id="2872" w:name="_Toc37430212"/>
      <w:bookmarkStart w:id="2873" w:name="_Toc43739315"/>
      <w:bookmarkStart w:id="2874" w:name="_Toc46347076"/>
      <w:bookmarkStart w:id="2875" w:name="_Toc53166015"/>
      <w:bookmarkStart w:id="2876" w:name="_Toc53166710"/>
      <w:bookmarkStart w:id="2877" w:name="_Toc53167404"/>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2871"/>
      <w:bookmarkEnd w:id="2872"/>
      <w:bookmarkEnd w:id="2873"/>
      <w:bookmarkEnd w:id="2874"/>
      <w:bookmarkEnd w:id="2875"/>
      <w:bookmarkEnd w:id="2876"/>
      <w:bookmarkEnd w:id="2877"/>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2878" w:name="_Toc32332296"/>
      <w:bookmarkStart w:id="2879" w:name="_Toc37430213"/>
      <w:bookmarkStart w:id="2880" w:name="_Toc43739316"/>
      <w:bookmarkStart w:id="2881" w:name="_Toc46347077"/>
      <w:bookmarkStart w:id="2882" w:name="_Toc53166016"/>
      <w:bookmarkStart w:id="2883" w:name="_Toc53166711"/>
      <w:bookmarkStart w:id="2884" w:name="_Toc53167405"/>
      <w:r w:rsidRPr="00E11EA5">
        <w:rPr>
          <w:lang w:eastAsia="sv-SE"/>
        </w:rPr>
        <w:lastRenderedPageBreak/>
        <w:t>10.5.3.2</w:t>
      </w:r>
      <w:r w:rsidRPr="00E11EA5">
        <w:rPr>
          <w:lang w:eastAsia="sv-SE"/>
        </w:rPr>
        <w:tab/>
        <w:t xml:space="preserve">Test </w:t>
      </w:r>
      <w:r w:rsidRPr="00E11EA5">
        <w:t>procedure</w:t>
      </w:r>
      <w:bookmarkEnd w:id="2878"/>
      <w:bookmarkEnd w:id="2879"/>
      <w:bookmarkEnd w:id="2880"/>
      <w:bookmarkEnd w:id="2881"/>
      <w:bookmarkEnd w:id="2882"/>
      <w:bookmarkEnd w:id="2883"/>
      <w:bookmarkEnd w:id="2884"/>
    </w:p>
    <w:p w14:paraId="20EE5849" w14:textId="77777777" w:rsidR="00FF68ED" w:rsidRPr="00E11EA5" w:rsidRDefault="00FF68ED" w:rsidP="00FF68ED">
      <w:pPr>
        <w:pStyle w:val="Heading5"/>
        <w:rPr>
          <w:lang w:eastAsia="sv-SE"/>
        </w:rPr>
      </w:pPr>
      <w:bookmarkStart w:id="2885" w:name="_Toc32332297"/>
      <w:bookmarkStart w:id="2886" w:name="_Toc37430214"/>
      <w:bookmarkStart w:id="2887" w:name="_Toc43739317"/>
      <w:bookmarkStart w:id="2888" w:name="_Toc46347078"/>
      <w:bookmarkStart w:id="2889" w:name="_Toc53166017"/>
      <w:bookmarkStart w:id="2890" w:name="_Toc53166712"/>
      <w:bookmarkStart w:id="2891" w:name="_Toc53167406"/>
      <w:r w:rsidRPr="00E11EA5">
        <w:rPr>
          <w:lang w:eastAsia="sv-SE"/>
        </w:rPr>
        <w:t>10.5.3.2.1</w:t>
      </w:r>
      <w:r w:rsidRPr="00E11EA5">
        <w:rPr>
          <w:lang w:eastAsia="sv-SE"/>
        </w:rPr>
        <w:tab/>
      </w:r>
      <w:r w:rsidRPr="00E11EA5">
        <w:t xml:space="preserve">Stage 1: </w:t>
      </w:r>
      <w:r w:rsidRPr="00E11EA5">
        <w:rPr>
          <w:lang w:eastAsia="sv-SE"/>
        </w:rPr>
        <w:t>Calibration</w:t>
      </w:r>
      <w:bookmarkEnd w:id="2885"/>
      <w:bookmarkEnd w:id="2886"/>
      <w:bookmarkEnd w:id="2887"/>
      <w:bookmarkEnd w:id="2888"/>
      <w:bookmarkEnd w:id="2889"/>
      <w:bookmarkEnd w:id="2890"/>
      <w:bookmarkEnd w:id="2891"/>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2892" w:name="_Toc32332298"/>
      <w:bookmarkStart w:id="2893" w:name="_Toc37430215"/>
      <w:bookmarkStart w:id="2894" w:name="_Toc43739318"/>
      <w:bookmarkStart w:id="2895" w:name="_Toc46347079"/>
      <w:bookmarkStart w:id="2896" w:name="_Toc53166018"/>
      <w:bookmarkStart w:id="2897" w:name="_Toc53166713"/>
      <w:bookmarkStart w:id="2898" w:name="_Toc53167407"/>
      <w:r w:rsidRPr="00E11EA5">
        <w:rPr>
          <w:lang w:eastAsia="sv-SE"/>
        </w:rPr>
        <w:t>10.5.3.2.2</w:t>
      </w:r>
      <w:r w:rsidRPr="00E11EA5">
        <w:rPr>
          <w:lang w:eastAsia="sv-SE"/>
        </w:rPr>
        <w:tab/>
      </w:r>
      <w:r w:rsidRPr="00E11EA5">
        <w:t xml:space="preserve">Stage 2: BS </w:t>
      </w:r>
      <w:r w:rsidRPr="00E11EA5">
        <w:rPr>
          <w:lang w:eastAsia="sv-SE"/>
        </w:rPr>
        <w:t>measurement</w:t>
      </w:r>
      <w:bookmarkEnd w:id="2892"/>
      <w:bookmarkEnd w:id="2893"/>
      <w:bookmarkEnd w:id="2894"/>
      <w:bookmarkEnd w:id="2895"/>
      <w:bookmarkEnd w:id="2896"/>
      <w:bookmarkEnd w:id="2897"/>
      <w:bookmarkEnd w:id="2898"/>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2899" w:name="_Toc32332299"/>
      <w:bookmarkStart w:id="2900" w:name="_Toc37430216"/>
      <w:bookmarkStart w:id="2901" w:name="_Toc43739319"/>
      <w:bookmarkStart w:id="2902" w:name="_Toc46347080"/>
      <w:bookmarkStart w:id="2903" w:name="_Toc53166019"/>
      <w:bookmarkStart w:id="2904" w:name="_Toc53166714"/>
      <w:bookmarkStart w:id="2905" w:name="_Toc53167408"/>
      <w:r w:rsidRPr="00E11EA5">
        <w:t>10.5.3.3</w:t>
      </w:r>
      <w:r w:rsidRPr="00E11EA5">
        <w:tab/>
      </w:r>
      <w:r w:rsidRPr="00E11EA5">
        <w:rPr>
          <w:lang w:eastAsia="sv-SE"/>
        </w:rPr>
        <w:t>MU value derivation, FR1</w:t>
      </w:r>
      <w:bookmarkEnd w:id="2899"/>
      <w:bookmarkEnd w:id="2900"/>
      <w:bookmarkEnd w:id="2901"/>
      <w:bookmarkEnd w:id="2902"/>
      <w:bookmarkEnd w:id="2903"/>
      <w:bookmarkEnd w:id="2904"/>
      <w:bookmarkEnd w:id="2905"/>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2906" w:name="_Hlk517088270"/>
      <w:r w:rsidRPr="00E11EA5">
        <w:rPr>
          <w:lang w:eastAsia="ja-JP"/>
        </w:rPr>
        <w:t>Test system uncertainty for</w:t>
      </w:r>
      <w:bookmarkEnd w:id="2906"/>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lastRenderedPageBreak/>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A1541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A1541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A1541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A15418"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A15418"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A15418"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A1541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A15418"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A15418"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A15418"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2907" w:name="_Hlk517082955"/>
      <w:tr w:rsidR="00FF68ED" w:rsidRPr="00E11EA5" w14:paraId="026A6CBE" w14:textId="77777777" w:rsidTr="002E0DC8">
        <w:trPr>
          <w:cantSplit/>
          <w:jc w:val="center"/>
        </w:trPr>
        <w:tc>
          <w:tcPr>
            <w:tcW w:w="0" w:type="auto"/>
          </w:tcPr>
          <w:p w14:paraId="5A3F0EB1" w14:textId="77777777" w:rsidR="00FF68ED" w:rsidRPr="00E11EA5" w:rsidRDefault="00A15418"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907"/>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A1541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A1541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908" w:name="OLE_LINK5"/>
                    <w:bookmarkStart w:id="2909"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908"/>
                    <w:bookmarkEnd w:id="2909"/>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A15418"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2910" w:name="_Toc32332300"/>
      <w:bookmarkStart w:id="2911" w:name="_Toc37430217"/>
      <w:bookmarkStart w:id="2912" w:name="_Toc43739320"/>
      <w:bookmarkStart w:id="2913" w:name="_Toc46347081"/>
      <w:bookmarkStart w:id="2914" w:name="_Toc53166020"/>
      <w:bookmarkStart w:id="2915" w:name="_Toc53166715"/>
      <w:bookmarkStart w:id="2916" w:name="_Toc53167409"/>
      <w:r w:rsidRPr="00E11EA5">
        <w:t>10.5.4</w:t>
      </w:r>
      <w:r w:rsidRPr="00E11EA5">
        <w:tab/>
      </w:r>
      <w:r w:rsidRPr="00E11EA5">
        <w:tab/>
        <w:t>Maximum accepted test system uncertainty</w:t>
      </w:r>
      <w:bookmarkEnd w:id="2910"/>
      <w:bookmarkEnd w:id="2911"/>
      <w:bookmarkEnd w:id="2912"/>
      <w:bookmarkEnd w:id="2913"/>
      <w:bookmarkEnd w:id="2914"/>
      <w:bookmarkEnd w:id="2915"/>
      <w:bookmarkEnd w:id="2916"/>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5" type="#_x0000_t75" style="width:4in;height:21.75pt" o:ole="">
            <v:imagedata r:id="rId155" o:title=""/>
          </v:shape>
          <o:OLEObject Type="Embed" ProgID="Equation.DSMT4" ShapeID="_x0000_i1065" DrawAspect="Content" ObjectID="_1663779176" r:id="rId156"/>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6" type="#_x0000_t75" style="width:158.25pt;height:21.75pt" o:ole="">
            <v:imagedata r:id="rId157" o:title=""/>
          </v:shape>
          <o:OLEObject Type="Embed" ProgID="Equation.DSMT4" ShapeID="_x0000_i1066" DrawAspect="Content" ObjectID="_1663779177" r:id="rId158"/>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7" type="#_x0000_t75" style="width:129.75pt;height:21.75pt" o:ole="">
            <v:imagedata r:id="rId159" o:title=""/>
          </v:shape>
          <o:OLEObject Type="Embed" ProgID="Equation.DSMT4" ShapeID="_x0000_i1067" DrawAspect="Content" ObjectID="_1663779178" r:id="rId160"/>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68" type="#_x0000_t75" style="width:116.25pt;height:21.75pt" o:ole="">
            <v:imagedata r:id="rId161" o:title=""/>
          </v:shape>
          <o:OLEObject Type="Embed" ProgID="Equation.DSMT4" ShapeID="_x0000_i1068" DrawAspect="Content" ObjectID="_1663779179" r:id="rId162"/>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2917" w:name="_Toc32332301"/>
      <w:bookmarkStart w:id="2918" w:name="_Toc37430218"/>
      <w:bookmarkStart w:id="2919" w:name="_Toc43739321"/>
      <w:bookmarkStart w:id="2920" w:name="_Toc46347082"/>
      <w:bookmarkStart w:id="2921" w:name="_Toc53166021"/>
      <w:bookmarkStart w:id="2922" w:name="_Toc53166716"/>
      <w:bookmarkStart w:id="2923" w:name="_Toc53167410"/>
      <w:r w:rsidRPr="00E11EA5">
        <w:lastRenderedPageBreak/>
        <w:t>10.5.5</w:t>
      </w:r>
      <w:r w:rsidRPr="00E11EA5">
        <w:tab/>
        <w:t>Test Tolerance for OTA ACS, general blocking and narrowband blocking</w:t>
      </w:r>
      <w:bookmarkEnd w:id="2917"/>
      <w:bookmarkEnd w:id="2918"/>
      <w:bookmarkEnd w:id="2919"/>
      <w:bookmarkEnd w:id="2920"/>
      <w:bookmarkEnd w:id="2921"/>
      <w:bookmarkEnd w:id="2922"/>
      <w:bookmarkEnd w:id="2923"/>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E9F5574" w14:textId="460A2755" w:rsidR="00883ED0" w:rsidRPr="00E11EA5" w:rsidRDefault="00883ED0" w:rsidP="00883ED0">
      <w:pPr>
        <w:rPr>
          <w:lang w:val="x-none" w:eastAsia="ja-JP"/>
        </w:rPr>
      </w:pPr>
      <w:bookmarkStart w:id="2924" w:name="_Toc32332302"/>
      <w:bookmarkStart w:id="2925" w:name="_Toc37430219"/>
      <w:bookmarkStart w:id="2926" w:name="_Toc43739322"/>
      <w:bookmarkStart w:id="2927" w:name="_Toc46347083"/>
      <w:r w:rsidRPr="00E11EA5">
        <w:rPr>
          <w:lang w:eastAsia="ko-KR"/>
        </w:rPr>
        <w:t xml:space="preserve">An overview of the TT values for all the requirements is captured in </w:t>
      </w:r>
      <w:r>
        <w:rPr>
          <w:lang w:eastAsia="ko-KR"/>
        </w:rPr>
        <w:t>clause 18</w:t>
      </w:r>
      <w:r w:rsidRPr="00E11EA5">
        <w:rPr>
          <w:lang w:eastAsia="ko-KR"/>
        </w:rPr>
        <w:t>.</w:t>
      </w:r>
    </w:p>
    <w:p w14:paraId="34155D60" w14:textId="77777777" w:rsidR="00FF68ED" w:rsidRPr="00E11EA5" w:rsidRDefault="00FF68ED" w:rsidP="00FF68ED">
      <w:pPr>
        <w:pStyle w:val="Heading2"/>
        <w:ind w:left="576" w:hanging="576"/>
        <w:rPr>
          <w:lang w:eastAsia="en-CA"/>
        </w:rPr>
      </w:pPr>
      <w:bookmarkStart w:id="2928" w:name="_Toc53166022"/>
      <w:bookmarkStart w:id="2929" w:name="_Toc53166717"/>
      <w:bookmarkStart w:id="2930" w:name="_Toc53167411"/>
      <w:r w:rsidRPr="00E11EA5">
        <w:rPr>
          <w:lang w:eastAsia="en-CA"/>
        </w:rPr>
        <w:t>10.6</w:t>
      </w:r>
      <w:r w:rsidRPr="00E11EA5">
        <w:rPr>
          <w:lang w:eastAsia="en-CA"/>
        </w:rPr>
        <w:tab/>
        <w:t>OTA receiver intermodulation</w:t>
      </w:r>
      <w:bookmarkEnd w:id="2924"/>
      <w:bookmarkEnd w:id="2925"/>
      <w:bookmarkEnd w:id="2926"/>
      <w:bookmarkEnd w:id="2927"/>
      <w:bookmarkEnd w:id="2928"/>
      <w:bookmarkEnd w:id="2929"/>
      <w:bookmarkEnd w:id="2930"/>
    </w:p>
    <w:p w14:paraId="32AC009F" w14:textId="77777777" w:rsidR="00FF68ED" w:rsidRPr="00E11EA5" w:rsidRDefault="00FF68ED" w:rsidP="00FF68ED">
      <w:pPr>
        <w:pStyle w:val="Heading3"/>
      </w:pPr>
      <w:bookmarkStart w:id="2931" w:name="_Toc32332303"/>
      <w:bookmarkStart w:id="2932" w:name="_Toc37430220"/>
      <w:bookmarkStart w:id="2933" w:name="_Toc43739323"/>
      <w:bookmarkStart w:id="2934" w:name="_Toc46347084"/>
      <w:bookmarkStart w:id="2935" w:name="_Toc53166023"/>
      <w:bookmarkStart w:id="2936" w:name="_Toc53166718"/>
      <w:bookmarkStart w:id="2937" w:name="_Toc53167412"/>
      <w:r w:rsidRPr="00E11EA5">
        <w:t>10.6.1</w:t>
      </w:r>
      <w:r w:rsidRPr="00E11EA5">
        <w:tab/>
        <w:t>General</w:t>
      </w:r>
      <w:bookmarkEnd w:id="2931"/>
      <w:bookmarkEnd w:id="2932"/>
      <w:bookmarkEnd w:id="2933"/>
      <w:bookmarkEnd w:id="2934"/>
      <w:bookmarkEnd w:id="2935"/>
      <w:bookmarkEnd w:id="2936"/>
      <w:bookmarkEnd w:id="2937"/>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2938" w:name="_Toc32332304"/>
      <w:bookmarkStart w:id="2939" w:name="_Toc37430221"/>
      <w:bookmarkStart w:id="2940" w:name="_Toc43739324"/>
      <w:bookmarkStart w:id="2941" w:name="_Toc46347085"/>
      <w:bookmarkStart w:id="2942" w:name="_Toc53166024"/>
      <w:bookmarkStart w:id="2943" w:name="_Toc53166719"/>
      <w:bookmarkStart w:id="2944" w:name="_Toc53167413"/>
      <w:r w:rsidRPr="00E11EA5">
        <w:t>10.6.2</w:t>
      </w:r>
      <w:r w:rsidRPr="00E11EA5">
        <w:tab/>
        <w:t>Indoor Anechoic Chamber</w:t>
      </w:r>
      <w:bookmarkEnd w:id="2938"/>
      <w:bookmarkEnd w:id="2939"/>
      <w:bookmarkEnd w:id="2940"/>
      <w:bookmarkEnd w:id="2941"/>
      <w:bookmarkEnd w:id="2942"/>
      <w:bookmarkEnd w:id="2943"/>
      <w:bookmarkEnd w:id="2944"/>
    </w:p>
    <w:p w14:paraId="21900263" w14:textId="77777777" w:rsidR="00FF68ED" w:rsidRPr="00E11EA5" w:rsidRDefault="00FF68ED" w:rsidP="00FF68ED">
      <w:pPr>
        <w:pStyle w:val="Heading4"/>
        <w:rPr>
          <w:lang w:eastAsia="sv-SE"/>
        </w:rPr>
      </w:pPr>
      <w:bookmarkStart w:id="2945" w:name="_Toc32332305"/>
      <w:bookmarkStart w:id="2946" w:name="_Toc37430222"/>
      <w:bookmarkStart w:id="2947" w:name="_Toc43739325"/>
      <w:bookmarkStart w:id="2948" w:name="_Toc46347086"/>
      <w:bookmarkStart w:id="2949" w:name="_Toc53166025"/>
      <w:bookmarkStart w:id="2950" w:name="_Toc53166720"/>
      <w:bookmarkStart w:id="2951" w:name="_Toc53167414"/>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2945"/>
      <w:bookmarkEnd w:id="2946"/>
      <w:bookmarkEnd w:id="2947"/>
      <w:bookmarkEnd w:id="2948"/>
      <w:bookmarkEnd w:id="2949"/>
      <w:bookmarkEnd w:id="2950"/>
      <w:bookmarkEnd w:id="2951"/>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2952" w:name="_Toc32332306"/>
      <w:bookmarkStart w:id="2953" w:name="_Toc37430223"/>
      <w:bookmarkStart w:id="2954" w:name="_Toc43739326"/>
      <w:bookmarkStart w:id="2955" w:name="_Toc46347087"/>
      <w:bookmarkStart w:id="2956" w:name="_Toc53166026"/>
      <w:bookmarkStart w:id="2957" w:name="_Toc53166721"/>
      <w:bookmarkStart w:id="2958" w:name="_Toc53167415"/>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2952"/>
      <w:bookmarkEnd w:id="2953"/>
      <w:bookmarkEnd w:id="2954"/>
      <w:bookmarkEnd w:id="2955"/>
      <w:bookmarkEnd w:id="2956"/>
      <w:bookmarkEnd w:id="2957"/>
      <w:bookmarkEnd w:id="2958"/>
    </w:p>
    <w:p w14:paraId="7DD43C9C" w14:textId="77777777" w:rsidR="00FF68ED" w:rsidRPr="00E11EA5" w:rsidRDefault="00FF68ED" w:rsidP="00FF68ED">
      <w:pPr>
        <w:pStyle w:val="Heading5"/>
      </w:pPr>
      <w:bookmarkStart w:id="2959" w:name="_Toc32332307"/>
      <w:bookmarkStart w:id="2960" w:name="_Toc37430224"/>
      <w:bookmarkStart w:id="2961" w:name="_Toc43739327"/>
      <w:bookmarkStart w:id="2962" w:name="_Toc46347088"/>
      <w:bookmarkStart w:id="2963" w:name="_Toc53166027"/>
      <w:bookmarkStart w:id="2964" w:name="_Toc53166722"/>
      <w:bookmarkStart w:id="2965" w:name="_Toc53167416"/>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2959"/>
      <w:bookmarkEnd w:id="2960"/>
      <w:bookmarkEnd w:id="2961"/>
      <w:bookmarkEnd w:id="2962"/>
      <w:bookmarkEnd w:id="2963"/>
      <w:bookmarkEnd w:id="2964"/>
      <w:bookmarkEnd w:id="2965"/>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2966" w:name="_Toc32332308"/>
      <w:bookmarkStart w:id="2967" w:name="_Toc37430225"/>
      <w:bookmarkStart w:id="2968" w:name="_Toc43739328"/>
      <w:bookmarkStart w:id="2969" w:name="_Toc46347089"/>
      <w:bookmarkStart w:id="2970" w:name="_Toc53166028"/>
      <w:bookmarkStart w:id="2971" w:name="_Toc53166723"/>
      <w:bookmarkStart w:id="2972" w:name="_Toc53167417"/>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2966"/>
      <w:bookmarkEnd w:id="2967"/>
      <w:bookmarkEnd w:id="2968"/>
      <w:bookmarkEnd w:id="2969"/>
      <w:bookmarkEnd w:id="2970"/>
      <w:bookmarkEnd w:id="2971"/>
      <w:bookmarkEnd w:id="2972"/>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2973" w:name="_Toc32332309"/>
      <w:bookmarkStart w:id="2974" w:name="_Toc37430226"/>
      <w:bookmarkStart w:id="2975" w:name="_Toc43739329"/>
      <w:bookmarkStart w:id="2976" w:name="_Toc46347090"/>
      <w:bookmarkStart w:id="2977" w:name="_Toc53166029"/>
      <w:bookmarkStart w:id="2978" w:name="_Toc53166724"/>
      <w:bookmarkStart w:id="2979" w:name="_Toc53167418"/>
      <w:r w:rsidRPr="00E11EA5">
        <w:t>10.6.2.3</w:t>
      </w:r>
      <w:r w:rsidRPr="00E11EA5">
        <w:tab/>
      </w:r>
      <w:r w:rsidRPr="00E11EA5">
        <w:rPr>
          <w:lang w:eastAsia="sv-SE"/>
        </w:rPr>
        <w:t>MU value derivation, FR1</w:t>
      </w:r>
      <w:bookmarkEnd w:id="2973"/>
      <w:bookmarkEnd w:id="2974"/>
      <w:bookmarkEnd w:id="2975"/>
      <w:bookmarkEnd w:id="2976"/>
      <w:bookmarkEnd w:id="2977"/>
      <w:bookmarkEnd w:id="2978"/>
      <w:bookmarkEnd w:id="2979"/>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A1541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A1541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A15418"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A1541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A1541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A15418"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A15418"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2980" w:name="_Toc32332310"/>
      <w:bookmarkStart w:id="2981" w:name="_Toc37430227"/>
      <w:bookmarkStart w:id="2982" w:name="_Toc43739330"/>
      <w:bookmarkStart w:id="2983" w:name="_Toc46347091"/>
      <w:bookmarkStart w:id="2984" w:name="_Toc53166030"/>
      <w:bookmarkStart w:id="2985" w:name="_Toc53166725"/>
      <w:bookmarkStart w:id="2986" w:name="_Toc53167419"/>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2980"/>
      <w:bookmarkEnd w:id="2981"/>
      <w:bookmarkEnd w:id="2982"/>
      <w:bookmarkEnd w:id="2983"/>
      <w:bookmarkEnd w:id="2984"/>
      <w:bookmarkEnd w:id="2985"/>
      <w:bookmarkEnd w:id="2986"/>
      <w:r w:rsidRPr="00E11EA5" w:rsidDel="00F53EF8">
        <w:t xml:space="preserve"> </w:t>
      </w:r>
    </w:p>
    <w:p w14:paraId="609DF500" w14:textId="77777777" w:rsidR="00FF68ED" w:rsidRPr="00E11EA5" w:rsidRDefault="00FF68ED" w:rsidP="00FF68ED">
      <w:pPr>
        <w:pStyle w:val="Heading4"/>
        <w:rPr>
          <w:lang w:eastAsia="sv-SE"/>
        </w:rPr>
      </w:pPr>
      <w:bookmarkStart w:id="2987" w:name="_Toc32332311"/>
      <w:bookmarkStart w:id="2988" w:name="_Toc37430228"/>
      <w:bookmarkStart w:id="2989" w:name="_Toc43739331"/>
      <w:bookmarkStart w:id="2990" w:name="_Toc46347092"/>
      <w:bookmarkStart w:id="2991" w:name="_Toc53166031"/>
      <w:bookmarkStart w:id="2992" w:name="_Toc53166726"/>
      <w:bookmarkStart w:id="2993" w:name="_Toc53167420"/>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2987"/>
      <w:bookmarkEnd w:id="2988"/>
      <w:bookmarkEnd w:id="2989"/>
      <w:bookmarkEnd w:id="2990"/>
      <w:bookmarkEnd w:id="2991"/>
      <w:bookmarkEnd w:id="2992"/>
      <w:bookmarkEnd w:id="2993"/>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2994" w:name="_Toc32332312"/>
      <w:bookmarkStart w:id="2995" w:name="_Toc37430229"/>
      <w:bookmarkStart w:id="2996" w:name="_Toc43739332"/>
      <w:bookmarkStart w:id="2997" w:name="_Toc46347093"/>
      <w:bookmarkStart w:id="2998" w:name="_Toc53166032"/>
      <w:bookmarkStart w:id="2999" w:name="_Toc53166727"/>
      <w:bookmarkStart w:id="3000" w:name="_Toc53167421"/>
      <w:r w:rsidRPr="00E11EA5">
        <w:rPr>
          <w:lang w:eastAsia="sv-SE"/>
        </w:rPr>
        <w:t>10.6.3.2</w:t>
      </w:r>
      <w:r w:rsidRPr="00E11EA5">
        <w:rPr>
          <w:lang w:eastAsia="sv-SE"/>
        </w:rPr>
        <w:tab/>
        <w:t xml:space="preserve">Test </w:t>
      </w:r>
      <w:r w:rsidRPr="00E11EA5">
        <w:t>procedure</w:t>
      </w:r>
      <w:bookmarkEnd w:id="2994"/>
      <w:bookmarkEnd w:id="2995"/>
      <w:bookmarkEnd w:id="2996"/>
      <w:bookmarkEnd w:id="2997"/>
      <w:bookmarkEnd w:id="2998"/>
      <w:bookmarkEnd w:id="2999"/>
      <w:bookmarkEnd w:id="3000"/>
    </w:p>
    <w:p w14:paraId="6DC1651F" w14:textId="77777777" w:rsidR="00FF68ED" w:rsidRPr="00E11EA5" w:rsidRDefault="00FF68ED" w:rsidP="00FF68ED">
      <w:pPr>
        <w:pStyle w:val="Heading5"/>
        <w:rPr>
          <w:lang w:eastAsia="sv-SE"/>
        </w:rPr>
      </w:pPr>
      <w:bookmarkStart w:id="3001" w:name="_Toc32332313"/>
      <w:bookmarkStart w:id="3002" w:name="_Toc37430230"/>
      <w:bookmarkStart w:id="3003" w:name="_Toc43739333"/>
      <w:bookmarkStart w:id="3004" w:name="_Toc46347094"/>
      <w:bookmarkStart w:id="3005" w:name="_Toc53166033"/>
      <w:bookmarkStart w:id="3006" w:name="_Toc53166728"/>
      <w:bookmarkStart w:id="3007" w:name="_Toc53167422"/>
      <w:r w:rsidRPr="00E11EA5">
        <w:rPr>
          <w:lang w:eastAsia="sv-SE"/>
        </w:rPr>
        <w:t>10.6.3.2.1</w:t>
      </w:r>
      <w:r w:rsidRPr="00E11EA5">
        <w:rPr>
          <w:lang w:eastAsia="sv-SE"/>
        </w:rPr>
        <w:tab/>
      </w:r>
      <w:r w:rsidRPr="00E11EA5">
        <w:t xml:space="preserve">Stage 1: </w:t>
      </w:r>
      <w:r w:rsidRPr="00E11EA5">
        <w:rPr>
          <w:lang w:eastAsia="sv-SE"/>
        </w:rPr>
        <w:t>Calibration</w:t>
      </w:r>
      <w:bookmarkEnd w:id="3001"/>
      <w:bookmarkEnd w:id="3002"/>
      <w:bookmarkEnd w:id="3003"/>
      <w:bookmarkEnd w:id="3004"/>
      <w:bookmarkEnd w:id="3005"/>
      <w:bookmarkEnd w:id="3006"/>
      <w:bookmarkEnd w:id="3007"/>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3008" w:name="_Toc32332314"/>
      <w:bookmarkStart w:id="3009" w:name="_Toc37430231"/>
      <w:bookmarkStart w:id="3010" w:name="_Toc43739334"/>
      <w:bookmarkStart w:id="3011" w:name="_Toc46347095"/>
      <w:bookmarkStart w:id="3012" w:name="_Toc53166034"/>
      <w:bookmarkStart w:id="3013" w:name="_Toc53166729"/>
      <w:bookmarkStart w:id="3014" w:name="_Toc53167423"/>
      <w:r w:rsidRPr="00E11EA5">
        <w:rPr>
          <w:lang w:eastAsia="sv-SE"/>
        </w:rPr>
        <w:t>10.6.3.2.2</w:t>
      </w:r>
      <w:r w:rsidRPr="00E11EA5">
        <w:tab/>
        <w:t>Stage 2: BS measurement</w:t>
      </w:r>
      <w:bookmarkEnd w:id="3008"/>
      <w:bookmarkEnd w:id="3009"/>
      <w:bookmarkEnd w:id="3010"/>
      <w:bookmarkEnd w:id="3011"/>
      <w:bookmarkEnd w:id="3012"/>
      <w:bookmarkEnd w:id="3013"/>
      <w:bookmarkEnd w:id="3014"/>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3015" w:name="_Toc32332315"/>
      <w:bookmarkStart w:id="3016" w:name="_Toc37430232"/>
      <w:bookmarkStart w:id="3017" w:name="_Toc43739335"/>
      <w:bookmarkStart w:id="3018" w:name="_Toc46347096"/>
      <w:bookmarkStart w:id="3019" w:name="_Toc53166035"/>
      <w:bookmarkStart w:id="3020" w:name="_Toc53166730"/>
      <w:bookmarkStart w:id="3021" w:name="_Toc53167424"/>
      <w:r w:rsidRPr="00E11EA5">
        <w:t>10.6.3.3</w:t>
      </w:r>
      <w:r w:rsidRPr="00E11EA5">
        <w:tab/>
      </w:r>
      <w:r w:rsidRPr="00E11EA5">
        <w:rPr>
          <w:lang w:eastAsia="sv-SE"/>
        </w:rPr>
        <w:t>MU value derivation, FR1</w:t>
      </w:r>
      <w:bookmarkEnd w:id="3015"/>
      <w:bookmarkEnd w:id="3016"/>
      <w:bookmarkEnd w:id="3017"/>
      <w:bookmarkEnd w:id="3018"/>
      <w:bookmarkEnd w:id="3019"/>
      <w:bookmarkEnd w:id="3020"/>
      <w:bookmarkEnd w:id="3021"/>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A1541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A1541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A15418"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A15418"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A15418"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A1541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A1541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A15418"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A15418"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3022" w:name="_Toc32332316"/>
      <w:bookmarkStart w:id="3023" w:name="_Toc37430233"/>
      <w:bookmarkStart w:id="3024" w:name="_Toc43739336"/>
      <w:bookmarkStart w:id="3025" w:name="_Toc46347097"/>
      <w:bookmarkStart w:id="3026" w:name="_Toc53166036"/>
      <w:bookmarkStart w:id="3027" w:name="_Toc53166731"/>
      <w:bookmarkStart w:id="3028" w:name="_Toc53167425"/>
      <w:r w:rsidRPr="00E11EA5">
        <w:t>10.6.4</w:t>
      </w:r>
      <w:r w:rsidRPr="00E11EA5">
        <w:tab/>
        <w:t>Maximum accepted test system uncertainty</w:t>
      </w:r>
      <w:bookmarkEnd w:id="3022"/>
      <w:bookmarkEnd w:id="3023"/>
      <w:bookmarkEnd w:id="3024"/>
      <w:bookmarkEnd w:id="3025"/>
      <w:bookmarkEnd w:id="3026"/>
      <w:bookmarkEnd w:id="3027"/>
      <w:bookmarkEnd w:id="3028"/>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69" type="#_x0000_t75" style="width:324.75pt;height:21.75pt" o:ole="">
            <v:imagedata r:id="rId163" o:title=""/>
          </v:shape>
          <o:OLEObject Type="Embed" ProgID="Equation.DSMT4" ShapeID="_x0000_i1069" DrawAspect="Content" ObjectID="_1663779180" r:id="rId164"/>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0" type="#_x0000_t75" style="width:158.25pt;height:21.75pt" o:ole="">
            <v:imagedata r:id="rId157" o:title=""/>
          </v:shape>
          <o:OLEObject Type="Embed" ProgID="Equation.DSMT4" ShapeID="_x0000_i1070" DrawAspect="Content" ObjectID="_1663779181" r:id="rId165"/>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1" type="#_x0000_t75" style="width:129.75pt;height:21.75pt" o:ole="">
            <v:imagedata r:id="rId159" o:title=""/>
          </v:shape>
          <o:OLEObject Type="Embed" ProgID="Equation.DSMT4" ShapeID="_x0000_i1071" DrawAspect="Content" ObjectID="_1663779182" r:id="rId166"/>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2" type="#_x0000_t75" style="width:116.25pt;height:21.75pt" o:ole="">
            <v:imagedata r:id="rId161" o:title=""/>
          </v:shape>
          <o:OLEObject Type="Embed" ProgID="Equation.DSMT4" ShapeID="_x0000_i1072" DrawAspect="Content" ObjectID="_1663779183" r:id="rId167"/>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3029" w:name="_Toc32332317"/>
      <w:bookmarkStart w:id="3030" w:name="_Toc37430234"/>
      <w:bookmarkStart w:id="3031" w:name="_Toc43739337"/>
      <w:bookmarkStart w:id="3032" w:name="_Toc46347098"/>
      <w:bookmarkStart w:id="3033" w:name="_Toc53166037"/>
      <w:bookmarkStart w:id="3034" w:name="_Toc53166732"/>
      <w:bookmarkStart w:id="3035" w:name="_Toc53167426"/>
      <w:r w:rsidRPr="00E11EA5">
        <w:t>10.6.5</w:t>
      </w:r>
      <w:r w:rsidRPr="00E11EA5">
        <w:tab/>
        <w:t>Test Tolerance for OTA RX IMD</w:t>
      </w:r>
      <w:bookmarkEnd w:id="3029"/>
      <w:bookmarkEnd w:id="3030"/>
      <w:bookmarkEnd w:id="3031"/>
      <w:bookmarkEnd w:id="3032"/>
      <w:bookmarkEnd w:id="3033"/>
      <w:bookmarkEnd w:id="3034"/>
      <w:bookmarkEnd w:id="3035"/>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32803E90" w14:textId="399788FD" w:rsidR="00883ED0" w:rsidRPr="00E11EA5" w:rsidRDefault="00883ED0" w:rsidP="00883ED0">
      <w:pPr>
        <w:rPr>
          <w:lang w:val="x-none" w:eastAsia="en-CA"/>
        </w:rPr>
      </w:pPr>
      <w:bookmarkStart w:id="3036" w:name="_Toc32332318"/>
      <w:bookmarkStart w:id="3037" w:name="_Toc37430235"/>
      <w:bookmarkStart w:id="3038" w:name="_Toc43739338"/>
      <w:bookmarkStart w:id="3039" w:name="_Toc46347099"/>
      <w:r w:rsidRPr="00E11EA5">
        <w:rPr>
          <w:lang w:eastAsia="ko-KR"/>
        </w:rPr>
        <w:t xml:space="preserve">An overview of the TT values for all the requirements is captured in </w:t>
      </w:r>
      <w:r>
        <w:rPr>
          <w:lang w:eastAsia="ko-KR"/>
        </w:rPr>
        <w:t>clause 18</w:t>
      </w:r>
      <w:r w:rsidRPr="00E11EA5">
        <w:rPr>
          <w:lang w:eastAsia="ko-KR"/>
        </w:rPr>
        <w:t>.</w:t>
      </w:r>
    </w:p>
    <w:p w14:paraId="1B7E0920" w14:textId="77777777" w:rsidR="00FF68ED" w:rsidRPr="00E11EA5" w:rsidRDefault="00FF68ED" w:rsidP="00FF68ED">
      <w:pPr>
        <w:pStyle w:val="Heading2"/>
        <w:ind w:left="576" w:hanging="576"/>
        <w:rPr>
          <w:lang w:eastAsia="en-CA"/>
        </w:rPr>
      </w:pPr>
      <w:bookmarkStart w:id="3040" w:name="_Toc53166038"/>
      <w:bookmarkStart w:id="3041" w:name="_Toc53166733"/>
      <w:bookmarkStart w:id="3042" w:name="_Toc53167427"/>
      <w:r w:rsidRPr="00E11EA5">
        <w:rPr>
          <w:lang w:eastAsia="en-CA"/>
        </w:rPr>
        <w:t>10.7</w:t>
      </w:r>
      <w:r w:rsidRPr="00E11EA5">
        <w:rPr>
          <w:lang w:eastAsia="en-CA"/>
        </w:rPr>
        <w:tab/>
        <w:t>OTA in-channel selectivity</w:t>
      </w:r>
      <w:bookmarkEnd w:id="3036"/>
      <w:bookmarkEnd w:id="3037"/>
      <w:bookmarkEnd w:id="3038"/>
      <w:bookmarkEnd w:id="3039"/>
      <w:bookmarkEnd w:id="3040"/>
      <w:bookmarkEnd w:id="3041"/>
      <w:bookmarkEnd w:id="3042"/>
    </w:p>
    <w:p w14:paraId="4D30C97F" w14:textId="77777777" w:rsidR="00FF68ED" w:rsidRPr="00E11EA5" w:rsidRDefault="00FF68ED" w:rsidP="00FF68ED">
      <w:pPr>
        <w:pStyle w:val="Heading3"/>
      </w:pPr>
      <w:bookmarkStart w:id="3043" w:name="_Toc32332319"/>
      <w:bookmarkStart w:id="3044" w:name="_Toc37430236"/>
      <w:bookmarkStart w:id="3045" w:name="_Toc43739339"/>
      <w:bookmarkStart w:id="3046" w:name="_Toc46347100"/>
      <w:bookmarkStart w:id="3047" w:name="_Toc53166039"/>
      <w:bookmarkStart w:id="3048" w:name="_Toc53166734"/>
      <w:bookmarkStart w:id="3049" w:name="_Toc53167428"/>
      <w:r w:rsidRPr="00E11EA5">
        <w:t>10.7.1</w:t>
      </w:r>
      <w:r w:rsidRPr="00E11EA5">
        <w:tab/>
        <w:t>General</w:t>
      </w:r>
      <w:bookmarkEnd w:id="3043"/>
      <w:bookmarkEnd w:id="3044"/>
      <w:bookmarkEnd w:id="3045"/>
      <w:bookmarkEnd w:id="3046"/>
      <w:bookmarkEnd w:id="3047"/>
      <w:bookmarkEnd w:id="3048"/>
      <w:bookmarkEnd w:id="3049"/>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3050" w:name="_Toc32332320"/>
      <w:bookmarkStart w:id="3051" w:name="_Toc37430237"/>
      <w:bookmarkStart w:id="3052" w:name="_Toc43739340"/>
      <w:bookmarkStart w:id="3053" w:name="_Toc46347101"/>
      <w:bookmarkStart w:id="3054" w:name="_Toc53166040"/>
      <w:bookmarkStart w:id="3055" w:name="_Toc53166735"/>
      <w:bookmarkStart w:id="3056" w:name="_Toc53167429"/>
      <w:r w:rsidRPr="00E11EA5">
        <w:lastRenderedPageBreak/>
        <w:t>10.7.2</w:t>
      </w:r>
      <w:r w:rsidRPr="00E11EA5">
        <w:tab/>
        <w:t>Indoor Anechoic Chamber</w:t>
      </w:r>
      <w:bookmarkEnd w:id="3050"/>
      <w:bookmarkEnd w:id="3051"/>
      <w:bookmarkEnd w:id="3052"/>
      <w:bookmarkEnd w:id="3053"/>
      <w:bookmarkEnd w:id="3054"/>
      <w:bookmarkEnd w:id="3055"/>
      <w:bookmarkEnd w:id="3056"/>
    </w:p>
    <w:p w14:paraId="3839EEB5" w14:textId="77777777" w:rsidR="00FF68ED" w:rsidRPr="00E11EA5" w:rsidRDefault="00FF68ED" w:rsidP="00FF68ED">
      <w:pPr>
        <w:pStyle w:val="Heading4"/>
        <w:rPr>
          <w:lang w:eastAsia="sv-SE"/>
        </w:rPr>
      </w:pPr>
      <w:bookmarkStart w:id="3057" w:name="_Toc32332321"/>
      <w:bookmarkStart w:id="3058" w:name="_Toc37430238"/>
      <w:bookmarkStart w:id="3059" w:name="_Toc43739341"/>
      <w:bookmarkStart w:id="3060" w:name="_Toc46347102"/>
      <w:bookmarkStart w:id="3061" w:name="_Toc53166041"/>
      <w:bookmarkStart w:id="3062" w:name="_Toc53166736"/>
      <w:bookmarkStart w:id="3063" w:name="_Toc53167430"/>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3057"/>
      <w:bookmarkEnd w:id="3058"/>
      <w:bookmarkEnd w:id="3059"/>
      <w:bookmarkEnd w:id="3060"/>
      <w:bookmarkEnd w:id="3061"/>
      <w:bookmarkEnd w:id="3062"/>
      <w:bookmarkEnd w:id="3063"/>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3064" w:name="_Toc32332322"/>
      <w:bookmarkStart w:id="3065" w:name="_Toc37430239"/>
      <w:bookmarkStart w:id="3066" w:name="_Toc43739342"/>
      <w:bookmarkStart w:id="3067" w:name="_Toc46347103"/>
      <w:bookmarkStart w:id="3068" w:name="_Toc53166042"/>
      <w:bookmarkStart w:id="3069" w:name="_Toc53166737"/>
      <w:bookmarkStart w:id="3070" w:name="_Toc53167431"/>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3064"/>
      <w:bookmarkEnd w:id="3065"/>
      <w:bookmarkEnd w:id="3066"/>
      <w:bookmarkEnd w:id="3067"/>
      <w:bookmarkEnd w:id="3068"/>
      <w:bookmarkEnd w:id="3069"/>
      <w:bookmarkEnd w:id="3070"/>
    </w:p>
    <w:p w14:paraId="0C4359E9" w14:textId="77777777" w:rsidR="00FF68ED" w:rsidRPr="00E11EA5" w:rsidRDefault="00FF68ED" w:rsidP="00FF68ED">
      <w:pPr>
        <w:pStyle w:val="Heading5"/>
      </w:pPr>
      <w:bookmarkStart w:id="3071" w:name="_Toc32332323"/>
      <w:bookmarkStart w:id="3072" w:name="_Toc37430240"/>
      <w:bookmarkStart w:id="3073" w:name="_Toc43739343"/>
      <w:bookmarkStart w:id="3074" w:name="_Toc46347104"/>
      <w:bookmarkStart w:id="3075" w:name="_Toc53166043"/>
      <w:bookmarkStart w:id="3076" w:name="_Toc53166738"/>
      <w:bookmarkStart w:id="3077" w:name="_Toc53167432"/>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3071"/>
      <w:bookmarkEnd w:id="3072"/>
      <w:bookmarkEnd w:id="3073"/>
      <w:bookmarkEnd w:id="3074"/>
      <w:bookmarkEnd w:id="3075"/>
      <w:bookmarkEnd w:id="3076"/>
      <w:bookmarkEnd w:id="3077"/>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3078" w:name="_Toc32332324"/>
      <w:bookmarkStart w:id="3079" w:name="_Toc37430241"/>
      <w:bookmarkStart w:id="3080" w:name="_Toc43739344"/>
      <w:bookmarkStart w:id="3081" w:name="_Toc46347105"/>
      <w:bookmarkStart w:id="3082" w:name="_Toc53166044"/>
      <w:bookmarkStart w:id="3083" w:name="_Toc53166739"/>
      <w:bookmarkStart w:id="3084" w:name="_Toc53167433"/>
      <w:r w:rsidRPr="00E11EA5">
        <w:rPr>
          <w:lang w:eastAsia="sv-SE"/>
        </w:rPr>
        <w:t>10.7.</w:t>
      </w:r>
      <w:r w:rsidRPr="00E11EA5">
        <w:rPr>
          <w:lang w:eastAsia="ja-JP"/>
        </w:rPr>
        <w:t>2</w:t>
      </w:r>
      <w:r w:rsidRPr="00E11EA5">
        <w:rPr>
          <w:lang w:eastAsia="sv-SE"/>
        </w:rPr>
        <w:t>.2.2</w:t>
      </w:r>
      <w:r w:rsidRPr="00E11EA5">
        <w:tab/>
        <w:t>Stage 2: BS measurement</w:t>
      </w:r>
      <w:bookmarkEnd w:id="3078"/>
      <w:bookmarkEnd w:id="3079"/>
      <w:bookmarkEnd w:id="3080"/>
      <w:bookmarkEnd w:id="3081"/>
      <w:bookmarkEnd w:id="3082"/>
      <w:bookmarkEnd w:id="3083"/>
      <w:bookmarkEnd w:id="3084"/>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3085" w:name="_Toc32332325"/>
      <w:bookmarkStart w:id="3086" w:name="_Toc37430242"/>
      <w:bookmarkStart w:id="3087" w:name="_Toc43739345"/>
      <w:bookmarkStart w:id="3088" w:name="_Toc46347106"/>
      <w:bookmarkStart w:id="3089" w:name="_Toc53166045"/>
      <w:bookmarkStart w:id="3090" w:name="_Toc53166740"/>
      <w:bookmarkStart w:id="3091" w:name="_Toc53167434"/>
      <w:r w:rsidRPr="00E11EA5">
        <w:t>10.7.2.3</w:t>
      </w:r>
      <w:r w:rsidRPr="00E11EA5">
        <w:tab/>
      </w:r>
      <w:r w:rsidRPr="00E11EA5">
        <w:rPr>
          <w:lang w:eastAsia="sv-SE"/>
        </w:rPr>
        <w:t>MU value derivation, FR1</w:t>
      </w:r>
      <w:bookmarkEnd w:id="3085"/>
      <w:bookmarkEnd w:id="3086"/>
      <w:bookmarkEnd w:id="3087"/>
      <w:bookmarkEnd w:id="3088"/>
      <w:bookmarkEnd w:id="3089"/>
      <w:bookmarkEnd w:id="3090"/>
      <w:bookmarkEnd w:id="3091"/>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3092" w:name="_Toc32332326"/>
      <w:bookmarkStart w:id="3093" w:name="_Toc37430243"/>
      <w:bookmarkStart w:id="3094" w:name="_Toc43739346"/>
      <w:bookmarkStart w:id="3095" w:name="_Toc46347107"/>
      <w:bookmarkStart w:id="3096" w:name="_Toc53166046"/>
      <w:bookmarkStart w:id="3097" w:name="_Toc53166741"/>
      <w:bookmarkStart w:id="3098" w:name="_Toc53167435"/>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3092"/>
      <w:bookmarkEnd w:id="3093"/>
      <w:bookmarkEnd w:id="3094"/>
      <w:bookmarkEnd w:id="3095"/>
      <w:bookmarkEnd w:id="3096"/>
      <w:bookmarkEnd w:id="3097"/>
      <w:bookmarkEnd w:id="3098"/>
      <w:r w:rsidRPr="00E11EA5" w:rsidDel="00F53EF8">
        <w:t xml:space="preserve"> </w:t>
      </w:r>
    </w:p>
    <w:p w14:paraId="7B57A799" w14:textId="77777777" w:rsidR="00FF68ED" w:rsidRPr="00E11EA5" w:rsidRDefault="00FF68ED" w:rsidP="00FF68ED">
      <w:pPr>
        <w:pStyle w:val="Heading4"/>
        <w:rPr>
          <w:lang w:eastAsia="sv-SE"/>
        </w:rPr>
      </w:pPr>
      <w:bookmarkStart w:id="3099" w:name="_Toc32332327"/>
      <w:bookmarkStart w:id="3100" w:name="_Toc37430244"/>
      <w:bookmarkStart w:id="3101" w:name="_Toc43739347"/>
      <w:bookmarkStart w:id="3102" w:name="_Toc46347108"/>
      <w:bookmarkStart w:id="3103" w:name="_Toc53166047"/>
      <w:bookmarkStart w:id="3104" w:name="_Toc53166742"/>
      <w:bookmarkStart w:id="3105" w:name="_Toc53167436"/>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3099"/>
      <w:bookmarkEnd w:id="3100"/>
      <w:bookmarkEnd w:id="3101"/>
      <w:bookmarkEnd w:id="3102"/>
      <w:bookmarkEnd w:id="3103"/>
      <w:bookmarkEnd w:id="3104"/>
      <w:bookmarkEnd w:id="3105"/>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3106" w:name="_Toc32332328"/>
      <w:bookmarkStart w:id="3107" w:name="_Toc37430245"/>
      <w:bookmarkStart w:id="3108" w:name="_Toc43739348"/>
      <w:bookmarkStart w:id="3109" w:name="_Toc46347109"/>
      <w:bookmarkStart w:id="3110" w:name="_Toc53166048"/>
      <w:bookmarkStart w:id="3111" w:name="_Toc53166743"/>
      <w:bookmarkStart w:id="3112" w:name="_Toc53167437"/>
      <w:r w:rsidRPr="00E11EA5">
        <w:rPr>
          <w:lang w:eastAsia="sv-SE"/>
        </w:rPr>
        <w:t>10.7.3.2</w:t>
      </w:r>
      <w:r w:rsidRPr="00E11EA5">
        <w:rPr>
          <w:lang w:eastAsia="sv-SE"/>
        </w:rPr>
        <w:tab/>
        <w:t xml:space="preserve">Test </w:t>
      </w:r>
      <w:r w:rsidRPr="00E11EA5">
        <w:t>procedure</w:t>
      </w:r>
      <w:bookmarkEnd w:id="3106"/>
      <w:bookmarkEnd w:id="3107"/>
      <w:bookmarkEnd w:id="3108"/>
      <w:bookmarkEnd w:id="3109"/>
      <w:bookmarkEnd w:id="3110"/>
      <w:bookmarkEnd w:id="3111"/>
      <w:bookmarkEnd w:id="3112"/>
    </w:p>
    <w:p w14:paraId="02627199" w14:textId="77777777" w:rsidR="00FF68ED" w:rsidRPr="00E11EA5" w:rsidRDefault="00FF68ED" w:rsidP="00FF68ED">
      <w:pPr>
        <w:pStyle w:val="Heading5"/>
        <w:rPr>
          <w:lang w:eastAsia="sv-SE"/>
        </w:rPr>
      </w:pPr>
      <w:bookmarkStart w:id="3113" w:name="_Toc32332329"/>
      <w:bookmarkStart w:id="3114" w:name="_Toc37430246"/>
      <w:bookmarkStart w:id="3115" w:name="_Toc43739349"/>
      <w:bookmarkStart w:id="3116" w:name="_Toc46347110"/>
      <w:bookmarkStart w:id="3117" w:name="_Toc53166049"/>
      <w:bookmarkStart w:id="3118" w:name="_Toc53166744"/>
      <w:bookmarkStart w:id="3119" w:name="_Toc53167438"/>
      <w:r w:rsidRPr="00E11EA5">
        <w:rPr>
          <w:lang w:eastAsia="sv-SE"/>
        </w:rPr>
        <w:t>10.7.3.2.1</w:t>
      </w:r>
      <w:r w:rsidRPr="00E11EA5">
        <w:rPr>
          <w:lang w:eastAsia="sv-SE"/>
        </w:rPr>
        <w:tab/>
      </w:r>
      <w:r w:rsidRPr="00E11EA5">
        <w:t xml:space="preserve">Stage 1: </w:t>
      </w:r>
      <w:r w:rsidRPr="00E11EA5">
        <w:rPr>
          <w:lang w:eastAsia="sv-SE"/>
        </w:rPr>
        <w:t>Calibration</w:t>
      </w:r>
      <w:bookmarkEnd w:id="3113"/>
      <w:bookmarkEnd w:id="3114"/>
      <w:bookmarkEnd w:id="3115"/>
      <w:bookmarkEnd w:id="3116"/>
      <w:bookmarkEnd w:id="3117"/>
      <w:bookmarkEnd w:id="3118"/>
      <w:bookmarkEnd w:id="3119"/>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3120" w:name="_Toc32332330"/>
      <w:bookmarkStart w:id="3121" w:name="_Toc37430247"/>
      <w:bookmarkStart w:id="3122" w:name="_Toc43739350"/>
      <w:bookmarkStart w:id="3123" w:name="_Toc46347111"/>
      <w:bookmarkStart w:id="3124" w:name="_Toc53166050"/>
      <w:bookmarkStart w:id="3125" w:name="_Toc53166745"/>
      <w:bookmarkStart w:id="3126" w:name="_Toc53167439"/>
      <w:r w:rsidRPr="00E11EA5">
        <w:rPr>
          <w:lang w:eastAsia="sv-SE"/>
        </w:rPr>
        <w:t>10.7.3.2.2</w:t>
      </w:r>
      <w:r w:rsidRPr="00E11EA5">
        <w:tab/>
        <w:t>Stage 2: BS measurement</w:t>
      </w:r>
      <w:bookmarkEnd w:id="3120"/>
      <w:bookmarkEnd w:id="3121"/>
      <w:bookmarkEnd w:id="3122"/>
      <w:bookmarkEnd w:id="3123"/>
      <w:bookmarkEnd w:id="3124"/>
      <w:bookmarkEnd w:id="3125"/>
      <w:bookmarkEnd w:id="3126"/>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3127" w:name="_Toc32332331"/>
      <w:bookmarkStart w:id="3128" w:name="_Toc37430248"/>
      <w:bookmarkStart w:id="3129" w:name="_Toc43739351"/>
      <w:bookmarkStart w:id="3130" w:name="_Toc46347112"/>
      <w:bookmarkStart w:id="3131" w:name="_Toc53166051"/>
      <w:bookmarkStart w:id="3132" w:name="_Toc53166746"/>
      <w:bookmarkStart w:id="3133" w:name="_Toc53167440"/>
      <w:r w:rsidRPr="00E11EA5">
        <w:lastRenderedPageBreak/>
        <w:t>10.7.3.3</w:t>
      </w:r>
      <w:r w:rsidRPr="00E11EA5">
        <w:tab/>
      </w:r>
      <w:r w:rsidRPr="00E11EA5">
        <w:rPr>
          <w:lang w:eastAsia="sv-SE"/>
        </w:rPr>
        <w:t>MU value derivation, FR1</w:t>
      </w:r>
      <w:bookmarkEnd w:id="3127"/>
      <w:bookmarkEnd w:id="3128"/>
      <w:bookmarkEnd w:id="3129"/>
      <w:bookmarkEnd w:id="3130"/>
      <w:bookmarkEnd w:id="3131"/>
      <w:bookmarkEnd w:id="3132"/>
      <w:bookmarkEnd w:id="3133"/>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3134" w:name="_Toc32332332"/>
      <w:bookmarkStart w:id="3135" w:name="_Toc37430249"/>
      <w:bookmarkStart w:id="3136" w:name="_Toc43739352"/>
      <w:bookmarkStart w:id="3137" w:name="_Toc46347113"/>
      <w:bookmarkStart w:id="3138" w:name="_Toc53166052"/>
      <w:bookmarkStart w:id="3139" w:name="_Toc53166747"/>
      <w:bookmarkStart w:id="3140" w:name="_Toc53167441"/>
      <w:r w:rsidRPr="00E11EA5">
        <w:t>10.7.4</w:t>
      </w:r>
      <w:r w:rsidRPr="00E11EA5">
        <w:tab/>
        <w:t>Maximum accepted test system uncertainty</w:t>
      </w:r>
      <w:bookmarkEnd w:id="3134"/>
      <w:bookmarkEnd w:id="3135"/>
      <w:bookmarkEnd w:id="3136"/>
      <w:bookmarkEnd w:id="3137"/>
      <w:bookmarkEnd w:id="3138"/>
      <w:bookmarkEnd w:id="3139"/>
      <w:bookmarkEnd w:id="3140"/>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3141" w:name="_Toc32332333"/>
      <w:bookmarkStart w:id="3142" w:name="_Toc37430250"/>
      <w:bookmarkStart w:id="3143" w:name="_Toc43739353"/>
      <w:bookmarkStart w:id="3144" w:name="_Toc46347114"/>
      <w:bookmarkStart w:id="3145" w:name="_Toc53166053"/>
      <w:bookmarkStart w:id="3146" w:name="_Toc53166748"/>
      <w:bookmarkStart w:id="3147" w:name="_Toc53167442"/>
      <w:r w:rsidRPr="00E11EA5">
        <w:t>10.7.5</w:t>
      </w:r>
      <w:r w:rsidRPr="00E11EA5">
        <w:tab/>
        <w:t>Test Tolerance for OTA ICS</w:t>
      </w:r>
      <w:bookmarkEnd w:id="3141"/>
      <w:bookmarkEnd w:id="3142"/>
      <w:bookmarkEnd w:id="3143"/>
      <w:bookmarkEnd w:id="3144"/>
      <w:bookmarkEnd w:id="3145"/>
      <w:bookmarkEnd w:id="3146"/>
      <w:bookmarkEnd w:id="3147"/>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28526133" w14:textId="15998B5F" w:rsidR="00883ED0" w:rsidRPr="00E11EA5" w:rsidRDefault="00883ED0" w:rsidP="00883ED0">
      <w:pPr>
        <w:rPr>
          <w:lang w:eastAsia="zh-CN"/>
        </w:rPr>
      </w:pPr>
      <w:bookmarkStart w:id="3148" w:name="_Toc21086478"/>
      <w:bookmarkStart w:id="3149"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E49247F" w14:textId="77777777" w:rsidR="00FF68ED" w:rsidRPr="00E11EA5" w:rsidRDefault="00FF68ED" w:rsidP="00FF68ED">
      <w:pPr>
        <w:spacing w:after="0"/>
        <w:rPr>
          <w:rFonts w:ascii="Arial" w:hAnsi="Arial"/>
          <w:sz w:val="36"/>
          <w:lang w:eastAsia="ja-JP"/>
        </w:rPr>
      </w:pPr>
      <w:r w:rsidRPr="00E11EA5">
        <w:rPr>
          <w:lang w:eastAsia="ja-JP"/>
        </w:rPr>
        <w:br w:type="page"/>
      </w:r>
    </w:p>
    <w:p w14:paraId="2709C713" w14:textId="77777777" w:rsidR="00FF68ED" w:rsidRPr="00E11EA5" w:rsidRDefault="00FF68ED" w:rsidP="00FF68ED">
      <w:pPr>
        <w:pStyle w:val="Heading1"/>
        <w:rPr>
          <w:lang w:eastAsia="ja-JP"/>
        </w:rPr>
      </w:pPr>
      <w:bookmarkStart w:id="3150" w:name="_Toc37430251"/>
      <w:bookmarkStart w:id="3151" w:name="_Toc43739354"/>
      <w:bookmarkStart w:id="3152" w:name="_Toc46347115"/>
      <w:bookmarkStart w:id="3153" w:name="_Toc53166054"/>
      <w:bookmarkStart w:id="3154" w:name="_Toc53166749"/>
      <w:bookmarkStart w:id="3155" w:name="_Toc53167443"/>
      <w:r w:rsidRPr="00E11EA5">
        <w:rPr>
          <w:lang w:eastAsia="ja-JP"/>
        </w:rPr>
        <w:lastRenderedPageBreak/>
        <w:t>11</w:t>
      </w:r>
      <w:r w:rsidRPr="00E11EA5">
        <w:rPr>
          <w:lang w:eastAsia="ja-JP"/>
        </w:rPr>
        <w:tab/>
        <w:t>In-band TRP requirements</w:t>
      </w:r>
      <w:bookmarkEnd w:id="3148"/>
      <w:bookmarkEnd w:id="3149"/>
      <w:bookmarkEnd w:id="3150"/>
      <w:bookmarkEnd w:id="3151"/>
      <w:bookmarkEnd w:id="3152"/>
      <w:bookmarkEnd w:id="3153"/>
      <w:bookmarkEnd w:id="3154"/>
      <w:bookmarkEnd w:id="3155"/>
    </w:p>
    <w:p w14:paraId="3D26DA73" w14:textId="77777777" w:rsidR="00FF68ED" w:rsidRPr="00E11EA5" w:rsidRDefault="00FF68ED" w:rsidP="00FF68ED">
      <w:pPr>
        <w:pStyle w:val="Heading2"/>
        <w:ind w:left="576" w:hanging="576"/>
        <w:rPr>
          <w:lang w:eastAsia="en-CA"/>
        </w:rPr>
      </w:pPr>
      <w:bookmarkStart w:id="3156" w:name="_Toc32332335"/>
      <w:bookmarkStart w:id="3157" w:name="_Toc37430252"/>
      <w:bookmarkStart w:id="3158" w:name="_Toc43739355"/>
      <w:bookmarkStart w:id="3159" w:name="_Toc46347116"/>
      <w:bookmarkStart w:id="3160" w:name="_Toc21086479"/>
      <w:bookmarkStart w:id="3161" w:name="_Toc29768916"/>
      <w:bookmarkStart w:id="3162" w:name="_Toc53166055"/>
      <w:bookmarkStart w:id="3163" w:name="_Toc53166750"/>
      <w:bookmarkStart w:id="3164" w:name="_Toc53167444"/>
      <w:r w:rsidRPr="00E11EA5">
        <w:rPr>
          <w:lang w:eastAsia="en-CA"/>
        </w:rPr>
        <w:t>11.1</w:t>
      </w:r>
      <w:r w:rsidRPr="00E11EA5">
        <w:rPr>
          <w:lang w:eastAsia="en-CA"/>
        </w:rPr>
        <w:tab/>
        <w:t>General</w:t>
      </w:r>
      <w:bookmarkEnd w:id="3156"/>
      <w:bookmarkEnd w:id="3157"/>
      <w:bookmarkEnd w:id="3158"/>
      <w:bookmarkEnd w:id="3159"/>
      <w:bookmarkEnd w:id="3162"/>
      <w:bookmarkEnd w:id="3163"/>
      <w:bookmarkEnd w:id="3164"/>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3165" w:name="_Toc32332336"/>
      <w:bookmarkStart w:id="3166" w:name="_Toc37430253"/>
      <w:bookmarkStart w:id="3167" w:name="_Toc43739356"/>
      <w:bookmarkStart w:id="3168" w:name="_Toc46347117"/>
      <w:bookmarkStart w:id="3169" w:name="_Toc53166056"/>
      <w:bookmarkStart w:id="3170" w:name="_Toc53166751"/>
      <w:bookmarkStart w:id="3171" w:name="_Toc53167445"/>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3165"/>
      <w:bookmarkEnd w:id="3166"/>
      <w:bookmarkEnd w:id="3167"/>
      <w:bookmarkEnd w:id="3168"/>
      <w:bookmarkEnd w:id="3169"/>
      <w:bookmarkEnd w:id="3170"/>
      <w:bookmarkEnd w:id="3171"/>
      <w:r w:rsidRPr="00E11EA5">
        <w:rPr>
          <w:lang w:eastAsia="ja-JP"/>
        </w:rPr>
        <w:t xml:space="preserve"> </w:t>
      </w:r>
      <w:bookmarkEnd w:id="3160"/>
      <w:bookmarkEnd w:id="3161"/>
    </w:p>
    <w:p w14:paraId="785F10CE" w14:textId="77777777" w:rsidR="00FF68ED" w:rsidRPr="00E11EA5" w:rsidRDefault="00FF68ED" w:rsidP="00FF68ED">
      <w:pPr>
        <w:pStyle w:val="Heading3"/>
      </w:pPr>
      <w:bookmarkStart w:id="3172" w:name="_Toc21086480"/>
      <w:bookmarkStart w:id="3173" w:name="_Toc29768917"/>
      <w:bookmarkStart w:id="3174" w:name="_Toc32332337"/>
      <w:bookmarkStart w:id="3175" w:name="_Toc37430254"/>
      <w:bookmarkStart w:id="3176" w:name="_Toc43739357"/>
      <w:bookmarkStart w:id="3177" w:name="_Toc46347118"/>
      <w:bookmarkStart w:id="3178" w:name="_Toc53166057"/>
      <w:bookmarkStart w:id="3179" w:name="_Toc53166752"/>
      <w:bookmarkStart w:id="3180" w:name="_Toc53167446"/>
      <w:r w:rsidRPr="00E11EA5">
        <w:t>11.2.1</w:t>
      </w:r>
      <w:r w:rsidRPr="00E11EA5">
        <w:tab/>
        <w:t>General</w:t>
      </w:r>
      <w:bookmarkEnd w:id="3172"/>
      <w:bookmarkEnd w:id="3173"/>
      <w:bookmarkEnd w:id="3174"/>
      <w:bookmarkEnd w:id="3175"/>
      <w:bookmarkEnd w:id="3176"/>
      <w:bookmarkEnd w:id="3177"/>
      <w:bookmarkEnd w:id="3178"/>
      <w:bookmarkEnd w:id="3179"/>
      <w:bookmarkEnd w:id="3180"/>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3181" w:name="_Toc21086481"/>
      <w:bookmarkStart w:id="3182" w:name="_Toc29768918"/>
      <w:bookmarkStart w:id="3183" w:name="_Toc32332338"/>
      <w:bookmarkStart w:id="3184" w:name="_Toc37430255"/>
      <w:bookmarkStart w:id="3185" w:name="_Toc43739358"/>
      <w:bookmarkStart w:id="3186" w:name="_Toc46347119"/>
      <w:bookmarkStart w:id="3187" w:name="_Toc53166058"/>
      <w:bookmarkStart w:id="3188" w:name="_Toc53166753"/>
      <w:bookmarkStart w:id="3189" w:name="_Toc53167447"/>
      <w:r w:rsidRPr="00E11EA5">
        <w:t>11.2.2</w:t>
      </w:r>
      <w:r w:rsidRPr="00E11EA5">
        <w:tab/>
        <w:t>Indoor Anechoic Chamber</w:t>
      </w:r>
      <w:bookmarkEnd w:id="3181"/>
      <w:bookmarkEnd w:id="3182"/>
      <w:bookmarkEnd w:id="3183"/>
      <w:bookmarkEnd w:id="3184"/>
      <w:bookmarkEnd w:id="3185"/>
      <w:bookmarkEnd w:id="3186"/>
      <w:bookmarkEnd w:id="3187"/>
      <w:bookmarkEnd w:id="3188"/>
      <w:bookmarkEnd w:id="3189"/>
    </w:p>
    <w:p w14:paraId="1B54A721" w14:textId="77777777" w:rsidR="00FF68ED" w:rsidRPr="00E11EA5" w:rsidRDefault="00FF68ED" w:rsidP="00FF68ED">
      <w:pPr>
        <w:pStyle w:val="Heading4"/>
        <w:rPr>
          <w:lang w:eastAsia="sv-SE"/>
        </w:rPr>
      </w:pPr>
      <w:bookmarkStart w:id="3190" w:name="_Toc32332339"/>
      <w:bookmarkStart w:id="3191" w:name="_Toc37430256"/>
      <w:bookmarkStart w:id="3192" w:name="_Toc43739359"/>
      <w:bookmarkStart w:id="3193" w:name="_Toc46347120"/>
      <w:bookmarkStart w:id="3194" w:name="_Toc53166059"/>
      <w:bookmarkStart w:id="3195" w:name="_Toc53166754"/>
      <w:bookmarkStart w:id="3196" w:name="_Toc53167448"/>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3190"/>
      <w:bookmarkEnd w:id="3191"/>
      <w:bookmarkEnd w:id="3192"/>
      <w:bookmarkEnd w:id="3193"/>
      <w:bookmarkEnd w:id="3194"/>
      <w:bookmarkEnd w:id="3195"/>
      <w:bookmarkEnd w:id="3196"/>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3197" w:name="_Toc32332340"/>
      <w:bookmarkStart w:id="3198" w:name="_Toc37430257"/>
      <w:bookmarkStart w:id="3199" w:name="_Toc43739360"/>
      <w:bookmarkStart w:id="3200" w:name="_Toc46347121"/>
      <w:bookmarkStart w:id="3201" w:name="_Toc53166060"/>
      <w:bookmarkStart w:id="3202" w:name="_Toc53166755"/>
      <w:bookmarkStart w:id="3203" w:name="_Toc53167449"/>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3197"/>
      <w:bookmarkEnd w:id="3198"/>
      <w:bookmarkEnd w:id="3199"/>
      <w:bookmarkEnd w:id="3200"/>
      <w:bookmarkEnd w:id="3201"/>
      <w:bookmarkEnd w:id="3202"/>
      <w:bookmarkEnd w:id="3203"/>
    </w:p>
    <w:p w14:paraId="5674CD3E" w14:textId="77777777" w:rsidR="00FF68ED" w:rsidRPr="00E11EA5" w:rsidRDefault="00FF68ED" w:rsidP="00FF68ED">
      <w:pPr>
        <w:pStyle w:val="Heading5"/>
      </w:pPr>
      <w:bookmarkStart w:id="3204" w:name="_Toc32332341"/>
      <w:bookmarkStart w:id="3205" w:name="_Toc37430258"/>
      <w:bookmarkStart w:id="3206" w:name="_Toc43739361"/>
      <w:bookmarkStart w:id="3207" w:name="_Toc46347122"/>
      <w:bookmarkStart w:id="3208" w:name="_Toc53166061"/>
      <w:bookmarkStart w:id="3209" w:name="_Toc53166756"/>
      <w:bookmarkStart w:id="3210" w:name="_Toc53167450"/>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3204"/>
      <w:bookmarkEnd w:id="3205"/>
      <w:bookmarkEnd w:id="3206"/>
      <w:bookmarkEnd w:id="3207"/>
      <w:bookmarkEnd w:id="3208"/>
      <w:bookmarkEnd w:id="3209"/>
      <w:bookmarkEnd w:id="3210"/>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3211" w:name="_Toc32332342"/>
      <w:bookmarkStart w:id="3212" w:name="_Toc37430259"/>
      <w:bookmarkStart w:id="3213" w:name="_Toc43739362"/>
      <w:bookmarkStart w:id="3214" w:name="_Toc46347123"/>
      <w:bookmarkStart w:id="3215" w:name="_Toc21086484"/>
      <w:bookmarkStart w:id="3216" w:name="_Toc29768921"/>
      <w:bookmarkStart w:id="3217" w:name="_Toc53166062"/>
      <w:bookmarkStart w:id="3218" w:name="_Toc53166757"/>
      <w:bookmarkStart w:id="3219" w:name="_Toc5316745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3211"/>
      <w:bookmarkEnd w:id="3212"/>
      <w:bookmarkEnd w:id="3213"/>
      <w:bookmarkEnd w:id="3214"/>
      <w:bookmarkEnd w:id="3217"/>
      <w:bookmarkEnd w:id="3218"/>
      <w:bookmarkEnd w:id="3219"/>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3215"/>
      <w:bookmarkEnd w:id="3216"/>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3220" w:name="_Toc21086487"/>
      <w:bookmarkStart w:id="3221" w:name="_Toc29768924"/>
      <w:bookmarkStart w:id="3222" w:name="_Toc32332343"/>
      <w:bookmarkStart w:id="3223" w:name="_Toc37430260"/>
      <w:bookmarkStart w:id="3224" w:name="_Toc43739363"/>
      <w:bookmarkStart w:id="3225" w:name="_Toc46347124"/>
      <w:bookmarkStart w:id="3226" w:name="_Toc53166063"/>
      <w:bookmarkStart w:id="3227" w:name="_Toc53166758"/>
      <w:bookmarkStart w:id="3228" w:name="_Toc53167452"/>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3220"/>
      <w:bookmarkEnd w:id="3221"/>
      <w:r w:rsidRPr="00E11EA5">
        <w:t xml:space="preserve"> derivation, FR1</w:t>
      </w:r>
      <w:bookmarkEnd w:id="3222"/>
      <w:bookmarkEnd w:id="3223"/>
      <w:bookmarkEnd w:id="3224"/>
      <w:bookmarkEnd w:id="3225"/>
      <w:bookmarkEnd w:id="3226"/>
      <w:bookmarkEnd w:id="3227"/>
      <w:bookmarkEnd w:id="3228"/>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883ED0"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213BF3AC"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13FFDC63"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883ED0"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35BCA0E4"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59B67FB4"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494E100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3229" w:name="_Toc32332344"/>
      <w:bookmarkStart w:id="3230" w:name="_Toc37430261"/>
      <w:bookmarkStart w:id="3231" w:name="_Toc43739364"/>
      <w:bookmarkStart w:id="3232" w:name="_Toc46347125"/>
      <w:bookmarkStart w:id="3233" w:name="_Toc21086488"/>
      <w:bookmarkStart w:id="3234" w:name="_Toc29768925"/>
      <w:bookmarkStart w:id="3235" w:name="_Toc53166064"/>
      <w:bookmarkStart w:id="3236" w:name="_Toc53166759"/>
      <w:bookmarkStart w:id="3237" w:name="_Toc53167453"/>
      <w:r w:rsidRPr="00E11EA5">
        <w:t>11.2.3</w:t>
      </w:r>
      <w:r w:rsidRPr="00E11EA5">
        <w:tab/>
        <w:t>Compact Antenna Test Range</w:t>
      </w:r>
      <w:bookmarkEnd w:id="3229"/>
      <w:bookmarkEnd w:id="3230"/>
      <w:bookmarkEnd w:id="3231"/>
      <w:bookmarkEnd w:id="3232"/>
      <w:bookmarkEnd w:id="3235"/>
      <w:bookmarkEnd w:id="3236"/>
      <w:bookmarkEnd w:id="3237"/>
      <w:r w:rsidRPr="00E11EA5" w:rsidDel="0083471D">
        <w:t xml:space="preserve"> </w:t>
      </w:r>
    </w:p>
    <w:p w14:paraId="32F8B1BE" w14:textId="77777777" w:rsidR="00FF68ED" w:rsidRPr="00E11EA5" w:rsidRDefault="00FF68ED" w:rsidP="00FF68ED">
      <w:pPr>
        <w:pStyle w:val="Heading4"/>
        <w:rPr>
          <w:lang w:eastAsia="sv-SE"/>
        </w:rPr>
      </w:pPr>
      <w:bookmarkStart w:id="3238" w:name="_Toc32332345"/>
      <w:bookmarkStart w:id="3239" w:name="_Toc37430262"/>
      <w:bookmarkStart w:id="3240" w:name="_Toc43739365"/>
      <w:bookmarkStart w:id="3241" w:name="_Toc46347126"/>
      <w:bookmarkStart w:id="3242" w:name="_Toc53166065"/>
      <w:bookmarkStart w:id="3243" w:name="_Toc53166760"/>
      <w:bookmarkStart w:id="3244" w:name="_Toc53167454"/>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3238"/>
      <w:bookmarkEnd w:id="3239"/>
      <w:bookmarkEnd w:id="3240"/>
      <w:bookmarkEnd w:id="3241"/>
      <w:bookmarkEnd w:id="3242"/>
      <w:bookmarkEnd w:id="3243"/>
      <w:bookmarkEnd w:id="3244"/>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3245" w:name="_Toc32332346"/>
      <w:bookmarkStart w:id="3246" w:name="_Toc37430263"/>
      <w:bookmarkStart w:id="3247" w:name="_Toc43739366"/>
      <w:bookmarkStart w:id="3248" w:name="_Toc46347127"/>
      <w:bookmarkStart w:id="3249" w:name="_Toc53166066"/>
      <w:bookmarkStart w:id="3250" w:name="_Toc53166761"/>
      <w:bookmarkStart w:id="3251" w:name="_Toc53167455"/>
      <w:r w:rsidRPr="00E11EA5">
        <w:rPr>
          <w:lang w:eastAsia="sv-SE"/>
        </w:rPr>
        <w:t>11.2.3.2</w:t>
      </w:r>
      <w:r w:rsidRPr="00E11EA5">
        <w:rPr>
          <w:lang w:eastAsia="sv-SE"/>
        </w:rPr>
        <w:tab/>
        <w:t xml:space="preserve">Test </w:t>
      </w:r>
      <w:r w:rsidRPr="00E11EA5">
        <w:t>procedure</w:t>
      </w:r>
      <w:bookmarkEnd w:id="3245"/>
      <w:bookmarkEnd w:id="3246"/>
      <w:bookmarkEnd w:id="3247"/>
      <w:bookmarkEnd w:id="3248"/>
      <w:bookmarkEnd w:id="3249"/>
      <w:bookmarkEnd w:id="3250"/>
      <w:bookmarkEnd w:id="3251"/>
    </w:p>
    <w:p w14:paraId="565E6453" w14:textId="77777777" w:rsidR="00FF68ED" w:rsidRPr="00E11EA5" w:rsidRDefault="00FF68ED" w:rsidP="00FF68ED">
      <w:pPr>
        <w:pStyle w:val="Heading5"/>
        <w:rPr>
          <w:lang w:eastAsia="sv-SE"/>
        </w:rPr>
      </w:pPr>
      <w:bookmarkStart w:id="3252" w:name="_Toc32332347"/>
      <w:bookmarkStart w:id="3253" w:name="_Toc37430264"/>
      <w:bookmarkStart w:id="3254" w:name="_Toc43739367"/>
      <w:bookmarkStart w:id="3255" w:name="_Toc46347128"/>
      <w:bookmarkStart w:id="3256" w:name="_Toc53166067"/>
      <w:bookmarkStart w:id="3257" w:name="_Toc53166762"/>
      <w:bookmarkStart w:id="3258" w:name="_Toc53167456"/>
      <w:r w:rsidRPr="00E11EA5">
        <w:rPr>
          <w:lang w:eastAsia="sv-SE"/>
        </w:rPr>
        <w:t>11.2.3.2.1</w:t>
      </w:r>
      <w:r w:rsidRPr="00E11EA5">
        <w:rPr>
          <w:lang w:eastAsia="sv-SE"/>
        </w:rPr>
        <w:tab/>
      </w:r>
      <w:r w:rsidRPr="00E11EA5">
        <w:t xml:space="preserve">Stage 1: </w:t>
      </w:r>
      <w:r w:rsidRPr="00E11EA5">
        <w:rPr>
          <w:lang w:eastAsia="sv-SE"/>
        </w:rPr>
        <w:t>Calibration</w:t>
      </w:r>
      <w:bookmarkEnd w:id="3252"/>
      <w:bookmarkEnd w:id="3253"/>
      <w:bookmarkEnd w:id="3254"/>
      <w:bookmarkEnd w:id="3255"/>
      <w:bookmarkEnd w:id="3256"/>
      <w:bookmarkEnd w:id="3257"/>
      <w:bookmarkEnd w:id="3258"/>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3233"/>
    <w:bookmarkEnd w:id="3234"/>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3259" w:name="_Toc32332348"/>
      <w:bookmarkStart w:id="3260" w:name="_Toc37430265"/>
      <w:bookmarkStart w:id="3261" w:name="_Toc43739368"/>
      <w:bookmarkStart w:id="3262" w:name="_Toc46347129"/>
      <w:bookmarkStart w:id="3263" w:name="_Toc21086491"/>
      <w:bookmarkStart w:id="3264" w:name="_Toc29768928"/>
      <w:bookmarkStart w:id="3265" w:name="_Toc53166068"/>
      <w:bookmarkStart w:id="3266" w:name="_Toc53166763"/>
      <w:bookmarkStart w:id="3267" w:name="_Toc53167457"/>
      <w:r w:rsidRPr="00E11EA5">
        <w:rPr>
          <w:lang w:eastAsia="sv-SE"/>
        </w:rPr>
        <w:t>11.2.3.2.2</w:t>
      </w:r>
      <w:r w:rsidRPr="00E11EA5">
        <w:rPr>
          <w:lang w:eastAsia="sv-SE"/>
        </w:rPr>
        <w:tab/>
      </w:r>
      <w:r w:rsidRPr="00E11EA5">
        <w:t xml:space="preserve">Stage 2: BS </w:t>
      </w:r>
      <w:r w:rsidRPr="00E11EA5">
        <w:rPr>
          <w:lang w:eastAsia="sv-SE"/>
        </w:rPr>
        <w:t>measurement</w:t>
      </w:r>
      <w:bookmarkEnd w:id="3259"/>
      <w:bookmarkEnd w:id="3260"/>
      <w:bookmarkEnd w:id="3261"/>
      <w:bookmarkEnd w:id="3262"/>
      <w:bookmarkEnd w:id="3265"/>
      <w:bookmarkEnd w:id="3266"/>
      <w:bookmarkEnd w:id="3267"/>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3263"/>
    <w:bookmarkEnd w:id="3264"/>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3268" w:name="_Toc32332349"/>
      <w:bookmarkStart w:id="3269" w:name="_Toc37430266"/>
      <w:bookmarkStart w:id="3270" w:name="_Toc43739369"/>
      <w:bookmarkStart w:id="3271" w:name="_Toc46347130"/>
      <w:bookmarkStart w:id="3272" w:name="_Toc21086494"/>
      <w:bookmarkStart w:id="3273" w:name="_Toc29768931"/>
      <w:bookmarkStart w:id="3274" w:name="_Toc53166069"/>
      <w:bookmarkStart w:id="3275" w:name="_Toc53166764"/>
      <w:bookmarkStart w:id="3276" w:name="_Toc53167458"/>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3268"/>
      <w:bookmarkEnd w:id="3269"/>
      <w:bookmarkEnd w:id="3270"/>
      <w:bookmarkEnd w:id="3271"/>
      <w:bookmarkEnd w:id="3274"/>
      <w:bookmarkEnd w:id="3275"/>
      <w:bookmarkEnd w:id="3276"/>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3272"/>
      <w:bookmarkEnd w:id="3273"/>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883ED0">
            <w:pPr>
              <w:pStyle w:val="TAH"/>
              <w:rPr>
                <w:lang w:val="en-US" w:eastAsia="zh-CN"/>
              </w:rPr>
            </w:pPr>
            <w:r w:rsidRPr="00E11EA5">
              <w:rPr>
                <w:lang w:val="en-US" w:eastAsia="zh-CN"/>
              </w:rPr>
              <w:t xml:space="preserve">Stage 2: </w:t>
            </w:r>
            <w:r w:rsidR="002D77C7" w:rsidRPr="00E11EA5">
              <w:rPr>
                <w:lang w:val="en-US" w:eastAsia="zh-CN"/>
              </w:rPr>
              <w:t>BS</w:t>
            </w:r>
            <w:r w:rsidRPr="00E11EA5">
              <w:rPr>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883ED0">
            <w:pPr>
              <w:pStyle w:val="TAH"/>
              <w:rPr>
                <w:lang w:val="en-US" w:eastAsia="zh-CN"/>
              </w:rPr>
            </w:pPr>
            <w:r w:rsidRPr="00E11EA5">
              <w:rPr>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3277" w:name="_Toc32332350"/>
      <w:bookmarkStart w:id="3278" w:name="_Toc37430267"/>
      <w:bookmarkStart w:id="3279" w:name="_Toc43739370"/>
      <w:bookmarkStart w:id="3280" w:name="_Toc46347131"/>
      <w:bookmarkStart w:id="3281" w:name="_Toc53166070"/>
      <w:bookmarkStart w:id="3282" w:name="_Toc53166765"/>
      <w:bookmarkStart w:id="3283" w:name="_Toc53167459"/>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3277"/>
      <w:bookmarkEnd w:id="3278"/>
      <w:bookmarkEnd w:id="3279"/>
      <w:bookmarkEnd w:id="3280"/>
      <w:bookmarkEnd w:id="3281"/>
      <w:bookmarkEnd w:id="3282"/>
      <w:bookmarkEnd w:id="3283"/>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3284" w:name="_Toc21086495"/>
      <w:bookmarkStart w:id="3285" w:name="_Toc29768932"/>
      <w:bookmarkStart w:id="3286" w:name="_Toc32332351"/>
      <w:bookmarkStart w:id="3287" w:name="_Toc37430268"/>
      <w:bookmarkStart w:id="3288" w:name="_Toc43739371"/>
      <w:bookmarkStart w:id="3289" w:name="_Toc46347132"/>
      <w:bookmarkStart w:id="3290" w:name="_Toc53166071"/>
      <w:bookmarkStart w:id="3291" w:name="_Toc53166766"/>
      <w:bookmarkStart w:id="3292" w:name="_Toc53167460"/>
      <w:r w:rsidRPr="00E11EA5">
        <w:t>11.2.4</w:t>
      </w:r>
      <w:r w:rsidRPr="00E11EA5">
        <w:tab/>
        <w:t>Near Field</w:t>
      </w:r>
      <w:bookmarkEnd w:id="3284"/>
      <w:bookmarkEnd w:id="3285"/>
      <w:r w:rsidRPr="00E11EA5">
        <w:t xml:space="preserve"> Test Range</w:t>
      </w:r>
      <w:bookmarkEnd w:id="3286"/>
      <w:bookmarkEnd w:id="3287"/>
      <w:bookmarkEnd w:id="3288"/>
      <w:bookmarkEnd w:id="3289"/>
      <w:bookmarkEnd w:id="3290"/>
      <w:bookmarkEnd w:id="3291"/>
      <w:bookmarkEnd w:id="3292"/>
    </w:p>
    <w:p w14:paraId="2DE11530" w14:textId="77777777" w:rsidR="00FF68ED" w:rsidRPr="00E11EA5" w:rsidRDefault="00FF68ED" w:rsidP="00FF68ED">
      <w:pPr>
        <w:pStyle w:val="Heading4"/>
        <w:rPr>
          <w:lang w:eastAsia="sv-SE"/>
        </w:rPr>
      </w:pPr>
      <w:bookmarkStart w:id="3293" w:name="_Toc32332352"/>
      <w:bookmarkStart w:id="3294" w:name="_Toc37430269"/>
      <w:bookmarkStart w:id="3295" w:name="_Toc43739372"/>
      <w:bookmarkStart w:id="3296" w:name="_Toc46347133"/>
      <w:bookmarkStart w:id="3297" w:name="_Toc53166072"/>
      <w:bookmarkStart w:id="3298" w:name="_Toc53166767"/>
      <w:bookmarkStart w:id="3299" w:name="_Toc53167461"/>
      <w:r w:rsidRPr="00E11EA5">
        <w:rPr>
          <w:lang w:eastAsia="sv-SE"/>
        </w:rPr>
        <w:t>11.2.4.1</w:t>
      </w:r>
      <w:r w:rsidRPr="00E11EA5">
        <w:rPr>
          <w:lang w:eastAsia="sv-SE"/>
        </w:rPr>
        <w:tab/>
        <w:t>Measurement system description</w:t>
      </w:r>
      <w:bookmarkEnd w:id="3293"/>
      <w:bookmarkEnd w:id="3294"/>
      <w:bookmarkEnd w:id="3295"/>
      <w:bookmarkEnd w:id="3296"/>
      <w:bookmarkEnd w:id="3297"/>
      <w:bookmarkEnd w:id="3298"/>
      <w:bookmarkEnd w:id="3299"/>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3300" w:name="_Toc32332353"/>
      <w:bookmarkStart w:id="3301" w:name="_Toc37430270"/>
      <w:bookmarkStart w:id="3302" w:name="_Toc43739373"/>
      <w:bookmarkStart w:id="3303" w:name="_Toc46347134"/>
      <w:bookmarkStart w:id="3304" w:name="_Toc53166073"/>
      <w:bookmarkStart w:id="3305" w:name="_Toc53166768"/>
      <w:bookmarkStart w:id="3306" w:name="_Toc53167462"/>
      <w:r w:rsidRPr="00E11EA5">
        <w:rPr>
          <w:lang w:eastAsia="sv-SE"/>
        </w:rPr>
        <w:lastRenderedPageBreak/>
        <w:t>11.2.4.2</w:t>
      </w:r>
      <w:r w:rsidRPr="00E11EA5">
        <w:rPr>
          <w:lang w:eastAsia="sv-SE"/>
        </w:rPr>
        <w:tab/>
        <w:t>Test procedure</w:t>
      </w:r>
      <w:bookmarkEnd w:id="3300"/>
      <w:bookmarkEnd w:id="3301"/>
      <w:bookmarkEnd w:id="3302"/>
      <w:bookmarkEnd w:id="3303"/>
      <w:bookmarkEnd w:id="3304"/>
      <w:bookmarkEnd w:id="3305"/>
      <w:bookmarkEnd w:id="3306"/>
    </w:p>
    <w:p w14:paraId="77070402" w14:textId="77777777" w:rsidR="00FF68ED" w:rsidRPr="00E11EA5" w:rsidRDefault="00FF68ED" w:rsidP="00FF68ED">
      <w:pPr>
        <w:pStyle w:val="Heading5"/>
        <w:rPr>
          <w:lang w:eastAsia="sv-SE"/>
        </w:rPr>
      </w:pPr>
      <w:bookmarkStart w:id="3307" w:name="_Toc32332354"/>
      <w:bookmarkStart w:id="3308" w:name="_Toc37430271"/>
      <w:bookmarkStart w:id="3309" w:name="_Toc43739374"/>
      <w:bookmarkStart w:id="3310" w:name="_Toc46347135"/>
      <w:bookmarkStart w:id="3311" w:name="_Toc53166074"/>
      <w:bookmarkStart w:id="3312" w:name="_Toc53166769"/>
      <w:bookmarkStart w:id="3313" w:name="_Toc53167463"/>
      <w:r w:rsidRPr="00E11EA5">
        <w:rPr>
          <w:lang w:eastAsia="sv-SE"/>
        </w:rPr>
        <w:t>11.2.4.2.1</w:t>
      </w:r>
      <w:r w:rsidRPr="00E11EA5">
        <w:rPr>
          <w:lang w:eastAsia="sv-SE"/>
        </w:rPr>
        <w:tab/>
      </w:r>
      <w:r w:rsidRPr="00E11EA5">
        <w:t xml:space="preserve">Stage 1: </w:t>
      </w:r>
      <w:r w:rsidRPr="00E11EA5">
        <w:rPr>
          <w:lang w:eastAsia="sv-SE"/>
        </w:rPr>
        <w:t>Calibration</w:t>
      </w:r>
      <w:bookmarkEnd w:id="3307"/>
      <w:bookmarkEnd w:id="3308"/>
      <w:bookmarkEnd w:id="3309"/>
      <w:bookmarkEnd w:id="3310"/>
      <w:bookmarkEnd w:id="3311"/>
      <w:bookmarkEnd w:id="3312"/>
      <w:bookmarkEnd w:id="3313"/>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3314" w:name="_Toc32332355"/>
      <w:bookmarkStart w:id="3315" w:name="_Toc37430272"/>
      <w:bookmarkStart w:id="3316" w:name="_Toc43739375"/>
      <w:bookmarkStart w:id="3317" w:name="_Toc46347136"/>
      <w:bookmarkStart w:id="3318" w:name="_Toc53166075"/>
      <w:bookmarkStart w:id="3319" w:name="_Toc53166770"/>
      <w:bookmarkStart w:id="3320" w:name="_Toc53167464"/>
      <w:r w:rsidRPr="00E11EA5">
        <w:rPr>
          <w:lang w:eastAsia="sv-SE"/>
        </w:rPr>
        <w:t>11.2.4.2.2</w:t>
      </w:r>
      <w:r w:rsidRPr="00E11EA5">
        <w:rPr>
          <w:lang w:eastAsia="sv-SE"/>
        </w:rPr>
        <w:tab/>
      </w:r>
      <w:r w:rsidRPr="00E11EA5">
        <w:t xml:space="preserve">Stage 2: </w:t>
      </w:r>
      <w:r w:rsidRPr="00E11EA5">
        <w:rPr>
          <w:lang w:eastAsia="sv-SE"/>
        </w:rPr>
        <w:t>BS measurement</w:t>
      </w:r>
      <w:bookmarkEnd w:id="3314"/>
      <w:bookmarkEnd w:id="3315"/>
      <w:bookmarkEnd w:id="3316"/>
      <w:bookmarkEnd w:id="3317"/>
      <w:bookmarkEnd w:id="3318"/>
      <w:bookmarkEnd w:id="3319"/>
      <w:bookmarkEnd w:id="3320"/>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3321" w:name="_Toc21086501"/>
      <w:bookmarkStart w:id="3322" w:name="_Toc29768938"/>
      <w:bookmarkStart w:id="3323" w:name="_Toc32332356"/>
      <w:bookmarkStart w:id="3324" w:name="_Toc37430273"/>
      <w:bookmarkStart w:id="3325" w:name="_Toc43739376"/>
      <w:bookmarkStart w:id="3326" w:name="_Toc46347137"/>
      <w:bookmarkStart w:id="3327" w:name="_Toc53166076"/>
      <w:bookmarkStart w:id="3328" w:name="_Toc53166771"/>
      <w:bookmarkStart w:id="3329" w:name="_Toc53167465"/>
      <w:r w:rsidRPr="00E11EA5">
        <w:t>11.2.4.3</w:t>
      </w:r>
      <w:r w:rsidRPr="00E11EA5">
        <w:rPr>
          <w:lang w:eastAsia="ja-JP"/>
        </w:rPr>
        <w:tab/>
      </w:r>
      <w:r w:rsidRPr="00E11EA5">
        <w:t>MU value</w:t>
      </w:r>
      <w:bookmarkEnd w:id="3321"/>
      <w:bookmarkEnd w:id="3322"/>
      <w:r w:rsidRPr="00E11EA5">
        <w:t xml:space="preserve"> derivation, FR1</w:t>
      </w:r>
      <w:bookmarkEnd w:id="3323"/>
      <w:bookmarkEnd w:id="3324"/>
      <w:bookmarkEnd w:id="3325"/>
      <w:bookmarkEnd w:id="3326"/>
      <w:bookmarkEnd w:id="3327"/>
      <w:bookmarkEnd w:id="3328"/>
      <w:bookmarkEnd w:id="3329"/>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3330" w:name="_Toc21086502"/>
      <w:bookmarkStart w:id="3331" w:name="_Toc29768939"/>
      <w:bookmarkStart w:id="3332" w:name="_Toc32332357"/>
      <w:bookmarkStart w:id="3333" w:name="_Toc37430274"/>
      <w:bookmarkStart w:id="3334" w:name="_Toc43739377"/>
      <w:bookmarkStart w:id="3335" w:name="_Toc46347138"/>
      <w:bookmarkStart w:id="3336" w:name="_Toc53166077"/>
      <w:bookmarkStart w:id="3337" w:name="_Toc53166772"/>
      <w:bookmarkStart w:id="3338" w:name="_Toc53167466"/>
      <w:r w:rsidRPr="00E11EA5">
        <w:t>11.2.5</w:t>
      </w:r>
      <w:r w:rsidRPr="00E11EA5">
        <w:tab/>
        <w:t xml:space="preserve">Reverberation </w:t>
      </w:r>
      <w:r w:rsidR="00616962" w:rsidRPr="00E11EA5">
        <w:t>C</w:t>
      </w:r>
      <w:r w:rsidRPr="00E11EA5">
        <w:t>hamber</w:t>
      </w:r>
      <w:bookmarkEnd w:id="3330"/>
      <w:bookmarkEnd w:id="3331"/>
      <w:bookmarkEnd w:id="3332"/>
      <w:bookmarkEnd w:id="3333"/>
      <w:bookmarkEnd w:id="3334"/>
      <w:bookmarkEnd w:id="3335"/>
      <w:bookmarkEnd w:id="3336"/>
      <w:bookmarkEnd w:id="3337"/>
      <w:bookmarkEnd w:id="3338"/>
    </w:p>
    <w:p w14:paraId="1D9C5619" w14:textId="77777777" w:rsidR="00FF68ED" w:rsidRPr="00E11EA5" w:rsidRDefault="00FF68ED" w:rsidP="00FF68ED">
      <w:pPr>
        <w:pStyle w:val="Heading4"/>
        <w:rPr>
          <w:lang w:eastAsia="sv-SE"/>
        </w:rPr>
      </w:pPr>
      <w:bookmarkStart w:id="3339" w:name="_Toc32332358"/>
      <w:bookmarkStart w:id="3340" w:name="_Toc37430275"/>
      <w:bookmarkStart w:id="3341" w:name="_Toc43739378"/>
      <w:bookmarkStart w:id="3342" w:name="_Toc46347139"/>
      <w:bookmarkStart w:id="3343" w:name="_Toc53166078"/>
      <w:bookmarkStart w:id="3344" w:name="_Toc53166773"/>
      <w:bookmarkStart w:id="3345" w:name="_Toc53167467"/>
      <w:r w:rsidRPr="00E11EA5">
        <w:rPr>
          <w:lang w:eastAsia="sv-SE"/>
        </w:rPr>
        <w:t>11.2.5.1</w:t>
      </w:r>
      <w:r w:rsidRPr="00E11EA5">
        <w:rPr>
          <w:lang w:eastAsia="sv-SE"/>
        </w:rPr>
        <w:tab/>
        <w:t>Measurement system description</w:t>
      </w:r>
      <w:bookmarkEnd w:id="3339"/>
      <w:bookmarkEnd w:id="3340"/>
      <w:bookmarkEnd w:id="3341"/>
      <w:bookmarkEnd w:id="3342"/>
      <w:bookmarkEnd w:id="3343"/>
      <w:bookmarkEnd w:id="3344"/>
      <w:bookmarkEnd w:id="3345"/>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3346" w:name="_Toc32332359"/>
      <w:bookmarkStart w:id="3347" w:name="_Toc37430276"/>
      <w:bookmarkStart w:id="3348" w:name="_Toc43739379"/>
      <w:bookmarkStart w:id="3349" w:name="_Toc46347140"/>
      <w:bookmarkStart w:id="3350" w:name="_Toc53166079"/>
      <w:bookmarkStart w:id="3351" w:name="_Toc53166774"/>
      <w:bookmarkStart w:id="3352" w:name="_Toc53167468"/>
      <w:r w:rsidRPr="00E11EA5">
        <w:rPr>
          <w:lang w:eastAsia="sv-SE"/>
        </w:rPr>
        <w:t>11.2.5.2</w:t>
      </w:r>
      <w:r w:rsidRPr="00E11EA5">
        <w:rPr>
          <w:lang w:eastAsia="sv-SE"/>
        </w:rPr>
        <w:tab/>
        <w:t>Test procedure</w:t>
      </w:r>
      <w:bookmarkEnd w:id="3346"/>
      <w:bookmarkEnd w:id="3347"/>
      <w:bookmarkEnd w:id="3348"/>
      <w:bookmarkEnd w:id="3349"/>
      <w:bookmarkEnd w:id="3350"/>
      <w:bookmarkEnd w:id="3351"/>
      <w:bookmarkEnd w:id="3352"/>
    </w:p>
    <w:p w14:paraId="5DAAA429" w14:textId="77777777" w:rsidR="00FF68ED" w:rsidRPr="00E11EA5" w:rsidRDefault="00FF68ED" w:rsidP="00FF68ED">
      <w:pPr>
        <w:pStyle w:val="Heading5"/>
        <w:rPr>
          <w:lang w:eastAsia="sv-SE"/>
        </w:rPr>
      </w:pPr>
      <w:bookmarkStart w:id="3353" w:name="_Toc32332360"/>
      <w:bookmarkStart w:id="3354" w:name="_Toc37430277"/>
      <w:bookmarkStart w:id="3355" w:name="_Toc43739380"/>
      <w:bookmarkStart w:id="3356" w:name="_Toc46347141"/>
      <w:bookmarkStart w:id="3357" w:name="_Toc53166080"/>
      <w:bookmarkStart w:id="3358" w:name="_Toc53166775"/>
      <w:bookmarkStart w:id="3359" w:name="_Toc53167469"/>
      <w:r w:rsidRPr="00E11EA5">
        <w:rPr>
          <w:lang w:eastAsia="sv-SE"/>
        </w:rPr>
        <w:t>11.2.5.2.1</w:t>
      </w:r>
      <w:r w:rsidRPr="00E11EA5">
        <w:rPr>
          <w:lang w:eastAsia="sv-SE"/>
        </w:rPr>
        <w:tab/>
      </w:r>
      <w:r w:rsidRPr="00E11EA5">
        <w:t xml:space="preserve">Stage 1: </w:t>
      </w:r>
      <w:r w:rsidRPr="00E11EA5">
        <w:rPr>
          <w:lang w:eastAsia="sv-SE"/>
        </w:rPr>
        <w:t>Calibration</w:t>
      </w:r>
      <w:bookmarkEnd w:id="3353"/>
      <w:bookmarkEnd w:id="3354"/>
      <w:bookmarkEnd w:id="3355"/>
      <w:bookmarkEnd w:id="3356"/>
      <w:bookmarkEnd w:id="3357"/>
      <w:bookmarkEnd w:id="3358"/>
      <w:bookmarkEnd w:id="3359"/>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3360" w:name="_Toc32332361"/>
      <w:bookmarkStart w:id="3361" w:name="_Toc37430278"/>
      <w:bookmarkStart w:id="3362" w:name="_Toc43739381"/>
      <w:bookmarkStart w:id="3363" w:name="_Toc46347142"/>
      <w:bookmarkStart w:id="3364" w:name="_Toc21086505"/>
      <w:bookmarkStart w:id="3365" w:name="_Toc29768942"/>
      <w:bookmarkStart w:id="3366" w:name="_Toc53166081"/>
      <w:bookmarkStart w:id="3367" w:name="_Toc53166776"/>
      <w:bookmarkStart w:id="3368" w:name="_Toc53167470"/>
      <w:r w:rsidRPr="00E11EA5">
        <w:rPr>
          <w:lang w:eastAsia="sv-SE"/>
        </w:rPr>
        <w:t>11.2.5.2.2</w:t>
      </w:r>
      <w:r w:rsidRPr="00E11EA5">
        <w:rPr>
          <w:lang w:eastAsia="sv-SE"/>
        </w:rPr>
        <w:tab/>
      </w:r>
      <w:r w:rsidRPr="00E11EA5">
        <w:t xml:space="preserve">Stage 2: </w:t>
      </w:r>
      <w:r w:rsidRPr="00E11EA5">
        <w:rPr>
          <w:lang w:eastAsia="sv-SE"/>
        </w:rPr>
        <w:t>BS measurement</w:t>
      </w:r>
      <w:bookmarkEnd w:id="3360"/>
      <w:bookmarkEnd w:id="3361"/>
      <w:bookmarkEnd w:id="3362"/>
      <w:bookmarkEnd w:id="3363"/>
      <w:bookmarkEnd w:id="3366"/>
      <w:bookmarkEnd w:id="3367"/>
      <w:bookmarkEnd w:id="3368"/>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3" type="#_x0000_t75" style="width:21.75pt;height:14.25pt" o:ole="">
            <v:imagedata r:id="rId168" o:title=""/>
          </v:shape>
          <o:OLEObject Type="Embed" ProgID="Equation.DSMT4" ShapeID="_x0000_i1073" DrawAspect="Content" ObjectID="_1663779184" r:id="rId169"/>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4" type="#_x0000_t75" style="width:79.5pt;height:36pt" o:ole="">
            <v:imagedata r:id="rId170" o:title=""/>
          </v:shape>
          <o:OLEObject Type="Embed" ProgID="Equation.DSMT4" ShapeID="_x0000_i1074" DrawAspect="Content" ObjectID="_1663779185" r:id="rId171"/>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5" type="#_x0000_t75" style="width:93.75pt;height:28.5pt" o:ole="">
            <v:imagedata r:id="rId172" o:title=""/>
          </v:shape>
          <o:OLEObject Type="Embed" ProgID="Equation.DSMT4" ShapeID="_x0000_i1075" DrawAspect="Content" ObjectID="_1663779186" r:id="rId173"/>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3369" w:name="_Ref528865675"/>
      <w:r w:rsidRPr="00E11EA5">
        <w:t>4)</w:t>
      </w:r>
      <w:r w:rsidRPr="00E11EA5">
        <w:tab/>
        <w:t>The following tests shall be performed on the measurement data:</w:t>
      </w:r>
      <w:bookmarkEnd w:id="3369"/>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3370" w:name="_Toc32332362"/>
      <w:bookmarkStart w:id="3371" w:name="_Toc37430279"/>
      <w:bookmarkStart w:id="3372" w:name="_Toc43739382"/>
      <w:bookmarkStart w:id="3373" w:name="_Toc46347143"/>
      <w:bookmarkStart w:id="3374" w:name="_Toc21086506"/>
      <w:bookmarkStart w:id="3375" w:name="_Toc29768943"/>
      <w:bookmarkStart w:id="3376" w:name="_Toc53166082"/>
      <w:bookmarkStart w:id="3377" w:name="_Toc53166777"/>
      <w:bookmarkStart w:id="3378" w:name="_Toc53167471"/>
      <w:bookmarkEnd w:id="3364"/>
      <w:bookmarkEnd w:id="3365"/>
      <w:r w:rsidRPr="00E11EA5">
        <w:t>11.2.5.3</w:t>
      </w:r>
      <w:r w:rsidRPr="00E11EA5">
        <w:tab/>
        <w:t>MU value derivation, FR1</w:t>
      </w:r>
      <w:bookmarkEnd w:id="3370"/>
      <w:bookmarkEnd w:id="3371"/>
      <w:bookmarkEnd w:id="3372"/>
      <w:bookmarkEnd w:id="3373"/>
      <w:bookmarkEnd w:id="3376"/>
      <w:bookmarkEnd w:id="3377"/>
      <w:bookmarkEnd w:id="3378"/>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3374"/>
      <w:bookmarkEnd w:id="3375"/>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3379" w:name="_Toc32332363"/>
      <w:bookmarkStart w:id="3380" w:name="_Toc37430280"/>
      <w:bookmarkStart w:id="3381" w:name="_Toc43739383"/>
      <w:bookmarkStart w:id="3382" w:name="_Toc46347144"/>
      <w:bookmarkStart w:id="3383" w:name="_Toc53166083"/>
      <w:bookmarkStart w:id="3384" w:name="_Toc53166778"/>
      <w:bookmarkStart w:id="3385" w:name="_Toc53167472"/>
      <w:r w:rsidRPr="00E11EA5">
        <w:t>11.2.5.4</w:t>
      </w:r>
      <w:r w:rsidRPr="00E11EA5">
        <w:tab/>
        <w:t>MU value derivation, FR2</w:t>
      </w:r>
      <w:bookmarkEnd w:id="3379"/>
      <w:bookmarkEnd w:id="3380"/>
      <w:bookmarkEnd w:id="3381"/>
      <w:bookmarkEnd w:id="3382"/>
      <w:bookmarkEnd w:id="3383"/>
      <w:bookmarkEnd w:id="3384"/>
      <w:bookmarkEnd w:id="3385"/>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3386" w:name="_Toc13066135"/>
      <w:bookmarkStart w:id="3387" w:name="_Toc29768946"/>
      <w:bookmarkStart w:id="3388" w:name="_Toc32332364"/>
      <w:bookmarkStart w:id="3389" w:name="_Toc37430281"/>
      <w:bookmarkStart w:id="3390" w:name="_Toc43739384"/>
      <w:bookmarkStart w:id="3391" w:name="_Toc46347145"/>
      <w:bookmarkStart w:id="3392" w:name="_Toc53166084"/>
      <w:bookmarkStart w:id="3393" w:name="_Toc53166779"/>
      <w:bookmarkStart w:id="3394" w:name="_Toc53167473"/>
      <w:r w:rsidRPr="00E11EA5">
        <w:t>11.2.6</w:t>
      </w:r>
      <w:r w:rsidRPr="00E11EA5">
        <w:tab/>
      </w:r>
      <w:bookmarkEnd w:id="3386"/>
      <w:r w:rsidRPr="00E11EA5">
        <w:t>Plane Wave Synthesizer</w:t>
      </w:r>
      <w:bookmarkEnd w:id="3387"/>
      <w:bookmarkEnd w:id="3388"/>
      <w:bookmarkEnd w:id="3389"/>
      <w:bookmarkEnd w:id="3390"/>
      <w:bookmarkEnd w:id="3391"/>
      <w:bookmarkEnd w:id="3392"/>
      <w:bookmarkEnd w:id="3393"/>
      <w:bookmarkEnd w:id="3394"/>
    </w:p>
    <w:p w14:paraId="7CBC7E8C" w14:textId="77777777" w:rsidR="00FF68ED" w:rsidRPr="00E11EA5" w:rsidRDefault="00FF68ED" w:rsidP="00FF68ED">
      <w:pPr>
        <w:pStyle w:val="Heading4"/>
        <w:rPr>
          <w:lang w:eastAsia="sv-SE"/>
        </w:rPr>
      </w:pPr>
      <w:bookmarkStart w:id="3395" w:name="_Toc32332365"/>
      <w:bookmarkStart w:id="3396" w:name="_Toc37430282"/>
      <w:bookmarkStart w:id="3397" w:name="_Toc43739385"/>
      <w:bookmarkStart w:id="3398" w:name="_Toc46347146"/>
      <w:bookmarkStart w:id="3399" w:name="_Toc53166085"/>
      <w:bookmarkStart w:id="3400" w:name="_Toc53166780"/>
      <w:bookmarkStart w:id="3401" w:name="_Toc53167474"/>
      <w:r w:rsidRPr="00E11EA5">
        <w:rPr>
          <w:lang w:eastAsia="sv-SE"/>
        </w:rPr>
        <w:t>11.2.6.1</w:t>
      </w:r>
      <w:r w:rsidRPr="00E11EA5">
        <w:rPr>
          <w:lang w:eastAsia="sv-SE"/>
        </w:rPr>
        <w:tab/>
        <w:t>Measurement system description</w:t>
      </w:r>
      <w:bookmarkEnd w:id="3395"/>
      <w:bookmarkEnd w:id="3396"/>
      <w:bookmarkEnd w:id="3397"/>
      <w:bookmarkEnd w:id="3398"/>
      <w:bookmarkEnd w:id="3399"/>
      <w:bookmarkEnd w:id="3400"/>
      <w:bookmarkEnd w:id="3401"/>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3402" w:name="_Toc32332366"/>
      <w:bookmarkStart w:id="3403" w:name="_Toc37430283"/>
      <w:bookmarkStart w:id="3404" w:name="_Toc43739386"/>
      <w:bookmarkStart w:id="3405" w:name="_Toc46347147"/>
      <w:bookmarkStart w:id="3406" w:name="_Toc53166086"/>
      <w:bookmarkStart w:id="3407" w:name="_Toc53166781"/>
      <w:bookmarkStart w:id="3408" w:name="_Toc53167475"/>
      <w:r w:rsidRPr="00E11EA5">
        <w:rPr>
          <w:lang w:eastAsia="sv-SE"/>
        </w:rPr>
        <w:t>11.2.6.2</w:t>
      </w:r>
      <w:r w:rsidRPr="00E11EA5">
        <w:rPr>
          <w:lang w:eastAsia="sv-SE"/>
        </w:rPr>
        <w:tab/>
        <w:t>Test procedure</w:t>
      </w:r>
      <w:bookmarkEnd w:id="3402"/>
      <w:bookmarkEnd w:id="3403"/>
      <w:bookmarkEnd w:id="3404"/>
      <w:bookmarkEnd w:id="3405"/>
      <w:bookmarkEnd w:id="3406"/>
      <w:bookmarkEnd w:id="3407"/>
      <w:bookmarkEnd w:id="3408"/>
    </w:p>
    <w:p w14:paraId="39825CB7" w14:textId="77777777" w:rsidR="00FF68ED" w:rsidRPr="00E11EA5" w:rsidRDefault="00FF68ED" w:rsidP="00FF68ED">
      <w:pPr>
        <w:pStyle w:val="Heading5"/>
        <w:rPr>
          <w:lang w:eastAsia="sv-SE"/>
        </w:rPr>
      </w:pPr>
      <w:bookmarkStart w:id="3409" w:name="_Toc32332367"/>
      <w:bookmarkStart w:id="3410" w:name="_Toc37430284"/>
      <w:bookmarkStart w:id="3411" w:name="_Toc43739387"/>
      <w:bookmarkStart w:id="3412" w:name="_Toc46347148"/>
      <w:bookmarkStart w:id="3413" w:name="_Toc53166087"/>
      <w:bookmarkStart w:id="3414" w:name="_Toc53166782"/>
      <w:bookmarkStart w:id="3415" w:name="_Toc53167476"/>
      <w:r w:rsidRPr="00E11EA5">
        <w:rPr>
          <w:lang w:eastAsia="sv-SE"/>
        </w:rPr>
        <w:t>11.2.6.2.1</w:t>
      </w:r>
      <w:r w:rsidRPr="00E11EA5">
        <w:rPr>
          <w:lang w:eastAsia="sv-SE"/>
        </w:rPr>
        <w:tab/>
      </w:r>
      <w:r w:rsidRPr="00E11EA5">
        <w:t xml:space="preserve">Stage 1: </w:t>
      </w:r>
      <w:r w:rsidRPr="00E11EA5">
        <w:rPr>
          <w:lang w:eastAsia="sv-SE"/>
        </w:rPr>
        <w:t>Calibration</w:t>
      </w:r>
      <w:bookmarkEnd w:id="3409"/>
      <w:bookmarkEnd w:id="3410"/>
      <w:bookmarkEnd w:id="3411"/>
      <w:bookmarkEnd w:id="3412"/>
      <w:bookmarkEnd w:id="3413"/>
      <w:bookmarkEnd w:id="3414"/>
      <w:bookmarkEnd w:id="3415"/>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3416" w:name="_Toc32332368"/>
      <w:bookmarkStart w:id="3417" w:name="_Toc37430285"/>
      <w:bookmarkStart w:id="3418" w:name="_Toc43739388"/>
      <w:bookmarkStart w:id="3419" w:name="_Toc46347149"/>
      <w:bookmarkStart w:id="3420" w:name="_Toc53166088"/>
      <w:bookmarkStart w:id="3421" w:name="_Toc53166783"/>
      <w:bookmarkStart w:id="3422" w:name="_Toc53167477"/>
      <w:r w:rsidRPr="00E11EA5">
        <w:rPr>
          <w:lang w:eastAsia="sv-SE"/>
        </w:rPr>
        <w:t>11.2.6.2.2</w:t>
      </w:r>
      <w:r w:rsidRPr="00E11EA5">
        <w:rPr>
          <w:lang w:eastAsia="sv-SE"/>
        </w:rPr>
        <w:tab/>
      </w:r>
      <w:r w:rsidRPr="00E11EA5">
        <w:t xml:space="preserve">Stage 2: </w:t>
      </w:r>
      <w:r w:rsidRPr="00E11EA5">
        <w:rPr>
          <w:lang w:eastAsia="sv-SE"/>
        </w:rPr>
        <w:t>BS measurement</w:t>
      </w:r>
      <w:bookmarkEnd w:id="3416"/>
      <w:bookmarkEnd w:id="3417"/>
      <w:bookmarkEnd w:id="3418"/>
      <w:bookmarkEnd w:id="3419"/>
      <w:bookmarkEnd w:id="3420"/>
      <w:bookmarkEnd w:id="3421"/>
      <w:bookmarkEnd w:id="3422"/>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3423" w:name="_Toc32332369"/>
      <w:bookmarkStart w:id="3424" w:name="_Toc37430286"/>
      <w:bookmarkStart w:id="3425" w:name="_Toc43739389"/>
      <w:bookmarkStart w:id="3426" w:name="_Toc46347150"/>
      <w:bookmarkStart w:id="3427" w:name="_Toc53166089"/>
      <w:bookmarkStart w:id="3428" w:name="_Toc53166784"/>
      <w:bookmarkStart w:id="3429" w:name="_Toc53167478"/>
      <w:r w:rsidRPr="00E11EA5">
        <w:t>11.2.6.3</w:t>
      </w:r>
      <w:r w:rsidRPr="00E11EA5">
        <w:tab/>
        <w:t>MU value derivation, FR1</w:t>
      </w:r>
      <w:bookmarkEnd w:id="3423"/>
      <w:bookmarkEnd w:id="3424"/>
      <w:bookmarkEnd w:id="3425"/>
      <w:bookmarkEnd w:id="3426"/>
      <w:bookmarkEnd w:id="3427"/>
      <w:bookmarkEnd w:id="3428"/>
      <w:bookmarkEnd w:id="3429"/>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0245D2">
      <w:pPr>
        <w:pStyle w:val="TH"/>
        <w:rPr>
          <w:lang w:eastAsia="ja-JP"/>
        </w:rPr>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0245D2" w:rsidRDefault="00261199" w:rsidP="000245D2">
            <w:pPr>
              <w:pStyle w:val="TAC"/>
              <w:rPr>
                <w:sz w:val="16"/>
                <w:szCs w:val="16"/>
                <w:lang w:val="en-US" w:eastAsia="zh-CN"/>
              </w:rPr>
            </w:pPr>
            <w:r w:rsidRPr="000245D2">
              <w:rPr>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0245D2" w:rsidRDefault="00261199" w:rsidP="000245D2">
            <w:pPr>
              <w:pStyle w:val="TAC"/>
              <w:rPr>
                <w:sz w:val="16"/>
                <w:szCs w:val="16"/>
                <w:lang w:val="en-US" w:eastAsia="zh-CN"/>
              </w:rPr>
            </w:pPr>
            <w:r w:rsidRPr="000245D2">
              <w:rPr>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0245D2"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0245D2" w:rsidRPr="00E11EA5" w:rsidRDefault="000245D2" w:rsidP="000245D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0245D2" w:rsidRPr="00E11EA5" w:rsidRDefault="000245D2" w:rsidP="000245D2">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52C8DA9E"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BF9EF1" w14:textId="7E77BA95"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4148DC" w14:textId="523DE881"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94FA70" w14:textId="19B19729" w:rsidR="000245D2" w:rsidRPr="000245D2" w:rsidRDefault="000245D2"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201B1C0" w:rsidR="000245D2" w:rsidRPr="000245D2" w:rsidRDefault="000245D2"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364DCC04" w:rsidR="000245D2" w:rsidRPr="000245D2" w:rsidRDefault="000245D2"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2C0D78CD" w:rsidR="000245D2" w:rsidRPr="000245D2" w:rsidRDefault="000245D2"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F93E4C" w14:textId="1BE02572" w:rsidR="000245D2" w:rsidRPr="000245D2" w:rsidRDefault="000245D2"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D79C90" w14:textId="01093925" w:rsidR="000245D2" w:rsidRPr="000245D2" w:rsidRDefault="000245D2" w:rsidP="000245D2">
            <w:pPr>
              <w:pStyle w:val="TAC"/>
              <w:rPr>
                <w:sz w:val="16"/>
                <w:szCs w:val="16"/>
                <w:lang w:val="en-US" w:eastAsia="zh-CN"/>
              </w:rPr>
            </w:pPr>
            <w:r w:rsidRPr="000245D2">
              <w:rPr>
                <w:sz w:val="16"/>
                <w:szCs w:val="16"/>
                <w:lang w:val="en-US" w:eastAsia="zh-CN"/>
              </w:rPr>
              <w:t>[0.06]</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0245D2" w:rsidRDefault="00261199" w:rsidP="000245D2">
            <w:pPr>
              <w:pStyle w:val="TAC"/>
              <w:rPr>
                <w:sz w:val="16"/>
                <w:szCs w:val="16"/>
                <w:lang w:val="en-US" w:eastAsia="zh-CN"/>
              </w:rPr>
            </w:pPr>
            <w:r w:rsidRPr="000245D2">
              <w:rPr>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(i.e. reference antenna, </w:t>
            </w:r>
            <w:r w:rsidRPr="00E11EA5">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0245D2" w:rsidRDefault="00261199" w:rsidP="000245D2">
            <w:pPr>
              <w:pStyle w:val="TAC"/>
              <w:rPr>
                <w:sz w:val="16"/>
                <w:szCs w:val="16"/>
                <w:lang w:val="en-US" w:eastAsia="zh-CN"/>
              </w:rPr>
            </w:pPr>
            <w:r w:rsidRPr="000245D2">
              <w:rPr>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0245D2" w:rsidRDefault="00261199" w:rsidP="000245D2">
            <w:pPr>
              <w:pStyle w:val="TAC"/>
              <w:rPr>
                <w:sz w:val="16"/>
                <w:szCs w:val="16"/>
                <w:lang w:val="en-US" w:eastAsia="zh-CN"/>
              </w:rPr>
            </w:pPr>
            <w:r w:rsidRPr="000245D2">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0245D2" w:rsidRDefault="00261199" w:rsidP="000245D2">
            <w:pPr>
              <w:pStyle w:val="TAC"/>
              <w:rPr>
                <w:sz w:val="16"/>
                <w:szCs w:val="16"/>
                <w:lang w:val="en-US" w:eastAsia="zh-CN"/>
              </w:rPr>
            </w:pPr>
            <w:r w:rsidRPr="000245D2">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0245D2" w:rsidRDefault="00261199" w:rsidP="000245D2">
            <w:pPr>
              <w:pStyle w:val="TAC"/>
              <w:rPr>
                <w:sz w:val="16"/>
                <w:szCs w:val="16"/>
                <w:lang w:val="en-US" w:eastAsia="zh-CN"/>
              </w:rPr>
            </w:pPr>
            <w:r w:rsidRPr="000245D2">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0245D2" w:rsidRDefault="00261199" w:rsidP="000245D2">
            <w:pPr>
              <w:pStyle w:val="TAC"/>
              <w:rPr>
                <w:sz w:val="16"/>
                <w:szCs w:val="16"/>
                <w:lang w:val="en-US" w:eastAsia="zh-CN"/>
              </w:rPr>
            </w:pPr>
            <w:r w:rsidRPr="000245D2">
              <w:rPr>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0245D2" w:rsidRDefault="00261199" w:rsidP="000245D2">
            <w:pPr>
              <w:pStyle w:val="TAC"/>
              <w:rPr>
                <w:sz w:val="16"/>
                <w:szCs w:val="16"/>
                <w:lang w:val="en-US" w:eastAsia="zh-CN"/>
              </w:rPr>
            </w:pPr>
            <w:r w:rsidRPr="000245D2">
              <w:rPr>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3430" w:name="_Toc32332370"/>
      <w:bookmarkStart w:id="3431" w:name="_Toc37430287"/>
      <w:bookmarkStart w:id="3432" w:name="_Toc43739390"/>
      <w:bookmarkStart w:id="3433" w:name="_Toc46347151"/>
      <w:bookmarkStart w:id="3434" w:name="_Toc21086509"/>
      <w:bookmarkStart w:id="3435" w:name="_Toc29768952"/>
      <w:bookmarkStart w:id="3436" w:name="_Toc53166090"/>
      <w:bookmarkStart w:id="3437" w:name="_Toc53166785"/>
      <w:bookmarkStart w:id="3438" w:name="_Toc53167479"/>
      <w:r w:rsidRPr="00E11EA5">
        <w:t>11.2.7</w:t>
      </w:r>
      <w:r w:rsidRPr="00E11EA5">
        <w:tab/>
        <w:t>Maximum accepted test system uncertainty</w:t>
      </w:r>
      <w:bookmarkEnd w:id="3430"/>
      <w:bookmarkEnd w:id="3431"/>
      <w:bookmarkEnd w:id="3432"/>
      <w:bookmarkEnd w:id="3433"/>
      <w:bookmarkEnd w:id="3436"/>
      <w:bookmarkEnd w:id="3437"/>
      <w:bookmarkEnd w:id="3438"/>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3434"/>
      <w:bookmarkEnd w:id="3435"/>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245D2" w:rsidRPr="00E11EA5" w14:paraId="4E97B7CA" w14:textId="77777777" w:rsidTr="00A91CAB">
        <w:trPr>
          <w:jc w:val="center"/>
        </w:trPr>
        <w:tc>
          <w:tcPr>
            <w:tcW w:w="0" w:type="auto"/>
            <w:noWrap/>
            <w:hideMark/>
          </w:tcPr>
          <w:p w14:paraId="2EA1B79E" w14:textId="77777777" w:rsidR="000245D2" w:rsidRPr="00E11EA5" w:rsidRDefault="000245D2" w:rsidP="000245D2">
            <w:pPr>
              <w:pStyle w:val="TAC"/>
            </w:pPr>
            <w:r w:rsidRPr="00E11EA5">
              <w:lastRenderedPageBreak/>
              <w:t>Indoor Anechoic Chamber</w:t>
            </w:r>
          </w:p>
        </w:tc>
        <w:tc>
          <w:tcPr>
            <w:tcW w:w="1333" w:type="dxa"/>
            <w:noWrap/>
          </w:tcPr>
          <w:p w14:paraId="0D0E058A" w14:textId="293371FF" w:rsidR="000245D2" w:rsidRPr="00E11EA5" w:rsidRDefault="000245D2" w:rsidP="000245D2">
            <w:pPr>
              <w:pStyle w:val="TAC"/>
            </w:pPr>
            <w:r w:rsidRPr="00E11EA5">
              <w:t>1.15</w:t>
            </w:r>
          </w:p>
        </w:tc>
        <w:tc>
          <w:tcPr>
            <w:tcW w:w="1842" w:type="dxa"/>
            <w:noWrap/>
          </w:tcPr>
          <w:p w14:paraId="6DF72A24" w14:textId="33BFE449" w:rsidR="000245D2" w:rsidRPr="00E11EA5" w:rsidRDefault="000245D2" w:rsidP="000245D2">
            <w:pPr>
              <w:pStyle w:val="TAC"/>
            </w:pPr>
            <w:r w:rsidRPr="00E11EA5">
              <w:t>1.30</w:t>
            </w:r>
          </w:p>
        </w:tc>
        <w:tc>
          <w:tcPr>
            <w:tcW w:w="1758" w:type="dxa"/>
          </w:tcPr>
          <w:p w14:paraId="3E188AF5" w14:textId="6414FCF4" w:rsidR="000245D2" w:rsidRPr="00E11EA5" w:rsidRDefault="000245D2" w:rsidP="000245D2">
            <w:pPr>
              <w:pStyle w:val="TAC"/>
            </w:pPr>
            <w:r w:rsidRPr="00E11EA5">
              <w:t>1.30</w:t>
            </w:r>
          </w:p>
        </w:tc>
      </w:tr>
      <w:tr w:rsidR="000245D2" w:rsidRPr="00E11EA5" w14:paraId="185066CD" w14:textId="77777777" w:rsidTr="00A91CAB">
        <w:trPr>
          <w:jc w:val="center"/>
        </w:trPr>
        <w:tc>
          <w:tcPr>
            <w:tcW w:w="0" w:type="auto"/>
            <w:noWrap/>
            <w:hideMark/>
          </w:tcPr>
          <w:p w14:paraId="2D72919B" w14:textId="77777777" w:rsidR="000245D2" w:rsidRPr="00E11EA5" w:rsidRDefault="000245D2" w:rsidP="000245D2">
            <w:pPr>
              <w:pStyle w:val="TAC"/>
            </w:pPr>
            <w:r w:rsidRPr="00E11EA5">
              <w:t>Compact Antenna Test Range</w:t>
            </w:r>
          </w:p>
        </w:tc>
        <w:tc>
          <w:tcPr>
            <w:tcW w:w="1333" w:type="dxa"/>
            <w:noWrap/>
          </w:tcPr>
          <w:p w14:paraId="1F48BD41" w14:textId="6B7F39E2" w:rsidR="000245D2" w:rsidRPr="00E11EA5" w:rsidRDefault="000245D2" w:rsidP="000245D2">
            <w:pPr>
              <w:pStyle w:val="TAC"/>
            </w:pPr>
            <w:r w:rsidRPr="00E11EA5">
              <w:t>1.39</w:t>
            </w:r>
          </w:p>
        </w:tc>
        <w:tc>
          <w:tcPr>
            <w:tcW w:w="1842" w:type="dxa"/>
            <w:noWrap/>
          </w:tcPr>
          <w:p w14:paraId="44912734" w14:textId="494B7D42" w:rsidR="000245D2" w:rsidRPr="00E11EA5" w:rsidRDefault="000245D2" w:rsidP="000245D2">
            <w:pPr>
              <w:pStyle w:val="TAC"/>
            </w:pPr>
            <w:r w:rsidRPr="00E11EA5">
              <w:t>1.51</w:t>
            </w:r>
          </w:p>
        </w:tc>
        <w:tc>
          <w:tcPr>
            <w:tcW w:w="1758" w:type="dxa"/>
          </w:tcPr>
          <w:p w14:paraId="0F99BF66" w14:textId="5CA09662" w:rsidR="000245D2" w:rsidRPr="00E11EA5" w:rsidRDefault="000245D2" w:rsidP="000245D2">
            <w:pPr>
              <w:pStyle w:val="TAC"/>
            </w:pPr>
            <w:r w:rsidRPr="00E11EA5">
              <w:t>1.51</w:t>
            </w:r>
          </w:p>
        </w:tc>
      </w:tr>
      <w:tr w:rsidR="000245D2" w:rsidRPr="00E11EA5" w14:paraId="4B1E7FC8" w14:textId="77777777" w:rsidTr="00A91CAB">
        <w:trPr>
          <w:jc w:val="center"/>
        </w:trPr>
        <w:tc>
          <w:tcPr>
            <w:tcW w:w="0" w:type="auto"/>
            <w:noWrap/>
            <w:hideMark/>
          </w:tcPr>
          <w:p w14:paraId="5F848988" w14:textId="69D6E3C6" w:rsidR="000245D2" w:rsidRPr="00E11EA5" w:rsidRDefault="000245D2" w:rsidP="000245D2">
            <w:pPr>
              <w:pStyle w:val="TAC"/>
            </w:pPr>
            <w:r w:rsidRPr="00E11EA5">
              <w:t>Near Field Test Range</w:t>
            </w:r>
          </w:p>
        </w:tc>
        <w:tc>
          <w:tcPr>
            <w:tcW w:w="1333" w:type="dxa"/>
            <w:noWrap/>
          </w:tcPr>
          <w:p w14:paraId="7A9D160C" w14:textId="3D148E0D" w:rsidR="000245D2" w:rsidRPr="00E11EA5" w:rsidRDefault="000245D2" w:rsidP="000245D2">
            <w:pPr>
              <w:pStyle w:val="TAC"/>
            </w:pPr>
            <w:r w:rsidRPr="00E11EA5">
              <w:t>1.26</w:t>
            </w:r>
          </w:p>
        </w:tc>
        <w:tc>
          <w:tcPr>
            <w:tcW w:w="1842" w:type="dxa"/>
            <w:noWrap/>
          </w:tcPr>
          <w:p w14:paraId="7763BCEC" w14:textId="35510529" w:rsidR="000245D2" w:rsidRPr="00E11EA5" w:rsidRDefault="000245D2" w:rsidP="000245D2">
            <w:pPr>
              <w:pStyle w:val="TAC"/>
            </w:pPr>
            <w:r w:rsidRPr="00E11EA5">
              <w:t>1.33</w:t>
            </w:r>
          </w:p>
        </w:tc>
        <w:tc>
          <w:tcPr>
            <w:tcW w:w="1758" w:type="dxa"/>
          </w:tcPr>
          <w:p w14:paraId="48539F99" w14:textId="26F5204E" w:rsidR="000245D2" w:rsidRPr="00E11EA5" w:rsidRDefault="000245D2" w:rsidP="000245D2">
            <w:pPr>
              <w:pStyle w:val="TAC"/>
            </w:pPr>
            <w:r w:rsidRPr="00E11EA5">
              <w:t>1.33</w:t>
            </w:r>
          </w:p>
        </w:tc>
      </w:tr>
      <w:tr w:rsidR="000245D2" w:rsidRPr="00E11EA5" w14:paraId="1D3EB851" w14:textId="77777777" w:rsidTr="00A91CAB">
        <w:trPr>
          <w:jc w:val="center"/>
        </w:trPr>
        <w:tc>
          <w:tcPr>
            <w:tcW w:w="0" w:type="auto"/>
            <w:noWrap/>
            <w:hideMark/>
          </w:tcPr>
          <w:p w14:paraId="6C18F545" w14:textId="73ED2228" w:rsidR="000245D2" w:rsidRPr="00E11EA5" w:rsidRDefault="000245D2" w:rsidP="000245D2">
            <w:pPr>
              <w:pStyle w:val="TAC"/>
            </w:pPr>
            <w:r w:rsidRPr="00E11EA5">
              <w:t xml:space="preserve">Plane Wave Synthesizer </w:t>
            </w:r>
          </w:p>
        </w:tc>
        <w:tc>
          <w:tcPr>
            <w:tcW w:w="1333" w:type="dxa"/>
            <w:noWrap/>
          </w:tcPr>
          <w:p w14:paraId="14863B33" w14:textId="59E1F2CB" w:rsidR="000245D2" w:rsidRPr="00E11EA5" w:rsidRDefault="000245D2" w:rsidP="000245D2">
            <w:pPr>
              <w:pStyle w:val="TAC"/>
            </w:pPr>
            <w:r>
              <w:t>1.24</w:t>
            </w:r>
          </w:p>
        </w:tc>
        <w:tc>
          <w:tcPr>
            <w:tcW w:w="1842" w:type="dxa"/>
            <w:noWrap/>
          </w:tcPr>
          <w:p w14:paraId="7C99D2FD" w14:textId="5686667D" w:rsidR="000245D2" w:rsidRPr="00E11EA5" w:rsidRDefault="000245D2" w:rsidP="000245D2">
            <w:pPr>
              <w:pStyle w:val="TAC"/>
            </w:pPr>
            <w:r w:rsidRPr="00E11EA5">
              <w:t>1.40</w:t>
            </w:r>
          </w:p>
        </w:tc>
        <w:tc>
          <w:tcPr>
            <w:tcW w:w="1758" w:type="dxa"/>
          </w:tcPr>
          <w:p w14:paraId="34402E58" w14:textId="35F4E0FD" w:rsidR="000245D2" w:rsidRPr="00E11EA5" w:rsidRDefault="000245D2" w:rsidP="000245D2">
            <w:pPr>
              <w:pStyle w:val="TAC"/>
            </w:pPr>
            <w:r w:rsidRPr="00E11EA5">
              <w:t>[1.40]</w:t>
            </w:r>
          </w:p>
        </w:tc>
      </w:tr>
      <w:tr w:rsidR="000245D2" w:rsidRPr="00E11EA5" w14:paraId="2B0F6913" w14:textId="77777777" w:rsidTr="00A91CAB">
        <w:trPr>
          <w:jc w:val="center"/>
        </w:trPr>
        <w:tc>
          <w:tcPr>
            <w:tcW w:w="0" w:type="auto"/>
            <w:noWrap/>
          </w:tcPr>
          <w:p w14:paraId="0A31C6CF" w14:textId="6B4442B4" w:rsidR="000245D2" w:rsidRPr="00E11EA5" w:rsidRDefault="000245D2" w:rsidP="000245D2">
            <w:pPr>
              <w:pStyle w:val="TAC"/>
            </w:pPr>
            <w:r w:rsidRPr="00E11EA5">
              <w:t>Reverberation Chamber</w:t>
            </w:r>
          </w:p>
        </w:tc>
        <w:tc>
          <w:tcPr>
            <w:tcW w:w="1333" w:type="dxa"/>
            <w:noWrap/>
          </w:tcPr>
          <w:p w14:paraId="32A49C56" w14:textId="49D4A994" w:rsidR="000245D2" w:rsidRPr="00E11EA5" w:rsidRDefault="000245D2" w:rsidP="000245D2">
            <w:pPr>
              <w:pStyle w:val="TAC"/>
            </w:pPr>
            <w:r w:rsidRPr="00E11EA5">
              <w:t>1.37</w:t>
            </w:r>
          </w:p>
        </w:tc>
        <w:tc>
          <w:tcPr>
            <w:tcW w:w="1842" w:type="dxa"/>
            <w:noWrap/>
          </w:tcPr>
          <w:p w14:paraId="700E5E5D" w14:textId="3CCA23C5" w:rsidR="000245D2" w:rsidRPr="00E11EA5" w:rsidRDefault="000245D2" w:rsidP="000245D2">
            <w:pPr>
              <w:pStyle w:val="TAC"/>
            </w:pPr>
            <w:r w:rsidRPr="00E11EA5">
              <w:t>1.46</w:t>
            </w:r>
          </w:p>
        </w:tc>
        <w:tc>
          <w:tcPr>
            <w:tcW w:w="1758" w:type="dxa"/>
          </w:tcPr>
          <w:p w14:paraId="72470ECB" w14:textId="56A8EB24" w:rsidR="000245D2" w:rsidRPr="00E11EA5" w:rsidRDefault="000245D2" w:rsidP="000245D2">
            <w:pPr>
              <w:pStyle w:val="TAC"/>
              <w:rPr>
                <w:lang w:eastAsia="zh-CN"/>
              </w:rPr>
            </w:pPr>
            <w:r w:rsidRPr="00E11EA5">
              <w:t>1.46</w:t>
            </w:r>
          </w:p>
        </w:tc>
      </w:tr>
      <w:tr w:rsidR="000245D2" w:rsidRPr="00E11EA5" w14:paraId="4651C966" w14:textId="77777777" w:rsidTr="00261199">
        <w:trPr>
          <w:jc w:val="center"/>
        </w:trPr>
        <w:tc>
          <w:tcPr>
            <w:tcW w:w="0" w:type="auto"/>
            <w:noWrap/>
            <w:hideMark/>
          </w:tcPr>
          <w:p w14:paraId="093EC3F7" w14:textId="77777777" w:rsidR="000245D2" w:rsidRPr="00E11EA5" w:rsidRDefault="000245D2" w:rsidP="000245D2">
            <w:pPr>
              <w:pStyle w:val="TAC"/>
              <w:rPr>
                <w:b/>
              </w:rPr>
            </w:pPr>
            <w:r w:rsidRPr="00E11EA5">
              <w:rPr>
                <w:b/>
              </w:rPr>
              <w:t>Common maximum accepted test system uncertainty</w:t>
            </w:r>
          </w:p>
        </w:tc>
        <w:tc>
          <w:tcPr>
            <w:tcW w:w="1333" w:type="dxa"/>
            <w:noWrap/>
            <w:vAlign w:val="bottom"/>
          </w:tcPr>
          <w:p w14:paraId="47F087D6" w14:textId="3F4022B6" w:rsidR="000245D2" w:rsidRPr="00E11EA5" w:rsidRDefault="000245D2" w:rsidP="000245D2">
            <w:pPr>
              <w:pStyle w:val="TAC"/>
              <w:rPr>
                <w:rFonts w:ascii="CG Times (WN)" w:hAnsi="CG Times (WN)"/>
                <w:b/>
              </w:rPr>
            </w:pPr>
            <w:r w:rsidRPr="00E11EA5">
              <w:rPr>
                <w:b/>
                <w:bCs/>
              </w:rPr>
              <w:t>1.4</w:t>
            </w:r>
          </w:p>
        </w:tc>
        <w:tc>
          <w:tcPr>
            <w:tcW w:w="1842" w:type="dxa"/>
            <w:noWrap/>
            <w:vAlign w:val="bottom"/>
          </w:tcPr>
          <w:p w14:paraId="719803EA" w14:textId="4BF09367" w:rsidR="000245D2" w:rsidRPr="00E11EA5" w:rsidRDefault="000245D2" w:rsidP="000245D2">
            <w:pPr>
              <w:pStyle w:val="TAC"/>
              <w:rPr>
                <w:rFonts w:ascii="CG Times (WN)" w:hAnsi="CG Times (WN)"/>
                <w:b/>
              </w:rPr>
            </w:pPr>
            <w:r w:rsidRPr="00E11EA5">
              <w:rPr>
                <w:b/>
                <w:bCs/>
              </w:rPr>
              <w:t>1.5</w:t>
            </w:r>
          </w:p>
        </w:tc>
        <w:tc>
          <w:tcPr>
            <w:tcW w:w="1758" w:type="dxa"/>
            <w:vAlign w:val="bottom"/>
          </w:tcPr>
          <w:p w14:paraId="6FDB2CC7" w14:textId="10D16353" w:rsidR="000245D2" w:rsidRPr="00E11EA5" w:rsidRDefault="000245D2" w:rsidP="000245D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9F04643" w14:textId="7D16B05C" w:rsidR="00883ED0" w:rsidRPr="00E11EA5" w:rsidRDefault="00883ED0" w:rsidP="00883ED0">
      <w:pPr>
        <w:rPr>
          <w:lang w:eastAsia="ko-KR"/>
        </w:rPr>
      </w:pPr>
      <w:bookmarkStart w:id="3439" w:name="_Toc32332371"/>
      <w:bookmarkStart w:id="3440" w:name="_Toc37430288"/>
      <w:bookmarkStart w:id="3441" w:name="_Toc43739391"/>
      <w:bookmarkStart w:id="3442" w:name="_Toc46347152"/>
      <w:r w:rsidRPr="00E11EA5">
        <w:rPr>
          <w:lang w:eastAsia="ko-KR"/>
        </w:rPr>
        <w:t xml:space="preserve">An overview of the MU values for all the requirements is captured in </w:t>
      </w:r>
      <w:r>
        <w:rPr>
          <w:lang w:eastAsia="ko-KR"/>
        </w:rPr>
        <w:t>clause 17</w:t>
      </w:r>
      <w:r w:rsidRPr="00E11EA5">
        <w:rPr>
          <w:lang w:eastAsia="ko-KR"/>
        </w:rPr>
        <w:t xml:space="preserve">. </w:t>
      </w:r>
    </w:p>
    <w:p w14:paraId="28EF9311" w14:textId="77777777" w:rsidR="00FF68ED" w:rsidRPr="00E11EA5" w:rsidRDefault="00FF68ED" w:rsidP="00FF68ED">
      <w:pPr>
        <w:pStyle w:val="Heading3"/>
      </w:pPr>
      <w:bookmarkStart w:id="3443" w:name="_Toc53166091"/>
      <w:bookmarkStart w:id="3444" w:name="_Toc53166786"/>
      <w:bookmarkStart w:id="3445" w:name="_Toc53167480"/>
      <w:r w:rsidRPr="00E11EA5">
        <w:t>11.2.8</w:t>
      </w:r>
      <w:r w:rsidRPr="00E11EA5">
        <w:tab/>
        <w:t>Test Tolerance for OTA BS output power</w:t>
      </w:r>
      <w:bookmarkEnd w:id="3439"/>
      <w:bookmarkEnd w:id="3440"/>
      <w:bookmarkEnd w:id="3441"/>
      <w:bookmarkEnd w:id="3442"/>
      <w:bookmarkEnd w:id="3443"/>
      <w:bookmarkEnd w:id="3444"/>
      <w:bookmarkEnd w:id="3445"/>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541DE5A7" w14:textId="1149CA1C" w:rsidR="00883ED0" w:rsidRPr="00E11EA5" w:rsidRDefault="00883ED0" w:rsidP="00883ED0">
      <w:pPr>
        <w:rPr>
          <w:lang w:eastAsia="en-CA"/>
        </w:rPr>
      </w:pPr>
      <w:bookmarkStart w:id="3446" w:name="_Toc21086510"/>
      <w:bookmarkStart w:id="3447" w:name="_Toc29768953"/>
      <w:bookmarkStart w:id="3448" w:name="_Toc32332372"/>
      <w:bookmarkStart w:id="3449" w:name="_Toc37430289"/>
      <w:bookmarkStart w:id="3450" w:name="_Toc43739392"/>
      <w:bookmarkStart w:id="3451"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128A97BB" w14:textId="77777777" w:rsidR="00FF68ED" w:rsidRPr="00E11EA5" w:rsidRDefault="00FF68ED" w:rsidP="00FF68ED">
      <w:pPr>
        <w:pStyle w:val="Heading2"/>
        <w:ind w:left="576" w:hanging="576"/>
        <w:rPr>
          <w:lang w:eastAsia="en-CA"/>
        </w:rPr>
      </w:pPr>
      <w:bookmarkStart w:id="3452" w:name="_Toc53166092"/>
      <w:bookmarkStart w:id="3453" w:name="_Toc53166787"/>
      <w:bookmarkStart w:id="3454" w:name="_Toc53167481"/>
      <w:r w:rsidRPr="00E11EA5">
        <w:rPr>
          <w:lang w:eastAsia="en-CA"/>
        </w:rPr>
        <w:t>11.3</w:t>
      </w:r>
      <w:r w:rsidRPr="00E11EA5">
        <w:rPr>
          <w:lang w:eastAsia="en-CA"/>
        </w:rPr>
        <w:tab/>
        <w:t xml:space="preserve">OTA </w:t>
      </w:r>
      <w:bookmarkEnd w:id="3446"/>
      <w:bookmarkEnd w:id="3447"/>
      <w:r w:rsidRPr="00E11EA5">
        <w:rPr>
          <w:lang w:eastAsia="ja-JP"/>
        </w:rPr>
        <w:t>ACLR</w:t>
      </w:r>
      <w:bookmarkEnd w:id="3448"/>
      <w:bookmarkEnd w:id="3449"/>
      <w:bookmarkEnd w:id="3450"/>
      <w:bookmarkEnd w:id="3451"/>
      <w:bookmarkEnd w:id="3452"/>
      <w:bookmarkEnd w:id="3453"/>
      <w:bookmarkEnd w:id="3454"/>
    </w:p>
    <w:p w14:paraId="69EB9A1A" w14:textId="77777777" w:rsidR="00FF68ED" w:rsidRPr="00E11EA5" w:rsidRDefault="00FF68ED" w:rsidP="00FF68ED">
      <w:pPr>
        <w:pStyle w:val="Heading3"/>
      </w:pPr>
      <w:bookmarkStart w:id="3455" w:name="_Toc21086511"/>
      <w:bookmarkStart w:id="3456" w:name="_Toc29768954"/>
      <w:bookmarkStart w:id="3457" w:name="_Toc32332373"/>
      <w:bookmarkStart w:id="3458" w:name="_Toc37430290"/>
      <w:bookmarkStart w:id="3459" w:name="_Toc43739393"/>
      <w:bookmarkStart w:id="3460" w:name="_Toc46347154"/>
      <w:bookmarkStart w:id="3461" w:name="_Toc53166093"/>
      <w:bookmarkStart w:id="3462" w:name="_Toc53166788"/>
      <w:bookmarkStart w:id="3463" w:name="_Toc53167482"/>
      <w:r w:rsidRPr="00E11EA5">
        <w:t>11.</w:t>
      </w:r>
      <w:r w:rsidRPr="00E11EA5">
        <w:rPr>
          <w:lang w:eastAsia="ja-JP"/>
        </w:rPr>
        <w:t>3</w:t>
      </w:r>
      <w:r w:rsidRPr="00E11EA5">
        <w:t>.1</w:t>
      </w:r>
      <w:r w:rsidRPr="00E11EA5">
        <w:tab/>
        <w:t>General</w:t>
      </w:r>
      <w:bookmarkEnd w:id="3455"/>
      <w:bookmarkEnd w:id="3456"/>
      <w:bookmarkEnd w:id="3457"/>
      <w:bookmarkEnd w:id="3458"/>
      <w:bookmarkEnd w:id="3459"/>
      <w:bookmarkEnd w:id="3460"/>
      <w:bookmarkEnd w:id="3461"/>
      <w:bookmarkEnd w:id="3462"/>
      <w:bookmarkEnd w:id="3463"/>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3464" w:name="_Toc21086512"/>
      <w:bookmarkStart w:id="3465" w:name="_Toc29768955"/>
      <w:bookmarkStart w:id="3466" w:name="_Toc32332374"/>
      <w:bookmarkStart w:id="3467" w:name="_Toc37430291"/>
      <w:bookmarkStart w:id="3468" w:name="_Toc43739394"/>
      <w:bookmarkStart w:id="3469" w:name="_Toc46347155"/>
      <w:bookmarkStart w:id="3470" w:name="_Toc53166094"/>
      <w:bookmarkStart w:id="3471" w:name="_Toc53166789"/>
      <w:bookmarkStart w:id="3472" w:name="_Toc53167483"/>
      <w:r w:rsidRPr="00E11EA5">
        <w:t>11.3.2</w:t>
      </w:r>
      <w:r w:rsidRPr="00E11EA5">
        <w:tab/>
        <w:t>Indoor Anechoic Chamber</w:t>
      </w:r>
      <w:bookmarkEnd w:id="3464"/>
      <w:bookmarkEnd w:id="3465"/>
      <w:bookmarkEnd w:id="3466"/>
      <w:bookmarkEnd w:id="3467"/>
      <w:bookmarkEnd w:id="3468"/>
      <w:bookmarkEnd w:id="3469"/>
      <w:bookmarkEnd w:id="3470"/>
      <w:bookmarkEnd w:id="3471"/>
      <w:bookmarkEnd w:id="3472"/>
    </w:p>
    <w:p w14:paraId="2CEBF910" w14:textId="77777777" w:rsidR="00FF68ED" w:rsidRPr="00E11EA5" w:rsidRDefault="00FF68ED" w:rsidP="00FF68ED">
      <w:pPr>
        <w:pStyle w:val="Heading4"/>
        <w:rPr>
          <w:lang w:eastAsia="sv-SE"/>
        </w:rPr>
      </w:pPr>
      <w:bookmarkStart w:id="3473" w:name="_Toc32332375"/>
      <w:bookmarkStart w:id="3474" w:name="_Toc37430292"/>
      <w:bookmarkStart w:id="3475" w:name="_Toc43739395"/>
      <w:bookmarkStart w:id="3476" w:name="_Toc46347156"/>
      <w:bookmarkStart w:id="3477" w:name="_Toc53166095"/>
      <w:bookmarkStart w:id="3478" w:name="_Toc53166790"/>
      <w:bookmarkStart w:id="3479" w:name="_Toc53167484"/>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3473"/>
      <w:bookmarkEnd w:id="3474"/>
      <w:bookmarkEnd w:id="3475"/>
      <w:bookmarkEnd w:id="3476"/>
      <w:bookmarkEnd w:id="3477"/>
      <w:bookmarkEnd w:id="3478"/>
      <w:bookmarkEnd w:id="3479"/>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3480" w:name="_Toc32332376"/>
      <w:bookmarkStart w:id="3481" w:name="_Toc37430293"/>
      <w:bookmarkStart w:id="3482" w:name="_Toc43739396"/>
      <w:bookmarkStart w:id="3483" w:name="_Toc46347157"/>
      <w:bookmarkStart w:id="3484" w:name="_Toc53166096"/>
      <w:bookmarkStart w:id="3485" w:name="_Toc53166791"/>
      <w:bookmarkStart w:id="3486" w:name="_Toc53167485"/>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3480"/>
      <w:bookmarkEnd w:id="3481"/>
      <w:bookmarkEnd w:id="3482"/>
      <w:bookmarkEnd w:id="3483"/>
      <w:bookmarkEnd w:id="3484"/>
      <w:bookmarkEnd w:id="3485"/>
      <w:bookmarkEnd w:id="3486"/>
    </w:p>
    <w:p w14:paraId="0B3CD6FF" w14:textId="77777777" w:rsidR="00FF68ED" w:rsidRPr="00E11EA5" w:rsidRDefault="00FF68ED" w:rsidP="00FF68ED">
      <w:pPr>
        <w:pStyle w:val="Heading5"/>
      </w:pPr>
      <w:bookmarkStart w:id="3487" w:name="_Toc32332377"/>
      <w:bookmarkStart w:id="3488" w:name="_Toc37430294"/>
      <w:bookmarkStart w:id="3489" w:name="_Toc43739397"/>
      <w:bookmarkStart w:id="3490" w:name="_Toc46347158"/>
      <w:bookmarkStart w:id="3491" w:name="_Toc53166097"/>
      <w:bookmarkStart w:id="3492" w:name="_Toc53166792"/>
      <w:bookmarkStart w:id="3493" w:name="_Toc53167486"/>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3487"/>
      <w:bookmarkEnd w:id="3488"/>
      <w:bookmarkEnd w:id="3489"/>
      <w:bookmarkEnd w:id="3490"/>
      <w:bookmarkEnd w:id="3491"/>
      <w:bookmarkEnd w:id="3492"/>
      <w:bookmarkEnd w:id="3493"/>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3494" w:name="_Toc32332378"/>
      <w:bookmarkStart w:id="3495" w:name="_Toc37430295"/>
      <w:bookmarkStart w:id="3496" w:name="_Toc43739398"/>
      <w:bookmarkStart w:id="3497" w:name="_Toc46347159"/>
      <w:bookmarkStart w:id="3498" w:name="_Toc21086515"/>
      <w:bookmarkStart w:id="3499" w:name="_Toc29768958"/>
      <w:bookmarkStart w:id="3500" w:name="_Toc53166098"/>
      <w:bookmarkStart w:id="3501" w:name="_Toc53166793"/>
      <w:bookmarkStart w:id="3502" w:name="_Toc53167487"/>
      <w:r w:rsidRPr="00E11EA5">
        <w:rPr>
          <w:lang w:eastAsia="sv-SE"/>
        </w:rPr>
        <w:t>11.3.2.2.2</w:t>
      </w:r>
      <w:r w:rsidRPr="00E11EA5">
        <w:rPr>
          <w:lang w:eastAsia="sv-SE"/>
        </w:rPr>
        <w:tab/>
        <w:t>Stage 2: BS measurement</w:t>
      </w:r>
      <w:bookmarkEnd w:id="3494"/>
      <w:bookmarkEnd w:id="3495"/>
      <w:bookmarkEnd w:id="3496"/>
      <w:bookmarkEnd w:id="3497"/>
      <w:bookmarkEnd w:id="3500"/>
      <w:bookmarkEnd w:id="3501"/>
      <w:bookmarkEnd w:id="3502"/>
    </w:p>
    <w:bookmarkEnd w:id="3498"/>
    <w:bookmarkEnd w:id="3499"/>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3503" w:name="_Toc21086518"/>
      <w:bookmarkStart w:id="3504" w:name="_Toc29768961"/>
      <w:bookmarkStart w:id="3505" w:name="_Toc32332379"/>
      <w:bookmarkStart w:id="3506" w:name="_Toc37430296"/>
      <w:bookmarkStart w:id="3507" w:name="_Toc43739399"/>
      <w:bookmarkStart w:id="3508" w:name="_Toc46347160"/>
      <w:bookmarkStart w:id="3509" w:name="_Toc53166099"/>
      <w:bookmarkStart w:id="3510" w:name="_Toc53166794"/>
      <w:bookmarkStart w:id="3511" w:name="_Toc53167488"/>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3503"/>
      <w:bookmarkEnd w:id="3504"/>
      <w:r w:rsidRPr="00E11EA5">
        <w:t xml:space="preserve"> derivation, FR1</w:t>
      </w:r>
      <w:bookmarkEnd w:id="3505"/>
      <w:bookmarkEnd w:id="3506"/>
      <w:bookmarkEnd w:id="3507"/>
      <w:bookmarkEnd w:id="3508"/>
      <w:bookmarkEnd w:id="3509"/>
      <w:bookmarkEnd w:id="3510"/>
      <w:bookmarkEnd w:id="3511"/>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883ED0"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29919E2B"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526D92E3"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883ED0"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3DD3939"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50A9024E"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ECA3D2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3512" w:name="_Toc32332380"/>
      <w:bookmarkStart w:id="3513" w:name="_Toc37430297"/>
      <w:bookmarkStart w:id="3514" w:name="_Toc43739400"/>
      <w:bookmarkStart w:id="3515" w:name="_Toc46347161"/>
      <w:bookmarkStart w:id="3516" w:name="_Toc53166100"/>
      <w:bookmarkStart w:id="3517" w:name="_Toc53166795"/>
      <w:bookmarkStart w:id="3518" w:name="_Toc53167489"/>
      <w:r w:rsidRPr="00E11EA5">
        <w:t>11.3.3</w:t>
      </w:r>
      <w:r w:rsidRPr="00E11EA5">
        <w:tab/>
        <w:t>Compact Antenna Test Range</w:t>
      </w:r>
      <w:bookmarkEnd w:id="3512"/>
      <w:bookmarkEnd w:id="3513"/>
      <w:bookmarkEnd w:id="3514"/>
      <w:bookmarkEnd w:id="3515"/>
      <w:bookmarkEnd w:id="3516"/>
      <w:bookmarkEnd w:id="3517"/>
      <w:bookmarkEnd w:id="3518"/>
      <w:r w:rsidRPr="00E11EA5">
        <w:t xml:space="preserve"> </w:t>
      </w:r>
    </w:p>
    <w:p w14:paraId="2633B6B6" w14:textId="77777777" w:rsidR="00FF68ED" w:rsidRPr="00E11EA5" w:rsidRDefault="00FF68ED" w:rsidP="00FF68ED">
      <w:pPr>
        <w:pStyle w:val="Heading4"/>
        <w:rPr>
          <w:lang w:eastAsia="sv-SE"/>
        </w:rPr>
      </w:pPr>
      <w:bookmarkStart w:id="3519" w:name="_Toc32332381"/>
      <w:bookmarkStart w:id="3520" w:name="_Toc37430298"/>
      <w:bookmarkStart w:id="3521" w:name="_Toc43739401"/>
      <w:bookmarkStart w:id="3522" w:name="_Toc46347162"/>
      <w:bookmarkStart w:id="3523" w:name="_Toc53166101"/>
      <w:bookmarkStart w:id="3524" w:name="_Toc53166796"/>
      <w:bookmarkStart w:id="3525" w:name="_Toc53167490"/>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3519"/>
      <w:bookmarkEnd w:id="3520"/>
      <w:bookmarkEnd w:id="3521"/>
      <w:bookmarkEnd w:id="3522"/>
      <w:bookmarkEnd w:id="3523"/>
      <w:bookmarkEnd w:id="3524"/>
      <w:bookmarkEnd w:id="3525"/>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3526" w:name="_Toc32332382"/>
      <w:bookmarkStart w:id="3527" w:name="_Toc37430299"/>
      <w:bookmarkStart w:id="3528" w:name="_Toc43739402"/>
      <w:bookmarkStart w:id="3529" w:name="_Toc46347163"/>
      <w:bookmarkStart w:id="3530" w:name="_Toc53166102"/>
      <w:bookmarkStart w:id="3531" w:name="_Toc53166797"/>
      <w:bookmarkStart w:id="3532" w:name="_Toc53167491"/>
      <w:r w:rsidRPr="00E11EA5">
        <w:rPr>
          <w:lang w:eastAsia="sv-SE"/>
        </w:rPr>
        <w:t>11.3.3.2</w:t>
      </w:r>
      <w:r w:rsidRPr="00E11EA5">
        <w:rPr>
          <w:lang w:eastAsia="sv-SE"/>
        </w:rPr>
        <w:tab/>
        <w:t xml:space="preserve">Test </w:t>
      </w:r>
      <w:r w:rsidRPr="00E11EA5">
        <w:t>procedure</w:t>
      </w:r>
      <w:bookmarkEnd w:id="3526"/>
      <w:bookmarkEnd w:id="3527"/>
      <w:bookmarkEnd w:id="3528"/>
      <w:bookmarkEnd w:id="3529"/>
      <w:bookmarkEnd w:id="3530"/>
      <w:bookmarkEnd w:id="3531"/>
      <w:bookmarkEnd w:id="3532"/>
    </w:p>
    <w:p w14:paraId="5B1BA83A" w14:textId="77777777" w:rsidR="00FF68ED" w:rsidRPr="00E11EA5" w:rsidRDefault="00FF68ED" w:rsidP="00FF68ED">
      <w:pPr>
        <w:pStyle w:val="Heading5"/>
        <w:rPr>
          <w:lang w:eastAsia="sv-SE"/>
        </w:rPr>
      </w:pPr>
      <w:bookmarkStart w:id="3533" w:name="_Toc32332383"/>
      <w:bookmarkStart w:id="3534" w:name="_Toc37430300"/>
      <w:bookmarkStart w:id="3535" w:name="_Toc43739403"/>
      <w:bookmarkStart w:id="3536" w:name="_Toc46347164"/>
      <w:bookmarkStart w:id="3537" w:name="_Toc53166103"/>
      <w:bookmarkStart w:id="3538" w:name="_Toc53166798"/>
      <w:bookmarkStart w:id="3539" w:name="_Toc53167492"/>
      <w:r w:rsidRPr="00E11EA5">
        <w:rPr>
          <w:lang w:eastAsia="sv-SE"/>
        </w:rPr>
        <w:t>11.3.3.2.1</w:t>
      </w:r>
      <w:r w:rsidRPr="00E11EA5">
        <w:rPr>
          <w:lang w:eastAsia="sv-SE"/>
        </w:rPr>
        <w:tab/>
      </w:r>
      <w:r w:rsidRPr="00E11EA5">
        <w:t xml:space="preserve">Stage 1: </w:t>
      </w:r>
      <w:r w:rsidRPr="00E11EA5">
        <w:rPr>
          <w:lang w:eastAsia="sv-SE"/>
        </w:rPr>
        <w:t>Calibration</w:t>
      </w:r>
      <w:bookmarkEnd w:id="3533"/>
      <w:bookmarkEnd w:id="3534"/>
      <w:bookmarkEnd w:id="3535"/>
      <w:bookmarkEnd w:id="3536"/>
      <w:bookmarkEnd w:id="3537"/>
      <w:bookmarkEnd w:id="3538"/>
      <w:bookmarkEnd w:id="3539"/>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3540" w:name="_Toc32332384"/>
      <w:bookmarkStart w:id="3541" w:name="_Toc37430301"/>
      <w:bookmarkStart w:id="3542" w:name="_Toc43739404"/>
      <w:bookmarkStart w:id="3543" w:name="_Toc46347165"/>
      <w:bookmarkStart w:id="3544" w:name="_Toc53166104"/>
      <w:bookmarkStart w:id="3545" w:name="_Toc53166799"/>
      <w:bookmarkStart w:id="3546" w:name="_Toc53167493"/>
      <w:r w:rsidRPr="00E11EA5">
        <w:t>11.3.3.2.2</w:t>
      </w:r>
      <w:r w:rsidRPr="00E11EA5">
        <w:tab/>
        <w:t>Stage 2: BS measurement</w:t>
      </w:r>
      <w:bookmarkEnd w:id="3540"/>
      <w:bookmarkEnd w:id="3541"/>
      <w:bookmarkEnd w:id="3542"/>
      <w:bookmarkEnd w:id="3543"/>
      <w:bookmarkEnd w:id="3544"/>
      <w:bookmarkEnd w:id="3545"/>
      <w:bookmarkEnd w:id="3546"/>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t>After calculation of TRP from power as shown in clause 6.3, calculate the OTAACLR.</w:t>
      </w:r>
    </w:p>
    <w:p w14:paraId="1AA0B02B" w14:textId="77777777" w:rsidR="00FF68ED" w:rsidRPr="00E11EA5" w:rsidRDefault="00FF68ED" w:rsidP="00FF68ED">
      <w:pPr>
        <w:pStyle w:val="Heading4"/>
      </w:pPr>
      <w:bookmarkStart w:id="3547" w:name="_Toc32332385"/>
      <w:bookmarkStart w:id="3548" w:name="_Toc37430302"/>
      <w:bookmarkStart w:id="3549" w:name="_Toc43739405"/>
      <w:bookmarkStart w:id="3550" w:name="_Toc46347166"/>
      <w:bookmarkStart w:id="3551" w:name="_Toc53166105"/>
      <w:bookmarkStart w:id="3552" w:name="_Toc53166800"/>
      <w:bookmarkStart w:id="3553" w:name="_Toc53167494"/>
      <w:r w:rsidRPr="00E11EA5">
        <w:lastRenderedPageBreak/>
        <w:t>11.3.3</w:t>
      </w:r>
      <w:r w:rsidRPr="00E11EA5">
        <w:rPr>
          <w:lang w:eastAsia="ja-JP"/>
        </w:rPr>
        <w:t>.3</w:t>
      </w:r>
      <w:r w:rsidRPr="00E11EA5">
        <w:rPr>
          <w:lang w:eastAsia="ja-JP"/>
        </w:rPr>
        <w:tab/>
      </w:r>
      <w:r w:rsidRPr="00E11EA5">
        <w:t>MU value derivation, FR1</w:t>
      </w:r>
      <w:bookmarkEnd w:id="3547"/>
      <w:bookmarkEnd w:id="3548"/>
      <w:bookmarkEnd w:id="3549"/>
      <w:bookmarkEnd w:id="3550"/>
      <w:bookmarkEnd w:id="3551"/>
      <w:bookmarkEnd w:id="3552"/>
      <w:bookmarkEnd w:id="3553"/>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3554" w:name="_Toc32332386"/>
      <w:bookmarkStart w:id="3555" w:name="_Toc37430303"/>
      <w:bookmarkStart w:id="3556" w:name="_Toc43739406"/>
      <w:bookmarkStart w:id="3557" w:name="_Toc46347167"/>
      <w:bookmarkStart w:id="3558" w:name="_Toc53166106"/>
      <w:bookmarkStart w:id="3559" w:name="_Toc53166801"/>
      <w:bookmarkStart w:id="3560" w:name="_Toc53167495"/>
      <w:r w:rsidRPr="00E11EA5">
        <w:t>11.3.3</w:t>
      </w:r>
      <w:r w:rsidRPr="00E11EA5">
        <w:rPr>
          <w:lang w:eastAsia="ja-JP"/>
        </w:rPr>
        <w:t>.4</w:t>
      </w:r>
      <w:r w:rsidRPr="00E11EA5">
        <w:rPr>
          <w:lang w:eastAsia="ja-JP"/>
        </w:rPr>
        <w:tab/>
      </w:r>
      <w:r w:rsidRPr="00E11EA5">
        <w:t>MU value derivation, FR2</w:t>
      </w:r>
      <w:bookmarkEnd w:id="3554"/>
      <w:bookmarkEnd w:id="3555"/>
      <w:bookmarkEnd w:id="3556"/>
      <w:bookmarkEnd w:id="3557"/>
      <w:bookmarkEnd w:id="3558"/>
      <w:bookmarkEnd w:id="3559"/>
      <w:bookmarkEnd w:id="3560"/>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3561" w:name="_Toc21086521"/>
      <w:bookmarkStart w:id="3562" w:name="_Toc29768964"/>
      <w:bookmarkStart w:id="3563" w:name="_Toc37430304"/>
      <w:bookmarkStart w:id="3564" w:name="_Toc43739407"/>
      <w:bookmarkStart w:id="3565" w:name="_Toc46347168"/>
      <w:bookmarkStart w:id="3566" w:name="_Toc32332387"/>
      <w:bookmarkStart w:id="3567" w:name="_Toc53166107"/>
      <w:bookmarkStart w:id="3568" w:name="_Toc53166802"/>
      <w:bookmarkStart w:id="3569" w:name="_Toc53167496"/>
      <w:r w:rsidRPr="00E11EA5">
        <w:lastRenderedPageBreak/>
        <w:t>11.3.4</w:t>
      </w:r>
      <w:r w:rsidRPr="00E11EA5">
        <w:tab/>
        <w:t>Near Field</w:t>
      </w:r>
      <w:bookmarkEnd w:id="3561"/>
      <w:bookmarkEnd w:id="3562"/>
      <w:r w:rsidRPr="00E11EA5">
        <w:t xml:space="preserve"> Test Range</w:t>
      </w:r>
      <w:bookmarkEnd w:id="3563"/>
      <w:bookmarkEnd w:id="3564"/>
      <w:bookmarkEnd w:id="3565"/>
      <w:bookmarkEnd w:id="3567"/>
      <w:bookmarkEnd w:id="3568"/>
      <w:bookmarkEnd w:id="3569"/>
      <w:r w:rsidRPr="00E11EA5">
        <w:t xml:space="preserve"> </w:t>
      </w:r>
      <w:bookmarkEnd w:id="3566"/>
    </w:p>
    <w:p w14:paraId="0860683B" w14:textId="77777777" w:rsidR="00FF68ED" w:rsidRPr="00E11EA5" w:rsidRDefault="00FF68ED" w:rsidP="00FF68ED">
      <w:pPr>
        <w:pStyle w:val="Heading4"/>
        <w:rPr>
          <w:lang w:eastAsia="sv-SE"/>
        </w:rPr>
      </w:pPr>
      <w:bookmarkStart w:id="3570" w:name="_Toc32332388"/>
      <w:bookmarkStart w:id="3571" w:name="_Toc37430305"/>
      <w:bookmarkStart w:id="3572" w:name="_Toc43739408"/>
      <w:bookmarkStart w:id="3573" w:name="_Toc46347169"/>
      <w:bookmarkStart w:id="3574" w:name="_Toc53166108"/>
      <w:bookmarkStart w:id="3575" w:name="_Toc53166803"/>
      <w:bookmarkStart w:id="3576" w:name="_Toc53167497"/>
      <w:r w:rsidRPr="00E11EA5">
        <w:rPr>
          <w:lang w:eastAsia="sv-SE"/>
        </w:rPr>
        <w:t>11.3.4.1</w:t>
      </w:r>
      <w:r w:rsidRPr="00E11EA5">
        <w:rPr>
          <w:lang w:eastAsia="sv-SE"/>
        </w:rPr>
        <w:tab/>
        <w:t>Measurement system description</w:t>
      </w:r>
      <w:bookmarkEnd w:id="3570"/>
      <w:bookmarkEnd w:id="3571"/>
      <w:bookmarkEnd w:id="3572"/>
      <w:bookmarkEnd w:id="3573"/>
      <w:bookmarkEnd w:id="3574"/>
      <w:bookmarkEnd w:id="3575"/>
      <w:bookmarkEnd w:id="3576"/>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3577" w:name="_Toc32332389"/>
      <w:bookmarkStart w:id="3578" w:name="_Toc37430306"/>
      <w:bookmarkStart w:id="3579" w:name="_Toc43739409"/>
      <w:bookmarkStart w:id="3580" w:name="_Toc46347170"/>
      <w:bookmarkStart w:id="3581" w:name="_Toc53166109"/>
      <w:bookmarkStart w:id="3582" w:name="_Toc53166804"/>
      <w:bookmarkStart w:id="3583" w:name="_Toc53167498"/>
      <w:r w:rsidRPr="00E11EA5">
        <w:rPr>
          <w:lang w:eastAsia="sv-SE"/>
        </w:rPr>
        <w:t>11.3.4.2</w:t>
      </w:r>
      <w:r w:rsidRPr="00E11EA5">
        <w:rPr>
          <w:lang w:eastAsia="sv-SE"/>
        </w:rPr>
        <w:tab/>
        <w:t>Test procedure</w:t>
      </w:r>
      <w:bookmarkEnd w:id="3577"/>
      <w:bookmarkEnd w:id="3578"/>
      <w:bookmarkEnd w:id="3579"/>
      <w:bookmarkEnd w:id="3580"/>
      <w:bookmarkEnd w:id="3581"/>
      <w:bookmarkEnd w:id="3582"/>
      <w:bookmarkEnd w:id="3583"/>
    </w:p>
    <w:p w14:paraId="69779C95" w14:textId="77777777" w:rsidR="00FF68ED" w:rsidRPr="00E11EA5" w:rsidRDefault="00FF68ED" w:rsidP="00FF68ED">
      <w:pPr>
        <w:pStyle w:val="Heading5"/>
        <w:rPr>
          <w:lang w:eastAsia="sv-SE"/>
        </w:rPr>
      </w:pPr>
      <w:bookmarkStart w:id="3584" w:name="_Toc32332390"/>
      <w:bookmarkStart w:id="3585" w:name="_Toc37430307"/>
      <w:bookmarkStart w:id="3586" w:name="_Toc43739410"/>
      <w:bookmarkStart w:id="3587" w:name="_Toc46347171"/>
      <w:bookmarkStart w:id="3588" w:name="_Toc53166110"/>
      <w:bookmarkStart w:id="3589" w:name="_Toc53166805"/>
      <w:bookmarkStart w:id="3590" w:name="_Toc53167499"/>
      <w:r w:rsidRPr="00E11EA5">
        <w:rPr>
          <w:lang w:eastAsia="sv-SE"/>
        </w:rPr>
        <w:t>11.3.4.2.1</w:t>
      </w:r>
      <w:r w:rsidRPr="00E11EA5">
        <w:rPr>
          <w:lang w:eastAsia="sv-SE"/>
        </w:rPr>
        <w:tab/>
      </w:r>
      <w:r w:rsidRPr="00E11EA5">
        <w:t xml:space="preserve">Stage 1: </w:t>
      </w:r>
      <w:r w:rsidRPr="00E11EA5">
        <w:rPr>
          <w:lang w:eastAsia="sv-SE"/>
        </w:rPr>
        <w:t>Calibration</w:t>
      </w:r>
      <w:bookmarkEnd w:id="3584"/>
      <w:bookmarkEnd w:id="3585"/>
      <w:bookmarkEnd w:id="3586"/>
      <w:bookmarkEnd w:id="3587"/>
      <w:bookmarkEnd w:id="3588"/>
      <w:bookmarkEnd w:id="3589"/>
      <w:bookmarkEnd w:id="3590"/>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3591" w:name="_Toc32332391"/>
      <w:bookmarkStart w:id="3592" w:name="_Toc37430308"/>
      <w:bookmarkStart w:id="3593" w:name="_Toc43739411"/>
      <w:bookmarkStart w:id="3594" w:name="_Toc46347172"/>
      <w:bookmarkStart w:id="3595" w:name="_Toc53166111"/>
      <w:bookmarkStart w:id="3596" w:name="_Toc53166806"/>
      <w:bookmarkStart w:id="3597" w:name="_Toc53167500"/>
      <w:r w:rsidRPr="00E11EA5">
        <w:rPr>
          <w:lang w:eastAsia="sv-SE"/>
        </w:rPr>
        <w:t>11.3.4.2.2</w:t>
      </w:r>
      <w:r w:rsidRPr="00E11EA5">
        <w:rPr>
          <w:lang w:eastAsia="sv-SE"/>
        </w:rPr>
        <w:tab/>
      </w:r>
      <w:r w:rsidRPr="00E11EA5">
        <w:t xml:space="preserve">Stage 2: </w:t>
      </w:r>
      <w:r w:rsidRPr="00E11EA5">
        <w:rPr>
          <w:lang w:eastAsia="sv-SE"/>
        </w:rPr>
        <w:t>BS measurement</w:t>
      </w:r>
      <w:bookmarkEnd w:id="3591"/>
      <w:bookmarkEnd w:id="3592"/>
      <w:bookmarkEnd w:id="3593"/>
      <w:bookmarkEnd w:id="3594"/>
      <w:bookmarkEnd w:id="3595"/>
      <w:bookmarkEnd w:id="3596"/>
      <w:bookmarkEnd w:id="3597"/>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72291C51" w14:textId="122C3991" w:rsidR="00883ED0"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B16B7B" w:rsidR="00FF68ED" w:rsidRPr="00E11EA5" w:rsidRDefault="00FF68ED" w:rsidP="00FF68ED">
      <w:pPr>
        <w:pStyle w:val="B1"/>
      </w:pPr>
      <w:r w:rsidRPr="00E11EA5">
        <w:t>3.</w:t>
      </w:r>
      <w:r w:rsidRPr="00E11EA5">
        <w:tab/>
        <w:t>Calculate TRP.</w:t>
      </w:r>
    </w:p>
    <w:p w14:paraId="54DBF036" w14:textId="77777777" w:rsidR="00FF68ED" w:rsidRPr="00E11EA5" w:rsidRDefault="00FF68ED" w:rsidP="00FF68ED">
      <w:pPr>
        <w:pStyle w:val="Heading4"/>
      </w:pPr>
      <w:bookmarkStart w:id="3598" w:name="_Toc32332392"/>
      <w:bookmarkStart w:id="3599" w:name="_Toc37430309"/>
      <w:bookmarkStart w:id="3600" w:name="_Toc43739412"/>
      <w:bookmarkStart w:id="3601" w:name="_Toc46347173"/>
      <w:bookmarkStart w:id="3602" w:name="_Toc21086527"/>
      <w:bookmarkStart w:id="3603" w:name="_Toc29768970"/>
      <w:bookmarkStart w:id="3604" w:name="_Toc53166112"/>
      <w:bookmarkStart w:id="3605" w:name="_Toc53166807"/>
      <w:bookmarkStart w:id="3606" w:name="_Toc53167501"/>
      <w:r w:rsidRPr="00E11EA5">
        <w:t>11.3.4.3</w:t>
      </w:r>
      <w:r w:rsidRPr="00E11EA5">
        <w:tab/>
        <w:t>MU value derivation, FR1</w:t>
      </w:r>
      <w:bookmarkEnd w:id="3598"/>
      <w:bookmarkEnd w:id="3599"/>
      <w:bookmarkEnd w:id="3600"/>
      <w:bookmarkEnd w:id="3601"/>
      <w:bookmarkEnd w:id="3604"/>
      <w:bookmarkEnd w:id="3605"/>
      <w:bookmarkEnd w:id="3606"/>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3602"/>
      <w:bookmarkEnd w:id="3603"/>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3607" w:name="_Toc21086528"/>
      <w:bookmarkStart w:id="3608" w:name="_Toc29768971"/>
      <w:bookmarkStart w:id="3609" w:name="_Toc32332393"/>
      <w:bookmarkStart w:id="3610" w:name="_Toc37430310"/>
      <w:bookmarkStart w:id="3611" w:name="_Toc43739413"/>
      <w:bookmarkStart w:id="3612" w:name="_Toc46347174"/>
      <w:bookmarkStart w:id="3613" w:name="_Toc53166113"/>
      <w:bookmarkStart w:id="3614" w:name="_Toc53166808"/>
      <w:bookmarkStart w:id="3615" w:name="_Toc53167502"/>
      <w:r w:rsidRPr="00E11EA5">
        <w:t>11.3.5</w:t>
      </w:r>
      <w:r w:rsidRPr="00E11EA5">
        <w:tab/>
        <w:t xml:space="preserve">Reverberation </w:t>
      </w:r>
      <w:r w:rsidR="005E6F82" w:rsidRPr="00E11EA5">
        <w:t>C</w:t>
      </w:r>
      <w:r w:rsidRPr="00E11EA5">
        <w:t>hamber</w:t>
      </w:r>
      <w:bookmarkEnd w:id="3607"/>
      <w:bookmarkEnd w:id="3608"/>
      <w:bookmarkEnd w:id="3609"/>
      <w:bookmarkEnd w:id="3610"/>
      <w:bookmarkEnd w:id="3611"/>
      <w:bookmarkEnd w:id="3612"/>
      <w:bookmarkEnd w:id="3613"/>
      <w:bookmarkEnd w:id="3614"/>
      <w:bookmarkEnd w:id="3615"/>
    </w:p>
    <w:p w14:paraId="5307F8BF" w14:textId="77777777" w:rsidR="00FF68ED" w:rsidRPr="00E11EA5" w:rsidRDefault="00FF68ED" w:rsidP="00FF68ED">
      <w:pPr>
        <w:pStyle w:val="Heading4"/>
        <w:rPr>
          <w:lang w:eastAsia="sv-SE"/>
        </w:rPr>
      </w:pPr>
      <w:bookmarkStart w:id="3616" w:name="_Toc32332394"/>
      <w:bookmarkStart w:id="3617" w:name="_Toc37430311"/>
      <w:bookmarkStart w:id="3618" w:name="_Toc43739414"/>
      <w:bookmarkStart w:id="3619" w:name="_Toc46347175"/>
      <w:bookmarkStart w:id="3620" w:name="_Toc53166114"/>
      <w:bookmarkStart w:id="3621" w:name="_Toc53166809"/>
      <w:bookmarkStart w:id="3622" w:name="_Toc53167503"/>
      <w:r w:rsidRPr="00E11EA5">
        <w:rPr>
          <w:lang w:eastAsia="sv-SE"/>
        </w:rPr>
        <w:t>11.3.5.1</w:t>
      </w:r>
      <w:r w:rsidRPr="00E11EA5">
        <w:rPr>
          <w:lang w:eastAsia="sv-SE"/>
        </w:rPr>
        <w:tab/>
        <w:t>Measurement system description</w:t>
      </w:r>
      <w:bookmarkEnd w:id="3616"/>
      <w:bookmarkEnd w:id="3617"/>
      <w:bookmarkEnd w:id="3618"/>
      <w:bookmarkEnd w:id="3619"/>
      <w:bookmarkEnd w:id="3620"/>
      <w:bookmarkEnd w:id="3621"/>
      <w:bookmarkEnd w:id="3622"/>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3623" w:name="_Toc32332395"/>
      <w:bookmarkStart w:id="3624" w:name="_Toc37430312"/>
      <w:bookmarkStart w:id="3625" w:name="_Toc43739415"/>
      <w:bookmarkStart w:id="3626" w:name="_Toc46347176"/>
      <w:bookmarkStart w:id="3627" w:name="_Toc53166115"/>
      <w:bookmarkStart w:id="3628" w:name="_Toc53166810"/>
      <w:bookmarkStart w:id="3629" w:name="_Toc53167504"/>
      <w:r w:rsidRPr="00E11EA5">
        <w:rPr>
          <w:lang w:eastAsia="sv-SE"/>
        </w:rPr>
        <w:t>11.3.5.2</w:t>
      </w:r>
      <w:r w:rsidRPr="00E11EA5">
        <w:rPr>
          <w:lang w:eastAsia="sv-SE"/>
        </w:rPr>
        <w:tab/>
        <w:t>Test procedure</w:t>
      </w:r>
      <w:bookmarkEnd w:id="3623"/>
      <w:bookmarkEnd w:id="3624"/>
      <w:bookmarkEnd w:id="3625"/>
      <w:bookmarkEnd w:id="3626"/>
      <w:bookmarkEnd w:id="3627"/>
      <w:bookmarkEnd w:id="3628"/>
      <w:bookmarkEnd w:id="3629"/>
    </w:p>
    <w:p w14:paraId="5E24F4A0" w14:textId="77777777" w:rsidR="00FF68ED" w:rsidRPr="00E11EA5" w:rsidRDefault="00FF68ED" w:rsidP="00FF68ED">
      <w:pPr>
        <w:pStyle w:val="Heading5"/>
        <w:rPr>
          <w:lang w:eastAsia="sv-SE"/>
        </w:rPr>
      </w:pPr>
      <w:bookmarkStart w:id="3630" w:name="_Toc32332396"/>
      <w:bookmarkStart w:id="3631" w:name="_Toc37430313"/>
      <w:bookmarkStart w:id="3632" w:name="_Toc43739416"/>
      <w:bookmarkStart w:id="3633" w:name="_Toc46347177"/>
      <w:bookmarkStart w:id="3634" w:name="_Toc53166116"/>
      <w:bookmarkStart w:id="3635" w:name="_Toc53166811"/>
      <w:bookmarkStart w:id="3636" w:name="_Toc53167505"/>
      <w:r w:rsidRPr="00E11EA5">
        <w:rPr>
          <w:lang w:eastAsia="sv-SE"/>
        </w:rPr>
        <w:t>11.3.5.2.1</w:t>
      </w:r>
      <w:r w:rsidRPr="00E11EA5">
        <w:rPr>
          <w:lang w:eastAsia="sv-SE"/>
        </w:rPr>
        <w:tab/>
      </w:r>
      <w:r w:rsidRPr="00E11EA5">
        <w:t xml:space="preserve">Stage 1: </w:t>
      </w:r>
      <w:r w:rsidRPr="00E11EA5">
        <w:rPr>
          <w:lang w:eastAsia="sv-SE"/>
        </w:rPr>
        <w:t>Calibration</w:t>
      </w:r>
      <w:bookmarkEnd w:id="3630"/>
      <w:bookmarkEnd w:id="3631"/>
      <w:bookmarkEnd w:id="3632"/>
      <w:bookmarkEnd w:id="3633"/>
      <w:bookmarkEnd w:id="3634"/>
      <w:bookmarkEnd w:id="3635"/>
      <w:bookmarkEnd w:id="3636"/>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3637" w:name="_Toc32332397"/>
      <w:bookmarkStart w:id="3638" w:name="_Toc37430314"/>
      <w:bookmarkStart w:id="3639" w:name="_Toc43739417"/>
      <w:bookmarkStart w:id="3640" w:name="_Toc46347178"/>
      <w:bookmarkStart w:id="3641" w:name="_Toc53166117"/>
      <w:bookmarkStart w:id="3642" w:name="_Toc53166812"/>
      <w:bookmarkStart w:id="3643" w:name="_Toc53167506"/>
      <w:r w:rsidRPr="00E11EA5">
        <w:rPr>
          <w:lang w:eastAsia="sv-SE"/>
        </w:rPr>
        <w:t>11.3.5.2.2</w:t>
      </w:r>
      <w:r w:rsidRPr="00E11EA5">
        <w:rPr>
          <w:lang w:eastAsia="sv-SE"/>
        </w:rPr>
        <w:tab/>
      </w:r>
      <w:r w:rsidRPr="00E11EA5">
        <w:t xml:space="preserve">Stage 2: </w:t>
      </w:r>
      <w:r w:rsidRPr="00E11EA5">
        <w:rPr>
          <w:lang w:eastAsia="sv-SE"/>
        </w:rPr>
        <w:t>BS measurement</w:t>
      </w:r>
      <w:bookmarkEnd w:id="3637"/>
      <w:bookmarkEnd w:id="3638"/>
      <w:bookmarkEnd w:id="3639"/>
      <w:bookmarkEnd w:id="3640"/>
      <w:bookmarkEnd w:id="3641"/>
      <w:bookmarkEnd w:id="3642"/>
      <w:bookmarkEnd w:id="3643"/>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3644" w:name="_Toc32332398"/>
      <w:bookmarkStart w:id="3645" w:name="_Toc37430315"/>
      <w:bookmarkStart w:id="3646" w:name="_Toc43739418"/>
      <w:bookmarkStart w:id="3647" w:name="_Toc46347179"/>
      <w:bookmarkStart w:id="3648" w:name="_Toc21086534"/>
      <w:bookmarkStart w:id="3649" w:name="_Toc29768977"/>
      <w:bookmarkStart w:id="3650" w:name="_Toc53166118"/>
      <w:bookmarkStart w:id="3651" w:name="_Toc53166813"/>
      <w:bookmarkStart w:id="3652" w:name="_Toc53167507"/>
      <w:r w:rsidRPr="00E11EA5">
        <w:t>11.3.5.3</w:t>
      </w:r>
      <w:r w:rsidRPr="00E11EA5">
        <w:rPr>
          <w:lang w:eastAsia="ja-JP"/>
        </w:rPr>
        <w:tab/>
      </w:r>
      <w:r w:rsidRPr="00E11EA5">
        <w:t>MU value derivation, FR1</w:t>
      </w:r>
      <w:bookmarkEnd w:id="3644"/>
      <w:bookmarkEnd w:id="3645"/>
      <w:bookmarkEnd w:id="3646"/>
      <w:bookmarkEnd w:id="3647"/>
      <w:bookmarkEnd w:id="3650"/>
      <w:bookmarkEnd w:id="3651"/>
      <w:bookmarkEnd w:id="3652"/>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3648"/>
      <w:bookmarkEnd w:id="3649"/>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3653" w:name="_Toc32332399"/>
      <w:bookmarkStart w:id="3654" w:name="_Toc37430316"/>
      <w:bookmarkStart w:id="3655" w:name="_Toc43739419"/>
      <w:bookmarkStart w:id="3656" w:name="_Toc46347180"/>
      <w:bookmarkStart w:id="3657" w:name="_Toc53166119"/>
      <w:bookmarkStart w:id="3658" w:name="_Toc53166814"/>
      <w:bookmarkStart w:id="3659" w:name="_Toc53167508"/>
      <w:r w:rsidRPr="00E11EA5">
        <w:t>11.3.5.4</w:t>
      </w:r>
      <w:r w:rsidRPr="00E11EA5">
        <w:rPr>
          <w:lang w:eastAsia="ja-JP"/>
        </w:rPr>
        <w:tab/>
      </w:r>
      <w:r w:rsidRPr="00E11EA5">
        <w:t>MU value derivation, FR2</w:t>
      </w:r>
      <w:bookmarkEnd w:id="3653"/>
      <w:bookmarkEnd w:id="3654"/>
      <w:bookmarkEnd w:id="3655"/>
      <w:bookmarkEnd w:id="3656"/>
      <w:bookmarkEnd w:id="3657"/>
      <w:bookmarkEnd w:id="3658"/>
      <w:bookmarkEnd w:id="3659"/>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3660" w:name="_Toc29768978"/>
      <w:bookmarkStart w:id="3661" w:name="_Toc32332400"/>
      <w:bookmarkStart w:id="3662" w:name="_Toc37430317"/>
      <w:bookmarkStart w:id="3663" w:name="_Toc43739420"/>
      <w:bookmarkStart w:id="3664" w:name="_Toc46347181"/>
      <w:bookmarkStart w:id="3665" w:name="_Toc53166120"/>
      <w:bookmarkStart w:id="3666" w:name="_Toc53166815"/>
      <w:bookmarkStart w:id="3667" w:name="_Toc53167509"/>
      <w:r w:rsidRPr="00E11EA5">
        <w:t>11.3.6</w:t>
      </w:r>
      <w:r w:rsidRPr="00E11EA5">
        <w:tab/>
        <w:t>Plane Wave Synthesizer</w:t>
      </w:r>
      <w:bookmarkEnd w:id="3660"/>
      <w:bookmarkEnd w:id="3661"/>
      <w:bookmarkEnd w:id="3662"/>
      <w:bookmarkEnd w:id="3663"/>
      <w:bookmarkEnd w:id="3664"/>
      <w:bookmarkEnd w:id="3665"/>
      <w:bookmarkEnd w:id="3666"/>
      <w:bookmarkEnd w:id="3667"/>
    </w:p>
    <w:p w14:paraId="32AC5A63" w14:textId="77777777" w:rsidR="00FF68ED" w:rsidRPr="00E11EA5" w:rsidRDefault="00FF68ED" w:rsidP="00FF68ED">
      <w:pPr>
        <w:pStyle w:val="Heading4"/>
        <w:rPr>
          <w:lang w:eastAsia="sv-SE"/>
        </w:rPr>
      </w:pPr>
      <w:bookmarkStart w:id="3668" w:name="_Toc32332401"/>
      <w:bookmarkStart w:id="3669" w:name="_Toc37430318"/>
      <w:bookmarkStart w:id="3670" w:name="_Toc43739421"/>
      <w:bookmarkStart w:id="3671" w:name="_Toc46347182"/>
      <w:bookmarkStart w:id="3672" w:name="_Toc53166121"/>
      <w:bookmarkStart w:id="3673" w:name="_Toc53166816"/>
      <w:bookmarkStart w:id="3674" w:name="_Toc53167510"/>
      <w:r w:rsidRPr="00E11EA5">
        <w:rPr>
          <w:lang w:eastAsia="sv-SE"/>
        </w:rPr>
        <w:t>11.3.6.1</w:t>
      </w:r>
      <w:r w:rsidRPr="00E11EA5">
        <w:rPr>
          <w:lang w:eastAsia="sv-SE"/>
        </w:rPr>
        <w:tab/>
        <w:t>Measurement system description</w:t>
      </w:r>
      <w:bookmarkEnd w:id="3668"/>
      <w:bookmarkEnd w:id="3669"/>
      <w:bookmarkEnd w:id="3670"/>
      <w:bookmarkEnd w:id="3671"/>
      <w:bookmarkEnd w:id="3672"/>
      <w:bookmarkEnd w:id="3673"/>
      <w:bookmarkEnd w:id="3674"/>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3675" w:name="_Toc32332402"/>
      <w:bookmarkStart w:id="3676" w:name="_Toc37430319"/>
      <w:bookmarkStart w:id="3677" w:name="_Toc43739422"/>
      <w:bookmarkStart w:id="3678" w:name="_Toc46347183"/>
      <w:bookmarkStart w:id="3679" w:name="_Toc53166122"/>
      <w:bookmarkStart w:id="3680" w:name="_Toc53166817"/>
      <w:bookmarkStart w:id="3681" w:name="_Toc53167511"/>
      <w:r w:rsidRPr="00E11EA5">
        <w:rPr>
          <w:lang w:eastAsia="sv-SE"/>
        </w:rPr>
        <w:t>11.3.6.2</w:t>
      </w:r>
      <w:r w:rsidRPr="00E11EA5">
        <w:rPr>
          <w:lang w:eastAsia="sv-SE"/>
        </w:rPr>
        <w:tab/>
        <w:t>Test procedure</w:t>
      </w:r>
      <w:bookmarkEnd w:id="3675"/>
      <w:bookmarkEnd w:id="3676"/>
      <w:bookmarkEnd w:id="3677"/>
      <w:bookmarkEnd w:id="3678"/>
      <w:bookmarkEnd w:id="3679"/>
      <w:bookmarkEnd w:id="3680"/>
      <w:bookmarkEnd w:id="3681"/>
    </w:p>
    <w:p w14:paraId="0C8435DB" w14:textId="77777777" w:rsidR="00FF68ED" w:rsidRPr="00E11EA5" w:rsidRDefault="00FF68ED" w:rsidP="00FF68ED">
      <w:pPr>
        <w:pStyle w:val="Heading5"/>
        <w:rPr>
          <w:lang w:eastAsia="sv-SE"/>
        </w:rPr>
      </w:pPr>
      <w:bookmarkStart w:id="3682" w:name="_Toc32332403"/>
      <w:bookmarkStart w:id="3683" w:name="_Toc37430320"/>
      <w:bookmarkStart w:id="3684" w:name="_Toc43739423"/>
      <w:bookmarkStart w:id="3685" w:name="_Toc46347184"/>
      <w:bookmarkStart w:id="3686" w:name="_Toc53166123"/>
      <w:bookmarkStart w:id="3687" w:name="_Toc53166818"/>
      <w:bookmarkStart w:id="3688" w:name="_Toc53167512"/>
      <w:r w:rsidRPr="00E11EA5">
        <w:rPr>
          <w:lang w:eastAsia="sv-SE"/>
        </w:rPr>
        <w:t>11.3.6.2.1</w:t>
      </w:r>
      <w:r w:rsidRPr="00E11EA5">
        <w:rPr>
          <w:lang w:eastAsia="sv-SE"/>
        </w:rPr>
        <w:tab/>
      </w:r>
      <w:r w:rsidRPr="00E11EA5">
        <w:t xml:space="preserve">Stage 1: </w:t>
      </w:r>
      <w:r w:rsidRPr="00E11EA5">
        <w:rPr>
          <w:lang w:eastAsia="sv-SE"/>
        </w:rPr>
        <w:t>Calibration</w:t>
      </w:r>
      <w:bookmarkEnd w:id="3682"/>
      <w:bookmarkEnd w:id="3683"/>
      <w:bookmarkEnd w:id="3684"/>
      <w:bookmarkEnd w:id="3685"/>
      <w:bookmarkEnd w:id="3686"/>
      <w:bookmarkEnd w:id="3687"/>
      <w:bookmarkEnd w:id="3688"/>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3689" w:name="_Toc32332404"/>
      <w:bookmarkStart w:id="3690" w:name="_Toc37430321"/>
      <w:bookmarkStart w:id="3691" w:name="_Toc43739424"/>
      <w:bookmarkStart w:id="3692" w:name="_Toc46347185"/>
      <w:bookmarkStart w:id="3693" w:name="_Toc53166124"/>
      <w:bookmarkStart w:id="3694" w:name="_Toc53166819"/>
      <w:bookmarkStart w:id="3695" w:name="_Toc53167513"/>
      <w:r w:rsidRPr="00E11EA5">
        <w:rPr>
          <w:lang w:eastAsia="sv-SE"/>
        </w:rPr>
        <w:t>11.3.6.2.2</w:t>
      </w:r>
      <w:r w:rsidRPr="00E11EA5">
        <w:rPr>
          <w:lang w:eastAsia="sv-SE"/>
        </w:rPr>
        <w:tab/>
      </w:r>
      <w:r w:rsidRPr="00E11EA5">
        <w:t xml:space="preserve">Stage 2: </w:t>
      </w:r>
      <w:r w:rsidRPr="00E11EA5">
        <w:rPr>
          <w:lang w:eastAsia="sv-SE"/>
        </w:rPr>
        <w:t>BS measurement</w:t>
      </w:r>
      <w:bookmarkEnd w:id="3689"/>
      <w:bookmarkEnd w:id="3690"/>
      <w:bookmarkEnd w:id="3691"/>
      <w:bookmarkEnd w:id="3692"/>
      <w:bookmarkEnd w:id="3693"/>
      <w:bookmarkEnd w:id="3694"/>
      <w:bookmarkEnd w:id="3695"/>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3696" w:name="_Toc32332405"/>
      <w:bookmarkStart w:id="3697" w:name="_Toc37430322"/>
      <w:bookmarkStart w:id="3698" w:name="_Toc43739425"/>
      <w:bookmarkStart w:id="3699" w:name="_Toc46347186"/>
      <w:bookmarkStart w:id="3700" w:name="_Toc53166125"/>
      <w:bookmarkStart w:id="3701" w:name="_Toc53166820"/>
      <w:bookmarkStart w:id="3702" w:name="_Toc53167514"/>
      <w:r w:rsidRPr="00E11EA5">
        <w:t>11.3.6.3</w:t>
      </w:r>
      <w:r w:rsidRPr="00E11EA5">
        <w:rPr>
          <w:lang w:eastAsia="ja-JP"/>
        </w:rPr>
        <w:tab/>
      </w:r>
      <w:r w:rsidRPr="00E11EA5">
        <w:t>MU value derivation, FR1</w:t>
      </w:r>
      <w:bookmarkEnd w:id="3696"/>
      <w:bookmarkEnd w:id="3697"/>
      <w:bookmarkEnd w:id="3698"/>
      <w:bookmarkEnd w:id="3699"/>
      <w:bookmarkEnd w:id="3700"/>
      <w:bookmarkEnd w:id="3701"/>
      <w:bookmarkEnd w:id="3702"/>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0245D2" w:rsidRDefault="00261199" w:rsidP="000245D2">
            <w:pPr>
              <w:pStyle w:val="TAC"/>
              <w:rPr>
                <w:sz w:val="16"/>
                <w:szCs w:val="16"/>
                <w:lang w:val="en-US" w:eastAsia="zh-CN"/>
              </w:rPr>
            </w:pPr>
            <w:r w:rsidRPr="000245D2">
              <w:rPr>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0245D2" w:rsidRDefault="00261199" w:rsidP="000245D2">
            <w:pPr>
              <w:pStyle w:val="TAC"/>
              <w:rPr>
                <w:sz w:val="16"/>
                <w:szCs w:val="16"/>
                <w:lang w:val="en-US" w:eastAsia="zh-CN"/>
              </w:rPr>
            </w:pPr>
            <w:r w:rsidRPr="000245D2">
              <w:rPr>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0245D2"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0245D2" w:rsidRPr="00E11EA5" w:rsidRDefault="000245D2" w:rsidP="000245D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0245D2" w:rsidRPr="00E11EA5" w:rsidRDefault="000245D2" w:rsidP="000245D2">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6C75456B"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8E1F56" w14:textId="69F4FDE6"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B550421" w14:textId="76BD4D46" w:rsidR="000245D2" w:rsidRPr="000245D2" w:rsidRDefault="000245D2"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8C3052" w14:textId="0244C50A" w:rsidR="000245D2" w:rsidRPr="000245D2" w:rsidRDefault="000245D2"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10CB73EA" w:rsidR="000245D2" w:rsidRPr="000245D2" w:rsidRDefault="000245D2"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42A06C72" w:rsidR="000245D2" w:rsidRPr="000245D2" w:rsidRDefault="000245D2"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574A65C6" w:rsidR="000245D2" w:rsidRPr="000245D2" w:rsidRDefault="000245D2"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FFA5136" w14:textId="5C2F33C5" w:rsidR="000245D2" w:rsidRPr="000245D2" w:rsidRDefault="000245D2"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0A564A" w14:textId="19E1FA6A" w:rsidR="000245D2" w:rsidRPr="000245D2" w:rsidRDefault="000245D2" w:rsidP="000245D2">
            <w:pPr>
              <w:pStyle w:val="TAC"/>
              <w:rPr>
                <w:sz w:val="16"/>
                <w:szCs w:val="16"/>
                <w:lang w:val="en-US" w:eastAsia="zh-CN"/>
              </w:rPr>
            </w:pPr>
            <w:r w:rsidRPr="000245D2">
              <w:rPr>
                <w:sz w:val="16"/>
                <w:szCs w:val="16"/>
                <w:lang w:val="en-US" w:eastAsia="zh-CN"/>
              </w:rPr>
              <w:t>[0.06]</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0245D2" w:rsidRDefault="00261199" w:rsidP="000245D2">
            <w:pPr>
              <w:pStyle w:val="TAC"/>
              <w:rPr>
                <w:sz w:val="16"/>
                <w:szCs w:val="16"/>
                <w:lang w:val="en-US" w:eastAsia="zh-CN"/>
              </w:rPr>
            </w:pPr>
            <w:r w:rsidRPr="000245D2">
              <w:rPr>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0245D2" w:rsidRDefault="00261199" w:rsidP="000245D2">
            <w:pPr>
              <w:pStyle w:val="TAC"/>
              <w:rPr>
                <w:sz w:val="16"/>
                <w:szCs w:val="16"/>
                <w:lang w:val="en-US" w:eastAsia="zh-CN"/>
              </w:rPr>
            </w:pPr>
            <w:r w:rsidRPr="000245D2">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0245D2" w:rsidRDefault="00261199" w:rsidP="000245D2">
            <w:pPr>
              <w:pStyle w:val="TAC"/>
              <w:rPr>
                <w:sz w:val="16"/>
                <w:szCs w:val="16"/>
                <w:lang w:val="en-US" w:eastAsia="zh-CN"/>
              </w:rPr>
            </w:pPr>
            <w:r w:rsidRPr="000245D2">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0245D2" w:rsidRDefault="00261199" w:rsidP="000245D2">
            <w:pPr>
              <w:pStyle w:val="TAC"/>
              <w:rPr>
                <w:sz w:val="16"/>
                <w:szCs w:val="16"/>
                <w:lang w:val="en-US" w:eastAsia="zh-CN"/>
              </w:rPr>
            </w:pPr>
            <w:r w:rsidRPr="000245D2">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0245D2" w:rsidRDefault="00261199" w:rsidP="000245D2">
            <w:pPr>
              <w:pStyle w:val="TAC"/>
              <w:rPr>
                <w:sz w:val="16"/>
                <w:szCs w:val="16"/>
                <w:lang w:val="en-US" w:eastAsia="zh-CN"/>
              </w:rPr>
            </w:pPr>
            <w:r w:rsidRPr="000245D2">
              <w:rPr>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0245D2" w:rsidRDefault="00261199" w:rsidP="000245D2">
            <w:pPr>
              <w:pStyle w:val="TAC"/>
              <w:rPr>
                <w:sz w:val="16"/>
                <w:szCs w:val="16"/>
                <w:lang w:val="en-US" w:eastAsia="zh-CN"/>
              </w:rPr>
            </w:pPr>
            <w:r w:rsidRPr="000245D2">
              <w:rPr>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0245D2"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6255AD56" w:rsidR="000245D2" w:rsidRPr="000245D2" w:rsidRDefault="000245D2" w:rsidP="000245D2">
            <w:pPr>
              <w:pStyle w:val="TAC"/>
              <w:rPr>
                <w:b/>
                <w:bCs/>
                <w:sz w:val="16"/>
                <w:szCs w:val="16"/>
                <w:lang w:val="en-US" w:eastAsia="zh-CN"/>
              </w:rPr>
            </w:pPr>
            <w:r w:rsidRPr="000245D2">
              <w:rPr>
                <w:b/>
                <w:bCs/>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0BE7A1C6" w:rsidR="000245D2" w:rsidRPr="000245D2" w:rsidRDefault="000245D2" w:rsidP="000245D2">
            <w:pPr>
              <w:pStyle w:val="TAC"/>
              <w:rPr>
                <w:b/>
                <w:bCs/>
                <w:sz w:val="16"/>
                <w:szCs w:val="16"/>
                <w:lang w:val="en-US" w:eastAsia="zh-CN"/>
              </w:rPr>
            </w:pPr>
            <w:r w:rsidRPr="000245D2">
              <w:rPr>
                <w:b/>
                <w:bCs/>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7ED433EB" w14:textId="5035E120" w:rsidR="000245D2" w:rsidRPr="000245D2" w:rsidRDefault="000245D2" w:rsidP="000245D2">
            <w:pPr>
              <w:pStyle w:val="TAC"/>
              <w:rPr>
                <w:b/>
                <w:bCs/>
                <w:sz w:val="16"/>
                <w:szCs w:val="16"/>
                <w:lang w:val="en-US" w:eastAsia="zh-CN"/>
              </w:rPr>
            </w:pPr>
            <w:r w:rsidRPr="000245D2">
              <w:rPr>
                <w:b/>
                <w:bCs/>
                <w:sz w:val="16"/>
                <w:szCs w:val="16"/>
                <w:lang w:val="en-US" w:eastAsia="zh-CN"/>
              </w:rPr>
              <w:t>[0.61]</w:t>
            </w:r>
          </w:p>
        </w:tc>
      </w:tr>
      <w:tr w:rsidR="000245D2"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30C371A5" w:rsidR="000245D2" w:rsidRPr="000245D2" w:rsidRDefault="000245D2" w:rsidP="000245D2">
            <w:pPr>
              <w:pStyle w:val="TAC"/>
              <w:rPr>
                <w:b/>
                <w:bCs/>
                <w:sz w:val="16"/>
                <w:szCs w:val="16"/>
                <w:lang w:val="en-US" w:eastAsia="zh-CN"/>
              </w:rPr>
            </w:pPr>
            <w:r w:rsidRPr="000245D2">
              <w:rPr>
                <w:b/>
                <w:bCs/>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54EB8668" w:rsidR="000245D2" w:rsidRPr="000245D2" w:rsidRDefault="000245D2" w:rsidP="000245D2">
            <w:pPr>
              <w:pStyle w:val="TAC"/>
              <w:rPr>
                <w:b/>
                <w:bCs/>
                <w:sz w:val="16"/>
                <w:szCs w:val="16"/>
                <w:lang w:val="en-US" w:eastAsia="zh-CN"/>
              </w:rPr>
            </w:pPr>
            <w:r w:rsidRPr="000245D2">
              <w:rPr>
                <w:b/>
                <w:bCs/>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47781CE7" w14:textId="6A9017D9" w:rsidR="000245D2" w:rsidRPr="000245D2" w:rsidRDefault="000245D2" w:rsidP="000245D2">
            <w:pPr>
              <w:pStyle w:val="TAC"/>
              <w:rPr>
                <w:b/>
                <w:bCs/>
                <w:sz w:val="16"/>
                <w:szCs w:val="16"/>
                <w:lang w:val="en-US" w:eastAsia="zh-CN"/>
              </w:rPr>
            </w:pPr>
            <w:r w:rsidRPr="000245D2">
              <w:rPr>
                <w:b/>
                <w:bCs/>
                <w:sz w:val="16"/>
                <w:szCs w:val="16"/>
                <w:lang w:val="en-US" w:eastAsia="zh-CN"/>
              </w:rPr>
              <w:t>[1.19]</w:t>
            </w:r>
          </w:p>
        </w:tc>
      </w:tr>
      <w:tr w:rsidR="000245D2"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251F8C07" w:rsidR="000245D2" w:rsidRPr="000245D2" w:rsidRDefault="000245D2" w:rsidP="000245D2">
            <w:pPr>
              <w:pStyle w:val="TAC"/>
              <w:rPr>
                <w:b/>
                <w:bCs/>
                <w:sz w:val="16"/>
                <w:szCs w:val="16"/>
                <w:lang w:val="en-US" w:eastAsia="zh-CN"/>
              </w:rPr>
            </w:pPr>
            <w:r w:rsidRPr="000245D2">
              <w:rPr>
                <w:b/>
                <w:bCs/>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0A9DB16" w:rsidR="000245D2" w:rsidRPr="000245D2" w:rsidRDefault="000245D2" w:rsidP="000245D2">
            <w:pPr>
              <w:pStyle w:val="TAC"/>
              <w:rPr>
                <w:b/>
                <w:bCs/>
                <w:sz w:val="16"/>
                <w:szCs w:val="16"/>
                <w:lang w:val="en-US" w:eastAsia="zh-CN"/>
              </w:rPr>
            </w:pPr>
            <w:r w:rsidRPr="000245D2">
              <w:rPr>
                <w:b/>
                <w:bCs/>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08F585A3" w:rsidR="000245D2" w:rsidRPr="000245D2" w:rsidRDefault="000245D2" w:rsidP="000245D2">
            <w:pPr>
              <w:pStyle w:val="TAC"/>
              <w:rPr>
                <w:b/>
                <w:bCs/>
                <w:sz w:val="16"/>
                <w:szCs w:val="16"/>
                <w:lang w:val="en-US" w:eastAsia="zh-CN"/>
              </w:rPr>
            </w:pPr>
            <w:r w:rsidRPr="000245D2">
              <w:rPr>
                <w:b/>
                <w:bCs/>
                <w:sz w:val="16"/>
                <w:szCs w:val="16"/>
                <w:lang w:val="en-US" w:eastAsia="zh-CN"/>
              </w:rPr>
              <w:t>0.75</w:t>
            </w:r>
          </w:p>
        </w:tc>
      </w:tr>
      <w:tr w:rsidR="000245D2"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34EFD865" w:rsidR="000245D2" w:rsidRPr="000245D2" w:rsidRDefault="000245D2" w:rsidP="000245D2">
            <w:pPr>
              <w:pStyle w:val="TAC"/>
              <w:rPr>
                <w:b/>
                <w:bCs/>
                <w:sz w:val="16"/>
                <w:szCs w:val="16"/>
                <w:lang w:val="en-US" w:eastAsia="zh-CN"/>
              </w:rPr>
            </w:pPr>
            <w:r w:rsidRPr="000245D2">
              <w:rPr>
                <w:b/>
                <w:bCs/>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623AE817" w:rsidR="000245D2" w:rsidRPr="000245D2" w:rsidRDefault="000245D2" w:rsidP="000245D2">
            <w:pPr>
              <w:pStyle w:val="TAC"/>
              <w:rPr>
                <w:b/>
                <w:bCs/>
                <w:sz w:val="16"/>
                <w:szCs w:val="16"/>
                <w:lang w:val="en-US" w:eastAsia="zh-CN"/>
              </w:rPr>
            </w:pPr>
            <w:r w:rsidRPr="000245D2">
              <w:rPr>
                <w:b/>
                <w:bCs/>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1144EFB0" w:rsidR="000245D2" w:rsidRPr="000245D2" w:rsidRDefault="000245D2" w:rsidP="000245D2">
            <w:pPr>
              <w:pStyle w:val="TAC"/>
              <w:rPr>
                <w:b/>
                <w:bCs/>
                <w:sz w:val="16"/>
                <w:szCs w:val="16"/>
                <w:lang w:val="en-US" w:eastAsia="zh-CN"/>
              </w:rPr>
            </w:pPr>
            <w:r w:rsidRPr="000245D2">
              <w:rPr>
                <w:b/>
                <w:bCs/>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3703" w:name="_Toc32332406"/>
      <w:bookmarkStart w:id="3704" w:name="_Toc37430323"/>
      <w:bookmarkStart w:id="3705" w:name="_Toc43739426"/>
      <w:bookmarkStart w:id="3706" w:name="_Toc46347187"/>
      <w:bookmarkStart w:id="3707" w:name="_Toc21086535"/>
      <w:bookmarkStart w:id="3708" w:name="_Toc29768984"/>
      <w:bookmarkStart w:id="3709" w:name="_Toc53166126"/>
      <w:bookmarkStart w:id="3710" w:name="_Toc53166821"/>
      <w:bookmarkStart w:id="3711" w:name="_Toc53167515"/>
      <w:r w:rsidRPr="00E11EA5">
        <w:rPr>
          <w:lang w:eastAsia="ja-JP"/>
        </w:rPr>
        <w:t>11.3.7</w:t>
      </w:r>
      <w:r w:rsidRPr="00E11EA5">
        <w:rPr>
          <w:lang w:eastAsia="ja-JP"/>
        </w:rPr>
        <w:tab/>
      </w:r>
      <w:r w:rsidRPr="00E11EA5">
        <w:t>Maximum accepted test system uncertainty</w:t>
      </w:r>
      <w:bookmarkEnd w:id="3703"/>
      <w:bookmarkEnd w:id="3704"/>
      <w:bookmarkEnd w:id="3705"/>
      <w:bookmarkEnd w:id="3706"/>
      <w:bookmarkEnd w:id="3709"/>
      <w:bookmarkEnd w:id="3710"/>
      <w:bookmarkEnd w:id="3711"/>
    </w:p>
    <w:p w14:paraId="17A8E6A6" w14:textId="08E6AF2C" w:rsidR="00883ED0" w:rsidRPr="00E11EA5" w:rsidRDefault="00883ED0" w:rsidP="00883ED0">
      <w:pPr>
        <w:rPr>
          <w:lang w:val="en-US"/>
        </w:rPr>
      </w:pPr>
      <w:r w:rsidRPr="00E11EA5">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w:t>
      </w:r>
      <w:r w:rsidRPr="00E11EA5">
        <w:rPr>
          <w:color w:val="000000"/>
        </w:rPr>
        <w:lastRenderedPageBreak/>
        <w:t xml:space="preserve">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3707"/>
      <w:bookmarkEnd w:id="3708"/>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0245D2" w:rsidRPr="00E11EA5" w14:paraId="482C8E3C" w14:textId="77777777" w:rsidTr="00236708">
        <w:trPr>
          <w:jc w:val="center"/>
        </w:trPr>
        <w:tc>
          <w:tcPr>
            <w:tcW w:w="0" w:type="auto"/>
            <w:noWrap/>
            <w:hideMark/>
          </w:tcPr>
          <w:p w14:paraId="072D5891" w14:textId="2B252918" w:rsidR="000245D2" w:rsidRPr="00E11EA5" w:rsidRDefault="000245D2" w:rsidP="000245D2">
            <w:pPr>
              <w:pStyle w:val="TAC"/>
              <w:rPr>
                <w:szCs w:val="18"/>
              </w:rPr>
            </w:pPr>
            <w:r w:rsidRPr="00E11EA5">
              <w:rPr>
                <w:szCs w:val="18"/>
              </w:rPr>
              <w:t xml:space="preserve">Plane Wave Synthesizer </w:t>
            </w:r>
          </w:p>
        </w:tc>
        <w:tc>
          <w:tcPr>
            <w:tcW w:w="1474" w:type="dxa"/>
            <w:noWrap/>
          </w:tcPr>
          <w:p w14:paraId="71AB7669" w14:textId="65A0EFD3" w:rsidR="000245D2" w:rsidRPr="00E11EA5" w:rsidRDefault="000245D2" w:rsidP="000245D2">
            <w:pPr>
              <w:pStyle w:val="TAC"/>
              <w:rPr>
                <w:szCs w:val="18"/>
              </w:rPr>
            </w:pPr>
            <w:r>
              <w:rPr>
                <w:rFonts w:cs="Arial"/>
                <w:szCs w:val="18"/>
              </w:rPr>
              <w:t>1.24</w:t>
            </w:r>
          </w:p>
        </w:tc>
        <w:tc>
          <w:tcPr>
            <w:tcW w:w="1843" w:type="dxa"/>
            <w:noWrap/>
          </w:tcPr>
          <w:p w14:paraId="59EA7BC6" w14:textId="016FEC3E" w:rsidR="000245D2" w:rsidRPr="00E11EA5" w:rsidRDefault="000245D2" w:rsidP="000245D2">
            <w:pPr>
              <w:pStyle w:val="TAC"/>
              <w:rPr>
                <w:szCs w:val="18"/>
              </w:rPr>
            </w:pPr>
            <w:r w:rsidRPr="00E11EA5">
              <w:rPr>
                <w:rFonts w:cs="Arial"/>
                <w:szCs w:val="18"/>
              </w:rPr>
              <w:t>1.40</w:t>
            </w:r>
          </w:p>
        </w:tc>
        <w:tc>
          <w:tcPr>
            <w:tcW w:w="1616" w:type="dxa"/>
          </w:tcPr>
          <w:p w14:paraId="139B4ED9" w14:textId="7F1F8D2F" w:rsidR="000245D2" w:rsidRPr="00E11EA5" w:rsidRDefault="000245D2" w:rsidP="000245D2">
            <w:pPr>
              <w:pStyle w:val="TAC"/>
              <w:rPr>
                <w:szCs w:val="18"/>
              </w:rPr>
            </w:pPr>
            <w:r w:rsidRPr="00E11EA5">
              <w:rPr>
                <w:rFonts w:cs="Arial"/>
                <w:szCs w:val="18"/>
              </w:rPr>
              <w:t>[1.40]</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19D17FDD" w14:textId="4EF0DE5E" w:rsidR="00883ED0" w:rsidRPr="00E11EA5" w:rsidRDefault="00FF68ED" w:rsidP="00883ED0">
      <w:pPr>
        <w:rPr>
          <w:lang w:val="en-US"/>
        </w:rPr>
      </w:pPr>
      <w:r w:rsidRPr="00E11EA5">
        <w:rPr>
          <w:lang w:val="en-US"/>
        </w:rPr>
        <w:t>For absolute ACLR, the MU value was agreed to be 2.2 dB for 0 – 3 GHz bands and 2.7 dB for 3 – 6 GHz bands. The MU in 4.2-6 GHz is valid for BS designed to operate in licensed spectrum.</w:t>
      </w:r>
      <w:r w:rsidR="00883ED0" w:rsidRPr="00883ED0">
        <w:rPr>
          <w:lang w:val="en-US"/>
        </w:rPr>
        <w:t xml:space="preserve"> </w:t>
      </w:r>
    </w:p>
    <w:p w14:paraId="349A1630" w14:textId="3DC6B38E" w:rsidR="00FF68ED" w:rsidRPr="00E11EA5" w:rsidRDefault="00883ED0" w:rsidP="00883ED0">
      <w:pPr>
        <w:rPr>
          <w:lang w:eastAsia="ko-KR"/>
        </w:rPr>
      </w:pPr>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1651FC9E" w14:textId="3338BECE" w:rsidR="00FF68ED" w:rsidRPr="00E11EA5" w:rsidRDefault="00FF68ED" w:rsidP="00FF68ED">
      <w:pPr>
        <w:pStyle w:val="Heading3"/>
      </w:pPr>
      <w:bookmarkStart w:id="3712" w:name="_Toc32332407"/>
      <w:bookmarkStart w:id="3713" w:name="_Toc37430324"/>
      <w:bookmarkStart w:id="3714" w:name="_Toc43739427"/>
      <w:bookmarkStart w:id="3715" w:name="_Toc46347188"/>
      <w:bookmarkStart w:id="3716" w:name="_Toc53166127"/>
      <w:bookmarkStart w:id="3717" w:name="_Toc53166822"/>
      <w:bookmarkStart w:id="3718" w:name="_Toc53167516"/>
      <w:r w:rsidRPr="00E11EA5">
        <w:t>11.3.8</w:t>
      </w:r>
      <w:r w:rsidRPr="00E11EA5">
        <w:tab/>
        <w:t>Test Tolerance for OTA ACLR</w:t>
      </w:r>
      <w:bookmarkEnd w:id="3712"/>
      <w:bookmarkEnd w:id="3713"/>
      <w:bookmarkEnd w:id="3714"/>
      <w:bookmarkEnd w:id="3715"/>
      <w:bookmarkEnd w:id="3716"/>
      <w:bookmarkEnd w:id="3717"/>
      <w:bookmarkEnd w:id="3718"/>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49DC2EE4" w:rsidR="00FF68ED" w:rsidRPr="00E11EA5" w:rsidRDefault="006970C3" w:rsidP="006970C3">
      <w:pPr>
        <w:pStyle w:val="B1"/>
      </w:pPr>
      <w:r>
        <w:t>-</w:t>
      </w:r>
      <w:r>
        <w:tab/>
      </w:r>
      <w:r w:rsidR="00FF68ED" w:rsidRPr="00E11EA5">
        <w:t>For relative ACLR, the TT was agreed to be the same as the MU.</w:t>
      </w:r>
    </w:p>
    <w:p w14:paraId="6F3B4560" w14:textId="2BC8D6A0" w:rsidR="00FF68ED" w:rsidRPr="00E11EA5" w:rsidRDefault="006970C3" w:rsidP="006970C3">
      <w:pPr>
        <w:pStyle w:val="B1"/>
      </w:pPr>
      <w:r>
        <w:t>-</w:t>
      </w:r>
      <w:r>
        <w:tab/>
      </w:r>
      <w:r w:rsidR="00FF68ED"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0AE32ECC" w:rsidR="00FF68ED" w:rsidRPr="00E11EA5" w:rsidRDefault="00883ED0" w:rsidP="00FF68ED">
      <w:pPr>
        <w:rPr>
          <w:bCs/>
        </w:rPr>
      </w:pPr>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6EEC991D" w14:textId="77777777" w:rsidR="00FF68ED" w:rsidRPr="00E11EA5" w:rsidRDefault="00FF68ED" w:rsidP="00FF68ED">
      <w:pPr>
        <w:pStyle w:val="Heading2"/>
        <w:ind w:left="576" w:hanging="576"/>
        <w:rPr>
          <w:lang w:eastAsia="ja-JP"/>
        </w:rPr>
      </w:pPr>
      <w:bookmarkStart w:id="3719" w:name="_Toc21086536"/>
      <w:bookmarkStart w:id="3720" w:name="_Toc29768985"/>
      <w:bookmarkStart w:id="3721" w:name="_Toc32332408"/>
      <w:bookmarkStart w:id="3722" w:name="_Toc37430325"/>
      <w:bookmarkStart w:id="3723" w:name="_Toc43739428"/>
      <w:bookmarkStart w:id="3724" w:name="_Toc46347189"/>
      <w:bookmarkStart w:id="3725" w:name="_Toc53166128"/>
      <w:bookmarkStart w:id="3726" w:name="_Toc53166823"/>
      <w:bookmarkStart w:id="3727" w:name="_Toc53167517"/>
      <w:r w:rsidRPr="00E11EA5">
        <w:rPr>
          <w:lang w:eastAsia="en-CA"/>
        </w:rPr>
        <w:t>11.</w:t>
      </w:r>
      <w:r w:rsidRPr="00E11EA5">
        <w:rPr>
          <w:rFonts w:hint="eastAsia"/>
          <w:lang w:eastAsia="ja-JP"/>
        </w:rPr>
        <w:t>4</w:t>
      </w:r>
      <w:r w:rsidRPr="00E11EA5">
        <w:rPr>
          <w:lang w:eastAsia="en-CA"/>
        </w:rPr>
        <w:tab/>
        <w:t xml:space="preserve">OTA </w:t>
      </w:r>
      <w:bookmarkEnd w:id="3719"/>
      <w:bookmarkEnd w:id="3720"/>
      <w:bookmarkEnd w:id="3721"/>
      <w:r w:rsidRPr="00E11EA5">
        <w:rPr>
          <w:lang w:eastAsia="ja-JP"/>
        </w:rPr>
        <w:t>SEM and OTA OBUE</w:t>
      </w:r>
      <w:bookmarkEnd w:id="3722"/>
      <w:bookmarkEnd w:id="3723"/>
      <w:bookmarkEnd w:id="3724"/>
      <w:bookmarkEnd w:id="3725"/>
      <w:bookmarkEnd w:id="3726"/>
      <w:bookmarkEnd w:id="3727"/>
    </w:p>
    <w:p w14:paraId="05BAED71" w14:textId="77777777" w:rsidR="00FF68ED" w:rsidRPr="00E11EA5" w:rsidRDefault="00FF68ED" w:rsidP="00FF68ED">
      <w:pPr>
        <w:pStyle w:val="Heading3"/>
      </w:pPr>
      <w:bookmarkStart w:id="3728" w:name="_Toc32332409"/>
      <w:bookmarkStart w:id="3729" w:name="_Toc37430326"/>
      <w:bookmarkStart w:id="3730" w:name="_Toc43739429"/>
      <w:bookmarkStart w:id="3731" w:name="_Toc46347190"/>
      <w:bookmarkStart w:id="3732" w:name="_Toc53166129"/>
      <w:bookmarkStart w:id="3733" w:name="_Toc53166824"/>
      <w:bookmarkStart w:id="3734" w:name="_Toc53167518"/>
      <w:r w:rsidRPr="00E11EA5">
        <w:t>11.4.1</w:t>
      </w:r>
      <w:r w:rsidRPr="00E11EA5">
        <w:tab/>
        <w:t>General</w:t>
      </w:r>
      <w:bookmarkEnd w:id="3728"/>
      <w:bookmarkEnd w:id="3729"/>
      <w:bookmarkEnd w:id="3730"/>
      <w:bookmarkEnd w:id="3731"/>
      <w:bookmarkEnd w:id="3732"/>
      <w:bookmarkEnd w:id="3733"/>
      <w:bookmarkEnd w:id="3734"/>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3735" w:name="_Toc32332410"/>
      <w:bookmarkStart w:id="3736" w:name="_Toc37430327"/>
      <w:bookmarkStart w:id="3737" w:name="_Toc43739430"/>
      <w:bookmarkStart w:id="3738" w:name="_Toc46347191"/>
      <w:bookmarkStart w:id="3739" w:name="_Toc53166130"/>
      <w:bookmarkStart w:id="3740" w:name="_Toc53166825"/>
      <w:bookmarkStart w:id="3741" w:name="_Toc53167519"/>
      <w:r w:rsidRPr="00E11EA5">
        <w:t>11.4.2</w:t>
      </w:r>
      <w:r w:rsidRPr="00E11EA5">
        <w:tab/>
        <w:t>Indoor Anechoic Chamber</w:t>
      </w:r>
      <w:bookmarkEnd w:id="3735"/>
      <w:bookmarkEnd w:id="3736"/>
      <w:bookmarkEnd w:id="3737"/>
      <w:bookmarkEnd w:id="3738"/>
      <w:bookmarkEnd w:id="3739"/>
      <w:bookmarkEnd w:id="3740"/>
      <w:bookmarkEnd w:id="3741"/>
    </w:p>
    <w:p w14:paraId="2C6BB186" w14:textId="77777777" w:rsidR="00FF68ED" w:rsidRPr="00E11EA5" w:rsidRDefault="00FF68ED" w:rsidP="00FF68ED">
      <w:pPr>
        <w:pStyle w:val="Heading4"/>
        <w:rPr>
          <w:lang w:eastAsia="sv-SE"/>
        </w:rPr>
      </w:pPr>
      <w:bookmarkStart w:id="3742" w:name="_Toc32332411"/>
      <w:bookmarkStart w:id="3743" w:name="_Toc37430328"/>
      <w:bookmarkStart w:id="3744" w:name="_Toc43739431"/>
      <w:bookmarkStart w:id="3745" w:name="_Toc46347192"/>
      <w:bookmarkStart w:id="3746" w:name="_Toc53166131"/>
      <w:bookmarkStart w:id="3747" w:name="_Toc53166826"/>
      <w:bookmarkStart w:id="3748" w:name="_Toc53167520"/>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3742"/>
      <w:bookmarkEnd w:id="3743"/>
      <w:bookmarkEnd w:id="3744"/>
      <w:bookmarkEnd w:id="3745"/>
      <w:bookmarkEnd w:id="3746"/>
      <w:bookmarkEnd w:id="3747"/>
      <w:bookmarkEnd w:id="3748"/>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3749" w:name="_Toc32332412"/>
      <w:bookmarkStart w:id="3750" w:name="_Toc37430329"/>
      <w:bookmarkStart w:id="3751" w:name="_Toc43739432"/>
      <w:bookmarkStart w:id="3752" w:name="_Toc46347193"/>
      <w:bookmarkStart w:id="3753" w:name="_Toc53166132"/>
      <w:bookmarkStart w:id="3754" w:name="_Toc53166827"/>
      <w:bookmarkStart w:id="3755" w:name="_Toc53167521"/>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3749"/>
      <w:bookmarkEnd w:id="3750"/>
      <w:bookmarkEnd w:id="3751"/>
      <w:bookmarkEnd w:id="3752"/>
      <w:bookmarkEnd w:id="3753"/>
      <w:bookmarkEnd w:id="3754"/>
      <w:bookmarkEnd w:id="3755"/>
    </w:p>
    <w:p w14:paraId="013ABC1D" w14:textId="77777777" w:rsidR="00FF68ED" w:rsidRPr="00E11EA5" w:rsidRDefault="00FF68ED" w:rsidP="00FF68ED">
      <w:pPr>
        <w:pStyle w:val="Heading5"/>
      </w:pPr>
      <w:bookmarkStart w:id="3756" w:name="_Toc32332413"/>
      <w:bookmarkStart w:id="3757" w:name="_Toc37430330"/>
      <w:bookmarkStart w:id="3758" w:name="_Toc43739433"/>
      <w:bookmarkStart w:id="3759" w:name="_Toc46347194"/>
      <w:bookmarkStart w:id="3760" w:name="_Toc53166133"/>
      <w:bookmarkStart w:id="3761" w:name="_Toc53166828"/>
      <w:bookmarkStart w:id="3762" w:name="_Toc53167522"/>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3756"/>
      <w:bookmarkEnd w:id="3757"/>
      <w:bookmarkEnd w:id="3758"/>
      <w:bookmarkEnd w:id="3759"/>
      <w:bookmarkEnd w:id="3760"/>
      <w:bookmarkEnd w:id="3761"/>
      <w:bookmarkEnd w:id="3762"/>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3763" w:name="_Toc32332414"/>
      <w:bookmarkStart w:id="3764" w:name="_Toc37430331"/>
      <w:bookmarkStart w:id="3765" w:name="_Toc43739434"/>
      <w:bookmarkStart w:id="3766" w:name="_Toc46347195"/>
      <w:bookmarkStart w:id="3767" w:name="_Toc21086541"/>
      <w:bookmarkStart w:id="3768" w:name="_Toc29768990"/>
      <w:bookmarkStart w:id="3769" w:name="_Toc53166134"/>
      <w:bookmarkStart w:id="3770" w:name="_Toc53166829"/>
      <w:bookmarkStart w:id="3771" w:name="_Toc53167523"/>
      <w:r w:rsidRPr="00E11EA5">
        <w:rPr>
          <w:lang w:eastAsia="sv-SE"/>
        </w:rPr>
        <w:t>11.4.</w:t>
      </w:r>
      <w:r w:rsidRPr="00E11EA5">
        <w:rPr>
          <w:lang w:eastAsia="ja-JP"/>
        </w:rPr>
        <w:t>2</w:t>
      </w:r>
      <w:r w:rsidRPr="00E11EA5">
        <w:rPr>
          <w:lang w:eastAsia="sv-SE"/>
        </w:rPr>
        <w:t>.2.2</w:t>
      </w:r>
      <w:r w:rsidRPr="00E11EA5">
        <w:tab/>
        <w:t>Stage 2: BS measurement</w:t>
      </w:r>
      <w:bookmarkEnd w:id="3763"/>
      <w:bookmarkEnd w:id="3764"/>
      <w:bookmarkEnd w:id="3765"/>
      <w:bookmarkEnd w:id="3766"/>
      <w:bookmarkEnd w:id="3769"/>
      <w:bookmarkEnd w:id="3770"/>
      <w:bookmarkEnd w:id="3771"/>
      <w:r w:rsidRPr="00E11EA5" w:rsidDel="000F03AA">
        <w:t xml:space="preserve"> </w:t>
      </w:r>
      <w:bookmarkEnd w:id="3767"/>
      <w:bookmarkEnd w:id="3768"/>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3772" w:name="_Toc21086544"/>
      <w:bookmarkStart w:id="3773" w:name="_Toc29768993"/>
      <w:bookmarkStart w:id="3774" w:name="_Toc32332415"/>
      <w:bookmarkStart w:id="3775" w:name="_Toc37430332"/>
      <w:bookmarkStart w:id="3776" w:name="_Toc43739435"/>
      <w:bookmarkStart w:id="3777" w:name="_Toc46347196"/>
      <w:bookmarkStart w:id="3778" w:name="_Toc53166135"/>
      <w:bookmarkStart w:id="3779" w:name="_Toc53166830"/>
      <w:bookmarkStart w:id="3780" w:name="_Toc53167524"/>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3772"/>
      <w:bookmarkEnd w:id="3773"/>
      <w:r w:rsidRPr="00E11EA5">
        <w:t xml:space="preserve"> derivation, FR1</w:t>
      </w:r>
      <w:bookmarkEnd w:id="3774"/>
      <w:bookmarkEnd w:id="3775"/>
      <w:bookmarkEnd w:id="3776"/>
      <w:bookmarkEnd w:id="3777"/>
      <w:bookmarkEnd w:id="3778"/>
      <w:bookmarkEnd w:id="3779"/>
      <w:bookmarkEnd w:id="3780"/>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883ED0"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48870FBE"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0073B86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883ED0"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4A94B253"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275183C"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112F9C14"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3781" w:name="_Toc32332416"/>
      <w:bookmarkStart w:id="3782" w:name="_Toc37430333"/>
      <w:bookmarkStart w:id="3783" w:name="_Toc43739436"/>
      <w:bookmarkStart w:id="3784" w:name="_Toc46347197"/>
      <w:bookmarkStart w:id="3785" w:name="_Toc53166136"/>
      <w:bookmarkStart w:id="3786" w:name="_Toc53166831"/>
      <w:bookmarkStart w:id="3787" w:name="_Toc53167525"/>
      <w:r w:rsidRPr="00E11EA5">
        <w:t>11.4.3</w:t>
      </w:r>
      <w:r w:rsidRPr="00E11EA5">
        <w:tab/>
        <w:t>Compact Antenna Test Range</w:t>
      </w:r>
      <w:bookmarkEnd w:id="3781"/>
      <w:bookmarkEnd w:id="3782"/>
      <w:bookmarkEnd w:id="3783"/>
      <w:bookmarkEnd w:id="3784"/>
      <w:bookmarkEnd w:id="3785"/>
      <w:bookmarkEnd w:id="3786"/>
      <w:bookmarkEnd w:id="3787"/>
      <w:r w:rsidRPr="00E11EA5" w:rsidDel="0083471D">
        <w:t xml:space="preserve"> </w:t>
      </w:r>
    </w:p>
    <w:p w14:paraId="1E9D0AA9" w14:textId="77777777" w:rsidR="00FF68ED" w:rsidRPr="00E11EA5" w:rsidRDefault="00FF68ED" w:rsidP="00FF68ED">
      <w:pPr>
        <w:pStyle w:val="Heading4"/>
        <w:rPr>
          <w:lang w:eastAsia="sv-SE"/>
        </w:rPr>
      </w:pPr>
      <w:bookmarkStart w:id="3788" w:name="_Toc32332417"/>
      <w:bookmarkStart w:id="3789" w:name="_Toc37430334"/>
      <w:bookmarkStart w:id="3790" w:name="_Toc43739437"/>
      <w:bookmarkStart w:id="3791" w:name="_Toc46347198"/>
      <w:bookmarkStart w:id="3792" w:name="_Toc53166137"/>
      <w:bookmarkStart w:id="3793" w:name="_Toc53166832"/>
      <w:bookmarkStart w:id="3794" w:name="_Toc53167526"/>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3788"/>
      <w:bookmarkEnd w:id="3789"/>
      <w:bookmarkEnd w:id="3790"/>
      <w:bookmarkEnd w:id="3791"/>
      <w:bookmarkEnd w:id="3792"/>
      <w:bookmarkEnd w:id="3793"/>
      <w:bookmarkEnd w:id="3794"/>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3795" w:name="_Toc32332418"/>
      <w:bookmarkStart w:id="3796" w:name="_Toc37430335"/>
      <w:bookmarkStart w:id="3797" w:name="_Toc43739438"/>
      <w:bookmarkStart w:id="3798" w:name="_Toc46347199"/>
      <w:bookmarkStart w:id="3799" w:name="_Toc53166138"/>
      <w:bookmarkStart w:id="3800" w:name="_Toc53166833"/>
      <w:bookmarkStart w:id="3801" w:name="_Toc53167527"/>
      <w:r w:rsidRPr="00E11EA5">
        <w:rPr>
          <w:lang w:eastAsia="sv-SE"/>
        </w:rPr>
        <w:t>11.4.3.2</w:t>
      </w:r>
      <w:r w:rsidRPr="00E11EA5">
        <w:rPr>
          <w:lang w:eastAsia="sv-SE"/>
        </w:rPr>
        <w:tab/>
        <w:t xml:space="preserve">Test </w:t>
      </w:r>
      <w:r w:rsidRPr="00E11EA5">
        <w:t>procedure</w:t>
      </w:r>
      <w:bookmarkEnd w:id="3795"/>
      <w:bookmarkEnd w:id="3796"/>
      <w:bookmarkEnd w:id="3797"/>
      <w:bookmarkEnd w:id="3798"/>
      <w:bookmarkEnd w:id="3799"/>
      <w:bookmarkEnd w:id="3800"/>
      <w:bookmarkEnd w:id="3801"/>
    </w:p>
    <w:p w14:paraId="6751BDA6" w14:textId="77777777" w:rsidR="00FF68ED" w:rsidRPr="00E11EA5" w:rsidRDefault="00FF68ED" w:rsidP="00FF68ED">
      <w:pPr>
        <w:pStyle w:val="Heading5"/>
        <w:rPr>
          <w:lang w:eastAsia="sv-SE"/>
        </w:rPr>
      </w:pPr>
      <w:bookmarkStart w:id="3802" w:name="_Toc32332419"/>
      <w:bookmarkStart w:id="3803" w:name="_Toc37430336"/>
      <w:bookmarkStart w:id="3804" w:name="_Toc43739439"/>
      <w:bookmarkStart w:id="3805" w:name="_Toc46347200"/>
      <w:bookmarkStart w:id="3806" w:name="_Toc53166139"/>
      <w:bookmarkStart w:id="3807" w:name="_Toc53166834"/>
      <w:bookmarkStart w:id="3808" w:name="_Toc53167528"/>
      <w:r w:rsidRPr="00E11EA5">
        <w:rPr>
          <w:lang w:eastAsia="sv-SE"/>
        </w:rPr>
        <w:t>11.4.3.2.1</w:t>
      </w:r>
      <w:r w:rsidRPr="00E11EA5">
        <w:rPr>
          <w:lang w:eastAsia="sv-SE"/>
        </w:rPr>
        <w:tab/>
      </w:r>
      <w:r w:rsidRPr="00E11EA5">
        <w:t xml:space="preserve">Stage 1: </w:t>
      </w:r>
      <w:r w:rsidRPr="00E11EA5">
        <w:rPr>
          <w:lang w:eastAsia="sv-SE"/>
        </w:rPr>
        <w:t>Calibration</w:t>
      </w:r>
      <w:bookmarkEnd w:id="3802"/>
      <w:bookmarkEnd w:id="3803"/>
      <w:bookmarkEnd w:id="3804"/>
      <w:bookmarkEnd w:id="3805"/>
      <w:bookmarkEnd w:id="3806"/>
      <w:bookmarkEnd w:id="3807"/>
      <w:bookmarkEnd w:id="3808"/>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lastRenderedPageBreak/>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3809" w:name="_Toc32332420"/>
      <w:bookmarkStart w:id="3810" w:name="_Toc37430337"/>
      <w:bookmarkStart w:id="3811" w:name="_Toc43739440"/>
      <w:bookmarkStart w:id="3812" w:name="_Toc46347201"/>
      <w:bookmarkStart w:id="3813" w:name="_Toc53166140"/>
      <w:bookmarkStart w:id="3814" w:name="_Toc53166835"/>
      <w:bookmarkStart w:id="3815" w:name="_Toc53167529"/>
      <w:r w:rsidRPr="00E11EA5">
        <w:t>11.4.3</w:t>
      </w:r>
      <w:r w:rsidRPr="00E11EA5">
        <w:rPr>
          <w:lang w:eastAsia="ja-JP"/>
        </w:rPr>
        <w:t>.3</w:t>
      </w:r>
      <w:r w:rsidRPr="00E11EA5">
        <w:rPr>
          <w:lang w:eastAsia="ja-JP"/>
        </w:rPr>
        <w:tab/>
      </w:r>
      <w:r w:rsidRPr="00E11EA5">
        <w:t>MU value derivation, FR1</w:t>
      </w:r>
      <w:bookmarkEnd w:id="3809"/>
      <w:bookmarkEnd w:id="3810"/>
      <w:bookmarkEnd w:id="3811"/>
      <w:bookmarkEnd w:id="3812"/>
      <w:bookmarkEnd w:id="3813"/>
      <w:bookmarkEnd w:id="3814"/>
      <w:bookmarkEnd w:id="3815"/>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3816"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3816"/>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3817" w:name="_Toc32332421"/>
      <w:bookmarkStart w:id="3818" w:name="_Toc37430338"/>
      <w:bookmarkStart w:id="3819" w:name="_Toc43739441"/>
      <w:bookmarkStart w:id="3820" w:name="_Toc46347202"/>
      <w:bookmarkStart w:id="3821" w:name="_Toc21086545"/>
      <w:bookmarkStart w:id="3822" w:name="_Toc29768994"/>
      <w:bookmarkStart w:id="3823" w:name="_Toc53166141"/>
      <w:bookmarkStart w:id="3824" w:name="_Toc53166836"/>
      <w:bookmarkStart w:id="3825" w:name="_Toc53167530"/>
      <w:r w:rsidRPr="00E11EA5">
        <w:t>11.4.3</w:t>
      </w:r>
      <w:r w:rsidRPr="00E11EA5">
        <w:rPr>
          <w:lang w:eastAsia="ja-JP"/>
        </w:rPr>
        <w:t>.4</w:t>
      </w:r>
      <w:r w:rsidRPr="00E11EA5">
        <w:rPr>
          <w:lang w:eastAsia="ja-JP"/>
        </w:rPr>
        <w:tab/>
      </w:r>
      <w:r w:rsidRPr="00E11EA5">
        <w:t>MU value derivation, FR2</w:t>
      </w:r>
      <w:bookmarkEnd w:id="3817"/>
      <w:bookmarkEnd w:id="3818"/>
      <w:bookmarkEnd w:id="3819"/>
      <w:bookmarkEnd w:id="3820"/>
      <w:bookmarkEnd w:id="3823"/>
      <w:bookmarkEnd w:id="3824"/>
      <w:bookmarkEnd w:id="3825"/>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3826" w:name="_Toc32332422"/>
      <w:bookmarkStart w:id="3827" w:name="_Toc37430339"/>
      <w:bookmarkStart w:id="3828" w:name="_Toc43739442"/>
      <w:bookmarkStart w:id="3829" w:name="_Toc46347203"/>
      <w:bookmarkStart w:id="3830" w:name="_Toc53166142"/>
      <w:bookmarkStart w:id="3831" w:name="_Toc53166837"/>
      <w:bookmarkStart w:id="3832" w:name="_Toc53167531"/>
      <w:r w:rsidRPr="00E11EA5">
        <w:t>11.4.4</w:t>
      </w:r>
      <w:r w:rsidRPr="00E11EA5">
        <w:tab/>
        <w:t>Near Field</w:t>
      </w:r>
      <w:bookmarkEnd w:id="3821"/>
      <w:bookmarkEnd w:id="3822"/>
      <w:r w:rsidRPr="00E11EA5">
        <w:t xml:space="preserve"> Test Range</w:t>
      </w:r>
      <w:bookmarkEnd w:id="3826"/>
      <w:bookmarkEnd w:id="3827"/>
      <w:bookmarkEnd w:id="3828"/>
      <w:bookmarkEnd w:id="3829"/>
      <w:bookmarkEnd w:id="3830"/>
      <w:bookmarkEnd w:id="3831"/>
      <w:bookmarkEnd w:id="3832"/>
    </w:p>
    <w:p w14:paraId="7169AB1A" w14:textId="77777777" w:rsidR="00FF68ED" w:rsidRPr="00E11EA5" w:rsidRDefault="00FF68ED" w:rsidP="00FF68ED">
      <w:pPr>
        <w:pStyle w:val="Heading4"/>
        <w:rPr>
          <w:lang w:eastAsia="sv-SE"/>
        </w:rPr>
      </w:pPr>
      <w:bookmarkStart w:id="3833" w:name="_Toc32332423"/>
      <w:bookmarkStart w:id="3834" w:name="_Toc37430340"/>
      <w:bookmarkStart w:id="3835" w:name="_Toc43739443"/>
      <w:bookmarkStart w:id="3836" w:name="_Toc46347204"/>
      <w:bookmarkStart w:id="3837" w:name="_Toc53166143"/>
      <w:bookmarkStart w:id="3838" w:name="_Toc53166838"/>
      <w:bookmarkStart w:id="3839" w:name="_Toc53167532"/>
      <w:r w:rsidRPr="00E11EA5">
        <w:rPr>
          <w:lang w:eastAsia="sv-SE"/>
        </w:rPr>
        <w:t>11.4.4.1</w:t>
      </w:r>
      <w:r w:rsidRPr="00E11EA5">
        <w:rPr>
          <w:lang w:eastAsia="sv-SE"/>
        </w:rPr>
        <w:tab/>
        <w:t>Measurement system description</w:t>
      </w:r>
      <w:bookmarkEnd w:id="3833"/>
      <w:bookmarkEnd w:id="3834"/>
      <w:bookmarkEnd w:id="3835"/>
      <w:bookmarkEnd w:id="3836"/>
      <w:bookmarkEnd w:id="3837"/>
      <w:bookmarkEnd w:id="3838"/>
      <w:bookmarkEnd w:id="3839"/>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3840" w:name="_Toc32332424"/>
      <w:bookmarkStart w:id="3841" w:name="_Toc37430341"/>
      <w:bookmarkStart w:id="3842" w:name="_Toc43739444"/>
      <w:bookmarkStart w:id="3843" w:name="_Toc46347205"/>
      <w:bookmarkStart w:id="3844" w:name="_Toc53166144"/>
      <w:bookmarkStart w:id="3845" w:name="_Toc53166839"/>
      <w:bookmarkStart w:id="3846" w:name="_Toc53167533"/>
      <w:r w:rsidRPr="00E11EA5">
        <w:rPr>
          <w:lang w:eastAsia="sv-SE"/>
        </w:rPr>
        <w:t>11.4.4.2</w:t>
      </w:r>
      <w:r w:rsidRPr="00E11EA5">
        <w:rPr>
          <w:lang w:eastAsia="sv-SE"/>
        </w:rPr>
        <w:tab/>
        <w:t>Test procedure</w:t>
      </w:r>
      <w:bookmarkEnd w:id="3840"/>
      <w:bookmarkEnd w:id="3841"/>
      <w:bookmarkEnd w:id="3842"/>
      <w:bookmarkEnd w:id="3843"/>
      <w:bookmarkEnd w:id="3844"/>
      <w:bookmarkEnd w:id="3845"/>
      <w:bookmarkEnd w:id="3846"/>
    </w:p>
    <w:p w14:paraId="6D395611" w14:textId="77777777" w:rsidR="00FF68ED" w:rsidRPr="00E11EA5" w:rsidRDefault="00FF68ED" w:rsidP="00FF68ED">
      <w:pPr>
        <w:pStyle w:val="Heading5"/>
        <w:rPr>
          <w:lang w:eastAsia="sv-SE"/>
        </w:rPr>
      </w:pPr>
      <w:bookmarkStart w:id="3847" w:name="_Toc32332425"/>
      <w:bookmarkStart w:id="3848" w:name="_Toc37430342"/>
      <w:bookmarkStart w:id="3849" w:name="_Toc43739445"/>
      <w:bookmarkStart w:id="3850" w:name="_Toc46347206"/>
      <w:bookmarkStart w:id="3851" w:name="_Toc53166145"/>
      <w:bookmarkStart w:id="3852" w:name="_Toc53166840"/>
      <w:bookmarkStart w:id="3853" w:name="_Toc53167534"/>
      <w:r w:rsidRPr="00E11EA5">
        <w:rPr>
          <w:lang w:eastAsia="sv-SE"/>
        </w:rPr>
        <w:t>11.4.4.2.1</w:t>
      </w:r>
      <w:r w:rsidRPr="00E11EA5">
        <w:rPr>
          <w:lang w:eastAsia="sv-SE"/>
        </w:rPr>
        <w:tab/>
      </w:r>
      <w:r w:rsidRPr="00E11EA5">
        <w:t xml:space="preserve">Stage 1: </w:t>
      </w:r>
      <w:r w:rsidRPr="00E11EA5">
        <w:rPr>
          <w:lang w:eastAsia="sv-SE"/>
        </w:rPr>
        <w:t>Calibration</w:t>
      </w:r>
      <w:bookmarkEnd w:id="3847"/>
      <w:bookmarkEnd w:id="3848"/>
      <w:bookmarkEnd w:id="3849"/>
      <w:bookmarkEnd w:id="3850"/>
      <w:bookmarkEnd w:id="3851"/>
      <w:bookmarkEnd w:id="3852"/>
      <w:bookmarkEnd w:id="3853"/>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3854" w:name="_Toc32332426"/>
      <w:bookmarkStart w:id="3855" w:name="_Toc37430343"/>
      <w:bookmarkStart w:id="3856" w:name="_Toc43739446"/>
      <w:bookmarkStart w:id="3857" w:name="_Toc46347207"/>
      <w:bookmarkStart w:id="3858" w:name="_Toc53166146"/>
      <w:bookmarkStart w:id="3859" w:name="_Toc53166841"/>
      <w:bookmarkStart w:id="3860" w:name="_Toc53167535"/>
      <w:r w:rsidRPr="00E11EA5">
        <w:rPr>
          <w:lang w:eastAsia="sv-SE"/>
        </w:rPr>
        <w:t>11.4.4.2.2</w:t>
      </w:r>
      <w:r w:rsidRPr="00E11EA5">
        <w:rPr>
          <w:lang w:eastAsia="sv-SE"/>
        </w:rPr>
        <w:tab/>
      </w:r>
      <w:r w:rsidRPr="00E11EA5">
        <w:t xml:space="preserve">Stage 2: </w:t>
      </w:r>
      <w:r w:rsidRPr="00E11EA5">
        <w:rPr>
          <w:lang w:eastAsia="sv-SE"/>
        </w:rPr>
        <w:t>BS measurement</w:t>
      </w:r>
      <w:bookmarkEnd w:id="3854"/>
      <w:bookmarkEnd w:id="3855"/>
      <w:bookmarkEnd w:id="3856"/>
      <w:bookmarkEnd w:id="3857"/>
      <w:bookmarkEnd w:id="3858"/>
      <w:bookmarkEnd w:id="3859"/>
      <w:bookmarkEnd w:id="3860"/>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3861" w:name="_Toc32332427"/>
      <w:bookmarkStart w:id="3862" w:name="_Toc21086549"/>
      <w:bookmarkStart w:id="3863" w:name="_Toc29768998"/>
      <w:bookmarkStart w:id="3864" w:name="_Toc37430344"/>
      <w:bookmarkStart w:id="3865" w:name="_Toc43739447"/>
      <w:bookmarkStart w:id="3866" w:name="_Toc46347208"/>
      <w:bookmarkStart w:id="3867" w:name="_Toc53166147"/>
      <w:bookmarkStart w:id="3868" w:name="_Toc53166842"/>
      <w:bookmarkStart w:id="3869" w:name="_Toc53167536"/>
      <w:r w:rsidRPr="00E11EA5">
        <w:t>11.4.4.3</w:t>
      </w:r>
      <w:r w:rsidRPr="00E11EA5">
        <w:tab/>
        <w:t>MU value derivation, FR1</w:t>
      </w:r>
      <w:bookmarkEnd w:id="3861"/>
      <w:bookmarkEnd w:id="3862"/>
      <w:bookmarkEnd w:id="3863"/>
      <w:bookmarkEnd w:id="3864"/>
      <w:bookmarkEnd w:id="3865"/>
      <w:bookmarkEnd w:id="3866"/>
      <w:bookmarkEnd w:id="3867"/>
      <w:bookmarkEnd w:id="3868"/>
      <w:bookmarkEnd w:id="3869"/>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3870" w:name="_Toc21086552"/>
      <w:bookmarkStart w:id="3871" w:name="_Toc29769001"/>
      <w:bookmarkStart w:id="3872" w:name="_Toc32332428"/>
      <w:bookmarkStart w:id="3873" w:name="_Toc37430345"/>
      <w:bookmarkStart w:id="3874" w:name="_Toc43739448"/>
      <w:bookmarkStart w:id="3875" w:name="_Toc46347209"/>
      <w:bookmarkStart w:id="3876" w:name="_Toc53166148"/>
      <w:bookmarkStart w:id="3877" w:name="_Toc53166843"/>
      <w:bookmarkStart w:id="3878" w:name="_Toc53167537"/>
      <w:r w:rsidRPr="00E11EA5">
        <w:t>11.4.5</w:t>
      </w:r>
      <w:r w:rsidRPr="00E11EA5">
        <w:tab/>
        <w:t xml:space="preserve">Reverberation </w:t>
      </w:r>
      <w:r w:rsidR="002C1436" w:rsidRPr="00E11EA5">
        <w:t>C</w:t>
      </w:r>
      <w:r w:rsidRPr="00E11EA5">
        <w:t>hamber</w:t>
      </w:r>
      <w:bookmarkEnd w:id="3870"/>
      <w:bookmarkEnd w:id="3871"/>
      <w:bookmarkEnd w:id="3872"/>
      <w:bookmarkEnd w:id="3873"/>
      <w:bookmarkEnd w:id="3874"/>
      <w:bookmarkEnd w:id="3875"/>
      <w:bookmarkEnd w:id="3876"/>
      <w:bookmarkEnd w:id="3877"/>
      <w:bookmarkEnd w:id="3878"/>
    </w:p>
    <w:p w14:paraId="4A627DCB" w14:textId="77777777" w:rsidR="00FF68ED" w:rsidRPr="00E11EA5" w:rsidRDefault="00FF68ED" w:rsidP="00FF68ED">
      <w:pPr>
        <w:pStyle w:val="Heading4"/>
        <w:rPr>
          <w:lang w:eastAsia="sv-SE"/>
        </w:rPr>
      </w:pPr>
      <w:bookmarkStart w:id="3879" w:name="_Toc32332429"/>
      <w:bookmarkStart w:id="3880" w:name="_Toc37430346"/>
      <w:bookmarkStart w:id="3881" w:name="_Toc43739449"/>
      <w:bookmarkStart w:id="3882" w:name="_Toc46347210"/>
      <w:bookmarkStart w:id="3883" w:name="_Toc53166149"/>
      <w:bookmarkStart w:id="3884" w:name="_Toc53166844"/>
      <w:bookmarkStart w:id="3885" w:name="_Toc53167538"/>
      <w:r w:rsidRPr="00E11EA5">
        <w:rPr>
          <w:lang w:eastAsia="sv-SE"/>
        </w:rPr>
        <w:t>11.4.5.1</w:t>
      </w:r>
      <w:r w:rsidRPr="00E11EA5">
        <w:rPr>
          <w:lang w:eastAsia="sv-SE"/>
        </w:rPr>
        <w:tab/>
        <w:t>Measurement system description</w:t>
      </w:r>
      <w:bookmarkEnd w:id="3879"/>
      <w:bookmarkEnd w:id="3880"/>
      <w:bookmarkEnd w:id="3881"/>
      <w:bookmarkEnd w:id="3882"/>
      <w:bookmarkEnd w:id="3883"/>
      <w:bookmarkEnd w:id="3884"/>
      <w:bookmarkEnd w:id="3885"/>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3886" w:name="_Toc32332430"/>
      <w:bookmarkStart w:id="3887" w:name="_Toc37430347"/>
      <w:bookmarkStart w:id="3888" w:name="_Toc43739450"/>
      <w:bookmarkStart w:id="3889" w:name="_Toc46347211"/>
      <w:bookmarkStart w:id="3890" w:name="_Toc53166150"/>
      <w:bookmarkStart w:id="3891" w:name="_Toc53166845"/>
      <w:bookmarkStart w:id="3892" w:name="_Toc53167539"/>
      <w:r w:rsidRPr="00E11EA5">
        <w:rPr>
          <w:lang w:eastAsia="sv-SE"/>
        </w:rPr>
        <w:t>11.4.5.2</w:t>
      </w:r>
      <w:r w:rsidRPr="00E11EA5">
        <w:rPr>
          <w:lang w:eastAsia="sv-SE"/>
        </w:rPr>
        <w:tab/>
        <w:t>Test procedure</w:t>
      </w:r>
      <w:bookmarkEnd w:id="3886"/>
      <w:bookmarkEnd w:id="3887"/>
      <w:bookmarkEnd w:id="3888"/>
      <w:bookmarkEnd w:id="3889"/>
      <w:bookmarkEnd w:id="3890"/>
      <w:bookmarkEnd w:id="3891"/>
      <w:bookmarkEnd w:id="3892"/>
    </w:p>
    <w:p w14:paraId="42C8C058" w14:textId="77777777" w:rsidR="00FF68ED" w:rsidRPr="00E11EA5" w:rsidRDefault="00FF68ED" w:rsidP="00FF68ED">
      <w:pPr>
        <w:pStyle w:val="Heading5"/>
        <w:rPr>
          <w:lang w:eastAsia="sv-SE"/>
        </w:rPr>
      </w:pPr>
      <w:bookmarkStart w:id="3893" w:name="_Toc32332431"/>
      <w:bookmarkStart w:id="3894" w:name="_Toc37430348"/>
      <w:bookmarkStart w:id="3895" w:name="_Toc43739451"/>
      <w:bookmarkStart w:id="3896" w:name="_Toc46347212"/>
      <w:bookmarkStart w:id="3897" w:name="_Toc53166151"/>
      <w:bookmarkStart w:id="3898" w:name="_Toc53166846"/>
      <w:bookmarkStart w:id="3899" w:name="_Toc53167540"/>
      <w:r w:rsidRPr="00E11EA5">
        <w:rPr>
          <w:lang w:eastAsia="sv-SE"/>
        </w:rPr>
        <w:t>11.4.5.2.1</w:t>
      </w:r>
      <w:r w:rsidRPr="00E11EA5">
        <w:rPr>
          <w:lang w:eastAsia="sv-SE"/>
        </w:rPr>
        <w:tab/>
      </w:r>
      <w:r w:rsidRPr="00E11EA5">
        <w:t xml:space="preserve">Stage 1: </w:t>
      </w:r>
      <w:r w:rsidRPr="00E11EA5">
        <w:rPr>
          <w:lang w:eastAsia="sv-SE"/>
        </w:rPr>
        <w:t>Calibration</w:t>
      </w:r>
      <w:bookmarkEnd w:id="3893"/>
      <w:bookmarkEnd w:id="3894"/>
      <w:bookmarkEnd w:id="3895"/>
      <w:bookmarkEnd w:id="3896"/>
      <w:bookmarkEnd w:id="3897"/>
      <w:bookmarkEnd w:id="3898"/>
      <w:bookmarkEnd w:id="3899"/>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3900" w:name="_Toc32332432"/>
      <w:bookmarkStart w:id="3901" w:name="_Toc37430349"/>
      <w:bookmarkStart w:id="3902" w:name="_Toc43739452"/>
      <w:bookmarkStart w:id="3903" w:name="_Toc46347213"/>
      <w:bookmarkStart w:id="3904" w:name="_Toc53166152"/>
      <w:bookmarkStart w:id="3905" w:name="_Toc53166847"/>
      <w:bookmarkStart w:id="3906" w:name="_Toc53167541"/>
      <w:r w:rsidRPr="00E11EA5">
        <w:rPr>
          <w:lang w:eastAsia="sv-SE"/>
        </w:rPr>
        <w:t>11.4.5.2.2</w:t>
      </w:r>
      <w:r w:rsidRPr="00E11EA5">
        <w:rPr>
          <w:lang w:eastAsia="sv-SE"/>
        </w:rPr>
        <w:tab/>
      </w:r>
      <w:r w:rsidRPr="00E11EA5">
        <w:t xml:space="preserve">Stage 2: </w:t>
      </w:r>
      <w:r w:rsidRPr="00E11EA5">
        <w:rPr>
          <w:lang w:eastAsia="sv-SE"/>
        </w:rPr>
        <w:t>BS measurement</w:t>
      </w:r>
      <w:bookmarkEnd w:id="3900"/>
      <w:bookmarkEnd w:id="3901"/>
      <w:bookmarkEnd w:id="3902"/>
      <w:bookmarkEnd w:id="3903"/>
      <w:bookmarkEnd w:id="3904"/>
      <w:bookmarkEnd w:id="3905"/>
      <w:bookmarkEnd w:id="3906"/>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3907" w:name="_Toc32332433"/>
      <w:bookmarkStart w:id="3908" w:name="_Toc37430350"/>
      <w:bookmarkStart w:id="3909" w:name="_Toc43739453"/>
      <w:bookmarkStart w:id="3910" w:name="_Toc46347214"/>
      <w:bookmarkStart w:id="3911" w:name="_Toc21086558"/>
      <w:bookmarkStart w:id="3912" w:name="_Toc29769007"/>
      <w:bookmarkStart w:id="3913" w:name="_Toc53166153"/>
      <w:bookmarkStart w:id="3914" w:name="_Toc53166848"/>
      <w:bookmarkStart w:id="3915" w:name="_Toc53167542"/>
      <w:r w:rsidRPr="00E11EA5">
        <w:t>11.4.5.3</w:t>
      </w:r>
      <w:r w:rsidRPr="00E11EA5">
        <w:rPr>
          <w:lang w:eastAsia="ja-JP"/>
        </w:rPr>
        <w:tab/>
      </w:r>
      <w:r w:rsidRPr="00E11EA5">
        <w:t>MU value derivation, FR1</w:t>
      </w:r>
      <w:bookmarkEnd w:id="3907"/>
      <w:bookmarkEnd w:id="3908"/>
      <w:bookmarkEnd w:id="3909"/>
      <w:bookmarkEnd w:id="3910"/>
      <w:bookmarkEnd w:id="3913"/>
      <w:bookmarkEnd w:id="3914"/>
      <w:bookmarkEnd w:id="3915"/>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3911"/>
    <w:bookmarkEnd w:id="3912"/>
    <w:p w14:paraId="37743F85" w14:textId="77777777" w:rsidR="00FF68ED" w:rsidRPr="00E11EA5" w:rsidRDefault="00FF68ED" w:rsidP="00FF68ED">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3916" w:name="_Toc32332434"/>
      <w:bookmarkStart w:id="3917" w:name="_Toc37430351"/>
      <w:bookmarkStart w:id="3918" w:name="_Toc43739454"/>
      <w:bookmarkStart w:id="3919" w:name="_Toc46347215"/>
      <w:bookmarkStart w:id="3920" w:name="_Toc53166154"/>
      <w:bookmarkStart w:id="3921" w:name="_Toc53166849"/>
      <w:bookmarkStart w:id="3922" w:name="_Toc53167543"/>
      <w:r w:rsidRPr="00E11EA5">
        <w:t>11.4.5</w:t>
      </w:r>
      <w:r w:rsidRPr="00E11EA5">
        <w:rPr>
          <w:lang w:eastAsia="ja-JP"/>
        </w:rPr>
        <w:t>.4</w:t>
      </w:r>
      <w:r w:rsidRPr="00E11EA5">
        <w:rPr>
          <w:lang w:eastAsia="ja-JP"/>
        </w:rPr>
        <w:tab/>
      </w:r>
      <w:r w:rsidRPr="00E11EA5">
        <w:t>MU value derivation, FR2</w:t>
      </w:r>
      <w:bookmarkEnd w:id="3916"/>
      <w:bookmarkEnd w:id="3917"/>
      <w:bookmarkEnd w:id="3918"/>
      <w:bookmarkEnd w:id="3919"/>
      <w:bookmarkEnd w:id="3920"/>
      <w:bookmarkEnd w:id="3921"/>
      <w:bookmarkEnd w:id="3922"/>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3923" w:name="_Toc29769008"/>
      <w:bookmarkStart w:id="3924" w:name="_Toc32332435"/>
      <w:bookmarkStart w:id="3925" w:name="_Toc37430352"/>
      <w:bookmarkStart w:id="3926" w:name="_Toc43739455"/>
      <w:bookmarkStart w:id="3927" w:name="_Toc46347216"/>
      <w:bookmarkStart w:id="3928" w:name="_Toc53166155"/>
      <w:bookmarkStart w:id="3929" w:name="_Toc53166850"/>
      <w:bookmarkStart w:id="3930" w:name="_Toc53167544"/>
      <w:r w:rsidRPr="00E11EA5">
        <w:t>11.4.6</w:t>
      </w:r>
      <w:r w:rsidRPr="00E11EA5">
        <w:tab/>
        <w:t>Plane Wave Synthesizer</w:t>
      </w:r>
      <w:bookmarkEnd w:id="3923"/>
      <w:bookmarkEnd w:id="3924"/>
      <w:bookmarkEnd w:id="3925"/>
      <w:bookmarkEnd w:id="3926"/>
      <w:bookmarkEnd w:id="3927"/>
      <w:bookmarkEnd w:id="3928"/>
      <w:bookmarkEnd w:id="3929"/>
      <w:bookmarkEnd w:id="3930"/>
    </w:p>
    <w:p w14:paraId="66DD5F65" w14:textId="77777777" w:rsidR="00FF68ED" w:rsidRPr="00E11EA5" w:rsidRDefault="00FF68ED" w:rsidP="00FF68ED">
      <w:pPr>
        <w:pStyle w:val="Heading4"/>
        <w:rPr>
          <w:lang w:eastAsia="sv-SE"/>
        </w:rPr>
      </w:pPr>
      <w:bookmarkStart w:id="3931" w:name="_Toc32332436"/>
      <w:bookmarkStart w:id="3932" w:name="_Toc37430353"/>
      <w:bookmarkStart w:id="3933" w:name="_Toc43739456"/>
      <w:bookmarkStart w:id="3934" w:name="_Toc46347217"/>
      <w:bookmarkStart w:id="3935" w:name="_Toc53166156"/>
      <w:bookmarkStart w:id="3936" w:name="_Toc53166851"/>
      <w:bookmarkStart w:id="3937" w:name="_Toc53167545"/>
      <w:r w:rsidRPr="00E11EA5">
        <w:rPr>
          <w:lang w:eastAsia="sv-SE"/>
        </w:rPr>
        <w:t>11.4.6.1</w:t>
      </w:r>
      <w:r w:rsidRPr="00E11EA5">
        <w:rPr>
          <w:lang w:eastAsia="sv-SE"/>
        </w:rPr>
        <w:tab/>
        <w:t>Measurement system description</w:t>
      </w:r>
      <w:bookmarkEnd w:id="3931"/>
      <w:bookmarkEnd w:id="3932"/>
      <w:bookmarkEnd w:id="3933"/>
      <w:bookmarkEnd w:id="3934"/>
      <w:bookmarkEnd w:id="3935"/>
      <w:bookmarkEnd w:id="3936"/>
      <w:bookmarkEnd w:id="3937"/>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3938" w:name="_Toc32332437"/>
      <w:bookmarkStart w:id="3939" w:name="_Toc37430354"/>
      <w:bookmarkStart w:id="3940" w:name="_Toc43739457"/>
      <w:bookmarkStart w:id="3941" w:name="_Toc46347218"/>
      <w:bookmarkStart w:id="3942" w:name="_Toc53166157"/>
      <w:bookmarkStart w:id="3943" w:name="_Toc53166852"/>
      <w:bookmarkStart w:id="3944" w:name="_Toc53167546"/>
      <w:r w:rsidRPr="00E11EA5">
        <w:rPr>
          <w:lang w:eastAsia="sv-SE"/>
        </w:rPr>
        <w:t>11.4.6.2</w:t>
      </w:r>
      <w:r w:rsidRPr="00E11EA5">
        <w:rPr>
          <w:lang w:eastAsia="sv-SE"/>
        </w:rPr>
        <w:tab/>
        <w:t>Test procedure</w:t>
      </w:r>
      <w:bookmarkEnd w:id="3938"/>
      <w:bookmarkEnd w:id="3939"/>
      <w:bookmarkEnd w:id="3940"/>
      <w:bookmarkEnd w:id="3941"/>
      <w:bookmarkEnd w:id="3942"/>
      <w:bookmarkEnd w:id="3943"/>
      <w:bookmarkEnd w:id="3944"/>
    </w:p>
    <w:p w14:paraId="08ADB4CD" w14:textId="77777777" w:rsidR="00FF68ED" w:rsidRPr="00E11EA5" w:rsidRDefault="00FF68ED" w:rsidP="00FF68ED">
      <w:pPr>
        <w:pStyle w:val="Heading5"/>
        <w:rPr>
          <w:lang w:eastAsia="sv-SE"/>
        </w:rPr>
      </w:pPr>
      <w:bookmarkStart w:id="3945" w:name="_Toc32332438"/>
      <w:bookmarkStart w:id="3946" w:name="_Toc37430355"/>
      <w:bookmarkStart w:id="3947" w:name="_Toc43739458"/>
      <w:bookmarkStart w:id="3948" w:name="_Toc46347219"/>
      <w:bookmarkStart w:id="3949" w:name="_Toc53166158"/>
      <w:bookmarkStart w:id="3950" w:name="_Toc53166853"/>
      <w:bookmarkStart w:id="3951" w:name="_Toc53167547"/>
      <w:r w:rsidRPr="00E11EA5">
        <w:rPr>
          <w:lang w:eastAsia="sv-SE"/>
        </w:rPr>
        <w:t>11.4.6.2.1</w:t>
      </w:r>
      <w:r w:rsidRPr="00E11EA5">
        <w:rPr>
          <w:lang w:eastAsia="sv-SE"/>
        </w:rPr>
        <w:tab/>
      </w:r>
      <w:r w:rsidRPr="00E11EA5">
        <w:t xml:space="preserve">Stage 1: </w:t>
      </w:r>
      <w:r w:rsidRPr="00E11EA5">
        <w:rPr>
          <w:lang w:eastAsia="sv-SE"/>
        </w:rPr>
        <w:t>Calibration</w:t>
      </w:r>
      <w:bookmarkEnd w:id="3945"/>
      <w:bookmarkEnd w:id="3946"/>
      <w:bookmarkEnd w:id="3947"/>
      <w:bookmarkEnd w:id="3948"/>
      <w:bookmarkEnd w:id="3949"/>
      <w:bookmarkEnd w:id="3950"/>
      <w:bookmarkEnd w:id="3951"/>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3952" w:name="_Toc32332439"/>
      <w:bookmarkStart w:id="3953" w:name="_Toc37430356"/>
      <w:bookmarkStart w:id="3954" w:name="_Toc43739459"/>
      <w:bookmarkStart w:id="3955" w:name="_Toc46347220"/>
      <w:bookmarkStart w:id="3956" w:name="_Toc53166159"/>
      <w:bookmarkStart w:id="3957" w:name="_Toc53166854"/>
      <w:bookmarkStart w:id="3958" w:name="_Toc53167548"/>
      <w:r w:rsidRPr="00E11EA5">
        <w:rPr>
          <w:lang w:eastAsia="sv-SE"/>
        </w:rPr>
        <w:t>11.4.6.2.2</w:t>
      </w:r>
      <w:r w:rsidRPr="00E11EA5">
        <w:rPr>
          <w:lang w:eastAsia="sv-SE"/>
        </w:rPr>
        <w:tab/>
      </w:r>
      <w:r w:rsidRPr="00E11EA5">
        <w:t xml:space="preserve">Stage 2: </w:t>
      </w:r>
      <w:r w:rsidRPr="00E11EA5">
        <w:rPr>
          <w:lang w:eastAsia="sv-SE"/>
        </w:rPr>
        <w:t>BS measurement</w:t>
      </w:r>
      <w:bookmarkEnd w:id="3952"/>
      <w:bookmarkEnd w:id="3953"/>
      <w:bookmarkEnd w:id="3954"/>
      <w:bookmarkEnd w:id="3955"/>
      <w:bookmarkEnd w:id="3956"/>
      <w:bookmarkEnd w:id="3957"/>
      <w:bookmarkEnd w:id="3958"/>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3959" w:name="_Toc32332440"/>
      <w:bookmarkStart w:id="3960" w:name="_Toc37430357"/>
      <w:bookmarkStart w:id="3961" w:name="_Toc43739460"/>
      <w:bookmarkStart w:id="3962" w:name="_Toc46347221"/>
      <w:bookmarkStart w:id="3963" w:name="_Toc53166160"/>
      <w:bookmarkStart w:id="3964" w:name="_Toc53166855"/>
      <w:bookmarkStart w:id="3965" w:name="_Toc53167549"/>
      <w:r w:rsidRPr="00E11EA5">
        <w:t>11.4.6.3</w:t>
      </w:r>
      <w:r w:rsidRPr="00E11EA5">
        <w:tab/>
        <w:t>MU value derivation, FR1</w:t>
      </w:r>
      <w:bookmarkEnd w:id="3959"/>
      <w:bookmarkEnd w:id="3960"/>
      <w:bookmarkEnd w:id="3961"/>
      <w:bookmarkEnd w:id="3962"/>
      <w:bookmarkEnd w:id="3963"/>
      <w:bookmarkEnd w:id="3964"/>
      <w:bookmarkEnd w:id="3965"/>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3966" w:name="_Toc32332441"/>
      <w:bookmarkStart w:id="3967" w:name="_Toc21086559"/>
      <w:bookmarkStart w:id="3968" w:name="_Toc29769013"/>
      <w:bookmarkStart w:id="3969" w:name="_Toc37430358"/>
      <w:bookmarkStart w:id="3970" w:name="_Toc43739461"/>
      <w:bookmarkStart w:id="3971" w:name="_Toc46347222"/>
      <w:bookmarkStart w:id="3972" w:name="_Toc53166161"/>
      <w:bookmarkStart w:id="3973" w:name="_Toc53166856"/>
      <w:bookmarkStart w:id="3974" w:name="_Toc53167550"/>
      <w:r w:rsidRPr="00E11EA5">
        <w:rPr>
          <w:lang w:eastAsia="en-CA"/>
        </w:rPr>
        <w:t>11.4.7</w:t>
      </w:r>
      <w:r w:rsidRPr="00E11EA5">
        <w:rPr>
          <w:lang w:eastAsia="en-CA"/>
        </w:rPr>
        <w:tab/>
      </w:r>
      <w:r w:rsidRPr="00E11EA5">
        <w:t>Maximum accepted test system uncertainty</w:t>
      </w:r>
      <w:bookmarkEnd w:id="3966"/>
      <w:bookmarkEnd w:id="3967"/>
      <w:bookmarkEnd w:id="3968"/>
      <w:bookmarkEnd w:id="3969"/>
      <w:bookmarkEnd w:id="3970"/>
      <w:bookmarkEnd w:id="3971"/>
      <w:bookmarkEnd w:id="3972"/>
      <w:bookmarkEnd w:id="3973"/>
      <w:bookmarkEnd w:id="3974"/>
    </w:p>
    <w:p w14:paraId="4D385BB7" w14:textId="6A836808" w:rsidR="00883ED0" w:rsidRPr="00E11EA5" w:rsidRDefault="00883ED0" w:rsidP="00883ED0">
      <w:pPr>
        <w:rPr>
          <w:lang w:val="en-US"/>
        </w:rPr>
      </w:pPr>
      <w:r w:rsidRPr="00E11EA5">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 xml:space="preserve">the expanded </w:t>
      </w:r>
      <w:r w:rsidRPr="00E11EA5">
        <w:lastRenderedPageBreak/>
        <w:t>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0245D2" w:rsidRPr="00E11EA5" w14:paraId="7698ED02" w14:textId="77777777" w:rsidTr="00236708">
        <w:trPr>
          <w:jc w:val="center"/>
        </w:trPr>
        <w:tc>
          <w:tcPr>
            <w:tcW w:w="0" w:type="auto"/>
            <w:noWrap/>
            <w:hideMark/>
          </w:tcPr>
          <w:p w14:paraId="06DD8F2D" w14:textId="6976F0D6" w:rsidR="000245D2" w:rsidRPr="00E11EA5" w:rsidRDefault="000245D2" w:rsidP="000245D2">
            <w:pPr>
              <w:pStyle w:val="TAC"/>
            </w:pPr>
            <w:r w:rsidRPr="00E11EA5">
              <w:t>Plane Wave Synthesizer</w:t>
            </w:r>
          </w:p>
        </w:tc>
        <w:tc>
          <w:tcPr>
            <w:tcW w:w="0" w:type="auto"/>
            <w:noWrap/>
          </w:tcPr>
          <w:p w14:paraId="7CCA6545" w14:textId="4E3AE0A9" w:rsidR="000245D2" w:rsidRPr="00E11EA5" w:rsidRDefault="000245D2" w:rsidP="000245D2">
            <w:pPr>
              <w:pStyle w:val="TAC"/>
            </w:pPr>
            <w:r>
              <w:rPr>
                <w:rFonts w:cs="Arial"/>
                <w:sz w:val="16"/>
                <w:szCs w:val="16"/>
              </w:rPr>
              <w:t>1.24</w:t>
            </w:r>
          </w:p>
        </w:tc>
        <w:tc>
          <w:tcPr>
            <w:tcW w:w="0" w:type="auto"/>
            <w:noWrap/>
          </w:tcPr>
          <w:p w14:paraId="7B9C038B" w14:textId="24535E75" w:rsidR="000245D2" w:rsidRPr="00E11EA5" w:rsidRDefault="000245D2" w:rsidP="000245D2">
            <w:pPr>
              <w:pStyle w:val="TAC"/>
            </w:pPr>
            <w:r w:rsidRPr="00E11EA5">
              <w:rPr>
                <w:rFonts w:cs="Arial"/>
                <w:sz w:val="16"/>
                <w:szCs w:val="16"/>
              </w:rPr>
              <w:t>1.40</w:t>
            </w:r>
          </w:p>
        </w:tc>
        <w:tc>
          <w:tcPr>
            <w:tcW w:w="0" w:type="auto"/>
          </w:tcPr>
          <w:p w14:paraId="2B40F8E3" w14:textId="6727D82B" w:rsidR="000245D2" w:rsidRPr="00E11EA5" w:rsidRDefault="000245D2" w:rsidP="000245D2">
            <w:pPr>
              <w:pStyle w:val="TAC"/>
            </w:pPr>
            <w:r w:rsidRPr="00E11EA5">
              <w:rPr>
                <w:rFonts w:cs="Arial"/>
                <w:sz w:val="16"/>
                <w:szCs w:val="16"/>
              </w:rPr>
              <w:t>[1.40]</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2ED32FD9" w14:textId="2D5B6B92" w:rsidR="00883ED0" w:rsidRPr="00E11EA5" w:rsidRDefault="00883ED0" w:rsidP="00883ED0">
      <w:pPr>
        <w:rPr>
          <w:lang w:eastAsia="ko-KR"/>
        </w:rPr>
      </w:pPr>
      <w:bookmarkStart w:id="3975" w:name="_Toc32332442"/>
      <w:bookmarkStart w:id="3976" w:name="_Toc37430359"/>
      <w:bookmarkStart w:id="3977" w:name="_Toc43739462"/>
      <w:bookmarkStart w:id="3978"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7AC3453B" w14:textId="77777777" w:rsidR="00FF68ED" w:rsidRPr="00E11EA5" w:rsidRDefault="00FF68ED" w:rsidP="00FF68ED">
      <w:pPr>
        <w:pStyle w:val="Heading3"/>
      </w:pPr>
      <w:bookmarkStart w:id="3979" w:name="_Toc53166162"/>
      <w:bookmarkStart w:id="3980" w:name="_Toc53166857"/>
      <w:bookmarkStart w:id="3981" w:name="_Toc53167551"/>
      <w:r w:rsidRPr="00E11EA5">
        <w:t>11.4.8</w:t>
      </w:r>
      <w:r w:rsidRPr="00E11EA5">
        <w:tab/>
        <w:t>Test Tolerance for OTA OBUE</w:t>
      </w:r>
      <w:bookmarkEnd w:id="3975"/>
      <w:r w:rsidRPr="00E11EA5">
        <w:t xml:space="preserve"> and OTA SEM</w:t>
      </w:r>
      <w:bookmarkEnd w:id="3976"/>
      <w:bookmarkEnd w:id="3977"/>
      <w:bookmarkEnd w:id="3978"/>
      <w:bookmarkEnd w:id="3979"/>
      <w:bookmarkEnd w:id="3980"/>
      <w:bookmarkEnd w:id="3981"/>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13DC05CC" w14:textId="7E022DC3" w:rsidR="00883ED0" w:rsidRPr="00E11EA5" w:rsidRDefault="00883ED0" w:rsidP="00883ED0">
      <w:pPr>
        <w:rPr>
          <w:lang w:eastAsia="zh-CN"/>
        </w:rPr>
      </w:pPr>
      <w:bookmarkStart w:id="3982" w:name="_Toc21086591"/>
      <w:bookmarkStart w:id="398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49B4F848" w14:textId="77777777" w:rsidR="00FF68ED" w:rsidRPr="00E11EA5" w:rsidRDefault="00FF68ED" w:rsidP="00FF68ED">
      <w:pPr>
        <w:pStyle w:val="Heading1"/>
        <w:rPr>
          <w:lang w:eastAsia="ja-JP"/>
        </w:rPr>
      </w:pPr>
      <w:bookmarkStart w:id="3984" w:name="_Toc37430360"/>
      <w:bookmarkStart w:id="3985" w:name="_Toc43739463"/>
      <w:bookmarkStart w:id="3986" w:name="_Toc46347224"/>
      <w:bookmarkStart w:id="3987" w:name="_Toc53166163"/>
      <w:bookmarkStart w:id="3988" w:name="_Toc53166858"/>
      <w:bookmarkStart w:id="3989" w:name="_Toc53167552"/>
      <w:r w:rsidRPr="00E11EA5">
        <w:rPr>
          <w:lang w:eastAsia="ja-JP"/>
        </w:rPr>
        <w:t>12</w:t>
      </w:r>
      <w:r w:rsidRPr="00E11EA5">
        <w:rPr>
          <w:rFonts w:hint="eastAsia"/>
          <w:lang w:eastAsia="ja-JP"/>
        </w:rPr>
        <w:tab/>
      </w:r>
      <w:r w:rsidRPr="00E11EA5">
        <w:rPr>
          <w:lang w:eastAsia="ja-JP"/>
        </w:rPr>
        <w:t>Out-of-band TRP requirements</w:t>
      </w:r>
      <w:bookmarkEnd w:id="3982"/>
      <w:bookmarkEnd w:id="3983"/>
      <w:bookmarkEnd w:id="3984"/>
      <w:bookmarkEnd w:id="3985"/>
      <w:bookmarkEnd w:id="3986"/>
      <w:bookmarkEnd w:id="3987"/>
      <w:bookmarkEnd w:id="3988"/>
      <w:bookmarkEnd w:id="3989"/>
    </w:p>
    <w:p w14:paraId="3EA5B4F4" w14:textId="77777777" w:rsidR="00FF68ED" w:rsidRPr="00E11EA5" w:rsidRDefault="00FF68ED" w:rsidP="00FF68ED">
      <w:pPr>
        <w:pStyle w:val="Heading2"/>
        <w:ind w:left="576" w:hanging="576"/>
      </w:pPr>
      <w:bookmarkStart w:id="3990" w:name="_Toc21086592"/>
      <w:bookmarkStart w:id="3991" w:name="_Toc29769051"/>
      <w:bookmarkStart w:id="3992" w:name="_Toc32332478"/>
      <w:bookmarkStart w:id="3993" w:name="_Toc37430361"/>
      <w:bookmarkStart w:id="3994" w:name="_Toc43739464"/>
      <w:bookmarkStart w:id="3995" w:name="_Toc46347225"/>
      <w:bookmarkStart w:id="3996" w:name="_Toc53166164"/>
      <w:bookmarkStart w:id="3997" w:name="_Toc53166859"/>
      <w:bookmarkStart w:id="3998" w:name="_Toc53167553"/>
      <w:r w:rsidRPr="00E11EA5">
        <w:t>12.1</w:t>
      </w:r>
      <w:r w:rsidRPr="00E11EA5">
        <w:tab/>
        <w:t>General</w:t>
      </w:r>
      <w:bookmarkEnd w:id="3990"/>
      <w:bookmarkEnd w:id="3991"/>
      <w:bookmarkEnd w:id="3992"/>
      <w:bookmarkEnd w:id="3993"/>
      <w:bookmarkEnd w:id="3994"/>
      <w:bookmarkEnd w:id="3995"/>
      <w:bookmarkEnd w:id="3996"/>
      <w:bookmarkEnd w:id="3997"/>
      <w:bookmarkEnd w:id="3998"/>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6" type="#_x0000_t75" style="width:136.5pt;height:21.75pt" o:ole="">
            <v:imagedata r:id="rId174" o:title=""/>
          </v:shape>
          <o:OLEObject Type="Embed" ProgID="Equation.3" ShapeID="_x0000_i1076" DrawAspect="Content" ObjectID="_1663779187" r:id="rId175"/>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3999" w:name="_Toc21086593"/>
      <w:bookmarkStart w:id="4000" w:name="_Toc29769052"/>
      <w:bookmarkStart w:id="4001" w:name="_Toc32332479"/>
      <w:bookmarkStart w:id="4002" w:name="_Toc37430362"/>
      <w:bookmarkStart w:id="4003" w:name="_Toc43739465"/>
      <w:bookmarkStart w:id="4004" w:name="_Toc46347226"/>
      <w:bookmarkStart w:id="4005" w:name="_Toc53166165"/>
      <w:bookmarkStart w:id="4006" w:name="_Toc53166860"/>
      <w:bookmarkStart w:id="4007" w:name="_Toc53167554"/>
      <w:r w:rsidRPr="00E11EA5">
        <w:t>12.2</w:t>
      </w:r>
      <w:r w:rsidRPr="00E11EA5">
        <w:tab/>
        <w:t>Transmitter mandatory spurious emissions</w:t>
      </w:r>
      <w:bookmarkEnd w:id="3999"/>
      <w:bookmarkEnd w:id="4000"/>
      <w:bookmarkEnd w:id="4001"/>
      <w:bookmarkEnd w:id="4002"/>
      <w:bookmarkEnd w:id="4003"/>
      <w:bookmarkEnd w:id="4004"/>
      <w:bookmarkEnd w:id="4005"/>
      <w:bookmarkEnd w:id="4006"/>
      <w:bookmarkEnd w:id="4007"/>
    </w:p>
    <w:p w14:paraId="71E61CC3" w14:textId="77777777" w:rsidR="00FF68ED" w:rsidRPr="00E11EA5" w:rsidRDefault="00FF68ED" w:rsidP="00FF68ED">
      <w:pPr>
        <w:pStyle w:val="Heading3"/>
      </w:pPr>
      <w:bookmarkStart w:id="4008" w:name="_Toc21086594"/>
      <w:bookmarkStart w:id="4009" w:name="_Toc29769053"/>
      <w:bookmarkStart w:id="4010" w:name="_Toc32332480"/>
      <w:bookmarkStart w:id="4011" w:name="_Toc37430363"/>
      <w:bookmarkStart w:id="4012" w:name="_Toc43739466"/>
      <w:bookmarkStart w:id="4013" w:name="_Toc46347227"/>
      <w:bookmarkStart w:id="4014" w:name="_Toc53166166"/>
      <w:bookmarkStart w:id="4015" w:name="_Toc53166861"/>
      <w:bookmarkStart w:id="4016" w:name="_Toc53167555"/>
      <w:r w:rsidRPr="00E11EA5">
        <w:t>12.2.1</w:t>
      </w:r>
      <w:r w:rsidRPr="00E11EA5">
        <w:tab/>
        <w:t>General</w:t>
      </w:r>
      <w:bookmarkEnd w:id="4008"/>
      <w:bookmarkEnd w:id="4009"/>
      <w:bookmarkEnd w:id="4010"/>
      <w:bookmarkEnd w:id="4011"/>
      <w:bookmarkEnd w:id="4012"/>
      <w:bookmarkEnd w:id="4013"/>
      <w:bookmarkEnd w:id="4014"/>
      <w:bookmarkEnd w:id="4015"/>
      <w:bookmarkEnd w:id="4016"/>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lastRenderedPageBreak/>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4017" w:name="_Toc21086595"/>
      <w:bookmarkStart w:id="4018" w:name="_Toc29769054"/>
      <w:bookmarkStart w:id="4019" w:name="_Toc32332481"/>
      <w:bookmarkStart w:id="4020" w:name="_Toc37430364"/>
      <w:bookmarkStart w:id="4021" w:name="_Toc43739467"/>
      <w:bookmarkStart w:id="4022" w:name="_Toc46347228"/>
      <w:bookmarkStart w:id="4023" w:name="_Toc53166167"/>
      <w:bookmarkStart w:id="4024" w:name="_Toc53166862"/>
      <w:bookmarkStart w:id="4025" w:name="_Toc53167556"/>
      <w:r w:rsidRPr="00E11EA5">
        <w:t>12.2.2</w:t>
      </w:r>
      <w:r w:rsidRPr="00E11EA5">
        <w:tab/>
        <w:t>General chamber</w:t>
      </w:r>
      <w:bookmarkEnd w:id="4017"/>
      <w:bookmarkEnd w:id="4018"/>
      <w:bookmarkEnd w:id="4019"/>
      <w:bookmarkEnd w:id="4020"/>
      <w:bookmarkEnd w:id="4021"/>
      <w:bookmarkEnd w:id="4022"/>
      <w:bookmarkEnd w:id="4023"/>
      <w:bookmarkEnd w:id="4024"/>
      <w:bookmarkEnd w:id="4025"/>
    </w:p>
    <w:p w14:paraId="47673913" w14:textId="77777777" w:rsidR="00FF68ED" w:rsidRPr="00E11EA5" w:rsidRDefault="00FF68ED" w:rsidP="00FF68ED">
      <w:pPr>
        <w:pStyle w:val="Heading4"/>
      </w:pPr>
      <w:bookmarkStart w:id="4026" w:name="_Toc32332482"/>
      <w:bookmarkStart w:id="4027" w:name="_Toc37430365"/>
      <w:bookmarkStart w:id="4028" w:name="_Toc43739468"/>
      <w:bookmarkStart w:id="4029" w:name="_Toc46347229"/>
      <w:bookmarkStart w:id="4030" w:name="_Toc21086596"/>
      <w:bookmarkStart w:id="4031" w:name="_Toc29769055"/>
      <w:bookmarkStart w:id="4032" w:name="_Toc53166168"/>
      <w:bookmarkStart w:id="4033" w:name="_Toc53166863"/>
      <w:bookmarkStart w:id="4034" w:name="_Toc53167557"/>
      <w:r w:rsidRPr="00E11EA5">
        <w:t>12.2.2.1</w:t>
      </w:r>
      <w:r w:rsidRPr="00E11EA5">
        <w:tab/>
      </w:r>
      <w:r w:rsidRPr="00E11EA5">
        <w:rPr>
          <w:lang w:eastAsia="sv-SE"/>
        </w:rPr>
        <w:t>Measurement system description</w:t>
      </w:r>
      <w:bookmarkEnd w:id="4026"/>
      <w:bookmarkEnd w:id="4027"/>
      <w:bookmarkEnd w:id="4028"/>
      <w:bookmarkEnd w:id="4029"/>
      <w:bookmarkEnd w:id="4032"/>
      <w:bookmarkEnd w:id="4033"/>
      <w:bookmarkEnd w:id="4034"/>
      <w:r w:rsidRPr="00E11EA5" w:rsidDel="00E626BD">
        <w:t xml:space="preserve"> </w:t>
      </w:r>
      <w:bookmarkEnd w:id="4030"/>
      <w:bookmarkEnd w:id="4031"/>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4035" w:name="_Toc32332483"/>
      <w:bookmarkStart w:id="4036" w:name="_Toc37430366"/>
      <w:bookmarkStart w:id="4037" w:name="_Toc43739469"/>
      <w:bookmarkStart w:id="4038" w:name="_Toc46347230"/>
      <w:bookmarkStart w:id="4039" w:name="_Toc53166169"/>
      <w:bookmarkStart w:id="4040" w:name="_Toc53166864"/>
      <w:bookmarkStart w:id="4041" w:name="_Toc53167558"/>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4035"/>
      <w:bookmarkEnd w:id="4036"/>
      <w:bookmarkEnd w:id="4037"/>
      <w:bookmarkEnd w:id="4038"/>
      <w:bookmarkEnd w:id="4039"/>
      <w:bookmarkEnd w:id="4040"/>
      <w:bookmarkEnd w:id="4041"/>
    </w:p>
    <w:p w14:paraId="687487FE" w14:textId="77777777" w:rsidR="00FF68ED" w:rsidRPr="00E11EA5" w:rsidRDefault="00FF68ED" w:rsidP="00FF68ED">
      <w:pPr>
        <w:pStyle w:val="Heading5"/>
      </w:pPr>
      <w:bookmarkStart w:id="4042" w:name="_Toc32332484"/>
      <w:bookmarkStart w:id="4043" w:name="_Toc37430367"/>
      <w:bookmarkStart w:id="4044" w:name="_Toc43739470"/>
      <w:bookmarkStart w:id="4045" w:name="_Toc46347231"/>
      <w:bookmarkStart w:id="4046" w:name="_Toc53166170"/>
      <w:bookmarkStart w:id="4047" w:name="_Toc53166865"/>
      <w:bookmarkStart w:id="4048" w:name="_Toc53167559"/>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4042"/>
      <w:bookmarkEnd w:id="4043"/>
      <w:bookmarkEnd w:id="4044"/>
      <w:bookmarkEnd w:id="4045"/>
      <w:bookmarkEnd w:id="4046"/>
      <w:bookmarkEnd w:id="4047"/>
      <w:bookmarkEnd w:id="4048"/>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4049" w:name="_Toc32332485"/>
      <w:bookmarkStart w:id="4050" w:name="_Toc37430368"/>
      <w:bookmarkStart w:id="4051" w:name="_Toc43739471"/>
      <w:bookmarkStart w:id="4052" w:name="_Toc46347232"/>
      <w:bookmarkStart w:id="4053" w:name="_Toc21086598"/>
      <w:bookmarkStart w:id="4054" w:name="_Toc29769057"/>
      <w:bookmarkStart w:id="4055" w:name="_Toc53166171"/>
      <w:bookmarkStart w:id="4056" w:name="_Toc53166866"/>
      <w:bookmarkStart w:id="4057" w:name="_Toc53167560"/>
      <w:r w:rsidRPr="00E11EA5">
        <w:t>12.2.2.2.2</w:t>
      </w:r>
      <w:r w:rsidRPr="00E11EA5">
        <w:tab/>
        <w:t>Stage 2: BS measurement</w:t>
      </w:r>
      <w:bookmarkEnd w:id="4049"/>
      <w:bookmarkEnd w:id="4050"/>
      <w:bookmarkEnd w:id="4051"/>
      <w:bookmarkEnd w:id="4052"/>
      <w:bookmarkEnd w:id="4055"/>
      <w:bookmarkEnd w:id="4056"/>
      <w:bookmarkEnd w:id="4057"/>
      <w:r w:rsidRPr="00E11EA5" w:rsidDel="000F03AA">
        <w:t xml:space="preserve"> </w:t>
      </w:r>
      <w:bookmarkEnd w:id="4053"/>
      <w:bookmarkEnd w:id="4054"/>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4058" w:name="_Toc21086601"/>
      <w:bookmarkStart w:id="4059" w:name="_Toc29769060"/>
      <w:bookmarkStart w:id="4060" w:name="_Toc32332486"/>
      <w:bookmarkStart w:id="4061" w:name="_Toc37430369"/>
      <w:bookmarkStart w:id="4062" w:name="_Toc43739472"/>
      <w:bookmarkStart w:id="4063" w:name="_Toc46347233"/>
      <w:bookmarkStart w:id="4064" w:name="_Toc53166172"/>
      <w:bookmarkStart w:id="4065" w:name="_Toc53166867"/>
      <w:bookmarkStart w:id="4066" w:name="_Toc53167561"/>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4058"/>
      <w:bookmarkEnd w:id="4059"/>
      <w:r w:rsidRPr="00E11EA5">
        <w:t>alue derivation, FR1</w:t>
      </w:r>
      <w:bookmarkEnd w:id="4060"/>
      <w:bookmarkEnd w:id="4061"/>
      <w:bookmarkEnd w:id="4062"/>
      <w:bookmarkEnd w:id="4063"/>
      <w:bookmarkEnd w:id="4064"/>
      <w:bookmarkEnd w:id="4065"/>
      <w:bookmarkEnd w:id="4066"/>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883ED0"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341D1875"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5B400D01"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883ED0"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35A5B68D"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433FCAA9"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014E936F"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4067" w:name="_Toc37430370"/>
      <w:bookmarkStart w:id="4068" w:name="_Toc43739473"/>
      <w:bookmarkStart w:id="4069" w:name="_Toc46347234"/>
      <w:bookmarkStart w:id="4070" w:name="_Toc53166173"/>
      <w:bookmarkStart w:id="4071" w:name="_Toc53166868"/>
      <w:bookmarkStart w:id="4072" w:name="_Toc53167562"/>
      <w:r w:rsidRPr="00E11EA5">
        <w:t>12.</w:t>
      </w:r>
      <w:r w:rsidRPr="00E11EA5">
        <w:rPr>
          <w:lang w:eastAsia="ja-JP"/>
        </w:rPr>
        <w:t>2.2.4</w:t>
      </w:r>
      <w:r w:rsidRPr="00E11EA5">
        <w:rPr>
          <w:lang w:eastAsia="ja-JP"/>
        </w:rPr>
        <w:tab/>
      </w:r>
      <w:r w:rsidRPr="00E11EA5">
        <w:t>MU value derivation, FR2</w:t>
      </w:r>
      <w:bookmarkEnd w:id="4067"/>
      <w:bookmarkEnd w:id="4068"/>
      <w:bookmarkEnd w:id="4069"/>
      <w:bookmarkEnd w:id="4070"/>
      <w:bookmarkEnd w:id="4071"/>
      <w:bookmarkEnd w:id="4072"/>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883ED0"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3E7ABB3A"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056D78DE"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883ED0"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255729F6"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53C27E97"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677F4B8F"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4073" w:name="_Toc32332487"/>
      <w:bookmarkStart w:id="4074" w:name="_Toc37430371"/>
      <w:bookmarkStart w:id="4075" w:name="_Toc43739474"/>
      <w:bookmarkStart w:id="4076" w:name="_Toc46347235"/>
      <w:bookmarkStart w:id="4077" w:name="_Toc21086602"/>
      <w:bookmarkStart w:id="4078" w:name="_Toc29769061"/>
      <w:bookmarkStart w:id="4079" w:name="_Toc53166174"/>
      <w:bookmarkStart w:id="4080" w:name="_Toc53166869"/>
      <w:bookmarkStart w:id="4081" w:name="_Toc53167563"/>
      <w:r w:rsidRPr="00E11EA5">
        <w:t>12.2.3</w:t>
      </w:r>
      <w:r w:rsidRPr="00E11EA5">
        <w:tab/>
        <w:t>Compact Antenna Test Range</w:t>
      </w:r>
      <w:bookmarkEnd w:id="4073"/>
      <w:bookmarkEnd w:id="4074"/>
      <w:bookmarkEnd w:id="4075"/>
      <w:bookmarkEnd w:id="4076"/>
      <w:bookmarkEnd w:id="4079"/>
      <w:bookmarkEnd w:id="4080"/>
      <w:bookmarkEnd w:id="4081"/>
    </w:p>
    <w:p w14:paraId="32E397D8" w14:textId="77777777" w:rsidR="00FF68ED" w:rsidRPr="00E11EA5" w:rsidRDefault="00FF68ED" w:rsidP="00FF68ED">
      <w:pPr>
        <w:pStyle w:val="Heading4"/>
        <w:rPr>
          <w:lang w:eastAsia="sv-SE"/>
        </w:rPr>
      </w:pPr>
      <w:bookmarkStart w:id="4082" w:name="_Toc32332488"/>
      <w:bookmarkStart w:id="4083" w:name="_Toc37430372"/>
      <w:bookmarkStart w:id="4084" w:name="_Toc43739475"/>
      <w:bookmarkStart w:id="4085" w:name="_Toc46347236"/>
      <w:bookmarkStart w:id="4086" w:name="_Toc53166175"/>
      <w:bookmarkStart w:id="4087" w:name="_Toc53166870"/>
      <w:bookmarkStart w:id="4088" w:name="_Toc53167564"/>
      <w:r w:rsidRPr="00E11EA5">
        <w:rPr>
          <w:lang w:eastAsia="sv-SE"/>
        </w:rPr>
        <w:t>12.2.3.1</w:t>
      </w:r>
      <w:r w:rsidRPr="00E11EA5">
        <w:rPr>
          <w:lang w:eastAsia="sv-SE"/>
        </w:rPr>
        <w:tab/>
        <w:t>Measurement system description</w:t>
      </w:r>
      <w:bookmarkEnd w:id="4082"/>
      <w:bookmarkEnd w:id="4083"/>
      <w:bookmarkEnd w:id="4084"/>
      <w:bookmarkEnd w:id="4085"/>
      <w:bookmarkEnd w:id="4086"/>
      <w:bookmarkEnd w:id="4087"/>
      <w:bookmarkEnd w:id="4088"/>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4089" w:name="_Toc32332489"/>
      <w:bookmarkStart w:id="4090" w:name="_Toc37430373"/>
      <w:bookmarkStart w:id="4091" w:name="_Toc43739476"/>
      <w:bookmarkStart w:id="4092" w:name="_Toc46347237"/>
      <w:bookmarkStart w:id="4093" w:name="_Toc53166176"/>
      <w:bookmarkStart w:id="4094" w:name="_Toc53166871"/>
      <w:bookmarkStart w:id="4095" w:name="_Toc53167565"/>
      <w:r w:rsidRPr="00E11EA5">
        <w:rPr>
          <w:lang w:eastAsia="sv-SE"/>
        </w:rPr>
        <w:t>12.2.3.2</w:t>
      </w:r>
      <w:r w:rsidRPr="00E11EA5">
        <w:rPr>
          <w:lang w:eastAsia="sv-SE"/>
        </w:rPr>
        <w:tab/>
        <w:t>Test procedure</w:t>
      </w:r>
      <w:bookmarkEnd w:id="4089"/>
      <w:bookmarkEnd w:id="4090"/>
      <w:bookmarkEnd w:id="4091"/>
      <w:bookmarkEnd w:id="4092"/>
      <w:bookmarkEnd w:id="4093"/>
      <w:bookmarkEnd w:id="4094"/>
      <w:bookmarkEnd w:id="4095"/>
    </w:p>
    <w:p w14:paraId="54225975" w14:textId="77777777" w:rsidR="00FF68ED" w:rsidRPr="00E11EA5" w:rsidRDefault="00FF68ED" w:rsidP="00FF68ED">
      <w:pPr>
        <w:pStyle w:val="Heading5"/>
        <w:rPr>
          <w:lang w:eastAsia="sv-SE"/>
        </w:rPr>
      </w:pPr>
      <w:bookmarkStart w:id="4096" w:name="_Toc32332490"/>
      <w:bookmarkStart w:id="4097" w:name="_Toc37430374"/>
      <w:bookmarkStart w:id="4098" w:name="_Toc43739477"/>
      <w:bookmarkStart w:id="4099" w:name="_Toc46347238"/>
      <w:bookmarkStart w:id="4100" w:name="_Toc53166177"/>
      <w:bookmarkStart w:id="4101" w:name="_Toc53166872"/>
      <w:bookmarkStart w:id="4102" w:name="_Toc53167566"/>
      <w:r w:rsidRPr="00E11EA5">
        <w:rPr>
          <w:lang w:eastAsia="sv-SE"/>
        </w:rPr>
        <w:t>12.2.3.2.1</w:t>
      </w:r>
      <w:r w:rsidRPr="00E11EA5">
        <w:rPr>
          <w:lang w:eastAsia="sv-SE"/>
        </w:rPr>
        <w:tab/>
      </w:r>
      <w:r w:rsidRPr="00E11EA5">
        <w:t xml:space="preserve">Stage 1: </w:t>
      </w:r>
      <w:r w:rsidRPr="00E11EA5">
        <w:rPr>
          <w:lang w:eastAsia="sv-SE"/>
        </w:rPr>
        <w:t>Calibration</w:t>
      </w:r>
      <w:bookmarkEnd w:id="4096"/>
      <w:bookmarkEnd w:id="4097"/>
      <w:bookmarkEnd w:id="4098"/>
      <w:bookmarkEnd w:id="4099"/>
      <w:bookmarkEnd w:id="4100"/>
      <w:bookmarkEnd w:id="4101"/>
      <w:bookmarkEnd w:id="4102"/>
    </w:p>
    <w:p w14:paraId="44CEC56E" w14:textId="77777777" w:rsidR="00FF68ED" w:rsidRPr="00E11EA5" w:rsidRDefault="00FF68ED" w:rsidP="00FF68ED">
      <w:pPr>
        <w:pStyle w:val="Heading5"/>
        <w:rPr>
          <w:b/>
        </w:rPr>
      </w:pPr>
      <w:bookmarkStart w:id="4103" w:name="_Toc32332491"/>
      <w:bookmarkStart w:id="4104" w:name="_Toc37430375"/>
      <w:bookmarkStart w:id="4105" w:name="_Toc43739478"/>
      <w:bookmarkStart w:id="4106" w:name="_Toc46347239"/>
      <w:bookmarkStart w:id="4107" w:name="_Toc53166178"/>
      <w:bookmarkStart w:id="4108" w:name="_Toc53166873"/>
      <w:bookmarkStart w:id="4109" w:name="_Toc53167567"/>
      <w:r w:rsidRPr="00E11EA5">
        <w:rPr>
          <w:lang w:eastAsia="sv-SE"/>
        </w:rPr>
        <w:t>12.2.3.2.2</w:t>
      </w:r>
      <w:r w:rsidRPr="00E11EA5">
        <w:rPr>
          <w:lang w:eastAsia="sv-SE"/>
        </w:rPr>
        <w:tab/>
      </w:r>
      <w:r w:rsidRPr="00E11EA5">
        <w:t xml:space="preserve">Stage 2: </w:t>
      </w:r>
      <w:r w:rsidRPr="00E11EA5">
        <w:rPr>
          <w:lang w:eastAsia="sv-SE"/>
        </w:rPr>
        <w:t>BS measurement</w:t>
      </w:r>
      <w:bookmarkEnd w:id="4103"/>
      <w:bookmarkEnd w:id="4104"/>
      <w:bookmarkEnd w:id="4105"/>
      <w:bookmarkEnd w:id="4106"/>
      <w:bookmarkEnd w:id="4107"/>
      <w:bookmarkEnd w:id="4108"/>
      <w:bookmarkEnd w:id="4109"/>
    </w:p>
    <w:p w14:paraId="4B78E454" w14:textId="77777777" w:rsidR="00FF68ED" w:rsidRPr="00E11EA5" w:rsidRDefault="00FF68ED" w:rsidP="00FF68ED">
      <w:pPr>
        <w:pStyle w:val="Heading4"/>
      </w:pPr>
      <w:bookmarkStart w:id="4110" w:name="_Toc32332492"/>
      <w:bookmarkStart w:id="4111" w:name="_Toc37430376"/>
      <w:bookmarkStart w:id="4112" w:name="_Toc43739479"/>
      <w:bookmarkStart w:id="4113" w:name="_Toc46347240"/>
      <w:bookmarkStart w:id="4114" w:name="_Toc53166179"/>
      <w:bookmarkStart w:id="4115" w:name="_Toc53166874"/>
      <w:bookmarkStart w:id="4116" w:name="_Toc53167568"/>
      <w:r w:rsidRPr="00E11EA5">
        <w:t>12.</w:t>
      </w:r>
      <w:r w:rsidRPr="00E11EA5">
        <w:rPr>
          <w:lang w:eastAsia="ja-JP"/>
        </w:rPr>
        <w:t>2.3.3</w:t>
      </w:r>
      <w:r w:rsidRPr="00E11EA5">
        <w:rPr>
          <w:lang w:eastAsia="ja-JP"/>
        </w:rPr>
        <w:tab/>
      </w:r>
      <w:r w:rsidRPr="00E11EA5">
        <w:t>MU value derivation, FR2</w:t>
      </w:r>
      <w:bookmarkEnd w:id="4110"/>
      <w:bookmarkEnd w:id="4111"/>
      <w:bookmarkEnd w:id="4112"/>
      <w:bookmarkEnd w:id="4113"/>
      <w:bookmarkEnd w:id="4114"/>
      <w:bookmarkEnd w:id="4115"/>
      <w:bookmarkEnd w:id="4116"/>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4117" w:name="_Toc21086603"/>
      <w:bookmarkStart w:id="4118" w:name="_Toc29769062"/>
      <w:bookmarkStart w:id="4119" w:name="_Toc32332493"/>
      <w:bookmarkStart w:id="4120" w:name="_Toc37430377"/>
      <w:bookmarkStart w:id="4121" w:name="_Toc43739480"/>
      <w:bookmarkStart w:id="4122" w:name="_Toc46347241"/>
      <w:bookmarkStart w:id="4123" w:name="_Toc53166180"/>
      <w:bookmarkStart w:id="4124" w:name="_Toc53166875"/>
      <w:bookmarkStart w:id="4125" w:name="_Toc53167569"/>
      <w:bookmarkEnd w:id="4077"/>
      <w:bookmarkEnd w:id="4078"/>
      <w:r w:rsidRPr="00E11EA5">
        <w:t>12.2.4</w:t>
      </w:r>
      <w:r w:rsidRPr="00E11EA5">
        <w:tab/>
        <w:t>Reverberation chamber</w:t>
      </w:r>
      <w:bookmarkEnd w:id="4117"/>
      <w:bookmarkEnd w:id="4118"/>
      <w:bookmarkEnd w:id="4119"/>
      <w:bookmarkEnd w:id="4120"/>
      <w:bookmarkEnd w:id="4121"/>
      <w:bookmarkEnd w:id="4122"/>
      <w:bookmarkEnd w:id="4123"/>
      <w:bookmarkEnd w:id="4124"/>
      <w:bookmarkEnd w:id="4125"/>
    </w:p>
    <w:p w14:paraId="1CEF8CE1" w14:textId="77777777" w:rsidR="00FF68ED" w:rsidRPr="00E11EA5" w:rsidRDefault="00FF68ED" w:rsidP="00FF68ED">
      <w:pPr>
        <w:pStyle w:val="Heading4"/>
        <w:rPr>
          <w:lang w:eastAsia="sv-SE"/>
        </w:rPr>
      </w:pPr>
      <w:bookmarkStart w:id="4126" w:name="_Toc32332494"/>
      <w:bookmarkStart w:id="4127" w:name="_Toc37430378"/>
      <w:bookmarkStart w:id="4128" w:name="_Toc43739481"/>
      <w:bookmarkStart w:id="4129" w:name="_Toc46347242"/>
      <w:bookmarkStart w:id="4130" w:name="_Toc21086606"/>
      <w:bookmarkStart w:id="4131" w:name="_Toc29769065"/>
      <w:bookmarkStart w:id="4132" w:name="_Toc53166181"/>
      <w:bookmarkStart w:id="4133" w:name="_Toc53166876"/>
      <w:bookmarkStart w:id="4134" w:name="_Toc53167570"/>
      <w:r w:rsidRPr="00E11EA5">
        <w:rPr>
          <w:lang w:eastAsia="sv-SE"/>
        </w:rPr>
        <w:t>12.2.4.1</w:t>
      </w:r>
      <w:r w:rsidRPr="00E11EA5">
        <w:rPr>
          <w:lang w:eastAsia="sv-SE"/>
        </w:rPr>
        <w:tab/>
        <w:t>Measurement system description</w:t>
      </w:r>
      <w:bookmarkEnd w:id="4126"/>
      <w:bookmarkEnd w:id="4127"/>
      <w:bookmarkEnd w:id="4128"/>
      <w:bookmarkEnd w:id="4129"/>
      <w:bookmarkEnd w:id="4132"/>
      <w:bookmarkEnd w:id="4133"/>
      <w:bookmarkEnd w:id="4134"/>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4135" w:name="_Toc32332495"/>
      <w:bookmarkStart w:id="4136" w:name="_Toc37430379"/>
      <w:bookmarkStart w:id="4137" w:name="_Toc43739482"/>
      <w:bookmarkStart w:id="4138" w:name="_Toc46347243"/>
      <w:bookmarkStart w:id="4139" w:name="_Toc53166182"/>
      <w:bookmarkStart w:id="4140" w:name="_Toc53166877"/>
      <w:bookmarkStart w:id="4141" w:name="_Toc53167571"/>
      <w:r w:rsidRPr="00E11EA5">
        <w:rPr>
          <w:lang w:eastAsia="sv-SE"/>
        </w:rPr>
        <w:t>12.2.4.2</w:t>
      </w:r>
      <w:r w:rsidRPr="00E11EA5">
        <w:rPr>
          <w:lang w:eastAsia="sv-SE"/>
        </w:rPr>
        <w:tab/>
        <w:t>Test procedure</w:t>
      </w:r>
      <w:bookmarkEnd w:id="4135"/>
      <w:bookmarkEnd w:id="4136"/>
      <w:bookmarkEnd w:id="4137"/>
      <w:bookmarkEnd w:id="4138"/>
      <w:bookmarkEnd w:id="4139"/>
      <w:bookmarkEnd w:id="4140"/>
      <w:bookmarkEnd w:id="4141"/>
    </w:p>
    <w:p w14:paraId="56442B31" w14:textId="77777777" w:rsidR="00FF68ED" w:rsidRPr="00E11EA5" w:rsidRDefault="00FF68ED" w:rsidP="00FF68ED">
      <w:pPr>
        <w:pStyle w:val="Heading5"/>
        <w:rPr>
          <w:lang w:eastAsia="sv-SE"/>
        </w:rPr>
      </w:pPr>
      <w:bookmarkStart w:id="4142" w:name="_Toc32332496"/>
      <w:bookmarkStart w:id="4143" w:name="_Toc37430380"/>
      <w:bookmarkStart w:id="4144" w:name="_Toc43739483"/>
      <w:bookmarkStart w:id="4145" w:name="_Toc46347244"/>
      <w:bookmarkStart w:id="4146" w:name="_Toc53166183"/>
      <w:bookmarkStart w:id="4147" w:name="_Toc53166878"/>
      <w:bookmarkStart w:id="4148" w:name="_Toc53167572"/>
      <w:r w:rsidRPr="00E11EA5">
        <w:rPr>
          <w:lang w:eastAsia="sv-SE"/>
        </w:rPr>
        <w:t>12.2.4.2.1</w:t>
      </w:r>
      <w:r w:rsidRPr="00E11EA5">
        <w:rPr>
          <w:lang w:eastAsia="sv-SE"/>
        </w:rPr>
        <w:tab/>
      </w:r>
      <w:r w:rsidRPr="00E11EA5">
        <w:t xml:space="preserve">Stage 1: </w:t>
      </w:r>
      <w:r w:rsidRPr="00E11EA5">
        <w:rPr>
          <w:lang w:eastAsia="sv-SE"/>
        </w:rPr>
        <w:t>Calibration</w:t>
      </w:r>
      <w:bookmarkEnd w:id="4142"/>
      <w:bookmarkEnd w:id="4143"/>
      <w:bookmarkEnd w:id="4144"/>
      <w:bookmarkEnd w:id="4145"/>
      <w:bookmarkEnd w:id="4146"/>
      <w:bookmarkEnd w:id="4147"/>
      <w:bookmarkEnd w:id="4148"/>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4149" w:name="_Toc32332497"/>
      <w:bookmarkStart w:id="4150" w:name="_Toc37430381"/>
      <w:bookmarkStart w:id="4151" w:name="_Toc43739484"/>
      <w:bookmarkStart w:id="4152" w:name="_Toc46347245"/>
      <w:bookmarkStart w:id="4153" w:name="_Toc53166184"/>
      <w:bookmarkStart w:id="4154" w:name="_Toc53166879"/>
      <w:bookmarkStart w:id="4155" w:name="_Toc53167573"/>
      <w:r w:rsidRPr="00E11EA5">
        <w:rPr>
          <w:lang w:eastAsia="sv-SE"/>
        </w:rPr>
        <w:t>12.2.4.2.2</w:t>
      </w:r>
      <w:r w:rsidRPr="00E11EA5">
        <w:rPr>
          <w:lang w:eastAsia="sv-SE"/>
        </w:rPr>
        <w:tab/>
      </w:r>
      <w:r w:rsidRPr="00E11EA5">
        <w:t xml:space="preserve">Stage 2: </w:t>
      </w:r>
      <w:r w:rsidRPr="00E11EA5">
        <w:rPr>
          <w:lang w:eastAsia="sv-SE"/>
        </w:rPr>
        <w:t>BS measurement</w:t>
      </w:r>
      <w:bookmarkEnd w:id="4149"/>
      <w:bookmarkEnd w:id="4150"/>
      <w:bookmarkEnd w:id="4151"/>
      <w:bookmarkEnd w:id="4152"/>
      <w:bookmarkEnd w:id="4153"/>
      <w:bookmarkEnd w:id="4154"/>
      <w:bookmarkEnd w:id="4155"/>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4130"/>
      <w:bookmarkEnd w:id="4131"/>
    </w:p>
    <w:p w14:paraId="079D0632" w14:textId="77777777" w:rsidR="00FF68ED" w:rsidRPr="00E11EA5" w:rsidRDefault="00FF68ED" w:rsidP="00FF68ED">
      <w:pPr>
        <w:pStyle w:val="Heading4"/>
      </w:pPr>
      <w:bookmarkStart w:id="4156" w:name="_Toc32332498"/>
      <w:bookmarkStart w:id="4157" w:name="_Toc37430382"/>
      <w:bookmarkStart w:id="4158" w:name="_Toc43739485"/>
      <w:bookmarkStart w:id="4159" w:name="_Toc46347246"/>
      <w:bookmarkStart w:id="4160" w:name="_Toc53166185"/>
      <w:bookmarkStart w:id="4161" w:name="_Toc53166880"/>
      <w:bookmarkStart w:id="4162" w:name="_Toc53167574"/>
      <w:r w:rsidRPr="00E11EA5">
        <w:t>12.</w:t>
      </w:r>
      <w:r w:rsidRPr="00E11EA5">
        <w:rPr>
          <w:lang w:eastAsia="ja-JP"/>
        </w:rPr>
        <w:t>2.4.3</w:t>
      </w:r>
      <w:r w:rsidRPr="00E11EA5">
        <w:rPr>
          <w:lang w:eastAsia="ja-JP"/>
        </w:rPr>
        <w:tab/>
      </w:r>
      <w:r w:rsidRPr="00E11EA5">
        <w:t>MU value derivation</w:t>
      </w:r>
      <w:bookmarkEnd w:id="4156"/>
      <w:bookmarkEnd w:id="4157"/>
      <w:bookmarkEnd w:id="4158"/>
      <w:bookmarkEnd w:id="4159"/>
      <w:bookmarkEnd w:id="4160"/>
      <w:bookmarkEnd w:id="4161"/>
      <w:bookmarkEnd w:id="4162"/>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4163" w:name="_Toc32332499"/>
      <w:bookmarkStart w:id="4164" w:name="_Toc21086611"/>
      <w:bookmarkStart w:id="4165" w:name="_Toc29769070"/>
      <w:bookmarkStart w:id="4166" w:name="_Toc37430383"/>
      <w:bookmarkStart w:id="4167" w:name="_Toc43739486"/>
      <w:bookmarkStart w:id="4168" w:name="_Toc46347247"/>
      <w:bookmarkStart w:id="4169" w:name="_Toc53166186"/>
      <w:bookmarkStart w:id="4170" w:name="_Toc53166881"/>
      <w:bookmarkStart w:id="4171" w:name="_Toc53167575"/>
      <w:r w:rsidRPr="00E11EA5">
        <w:t>12.2.5</w:t>
      </w:r>
      <w:r w:rsidRPr="00E11EA5">
        <w:tab/>
        <w:t>Maximum accepted test system uncertainty</w:t>
      </w:r>
      <w:bookmarkEnd w:id="4163"/>
      <w:bookmarkEnd w:id="4164"/>
      <w:bookmarkEnd w:id="4165"/>
      <w:bookmarkEnd w:id="4166"/>
      <w:bookmarkEnd w:id="4167"/>
      <w:bookmarkEnd w:id="4168"/>
      <w:bookmarkEnd w:id="4169"/>
      <w:bookmarkEnd w:id="4170"/>
      <w:bookmarkEnd w:id="4171"/>
    </w:p>
    <w:p w14:paraId="55FED27A" w14:textId="7E87A020" w:rsidR="00FF68ED" w:rsidRPr="00E11EA5" w:rsidRDefault="00FF68ED" w:rsidP="00FF68ED">
      <w:bookmarkStart w:id="4172" w:name="_Toc21086610"/>
      <w:bookmarkStart w:id="4173"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2F9E0534" w:rsidR="005115C8" w:rsidRPr="00E11EA5" w:rsidRDefault="006970C3" w:rsidP="006970C3">
      <w:pPr>
        <w:pStyle w:val="B1"/>
        <w:rPr>
          <w:lang w:eastAsia="sv-SE"/>
        </w:rPr>
      </w:pPr>
      <w:r>
        <w:rPr>
          <w:lang w:eastAsia="sv-SE"/>
        </w:rPr>
        <w:t>-</w:t>
      </w:r>
      <w:r>
        <w:rPr>
          <w:lang w:eastAsia="sv-SE"/>
        </w:rPr>
        <w:tab/>
      </w:r>
      <w:r w:rsidR="005115C8" w:rsidRPr="00E11EA5">
        <w:rPr>
          <w:lang w:eastAsia="sv-SE"/>
        </w:rPr>
        <w:t>30</w:t>
      </w:r>
      <w:r w:rsidR="00A64932" w:rsidRPr="00E11EA5">
        <w:rPr>
          <w:lang w:eastAsia="sv-SE"/>
        </w:rPr>
        <w:t xml:space="preserve"> </w:t>
      </w:r>
      <w:r w:rsidR="005115C8" w:rsidRPr="00E11EA5">
        <w:rPr>
          <w:lang w:eastAsia="sv-SE"/>
        </w:rPr>
        <w:t>MHz</w:t>
      </w:r>
      <w:r w:rsidR="00A64932" w:rsidRPr="00E11EA5">
        <w:rPr>
          <w:lang w:eastAsia="sv-SE"/>
        </w:rPr>
        <w:t xml:space="preserve"> </w:t>
      </w:r>
      <w:r w:rsidR="005115C8" w:rsidRPr="00E11EA5">
        <w:rPr>
          <w:lang w:eastAsia="sv-SE"/>
        </w:rPr>
        <w:t>&lt;</w:t>
      </w:r>
      <w:r w:rsidR="00A64932" w:rsidRPr="00E11EA5">
        <w:rPr>
          <w:lang w:eastAsia="sv-SE"/>
        </w:rPr>
        <w:t xml:space="preserve"> </w:t>
      </w:r>
      <w:r w:rsidR="005115C8" w:rsidRPr="00E11EA5">
        <w:rPr>
          <w:lang w:eastAsia="sv-SE"/>
        </w:rPr>
        <w:t>f</w:t>
      </w:r>
      <w:r w:rsidR="00A64932" w:rsidRPr="00E11EA5">
        <w:rPr>
          <w:lang w:eastAsia="sv-SE"/>
        </w:rPr>
        <w:t xml:space="preserve"> </w:t>
      </w:r>
      <w:r w:rsidR="005115C8" w:rsidRPr="00E11EA5">
        <w:rPr>
          <w:lang w:eastAsia="sv-SE"/>
        </w:rPr>
        <w:t>≤</w:t>
      </w:r>
      <w:r w:rsidR="00A64932" w:rsidRPr="00E11EA5">
        <w:rPr>
          <w:lang w:eastAsia="sv-SE"/>
        </w:rPr>
        <w:t xml:space="preserve"> </w:t>
      </w:r>
      <w:r w:rsidR="005115C8" w:rsidRPr="00E11EA5">
        <w:rPr>
          <w:lang w:eastAsia="sv-SE"/>
        </w:rPr>
        <w:t>6 GHz</w:t>
      </w:r>
      <w:r w:rsidR="00A64932" w:rsidRPr="00E11EA5">
        <w:rPr>
          <w:lang w:eastAsia="sv-SE"/>
        </w:rPr>
        <w:t>:</w:t>
      </w:r>
      <w:r w:rsidR="005115C8" w:rsidRPr="00E11EA5">
        <w:rPr>
          <w:lang w:eastAsia="sv-SE"/>
        </w:rPr>
        <w:t xml:space="preserve"> the MU values are the same as for FR1, </w:t>
      </w:r>
    </w:p>
    <w:p w14:paraId="4364A6C3" w14:textId="257E4199" w:rsidR="005115C8" w:rsidRPr="00E11EA5" w:rsidRDefault="006970C3" w:rsidP="006970C3">
      <w:pPr>
        <w:pStyle w:val="B1"/>
        <w:rPr>
          <w:lang w:eastAsia="sv-SE"/>
        </w:rPr>
      </w:pPr>
      <w:r>
        <w:rPr>
          <w:lang w:eastAsia="sv-SE"/>
        </w:rPr>
        <w:t>-</w:t>
      </w:r>
      <w:r>
        <w:rPr>
          <w:lang w:eastAsia="sv-SE"/>
        </w:rPr>
        <w:tab/>
      </w:r>
      <w:r w:rsidR="005115C8" w:rsidRPr="00E11EA5">
        <w:rPr>
          <w:lang w:eastAsia="sv-SE"/>
        </w:rPr>
        <w:t>6</w:t>
      </w:r>
      <w:r w:rsidR="00A64932" w:rsidRPr="00E11EA5">
        <w:rPr>
          <w:lang w:eastAsia="sv-SE"/>
        </w:rPr>
        <w:t xml:space="preserve"> </w:t>
      </w:r>
      <w:r w:rsidR="005115C8" w:rsidRPr="00E11EA5">
        <w:rPr>
          <w:lang w:eastAsia="sv-SE"/>
        </w:rPr>
        <w:t>GHz</w:t>
      </w:r>
      <w:r w:rsidR="00A64932" w:rsidRPr="00E11EA5">
        <w:rPr>
          <w:lang w:eastAsia="sv-SE"/>
        </w:rPr>
        <w:t xml:space="preserve"> </w:t>
      </w:r>
      <w:r w:rsidR="005115C8" w:rsidRPr="00E11EA5">
        <w:rPr>
          <w:lang w:eastAsia="sv-SE"/>
        </w:rPr>
        <w:t>&lt;</w:t>
      </w:r>
      <w:r w:rsidR="00A64932" w:rsidRPr="00E11EA5">
        <w:rPr>
          <w:lang w:eastAsia="sv-SE"/>
        </w:rPr>
        <w:t xml:space="preserve"> </w:t>
      </w:r>
      <w:r w:rsidR="005115C8" w:rsidRPr="00E11EA5">
        <w:rPr>
          <w:lang w:eastAsia="sv-SE"/>
        </w:rPr>
        <w:t>f</w:t>
      </w:r>
      <w:r w:rsidR="00A64932" w:rsidRPr="00E11EA5">
        <w:rPr>
          <w:lang w:eastAsia="sv-SE"/>
        </w:rPr>
        <w:t xml:space="preserve"> </w:t>
      </w:r>
      <w:r w:rsidR="005115C8" w:rsidRPr="00E11EA5">
        <w:rPr>
          <w:lang w:eastAsia="sv-SE"/>
        </w:rPr>
        <w:t>≤</w:t>
      </w:r>
      <w:r w:rsidR="00A64932" w:rsidRPr="00E11EA5">
        <w:rPr>
          <w:lang w:eastAsia="sv-SE"/>
        </w:rPr>
        <w:t xml:space="preserve"> </w:t>
      </w:r>
      <w:r w:rsidR="005115C8" w:rsidRPr="00E11EA5">
        <w:rPr>
          <w:lang w:eastAsia="sv-SE"/>
        </w:rPr>
        <w:t>40</w:t>
      </w:r>
      <w:r w:rsidR="00A64932" w:rsidRPr="00E11EA5">
        <w:rPr>
          <w:lang w:eastAsia="sv-SE"/>
        </w:rPr>
        <w:t xml:space="preserve"> </w:t>
      </w:r>
      <w:r w:rsidR="005115C8" w:rsidRPr="00E11EA5">
        <w:rPr>
          <w:lang w:eastAsia="sv-SE"/>
        </w:rPr>
        <w:t>GHz</w:t>
      </w:r>
      <w:r w:rsidR="00A64932" w:rsidRPr="00E11EA5">
        <w:rPr>
          <w:lang w:eastAsia="sv-SE"/>
        </w:rPr>
        <w:t>:</w:t>
      </w:r>
      <w:r w:rsidR="005115C8" w:rsidRPr="00E11EA5">
        <w:rPr>
          <w:lang w:eastAsia="sv-SE"/>
        </w:rPr>
        <w:t xml:space="preserve"> </w:t>
      </w:r>
      <w:r w:rsidR="00A64932" w:rsidRPr="00E11EA5">
        <w:rPr>
          <w:lang w:eastAsia="sv-SE"/>
        </w:rPr>
        <w:t>t</w:t>
      </w:r>
      <w:r w:rsidR="005115C8"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4174" w:name="_Toc32332500"/>
      <w:bookmarkStart w:id="4175" w:name="_Toc37430384"/>
      <w:bookmarkStart w:id="4176" w:name="_Toc43739487"/>
      <w:bookmarkStart w:id="4177" w:name="_Toc46347248"/>
      <w:bookmarkStart w:id="4178" w:name="_Toc53166187"/>
      <w:bookmarkStart w:id="4179" w:name="_Toc53166882"/>
      <w:bookmarkStart w:id="4180" w:name="_Toc53167576"/>
      <w:r w:rsidRPr="00E11EA5">
        <w:t>12.2.6</w:t>
      </w:r>
      <w:r w:rsidRPr="00E11EA5">
        <w:tab/>
        <w:t>Test Tolerance</w:t>
      </w:r>
      <w:bookmarkEnd w:id="4172"/>
      <w:bookmarkEnd w:id="4173"/>
      <w:r w:rsidRPr="00E11EA5">
        <w:t xml:space="preserve"> for OTA TX spurious emissions</w:t>
      </w:r>
      <w:bookmarkEnd w:id="4174"/>
      <w:bookmarkEnd w:id="4175"/>
      <w:bookmarkEnd w:id="4176"/>
      <w:bookmarkEnd w:id="4177"/>
      <w:bookmarkEnd w:id="4178"/>
      <w:bookmarkEnd w:id="4179"/>
      <w:bookmarkEnd w:id="4180"/>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4181" w:name="_Toc21086612"/>
      <w:bookmarkStart w:id="4182" w:name="_Toc29769071"/>
      <w:bookmarkStart w:id="4183" w:name="_Toc32332501"/>
      <w:bookmarkStart w:id="4184" w:name="_Toc37430385"/>
      <w:bookmarkStart w:id="4185" w:name="_Toc43739488"/>
      <w:bookmarkStart w:id="4186" w:name="_Toc46347249"/>
      <w:bookmarkStart w:id="4187" w:name="_Toc53166188"/>
      <w:bookmarkStart w:id="4188" w:name="_Toc53166883"/>
      <w:bookmarkStart w:id="4189" w:name="_Toc53167577"/>
      <w:r w:rsidRPr="00E11EA5">
        <w:t>12.3</w:t>
      </w:r>
      <w:r w:rsidRPr="00E11EA5">
        <w:tab/>
        <w:t>Receiver spurious emissions</w:t>
      </w:r>
      <w:bookmarkEnd w:id="4181"/>
      <w:bookmarkEnd w:id="4182"/>
      <w:bookmarkEnd w:id="4183"/>
      <w:bookmarkEnd w:id="4184"/>
      <w:bookmarkEnd w:id="4185"/>
      <w:bookmarkEnd w:id="4186"/>
      <w:bookmarkEnd w:id="4187"/>
      <w:bookmarkEnd w:id="4188"/>
      <w:bookmarkEnd w:id="4189"/>
    </w:p>
    <w:p w14:paraId="0B18AFB1" w14:textId="77777777" w:rsidR="00FF68ED" w:rsidRPr="00E11EA5" w:rsidRDefault="00FF68ED" w:rsidP="00FF68ED">
      <w:pPr>
        <w:pStyle w:val="Heading3"/>
      </w:pPr>
      <w:bookmarkStart w:id="4190" w:name="_Toc21086613"/>
      <w:bookmarkStart w:id="4191" w:name="_Toc29769072"/>
      <w:bookmarkStart w:id="4192" w:name="_Toc32332502"/>
      <w:bookmarkStart w:id="4193" w:name="_Toc37430386"/>
      <w:bookmarkStart w:id="4194" w:name="_Toc43739489"/>
      <w:bookmarkStart w:id="4195" w:name="_Toc46347250"/>
      <w:bookmarkStart w:id="4196" w:name="_Toc53166189"/>
      <w:bookmarkStart w:id="4197" w:name="_Toc53166884"/>
      <w:bookmarkStart w:id="4198" w:name="_Toc53167578"/>
      <w:r w:rsidRPr="00E11EA5">
        <w:t>12.3.1</w:t>
      </w:r>
      <w:r w:rsidRPr="00E11EA5">
        <w:tab/>
        <w:t>General</w:t>
      </w:r>
      <w:bookmarkEnd w:id="4190"/>
      <w:bookmarkEnd w:id="4191"/>
      <w:bookmarkEnd w:id="4192"/>
      <w:bookmarkEnd w:id="4193"/>
      <w:bookmarkEnd w:id="4194"/>
      <w:bookmarkEnd w:id="4195"/>
      <w:bookmarkEnd w:id="4196"/>
      <w:bookmarkEnd w:id="4197"/>
      <w:bookmarkEnd w:id="4198"/>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4199" w:name="_Toc32332503"/>
      <w:bookmarkStart w:id="4200" w:name="_Toc21086614"/>
      <w:bookmarkStart w:id="4201" w:name="_Toc29769073"/>
      <w:bookmarkStart w:id="4202" w:name="_Toc37430387"/>
      <w:bookmarkStart w:id="4203" w:name="_Toc43739490"/>
      <w:bookmarkStart w:id="4204" w:name="_Toc46347251"/>
      <w:bookmarkStart w:id="4205" w:name="_Toc53166190"/>
      <w:bookmarkStart w:id="4206" w:name="_Toc53166885"/>
      <w:bookmarkStart w:id="4207" w:name="_Toc53167579"/>
      <w:r w:rsidRPr="00E11EA5">
        <w:t>12.3.2</w:t>
      </w:r>
      <w:r w:rsidRPr="00E11EA5">
        <w:tab/>
      </w:r>
      <w:bookmarkEnd w:id="4199"/>
      <w:r w:rsidRPr="00E11EA5">
        <w:t>General chamber</w:t>
      </w:r>
      <w:bookmarkEnd w:id="4200"/>
      <w:bookmarkEnd w:id="4201"/>
      <w:bookmarkEnd w:id="4202"/>
      <w:bookmarkEnd w:id="4203"/>
      <w:bookmarkEnd w:id="4204"/>
      <w:bookmarkEnd w:id="4205"/>
      <w:bookmarkEnd w:id="4206"/>
      <w:bookmarkEnd w:id="4207"/>
    </w:p>
    <w:p w14:paraId="77D4225C" w14:textId="77777777" w:rsidR="00FF68ED" w:rsidRPr="00E11EA5" w:rsidRDefault="00FF68ED" w:rsidP="00FF68ED">
      <w:pPr>
        <w:pStyle w:val="Heading4"/>
      </w:pPr>
      <w:bookmarkStart w:id="4208" w:name="_Toc32332504"/>
      <w:bookmarkStart w:id="4209" w:name="_Toc37430388"/>
      <w:bookmarkStart w:id="4210" w:name="_Toc43739491"/>
      <w:bookmarkStart w:id="4211" w:name="_Toc46347252"/>
      <w:bookmarkStart w:id="4212" w:name="_Toc21086615"/>
      <w:bookmarkStart w:id="4213" w:name="_Toc29769074"/>
      <w:bookmarkStart w:id="4214" w:name="_Toc53166191"/>
      <w:bookmarkStart w:id="4215" w:name="_Toc53166886"/>
      <w:bookmarkStart w:id="4216" w:name="_Toc53167580"/>
      <w:r w:rsidRPr="00E11EA5">
        <w:t>12.3.2.1</w:t>
      </w:r>
      <w:r w:rsidRPr="00E11EA5">
        <w:tab/>
      </w:r>
      <w:r w:rsidRPr="00E11EA5">
        <w:rPr>
          <w:lang w:eastAsia="sv-SE"/>
        </w:rPr>
        <w:t>Measurement system description</w:t>
      </w:r>
      <w:bookmarkEnd w:id="4208"/>
      <w:bookmarkEnd w:id="4209"/>
      <w:bookmarkEnd w:id="4210"/>
      <w:bookmarkEnd w:id="4211"/>
      <w:bookmarkEnd w:id="4214"/>
      <w:bookmarkEnd w:id="4215"/>
      <w:bookmarkEnd w:id="4216"/>
      <w:r w:rsidRPr="00E11EA5" w:rsidDel="00E626BD">
        <w:t xml:space="preserve"> </w:t>
      </w:r>
      <w:bookmarkEnd w:id="4212"/>
      <w:bookmarkEnd w:id="4213"/>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4217" w:name="_Toc32332505"/>
      <w:bookmarkStart w:id="4218" w:name="_Toc37430389"/>
      <w:bookmarkStart w:id="4219" w:name="_Toc43739492"/>
      <w:bookmarkStart w:id="4220" w:name="_Toc46347253"/>
      <w:bookmarkStart w:id="4221" w:name="_Toc53166192"/>
      <w:bookmarkStart w:id="4222" w:name="_Toc53166887"/>
      <w:bookmarkStart w:id="4223" w:name="_Toc53167581"/>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4217"/>
      <w:bookmarkEnd w:id="4218"/>
      <w:bookmarkEnd w:id="4219"/>
      <w:bookmarkEnd w:id="4220"/>
      <w:bookmarkEnd w:id="4221"/>
      <w:bookmarkEnd w:id="4222"/>
      <w:bookmarkEnd w:id="4223"/>
    </w:p>
    <w:p w14:paraId="1202CB7B" w14:textId="77777777" w:rsidR="00FF68ED" w:rsidRPr="00E11EA5" w:rsidRDefault="00FF68ED" w:rsidP="00FF68ED">
      <w:pPr>
        <w:pStyle w:val="Heading5"/>
      </w:pPr>
      <w:bookmarkStart w:id="4224" w:name="_Toc32332506"/>
      <w:bookmarkStart w:id="4225" w:name="_Toc37430390"/>
      <w:bookmarkStart w:id="4226" w:name="_Toc43739493"/>
      <w:bookmarkStart w:id="4227" w:name="_Toc46347254"/>
      <w:bookmarkStart w:id="4228" w:name="_Toc53166193"/>
      <w:bookmarkStart w:id="4229" w:name="_Toc53166888"/>
      <w:bookmarkStart w:id="4230" w:name="_Toc53167582"/>
      <w:r w:rsidRPr="00E11EA5">
        <w:t>12.3.2.2.1</w:t>
      </w:r>
      <w:r w:rsidRPr="00E11EA5">
        <w:tab/>
        <w:t>Stage 1: Calibration</w:t>
      </w:r>
      <w:bookmarkEnd w:id="4224"/>
      <w:bookmarkEnd w:id="4225"/>
      <w:bookmarkEnd w:id="4226"/>
      <w:bookmarkEnd w:id="4227"/>
      <w:bookmarkEnd w:id="4228"/>
      <w:bookmarkEnd w:id="4229"/>
      <w:bookmarkEnd w:id="4230"/>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4231" w:name="_Toc32332507"/>
      <w:bookmarkStart w:id="4232" w:name="_Toc37430391"/>
      <w:bookmarkStart w:id="4233" w:name="_Toc43739494"/>
      <w:bookmarkStart w:id="4234" w:name="_Toc46347255"/>
      <w:bookmarkStart w:id="4235" w:name="_Toc21086617"/>
      <w:bookmarkStart w:id="4236" w:name="_Toc29769076"/>
      <w:bookmarkStart w:id="4237" w:name="_Toc53166194"/>
      <w:bookmarkStart w:id="4238" w:name="_Toc53166889"/>
      <w:bookmarkStart w:id="4239" w:name="_Toc53167583"/>
      <w:r w:rsidRPr="00E11EA5">
        <w:t>12.3.2.2.2</w:t>
      </w:r>
      <w:r w:rsidRPr="00E11EA5">
        <w:tab/>
        <w:t>Stage 2: BS measurement</w:t>
      </w:r>
      <w:bookmarkEnd w:id="4231"/>
      <w:bookmarkEnd w:id="4232"/>
      <w:bookmarkEnd w:id="4233"/>
      <w:bookmarkEnd w:id="4234"/>
      <w:bookmarkEnd w:id="4237"/>
      <w:bookmarkEnd w:id="4238"/>
      <w:bookmarkEnd w:id="4239"/>
      <w:r w:rsidRPr="00E11EA5" w:rsidDel="000F03AA">
        <w:t xml:space="preserve"> </w:t>
      </w:r>
      <w:bookmarkEnd w:id="4235"/>
      <w:bookmarkEnd w:id="4236"/>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4240" w:name="_Toc21086620"/>
      <w:bookmarkStart w:id="4241" w:name="_Toc29769079"/>
      <w:bookmarkStart w:id="4242" w:name="_Toc32332508"/>
      <w:bookmarkStart w:id="4243" w:name="_Toc37430392"/>
      <w:bookmarkStart w:id="4244" w:name="_Toc43739495"/>
      <w:bookmarkStart w:id="4245" w:name="_Toc46347256"/>
      <w:bookmarkStart w:id="4246" w:name="_Toc53166195"/>
      <w:bookmarkStart w:id="4247" w:name="_Toc53166890"/>
      <w:bookmarkStart w:id="4248" w:name="_Toc53167584"/>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4240"/>
      <w:bookmarkEnd w:id="4241"/>
      <w:r w:rsidRPr="00E11EA5">
        <w:t xml:space="preserve"> derivation</w:t>
      </w:r>
      <w:bookmarkEnd w:id="4242"/>
      <w:r w:rsidRPr="00E11EA5">
        <w:t>, FR1</w:t>
      </w:r>
      <w:bookmarkEnd w:id="4243"/>
      <w:bookmarkEnd w:id="4244"/>
      <w:bookmarkEnd w:id="4245"/>
      <w:bookmarkEnd w:id="4246"/>
      <w:bookmarkEnd w:id="4247"/>
      <w:bookmarkEnd w:id="4248"/>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883ED0"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19828B96"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883ED0"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4031BCC7"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883ED0"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5F38835"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883ED0"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4F23FC7A"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883ED0"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3299BA86" w:rsidR="00883ED0" w:rsidRPr="00E11EA5" w:rsidRDefault="00883ED0" w:rsidP="00883ED0">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r>
              <w:rPr>
                <w:rFonts w:ascii="Arial" w:hAnsi="Arial" w:cs="Arial"/>
                <w:color w:val="000000"/>
                <w:sz w:val="16"/>
                <w:szCs w:val="16"/>
                <w:lang w:val="en-US" w:eastAsia="zh-CN"/>
              </w:rPr>
              <w:t>BS</w:t>
            </w:r>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883ED0" w:rsidRPr="00E11EA5" w:rsidRDefault="00883ED0" w:rsidP="00883ED0">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Uncertainty of the absolute gain of </w:t>
            </w:r>
            <w:r w:rsidRPr="00E11EA5">
              <w:rPr>
                <w:rFonts w:ascii="Arial" w:eastAsia="SimSun" w:hAnsi="Arial" w:cs="Arial"/>
                <w:color w:val="000000"/>
                <w:sz w:val="16"/>
                <w:szCs w:val="16"/>
                <w:lang w:val="en-US" w:eastAsia="zh-CN"/>
              </w:rPr>
              <w:lastRenderedPageBreak/>
              <w:t>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4249" w:name="_Toc32332509"/>
      <w:bookmarkStart w:id="4250" w:name="_Toc21086623"/>
      <w:bookmarkStart w:id="4251" w:name="_Toc29769082"/>
      <w:bookmarkStart w:id="4252" w:name="_Toc37430393"/>
      <w:bookmarkStart w:id="4253" w:name="_Toc43739496"/>
      <w:bookmarkStart w:id="4254" w:name="_Toc46347257"/>
      <w:bookmarkStart w:id="4255" w:name="_Toc53166196"/>
      <w:bookmarkStart w:id="4256" w:name="_Toc53166891"/>
      <w:bookmarkStart w:id="4257" w:name="_Toc53167585"/>
      <w:r w:rsidRPr="00E11EA5">
        <w:t>12.3.3</w:t>
      </w:r>
      <w:r w:rsidRPr="00E11EA5">
        <w:tab/>
        <w:t>Maximum accepted test system uncertainty</w:t>
      </w:r>
      <w:bookmarkEnd w:id="4249"/>
      <w:bookmarkEnd w:id="4250"/>
      <w:bookmarkEnd w:id="4251"/>
      <w:bookmarkEnd w:id="4252"/>
      <w:bookmarkEnd w:id="4253"/>
      <w:bookmarkEnd w:id="4254"/>
      <w:bookmarkEnd w:id="4255"/>
      <w:bookmarkEnd w:id="4256"/>
      <w:bookmarkEnd w:id="4257"/>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4258" w:name="_Toc21086622"/>
      <w:bookmarkStart w:id="4259" w:name="_Toc29769081"/>
      <w:bookmarkStart w:id="4260" w:name="_Toc32332510"/>
      <w:bookmarkStart w:id="4261" w:name="_Toc37430394"/>
      <w:bookmarkStart w:id="4262" w:name="_Toc43739497"/>
      <w:bookmarkStart w:id="4263" w:name="_Toc46347258"/>
      <w:bookmarkStart w:id="4264" w:name="_Toc53166197"/>
      <w:bookmarkStart w:id="4265" w:name="_Toc53166892"/>
      <w:bookmarkStart w:id="4266" w:name="_Toc53167586"/>
      <w:r w:rsidRPr="00E11EA5">
        <w:lastRenderedPageBreak/>
        <w:t>12.3.4</w:t>
      </w:r>
      <w:r w:rsidRPr="00E11EA5">
        <w:tab/>
        <w:t>Test Tolerance</w:t>
      </w:r>
      <w:bookmarkEnd w:id="4258"/>
      <w:bookmarkEnd w:id="4259"/>
      <w:r w:rsidRPr="00E11EA5">
        <w:t xml:space="preserve"> for OTA RX spurious emissions</w:t>
      </w:r>
      <w:bookmarkEnd w:id="4260"/>
      <w:bookmarkEnd w:id="4261"/>
      <w:bookmarkEnd w:id="4262"/>
      <w:bookmarkEnd w:id="4263"/>
      <w:bookmarkEnd w:id="4264"/>
      <w:bookmarkEnd w:id="4265"/>
      <w:bookmarkEnd w:id="4266"/>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4267" w:name="_Toc21086624"/>
      <w:bookmarkStart w:id="4268" w:name="_Toc29769083"/>
      <w:bookmarkStart w:id="4269" w:name="_Toc32332511"/>
      <w:bookmarkStart w:id="4270" w:name="_Toc37430395"/>
      <w:bookmarkStart w:id="4271" w:name="_Toc43739498"/>
      <w:bookmarkStart w:id="4272" w:name="_Toc46347259"/>
      <w:bookmarkStart w:id="4273" w:name="_Toc53166198"/>
      <w:bookmarkStart w:id="4274" w:name="_Toc53166893"/>
      <w:bookmarkStart w:id="4275" w:name="_Toc53167587"/>
      <w:r w:rsidRPr="00E11EA5">
        <w:t>12.4</w:t>
      </w:r>
      <w:r w:rsidRPr="00E11EA5">
        <w:tab/>
        <w:t>Additional (co-existence) spurious emissions</w:t>
      </w:r>
      <w:bookmarkEnd w:id="4267"/>
      <w:bookmarkEnd w:id="4268"/>
      <w:bookmarkEnd w:id="4269"/>
      <w:bookmarkEnd w:id="4270"/>
      <w:bookmarkEnd w:id="4271"/>
      <w:bookmarkEnd w:id="4272"/>
      <w:bookmarkEnd w:id="4273"/>
      <w:bookmarkEnd w:id="4274"/>
      <w:bookmarkEnd w:id="4275"/>
    </w:p>
    <w:p w14:paraId="5E030778" w14:textId="77777777" w:rsidR="00FF68ED" w:rsidRPr="00E11EA5" w:rsidRDefault="00FF68ED" w:rsidP="00FF68ED">
      <w:pPr>
        <w:pStyle w:val="Heading3"/>
      </w:pPr>
      <w:bookmarkStart w:id="4276" w:name="_Toc21086625"/>
      <w:bookmarkStart w:id="4277" w:name="_Toc29769084"/>
      <w:bookmarkStart w:id="4278" w:name="_Toc32332512"/>
      <w:bookmarkStart w:id="4279" w:name="_Toc37430396"/>
      <w:bookmarkStart w:id="4280" w:name="_Toc43739499"/>
      <w:bookmarkStart w:id="4281" w:name="_Toc46347260"/>
      <w:bookmarkStart w:id="4282" w:name="_Toc53166199"/>
      <w:bookmarkStart w:id="4283" w:name="_Toc53166894"/>
      <w:bookmarkStart w:id="4284" w:name="_Toc53167588"/>
      <w:r w:rsidRPr="00E11EA5">
        <w:t>12.4.1</w:t>
      </w:r>
      <w:r w:rsidRPr="00E11EA5">
        <w:tab/>
        <w:t>General</w:t>
      </w:r>
      <w:bookmarkEnd w:id="4276"/>
      <w:bookmarkEnd w:id="4277"/>
      <w:bookmarkEnd w:id="4278"/>
      <w:bookmarkEnd w:id="4279"/>
      <w:bookmarkEnd w:id="4280"/>
      <w:bookmarkEnd w:id="4281"/>
      <w:bookmarkEnd w:id="4282"/>
      <w:bookmarkEnd w:id="4283"/>
      <w:bookmarkEnd w:id="4284"/>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4285" w:name="_Toc32332513"/>
      <w:bookmarkStart w:id="4286" w:name="_Toc37430397"/>
      <w:bookmarkStart w:id="4287" w:name="_Toc43739500"/>
      <w:bookmarkStart w:id="4288" w:name="_Toc46347261"/>
      <w:bookmarkStart w:id="4289" w:name="_Toc21086626"/>
      <w:bookmarkStart w:id="4290" w:name="_Toc29769085"/>
      <w:bookmarkStart w:id="4291" w:name="_Toc53166200"/>
      <w:bookmarkStart w:id="4292" w:name="_Toc53166895"/>
      <w:bookmarkStart w:id="4293" w:name="_Toc53167589"/>
      <w:r w:rsidRPr="00E11EA5">
        <w:t>12.4.2</w:t>
      </w:r>
      <w:r w:rsidRPr="00E11EA5">
        <w:tab/>
        <w:t>Compact Antenna Test Range</w:t>
      </w:r>
      <w:bookmarkEnd w:id="4285"/>
      <w:bookmarkEnd w:id="4286"/>
      <w:bookmarkEnd w:id="4287"/>
      <w:bookmarkEnd w:id="4288"/>
      <w:bookmarkEnd w:id="4291"/>
      <w:bookmarkEnd w:id="4292"/>
      <w:bookmarkEnd w:id="4293"/>
      <w:r w:rsidRPr="00E11EA5" w:rsidDel="0083471D">
        <w:t xml:space="preserve"> </w:t>
      </w:r>
    </w:p>
    <w:p w14:paraId="097FFEE7" w14:textId="77777777" w:rsidR="00FF68ED" w:rsidRPr="00E11EA5" w:rsidRDefault="00FF68ED" w:rsidP="00FF68ED">
      <w:pPr>
        <w:pStyle w:val="Heading4"/>
        <w:rPr>
          <w:lang w:eastAsia="sv-SE"/>
        </w:rPr>
      </w:pPr>
      <w:bookmarkStart w:id="4294" w:name="_Toc32332514"/>
      <w:bookmarkStart w:id="4295" w:name="_Toc37430398"/>
      <w:bookmarkStart w:id="4296" w:name="_Toc43739501"/>
      <w:bookmarkStart w:id="4297" w:name="_Toc46347262"/>
      <w:bookmarkStart w:id="4298" w:name="_Toc53166201"/>
      <w:bookmarkStart w:id="4299" w:name="_Toc53166896"/>
      <w:bookmarkStart w:id="4300" w:name="_Toc53167590"/>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4294"/>
      <w:bookmarkEnd w:id="4295"/>
      <w:bookmarkEnd w:id="4296"/>
      <w:bookmarkEnd w:id="4297"/>
      <w:bookmarkEnd w:id="4298"/>
      <w:bookmarkEnd w:id="4299"/>
      <w:bookmarkEnd w:id="4300"/>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4301" w:name="_Toc32332515"/>
      <w:bookmarkStart w:id="4302" w:name="_Toc37430399"/>
      <w:bookmarkStart w:id="4303" w:name="_Toc43739502"/>
      <w:bookmarkStart w:id="4304" w:name="_Toc46347263"/>
      <w:bookmarkStart w:id="4305" w:name="_Toc53166202"/>
      <w:bookmarkStart w:id="4306" w:name="_Toc53166897"/>
      <w:bookmarkStart w:id="4307" w:name="_Toc53167591"/>
      <w:r w:rsidRPr="00E11EA5">
        <w:rPr>
          <w:lang w:eastAsia="sv-SE"/>
        </w:rPr>
        <w:t>12.4.2.2</w:t>
      </w:r>
      <w:r w:rsidRPr="00E11EA5">
        <w:rPr>
          <w:lang w:eastAsia="sv-SE"/>
        </w:rPr>
        <w:tab/>
        <w:t xml:space="preserve">Test </w:t>
      </w:r>
      <w:r w:rsidRPr="00E11EA5">
        <w:t>procedure</w:t>
      </w:r>
      <w:bookmarkEnd w:id="4301"/>
      <w:bookmarkEnd w:id="4302"/>
      <w:bookmarkEnd w:id="4303"/>
      <w:bookmarkEnd w:id="4304"/>
      <w:bookmarkEnd w:id="4305"/>
      <w:bookmarkEnd w:id="4306"/>
      <w:bookmarkEnd w:id="4307"/>
    </w:p>
    <w:p w14:paraId="6151A400" w14:textId="77777777" w:rsidR="00FF68ED" w:rsidRPr="00E11EA5" w:rsidRDefault="00FF68ED" w:rsidP="00FF68ED">
      <w:pPr>
        <w:pStyle w:val="Heading5"/>
        <w:rPr>
          <w:lang w:eastAsia="sv-SE"/>
        </w:rPr>
      </w:pPr>
      <w:bookmarkStart w:id="4308" w:name="_Toc32332516"/>
      <w:bookmarkStart w:id="4309" w:name="_Toc37430400"/>
      <w:bookmarkStart w:id="4310" w:name="_Toc43739503"/>
      <w:bookmarkStart w:id="4311" w:name="_Toc46347264"/>
      <w:bookmarkStart w:id="4312" w:name="_Toc53166203"/>
      <w:bookmarkStart w:id="4313" w:name="_Toc53166898"/>
      <w:bookmarkStart w:id="4314" w:name="_Toc53167592"/>
      <w:r w:rsidRPr="00E11EA5">
        <w:rPr>
          <w:lang w:eastAsia="sv-SE"/>
        </w:rPr>
        <w:t>12.4.2.2.1</w:t>
      </w:r>
      <w:r w:rsidRPr="00E11EA5">
        <w:rPr>
          <w:lang w:eastAsia="sv-SE"/>
        </w:rPr>
        <w:tab/>
      </w:r>
      <w:r w:rsidRPr="00E11EA5">
        <w:t xml:space="preserve">Stage 1: </w:t>
      </w:r>
      <w:r w:rsidRPr="00E11EA5">
        <w:rPr>
          <w:lang w:eastAsia="sv-SE"/>
        </w:rPr>
        <w:t>Calibration</w:t>
      </w:r>
      <w:bookmarkEnd w:id="4308"/>
      <w:bookmarkEnd w:id="4309"/>
      <w:bookmarkEnd w:id="4310"/>
      <w:bookmarkEnd w:id="4311"/>
      <w:bookmarkEnd w:id="4312"/>
      <w:bookmarkEnd w:id="4313"/>
      <w:bookmarkEnd w:id="4314"/>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4289"/>
      <w:bookmarkEnd w:id="4290"/>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4315" w:name="_Toc32332517"/>
      <w:bookmarkStart w:id="4316" w:name="_Toc37430401"/>
      <w:bookmarkStart w:id="4317" w:name="_Toc43739504"/>
      <w:bookmarkStart w:id="4318" w:name="_Toc46347265"/>
      <w:bookmarkStart w:id="4319" w:name="_Toc21086629"/>
      <w:bookmarkStart w:id="4320" w:name="_Toc29769088"/>
      <w:bookmarkStart w:id="4321" w:name="_Toc53166204"/>
      <w:bookmarkStart w:id="4322" w:name="_Toc53166899"/>
      <w:bookmarkStart w:id="4323" w:name="_Toc53167593"/>
      <w:r w:rsidRPr="00E11EA5">
        <w:rPr>
          <w:lang w:eastAsia="sv-SE"/>
        </w:rPr>
        <w:t>12.4.2.2.2</w:t>
      </w:r>
      <w:r w:rsidRPr="00E11EA5">
        <w:tab/>
        <w:t xml:space="preserve">Stage 2: BS </w:t>
      </w:r>
      <w:r w:rsidRPr="00E11EA5">
        <w:rPr>
          <w:lang w:eastAsia="sv-SE"/>
        </w:rPr>
        <w:t>measurement</w:t>
      </w:r>
      <w:bookmarkEnd w:id="4315"/>
      <w:bookmarkEnd w:id="4316"/>
      <w:bookmarkEnd w:id="4317"/>
      <w:bookmarkEnd w:id="4318"/>
      <w:bookmarkEnd w:id="4321"/>
      <w:bookmarkEnd w:id="4322"/>
      <w:bookmarkEnd w:id="4323"/>
      <w:r w:rsidRPr="00E11EA5" w:rsidDel="00F97287">
        <w:t xml:space="preserve"> </w:t>
      </w:r>
      <w:bookmarkEnd w:id="4319"/>
      <w:bookmarkEnd w:id="4320"/>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4324" w:name="_Toc21086632"/>
      <w:bookmarkStart w:id="4325" w:name="_Toc29769091"/>
      <w:bookmarkStart w:id="4326" w:name="_Toc32332518"/>
      <w:bookmarkStart w:id="4327" w:name="_Toc37430402"/>
      <w:bookmarkStart w:id="4328" w:name="_Toc43739505"/>
      <w:bookmarkStart w:id="4329" w:name="_Toc46347266"/>
      <w:bookmarkStart w:id="4330" w:name="_Toc53166205"/>
      <w:bookmarkStart w:id="4331" w:name="_Toc53166900"/>
      <w:bookmarkStart w:id="4332" w:name="_Toc53167594"/>
      <w:r w:rsidRPr="00E11EA5">
        <w:rPr>
          <w:lang w:eastAsia="sv-SE"/>
        </w:rPr>
        <w:lastRenderedPageBreak/>
        <w:t>12.4.2.3</w:t>
      </w:r>
      <w:r w:rsidRPr="00E11EA5">
        <w:rPr>
          <w:rFonts w:hint="eastAsia"/>
          <w:lang w:eastAsia="ja-JP"/>
        </w:rPr>
        <w:tab/>
      </w:r>
      <w:r w:rsidRPr="00E11EA5">
        <w:t>MU value</w:t>
      </w:r>
      <w:bookmarkEnd w:id="4324"/>
      <w:bookmarkEnd w:id="4325"/>
      <w:r w:rsidRPr="00E11EA5">
        <w:t xml:space="preserve"> derivation</w:t>
      </w:r>
      <w:bookmarkEnd w:id="4326"/>
      <w:r w:rsidRPr="00E11EA5">
        <w:t>, FR1</w:t>
      </w:r>
      <w:bookmarkEnd w:id="4327"/>
      <w:bookmarkEnd w:id="4328"/>
      <w:bookmarkEnd w:id="4329"/>
      <w:bookmarkEnd w:id="4330"/>
      <w:bookmarkEnd w:id="4331"/>
      <w:bookmarkEnd w:id="4332"/>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4333" w:name="_Toc32332519"/>
      <w:bookmarkStart w:id="4334" w:name="_Toc21086635"/>
      <w:bookmarkStart w:id="4335" w:name="_Toc29769094"/>
      <w:bookmarkStart w:id="4336" w:name="_Toc37430403"/>
      <w:bookmarkStart w:id="4337" w:name="_Toc43739506"/>
      <w:bookmarkStart w:id="4338" w:name="_Toc46347267"/>
      <w:bookmarkStart w:id="4339" w:name="_Toc53166206"/>
      <w:bookmarkStart w:id="4340" w:name="_Toc53166901"/>
      <w:bookmarkStart w:id="4341" w:name="_Toc53167595"/>
      <w:r w:rsidRPr="00E11EA5">
        <w:lastRenderedPageBreak/>
        <w:t>12.4.3</w:t>
      </w:r>
      <w:r w:rsidRPr="00E11EA5">
        <w:tab/>
        <w:t>Maximum accepted test system uncertainty</w:t>
      </w:r>
      <w:bookmarkEnd w:id="4333"/>
      <w:bookmarkEnd w:id="4334"/>
      <w:bookmarkEnd w:id="4335"/>
      <w:bookmarkEnd w:id="4336"/>
      <w:bookmarkEnd w:id="4337"/>
      <w:bookmarkEnd w:id="4338"/>
      <w:bookmarkEnd w:id="4339"/>
      <w:bookmarkEnd w:id="4340"/>
      <w:bookmarkEnd w:id="4341"/>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4342" w:name="_Toc21086634"/>
      <w:bookmarkStart w:id="4343" w:name="_Toc29769093"/>
      <w:bookmarkStart w:id="4344" w:name="_Toc32332520"/>
      <w:bookmarkStart w:id="4345" w:name="_Toc37430404"/>
      <w:bookmarkStart w:id="4346" w:name="_Toc43739507"/>
      <w:bookmarkStart w:id="4347" w:name="_Toc46347268"/>
      <w:bookmarkStart w:id="4348" w:name="_Toc53166207"/>
      <w:bookmarkStart w:id="4349" w:name="_Toc53166902"/>
      <w:bookmarkStart w:id="4350" w:name="_Toc53167596"/>
      <w:r w:rsidRPr="00E11EA5">
        <w:t>12.4.4</w:t>
      </w:r>
      <w:r w:rsidRPr="00E11EA5">
        <w:tab/>
        <w:t>Test Tolerance</w:t>
      </w:r>
      <w:bookmarkEnd w:id="4342"/>
      <w:bookmarkEnd w:id="4343"/>
      <w:r w:rsidRPr="00E11EA5">
        <w:t xml:space="preserve"> for additional spurious emissions requirements</w:t>
      </w:r>
      <w:bookmarkEnd w:id="4344"/>
      <w:bookmarkEnd w:id="4345"/>
      <w:bookmarkEnd w:id="4346"/>
      <w:bookmarkEnd w:id="4347"/>
      <w:bookmarkEnd w:id="4348"/>
      <w:bookmarkEnd w:id="4349"/>
      <w:bookmarkEnd w:id="4350"/>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4351" w:name="_Toc21086636"/>
      <w:bookmarkStart w:id="4352" w:name="_Toc29769095"/>
      <w:r w:rsidRPr="00E11EA5">
        <w:rPr>
          <w:lang w:eastAsia="ja-JP"/>
        </w:rPr>
        <w:br w:type="page"/>
      </w:r>
    </w:p>
    <w:p w14:paraId="45BA7D3A" w14:textId="77777777" w:rsidR="00FF68ED" w:rsidRPr="00E11EA5" w:rsidRDefault="00FF68ED" w:rsidP="00FF68ED">
      <w:pPr>
        <w:pStyle w:val="Heading1"/>
        <w:rPr>
          <w:lang w:eastAsia="ja-JP"/>
        </w:rPr>
      </w:pPr>
      <w:bookmarkStart w:id="4353" w:name="_Toc37430405"/>
      <w:bookmarkStart w:id="4354" w:name="_Toc43739508"/>
      <w:bookmarkStart w:id="4355" w:name="_Toc46347269"/>
      <w:bookmarkStart w:id="4356" w:name="_Toc53166208"/>
      <w:bookmarkStart w:id="4357" w:name="_Toc53166903"/>
      <w:bookmarkStart w:id="4358" w:name="_Toc53167597"/>
      <w:r w:rsidRPr="00E11EA5">
        <w:rPr>
          <w:lang w:eastAsia="ja-JP"/>
        </w:rPr>
        <w:lastRenderedPageBreak/>
        <w:t>13</w:t>
      </w:r>
      <w:r w:rsidRPr="00E11EA5">
        <w:rPr>
          <w:lang w:eastAsia="ja-JP"/>
        </w:rPr>
        <w:tab/>
        <w:t>Co-location requirements</w:t>
      </w:r>
      <w:bookmarkEnd w:id="4351"/>
      <w:bookmarkEnd w:id="4352"/>
      <w:bookmarkEnd w:id="4353"/>
      <w:bookmarkEnd w:id="4354"/>
      <w:bookmarkEnd w:id="4355"/>
      <w:bookmarkEnd w:id="4356"/>
      <w:bookmarkEnd w:id="4357"/>
      <w:bookmarkEnd w:id="4358"/>
    </w:p>
    <w:p w14:paraId="1E62FF00" w14:textId="77777777" w:rsidR="00FF68ED" w:rsidRPr="00E11EA5" w:rsidRDefault="00FF68ED" w:rsidP="00FF68ED">
      <w:pPr>
        <w:pStyle w:val="Heading2"/>
        <w:rPr>
          <w:lang w:eastAsia="ja-JP"/>
        </w:rPr>
      </w:pPr>
      <w:bookmarkStart w:id="4359" w:name="_Toc21086637"/>
      <w:bookmarkStart w:id="4360" w:name="_Toc29769096"/>
      <w:bookmarkStart w:id="4361" w:name="_Toc37430406"/>
      <w:bookmarkStart w:id="4362" w:name="_Toc43739509"/>
      <w:bookmarkStart w:id="4363" w:name="_Toc46347270"/>
      <w:bookmarkStart w:id="4364" w:name="_Toc53166209"/>
      <w:bookmarkStart w:id="4365" w:name="_Toc53166904"/>
      <w:bookmarkStart w:id="4366" w:name="_Toc53167598"/>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4359"/>
      <w:bookmarkEnd w:id="4360"/>
      <w:bookmarkEnd w:id="4361"/>
      <w:bookmarkEnd w:id="4362"/>
      <w:bookmarkEnd w:id="4363"/>
      <w:bookmarkEnd w:id="4364"/>
      <w:bookmarkEnd w:id="4365"/>
      <w:bookmarkEnd w:id="4366"/>
      <w:r w:rsidRPr="00E11EA5">
        <w:rPr>
          <w:lang w:eastAsia="ja-JP"/>
        </w:rPr>
        <w:t xml:space="preserve"> </w:t>
      </w:r>
    </w:p>
    <w:p w14:paraId="56DD702D" w14:textId="77777777" w:rsidR="00FF68ED" w:rsidRPr="00E11EA5" w:rsidRDefault="00FF68ED" w:rsidP="00FF68ED">
      <w:pPr>
        <w:pStyle w:val="Heading2"/>
        <w:rPr>
          <w:lang w:val="en-US"/>
        </w:rPr>
      </w:pPr>
      <w:bookmarkStart w:id="4367" w:name="_Toc21086638"/>
      <w:bookmarkStart w:id="4368" w:name="_Toc29769097"/>
      <w:bookmarkStart w:id="4369" w:name="_Toc37430407"/>
      <w:bookmarkStart w:id="4370" w:name="_Toc43739510"/>
      <w:bookmarkStart w:id="4371" w:name="_Toc46347271"/>
      <w:bookmarkStart w:id="4372" w:name="_Toc53166210"/>
      <w:bookmarkStart w:id="4373" w:name="_Toc53166905"/>
      <w:bookmarkStart w:id="4374" w:name="_Toc53167599"/>
      <w:r w:rsidRPr="00E11EA5">
        <w:t>13.2</w:t>
      </w:r>
      <w:r w:rsidRPr="00E11EA5">
        <w:tab/>
        <w:t xml:space="preserve">OTA transmitter </w:t>
      </w:r>
      <w:r w:rsidRPr="00E11EA5">
        <w:rPr>
          <w:lang w:val="en-US"/>
        </w:rPr>
        <w:t>OFF power</w:t>
      </w:r>
      <w:bookmarkEnd w:id="4367"/>
      <w:bookmarkEnd w:id="4368"/>
      <w:bookmarkEnd w:id="4369"/>
      <w:bookmarkEnd w:id="4370"/>
      <w:bookmarkEnd w:id="4371"/>
      <w:bookmarkEnd w:id="4372"/>
      <w:bookmarkEnd w:id="4373"/>
      <w:bookmarkEnd w:id="4374"/>
    </w:p>
    <w:p w14:paraId="08254BA3" w14:textId="77777777" w:rsidR="00FF68ED" w:rsidRPr="00E11EA5" w:rsidRDefault="00FF68ED" w:rsidP="00FF68ED">
      <w:pPr>
        <w:pStyle w:val="Heading3"/>
      </w:pPr>
      <w:bookmarkStart w:id="4375" w:name="_Toc21086639"/>
      <w:bookmarkStart w:id="4376" w:name="_Toc29769098"/>
      <w:bookmarkStart w:id="4377" w:name="_Toc37430408"/>
      <w:bookmarkStart w:id="4378" w:name="_Toc43739511"/>
      <w:bookmarkStart w:id="4379" w:name="_Toc46347272"/>
      <w:bookmarkStart w:id="4380" w:name="_Toc53166211"/>
      <w:bookmarkStart w:id="4381" w:name="_Toc53166906"/>
      <w:bookmarkStart w:id="4382" w:name="_Toc53167600"/>
      <w:r w:rsidRPr="00E11EA5">
        <w:t>13.2.1</w:t>
      </w:r>
      <w:r w:rsidRPr="00E11EA5">
        <w:tab/>
        <w:t>General</w:t>
      </w:r>
      <w:bookmarkEnd w:id="4375"/>
      <w:bookmarkEnd w:id="4376"/>
      <w:bookmarkEnd w:id="4377"/>
      <w:bookmarkEnd w:id="4378"/>
      <w:bookmarkEnd w:id="4379"/>
      <w:bookmarkEnd w:id="4380"/>
      <w:bookmarkEnd w:id="4381"/>
      <w:bookmarkEnd w:id="4382"/>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4383" w:name="_Toc37430409"/>
      <w:bookmarkStart w:id="4384" w:name="_Toc43739512"/>
      <w:bookmarkStart w:id="4385" w:name="_Toc46347273"/>
      <w:bookmarkStart w:id="4386" w:name="_Toc53166212"/>
      <w:bookmarkStart w:id="4387" w:name="_Toc53166907"/>
      <w:bookmarkStart w:id="4388" w:name="_Toc53167601"/>
      <w:r w:rsidRPr="00E11EA5">
        <w:t>13.2.2</w:t>
      </w:r>
      <w:r w:rsidRPr="00E11EA5">
        <w:tab/>
        <w:t>General chamber</w:t>
      </w:r>
      <w:bookmarkEnd w:id="4383"/>
      <w:bookmarkEnd w:id="4384"/>
      <w:bookmarkEnd w:id="4385"/>
      <w:bookmarkEnd w:id="4386"/>
      <w:bookmarkEnd w:id="4387"/>
      <w:bookmarkEnd w:id="4388"/>
    </w:p>
    <w:p w14:paraId="1793B7B7" w14:textId="77777777" w:rsidR="00FF68ED" w:rsidRPr="00E11EA5" w:rsidRDefault="00FF68ED" w:rsidP="00FF68ED">
      <w:pPr>
        <w:pStyle w:val="Heading4"/>
        <w:rPr>
          <w:lang w:eastAsia="sv-SE"/>
        </w:rPr>
      </w:pPr>
      <w:bookmarkStart w:id="4389" w:name="_Toc37430410"/>
      <w:bookmarkStart w:id="4390" w:name="_Toc43739513"/>
      <w:bookmarkStart w:id="4391" w:name="_Toc46347274"/>
      <w:bookmarkStart w:id="4392" w:name="_Toc53166213"/>
      <w:bookmarkStart w:id="4393" w:name="_Toc53166908"/>
      <w:bookmarkStart w:id="4394" w:name="_Toc53167602"/>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4389"/>
      <w:bookmarkEnd w:id="4390"/>
      <w:bookmarkEnd w:id="4391"/>
      <w:bookmarkEnd w:id="4392"/>
      <w:bookmarkEnd w:id="4393"/>
      <w:bookmarkEnd w:id="4394"/>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4395" w:name="_Toc37430411"/>
      <w:bookmarkStart w:id="4396" w:name="_Toc43739514"/>
      <w:bookmarkStart w:id="4397" w:name="_Toc46347275"/>
      <w:bookmarkStart w:id="4398" w:name="_Toc53166214"/>
      <w:bookmarkStart w:id="4399" w:name="_Toc53166909"/>
      <w:bookmarkStart w:id="4400" w:name="_Toc53167603"/>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4395"/>
      <w:bookmarkEnd w:id="4396"/>
      <w:bookmarkEnd w:id="4397"/>
      <w:bookmarkEnd w:id="4398"/>
      <w:bookmarkEnd w:id="4399"/>
      <w:bookmarkEnd w:id="4400"/>
    </w:p>
    <w:p w14:paraId="0BF9A0BB" w14:textId="77777777" w:rsidR="00FF68ED" w:rsidRPr="00E11EA5" w:rsidRDefault="00FF68ED" w:rsidP="00FF68ED">
      <w:pPr>
        <w:pStyle w:val="Heading5"/>
      </w:pPr>
      <w:bookmarkStart w:id="4401" w:name="_Toc37430412"/>
      <w:bookmarkStart w:id="4402" w:name="_Toc43739515"/>
      <w:bookmarkStart w:id="4403" w:name="_Toc46347276"/>
      <w:bookmarkStart w:id="4404" w:name="_Toc53166215"/>
      <w:bookmarkStart w:id="4405" w:name="_Toc53166910"/>
      <w:bookmarkStart w:id="4406" w:name="_Toc53167604"/>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4401"/>
      <w:bookmarkEnd w:id="4402"/>
      <w:bookmarkEnd w:id="4403"/>
      <w:bookmarkEnd w:id="4404"/>
      <w:bookmarkEnd w:id="4405"/>
      <w:bookmarkEnd w:id="4406"/>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4407" w:name="_Toc37430413"/>
      <w:bookmarkStart w:id="4408" w:name="_Toc43739516"/>
      <w:bookmarkStart w:id="4409" w:name="_Toc46347277"/>
      <w:bookmarkStart w:id="4410" w:name="_Toc53166216"/>
      <w:bookmarkStart w:id="4411" w:name="_Toc53166911"/>
      <w:bookmarkStart w:id="4412" w:name="_Toc53167605"/>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4407"/>
      <w:bookmarkEnd w:id="4408"/>
      <w:bookmarkEnd w:id="4409"/>
      <w:bookmarkEnd w:id="4410"/>
      <w:bookmarkEnd w:id="4411"/>
      <w:bookmarkEnd w:id="4412"/>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4413" w:name="_Toc37430414"/>
      <w:bookmarkStart w:id="4414" w:name="_Toc43739517"/>
      <w:bookmarkStart w:id="4415" w:name="_Toc46347278"/>
      <w:bookmarkStart w:id="4416" w:name="_Toc53166217"/>
      <w:bookmarkStart w:id="4417" w:name="_Toc53166912"/>
      <w:bookmarkStart w:id="4418" w:name="_Toc53167606"/>
      <w:r w:rsidRPr="00E11EA5">
        <w:t>13</w:t>
      </w:r>
      <w:r w:rsidRPr="00E11EA5">
        <w:rPr>
          <w:lang w:eastAsia="sv-SE"/>
        </w:rPr>
        <w:t>.2.2.3</w:t>
      </w:r>
      <w:r w:rsidRPr="00E11EA5">
        <w:rPr>
          <w:lang w:eastAsia="sv-SE"/>
        </w:rPr>
        <w:tab/>
      </w:r>
      <w:r w:rsidRPr="00E11EA5">
        <w:t>MU value derivation, FR1</w:t>
      </w:r>
      <w:bookmarkEnd w:id="4413"/>
      <w:bookmarkEnd w:id="4414"/>
      <w:bookmarkEnd w:id="4415"/>
      <w:bookmarkEnd w:id="4416"/>
      <w:bookmarkEnd w:id="4417"/>
      <w:bookmarkEnd w:id="4418"/>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4419" w:name="_Toc37430415"/>
      <w:bookmarkStart w:id="4420" w:name="_Toc43739518"/>
      <w:bookmarkStart w:id="4421" w:name="_Toc46347279"/>
      <w:bookmarkStart w:id="4422" w:name="_Toc53166218"/>
      <w:bookmarkStart w:id="4423" w:name="_Toc53166913"/>
      <w:bookmarkStart w:id="4424" w:name="_Toc53167607"/>
      <w:r w:rsidRPr="00E11EA5">
        <w:t>13.2.3</w:t>
      </w:r>
      <w:r w:rsidRPr="00E11EA5">
        <w:tab/>
        <w:t>Maximum accepted test system uncertainty</w:t>
      </w:r>
      <w:bookmarkEnd w:id="4419"/>
      <w:bookmarkEnd w:id="4420"/>
      <w:bookmarkEnd w:id="4421"/>
      <w:bookmarkEnd w:id="4422"/>
      <w:bookmarkEnd w:id="4423"/>
      <w:bookmarkEnd w:id="4424"/>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4425" w:name="_Toc37430416"/>
      <w:bookmarkStart w:id="4426" w:name="_Toc43739519"/>
      <w:bookmarkStart w:id="4427" w:name="_Toc46347280"/>
      <w:bookmarkStart w:id="4428" w:name="_Toc53166219"/>
      <w:bookmarkStart w:id="4429" w:name="_Toc53166914"/>
      <w:bookmarkStart w:id="4430" w:name="_Toc53167608"/>
      <w:r w:rsidRPr="00E11EA5">
        <w:t>13.2.4</w:t>
      </w:r>
      <w:r w:rsidRPr="00E11EA5">
        <w:tab/>
      </w:r>
      <w:r w:rsidRPr="00E11EA5">
        <w:rPr>
          <w:lang w:eastAsia="zh-CN"/>
        </w:rPr>
        <w:t>Test Tolerance for OTA TX OFF power</w:t>
      </w:r>
      <w:bookmarkEnd w:id="4425"/>
      <w:bookmarkEnd w:id="4426"/>
      <w:bookmarkEnd w:id="4427"/>
      <w:bookmarkEnd w:id="4428"/>
      <w:bookmarkEnd w:id="4429"/>
      <w:bookmarkEnd w:id="4430"/>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4E95773A" w:rsidR="00FF68ED" w:rsidRPr="00E11EA5" w:rsidRDefault="00FF68ED" w:rsidP="00FF68ED">
      <w:pPr>
        <w:rPr>
          <w:lang w:eastAsia="ko-KR"/>
        </w:rPr>
      </w:pPr>
      <w:r w:rsidRPr="00E11EA5">
        <w:rPr>
          <w:lang w:eastAsia="ko-KR"/>
        </w:rPr>
        <w:t xml:space="preserve">An overview of the TT values for all the requirements is captured in </w:t>
      </w:r>
      <w:r w:rsidR="00AB4B46">
        <w:rPr>
          <w:lang w:eastAsia="ko-KR"/>
        </w:rPr>
        <w:t>clause 18</w:t>
      </w:r>
      <w:r w:rsidRPr="00E11EA5">
        <w:rPr>
          <w:lang w:eastAsia="ko-KR"/>
        </w:rPr>
        <w:t>.</w:t>
      </w:r>
    </w:p>
    <w:p w14:paraId="6B28EAFA" w14:textId="77777777" w:rsidR="00FF68ED" w:rsidRPr="00E11EA5" w:rsidRDefault="00FF68ED" w:rsidP="00FF68ED">
      <w:pPr>
        <w:pStyle w:val="Heading2"/>
        <w:rPr>
          <w:lang w:val="en-US"/>
        </w:rPr>
      </w:pPr>
      <w:bookmarkStart w:id="4431" w:name="_Toc21086655"/>
      <w:bookmarkStart w:id="4432" w:name="_Toc29769114"/>
      <w:bookmarkStart w:id="4433" w:name="_Toc31837680"/>
      <w:bookmarkStart w:id="4434" w:name="_Toc37430417"/>
      <w:bookmarkStart w:id="4435" w:name="_Toc43739520"/>
      <w:bookmarkStart w:id="4436" w:name="_Toc46347281"/>
      <w:bookmarkStart w:id="4437" w:name="_Toc53166220"/>
      <w:bookmarkStart w:id="4438" w:name="_Toc53166915"/>
      <w:bookmarkStart w:id="4439" w:name="_Toc53167609"/>
      <w:r w:rsidRPr="00E11EA5">
        <w:t>1</w:t>
      </w:r>
      <w:r w:rsidRPr="00E11EA5">
        <w:rPr>
          <w:lang w:val="en-US"/>
        </w:rPr>
        <w:t>3</w:t>
      </w:r>
      <w:r w:rsidRPr="00E11EA5">
        <w:t>.3</w:t>
      </w:r>
      <w:r w:rsidRPr="00E11EA5">
        <w:tab/>
        <w:t>OTA co-location spurious emissions</w:t>
      </w:r>
      <w:bookmarkEnd w:id="4431"/>
      <w:bookmarkEnd w:id="4432"/>
      <w:bookmarkEnd w:id="4433"/>
      <w:bookmarkEnd w:id="4434"/>
      <w:bookmarkEnd w:id="4435"/>
      <w:bookmarkEnd w:id="4436"/>
      <w:bookmarkEnd w:id="4437"/>
      <w:bookmarkEnd w:id="4438"/>
      <w:bookmarkEnd w:id="4439"/>
    </w:p>
    <w:p w14:paraId="1BCB64B8" w14:textId="77777777" w:rsidR="00FF68ED" w:rsidRPr="00E11EA5" w:rsidRDefault="00FF68ED" w:rsidP="00FF68ED">
      <w:pPr>
        <w:pStyle w:val="Heading3"/>
      </w:pPr>
      <w:bookmarkStart w:id="4440" w:name="_Toc21086656"/>
      <w:bookmarkStart w:id="4441" w:name="_Toc29769115"/>
      <w:bookmarkStart w:id="4442" w:name="_Toc31837681"/>
      <w:bookmarkStart w:id="4443" w:name="_Toc37430418"/>
      <w:bookmarkStart w:id="4444" w:name="_Toc43739521"/>
      <w:bookmarkStart w:id="4445" w:name="_Toc46347282"/>
      <w:bookmarkStart w:id="4446" w:name="_Toc53166221"/>
      <w:bookmarkStart w:id="4447" w:name="_Toc53166916"/>
      <w:bookmarkStart w:id="4448" w:name="_Toc53167610"/>
      <w:r w:rsidRPr="00E11EA5">
        <w:t>13.3.1</w:t>
      </w:r>
      <w:r w:rsidRPr="00E11EA5">
        <w:tab/>
        <w:t>General</w:t>
      </w:r>
      <w:bookmarkEnd w:id="4440"/>
      <w:bookmarkEnd w:id="4441"/>
      <w:bookmarkEnd w:id="4442"/>
      <w:bookmarkEnd w:id="4443"/>
      <w:bookmarkEnd w:id="4444"/>
      <w:bookmarkEnd w:id="4445"/>
      <w:bookmarkEnd w:id="4446"/>
      <w:bookmarkEnd w:id="4447"/>
      <w:bookmarkEnd w:id="4448"/>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4449" w:name="_Toc21086657"/>
      <w:bookmarkStart w:id="4450" w:name="_Toc29769116"/>
      <w:bookmarkStart w:id="4451" w:name="_Toc32332547"/>
      <w:bookmarkStart w:id="4452" w:name="_Toc37430419"/>
      <w:bookmarkStart w:id="4453" w:name="_Toc43739522"/>
      <w:bookmarkStart w:id="4454" w:name="_Toc46347283"/>
      <w:bookmarkStart w:id="4455" w:name="_Toc53166222"/>
      <w:bookmarkStart w:id="4456" w:name="_Toc53166917"/>
      <w:bookmarkStart w:id="4457" w:name="_Toc53167611"/>
      <w:r w:rsidRPr="00E11EA5">
        <w:t>13.</w:t>
      </w:r>
      <w:r w:rsidRPr="00E11EA5">
        <w:rPr>
          <w:lang w:val="en-US"/>
        </w:rPr>
        <w:t>3</w:t>
      </w:r>
      <w:r w:rsidRPr="00E11EA5">
        <w:t>.2</w:t>
      </w:r>
      <w:r w:rsidRPr="00E11EA5">
        <w:tab/>
        <w:t>Indoor Anechoic Chamber</w:t>
      </w:r>
      <w:bookmarkEnd w:id="4449"/>
      <w:bookmarkEnd w:id="4450"/>
      <w:bookmarkEnd w:id="4451"/>
      <w:bookmarkEnd w:id="4452"/>
      <w:bookmarkEnd w:id="4453"/>
      <w:bookmarkEnd w:id="4454"/>
      <w:bookmarkEnd w:id="4455"/>
      <w:bookmarkEnd w:id="4456"/>
      <w:bookmarkEnd w:id="4457"/>
    </w:p>
    <w:p w14:paraId="296E93EA" w14:textId="77777777" w:rsidR="00FF68ED" w:rsidRPr="00E11EA5" w:rsidRDefault="00FF68ED" w:rsidP="00FF68ED">
      <w:pPr>
        <w:pStyle w:val="Heading4"/>
        <w:rPr>
          <w:lang w:eastAsia="sv-SE"/>
        </w:rPr>
      </w:pPr>
      <w:bookmarkStart w:id="4458" w:name="_Toc32332548"/>
      <w:bookmarkStart w:id="4459" w:name="_Toc37430420"/>
      <w:bookmarkStart w:id="4460" w:name="_Toc43739523"/>
      <w:bookmarkStart w:id="4461" w:name="_Toc46347284"/>
      <w:bookmarkStart w:id="4462" w:name="_Toc53166223"/>
      <w:bookmarkStart w:id="4463" w:name="_Toc53166918"/>
      <w:bookmarkStart w:id="4464" w:name="_Toc53167612"/>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4458"/>
      <w:bookmarkEnd w:id="4459"/>
      <w:bookmarkEnd w:id="4460"/>
      <w:bookmarkEnd w:id="4461"/>
      <w:bookmarkEnd w:id="4462"/>
      <w:bookmarkEnd w:id="4463"/>
      <w:bookmarkEnd w:id="4464"/>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4465" w:name="_Toc32332549"/>
      <w:bookmarkStart w:id="4466" w:name="_Toc37430421"/>
      <w:bookmarkStart w:id="4467" w:name="_Toc43739524"/>
      <w:bookmarkStart w:id="4468" w:name="_Toc46347285"/>
      <w:bookmarkStart w:id="4469" w:name="_Toc53166224"/>
      <w:bookmarkStart w:id="4470" w:name="_Toc53166919"/>
      <w:bookmarkStart w:id="4471" w:name="_Toc53167613"/>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4465"/>
      <w:bookmarkEnd w:id="4466"/>
      <w:bookmarkEnd w:id="4467"/>
      <w:bookmarkEnd w:id="4468"/>
      <w:bookmarkEnd w:id="4469"/>
      <w:bookmarkEnd w:id="4470"/>
      <w:bookmarkEnd w:id="4471"/>
    </w:p>
    <w:p w14:paraId="686887C4" w14:textId="77777777" w:rsidR="00FF68ED" w:rsidRPr="00E11EA5" w:rsidRDefault="00FF68ED" w:rsidP="00FF68ED">
      <w:pPr>
        <w:pStyle w:val="Heading5"/>
      </w:pPr>
      <w:bookmarkStart w:id="4472" w:name="_Toc32332550"/>
      <w:bookmarkStart w:id="4473" w:name="_Toc37430422"/>
      <w:bookmarkStart w:id="4474" w:name="_Toc43739525"/>
      <w:bookmarkStart w:id="4475" w:name="_Toc46347286"/>
      <w:bookmarkStart w:id="4476" w:name="_Toc53166225"/>
      <w:bookmarkStart w:id="4477" w:name="_Toc53166920"/>
      <w:bookmarkStart w:id="4478" w:name="_Toc53167614"/>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4472"/>
      <w:bookmarkEnd w:id="4473"/>
      <w:bookmarkEnd w:id="4474"/>
      <w:bookmarkEnd w:id="4475"/>
      <w:bookmarkEnd w:id="4476"/>
      <w:bookmarkEnd w:id="4477"/>
      <w:bookmarkEnd w:id="4478"/>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4479" w:name="_Toc32332551"/>
      <w:bookmarkStart w:id="4480" w:name="_Toc37430423"/>
      <w:bookmarkStart w:id="4481" w:name="_Toc43739526"/>
      <w:bookmarkStart w:id="4482" w:name="_Toc46347287"/>
      <w:bookmarkStart w:id="4483" w:name="_Toc53166226"/>
      <w:bookmarkStart w:id="4484" w:name="_Toc53166921"/>
      <w:bookmarkStart w:id="4485" w:name="_Toc53167615"/>
      <w:r w:rsidRPr="00E11EA5">
        <w:rPr>
          <w:lang w:eastAsia="sv-SE"/>
        </w:rPr>
        <w:t>13.3.2.2.2</w:t>
      </w:r>
      <w:r w:rsidRPr="00E11EA5">
        <w:rPr>
          <w:lang w:eastAsia="sv-SE"/>
        </w:rPr>
        <w:tab/>
        <w:t>Stage 2: BS measurement</w:t>
      </w:r>
      <w:bookmarkEnd w:id="4479"/>
      <w:bookmarkEnd w:id="4480"/>
      <w:bookmarkEnd w:id="4481"/>
      <w:bookmarkEnd w:id="4482"/>
      <w:bookmarkEnd w:id="4483"/>
      <w:bookmarkEnd w:id="4484"/>
      <w:bookmarkEnd w:id="4485"/>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4486" w:name="_Toc32332552"/>
      <w:bookmarkStart w:id="4487" w:name="_Toc37430424"/>
      <w:bookmarkStart w:id="4488" w:name="_Toc43739527"/>
      <w:bookmarkStart w:id="4489" w:name="_Toc46347288"/>
      <w:bookmarkStart w:id="4490" w:name="_Toc53166227"/>
      <w:bookmarkStart w:id="4491" w:name="_Toc53166922"/>
      <w:bookmarkStart w:id="4492" w:name="_Toc53167616"/>
      <w:r w:rsidRPr="00E11EA5">
        <w:lastRenderedPageBreak/>
        <w:t>13</w:t>
      </w:r>
      <w:r w:rsidRPr="00E11EA5">
        <w:rPr>
          <w:lang w:eastAsia="sv-SE"/>
        </w:rPr>
        <w:t>.3.2.3</w:t>
      </w:r>
      <w:r w:rsidRPr="00E11EA5">
        <w:rPr>
          <w:lang w:eastAsia="sv-SE"/>
        </w:rPr>
        <w:tab/>
      </w:r>
      <w:r w:rsidRPr="00E11EA5">
        <w:t>MU value derivation, FR1</w:t>
      </w:r>
      <w:bookmarkEnd w:id="4486"/>
      <w:bookmarkEnd w:id="4487"/>
      <w:bookmarkEnd w:id="4488"/>
      <w:bookmarkEnd w:id="4489"/>
      <w:bookmarkEnd w:id="4490"/>
      <w:bookmarkEnd w:id="4491"/>
      <w:bookmarkEnd w:id="4492"/>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4493" w:name="_Toc31837688"/>
      <w:bookmarkStart w:id="4494" w:name="_Toc21086664"/>
      <w:bookmarkStart w:id="4495"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4496" w:name="_Toc32332565"/>
      <w:bookmarkStart w:id="4497" w:name="_Toc37430425"/>
      <w:bookmarkStart w:id="4498" w:name="_Toc43739528"/>
      <w:bookmarkStart w:id="4499" w:name="_Toc46347289"/>
      <w:bookmarkStart w:id="4500" w:name="_Toc53166228"/>
      <w:bookmarkStart w:id="4501" w:name="_Toc53166923"/>
      <w:bookmarkStart w:id="4502" w:name="_Toc53167617"/>
      <w:bookmarkEnd w:id="4493"/>
      <w:bookmarkEnd w:id="4494"/>
      <w:bookmarkEnd w:id="4495"/>
      <w:r w:rsidRPr="00E11EA5">
        <w:t>13.3.3</w:t>
      </w:r>
      <w:r w:rsidRPr="00E11EA5">
        <w:tab/>
        <w:t>Maximum accepted test system uncertainty</w:t>
      </w:r>
      <w:bookmarkEnd w:id="4496"/>
      <w:bookmarkEnd w:id="4497"/>
      <w:bookmarkEnd w:id="4498"/>
      <w:bookmarkEnd w:id="4499"/>
      <w:bookmarkEnd w:id="4500"/>
      <w:bookmarkEnd w:id="4501"/>
      <w:bookmarkEnd w:id="4502"/>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4503" w:name="_Toc32332566"/>
      <w:bookmarkStart w:id="4504" w:name="_Toc37430426"/>
      <w:bookmarkStart w:id="4505" w:name="_Toc43739529"/>
      <w:bookmarkStart w:id="4506" w:name="_Toc46347290"/>
      <w:bookmarkStart w:id="4507" w:name="_Toc53166229"/>
      <w:bookmarkStart w:id="4508" w:name="_Toc53166924"/>
      <w:bookmarkStart w:id="4509" w:name="_Toc53167618"/>
      <w:r w:rsidRPr="00E11EA5">
        <w:t>13.3.4</w:t>
      </w:r>
      <w:r w:rsidRPr="00E11EA5">
        <w:tab/>
      </w:r>
      <w:r w:rsidRPr="00E11EA5">
        <w:rPr>
          <w:lang w:eastAsia="zh-CN"/>
        </w:rPr>
        <w:t>Test Tolerance co-location spurious emissions</w:t>
      </w:r>
      <w:bookmarkEnd w:id="4503"/>
      <w:bookmarkEnd w:id="4504"/>
      <w:bookmarkEnd w:id="4505"/>
      <w:bookmarkEnd w:id="4506"/>
      <w:bookmarkEnd w:id="4507"/>
      <w:bookmarkEnd w:id="4508"/>
      <w:bookmarkEnd w:id="4509"/>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570BD006" w:rsidR="00FF68ED" w:rsidRPr="00E11EA5" w:rsidRDefault="00AB4B46" w:rsidP="00FF68ED">
      <w:pPr>
        <w:rPr>
          <w:lang w:eastAsia="ko-KR"/>
        </w:rPr>
      </w:pPr>
      <w:r w:rsidRPr="00E11EA5">
        <w:rPr>
          <w:lang w:eastAsia="ko-KR"/>
        </w:rPr>
        <w:t xml:space="preserve">An overview of the TT values for all the requirements is captured in </w:t>
      </w:r>
      <w:r>
        <w:rPr>
          <w:lang w:eastAsia="ko-KR"/>
        </w:rPr>
        <w:t>clause 18</w:t>
      </w:r>
      <w:r w:rsidR="00FF68ED" w:rsidRPr="00E11EA5">
        <w:rPr>
          <w:lang w:eastAsia="ko-KR"/>
        </w:rPr>
        <w:t>.</w:t>
      </w:r>
    </w:p>
    <w:p w14:paraId="0E2D78E4" w14:textId="77777777" w:rsidR="00FF68ED" w:rsidRPr="00E11EA5" w:rsidRDefault="00FF68ED" w:rsidP="00FF68ED">
      <w:pPr>
        <w:pStyle w:val="Heading2"/>
        <w:rPr>
          <w:lang w:eastAsia="ja-JP"/>
        </w:rPr>
      </w:pPr>
      <w:bookmarkStart w:id="4510" w:name="_Toc21086672"/>
      <w:bookmarkStart w:id="4511" w:name="_Toc29769131"/>
      <w:bookmarkStart w:id="4512" w:name="_Toc32332567"/>
      <w:bookmarkStart w:id="4513" w:name="_Toc37430427"/>
      <w:bookmarkStart w:id="4514" w:name="_Toc43739530"/>
      <w:bookmarkStart w:id="4515" w:name="_Toc46347291"/>
      <w:bookmarkStart w:id="4516" w:name="_Toc53166230"/>
      <w:bookmarkStart w:id="4517" w:name="_Toc53166925"/>
      <w:bookmarkStart w:id="4518" w:name="_Toc53167619"/>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4510"/>
      <w:bookmarkEnd w:id="4511"/>
      <w:bookmarkEnd w:id="4512"/>
      <w:bookmarkEnd w:id="4513"/>
      <w:bookmarkEnd w:id="4514"/>
      <w:bookmarkEnd w:id="4515"/>
      <w:bookmarkEnd w:id="4516"/>
      <w:bookmarkEnd w:id="4517"/>
      <w:bookmarkEnd w:id="4518"/>
    </w:p>
    <w:p w14:paraId="0183800C" w14:textId="77777777" w:rsidR="00FF68ED" w:rsidRPr="00E11EA5" w:rsidRDefault="00FF68ED" w:rsidP="00FF68ED">
      <w:pPr>
        <w:pStyle w:val="Heading3"/>
        <w:rPr>
          <w:lang w:eastAsia="ja-JP"/>
        </w:rPr>
      </w:pPr>
      <w:bookmarkStart w:id="4519" w:name="_Toc21086673"/>
      <w:bookmarkStart w:id="4520" w:name="_Toc29769132"/>
      <w:bookmarkStart w:id="4521" w:name="_Toc32332568"/>
      <w:bookmarkStart w:id="4522" w:name="_Toc37430428"/>
      <w:bookmarkStart w:id="4523" w:name="_Toc43739531"/>
      <w:bookmarkStart w:id="4524" w:name="_Toc46347292"/>
      <w:bookmarkStart w:id="4525" w:name="_Toc53166231"/>
      <w:bookmarkStart w:id="4526" w:name="_Toc53166926"/>
      <w:bookmarkStart w:id="4527" w:name="_Toc53167620"/>
      <w:r w:rsidRPr="00E11EA5">
        <w:rPr>
          <w:rFonts w:hint="eastAsia"/>
          <w:lang w:eastAsia="ja-JP"/>
        </w:rPr>
        <w:t>1</w:t>
      </w:r>
      <w:r w:rsidRPr="00E11EA5">
        <w:rPr>
          <w:lang w:eastAsia="ja-JP"/>
        </w:rPr>
        <w:t>3.4.1</w:t>
      </w:r>
      <w:r w:rsidRPr="00E11EA5">
        <w:rPr>
          <w:lang w:eastAsia="ja-JP"/>
        </w:rPr>
        <w:tab/>
        <w:t>General</w:t>
      </w:r>
      <w:bookmarkEnd w:id="4519"/>
      <w:bookmarkEnd w:id="4520"/>
      <w:bookmarkEnd w:id="4521"/>
      <w:bookmarkEnd w:id="4522"/>
      <w:bookmarkEnd w:id="4523"/>
      <w:bookmarkEnd w:id="4524"/>
      <w:bookmarkEnd w:id="4525"/>
      <w:bookmarkEnd w:id="4526"/>
      <w:bookmarkEnd w:id="4527"/>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4528" w:name="_Toc31837716"/>
      <w:bookmarkStart w:id="4529" w:name="_Toc37430429"/>
      <w:bookmarkStart w:id="4530" w:name="_Toc43739532"/>
      <w:bookmarkStart w:id="4531" w:name="_Toc46347293"/>
      <w:bookmarkStart w:id="4532" w:name="_Toc31837718"/>
      <w:bookmarkStart w:id="4533" w:name="_Toc53166232"/>
      <w:bookmarkStart w:id="4534" w:name="_Toc53166927"/>
      <w:bookmarkStart w:id="4535" w:name="_Toc53167621"/>
      <w:r w:rsidRPr="00E11EA5">
        <w:t>13.4.2</w:t>
      </w:r>
      <w:r w:rsidRPr="00E11EA5">
        <w:tab/>
        <w:t>General chamber</w:t>
      </w:r>
      <w:bookmarkEnd w:id="4528"/>
      <w:bookmarkEnd w:id="4529"/>
      <w:bookmarkEnd w:id="4530"/>
      <w:bookmarkEnd w:id="4531"/>
      <w:bookmarkEnd w:id="4533"/>
      <w:bookmarkEnd w:id="4534"/>
      <w:bookmarkEnd w:id="4535"/>
    </w:p>
    <w:p w14:paraId="05FBBEDA" w14:textId="77777777" w:rsidR="00FF68ED" w:rsidRPr="00E11EA5" w:rsidRDefault="00FF68ED" w:rsidP="00FF68ED">
      <w:pPr>
        <w:pStyle w:val="Heading4"/>
        <w:rPr>
          <w:lang w:eastAsia="sv-SE"/>
        </w:rPr>
      </w:pPr>
      <w:bookmarkStart w:id="4536" w:name="_Toc31837717"/>
      <w:bookmarkStart w:id="4537" w:name="_Toc37430430"/>
      <w:bookmarkStart w:id="4538" w:name="_Toc43739533"/>
      <w:bookmarkStart w:id="4539" w:name="_Toc46347294"/>
      <w:bookmarkStart w:id="4540" w:name="_Toc53166233"/>
      <w:bookmarkStart w:id="4541" w:name="_Toc53166928"/>
      <w:bookmarkStart w:id="4542" w:name="_Toc53167622"/>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4536"/>
      <w:bookmarkEnd w:id="4537"/>
      <w:bookmarkEnd w:id="4538"/>
      <w:bookmarkEnd w:id="4539"/>
      <w:bookmarkEnd w:id="4540"/>
      <w:bookmarkEnd w:id="4541"/>
      <w:bookmarkEnd w:id="4542"/>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4543" w:name="_Toc32332571"/>
      <w:bookmarkStart w:id="4544" w:name="_Toc37430431"/>
      <w:bookmarkStart w:id="4545" w:name="_Toc43739534"/>
      <w:bookmarkStart w:id="4546" w:name="_Toc46347295"/>
      <w:bookmarkStart w:id="4547" w:name="_Toc53166234"/>
      <w:bookmarkStart w:id="4548" w:name="_Toc53166929"/>
      <w:bookmarkStart w:id="4549" w:name="_Toc53167623"/>
      <w:bookmarkEnd w:id="4532"/>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4543"/>
      <w:bookmarkEnd w:id="4544"/>
      <w:bookmarkEnd w:id="4545"/>
      <w:bookmarkEnd w:id="4546"/>
      <w:bookmarkEnd w:id="4547"/>
      <w:bookmarkEnd w:id="4548"/>
      <w:bookmarkEnd w:id="4549"/>
    </w:p>
    <w:p w14:paraId="76C9955F" w14:textId="77777777" w:rsidR="00FF68ED" w:rsidRPr="00E11EA5" w:rsidRDefault="00FF68ED" w:rsidP="00FF68ED">
      <w:pPr>
        <w:pStyle w:val="Heading5"/>
      </w:pPr>
      <w:bookmarkStart w:id="4550" w:name="_Toc32332572"/>
      <w:bookmarkStart w:id="4551" w:name="_Toc37430432"/>
      <w:bookmarkStart w:id="4552" w:name="_Toc43739535"/>
      <w:bookmarkStart w:id="4553" w:name="_Toc46347296"/>
      <w:bookmarkStart w:id="4554" w:name="_Toc53166235"/>
      <w:bookmarkStart w:id="4555" w:name="_Toc53166930"/>
      <w:bookmarkStart w:id="4556" w:name="_Toc53167624"/>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4550"/>
      <w:bookmarkEnd w:id="4551"/>
      <w:bookmarkEnd w:id="4552"/>
      <w:bookmarkEnd w:id="4553"/>
      <w:bookmarkEnd w:id="4554"/>
      <w:bookmarkEnd w:id="4555"/>
      <w:bookmarkEnd w:id="4556"/>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4557" w:name="_Toc32332573"/>
      <w:bookmarkStart w:id="4558" w:name="_Toc37430433"/>
      <w:bookmarkStart w:id="4559" w:name="_Toc43739536"/>
      <w:bookmarkStart w:id="4560" w:name="_Toc46347297"/>
      <w:bookmarkStart w:id="4561" w:name="_Toc53166236"/>
      <w:bookmarkStart w:id="4562" w:name="_Toc53166931"/>
      <w:bookmarkStart w:id="4563" w:name="_Toc53167625"/>
      <w:r w:rsidRPr="00E11EA5">
        <w:rPr>
          <w:lang w:eastAsia="sv-SE"/>
        </w:rPr>
        <w:t>13.4.2.2.2</w:t>
      </w:r>
      <w:r w:rsidRPr="00E11EA5">
        <w:rPr>
          <w:lang w:eastAsia="sv-SE"/>
        </w:rPr>
        <w:tab/>
        <w:t>Stage 2: BS measurement</w:t>
      </w:r>
      <w:bookmarkEnd w:id="4557"/>
      <w:bookmarkEnd w:id="4558"/>
      <w:bookmarkEnd w:id="4559"/>
      <w:bookmarkEnd w:id="4560"/>
      <w:bookmarkEnd w:id="4561"/>
      <w:bookmarkEnd w:id="4562"/>
      <w:bookmarkEnd w:id="4563"/>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4564" w:name="_Toc32332574"/>
      <w:bookmarkStart w:id="4565" w:name="_Toc37430434"/>
      <w:bookmarkStart w:id="4566" w:name="_Toc43739537"/>
      <w:bookmarkStart w:id="4567" w:name="_Toc46347298"/>
      <w:bookmarkStart w:id="4568" w:name="_Toc53166237"/>
      <w:bookmarkStart w:id="4569" w:name="_Toc53166932"/>
      <w:bookmarkStart w:id="4570" w:name="_Toc53167626"/>
      <w:r w:rsidRPr="00E11EA5">
        <w:t>13</w:t>
      </w:r>
      <w:r w:rsidRPr="00E11EA5">
        <w:rPr>
          <w:lang w:eastAsia="sv-SE"/>
        </w:rPr>
        <w:t>.4.2.3</w:t>
      </w:r>
      <w:r w:rsidRPr="00E11EA5">
        <w:rPr>
          <w:lang w:eastAsia="sv-SE"/>
        </w:rPr>
        <w:tab/>
      </w:r>
      <w:r w:rsidRPr="00E11EA5">
        <w:t>MU value derivation, FR1</w:t>
      </w:r>
      <w:bookmarkEnd w:id="4564"/>
      <w:bookmarkEnd w:id="4565"/>
      <w:bookmarkEnd w:id="4566"/>
      <w:bookmarkEnd w:id="4567"/>
      <w:bookmarkEnd w:id="4568"/>
      <w:bookmarkEnd w:id="4569"/>
      <w:bookmarkEnd w:id="4570"/>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4571" w:name="_Toc32332592"/>
      <w:bookmarkStart w:id="4572" w:name="_Toc37430435"/>
      <w:bookmarkStart w:id="4573" w:name="_Toc43739538"/>
      <w:bookmarkStart w:id="4574" w:name="_Toc46347299"/>
      <w:bookmarkStart w:id="4575" w:name="_Toc53166238"/>
      <w:bookmarkStart w:id="4576" w:name="_Toc53166933"/>
      <w:bookmarkStart w:id="4577" w:name="_Toc53167627"/>
      <w:r w:rsidRPr="00E11EA5">
        <w:t>13.4.3</w:t>
      </w:r>
      <w:r w:rsidRPr="00E11EA5">
        <w:tab/>
        <w:t>Maximum accepted test system uncertainty</w:t>
      </w:r>
      <w:bookmarkEnd w:id="4571"/>
      <w:bookmarkEnd w:id="4572"/>
      <w:bookmarkEnd w:id="4573"/>
      <w:bookmarkEnd w:id="4574"/>
      <w:bookmarkEnd w:id="4575"/>
      <w:bookmarkEnd w:id="4576"/>
      <w:bookmarkEnd w:id="4577"/>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4578" w:name="_Toc32332593"/>
      <w:bookmarkStart w:id="4579" w:name="_Toc37430436"/>
      <w:bookmarkStart w:id="4580" w:name="_Toc43739539"/>
      <w:bookmarkStart w:id="4581" w:name="_Toc46347300"/>
      <w:bookmarkStart w:id="4582" w:name="_Toc53166239"/>
      <w:bookmarkStart w:id="4583" w:name="_Toc53166934"/>
      <w:bookmarkStart w:id="4584" w:name="_Toc53167628"/>
      <w:r w:rsidRPr="00E11EA5">
        <w:t>13.4.4</w:t>
      </w:r>
      <w:r w:rsidRPr="00E11EA5">
        <w:tab/>
      </w:r>
      <w:r w:rsidRPr="00E11EA5">
        <w:rPr>
          <w:lang w:eastAsia="zh-CN"/>
        </w:rPr>
        <w:t>Test Tolerance co-location spurious emissions</w:t>
      </w:r>
      <w:bookmarkEnd w:id="4578"/>
      <w:bookmarkEnd w:id="4579"/>
      <w:bookmarkEnd w:id="4580"/>
      <w:bookmarkEnd w:id="4581"/>
      <w:bookmarkEnd w:id="4582"/>
      <w:bookmarkEnd w:id="4583"/>
      <w:bookmarkEnd w:id="4584"/>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4585" w:name="_Toc21086696"/>
      <w:bookmarkStart w:id="4586" w:name="_Toc29769155"/>
      <w:bookmarkStart w:id="4587" w:name="_Toc31837729"/>
      <w:bookmarkStart w:id="4588" w:name="_Toc37430437"/>
      <w:bookmarkStart w:id="4589" w:name="_Toc43739540"/>
      <w:bookmarkStart w:id="4590" w:name="_Toc46347301"/>
      <w:bookmarkStart w:id="4591" w:name="_Toc53166240"/>
      <w:bookmarkStart w:id="4592" w:name="_Toc53166935"/>
      <w:bookmarkStart w:id="4593" w:name="_Toc53167629"/>
      <w:r w:rsidRPr="00E11EA5">
        <w:t>1</w:t>
      </w:r>
      <w:r w:rsidRPr="00E11EA5">
        <w:rPr>
          <w:lang w:val="en-US"/>
        </w:rPr>
        <w:t>3</w:t>
      </w:r>
      <w:r w:rsidRPr="00E11EA5">
        <w:t>.5</w:t>
      </w:r>
      <w:r w:rsidRPr="00E11EA5">
        <w:tab/>
        <w:t>OTA co-location blocking</w:t>
      </w:r>
      <w:bookmarkEnd w:id="4585"/>
      <w:bookmarkEnd w:id="4586"/>
      <w:bookmarkEnd w:id="4587"/>
      <w:bookmarkEnd w:id="4588"/>
      <w:bookmarkEnd w:id="4589"/>
      <w:bookmarkEnd w:id="4590"/>
      <w:bookmarkEnd w:id="4591"/>
      <w:bookmarkEnd w:id="4592"/>
      <w:bookmarkEnd w:id="4593"/>
    </w:p>
    <w:p w14:paraId="799C7DD2" w14:textId="77777777" w:rsidR="00FF68ED" w:rsidRPr="00E11EA5" w:rsidRDefault="00FF68ED" w:rsidP="00FF68ED">
      <w:pPr>
        <w:pStyle w:val="Heading3"/>
      </w:pPr>
      <w:bookmarkStart w:id="4594" w:name="_Toc21086697"/>
      <w:bookmarkStart w:id="4595" w:name="_Toc29769156"/>
      <w:bookmarkStart w:id="4596" w:name="_Toc31837730"/>
      <w:bookmarkStart w:id="4597" w:name="_Toc37430438"/>
      <w:bookmarkStart w:id="4598" w:name="_Toc43739541"/>
      <w:bookmarkStart w:id="4599" w:name="_Toc46347302"/>
      <w:bookmarkStart w:id="4600" w:name="_Toc53166241"/>
      <w:bookmarkStart w:id="4601" w:name="_Toc53166936"/>
      <w:bookmarkStart w:id="4602" w:name="_Toc53167630"/>
      <w:r w:rsidRPr="00E11EA5">
        <w:t>13.5.1</w:t>
      </w:r>
      <w:r w:rsidRPr="00E11EA5">
        <w:tab/>
        <w:t>General</w:t>
      </w:r>
      <w:bookmarkEnd w:id="4594"/>
      <w:bookmarkEnd w:id="4595"/>
      <w:bookmarkEnd w:id="4596"/>
      <w:bookmarkEnd w:id="4597"/>
      <w:bookmarkEnd w:id="4598"/>
      <w:bookmarkEnd w:id="4599"/>
      <w:bookmarkEnd w:id="4600"/>
      <w:bookmarkEnd w:id="4601"/>
      <w:bookmarkEnd w:id="4602"/>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A15418"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4603" w:name="_Toc31837743"/>
      <w:bookmarkStart w:id="4604" w:name="_Toc37430439"/>
      <w:bookmarkStart w:id="4605" w:name="_Toc43739542"/>
      <w:bookmarkStart w:id="4606" w:name="_Toc46347303"/>
      <w:bookmarkStart w:id="4607" w:name="_Toc31837745"/>
      <w:bookmarkStart w:id="4608" w:name="_Hlk522803856"/>
      <w:bookmarkStart w:id="4609" w:name="_Toc53166242"/>
      <w:bookmarkStart w:id="4610" w:name="_Toc53166937"/>
      <w:bookmarkStart w:id="4611" w:name="_Toc53167631"/>
      <w:r w:rsidRPr="00E11EA5">
        <w:t>13.5.2</w:t>
      </w:r>
      <w:r w:rsidRPr="00E11EA5">
        <w:tab/>
        <w:t>General chamber</w:t>
      </w:r>
      <w:bookmarkEnd w:id="4603"/>
      <w:bookmarkEnd w:id="4604"/>
      <w:bookmarkEnd w:id="4605"/>
      <w:bookmarkEnd w:id="4606"/>
      <w:bookmarkEnd w:id="4609"/>
      <w:bookmarkEnd w:id="4610"/>
      <w:bookmarkEnd w:id="4611"/>
    </w:p>
    <w:p w14:paraId="5479F2A1" w14:textId="77777777" w:rsidR="00FF68ED" w:rsidRPr="00E11EA5" w:rsidRDefault="00FF68ED" w:rsidP="00FF68ED">
      <w:pPr>
        <w:pStyle w:val="Heading4"/>
        <w:rPr>
          <w:lang w:eastAsia="sv-SE"/>
        </w:rPr>
      </w:pPr>
      <w:bookmarkStart w:id="4612" w:name="_Toc31837744"/>
      <w:bookmarkStart w:id="4613" w:name="_Toc37430440"/>
      <w:bookmarkStart w:id="4614" w:name="_Toc43739543"/>
      <w:bookmarkStart w:id="4615" w:name="_Toc46347304"/>
      <w:bookmarkStart w:id="4616" w:name="_Toc53166243"/>
      <w:bookmarkStart w:id="4617" w:name="_Toc53166938"/>
      <w:bookmarkStart w:id="4618" w:name="_Toc53167632"/>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4612"/>
      <w:bookmarkEnd w:id="4613"/>
      <w:bookmarkEnd w:id="4614"/>
      <w:bookmarkEnd w:id="4615"/>
      <w:bookmarkEnd w:id="4616"/>
      <w:bookmarkEnd w:id="4617"/>
      <w:bookmarkEnd w:id="4618"/>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4619" w:name="_Toc32332598"/>
      <w:bookmarkStart w:id="4620" w:name="_Toc37430441"/>
      <w:bookmarkStart w:id="4621" w:name="_Toc43739544"/>
      <w:bookmarkStart w:id="4622" w:name="_Toc46347305"/>
      <w:bookmarkStart w:id="4623" w:name="_Toc53166244"/>
      <w:bookmarkStart w:id="4624" w:name="_Toc53166939"/>
      <w:bookmarkStart w:id="4625" w:name="_Toc53167633"/>
      <w:bookmarkEnd w:id="4607"/>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4619"/>
      <w:bookmarkEnd w:id="4620"/>
      <w:bookmarkEnd w:id="4621"/>
      <w:bookmarkEnd w:id="4622"/>
      <w:bookmarkEnd w:id="4623"/>
      <w:bookmarkEnd w:id="4624"/>
      <w:bookmarkEnd w:id="4625"/>
    </w:p>
    <w:p w14:paraId="7B6CEBFC" w14:textId="77777777" w:rsidR="00FF68ED" w:rsidRPr="00E11EA5" w:rsidRDefault="00FF68ED" w:rsidP="00FF68ED">
      <w:pPr>
        <w:pStyle w:val="Heading5"/>
      </w:pPr>
      <w:bookmarkStart w:id="4626" w:name="_Toc32332599"/>
      <w:bookmarkStart w:id="4627" w:name="_Toc37430442"/>
      <w:bookmarkStart w:id="4628" w:name="_Toc43739545"/>
      <w:bookmarkStart w:id="4629" w:name="_Toc46347306"/>
      <w:bookmarkStart w:id="4630" w:name="_Toc53166245"/>
      <w:bookmarkStart w:id="4631" w:name="_Toc53166940"/>
      <w:bookmarkStart w:id="4632" w:name="_Toc53167634"/>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4626"/>
      <w:bookmarkEnd w:id="4627"/>
      <w:bookmarkEnd w:id="4628"/>
      <w:bookmarkEnd w:id="4629"/>
      <w:bookmarkEnd w:id="4630"/>
      <w:bookmarkEnd w:id="4631"/>
      <w:bookmarkEnd w:id="4632"/>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4633" w:name="_Toc32332600"/>
      <w:bookmarkStart w:id="4634" w:name="_Toc37430443"/>
      <w:bookmarkStart w:id="4635" w:name="_Toc43739546"/>
      <w:bookmarkStart w:id="4636" w:name="_Toc46347307"/>
      <w:bookmarkStart w:id="4637" w:name="_Toc53166246"/>
      <w:bookmarkStart w:id="4638" w:name="_Toc53166941"/>
      <w:bookmarkStart w:id="4639" w:name="_Toc53167635"/>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4633"/>
      <w:bookmarkEnd w:id="4634"/>
      <w:bookmarkEnd w:id="4635"/>
      <w:bookmarkEnd w:id="4636"/>
      <w:bookmarkEnd w:id="4637"/>
      <w:bookmarkEnd w:id="4638"/>
      <w:bookmarkEnd w:id="4639"/>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651CA0">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4640" w:name="_Toc32332601"/>
      <w:bookmarkStart w:id="4641" w:name="_Toc37430444"/>
      <w:bookmarkStart w:id="4642" w:name="_Toc43739547"/>
      <w:bookmarkStart w:id="4643" w:name="_Toc46347308"/>
      <w:bookmarkStart w:id="4644" w:name="_Toc53166247"/>
      <w:bookmarkStart w:id="4645" w:name="_Toc53166942"/>
      <w:bookmarkStart w:id="4646" w:name="_Toc53167636"/>
      <w:r w:rsidRPr="00E11EA5">
        <w:t>13</w:t>
      </w:r>
      <w:r w:rsidRPr="00E11EA5">
        <w:rPr>
          <w:lang w:eastAsia="sv-SE"/>
        </w:rPr>
        <w:t>.5.2.3</w:t>
      </w:r>
      <w:r w:rsidRPr="00E11EA5">
        <w:rPr>
          <w:lang w:eastAsia="sv-SE"/>
        </w:rPr>
        <w:tab/>
      </w:r>
      <w:r w:rsidRPr="00E11EA5">
        <w:t>MU value derivation, FR1</w:t>
      </w:r>
      <w:bookmarkEnd w:id="4640"/>
      <w:bookmarkEnd w:id="4641"/>
      <w:bookmarkEnd w:id="4642"/>
      <w:bookmarkEnd w:id="4643"/>
      <w:bookmarkEnd w:id="4644"/>
      <w:bookmarkEnd w:id="4645"/>
      <w:bookmarkEnd w:id="4646"/>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4608"/>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4647"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4648" w:name="_Toc32332614"/>
      <w:bookmarkStart w:id="4649" w:name="_Toc37430445"/>
      <w:bookmarkStart w:id="4650" w:name="_Toc43739548"/>
      <w:bookmarkStart w:id="4651" w:name="_Toc46347309"/>
      <w:bookmarkStart w:id="4652" w:name="_Toc53166248"/>
      <w:bookmarkStart w:id="4653" w:name="_Toc53166943"/>
      <w:bookmarkStart w:id="4654" w:name="_Toc53167637"/>
      <w:bookmarkEnd w:id="4647"/>
      <w:r w:rsidRPr="00E11EA5">
        <w:t>13.5.3</w:t>
      </w:r>
      <w:r w:rsidRPr="00E11EA5">
        <w:tab/>
        <w:t>Maximum accepted test system uncertainty</w:t>
      </w:r>
      <w:bookmarkEnd w:id="4648"/>
      <w:bookmarkEnd w:id="4649"/>
      <w:bookmarkEnd w:id="4650"/>
      <w:bookmarkEnd w:id="4651"/>
      <w:bookmarkEnd w:id="4652"/>
      <w:bookmarkEnd w:id="4653"/>
      <w:bookmarkEnd w:id="4654"/>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7" type="#_x0000_t75" style="width:223.5pt;height:21.75pt" o:ole="">
            <v:imagedata r:id="rId176" o:title=""/>
          </v:shape>
          <o:OLEObject Type="Embed" ProgID="Equation.3" ShapeID="_x0000_i1077" DrawAspect="Content" ObjectID="_1663779188" r:id="rId177"/>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4655" w:name="_Toc32332615"/>
      <w:bookmarkStart w:id="4656" w:name="_Toc37430446"/>
      <w:bookmarkStart w:id="4657" w:name="_Toc43739549"/>
      <w:bookmarkStart w:id="4658" w:name="_Toc46347310"/>
      <w:bookmarkStart w:id="4659" w:name="_Toc53166249"/>
      <w:bookmarkStart w:id="4660" w:name="_Toc53166944"/>
      <w:bookmarkStart w:id="4661" w:name="_Toc53167638"/>
      <w:r w:rsidRPr="00E11EA5">
        <w:t>13.5.4</w:t>
      </w:r>
      <w:r w:rsidRPr="00E11EA5">
        <w:tab/>
      </w:r>
      <w:r w:rsidRPr="00E11EA5">
        <w:rPr>
          <w:lang w:eastAsia="zh-CN"/>
        </w:rPr>
        <w:t>Test Tolerance for OTA co-location blocking</w:t>
      </w:r>
      <w:bookmarkEnd w:id="4655"/>
      <w:bookmarkEnd w:id="4656"/>
      <w:bookmarkEnd w:id="4657"/>
      <w:bookmarkEnd w:id="4658"/>
      <w:bookmarkEnd w:id="4659"/>
      <w:bookmarkEnd w:id="4660"/>
      <w:bookmarkEnd w:id="4661"/>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4662" w:name="_Toc21086712"/>
      <w:bookmarkStart w:id="4663"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4664" w:name="_Toc21086713"/>
      <w:bookmarkStart w:id="4665" w:name="_Toc29769172"/>
      <w:bookmarkStart w:id="4666" w:name="_Toc37430447"/>
      <w:bookmarkEnd w:id="4662"/>
      <w:bookmarkEnd w:id="4663"/>
      <w:r w:rsidRPr="00E11EA5">
        <w:rPr>
          <w:lang w:eastAsia="ja-JP"/>
        </w:rPr>
        <w:br w:type="page"/>
      </w:r>
    </w:p>
    <w:p w14:paraId="356AF333" w14:textId="043F7490" w:rsidR="00FF68ED" w:rsidRPr="00E11EA5" w:rsidRDefault="00FF68ED" w:rsidP="00FF68ED">
      <w:pPr>
        <w:pStyle w:val="Heading1"/>
        <w:rPr>
          <w:lang w:eastAsia="ja-JP"/>
        </w:rPr>
      </w:pPr>
      <w:bookmarkStart w:id="4667" w:name="_Toc43739550"/>
      <w:bookmarkStart w:id="4668" w:name="_Toc46347311"/>
      <w:bookmarkStart w:id="4669" w:name="_Toc53166250"/>
      <w:bookmarkStart w:id="4670" w:name="_Toc53166945"/>
      <w:bookmarkStart w:id="4671" w:name="_Toc53167639"/>
      <w:r w:rsidRPr="00E11EA5">
        <w:rPr>
          <w:lang w:eastAsia="ja-JP"/>
        </w:rPr>
        <w:lastRenderedPageBreak/>
        <w:t>14</w:t>
      </w:r>
      <w:r w:rsidRPr="00E11EA5">
        <w:rPr>
          <w:lang w:eastAsia="ja-JP"/>
        </w:rPr>
        <w:tab/>
        <w:t>Out-of-band blocking requirements</w:t>
      </w:r>
      <w:bookmarkEnd w:id="4664"/>
      <w:bookmarkEnd w:id="4665"/>
      <w:bookmarkEnd w:id="4666"/>
      <w:bookmarkEnd w:id="4667"/>
      <w:bookmarkEnd w:id="4668"/>
      <w:bookmarkEnd w:id="4669"/>
      <w:bookmarkEnd w:id="4670"/>
      <w:bookmarkEnd w:id="4671"/>
    </w:p>
    <w:p w14:paraId="6300ADB0" w14:textId="77777777" w:rsidR="00FF68ED" w:rsidRPr="00E11EA5" w:rsidRDefault="00FF68ED" w:rsidP="00FF68ED">
      <w:pPr>
        <w:pStyle w:val="Heading2"/>
        <w:ind w:left="576" w:hanging="576"/>
        <w:rPr>
          <w:lang w:eastAsia="en-CA"/>
        </w:rPr>
      </w:pPr>
      <w:bookmarkStart w:id="4672" w:name="_Toc21086714"/>
      <w:bookmarkStart w:id="4673" w:name="_Toc29769173"/>
      <w:bookmarkStart w:id="4674" w:name="_Toc32332617"/>
      <w:bookmarkStart w:id="4675" w:name="_Toc37430448"/>
      <w:bookmarkStart w:id="4676" w:name="_Toc43739551"/>
      <w:bookmarkStart w:id="4677" w:name="_Toc46347312"/>
      <w:bookmarkStart w:id="4678" w:name="_Toc21086748"/>
      <w:bookmarkStart w:id="4679" w:name="_Toc29769208"/>
      <w:bookmarkStart w:id="4680" w:name="_Toc53166251"/>
      <w:bookmarkStart w:id="4681" w:name="_Toc53166946"/>
      <w:bookmarkStart w:id="4682" w:name="_Toc53167640"/>
      <w:r w:rsidRPr="00E11EA5">
        <w:rPr>
          <w:lang w:eastAsia="en-CA"/>
        </w:rPr>
        <w:t>14.1</w:t>
      </w:r>
      <w:r w:rsidRPr="00E11EA5">
        <w:rPr>
          <w:lang w:eastAsia="en-CA"/>
        </w:rPr>
        <w:tab/>
        <w:t>General</w:t>
      </w:r>
      <w:bookmarkEnd w:id="4672"/>
      <w:bookmarkEnd w:id="4673"/>
      <w:bookmarkEnd w:id="4674"/>
      <w:bookmarkEnd w:id="4675"/>
      <w:bookmarkEnd w:id="4676"/>
      <w:bookmarkEnd w:id="4677"/>
      <w:bookmarkEnd w:id="4680"/>
      <w:bookmarkEnd w:id="4681"/>
      <w:bookmarkEnd w:id="4682"/>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A15418" w:rsidRDefault="00A15418"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A15418" w:rsidRDefault="00A15418"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A15418" w:rsidRDefault="00A15418"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A15418" w:rsidRDefault="00A15418"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A15418" w:rsidRPr="00D52CF4" w:rsidRDefault="00A15418"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A15418" w:rsidRPr="00D52CF4" w:rsidRDefault="00A15418"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A15418" w:rsidRDefault="00A15418"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A15418" w:rsidRDefault="00A15418"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A15418" w:rsidRDefault="00A15418"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A15418" w:rsidRDefault="00A15418"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A15418" w:rsidRPr="00D52CF4" w:rsidRDefault="00A15418"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A15418" w:rsidRPr="00D52CF4" w:rsidRDefault="00A15418"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A15418" w:rsidRDefault="00A15418"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A15418" w:rsidRPr="00D52CF4" w:rsidRDefault="00A15418"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4683" w:name="_Toc21086715"/>
      <w:bookmarkStart w:id="4684" w:name="_Toc29769174"/>
      <w:bookmarkStart w:id="4685" w:name="_Toc32332618"/>
      <w:bookmarkStart w:id="4686" w:name="_Toc37430449"/>
      <w:bookmarkStart w:id="4687" w:name="_Toc43739552"/>
      <w:bookmarkStart w:id="4688" w:name="_Toc46347313"/>
      <w:bookmarkStart w:id="4689" w:name="_Toc53166252"/>
      <w:bookmarkStart w:id="4690" w:name="_Toc53166947"/>
      <w:bookmarkStart w:id="4691" w:name="_Toc53167641"/>
      <w:r w:rsidRPr="00E11EA5">
        <w:rPr>
          <w:lang w:eastAsia="en-CA"/>
        </w:rPr>
        <w:t>14.</w:t>
      </w:r>
      <w:r w:rsidRPr="00E11EA5">
        <w:rPr>
          <w:lang w:eastAsia="ja-JP"/>
        </w:rPr>
        <w:t>2</w:t>
      </w:r>
      <w:r w:rsidRPr="00E11EA5">
        <w:rPr>
          <w:lang w:eastAsia="en-CA"/>
        </w:rPr>
        <w:tab/>
        <w:t>General chamber</w:t>
      </w:r>
      <w:bookmarkEnd w:id="4683"/>
      <w:bookmarkEnd w:id="4684"/>
      <w:bookmarkEnd w:id="4685"/>
      <w:bookmarkEnd w:id="4686"/>
      <w:bookmarkEnd w:id="4687"/>
      <w:bookmarkEnd w:id="4688"/>
      <w:bookmarkEnd w:id="4689"/>
      <w:bookmarkEnd w:id="4690"/>
      <w:bookmarkEnd w:id="4691"/>
    </w:p>
    <w:p w14:paraId="31BA9A74" w14:textId="77777777" w:rsidR="00FF68ED" w:rsidRPr="00E11EA5" w:rsidRDefault="00FF68ED" w:rsidP="00FF68ED">
      <w:pPr>
        <w:pStyle w:val="Heading3"/>
      </w:pPr>
      <w:bookmarkStart w:id="4692" w:name="_Toc32332619"/>
      <w:bookmarkStart w:id="4693" w:name="_Toc37430450"/>
      <w:bookmarkStart w:id="4694" w:name="_Toc43739553"/>
      <w:bookmarkStart w:id="4695" w:name="_Toc46347314"/>
      <w:bookmarkStart w:id="4696" w:name="_Toc53166253"/>
      <w:bookmarkStart w:id="4697" w:name="_Toc53166948"/>
      <w:bookmarkStart w:id="4698" w:name="_Toc53167642"/>
      <w:r w:rsidRPr="00E11EA5">
        <w:t>14.2.1</w:t>
      </w:r>
      <w:r w:rsidRPr="00E11EA5">
        <w:tab/>
      </w:r>
      <w:r w:rsidRPr="00E11EA5">
        <w:rPr>
          <w:lang w:eastAsia="sv-SE"/>
        </w:rPr>
        <w:t>Measurement system description</w:t>
      </w:r>
      <w:bookmarkEnd w:id="4692"/>
      <w:bookmarkEnd w:id="4693"/>
      <w:bookmarkEnd w:id="4694"/>
      <w:bookmarkEnd w:id="4695"/>
      <w:bookmarkEnd w:id="4696"/>
      <w:bookmarkEnd w:id="4697"/>
      <w:bookmarkEnd w:id="4698"/>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4699" w:name="_Toc32332620"/>
      <w:bookmarkStart w:id="4700" w:name="_Toc37430451"/>
      <w:bookmarkStart w:id="4701" w:name="_Toc43739554"/>
      <w:bookmarkStart w:id="4702" w:name="_Toc46347315"/>
      <w:bookmarkStart w:id="4703" w:name="_Toc53166254"/>
      <w:bookmarkStart w:id="4704" w:name="_Toc53166949"/>
      <w:bookmarkStart w:id="4705" w:name="_Toc53167643"/>
      <w:r w:rsidRPr="00E11EA5">
        <w:rPr>
          <w:lang w:eastAsia="sv-SE"/>
        </w:rPr>
        <w:t xml:space="preserve">14.2.2 </w:t>
      </w:r>
      <w:r w:rsidRPr="00E11EA5">
        <w:rPr>
          <w:lang w:eastAsia="sv-SE"/>
        </w:rPr>
        <w:tab/>
        <w:t>Test procedure</w:t>
      </w:r>
      <w:bookmarkEnd w:id="4699"/>
      <w:bookmarkEnd w:id="4700"/>
      <w:bookmarkEnd w:id="4701"/>
      <w:bookmarkEnd w:id="4702"/>
      <w:bookmarkEnd w:id="4703"/>
      <w:bookmarkEnd w:id="4704"/>
      <w:bookmarkEnd w:id="4705"/>
    </w:p>
    <w:p w14:paraId="182D4256" w14:textId="77777777" w:rsidR="00FF68ED" w:rsidRPr="00E11EA5" w:rsidRDefault="00FF68ED" w:rsidP="00FF68ED">
      <w:pPr>
        <w:pStyle w:val="Heading4"/>
      </w:pPr>
      <w:bookmarkStart w:id="4706" w:name="_Toc32332621"/>
      <w:bookmarkStart w:id="4707" w:name="_Toc37430452"/>
      <w:bookmarkStart w:id="4708" w:name="_Toc43739555"/>
      <w:bookmarkStart w:id="4709" w:name="_Toc46347316"/>
      <w:bookmarkStart w:id="4710" w:name="_Toc53166255"/>
      <w:bookmarkStart w:id="4711" w:name="_Toc53166950"/>
      <w:bookmarkStart w:id="4712" w:name="_Toc53167644"/>
      <w:r w:rsidRPr="00E11EA5">
        <w:rPr>
          <w:lang w:eastAsia="sv-SE"/>
        </w:rPr>
        <w:t>14.2.2.1</w:t>
      </w:r>
      <w:r w:rsidRPr="00E11EA5">
        <w:rPr>
          <w:lang w:eastAsia="sv-SE"/>
        </w:rPr>
        <w:tab/>
      </w:r>
      <w:r w:rsidRPr="00E11EA5">
        <w:t>Stage 1: Calibration</w:t>
      </w:r>
      <w:bookmarkEnd w:id="4706"/>
      <w:bookmarkEnd w:id="4707"/>
      <w:bookmarkEnd w:id="4708"/>
      <w:bookmarkEnd w:id="4709"/>
      <w:bookmarkEnd w:id="4710"/>
      <w:bookmarkEnd w:id="4711"/>
      <w:bookmarkEnd w:id="4712"/>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4713" w:name="_Toc32332622"/>
      <w:bookmarkStart w:id="4714" w:name="_Toc37430453"/>
      <w:bookmarkStart w:id="4715" w:name="_Toc43739556"/>
      <w:bookmarkStart w:id="4716" w:name="_Toc46347317"/>
      <w:bookmarkStart w:id="4717" w:name="_Toc53166256"/>
      <w:bookmarkStart w:id="4718" w:name="_Toc53166951"/>
      <w:bookmarkStart w:id="4719" w:name="_Toc53167645"/>
      <w:r w:rsidRPr="00E11EA5">
        <w:rPr>
          <w:lang w:eastAsia="sv-SE"/>
        </w:rPr>
        <w:t>14.2.2.2</w:t>
      </w:r>
      <w:r w:rsidRPr="00E11EA5">
        <w:rPr>
          <w:lang w:eastAsia="sv-SE"/>
        </w:rPr>
        <w:tab/>
      </w:r>
      <w:r w:rsidRPr="00E11EA5">
        <w:t>Stage 2: BS measurement</w:t>
      </w:r>
      <w:bookmarkEnd w:id="4713"/>
      <w:bookmarkEnd w:id="4714"/>
      <w:bookmarkEnd w:id="4715"/>
      <w:bookmarkEnd w:id="4716"/>
      <w:bookmarkEnd w:id="4717"/>
      <w:bookmarkEnd w:id="4718"/>
      <w:bookmarkEnd w:id="4719"/>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4720" w:name="_Toc32332623"/>
      <w:bookmarkStart w:id="4721" w:name="_Toc37430454"/>
      <w:bookmarkStart w:id="4722" w:name="_Toc43739557"/>
      <w:bookmarkStart w:id="4723" w:name="_Toc46347318"/>
      <w:bookmarkStart w:id="4724" w:name="_Toc53166257"/>
      <w:bookmarkStart w:id="4725" w:name="_Toc53166952"/>
      <w:bookmarkStart w:id="4726" w:name="_Toc53167646"/>
      <w:r w:rsidRPr="00E11EA5">
        <w:rPr>
          <w:lang w:eastAsia="en-CA"/>
        </w:rPr>
        <w:t>14.2.3</w:t>
      </w:r>
      <w:r w:rsidRPr="00E11EA5">
        <w:rPr>
          <w:lang w:eastAsia="en-CA"/>
        </w:rPr>
        <w:tab/>
        <w:t>MU value derivation, FR1</w:t>
      </w:r>
      <w:bookmarkEnd w:id="4720"/>
      <w:bookmarkEnd w:id="4721"/>
      <w:bookmarkEnd w:id="4722"/>
      <w:bookmarkEnd w:id="4723"/>
      <w:bookmarkEnd w:id="4724"/>
      <w:bookmarkEnd w:id="4725"/>
      <w:bookmarkEnd w:id="4726"/>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78" type="#_x0000_t75" style="width:223.5pt;height:21.75pt" o:ole="">
            <v:imagedata r:id="rId178" o:title=""/>
          </v:shape>
          <o:OLEObject Type="Embed" ProgID="Equation.3" ShapeID="_x0000_i1078" DrawAspect="Content" ObjectID="_1663779189" r:id="rId179"/>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79" type="#_x0000_t75" style="width:352.5pt;height:21.75pt" o:ole="">
            <v:imagedata r:id="rId180" o:title=""/>
          </v:shape>
          <o:OLEObject Type="Embed" ProgID="Equation.3" ShapeID="_x0000_i1079" DrawAspect="Content" ObjectID="_1663779190" r:id="rId181"/>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0" type="#_x0000_t75" style="width:223.5pt;height:21.75pt" o:ole="">
            <v:imagedata r:id="rId176" o:title=""/>
          </v:shape>
          <o:OLEObject Type="Embed" ProgID="Equation.3" ShapeID="_x0000_i1080" DrawAspect="Content" ObjectID="_1663779191" r:id="rId182"/>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4727" w:name="_Toc32332624"/>
      <w:bookmarkStart w:id="4728" w:name="_Toc37430455"/>
    </w:p>
    <w:p w14:paraId="4992B216" w14:textId="77777777" w:rsidR="00FF68ED" w:rsidRPr="00E11EA5" w:rsidRDefault="00FF68ED" w:rsidP="00FF68ED">
      <w:pPr>
        <w:pStyle w:val="Heading3"/>
        <w:rPr>
          <w:lang w:eastAsia="en-CA"/>
        </w:rPr>
      </w:pPr>
      <w:bookmarkStart w:id="4729" w:name="_Toc43739558"/>
      <w:bookmarkStart w:id="4730" w:name="_Toc46347319"/>
      <w:bookmarkStart w:id="4731" w:name="_Toc53166258"/>
      <w:bookmarkStart w:id="4732" w:name="_Toc53166953"/>
      <w:bookmarkStart w:id="4733" w:name="_Toc53167647"/>
      <w:r w:rsidRPr="00E11EA5">
        <w:rPr>
          <w:lang w:eastAsia="en-CA"/>
        </w:rPr>
        <w:t>14.2.4</w:t>
      </w:r>
      <w:r w:rsidRPr="00E11EA5">
        <w:rPr>
          <w:lang w:eastAsia="en-CA"/>
        </w:rPr>
        <w:tab/>
        <w:t>MU value derivation, FR2</w:t>
      </w:r>
      <w:bookmarkEnd w:id="4727"/>
      <w:bookmarkEnd w:id="4728"/>
      <w:bookmarkEnd w:id="4729"/>
      <w:bookmarkEnd w:id="4730"/>
      <w:bookmarkEnd w:id="4731"/>
      <w:bookmarkEnd w:id="4732"/>
      <w:bookmarkEnd w:id="4733"/>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1" type="#_x0000_t75" style="width:381.75pt;height:21.75pt" o:ole="">
            <v:imagedata r:id="rId183" o:title=""/>
          </v:shape>
          <o:OLEObject Type="Embed" ProgID="Equation.DSMT4" ShapeID="_x0000_i1081" DrawAspect="Content" ObjectID="_1663779192" r:id="rId184"/>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2" type="#_x0000_t75" style="width:100.5pt;height:21.75pt" o:ole="">
            <v:imagedata r:id="rId185" o:title=""/>
          </v:shape>
          <o:OLEObject Type="Embed" ProgID="Equation.DSMT4" ShapeID="_x0000_i1082" DrawAspect="Content" ObjectID="_1663779193" r:id="rId186"/>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3" type="#_x0000_t75" style="width:158.25pt;height:21.75pt" o:ole="">
            <v:imagedata r:id="rId157" o:title=""/>
          </v:shape>
          <o:OLEObject Type="Embed" ProgID="Equation.DSMT4" ShapeID="_x0000_i1083" DrawAspect="Content" ObjectID="_1663779194" r:id="rId187"/>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4" type="#_x0000_t75" style="width:136.5pt;height:21.75pt" o:ole="">
            <v:imagedata r:id="rId188" o:title=""/>
          </v:shape>
          <o:OLEObject Type="Embed" ProgID="Equation.DSMT4" ShapeID="_x0000_i1084" DrawAspect="Content" ObjectID="_1663779195" r:id="rId189"/>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5" type="#_x0000_t75" style="width:129.75pt;height:21.75pt" o:ole="">
            <v:imagedata r:id="rId159" o:title=""/>
          </v:shape>
          <o:OLEObject Type="Embed" ProgID="Equation.DSMT4" ShapeID="_x0000_i1085" DrawAspect="Content" ObjectID="_1663779196" r:id="rId190"/>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6" type="#_x0000_t75" style="width:180pt;height:21.75pt" o:ole="">
            <v:imagedata r:id="rId191" o:title=""/>
          </v:shape>
          <o:OLEObject Type="Embed" ProgID="Equation.DSMT4" ShapeID="_x0000_i1086" DrawAspect="Content" ObjectID="_1663779197" r:id="rId192"/>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4734" w:name="_Toc32332625"/>
      <w:bookmarkStart w:id="4735" w:name="_Toc37430456"/>
      <w:bookmarkStart w:id="4736" w:name="_Toc43739559"/>
      <w:bookmarkStart w:id="4737" w:name="_Toc46347320"/>
      <w:bookmarkStart w:id="4738" w:name="_Toc53166259"/>
      <w:bookmarkStart w:id="4739" w:name="_Toc53166954"/>
      <w:bookmarkStart w:id="4740" w:name="_Toc53167648"/>
      <w:r w:rsidRPr="00E11EA5">
        <w:t>14.3</w:t>
      </w:r>
      <w:r w:rsidRPr="00E11EA5">
        <w:tab/>
        <w:t>Maximum accepted test system uncertainty</w:t>
      </w:r>
      <w:bookmarkEnd w:id="4734"/>
      <w:bookmarkEnd w:id="4735"/>
      <w:bookmarkEnd w:id="4736"/>
      <w:bookmarkEnd w:id="4737"/>
      <w:bookmarkEnd w:id="4738"/>
      <w:bookmarkEnd w:id="4739"/>
      <w:bookmarkEnd w:id="4740"/>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4741" w:name="_Toc32332626"/>
      <w:bookmarkStart w:id="4742" w:name="_Toc37430457"/>
      <w:bookmarkStart w:id="4743" w:name="_Toc43739560"/>
      <w:bookmarkStart w:id="4744" w:name="_Toc46347321"/>
      <w:bookmarkStart w:id="4745" w:name="_Toc53166260"/>
      <w:bookmarkStart w:id="4746" w:name="_Toc53166955"/>
      <w:bookmarkStart w:id="4747" w:name="_Toc53167649"/>
      <w:r w:rsidRPr="00E11EA5">
        <w:t>14.4</w:t>
      </w:r>
      <w:r w:rsidRPr="00E11EA5">
        <w:tab/>
        <w:t>Test Tolerance for OOB blocking</w:t>
      </w:r>
      <w:bookmarkEnd w:id="4741"/>
      <w:bookmarkEnd w:id="4742"/>
      <w:bookmarkEnd w:id="4743"/>
      <w:bookmarkEnd w:id="4744"/>
      <w:bookmarkEnd w:id="4745"/>
      <w:bookmarkEnd w:id="4746"/>
      <w:bookmarkEnd w:id="4747"/>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4748" w:name="_Toc37430458"/>
      <w:r w:rsidRPr="00E11EA5">
        <w:rPr>
          <w:lang w:eastAsia="ja-JP"/>
        </w:rPr>
        <w:br w:type="page"/>
      </w:r>
    </w:p>
    <w:p w14:paraId="1CABB34E" w14:textId="7E432322" w:rsidR="00FF68ED" w:rsidRPr="00E11EA5" w:rsidRDefault="00FF68ED" w:rsidP="00FF68ED">
      <w:pPr>
        <w:pStyle w:val="Heading1"/>
        <w:rPr>
          <w:noProof/>
        </w:rPr>
      </w:pPr>
      <w:bookmarkStart w:id="4749" w:name="_Toc43739561"/>
      <w:bookmarkStart w:id="4750" w:name="_Toc46347322"/>
      <w:bookmarkStart w:id="4751" w:name="_Toc53166261"/>
      <w:bookmarkStart w:id="4752" w:name="_Toc53166956"/>
      <w:bookmarkStart w:id="4753" w:name="_Toc53167650"/>
      <w:r w:rsidRPr="00E11EA5">
        <w:rPr>
          <w:lang w:eastAsia="ja-JP"/>
        </w:rPr>
        <w:lastRenderedPageBreak/>
        <w:t>15</w:t>
      </w:r>
      <w:r w:rsidRPr="00E11EA5">
        <w:rPr>
          <w:lang w:eastAsia="ja-JP"/>
        </w:rPr>
        <w:tab/>
        <w:t>Demodulation performance requirements</w:t>
      </w:r>
      <w:bookmarkEnd w:id="4678"/>
      <w:bookmarkEnd w:id="4679"/>
      <w:bookmarkEnd w:id="4748"/>
      <w:bookmarkEnd w:id="4749"/>
      <w:bookmarkEnd w:id="4750"/>
      <w:bookmarkEnd w:id="4751"/>
      <w:bookmarkEnd w:id="4752"/>
      <w:bookmarkEnd w:id="4753"/>
    </w:p>
    <w:p w14:paraId="020A6B91" w14:textId="77777777" w:rsidR="00FF68ED" w:rsidRPr="00E11EA5" w:rsidRDefault="00FF68ED" w:rsidP="00FF68ED">
      <w:pPr>
        <w:pStyle w:val="Heading2"/>
      </w:pPr>
      <w:bookmarkStart w:id="4754" w:name="_Toc21086749"/>
      <w:bookmarkStart w:id="4755" w:name="_Toc29769209"/>
      <w:bookmarkStart w:id="4756" w:name="_Toc37430459"/>
      <w:bookmarkStart w:id="4757" w:name="_Toc43739562"/>
      <w:bookmarkStart w:id="4758" w:name="_Toc46347323"/>
      <w:bookmarkStart w:id="4759" w:name="_Toc53166262"/>
      <w:bookmarkStart w:id="4760" w:name="_Toc53166957"/>
      <w:bookmarkStart w:id="4761" w:name="_Toc53167651"/>
      <w:r w:rsidRPr="00E11EA5">
        <w:t>15.1</w:t>
      </w:r>
      <w:r w:rsidRPr="00E11EA5">
        <w:tab/>
        <w:t>General</w:t>
      </w:r>
      <w:bookmarkEnd w:id="4754"/>
      <w:bookmarkEnd w:id="4755"/>
      <w:bookmarkEnd w:id="4756"/>
      <w:bookmarkEnd w:id="4757"/>
      <w:bookmarkEnd w:id="4758"/>
      <w:bookmarkEnd w:id="4759"/>
      <w:bookmarkEnd w:id="4760"/>
      <w:bookmarkEnd w:id="4761"/>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4762" w:name="_Toc21086220"/>
      <w:bookmarkStart w:id="4763" w:name="_Toc29768656"/>
      <w:bookmarkStart w:id="4764" w:name="_Toc32332629"/>
      <w:bookmarkStart w:id="4765" w:name="_Toc37430460"/>
      <w:bookmarkStart w:id="4766" w:name="_Toc43739563"/>
      <w:bookmarkStart w:id="4767" w:name="_Toc46347324"/>
      <w:bookmarkStart w:id="4768" w:name="_Toc53166263"/>
      <w:bookmarkStart w:id="4769" w:name="_Toc53166958"/>
      <w:bookmarkStart w:id="4770" w:name="_Toc53167652"/>
      <w:r w:rsidRPr="00E11EA5">
        <w:t>15.2</w:t>
      </w:r>
      <w:r w:rsidRPr="00E11EA5">
        <w:tab/>
        <w:t>BS demodulation requirements feasible OTA</w:t>
      </w:r>
      <w:bookmarkEnd w:id="4762"/>
      <w:bookmarkEnd w:id="4763"/>
      <w:bookmarkEnd w:id="4764"/>
      <w:bookmarkEnd w:id="4765"/>
      <w:bookmarkEnd w:id="4766"/>
      <w:bookmarkEnd w:id="4767"/>
      <w:bookmarkEnd w:id="4768"/>
      <w:bookmarkEnd w:id="4769"/>
      <w:bookmarkEnd w:id="4770"/>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4771" w:name="_Toc21086219"/>
      <w:bookmarkStart w:id="4772" w:name="_Toc29768655"/>
      <w:bookmarkStart w:id="4773" w:name="_Toc32332630"/>
      <w:bookmarkStart w:id="4774" w:name="_Toc37430461"/>
      <w:bookmarkStart w:id="4775" w:name="_Toc43739564"/>
      <w:bookmarkStart w:id="4776" w:name="_Toc46347325"/>
      <w:bookmarkStart w:id="4777" w:name="_Toc53166264"/>
      <w:bookmarkStart w:id="4778" w:name="_Toc53166959"/>
      <w:bookmarkStart w:id="4779" w:name="_Toc53167653"/>
      <w:r w:rsidRPr="00E11EA5">
        <w:t>15.3</w:t>
      </w:r>
      <w:r w:rsidRPr="00E11EA5">
        <w:tab/>
        <w:t>OTA test setup</w:t>
      </w:r>
      <w:bookmarkEnd w:id="4771"/>
      <w:bookmarkEnd w:id="4772"/>
      <w:r w:rsidRPr="00E11EA5">
        <w:t xml:space="preserve"> for BS demodulation requirements</w:t>
      </w:r>
      <w:bookmarkEnd w:id="4773"/>
      <w:bookmarkEnd w:id="4774"/>
      <w:bookmarkEnd w:id="4775"/>
      <w:bookmarkEnd w:id="4776"/>
      <w:bookmarkEnd w:id="4777"/>
      <w:bookmarkEnd w:id="4778"/>
      <w:bookmarkEnd w:id="4779"/>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4780" w:name="_Toc21086750"/>
      <w:bookmarkStart w:id="4781" w:name="_Toc29769210"/>
      <w:bookmarkStart w:id="4782" w:name="_Toc32332631"/>
      <w:bookmarkStart w:id="4783" w:name="_Toc37430462"/>
      <w:bookmarkStart w:id="4784" w:name="_Toc43739565"/>
      <w:bookmarkStart w:id="4785" w:name="_Toc46347326"/>
      <w:bookmarkStart w:id="4786" w:name="_Toc53166265"/>
      <w:bookmarkStart w:id="4787" w:name="_Toc53166960"/>
      <w:bookmarkStart w:id="4788" w:name="_Toc53167654"/>
      <w:r w:rsidRPr="00E11EA5">
        <w:t>15.4</w:t>
      </w:r>
      <w:r w:rsidRPr="00E11EA5">
        <w:tab/>
        <w:t>Indoor Anechoic Chamber</w:t>
      </w:r>
      <w:bookmarkEnd w:id="4780"/>
      <w:bookmarkEnd w:id="4781"/>
      <w:bookmarkEnd w:id="4782"/>
      <w:bookmarkEnd w:id="4783"/>
      <w:bookmarkEnd w:id="4784"/>
      <w:bookmarkEnd w:id="4785"/>
      <w:bookmarkEnd w:id="4786"/>
      <w:bookmarkEnd w:id="4787"/>
      <w:bookmarkEnd w:id="4788"/>
    </w:p>
    <w:p w14:paraId="1C9176F5" w14:textId="77777777" w:rsidR="00FF68ED" w:rsidRPr="00E11EA5" w:rsidRDefault="00FF68ED" w:rsidP="00FF68ED">
      <w:pPr>
        <w:pStyle w:val="Heading3"/>
        <w:rPr>
          <w:lang w:eastAsia="sv-SE"/>
        </w:rPr>
      </w:pPr>
      <w:bookmarkStart w:id="4789" w:name="_Toc32332632"/>
      <w:bookmarkStart w:id="4790" w:name="_Toc37430463"/>
      <w:bookmarkStart w:id="4791" w:name="_Toc43739566"/>
      <w:bookmarkStart w:id="4792" w:name="_Toc46347327"/>
      <w:bookmarkStart w:id="4793" w:name="_Toc53166266"/>
      <w:bookmarkStart w:id="4794" w:name="_Toc53166961"/>
      <w:bookmarkStart w:id="4795" w:name="_Toc53167655"/>
      <w:r w:rsidRPr="00E11EA5">
        <w:rPr>
          <w:lang w:eastAsia="sv-SE"/>
        </w:rPr>
        <w:t>15.4.1</w:t>
      </w:r>
      <w:r w:rsidRPr="00E11EA5">
        <w:rPr>
          <w:lang w:eastAsia="sv-SE"/>
        </w:rPr>
        <w:tab/>
        <w:t>Measurement system description</w:t>
      </w:r>
      <w:bookmarkEnd w:id="4789"/>
      <w:bookmarkEnd w:id="4790"/>
      <w:bookmarkEnd w:id="4791"/>
      <w:bookmarkEnd w:id="4792"/>
      <w:bookmarkEnd w:id="4793"/>
      <w:bookmarkEnd w:id="4794"/>
      <w:bookmarkEnd w:id="4795"/>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4796" w:name="_Toc32332633"/>
      <w:bookmarkStart w:id="4797" w:name="_Toc37430464"/>
      <w:bookmarkStart w:id="4798" w:name="_Toc43739567"/>
      <w:bookmarkStart w:id="4799" w:name="_Toc46347328"/>
      <w:bookmarkStart w:id="4800" w:name="_Toc53166267"/>
      <w:bookmarkStart w:id="4801" w:name="_Toc53166962"/>
      <w:bookmarkStart w:id="4802" w:name="_Toc53167656"/>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4796"/>
      <w:bookmarkEnd w:id="4797"/>
      <w:bookmarkEnd w:id="4798"/>
      <w:bookmarkEnd w:id="4799"/>
      <w:bookmarkEnd w:id="4800"/>
      <w:bookmarkEnd w:id="4801"/>
      <w:bookmarkEnd w:id="4802"/>
    </w:p>
    <w:p w14:paraId="76E5262B" w14:textId="77777777" w:rsidR="00FF68ED" w:rsidRPr="00E11EA5" w:rsidRDefault="00FF68ED" w:rsidP="00FF68ED">
      <w:pPr>
        <w:pStyle w:val="Heading4"/>
      </w:pPr>
      <w:bookmarkStart w:id="4803" w:name="_Toc32332634"/>
      <w:bookmarkStart w:id="4804" w:name="_Toc37430465"/>
      <w:bookmarkStart w:id="4805" w:name="_Toc43739568"/>
      <w:bookmarkStart w:id="4806" w:name="_Toc46347329"/>
      <w:bookmarkStart w:id="4807" w:name="_Toc53166268"/>
      <w:bookmarkStart w:id="4808" w:name="_Toc53166963"/>
      <w:bookmarkStart w:id="4809" w:name="_Toc53167657"/>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4803"/>
      <w:bookmarkEnd w:id="4804"/>
      <w:bookmarkEnd w:id="4805"/>
      <w:bookmarkEnd w:id="4806"/>
      <w:bookmarkEnd w:id="4807"/>
      <w:bookmarkEnd w:id="4808"/>
      <w:bookmarkEnd w:id="4809"/>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4810" w:name="_Toc32332635"/>
      <w:bookmarkStart w:id="4811" w:name="_Toc37430466"/>
      <w:bookmarkStart w:id="4812" w:name="_Toc43739569"/>
      <w:bookmarkStart w:id="4813" w:name="_Toc46347330"/>
      <w:bookmarkStart w:id="4814" w:name="_Toc53166269"/>
      <w:bookmarkStart w:id="4815" w:name="_Toc53166964"/>
      <w:bookmarkStart w:id="4816" w:name="_Toc53167658"/>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4810"/>
      <w:bookmarkEnd w:id="4811"/>
      <w:bookmarkEnd w:id="4812"/>
      <w:bookmarkEnd w:id="4813"/>
      <w:bookmarkEnd w:id="4814"/>
      <w:bookmarkEnd w:id="4815"/>
      <w:bookmarkEnd w:id="4816"/>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4817" w:name="_Toc32332636"/>
      <w:bookmarkStart w:id="4818" w:name="_Toc21086754"/>
      <w:bookmarkStart w:id="4819" w:name="_Toc29769214"/>
      <w:bookmarkStart w:id="4820" w:name="_Toc37430467"/>
      <w:bookmarkStart w:id="4821" w:name="_Toc43739570"/>
      <w:bookmarkStart w:id="4822" w:name="_Toc46347331"/>
      <w:bookmarkStart w:id="4823" w:name="_Toc53166270"/>
      <w:bookmarkStart w:id="4824" w:name="_Toc53166965"/>
      <w:bookmarkStart w:id="4825" w:name="_Toc53167659"/>
      <w:r w:rsidRPr="00E11EA5">
        <w:t>15.4.3</w:t>
      </w:r>
      <w:r w:rsidRPr="00E11EA5">
        <w:tab/>
      </w:r>
      <w:r w:rsidRPr="00E11EA5">
        <w:rPr>
          <w:lang w:eastAsia="sv-SE"/>
        </w:rPr>
        <w:t>MU value derivation, FR1</w:t>
      </w:r>
      <w:bookmarkEnd w:id="4817"/>
      <w:bookmarkEnd w:id="4818"/>
      <w:bookmarkEnd w:id="4819"/>
      <w:bookmarkEnd w:id="4820"/>
      <w:bookmarkEnd w:id="4821"/>
      <w:bookmarkEnd w:id="4822"/>
      <w:bookmarkEnd w:id="4823"/>
      <w:bookmarkEnd w:id="4824"/>
      <w:bookmarkEnd w:id="4825"/>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0F5A0F6F" w:rsidR="00FF68ED" w:rsidRPr="00E11EA5" w:rsidRDefault="006970C3" w:rsidP="006970C3">
      <w:pPr>
        <w:pStyle w:val="B1"/>
      </w:pPr>
      <w:r>
        <w:t>-</w:t>
      </w:r>
      <w:r>
        <w:tab/>
      </w:r>
      <w:r w:rsidR="00FF68ED" w:rsidRPr="00E11EA5">
        <w:t>TS 25.141 [2] for UTRA FDD</w:t>
      </w:r>
    </w:p>
    <w:p w14:paraId="232F440E" w14:textId="165FF30A" w:rsidR="00FF68ED" w:rsidRPr="00E11EA5" w:rsidRDefault="006970C3" w:rsidP="006970C3">
      <w:pPr>
        <w:pStyle w:val="B1"/>
      </w:pPr>
      <w:r>
        <w:t>-</w:t>
      </w:r>
      <w:r>
        <w:tab/>
      </w:r>
      <w:r w:rsidR="00FF68ED" w:rsidRPr="00E11EA5">
        <w:t>TS 36.141 [3] for E-UTRA</w:t>
      </w:r>
    </w:p>
    <w:p w14:paraId="67527F5C" w14:textId="4E062AEB" w:rsidR="00FF68ED" w:rsidRPr="00E11EA5" w:rsidRDefault="006970C3" w:rsidP="006970C3">
      <w:pPr>
        <w:pStyle w:val="B1"/>
      </w:pPr>
      <w:r>
        <w:t>-</w:t>
      </w:r>
      <w:r>
        <w:tab/>
      </w:r>
      <w:r w:rsidR="00FF68ED"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4826" w:name="_Toc21086755"/>
      <w:bookmarkStart w:id="4827" w:name="_Toc29769215"/>
      <w:bookmarkStart w:id="4828" w:name="_Toc32332637"/>
      <w:bookmarkStart w:id="4829" w:name="_Toc37430468"/>
      <w:bookmarkStart w:id="4830" w:name="_Toc43739571"/>
      <w:bookmarkStart w:id="4831" w:name="_Toc46347332"/>
      <w:bookmarkStart w:id="4832" w:name="_Toc53166271"/>
      <w:bookmarkStart w:id="4833" w:name="_Toc53166966"/>
      <w:bookmarkStart w:id="4834" w:name="_Toc53167660"/>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4826"/>
      <w:bookmarkEnd w:id="4827"/>
      <w:bookmarkEnd w:id="4828"/>
      <w:bookmarkEnd w:id="4829"/>
      <w:r w:rsidR="00D84A9A" w:rsidRPr="00E11EA5">
        <w:t>ange</w:t>
      </w:r>
      <w:bookmarkEnd w:id="4830"/>
      <w:bookmarkEnd w:id="4831"/>
      <w:bookmarkEnd w:id="4832"/>
      <w:bookmarkEnd w:id="4833"/>
      <w:bookmarkEnd w:id="4834"/>
    </w:p>
    <w:p w14:paraId="51253B2B" w14:textId="77777777" w:rsidR="00FF68ED" w:rsidRPr="00E11EA5" w:rsidRDefault="00FF68ED" w:rsidP="00FF68ED">
      <w:pPr>
        <w:pStyle w:val="Heading3"/>
      </w:pPr>
      <w:bookmarkStart w:id="4835" w:name="_Toc32332638"/>
      <w:bookmarkStart w:id="4836" w:name="_Toc37430469"/>
      <w:bookmarkStart w:id="4837" w:name="_Toc43739572"/>
      <w:bookmarkStart w:id="4838" w:name="_Toc46347333"/>
      <w:bookmarkStart w:id="4839" w:name="_Toc21086756"/>
      <w:bookmarkStart w:id="4840" w:name="_Toc29769216"/>
      <w:bookmarkStart w:id="4841" w:name="_Toc53166272"/>
      <w:bookmarkStart w:id="4842" w:name="_Toc53166967"/>
      <w:bookmarkStart w:id="4843" w:name="_Toc53167661"/>
      <w:r w:rsidRPr="00E11EA5">
        <w:t>15.5.1</w:t>
      </w:r>
      <w:r w:rsidRPr="00E11EA5">
        <w:tab/>
      </w:r>
      <w:r w:rsidRPr="00E11EA5">
        <w:rPr>
          <w:lang w:eastAsia="sv-SE"/>
        </w:rPr>
        <w:t>Measurement system description</w:t>
      </w:r>
      <w:bookmarkEnd w:id="4835"/>
      <w:bookmarkEnd w:id="4836"/>
      <w:bookmarkEnd w:id="4837"/>
      <w:bookmarkEnd w:id="4838"/>
      <w:bookmarkEnd w:id="4841"/>
      <w:bookmarkEnd w:id="4842"/>
      <w:bookmarkEnd w:id="4843"/>
      <w:r w:rsidRPr="00E11EA5" w:rsidDel="00BE4729">
        <w:t xml:space="preserve"> </w:t>
      </w:r>
      <w:bookmarkEnd w:id="4839"/>
      <w:bookmarkEnd w:id="4840"/>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4844" w:name="_Toc32332639"/>
      <w:bookmarkStart w:id="4845" w:name="_Toc37430470"/>
      <w:bookmarkStart w:id="4846" w:name="_Toc43739573"/>
      <w:bookmarkStart w:id="4847" w:name="_Toc46347334"/>
      <w:bookmarkStart w:id="4848" w:name="_Toc53166273"/>
      <w:bookmarkStart w:id="4849" w:name="_Toc53166968"/>
      <w:bookmarkStart w:id="4850" w:name="_Toc53167662"/>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4844"/>
      <w:bookmarkEnd w:id="4845"/>
      <w:bookmarkEnd w:id="4846"/>
      <w:bookmarkEnd w:id="4847"/>
      <w:bookmarkEnd w:id="4848"/>
      <w:bookmarkEnd w:id="4849"/>
      <w:bookmarkEnd w:id="4850"/>
    </w:p>
    <w:p w14:paraId="24DA93D7" w14:textId="77777777" w:rsidR="00FF68ED" w:rsidRPr="00E11EA5" w:rsidRDefault="00FF68ED" w:rsidP="00FF68ED">
      <w:pPr>
        <w:pStyle w:val="Heading4"/>
      </w:pPr>
      <w:bookmarkStart w:id="4851" w:name="_Toc32332640"/>
      <w:bookmarkStart w:id="4852" w:name="_Toc37430471"/>
      <w:bookmarkStart w:id="4853" w:name="_Toc43739574"/>
      <w:bookmarkStart w:id="4854" w:name="_Toc46347335"/>
      <w:bookmarkStart w:id="4855" w:name="_Toc53166274"/>
      <w:bookmarkStart w:id="4856" w:name="_Toc53166969"/>
      <w:bookmarkStart w:id="4857" w:name="_Toc53167663"/>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4851"/>
      <w:bookmarkEnd w:id="4852"/>
      <w:bookmarkEnd w:id="4853"/>
      <w:bookmarkEnd w:id="4854"/>
      <w:bookmarkEnd w:id="4855"/>
      <w:bookmarkEnd w:id="4856"/>
      <w:bookmarkEnd w:id="4857"/>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4858" w:name="_Toc32332641"/>
      <w:bookmarkStart w:id="4859" w:name="_Toc37430472"/>
      <w:bookmarkStart w:id="4860" w:name="_Toc43739575"/>
      <w:bookmarkStart w:id="4861" w:name="_Toc46347336"/>
      <w:bookmarkStart w:id="4862" w:name="_Toc21086758"/>
      <w:bookmarkStart w:id="4863" w:name="_Toc29769218"/>
      <w:bookmarkStart w:id="4864" w:name="_Toc53166275"/>
      <w:bookmarkStart w:id="4865" w:name="_Toc53166970"/>
      <w:bookmarkStart w:id="4866" w:name="_Toc53167664"/>
      <w:r w:rsidRPr="00E11EA5">
        <w:rPr>
          <w:lang w:eastAsia="sv-SE"/>
        </w:rPr>
        <w:lastRenderedPageBreak/>
        <w:t>15.5.</w:t>
      </w:r>
      <w:r w:rsidRPr="00E11EA5">
        <w:rPr>
          <w:lang w:eastAsia="ja-JP"/>
        </w:rPr>
        <w:t>2</w:t>
      </w:r>
      <w:r w:rsidRPr="00E11EA5">
        <w:rPr>
          <w:lang w:eastAsia="sv-SE"/>
        </w:rPr>
        <w:t>.2</w:t>
      </w:r>
      <w:r w:rsidRPr="00E11EA5">
        <w:tab/>
        <w:t>Stage 2: BS measurement</w:t>
      </w:r>
      <w:bookmarkEnd w:id="4858"/>
      <w:bookmarkEnd w:id="4859"/>
      <w:bookmarkEnd w:id="4860"/>
      <w:bookmarkEnd w:id="4861"/>
      <w:bookmarkEnd w:id="4864"/>
      <w:bookmarkEnd w:id="4865"/>
      <w:bookmarkEnd w:id="4866"/>
      <w:r w:rsidRPr="00E11EA5" w:rsidDel="00E8219B">
        <w:t xml:space="preserve"> </w:t>
      </w:r>
      <w:bookmarkEnd w:id="4862"/>
      <w:bookmarkEnd w:id="4863"/>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4867" w:name="_Toc32332642"/>
      <w:bookmarkStart w:id="4868" w:name="_Toc21086759"/>
      <w:bookmarkStart w:id="4869" w:name="_Toc29769219"/>
      <w:bookmarkStart w:id="4870" w:name="_Toc37430473"/>
      <w:bookmarkStart w:id="4871" w:name="_Toc43739576"/>
      <w:bookmarkStart w:id="4872" w:name="_Toc46347337"/>
      <w:bookmarkStart w:id="4873" w:name="_Toc53166276"/>
      <w:bookmarkStart w:id="4874" w:name="_Toc53166971"/>
      <w:bookmarkStart w:id="4875" w:name="_Toc53167665"/>
      <w:r w:rsidRPr="00E11EA5">
        <w:t>15.5.3</w:t>
      </w:r>
      <w:r w:rsidRPr="00E11EA5">
        <w:tab/>
      </w:r>
      <w:r w:rsidRPr="00E11EA5">
        <w:rPr>
          <w:lang w:eastAsia="sv-SE"/>
        </w:rPr>
        <w:t>MU value derivation, FR1</w:t>
      </w:r>
      <w:bookmarkEnd w:id="4867"/>
      <w:bookmarkEnd w:id="4868"/>
      <w:bookmarkEnd w:id="4869"/>
      <w:bookmarkEnd w:id="4870"/>
      <w:bookmarkEnd w:id="4871"/>
      <w:bookmarkEnd w:id="4872"/>
      <w:bookmarkEnd w:id="4873"/>
      <w:bookmarkEnd w:id="4874"/>
      <w:bookmarkEnd w:id="4875"/>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4876" w:name="_Toc32332643"/>
      <w:bookmarkStart w:id="4877" w:name="_Toc37430474"/>
      <w:bookmarkStart w:id="4878" w:name="_Toc43739577"/>
      <w:bookmarkStart w:id="4879" w:name="_Toc46347338"/>
      <w:bookmarkStart w:id="4880" w:name="_Toc53166277"/>
      <w:bookmarkStart w:id="4881" w:name="_Toc53166972"/>
      <w:bookmarkStart w:id="4882" w:name="_Toc53167666"/>
      <w:r w:rsidRPr="00E11EA5">
        <w:t>15.6</w:t>
      </w:r>
      <w:r w:rsidRPr="00E11EA5">
        <w:tab/>
        <w:t>Maximum accepted test system uncertainty</w:t>
      </w:r>
      <w:bookmarkEnd w:id="4876"/>
      <w:bookmarkEnd w:id="4877"/>
      <w:bookmarkEnd w:id="4878"/>
      <w:bookmarkEnd w:id="4879"/>
      <w:bookmarkEnd w:id="4880"/>
      <w:bookmarkEnd w:id="4881"/>
      <w:bookmarkEnd w:id="4882"/>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4883" w:name="_Toc32332644"/>
      <w:bookmarkStart w:id="4884" w:name="_Toc37430475"/>
      <w:bookmarkStart w:id="4885" w:name="_Toc43739578"/>
      <w:bookmarkStart w:id="4886" w:name="_Toc46347339"/>
      <w:bookmarkStart w:id="4887" w:name="_Toc53166278"/>
      <w:bookmarkStart w:id="4888" w:name="_Toc53166973"/>
      <w:bookmarkStart w:id="4889" w:name="_Toc53167667"/>
      <w:r w:rsidRPr="00E11EA5">
        <w:t>15.7</w:t>
      </w:r>
      <w:r w:rsidRPr="00E11EA5">
        <w:tab/>
        <w:t>Test Tolerance for OTA demodulation requirements</w:t>
      </w:r>
      <w:bookmarkEnd w:id="4883"/>
      <w:bookmarkEnd w:id="4884"/>
      <w:bookmarkEnd w:id="4885"/>
      <w:bookmarkEnd w:id="4886"/>
      <w:bookmarkEnd w:id="4887"/>
      <w:bookmarkEnd w:id="4888"/>
      <w:bookmarkEnd w:id="4889"/>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4890" w:name="_Toc37430476"/>
      <w:bookmarkStart w:id="4891" w:name="_Toc43739579"/>
      <w:bookmarkStart w:id="4892" w:name="_Toc46347340"/>
      <w:bookmarkStart w:id="4893" w:name="_Toc53166279"/>
      <w:bookmarkStart w:id="4894" w:name="_Toc53166974"/>
      <w:bookmarkStart w:id="4895" w:name="_Toc53167668"/>
      <w:r w:rsidRPr="00E11EA5">
        <w:lastRenderedPageBreak/>
        <w:t>16</w:t>
      </w:r>
      <w:r w:rsidRPr="00E11EA5">
        <w:tab/>
        <w:t>EMC requirements</w:t>
      </w:r>
      <w:bookmarkEnd w:id="4890"/>
      <w:bookmarkEnd w:id="4891"/>
      <w:bookmarkEnd w:id="4892"/>
      <w:bookmarkEnd w:id="4893"/>
      <w:bookmarkEnd w:id="4894"/>
      <w:bookmarkEnd w:id="4895"/>
    </w:p>
    <w:p w14:paraId="14548E56" w14:textId="77777777" w:rsidR="00FF68ED" w:rsidRPr="00E11EA5" w:rsidRDefault="00FF68ED" w:rsidP="00FF68ED">
      <w:pPr>
        <w:pStyle w:val="Heading2"/>
        <w:numPr>
          <w:ilvl w:val="255"/>
          <w:numId w:val="0"/>
        </w:numPr>
      </w:pPr>
      <w:bookmarkStart w:id="4896" w:name="_Toc21020982"/>
      <w:bookmarkStart w:id="4897" w:name="_Toc29814498"/>
      <w:bookmarkStart w:id="4898" w:name="_Toc29814150"/>
      <w:bookmarkStart w:id="4899" w:name="_Toc29813679"/>
      <w:bookmarkStart w:id="4900" w:name="_Toc37430477"/>
      <w:bookmarkStart w:id="4901" w:name="_Toc43739580"/>
      <w:bookmarkStart w:id="4902" w:name="_Toc46347341"/>
      <w:bookmarkStart w:id="4903" w:name="_Toc53166280"/>
      <w:bookmarkStart w:id="4904" w:name="_Toc53166975"/>
      <w:bookmarkStart w:id="4905" w:name="_Toc53167669"/>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4896"/>
      <w:bookmarkEnd w:id="4897"/>
      <w:bookmarkEnd w:id="4898"/>
      <w:bookmarkEnd w:id="4899"/>
      <w:bookmarkEnd w:id="4900"/>
      <w:bookmarkEnd w:id="4901"/>
      <w:bookmarkEnd w:id="4902"/>
      <w:bookmarkEnd w:id="4903"/>
      <w:bookmarkEnd w:id="4904"/>
      <w:bookmarkEnd w:id="4905"/>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4906" w:name="_Toc37430478"/>
      <w:bookmarkStart w:id="4907" w:name="_Toc43739581"/>
      <w:bookmarkStart w:id="4908" w:name="_Toc46347342"/>
      <w:bookmarkStart w:id="4909" w:name="_Toc21020983"/>
      <w:bookmarkStart w:id="4910" w:name="_Toc29814499"/>
      <w:bookmarkStart w:id="4911" w:name="_Toc29814151"/>
      <w:bookmarkStart w:id="4912" w:name="_Toc29813680"/>
      <w:bookmarkStart w:id="4913" w:name="_Toc53166281"/>
      <w:bookmarkStart w:id="4914" w:name="_Toc53166976"/>
      <w:bookmarkStart w:id="4915" w:name="_Toc5316767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4906"/>
      <w:bookmarkEnd w:id="4907"/>
      <w:bookmarkEnd w:id="4908"/>
      <w:bookmarkEnd w:id="4913"/>
      <w:bookmarkEnd w:id="4914"/>
      <w:bookmarkEnd w:id="4915"/>
    </w:p>
    <w:p w14:paraId="33463097" w14:textId="77777777" w:rsidR="00FF68ED" w:rsidRPr="00E11EA5" w:rsidRDefault="00FF68ED" w:rsidP="00191DC4">
      <w:pPr>
        <w:pStyle w:val="Heading3"/>
      </w:pPr>
      <w:bookmarkStart w:id="4916" w:name="_Toc29768661"/>
      <w:bookmarkStart w:id="4917" w:name="_Toc21086225"/>
      <w:bookmarkStart w:id="4918" w:name="_Toc37430479"/>
      <w:bookmarkStart w:id="4919" w:name="_Toc43739582"/>
      <w:bookmarkStart w:id="4920" w:name="_Toc46347343"/>
      <w:bookmarkStart w:id="4921" w:name="_Toc53166282"/>
      <w:bookmarkStart w:id="4922" w:name="_Toc53166977"/>
      <w:bookmarkStart w:id="4923" w:name="_Toc5316767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4916"/>
      <w:bookmarkEnd w:id="4917"/>
      <w:bookmarkEnd w:id="4918"/>
      <w:bookmarkEnd w:id="4919"/>
      <w:bookmarkEnd w:id="4920"/>
      <w:bookmarkEnd w:id="4921"/>
      <w:bookmarkEnd w:id="4922"/>
      <w:bookmarkEnd w:id="4923"/>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4924" w:name="_Toc21086226"/>
      <w:bookmarkStart w:id="4925" w:name="_Toc29768662"/>
      <w:bookmarkStart w:id="4926" w:name="_Toc37430480"/>
      <w:bookmarkStart w:id="4927" w:name="_Toc43739583"/>
      <w:bookmarkStart w:id="4928" w:name="_Toc46347344"/>
      <w:bookmarkStart w:id="4929" w:name="_Toc53166283"/>
      <w:bookmarkStart w:id="4930" w:name="_Toc53166978"/>
      <w:bookmarkStart w:id="4931" w:name="_Toc5316767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4924"/>
      <w:bookmarkEnd w:id="4925"/>
      <w:bookmarkEnd w:id="4926"/>
      <w:bookmarkEnd w:id="4927"/>
      <w:bookmarkEnd w:id="4928"/>
      <w:bookmarkEnd w:id="4929"/>
      <w:bookmarkEnd w:id="4930"/>
      <w:bookmarkEnd w:id="4931"/>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7" type="#_x0000_t75" style="width:86.25pt;height:36pt" o:ole="">
            <v:imagedata r:id="rId202" o:title=""/>
          </v:shape>
          <o:OLEObject Type="Embed" ProgID="Equation.3" ShapeID="_x0000_i1087" DrawAspect="Content" ObjectID="_1663779198" r:id="rId203"/>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4932" w:name="_Toc29768663"/>
      <w:bookmarkStart w:id="4933" w:name="_Toc21086227"/>
      <w:bookmarkStart w:id="4934" w:name="_Toc37430481"/>
      <w:bookmarkStart w:id="4935" w:name="_Toc43739584"/>
      <w:bookmarkStart w:id="4936" w:name="_Toc46347345"/>
      <w:bookmarkStart w:id="4937" w:name="_Toc53166284"/>
      <w:bookmarkStart w:id="4938" w:name="_Toc53166979"/>
      <w:bookmarkStart w:id="4939" w:name="_Toc53167673"/>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4932"/>
      <w:bookmarkEnd w:id="4933"/>
      <w:bookmarkEnd w:id="4934"/>
      <w:bookmarkEnd w:id="4935"/>
      <w:bookmarkEnd w:id="4936"/>
      <w:bookmarkEnd w:id="4937"/>
      <w:bookmarkEnd w:id="4938"/>
      <w:bookmarkEnd w:id="4939"/>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4940" w:name="_Toc37430482"/>
      <w:bookmarkStart w:id="4941" w:name="_Toc43739585"/>
      <w:bookmarkStart w:id="4942" w:name="_Toc46347346"/>
      <w:bookmarkStart w:id="4943" w:name="_Toc53166285"/>
      <w:bookmarkStart w:id="4944" w:name="_Toc53166980"/>
      <w:bookmarkStart w:id="4945" w:name="_Toc53167674"/>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4909"/>
      <w:bookmarkEnd w:id="4910"/>
      <w:bookmarkEnd w:id="4911"/>
      <w:bookmarkEnd w:id="4912"/>
      <w:bookmarkEnd w:id="4940"/>
      <w:bookmarkEnd w:id="4941"/>
      <w:bookmarkEnd w:id="4942"/>
      <w:bookmarkEnd w:id="4943"/>
      <w:bookmarkEnd w:id="4944"/>
      <w:bookmarkEnd w:id="4945"/>
    </w:p>
    <w:p w14:paraId="575FC7A4" w14:textId="77777777" w:rsidR="00FF68ED" w:rsidRPr="00E11EA5" w:rsidRDefault="00FF68ED" w:rsidP="00FF68ED">
      <w:bookmarkStart w:id="4946" w:name="_Toc29814500"/>
      <w:bookmarkStart w:id="4947" w:name="_Toc21020984"/>
      <w:bookmarkStart w:id="4948" w:name="_Toc29814152"/>
      <w:bookmarkStart w:id="4949"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4950" w:name="_MON_1577700308"/>
    <w:bookmarkEnd w:id="4950"/>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88" type="#_x0000_t75" style="width:468.75pt;height:79.5pt" o:ole="">
            <v:imagedata r:id="rId204" o:title=""/>
          </v:shape>
          <o:OLEObject Type="Embed" ProgID="Word.Document.12" ShapeID="_x0000_i1088" DrawAspect="Content" ObjectID="_1663779199" r:id="rId205"/>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4951" w:name="_Toc37430483"/>
      <w:bookmarkStart w:id="4952" w:name="_Toc43739586"/>
      <w:bookmarkStart w:id="4953" w:name="_Toc46347347"/>
      <w:bookmarkStart w:id="4954" w:name="_Toc53166286"/>
      <w:bookmarkStart w:id="4955" w:name="_Toc53166981"/>
      <w:bookmarkStart w:id="4956" w:name="_Toc53167675"/>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4946"/>
      <w:bookmarkEnd w:id="4947"/>
      <w:bookmarkEnd w:id="4948"/>
      <w:bookmarkEnd w:id="4949"/>
      <w:bookmarkEnd w:id="4951"/>
      <w:bookmarkEnd w:id="4952"/>
      <w:bookmarkEnd w:id="4953"/>
      <w:bookmarkEnd w:id="4954"/>
      <w:bookmarkEnd w:id="4955"/>
      <w:bookmarkEnd w:id="4956"/>
    </w:p>
    <w:p w14:paraId="31EF23DA" w14:textId="77777777" w:rsidR="00FF68ED" w:rsidRPr="00E11EA5" w:rsidRDefault="00FF68ED" w:rsidP="00FF68ED">
      <w:pPr>
        <w:pStyle w:val="Heading3"/>
        <w:numPr>
          <w:ilvl w:val="255"/>
          <w:numId w:val="0"/>
        </w:numPr>
        <w:ind w:left="142"/>
      </w:pPr>
      <w:bookmarkStart w:id="4957" w:name="_Toc21086230"/>
      <w:bookmarkStart w:id="4958" w:name="_Toc29768666"/>
      <w:bookmarkStart w:id="4959" w:name="_Toc37430484"/>
      <w:bookmarkStart w:id="4960" w:name="_Toc43739587"/>
      <w:bookmarkStart w:id="4961" w:name="_Toc46347348"/>
      <w:bookmarkStart w:id="4962" w:name="_Toc53166287"/>
      <w:bookmarkStart w:id="4963" w:name="_Toc53166982"/>
      <w:bookmarkStart w:id="4964" w:name="_Toc53167676"/>
      <w:r w:rsidRPr="00E11EA5">
        <w:t>16.</w:t>
      </w:r>
      <w:r w:rsidRPr="00E11EA5">
        <w:rPr>
          <w:rFonts w:hint="eastAsia"/>
          <w:lang w:val="en-US" w:eastAsia="zh-CN"/>
        </w:rPr>
        <w:t>5</w:t>
      </w:r>
      <w:r w:rsidRPr="00E11EA5">
        <w:t>.1</w:t>
      </w:r>
      <w:r w:rsidRPr="00E11EA5">
        <w:tab/>
        <w:t>General</w:t>
      </w:r>
      <w:bookmarkEnd w:id="4957"/>
      <w:bookmarkEnd w:id="4958"/>
      <w:bookmarkEnd w:id="4959"/>
      <w:bookmarkEnd w:id="4960"/>
      <w:bookmarkEnd w:id="4961"/>
      <w:bookmarkEnd w:id="4962"/>
      <w:bookmarkEnd w:id="4963"/>
      <w:bookmarkEnd w:id="4964"/>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4965" w:name="_Toc29813682"/>
      <w:bookmarkStart w:id="4966" w:name="_Toc21020985"/>
      <w:bookmarkStart w:id="4967" w:name="_Toc29814153"/>
      <w:bookmarkStart w:id="4968" w:name="_Toc29814501"/>
      <w:bookmarkStart w:id="4969" w:name="_Toc37430485"/>
      <w:bookmarkStart w:id="4970" w:name="_Toc43739588"/>
      <w:bookmarkStart w:id="4971" w:name="_Toc46347349"/>
      <w:bookmarkStart w:id="4972" w:name="_Toc53166288"/>
      <w:bookmarkStart w:id="4973" w:name="_Toc53166983"/>
      <w:bookmarkStart w:id="4974" w:name="_Toc53167677"/>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4965"/>
      <w:bookmarkEnd w:id="4966"/>
      <w:bookmarkEnd w:id="4967"/>
      <w:bookmarkEnd w:id="4968"/>
      <w:bookmarkEnd w:id="4969"/>
      <w:bookmarkEnd w:id="4970"/>
      <w:bookmarkEnd w:id="4971"/>
      <w:bookmarkEnd w:id="4972"/>
      <w:bookmarkEnd w:id="4973"/>
      <w:bookmarkEnd w:id="4974"/>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4975" w:name="_Toc29814502"/>
      <w:bookmarkStart w:id="4976" w:name="_Toc29814154"/>
      <w:bookmarkStart w:id="4977" w:name="_Toc21020986"/>
      <w:bookmarkStart w:id="4978" w:name="_Toc29813683"/>
      <w:bookmarkStart w:id="4979" w:name="_Toc37430486"/>
      <w:bookmarkStart w:id="4980" w:name="_Toc43739589"/>
      <w:bookmarkStart w:id="4981" w:name="_Toc46347350"/>
      <w:bookmarkStart w:id="4982" w:name="_Toc53166289"/>
      <w:bookmarkStart w:id="4983" w:name="_Toc53166984"/>
      <w:bookmarkStart w:id="4984" w:name="_Toc53167678"/>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4975"/>
      <w:bookmarkEnd w:id="4976"/>
      <w:bookmarkEnd w:id="4977"/>
      <w:bookmarkEnd w:id="4978"/>
      <w:bookmarkEnd w:id="4979"/>
      <w:bookmarkEnd w:id="4980"/>
      <w:bookmarkEnd w:id="4981"/>
      <w:bookmarkEnd w:id="4982"/>
      <w:bookmarkEnd w:id="4983"/>
      <w:bookmarkEnd w:id="4984"/>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4985" w:name="_Toc29813684"/>
      <w:bookmarkStart w:id="4986" w:name="_Toc29814503"/>
      <w:bookmarkStart w:id="4987" w:name="_Toc29814155"/>
      <w:bookmarkStart w:id="4988" w:name="_Toc21020987"/>
      <w:bookmarkStart w:id="4989" w:name="_Toc37430487"/>
      <w:bookmarkStart w:id="4990" w:name="_Toc43739590"/>
      <w:bookmarkStart w:id="4991" w:name="_Toc46347351"/>
      <w:bookmarkStart w:id="4992" w:name="_Toc53166290"/>
      <w:bookmarkStart w:id="4993" w:name="_Toc53166985"/>
      <w:bookmarkStart w:id="4994" w:name="_Toc53167679"/>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4985"/>
      <w:bookmarkEnd w:id="4986"/>
      <w:bookmarkEnd w:id="4987"/>
      <w:bookmarkEnd w:id="4988"/>
      <w:bookmarkEnd w:id="4989"/>
      <w:bookmarkEnd w:id="4990"/>
      <w:bookmarkEnd w:id="4991"/>
      <w:bookmarkEnd w:id="4992"/>
      <w:bookmarkEnd w:id="4993"/>
      <w:bookmarkEnd w:id="4994"/>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4995" w:name="_Toc21020988"/>
      <w:bookmarkStart w:id="4996" w:name="_Toc29814504"/>
      <w:bookmarkStart w:id="4997" w:name="_Toc29813685"/>
      <w:bookmarkStart w:id="4998" w:name="_Toc29814156"/>
      <w:bookmarkStart w:id="4999" w:name="_Toc37430488"/>
      <w:bookmarkStart w:id="5000" w:name="_Toc43739591"/>
      <w:bookmarkStart w:id="5001" w:name="_Toc46347352"/>
      <w:bookmarkStart w:id="5002" w:name="_Toc53166291"/>
      <w:bookmarkStart w:id="5003" w:name="_Toc53166986"/>
      <w:bookmarkStart w:id="5004" w:name="_Toc53167680"/>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4995"/>
      <w:bookmarkEnd w:id="4996"/>
      <w:bookmarkEnd w:id="4997"/>
      <w:bookmarkEnd w:id="4998"/>
      <w:bookmarkEnd w:id="4999"/>
      <w:bookmarkEnd w:id="5000"/>
      <w:bookmarkEnd w:id="5001"/>
      <w:bookmarkEnd w:id="5002"/>
      <w:bookmarkEnd w:id="5003"/>
      <w:bookmarkEnd w:id="5004"/>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5005" w:name="_Toc37430489"/>
      <w:bookmarkStart w:id="5006" w:name="_Toc43739592"/>
      <w:bookmarkStart w:id="5007" w:name="_Toc46347353"/>
      <w:bookmarkStart w:id="5008" w:name="_Toc53166292"/>
      <w:bookmarkStart w:id="5009" w:name="_Toc53166987"/>
      <w:bookmarkStart w:id="5010" w:name="_Toc53167681"/>
      <w:r w:rsidRPr="00E11EA5">
        <w:lastRenderedPageBreak/>
        <w:t>17</w:t>
      </w:r>
      <w:r w:rsidRPr="00E11EA5">
        <w:tab/>
        <w:t>Measurement Uncertainty values summary</w:t>
      </w:r>
      <w:bookmarkEnd w:id="5005"/>
      <w:bookmarkEnd w:id="5006"/>
      <w:bookmarkEnd w:id="5007"/>
      <w:bookmarkEnd w:id="5008"/>
      <w:bookmarkEnd w:id="5009"/>
      <w:bookmarkEnd w:id="5010"/>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651CA0" w:rsidRDefault="00FF68ED" w:rsidP="002E0DC8">
            <w:pPr>
              <w:pStyle w:val="TAL"/>
              <w:rPr>
                <w:lang w:val="sv-FI"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651CA0" w:rsidRDefault="00FF68ED" w:rsidP="002E0DC8">
            <w:pPr>
              <w:pStyle w:val="TAL"/>
              <w:rPr>
                <w:lang w:val="sv-FI"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651CA0" w:rsidRDefault="00FF68ED" w:rsidP="002E0DC8">
            <w:pPr>
              <w:pStyle w:val="TAL"/>
              <w:rPr>
                <w:lang w:val="sv-FI"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22C500EE" w:rsidR="00FF68ED" w:rsidRPr="00E11EA5" w:rsidRDefault="00AB4B46"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651CA0" w:rsidRDefault="00FF68ED" w:rsidP="002E0DC8">
            <w:pPr>
              <w:keepNext/>
              <w:keepLines/>
              <w:spacing w:after="0"/>
              <w:rPr>
                <w:rFonts w:ascii="Arial" w:hAnsi="Arial" w:cs="v4.2.0"/>
                <w:sz w:val="18"/>
                <w:lang w:val="de-DE" w:eastAsia="fi-FI"/>
              </w:rPr>
            </w:pPr>
            <w:r w:rsidRPr="00651CA0">
              <w:rPr>
                <w:rFonts w:ascii="Arial" w:hAnsi="Arial" w:cs="v4.2.0"/>
                <w:sz w:val="18"/>
                <w:lang w:val="de-DE" w:eastAsia="fi-FI"/>
              </w:rPr>
              <w:t>±3.7 dB,</w:t>
            </w:r>
            <w:r w:rsidRPr="00E11EA5">
              <w:rPr>
                <w:rFonts w:ascii="Arial" w:hAnsi="Arial" w:cs="v4.2.0"/>
                <w:sz w:val="18"/>
                <w:lang w:val="de-DE" w:eastAsia="fi-FI"/>
              </w:rPr>
              <w:t xml:space="preserve"> 4.2 </w:t>
            </w:r>
            <w:r w:rsidRPr="00651CA0">
              <w:rPr>
                <w:rFonts w:ascii="Arial" w:hAnsi="Arial" w:cs="v4.2.0"/>
                <w:sz w:val="18"/>
                <w:lang w:val="de-DE" w:eastAsia="fi-FI"/>
              </w:rPr>
              <w:t>GHz &lt; f</w:t>
            </w:r>
            <w:r w:rsidRPr="00651CA0">
              <w:rPr>
                <w:rFonts w:ascii="Arial" w:hAnsi="Arial" w:cs="v4.2.0"/>
                <w:sz w:val="18"/>
                <w:vertAlign w:val="subscript"/>
                <w:lang w:val="de-DE" w:eastAsia="fi-FI"/>
              </w:rPr>
              <w:t>interferer</w:t>
            </w:r>
            <w:r w:rsidRPr="00651CA0">
              <w:rPr>
                <w:rFonts w:ascii="Arial" w:hAnsi="Arial" w:cs="v4.2.0"/>
                <w:sz w:val="18"/>
                <w:lang w:val="de-DE" w:eastAsia="fi-FI"/>
              </w:rPr>
              <w:t xml:space="preserve"> </w:t>
            </w:r>
            <w:r w:rsidRPr="00651CA0">
              <w:rPr>
                <w:rFonts w:ascii="Arial" w:hAnsi="Arial" w:cs="v4.2.0" w:hint="eastAsia"/>
                <w:sz w:val="18"/>
                <w:lang w:val="de-DE" w:eastAsia="fi-FI"/>
              </w:rPr>
              <w:t>≤</w:t>
            </w:r>
            <w:r w:rsidRPr="00651CA0">
              <w:rPr>
                <w:rFonts w:ascii="Arial" w:hAnsi="Arial" w:cs="v4.2.0"/>
                <w:sz w:val="18"/>
                <w:lang w:val="de-DE" w:eastAsia="fi-FI"/>
              </w:rPr>
              <w:t xml:space="preserve"> 6.0 GHz</w:t>
            </w:r>
          </w:p>
          <w:p w14:paraId="66152C5B" w14:textId="77777777" w:rsidR="00FF68ED" w:rsidRPr="00651CA0" w:rsidRDefault="00FF68ED" w:rsidP="002E0DC8">
            <w:pPr>
              <w:keepNext/>
              <w:keepLines/>
              <w:spacing w:after="0"/>
              <w:rPr>
                <w:rFonts w:ascii="Arial" w:hAnsi="Arial" w:cs="Arial"/>
                <w:sz w:val="18"/>
                <w:lang w:val="de-DE" w:eastAsia="fi-FI"/>
              </w:rPr>
            </w:pPr>
          </w:p>
          <w:p w14:paraId="55539691" w14:textId="77777777" w:rsidR="00FF68ED" w:rsidRPr="00651CA0" w:rsidRDefault="00FF68ED" w:rsidP="002E0DC8">
            <w:pPr>
              <w:keepNext/>
              <w:keepLines/>
              <w:spacing w:after="0"/>
              <w:rPr>
                <w:rFonts w:ascii="Arial" w:eastAsia="SimSun" w:hAnsi="Arial" w:cs="Arial"/>
                <w:sz w:val="18"/>
                <w:szCs w:val="18"/>
                <w:lang w:val="de-DE" w:eastAsia="zh-CN"/>
              </w:rPr>
            </w:pPr>
            <w:r w:rsidRPr="00651CA0">
              <w:rPr>
                <w:rFonts w:ascii="Arial" w:eastAsia="SimSun" w:hAnsi="Arial" w:cs="Arial"/>
                <w:sz w:val="18"/>
                <w:szCs w:val="18"/>
                <w:lang w:val="de-DE" w:eastAsia="fi-FI"/>
              </w:rPr>
              <w:t xml:space="preserve">4.2 GHz &lt; </w:t>
            </w:r>
            <w:r w:rsidRPr="00651CA0">
              <w:rPr>
                <w:rFonts w:ascii="Arial" w:eastAsia="SimSun" w:hAnsi="Arial" w:cs="Arial"/>
                <w:sz w:val="18"/>
                <w:szCs w:val="18"/>
                <w:lang w:val="de-DE" w:eastAsia="zh-CN"/>
              </w:rPr>
              <w:t>f</w:t>
            </w:r>
            <w:r w:rsidRPr="00E11EA5">
              <w:rPr>
                <w:rFonts w:ascii="Arial" w:eastAsia="SimSun" w:hAnsi="Arial" w:cs="Arial"/>
                <w:sz w:val="18"/>
                <w:szCs w:val="18"/>
                <w:vertAlign w:val="subscript"/>
                <w:lang w:val="de-DE" w:eastAsia="zh-CN"/>
              </w:rPr>
              <w:t>wanted</w:t>
            </w:r>
            <w:r w:rsidRPr="00651CA0">
              <w:rPr>
                <w:rFonts w:ascii="Arial" w:eastAsia="SimSun" w:hAnsi="Arial" w:cs="Arial"/>
                <w:sz w:val="18"/>
                <w:szCs w:val="18"/>
                <w:lang w:val="de-DE" w:eastAsia="fi-FI"/>
              </w:rPr>
              <w:t xml:space="preserve"> </w:t>
            </w:r>
            <w:r w:rsidRPr="00651CA0">
              <w:rPr>
                <w:rFonts w:ascii="Arial" w:eastAsia="SimSun" w:hAnsi="Arial" w:cs="Arial" w:hint="eastAsia"/>
                <w:sz w:val="18"/>
                <w:szCs w:val="18"/>
                <w:lang w:val="de-DE" w:eastAsia="fi-FI"/>
              </w:rPr>
              <w:t>≤</w:t>
            </w:r>
            <w:r w:rsidRPr="00651CA0">
              <w:rPr>
                <w:rFonts w:ascii="Arial" w:eastAsia="SimSun" w:hAnsi="Arial" w:cs="Arial"/>
                <w:sz w:val="18"/>
                <w:szCs w:val="18"/>
                <w:lang w:val="de-DE" w:eastAsia="fi-FI"/>
              </w:rPr>
              <w:t xml:space="preserve"> 6.0 GHz</w:t>
            </w:r>
            <w:r w:rsidRPr="00651CA0">
              <w:rPr>
                <w:rFonts w:ascii="Arial" w:eastAsia="SimSun" w:hAnsi="Arial" w:cs="Arial"/>
                <w:sz w:val="18"/>
                <w:szCs w:val="18"/>
                <w:lang w:val="de-DE"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5011" w:name="_Toc37430490"/>
      <w:r w:rsidRPr="00E11EA5">
        <w:br w:type="page"/>
      </w:r>
    </w:p>
    <w:p w14:paraId="1660E8EE" w14:textId="0C28A1B0" w:rsidR="00FF68ED" w:rsidRPr="00E11EA5" w:rsidRDefault="00FF68ED" w:rsidP="00FF68ED">
      <w:pPr>
        <w:pStyle w:val="Heading1"/>
      </w:pPr>
      <w:bookmarkStart w:id="5012" w:name="_Toc43739593"/>
      <w:bookmarkStart w:id="5013" w:name="_Toc46347354"/>
      <w:bookmarkStart w:id="5014" w:name="_Toc53166293"/>
      <w:bookmarkStart w:id="5015" w:name="_Toc53166988"/>
      <w:bookmarkStart w:id="5016" w:name="_Toc53167682"/>
      <w:r w:rsidRPr="00E11EA5">
        <w:lastRenderedPageBreak/>
        <w:t>18</w:t>
      </w:r>
      <w:r w:rsidRPr="00E11EA5">
        <w:tab/>
        <w:t>Test Tolerance values summary</w:t>
      </w:r>
      <w:bookmarkEnd w:id="5011"/>
      <w:bookmarkEnd w:id="5012"/>
      <w:bookmarkEnd w:id="5013"/>
      <w:bookmarkEnd w:id="5014"/>
      <w:bookmarkEnd w:id="5015"/>
      <w:bookmarkEnd w:id="5016"/>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651CA0" w:rsidRDefault="00FF68ED" w:rsidP="002E0DC8">
            <w:pPr>
              <w:pStyle w:val="TAL"/>
              <w:rPr>
                <w:lang w:val="sv-FI"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651CA0" w:rsidRDefault="00FF68ED" w:rsidP="002E0DC8">
            <w:pPr>
              <w:pStyle w:val="TAL"/>
              <w:rPr>
                <w:lang w:val="sv-FI"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651CA0" w:rsidRDefault="00FF68ED" w:rsidP="002E0DC8">
            <w:pPr>
              <w:pStyle w:val="TAL"/>
              <w:rPr>
                <w:lang w:val="sv-FI"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651CA0" w:rsidRDefault="00FF68ED" w:rsidP="002E0DC8">
            <w:pPr>
              <w:pStyle w:val="TAL"/>
              <w:keepNext w:val="0"/>
              <w:rPr>
                <w:rFonts w:cs="Arial"/>
                <w:lang w:val="sv-FI" w:eastAsia="ja-JP"/>
              </w:rPr>
            </w:pPr>
            <w:r w:rsidRPr="00651CA0">
              <w:rPr>
                <w:rFonts w:cs="Arial"/>
                <w:lang w:val="sv-FI" w:eastAsia="ja-JP"/>
              </w:rPr>
              <w:t>1.2 dB, 4</w:t>
            </w:r>
            <w:r w:rsidRPr="00651CA0">
              <w:rPr>
                <w:rFonts w:cs="v4.2.0"/>
                <w:lang w:val="sv-FI" w:eastAsia="ja-JP"/>
              </w:rPr>
              <w:t>.2</w:t>
            </w:r>
            <w:r w:rsidRPr="00651CA0">
              <w:rPr>
                <w:rFonts w:cs="v4.2.0"/>
                <w:lang w:val="sv-FI"/>
              </w:rPr>
              <w:t xml:space="preserve">GHz &lt; f </w:t>
            </w:r>
            <w:r w:rsidRPr="00651CA0">
              <w:rPr>
                <w:rFonts w:cs="Arial" w:hint="eastAsia"/>
                <w:lang w:val="sv-FI"/>
              </w:rPr>
              <w:t>≤</w:t>
            </w:r>
            <w:r w:rsidRPr="00651CA0">
              <w:rPr>
                <w:rFonts w:cs="v4.2.0"/>
                <w:lang w:val="sv-FI"/>
              </w:rPr>
              <w:t xml:space="preserve"> </w:t>
            </w:r>
            <w:r w:rsidRPr="00651CA0">
              <w:rPr>
                <w:rFonts w:cs="v4.2.0"/>
                <w:lang w:val="sv-FI" w:eastAsia="ja-JP"/>
              </w:rPr>
              <w:t>6.0</w:t>
            </w:r>
            <w:r w:rsidRPr="00651CA0">
              <w:rPr>
                <w:rFonts w:cs="v4.2.0"/>
                <w:lang w:val="sv-FI"/>
              </w:rPr>
              <w:t>GHz</w:t>
            </w:r>
          </w:p>
          <w:p w14:paraId="163357A5" w14:textId="77777777" w:rsidR="00FF68ED" w:rsidRPr="00651CA0" w:rsidRDefault="00FF68ED" w:rsidP="002E0DC8">
            <w:pPr>
              <w:pStyle w:val="TAL"/>
              <w:keepNext w:val="0"/>
              <w:rPr>
                <w:rFonts w:cs="Arial"/>
                <w:lang w:val="sv-FI" w:eastAsia="ja-JP"/>
              </w:rPr>
            </w:pPr>
          </w:p>
          <w:p w14:paraId="4AB60904" w14:textId="77777777" w:rsidR="00FF68ED" w:rsidRPr="00651CA0" w:rsidRDefault="00FF68ED" w:rsidP="002E0DC8">
            <w:pPr>
              <w:pStyle w:val="TAL"/>
              <w:keepNext w:val="0"/>
              <w:rPr>
                <w:rFonts w:cs="Arial"/>
                <w:lang w:val="sv-FI" w:eastAsia="ja-JP"/>
              </w:rPr>
            </w:pPr>
            <w:r w:rsidRPr="00651CA0">
              <w:rPr>
                <w:rFonts w:cs="Arial"/>
                <w:lang w:val="sv-FI"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5017" w:name="_Toc21086771"/>
      <w:bookmarkStart w:id="5018" w:name="_Toc29769231"/>
      <w:r w:rsidRPr="00E11EA5">
        <w:br w:type="page"/>
      </w:r>
    </w:p>
    <w:p w14:paraId="235BD904" w14:textId="77777777" w:rsidR="00FF68ED" w:rsidRPr="00E11EA5" w:rsidRDefault="00FF68ED" w:rsidP="00FF68ED">
      <w:pPr>
        <w:pStyle w:val="Heading8"/>
        <w:rPr>
          <w:lang w:eastAsia="zh-CN"/>
        </w:rPr>
      </w:pPr>
      <w:bookmarkStart w:id="5019" w:name="_Toc37430491"/>
      <w:bookmarkStart w:id="5020" w:name="_Toc43739594"/>
      <w:bookmarkStart w:id="5021" w:name="_Toc46347355"/>
      <w:bookmarkStart w:id="5022" w:name="_Toc53166294"/>
      <w:bookmarkStart w:id="5023" w:name="_Toc53166989"/>
      <w:bookmarkStart w:id="5024" w:name="_Toc53167683"/>
      <w:r w:rsidRPr="00E11EA5">
        <w:lastRenderedPageBreak/>
        <w:t>Annex A (informative):</w:t>
      </w:r>
      <w:r w:rsidRPr="00E11EA5">
        <w:br/>
      </w:r>
      <w:r w:rsidRPr="00E11EA5">
        <w:rPr>
          <w:lang w:eastAsia="zh-CN"/>
        </w:rPr>
        <w:t>Radiated TX measurement error contribution descriptions</w:t>
      </w:r>
      <w:bookmarkEnd w:id="5017"/>
      <w:bookmarkEnd w:id="5018"/>
      <w:bookmarkEnd w:id="5019"/>
      <w:bookmarkEnd w:id="5020"/>
      <w:bookmarkEnd w:id="5021"/>
      <w:bookmarkEnd w:id="5022"/>
      <w:bookmarkEnd w:id="5023"/>
      <w:bookmarkEnd w:id="5024"/>
    </w:p>
    <w:p w14:paraId="15A13BA2" w14:textId="77777777" w:rsidR="00FF68ED" w:rsidRPr="00E11EA5" w:rsidRDefault="00FF68ED" w:rsidP="00FF68ED">
      <w:pPr>
        <w:pStyle w:val="Heading1"/>
        <w:rPr>
          <w:lang w:eastAsia="ja-JP"/>
        </w:rPr>
      </w:pPr>
      <w:bookmarkStart w:id="5025" w:name="_Toc21086772"/>
      <w:bookmarkStart w:id="5026" w:name="_Toc29769232"/>
      <w:bookmarkStart w:id="5027" w:name="_Toc37430492"/>
      <w:bookmarkStart w:id="5028" w:name="_Toc43739595"/>
      <w:bookmarkStart w:id="5029" w:name="_Toc46347356"/>
      <w:bookmarkStart w:id="5030" w:name="_Toc53166295"/>
      <w:bookmarkStart w:id="5031" w:name="_Toc53166990"/>
      <w:bookmarkStart w:id="5032" w:name="_Toc53167684"/>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5025"/>
      <w:bookmarkEnd w:id="5026"/>
      <w:bookmarkEnd w:id="5027"/>
      <w:bookmarkEnd w:id="5028"/>
      <w:bookmarkEnd w:id="5029"/>
      <w:bookmarkEnd w:id="5030"/>
      <w:bookmarkEnd w:id="5031"/>
      <w:bookmarkEnd w:id="5032"/>
    </w:p>
    <w:p w14:paraId="44676D3D" w14:textId="7AC16115" w:rsidR="00AB4B46" w:rsidRPr="00E11EA5" w:rsidRDefault="00AB4B46" w:rsidP="00AB4B46">
      <w:pPr>
        <w:rPr>
          <w:b/>
          <w:lang w:eastAsia="ja-JP"/>
        </w:rPr>
      </w:pPr>
      <w:r w:rsidRPr="00E11EA5">
        <w:rPr>
          <w:b/>
          <w:lang w:eastAsia="ja-JP"/>
        </w:rPr>
        <w:t xml:space="preserve">A1-1 Positioning misalignment between the </w:t>
      </w:r>
      <w:r>
        <w:rPr>
          <w:b/>
          <w:lang w:eastAsia="ja-JP"/>
        </w:rPr>
        <w:t>BS</w:t>
      </w:r>
      <w:r w:rsidRPr="00E11EA5">
        <w:rPr>
          <w:b/>
          <w:lang w:eastAsia="ja-JP"/>
        </w:rPr>
        <w:t xml:space="preserve"> and the reference antenna</w:t>
      </w:r>
    </w:p>
    <w:p w14:paraId="4ED69606" w14:textId="04ACB9CF" w:rsidR="00AB4B46" w:rsidRPr="00E11EA5" w:rsidRDefault="00AB4B46" w:rsidP="00AB4B46">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r>
        <w:rPr>
          <w:lang w:eastAsia="ja-JP"/>
        </w:rPr>
        <w:t>BS</w:t>
      </w:r>
      <w:r w:rsidRPr="00E11EA5">
        <w:rPr>
          <w:lang w:eastAsia="ja-JP"/>
        </w:rPr>
        <w:t xml:space="preserve"> and the phase centre of the reference antenna. The uncertainty makes the space propagation loss between the </w:t>
      </w:r>
      <w:r>
        <w:rPr>
          <w:lang w:eastAsia="ja-JP"/>
        </w:rPr>
        <w:t>BS</w:t>
      </w:r>
      <w:r w:rsidRPr="00E11EA5">
        <w:rPr>
          <w:lang w:eastAsia="ja-JP"/>
        </w:rPr>
        <w:t xml:space="preserve"> and the receiving antenna at the </w:t>
      </w:r>
      <w:r>
        <w:rPr>
          <w:lang w:eastAsia="ja-JP"/>
        </w:rPr>
        <w:t>BS</w:t>
      </w:r>
      <w:r w:rsidRPr="00E11EA5">
        <w:rPr>
          <w:lang w:eastAsia="ja-JP"/>
        </w:rPr>
        <w:t xml:space="preserve"> measurement stage (i.e. Stage 2) different from the space propagation loss between the reference antenna and the receiving antenna at the calibration stage (i.e. Stage 1).</w:t>
      </w:r>
    </w:p>
    <w:p w14:paraId="19464E5B" w14:textId="7160E521" w:rsidR="00AB4B46" w:rsidRPr="00E11EA5" w:rsidRDefault="00AB4B46" w:rsidP="00AB4B46">
      <w:pPr>
        <w:rPr>
          <w:b/>
          <w:lang w:eastAsia="ja-JP"/>
        </w:rPr>
      </w:pPr>
      <w:r w:rsidRPr="00E11EA5">
        <w:rPr>
          <w:b/>
          <w:lang w:eastAsia="ja-JP"/>
        </w:rPr>
        <w:t xml:space="preserve">A1-2 Pointing misalignment between the </w:t>
      </w:r>
      <w:r>
        <w:rPr>
          <w:b/>
          <w:lang w:eastAsia="ja-JP"/>
        </w:rPr>
        <w:t>BS</w:t>
      </w:r>
      <w:r w:rsidRPr="00E11EA5">
        <w:rPr>
          <w:b/>
          <w:lang w:eastAsia="ja-JP"/>
        </w:rPr>
        <w:t xml:space="preserve">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89" type="#_x0000_t75" style="width:223.5pt;height:36pt" o:ole="">
            <v:imagedata r:id="rId208" o:title=""/>
          </v:shape>
          <o:OLEObject Type="Embed" ProgID="Equation.3" ShapeID="_x0000_i1089" DrawAspect="Content" ObjectID="_1663779200" r:id="rId209"/>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0" type="#_x0000_t75" style="width:14.25pt;height:14.25pt" o:ole="">
            <v:imagedata r:id="rId210" o:title=""/>
          </v:shape>
          <o:OLEObject Type="Embed" ProgID="Equation.3" ShapeID="_x0000_i1090" DrawAspect="Content" ObjectID="_1663779201" r:id="rId211"/>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1" type="#_x0000_t75" style="width:14.25pt;height:7.5pt" o:ole="">
            <v:imagedata r:id="rId212" o:title=""/>
          </v:shape>
          <o:OLEObject Type="Embed" ProgID="Equation.3" ShapeID="_x0000_i1091" DrawAspect="Content" ObjectID="_1663779202" r:id="rId213"/>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2" type="#_x0000_t75" style="width:14.25pt;height:14.25pt" o:ole="">
            <v:imagedata r:id="rId214" o:title=""/>
          </v:shape>
          <o:OLEObject Type="Embed" ProgID="Equation.3" ShapeID="_x0000_i1092" DrawAspect="Content" ObjectID="_1663779203" r:id="rId215"/>
        </w:object>
      </w:r>
      <w:r w:rsidRPr="00E11EA5">
        <w:t xml:space="preserve"> is elevation of single measurement </w:t>
      </w:r>
      <w:r w:rsidRPr="00E11EA5">
        <w:rPr>
          <w:position w:val="-14"/>
        </w:rPr>
        <w:object w:dxaOrig="660" w:dyaOrig="380" w14:anchorId="577F24E6">
          <v:shape id="_x0000_i1093" type="#_x0000_t75" style="width:36pt;height:21.75pt" o:ole="">
            <v:imagedata r:id="rId216" o:title=""/>
          </v:shape>
          <o:OLEObject Type="Embed" ProgID="Equation.3" ShapeID="_x0000_i1093" DrawAspect="Content" ObjectID="_1663779204" r:id="rId217"/>
        </w:object>
      </w:r>
      <w:r w:rsidRPr="00E11EA5">
        <w:t>.</w:t>
      </w:r>
    </w:p>
    <w:p w14:paraId="58401D8A" w14:textId="2D432644" w:rsidR="00AB4B46" w:rsidRPr="00E11EA5" w:rsidRDefault="00AB4B46" w:rsidP="00AB4B46">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DA16A93">
          <v:shape id="_x0000_i1094" type="#_x0000_t75" style="width:21.75pt;height:14.25pt" o:ole="">
            <v:imagedata r:id="rId218" o:title=""/>
          </v:shape>
          <o:OLEObject Type="Embed" ProgID="Equation.3" ShapeID="_x0000_i1094" DrawAspect="Content" ObjectID="_1663779205" r:id="rId21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44825D3F">
          <v:shape id="_x0000_i1095" type="#_x0000_t75" style="width:21.75pt;height:14.25pt" o:ole="">
            <v:imagedata r:id="rId218" o:title=""/>
          </v:shape>
          <o:OLEObject Type="Embed" ProgID="Equation.3" ShapeID="_x0000_i1095" DrawAspect="Content" ObjectID="_1663779206" r:id="rId220"/>
        </w:object>
      </w:r>
      <w:r w:rsidRPr="00E11EA5">
        <w:t xml:space="preserve"> may be divided by factor 2 also in Stage 2 (i.e. </w:t>
      </w:r>
      <w:r>
        <w:t>BS</w:t>
      </w:r>
      <w:r w:rsidRPr="00E11EA5">
        <w:t xml:space="preserve">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12A6D6BD" w14:textId="041FBB2D" w:rsidR="00AB4B46" w:rsidRPr="00E11EA5" w:rsidRDefault="00AB4B46" w:rsidP="00AB4B46">
      <w:pPr>
        <w:rPr>
          <w:lang w:eastAsia="ja-JP"/>
        </w:rPr>
      </w:pPr>
      <w:r w:rsidRPr="00E11EA5">
        <w:rPr>
          <w:b/>
          <w:lang w:eastAsia="ja-JP"/>
        </w:rPr>
        <w:t xml:space="preserve">A1-4 Polarization mismatch between the </w:t>
      </w:r>
      <w:r>
        <w:rPr>
          <w:b/>
          <w:lang w:eastAsia="ja-JP"/>
        </w:rPr>
        <w:t>BS</w:t>
      </w:r>
      <w:r w:rsidRPr="00E11EA5">
        <w:rPr>
          <w:b/>
          <w:lang w:eastAsia="ja-JP"/>
        </w:rPr>
        <w:t xml:space="preserve"> (a) / reference antenna (b) and the receiving antenna</w:t>
      </w:r>
    </w:p>
    <w:p w14:paraId="2588BD65" w14:textId="505C50DD" w:rsidR="00AB4B46" w:rsidRPr="00E11EA5" w:rsidRDefault="00AB4B46" w:rsidP="00AB4B46">
      <w:pPr>
        <w:rPr>
          <w:lang w:eastAsia="ja-JP"/>
        </w:rPr>
      </w:pPr>
      <w:r w:rsidRPr="00E11EA5">
        <w:rPr>
          <w:lang w:eastAsia="ja-JP"/>
        </w:rPr>
        <w:t xml:space="preserve">This contribution originates from the misaligned polarization between the </w:t>
      </w:r>
      <w:r>
        <w:rPr>
          <w:lang w:eastAsia="ja-JP"/>
        </w:rPr>
        <w:t>BS</w:t>
      </w:r>
      <w:r w:rsidRPr="00E11EA5">
        <w:rPr>
          <w:lang w:eastAsia="ja-JP"/>
        </w:rPr>
        <w:t xml:space="preserve">/reference antenna and the receiving antenna. </w:t>
      </w:r>
    </w:p>
    <w:p w14:paraId="6E47D8D4" w14:textId="00970BE0" w:rsidR="00AB4B46" w:rsidRPr="00E11EA5" w:rsidRDefault="00AB4B46" w:rsidP="00AB4B46">
      <w:pPr>
        <w:rPr>
          <w:b/>
          <w:lang w:eastAsia="ja-JP"/>
        </w:rPr>
      </w:pPr>
      <w:r w:rsidRPr="00E11EA5">
        <w:rPr>
          <w:b/>
          <w:lang w:eastAsia="ja-JP"/>
        </w:rPr>
        <w:t xml:space="preserve">A1-5 Mutual coupling between the </w:t>
      </w:r>
      <w:r>
        <w:rPr>
          <w:b/>
          <w:lang w:eastAsia="ja-JP"/>
        </w:rPr>
        <w:t>BS</w:t>
      </w:r>
      <w:r w:rsidRPr="00E11EA5">
        <w:rPr>
          <w:b/>
          <w:lang w:eastAsia="ja-JP"/>
        </w:rPr>
        <w:t>/reference antenna and the receiving antenna</w:t>
      </w:r>
    </w:p>
    <w:p w14:paraId="55563DD1" w14:textId="070A3C89" w:rsidR="00AB4B46" w:rsidRPr="00E11EA5" w:rsidRDefault="00AB4B46" w:rsidP="00AB4B46">
      <w:r w:rsidRPr="00E11EA5">
        <w:t xml:space="preserve">This contribution originates from </w:t>
      </w:r>
      <w:r w:rsidRPr="00E11EA5">
        <w:rPr>
          <w:lang w:eastAsia="ja-JP"/>
        </w:rPr>
        <w:t xml:space="preserve">mutual coupling between the </w:t>
      </w:r>
      <w:r>
        <w:t>BS</w:t>
      </w:r>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t>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92455BD" w14:textId="2EC119D4" w:rsidR="00AB4B46" w:rsidRPr="00E11EA5" w:rsidRDefault="00AB4B46" w:rsidP="00AB4B46">
      <w:pPr>
        <w:rPr>
          <w:lang w:eastAsia="ja-JP"/>
        </w:rPr>
      </w:pPr>
      <w:r w:rsidRPr="00E11EA5">
        <w:lastRenderedPageBreak/>
        <w:t xml:space="preserve">This contribution originates from the finite far field measurement distance, which causes phase curvature across the </w:t>
      </w:r>
      <w:r w:rsidRPr="00E11EA5">
        <w:rPr>
          <w:lang w:eastAsia="ja-JP"/>
        </w:rPr>
        <w:t xml:space="preserve">antenna of </w:t>
      </w:r>
      <w:r>
        <w:rPr>
          <w:lang w:eastAsia="ja-JP"/>
        </w:rPr>
        <w:t>BS</w:t>
      </w:r>
      <w:r w:rsidRPr="00E11EA5">
        <w:rPr>
          <w:lang w:eastAsia="ja-JP"/>
        </w:rPr>
        <w:t>/reference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5B89BBA7" w14:textId="4108AD7C" w:rsidR="00AB4B46" w:rsidRPr="00E11EA5" w:rsidRDefault="00AB4B46" w:rsidP="00AB4B46">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r>
        <w:rPr>
          <w:lang w:eastAsia="ja-JP"/>
        </w:rPr>
        <w:t>BS</w:t>
      </w:r>
      <w:r w:rsidRPr="00E11EA5">
        <w:rPr>
          <w:lang w:eastAsia="ja-JP"/>
        </w:rPr>
        <w:t xml:space="preserve">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32CED135" w14:textId="04F4553A" w:rsidR="00AB4B46" w:rsidRPr="00E11EA5" w:rsidRDefault="00AB4B46" w:rsidP="00AB4B46">
      <w:pPr>
        <w:rPr>
          <w:lang w:eastAsia="ja-JP"/>
        </w:rPr>
      </w:pPr>
      <w:r w:rsidRPr="00E11EA5">
        <w:rPr>
          <w:lang w:eastAsia="ja-JP"/>
        </w:rPr>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5033" w:name="_Toc21086773"/>
      <w:bookmarkStart w:id="5034" w:name="_Toc29769233"/>
      <w:bookmarkStart w:id="5035" w:name="_Toc37430493"/>
      <w:bookmarkStart w:id="5036" w:name="_Toc43739596"/>
      <w:bookmarkStart w:id="5037" w:name="_Toc46347357"/>
      <w:bookmarkStart w:id="5038" w:name="_Toc53166296"/>
      <w:bookmarkStart w:id="5039" w:name="_Toc53166991"/>
      <w:bookmarkStart w:id="5040" w:name="_Toc53167685"/>
      <w:r w:rsidRPr="00E11EA5">
        <w:rPr>
          <w:lang w:eastAsia="zh-CN"/>
        </w:rPr>
        <w:t>A.2</w:t>
      </w:r>
      <w:r w:rsidRPr="00E11EA5">
        <w:rPr>
          <w:lang w:eastAsia="zh-CN"/>
        </w:rPr>
        <w:tab/>
        <w:t>Compact Antenna Test Range</w:t>
      </w:r>
      <w:bookmarkEnd w:id="5033"/>
      <w:bookmarkEnd w:id="5034"/>
      <w:bookmarkEnd w:id="5035"/>
      <w:bookmarkEnd w:id="5036"/>
      <w:bookmarkEnd w:id="5037"/>
      <w:bookmarkEnd w:id="5038"/>
      <w:bookmarkEnd w:id="5039"/>
      <w:bookmarkEnd w:id="5040"/>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3F7D1F22" w14:textId="7644BF20" w:rsidR="00AB4B46" w:rsidRPr="00E11EA5" w:rsidRDefault="00AB4B46" w:rsidP="00AB4B46">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w:t>
      </w:r>
      <w:r w:rsidRPr="00E11EA5">
        <w:lastRenderedPageBreak/>
        <w:t xml:space="preserve">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3613BAD9" w14:textId="466513B4" w:rsidR="00AB4B46" w:rsidRPr="00E11EA5" w:rsidRDefault="00AB4B46" w:rsidP="00AB4B46">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5041" w:name="_Toc21086774"/>
      <w:bookmarkStart w:id="5042"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5043" w:name="_Toc37430494"/>
      <w:bookmarkStart w:id="5044" w:name="_Toc43739597"/>
      <w:bookmarkStart w:id="5045" w:name="_Toc46347358"/>
      <w:bookmarkStart w:id="5046" w:name="_Toc53166297"/>
      <w:bookmarkStart w:id="5047" w:name="_Toc53166992"/>
      <w:bookmarkStart w:id="5048" w:name="_Toc53167686"/>
      <w:r w:rsidRPr="00E11EA5">
        <w:rPr>
          <w:lang w:eastAsia="zh-CN"/>
        </w:rPr>
        <w:t>A.3</w:t>
      </w:r>
      <w:r w:rsidRPr="00E11EA5">
        <w:rPr>
          <w:lang w:eastAsia="zh-CN"/>
        </w:rPr>
        <w:tab/>
        <w:t>Near Field Test Range</w:t>
      </w:r>
      <w:bookmarkEnd w:id="5041"/>
      <w:bookmarkEnd w:id="5042"/>
      <w:bookmarkEnd w:id="5043"/>
      <w:bookmarkEnd w:id="5044"/>
      <w:bookmarkEnd w:id="5045"/>
      <w:bookmarkEnd w:id="5046"/>
      <w:bookmarkEnd w:id="5047"/>
      <w:bookmarkEnd w:id="5048"/>
    </w:p>
    <w:p w14:paraId="024EA36E" w14:textId="77777777" w:rsidR="00FF68ED" w:rsidRPr="00E11EA5" w:rsidRDefault="00FF68ED" w:rsidP="00FF68ED">
      <w:pPr>
        <w:rPr>
          <w:b/>
        </w:rPr>
      </w:pPr>
      <w:r w:rsidRPr="00E11EA5">
        <w:rPr>
          <w:b/>
        </w:rPr>
        <w:t>A3-1</w:t>
      </w:r>
      <w:r w:rsidRPr="00E11EA5">
        <w:rPr>
          <w:b/>
        </w:rPr>
        <w:tab/>
        <w:t>Axes Intersection</w:t>
      </w:r>
    </w:p>
    <w:p w14:paraId="4F822140" w14:textId="2EB1BB94" w:rsidR="00AB4B46" w:rsidRPr="00E11EA5" w:rsidRDefault="00AB4B46" w:rsidP="00AB4B46">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54F94265" w14:textId="77777777" w:rsidR="00AB4B46" w:rsidRPr="00E11EA5" w:rsidRDefault="00AB4B46" w:rsidP="00AB4B46">
      <w:pPr>
        <w:rPr>
          <w:b/>
        </w:rPr>
      </w:pPr>
      <w:r w:rsidRPr="00E11EA5">
        <w:rPr>
          <w:b/>
        </w:rPr>
        <w:t>A3-7</w:t>
      </w:r>
      <w:r w:rsidRPr="00E11EA5">
        <w:rPr>
          <w:b/>
        </w:rPr>
        <w:tab/>
        <w:t>Amplitude and phase drift</w:t>
      </w:r>
    </w:p>
    <w:p w14:paraId="7975055D" w14:textId="7375F8C6" w:rsidR="00AB4B46" w:rsidRPr="00E11EA5" w:rsidRDefault="00AB4B46" w:rsidP="00AB4B46">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195BB779" w14:textId="77777777" w:rsidR="00AB4B46" w:rsidRPr="00E11EA5" w:rsidRDefault="00AB4B46" w:rsidP="00AB4B46">
      <w:pPr>
        <w:rPr>
          <w:b/>
        </w:rPr>
      </w:pPr>
      <w:r w:rsidRPr="00E11EA5">
        <w:rPr>
          <w:b/>
        </w:rPr>
        <w:t>A3-8</w:t>
      </w:r>
      <w:r w:rsidRPr="00E11EA5">
        <w:rPr>
          <w:b/>
        </w:rPr>
        <w:tab/>
        <w:t>Amplitude and phase noise</w:t>
      </w:r>
    </w:p>
    <w:p w14:paraId="6E9A6C01" w14:textId="0FD5C63C" w:rsidR="00AB4B46" w:rsidRPr="00E11EA5" w:rsidRDefault="00AB4B46" w:rsidP="00AB4B46">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0BA63F16" w14:textId="77777777" w:rsidR="00AB4B46" w:rsidRPr="00E11EA5" w:rsidRDefault="00AB4B46" w:rsidP="00AB4B46">
      <w:pPr>
        <w:rPr>
          <w:b/>
        </w:rPr>
      </w:pPr>
      <w:r w:rsidRPr="00E11EA5">
        <w:rPr>
          <w:b/>
        </w:rPr>
        <w:t>A3-14</w:t>
      </w:r>
      <w:r w:rsidRPr="00E11EA5">
        <w:rPr>
          <w:b/>
        </w:rPr>
        <w:tab/>
        <w:t>Probe pattern knowledge</w:t>
      </w:r>
    </w:p>
    <w:p w14:paraId="03CEDA61" w14:textId="258D1A61" w:rsidR="00AB4B46" w:rsidRPr="00E11EA5" w:rsidRDefault="00AB4B46" w:rsidP="00AB4B46">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319C753C" w14:textId="77777777" w:rsidR="00AB4B46" w:rsidRPr="00E11EA5" w:rsidRDefault="00AB4B46" w:rsidP="00AB4B46">
      <w:pPr>
        <w:rPr>
          <w:b/>
        </w:rPr>
      </w:pPr>
      <w:r w:rsidRPr="00E11EA5">
        <w:rPr>
          <w:b/>
        </w:rPr>
        <w:t>A3-15</w:t>
      </w:r>
      <w:r w:rsidRPr="00E11EA5">
        <w:rPr>
          <w:b/>
        </w:rPr>
        <w:tab/>
        <w:t>Multiple reflections</w:t>
      </w:r>
    </w:p>
    <w:p w14:paraId="5A4A48E6" w14:textId="3139CFD5" w:rsidR="00AB4B46" w:rsidRPr="00E11EA5" w:rsidRDefault="00AB4B46" w:rsidP="00AB4B46">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 xml:space="preserve">be determined by multiple measurements of the </w:t>
      </w:r>
      <w:r>
        <w:t>BS</w:t>
      </w:r>
      <w:r w:rsidRPr="00E11EA5">
        <w:t xml:space="preserve"> when at different distance from the probes. This uncertainty is assumed to have a Gaussian distribution.</w:t>
      </w:r>
    </w:p>
    <w:p w14:paraId="6EDB920B" w14:textId="77777777" w:rsidR="00AB4B46" w:rsidRPr="00E11EA5" w:rsidRDefault="00AB4B46" w:rsidP="00AB4B46">
      <w:pPr>
        <w:rPr>
          <w:b/>
        </w:rPr>
      </w:pPr>
      <w:r w:rsidRPr="00E11EA5">
        <w:rPr>
          <w:b/>
        </w:rPr>
        <w:t>A3-16</w:t>
      </w:r>
      <w:r w:rsidRPr="00E11EA5">
        <w:rPr>
          <w:b/>
        </w:rPr>
        <w:tab/>
        <w:t>Room scattering</w:t>
      </w:r>
    </w:p>
    <w:p w14:paraId="787E9ED0" w14:textId="11E6FAFE" w:rsidR="00AB4B46" w:rsidRPr="00E11EA5" w:rsidRDefault="00AB4B46" w:rsidP="00AB4B46">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47FE3F03" w14:textId="77777777" w:rsidR="00AB4B46" w:rsidRPr="00E11EA5" w:rsidRDefault="00AB4B46" w:rsidP="00AB4B46">
      <w:pPr>
        <w:rPr>
          <w:b/>
        </w:rPr>
      </w:pPr>
      <w:r w:rsidRPr="00E11EA5">
        <w:rPr>
          <w:b/>
        </w:rPr>
        <w:t>A3-17</w:t>
      </w:r>
      <w:r w:rsidRPr="00E11EA5">
        <w:rPr>
          <w:b/>
        </w:rPr>
        <w:tab/>
        <w:t>BS support scattering</w:t>
      </w:r>
    </w:p>
    <w:p w14:paraId="7FC427D5" w14:textId="6537A93B" w:rsidR="00AB4B46" w:rsidRPr="00E11EA5" w:rsidRDefault="00AB4B46" w:rsidP="00AB4B46">
      <w:r w:rsidRPr="00E11EA5">
        <w:t xml:space="preserve">This is the uncertainty due to the </w:t>
      </w:r>
      <w:r>
        <w:t>BS</w:t>
      </w:r>
      <w:r w:rsidRPr="00E11EA5">
        <w:t xml:space="preserve">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BE28735" w14:textId="77777777" w:rsidR="00AB4B46" w:rsidRPr="00E11EA5" w:rsidRDefault="00AB4B46" w:rsidP="00AB4B46">
      <w:pPr>
        <w:rPr>
          <w:b/>
        </w:rPr>
      </w:pPr>
      <w:r w:rsidRPr="00E11EA5">
        <w:rPr>
          <w:b/>
        </w:rPr>
        <w:t>A3-20</w:t>
      </w:r>
      <w:r w:rsidRPr="00E11EA5">
        <w:rPr>
          <w:b/>
        </w:rPr>
        <w:tab/>
        <w:t>Spherical mode truncation</w:t>
      </w:r>
    </w:p>
    <w:p w14:paraId="4C69D1D2" w14:textId="51CB6C32" w:rsidR="00AB4B46" w:rsidRPr="00E11EA5" w:rsidRDefault="00AB4B46" w:rsidP="00AB4B46">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27EE38D" w14:textId="77777777" w:rsidR="00AB4B46" w:rsidRPr="00E11EA5" w:rsidRDefault="00AB4B46" w:rsidP="00AB4B46">
      <w:pPr>
        <w:rPr>
          <w:b/>
        </w:rPr>
      </w:pPr>
      <w:r w:rsidRPr="00E11EA5">
        <w:rPr>
          <w:b/>
        </w:rPr>
        <w:t>A3-23</w:t>
      </w:r>
      <w:r w:rsidRPr="00E11EA5">
        <w:rPr>
          <w:b/>
        </w:rPr>
        <w:tab/>
        <w:t>Mismatch of receiver chain</w:t>
      </w:r>
    </w:p>
    <w:p w14:paraId="68EC7522" w14:textId="77777777" w:rsidR="00AB4B46" w:rsidRPr="00E11EA5" w:rsidRDefault="00AB4B46" w:rsidP="00AB4B46">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04029D13" w:rsidR="00FF68ED" w:rsidRPr="00E11EA5" w:rsidRDefault="00AB4B46" w:rsidP="00AB4B46">
      <w:r w:rsidRPr="00E11EA5">
        <w:t>If it is not the case, this uncertainty contribution has to be taken into account and should be measured or determined by the method described in TR 25.914 [</w:t>
      </w:r>
      <w:r>
        <w:t>24</w:t>
      </w:r>
      <w:r w:rsidRPr="00E11EA5">
        <w:t>]. This uncertainty is assumed to have a U-shaped distributio</w:t>
      </w:r>
      <w:r w:rsidR="00FF68ED" w:rsidRPr="00E11EA5">
        <w:t>n</w:t>
      </w:r>
      <w:r>
        <w:t>.</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586B5C62" w14:textId="77777777" w:rsidR="00AB4B46" w:rsidRPr="00E11EA5" w:rsidRDefault="00AB4B46" w:rsidP="00AB4B46">
      <w:pPr>
        <w:rPr>
          <w:b/>
        </w:rPr>
      </w:pPr>
      <w:r w:rsidRPr="00E11EA5">
        <w:rPr>
          <w:b/>
        </w:rPr>
        <w:t>A3-26</w:t>
      </w:r>
      <w:r w:rsidRPr="00E11EA5">
        <w:rPr>
          <w:b/>
        </w:rPr>
        <w:tab/>
        <w:t>Measurement Repeatability - Positioning Repeatability</w:t>
      </w:r>
    </w:p>
    <w:p w14:paraId="29C40A92" w14:textId="73508C62" w:rsidR="00AB4B46" w:rsidRPr="00E11EA5" w:rsidRDefault="00AB4B46" w:rsidP="00AB4B46">
      <w:pPr>
        <w:rPr>
          <w:rFonts w:eastAsia="Calibri"/>
        </w:rPr>
      </w:pPr>
      <w:r w:rsidRPr="00E11EA5">
        <w:rPr>
          <w:rFonts w:eastAsia="Calibri"/>
        </w:rPr>
        <w:lastRenderedPageBreak/>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4325A3D0" w14:textId="77777777" w:rsidR="00DE58E5" w:rsidRPr="00E11EA5" w:rsidRDefault="00DE58E5" w:rsidP="00DE58E5">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5049" w:name="_Toc478460655"/>
      <w:bookmarkStart w:id="5050" w:name="_Toc37430495"/>
      <w:bookmarkStart w:id="5051" w:name="_Toc43739598"/>
      <w:bookmarkStart w:id="5052" w:name="_Toc46347359"/>
      <w:bookmarkStart w:id="5053" w:name="_Toc53166298"/>
      <w:bookmarkStart w:id="5054" w:name="_Toc53166993"/>
      <w:bookmarkStart w:id="5055" w:name="_Toc53167687"/>
      <w:r w:rsidRPr="00E11EA5">
        <w:t>A.4</w:t>
      </w:r>
      <w:r w:rsidRPr="00E11EA5">
        <w:tab/>
      </w:r>
      <w:r w:rsidRPr="00E11EA5">
        <w:rPr>
          <w:rFonts w:eastAsia="SimSun"/>
          <w:sz w:val="32"/>
        </w:rPr>
        <w:t>One Dimensional</w:t>
      </w:r>
      <w:r w:rsidRPr="00E11EA5">
        <w:rPr>
          <w:lang w:eastAsia="sv-SE"/>
        </w:rPr>
        <w:t xml:space="preserve"> Compact Range</w:t>
      </w:r>
      <w:bookmarkEnd w:id="5049"/>
      <w:bookmarkEnd w:id="5050"/>
      <w:bookmarkEnd w:id="5051"/>
      <w:bookmarkEnd w:id="5052"/>
      <w:bookmarkEnd w:id="5053"/>
      <w:bookmarkEnd w:id="5054"/>
      <w:bookmarkEnd w:id="5055"/>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4422E7CF" w14:textId="74268B6D" w:rsidR="00DE58E5" w:rsidRPr="00E11EA5" w:rsidRDefault="00DE58E5" w:rsidP="00DE58E5">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r>
        <w:rPr>
          <w:lang w:eastAsia="ja-JP"/>
        </w:rPr>
        <w:t>BS</w:t>
      </w:r>
      <w:r w:rsidRPr="00E11EA5">
        <w:rPr>
          <w:lang w:eastAsia="ja-JP"/>
        </w:rPr>
        <w:t xml:space="preserve">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4362075F" w14:textId="05BFD04F" w:rsidR="00DE58E5" w:rsidRPr="00E11EA5" w:rsidRDefault="00DE58E5" w:rsidP="00DE58E5">
      <w:pPr>
        <w:pStyle w:val="Heading1"/>
        <w:rPr>
          <w:lang w:eastAsia="ja-JP"/>
        </w:rPr>
      </w:pPr>
      <w:bookmarkStart w:id="5056" w:name="_Toc21086775"/>
      <w:bookmarkStart w:id="5057" w:name="_Toc29769235"/>
      <w:bookmarkStart w:id="5058" w:name="_Toc37430496"/>
      <w:bookmarkStart w:id="5059" w:name="_Toc43739599"/>
      <w:bookmarkStart w:id="5060" w:name="_Toc46347360"/>
      <w:bookmarkStart w:id="5061" w:name="_Toc53166299"/>
      <w:bookmarkStart w:id="5062" w:name="_Toc53166994"/>
      <w:bookmarkStart w:id="5063" w:name="_Toc53167688"/>
      <w:r w:rsidRPr="00E11EA5">
        <w:rPr>
          <w:lang w:eastAsia="zh-CN"/>
        </w:rPr>
        <w:t>A.</w:t>
      </w:r>
      <w:r w:rsidRPr="00E11EA5">
        <w:rPr>
          <w:lang w:eastAsia="ja-JP"/>
        </w:rPr>
        <w:t>5</w:t>
      </w:r>
      <w:r w:rsidRPr="00E11EA5">
        <w:rPr>
          <w:lang w:eastAsia="ja-JP"/>
        </w:rPr>
        <w:tab/>
        <w:t>General</w:t>
      </w:r>
      <w:r w:rsidRPr="00E11EA5">
        <w:rPr>
          <w:rFonts w:hint="eastAsia"/>
          <w:lang w:eastAsia="ja-JP"/>
        </w:rPr>
        <w:t xml:space="preserve"> Chamber</w:t>
      </w:r>
      <w:bookmarkEnd w:id="5056"/>
      <w:bookmarkEnd w:id="5057"/>
      <w:bookmarkEnd w:id="5058"/>
      <w:bookmarkEnd w:id="5059"/>
      <w:bookmarkEnd w:id="5060"/>
      <w:bookmarkEnd w:id="5061"/>
      <w:bookmarkEnd w:id="5062"/>
      <w:bookmarkEnd w:id="5063"/>
    </w:p>
    <w:p w14:paraId="22C19F7B" w14:textId="77777777" w:rsidR="00DE58E5" w:rsidRPr="00E11EA5" w:rsidRDefault="00DE58E5" w:rsidP="00DE58E5">
      <w:pPr>
        <w:rPr>
          <w:lang w:eastAsia="zh-CN"/>
        </w:rPr>
      </w:pPr>
      <w:r w:rsidRPr="00E11EA5">
        <w:rPr>
          <w:lang w:eastAsia="zh-CN"/>
        </w:rPr>
        <w:t>This clause describes the uncertainties for a general wide band chamber.</w:t>
      </w:r>
    </w:p>
    <w:p w14:paraId="790FEE99" w14:textId="24401DFE" w:rsidR="00DE58E5" w:rsidRPr="00E11EA5" w:rsidRDefault="00DE58E5" w:rsidP="00DE58E5">
      <w:pPr>
        <w:rPr>
          <w:b/>
          <w:lang w:eastAsia="ja-JP"/>
        </w:rPr>
      </w:pPr>
      <w:r w:rsidRPr="00E11EA5">
        <w:rPr>
          <w:b/>
          <w:lang w:eastAsia="ja-JP"/>
        </w:rPr>
        <w:t xml:space="preserve">A5-1 Positioning misalignment between the </w:t>
      </w:r>
      <w:r>
        <w:rPr>
          <w:b/>
          <w:lang w:eastAsia="ja-JP"/>
        </w:rPr>
        <w:t>BS</w:t>
      </w:r>
      <w:r w:rsidRPr="00E11EA5">
        <w:rPr>
          <w:b/>
          <w:lang w:eastAsia="ja-JP"/>
        </w:rPr>
        <w:t xml:space="preserve"> and the reference antenna</w:t>
      </w:r>
    </w:p>
    <w:p w14:paraId="73415745" w14:textId="162183EB" w:rsidR="00DE58E5" w:rsidRPr="00E11EA5" w:rsidRDefault="00DE58E5" w:rsidP="00DE58E5">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r>
        <w:rPr>
          <w:lang w:eastAsia="ja-JP"/>
        </w:rPr>
        <w:t>BS</w:t>
      </w:r>
      <w:r w:rsidRPr="00E11EA5">
        <w:rPr>
          <w:lang w:eastAsia="ja-JP"/>
        </w:rPr>
        <w:t xml:space="preserve"> and the phase centre of the reference antenna. The uncertainty makes the space propagation loss between the </w:t>
      </w:r>
      <w:r>
        <w:rPr>
          <w:lang w:eastAsia="ja-JP"/>
        </w:rPr>
        <w:t>BS</w:t>
      </w:r>
      <w:r w:rsidRPr="00E11EA5">
        <w:rPr>
          <w:lang w:eastAsia="ja-JP"/>
        </w:rPr>
        <w:t xml:space="preserve"> and the receiving antenna at the </w:t>
      </w:r>
      <w:r>
        <w:rPr>
          <w:lang w:eastAsia="ja-JP"/>
        </w:rPr>
        <w:t>BS</w:t>
      </w:r>
      <w:r w:rsidRPr="00E11EA5">
        <w:rPr>
          <w:lang w:eastAsia="ja-JP"/>
        </w:rPr>
        <w:t xml:space="preserve"> measurement stage (i.e. Stage 2) different from the space propagation loss between the reference antenna and the receiving antenna at the calibration stage (i.e. Stage 1).</w:t>
      </w:r>
    </w:p>
    <w:p w14:paraId="2CBDDD4A" w14:textId="1ECE963B" w:rsidR="00DE58E5" w:rsidRPr="00E11EA5" w:rsidRDefault="00DE58E5" w:rsidP="00DE58E5">
      <w:pPr>
        <w:rPr>
          <w:b/>
          <w:lang w:eastAsia="ja-JP"/>
        </w:rPr>
      </w:pPr>
      <w:r w:rsidRPr="00E11EA5">
        <w:rPr>
          <w:b/>
          <w:lang w:eastAsia="ja-JP"/>
        </w:rPr>
        <w:t xml:space="preserve">A5-2 Pointing misalignment between the </w:t>
      </w:r>
      <w:r>
        <w:rPr>
          <w:b/>
          <w:lang w:eastAsia="ja-JP"/>
        </w:rPr>
        <w:t>BS</w:t>
      </w:r>
      <w:r w:rsidRPr="00E11EA5">
        <w:rPr>
          <w:b/>
          <w:lang w:eastAsia="ja-JP"/>
        </w:rPr>
        <w:t xml:space="preserve">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096" type="#_x0000_t75" style="width:223.5pt;height:36pt" o:ole="">
            <v:imagedata r:id="rId208" o:title=""/>
          </v:shape>
          <o:OLEObject Type="Embed" ProgID="Equation.3" ShapeID="_x0000_i1096" DrawAspect="Content" ObjectID="_1663779207" r:id="rId221"/>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097" type="#_x0000_t75" style="width:14.25pt;height:14.25pt" o:ole="">
            <v:imagedata r:id="rId210" o:title=""/>
          </v:shape>
          <o:OLEObject Type="Embed" ProgID="Equation.3" ShapeID="_x0000_i1097" DrawAspect="Content" ObjectID="_1663779208" r:id="rId222"/>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098" type="#_x0000_t75" style="width:14.25pt;height:7.5pt" o:ole="">
            <v:imagedata r:id="rId212" o:title=""/>
          </v:shape>
          <o:OLEObject Type="Embed" ProgID="Equation.3" ShapeID="_x0000_i1098" DrawAspect="Content" ObjectID="_1663779209" r:id="rId223"/>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099" type="#_x0000_t75" style="width:14.25pt;height:14.25pt" o:ole="">
            <v:imagedata r:id="rId214" o:title=""/>
          </v:shape>
          <o:OLEObject Type="Embed" ProgID="Equation.3" ShapeID="_x0000_i1099" DrawAspect="Content" ObjectID="_1663779210" r:id="rId224"/>
        </w:object>
      </w:r>
      <w:r w:rsidRPr="00E11EA5">
        <w:t xml:space="preserve"> is elevation of single measurement </w:t>
      </w:r>
      <w:r w:rsidRPr="00E11EA5">
        <w:rPr>
          <w:position w:val="-14"/>
        </w:rPr>
        <w:object w:dxaOrig="660" w:dyaOrig="380" w14:anchorId="51F13828">
          <v:shape id="_x0000_i1100" type="#_x0000_t75" style="width:36pt;height:21.75pt" o:ole="">
            <v:imagedata r:id="rId216" o:title=""/>
          </v:shape>
          <o:OLEObject Type="Embed" ProgID="Equation.3" ShapeID="_x0000_i1100" DrawAspect="Content" ObjectID="_1663779211" r:id="rId225"/>
        </w:object>
      </w:r>
      <w:r w:rsidRPr="00E11EA5">
        <w:t>.</w:t>
      </w:r>
    </w:p>
    <w:p w14:paraId="25ADF727" w14:textId="76661053" w:rsidR="00DE58E5" w:rsidRPr="00E11EA5" w:rsidRDefault="00FF68ED" w:rsidP="00DE58E5">
      <w:r w:rsidRPr="00E11EA5">
        <w:t xml:space="preserve">If an efficiency calibration with omni-directional calibration antenna is performed, the effect of reflectivity level </w:t>
      </w:r>
      <w:r w:rsidR="00DE58E5" w:rsidRPr="00E11EA5">
        <w:t xml:space="preserve">If an efficiency calibration with omni-directional calibration antenna is performed, the effect of reflectivity level decreases in Stage 1 (i.e. calibration measurement) and </w:t>
      </w:r>
      <w:r w:rsidR="00DE58E5" w:rsidRPr="00E11EA5">
        <w:rPr>
          <w:position w:val="-14"/>
        </w:rPr>
        <w:object w:dxaOrig="499" w:dyaOrig="420" w14:anchorId="6580AEA8">
          <v:shape id="_x0000_i1101" type="#_x0000_t75" style="width:21.75pt;height:14.25pt" o:ole="">
            <v:imagedata r:id="rId218" o:title=""/>
          </v:shape>
          <o:OLEObject Type="Embed" ProgID="Equation.3" ShapeID="_x0000_i1101" DrawAspect="Content" ObjectID="_1663779212" r:id="rId226"/>
        </w:object>
      </w:r>
      <w:r w:rsidR="00DE58E5" w:rsidRPr="00E11EA5">
        <w:t xml:space="preserve"> may be divided by factor 2. This is due to correcting impact of data averaging in this type of calibration. Efficiency calibration done with sampling step ≤ 30°, can be considered to have at least four independent samples. </w:t>
      </w:r>
      <w:r w:rsidR="00DE58E5" w:rsidRPr="00E11EA5">
        <w:rPr>
          <w:position w:val="-14"/>
        </w:rPr>
        <w:object w:dxaOrig="499" w:dyaOrig="420" w14:anchorId="14B95992">
          <v:shape id="_x0000_i1102" type="#_x0000_t75" style="width:21.75pt;height:14.25pt" o:ole="">
            <v:imagedata r:id="rId218" o:title=""/>
          </v:shape>
          <o:OLEObject Type="Embed" ProgID="Equation.3" ShapeID="_x0000_i1102" DrawAspect="Content" ObjectID="_1663779213" r:id="rId227"/>
        </w:object>
      </w:r>
      <w:r w:rsidR="00DE58E5" w:rsidRPr="00E11EA5">
        <w:t xml:space="preserve"> may be divided by factor 2 also in Stage 2 (i.e. </w:t>
      </w:r>
      <w:r w:rsidR="00DE58E5">
        <w:t>BS</w:t>
      </w:r>
      <w:r w:rsidR="00DE58E5" w:rsidRPr="00E11EA5">
        <w:t xml:space="preserve"> measurement) for the same reason.</w:t>
      </w:r>
    </w:p>
    <w:p w14:paraId="1DEF6717" w14:textId="77777777" w:rsidR="00DE58E5" w:rsidRPr="00E11EA5" w:rsidRDefault="00DE58E5" w:rsidP="00DE58E5">
      <w:pPr>
        <w:rPr>
          <w:lang w:eastAsia="ja-JP"/>
        </w:rPr>
      </w:pPr>
      <w:r w:rsidRPr="00E11EA5">
        <w:t>It's likely that asymmetry of the field probe will have a very small impact on this measurement uncertainty contributor, however, an upper bound to probe symmetry should be considered.</w:t>
      </w:r>
    </w:p>
    <w:p w14:paraId="04007AB4" w14:textId="448D3783" w:rsidR="00DE58E5" w:rsidRPr="00E11EA5" w:rsidRDefault="00DE58E5" w:rsidP="00DE58E5">
      <w:pPr>
        <w:rPr>
          <w:lang w:eastAsia="ja-JP"/>
        </w:rPr>
      </w:pPr>
      <w:r w:rsidRPr="00E11EA5">
        <w:rPr>
          <w:b/>
          <w:lang w:eastAsia="ja-JP"/>
        </w:rPr>
        <w:t xml:space="preserve">A5-4 Polarization mismatch between the </w:t>
      </w:r>
      <w:r>
        <w:rPr>
          <w:b/>
          <w:lang w:eastAsia="ja-JP"/>
        </w:rPr>
        <w:t>BS</w:t>
      </w:r>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216FF102" w14:textId="78978410" w:rsidR="00DE58E5" w:rsidRPr="00E11EA5" w:rsidRDefault="00DE58E5" w:rsidP="00DE58E5">
      <w:pPr>
        <w:rPr>
          <w:lang w:eastAsia="ja-JP"/>
        </w:rPr>
      </w:pPr>
      <w:r w:rsidRPr="00E11EA5">
        <w:rPr>
          <w:lang w:eastAsia="ja-JP"/>
        </w:rPr>
        <w:t xml:space="preserve">This contribution originates from the misaligned polarization between the </w:t>
      </w:r>
      <w:r>
        <w:rPr>
          <w:lang w:eastAsia="ja-JP"/>
        </w:rPr>
        <w:t>BS</w:t>
      </w:r>
      <w:r w:rsidRPr="00E11EA5">
        <w:rPr>
          <w:lang w:eastAsia="ja-JP"/>
        </w:rPr>
        <w:t xml:space="preserve">/reference antenna and the receiving antenna. </w:t>
      </w:r>
    </w:p>
    <w:p w14:paraId="5E7D943E" w14:textId="67B25418" w:rsidR="00DE58E5" w:rsidRPr="00E11EA5" w:rsidRDefault="00DE58E5" w:rsidP="00DE58E5">
      <w:pPr>
        <w:rPr>
          <w:b/>
          <w:lang w:eastAsia="ja-JP"/>
        </w:rPr>
      </w:pPr>
      <w:r w:rsidRPr="00E11EA5">
        <w:rPr>
          <w:b/>
          <w:lang w:eastAsia="ja-JP"/>
        </w:rPr>
        <w:t xml:space="preserve">A5-5 Mutual coupling between the </w:t>
      </w:r>
      <w:r>
        <w:rPr>
          <w:b/>
          <w:lang w:eastAsia="ja-JP"/>
        </w:rPr>
        <w:t>BS</w:t>
      </w:r>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12AD0969" w14:textId="229380A7" w:rsidR="00DE58E5" w:rsidRPr="00E11EA5" w:rsidRDefault="00DE58E5" w:rsidP="00DE58E5">
      <w:r w:rsidRPr="00E11EA5">
        <w:t xml:space="preserve">This contribution originates from </w:t>
      </w:r>
      <w:r w:rsidRPr="00E11EA5">
        <w:rPr>
          <w:lang w:eastAsia="ja-JP"/>
        </w:rPr>
        <w:t xml:space="preserve">mutual coupling between the </w:t>
      </w:r>
      <w:r>
        <w:t>BS</w:t>
      </w:r>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t>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134EB06D" w14:textId="77777777" w:rsidR="00DE58E5" w:rsidRPr="00E11EA5" w:rsidRDefault="00DE58E5" w:rsidP="00DE58E5">
      <w:pPr>
        <w:rPr>
          <w:b/>
          <w:lang w:eastAsia="ja-JP"/>
        </w:rPr>
      </w:pPr>
      <w:r w:rsidRPr="00E11EA5">
        <w:rPr>
          <w:b/>
          <w:lang w:eastAsia="ja-JP"/>
        </w:rPr>
        <w:t>A5-6 Phase curvature</w:t>
      </w:r>
    </w:p>
    <w:p w14:paraId="4CD310AD" w14:textId="0FBB5DAA" w:rsidR="00DE58E5" w:rsidRPr="00E11EA5" w:rsidRDefault="00DE58E5" w:rsidP="00DE58E5">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r>
        <w:rPr>
          <w:lang w:eastAsia="ja-JP"/>
        </w:rPr>
        <w:t>BS</w:t>
      </w:r>
      <w:r w:rsidRPr="000978CF">
        <w:rPr>
          <w:lang w:eastAsia="ja-JP"/>
        </w:rPr>
        <w:t xml:space="preserve"> </w:t>
      </w:r>
      <w:r w:rsidRPr="00651CA0">
        <w:t xml:space="preserve">(a) </w:t>
      </w:r>
      <w:r w:rsidRPr="000978CF">
        <w:rPr>
          <w:lang w:eastAsia="ja-JP"/>
        </w:rPr>
        <w:t xml:space="preserve">/reference antenna </w:t>
      </w:r>
      <w:r w:rsidRPr="00651CA0">
        <w:t>(b)</w:t>
      </w:r>
      <w:r w:rsidRPr="000978CF">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AB8A52" w14:textId="77777777" w:rsidR="00DE58E5" w:rsidRPr="00E11EA5" w:rsidRDefault="00DE58E5" w:rsidP="00DE58E5">
      <w:pPr>
        <w:rPr>
          <w:b/>
          <w:lang w:eastAsia="ja-JP"/>
        </w:rPr>
      </w:pPr>
      <w:r w:rsidRPr="00E11EA5">
        <w:rPr>
          <w:b/>
          <w:lang w:eastAsia="ja-JP"/>
        </w:rPr>
        <w:t>A5-8 Random uncertainty</w:t>
      </w:r>
    </w:p>
    <w:p w14:paraId="08E6166D" w14:textId="2204F1D1" w:rsidR="00DE58E5" w:rsidRPr="00E11EA5" w:rsidRDefault="00DE58E5" w:rsidP="00DE58E5">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r>
        <w:rPr>
          <w:lang w:eastAsia="ja-JP"/>
        </w:rPr>
        <w:t>BS</w:t>
      </w:r>
      <w:r w:rsidRPr="00E11EA5">
        <w:rPr>
          <w:lang w:eastAsia="ja-JP"/>
        </w:rPr>
        <w:t xml:space="preserve">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5064" w:name="_Toc21086776"/>
      <w:bookmarkStart w:id="5065" w:name="_Toc29769236"/>
      <w:bookmarkStart w:id="5066" w:name="_Toc37430497"/>
      <w:bookmarkStart w:id="5067" w:name="_Toc43739600"/>
      <w:bookmarkStart w:id="5068" w:name="_Toc46347361"/>
      <w:bookmarkStart w:id="5069" w:name="_Toc53166300"/>
      <w:bookmarkStart w:id="5070" w:name="_Toc53166995"/>
      <w:bookmarkStart w:id="5071" w:name="_Toc53167689"/>
      <w:r w:rsidRPr="00E11EA5">
        <w:rPr>
          <w:lang w:eastAsia="zh-CN"/>
        </w:rPr>
        <w:t>A.6</w:t>
      </w:r>
      <w:r w:rsidRPr="00E11EA5">
        <w:rPr>
          <w:lang w:eastAsia="ja-JP"/>
        </w:rPr>
        <w:tab/>
        <w:t>Reverberation Chamber</w:t>
      </w:r>
      <w:bookmarkEnd w:id="5064"/>
      <w:bookmarkEnd w:id="5065"/>
      <w:bookmarkEnd w:id="5066"/>
      <w:bookmarkEnd w:id="5067"/>
      <w:bookmarkEnd w:id="5068"/>
      <w:bookmarkEnd w:id="5069"/>
      <w:bookmarkEnd w:id="5070"/>
      <w:bookmarkEnd w:id="5071"/>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5072" w:name="_Toc21086777"/>
      <w:bookmarkStart w:id="5073" w:name="_Toc29769237"/>
      <w:bookmarkStart w:id="5074" w:name="_Toc37430498"/>
      <w:bookmarkStart w:id="5075" w:name="_Toc43739601"/>
      <w:bookmarkStart w:id="5076" w:name="_Toc46347362"/>
      <w:bookmarkStart w:id="5077" w:name="_Toc53166301"/>
      <w:bookmarkStart w:id="5078" w:name="_Toc53166996"/>
      <w:bookmarkStart w:id="5079" w:name="_Toc53167690"/>
      <w:r w:rsidRPr="00E11EA5">
        <w:rPr>
          <w:lang w:eastAsia="zh-CN"/>
        </w:rPr>
        <w:t>A.7</w:t>
      </w:r>
      <w:r w:rsidRPr="00E11EA5">
        <w:rPr>
          <w:lang w:eastAsia="zh-CN"/>
        </w:rPr>
        <w:tab/>
        <w:t>Plane Wave Synthesizer</w:t>
      </w:r>
      <w:bookmarkEnd w:id="5072"/>
      <w:bookmarkEnd w:id="5073"/>
      <w:bookmarkEnd w:id="5074"/>
      <w:bookmarkEnd w:id="5075"/>
      <w:bookmarkEnd w:id="5076"/>
      <w:bookmarkEnd w:id="5077"/>
      <w:bookmarkEnd w:id="5078"/>
      <w:bookmarkEnd w:id="5079"/>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367CCCD0" w14:textId="32BD951A" w:rsidR="00DE58E5" w:rsidRPr="00E11EA5" w:rsidRDefault="00DE58E5" w:rsidP="00DE58E5">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5080" w:name="tsgNames"/>
      <w:bookmarkStart w:id="5081" w:name="startOfAnnexes"/>
      <w:bookmarkEnd w:id="5080"/>
      <w:bookmarkEnd w:id="5081"/>
    </w:p>
    <w:p w14:paraId="530BB88F" w14:textId="77777777" w:rsidR="00FF68ED" w:rsidRPr="00E11EA5" w:rsidRDefault="00FF68ED" w:rsidP="00FF68ED">
      <w:pPr>
        <w:pStyle w:val="Heading9"/>
        <w:rPr>
          <w:lang w:eastAsia="zh-CN"/>
        </w:rPr>
      </w:pPr>
      <w:r w:rsidRPr="00E11EA5">
        <w:rPr>
          <w:lang w:eastAsia="zh-CN"/>
        </w:rPr>
        <w:br w:type="page"/>
      </w:r>
      <w:bookmarkStart w:id="5082" w:name="_Toc478460657"/>
      <w:bookmarkStart w:id="5083" w:name="_Toc37430499"/>
      <w:bookmarkStart w:id="5084" w:name="_Toc43739602"/>
      <w:bookmarkStart w:id="5085" w:name="_Toc46347363"/>
      <w:bookmarkStart w:id="5086" w:name="_Toc53166302"/>
      <w:bookmarkStart w:id="5087" w:name="_Toc53166997"/>
      <w:bookmarkStart w:id="5088" w:name="_Toc53167691"/>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5082"/>
      <w:bookmarkEnd w:id="5083"/>
      <w:bookmarkEnd w:id="5084"/>
      <w:bookmarkEnd w:id="5085"/>
      <w:bookmarkEnd w:id="5086"/>
      <w:bookmarkEnd w:id="5087"/>
      <w:bookmarkEnd w:id="5088"/>
    </w:p>
    <w:p w14:paraId="03B43872" w14:textId="77777777" w:rsidR="00FF68ED" w:rsidRPr="00E11EA5" w:rsidRDefault="00FF68ED" w:rsidP="00FF68ED">
      <w:pPr>
        <w:pStyle w:val="Heading1"/>
        <w:rPr>
          <w:lang w:eastAsia="ja-JP"/>
        </w:rPr>
      </w:pPr>
      <w:bookmarkStart w:id="5089" w:name="_Toc478460658"/>
      <w:bookmarkStart w:id="5090" w:name="_Toc37430500"/>
      <w:bookmarkStart w:id="5091" w:name="_Toc43739603"/>
      <w:bookmarkStart w:id="5092" w:name="_Toc46347364"/>
      <w:bookmarkStart w:id="5093" w:name="_Toc53166303"/>
      <w:bookmarkStart w:id="5094" w:name="_Toc53166998"/>
      <w:bookmarkStart w:id="5095" w:name="_Toc53167692"/>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5089"/>
      <w:bookmarkEnd w:id="5090"/>
      <w:bookmarkEnd w:id="5091"/>
      <w:bookmarkEnd w:id="5092"/>
      <w:bookmarkEnd w:id="5093"/>
      <w:bookmarkEnd w:id="5094"/>
      <w:bookmarkEnd w:id="5095"/>
    </w:p>
    <w:p w14:paraId="68D104FC" w14:textId="2E0DC66F" w:rsidR="00DE58E5" w:rsidRPr="00E11EA5" w:rsidRDefault="00DE58E5" w:rsidP="00DE58E5">
      <w:pPr>
        <w:rPr>
          <w:b/>
          <w:lang w:eastAsia="ja-JP"/>
        </w:rPr>
      </w:pPr>
      <w:r w:rsidRPr="00E11EA5">
        <w:rPr>
          <w:b/>
          <w:lang w:eastAsia="ja-JP"/>
        </w:rPr>
        <w:t xml:space="preserve">B1-1 Positioning misalignment between the </w:t>
      </w:r>
      <w:r>
        <w:rPr>
          <w:b/>
          <w:lang w:eastAsia="ja-JP"/>
        </w:rPr>
        <w:t>BS</w:t>
      </w:r>
      <w:r w:rsidRPr="00E11EA5">
        <w:rPr>
          <w:b/>
          <w:lang w:eastAsia="ja-JP"/>
        </w:rPr>
        <w:t xml:space="preserve"> and the reference antenna</w:t>
      </w:r>
    </w:p>
    <w:p w14:paraId="35B92A6A" w14:textId="63E1D6E9" w:rsidR="00DE58E5" w:rsidRPr="00E11EA5" w:rsidRDefault="00DE58E5" w:rsidP="00DE58E5">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r>
        <w:rPr>
          <w:lang w:eastAsia="ja-JP"/>
        </w:rPr>
        <w:t>BS</w:t>
      </w:r>
      <w:r w:rsidRPr="00E11EA5">
        <w:rPr>
          <w:lang w:eastAsia="ja-JP"/>
        </w:rPr>
        <w:t xml:space="preserve"> and the phase centre of the reference antenna. The uncertainty makes the space propagation loss between the </w:t>
      </w:r>
      <w:r>
        <w:rPr>
          <w:lang w:eastAsia="ja-JP"/>
        </w:rPr>
        <w:t>BS</w:t>
      </w:r>
      <w:r w:rsidRPr="00E11EA5">
        <w:rPr>
          <w:lang w:eastAsia="ja-JP"/>
        </w:rPr>
        <w:t xml:space="preserve"> and the transmitting antenna at the BS measurement stage (i.e. Stage 2) different from the space propagation loss between the reference antenna and the transmitting antenna at the calibration stage (i.e. Stage 1).</w:t>
      </w:r>
    </w:p>
    <w:p w14:paraId="1B9CE972" w14:textId="69FE8F12" w:rsidR="00DE58E5" w:rsidRPr="00E11EA5" w:rsidRDefault="00DE58E5" w:rsidP="00DE58E5">
      <w:pPr>
        <w:rPr>
          <w:b/>
          <w:lang w:eastAsia="ja-JP"/>
        </w:rPr>
      </w:pPr>
      <w:r w:rsidRPr="00E11EA5">
        <w:rPr>
          <w:b/>
          <w:lang w:eastAsia="ja-JP"/>
        </w:rPr>
        <w:t xml:space="preserve">B1-2 Pointing misalignment between the </w:t>
      </w:r>
      <w:r>
        <w:rPr>
          <w:b/>
          <w:lang w:eastAsia="ja-JP"/>
        </w:rPr>
        <w:t>BS</w:t>
      </w:r>
      <w:r w:rsidRPr="00E11EA5">
        <w:rPr>
          <w:b/>
          <w:lang w:eastAsia="ja-JP"/>
        </w:rPr>
        <w:t xml:space="preserve">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3" type="#_x0000_t75" style="width:223.5pt;height:36pt" o:ole="">
            <v:imagedata r:id="rId208" o:title=""/>
          </v:shape>
          <o:OLEObject Type="Embed" ProgID="Equation.3" ShapeID="_x0000_i1103" DrawAspect="Content" ObjectID="_1663779214" r:id="rId228"/>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4" type="#_x0000_t75" style="width:7.5pt;height:7.5pt" o:ole="">
            <v:imagedata r:id="rId210" o:title=""/>
          </v:shape>
          <o:OLEObject Type="Embed" ProgID="Equation.3" ShapeID="_x0000_i1104" DrawAspect="Content" ObjectID="_1663779215" r:id="rId229"/>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5" type="#_x0000_t75" style="width:7.5pt;height:7.5pt" o:ole="">
            <v:imagedata r:id="rId212" o:title=""/>
          </v:shape>
          <o:OLEObject Type="Embed" ProgID="Equation.3" ShapeID="_x0000_i1105" DrawAspect="Content" ObjectID="_1663779216" r:id="rId230"/>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6" type="#_x0000_t75" style="width:7.5pt;height:14.25pt" o:ole="">
            <v:imagedata r:id="rId214" o:title=""/>
          </v:shape>
          <o:OLEObject Type="Embed" ProgID="Equation.3" ShapeID="_x0000_i1106" DrawAspect="Content" ObjectID="_1663779217" r:id="rId231"/>
        </w:object>
      </w:r>
      <w:r w:rsidRPr="00E11EA5">
        <w:rPr>
          <w:lang w:eastAsia="ja-JP"/>
        </w:rPr>
        <w:t xml:space="preserve"> is elevation of single measurement </w:t>
      </w:r>
      <w:r w:rsidRPr="00E11EA5">
        <w:rPr>
          <w:lang w:eastAsia="ja-JP"/>
        </w:rPr>
        <w:object w:dxaOrig="660" w:dyaOrig="380" w14:anchorId="57966A80">
          <v:shape id="_x0000_i1107" type="#_x0000_t75" style="width:36pt;height:21.75pt" o:ole="">
            <v:imagedata r:id="rId216" o:title=""/>
          </v:shape>
          <o:OLEObject Type="Embed" ProgID="Equation.3" ShapeID="_x0000_i1107" DrawAspect="Content" ObjectID="_1663779218" r:id="rId232"/>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08" type="#_x0000_t75" style="width:21.75pt;height:14.25pt" o:ole="">
            <v:imagedata r:id="rId218" o:title=""/>
          </v:shape>
          <o:OLEObject Type="Embed" ProgID="Equation.3" ShapeID="_x0000_i1108" DrawAspect="Content" ObjectID="_1663779219" r:id="rId233"/>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09" type="#_x0000_t75" style="width:21.75pt;height:14.25pt" o:ole="">
            <v:imagedata r:id="rId218" o:title=""/>
          </v:shape>
          <o:OLEObject Type="Embed" ProgID="Equation.3" ShapeID="_x0000_i1109" DrawAspect="Content" ObjectID="_1663779220" r:id="rId234"/>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7705F48D" w14:textId="65C38AFD" w:rsidR="00DE58E5" w:rsidRPr="00E11EA5" w:rsidRDefault="00DE58E5" w:rsidP="00DE58E5">
      <w:pPr>
        <w:rPr>
          <w:b/>
          <w:lang w:eastAsia="ja-JP"/>
        </w:rPr>
      </w:pPr>
      <w:r w:rsidRPr="00E11EA5">
        <w:rPr>
          <w:b/>
          <w:lang w:eastAsia="ja-JP"/>
        </w:rPr>
        <w:t xml:space="preserve">B1-4 Polarization mismatch between the </w:t>
      </w:r>
      <w:r>
        <w:rPr>
          <w:b/>
          <w:lang w:eastAsia="ja-JP"/>
        </w:rPr>
        <w:t>BS</w:t>
      </w:r>
      <w:r w:rsidRPr="00E11EA5">
        <w:rPr>
          <w:b/>
          <w:lang w:eastAsia="ja-JP"/>
        </w:rPr>
        <w:t xml:space="preserve"> (a) / reference antenna (b) and the transmitting antenna</w:t>
      </w:r>
    </w:p>
    <w:p w14:paraId="3A83CBB8" w14:textId="19B809DE" w:rsidR="00DE58E5" w:rsidRPr="00E11EA5" w:rsidRDefault="00DE58E5" w:rsidP="00DE58E5">
      <w:pPr>
        <w:rPr>
          <w:lang w:eastAsia="ja-JP"/>
        </w:rPr>
      </w:pPr>
      <w:r w:rsidRPr="00E11EA5">
        <w:rPr>
          <w:lang w:eastAsia="ja-JP"/>
        </w:rPr>
        <w:t xml:space="preserve">This contribution originates from the misaligned polarization between the </w:t>
      </w:r>
      <w:r>
        <w:rPr>
          <w:lang w:eastAsia="ja-JP"/>
        </w:rPr>
        <w:t>BS</w:t>
      </w:r>
      <w:r w:rsidRPr="00E11EA5">
        <w:rPr>
          <w:lang w:eastAsia="ja-JP"/>
        </w:rPr>
        <w:t xml:space="preserve"> (a) /reference antenna (b) and the transmitting antenna.</w:t>
      </w:r>
    </w:p>
    <w:p w14:paraId="6D2B2D7B" w14:textId="445F4A16" w:rsidR="00DE58E5" w:rsidRPr="00E11EA5" w:rsidRDefault="00DE58E5" w:rsidP="00DE58E5">
      <w:pPr>
        <w:rPr>
          <w:b/>
          <w:lang w:eastAsia="ja-JP"/>
        </w:rPr>
      </w:pPr>
      <w:r w:rsidRPr="00E11EA5">
        <w:rPr>
          <w:b/>
          <w:lang w:eastAsia="ja-JP"/>
        </w:rPr>
        <w:t xml:space="preserve">B1-5 Mutual coupling between the </w:t>
      </w:r>
      <w:r>
        <w:rPr>
          <w:b/>
          <w:lang w:eastAsia="ja-JP"/>
        </w:rPr>
        <w:t>BS</w:t>
      </w:r>
      <w:r w:rsidRPr="00E11EA5">
        <w:rPr>
          <w:b/>
          <w:lang w:eastAsia="ja-JP"/>
        </w:rPr>
        <w:t xml:space="preserve"> (a) /reference antenna (b) and the transmitting antenna</w:t>
      </w:r>
    </w:p>
    <w:p w14:paraId="2C7CA725" w14:textId="1531BA16" w:rsidR="00DE58E5" w:rsidRPr="00E11EA5" w:rsidRDefault="00DE58E5" w:rsidP="00DE58E5">
      <w:r w:rsidRPr="00E11EA5">
        <w:t xml:space="preserve">This contribution originates from </w:t>
      </w:r>
      <w:r w:rsidRPr="00E11EA5">
        <w:rPr>
          <w:lang w:eastAsia="ja-JP"/>
        </w:rPr>
        <w:t xml:space="preserve">mutual coupling between the </w:t>
      </w:r>
      <w:r>
        <w:t>BS</w:t>
      </w:r>
      <w:r w:rsidRPr="00E11EA5">
        <w:t xml:space="preserve">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w:t>
      </w:r>
      <w:r w:rsidRPr="00E11EA5">
        <w:rPr>
          <w:lang w:eastAsia="ja-JP"/>
        </w:rPr>
        <w:t>indoor</w:t>
      </w:r>
      <w:r w:rsidRPr="00E11EA5">
        <w:t xml:space="preserve"> anechoic chamber, usually the spacing between the transmitting antenna and the </w:t>
      </w:r>
      <w:r>
        <w:t>BS</w:t>
      </w:r>
      <w:r w:rsidRPr="00E11EA5">
        <w:t xml:space="preserve">/reference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4524F9CD" w14:textId="77777777" w:rsidR="00DE58E5" w:rsidRPr="00E11EA5" w:rsidRDefault="00DE58E5" w:rsidP="00DE58E5">
      <w:pPr>
        <w:rPr>
          <w:b/>
          <w:lang w:eastAsia="ja-JP"/>
        </w:rPr>
      </w:pPr>
      <w:r w:rsidRPr="00E11EA5">
        <w:rPr>
          <w:b/>
          <w:lang w:eastAsia="ja-JP"/>
        </w:rPr>
        <w:t>B1-6 Phase curvature</w:t>
      </w:r>
    </w:p>
    <w:p w14:paraId="369012A0" w14:textId="2FBCA04E" w:rsidR="00DE58E5" w:rsidRPr="00E11EA5" w:rsidRDefault="00DE58E5" w:rsidP="00DE58E5">
      <w:pPr>
        <w:rPr>
          <w:lang w:eastAsia="ja-JP"/>
        </w:rPr>
      </w:pPr>
      <w:r w:rsidRPr="00E11EA5">
        <w:lastRenderedPageBreak/>
        <w:t xml:space="preserve">This contribution originates from the finite far-field measurement distance, which causes phase curvature across the </w:t>
      </w:r>
      <w:r w:rsidRPr="00E11EA5">
        <w:rPr>
          <w:lang w:eastAsia="ja-JP"/>
        </w:rPr>
        <w:t xml:space="preserve">antenna of the </w:t>
      </w:r>
      <w:r>
        <w:rPr>
          <w:lang w:eastAsia="ja-JP"/>
        </w:rPr>
        <w:t>BS</w:t>
      </w:r>
      <w:r w:rsidRPr="00E11EA5">
        <w:rPr>
          <w:lang w:eastAsia="ja-JP"/>
        </w:rPr>
        <w:t>/reference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5096" w:name="_Toc478460659"/>
      <w:bookmarkStart w:id="5097" w:name="_Toc37430501"/>
      <w:bookmarkStart w:id="5098" w:name="_Toc43739604"/>
      <w:bookmarkStart w:id="5099" w:name="_Toc46347365"/>
      <w:bookmarkStart w:id="5100" w:name="_Toc53166304"/>
      <w:bookmarkStart w:id="5101" w:name="_Toc53166999"/>
      <w:bookmarkStart w:id="5102" w:name="_Toc53167693"/>
      <w:r w:rsidRPr="00E11EA5">
        <w:rPr>
          <w:lang w:eastAsia="zh-CN"/>
        </w:rPr>
        <w:t>B.2</w:t>
      </w:r>
      <w:r w:rsidRPr="00E11EA5">
        <w:rPr>
          <w:lang w:eastAsia="zh-CN"/>
        </w:rPr>
        <w:tab/>
        <w:t>Compact Antenna Test Range</w:t>
      </w:r>
      <w:bookmarkEnd w:id="5096"/>
      <w:bookmarkEnd w:id="5097"/>
      <w:bookmarkEnd w:id="5098"/>
      <w:bookmarkEnd w:id="5099"/>
      <w:bookmarkEnd w:id="5100"/>
      <w:bookmarkEnd w:id="5101"/>
      <w:bookmarkEnd w:id="5102"/>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4B578789" w14:textId="572C78FF"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lastRenderedPageBreak/>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5103" w:name="_Toc478460661"/>
      <w:bookmarkStart w:id="5104" w:name="_Toc37430502"/>
      <w:bookmarkStart w:id="5105" w:name="_Toc43739605"/>
      <w:bookmarkStart w:id="5106" w:name="_Toc46347366"/>
      <w:bookmarkStart w:id="5107" w:name="_Toc53166305"/>
      <w:bookmarkStart w:id="5108" w:name="_Toc53167000"/>
      <w:bookmarkStart w:id="5109" w:name="_Toc53167694"/>
      <w:r w:rsidRPr="00E11EA5">
        <w:t>B.3</w:t>
      </w:r>
      <w:r w:rsidRPr="00E11EA5">
        <w:tab/>
        <w:t>Near Field Test Range</w:t>
      </w:r>
      <w:bookmarkEnd w:id="5103"/>
      <w:bookmarkEnd w:id="5104"/>
      <w:bookmarkEnd w:id="5105"/>
      <w:bookmarkEnd w:id="5106"/>
      <w:bookmarkEnd w:id="5107"/>
      <w:bookmarkEnd w:id="5108"/>
      <w:bookmarkEnd w:id="5109"/>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7EC481F" w14:textId="77777777" w:rsidR="00DE58E5" w:rsidRPr="00E11EA5" w:rsidRDefault="00DE58E5" w:rsidP="00DE58E5">
      <w:pPr>
        <w:rPr>
          <w:b/>
        </w:rPr>
      </w:pPr>
      <w:r w:rsidRPr="00E11EA5">
        <w:rPr>
          <w:b/>
        </w:rPr>
        <w:t>B3-20 Mode truncation</w:t>
      </w:r>
    </w:p>
    <w:p w14:paraId="3E97D209" w14:textId="33464272" w:rsidR="00DE58E5" w:rsidRPr="00E11EA5" w:rsidRDefault="00DE58E5" w:rsidP="00DE58E5">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5110" w:name="_Toc478460660"/>
      <w:bookmarkStart w:id="5111" w:name="_Toc37430503"/>
      <w:bookmarkStart w:id="5112" w:name="_Toc43739606"/>
      <w:bookmarkStart w:id="5113" w:name="_Toc46347367"/>
      <w:bookmarkStart w:id="5114" w:name="_Toc53166306"/>
      <w:bookmarkStart w:id="5115" w:name="_Toc53167001"/>
      <w:bookmarkStart w:id="5116" w:name="_Toc53167695"/>
      <w:r w:rsidRPr="00E11EA5">
        <w:t>B.4</w:t>
      </w:r>
      <w:r w:rsidRPr="00E11EA5">
        <w:tab/>
      </w:r>
      <w:r w:rsidRPr="00E11EA5">
        <w:rPr>
          <w:sz w:val="32"/>
        </w:rPr>
        <w:t>One Dimensional</w:t>
      </w:r>
      <w:r w:rsidRPr="00E11EA5">
        <w:rPr>
          <w:lang w:eastAsia="sv-SE"/>
        </w:rPr>
        <w:t xml:space="preserve"> Compact Range</w:t>
      </w:r>
      <w:bookmarkEnd w:id="5110"/>
      <w:bookmarkEnd w:id="5111"/>
      <w:bookmarkEnd w:id="5112"/>
      <w:bookmarkEnd w:id="5113"/>
      <w:bookmarkEnd w:id="5114"/>
      <w:bookmarkEnd w:id="5115"/>
      <w:bookmarkEnd w:id="5116"/>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5117" w:name="_Toc37430504"/>
      <w:bookmarkStart w:id="5118" w:name="_Toc43739607"/>
      <w:bookmarkStart w:id="5119" w:name="_Toc46347368"/>
      <w:bookmarkStart w:id="5120" w:name="_Toc53166307"/>
      <w:bookmarkStart w:id="5121" w:name="_Toc53167002"/>
      <w:bookmarkStart w:id="5122" w:name="_Toc53167696"/>
      <w:r w:rsidRPr="00E11EA5">
        <w:rPr>
          <w:lang w:eastAsia="zh-CN"/>
        </w:rPr>
        <w:t>B.5</w:t>
      </w:r>
      <w:r w:rsidRPr="00E11EA5">
        <w:rPr>
          <w:lang w:eastAsia="zh-CN"/>
        </w:rPr>
        <w:tab/>
        <w:t>Plane Wave Synthesizer</w:t>
      </w:r>
      <w:bookmarkEnd w:id="5117"/>
      <w:bookmarkEnd w:id="5118"/>
      <w:bookmarkEnd w:id="5119"/>
      <w:bookmarkEnd w:id="5120"/>
      <w:bookmarkEnd w:id="5121"/>
      <w:bookmarkEnd w:id="5122"/>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22487089" w14:textId="296FDB2B" w:rsidR="00DE58E5" w:rsidRPr="00E11EA5" w:rsidRDefault="00DE58E5" w:rsidP="00DE58E5">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5123" w:name="_Toc37430505"/>
      <w:bookmarkStart w:id="5124" w:name="_Toc43739608"/>
      <w:bookmarkStart w:id="5125" w:name="_Toc46347369"/>
      <w:bookmarkStart w:id="5126" w:name="_Toc53166308"/>
      <w:bookmarkStart w:id="5127" w:name="_Toc53167003"/>
      <w:bookmarkStart w:id="5128" w:name="_Toc53167697"/>
      <w:r w:rsidRPr="00E11EA5">
        <w:lastRenderedPageBreak/>
        <w:t>Annex C (informative):</w:t>
      </w:r>
      <w:r w:rsidRPr="00E11EA5">
        <w:br/>
        <w:t>Test equipment uncertainty values</w:t>
      </w:r>
      <w:bookmarkEnd w:id="5123"/>
      <w:bookmarkEnd w:id="5124"/>
      <w:bookmarkEnd w:id="5125"/>
      <w:bookmarkEnd w:id="5126"/>
      <w:bookmarkEnd w:id="5127"/>
      <w:bookmarkEnd w:id="5128"/>
    </w:p>
    <w:p w14:paraId="30AA9C25" w14:textId="77777777" w:rsidR="00FF68ED" w:rsidRPr="00E11EA5" w:rsidRDefault="00FF68ED" w:rsidP="00FF68ED">
      <w:pPr>
        <w:pStyle w:val="Heading1"/>
        <w:rPr>
          <w:lang w:eastAsia="zh-CN"/>
        </w:rPr>
      </w:pPr>
      <w:bookmarkStart w:id="5129" w:name="_Toc37430506"/>
      <w:bookmarkStart w:id="5130" w:name="_Toc43739609"/>
      <w:bookmarkStart w:id="5131" w:name="_Toc46347370"/>
      <w:bookmarkStart w:id="5132" w:name="_Toc53166309"/>
      <w:bookmarkStart w:id="5133" w:name="_Toc53167004"/>
      <w:bookmarkStart w:id="5134" w:name="_Toc53167698"/>
      <w:r w:rsidRPr="00E11EA5">
        <w:rPr>
          <w:lang w:eastAsia="zh-CN"/>
        </w:rPr>
        <w:t>C.1</w:t>
      </w:r>
      <w:r w:rsidRPr="00E11EA5">
        <w:rPr>
          <w:lang w:eastAsia="zh-CN"/>
        </w:rPr>
        <w:tab/>
      </w:r>
      <w:r w:rsidRPr="00E11EA5">
        <w:rPr>
          <w:lang w:eastAsia="zh-CN"/>
        </w:rPr>
        <w:tab/>
        <w:t>Test equipment measurement error contribution descriptions</w:t>
      </w:r>
      <w:bookmarkEnd w:id="5129"/>
      <w:bookmarkEnd w:id="5130"/>
      <w:bookmarkEnd w:id="5131"/>
      <w:bookmarkEnd w:id="5132"/>
      <w:bookmarkEnd w:id="5133"/>
      <w:bookmarkEnd w:id="5134"/>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AA223AB" w14:textId="4337CC99" w:rsidR="00DE58E5" w:rsidRPr="00E11EA5" w:rsidRDefault="00DE58E5" w:rsidP="00DE58E5">
      <w:pPr>
        <w:rPr>
          <w:b/>
        </w:rPr>
      </w:pPr>
      <w:r w:rsidRPr="00E11EA5">
        <w:rPr>
          <w:b/>
        </w:rPr>
        <w:t>a)</w:t>
      </w:r>
      <w:r w:rsidRPr="00E11EA5">
        <w:rPr>
          <w:b/>
        </w:rPr>
        <w:tab/>
        <w:t>Drift (temp, oscillators, filters, etc.) start-to-end time of 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5135" w:name="_Toc21086779"/>
      <w:bookmarkStart w:id="5136" w:name="_Toc29769239"/>
      <w:bookmarkStart w:id="5137" w:name="_Toc29994060"/>
      <w:bookmarkStart w:id="5138" w:name="_Toc37430507"/>
      <w:bookmarkStart w:id="5139" w:name="_Toc43739610"/>
      <w:bookmarkStart w:id="5140" w:name="_Toc46347371"/>
      <w:bookmarkStart w:id="5141" w:name="_Toc53166310"/>
      <w:bookmarkStart w:id="5142" w:name="_Toc53167005"/>
      <w:bookmarkStart w:id="5143" w:name="_Toc53167699"/>
      <w:r w:rsidRPr="00E11EA5">
        <w:rPr>
          <w:lang w:eastAsia="zh-CN"/>
        </w:rPr>
        <w:lastRenderedPageBreak/>
        <w:t>C.2</w:t>
      </w:r>
      <w:r w:rsidRPr="00E11EA5">
        <w:rPr>
          <w:lang w:eastAsia="zh-CN"/>
        </w:rPr>
        <w:tab/>
      </w:r>
      <w:r w:rsidRPr="00E11EA5">
        <w:rPr>
          <w:lang w:eastAsia="zh-CN"/>
        </w:rPr>
        <w:tab/>
        <w:t>Measurement Equipment uncertainty values</w:t>
      </w:r>
      <w:bookmarkEnd w:id="5135"/>
      <w:bookmarkEnd w:id="5136"/>
      <w:bookmarkEnd w:id="5137"/>
      <w:bookmarkEnd w:id="5138"/>
      <w:bookmarkEnd w:id="5139"/>
      <w:bookmarkEnd w:id="5140"/>
      <w:bookmarkEnd w:id="5141"/>
      <w:bookmarkEnd w:id="5142"/>
      <w:bookmarkEnd w:id="5143"/>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4EB0EA77" w:rsidR="00B84C14" w:rsidRPr="00E11EA5" w:rsidRDefault="00DE58E5"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7"/>
        <w:gridCol w:w="5196"/>
        <w:gridCol w:w="1116"/>
        <w:gridCol w:w="952"/>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DE58E5"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DE58E5" w:rsidRPr="00E11EA5" w:rsidRDefault="00DE58E5" w:rsidP="00DE58E5">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41FABBF"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w:t>
            </w:r>
            <w:r>
              <w:rPr>
                <w:rFonts w:eastAsia="Arial Unicode MS" w:cs="Arial"/>
                <w:color w:val="000000"/>
                <w:lang w:val="en-US" w:eastAsia="zh-CN"/>
              </w:rPr>
              <w:t xml:space="preserve"> h</w:t>
            </w:r>
            <w:r w:rsidRPr="00E11EA5">
              <w:rPr>
                <w:rFonts w:eastAsia="Arial Unicode MS" w:cs="Arial"/>
                <w:color w:val="000000"/>
                <w:lang w:val="en-US" w:eastAsia="zh-CN"/>
              </w:rPr>
              <w:t>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DE58E5"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DE58E5" w:rsidRPr="00E11EA5" w:rsidRDefault="00DE58E5" w:rsidP="00DE58E5">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47F437AA" w:rsidR="00DE58E5" w:rsidRPr="00E11EA5" w:rsidRDefault="00DE58E5" w:rsidP="00DE58E5">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DE58E5" w:rsidRPr="00E11EA5" w:rsidRDefault="00DE58E5" w:rsidP="00DE58E5">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DE58E5" w:rsidRPr="00E11EA5" w:rsidRDefault="00DE58E5" w:rsidP="00DE58E5">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DE58E5" w:rsidRPr="00E11EA5" w:rsidRDefault="00DE58E5" w:rsidP="00DE58E5">
            <w:pPr>
              <w:pStyle w:val="TAC"/>
              <w:rPr>
                <w:rFonts w:eastAsia="Arial Unicode MS" w:cs="Arial"/>
                <w:color w:val="000000"/>
                <w:lang w:val="en-US" w:eastAsia="zh-CN"/>
              </w:rPr>
            </w:pPr>
            <w:r w:rsidRPr="00E11EA5">
              <w:rPr>
                <w:rFonts w:cs="Arial"/>
                <w:color w:val="000000"/>
                <w:szCs w:val="18"/>
              </w:rPr>
              <w:t>Gaussian</w:t>
            </w:r>
          </w:p>
        </w:tc>
      </w:tr>
      <w:tr w:rsidR="00DE58E5"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DE58E5" w:rsidRPr="00E11EA5" w:rsidRDefault="00DE58E5" w:rsidP="00DE58E5">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EBBC9B2" w:rsidR="00DE58E5" w:rsidRPr="00E11EA5" w:rsidRDefault="00DE58E5" w:rsidP="00DE58E5">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DE58E5"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DE58E5" w:rsidRPr="00E11EA5" w:rsidRDefault="00DE58E5" w:rsidP="00DE58E5">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60139E5"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DE58E5"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DE58E5" w:rsidRPr="00E11EA5" w:rsidRDefault="00DE58E5" w:rsidP="00DE58E5">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15910B8C"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DE58E5"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DE58E5" w:rsidRPr="00E11EA5" w:rsidRDefault="00DE58E5" w:rsidP="00DE58E5">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32B4052D" w14:textId="77777777" w:rsidR="00DE58E5" w:rsidRDefault="00DE58E5" w:rsidP="00DE58E5">
            <w:pPr>
              <w:pStyle w:val="TAC"/>
              <w:rPr>
                <w:rFonts w:eastAsia="Arial Unicode MS" w:cs="Arial"/>
                <w:color w:val="000000"/>
                <w:lang w:val="en-US" w:eastAsia="zh-CN"/>
              </w:rPr>
            </w:pPr>
            <w:r w:rsidRPr="00D86C10">
              <w:rPr>
                <w:rFonts w:eastAsia="Arial Unicode MS" w:cs="Arial"/>
                <w:color w:val="000000"/>
                <w:lang w:val="en-US" w:eastAsia="zh-CN"/>
              </w:rPr>
              <w:t>RF power measurement equipment (e.g. spectrum analyzer, power meter) - relative (ACLR)</w:t>
            </w:r>
          </w:p>
          <w:p w14:paraId="031EF340" w14:textId="49577FD8" w:rsidR="00DE58E5" w:rsidRPr="00E11EA5" w:rsidRDefault="00DE58E5" w:rsidP="00DE58E5">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DE58E5" w:rsidRPr="00E11EA5" w:rsidRDefault="00DE58E5" w:rsidP="00DE58E5">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DE58E5" w:rsidRPr="00E11EA5" w:rsidRDefault="00DE58E5" w:rsidP="00DE58E5">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5144" w:name="_Toc21086780"/>
      <w:bookmarkStart w:id="5145" w:name="_Toc29769240"/>
      <w:bookmarkStart w:id="5146" w:name="_Toc29994061"/>
      <w:bookmarkStart w:id="5147" w:name="_Toc37430508"/>
      <w:bookmarkStart w:id="5148" w:name="_Toc43739611"/>
      <w:bookmarkStart w:id="5149" w:name="_Toc46347372"/>
      <w:bookmarkStart w:id="5150" w:name="_Toc53166311"/>
      <w:bookmarkStart w:id="5151" w:name="_Toc53167006"/>
      <w:bookmarkStart w:id="5152" w:name="_Toc53167700"/>
      <w:r w:rsidRPr="00E11EA5">
        <w:rPr>
          <w:lang w:eastAsia="zh-CN"/>
        </w:rPr>
        <w:t>C.3</w:t>
      </w:r>
      <w:r w:rsidRPr="00E11EA5">
        <w:rPr>
          <w:lang w:eastAsia="zh-CN"/>
        </w:rPr>
        <w:tab/>
      </w:r>
      <w:r w:rsidRPr="00E11EA5">
        <w:rPr>
          <w:lang w:eastAsia="zh-CN"/>
        </w:rPr>
        <w:tab/>
        <w:t>MU of TE derived from conducted specification</w:t>
      </w:r>
      <w:bookmarkEnd w:id="5144"/>
      <w:bookmarkEnd w:id="5145"/>
      <w:bookmarkEnd w:id="5146"/>
      <w:bookmarkEnd w:id="5147"/>
      <w:bookmarkEnd w:id="5148"/>
      <w:bookmarkEnd w:id="5149"/>
      <w:bookmarkEnd w:id="5150"/>
      <w:bookmarkEnd w:id="5151"/>
      <w:bookmarkEnd w:id="5152"/>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3CA06E30" w14:textId="3CD06280" w:rsidR="00DE58E5" w:rsidRPr="00DE58E5" w:rsidRDefault="00DE58E5" w:rsidP="00DE58E5">
      <w:pPr>
        <w:rPr>
          <w:b/>
        </w:rPr>
      </w:pPr>
      <w:r w:rsidRPr="00E11EA5">
        <w:rPr>
          <w:b/>
          <w:lang w:eastAsia="ja-JP"/>
        </w:rPr>
        <w:t xml:space="preserve">C3-1 </w:t>
      </w:r>
      <w:r w:rsidRPr="00DE58E5">
        <w:rPr>
          <w:b/>
        </w:rPr>
        <w:t>DL-RS MU derived from conducted specification</w:t>
      </w:r>
    </w:p>
    <w:p w14:paraId="71AFFC07" w14:textId="215FAAF5" w:rsidR="00DE58E5" w:rsidRPr="003D096A" w:rsidRDefault="00DE58E5" w:rsidP="00DE58E5">
      <w:pPr>
        <w:rPr>
          <w:lang w:eastAsia="ja-JP"/>
        </w:rPr>
      </w:pPr>
      <w:r w:rsidRPr="003D096A">
        <w:rPr>
          <w:lang w:eastAsia="sv-SE"/>
        </w:rPr>
        <w:t>Conducted MU (1.96σ) from TS 36.141 [22]:</w:t>
      </w:r>
      <w:r w:rsidRPr="003D096A">
        <w:rPr>
          <w:lang w:eastAsia="sv-SE"/>
        </w:rPr>
        <w:tab/>
      </w:r>
      <w:r w:rsidRPr="003D096A">
        <w:rPr>
          <w:lang w:eastAsia="sv-SE"/>
        </w:rPr>
        <w:tab/>
        <w:t>±0.8 dB</w:t>
      </w:r>
      <w:r w:rsidRPr="003D096A">
        <w:rPr>
          <w:lang w:eastAsia="ja-JP"/>
        </w:rPr>
        <w:t xml:space="preserve">, f </w:t>
      </w:r>
      <w:r w:rsidRPr="00BF070B">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1.1 dB, 3.0 GHz &lt; f </w:t>
      </w:r>
      <w:r w:rsidRPr="009C770C">
        <w:rPr>
          <w:lang w:eastAsia="ja-JP"/>
        </w:rPr>
        <w:t>≤</w:t>
      </w:r>
      <w:r w:rsidRPr="003D096A">
        <w:rPr>
          <w:lang w:eastAsia="ja-JP"/>
        </w:rPr>
        <w:t xml:space="preserve"> 4.2 GHz</w:t>
      </w:r>
    </w:p>
    <w:p w14:paraId="07649B85" w14:textId="6E2E4667" w:rsidR="00DE58E5" w:rsidRPr="003D096A" w:rsidRDefault="00DE58E5" w:rsidP="00DE58E5">
      <w:pPr>
        <w:rPr>
          <w:lang w:eastAsia="ja-JP"/>
        </w:rPr>
      </w:pPr>
      <w:r w:rsidRPr="003D096A">
        <w:rPr>
          <w:lang w:eastAsia="ja-JP"/>
        </w:rPr>
        <w:t>Conducted contribution for OTA MU budget (1</w:t>
      </w:r>
      <w:r w:rsidRPr="003D096A">
        <w:rPr>
          <w:lang w:eastAsia="sv-SE"/>
        </w:rPr>
        <w:t>σ</w:t>
      </w:r>
      <w:r w:rsidRPr="003D096A">
        <w:rPr>
          <w:lang w:eastAsia="ja-JP"/>
        </w:rPr>
        <w:t>):</w:t>
      </w:r>
      <w:r w:rsidRPr="003D096A">
        <w:rPr>
          <w:lang w:eastAsia="ja-JP"/>
        </w:rPr>
        <w:tab/>
      </w:r>
      <w:r w:rsidRPr="003D096A">
        <w:rPr>
          <w:lang w:eastAsia="sv-SE"/>
        </w:rPr>
        <w:t>±0.41 dB</w:t>
      </w:r>
      <w:r w:rsidRPr="00BF070B">
        <w:rPr>
          <w:lang w:eastAsia="ja-JP"/>
        </w:rPr>
        <w:t xml:space="preserve">, f </w:t>
      </w:r>
      <w:r w:rsidRPr="009C770C">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0.56 dB, 3.0 GHz &lt; f </w:t>
      </w:r>
      <w:r w:rsidRPr="009C770C">
        <w:rPr>
          <w:lang w:eastAsia="ja-JP"/>
        </w:rPr>
        <w:t>≤</w:t>
      </w:r>
      <w:r w:rsidRPr="003D096A">
        <w:rPr>
          <w:lang w:eastAsia="ja-JP"/>
        </w:rPr>
        <w:t xml:space="preserve"> 4.2 GHz</w:t>
      </w:r>
    </w:p>
    <w:p w14:paraId="39AF0446" w14:textId="77777777" w:rsidR="00DE58E5" w:rsidRPr="00E11EA5" w:rsidRDefault="00DE58E5" w:rsidP="00DE58E5">
      <w:pPr>
        <w:rPr>
          <w:b/>
          <w:lang w:eastAsia="ja-JP"/>
        </w:rPr>
      </w:pPr>
      <w:r w:rsidRPr="00E11EA5">
        <w:rPr>
          <w:b/>
          <w:lang w:eastAsia="ja-JP"/>
        </w:rPr>
        <w:t>C3-2 Total power dynamic range conducted uncertainty</w:t>
      </w:r>
    </w:p>
    <w:p w14:paraId="0A43CBCC" w14:textId="004FCF9D" w:rsidR="00DE58E5" w:rsidRPr="003D096A" w:rsidRDefault="00DE58E5" w:rsidP="00DE58E5">
      <w:pPr>
        <w:rPr>
          <w:lang w:eastAsia="ja-JP"/>
        </w:rPr>
      </w:pPr>
      <w:r w:rsidRPr="003D096A">
        <w:rPr>
          <w:lang w:eastAsia="sv-SE"/>
        </w:rPr>
        <w:t>Conducted MU (1.96</w:t>
      </w:r>
      <w:r w:rsidRPr="00BF070B">
        <w:rPr>
          <w:lang w:eastAsia="sv-SE"/>
        </w:rPr>
        <w:t>σ</w:t>
      </w:r>
      <w:r w:rsidRPr="003D096A">
        <w:rPr>
          <w:lang w:eastAsia="sv-SE"/>
        </w:rPr>
        <w:t>) from TS 36.141 [22]:</w:t>
      </w:r>
      <w:r w:rsidRPr="003D096A">
        <w:rPr>
          <w:lang w:eastAsia="sv-SE"/>
        </w:rPr>
        <w:tab/>
      </w:r>
      <w:r w:rsidRPr="003D096A">
        <w:rPr>
          <w:lang w:eastAsia="sv-SE"/>
        </w:rPr>
        <w:tab/>
        <w:t>±0.4 dB</w:t>
      </w:r>
    </w:p>
    <w:p w14:paraId="65EE06D5" w14:textId="10DC669F" w:rsidR="00DE58E5" w:rsidRPr="003D096A" w:rsidRDefault="00DE58E5" w:rsidP="00DE58E5">
      <w:pPr>
        <w:rPr>
          <w:lang w:eastAsia="sv-SE"/>
        </w:rPr>
      </w:pPr>
      <w:r w:rsidRPr="00BF070B">
        <w:rPr>
          <w:lang w:eastAsia="ja-JP"/>
        </w:rPr>
        <w:t>Conducted contribution for OTA MU budget (1</w:t>
      </w:r>
      <w:r w:rsidRPr="003D096A">
        <w:rPr>
          <w:lang w:eastAsia="sv-SE"/>
        </w:rPr>
        <w:t>σ</w:t>
      </w:r>
      <w:r w:rsidRPr="003D096A">
        <w:rPr>
          <w:lang w:eastAsia="ja-JP"/>
        </w:rPr>
        <w:t>):</w:t>
      </w:r>
      <w:r w:rsidRPr="003D096A">
        <w:rPr>
          <w:lang w:eastAsia="ja-JP"/>
        </w:rPr>
        <w:tab/>
      </w:r>
      <w:r w:rsidRPr="003D096A">
        <w:rPr>
          <w:lang w:eastAsia="sv-SE"/>
        </w:rPr>
        <w:t>±0.2 dB</w:t>
      </w:r>
    </w:p>
    <w:p w14:paraId="7788FC48" w14:textId="77777777" w:rsidR="00DE58E5" w:rsidRPr="00E11EA5" w:rsidRDefault="00DE58E5" w:rsidP="00DE58E5">
      <w:pPr>
        <w:rPr>
          <w:b/>
          <w:lang w:eastAsia="ja-JP"/>
        </w:rPr>
      </w:pPr>
      <w:r w:rsidRPr="00E11EA5">
        <w:rPr>
          <w:b/>
          <w:lang w:eastAsia="ja-JP"/>
        </w:rPr>
        <w:t xml:space="preserve">C3-3 </w:t>
      </w:r>
      <w:r w:rsidRPr="00E11EA5">
        <w:rPr>
          <w:b/>
        </w:rPr>
        <w:t>Transmitter mandatory spurious emissions</w:t>
      </w:r>
    </w:p>
    <w:p w14:paraId="5D434D5E" w14:textId="72599829" w:rsidR="00DE58E5" w:rsidRPr="003D096A" w:rsidRDefault="00DE58E5" w:rsidP="00DE58E5">
      <w:pPr>
        <w:rPr>
          <w:lang w:eastAsia="ja-JP"/>
        </w:rPr>
      </w:pPr>
      <w:r w:rsidRPr="003D096A">
        <w:rPr>
          <w:lang w:eastAsia="sv-SE"/>
        </w:rPr>
        <w:t>Conducted MU (1.96σ) from TS 36.141 [22]:</w:t>
      </w:r>
      <w:r w:rsidRPr="003D096A">
        <w:rPr>
          <w:lang w:eastAsia="sv-SE"/>
        </w:rPr>
        <w:tab/>
      </w:r>
      <w:r w:rsidRPr="003D096A">
        <w:rPr>
          <w:lang w:eastAsia="sv-SE"/>
        </w:rPr>
        <w:tab/>
      </w:r>
      <w:r w:rsidRPr="003D096A">
        <w:rPr>
          <w:lang w:eastAsia="ja-JP"/>
        </w:rPr>
        <w:t>9 kHz &lt; f ≤ 4 GHz: ±2.0 dB,</w:t>
      </w:r>
      <w:r w:rsidRPr="003D096A">
        <w:rPr>
          <w:lang w:eastAsia="ja-JP"/>
        </w:rPr>
        <w:tab/>
      </w:r>
      <w:r w:rsidRPr="003D096A">
        <w:rPr>
          <w:lang w:eastAsia="ja-JP"/>
        </w:rPr>
        <w:tab/>
        <w:t>4 GHz &lt; f ≤ 19 GHz: ±4.0 dB</w:t>
      </w:r>
    </w:p>
    <w:p w14:paraId="79FBE8AF" w14:textId="722F4027" w:rsidR="00DE58E5" w:rsidRPr="00BF070B" w:rsidRDefault="00DE58E5" w:rsidP="00DE58E5">
      <w:pPr>
        <w:rPr>
          <w:lang w:eastAsia="ja-JP"/>
        </w:rPr>
      </w:pPr>
      <w:r w:rsidRPr="00BF070B">
        <w:rPr>
          <w:lang w:eastAsia="ja-JP"/>
        </w:rPr>
        <w:t>Conducted contribution for OTA MU budget (1</w:t>
      </w:r>
      <w:r w:rsidRPr="003D096A">
        <w:rPr>
          <w:lang w:eastAsia="sv-SE"/>
        </w:rPr>
        <w:t>σ</w:t>
      </w:r>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501A8419" w14:textId="77777777" w:rsidR="00DE58E5" w:rsidRPr="00E11EA5" w:rsidRDefault="00DE58E5" w:rsidP="00DE58E5">
      <w:pPr>
        <w:rPr>
          <w:b/>
          <w:lang w:eastAsia="ja-JP"/>
        </w:rPr>
      </w:pPr>
      <w:r w:rsidRPr="00E11EA5">
        <w:rPr>
          <w:b/>
          <w:lang w:eastAsia="ja-JP"/>
        </w:rPr>
        <w:t xml:space="preserve">C3-4 </w:t>
      </w:r>
      <w:r w:rsidRPr="00E11EA5">
        <w:rPr>
          <w:b/>
        </w:rPr>
        <w:t>Receiver spurious emissions</w:t>
      </w:r>
    </w:p>
    <w:p w14:paraId="244A9D1C" w14:textId="19BD13BA" w:rsidR="00DE58E5" w:rsidRPr="003D096A" w:rsidRDefault="00DE58E5" w:rsidP="00DE58E5">
      <w:pPr>
        <w:rPr>
          <w:lang w:eastAsia="ja-JP"/>
        </w:rPr>
      </w:pPr>
      <w:r w:rsidRPr="003D096A">
        <w:rPr>
          <w:lang w:eastAsia="sv-SE"/>
        </w:rPr>
        <w:t>Conducted MU (1.96σ) from TS 36.141 [22]:</w:t>
      </w:r>
      <w:r w:rsidRPr="003D096A">
        <w:rPr>
          <w:lang w:eastAsia="sv-SE"/>
        </w:rPr>
        <w:tab/>
      </w:r>
      <w:r w:rsidRPr="003D096A">
        <w:rPr>
          <w:lang w:eastAsia="sv-SE"/>
        </w:rPr>
        <w:tab/>
      </w:r>
      <w:r w:rsidRPr="003D096A">
        <w:rPr>
          <w:lang w:eastAsia="ja-JP"/>
        </w:rPr>
        <w:t>30M Hz &lt; f ≤ 4 GHz: ±2.0 dB,</w:t>
      </w:r>
      <w:r w:rsidRPr="003D096A">
        <w:rPr>
          <w:lang w:eastAsia="ja-JP"/>
        </w:rPr>
        <w:tab/>
      </w:r>
      <w:r w:rsidRPr="003D096A">
        <w:rPr>
          <w:lang w:eastAsia="ja-JP"/>
        </w:rPr>
        <w:tab/>
        <w:t>4 GHz &lt; f ≤ 19 GHz: ±4.0 dB</w:t>
      </w:r>
    </w:p>
    <w:p w14:paraId="5D79EF78" w14:textId="05AA8E48" w:rsidR="00DE58E5" w:rsidRPr="00BF070B" w:rsidRDefault="00DE58E5" w:rsidP="00DE58E5">
      <w:pPr>
        <w:rPr>
          <w:lang w:eastAsia="ja-JP"/>
        </w:rPr>
      </w:pPr>
      <w:r w:rsidRPr="00BF070B">
        <w:rPr>
          <w:lang w:eastAsia="ja-JP"/>
        </w:rPr>
        <w:t>Conducted contribution for OTA MU budget (1</w:t>
      </w:r>
      <w:r w:rsidRPr="003D096A">
        <w:rPr>
          <w:lang w:eastAsia="sv-SE"/>
        </w:rPr>
        <w:t>σ</w:t>
      </w:r>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29E4C68E" w14:textId="77777777" w:rsidR="00DE58E5" w:rsidRPr="00E11EA5" w:rsidRDefault="00DE58E5" w:rsidP="00DE58E5">
      <w:pPr>
        <w:rPr>
          <w:b/>
          <w:lang w:eastAsia="ja-JP"/>
        </w:rPr>
      </w:pPr>
      <w:r w:rsidRPr="00E11EA5">
        <w:rPr>
          <w:b/>
          <w:lang w:eastAsia="ja-JP"/>
        </w:rPr>
        <w:t xml:space="preserve">C3-5 </w:t>
      </w:r>
      <w:r w:rsidRPr="00E11EA5">
        <w:rPr>
          <w:b/>
        </w:rPr>
        <w:t>Additional (co-existence) spurious emissions</w:t>
      </w:r>
    </w:p>
    <w:p w14:paraId="48A20802" w14:textId="7B210D1C" w:rsidR="00DE58E5" w:rsidRPr="003D096A" w:rsidRDefault="00DE58E5" w:rsidP="00DE58E5">
      <w:pPr>
        <w:rPr>
          <w:lang w:eastAsia="ja-JP"/>
        </w:rPr>
      </w:pPr>
      <w:r w:rsidRPr="003D096A">
        <w:rPr>
          <w:lang w:eastAsia="sv-SE"/>
        </w:rPr>
        <w:t>Conducted MU (1.96σ) from TS 36.141 [22]:</w:t>
      </w:r>
      <w:r w:rsidRPr="003D096A">
        <w:rPr>
          <w:lang w:eastAsia="sv-SE"/>
        </w:rPr>
        <w:tab/>
      </w:r>
      <w:r w:rsidRPr="003D096A">
        <w:rPr>
          <w:lang w:eastAsia="sv-SE"/>
        </w:rPr>
        <w:tab/>
      </w:r>
      <w:r w:rsidRPr="003D096A">
        <w:rPr>
          <w:lang w:eastAsia="ja-JP"/>
        </w:rPr>
        <w:t xml:space="preserve">±2.0 dB for &gt; -60dBm, f </w:t>
      </w:r>
      <w:r w:rsidRPr="00BF070B">
        <w:rPr>
          <w:lang w:eastAsia="ja-JP"/>
        </w:rPr>
        <w:t>≤</w:t>
      </w:r>
      <w:r w:rsidRPr="003D096A">
        <w:rPr>
          <w:lang w:eastAsia="ja-JP"/>
        </w:rPr>
        <w:t xml:space="preserve"> 3.0GHz,</w:t>
      </w:r>
      <w:r w:rsidRPr="003D096A">
        <w:rPr>
          <w:lang w:eastAsia="ja-JP"/>
        </w:rPr>
        <w:tab/>
      </w:r>
      <w:r w:rsidRPr="00BF070B">
        <w:rPr>
          <w:lang w:eastAsia="ja-JP"/>
        </w:rPr>
        <w:t>±</w:t>
      </w:r>
      <w:r w:rsidRPr="003D096A">
        <w:rPr>
          <w:lang w:eastAsia="ja-JP"/>
        </w:rPr>
        <w:t xml:space="preserve">2.5 dB, 3.0GHz &lt; f </w:t>
      </w:r>
      <w:r w:rsidRPr="00BF070B">
        <w:rPr>
          <w:lang w:eastAsia="ja-JP"/>
        </w:rPr>
        <w:t>≤</w:t>
      </w:r>
      <w:r w:rsidRPr="003D096A">
        <w:rPr>
          <w:lang w:eastAsia="ja-JP"/>
        </w:rPr>
        <w:t xml:space="preserve"> 4.2GHz,</w:t>
      </w:r>
    </w:p>
    <w:p w14:paraId="0B1A0714" w14:textId="77777777" w:rsidR="00DE58E5" w:rsidRPr="00BF070B" w:rsidRDefault="00DE58E5" w:rsidP="00DE58E5">
      <w:pPr>
        <w:rPr>
          <w:lang w:eastAsia="ja-JP"/>
        </w:rPr>
      </w:pPr>
      <w:r w:rsidRPr="00BF070B">
        <w:rPr>
          <w:lang w:eastAsia="ja-JP"/>
        </w:rPr>
        <w:t>±</w:t>
      </w:r>
      <w:r w:rsidRPr="003D096A">
        <w:rPr>
          <w:lang w:eastAsia="ja-JP"/>
        </w:rPr>
        <w:t xml:space="preserve">3.0 dB, 4.2GHz &lt; f </w:t>
      </w:r>
      <w:r w:rsidRPr="00BF070B">
        <w:rPr>
          <w:lang w:eastAsia="ja-JP"/>
        </w:rPr>
        <w:t>≤</w:t>
      </w:r>
      <w:r w:rsidRPr="003D096A">
        <w:rPr>
          <w:lang w:eastAsia="ja-JP"/>
        </w:rPr>
        <w:t xml:space="preserve"> 6.0</w:t>
      </w:r>
      <w:r w:rsidRPr="00BF070B">
        <w:rPr>
          <w:lang w:eastAsia="ja-JP"/>
        </w:rPr>
        <w:t>GHz</w:t>
      </w:r>
    </w:p>
    <w:p w14:paraId="008E2F49" w14:textId="3E00EAC6" w:rsidR="00DE58E5" w:rsidRPr="003D096A" w:rsidRDefault="00DE58E5" w:rsidP="00DE58E5">
      <w:pPr>
        <w:rPr>
          <w:lang w:eastAsia="ja-JP"/>
        </w:rPr>
      </w:pPr>
      <w:r w:rsidRPr="003D096A">
        <w:rPr>
          <w:lang w:eastAsia="ja-JP"/>
        </w:rPr>
        <w:t>Conducted contribution for OTA MU budget (1</w:t>
      </w:r>
      <w:r w:rsidRPr="003D096A">
        <w:rPr>
          <w:lang w:eastAsia="sv-SE"/>
        </w:rPr>
        <w:t>σ</w:t>
      </w:r>
      <w:r w:rsidRPr="003D096A">
        <w:rPr>
          <w:lang w:eastAsia="ja-JP"/>
        </w:rPr>
        <w:t>):</w:t>
      </w:r>
      <w:r w:rsidRPr="003D096A">
        <w:rPr>
          <w:lang w:eastAsia="ja-JP"/>
        </w:rPr>
        <w:tab/>
      </w:r>
      <w:r w:rsidRPr="003D096A">
        <w:rPr>
          <w:lang w:eastAsia="sv-SE"/>
        </w:rPr>
        <w:tab/>
      </w:r>
      <w:r w:rsidRPr="00BF070B">
        <w:rPr>
          <w:lang w:eastAsia="ja-JP"/>
        </w:rPr>
        <w:t xml:space="preserve">±1.0 dB for &gt; -60dBm, f </w:t>
      </w:r>
      <w:r w:rsidRPr="003D096A">
        <w:rPr>
          <w:lang w:eastAsia="ja-JP"/>
        </w:rPr>
        <w:t>≤ 3.0GHz,</w:t>
      </w:r>
      <w:r w:rsidRPr="003D096A">
        <w:rPr>
          <w:lang w:eastAsia="ja-JP"/>
        </w:rPr>
        <w:tab/>
      </w:r>
      <w:r w:rsidRPr="00BF070B">
        <w:rPr>
          <w:lang w:eastAsia="ja-JP"/>
        </w:rPr>
        <w:t>±</w:t>
      </w:r>
      <w:r w:rsidRPr="003D096A">
        <w:rPr>
          <w:lang w:eastAsia="ja-JP"/>
        </w:rPr>
        <w:t xml:space="preserve">1.28 dB, 3.0GHz &lt; f </w:t>
      </w:r>
      <w:r w:rsidRPr="00BF070B">
        <w:rPr>
          <w:lang w:eastAsia="ja-JP"/>
        </w:rPr>
        <w:t>≤</w:t>
      </w:r>
      <w:r w:rsidRPr="003D096A">
        <w:rPr>
          <w:lang w:eastAsia="ja-JP"/>
        </w:rPr>
        <w:t xml:space="preserve"> 4.2GHz, </w:t>
      </w:r>
      <w:r w:rsidRPr="00BF070B">
        <w:rPr>
          <w:lang w:eastAsia="ja-JP"/>
        </w:rPr>
        <w:t>±</w:t>
      </w:r>
      <w:r w:rsidRPr="003D096A">
        <w:rPr>
          <w:lang w:eastAsia="ja-JP"/>
        </w:rPr>
        <w:t xml:space="preserve">1.53 dB, 4.2GHz &lt; f </w:t>
      </w:r>
      <w:r w:rsidRPr="00BF070B">
        <w:rPr>
          <w:lang w:eastAsia="ja-JP"/>
        </w:rPr>
        <w:t>≤</w:t>
      </w:r>
      <w:r w:rsidRPr="003D096A">
        <w:rPr>
          <w:lang w:eastAsia="ja-JP"/>
        </w:rPr>
        <w:t xml:space="preserve"> 6.0GHz</w:t>
      </w:r>
    </w:p>
    <w:p w14:paraId="69B8ACA7" w14:textId="77777777" w:rsidR="00DE58E5" w:rsidRPr="00E11EA5" w:rsidRDefault="00DE58E5" w:rsidP="00DE58E5">
      <w:pPr>
        <w:rPr>
          <w:b/>
        </w:rPr>
      </w:pPr>
      <w:r w:rsidRPr="00E11EA5">
        <w:rPr>
          <w:b/>
          <w:lang w:eastAsia="ja-JP"/>
        </w:rPr>
        <w:t xml:space="preserve">C3-6 </w:t>
      </w:r>
      <w:r w:rsidRPr="00E11EA5">
        <w:rPr>
          <w:b/>
        </w:rPr>
        <w:t>TX IMD - conducted measurement uncertainty</w:t>
      </w:r>
    </w:p>
    <w:p w14:paraId="6CC47827" w14:textId="77777777" w:rsidR="00DE58E5" w:rsidRPr="003D096A" w:rsidRDefault="00DE58E5" w:rsidP="00DE58E5">
      <w:pPr>
        <w:rPr>
          <w:lang w:eastAsia="ja-JP"/>
        </w:rPr>
      </w:pPr>
      <w:r w:rsidRPr="003D096A">
        <w:rPr>
          <w:lang w:eastAsia="sv-SE"/>
        </w:rPr>
        <w:t>Conducted MU (1.96</w:t>
      </w:r>
      <w:r w:rsidRPr="00651CA0">
        <w:rPr>
          <w:rFonts w:hint="eastAsia"/>
          <w:lang w:eastAsia="sv-SE"/>
        </w:rPr>
        <w:t>σ</w:t>
      </w:r>
      <w:r w:rsidRPr="003D096A">
        <w:rPr>
          <w:lang w:eastAsia="sv-SE"/>
        </w:rPr>
        <w:t>) from TS 36.141 [22]:</w:t>
      </w:r>
      <w:r w:rsidRPr="003D096A">
        <w:rPr>
          <w:lang w:eastAsia="sv-SE"/>
        </w:rPr>
        <w:tab/>
      </w:r>
      <w:r w:rsidRPr="003D096A">
        <w:rPr>
          <w:lang w:eastAsia="sv-SE"/>
        </w:rPr>
        <w:tab/>
      </w:r>
      <w:r w:rsidRPr="003D096A">
        <w:rPr>
          <w:lang w:eastAsia="ja-JP"/>
        </w:rPr>
        <w:t>±1.0 dB</w:t>
      </w:r>
    </w:p>
    <w:p w14:paraId="484274A4" w14:textId="77777777" w:rsidR="00DE58E5" w:rsidRPr="003D096A" w:rsidRDefault="00DE58E5" w:rsidP="00DE58E5">
      <w:pPr>
        <w:rPr>
          <w:rFonts w:eastAsia="Yu Mincho"/>
          <w:lang w:eastAsia="ja-JP"/>
        </w:rPr>
      </w:pPr>
      <w:r w:rsidRPr="00BF070B">
        <w:rPr>
          <w:lang w:eastAsia="ja-JP"/>
        </w:rPr>
        <w:t>Conducted contribution for OTA MU budget (1</w:t>
      </w:r>
      <w:r w:rsidRPr="00651CA0">
        <w:rPr>
          <w:rFonts w:hint="eastAsia"/>
          <w:lang w:eastAsia="ja-JP"/>
        </w:rPr>
        <w:t>σ</w:t>
      </w:r>
      <w:r w:rsidRPr="003D096A">
        <w:rPr>
          <w:lang w:eastAsia="ja-JP"/>
        </w:rPr>
        <w:t>):</w:t>
      </w:r>
      <w:r w:rsidRPr="003D096A">
        <w:rPr>
          <w:lang w:eastAsia="ja-JP"/>
        </w:rPr>
        <w:tab/>
      </w:r>
      <w:r w:rsidRPr="003D096A">
        <w:rPr>
          <w:lang w:eastAsia="sv-SE"/>
        </w:rPr>
        <w:tab/>
      </w:r>
      <w:r w:rsidRPr="00BF070B">
        <w:rPr>
          <w:lang w:eastAsia="ja-JP"/>
        </w:rPr>
        <w:t xml:space="preserve">±1.0 dB, f </w:t>
      </w:r>
      <w:r w:rsidRPr="003D096A">
        <w:rPr>
          <w:lang w:eastAsia="ja-JP"/>
        </w:rPr>
        <w:t>≤ 3.0GHz,</w:t>
      </w:r>
      <w:r w:rsidRPr="003D096A">
        <w:rPr>
          <w:lang w:eastAsia="ja-JP"/>
        </w:rPr>
        <w:tab/>
      </w:r>
      <w:r w:rsidRPr="00BF070B">
        <w:rPr>
          <w:lang w:eastAsia="ja-JP"/>
        </w:rPr>
        <w:t>±</w:t>
      </w:r>
      <w:r w:rsidRPr="003D096A">
        <w:rPr>
          <w:lang w:eastAsia="ja-JP"/>
        </w:rPr>
        <w:t xml:space="preserve">1.1 dB, 3.0 GHz &lt; f </w:t>
      </w:r>
      <w:r w:rsidRPr="00BF070B">
        <w:rPr>
          <w:lang w:eastAsia="ja-JP"/>
        </w:rPr>
        <w:t>≤</w:t>
      </w:r>
      <w:r w:rsidRPr="003D096A">
        <w:rPr>
          <w:lang w:eastAsia="ja-JP"/>
        </w:rPr>
        <w:t xml:space="preserve"> 4.2 GHz, </w:t>
      </w:r>
      <w:r w:rsidRPr="00BF070B">
        <w:rPr>
          <w:lang w:eastAsia="ja-JP"/>
        </w:rPr>
        <w:t>±</w:t>
      </w:r>
      <w:r w:rsidRPr="003D096A">
        <w:rPr>
          <w:lang w:eastAsia="ja-JP"/>
        </w:rPr>
        <w:t xml:space="preserve"> 1.2 dB, 4.2 GHz &lt; f </w:t>
      </w:r>
      <w:r w:rsidRPr="00BF070B">
        <w:rPr>
          <w:lang w:eastAsia="ja-JP"/>
        </w:rPr>
        <w:t>≤</w:t>
      </w:r>
      <w:r w:rsidRPr="003D096A">
        <w:rPr>
          <w:lang w:eastAsia="ja-JP"/>
        </w:rPr>
        <w:t xml:space="preserve"> 6.0 GHz</w:t>
      </w:r>
    </w:p>
    <w:p w14:paraId="388196D0" w14:textId="77777777" w:rsidR="00DE58E5" w:rsidRPr="00E11EA5" w:rsidRDefault="00DE58E5" w:rsidP="00DE58E5">
      <w:pPr>
        <w:rPr>
          <w:b/>
          <w:lang w:eastAsia="ja-JP"/>
        </w:rPr>
      </w:pPr>
      <w:r w:rsidRPr="00E11EA5">
        <w:rPr>
          <w:b/>
          <w:lang w:eastAsia="ja-JP"/>
        </w:rPr>
        <w:t xml:space="preserve">C3-5 </w:t>
      </w:r>
      <w:r w:rsidRPr="00E11EA5">
        <w:rPr>
          <w:b/>
        </w:rPr>
        <w:t>Colocation blocking - conducted measurement uncertainty</w:t>
      </w:r>
    </w:p>
    <w:p w14:paraId="5E837E3B" w14:textId="77777777" w:rsidR="00DE58E5" w:rsidRPr="00E11EA5" w:rsidRDefault="00DE58E5" w:rsidP="00DE58E5">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0509548" w14:textId="1541E1C3" w:rsidR="00DE58E5" w:rsidRDefault="00DE58E5" w:rsidP="00DE58E5">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DE58E5" w:rsidRPr="00E11EA5" w14:paraId="201EB2EF" w14:textId="77777777" w:rsidTr="00A15418">
        <w:trPr>
          <w:jc w:val="center"/>
        </w:trPr>
        <w:tc>
          <w:tcPr>
            <w:tcW w:w="562" w:type="dxa"/>
            <w:vMerge w:val="restart"/>
            <w:vAlign w:val="center"/>
          </w:tcPr>
          <w:p w14:paraId="1E7BC6B9" w14:textId="77777777" w:rsidR="00DE58E5" w:rsidRPr="00E11EA5" w:rsidRDefault="00DE58E5" w:rsidP="00DE58E5">
            <w:pPr>
              <w:pStyle w:val="TAH"/>
              <w:rPr>
                <w:lang w:eastAsia="zh-CN"/>
              </w:rPr>
            </w:pPr>
            <w:r w:rsidRPr="00E11EA5">
              <w:rPr>
                <w:rFonts w:hint="eastAsia"/>
                <w:lang w:eastAsia="zh-CN"/>
              </w:rPr>
              <w:t>UID</w:t>
            </w:r>
          </w:p>
        </w:tc>
        <w:tc>
          <w:tcPr>
            <w:tcW w:w="2393" w:type="dxa"/>
            <w:vMerge w:val="restart"/>
            <w:shd w:val="clear" w:color="auto" w:fill="auto"/>
            <w:vAlign w:val="center"/>
          </w:tcPr>
          <w:p w14:paraId="0D835956" w14:textId="77777777" w:rsidR="00DE58E5" w:rsidRPr="00E11EA5" w:rsidRDefault="00DE58E5" w:rsidP="00DE58E5">
            <w:pPr>
              <w:pStyle w:val="TAH"/>
            </w:pPr>
            <w:r w:rsidRPr="00E11EA5">
              <w:rPr>
                <w:lang w:eastAsia="zh-CN"/>
              </w:rPr>
              <w:t>Requirement</w:t>
            </w:r>
          </w:p>
        </w:tc>
        <w:tc>
          <w:tcPr>
            <w:tcW w:w="1470" w:type="dxa"/>
            <w:vMerge w:val="restart"/>
            <w:shd w:val="clear" w:color="auto" w:fill="auto"/>
            <w:vAlign w:val="center"/>
          </w:tcPr>
          <w:p w14:paraId="0306FF94" w14:textId="77777777" w:rsidR="00DE58E5" w:rsidRPr="00E11EA5" w:rsidRDefault="00DE58E5" w:rsidP="00DE58E5">
            <w:pPr>
              <w:pStyle w:val="TAH"/>
            </w:pPr>
            <w:r w:rsidRPr="00E11EA5">
              <w:rPr>
                <w:lang w:eastAsia="zh-CN"/>
              </w:rPr>
              <w:t>Use case</w:t>
            </w:r>
          </w:p>
        </w:tc>
        <w:tc>
          <w:tcPr>
            <w:tcW w:w="3455" w:type="dxa"/>
            <w:gridSpan w:val="4"/>
            <w:shd w:val="clear" w:color="auto" w:fill="auto"/>
          </w:tcPr>
          <w:p w14:paraId="3E87813F" w14:textId="77777777" w:rsidR="00DE58E5" w:rsidRPr="00E11EA5" w:rsidRDefault="00DE58E5" w:rsidP="00DE58E5">
            <w:pPr>
              <w:pStyle w:val="TAH"/>
            </w:pPr>
            <w:r w:rsidRPr="00E11EA5">
              <w:t>Standard uncertainty σ (dB)</w:t>
            </w:r>
          </w:p>
        </w:tc>
        <w:tc>
          <w:tcPr>
            <w:tcW w:w="1751" w:type="dxa"/>
            <w:vMerge w:val="restart"/>
            <w:shd w:val="clear" w:color="auto" w:fill="auto"/>
            <w:vAlign w:val="center"/>
          </w:tcPr>
          <w:p w14:paraId="6F76155E" w14:textId="77777777" w:rsidR="00DE58E5" w:rsidRPr="00E11EA5" w:rsidRDefault="00DE58E5" w:rsidP="00DE58E5">
            <w:pPr>
              <w:pStyle w:val="TAH"/>
            </w:pPr>
            <w:r w:rsidRPr="00E11EA5">
              <w:t>Probability distribution</w:t>
            </w:r>
          </w:p>
        </w:tc>
      </w:tr>
      <w:tr w:rsidR="00DE58E5" w:rsidRPr="00E11EA5" w14:paraId="213DFF5B" w14:textId="77777777" w:rsidTr="00A15418">
        <w:trPr>
          <w:jc w:val="center"/>
        </w:trPr>
        <w:tc>
          <w:tcPr>
            <w:tcW w:w="562" w:type="dxa"/>
            <w:vMerge/>
          </w:tcPr>
          <w:p w14:paraId="54C330FF" w14:textId="77777777" w:rsidR="00DE58E5" w:rsidRPr="00E11EA5" w:rsidRDefault="00DE58E5" w:rsidP="00DE58E5">
            <w:pPr>
              <w:pStyle w:val="TAH"/>
            </w:pPr>
          </w:p>
        </w:tc>
        <w:tc>
          <w:tcPr>
            <w:tcW w:w="2393" w:type="dxa"/>
            <w:vMerge/>
            <w:shd w:val="clear" w:color="auto" w:fill="auto"/>
            <w:vAlign w:val="center"/>
          </w:tcPr>
          <w:p w14:paraId="5F3B8CFD" w14:textId="77777777" w:rsidR="00DE58E5" w:rsidRPr="00E11EA5" w:rsidRDefault="00DE58E5" w:rsidP="00DE58E5">
            <w:pPr>
              <w:pStyle w:val="TAH"/>
            </w:pPr>
          </w:p>
        </w:tc>
        <w:tc>
          <w:tcPr>
            <w:tcW w:w="1470" w:type="dxa"/>
            <w:vMerge/>
            <w:shd w:val="clear" w:color="auto" w:fill="auto"/>
          </w:tcPr>
          <w:p w14:paraId="0A9CA466" w14:textId="77777777" w:rsidR="00DE58E5" w:rsidRPr="00E11EA5" w:rsidRDefault="00DE58E5" w:rsidP="00DE58E5">
            <w:pPr>
              <w:pStyle w:val="TAH"/>
              <w:rPr>
                <w:lang w:eastAsia="zh-CN"/>
              </w:rPr>
            </w:pPr>
          </w:p>
        </w:tc>
        <w:tc>
          <w:tcPr>
            <w:tcW w:w="672" w:type="dxa"/>
            <w:shd w:val="clear" w:color="auto" w:fill="auto"/>
            <w:vAlign w:val="center"/>
          </w:tcPr>
          <w:p w14:paraId="365B9268" w14:textId="77777777" w:rsidR="00DE58E5" w:rsidRPr="001942D0" w:rsidRDefault="00DE58E5" w:rsidP="00DE58E5">
            <w:pPr>
              <w:pStyle w:val="TAH"/>
              <w:rPr>
                <w:rFonts w:cs="Arial"/>
              </w:rPr>
            </w:pPr>
            <w:r w:rsidRPr="001942D0">
              <w:rPr>
                <w:rFonts w:cs="Arial"/>
                <w:lang w:eastAsia="zh-CN"/>
              </w:rPr>
              <w:t xml:space="preserve">f </w:t>
            </w:r>
            <w:r w:rsidRPr="001942D0">
              <w:rPr>
                <w:rFonts w:ascii="Cambria Math" w:hAnsi="Cambria Math" w:cs="Cambria Math"/>
                <w:lang w:eastAsia="zh-CN"/>
              </w:rPr>
              <w:t>≦</w:t>
            </w:r>
            <w:r w:rsidRPr="001942D0">
              <w:rPr>
                <w:rFonts w:cs="Arial"/>
                <w:lang w:eastAsia="zh-CN"/>
              </w:rPr>
              <w:t xml:space="preserve"> 3GHz</w:t>
            </w:r>
          </w:p>
        </w:tc>
        <w:tc>
          <w:tcPr>
            <w:tcW w:w="895" w:type="dxa"/>
            <w:shd w:val="clear" w:color="auto" w:fill="auto"/>
            <w:vAlign w:val="center"/>
          </w:tcPr>
          <w:p w14:paraId="720C5FD8" w14:textId="77777777" w:rsidR="00DE58E5" w:rsidRPr="001942D0" w:rsidRDefault="00DE58E5" w:rsidP="00DE58E5">
            <w:pPr>
              <w:pStyle w:val="TAH"/>
              <w:rPr>
                <w:rFonts w:cs="Arial"/>
              </w:rPr>
            </w:pPr>
            <w:r w:rsidRPr="001942D0">
              <w:rPr>
                <w:rFonts w:cs="Arial"/>
                <w:lang w:eastAsia="zh-CN"/>
              </w:rPr>
              <w:t xml:space="preserve">3GHz &lt; f </w:t>
            </w:r>
            <w:r w:rsidRPr="001942D0">
              <w:rPr>
                <w:rFonts w:ascii="Cambria Math" w:hAnsi="Cambria Math" w:cs="Cambria Math"/>
                <w:lang w:eastAsia="zh-CN"/>
              </w:rPr>
              <w:t>≦</w:t>
            </w:r>
            <w:r w:rsidRPr="001942D0">
              <w:rPr>
                <w:rFonts w:cs="Arial"/>
                <w:lang w:eastAsia="zh-CN"/>
              </w:rPr>
              <w:t xml:space="preserve"> 4.2 GHz</w:t>
            </w:r>
          </w:p>
        </w:tc>
        <w:tc>
          <w:tcPr>
            <w:tcW w:w="1006" w:type="dxa"/>
            <w:vAlign w:val="center"/>
          </w:tcPr>
          <w:p w14:paraId="5FC5C6EC" w14:textId="77777777" w:rsidR="00DE58E5" w:rsidRPr="003D096A" w:rsidRDefault="00DE58E5" w:rsidP="00DE58E5">
            <w:pPr>
              <w:pStyle w:val="TAH"/>
              <w:rPr>
                <w:rFonts w:cs="Arial"/>
                <w:lang w:eastAsia="zh-CN"/>
              </w:rPr>
            </w:pPr>
            <w:r w:rsidRPr="001942D0">
              <w:rPr>
                <w:rFonts w:cs="Arial"/>
                <w:lang w:eastAsia="zh-CN"/>
              </w:rPr>
              <w:t xml:space="preserve">4.2GHz &lt; f </w:t>
            </w:r>
            <w:r w:rsidRPr="003D096A">
              <w:rPr>
                <w:rFonts w:ascii="Cambria Math" w:hAnsi="Cambria Math" w:cs="Cambria Math"/>
                <w:lang w:eastAsia="zh-CN"/>
              </w:rPr>
              <w:t>≦</w:t>
            </w:r>
            <w:r w:rsidRPr="003D096A">
              <w:rPr>
                <w:rFonts w:cs="Arial"/>
                <w:lang w:eastAsia="zh-CN"/>
              </w:rPr>
              <w:t xml:space="preserve"> 6 GHz</w:t>
            </w:r>
          </w:p>
        </w:tc>
        <w:tc>
          <w:tcPr>
            <w:tcW w:w="882" w:type="dxa"/>
            <w:vAlign w:val="center"/>
          </w:tcPr>
          <w:p w14:paraId="416D237A" w14:textId="77777777" w:rsidR="00DE58E5" w:rsidRPr="009C770C" w:rsidRDefault="00DE58E5" w:rsidP="00DE58E5">
            <w:pPr>
              <w:pStyle w:val="TAH"/>
              <w:rPr>
                <w:rFonts w:cs="Arial"/>
                <w:lang w:eastAsia="zh-CN"/>
              </w:rPr>
            </w:pPr>
            <w:r w:rsidRPr="00BF070B">
              <w:rPr>
                <w:rFonts w:cs="Arial"/>
                <w:lang w:eastAsia="zh-CN"/>
              </w:rPr>
              <w:t xml:space="preserve">6GHz &lt; f </w:t>
            </w:r>
            <w:r w:rsidRPr="001942D0">
              <w:rPr>
                <w:rFonts w:ascii="Cambria Math" w:hAnsi="Cambria Math" w:cs="Cambria Math"/>
                <w:lang w:eastAsia="zh-CN"/>
              </w:rPr>
              <w:t>≦</w:t>
            </w:r>
            <w:r w:rsidRPr="009C770C">
              <w:rPr>
                <w:rFonts w:cs="Arial"/>
                <w:lang w:eastAsia="zh-CN"/>
              </w:rPr>
              <w:t xml:space="preserve"> 26 GHz</w:t>
            </w:r>
          </w:p>
        </w:tc>
        <w:tc>
          <w:tcPr>
            <w:tcW w:w="1751" w:type="dxa"/>
            <w:vMerge/>
            <w:shd w:val="clear" w:color="auto" w:fill="auto"/>
          </w:tcPr>
          <w:p w14:paraId="12F6CDB3" w14:textId="77777777" w:rsidR="00DE58E5" w:rsidRPr="00E11EA5" w:rsidRDefault="00DE58E5" w:rsidP="00DE58E5">
            <w:pPr>
              <w:pStyle w:val="TAH"/>
              <w:rPr>
                <w:lang w:eastAsia="zh-CN"/>
              </w:rPr>
            </w:pPr>
          </w:p>
        </w:tc>
      </w:tr>
      <w:tr w:rsidR="00DE58E5" w:rsidRPr="00E11EA5" w14:paraId="5D113BEE" w14:textId="77777777" w:rsidTr="00A15418">
        <w:trPr>
          <w:jc w:val="center"/>
        </w:trPr>
        <w:tc>
          <w:tcPr>
            <w:tcW w:w="562" w:type="dxa"/>
            <w:vAlign w:val="center"/>
          </w:tcPr>
          <w:p w14:paraId="627A09CB" w14:textId="77777777" w:rsidR="00DE58E5" w:rsidRPr="00E11EA5" w:rsidRDefault="00DE58E5" w:rsidP="00DE58E5">
            <w:pPr>
              <w:pStyle w:val="TAL"/>
              <w:rPr>
                <w:lang w:val="sv-FI"/>
              </w:rPr>
            </w:pPr>
            <w:r w:rsidRPr="00E11EA5">
              <w:rPr>
                <w:rFonts w:hint="eastAsia"/>
                <w:lang w:val="sv-FI"/>
              </w:rPr>
              <w:t>C</w:t>
            </w:r>
            <w:r w:rsidRPr="00E11EA5">
              <w:rPr>
                <w:lang w:val="sv-FI"/>
              </w:rPr>
              <w:t>3-1</w:t>
            </w:r>
          </w:p>
        </w:tc>
        <w:tc>
          <w:tcPr>
            <w:tcW w:w="2393" w:type="dxa"/>
            <w:shd w:val="clear" w:color="auto" w:fill="auto"/>
            <w:vAlign w:val="center"/>
          </w:tcPr>
          <w:p w14:paraId="7ED69260" w14:textId="77777777" w:rsidR="00DE58E5" w:rsidRPr="00DE58E5" w:rsidRDefault="00DE58E5" w:rsidP="00DE58E5">
            <w:pPr>
              <w:pStyle w:val="TAL"/>
            </w:pPr>
            <w:r w:rsidRPr="00DE58E5">
              <w:t>DL-RS MU derived from conducted specification</w:t>
            </w:r>
          </w:p>
        </w:tc>
        <w:tc>
          <w:tcPr>
            <w:tcW w:w="1470" w:type="dxa"/>
            <w:vMerge w:val="restart"/>
            <w:shd w:val="clear" w:color="auto" w:fill="auto"/>
            <w:vAlign w:val="center"/>
          </w:tcPr>
          <w:p w14:paraId="08BA60B8" w14:textId="77777777" w:rsidR="00DE58E5" w:rsidRPr="00E11EA5" w:rsidRDefault="00DE58E5" w:rsidP="00DE58E5">
            <w:pPr>
              <w:pStyle w:val="TAC"/>
            </w:pPr>
            <w:r w:rsidRPr="00E11EA5">
              <w:t>Measurement stage</w:t>
            </w:r>
          </w:p>
        </w:tc>
        <w:tc>
          <w:tcPr>
            <w:tcW w:w="672" w:type="dxa"/>
            <w:shd w:val="clear" w:color="auto" w:fill="auto"/>
            <w:vAlign w:val="center"/>
          </w:tcPr>
          <w:p w14:paraId="711D1F6C" w14:textId="77777777" w:rsidR="00DE58E5" w:rsidRPr="00E11EA5" w:rsidRDefault="00DE58E5" w:rsidP="00DE58E5">
            <w:pPr>
              <w:pStyle w:val="TAC"/>
            </w:pPr>
            <w:r w:rsidRPr="00E11EA5">
              <w:t>0.41</w:t>
            </w:r>
          </w:p>
        </w:tc>
        <w:tc>
          <w:tcPr>
            <w:tcW w:w="895" w:type="dxa"/>
            <w:shd w:val="clear" w:color="auto" w:fill="auto"/>
            <w:vAlign w:val="center"/>
          </w:tcPr>
          <w:p w14:paraId="054B755D" w14:textId="77777777" w:rsidR="00DE58E5" w:rsidRPr="00E11EA5" w:rsidRDefault="00DE58E5" w:rsidP="00DE58E5">
            <w:pPr>
              <w:pStyle w:val="TAC"/>
            </w:pPr>
            <w:r w:rsidRPr="00E11EA5">
              <w:t>0.56</w:t>
            </w:r>
          </w:p>
        </w:tc>
        <w:tc>
          <w:tcPr>
            <w:tcW w:w="1006" w:type="dxa"/>
            <w:vAlign w:val="center"/>
          </w:tcPr>
          <w:p w14:paraId="3AE21F77" w14:textId="77777777" w:rsidR="00DE58E5" w:rsidRPr="00E11EA5" w:rsidRDefault="00DE58E5" w:rsidP="00DE58E5">
            <w:pPr>
              <w:pStyle w:val="TAC"/>
            </w:pPr>
            <w:r w:rsidRPr="00E11EA5">
              <w:t>0.56</w:t>
            </w:r>
          </w:p>
        </w:tc>
        <w:tc>
          <w:tcPr>
            <w:tcW w:w="882" w:type="dxa"/>
            <w:vAlign w:val="center"/>
          </w:tcPr>
          <w:p w14:paraId="0FDDF84B" w14:textId="77777777" w:rsidR="00DE58E5" w:rsidRPr="00E11EA5" w:rsidRDefault="00DE58E5" w:rsidP="00DE58E5">
            <w:pPr>
              <w:pStyle w:val="TAC"/>
            </w:pPr>
            <w:r w:rsidRPr="00E11EA5">
              <w:t>N/A</w:t>
            </w:r>
          </w:p>
        </w:tc>
        <w:tc>
          <w:tcPr>
            <w:tcW w:w="1751" w:type="dxa"/>
            <w:vMerge w:val="restart"/>
            <w:shd w:val="clear" w:color="auto" w:fill="auto"/>
            <w:vAlign w:val="center"/>
          </w:tcPr>
          <w:p w14:paraId="518B037A" w14:textId="77777777" w:rsidR="00DE58E5" w:rsidRPr="00E11EA5" w:rsidRDefault="00DE58E5" w:rsidP="00DE58E5">
            <w:pPr>
              <w:pStyle w:val="TAC"/>
            </w:pPr>
            <w:r w:rsidRPr="00E11EA5">
              <w:t>Gaussian</w:t>
            </w:r>
          </w:p>
        </w:tc>
      </w:tr>
      <w:tr w:rsidR="00DE58E5" w:rsidRPr="00E11EA5" w14:paraId="65D0A99E" w14:textId="77777777" w:rsidTr="00A15418">
        <w:trPr>
          <w:jc w:val="center"/>
        </w:trPr>
        <w:tc>
          <w:tcPr>
            <w:tcW w:w="562" w:type="dxa"/>
            <w:vAlign w:val="center"/>
          </w:tcPr>
          <w:p w14:paraId="793506C7" w14:textId="77777777" w:rsidR="00DE58E5" w:rsidRPr="00E11EA5" w:rsidRDefault="00DE58E5" w:rsidP="00DE58E5">
            <w:pPr>
              <w:pStyle w:val="TAL"/>
            </w:pPr>
            <w:r w:rsidRPr="00E11EA5">
              <w:rPr>
                <w:rFonts w:hint="eastAsia"/>
              </w:rPr>
              <w:t>C3-2</w:t>
            </w:r>
          </w:p>
        </w:tc>
        <w:tc>
          <w:tcPr>
            <w:tcW w:w="2393" w:type="dxa"/>
            <w:shd w:val="clear" w:color="auto" w:fill="auto"/>
            <w:vAlign w:val="center"/>
          </w:tcPr>
          <w:p w14:paraId="02520106" w14:textId="77777777" w:rsidR="00DE58E5" w:rsidRPr="00E11EA5" w:rsidRDefault="00DE58E5" w:rsidP="00DE58E5">
            <w:pPr>
              <w:pStyle w:val="TAL"/>
            </w:pPr>
            <w:r w:rsidRPr="00E11EA5">
              <w:t>Total power dynamic range conducted uncertainty</w:t>
            </w:r>
          </w:p>
        </w:tc>
        <w:tc>
          <w:tcPr>
            <w:tcW w:w="1470" w:type="dxa"/>
            <w:vMerge/>
            <w:shd w:val="clear" w:color="auto" w:fill="auto"/>
            <w:vAlign w:val="center"/>
          </w:tcPr>
          <w:p w14:paraId="1EFDF90E" w14:textId="77777777" w:rsidR="00DE58E5" w:rsidRPr="00E11EA5" w:rsidRDefault="00DE58E5" w:rsidP="00DE58E5">
            <w:pPr>
              <w:pStyle w:val="TAC"/>
            </w:pPr>
          </w:p>
        </w:tc>
        <w:tc>
          <w:tcPr>
            <w:tcW w:w="672" w:type="dxa"/>
            <w:shd w:val="clear" w:color="auto" w:fill="auto"/>
            <w:vAlign w:val="center"/>
          </w:tcPr>
          <w:p w14:paraId="10485892" w14:textId="77777777" w:rsidR="00DE58E5" w:rsidRPr="00E11EA5" w:rsidRDefault="00DE58E5" w:rsidP="00DE58E5">
            <w:pPr>
              <w:pStyle w:val="TAC"/>
            </w:pPr>
            <w:r w:rsidRPr="00E11EA5">
              <w:t>0.2</w:t>
            </w:r>
          </w:p>
        </w:tc>
        <w:tc>
          <w:tcPr>
            <w:tcW w:w="895" w:type="dxa"/>
            <w:shd w:val="clear" w:color="auto" w:fill="auto"/>
            <w:vAlign w:val="center"/>
          </w:tcPr>
          <w:p w14:paraId="427A9249" w14:textId="77777777" w:rsidR="00DE58E5" w:rsidRPr="00E11EA5" w:rsidRDefault="00DE58E5" w:rsidP="00DE58E5">
            <w:pPr>
              <w:pStyle w:val="TAC"/>
            </w:pPr>
            <w:r w:rsidRPr="00E11EA5">
              <w:t>0.2</w:t>
            </w:r>
          </w:p>
        </w:tc>
        <w:tc>
          <w:tcPr>
            <w:tcW w:w="1006" w:type="dxa"/>
            <w:vAlign w:val="center"/>
          </w:tcPr>
          <w:p w14:paraId="734ACBAA" w14:textId="77777777" w:rsidR="00DE58E5" w:rsidRPr="00E11EA5" w:rsidRDefault="00DE58E5" w:rsidP="00DE58E5">
            <w:pPr>
              <w:pStyle w:val="TAC"/>
            </w:pPr>
            <w:r w:rsidRPr="00E11EA5">
              <w:rPr>
                <w:rFonts w:hint="eastAsia"/>
              </w:rPr>
              <w:t>0.2</w:t>
            </w:r>
          </w:p>
        </w:tc>
        <w:tc>
          <w:tcPr>
            <w:tcW w:w="882" w:type="dxa"/>
            <w:vAlign w:val="center"/>
          </w:tcPr>
          <w:p w14:paraId="17742E19" w14:textId="77777777" w:rsidR="00DE58E5" w:rsidRPr="00E11EA5" w:rsidRDefault="00DE58E5" w:rsidP="00DE58E5">
            <w:pPr>
              <w:pStyle w:val="TAC"/>
            </w:pPr>
            <w:r w:rsidRPr="00E11EA5">
              <w:t>N/A</w:t>
            </w:r>
          </w:p>
        </w:tc>
        <w:tc>
          <w:tcPr>
            <w:tcW w:w="1751" w:type="dxa"/>
            <w:vMerge/>
            <w:shd w:val="clear" w:color="auto" w:fill="auto"/>
            <w:vAlign w:val="center"/>
          </w:tcPr>
          <w:p w14:paraId="5F1939F1" w14:textId="77777777" w:rsidR="00DE58E5" w:rsidRPr="00E11EA5" w:rsidRDefault="00DE58E5" w:rsidP="00DE58E5">
            <w:pPr>
              <w:pStyle w:val="TAC"/>
            </w:pPr>
          </w:p>
        </w:tc>
      </w:tr>
      <w:tr w:rsidR="00DE58E5" w:rsidRPr="00E11EA5" w14:paraId="79497FBB" w14:textId="77777777" w:rsidTr="00A15418">
        <w:trPr>
          <w:jc w:val="center"/>
        </w:trPr>
        <w:tc>
          <w:tcPr>
            <w:tcW w:w="562" w:type="dxa"/>
            <w:vAlign w:val="center"/>
          </w:tcPr>
          <w:p w14:paraId="1107EECA" w14:textId="77777777" w:rsidR="00DE58E5" w:rsidRPr="00E11EA5" w:rsidRDefault="00DE58E5" w:rsidP="00DE58E5">
            <w:pPr>
              <w:pStyle w:val="TAL"/>
            </w:pPr>
            <w:r w:rsidRPr="00E11EA5">
              <w:rPr>
                <w:rFonts w:hint="eastAsia"/>
              </w:rPr>
              <w:t>C</w:t>
            </w:r>
            <w:r w:rsidRPr="00E11EA5">
              <w:t>3-3</w:t>
            </w:r>
          </w:p>
        </w:tc>
        <w:tc>
          <w:tcPr>
            <w:tcW w:w="2393" w:type="dxa"/>
            <w:shd w:val="clear" w:color="auto" w:fill="auto"/>
            <w:vAlign w:val="center"/>
          </w:tcPr>
          <w:p w14:paraId="78606D6F" w14:textId="77777777" w:rsidR="00DE58E5" w:rsidRPr="00E11EA5" w:rsidRDefault="00DE58E5" w:rsidP="00DE58E5">
            <w:pPr>
              <w:pStyle w:val="TAL"/>
            </w:pPr>
            <w:r w:rsidRPr="00E11EA5">
              <w:t>Transmitter mandatory spurious emissions</w:t>
            </w:r>
          </w:p>
        </w:tc>
        <w:tc>
          <w:tcPr>
            <w:tcW w:w="1470" w:type="dxa"/>
            <w:vMerge/>
            <w:shd w:val="clear" w:color="auto" w:fill="auto"/>
            <w:vAlign w:val="center"/>
          </w:tcPr>
          <w:p w14:paraId="2653220E" w14:textId="77777777" w:rsidR="00DE58E5" w:rsidRPr="00E11EA5" w:rsidRDefault="00DE58E5" w:rsidP="00DE58E5">
            <w:pPr>
              <w:pStyle w:val="TAC"/>
            </w:pPr>
          </w:p>
        </w:tc>
        <w:tc>
          <w:tcPr>
            <w:tcW w:w="2573" w:type="dxa"/>
            <w:gridSpan w:val="3"/>
            <w:shd w:val="clear" w:color="auto" w:fill="auto"/>
            <w:vAlign w:val="center"/>
          </w:tcPr>
          <w:p w14:paraId="5E4E27C2" w14:textId="77777777" w:rsidR="00DE58E5" w:rsidRPr="00E11EA5" w:rsidRDefault="00DE58E5" w:rsidP="00DE58E5">
            <w:pPr>
              <w:pStyle w:val="TAC"/>
            </w:pPr>
            <w:r w:rsidRPr="00E11EA5">
              <w:t>1.0</w:t>
            </w:r>
          </w:p>
        </w:tc>
        <w:tc>
          <w:tcPr>
            <w:tcW w:w="882" w:type="dxa"/>
            <w:vAlign w:val="center"/>
          </w:tcPr>
          <w:p w14:paraId="775831E9" w14:textId="77777777" w:rsidR="00DE58E5" w:rsidRPr="00E11EA5" w:rsidRDefault="00DE58E5" w:rsidP="00DE58E5">
            <w:pPr>
              <w:pStyle w:val="TAC"/>
            </w:pPr>
            <w:r w:rsidRPr="00E11EA5">
              <w:t>2.0</w:t>
            </w:r>
          </w:p>
        </w:tc>
        <w:tc>
          <w:tcPr>
            <w:tcW w:w="1751" w:type="dxa"/>
            <w:vMerge/>
            <w:shd w:val="clear" w:color="auto" w:fill="auto"/>
            <w:vAlign w:val="center"/>
          </w:tcPr>
          <w:p w14:paraId="0D7FC231" w14:textId="77777777" w:rsidR="00DE58E5" w:rsidRPr="00E11EA5" w:rsidRDefault="00DE58E5" w:rsidP="00DE58E5">
            <w:pPr>
              <w:pStyle w:val="TAC"/>
            </w:pPr>
          </w:p>
        </w:tc>
      </w:tr>
      <w:tr w:rsidR="00DE58E5" w:rsidRPr="00E11EA5" w14:paraId="4D1108EC" w14:textId="77777777" w:rsidTr="00A15418">
        <w:trPr>
          <w:jc w:val="center"/>
        </w:trPr>
        <w:tc>
          <w:tcPr>
            <w:tcW w:w="562" w:type="dxa"/>
            <w:vAlign w:val="center"/>
          </w:tcPr>
          <w:p w14:paraId="13B6100A" w14:textId="77777777" w:rsidR="00DE58E5" w:rsidRPr="00E11EA5" w:rsidRDefault="00DE58E5" w:rsidP="00DE58E5">
            <w:pPr>
              <w:pStyle w:val="TAL"/>
            </w:pPr>
            <w:r w:rsidRPr="00E11EA5">
              <w:rPr>
                <w:rFonts w:hint="eastAsia"/>
              </w:rPr>
              <w:t>C3-</w:t>
            </w:r>
            <w:r w:rsidRPr="00E11EA5">
              <w:t>4</w:t>
            </w:r>
          </w:p>
        </w:tc>
        <w:tc>
          <w:tcPr>
            <w:tcW w:w="2393" w:type="dxa"/>
            <w:shd w:val="clear" w:color="auto" w:fill="auto"/>
            <w:vAlign w:val="center"/>
          </w:tcPr>
          <w:p w14:paraId="4A9200B6" w14:textId="77777777" w:rsidR="00DE58E5" w:rsidRPr="00E11EA5" w:rsidRDefault="00DE58E5" w:rsidP="00DE58E5">
            <w:pPr>
              <w:pStyle w:val="TAL"/>
            </w:pPr>
            <w:r w:rsidRPr="00E11EA5">
              <w:t>Receiver spurious emissions</w:t>
            </w:r>
          </w:p>
        </w:tc>
        <w:tc>
          <w:tcPr>
            <w:tcW w:w="1470" w:type="dxa"/>
            <w:vMerge/>
            <w:shd w:val="clear" w:color="auto" w:fill="auto"/>
            <w:vAlign w:val="center"/>
          </w:tcPr>
          <w:p w14:paraId="5E321EFB" w14:textId="77777777" w:rsidR="00DE58E5" w:rsidRPr="00E11EA5" w:rsidRDefault="00DE58E5" w:rsidP="00DE58E5">
            <w:pPr>
              <w:pStyle w:val="TAC"/>
            </w:pPr>
          </w:p>
        </w:tc>
        <w:tc>
          <w:tcPr>
            <w:tcW w:w="2573" w:type="dxa"/>
            <w:gridSpan w:val="3"/>
            <w:shd w:val="clear" w:color="auto" w:fill="auto"/>
            <w:vAlign w:val="center"/>
          </w:tcPr>
          <w:p w14:paraId="43DB6D5B" w14:textId="77777777" w:rsidR="00DE58E5" w:rsidRPr="00E11EA5" w:rsidRDefault="00DE58E5" w:rsidP="00DE58E5">
            <w:pPr>
              <w:pStyle w:val="TAC"/>
            </w:pPr>
            <w:r w:rsidRPr="00E11EA5">
              <w:t>1.0</w:t>
            </w:r>
          </w:p>
        </w:tc>
        <w:tc>
          <w:tcPr>
            <w:tcW w:w="882" w:type="dxa"/>
            <w:vAlign w:val="center"/>
          </w:tcPr>
          <w:p w14:paraId="53FF24A8" w14:textId="77777777" w:rsidR="00DE58E5" w:rsidRPr="00E11EA5" w:rsidRDefault="00DE58E5" w:rsidP="00DE58E5">
            <w:pPr>
              <w:pStyle w:val="TAC"/>
            </w:pPr>
            <w:r w:rsidRPr="00E11EA5">
              <w:t>2.0</w:t>
            </w:r>
          </w:p>
        </w:tc>
        <w:tc>
          <w:tcPr>
            <w:tcW w:w="1751" w:type="dxa"/>
            <w:vMerge/>
            <w:shd w:val="clear" w:color="auto" w:fill="auto"/>
            <w:vAlign w:val="center"/>
          </w:tcPr>
          <w:p w14:paraId="7E2E30BF" w14:textId="77777777" w:rsidR="00DE58E5" w:rsidRPr="00E11EA5" w:rsidRDefault="00DE58E5" w:rsidP="00DE58E5">
            <w:pPr>
              <w:pStyle w:val="TAC"/>
            </w:pPr>
          </w:p>
        </w:tc>
      </w:tr>
      <w:tr w:rsidR="00DE58E5" w:rsidRPr="00E11EA5" w14:paraId="25C14EB1" w14:textId="77777777" w:rsidTr="00A15418">
        <w:trPr>
          <w:jc w:val="center"/>
        </w:trPr>
        <w:tc>
          <w:tcPr>
            <w:tcW w:w="562" w:type="dxa"/>
            <w:vAlign w:val="center"/>
          </w:tcPr>
          <w:p w14:paraId="21901130" w14:textId="77777777" w:rsidR="00DE58E5" w:rsidRPr="00E11EA5" w:rsidRDefault="00DE58E5" w:rsidP="00DE58E5">
            <w:pPr>
              <w:pStyle w:val="TAL"/>
            </w:pPr>
            <w:r w:rsidRPr="00E11EA5">
              <w:rPr>
                <w:rFonts w:hint="eastAsia"/>
              </w:rPr>
              <w:t>C3-</w:t>
            </w:r>
            <w:r w:rsidRPr="00E11EA5">
              <w:t>5</w:t>
            </w:r>
          </w:p>
        </w:tc>
        <w:tc>
          <w:tcPr>
            <w:tcW w:w="2393" w:type="dxa"/>
            <w:shd w:val="clear" w:color="auto" w:fill="auto"/>
            <w:vAlign w:val="center"/>
          </w:tcPr>
          <w:p w14:paraId="2EF034E8" w14:textId="77777777" w:rsidR="00DE58E5" w:rsidRPr="00E11EA5" w:rsidRDefault="00DE58E5" w:rsidP="00DE58E5">
            <w:pPr>
              <w:pStyle w:val="TAL"/>
            </w:pPr>
            <w:r w:rsidRPr="00E11EA5">
              <w:t>Additional (co-existence) spurious emissions</w:t>
            </w:r>
          </w:p>
        </w:tc>
        <w:tc>
          <w:tcPr>
            <w:tcW w:w="1470" w:type="dxa"/>
            <w:vMerge/>
            <w:shd w:val="clear" w:color="auto" w:fill="auto"/>
            <w:vAlign w:val="center"/>
          </w:tcPr>
          <w:p w14:paraId="502A7349" w14:textId="77777777" w:rsidR="00DE58E5" w:rsidRPr="00E11EA5" w:rsidRDefault="00DE58E5" w:rsidP="00DE58E5">
            <w:pPr>
              <w:pStyle w:val="TAC"/>
            </w:pPr>
          </w:p>
        </w:tc>
        <w:tc>
          <w:tcPr>
            <w:tcW w:w="672" w:type="dxa"/>
            <w:shd w:val="clear" w:color="auto" w:fill="auto"/>
            <w:vAlign w:val="center"/>
          </w:tcPr>
          <w:p w14:paraId="07958A8B" w14:textId="77777777" w:rsidR="00DE58E5" w:rsidRPr="00E11EA5" w:rsidRDefault="00DE58E5" w:rsidP="00DE58E5">
            <w:pPr>
              <w:pStyle w:val="TAC"/>
            </w:pPr>
            <w:r w:rsidRPr="00E11EA5">
              <w:t>1.02</w:t>
            </w:r>
          </w:p>
        </w:tc>
        <w:tc>
          <w:tcPr>
            <w:tcW w:w="895" w:type="dxa"/>
            <w:shd w:val="clear" w:color="auto" w:fill="auto"/>
            <w:vAlign w:val="center"/>
          </w:tcPr>
          <w:p w14:paraId="0EF0B3DE" w14:textId="77777777" w:rsidR="00DE58E5" w:rsidRPr="00E11EA5" w:rsidRDefault="00DE58E5" w:rsidP="00DE58E5">
            <w:pPr>
              <w:pStyle w:val="TAC"/>
            </w:pPr>
            <w:r w:rsidRPr="00E11EA5">
              <w:t>1.28</w:t>
            </w:r>
          </w:p>
        </w:tc>
        <w:tc>
          <w:tcPr>
            <w:tcW w:w="1006" w:type="dxa"/>
            <w:vAlign w:val="center"/>
          </w:tcPr>
          <w:p w14:paraId="4330F60F" w14:textId="77777777" w:rsidR="00DE58E5" w:rsidRPr="00E11EA5" w:rsidRDefault="00DE58E5" w:rsidP="00DE58E5">
            <w:pPr>
              <w:pStyle w:val="TAC"/>
            </w:pPr>
            <w:r w:rsidRPr="00E11EA5">
              <w:t>1.53</w:t>
            </w:r>
          </w:p>
        </w:tc>
        <w:tc>
          <w:tcPr>
            <w:tcW w:w="882" w:type="dxa"/>
            <w:vAlign w:val="center"/>
          </w:tcPr>
          <w:p w14:paraId="485C6FF2" w14:textId="77777777" w:rsidR="00DE58E5" w:rsidRPr="00E11EA5" w:rsidRDefault="00DE58E5" w:rsidP="00DE58E5">
            <w:pPr>
              <w:pStyle w:val="TAC"/>
            </w:pPr>
            <w:r w:rsidRPr="00E11EA5">
              <w:t>N/A</w:t>
            </w:r>
          </w:p>
        </w:tc>
        <w:tc>
          <w:tcPr>
            <w:tcW w:w="1751" w:type="dxa"/>
            <w:vMerge/>
            <w:shd w:val="clear" w:color="auto" w:fill="auto"/>
            <w:vAlign w:val="center"/>
          </w:tcPr>
          <w:p w14:paraId="1D3F703B" w14:textId="77777777" w:rsidR="00DE58E5" w:rsidRPr="00E11EA5" w:rsidRDefault="00DE58E5" w:rsidP="00DE58E5">
            <w:pPr>
              <w:pStyle w:val="TAC"/>
            </w:pPr>
          </w:p>
        </w:tc>
      </w:tr>
      <w:tr w:rsidR="00DE58E5" w:rsidRPr="00E11EA5" w14:paraId="6AE04DF4" w14:textId="77777777" w:rsidTr="00A15418">
        <w:trPr>
          <w:jc w:val="center"/>
        </w:trPr>
        <w:tc>
          <w:tcPr>
            <w:tcW w:w="562" w:type="dxa"/>
            <w:vAlign w:val="center"/>
          </w:tcPr>
          <w:p w14:paraId="03F4AC2E" w14:textId="77777777" w:rsidR="00DE58E5" w:rsidRPr="00E11EA5" w:rsidRDefault="00DE58E5" w:rsidP="00DE58E5">
            <w:pPr>
              <w:pStyle w:val="TAL"/>
            </w:pPr>
            <w:r w:rsidRPr="00E11EA5">
              <w:rPr>
                <w:rFonts w:hint="eastAsia"/>
              </w:rPr>
              <w:t>C</w:t>
            </w:r>
            <w:r w:rsidRPr="00E11EA5">
              <w:t>3-6</w:t>
            </w:r>
          </w:p>
        </w:tc>
        <w:tc>
          <w:tcPr>
            <w:tcW w:w="2393" w:type="dxa"/>
            <w:shd w:val="clear" w:color="auto" w:fill="auto"/>
            <w:vAlign w:val="center"/>
          </w:tcPr>
          <w:p w14:paraId="5C7E05F3" w14:textId="77777777" w:rsidR="00DE58E5" w:rsidRPr="00E11EA5" w:rsidRDefault="00DE58E5" w:rsidP="00DE58E5">
            <w:pPr>
              <w:pStyle w:val="TAL"/>
            </w:pPr>
            <w:r w:rsidRPr="00E11EA5">
              <w:t>TX IMD - conducted measurement uncertainty</w:t>
            </w:r>
          </w:p>
        </w:tc>
        <w:tc>
          <w:tcPr>
            <w:tcW w:w="1470" w:type="dxa"/>
            <w:vMerge/>
            <w:shd w:val="clear" w:color="auto" w:fill="auto"/>
            <w:vAlign w:val="center"/>
          </w:tcPr>
          <w:p w14:paraId="69B71FAE" w14:textId="77777777" w:rsidR="00DE58E5" w:rsidRPr="00E11EA5" w:rsidRDefault="00DE58E5" w:rsidP="00DE58E5">
            <w:pPr>
              <w:pStyle w:val="TAC"/>
            </w:pPr>
          </w:p>
        </w:tc>
        <w:tc>
          <w:tcPr>
            <w:tcW w:w="672" w:type="dxa"/>
            <w:shd w:val="clear" w:color="auto" w:fill="auto"/>
            <w:vAlign w:val="center"/>
          </w:tcPr>
          <w:p w14:paraId="31473F56" w14:textId="77777777" w:rsidR="00DE58E5" w:rsidRPr="00E11EA5" w:rsidRDefault="00DE58E5" w:rsidP="00DE58E5">
            <w:pPr>
              <w:pStyle w:val="TAC"/>
            </w:pPr>
            <w:r w:rsidRPr="00E11EA5">
              <w:rPr>
                <w:rFonts w:hint="eastAsia"/>
              </w:rPr>
              <w:t>1</w:t>
            </w:r>
          </w:p>
        </w:tc>
        <w:tc>
          <w:tcPr>
            <w:tcW w:w="895" w:type="dxa"/>
            <w:shd w:val="clear" w:color="auto" w:fill="auto"/>
            <w:vAlign w:val="center"/>
          </w:tcPr>
          <w:p w14:paraId="15559A04" w14:textId="77777777" w:rsidR="00DE58E5" w:rsidRPr="00E11EA5" w:rsidRDefault="00DE58E5" w:rsidP="00DE58E5">
            <w:pPr>
              <w:pStyle w:val="TAC"/>
            </w:pPr>
            <w:r w:rsidRPr="00E11EA5">
              <w:rPr>
                <w:rFonts w:hint="eastAsia"/>
              </w:rPr>
              <w:t>1.1</w:t>
            </w:r>
          </w:p>
        </w:tc>
        <w:tc>
          <w:tcPr>
            <w:tcW w:w="1006" w:type="dxa"/>
            <w:vAlign w:val="center"/>
          </w:tcPr>
          <w:p w14:paraId="100241C8" w14:textId="77777777" w:rsidR="00DE58E5" w:rsidRPr="00E11EA5" w:rsidRDefault="00DE58E5" w:rsidP="00DE58E5">
            <w:pPr>
              <w:pStyle w:val="TAC"/>
            </w:pPr>
            <w:r w:rsidRPr="00E11EA5">
              <w:rPr>
                <w:rFonts w:hint="eastAsia"/>
              </w:rPr>
              <w:t>1.2</w:t>
            </w:r>
          </w:p>
        </w:tc>
        <w:tc>
          <w:tcPr>
            <w:tcW w:w="882" w:type="dxa"/>
            <w:vAlign w:val="center"/>
          </w:tcPr>
          <w:p w14:paraId="41A23D38" w14:textId="77777777" w:rsidR="00DE58E5" w:rsidRPr="00E11EA5" w:rsidRDefault="00DE58E5" w:rsidP="00DE58E5">
            <w:pPr>
              <w:pStyle w:val="TAC"/>
            </w:pPr>
            <w:r w:rsidRPr="00E11EA5">
              <w:rPr>
                <w:rFonts w:hint="eastAsia"/>
              </w:rPr>
              <w:t>N</w:t>
            </w:r>
            <w:r w:rsidRPr="00E11EA5">
              <w:t>/A</w:t>
            </w:r>
          </w:p>
        </w:tc>
        <w:tc>
          <w:tcPr>
            <w:tcW w:w="1751" w:type="dxa"/>
            <w:vMerge/>
            <w:shd w:val="clear" w:color="auto" w:fill="auto"/>
            <w:vAlign w:val="center"/>
          </w:tcPr>
          <w:p w14:paraId="08136397" w14:textId="77777777" w:rsidR="00DE58E5" w:rsidRPr="00E11EA5" w:rsidRDefault="00DE58E5" w:rsidP="00DE58E5">
            <w:pPr>
              <w:pStyle w:val="TAC"/>
            </w:pPr>
          </w:p>
        </w:tc>
      </w:tr>
      <w:tr w:rsidR="00DE58E5" w:rsidRPr="00E11EA5" w14:paraId="2452332E" w14:textId="77777777" w:rsidTr="00A15418">
        <w:trPr>
          <w:jc w:val="center"/>
        </w:trPr>
        <w:tc>
          <w:tcPr>
            <w:tcW w:w="562" w:type="dxa"/>
            <w:vAlign w:val="center"/>
          </w:tcPr>
          <w:p w14:paraId="3A1B6906" w14:textId="77777777" w:rsidR="00DE58E5" w:rsidRPr="00E11EA5" w:rsidRDefault="00DE58E5" w:rsidP="00DE58E5">
            <w:pPr>
              <w:pStyle w:val="TAL"/>
            </w:pPr>
            <w:r w:rsidRPr="00E11EA5">
              <w:rPr>
                <w:rFonts w:hint="eastAsia"/>
              </w:rPr>
              <w:t>C</w:t>
            </w:r>
            <w:r w:rsidRPr="00E11EA5">
              <w:t>3-7</w:t>
            </w:r>
          </w:p>
        </w:tc>
        <w:tc>
          <w:tcPr>
            <w:tcW w:w="2393" w:type="dxa"/>
            <w:shd w:val="clear" w:color="auto" w:fill="auto"/>
            <w:vAlign w:val="center"/>
          </w:tcPr>
          <w:p w14:paraId="4898EDDC" w14:textId="77777777" w:rsidR="00DE58E5" w:rsidRPr="00E11EA5" w:rsidRDefault="00DE58E5" w:rsidP="00DE58E5">
            <w:pPr>
              <w:pStyle w:val="TAL"/>
            </w:pPr>
            <w:r w:rsidRPr="00E11EA5">
              <w:t>Colocation blocking - conducted measurement uncertainty</w:t>
            </w:r>
          </w:p>
        </w:tc>
        <w:tc>
          <w:tcPr>
            <w:tcW w:w="1470" w:type="dxa"/>
            <w:vMerge/>
            <w:shd w:val="clear" w:color="auto" w:fill="auto"/>
            <w:vAlign w:val="center"/>
          </w:tcPr>
          <w:p w14:paraId="2DE9F33B" w14:textId="77777777" w:rsidR="00DE58E5" w:rsidRPr="00E11EA5" w:rsidRDefault="00DE58E5" w:rsidP="00DE58E5">
            <w:pPr>
              <w:pStyle w:val="TAC"/>
            </w:pPr>
          </w:p>
        </w:tc>
        <w:tc>
          <w:tcPr>
            <w:tcW w:w="672" w:type="dxa"/>
            <w:shd w:val="clear" w:color="auto" w:fill="auto"/>
            <w:vAlign w:val="center"/>
          </w:tcPr>
          <w:p w14:paraId="0324DDE7" w14:textId="77777777" w:rsidR="00DE58E5" w:rsidRPr="00E11EA5" w:rsidRDefault="00DE58E5" w:rsidP="00DE58E5">
            <w:pPr>
              <w:pStyle w:val="TAC"/>
            </w:pPr>
            <w:r w:rsidRPr="00E11EA5">
              <w:rPr>
                <w:rFonts w:hint="eastAsia"/>
              </w:rPr>
              <w:t>1</w:t>
            </w:r>
          </w:p>
        </w:tc>
        <w:tc>
          <w:tcPr>
            <w:tcW w:w="895" w:type="dxa"/>
            <w:shd w:val="clear" w:color="auto" w:fill="auto"/>
            <w:vAlign w:val="center"/>
          </w:tcPr>
          <w:p w14:paraId="386194A0" w14:textId="77777777" w:rsidR="00DE58E5" w:rsidRPr="00E11EA5" w:rsidRDefault="00DE58E5" w:rsidP="00DE58E5">
            <w:pPr>
              <w:pStyle w:val="TAC"/>
            </w:pPr>
            <w:r w:rsidRPr="00E11EA5">
              <w:rPr>
                <w:rFonts w:hint="eastAsia"/>
              </w:rPr>
              <w:t>1.1</w:t>
            </w:r>
          </w:p>
        </w:tc>
        <w:tc>
          <w:tcPr>
            <w:tcW w:w="1006" w:type="dxa"/>
            <w:vAlign w:val="center"/>
          </w:tcPr>
          <w:p w14:paraId="128F9054" w14:textId="77777777" w:rsidR="00DE58E5" w:rsidRPr="00E11EA5" w:rsidRDefault="00DE58E5" w:rsidP="00DE58E5">
            <w:pPr>
              <w:pStyle w:val="TAC"/>
            </w:pPr>
            <w:r w:rsidRPr="00E11EA5">
              <w:rPr>
                <w:rFonts w:hint="eastAsia"/>
              </w:rPr>
              <w:t>1.2</w:t>
            </w:r>
          </w:p>
        </w:tc>
        <w:tc>
          <w:tcPr>
            <w:tcW w:w="882" w:type="dxa"/>
            <w:vAlign w:val="center"/>
          </w:tcPr>
          <w:p w14:paraId="28A09499" w14:textId="77777777" w:rsidR="00DE58E5" w:rsidRPr="00E11EA5" w:rsidRDefault="00DE58E5" w:rsidP="00DE58E5">
            <w:pPr>
              <w:pStyle w:val="TAC"/>
            </w:pPr>
            <w:r w:rsidRPr="00E11EA5">
              <w:rPr>
                <w:rFonts w:hint="eastAsia"/>
              </w:rPr>
              <w:t>N</w:t>
            </w:r>
            <w:r w:rsidRPr="00E11EA5">
              <w:t>/A</w:t>
            </w:r>
          </w:p>
        </w:tc>
        <w:tc>
          <w:tcPr>
            <w:tcW w:w="1751" w:type="dxa"/>
            <w:vMerge/>
            <w:shd w:val="clear" w:color="auto" w:fill="auto"/>
            <w:vAlign w:val="center"/>
          </w:tcPr>
          <w:p w14:paraId="33718042" w14:textId="77777777" w:rsidR="00DE58E5" w:rsidRPr="00E11EA5" w:rsidRDefault="00DE58E5" w:rsidP="00DE58E5">
            <w:pPr>
              <w:pStyle w:val="TAC"/>
            </w:pPr>
          </w:p>
        </w:tc>
      </w:tr>
    </w:tbl>
    <w:p w14:paraId="00821EF7" w14:textId="77777777" w:rsidR="00DE58E5" w:rsidRPr="00E11EA5" w:rsidRDefault="00DE58E5" w:rsidP="00DE58E5"/>
    <w:p w14:paraId="5D44E87E" w14:textId="77777777" w:rsidR="00FF68ED" w:rsidRPr="00E11EA5" w:rsidRDefault="00FF68ED" w:rsidP="00FF68ED">
      <w:pPr>
        <w:pStyle w:val="Heading8"/>
      </w:pPr>
      <w:r w:rsidRPr="00E11EA5">
        <w:br w:type="page"/>
      </w:r>
      <w:bookmarkStart w:id="5153" w:name="_Toc37430509"/>
      <w:bookmarkStart w:id="5154" w:name="_Toc43739612"/>
      <w:bookmarkStart w:id="5155" w:name="_Toc46347373"/>
      <w:bookmarkStart w:id="5156" w:name="_Toc53166312"/>
      <w:bookmarkStart w:id="5157" w:name="_Toc53167007"/>
      <w:bookmarkStart w:id="5158" w:name="_Toc53167701"/>
      <w:r w:rsidRPr="00E11EA5">
        <w:lastRenderedPageBreak/>
        <w:t>Annex D (informative):</w:t>
      </w:r>
      <w:r w:rsidRPr="00E11EA5">
        <w:br/>
      </w:r>
      <w:r w:rsidRPr="00E11EA5">
        <w:rPr>
          <w:lang w:eastAsia="en-GB"/>
        </w:rPr>
        <w:t>Beam sweeping</w:t>
      </w:r>
      <w:bookmarkEnd w:id="5153"/>
      <w:bookmarkEnd w:id="5154"/>
      <w:bookmarkEnd w:id="5155"/>
      <w:bookmarkEnd w:id="5156"/>
      <w:bookmarkEnd w:id="5157"/>
      <w:bookmarkEnd w:id="5158"/>
    </w:p>
    <w:p w14:paraId="37981DD7" w14:textId="77777777" w:rsidR="00FF68ED" w:rsidRPr="00E11EA5" w:rsidRDefault="00FF68ED" w:rsidP="00FF68ED">
      <w:pPr>
        <w:pStyle w:val="Heading1"/>
        <w:ind w:left="432" w:hanging="432"/>
        <w:rPr>
          <w:lang w:eastAsia="en-GB"/>
        </w:rPr>
      </w:pPr>
      <w:bookmarkStart w:id="5159" w:name="_Toc32332666"/>
      <w:bookmarkStart w:id="5160" w:name="_Toc37430510"/>
      <w:bookmarkStart w:id="5161" w:name="_Toc43739613"/>
      <w:bookmarkStart w:id="5162" w:name="_Toc46347374"/>
      <w:bookmarkStart w:id="5163" w:name="_Toc53166313"/>
      <w:bookmarkStart w:id="5164" w:name="_Toc53167008"/>
      <w:bookmarkStart w:id="5165" w:name="_Toc53167702"/>
      <w:r w:rsidRPr="00E11EA5">
        <w:rPr>
          <w:lang w:eastAsia="en-GB"/>
        </w:rPr>
        <w:t>D.1</w:t>
      </w:r>
      <w:r w:rsidRPr="00E11EA5">
        <w:rPr>
          <w:lang w:eastAsia="en-GB"/>
        </w:rPr>
        <w:tab/>
      </w:r>
      <w:r w:rsidRPr="00E11EA5">
        <w:rPr>
          <w:lang w:eastAsia="en-GB"/>
        </w:rPr>
        <w:tab/>
        <w:t>Introduction</w:t>
      </w:r>
      <w:bookmarkEnd w:id="5159"/>
      <w:bookmarkEnd w:id="5160"/>
      <w:bookmarkEnd w:id="5161"/>
      <w:bookmarkEnd w:id="5162"/>
      <w:bookmarkEnd w:id="5163"/>
      <w:bookmarkEnd w:id="5164"/>
      <w:bookmarkEnd w:id="5165"/>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5166" w:name="_Toc21086767"/>
      <w:bookmarkStart w:id="5167" w:name="_Toc29769227"/>
      <w:bookmarkStart w:id="5168" w:name="_Toc32332667"/>
      <w:bookmarkStart w:id="5169" w:name="_Toc37430511"/>
      <w:bookmarkStart w:id="5170" w:name="_Toc43739614"/>
      <w:bookmarkStart w:id="5171" w:name="_Toc46347375"/>
      <w:bookmarkStart w:id="5172" w:name="_Toc53166314"/>
      <w:bookmarkStart w:id="5173" w:name="_Toc53167009"/>
      <w:bookmarkStart w:id="5174" w:name="_Toc53167703"/>
      <w:r w:rsidRPr="00E11EA5">
        <w:rPr>
          <w:lang w:eastAsia="en-GB"/>
        </w:rPr>
        <w:t>D.2</w:t>
      </w:r>
      <w:r w:rsidRPr="00E11EA5">
        <w:rPr>
          <w:lang w:eastAsia="en-GB"/>
        </w:rPr>
        <w:tab/>
      </w:r>
      <w:r w:rsidRPr="00E11EA5">
        <w:rPr>
          <w:lang w:eastAsia="en-GB"/>
        </w:rPr>
        <w:tab/>
        <w:t>Simulation results</w:t>
      </w:r>
      <w:bookmarkEnd w:id="5166"/>
      <w:bookmarkEnd w:id="5167"/>
      <w:bookmarkEnd w:id="5168"/>
      <w:bookmarkEnd w:id="5169"/>
      <w:bookmarkEnd w:id="5170"/>
      <w:bookmarkEnd w:id="5171"/>
      <w:bookmarkEnd w:id="5172"/>
      <w:bookmarkEnd w:id="5173"/>
      <w:bookmarkEnd w:id="5174"/>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5175" w:name="_Toc21086768"/>
      <w:bookmarkStart w:id="5176" w:name="_Toc29769228"/>
      <w:bookmarkStart w:id="5177" w:name="_Toc32332668"/>
      <w:bookmarkStart w:id="5178" w:name="_Toc37430512"/>
      <w:bookmarkStart w:id="5179" w:name="_Toc43739615"/>
      <w:bookmarkStart w:id="5180" w:name="_Toc46347376"/>
      <w:bookmarkStart w:id="5181" w:name="_Toc53166315"/>
      <w:bookmarkStart w:id="5182" w:name="_Toc53167010"/>
      <w:bookmarkStart w:id="5183" w:name="_Toc53167704"/>
      <w:r w:rsidRPr="00E11EA5">
        <w:rPr>
          <w:lang w:eastAsia="en-GB"/>
        </w:rPr>
        <w:t>D.3</w:t>
      </w:r>
      <w:r w:rsidRPr="00E11EA5">
        <w:rPr>
          <w:lang w:eastAsia="en-GB"/>
        </w:rPr>
        <w:tab/>
      </w:r>
      <w:r w:rsidRPr="00E11EA5">
        <w:rPr>
          <w:lang w:eastAsia="en-GB"/>
        </w:rPr>
        <w:tab/>
        <w:t>Measurement results</w:t>
      </w:r>
      <w:bookmarkEnd w:id="5175"/>
      <w:bookmarkEnd w:id="5176"/>
      <w:bookmarkEnd w:id="5177"/>
      <w:bookmarkEnd w:id="5178"/>
      <w:bookmarkEnd w:id="5179"/>
      <w:bookmarkEnd w:id="5180"/>
      <w:bookmarkEnd w:id="5181"/>
      <w:bookmarkEnd w:id="5182"/>
      <w:bookmarkEnd w:id="5183"/>
    </w:p>
    <w:p w14:paraId="240BEED5" w14:textId="3CC2CBFF" w:rsidR="00DE58E5" w:rsidRPr="00E11EA5" w:rsidRDefault="00DE58E5" w:rsidP="00DE58E5">
      <w:pPr>
        <w:jc w:val="both"/>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 </w:t>
      </w:r>
    </w:p>
    <w:p w14:paraId="78D63106" w14:textId="77777777" w:rsidR="00DE58E5" w:rsidRPr="00E11EA5" w:rsidRDefault="00DE58E5" w:rsidP="00DE58E5">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4C23B69A" w14:textId="77777777" w:rsidR="00DE58E5" w:rsidRPr="00E11EA5" w:rsidRDefault="00DE58E5" w:rsidP="00DE58E5">
      <w:pPr>
        <w:pStyle w:val="B1"/>
        <w:rPr>
          <w:lang w:eastAsia="en-GB"/>
        </w:rPr>
      </w:pPr>
      <w:r w:rsidRPr="00E11EA5">
        <w:rPr>
          <w:lang w:eastAsia="en-GB"/>
        </w:rPr>
        <w:t>-</w:t>
      </w:r>
      <w:r w:rsidRPr="00E11EA5">
        <w:rPr>
          <w:lang w:eastAsia="en-GB"/>
        </w:rPr>
        <w:tab/>
        <w:t>the range of beam directions is  ± 60 and  ± 15 </w:t>
      </w:r>
      <w:r w:rsidRPr="00E11EA5">
        <w:rPr>
          <w:lang w:eastAsia="ja-JP"/>
        </w:rPr>
        <w:t xml:space="preserve">° </w:t>
      </w:r>
      <w:r w:rsidRPr="00E11EA5">
        <w:rPr>
          <w:lang w:eastAsia="en-GB"/>
        </w:rPr>
        <w:t>in azimuth and elevation, respectively.</w:t>
      </w:r>
    </w:p>
    <w:p w14:paraId="112122DE" w14:textId="1818BCBF" w:rsidR="00DE58E5" w:rsidRPr="00E11EA5" w:rsidRDefault="00DE58E5" w:rsidP="00DE58E5">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rPr>
          <w:lang w:eastAsia="ja-JP"/>
        </w:rPr>
        <w:t>°</w:t>
      </w:r>
      <w:r w:rsidRPr="00E11EA5">
        <w:rPr>
          <w:lang w:eastAsia="en-GB"/>
        </w:rPr>
        <w:t>) mechanically into the horizontal plane, with a step of 1 </w:t>
      </w:r>
      <w:r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0EF6F94E" w14:textId="080DAD54" w:rsidR="00DE58E5" w:rsidRPr="00E11EA5" w:rsidRDefault="00DE58E5" w:rsidP="00DE58E5">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rPr>
          <w:lang w:eastAsia="ja-JP"/>
        </w:rPr>
        <w:t xml:space="preserve">° </w:t>
      </w:r>
      <w:r w:rsidRPr="00E11EA5">
        <w:rPr>
          <w:lang w:val="en-US" w:eastAsia="en-GB"/>
        </w:rPr>
        <w:t>in azimuth and  ± 15 </w:t>
      </w:r>
      <w:r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587D9B">
      <w:pPr>
        <w:pStyle w:val="Heading9"/>
        <w:rPr>
          <w:lang w:eastAsia="en-GB"/>
        </w:rPr>
      </w:pPr>
      <w:bookmarkStart w:id="5184" w:name="_Toc21086769"/>
      <w:bookmarkStart w:id="5185" w:name="_Toc29769229"/>
      <w:bookmarkStart w:id="5186" w:name="_Toc32332669"/>
      <w:bookmarkStart w:id="5187" w:name="_Toc37430513"/>
      <w:bookmarkStart w:id="5188" w:name="_Toc43739616"/>
      <w:bookmarkStart w:id="5189" w:name="_Toc46347377"/>
      <w:bookmarkStart w:id="5190" w:name="_Toc53166316"/>
      <w:bookmarkStart w:id="5191" w:name="_Toc53167011"/>
      <w:bookmarkStart w:id="5192" w:name="_Toc53167705"/>
      <w:r w:rsidRPr="00E11EA5">
        <w:rPr>
          <w:lang w:eastAsia="en-GB"/>
        </w:rPr>
        <w:t>D.4</w:t>
      </w:r>
      <w:r w:rsidRPr="00E11EA5">
        <w:rPr>
          <w:lang w:eastAsia="en-GB"/>
        </w:rPr>
        <w:tab/>
      </w:r>
      <w:r w:rsidRPr="00E11EA5">
        <w:rPr>
          <w:lang w:eastAsia="en-GB"/>
        </w:rPr>
        <w:tab/>
        <w:t>Design of beam sweeping test signal</w:t>
      </w:r>
      <w:bookmarkEnd w:id="5184"/>
      <w:bookmarkEnd w:id="5185"/>
      <w:bookmarkEnd w:id="5186"/>
      <w:bookmarkEnd w:id="5187"/>
      <w:bookmarkEnd w:id="5188"/>
      <w:bookmarkEnd w:id="5189"/>
      <w:bookmarkEnd w:id="5190"/>
      <w:bookmarkEnd w:id="5191"/>
      <w:bookmarkEnd w:id="5192"/>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5193" w:name="_Toc21086770"/>
      <w:bookmarkStart w:id="5194" w:name="_Toc29769230"/>
    </w:p>
    <w:p w14:paraId="45B12040" w14:textId="77777777" w:rsidR="00FF68ED" w:rsidRPr="00E11EA5" w:rsidRDefault="00FF68ED" w:rsidP="00587D9B">
      <w:pPr>
        <w:pStyle w:val="Heading9"/>
      </w:pPr>
      <w:bookmarkStart w:id="5195" w:name="_Toc37430514"/>
      <w:bookmarkStart w:id="5196" w:name="_Toc43739617"/>
      <w:bookmarkStart w:id="5197" w:name="_Toc46347378"/>
      <w:bookmarkStart w:id="5198" w:name="_Toc53166317"/>
      <w:bookmarkStart w:id="5199" w:name="_Toc53167012"/>
      <w:bookmarkStart w:id="5200" w:name="_Toc53167706"/>
      <w:r w:rsidRPr="00E11EA5">
        <w:lastRenderedPageBreak/>
        <w:t>Annex E (informative):</w:t>
      </w:r>
      <w:r w:rsidRPr="00E11EA5">
        <w:br/>
        <w:t>Sparse sampling for spurious emissions</w:t>
      </w:r>
      <w:bookmarkEnd w:id="5193"/>
      <w:bookmarkEnd w:id="5194"/>
      <w:bookmarkEnd w:id="5195"/>
      <w:bookmarkEnd w:id="5196"/>
      <w:bookmarkEnd w:id="5197"/>
      <w:bookmarkEnd w:id="5198"/>
      <w:bookmarkEnd w:id="5199"/>
      <w:bookmarkEnd w:id="5200"/>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44398E95" w14:textId="2165C6D9" w:rsidR="00DE58E5" w:rsidRPr="00E11EA5" w:rsidRDefault="00DE58E5" w:rsidP="00DE58E5">
      <w:r>
        <w:t xml:space="preserve">There is </w:t>
      </w:r>
      <w:r w:rsidRPr="00E11EA5">
        <w:t xml:space="preserve">publicly available Matlab code </w:t>
      </w:r>
      <w:r>
        <w:t xml:space="preserve">for sparse sampling analysis in </w:t>
      </w:r>
      <w:r w:rsidRPr="00E11EA5">
        <w:t>[</w:t>
      </w:r>
      <w:r>
        <w:t>22</w:t>
      </w:r>
      <w:r w:rsidRPr="00E11EA5">
        <w:t xml:space="preserve">] and more results can be found in </w:t>
      </w:r>
      <w:r>
        <w:t xml:space="preserve">publication in </w:t>
      </w:r>
      <w:r w:rsidRPr="00E11EA5">
        <w:t>[</w:t>
      </w:r>
      <w:r>
        <w:t>23</w:t>
      </w:r>
      <w:r w:rsidRPr="00E11EA5">
        <w:t>].</w:t>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0B04E271" w14:textId="588A2435" w:rsidR="00DE58E5" w:rsidRPr="00E11EA5" w:rsidRDefault="00DE58E5" w:rsidP="00DE58E5">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E11EA5">
        <w:rPr>
          <w:noProof/>
          <w:lang w:val="en-US" w:eastAsia="zh-CN"/>
        </w:rPr>
        <w:drawing>
          <wp:inline distT="0" distB="0" distL="0" distR="0" wp14:anchorId="4612B6DF" wp14:editId="56FE6F36">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25D2E718" w14:textId="57E0C91D" w:rsidR="00DE58E5" w:rsidRPr="00E11EA5" w:rsidRDefault="00DE58E5" w:rsidP="00DE58E5">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C45F632" w14:textId="61F605EF" w:rsidR="00DE58E5" w:rsidRPr="00E11EA5" w:rsidRDefault="00DE58E5" w:rsidP="00DE58E5">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DE58E5" w:rsidRPr="00E11EA5" w14:paraId="719E0B7E" w14:textId="77777777" w:rsidTr="00A15418">
        <w:tc>
          <w:tcPr>
            <w:tcW w:w="0" w:type="auto"/>
          </w:tcPr>
          <w:p w14:paraId="58849EF1" w14:textId="0213604F" w:rsidR="00DE58E5" w:rsidRPr="00E11EA5" w:rsidRDefault="00DE58E5" w:rsidP="00DE58E5">
            <w:pPr>
              <w:pStyle w:val="TAC"/>
              <w:rPr>
                <w:noProof/>
              </w:rPr>
            </w:pPr>
            <w:r w:rsidRPr="00E11EA5">
              <w:rPr>
                <w:noProof/>
              </w:rPr>
              <w:t>Correction factor (dB)</w:t>
            </w:r>
          </w:p>
        </w:tc>
        <w:tc>
          <w:tcPr>
            <w:tcW w:w="0" w:type="auto"/>
            <w:vAlign w:val="center"/>
          </w:tcPr>
          <w:p w14:paraId="72D2682D" w14:textId="252E81EE" w:rsidR="00DE58E5" w:rsidRPr="00E11EA5" w:rsidRDefault="00DE58E5" w:rsidP="00DE58E5">
            <w:pPr>
              <w:pStyle w:val="TAC"/>
              <w:rPr>
                <w:noProof/>
              </w:rPr>
            </w:pPr>
            <w:r w:rsidRPr="00E11EA5">
              <w:rPr>
                <w:noProof/>
              </w:rPr>
              <w:t>(SF-1)/(SF</w:t>
            </w:r>
            <w:r w:rsidRPr="00E11EA5">
              <w:rPr>
                <w:noProof/>
                <w:vertAlign w:val="subscript"/>
              </w:rPr>
              <w:t>max</w:t>
            </w:r>
            <w:r w:rsidRPr="00E11EA5">
              <w:rPr>
                <w:noProof/>
              </w:rPr>
              <w:t>-1)</w:t>
            </w:r>
          </w:p>
        </w:tc>
        <w:tc>
          <w:tcPr>
            <w:tcW w:w="0" w:type="auto"/>
            <w:vAlign w:val="center"/>
          </w:tcPr>
          <w:p w14:paraId="0CF38461" w14:textId="73EB65D5" w:rsidR="00DE58E5" w:rsidRPr="00E11EA5" w:rsidRDefault="00DE58E5" w:rsidP="00DE58E5">
            <w:pPr>
              <w:pStyle w:val="TAC"/>
              <w:rPr>
                <w:noProof/>
              </w:rPr>
            </w:pPr>
            <w:r w:rsidRPr="00E11EA5">
              <w:rPr>
                <w:noProof/>
              </w:rPr>
              <w:t>2.0</w:t>
            </w:r>
          </w:p>
        </w:tc>
        <w:tc>
          <w:tcPr>
            <w:tcW w:w="0" w:type="auto"/>
            <w:vAlign w:val="center"/>
          </w:tcPr>
          <w:p w14:paraId="752A44CB" w14:textId="4D69557F" w:rsidR="00DE58E5" w:rsidRPr="00E11EA5" w:rsidRDefault="00DE58E5" w:rsidP="00DE58E5">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5201" w:name="_Toc37430515"/>
      <w:bookmarkStart w:id="5202" w:name="_Toc43739618"/>
      <w:bookmarkStart w:id="5203" w:name="_Toc46347379"/>
      <w:bookmarkStart w:id="5204" w:name="_Toc21086781"/>
      <w:bookmarkStart w:id="5205" w:name="_Toc29769241"/>
      <w:bookmarkStart w:id="5206" w:name="_Toc53166318"/>
      <w:bookmarkStart w:id="5207" w:name="_Toc53167013"/>
      <w:bookmarkStart w:id="5208" w:name="_Toc53167707"/>
      <w:r w:rsidRPr="00E11EA5">
        <w:lastRenderedPageBreak/>
        <w:t>Annex F (informative):</w:t>
      </w:r>
      <w:r w:rsidRPr="00E11EA5">
        <w:br/>
      </w:r>
      <w:r w:rsidRPr="00E11EA5">
        <w:rPr>
          <w:noProof/>
        </w:rPr>
        <w:t>Power density measurements close to BS</w:t>
      </w:r>
      <w:bookmarkEnd w:id="5201"/>
      <w:bookmarkEnd w:id="5202"/>
      <w:bookmarkEnd w:id="5203"/>
      <w:bookmarkEnd w:id="5206"/>
      <w:bookmarkEnd w:id="5207"/>
      <w:bookmarkEnd w:id="5208"/>
    </w:p>
    <w:bookmarkEnd w:id="5204"/>
    <w:bookmarkEnd w:id="5205"/>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5209" w:name="_Hlk510803877"/>
      <w:r w:rsidRPr="00E11EA5">
        <w:t>Power flux density based on measurement of tangential electric field components can be used for correct TRP assessment [31]. For accurate power density assessment,</w:t>
      </w:r>
      <w:bookmarkStart w:id="5210" w:name="_Hlk510804417"/>
      <w:bookmarkEnd w:id="5209"/>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0" type="#_x0000_t75" style="width:64.5pt;height:21.75pt" o:ole="">
            <v:imagedata r:id="rId260" o:title=""/>
          </v:shape>
          <o:OLEObject Type="Embed" ProgID="Equation.DSMT4" ShapeID="_x0000_i1110" DrawAspect="Content" ObjectID="_1663779221" r:id="rId261"/>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1" type="#_x0000_t75" style="width:79.5pt;height:50.25pt" o:ole="">
            <v:imagedata r:id="rId262" o:title=""/>
          </v:shape>
          <o:OLEObject Type="Embed" ProgID="Equation.DSMT4" ShapeID="_x0000_i1111" DrawAspect="Content" ObjectID="_1663779222" r:id="rId263"/>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5210"/>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19D81379" w14:textId="77777777" w:rsidR="000245D2" w:rsidRDefault="00080512" w:rsidP="000245D2">
      <w:pPr>
        <w:pStyle w:val="Heading8"/>
        <w:rPr>
          <w:noProof/>
        </w:rPr>
      </w:pPr>
      <w:r w:rsidRPr="00E11EA5">
        <w:br w:type="page"/>
      </w:r>
      <w:bookmarkStart w:id="5211" w:name="_Toc43739619"/>
      <w:bookmarkStart w:id="5212" w:name="_Toc46347380"/>
      <w:bookmarkStart w:id="5213" w:name="_Toc53166319"/>
      <w:bookmarkStart w:id="5214" w:name="_Toc53167014"/>
      <w:bookmarkStart w:id="5215" w:name="_Toc53167708"/>
      <w:r w:rsidR="000245D2" w:rsidRPr="00E11EA5">
        <w:lastRenderedPageBreak/>
        <w:t xml:space="preserve">Annex </w:t>
      </w:r>
      <w:r w:rsidR="000245D2">
        <w:t>G</w:t>
      </w:r>
      <w:r w:rsidR="000245D2" w:rsidRPr="00E11EA5">
        <w:t xml:space="preserve"> (informative):</w:t>
      </w:r>
      <w:r w:rsidR="000245D2" w:rsidRPr="00E11EA5">
        <w:br/>
      </w:r>
      <w:r w:rsidR="000245D2">
        <w:rPr>
          <w:noProof/>
        </w:rPr>
        <w:t>Excel spreadsheets for MU derivation</w:t>
      </w:r>
      <w:bookmarkEnd w:id="5213"/>
      <w:bookmarkEnd w:id="5214"/>
      <w:bookmarkEnd w:id="5215"/>
    </w:p>
    <w:p w14:paraId="116FBBC3" w14:textId="77777777" w:rsidR="000245D2" w:rsidRDefault="000245D2" w:rsidP="000245D2">
      <w:r>
        <w:t xml:space="preserve">This annex collects information on the Excel spreadsheets attached to this TR, which contain the MU derivation calculations. </w:t>
      </w:r>
    </w:p>
    <w:p w14:paraId="0682E12A" w14:textId="77777777" w:rsidR="000245D2" w:rsidRDefault="000245D2" w:rsidP="000245D2">
      <w:r>
        <w:t>Whenever the MU contributors, or MU values are corrected, or new OTA test method is added in this TR, the related Excel spreadsheet is expected to be also corrected in order to keep consistency among the TR and the Excel spreadsheet calculations.</w:t>
      </w:r>
    </w:p>
    <w:p w14:paraId="083CD61C" w14:textId="77777777" w:rsidR="000245D2" w:rsidRDefault="000245D2" w:rsidP="000245D2">
      <w:r>
        <w:t>The following Excel spreadsheets are attached to this TR:</w:t>
      </w:r>
    </w:p>
    <w:p w14:paraId="0864951E" w14:textId="35ABB60B" w:rsidR="000245D2" w:rsidRDefault="000245D2" w:rsidP="00651CA0">
      <w:pPr>
        <w:pStyle w:val="B1"/>
      </w:pPr>
      <w:r>
        <w:t>1.</w:t>
      </w:r>
      <w:r>
        <w:tab/>
        <w:t>Spreadsheet 1: FR1 transmitter requirements MU calculation tables</w:t>
      </w:r>
    </w:p>
    <w:p w14:paraId="115747DD" w14:textId="676CABF0" w:rsidR="000245D2" w:rsidRDefault="000245D2" w:rsidP="00651CA0">
      <w:pPr>
        <w:pStyle w:val="B1"/>
      </w:pPr>
      <w:r>
        <w:t>2.</w:t>
      </w:r>
      <w:r>
        <w:tab/>
        <w:t>Spreadsheet 2: FR1 receiver requirements MU calculation</w:t>
      </w:r>
      <w:r w:rsidRPr="000D6620">
        <w:t xml:space="preserve"> </w:t>
      </w:r>
      <w:r>
        <w:t>tables</w:t>
      </w:r>
    </w:p>
    <w:p w14:paraId="15841BC2" w14:textId="2E828E89" w:rsidR="000245D2" w:rsidRDefault="000245D2" w:rsidP="00651CA0">
      <w:pPr>
        <w:pStyle w:val="B1"/>
      </w:pPr>
      <w:r>
        <w:t>3.</w:t>
      </w:r>
      <w:r>
        <w:tab/>
        <w:t>Spreadsheet 3: FR2 transmitter requirements MU calculation</w:t>
      </w:r>
      <w:r w:rsidRPr="000D6620">
        <w:t xml:space="preserve"> </w:t>
      </w:r>
      <w:r>
        <w:t>tables</w:t>
      </w:r>
    </w:p>
    <w:p w14:paraId="53A14AF3" w14:textId="3AFA927C" w:rsidR="000245D2" w:rsidRDefault="000245D2" w:rsidP="00651CA0">
      <w:pPr>
        <w:pStyle w:val="B1"/>
      </w:pPr>
      <w:r>
        <w:t>4.</w:t>
      </w:r>
      <w:r>
        <w:tab/>
        <w:t>Spreadsheet 4: FR2 receiver requirements MU calculation</w:t>
      </w:r>
      <w:r w:rsidRPr="000D6620">
        <w:t xml:space="preserve"> </w:t>
      </w:r>
      <w:r>
        <w:t>tables</w:t>
      </w:r>
    </w:p>
    <w:p w14:paraId="306F3114" w14:textId="2652A640" w:rsidR="000245D2" w:rsidRDefault="000245D2" w:rsidP="00651CA0">
      <w:pPr>
        <w:pStyle w:val="B1"/>
      </w:pPr>
      <w:r>
        <w:t>5.</w:t>
      </w:r>
      <w:r>
        <w:tab/>
        <w:t>Spreadsheet 5: FR1 co-location requirements MU calculation</w:t>
      </w:r>
      <w:r w:rsidRPr="000D6620">
        <w:t xml:space="preserve"> </w:t>
      </w:r>
      <w:r>
        <w:t>tables</w:t>
      </w:r>
    </w:p>
    <w:p w14:paraId="2063647F" w14:textId="5EE322D2" w:rsidR="00080512" w:rsidRPr="00E11EA5" w:rsidRDefault="00080512">
      <w:pPr>
        <w:pStyle w:val="Heading8"/>
      </w:pPr>
      <w:bookmarkStart w:id="5216" w:name="_Toc53166320"/>
      <w:bookmarkStart w:id="5217" w:name="_Toc53167015"/>
      <w:bookmarkStart w:id="5218" w:name="_Toc53167709"/>
      <w:r w:rsidRPr="00E11EA5">
        <w:t xml:space="preserve">Annex </w:t>
      </w:r>
      <w:r w:rsidR="000245D2">
        <w:t>H</w:t>
      </w:r>
      <w:r w:rsidR="000245D2" w:rsidRPr="00E11EA5">
        <w:t xml:space="preserve"> </w:t>
      </w:r>
      <w:r w:rsidRPr="00E11EA5">
        <w:t>(informative):</w:t>
      </w:r>
      <w:r w:rsidRPr="00E11EA5">
        <w:br/>
        <w:t>Change history</w:t>
      </w:r>
      <w:bookmarkEnd w:id="5211"/>
      <w:bookmarkEnd w:id="5212"/>
      <w:bookmarkEnd w:id="5216"/>
      <w:bookmarkEnd w:id="5217"/>
      <w:bookmarkEnd w:id="5218"/>
    </w:p>
    <w:p w14:paraId="16450BF8" w14:textId="77777777" w:rsidR="00054A22" w:rsidRPr="00E11EA5" w:rsidRDefault="00054A22" w:rsidP="00EC299C">
      <w:bookmarkStart w:id="5219" w:name="historyclause"/>
      <w:bookmarkEnd w:id="5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lastRenderedPageBreak/>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14:paraId="6B26397D" w14:textId="77777777" w:rsidTr="00AF1B7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AF1B78">
            <w:pPr>
              <w:pStyle w:val="TAL"/>
              <w:jc w:val="center"/>
              <w:rPr>
                <w:b/>
                <w:sz w:val="16"/>
              </w:rPr>
            </w:pPr>
            <w:r>
              <w:rPr>
                <w:b/>
              </w:rPr>
              <w:t>Change history</w:t>
            </w:r>
          </w:p>
        </w:tc>
      </w:tr>
      <w:tr w:rsidR="00E21C99" w14:paraId="278C76E0" w14:textId="77777777" w:rsidTr="00AF1B7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AF1B78">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AF1B78">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AF1B78">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AF1B78">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AF1B78">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AF1B78">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AF1B78">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AF1B78">
            <w:pPr>
              <w:pStyle w:val="TAL"/>
              <w:rPr>
                <w:b/>
                <w:sz w:val="16"/>
              </w:rPr>
            </w:pPr>
            <w:r>
              <w:rPr>
                <w:b/>
                <w:sz w:val="16"/>
              </w:rPr>
              <w:t>New version</w:t>
            </w:r>
          </w:p>
        </w:tc>
      </w:tr>
      <w:tr w:rsidR="00E21C99" w14:paraId="03B2AA41"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AF1B78">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AF1B78">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AF1B7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AF1B7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AF1B7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AF1B7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AF1B78">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AF1B78">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BD4272" w14:paraId="3D7F9BE9"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62E714C6" w14:textId="4A6E48AD"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4CEDD" w14:textId="5CEB0036" w:rsidR="00BD4272" w:rsidRDefault="00BD4272" w:rsidP="00BD4272">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750D371"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8A1D"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DB6250"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76092"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207BC9" w14:textId="5EFCDC2E" w:rsidR="00BD4272" w:rsidRDefault="00BD4272" w:rsidP="00BD4272">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99114" w14:textId="525EA522" w:rsidR="00BD4272" w:rsidRDefault="00BD4272" w:rsidP="00BD4272">
            <w:pPr>
              <w:pStyle w:val="TAC"/>
              <w:rPr>
                <w:sz w:val="16"/>
                <w:szCs w:val="16"/>
                <w:lang w:eastAsia="zh-CN"/>
              </w:rPr>
            </w:pPr>
            <w:r>
              <w:rPr>
                <w:sz w:val="16"/>
                <w:szCs w:val="16"/>
                <w:lang w:eastAsia="zh-CN"/>
              </w:rPr>
              <w:t>16.0.0</w:t>
            </w:r>
          </w:p>
        </w:tc>
      </w:tr>
      <w:tr w:rsidR="00BD4272" w14:paraId="3FAAD568"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04BC8CFA" w14:textId="31DC0789"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78F357" w14:textId="77777777" w:rsidR="00BD4272" w:rsidRDefault="00BD4272" w:rsidP="00BD4272">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1C3AFE"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107F"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59308"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6AE8"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00751" w14:textId="70AB5278" w:rsidR="00BD4272" w:rsidRDefault="00BD4272" w:rsidP="00BD4272">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5A1BF" w14:textId="3EAD9978" w:rsidR="00BD4272" w:rsidRDefault="00BD4272" w:rsidP="00BD4272">
            <w:pPr>
              <w:pStyle w:val="TAC"/>
              <w:rPr>
                <w:sz w:val="16"/>
                <w:szCs w:val="16"/>
                <w:lang w:eastAsia="zh-CN"/>
              </w:rPr>
            </w:pPr>
            <w:r>
              <w:rPr>
                <w:sz w:val="16"/>
                <w:szCs w:val="16"/>
                <w:lang w:eastAsia="zh-CN"/>
              </w:rPr>
              <w:t>16.0.1</w:t>
            </w:r>
          </w:p>
        </w:tc>
      </w:tr>
      <w:tr w:rsidR="00012956" w14:paraId="50BD0740"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0E3534BB" w14:textId="503BFB03"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A349F22" w14:textId="0054D9ED"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C9B3D8" w14:textId="1B000F28"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52CCD" w14:textId="0C9AA7F2" w:rsidR="00012956" w:rsidRDefault="00012956" w:rsidP="00012956">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48B51" w14:textId="2429A53D"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69E9" w14:textId="6CB4E315"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38CE0F" w14:textId="36C0F8A7" w:rsidR="00012956" w:rsidRDefault="00012956" w:rsidP="00012956">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5FB0E" w14:textId="6C56713B" w:rsidR="00012956" w:rsidRDefault="00012956" w:rsidP="00012956">
            <w:pPr>
              <w:pStyle w:val="TAC"/>
              <w:rPr>
                <w:sz w:val="16"/>
                <w:szCs w:val="16"/>
                <w:lang w:eastAsia="zh-CN"/>
              </w:rPr>
            </w:pPr>
            <w:r>
              <w:rPr>
                <w:sz w:val="16"/>
                <w:szCs w:val="16"/>
                <w:lang w:eastAsia="zh-CN"/>
              </w:rPr>
              <w:t>16.1.0</w:t>
            </w:r>
          </w:p>
        </w:tc>
      </w:tr>
      <w:tr w:rsidR="00012956" w14:paraId="22C46EA2"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C38A137" w14:textId="135783A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8DA5FA" w14:textId="1F62AD9C"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255058" w14:textId="27AAEA87"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28B8" w14:textId="7278993B" w:rsidR="00012956" w:rsidRDefault="00012956" w:rsidP="00012956">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F24A" w14:textId="179B6F56"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1B362" w14:textId="410AF64E"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7BA0C6" w14:textId="240FF86F" w:rsidR="00012956" w:rsidRDefault="00012956" w:rsidP="00012956">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3B49B" w14:textId="62F40100" w:rsidR="00012956" w:rsidRDefault="00012956" w:rsidP="00012956">
            <w:pPr>
              <w:pStyle w:val="TAC"/>
              <w:rPr>
                <w:sz w:val="16"/>
                <w:szCs w:val="16"/>
                <w:lang w:eastAsia="zh-CN"/>
              </w:rPr>
            </w:pPr>
            <w:r>
              <w:rPr>
                <w:sz w:val="16"/>
                <w:szCs w:val="16"/>
                <w:lang w:eastAsia="zh-CN"/>
              </w:rPr>
              <w:t>16.1.0</w:t>
            </w:r>
          </w:p>
        </w:tc>
      </w:tr>
      <w:tr w:rsidR="00012956" w14:paraId="44C76F0E"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4D50BE6" w14:textId="45D7538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C366898" w14:textId="70AC963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E577A98" w14:textId="280CC2CF"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D7DB" w14:textId="5C97F3CA" w:rsidR="00012956" w:rsidRDefault="00012956" w:rsidP="00012956">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3E711" w14:textId="4C7063F9" w:rsidR="00012956" w:rsidRDefault="00012956" w:rsidP="00012956">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506A" w14:textId="0EB82E43"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5DD929" w14:textId="13BA8508" w:rsidR="00012956" w:rsidRDefault="00012956" w:rsidP="00012956">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0CDE4" w14:textId="0C9A4376" w:rsidR="00012956" w:rsidRDefault="00012956" w:rsidP="00012956">
            <w:pPr>
              <w:pStyle w:val="TAC"/>
              <w:rPr>
                <w:sz w:val="16"/>
                <w:szCs w:val="16"/>
                <w:lang w:eastAsia="zh-CN"/>
              </w:rPr>
            </w:pPr>
            <w:r>
              <w:rPr>
                <w:sz w:val="16"/>
                <w:szCs w:val="16"/>
                <w:lang w:eastAsia="zh-CN"/>
              </w:rPr>
              <w:t>16.1.0</w:t>
            </w:r>
          </w:p>
        </w:tc>
      </w:tr>
      <w:tr w:rsidR="00012956" w14:paraId="1F507878"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31FC5403" w14:textId="151ACB8E"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2FCE75" w14:textId="3FFFB737"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D103067" w14:textId="50248E66"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DA75A" w14:textId="4AD37BE8" w:rsidR="00012956" w:rsidRDefault="00012956" w:rsidP="00012956">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E98F" w14:textId="2E455CA2"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DFD3" w14:textId="35FF752A"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A4896E" w14:textId="758E3B0D" w:rsidR="00012956" w:rsidRDefault="00012956" w:rsidP="00012956">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0A64" w14:textId="2577BB98" w:rsidR="00012956" w:rsidRDefault="00012956" w:rsidP="00012956">
            <w:pPr>
              <w:pStyle w:val="TAC"/>
              <w:rPr>
                <w:sz w:val="16"/>
                <w:szCs w:val="16"/>
                <w:lang w:eastAsia="zh-CN"/>
              </w:rPr>
            </w:pPr>
            <w:r>
              <w:rPr>
                <w:sz w:val="16"/>
                <w:szCs w:val="16"/>
                <w:lang w:eastAsia="zh-CN"/>
              </w:rPr>
              <w:t>16.1.0</w:t>
            </w:r>
          </w:p>
        </w:tc>
      </w:tr>
      <w:tr w:rsidR="00012956" w14:paraId="275F7BBB"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D2A5AC6" w14:textId="7D647634"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E94D34" w14:textId="1217ADB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6D53" w14:textId="31710773"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5F426" w14:textId="243E9C95" w:rsidR="00012956" w:rsidRDefault="00012956" w:rsidP="00012956">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43E55" w14:textId="1109CF2E"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0544" w14:textId="405DE364"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FED8FE" w14:textId="6C7C55EF" w:rsidR="00012956" w:rsidRDefault="00012956" w:rsidP="00012956">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7991" w14:textId="58378DCF" w:rsidR="00012956" w:rsidRDefault="00012956" w:rsidP="00012956">
            <w:pPr>
              <w:pStyle w:val="TAC"/>
              <w:rPr>
                <w:sz w:val="16"/>
                <w:szCs w:val="16"/>
                <w:lang w:eastAsia="zh-CN"/>
              </w:rPr>
            </w:pPr>
            <w:r>
              <w:rPr>
                <w:sz w:val="16"/>
                <w:szCs w:val="16"/>
                <w:lang w:eastAsia="zh-CN"/>
              </w:rPr>
              <w:t>16.1.0</w:t>
            </w:r>
          </w:p>
        </w:tc>
      </w:tr>
    </w:tbl>
    <w:p w14:paraId="69A87431" w14:textId="77777777" w:rsidR="00E21C99" w:rsidRDefault="00E21C99" w:rsidP="007A46B6">
      <w:bookmarkStart w:id="5220" w:name="_GoBack"/>
      <w:bookmarkEnd w:id="5220"/>
    </w:p>
    <w:sectPr w:rsidR="00E21C99">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A52D0C" w14:textId="77777777" w:rsidR="00546529" w:rsidRDefault="00546529">
      <w:r>
        <w:separator/>
      </w:r>
    </w:p>
  </w:endnote>
  <w:endnote w:type="continuationSeparator" w:id="0">
    <w:p w14:paraId="16F8FF8B" w14:textId="77777777" w:rsidR="00546529" w:rsidRDefault="00546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A15418" w:rsidRDefault="00A154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31AF5F" w14:textId="77777777" w:rsidR="00546529" w:rsidRDefault="00546529">
      <w:r>
        <w:separator/>
      </w:r>
    </w:p>
  </w:footnote>
  <w:footnote w:type="continuationSeparator" w:id="0">
    <w:p w14:paraId="7EACFBE6" w14:textId="77777777" w:rsidR="00546529" w:rsidRDefault="005465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5EF7A8BD" w:rsidR="00A15418" w:rsidRDefault="00A154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E29">
      <w:rPr>
        <w:rFonts w:ascii="Arial" w:hAnsi="Arial" w:cs="Arial"/>
        <w:b/>
        <w:noProof/>
        <w:sz w:val="18"/>
        <w:szCs w:val="18"/>
      </w:rPr>
      <w:t>3GPP TR 37.941 V16.1.0 (2020-09)</w:t>
    </w:r>
    <w:r>
      <w:rPr>
        <w:rFonts w:ascii="Arial" w:hAnsi="Arial" w:cs="Arial"/>
        <w:b/>
        <w:sz w:val="18"/>
        <w:szCs w:val="18"/>
      </w:rPr>
      <w:fldChar w:fldCharType="end"/>
    </w:r>
  </w:p>
  <w:p w14:paraId="3E4838EA" w14:textId="77777777" w:rsidR="00A15418" w:rsidRDefault="00A154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3BC3881" w14:textId="57F4E331" w:rsidR="00A15418" w:rsidRDefault="00A154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E29">
      <w:rPr>
        <w:rFonts w:ascii="Arial" w:hAnsi="Arial" w:cs="Arial"/>
        <w:b/>
        <w:noProof/>
        <w:sz w:val="18"/>
        <w:szCs w:val="18"/>
      </w:rPr>
      <w:t>Release 16</w:t>
    </w:r>
    <w:r>
      <w:rPr>
        <w:rFonts w:ascii="Arial" w:hAnsi="Arial" w:cs="Arial"/>
        <w:b/>
        <w:sz w:val="18"/>
        <w:szCs w:val="18"/>
      </w:rPr>
      <w:fldChar w:fldCharType="end"/>
    </w:r>
  </w:p>
  <w:p w14:paraId="16D0A25B" w14:textId="77777777" w:rsidR="00A15418" w:rsidRDefault="00A154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F45DD1"/>
    <w:multiLevelType w:val="hybridMultilevel"/>
    <w:tmpl w:val="5BE4973A"/>
    <w:lvl w:ilvl="0" w:tplc="7082B1D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2"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5"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9"/>
  </w:num>
  <w:num w:numId="2">
    <w:abstractNumId w:val="35"/>
  </w:num>
  <w:num w:numId="3">
    <w:abstractNumId w:val="51"/>
  </w:num>
  <w:num w:numId="4">
    <w:abstractNumId w:val="73"/>
  </w:num>
  <w:num w:numId="5">
    <w:abstractNumId w:val="44"/>
  </w:num>
  <w:num w:numId="6">
    <w:abstractNumId w:val="39"/>
  </w:num>
  <w:num w:numId="7">
    <w:abstractNumId w:val="10"/>
  </w:num>
  <w:num w:numId="8">
    <w:abstractNumId w:val="11"/>
  </w:num>
  <w:num w:numId="9">
    <w:abstractNumId w:val="3"/>
  </w:num>
  <w:num w:numId="10">
    <w:abstractNumId w:val="58"/>
  </w:num>
  <w:num w:numId="11">
    <w:abstractNumId w:val="66"/>
  </w:num>
  <w:num w:numId="12">
    <w:abstractNumId w:val="26"/>
  </w:num>
  <w:num w:numId="13">
    <w:abstractNumId w:val="13"/>
  </w:num>
  <w:num w:numId="14">
    <w:abstractNumId w:val="2"/>
  </w:num>
  <w:num w:numId="15">
    <w:abstractNumId w:val="29"/>
  </w:num>
  <w:num w:numId="16">
    <w:abstractNumId w:val="57"/>
  </w:num>
  <w:num w:numId="17">
    <w:abstractNumId w:val="24"/>
  </w:num>
  <w:num w:numId="18">
    <w:abstractNumId w:val="21"/>
  </w:num>
  <w:num w:numId="19">
    <w:abstractNumId w:val="60"/>
  </w:num>
  <w:num w:numId="20">
    <w:abstractNumId w:val="48"/>
  </w:num>
  <w:num w:numId="21">
    <w:abstractNumId w:val="63"/>
  </w:num>
  <w:num w:numId="22">
    <w:abstractNumId w:val="6"/>
  </w:num>
  <w:num w:numId="23">
    <w:abstractNumId w:val="43"/>
  </w:num>
  <w:num w:numId="24">
    <w:abstractNumId w:val="14"/>
  </w:num>
  <w:num w:numId="25">
    <w:abstractNumId w:val="33"/>
  </w:num>
  <w:num w:numId="26">
    <w:abstractNumId w:val="71"/>
  </w:num>
  <w:num w:numId="27">
    <w:abstractNumId w:val="20"/>
  </w:num>
  <w:num w:numId="28">
    <w:abstractNumId w:val="74"/>
  </w:num>
  <w:num w:numId="29">
    <w:abstractNumId w:val="52"/>
  </w:num>
  <w:num w:numId="30">
    <w:abstractNumId w:val="40"/>
  </w:num>
  <w:num w:numId="31">
    <w:abstractNumId w:val="41"/>
  </w:num>
  <w:num w:numId="32">
    <w:abstractNumId w:val="50"/>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9"/>
  </w:num>
  <w:num w:numId="41">
    <w:abstractNumId w:val="67"/>
  </w:num>
  <w:num w:numId="42">
    <w:abstractNumId w:val="7"/>
  </w:num>
  <w:num w:numId="43">
    <w:abstractNumId w:val="55"/>
  </w:num>
  <w:num w:numId="44">
    <w:abstractNumId w:val="45"/>
  </w:num>
  <w:num w:numId="45">
    <w:abstractNumId w:val="12"/>
  </w:num>
  <w:num w:numId="46">
    <w:abstractNumId w:val="64"/>
  </w:num>
  <w:num w:numId="47">
    <w:abstractNumId w:val="62"/>
  </w:num>
  <w:num w:numId="48">
    <w:abstractNumId w:val="15"/>
  </w:num>
  <w:num w:numId="49">
    <w:abstractNumId w:val="68"/>
  </w:num>
  <w:num w:numId="50">
    <w:abstractNumId w:val="19"/>
  </w:num>
  <w:num w:numId="51">
    <w:abstractNumId w:val="30"/>
  </w:num>
  <w:num w:numId="52">
    <w:abstractNumId w:val="75"/>
  </w:num>
  <w:num w:numId="53">
    <w:abstractNumId w:val="38"/>
  </w:num>
  <w:num w:numId="54">
    <w:abstractNumId w:val="27"/>
  </w:num>
  <w:num w:numId="55">
    <w:abstractNumId w:val="8"/>
  </w:num>
  <w:num w:numId="56">
    <w:abstractNumId w:val="72"/>
  </w:num>
  <w:num w:numId="57">
    <w:abstractNumId w:val="9"/>
  </w:num>
  <w:num w:numId="58">
    <w:abstractNumId w:val="56"/>
  </w:num>
  <w:num w:numId="59">
    <w:abstractNumId w:val="53"/>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1"/>
  </w:num>
  <w:num w:numId="67">
    <w:abstractNumId w:val="32"/>
  </w:num>
  <w:num w:numId="68">
    <w:abstractNumId w:val="18"/>
  </w:num>
  <w:num w:numId="69">
    <w:abstractNumId w:val="65"/>
  </w:num>
  <w:num w:numId="70">
    <w:abstractNumId w:val="36"/>
  </w:num>
  <w:num w:numId="71">
    <w:abstractNumId w:val="70"/>
  </w:num>
  <w:num w:numId="72">
    <w:abstractNumId w:val="54"/>
  </w:num>
  <w:num w:numId="73">
    <w:abstractNumId w:val="59"/>
  </w:num>
  <w:num w:numId="74">
    <w:abstractNumId w:val="28"/>
  </w:num>
  <w:num w:numId="75">
    <w:abstractNumId w:val="47"/>
  </w:num>
  <w:num w:numId="76">
    <w:abstractNumId w:val="46"/>
  </w:num>
  <w:num w:numId="77">
    <w:abstractNumId w:val="4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956"/>
    <w:rsid w:val="00012D05"/>
    <w:rsid w:val="00012F4F"/>
    <w:rsid w:val="000165BC"/>
    <w:rsid w:val="0002116F"/>
    <w:rsid w:val="00022167"/>
    <w:rsid w:val="00023BD6"/>
    <w:rsid w:val="000245D2"/>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74F21"/>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47C"/>
    <w:rsid w:val="00133525"/>
    <w:rsid w:val="00133842"/>
    <w:rsid w:val="0014339E"/>
    <w:rsid w:val="001438C8"/>
    <w:rsid w:val="001521E2"/>
    <w:rsid w:val="00155A2C"/>
    <w:rsid w:val="00160DD6"/>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45C8"/>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4BAC"/>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559E"/>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58C3"/>
    <w:rsid w:val="00525E29"/>
    <w:rsid w:val="005265E1"/>
    <w:rsid w:val="00526EB2"/>
    <w:rsid w:val="005276B3"/>
    <w:rsid w:val="0053035A"/>
    <w:rsid w:val="00532794"/>
    <w:rsid w:val="0053363A"/>
    <w:rsid w:val="0053388B"/>
    <w:rsid w:val="00535773"/>
    <w:rsid w:val="005408AC"/>
    <w:rsid w:val="00543E6C"/>
    <w:rsid w:val="00544255"/>
    <w:rsid w:val="00546529"/>
    <w:rsid w:val="0055318C"/>
    <w:rsid w:val="00556051"/>
    <w:rsid w:val="00556A2E"/>
    <w:rsid w:val="00560E28"/>
    <w:rsid w:val="00565087"/>
    <w:rsid w:val="00566FA1"/>
    <w:rsid w:val="0057451C"/>
    <w:rsid w:val="005749EE"/>
    <w:rsid w:val="005826D4"/>
    <w:rsid w:val="00587D9B"/>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51CA0"/>
    <w:rsid w:val="00675956"/>
    <w:rsid w:val="00687518"/>
    <w:rsid w:val="00695E11"/>
    <w:rsid w:val="0069627A"/>
    <w:rsid w:val="00696741"/>
    <w:rsid w:val="006970C3"/>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3969"/>
    <w:rsid w:val="00866EA8"/>
    <w:rsid w:val="00872A01"/>
    <w:rsid w:val="00873873"/>
    <w:rsid w:val="008740BA"/>
    <w:rsid w:val="008768CA"/>
    <w:rsid w:val="00881487"/>
    <w:rsid w:val="00883B04"/>
    <w:rsid w:val="00883ED0"/>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5418"/>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4B46"/>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B78"/>
    <w:rsid w:val="00AF1C9A"/>
    <w:rsid w:val="00AF4B0A"/>
    <w:rsid w:val="00AF4D56"/>
    <w:rsid w:val="00AF7B19"/>
    <w:rsid w:val="00B045CC"/>
    <w:rsid w:val="00B0790D"/>
    <w:rsid w:val="00B07B10"/>
    <w:rsid w:val="00B104A6"/>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4272"/>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E58E5"/>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2AC"/>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00"/>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074F21"/>
    <w:rPr>
      <w:rFonts w:ascii="Arial" w:hAnsi="Arial"/>
      <w:lang w:eastAsia="en-US"/>
    </w:rPr>
  </w:style>
  <w:style w:type="character" w:customStyle="1" w:styleId="EXCar">
    <w:name w:val="EX Car"/>
    <w:rsid w:val="00074F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1.wmf"/><Relationship Id="rId170" Type="http://schemas.openxmlformats.org/officeDocument/2006/relationships/image" Target="media/image115.wmf"/><Relationship Id="rId191" Type="http://schemas.openxmlformats.org/officeDocument/2006/relationships/image" Target="media/image124.wmf"/><Relationship Id="rId205" Type="http://schemas.openxmlformats.org/officeDocument/2006/relationships/package" Target="embeddings/Microsoft_Word_Document4.docx"/><Relationship Id="rId226" Type="http://schemas.openxmlformats.org/officeDocument/2006/relationships/oleObject" Target="embeddings/oleObject67.bin"/><Relationship Id="rId247" Type="http://schemas.openxmlformats.org/officeDocument/2006/relationships/image" Target="media/image156.png"/><Relationship Id="rId107" Type="http://schemas.openxmlformats.org/officeDocument/2006/relationships/image" Target="media/image68.emf"/><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oleObject" Target="embeddings/oleObject34.bin"/><Relationship Id="rId181" Type="http://schemas.openxmlformats.org/officeDocument/2006/relationships/oleObject" Target="embeddings/oleObject46.bin"/><Relationship Id="rId216" Type="http://schemas.openxmlformats.org/officeDocument/2006/relationships/image" Target="media/image142.wmf"/><Relationship Id="rId237" Type="http://schemas.openxmlformats.org/officeDocument/2006/relationships/image" Target="media/image146.png"/><Relationship Id="rId258" Type="http://schemas.openxmlformats.org/officeDocument/2006/relationships/image" Target="media/image167.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7.png"/><Relationship Id="rId139" Type="http://schemas.openxmlformats.org/officeDocument/2006/relationships/oleObject" Target="embeddings/oleObject30.bin"/><Relationship Id="rId85" Type="http://schemas.openxmlformats.org/officeDocument/2006/relationships/oleObject" Target="embeddings/oleObject23.bin"/><Relationship Id="rId150" Type="http://schemas.openxmlformats.org/officeDocument/2006/relationships/image" Target="media/image104.emf"/><Relationship Id="rId171" Type="http://schemas.openxmlformats.org/officeDocument/2006/relationships/oleObject" Target="embeddings/oleObject41.bin"/><Relationship Id="rId192" Type="http://schemas.openxmlformats.org/officeDocument/2006/relationships/oleObject" Target="embeddings/oleObject53.bin"/><Relationship Id="rId206" Type="http://schemas.openxmlformats.org/officeDocument/2006/relationships/image" Target="media/image136.png"/><Relationship Id="rId227" Type="http://schemas.openxmlformats.org/officeDocument/2006/relationships/oleObject" Target="embeddings/oleObject68.bin"/><Relationship Id="rId248" Type="http://schemas.openxmlformats.org/officeDocument/2006/relationships/image" Target="media/image157.png"/><Relationship Id="rId269" Type="http://schemas.openxmlformats.org/officeDocument/2006/relationships/theme" Target="theme/theme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9.emf"/><Relationship Id="rId129" Type="http://schemas.openxmlformats.org/officeDocument/2006/relationships/image" Target="media/image88.emf"/><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7.jpeg"/><Relationship Id="rId140" Type="http://schemas.openxmlformats.org/officeDocument/2006/relationships/image" Target="media/image95.png"/><Relationship Id="rId161" Type="http://schemas.openxmlformats.org/officeDocument/2006/relationships/image" Target="media/image112.wmf"/><Relationship Id="rId182" Type="http://schemas.openxmlformats.org/officeDocument/2006/relationships/oleObject" Target="embeddings/oleObject47.bin"/><Relationship Id="rId217" Type="http://schemas.openxmlformats.org/officeDocument/2006/relationships/oleObject" Target="embeddings/oleObject59.bin"/><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8.png"/><Relationship Id="rId23" Type="http://schemas.openxmlformats.org/officeDocument/2006/relationships/image" Target="media/image9.wmf"/><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3.png"/><Relationship Id="rId119" Type="http://schemas.openxmlformats.org/officeDocument/2006/relationships/image" Target="media/image78.png"/><Relationship Id="rId44" Type="http://schemas.openxmlformats.org/officeDocument/2006/relationships/image" Target="media/image22.png"/><Relationship Id="rId60" Type="http://schemas.openxmlformats.org/officeDocument/2006/relationships/image" Target="media/image33.png"/><Relationship Id="rId65" Type="http://schemas.openxmlformats.org/officeDocument/2006/relationships/image" Target="media/image38.wmf"/><Relationship Id="rId81" Type="http://schemas.openxmlformats.org/officeDocument/2006/relationships/oleObject" Target="embeddings/oleObject21.bin"/><Relationship Id="rId86" Type="http://schemas.openxmlformats.org/officeDocument/2006/relationships/image" Target="media/image50.wmf"/><Relationship Id="rId130" Type="http://schemas.openxmlformats.org/officeDocument/2006/relationships/package" Target="embeddings/Microsoft_Word_Document3.docx"/><Relationship Id="rId135" Type="http://schemas.openxmlformats.org/officeDocument/2006/relationships/image" Target="media/image92.png"/><Relationship Id="rId151" Type="http://schemas.openxmlformats.org/officeDocument/2006/relationships/image" Target="media/image105.emf"/><Relationship Id="rId156" Type="http://schemas.openxmlformats.org/officeDocument/2006/relationships/oleObject" Target="embeddings/oleObject32.bin"/><Relationship Id="rId177" Type="http://schemas.openxmlformats.org/officeDocument/2006/relationships/oleObject" Target="embeddings/oleObject44.bin"/><Relationship Id="rId198" Type="http://schemas.openxmlformats.org/officeDocument/2006/relationships/image" Target="media/image130.emf"/><Relationship Id="rId172" Type="http://schemas.openxmlformats.org/officeDocument/2006/relationships/image" Target="media/image116.wmf"/><Relationship Id="rId193" Type="http://schemas.openxmlformats.org/officeDocument/2006/relationships/image" Target="media/image125.emf"/><Relationship Id="rId202" Type="http://schemas.openxmlformats.org/officeDocument/2006/relationships/image" Target="media/image134.wmf"/><Relationship Id="rId207" Type="http://schemas.openxmlformats.org/officeDocument/2006/relationships/image" Target="media/image137.png"/><Relationship Id="rId223" Type="http://schemas.openxmlformats.org/officeDocument/2006/relationships/oleObject" Target="embeddings/oleObject64.bin"/><Relationship Id="rId228" Type="http://schemas.openxmlformats.org/officeDocument/2006/relationships/oleObject" Target="embeddings/oleObject69.bin"/><Relationship Id="rId244" Type="http://schemas.openxmlformats.org/officeDocument/2006/relationships/image" Target="media/image153.png"/><Relationship Id="rId249" Type="http://schemas.openxmlformats.org/officeDocument/2006/relationships/image" Target="media/image158.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emf"/><Relationship Id="rId260" Type="http://schemas.openxmlformats.org/officeDocument/2006/relationships/image" Target="media/image169.wmf"/><Relationship Id="rId265" Type="http://schemas.openxmlformats.org/officeDocument/2006/relationships/image" Target="media/image172.emf"/><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58.wmf"/><Relationship Id="rId104" Type="http://schemas.openxmlformats.org/officeDocument/2006/relationships/image" Target="media/image65.png"/><Relationship Id="rId120" Type="http://schemas.openxmlformats.org/officeDocument/2006/relationships/image" Target="media/image79.png"/><Relationship Id="rId125" Type="http://schemas.openxmlformats.org/officeDocument/2006/relationships/image" Target="media/image84.png"/><Relationship Id="rId141" Type="http://schemas.openxmlformats.org/officeDocument/2006/relationships/image" Target="media/image96.png"/><Relationship Id="rId146" Type="http://schemas.openxmlformats.org/officeDocument/2006/relationships/oleObject" Target="embeddings/oleObject31.bin"/><Relationship Id="rId167" Type="http://schemas.openxmlformats.org/officeDocument/2006/relationships/oleObject" Target="embeddings/oleObject39.bin"/><Relationship Id="rId188" Type="http://schemas.openxmlformats.org/officeDocument/2006/relationships/image" Target="media/image123.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3.emf"/><Relationship Id="rId162" Type="http://schemas.openxmlformats.org/officeDocument/2006/relationships/oleObject" Target="embeddings/oleObject35.bin"/><Relationship Id="rId183" Type="http://schemas.openxmlformats.org/officeDocument/2006/relationships/image" Target="media/image121.wmf"/><Relationship Id="rId213" Type="http://schemas.openxmlformats.org/officeDocument/2006/relationships/oleObject" Target="embeddings/oleObject57.bin"/><Relationship Id="rId218" Type="http://schemas.openxmlformats.org/officeDocument/2006/relationships/image" Target="media/image143.wmf"/><Relationship Id="rId234" Type="http://schemas.openxmlformats.org/officeDocument/2006/relationships/oleObject" Target="embeddings/oleObject75.bin"/><Relationship Id="rId239" Type="http://schemas.openxmlformats.org/officeDocument/2006/relationships/image" Target="media/image148.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9.png"/><Relationship Id="rId255" Type="http://schemas.openxmlformats.org/officeDocument/2006/relationships/image" Target="media/image164.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oleObject" Target="embeddings/oleObject27.bin"/><Relationship Id="rId115" Type="http://schemas.openxmlformats.org/officeDocument/2006/relationships/image" Target="media/image74.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image" Target="media/image110.wmf"/><Relationship Id="rId178" Type="http://schemas.openxmlformats.org/officeDocument/2006/relationships/image" Target="media/image119.wmf"/><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6.emf"/><Relationship Id="rId173" Type="http://schemas.openxmlformats.org/officeDocument/2006/relationships/oleObject" Target="embeddings/oleObject42.bin"/><Relationship Id="rId194" Type="http://schemas.openxmlformats.org/officeDocument/2006/relationships/image" Target="media/image126.emf"/><Relationship Id="rId199" Type="http://schemas.openxmlformats.org/officeDocument/2006/relationships/image" Target="media/image131.emf"/><Relationship Id="rId203" Type="http://schemas.openxmlformats.org/officeDocument/2006/relationships/oleObject" Target="embeddings/oleObject54.bin"/><Relationship Id="rId208" Type="http://schemas.openxmlformats.org/officeDocument/2006/relationships/image" Target="media/image138.wmf"/><Relationship Id="rId229" Type="http://schemas.openxmlformats.org/officeDocument/2006/relationships/oleObject" Target="embeddings/oleObject70.bin"/><Relationship Id="rId19" Type="http://schemas.openxmlformats.org/officeDocument/2006/relationships/image" Target="media/image7.wmf"/><Relationship Id="rId224" Type="http://schemas.openxmlformats.org/officeDocument/2006/relationships/oleObject" Target="embeddings/oleObject65.bin"/><Relationship Id="rId240" Type="http://schemas.openxmlformats.org/officeDocument/2006/relationships/image" Target="media/image149.png"/><Relationship Id="rId245" Type="http://schemas.openxmlformats.org/officeDocument/2006/relationships/image" Target="media/image154.png"/><Relationship Id="rId261" Type="http://schemas.openxmlformats.org/officeDocument/2006/relationships/oleObject" Target="embeddings/oleObject76.bin"/><Relationship Id="rId266" Type="http://schemas.openxmlformats.org/officeDocument/2006/relationships/header" Target="header1.xml"/><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1.png"/><Relationship Id="rId105" Type="http://schemas.openxmlformats.org/officeDocument/2006/relationships/image" Target="media/image66.emf"/><Relationship Id="rId126" Type="http://schemas.openxmlformats.org/officeDocument/2006/relationships/image" Target="media/image85.png"/><Relationship Id="rId147" Type="http://schemas.openxmlformats.org/officeDocument/2006/relationships/image" Target="media/image101.png"/><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4.emf"/><Relationship Id="rId98" Type="http://schemas.openxmlformats.org/officeDocument/2006/relationships/image" Target="media/image59.png"/><Relationship Id="rId121" Type="http://schemas.openxmlformats.org/officeDocument/2006/relationships/image" Target="media/image80.emf"/><Relationship Id="rId142" Type="http://schemas.openxmlformats.org/officeDocument/2006/relationships/image" Target="media/image97.png"/><Relationship Id="rId163" Type="http://schemas.openxmlformats.org/officeDocument/2006/relationships/image" Target="media/image113.wmf"/><Relationship Id="rId184" Type="http://schemas.openxmlformats.org/officeDocument/2006/relationships/oleObject" Target="embeddings/oleObject48.bin"/><Relationship Id="rId189" Type="http://schemas.openxmlformats.org/officeDocument/2006/relationships/oleObject" Target="embeddings/oleObject51.bin"/><Relationship Id="rId219" Type="http://schemas.openxmlformats.org/officeDocument/2006/relationships/oleObject" Target="embeddings/oleObject60.bin"/><Relationship Id="rId3" Type="http://schemas.openxmlformats.org/officeDocument/2006/relationships/numbering" Target="numbering.xml"/><Relationship Id="rId214" Type="http://schemas.openxmlformats.org/officeDocument/2006/relationships/image" Target="media/image141.wmf"/><Relationship Id="rId230" Type="http://schemas.openxmlformats.org/officeDocument/2006/relationships/oleObject" Target="embeddings/oleObject71.bin"/><Relationship Id="rId235" Type="http://schemas.openxmlformats.org/officeDocument/2006/relationships/image" Target="media/image144.png"/><Relationship Id="rId251" Type="http://schemas.openxmlformats.org/officeDocument/2006/relationships/image" Target="media/image160.png"/><Relationship Id="rId256" Type="http://schemas.openxmlformats.org/officeDocument/2006/relationships/image" Target="media/image165.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5.emf"/><Relationship Id="rId137" Type="http://schemas.openxmlformats.org/officeDocument/2006/relationships/package" Target="embeddings/Microsoft_Visio_Drawing4211556666666611116666666666666666666666.vsdx"/><Relationship Id="rId158" Type="http://schemas.openxmlformats.org/officeDocument/2006/relationships/oleObject" Target="embeddings/oleObject33.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wmf"/><Relationship Id="rId111" Type="http://schemas.openxmlformats.org/officeDocument/2006/relationships/image" Target="media/image71.emf"/><Relationship Id="rId132" Type="http://schemas.openxmlformats.org/officeDocument/2006/relationships/oleObject" Target="embeddings/oleObject29.bin"/><Relationship Id="rId153" Type="http://schemas.openxmlformats.org/officeDocument/2006/relationships/image" Target="media/image107.wmf"/><Relationship Id="rId174" Type="http://schemas.openxmlformats.org/officeDocument/2006/relationships/image" Target="media/image117.wmf"/><Relationship Id="rId179" Type="http://schemas.openxmlformats.org/officeDocument/2006/relationships/oleObject" Target="embeddings/oleObject45.bin"/><Relationship Id="rId195" Type="http://schemas.openxmlformats.org/officeDocument/2006/relationships/image" Target="media/image127.emf"/><Relationship Id="rId209" Type="http://schemas.openxmlformats.org/officeDocument/2006/relationships/oleObject" Target="embeddings/oleObject55.bin"/><Relationship Id="rId190" Type="http://schemas.openxmlformats.org/officeDocument/2006/relationships/oleObject" Target="embeddings/oleObject52.bin"/><Relationship Id="rId204" Type="http://schemas.openxmlformats.org/officeDocument/2006/relationships/image" Target="media/image135.emf"/><Relationship Id="rId220" Type="http://schemas.openxmlformats.org/officeDocument/2006/relationships/oleObject" Target="embeddings/oleObject61.bin"/><Relationship Id="rId225" Type="http://schemas.openxmlformats.org/officeDocument/2006/relationships/oleObject" Target="embeddings/oleObject66.bin"/><Relationship Id="rId241" Type="http://schemas.openxmlformats.org/officeDocument/2006/relationships/image" Target="media/image150.png"/><Relationship Id="rId246" Type="http://schemas.openxmlformats.org/officeDocument/2006/relationships/image" Target="media/image155.png"/><Relationship Id="rId26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image" Target="media/image67.emf"/><Relationship Id="rId127" Type="http://schemas.openxmlformats.org/officeDocument/2006/relationships/image" Target="media/image86.emf"/><Relationship Id="rId262" Type="http://schemas.openxmlformats.org/officeDocument/2006/relationships/image" Target="media/image170.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emf"/><Relationship Id="rId122" Type="http://schemas.openxmlformats.org/officeDocument/2006/relationships/image" Target="media/image81.emf"/><Relationship Id="rId143" Type="http://schemas.openxmlformats.org/officeDocument/2006/relationships/image" Target="media/image98.emf"/><Relationship Id="rId148" Type="http://schemas.openxmlformats.org/officeDocument/2006/relationships/image" Target="media/image102.png"/><Relationship Id="rId164" Type="http://schemas.openxmlformats.org/officeDocument/2006/relationships/oleObject" Target="embeddings/oleObject36.bin"/><Relationship Id="rId169" Type="http://schemas.openxmlformats.org/officeDocument/2006/relationships/oleObject" Target="embeddings/oleObject40.bin"/><Relationship Id="rId185" Type="http://schemas.openxmlformats.org/officeDocument/2006/relationships/image" Target="media/image12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0.wmf"/><Relationship Id="rId210" Type="http://schemas.openxmlformats.org/officeDocument/2006/relationships/image" Target="media/image139.wmf"/><Relationship Id="rId215" Type="http://schemas.openxmlformats.org/officeDocument/2006/relationships/oleObject" Target="embeddings/oleObject58.bin"/><Relationship Id="rId236" Type="http://schemas.openxmlformats.org/officeDocument/2006/relationships/image" Target="media/image145.png"/><Relationship Id="rId257" Type="http://schemas.openxmlformats.org/officeDocument/2006/relationships/image" Target="media/image166.emf"/><Relationship Id="rId26" Type="http://schemas.openxmlformats.org/officeDocument/2006/relationships/oleObject" Target="embeddings/oleObject6.bin"/><Relationship Id="rId231" Type="http://schemas.openxmlformats.org/officeDocument/2006/relationships/oleObject" Target="embeddings/oleObject72.bin"/><Relationship Id="rId252" Type="http://schemas.openxmlformats.org/officeDocument/2006/relationships/image" Target="media/image161.png"/><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oleObject" Target="embeddings/oleObject28.bin"/><Relationship Id="rId133" Type="http://schemas.openxmlformats.org/officeDocument/2006/relationships/image" Target="media/image90.png"/><Relationship Id="rId154" Type="http://schemas.openxmlformats.org/officeDocument/2006/relationships/image" Target="media/image108.wmf"/><Relationship Id="rId175" Type="http://schemas.openxmlformats.org/officeDocument/2006/relationships/oleObject" Target="embeddings/oleObject43.bin"/><Relationship Id="rId196" Type="http://schemas.openxmlformats.org/officeDocument/2006/relationships/image" Target="media/image128.emf"/><Relationship Id="rId200" Type="http://schemas.openxmlformats.org/officeDocument/2006/relationships/image" Target="media/image132.wmf"/><Relationship Id="rId16" Type="http://schemas.openxmlformats.org/officeDocument/2006/relationships/oleObject" Target="embeddings/oleObject1.bin"/><Relationship Id="rId221" Type="http://schemas.openxmlformats.org/officeDocument/2006/relationships/oleObject" Target="embeddings/oleObject62.bin"/><Relationship Id="rId242" Type="http://schemas.openxmlformats.org/officeDocument/2006/relationships/image" Target="media/image151.png"/><Relationship Id="rId263" Type="http://schemas.openxmlformats.org/officeDocument/2006/relationships/oleObject" Target="embeddings/oleObject77.bin"/><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3.png"/><Relationship Id="rId123" Type="http://schemas.openxmlformats.org/officeDocument/2006/relationships/image" Target="media/image82.emf"/><Relationship Id="rId144" Type="http://schemas.openxmlformats.org/officeDocument/2006/relationships/image" Target="media/image99.emf"/><Relationship Id="rId90" Type="http://schemas.openxmlformats.org/officeDocument/2006/relationships/image" Target="media/image52.wmf"/><Relationship Id="rId165" Type="http://schemas.openxmlformats.org/officeDocument/2006/relationships/oleObject" Target="embeddings/oleObject37.bin"/><Relationship Id="rId186" Type="http://schemas.openxmlformats.org/officeDocument/2006/relationships/oleObject" Target="embeddings/oleObject49.bin"/><Relationship Id="rId211" Type="http://schemas.openxmlformats.org/officeDocument/2006/relationships/oleObject" Target="embeddings/oleObject56.bin"/><Relationship Id="rId232" Type="http://schemas.openxmlformats.org/officeDocument/2006/relationships/oleObject" Target="embeddings/oleObject73.bin"/><Relationship Id="rId253" Type="http://schemas.openxmlformats.org/officeDocument/2006/relationships/image" Target="media/image162.png"/><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2.png"/><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09.wmf"/><Relationship Id="rId176" Type="http://schemas.openxmlformats.org/officeDocument/2006/relationships/image" Target="media/image118.wmf"/><Relationship Id="rId197" Type="http://schemas.openxmlformats.org/officeDocument/2006/relationships/image" Target="media/image129.emf"/><Relationship Id="rId201" Type="http://schemas.openxmlformats.org/officeDocument/2006/relationships/image" Target="media/image133.emf"/><Relationship Id="rId222" Type="http://schemas.openxmlformats.org/officeDocument/2006/relationships/oleObject" Target="embeddings/oleObject63.bin"/><Relationship Id="rId243" Type="http://schemas.openxmlformats.org/officeDocument/2006/relationships/image" Target="media/image152.png"/><Relationship Id="rId264" Type="http://schemas.openxmlformats.org/officeDocument/2006/relationships/image" Target="media/image171.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4.png"/><Relationship Id="rId124" Type="http://schemas.openxmlformats.org/officeDocument/2006/relationships/image" Target="media/image83.emf"/><Relationship Id="rId70" Type="http://schemas.openxmlformats.org/officeDocument/2006/relationships/image" Target="media/image42.wmf"/><Relationship Id="rId91" Type="http://schemas.openxmlformats.org/officeDocument/2006/relationships/oleObject" Target="embeddings/oleObject26.bin"/><Relationship Id="rId145" Type="http://schemas.openxmlformats.org/officeDocument/2006/relationships/image" Target="media/image100.wmf"/><Relationship Id="rId166" Type="http://schemas.openxmlformats.org/officeDocument/2006/relationships/oleObject" Target="embeddings/oleObject38.bin"/><Relationship Id="rId187" Type="http://schemas.openxmlformats.org/officeDocument/2006/relationships/oleObject" Target="embeddings/oleObject50.bin"/><Relationship Id="rId1" Type="http://schemas.microsoft.com/office/2006/relationships/keyMapCustomizations" Target="customizations.xml"/><Relationship Id="rId212" Type="http://schemas.openxmlformats.org/officeDocument/2006/relationships/image" Target="media/image140.wmf"/><Relationship Id="rId233" Type="http://schemas.openxmlformats.org/officeDocument/2006/relationships/oleObject" Target="embeddings/oleObject74.bin"/><Relationship Id="rId254" Type="http://schemas.openxmlformats.org/officeDocument/2006/relationships/image" Target="media/image1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645505-6770-495E-9DED-18D2E6857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1</Pages>
  <Words>102100</Words>
  <Characters>581970</Characters>
  <Application>Microsoft Office Word</Application>
  <DocSecurity>0</DocSecurity>
  <Lines>4849</Lines>
  <Paragraphs>1365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682705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16</cp:revision>
  <cp:lastPrinted>2019-02-25T14:05:00Z</cp:lastPrinted>
  <dcterms:created xsi:type="dcterms:W3CDTF">2020-07-22T19:55:00Z</dcterms:created>
  <dcterms:modified xsi:type="dcterms:W3CDTF">2020-10-09T18:00:00Z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