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2D8F9" w14:textId="77777777"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2951AB">
        <w:rPr>
          <w:rFonts w:cs="v5.0.0"/>
        </w:rPr>
        <w:t>9</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923C0F" w:rsidRPr="000E1ADA">
        <w:rPr>
          <w:rFonts w:cs="v5.0.0"/>
          <w:sz w:val="32"/>
        </w:rPr>
        <w:t>1</w:t>
      </w:r>
      <w:r w:rsidR="000D6B77" w:rsidRPr="000E1ADA">
        <w:rPr>
          <w:rFonts w:cs="v5.0.0"/>
          <w:sz w:val="32"/>
        </w:rPr>
        <w:t>9</w:t>
      </w:r>
      <w:r w:rsidRPr="000E1ADA">
        <w:rPr>
          <w:rFonts w:cs="v5.0.0"/>
          <w:sz w:val="32"/>
        </w:rPr>
        <w:t>-</w:t>
      </w:r>
      <w:r w:rsidR="002951AB">
        <w:rPr>
          <w:rFonts w:cs="v5.0.0"/>
          <w:sz w:val="32"/>
        </w:rPr>
        <w:t>12</w:t>
      </w:r>
      <w:r w:rsidRPr="000E1ADA">
        <w:rPr>
          <w:rFonts w:cs="v5.0.0"/>
          <w:sz w:val="32"/>
        </w:rPr>
        <w:t>)</w:t>
      </w:r>
    </w:p>
    <w:p w14:paraId="28DACBE2" w14:textId="77777777" w:rsidR="00330FEF" w:rsidRPr="000E1ADA" w:rsidRDefault="00330FEF" w:rsidP="00330FEF">
      <w:pPr>
        <w:pStyle w:val="ZB"/>
        <w:framePr w:wrap="notBeside"/>
      </w:pPr>
      <w:r w:rsidRPr="000E1ADA">
        <w:t>Technical Specification</w:t>
      </w:r>
    </w:p>
    <w:p w14:paraId="6CCC67A7" w14:textId="77777777" w:rsidR="00330FEF" w:rsidRPr="000E1ADA" w:rsidRDefault="00330FEF" w:rsidP="00330FEF">
      <w:pPr>
        <w:pStyle w:val="ZT"/>
        <w:framePr w:wrap="notBeside"/>
        <w:rPr>
          <w:rFonts w:cs="v5.0.0"/>
        </w:rPr>
      </w:pPr>
      <w:r w:rsidRPr="000E1ADA">
        <w:rPr>
          <w:rFonts w:cs="v5.0.0"/>
        </w:rPr>
        <w:t>3rd Generation Partnership Project;</w:t>
      </w:r>
    </w:p>
    <w:p w14:paraId="78B1679A" w14:textId="77777777" w:rsidR="00330FEF" w:rsidRPr="000E1ADA" w:rsidRDefault="00330FEF" w:rsidP="00330FEF">
      <w:pPr>
        <w:pStyle w:val="ZT"/>
        <w:framePr w:wrap="notBeside"/>
        <w:rPr>
          <w:rFonts w:cs="v5.0.0"/>
        </w:rPr>
      </w:pPr>
      <w:r w:rsidRPr="000E1ADA">
        <w:rPr>
          <w:rFonts w:cs="v5.0.0"/>
        </w:rPr>
        <w:t>Technical Specification Group Radio Access Network;</w:t>
      </w:r>
    </w:p>
    <w:p w14:paraId="48E07B8D" w14:textId="77777777"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14:paraId="66F0ACC2" w14:textId="77777777"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14:paraId="3A2074D4" w14:textId="77777777" w:rsidR="00CA67AD" w:rsidRPr="000E1ADA" w:rsidRDefault="003C4E58" w:rsidP="00CA67AD">
      <w:pPr>
        <w:pStyle w:val="ZU"/>
        <w:framePr w:wrap="notBeside"/>
        <w:tabs>
          <w:tab w:val="right" w:pos="10206"/>
        </w:tabs>
        <w:jc w:val="left"/>
      </w:pPr>
      <w:r w:rsidRPr="000E1ADA">
        <w:rPr>
          <w:i/>
        </w:rPr>
        <w:drawing>
          <wp:inline distT="0" distB="0" distL="0" distR="0" wp14:anchorId="013BB8FE" wp14:editId="6B348664">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14:anchorId="5914AB48" wp14:editId="08FBBF67">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0A2EC781" w14:textId="77777777"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14:paraId="3FA85536" w14:textId="77777777" w:rsidR="00330FEF" w:rsidRPr="000E1ADA" w:rsidRDefault="00330FEF" w:rsidP="00330FEF">
      <w:pPr>
        <w:pStyle w:val="ZV"/>
        <w:framePr w:wrap="notBeside"/>
        <w:rPr>
          <w:rFonts w:cs="v5.0.0"/>
        </w:rPr>
      </w:pPr>
    </w:p>
    <w:p w14:paraId="37D9DF0C" w14:textId="77777777" w:rsidR="00330FEF" w:rsidRPr="000E1ADA" w:rsidRDefault="00330FEF" w:rsidP="00330FEF">
      <w:pPr>
        <w:rPr>
          <w:rFonts w:cs="v5.0.0"/>
        </w:rPr>
      </w:pPr>
    </w:p>
    <w:bookmarkEnd w:id="0"/>
    <w:p w14:paraId="3C4E8E73" w14:textId="77777777"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14:paraId="2CBBA95F" w14:textId="77777777" w:rsidR="00C334F6" w:rsidRPr="000E1ADA" w:rsidRDefault="00C334F6" w:rsidP="00C334F6">
      <w:pPr>
        <w:rPr>
          <w:rFonts w:cs="v5.0.0"/>
        </w:rPr>
      </w:pPr>
      <w:bookmarkStart w:id="1" w:name="page2"/>
    </w:p>
    <w:p w14:paraId="365D61F3" w14:textId="77777777" w:rsidR="00C334F6" w:rsidRPr="000E1ADA" w:rsidRDefault="00C334F6" w:rsidP="00C334F6">
      <w:pPr>
        <w:rPr>
          <w:rFonts w:cs="v5.0.0"/>
        </w:rPr>
      </w:pPr>
    </w:p>
    <w:p w14:paraId="37838936" w14:textId="77777777"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14:paraId="4C339F9A" w14:textId="77777777"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14:paraId="737EBF9E" w14:textId="77777777" w:rsidR="00C334F6" w:rsidRPr="000E1ADA" w:rsidRDefault="00C334F6" w:rsidP="00C334F6">
      <w:pPr>
        <w:pStyle w:val="FP"/>
        <w:framePr w:wrap="notBeside" w:hAnchor="margin" w:yAlign="center"/>
        <w:ind w:left="2835" w:right="2835"/>
        <w:jc w:val="center"/>
        <w:rPr>
          <w:rFonts w:ascii="Arial" w:hAnsi="Arial" w:cs="v5.0.0"/>
          <w:sz w:val="18"/>
        </w:rPr>
      </w:pPr>
    </w:p>
    <w:p w14:paraId="608A0715"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14:paraId="2A3EA60B"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14:paraId="4074BFAD" w14:textId="77777777"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14:paraId="59EA14DB" w14:textId="77777777"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14:paraId="042EFA91" w14:textId="77777777"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14:paraId="194F3A76" w14:textId="77777777"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14:paraId="0F8273AC" w14:textId="77777777" w:rsidR="00C334F6" w:rsidRPr="000E1ADA" w:rsidRDefault="00C334F6" w:rsidP="00C334F6">
      <w:pPr>
        <w:rPr>
          <w:rFonts w:cs="v5.0.0"/>
        </w:rPr>
      </w:pPr>
    </w:p>
    <w:p w14:paraId="1A9C46CF" w14:textId="77777777"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14:paraId="785524F3" w14:textId="77777777"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14:paraId="75776F7E" w14:textId="77777777" w:rsidR="00E276D5" w:rsidRPr="000E1ADA" w:rsidRDefault="00E276D5" w:rsidP="00E276D5">
      <w:pPr>
        <w:pStyle w:val="FP"/>
        <w:framePr w:h="3057" w:hRule="exact" w:wrap="notBeside" w:vAnchor="page" w:hAnchor="margin" w:y="12605"/>
        <w:jc w:val="center"/>
        <w:rPr>
          <w:noProof/>
        </w:rPr>
      </w:pPr>
    </w:p>
    <w:p w14:paraId="01FD204D" w14:textId="77777777"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974754" w:rsidRPr="000E1ADA">
        <w:rPr>
          <w:noProof/>
          <w:sz w:val="18"/>
        </w:rPr>
        <w:t>1</w:t>
      </w:r>
      <w:r w:rsidR="000D6B77" w:rsidRPr="000E1ADA">
        <w:rPr>
          <w:noProof/>
          <w:sz w:val="18"/>
        </w:rPr>
        <w:t>9</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2" w:name="copyrightaddon"/>
      <w:bookmarkEnd w:id="2"/>
    </w:p>
    <w:p w14:paraId="66CCD042" w14:textId="77777777"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14:paraId="5A5E6D36" w14:textId="77777777" w:rsidR="00E276D5" w:rsidRPr="000E1ADA" w:rsidRDefault="00E276D5" w:rsidP="00E276D5">
      <w:pPr>
        <w:pStyle w:val="FP"/>
        <w:framePr w:h="3057" w:hRule="exact" w:wrap="notBeside" w:vAnchor="page" w:hAnchor="margin" w:y="12605"/>
        <w:rPr>
          <w:noProof/>
          <w:sz w:val="18"/>
        </w:rPr>
      </w:pPr>
    </w:p>
    <w:p w14:paraId="73909D69" w14:textId="77777777"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14:paraId="0DF3BB76" w14:textId="77777777"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14:paraId="5A6B4A26" w14:textId="77777777"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14:paraId="61087B0E" w14:textId="77777777" w:rsidR="00C334F6" w:rsidRPr="000E1ADA" w:rsidRDefault="00C334F6" w:rsidP="00C334F6">
      <w:pPr>
        <w:rPr>
          <w:rFonts w:cs="v5.0.0"/>
        </w:rPr>
      </w:pPr>
    </w:p>
    <w:bookmarkEnd w:id="1"/>
    <w:p w14:paraId="1D65AD77" w14:textId="77777777"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bookmarkStart w:id="3" w:name="_GoBack"/>
    <w:p w14:paraId="3DFEAAFB" w14:textId="77777777" w:rsidR="00597036" w:rsidRDefault="00597036">
      <w:pPr>
        <w:pStyle w:val="TOC1"/>
        <w:rPr>
          <w:rFonts w:asciiTheme="minorHAnsi" w:eastAsiaTheme="minorEastAsia" w:hAnsiTheme="minorHAnsi" w:cstheme="minorBidi"/>
          <w:szCs w:val="22"/>
        </w:rPr>
      </w:pPr>
      <w:r>
        <w:rPr>
          <w:rFonts w:cs="v4.2.0"/>
          <w:color w:val="FF0000"/>
        </w:rPr>
        <w:fldChar w:fldCharType="begin" w:fldLock="1"/>
      </w:r>
      <w:r>
        <w:rPr>
          <w:rFonts w:cs="v4.2.0"/>
          <w:color w:val="FF0000"/>
        </w:rPr>
        <w:instrText xml:space="preserve"> TOC \o "1-9" </w:instrText>
      </w:r>
      <w:r>
        <w:rPr>
          <w:rFonts w:cs="v4.2.0"/>
          <w:color w:val="FF0000"/>
        </w:rPr>
        <w:fldChar w:fldCharType="separate"/>
      </w:r>
      <w:r>
        <w:t>Foreword</w:t>
      </w:r>
      <w:r>
        <w:tab/>
        <w:t>87</w:t>
      </w:r>
    </w:p>
    <w:p w14:paraId="6DF2436F" w14:textId="08316AFA" w:rsidR="00597036" w:rsidRDefault="00597036">
      <w:pPr>
        <w:pStyle w:val="TOC1"/>
        <w:rPr>
          <w:rFonts w:asciiTheme="minorHAnsi" w:eastAsiaTheme="minorEastAsia" w:hAnsiTheme="minorHAnsi" w:cstheme="minorBidi"/>
          <w:szCs w:val="22"/>
        </w:rPr>
      </w:pPr>
      <w:r w:rsidRPr="00597036">
        <w:t>1</w:t>
      </w:r>
      <w:r>
        <w:rPr>
          <w:rFonts w:asciiTheme="minorHAnsi" w:eastAsiaTheme="minorEastAsia" w:hAnsiTheme="minorHAnsi"/>
          <w:szCs w:val="22"/>
        </w:rPr>
        <w:tab/>
      </w:r>
      <w:r>
        <w:t>Scope</w:t>
      </w:r>
      <w:r>
        <w:tab/>
        <w:t>88</w:t>
      </w:r>
    </w:p>
    <w:p w14:paraId="0211FAE1" w14:textId="7209172A" w:rsidR="00597036" w:rsidRDefault="0059703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88</w:t>
      </w:r>
    </w:p>
    <w:p w14:paraId="06D23F77" w14:textId="11F6DCFB" w:rsidR="00597036" w:rsidRDefault="0059703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90</w:t>
      </w:r>
    </w:p>
    <w:p w14:paraId="4AD974C6" w14:textId="77777777" w:rsidR="00597036" w:rsidRDefault="0059703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90</w:t>
      </w:r>
    </w:p>
    <w:p w14:paraId="1361B7C6" w14:textId="77777777" w:rsidR="00597036" w:rsidRDefault="0059703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92</w:t>
      </w:r>
    </w:p>
    <w:p w14:paraId="26D3E80B" w14:textId="77777777" w:rsidR="00597036" w:rsidRDefault="00597036">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93</w:t>
      </w:r>
    </w:p>
    <w:p w14:paraId="2A79C1EB" w14:textId="77777777" w:rsidR="00597036" w:rsidRDefault="00597036">
      <w:pPr>
        <w:pStyle w:val="TOC2"/>
        <w:rPr>
          <w:rFonts w:asciiTheme="minorHAnsi" w:eastAsiaTheme="minorEastAsia" w:hAnsiTheme="minorHAnsi" w:cstheme="minorBidi"/>
          <w:sz w:val="22"/>
          <w:szCs w:val="22"/>
        </w:rPr>
      </w:pPr>
      <w:r w:rsidRPr="00597036">
        <w:t>3.4</w:t>
      </w:r>
      <w:r w:rsidRPr="00597036">
        <w:rPr>
          <w:rFonts w:asciiTheme="minorHAnsi" w:eastAsiaTheme="minorEastAsia" w:hAnsiTheme="minorHAnsi" w:cstheme="minorBidi"/>
          <w:sz w:val="22"/>
          <w:szCs w:val="22"/>
        </w:rPr>
        <w:tab/>
      </w:r>
      <w:r w:rsidRPr="00763DEA">
        <w:rPr>
          <w:snapToGrid w:val="0"/>
        </w:rPr>
        <w:t>Test tolerances</w:t>
      </w:r>
      <w:r>
        <w:tab/>
        <w:t>95</w:t>
      </w:r>
    </w:p>
    <w:p w14:paraId="1C1118A2" w14:textId="77777777" w:rsidR="00597036" w:rsidRDefault="0059703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96</w:t>
      </w:r>
    </w:p>
    <w:p w14:paraId="56EAC489" w14:textId="77777777" w:rsidR="00597036" w:rsidRDefault="00597036">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96</w:t>
      </w:r>
    </w:p>
    <w:p w14:paraId="078292C4" w14:textId="77777777" w:rsidR="00597036" w:rsidRDefault="0059703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98</w:t>
      </w:r>
    </w:p>
    <w:p w14:paraId="37451842" w14:textId="77777777" w:rsidR="00597036" w:rsidRDefault="00597036">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98</w:t>
      </w:r>
    </w:p>
    <w:p w14:paraId="70C07883" w14:textId="77777777" w:rsidR="00597036" w:rsidRDefault="00597036">
      <w:pPr>
        <w:pStyle w:val="TOC4"/>
        <w:rPr>
          <w:rFonts w:asciiTheme="minorHAnsi" w:eastAsiaTheme="minorEastAsia" w:hAnsiTheme="minorHAnsi" w:cstheme="minorBidi"/>
          <w:sz w:val="22"/>
          <w:szCs w:val="22"/>
        </w:rPr>
      </w:pPr>
      <w:r>
        <w:t>3.6.1.1</w:t>
      </w:r>
      <w:r>
        <w:rPr>
          <w:rFonts w:asciiTheme="minorHAnsi" w:eastAsiaTheme="minorEastAsia" w:hAnsiTheme="minorHAnsi" w:cstheme="minorBidi"/>
          <w:sz w:val="22"/>
          <w:szCs w:val="22"/>
        </w:rPr>
        <w:tab/>
      </w:r>
      <w:r>
        <w:t>Applicability of requirements for UE capable of network-based CRS interference mitigation</w:t>
      </w:r>
      <w:r>
        <w:tab/>
        <w:t>105</w:t>
      </w:r>
    </w:p>
    <w:p w14:paraId="22DC1FF2" w14:textId="77777777" w:rsidR="00597036" w:rsidRDefault="00597036">
      <w:pPr>
        <w:pStyle w:val="TOC4"/>
        <w:rPr>
          <w:rFonts w:asciiTheme="minorHAnsi" w:eastAsiaTheme="minorEastAsia" w:hAnsiTheme="minorHAnsi" w:cstheme="minorBidi"/>
          <w:sz w:val="22"/>
          <w:szCs w:val="22"/>
        </w:rPr>
      </w:pPr>
      <w:r>
        <w:t>3.6.1.2</w:t>
      </w:r>
      <w:r>
        <w:rPr>
          <w:rFonts w:asciiTheme="minorHAnsi" w:eastAsiaTheme="minorEastAsia" w:hAnsiTheme="minorHAnsi" w:cstheme="minorBidi"/>
          <w:sz w:val="22"/>
          <w:szCs w:val="22"/>
        </w:rPr>
        <w:tab/>
      </w:r>
      <w:r>
        <w:t>Applicability of requirements with CRS muting for category M1 UE capable of CRS muting</w:t>
      </w:r>
      <w:r>
        <w:tab/>
        <w:t>106</w:t>
      </w:r>
    </w:p>
    <w:p w14:paraId="71C23F2F" w14:textId="77777777" w:rsidR="00597036" w:rsidRDefault="00597036">
      <w:pPr>
        <w:pStyle w:val="TOC4"/>
        <w:rPr>
          <w:rFonts w:asciiTheme="minorHAnsi" w:eastAsiaTheme="minorEastAsia" w:hAnsiTheme="minorHAnsi" w:cstheme="minorBidi"/>
          <w:sz w:val="22"/>
          <w:szCs w:val="22"/>
        </w:rPr>
      </w:pPr>
      <w:r>
        <w:t>3.6.1.3</w:t>
      </w:r>
      <w:r>
        <w:rPr>
          <w:rFonts w:asciiTheme="minorHAnsi" w:eastAsiaTheme="minorEastAsia" w:hAnsiTheme="minorHAnsi" w:cstheme="minorBidi"/>
          <w:sz w:val="22"/>
          <w:szCs w:val="22"/>
        </w:rPr>
        <w:tab/>
      </w:r>
      <w:r>
        <w:t>Applicability of requirements with CRS muting for category M2 UE capable of CRS muting</w:t>
      </w:r>
      <w:r>
        <w:tab/>
        <w:t>107</w:t>
      </w:r>
    </w:p>
    <w:p w14:paraId="43FED7B9" w14:textId="77777777" w:rsidR="00597036" w:rsidRDefault="00597036">
      <w:pPr>
        <w:pStyle w:val="TOC3"/>
        <w:rPr>
          <w:rFonts w:asciiTheme="minorHAnsi" w:eastAsiaTheme="minorEastAsia" w:hAnsiTheme="minorHAnsi" w:cstheme="minorBidi"/>
          <w:sz w:val="22"/>
          <w:szCs w:val="22"/>
        </w:rPr>
      </w:pPr>
      <w:r>
        <w:t>3.6.2</w:t>
      </w:r>
      <w:r>
        <w:rPr>
          <w:rFonts w:asciiTheme="minorHAnsi" w:eastAsiaTheme="minorEastAsia" w:hAnsiTheme="minorHAnsi" w:cstheme="minorBidi"/>
          <w:sz w:val="22"/>
          <w:szCs w:val="22"/>
        </w:rPr>
        <w:tab/>
      </w:r>
      <w:r>
        <w:t>Applicability of requirements for EN-DC operation</w:t>
      </w:r>
      <w:r>
        <w:tab/>
        <w:t>108</w:t>
      </w:r>
    </w:p>
    <w:p w14:paraId="22A6B28B" w14:textId="77777777" w:rsidR="00597036" w:rsidRDefault="00597036">
      <w:pPr>
        <w:pStyle w:val="TOC3"/>
        <w:rPr>
          <w:rFonts w:asciiTheme="minorHAnsi" w:eastAsiaTheme="minorEastAsia" w:hAnsiTheme="minorHAnsi" w:cstheme="minorBidi"/>
          <w:sz w:val="22"/>
          <w:szCs w:val="22"/>
        </w:rPr>
      </w:pPr>
      <w:r>
        <w:t>3.6.3</w:t>
      </w:r>
      <w:r>
        <w:rPr>
          <w:rFonts w:asciiTheme="minorHAnsi" w:eastAsiaTheme="minorEastAsia" w:hAnsiTheme="minorHAnsi" w:cstheme="minorBidi"/>
          <w:sz w:val="22"/>
          <w:szCs w:val="22"/>
        </w:rPr>
        <w:tab/>
      </w:r>
      <w:r>
        <w:t>Applicability of requirements for NE-DC operation</w:t>
      </w:r>
      <w:r>
        <w:tab/>
        <w:t>109</w:t>
      </w:r>
    </w:p>
    <w:p w14:paraId="701C4C45" w14:textId="77777777" w:rsidR="00597036" w:rsidRDefault="00597036">
      <w:pPr>
        <w:pStyle w:val="TOC3"/>
        <w:rPr>
          <w:rFonts w:asciiTheme="minorHAnsi" w:eastAsiaTheme="minorEastAsia" w:hAnsiTheme="minorHAnsi" w:cstheme="minorBidi"/>
          <w:sz w:val="22"/>
          <w:szCs w:val="22"/>
        </w:rPr>
      </w:pPr>
      <w:r>
        <w:t>3.6.4</w:t>
      </w:r>
      <w:r>
        <w:rPr>
          <w:rFonts w:asciiTheme="minorHAnsi" w:eastAsiaTheme="minorEastAsia" w:hAnsiTheme="minorHAnsi" w:cstheme="minorBidi"/>
          <w:sz w:val="22"/>
          <w:szCs w:val="22"/>
        </w:rPr>
        <w:tab/>
      </w:r>
      <w:r>
        <w:t>Applicability of requirements for NGEN-DC operation</w:t>
      </w:r>
      <w:r>
        <w:tab/>
        <w:t>110</w:t>
      </w:r>
    </w:p>
    <w:p w14:paraId="08A6E1BD" w14:textId="274F6256" w:rsidR="00597036" w:rsidRDefault="0059703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110</w:t>
      </w:r>
    </w:p>
    <w:p w14:paraId="052ECE14" w14:textId="77777777" w:rsidR="00597036" w:rsidRDefault="0059703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110</w:t>
      </w:r>
    </w:p>
    <w:p w14:paraId="6FA49481" w14:textId="77777777" w:rsidR="00597036" w:rsidRDefault="0059703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110</w:t>
      </w:r>
    </w:p>
    <w:p w14:paraId="17E1FE65" w14:textId="77777777" w:rsidR="00597036" w:rsidRDefault="00597036">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110</w:t>
      </w:r>
    </w:p>
    <w:p w14:paraId="53E920F6" w14:textId="77777777" w:rsidR="00597036" w:rsidRDefault="00597036">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111</w:t>
      </w:r>
    </w:p>
    <w:p w14:paraId="31A26704" w14:textId="77777777" w:rsidR="00597036" w:rsidRDefault="00597036">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112</w:t>
      </w:r>
    </w:p>
    <w:p w14:paraId="3E56E2A3" w14:textId="77777777" w:rsidR="00597036" w:rsidRDefault="00597036">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112</w:t>
      </w:r>
    </w:p>
    <w:p w14:paraId="26416D6B" w14:textId="77777777" w:rsidR="00597036" w:rsidRDefault="00597036">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112</w:t>
      </w:r>
    </w:p>
    <w:p w14:paraId="370F726B" w14:textId="77777777" w:rsidR="00597036" w:rsidRDefault="00597036">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114</w:t>
      </w:r>
    </w:p>
    <w:p w14:paraId="66A556D3" w14:textId="77777777" w:rsidR="00597036" w:rsidRDefault="00597036">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116</w:t>
      </w:r>
    </w:p>
    <w:p w14:paraId="7000C254" w14:textId="77777777" w:rsidR="00597036" w:rsidRDefault="00597036">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117</w:t>
      </w:r>
    </w:p>
    <w:p w14:paraId="682BFD02" w14:textId="77777777" w:rsidR="00597036" w:rsidRDefault="00597036">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118</w:t>
      </w:r>
    </w:p>
    <w:p w14:paraId="7A963686" w14:textId="77777777" w:rsidR="00597036" w:rsidRDefault="00597036">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119</w:t>
      </w:r>
    </w:p>
    <w:p w14:paraId="6FB6BC18" w14:textId="77777777" w:rsidR="00597036" w:rsidRDefault="00597036">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120</w:t>
      </w:r>
    </w:p>
    <w:p w14:paraId="505AEA04" w14:textId="77777777" w:rsidR="00597036" w:rsidRDefault="00597036">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121</w:t>
      </w:r>
    </w:p>
    <w:p w14:paraId="4AD07AB0" w14:textId="77777777" w:rsidR="00597036" w:rsidRDefault="00597036">
      <w:pPr>
        <w:pStyle w:val="TOC5"/>
        <w:rPr>
          <w:rFonts w:asciiTheme="minorHAnsi" w:eastAsiaTheme="minorEastAsia" w:hAnsiTheme="minorHAnsi" w:cstheme="minorBidi"/>
          <w:sz w:val="22"/>
          <w:szCs w:val="22"/>
        </w:rPr>
      </w:pPr>
      <w:r>
        <w:t>4.2.2.5.6</w:t>
      </w:r>
      <w:r>
        <w:rPr>
          <w:rFonts w:asciiTheme="minorHAnsi" w:eastAsiaTheme="minorEastAsia" w:hAnsiTheme="minorHAnsi" w:cstheme="minorBidi"/>
          <w:sz w:val="22"/>
          <w:szCs w:val="22"/>
        </w:rPr>
        <w:tab/>
      </w:r>
      <w:r>
        <w:t>Measurements of NR cells</w:t>
      </w:r>
      <w:r>
        <w:tab/>
        <w:t>122</w:t>
      </w:r>
    </w:p>
    <w:p w14:paraId="3AFF869B" w14:textId="77777777" w:rsidR="00597036" w:rsidRDefault="00597036">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123</w:t>
      </w:r>
    </w:p>
    <w:p w14:paraId="77DBCBE3" w14:textId="77777777" w:rsidR="00597036" w:rsidRDefault="00597036">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124</w:t>
      </w:r>
    </w:p>
    <w:p w14:paraId="4629ACAA" w14:textId="77777777" w:rsidR="00597036" w:rsidRDefault="00597036">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124</w:t>
      </w:r>
    </w:p>
    <w:p w14:paraId="47D1D07F" w14:textId="77777777" w:rsidR="00597036" w:rsidRDefault="00597036">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124</w:t>
      </w:r>
    </w:p>
    <w:p w14:paraId="573870B3" w14:textId="77777777" w:rsidR="00597036" w:rsidRDefault="00597036">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125</w:t>
      </w:r>
    </w:p>
    <w:p w14:paraId="2B4877B1" w14:textId="77777777" w:rsidR="00597036" w:rsidRDefault="00597036">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125</w:t>
      </w:r>
    </w:p>
    <w:p w14:paraId="16249406" w14:textId="77777777" w:rsidR="00597036" w:rsidRDefault="00597036">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126</w:t>
      </w:r>
    </w:p>
    <w:p w14:paraId="144F720A" w14:textId="77777777" w:rsidR="00597036" w:rsidRDefault="00597036">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126</w:t>
      </w:r>
    </w:p>
    <w:p w14:paraId="46D6A487" w14:textId="77777777" w:rsidR="00597036" w:rsidRDefault="00597036">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127</w:t>
      </w:r>
    </w:p>
    <w:p w14:paraId="3372A00B" w14:textId="77777777" w:rsidR="00597036" w:rsidRDefault="00597036">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127</w:t>
      </w:r>
    </w:p>
    <w:p w14:paraId="4F728709" w14:textId="77777777" w:rsidR="00597036" w:rsidRDefault="00597036">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127</w:t>
      </w:r>
    </w:p>
    <w:p w14:paraId="77B33138" w14:textId="77777777" w:rsidR="00597036" w:rsidRDefault="0059703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127</w:t>
      </w:r>
    </w:p>
    <w:p w14:paraId="30742017" w14:textId="77777777" w:rsidR="00597036" w:rsidRDefault="00597036">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128</w:t>
      </w:r>
    </w:p>
    <w:p w14:paraId="71FFD7D0" w14:textId="77777777" w:rsidR="00597036" w:rsidRDefault="00597036">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128</w:t>
      </w:r>
    </w:p>
    <w:p w14:paraId="7F072F02" w14:textId="77777777" w:rsidR="00597036" w:rsidRDefault="00597036">
      <w:pPr>
        <w:pStyle w:val="TOC4"/>
        <w:rPr>
          <w:rFonts w:asciiTheme="minorHAnsi" w:eastAsiaTheme="minorEastAsia" w:hAnsiTheme="minorHAnsi" w:cstheme="minorBidi"/>
          <w:sz w:val="22"/>
          <w:szCs w:val="22"/>
        </w:rPr>
      </w:pPr>
      <w:r w:rsidRPr="00597036">
        <w:t>4.3.2.1</w:t>
      </w:r>
      <w:r w:rsidRPr="00597036">
        <w:rPr>
          <w:rFonts w:asciiTheme="minorHAnsi" w:hAnsiTheme="minorHAnsi" w:cstheme="minorBidi"/>
          <w:sz w:val="22"/>
          <w:szCs w:val="22"/>
        </w:rPr>
        <w:tab/>
      </w:r>
      <w:r w:rsidRPr="00763DEA">
        <w:rPr>
          <w:rFonts w:eastAsia="?? ??"/>
        </w:rPr>
        <w:t>Requirements</w:t>
      </w:r>
      <w:r>
        <w:tab/>
        <w:t>128</w:t>
      </w:r>
    </w:p>
    <w:p w14:paraId="51A36805" w14:textId="77777777" w:rsidR="00597036" w:rsidRDefault="00597036">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128</w:t>
      </w:r>
    </w:p>
    <w:p w14:paraId="04DA713F" w14:textId="77777777" w:rsidR="00597036" w:rsidRDefault="00597036">
      <w:pPr>
        <w:pStyle w:val="TOC4"/>
        <w:rPr>
          <w:rFonts w:asciiTheme="minorHAnsi" w:eastAsiaTheme="minorEastAsia" w:hAnsiTheme="minorHAnsi" w:cstheme="minorBidi"/>
          <w:sz w:val="22"/>
          <w:szCs w:val="22"/>
        </w:rPr>
      </w:pPr>
      <w:r w:rsidRPr="00597036">
        <w:t>4.3.3.1</w:t>
      </w:r>
      <w:r w:rsidRPr="00597036">
        <w:rPr>
          <w:rFonts w:asciiTheme="minorHAnsi" w:hAnsiTheme="minorHAnsi" w:cstheme="minorBidi"/>
          <w:sz w:val="22"/>
          <w:szCs w:val="22"/>
        </w:rPr>
        <w:tab/>
      </w:r>
      <w:r>
        <w:t>Requirements</w:t>
      </w:r>
      <w:r>
        <w:tab/>
        <w:t>128</w:t>
      </w:r>
    </w:p>
    <w:p w14:paraId="4B3720CE" w14:textId="77777777" w:rsidR="00597036" w:rsidRDefault="00597036">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128</w:t>
      </w:r>
    </w:p>
    <w:p w14:paraId="1CF24B0A" w14:textId="77777777" w:rsidR="00597036" w:rsidRDefault="00597036">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128</w:t>
      </w:r>
    </w:p>
    <w:p w14:paraId="16358E0F" w14:textId="77777777" w:rsidR="00597036" w:rsidRDefault="00597036">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129</w:t>
      </w:r>
    </w:p>
    <w:p w14:paraId="1F979D9C" w14:textId="77777777" w:rsidR="00597036" w:rsidRDefault="00597036">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763DEA">
        <w:rPr>
          <w:i/>
        </w:rPr>
        <w:t>timeSinceFailure</w:t>
      </w:r>
      <w:r>
        <w:tab/>
        <w:t>129</w:t>
      </w:r>
    </w:p>
    <w:p w14:paraId="16861A14" w14:textId="77777777" w:rsidR="00597036" w:rsidRDefault="0059703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129</w:t>
      </w:r>
    </w:p>
    <w:p w14:paraId="31A331C8" w14:textId="77777777" w:rsidR="00597036" w:rsidRDefault="00597036">
      <w:pPr>
        <w:pStyle w:val="TOC3"/>
        <w:rPr>
          <w:rFonts w:asciiTheme="minorHAnsi" w:eastAsiaTheme="minorEastAsia" w:hAnsiTheme="minorHAnsi" w:cstheme="minorBidi"/>
          <w:sz w:val="22"/>
          <w:szCs w:val="22"/>
        </w:rPr>
      </w:pPr>
      <w:r>
        <w:lastRenderedPageBreak/>
        <w:t>4.4.1</w:t>
      </w:r>
      <w:r>
        <w:rPr>
          <w:rFonts w:asciiTheme="minorHAnsi" w:eastAsiaTheme="minorEastAsia" w:hAnsiTheme="minorHAnsi" w:cstheme="minorBidi"/>
          <w:sz w:val="22"/>
          <w:szCs w:val="22"/>
        </w:rPr>
        <w:tab/>
      </w:r>
      <w:r>
        <w:t>Introduction</w:t>
      </w:r>
      <w:r>
        <w:tab/>
        <w:t>129</w:t>
      </w:r>
    </w:p>
    <w:p w14:paraId="5CB98831" w14:textId="77777777" w:rsidR="00597036" w:rsidRDefault="00597036">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129</w:t>
      </w:r>
    </w:p>
    <w:p w14:paraId="54AAA507" w14:textId="77777777" w:rsidR="00597036" w:rsidRDefault="00597036">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129</w:t>
      </w:r>
    </w:p>
    <w:p w14:paraId="3189E698" w14:textId="77777777" w:rsidR="00597036" w:rsidRDefault="00597036">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130</w:t>
      </w:r>
    </w:p>
    <w:p w14:paraId="12602206" w14:textId="77777777" w:rsidR="00597036" w:rsidRDefault="00597036">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130</w:t>
      </w:r>
    </w:p>
    <w:p w14:paraId="0D05FAA1" w14:textId="77777777" w:rsidR="00597036" w:rsidRDefault="00597036">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130</w:t>
      </w:r>
    </w:p>
    <w:p w14:paraId="396C99AD" w14:textId="77777777" w:rsidR="00597036" w:rsidRDefault="00597036">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130</w:t>
      </w:r>
    </w:p>
    <w:p w14:paraId="16505B9D" w14:textId="77777777" w:rsidR="00597036" w:rsidRDefault="00597036">
      <w:pPr>
        <w:pStyle w:val="TOC4"/>
        <w:rPr>
          <w:rFonts w:asciiTheme="minorHAnsi" w:eastAsiaTheme="minorEastAsia" w:hAnsiTheme="minorHAnsi" w:cstheme="minorBidi"/>
          <w:sz w:val="22"/>
          <w:szCs w:val="22"/>
        </w:rPr>
      </w:pPr>
      <w:r>
        <w:t>4.5.2.1</w:t>
      </w:r>
      <w:r>
        <w:rPr>
          <w:rFonts w:asciiTheme="minorHAnsi" w:eastAsiaTheme="minorEastAsia" w:hAnsiTheme="minorHAnsi" w:cstheme="minorBidi"/>
          <w:sz w:val="22"/>
          <w:szCs w:val="22"/>
        </w:rPr>
        <w:tab/>
      </w:r>
      <w:r>
        <w:t>Interruptions with ProSe Direct Discovery</w:t>
      </w:r>
      <w:r>
        <w:tab/>
        <w:t>130</w:t>
      </w:r>
    </w:p>
    <w:p w14:paraId="23D760BE" w14:textId="77777777" w:rsidR="00597036" w:rsidRDefault="00597036">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130</w:t>
      </w:r>
    </w:p>
    <w:p w14:paraId="18A7102C" w14:textId="77777777" w:rsidR="00597036" w:rsidRDefault="00597036">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130</w:t>
      </w:r>
    </w:p>
    <w:p w14:paraId="5C2435D5" w14:textId="77777777" w:rsidR="00597036" w:rsidRDefault="00597036">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131</w:t>
      </w:r>
    </w:p>
    <w:p w14:paraId="74322203" w14:textId="77777777" w:rsidR="00597036" w:rsidRDefault="00597036">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131</w:t>
      </w:r>
    </w:p>
    <w:p w14:paraId="424FD409" w14:textId="77777777" w:rsidR="00597036" w:rsidRDefault="00597036">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131</w:t>
      </w:r>
    </w:p>
    <w:p w14:paraId="0B863C5B" w14:textId="77777777" w:rsidR="00597036" w:rsidRDefault="00597036">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131</w:t>
      </w:r>
    </w:p>
    <w:p w14:paraId="37C635CB" w14:textId="77777777" w:rsidR="00597036" w:rsidRDefault="00597036">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132</w:t>
      </w:r>
    </w:p>
    <w:p w14:paraId="4A0A7234" w14:textId="77777777" w:rsidR="00597036" w:rsidRDefault="00597036">
      <w:pPr>
        <w:pStyle w:val="TOC4"/>
        <w:rPr>
          <w:rFonts w:asciiTheme="minorHAnsi" w:eastAsiaTheme="minorEastAsia" w:hAnsiTheme="minorHAnsi" w:cstheme="minorBidi"/>
          <w:sz w:val="22"/>
          <w:szCs w:val="22"/>
        </w:rPr>
      </w:pPr>
      <w:r>
        <w:t>4.6.2.1A</w:t>
      </w:r>
      <w:r>
        <w:rPr>
          <w:rFonts w:asciiTheme="minorHAnsi" w:eastAsiaTheme="minorEastAsia" w:hAnsiTheme="minorHAnsi" w:cstheme="minorBidi"/>
          <w:sz w:val="22"/>
          <w:szCs w:val="22"/>
        </w:rPr>
        <w:tab/>
      </w:r>
      <w:r>
        <w:t>Measurement and evaluation of serving NB-IoT cell for HD-FDD UE category NB1 in normal coverage when configured with WUS</w:t>
      </w:r>
      <w:r>
        <w:tab/>
        <w:t>132</w:t>
      </w:r>
    </w:p>
    <w:p w14:paraId="0DCC1D58" w14:textId="77777777" w:rsidR="00597036" w:rsidRDefault="00597036">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133</w:t>
      </w:r>
    </w:p>
    <w:p w14:paraId="6A8E7462" w14:textId="77777777" w:rsidR="00597036" w:rsidRDefault="00597036">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134</w:t>
      </w:r>
    </w:p>
    <w:p w14:paraId="7613D560" w14:textId="77777777" w:rsidR="00597036" w:rsidRDefault="00597036">
      <w:pPr>
        <w:pStyle w:val="TOC4"/>
        <w:rPr>
          <w:rFonts w:asciiTheme="minorHAnsi" w:eastAsiaTheme="minorEastAsia" w:hAnsiTheme="minorHAnsi" w:cstheme="minorBidi"/>
          <w:sz w:val="22"/>
          <w:szCs w:val="22"/>
        </w:rPr>
      </w:pPr>
      <w:r>
        <w:t>4.6.2.3A</w:t>
      </w:r>
      <w:r>
        <w:rPr>
          <w:rFonts w:asciiTheme="minorHAnsi" w:eastAsiaTheme="minorEastAsia" w:hAnsiTheme="minorHAnsi" w:cstheme="minorBidi"/>
          <w:sz w:val="22"/>
          <w:szCs w:val="22"/>
        </w:rPr>
        <w:tab/>
      </w:r>
      <w:r>
        <w:t>Measurement and evaluation of serving NB-IoT cell for HD-FDD UE category NB1 in enhanced coverage when configured with WUS</w:t>
      </w:r>
      <w:r>
        <w:tab/>
        <w:t>135</w:t>
      </w:r>
    </w:p>
    <w:p w14:paraId="71EDB4CA" w14:textId="77777777" w:rsidR="00597036" w:rsidRDefault="00597036">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136</w:t>
      </w:r>
    </w:p>
    <w:p w14:paraId="473D9F65" w14:textId="77777777" w:rsidR="00597036" w:rsidRDefault="00597036">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138</w:t>
      </w:r>
    </w:p>
    <w:p w14:paraId="2218C2D4" w14:textId="77777777" w:rsidR="00597036" w:rsidRDefault="00597036">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139</w:t>
      </w:r>
    </w:p>
    <w:p w14:paraId="2AF71064" w14:textId="77777777" w:rsidR="00597036" w:rsidRDefault="00597036">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140</w:t>
      </w:r>
    </w:p>
    <w:p w14:paraId="633C89D8" w14:textId="77777777" w:rsidR="00597036" w:rsidRDefault="00597036">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140</w:t>
      </w:r>
    </w:p>
    <w:p w14:paraId="2481022E" w14:textId="77777777" w:rsidR="00597036" w:rsidRDefault="00597036">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140</w:t>
      </w:r>
    </w:p>
    <w:p w14:paraId="043D68F8" w14:textId="77777777" w:rsidR="00597036" w:rsidRDefault="00597036">
      <w:pPr>
        <w:pStyle w:val="TOC4"/>
        <w:rPr>
          <w:rFonts w:asciiTheme="minorHAnsi" w:eastAsiaTheme="minorEastAsia" w:hAnsiTheme="minorHAnsi" w:cstheme="minorBidi"/>
          <w:sz w:val="22"/>
          <w:szCs w:val="22"/>
        </w:rPr>
      </w:pPr>
      <w:r>
        <w:t>4.6.2.9</w:t>
      </w:r>
      <w:r>
        <w:rPr>
          <w:rFonts w:asciiTheme="minorHAnsi" w:eastAsiaTheme="minorEastAsia" w:hAnsiTheme="minorHAnsi" w:cstheme="minorBidi"/>
          <w:sz w:val="22"/>
          <w:szCs w:val="22"/>
        </w:rPr>
        <w:tab/>
      </w:r>
      <w:r>
        <w:t>WUS receptions for NB1</w:t>
      </w:r>
      <w:r>
        <w:tab/>
        <w:t>141</w:t>
      </w:r>
    </w:p>
    <w:p w14:paraId="42F0A5CB" w14:textId="77777777" w:rsidR="00597036" w:rsidRDefault="00597036">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141</w:t>
      </w:r>
    </w:p>
    <w:p w14:paraId="25154353" w14:textId="77777777" w:rsidR="00597036" w:rsidRDefault="00597036">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141</w:t>
      </w:r>
    </w:p>
    <w:p w14:paraId="3BC4942E" w14:textId="77777777" w:rsidR="00597036" w:rsidRDefault="00597036">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141</w:t>
      </w:r>
    </w:p>
    <w:p w14:paraId="7F75780E" w14:textId="77777777" w:rsidR="00597036" w:rsidRDefault="00597036">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141</w:t>
      </w:r>
    </w:p>
    <w:p w14:paraId="588BBF00" w14:textId="77777777" w:rsidR="00597036" w:rsidRDefault="00597036">
      <w:pPr>
        <w:pStyle w:val="TOC5"/>
        <w:rPr>
          <w:rFonts w:asciiTheme="minorHAnsi" w:eastAsiaTheme="minorEastAsia" w:hAnsiTheme="minorHAnsi" w:cstheme="minorBidi"/>
          <w:sz w:val="22"/>
          <w:szCs w:val="22"/>
        </w:rPr>
      </w:pPr>
      <w:r w:rsidRPr="00597036">
        <w:t>4.7.2.1.1</w:t>
      </w:r>
      <w:r w:rsidRPr="00597036">
        <w:rPr>
          <w:rFonts w:asciiTheme="minorHAnsi" w:eastAsiaTheme="minorEastAsia" w:hAnsiTheme="minorHAnsi"/>
          <w:sz w:val="22"/>
          <w:szCs w:val="22"/>
        </w:rPr>
        <w:tab/>
      </w:r>
      <w:r w:rsidRPr="00763DEA">
        <w:rPr>
          <w:rFonts w:cs="Arial"/>
        </w:rPr>
        <w:t>Measurement and evaluation of serving cell for UE category M1 in normal coverage</w:t>
      </w:r>
      <w:r>
        <w:tab/>
        <w:t>141</w:t>
      </w:r>
    </w:p>
    <w:p w14:paraId="042B3E0B" w14:textId="77777777" w:rsidR="00597036" w:rsidRDefault="00597036">
      <w:pPr>
        <w:pStyle w:val="TOC5"/>
        <w:rPr>
          <w:rFonts w:asciiTheme="minorHAnsi" w:eastAsiaTheme="minorEastAsia" w:hAnsiTheme="minorHAnsi" w:cstheme="minorBidi"/>
          <w:sz w:val="22"/>
          <w:szCs w:val="22"/>
        </w:rPr>
      </w:pPr>
      <w:r w:rsidRPr="00597036">
        <w:t>4.7.2.1.2</w:t>
      </w:r>
      <w:r w:rsidRPr="00597036">
        <w:rPr>
          <w:rFonts w:asciiTheme="minorHAnsi" w:eastAsiaTheme="minorEastAsia" w:hAnsiTheme="minorHAnsi"/>
          <w:sz w:val="22"/>
          <w:szCs w:val="22"/>
        </w:rPr>
        <w:tab/>
      </w:r>
      <w:r w:rsidRPr="00763DEA">
        <w:rPr>
          <w:rFonts w:cs="Arial"/>
        </w:rPr>
        <w:t>Measurements of intra-frequency cells for UE category M1 in normal coverage</w:t>
      </w:r>
      <w:r>
        <w:tab/>
        <w:t>142</w:t>
      </w:r>
    </w:p>
    <w:p w14:paraId="09F7D3B6" w14:textId="77777777" w:rsidR="00597036" w:rsidRDefault="00597036">
      <w:pPr>
        <w:pStyle w:val="TOC5"/>
        <w:rPr>
          <w:rFonts w:asciiTheme="minorHAnsi" w:eastAsiaTheme="minorEastAsia" w:hAnsiTheme="minorHAnsi" w:cstheme="minorBidi"/>
          <w:sz w:val="22"/>
          <w:szCs w:val="22"/>
        </w:rPr>
      </w:pPr>
      <w:r w:rsidRPr="00597036">
        <w:t>4.7.2.1.3</w:t>
      </w:r>
      <w:r w:rsidRPr="00597036">
        <w:rPr>
          <w:rFonts w:asciiTheme="minorHAnsi" w:eastAsiaTheme="minorEastAsia" w:hAnsiTheme="minorHAnsi"/>
          <w:sz w:val="22"/>
          <w:szCs w:val="22"/>
        </w:rPr>
        <w:tab/>
      </w:r>
      <w:r w:rsidRPr="00763DEA">
        <w:rPr>
          <w:rFonts w:cs="Arial"/>
        </w:rPr>
        <w:t>Measurements of inter-frequency cells for UE category M1 in normal coverage</w:t>
      </w:r>
      <w:r>
        <w:tab/>
        <w:t>143</w:t>
      </w:r>
    </w:p>
    <w:p w14:paraId="0381AAF0" w14:textId="77777777" w:rsidR="00597036" w:rsidRDefault="00597036">
      <w:pPr>
        <w:pStyle w:val="TOC5"/>
        <w:rPr>
          <w:rFonts w:asciiTheme="minorHAnsi" w:eastAsiaTheme="minorEastAsia" w:hAnsiTheme="minorHAnsi" w:cstheme="minorBidi"/>
          <w:sz w:val="22"/>
          <w:szCs w:val="22"/>
        </w:rPr>
      </w:pPr>
      <w:r w:rsidRPr="00597036">
        <w:t>4.7.2.1.4</w:t>
      </w:r>
      <w:r w:rsidRPr="00597036">
        <w:rPr>
          <w:rFonts w:asciiTheme="minorHAnsi" w:eastAsiaTheme="minorEastAsia" w:hAnsiTheme="minorHAnsi"/>
          <w:sz w:val="22"/>
          <w:szCs w:val="22"/>
        </w:rPr>
        <w:tab/>
      </w:r>
      <w:r w:rsidRPr="00763DEA">
        <w:rPr>
          <w:rFonts w:cs="Arial"/>
        </w:rPr>
        <w:t>Maximum allowed layers for multiple monitoring for UE category M1 in normal coverage</w:t>
      </w:r>
      <w:r>
        <w:tab/>
        <w:t>145</w:t>
      </w:r>
    </w:p>
    <w:p w14:paraId="2087670C" w14:textId="77777777" w:rsidR="00597036" w:rsidRDefault="00597036">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145</w:t>
      </w:r>
    </w:p>
    <w:p w14:paraId="0588F122" w14:textId="77777777" w:rsidR="00597036" w:rsidRDefault="00597036">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145</w:t>
      </w:r>
    </w:p>
    <w:p w14:paraId="71975A8C" w14:textId="77777777" w:rsidR="00597036" w:rsidRDefault="00597036">
      <w:pPr>
        <w:pStyle w:val="TOC5"/>
        <w:rPr>
          <w:rFonts w:asciiTheme="minorHAnsi" w:eastAsiaTheme="minorEastAsia" w:hAnsiTheme="minorHAnsi" w:cstheme="minorBidi"/>
          <w:sz w:val="22"/>
          <w:szCs w:val="22"/>
        </w:rPr>
      </w:pPr>
      <w:r w:rsidRPr="00597036">
        <w:t>4.7.2.2.1</w:t>
      </w:r>
      <w:r w:rsidRPr="00597036">
        <w:rPr>
          <w:rFonts w:asciiTheme="minorHAnsi" w:eastAsiaTheme="minorEastAsia" w:hAnsiTheme="minorHAnsi"/>
          <w:sz w:val="22"/>
          <w:szCs w:val="22"/>
        </w:rPr>
        <w:tab/>
      </w:r>
      <w:r w:rsidRPr="00763DEA">
        <w:rPr>
          <w:rFonts w:cs="Arial"/>
        </w:rPr>
        <w:t>Measurement and evaluation of serving cell for UE category M1 in enhanced coverage</w:t>
      </w:r>
      <w:r>
        <w:tab/>
        <w:t>145</w:t>
      </w:r>
    </w:p>
    <w:p w14:paraId="5679ABB6" w14:textId="77777777" w:rsidR="00597036" w:rsidRDefault="00597036">
      <w:pPr>
        <w:pStyle w:val="TOC5"/>
        <w:rPr>
          <w:rFonts w:asciiTheme="minorHAnsi" w:eastAsiaTheme="minorEastAsia" w:hAnsiTheme="minorHAnsi" w:cstheme="minorBidi"/>
          <w:sz w:val="22"/>
          <w:szCs w:val="22"/>
        </w:rPr>
      </w:pPr>
      <w:r w:rsidRPr="00597036">
        <w:t>4.7.2.2.2</w:t>
      </w:r>
      <w:r w:rsidRPr="00597036">
        <w:rPr>
          <w:rFonts w:asciiTheme="minorHAnsi" w:eastAsiaTheme="minorEastAsia" w:hAnsiTheme="minorHAnsi"/>
          <w:sz w:val="22"/>
          <w:szCs w:val="22"/>
        </w:rPr>
        <w:tab/>
      </w:r>
      <w:r w:rsidRPr="00763DEA">
        <w:rPr>
          <w:rFonts w:cs="Arial"/>
        </w:rPr>
        <w:t>Measurements of intra-frequency cells for UE category M1 in enhanced coverage</w:t>
      </w:r>
      <w:r>
        <w:tab/>
        <w:t>146</w:t>
      </w:r>
    </w:p>
    <w:p w14:paraId="14BD52E4" w14:textId="77777777" w:rsidR="00597036" w:rsidRDefault="00597036">
      <w:pPr>
        <w:pStyle w:val="TOC5"/>
        <w:rPr>
          <w:rFonts w:asciiTheme="minorHAnsi" w:eastAsiaTheme="minorEastAsia" w:hAnsiTheme="minorHAnsi" w:cstheme="minorBidi"/>
          <w:sz w:val="22"/>
          <w:szCs w:val="22"/>
        </w:rPr>
      </w:pPr>
      <w:r w:rsidRPr="00597036">
        <w:t>4.7.2.2.3</w:t>
      </w:r>
      <w:r w:rsidRPr="00597036">
        <w:rPr>
          <w:rFonts w:asciiTheme="minorHAnsi" w:eastAsiaTheme="minorEastAsia" w:hAnsiTheme="minorHAnsi"/>
          <w:sz w:val="22"/>
          <w:szCs w:val="22"/>
        </w:rPr>
        <w:tab/>
      </w:r>
      <w:r w:rsidRPr="00763DEA">
        <w:rPr>
          <w:rFonts w:cs="Arial"/>
        </w:rPr>
        <w:t>Measurements of inter-frequency cells for UE category M1 in enhanced coverage</w:t>
      </w:r>
      <w:r>
        <w:tab/>
        <w:t>148</w:t>
      </w:r>
    </w:p>
    <w:p w14:paraId="3E21AC47" w14:textId="77777777" w:rsidR="00597036" w:rsidRDefault="00597036">
      <w:pPr>
        <w:pStyle w:val="TOC5"/>
        <w:rPr>
          <w:rFonts w:asciiTheme="minorHAnsi" w:eastAsiaTheme="minorEastAsia" w:hAnsiTheme="minorHAnsi" w:cstheme="minorBidi"/>
          <w:sz w:val="22"/>
          <w:szCs w:val="22"/>
        </w:rPr>
      </w:pPr>
      <w:r w:rsidRPr="00597036">
        <w:t>4.7.2.2.4</w:t>
      </w:r>
      <w:r w:rsidRPr="00597036">
        <w:rPr>
          <w:rFonts w:asciiTheme="minorHAnsi" w:eastAsiaTheme="minorEastAsia" w:hAnsiTheme="minorHAnsi"/>
          <w:sz w:val="22"/>
          <w:szCs w:val="22"/>
        </w:rPr>
        <w:tab/>
      </w:r>
      <w:r w:rsidRPr="00763DEA">
        <w:rPr>
          <w:rFonts w:cs="Arial"/>
        </w:rPr>
        <w:t>Maximum allowed layers for multiple monitoring for UE category M1 in enhanced coverage</w:t>
      </w:r>
      <w:r>
        <w:tab/>
        <w:t>150</w:t>
      </w:r>
    </w:p>
    <w:p w14:paraId="2CDAE328" w14:textId="77777777" w:rsidR="00597036" w:rsidRDefault="00597036">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150</w:t>
      </w:r>
    </w:p>
    <w:p w14:paraId="64493452" w14:textId="77777777" w:rsidR="00597036" w:rsidRDefault="00597036">
      <w:pPr>
        <w:pStyle w:val="TOC4"/>
        <w:rPr>
          <w:rFonts w:asciiTheme="minorHAnsi" w:eastAsiaTheme="minorEastAsia" w:hAnsiTheme="minorHAnsi" w:cstheme="minorBidi"/>
          <w:sz w:val="22"/>
          <w:szCs w:val="22"/>
        </w:rPr>
      </w:pPr>
      <w:r>
        <w:t>4.7.2.3</w:t>
      </w:r>
      <w:r>
        <w:rPr>
          <w:rFonts w:asciiTheme="minorHAnsi" w:eastAsiaTheme="minorEastAsia" w:hAnsiTheme="minorHAnsi" w:cstheme="minorBidi"/>
          <w:sz w:val="22"/>
          <w:szCs w:val="22"/>
        </w:rPr>
        <w:tab/>
      </w:r>
      <w:r>
        <w:t>WUS receptions for UE category M1</w:t>
      </w:r>
      <w:r>
        <w:tab/>
        <w:t>151</w:t>
      </w:r>
    </w:p>
    <w:p w14:paraId="67690FDE" w14:textId="77777777" w:rsidR="00597036" w:rsidRDefault="00597036">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151</w:t>
      </w:r>
    </w:p>
    <w:p w14:paraId="4492AEEF" w14:textId="77777777" w:rsidR="00597036" w:rsidRDefault="00597036">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151</w:t>
      </w:r>
    </w:p>
    <w:p w14:paraId="4A4DE742" w14:textId="77777777" w:rsidR="00597036" w:rsidRDefault="00597036">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153</w:t>
      </w:r>
    </w:p>
    <w:p w14:paraId="29ADA00D" w14:textId="77777777" w:rsidR="00597036" w:rsidRDefault="00597036">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153</w:t>
      </w:r>
    </w:p>
    <w:p w14:paraId="04E1DABC" w14:textId="77777777" w:rsidR="00597036" w:rsidRDefault="00597036">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154</w:t>
      </w:r>
    </w:p>
    <w:p w14:paraId="679100C3" w14:textId="77777777" w:rsidR="00597036" w:rsidRDefault="00597036">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155</w:t>
      </w:r>
    </w:p>
    <w:p w14:paraId="40D727F5" w14:textId="77777777" w:rsidR="00597036" w:rsidRDefault="00597036">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156</w:t>
      </w:r>
    </w:p>
    <w:p w14:paraId="1924CA28" w14:textId="77777777" w:rsidR="00597036" w:rsidRDefault="00597036">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157</w:t>
      </w:r>
    </w:p>
    <w:p w14:paraId="336C2671" w14:textId="77777777" w:rsidR="00597036" w:rsidRDefault="00597036">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158</w:t>
      </w:r>
    </w:p>
    <w:p w14:paraId="570B8295" w14:textId="77777777" w:rsidR="00597036" w:rsidRDefault="00597036">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159</w:t>
      </w:r>
    </w:p>
    <w:p w14:paraId="6F9D7D8B" w14:textId="77777777" w:rsidR="00597036" w:rsidRDefault="00597036">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160</w:t>
      </w:r>
    </w:p>
    <w:p w14:paraId="07E64186" w14:textId="77777777" w:rsidR="00597036" w:rsidRDefault="00597036">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160</w:t>
      </w:r>
    </w:p>
    <w:p w14:paraId="276C6741" w14:textId="77777777" w:rsidR="00597036" w:rsidRDefault="00597036">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161</w:t>
      </w:r>
    </w:p>
    <w:p w14:paraId="04C1FD96" w14:textId="77777777" w:rsidR="00597036" w:rsidRDefault="00597036">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161</w:t>
      </w:r>
    </w:p>
    <w:p w14:paraId="212A1639" w14:textId="77777777" w:rsidR="00597036" w:rsidRDefault="00597036">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162</w:t>
      </w:r>
    </w:p>
    <w:p w14:paraId="66A33B0F" w14:textId="77777777" w:rsidR="00597036" w:rsidRDefault="00597036">
      <w:pPr>
        <w:pStyle w:val="TOC3"/>
        <w:rPr>
          <w:rFonts w:asciiTheme="minorHAnsi" w:eastAsiaTheme="minorEastAsia" w:hAnsiTheme="minorHAnsi" w:cstheme="minorBidi"/>
          <w:sz w:val="22"/>
          <w:szCs w:val="22"/>
        </w:rPr>
      </w:pPr>
      <w:r>
        <w:lastRenderedPageBreak/>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163</w:t>
      </w:r>
    </w:p>
    <w:p w14:paraId="1F1D8AB0" w14:textId="77777777" w:rsidR="00597036" w:rsidRDefault="00597036">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164</w:t>
      </w:r>
    </w:p>
    <w:p w14:paraId="4B5E4C6A" w14:textId="77777777" w:rsidR="00597036" w:rsidRDefault="00597036">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Idle Mode CA Measurement</w:t>
      </w:r>
      <w:r>
        <w:tab/>
        <w:t>165</w:t>
      </w:r>
    </w:p>
    <w:p w14:paraId="7BA66D79" w14:textId="77777777" w:rsidR="00597036" w:rsidRDefault="00597036">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Introduction</w:t>
      </w:r>
      <w:r>
        <w:tab/>
        <w:t>165</w:t>
      </w:r>
    </w:p>
    <w:p w14:paraId="3AC2BB89" w14:textId="77777777" w:rsidR="00597036" w:rsidRDefault="00597036">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Requirement</w:t>
      </w:r>
      <w:r>
        <w:tab/>
        <w:t>165</w:t>
      </w:r>
    </w:p>
    <w:p w14:paraId="5BA144EB" w14:textId="77777777" w:rsidR="00597036" w:rsidRDefault="00597036">
      <w:pPr>
        <w:pStyle w:val="TOC4"/>
        <w:rPr>
          <w:rFonts w:asciiTheme="minorHAnsi" w:eastAsiaTheme="minorEastAsia" w:hAnsiTheme="minorHAnsi" w:cstheme="minorBidi"/>
          <w:sz w:val="22"/>
          <w:szCs w:val="22"/>
        </w:rPr>
      </w:pPr>
      <w:r>
        <w:t>4.9.2.1</w:t>
      </w:r>
      <w:r>
        <w:rPr>
          <w:rFonts w:asciiTheme="minorHAnsi" w:eastAsiaTheme="minorEastAsia" w:hAnsiTheme="minorHAnsi" w:cstheme="minorBidi"/>
          <w:sz w:val="22"/>
          <w:szCs w:val="22"/>
        </w:rPr>
        <w:tab/>
      </w:r>
      <w:r>
        <w:t>Detected cell requirement during state transition and Idle mode</w:t>
      </w:r>
      <w:r>
        <w:tab/>
        <w:t>165</w:t>
      </w:r>
    </w:p>
    <w:p w14:paraId="54DDD685" w14:textId="77777777" w:rsidR="00597036" w:rsidRDefault="00597036">
      <w:pPr>
        <w:pStyle w:val="TOC4"/>
        <w:rPr>
          <w:rFonts w:asciiTheme="minorHAnsi" w:eastAsiaTheme="minorEastAsia" w:hAnsiTheme="minorHAnsi" w:cstheme="minorBidi"/>
          <w:sz w:val="22"/>
          <w:szCs w:val="22"/>
        </w:rPr>
      </w:pPr>
      <w:r>
        <w:t>4.9.2.2</w:t>
      </w:r>
      <w:r>
        <w:rPr>
          <w:rFonts w:asciiTheme="minorHAnsi" w:eastAsiaTheme="minorEastAsia" w:hAnsiTheme="minorHAnsi" w:cstheme="minorBidi"/>
          <w:sz w:val="22"/>
          <w:szCs w:val="22"/>
        </w:rPr>
        <w:tab/>
      </w:r>
      <w:r>
        <w:t>Measurements of inter-frequency CA candidate cells</w:t>
      </w:r>
      <w:r>
        <w:tab/>
        <w:t>165</w:t>
      </w:r>
    </w:p>
    <w:p w14:paraId="5D7B7C6A" w14:textId="77777777" w:rsidR="00597036" w:rsidRDefault="00597036">
      <w:pPr>
        <w:pStyle w:val="TOC4"/>
        <w:rPr>
          <w:rFonts w:asciiTheme="minorHAnsi" w:eastAsiaTheme="minorEastAsia" w:hAnsiTheme="minorHAnsi" w:cstheme="minorBidi"/>
          <w:sz w:val="22"/>
          <w:szCs w:val="22"/>
        </w:rPr>
      </w:pPr>
      <w:r>
        <w:t>4.9.2.3</w:t>
      </w:r>
      <w:r>
        <w:rPr>
          <w:rFonts w:asciiTheme="minorHAnsi" w:eastAsiaTheme="minorEastAsia" w:hAnsiTheme="minorHAnsi" w:cstheme="minorBidi"/>
          <w:sz w:val="22"/>
          <w:szCs w:val="22"/>
        </w:rPr>
        <w:tab/>
      </w:r>
      <w:r>
        <w:t>Measurements on serving cell</w:t>
      </w:r>
      <w:r>
        <w:tab/>
        <w:t>166</w:t>
      </w:r>
    </w:p>
    <w:p w14:paraId="6560CF03" w14:textId="657C13F9" w:rsidR="00597036" w:rsidRDefault="00597036">
      <w:pPr>
        <w:pStyle w:val="TOC1"/>
        <w:rPr>
          <w:rFonts w:asciiTheme="minorHAnsi" w:eastAsiaTheme="minorEastAsia" w:hAnsiTheme="minorHAnsi" w:cstheme="minorBidi"/>
          <w:szCs w:val="22"/>
        </w:rPr>
      </w:pPr>
      <w:r>
        <w:t>4A</w:t>
      </w:r>
      <w:r>
        <w:rPr>
          <w:rFonts w:asciiTheme="minorHAnsi" w:eastAsiaTheme="minorEastAsia" w:hAnsiTheme="minorHAnsi" w:cstheme="minorBidi"/>
          <w:szCs w:val="22"/>
        </w:rPr>
        <w:tab/>
      </w:r>
      <w:r>
        <w:t>E-UTRAN RRC_INACTIVE state mobility</w:t>
      </w:r>
      <w:r>
        <w:tab/>
        <w:t>166</w:t>
      </w:r>
    </w:p>
    <w:p w14:paraId="4DF2A47E" w14:textId="77777777" w:rsidR="00597036" w:rsidRDefault="00597036">
      <w:pPr>
        <w:pStyle w:val="TOC2"/>
        <w:rPr>
          <w:rFonts w:asciiTheme="minorHAnsi" w:eastAsiaTheme="minorEastAsia" w:hAnsiTheme="minorHAnsi" w:cstheme="minorBidi"/>
          <w:sz w:val="22"/>
          <w:szCs w:val="22"/>
        </w:rPr>
      </w:pPr>
      <w:r>
        <w:t>4A.1</w:t>
      </w:r>
      <w:r>
        <w:rPr>
          <w:rFonts w:asciiTheme="minorHAnsi" w:eastAsiaTheme="minorEastAsia" w:hAnsiTheme="minorHAnsi" w:cstheme="minorBidi"/>
          <w:sz w:val="22"/>
          <w:szCs w:val="22"/>
        </w:rPr>
        <w:tab/>
      </w:r>
      <w:r>
        <w:t>Cell Re-selection</w:t>
      </w:r>
      <w:r>
        <w:tab/>
        <w:t>166</w:t>
      </w:r>
    </w:p>
    <w:p w14:paraId="709D6005" w14:textId="77777777" w:rsidR="00597036" w:rsidRDefault="00597036">
      <w:pPr>
        <w:pStyle w:val="TOC3"/>
        <w:rPr>
          <w:rFonts w:asciiTheme="minorHAnsi" w:eastAsiaTheme="minorEastAsia" w:hAnsiTheme="minorHAnsi" w:cstheme="minorBidi"/>
          <w:sz w:val="22"/>
          <w:szCs w:val="22"/>
        </w:rPr>
      </w:pPr>
      <w:r w:rsidRPr="00597036">
        <w:t>4A.1.1</w:t>
      </w:r>
      <w:r w:rsidRPr="00597036">
        <w:rPr>
          <w:rFonts w:asciiTheme="minorHAnsi" w:eastAsiaTheme="minorEastAsia" w:hAnsiTheme="minorHAnsi" w:cstheme="minorBidi"/>
          <w:sz w:val="22"/>
          <w:szCs w:val="22"/>
        </w:rPr>
        <w:tab/>
      </w:r>
      <w:r w:rsidRPr="00763DEA">
        <w:rPr>
          <w:lang w:val="en-US"/>
        </w:rPr>
        <w:t>Introduction</w:t>
      </w:r>
      <w:r>
        <w:tab/>
        <w:t>166</w:t>
      </w:r>
    </w:p>
    <w:p w14:paraId="60798F62" w14:textId="77777777" w:rsidR="00597036" w:rsidRDefault="00597036">
      <w:pPr>
        <w:pStyle w:val="TOC3"/>
        <w:rPr>
          <w:rFonts w:asciiTheme="minorHAnsi" w:eastAsiaTheme="minorEastAsia" w:hAnsiTheme="minorHAnsi" w:cstheme="minorBidi"/>
          <w:sz w:val="22"/>
          <w:szCs w:val="22"/>
        </w:rPr>
      </w:pPr>
      <w:r w:rsidRPr="00597036">
        <w:t>4A.1.2</w:t>
      </w:r>
      <w:r w:rsidRPr="00597036">
        <w:rPr>
          <w:rFonts w:asciiTheme="minorHAnsi" w:eastAsiaTheme="minorEastAsia" w:hAnsiTheme="minorHAnsi" w:cstheme="minorBidi"/>
          <w:sz w:val="22"/>
          <w:szCs w:val="22"/>
        </w:rPr>
        <w:tab/>
      </w:r>
      <w:r w:rsidRPr="00763DEA">
        <w:rPr>
          <w:lang w:val="en-US"/>
        </w:rPr>
        <w:t>Requirements</w:t>
      </w:r>
      <w:r>
        <w:tab/>
        <w:t>166</w:t>
      </w:r>
    </w:p>
    <w:p w14:paraId="327E8E46" w14:textId="77777777" w:rsidR="00597036" w:rsidRDefault="00597036">
      <w:pPr>
        <w:pStyle w:val="TOC4"/>
        <w:rPr>
          <w:rFonts w:asciiTheme="minorHAnsi" w:eastAsiaTheme="minorEastAsia" w:hAnsiTheme="minorHAnsi" w:cstheme="minorBidi"/>
          <w:sz w:val="22"/>
          <w:szCs w:val="22"/>
        </w:rPr>
      </w:pPr>
      <w:r w:rsidRPr="00597036">
        <w:t>4A.1.2.1</w:t>
      </w:r>
      <w:r w:rsidRPr="00597036">
        <w:rPr>
          <w:rFonts w:asciiTheme="minorHAnsi" w:eastAsiaTheme="minorEastAsia" w:hAnsiTheme="minorHAnsi" w:cstheme="minorBidi"/>
          <w:sz w:val="22"/>
          <w:szCs w:val="22"/>
        </w:rPr>
        <w:tab/>
      </w:r>
      <w:r w:rsidRPr="00763DEA">
        <w:rPr>
          <w:lang w:val="en-US" w:eastAsia="zh-CN"/>
        </w:rPr>
        <w:t>UE measurement capability</w:t>
      </w:r>
      <w:r>
        <w:tab/>
        <w:t>166</w:t>
      </w:r>
    </w:p>
    <w:p w14:paraId="3C24EDF2" w14:textId="77777777" w:rsidR="00597036" w:rsidRDefault="00597036">
      <w:pPr>
        <w:pStyle w:val="TOC4"/>
        <w:rPr>
          <w:rFonts w:asciiTheme="minorHAnsi" w:eastAsiaTheme="minorEastAsia" w:hAnsiTheme="minorHAnsi" w:cstheme="minorBidi"/>
          <w:sz w:val="22"/>
          <w:szCs w:val="22"/>
        </w:rPr>
      </w:pPr>
      <w:r w:rsidRPr="00597036">
        <w:t>4A.1.2.2</w:t>
      </w:r>
      <w:r w:rsidRPr="00597036">
        <w:rPr>
          <w:rFonts w:asciiTheme="minorHAnsi" w:eastAsiaTheme="minorEastAsia" w:hAnsiTheme="minorHAnsi" w:cstheme="minorBidi"/>
          <w:sz w:val="22"/>
          <w:szCs w:val="22"/>
        </w:rPr>
        <w:tab/>
      </w:r>
      <w:r w:rsidRPr="00763DEA">
        <w:rPr>
          <w:lang w:val="en-US" w:eastAsia="zh-CN"/>
        </w:rPr>
        <w:t>Measurement and evaluation of serving cell</w:t>
      </w:r>
      <w:r>
        <w:tab/>
        <w:t>166</w:t>
      </w:r>
    </w:p>
    <w:p w14:paraId="6FC92092" w14:textId="77777777" w:rsidR="00597036" w:rsidRDefault="00597036">
      <w:pPr>
        <w:pStyle w:val="TOC4"/>
        <w:rPr>
          <w:rFonts w:asciiTheme="minorHAnsi" w:eastAsiaTheme="minorEastAsia" w:hAnsiTheme="minorHAnsi" w:cstheme="minorBidi"/>
          <w:sz w:val="22"/>
          <w:szCs w:val="22"/>
        </w:rPr>
      </w:pPr>
      <w:r w:rsidRPr="00597036">
        <w:t>4A.1.2.3</w:t>
      </w:r>
      <w:r w:rsidRPr="00597036">
        <w:rPr>
          <w:rFonts w:asciiTheme="minorHAnsi" w:eastAsiaTheme="minorEastAsia" w:hAnsiTheme="minorHAnsi" w:cstheme="minorBidi"/>
          <w:sz w:val="22"/>
          <w:szCs w:val="22"/>
        </w:rPr>
        <w:tab/>
      </w:r>
      <w:r w:rsidRPr="00763DEA">
        <w:rPr>
          <w:lang w:val="en-US" w:eastAsia="zh-CN"/>
        </w:rPr>
        <w:t>Measurements of intra-frequency E-UTRAN cells</w:t>
      </w:r>
      <w:r>
        <w:tab/>
        <w:t>166</w:t>
      </w:r>
    </w:p>
    <w:p w14:paraId="11F38212" w14:textId="77777777" w:rsidR="00597036" w:rsidRDefault="00597036">
      <w:pPr>
        <w:pStyle w:val="TOC4"/>
        <w:rPr>
          <w:rFonts w:asciiTheme="minorHAnsi" w:eastAsiaTheme="minorEastAsia" w:hAnsiTheme="minorHAnsi" w:cstheme="minorBidi"/>
          <w:sz w:val="22"/>
          <w:szCs w:val="22"/>
        </w:rPr>
      </w:pPr>
      <w:r w:rsidRPr="00597036">
        <w:t>4A.1.2.4</w:t>
      </w:r>
      <w:r w:rsidRPr="00597036">
        <w:rPr>
          <w:rFonts w:asciiTheme="minorHAnsi" w:eastAsiaTheme="minorEastAsia" w:hAnsiTheme="minorHAnsi" w:cstheme="minorBidi"/>
          <w:sz w:val="22"/>
          <w:szCs w:val="22"/>
        </w:rPr>
        <w:tab/>
      </w:r>
      <w:r w:rsidRPr="00763DEA">
        <w:rPr>
          <w:lang w:val="en-US" w:eastAsia="zh-CN"/>
        </w:rPr>
        <w:t>Measurements of inter-frequency E-UTRAN cells</w:t>
      </w:r>
      <w:r>
        <w:tab/>
        <w:t>166</w:t>
      </w:r>
    </w:p>
    <w:p w14:paraId="45D197EC" w14:textId="77777777" w:rsidR="00597036" w:rsidRDefault="00597036">
      <w:pPr>
        <w:pStyle w:val="TOC4"/>
        <w:rPr>
          <w:rFonts w:asciiTheme="minorHAnsi" w:eastAsiaTheme="minorEastAsia" w:hAnsiTheme="minorHAnsi" w:cstheme="minorBidi"/>
          <w:sz w:val="22"/>
          <w:szCs w:val="22"/>
        </w:rPr>
      </w:pPr>
      <w:r>
        <w:t>4A.1.2.5</w:t>
      </w:r>
      <w:r>
        <w:rPr>
          <w:rFonts w:asciiTheme="minorHAnsi" w:eastAsiaTheme="minorEastAsia" w:hAnsiTheme="minorHAnsi" w:cstheme="minorBidi"/>
          <w:sz w:val="22"/>
          <w:szCs w:val="22"/>
        </w:rPr>
        <w:tab/>
      </w:r>
      <w:r>
        <w:rPr>
          <w:lang w:eastAsia="zh-CN"/>
        </w:rPr>
        <w:t>Evaluation of cell re-selection criteria</w:t>
      </w:r>
      <w:r>
        <w:tab/>
        <w:t>166</w:t>
      </w:r>
    </w:p>
    <w:p w14:paraId="14BE1918" w14:textId="77777777" w:rsidR="00597036" w:rsidRDefault="00597036">
      <w:pPr>
        <w:pStyle w:val="TOC4"/>
        <w:rPr>
          <w:rFonts w:asciiTheme="minorHAnsi" w:eastAsiaTheme="minorEastAsia" w:hAnsiTheme="minorHAnsi" w:cstheme="minorBidi"/>
          <w:sz w:val="22"/>
          <w:szCs w:val="22"/>
        </w:rPr>
      </w:pPr>
      <w:r>
        <w:t>4A.1.2.6</w:t>
      </w:r>
      <w:r>
        <w:rPr>
          <w:rFonts w:asciiTheme="minorHAnsi" w:eastAsiaTheme="minorEastAsia" w:hAnsiTheme="minorHAnsi" w:cstheme="minorBidi"/>
          <w:sz w:val="22"/>
          <w:szCs w:val="22"/>
        </w:rPr>
        <w:tab/>
      </w:r>
      <w:r>
        <w:rPr>
          <w:lang w:eastAsia="zh-CN"/>
        </w:rPr>
        <w:t>Maximum interruption in paging reception</w:t>
      </w:r>
      <w:r>
        <w:tab/>
        <w:t>166</w:t>
      </w:r>
    </w:p>
    <w:p w14:paraId="5BD577D2" w14:textId="77777777" w:rsidR="00597036" w:rsidRDefault="00597036">
      <w:pPr>
        <w:pStyle w:val="TOC4"/>
        <w:rPr>
          <w:rFonts w:asciiTheme="minorHAnsi" w:eastAsiaTheme="minorEastAsia" w:hAnsiTheme="minorHAnsi" w:cstheme="minorBidi"/>
          <w:sz w:val="22"/>
          <w:szCs w:val="22"/>
        </w:rPr>
      </w:pPr>
      <w:r>
        <w:t>4A.1.2.7</w:t>
      </w:r>
      <w:r>
        <w:rPr>
          <w:rFonts w:asciiTheme="minorHAnsi" w:eastAsiaTheme="minorEastAsia" w:hAnsiTheme="minorHAnsi" w:cstheme="minorBidi"/>
          <w:sz w:val="22"/>
          <w:szCs w:val="22"/>
        </w:rPr>
        <w:tab/>
      </w:r>
      <w:r>
        <w:rPr>
          <w:lang w:eastAsia="zh-CN"/>
        </w:rPr>
        <w:t>Measurements of inter-RAT NR cells</w:t>
      </w:r>
      <w:r>
        <w:tab/>
        <w:t>166</w:t>
      </w:r>
    </w:p>
    <w:p w14:paraId="2762A5C8" w14:textId="4D0B0D60" w:rsidR="00597036" w:rsidRDefault="0059703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167</w:t>
      </w:r>
    </w:p>
    <w:p w14:paraId="0E7EB21E" w14:textId="77777777" w:rsidR="00597036" w:rsidRDefault="0059703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167</w:t>
      </w:r>
    </w:p>
    <w:p w14:paraId="2D83CED0" w14:textId="77777777" w:rsidR="00597036" w:rsidRDefault="0059703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167</w:t>
      </w:r>
    </w:p>
    <w:p w14:paraId="34A1D7F5" w14:textId="77777777" w:rsidR="00597036" w:rsidRDefault="0059703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167</w:t>
      </w:r>
    </w:p>
    <w:p w14:paraId="3FE6960A" w14:textId="77777777" w:rsidR="00597036" w:rsidRPr="00597036" w:rsidRDefault="00597036">
      <w:pPr>
        <w:pStyle w:val="TOC4"/>
        <w:rPr>
          <w:rFonts w:asciiTheme="minorHAnsi" w:eastAsiaTheme="minorEastAsia" w:hAnsiTheme="minorHAnsi" w:cstheme="minorBidi"/>
          <w:sz w:val="22"/>
          <w:szCs w:val="22"/>
          <w:lang w:val="sv-FI"/>
        </w:rPr>
      </w:pPr>
      <w:r w:rsidRPr="00597036">
        <w:t>5.1.2.1</w:t>
      </w:r>
      <w:r w:rsidRPr="00597036">
        <w:rPr>
          <w:rFonts w:asciiTheme="minorHAnsi" w:eastAsiaTheme="minorEastAsia" w:hAnsiTheme="minorHAnsi" w:cstheme="minorBidi"/>
          <w:sz w:val="22"/>
          <w:szCs w:val="22"/>
        </w:rPr>
        <w:tab/>
      </w:r>
      <w:r w:rsidRPr="00597036">
        <w:rPr>
          <w:lang w:val="sv-FI"/>
        </w:rPr>
        <w:t>E-UTRAN FDD – FDD</w:t>
      </w:r>
      <w:r w:rsidRPr="00597036">
        <w:rPr>
          <w:lang w:val="sv-FI"/>
        </w:rPr>
        <w:tab/>
        <w:t>167</w:t>
      </w:r>
    </w:p>
    <w:p w14:paraId="0C16D4C7" w14:textId="77777777" w:rsidR="00597036" w:rsidRPr="00597036" w:rsidRDefault="00597036">
      <w:pPr>
        <w:pStyle w:val="TOC5"/>
        <w:rPr>
          <w:rFonts w:asciiTheme="minorHAnsi" w:eastAsiaTheme="minorEastAsia" w:hAnsiTheme="minorHAnsi" w:cstheme="minorBidi"/>
          <w:sz w:val="22"/>
          <w:szCs w:val="22"/>
          <w:lang w:val="sv-FI"/>
        </w:rPr>
      </w:pPr>
      <w:r w:rsidRPr="00597036">
        <w:t>5.1.2.1.1</w:t>
      </w:r>
      <w:r w:rsidRPr="00597036">
        <w:rPr>
          <w:rFonts w:asciiTheme="minorHAnsi" w:eastAsiaTheme="minorEastAsia" w:hAnsiTheme="minorHAnsi" w:cstheme="minorBidi"/>
          <w:sz w:val="22"/>
          <w:szCs w:val="22"/>
        </w:rPr>
        <w:tab/>
      </w:r>
      <w:r w:rsidRPr="00597036">
        <w:rPr>
          <w:lang w:val="sv-FI"/>
        </w:rPr>
        <w:t>Handover delay</w:t>
      </w:r>
      <w:r w:rsidRPr="00597036">
        <w:rPr>
          <w:lang w:val="sv-FI"/>
        </w:rPr>
        <w:tab/>
        <w:t>167</w:t>
      </w:r>
    </w:p>
    <w:p w14:paraId="62ED9348"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5.1.2.1.2</w:t>
      </w:r>
      <w:r w:rsidRPr="00597036">
        <w:rPr>
          <w:rFonts w:asciiTheme="minorHAnsi" w:eastAsiaTheme="minorEastAsia" w:hAnsiTheme="minorHAnsi" w:cstheme="minorBidi"/>
          <w:sz w:val="22"/>
          <w:szCs w:val="22"/>
          <w:lang w:val="sv-FI"/>
        </w:rPr>
        <w:tab/>
      </w:r>
      <w:r w:rsidRPr="00597036">
        <w:rPr>
          <w:lang w:val="sv-FI"/>
        </w:rPr>
        <w:t>Interruption time</w:t>
      </w:r>
      <w:r w:rsidRPr="00597036">
        <w:rPr>
          <w:lang w:val="sv-FI"/>
        </w:rPr>
        <w:tab/>
        <w:t>168</w:t>
      </w:r>
    </w:p>
    <w:p w14:paraId="4F382BD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5.1.2.2</w:t>
      </w:r>
      <w:r w:rsidRPr="00597036">
        <w:rPr>
          <w:rFonts w:asciiTheme="minorHAnsi" w:eastAsiaTheme="minorEastAsia" w:hAnsiTheme="minorHAnsi" w:cstheme="minorBidi"/>
          <w:sz w:val="22"/>
          <w:szCs w:val="22"/>
          <w:lang w:val="sv-FI"/>
        </w:rPr>
        <w:tab/>
      </w:r>
      <w:r w:rsidRPr="00597036">
        <w:rPr>
          <w:lang w:val="sv-FI"/>
        </w:rPr>
        <w:t>E-UTRAN FDD – TDD</w:t>
      </w:r>
      <w:r w:rsidRPr="00597036">
        <w:rPr>
          <w:lang w:val="sv-FI"/>
        </w:rPr>
        <w:tab/>
        <w:t>169</w:t>
      </w:r>
    </w:p>
    <w:p w14:paraId="38F5B1AA"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5.1.2.2.1</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44AD9E33"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5.1.2.2.2</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539AE364"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5.1.2.3</w:t>
      </w:r>
      <w:r w:rsidRPr="00597036">
        <w:rPr>
          <w:rFonts w:asciiTheme="minorHAnsi" w:eastAsiaTheme="minorEastAsia" w:hAnsiTheme="minorHAnsi" w:cstheme="minorBidi"/>
          <w:sz w:val="22"/>
          <w:szCs w:val="22"/>
          <w:lang w:val="sv-FI"/>
        </w:rPr>
        <w:tab/>
      </w:r>
      <w:r w:rsidRPr="00763DEA">
        <w:rPr>
          <w:lang w:val="sv-SE"/>
        </w:rPr>
        <w:t>E-UTRAN TDD – FDD</w:t>
      </w:r>
      <w:r w:rsidRPr="00597036">
        <w:rPr>
          <w:lang w:val="sv-FI"/>
        </w:rPr>
        <w:tab/>
        <w:t>169</w:t>
      </w:r>
    </w:p>
    <w:p w14:paraId="78125D80"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5.1.2.3.1</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7399E019"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5.1.2.3.2</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169</w:t>
      </w:r>
    </w:p>
    <w:p w14:paraId="71370ECC"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5.1.2.4</w:t>
      </w:r>
      <w:r w:rsidRPr="00597036">
        <w:rPr>
          <w:rFonts w:asciiTheme="minorHAnsi" w:eastAsiaTheme="minorEastAsia" w:hAnsiTheme="minorHAnsi" w:cstheme="minorBidi"/>
          <w:sz w:val="22"/>
          <w:szCs w:val="22"/>
          <w:lang w:val="sv-FI"/>
        </w:rPr>
        <w:tab/>
      </w:r>
      <w:r w:rsidRPr="00763DEA">
        <w:rPr>
          <w:lang w:val="sv-SE"/>
        </w:rPr>
        <w:t>E-UTRAN TDD – TDD</w:t>
      </w:r>
      <w:r w:rsidRPr="00597036">
        <w:rPr>
          <w:lang w:val="sv-FI"/>
        </w:rPr>
        <w:tab/>
        <w:t>169</w:t>
      </w:r>
    </w:p>
    <w:p w14:paraId="683FA1B7" w14:textId="77777777" w:rsidR="00597036" w:rsidRDefault="00597036">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169</w:t>
      </w:r>
    </w:p>
    <w:p w14:paraId="6C2BE230" w14:textId="77777777" w:rsidR="00597036" w:rsidRDefault="00597036">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170</w:t>
      </w:r>
    </w:p>
    <w:p w14:paraId="6A913D2D" w14:textId="77777777" w:rsidR="00597036" w:rsidRDefault="00597036">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171</w:t>
      </w:r>
    </w:p>
    <w:p w14:paraId="60E4DD5C" w14:textId="77777777" w:rsidR="00597036" w:rsidRDefault="00597036">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171</w:t>
      </w:r>
    </w:p>
    <w:p w14:paraId="470CEF7C" w14:textId="77777777" w:rsidR="00597036" w:rsidRDefault="00597036">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172</w:t>
      </w:r>
    </w:p>
    <w:p w14:paraId="564C3273" w14:textId="77777777" w:rsidR="00597036" w:rsidRDefault="0059703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173</w:t>
      </w:r>
    </w:p>
    <w:p w14:paraId="44384DC7" w14:textId="77777777" w:rsidR="00597036" w:rsidRDefault="00597036">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173</w:t>
      </w:r>
    </w:p>
    <w:p w14:paraId="3F0CA9A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5.3.1</w:t>
      </w:r>
      <w:r w:rsidRPr="00597036">
        <w:rPr>
          <w:rFonts w:asciiTheme="minorHAnsi" w:eastAsiaTheme="minorEastAsia" w:hAnsiTheme="minorHAnsi" w:cstheme="minorBidi"/>
          <w:sz w:val="22"/>
          <w:szCs w:val="22"/>
          <w:lang w:val="sv-FI"/>
        </w:rPr>
        <w:tab/>
      </w:r>
      <w:r w:rsidRPr="00597036">
        <w:rPr>
          <w:lang w:val="sv-FI"/>
        </w:rPr>
        <w:t>E-UTRAN - UTRAN FDD Handover</w:t>
      </w:r>
      <w:r w:rsidRPr="00597036">
        <w:rPr>
          <w:lang w:val="sv-FI"/>
        </w:rPr>
        <w:tab/>
        <w:t>173</w:t>
      </w:r>
    </w:p>
    <w:p w14:paraId="63D45343" w14:textId="77777777" w:rsidR="00597036" w:rsidRDefault="00597036">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173</w:t>
      </w:r>
    </w:p>
    <w:p w14:paraId="638B2002" w14:textId="77777777" w:rsidR="00597036" w:rsidRDefault="00597036">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173</w:t>
      </w:r>
    </w:p>
    <w:p w14:paraId="6B57D16E" w14:textId="77777777" w:rsidR="00597036" w:rsidRDefault="00597036">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173</w:t>
      </w:r>
    </w:p>
    <w:p w14:paraId="230A479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5.3.2</w:t>
      </w:r>
      <w:r w:rsidRPr="00597036">
        <w:rPr>
          <w:rFonts w:asciiTheme="minorHAnsi" w:eastAsiaTheme="minorEastAsia" w:hAnsiTheme="minorHAnsi" w:cstheme="minorBidi"/>
          <w:sz w:val="22"/>
          <w:szCs w:val="22"/>
          <w:lang w:val="sv-FI"/>
        </w:rPr>
        <w:tab/>
      </w:r>
      <w:r w:rsidRPr="00763DEA">
        <w:rPr>
          <w:lang w:val="sv-SE"/>
        </w:rPr>
        <w:t>E-UTRAN - UTRAN TDD Handover</w:t>
      </w:r>
      <w:r w:rsidRPr="00597036">
        <w:rPr>
          <w:lang w:val="sv-FI"/>
        </w:rPr>
        <w:tab/>
        <w:t>174</w:t>
      </w:r>
    </w:p>
    <w:p w14:paraId="5C697BF1" w14:textId="77777777" w:rsidR="00597036" w:rsidRDefault="00597036">
      <w:pPr>
        <w:pStyle w:val="TOC4"/>
        <w:rPr>
          <w:rFonts w:asciiTheme="minorHAnsi" w:eastAsiaTheme="minorEastAsia" w:hAnsiTheme="minorHAnsi" w:cstheme="minorBidi"/>
          <w:sz w:val="22"/>
          <w:szCs w:val="22"/>
        </w:rPr>
      </w:pPr>
      <w:r w:rsidRPr="00597036">
        <w:t>5.3.2.1</w:t>
      </w:r>
      <w:r w:rsidRPr="00597036">
        <w:rPr>
          <w:rFonts w:asciiTheme="minorHAnsi" w:eastAsiaTheme="minorEastAsia" w:hAnsiTheme="minorHAnsi" w:cstheme="minorBidi"/>
          <w:sz w:val="22"/>
          <w:szCs w:val="22"/>
        </w:rPr>
        <w:tab/>
      </w:r>
      <w:r w:rsidRPr="00597036">
        <w:t>Introduction</w:t>
      </w:r>
      <w:r>
        <w:tab/>
        <w:t>174</w:t>
      </w:r>
    </w:p>
    <w:p w14:paraId="55C4B1B4" w14:textId="77777777" w:rsidR="00597036" w:rsidRDefault="00597036">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174</w:t>
      </w:r>
    </w:p>
    <w:p w14:paraId="75E22878" w14:textId="77777777" w:rsidR="00597036" w:rsidRDefault="00597036">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174</w:t>
      </w:r>
    </w:p>
    <w:p w14:paraId="00377AE2" w14:textId="77777777" w:rsidR="00597036" w:rsidRDefault="00597036">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174</w:t>
      </w:r>
    </w:p>
    <w:p w14:paraId="6B71EA2B"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5.3.3</w:t>
      </w:r>
      <w:r w:rsidRPr="00597036">
        <w:rPr>
          <w:rFonts w:asciiTheme="minorHAnsi" w:eastAsiaTheme="minorEastAsia" w:hAnsiTheme="minorHAnsi" w:cstheme="minorBidi"/>
          <w:sz w:val="22"/>
          <w:szCs w:val="22"/>
          <w:lang w:val="sv-FI"/>
        </w:rPr>
        <w:tab/>
      </w:r>
      <w:r w:rsidRPr="00597036">
        <w:rPr>
          <w:lang w:val="sv-FI"/>
        </w:rPr>
        <w:t>E-UTRAN - GSM Handover</w:t>
      </w:r>
      <w:r w:rsidRPr="00597036">
        <w:rPr>
          <w:lang w:val="sv-FI"/>
        </w:rPr>
        <w:tab/>
        <w:t>175</w:t>
      </w:r>
    </w:p>
    <w:p w14:paraId="0C316B1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5.3.3.1</w:t>
      </w:r>
      <w:r w:rsidRPr="00597036">
        <w:rPr>
          <w:rFonts w:asciiTheme="minorHAnsi" w:eastAsiaTheme="minorEastAsia" w:hAnsiTheme="minorHAnsi" w:cstheme="minorBidi"/>
          <w:sz w:val="22"/>
          <w:szCs w:val="22"/>
          <w:lang w:val="sv-FI"/>
        </w:rPr>
        <w:tab/>
      </w:r>
      <w:r w:rsidRPr="00597036">
        <w:rPr>
          <w:lang w:val="sv-FI"/>
        </w:rPr>
        <w:t>Introduction</w:t>
      </w:r>
      <w:r w:rsidRPr="00597036">
        <w:rPr>
          <w:lang w:val="sv-FI"/>
        </w:rPr>
        <w:tab/>
        <w:t>175</w:t>
      </w:r>
    </w:p>
    <w:p w14:paraId="5EE4F4D7" w14:textId="77777777" w:rsidR="00597036" w:rsidRDefault="00597036">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175</w:t>
      </w:r>
    </w:p>
    <w:p w14:paraId="1091C682" w14:textId="77777777" w:rsidR="00597036" w:rsidRDefault="00597036">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175</w:t>
      </w:r>
    </w:p>
    <w:p w14:paraId="43791A01" w14:textId="77777777" w:rsidR="00597036" w:rsidRDefault="00597036">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175</w:t>
      </w:r>
    </w:p>
    <w:p w14:paraId="17E77BB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5.3.4</w:t>
      </w:r>
      <w:r w:rsidRPr="00597036">
        <w:rPr>
          <w:rFonts w:asciiTheme="minorHAnsi" w:eastAsiaTheme="minorEastAsia" w:hAnsiTheme="minorHAnsi" w:cstheme="minorBidi"/>
          <w:sz w:val="22"/>
          <w:szCs w:val="22"/>
          <w:lang w:val="sv-FI"/>
        </w:rPr>
        <w:tab/>
      </w:r>
      <w:r w:rsidRPr="00597036">
        <w:rPr>
          <w:lang w:val="sv-FI"/>
        </w:rPr>
        <w:t>E-UTRAN - NR FR1 Handover</w:t>
      </w:r>
      <w:r w:rsidRPr="00597036">
        <w:rPr>
          <w:lang w:val="sv-FI"/>
        </w:rPr>
        <w:tab/>
        <w:t>175</w:t>
      </w:r>
    </w:p>
    <w:p w14:paraId="26821624" w14:textId="77777777" w:rsidR="00597036" w:rsidRDefault="00597036">
      <w:pPr>
        <w:pStyle w:val="TOC4"/>
        <w:rPr>
          <w:rFonts w:asciiTheme="minorHAnsi" w:eastAsiaTheme="minorEastAsia" w:hAnsiTheme="minorHAnsi" w:cstheme="minorBidi"/>
          <w:sz w:val="22"/>
          <w:szCs w:val="22"/>
        </w:rPr>
      </w:pPr>
      <w:r w:rsidRPr="00597036">
        <w:t>5.3.4.1</w:t>
      </w:r>
      <w:r w:rsidRPr="00597036">
        <w:rPr>
          <w:rFonts w:asciiTheme="minorHAnsi" w:eastAsiaTheme="minorEastAsia" w:hAnsiTheme="minorHAnsi" w:cstheme="minorBidi"/>
          <w:sz w:val="22"/>
          <w:szCs w:val="22"/>
        </w:rPr>
        <w:tab/>
      </w:r>
      <w:r w:rsidRPr="00763DEA">
        <w:rPr>
          <w:lang w:val="en-US" w:eastAsia="zh-CN"/>
        </w:rPr>
        <w:t>Introduction</w:t>
      </w:r>
      <w:r>
        <w:tab/>
        <w:t>175</w:t>
      </w:r>
    </w:p>
    <w:p w14:paraId="679823D0" w14:textId="77777777" w:rsidR="00597036" w:rsidRDefault="00597036">
      <w:pPr>
        <w:pStyle w:val="TOC4"/>
        <w:rPr>
          <w:rFonts w:asciiTheme="minorHAnsi" w:eastAsiaTheme="minorEastAsia" w:hAnsiTheme="minorHAnsi" w:cstheme="minorBidi"/>
          <w:sz w:val="22"/>
          <w:szCs w:val="22"/>
        </w:rPr>
      </w:pPr>
      <w:r w:rsidRPr="00597036">
        <w:t>5.3.4.2</w:t>
      </w:r>
      <w:r w:rsidRPr="00597036">
        <w:rPr>
          <w:rFonts w:asciiTheme="minorHAnsi" w:eastAsiaTheme="minorEastAsia" w:hAnsiTheme="minorHAnsi" w:cstheme="minorBidi"/>
          <w:sz w:val="22"/>
          <w:szCs w:val="22"/>
        </w:rPr>
        <w:tab/>
      </w:r>
      <w:r w:rsidRPr="00763DEA">
        <w:rPr>
          <w:lang w:val="en-US" w:eastAsia="zh-CN"/>
        </w:rPr>
        <w:t>Handover delay</w:t>
      </w:r>
      <w:r>
        <w:tab/>
        <w:t>176</w:t>
      </w:r>
    </w:p>
    <w:p w14:paraId="52A2E05E" w14:textId="77777777" w:rsidR="00597036" w:rsidRDefault="00597036">
      <w:pPr>
        <w:pStyle w:val="TOC4"/>
        <w:rPr>
          <w:rFonts w:asciiTheme="minorHAnsi" w:eastAsiaTheme="minorEastAsia" w:hAnsiTheme="minorHAnsi" w:cstheme="minorBidi"/>
          <w:sz w:val="22"/>
          <w:szCs w:val="22"/>
        </w:rPr>
      </w:pPr>
      <w:r w:rsidRPr="00597036">
        <w:t>5.3.4.3</w:t>
      </w:r>
      <w:r w:rsidRPr="00597036">
        <w:rPr>
          <w:rFonts w:asciiTheme="minorHAnsi" w:eastAsiaTheme="minorEastAsia" w:hAnsiTheme="minorHAnsi" w:cstheme="minorBidi"/>
          <w:sz w:val="22"/>
          <w:szCs w:val="22"/>
        </w:rPr>
        <w:tab/>
      </w:r>
      <w:r w:rsidRPr="00763DEA">
        <w:rPr>
          <w:lang w:val="en-US" w:eastAsia="zh-CN"/>
        </w:rPr>
        <w:t>Interruption time</w:t>
      </w:r>
      <w:r>
        <w:tab/>
        <w:t>176</w:t>
      </w:r>
    </w:p>
    <w:p w14:paraId="4D864F03"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5.3.5</w:t>
      </w:r>
      <w:r w:rsidRPr="00597036">
        <w:rPr>
          <w:rFonts w:asciiTheme="minorHAnsi" w:eastAsiaTheme="minorEastAsia" w:hAnsiTheme="minorHAnsi" w:cstheme="minorBidi"/>
          <w:sz w:val="22"/>
          <w:szCs w:val="22"/>
          <w:lang w:val="sv-FI"/>
        </w:rPr>
        <w:tab/>
      </w:r>
      <w:r w:rsidRPr="00597036">
        <w:rPr>
          <w:lang w:val="sv-FI"/>
        </w:rPr>
        <w:t>E-UTRAN - NR FR2 Handover</w:t>
      </w:r>
      <w:r w:rsidRPr="00597036">
        <w:rPr>
          <w:lang w:val="sv-FI"/>
        </w:rPr>
        <w:tab/>
        <w:t>176</w:t>
      </w:r>
    </w:p>
    <w:p w14:paraId="34921044" w14:textId="77777777" w:rsidR="00597036" w:rsidRDefault="00597036">
      <w:pPr>
        <w:pStyle w:val="TOC4"/>
        <w:rPr>
          <w:rFonts w:asciiTheme="minorHAnsi" w:eastAsiaTheme="minorEastAsia" w:hAnsiTheme="minorHAnsi" w:cstheme="minorBidi"/>
          <w:sz w:val="22"/>
          <w:szCs w:val="22"/>
        </w:rPr>
      </w:pPr>
      <w:r w:rsidRPr="00597036">
        <w:lastRenderedPageBreak/>
        <w:t>5.3.5.1</w:t>
      </w:r>
      <w:r w:rsidRPr="00597036">
        <w:rPr>
          <w:rFonts w:asciiTheme="minorHAnsi" w:eastAsiaTheme="minorEastAsia" w:hAnsiTheme="minorHAnsi" w:cstheme="minorBidi"/>
          <w:sz w:val="22"/>
          <w:szCs w:val="22"/>
        </w:rPr>
        <w:tab/>
      </w:r>
      <w:r w:rsidRPr="00763DEA">
        <w:rPr>
          <w:lang w:val="en-US" w:eastAsia="zh-CN"/>
        </w:rPr>
        <w:t>Introduction</w:t>
      </w:r>
      <w:r>
        <w:tab/>
        <w:t>176</w:t>
      </w:r>
    </w:p>
    <w:p w14:paraId="6286C2F0" w14:textId="77777777" w:rsidR="00597036" w:rsidRDefault="00597036">
      <w:pPr>
        <w:pStyle w:val="TOC4"/>
        <w:rPr>
          <w:rFonts w:asciiTheme="minorHAnsi" w:eastAsiaTheme="minorEastAsia" w:hAnsiTheme="minorHAnsi" w:cstheme="minorBidi"/>
          <w:sz w:val="22"/>
          <w:szCs w:val="22"/>
        </w:rPr>
      </w:pPr>
      <w:r w:rsidRPr="00597036">
        <w:t>5.3.5.2</w:t>
      </w:r>
      <w:r w:rsidRPr="00597036">
        <w:rPr>
          <w:rFonts w:asciiTheme="minorHAnsi" w:eastAsiaTheme="minorEastAsia" w:hAnsiTheme="minorHAnsi" w:cstheme="minorBidi"/>
          <w:sz w:val="22"/>
          <w:szCs w:val="22"/>
        </w:rPr>
        <w:tab/>
      </w:r>
      <w:r w:rsidRPr="00763DEA">
        <w:rPr>
          <w:lang w:val="en-US" w:eastAsia="zh-CN"/>
        </w:rPr>
        <w:t>Handover delay</w:t>
      </w:r>
      <w:r>
        <w:tab/>
        <w:t>176</w:t>
      </w:r>
    </w:p>
    <w:p w14:paraId="66F160E7" w14:textId="77777777" w:rsidR="00597036" w:rsidRDefault="00597036">
      <w:pPr>
        <w:pStyle w:val="TOC4"/>
        <w:rPr>
          <w:rFonts w:asciiTheme="minorHAnsi" w:eastAsiaTheme="minorEastAsia" w:hAnsiTheme="minorHAnsi" w:cstheme="minorBidi"/>
          <w:sz w:val="22"/>
          <w:szCs w:val="22"/>
        </w:rPr>
      </w:pPr>
      <w:r w:rsidRPr="00597036">
        <w:t>5.3.5.3</w:t>
      </w:r>
      <w:r w:rsidRPr="00597036">
        <w:rPr>
          <w:rFonts w:asciiTheme="minorHAnsi" w:eastAsiaTheme="minorEastAsia" w:hAnsiTheme="minorHAnsi" w:cstheme="minorBidi"/>
          <w:sz w:val="22"/>
          <w:szCs w:val="22"/>
        </w:rPr>
        <w:tab/>
      </w:r>
      <w:r w:rsidRPr="00763DEA">
        <w:rPr>
          <w:lang w:val="en-US" w:eastAsia="zh-CN"/>
        </w:rPr>
        <w:t>Interruption time</w:t>
      </w:r>
      <w:r>
        <w:tab/>
        <w:t>177</w:t>
      </w:r>
    </w:p>
    <w:p w14:paraId="551F7773" w14:textId="77777777" w:rsidR="00597036" w:rsidRDefault="00597036">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177</w:t>
      </w:r>
    </w:p>
    <w:p w14:paraId="33366872"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5.4.1</w:t>
      </w:r>
      <w:r w:rsidRPr="00597036">
        <w:rPr>
          <w:rFonts w:asciiTheme="minorHAnsi" w:eastAsiaTheme="minorEastAsia" w:hAnsiTheme="minorHAnsi" w:cstheme="minorBidi"/>
          <w:sz w:val="22"/>
          <w:szCs w:val="22"/>
          <w:lang w:val="sv-FI"/>
        </w:rPr>
        <w:tab/>
      </w:r>
      <w:r w:rsidRPr="00597036">
        <w:rPr>
          <w:lang w:val="sv-FI"/>
        </w:rPr>
        <w:t>E-UTRAN – HRPD Handover</w:t>
      </w:r>
      <w:r w:rsidRPr="00597036">
        <w:rPr>
          <w:lang w:val="sv-FI"/>
        </w:rPr>
        <w:tab/>
        <w:t>177</w:t>
      </w:r>
    </w:p>
    <w:p w14:paraId="4951A5F2"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5.4.1.1</w:t>
      </w:r>
      <w:r w:rsidRPr="00597036">
        <w:rPr>
          <w:rFonts w:asciiTheme="minorHAnsi" w:eastAsiaTheme="minorEastAsia" w:hAnsiTheme="minorHAnsi" w:cstheme="minorBidi"/>
          <w:sz w:val="22"/>
          <w:szCs w:val="22"/>
          <w:lang w:val="sv-FI"/>
        </w:rPr>
        <w:tab/>
      </w:r>
      <w:r w:rsidRPr="00597036">
        <w:rPr>
          <w:lang w:val="sv-FI"/>
        </w:rPr>
        <w:t>Introduction</w:t>
      </w:r>
      <w:r w:rsidRPr="00597036">
        <w:rPr>
          <w:lang w:val="sv-FI"/>
        </w:rPr>
        <w:tab/>
        <w:t>177</w:t>
      </w:r>
    </w:p>
    <w:p w14:paraId="5C580828" w14:textId="77777777" w:rsidR="00597036" w:rsidRDefault="00597036">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178</w:t>
      </w:r>
    </w:p>
    <w:p w14:paraId="383DDF2B" w14:textId="77777777" w:rsidR="00597036" w:rsidRDefault="00597036">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178</w:t>
      </w:r>
    </w:p>
    <w:p w14:paraId="38A73908" w14:textId="77777777" w:rsidR="00597036" w:rsidRDefault="00597036">
      <w:pPr>
        <w:pStyle w:val="TOC3"/>
        <w:rPr>
          <w:rFonts w:asciiTheme="minorHAnsi" w:eastAsiaTheme="minorEastAsia" w:hAnsiTheme="minorHAnsi" w:cstheme="minorBidi"/>
          <w:sz w:val="22"/>
          <w:szCs w:val="22"/>
        </w:rPr>
      </w:pPr>
      <w:r w:rsidRPr="00597036">
        <w:t>5.4.2</w:t>
      </w:r>
      <w:r w:rsidRPr="00597036">
        <w:rPr>
          <w:rFonts w:asciiTheme="minorHAnsi" w:eastAsiaTheme="minorEastAsia" w:hAnsiTheme="minorHAnsi" w:cstheme="minorBidi"/>
          <w:sz w:val="22"/>
          <w:szCs w:val="22"/>
        </w:rPr>
        <w:tab/>
      </w:r>
      <w:r w:rsidRPr="00597036">
        <w:t>E-UTRAN – cdma2000 1X Handover</w:t>
      </w:r>
      <w:r>
        <w:tab/>
        <w:t>178</w:t>
      </w:r>
    </w:p>
    <w:p w14:paraId="0243BB88" w14:textId="77777777" w:rsidR="00597036" w:rsidRDefault="00597036">
      <w:pPr>
        <w:pStyle w:val="TOC5"/>
        <w:rPr>
          <w:rFonts w:asciiTheme="minorHAnsi" w:eastAsiaTheme="minorEastAsia" w:hAnsiTheme="minorHAnsi" w:cstheme="minorBidi"/>
          <w:sz w:val="22"/>
          <w:szCs w:val="22"/>
        </w:rPr>
      </w:pPr>
      <w:r w:rsidRPr="00597036">
        <w:t>5.4.2.1</w:t>
      </w:r>
      <w:r w:rsidRPr="00597036">
        <w:rPr>
          <w:rFonts w:asciiTheme="minorHAnsi" w:eastAsiaTheme="minorEastAsia" w:hAnsiTheme="minorHAnsi" w:cstheme="minorBidi"/>
          <w:sz w:val="22"/>
          <w:szCs w:val="22"/>
        </w:rPr>
        <w:tab/>
      </w:r>
      <w:r w:rsidRPr="00597036">
        <w:t>Introduction</w:t>
      </w:r>
      <w:r>
        <w:tab/>
        <w:t>178</w:t>
      </w:r>
    </w:p>
    <w:p w14:paraId="7B7DF8CA" w14:textId="77777777" w:rsidR="00597036" w:rsidRDefault="00597036">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178</w:t>
      </w:r>
    </w:p>
    <w:p w14:paraId="2ABE59EB" w14:textId="77777777" w:rsidR="00597036" w:rsidRDefault="00597036">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178</w:t>
      </w:r>
    </w:p>
    <w:p w14:paraId="638C5294" w14:textId="77777777" w:rsidR="00597036" w:rsidRDefault="00597036">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179</w:t>
      </w:r>
    </w:p>
    <w:p w14:paraId="1948D92D" w14:textId="77777777" w:rsidR="00597036" w:rsidRDefault="00597036">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179</w:t>
      </w:r>
    </w:p>
    <w:p w14:paraId="1AC04BEC" w14:textId="77777777" w:rsidR="00597036" w:rsidRDefault="00597036">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179</w:t>
      </w:r>
    </w:p>
    <w:p w14:paraId="5E2D5587" w14:textId="77777777" w:rsidR="00597036" w:rsidRDefault="00597036">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179</w:t>
      </w:r>
    </w:p>
    <w:p w14:paraId="0C37101C" w14:textId="77777777" w:rsidR="00597036" w:rsidRDefault="00597036">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179</w:t>
      </w:r>
    </w:p>
    <w:p w14:paraId="3771C383" w14:textId="77777777" w:rsidR="00597036" w:rsidRDefault="00597036">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179</w:t>
      </w:r>
    </w:p>
    <w:p w14:paraId="22663B0E" w14:textId="77777777" w:rsidR="00597036" w:rsidRDefault="00597036">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180</w:t>
      </w:r>
    </w:p>
    <w:p w14:paraId="46F43FFB" w14:textId="77777777" w:rsidR="00597036" w:rsidRDefault="00597036">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180</w:t>
      </w:r>
    </w:p>
    <w:p w14:paraId="23476D5B" w14:textId="77777777" w:rsidR="00597036" w:rsidRDefault="00597036">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180</w:t>
      </w:r>
    </w:p>
    <w:p w14:paraId="063B087D" w14:textId="77777777" w:rsidR="00597036" w:rsidRDefault="00597036">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180</w:t>
      </w:r>
    </w:p>
    <w:p w14:paraId="21C16161" w14:textId="77777777" w:rsidR="00597036" w:rsidRDefault="00597036">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180</w:t>
      </w:r>
    </w:p>
    <w:p w14:paraId="12C18209" w14:textId="77777777" w:rsidR="00597036" w:rsidRDefault="00597036">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180</w:t>
      </w:r>
    </w:p>
    <w:p w14:paraId="24A644CD" w14:textId="77777777" w:rsidR="00597036" w:rsidRDefault="00597036">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180</w:t>
      </w:r>
    </w:p>
    <w:p w14:paraId="19AA226C" w14:textId="77777777" w:rsidR="00597036" w:rsidRDefault="00597036">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181</w:t>
      </w:r>
    </w:p>
    <w:p w14:paraId="2EF75AAF" w14:textId="77777777" w:rsidR="00597036" w:rsidRDefault="00597036">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181</w:t>
      </w:r>
    </w:p>
    <w:p w14:paraId="625EB00F" w14:textId="77777777" w:rsidR="00597036" w:rsidRDefault="00597036">
      <w:pPr>
        <w:pStyle w:val="TOC4"/>
        <w:rPr>
          <w:rFonts w:asciiTheme="minorHAnsi" w:eastAsiaTheme="minorEastAsia" w:hAnsiTheme="minorHAnsi" w:cstheme="minorBidi"/>
          <w:sz w:val="22"/>
          <w:szCs w:val="22"/>
        </w:rPr>
      </w:pPr>
      <w:r w:rsidRPr="00597036">
        <w:t>5.5.3.3</w:t>
      </w:r>
      <w:r w:rsidRPr="00597036">
        <w:rPr>
          <w:rFonts w:asciiTheme="minorHAnsi" w:eastAsiaTheme="minorEastAsia" w:hAnsiTheme="minorHAnsi" w:cstheme="minorBidi"/>
          <w:sz w:val="22"/>
          <w:szCs w:val="22"/>
        </w:rPr>
        <w:tab/>
      </w:r>
      <w:r w:rsidRPr="00763DEA">
        <w:rPr>
          <w:lang w:val="en-US" w:eastAsia="sv-SE"/>
        </w:rPr>
        <w:t xml:space="preserve">E-UTRAN TDD – TDD </w:t>
      </w:r>
      <w:r>
        <w:rPr>
          <w:lang w:eastAsia="sv-SE"/>
        </w:rPr>
        <w:t>for Cat-M1 TDD UEs</w:t>
      </w:r>
      <w:r>
        <w:tab/>
        <w:t>181</w:t>
      </w:r>
    </w:p>
    <w:p w14:paraId="65950A09" w14:textId="77777777" w:rsidR="00597036" w:rsidRDefault="00597036">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181</w:t>
      </w:r>
    </w:p>
    <w:p w14:paraId="21AEEC43" w14:textId="1B3CA07D" w:rsidR="00597036" w:rsidRDefault="0059703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181</w:t>
      </w:r>
    </w:p>
    <w:p w14:paraId="4EAA9CE2" w14:textId="77777777" w:rsidR="00597036" w:rsidRDefault="0059703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181</w:t>
      </w:r>
    </w:p>
    <w:p w14:paraId="02515C14" w14:textId="77777777" w:rsidR="00597036" w:rsidRDefault="00597036">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182</w:t>
      </w:r>
    </w:p>
    <w:p w14:paraId="064613CE" w14:textId="77777777" w:rsidR="00597036" w:rsidRDefault="00597036">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182</w:t>
      </w:r>
    </w:p>
    <w:p w14:paraId="49728394" w14:textId="77777777" w:rsidR="00597036" w:rsidRDefault="00597036">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182</w:t>
      </w:r>
    </w:p>
    <w:p w14:paraId="492EA903" w14:textId="77777777" w:rsidR="00597036" w:rsidRDefault="0059703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182</w:t>
      </w:r>
    </w:p>
    <w:p w14:paraId="1E16A3FF" w14:textId="77777777" w:rsidR="00597036" w:rsidRDefault="00597036">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182</w:t>
      </w:r>
    </w:p>
    <w:p w14:paraId="659E212F" w14:textId="77777777" w:rsidR="00597036" w:rsidRDefault="00597036">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182</w:t>
      </w:r>
    </w:p>
    <w:p w14:paraId="7E6C0713" w14:textId="77777777" w:rsidR="00597036" w:rsidRDefault="00597036">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183</w:t>
      </w:r>
    </w:p>
    <w:p w14:paraId="11585F8A" w14:textId="77777777" w:rsidR="00597036" w:rsidRDefault="00597036">
      <w:pPr>
        <w:pStyle w:val="TOC5"/>
        <w:rPr>
          <w:rFonts w:asciiTheme="minorHAnsi" w:eastAsiaTheme="minorEastAsia" w:hAnsiTheme="minorHAnsi" w:cstheme="minorBidi"/>
          <w:sz w:val="22"/>
          <w:szCs w:val="22"/>
        </w:rPr>
      </w:pPr>
      <w:r>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183</w:t>
      </w:r>
    </w:p>
    <w:p w14:paraId="0655D986"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183</w:t>
      </w:r>
    </w:p>
    <w:p w14:paraId="2686997C"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183</w:t>
      </w:r>
    </w:p>
    <w:p w14:paraId="14BAFF8B"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183</w:t>
      </w:r>
    </w:p>
    <w:p w14:paraId="64EA34A3"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183</w:t>
      </w:r>
    </w:p>
    <w:p w14:paraId="07F23373"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183</w:t>
      </w:r>
    </w:p>
    <w:p w14:paraId="71AC7B45" w14:textId="77777777" w:rsidR="00597036" w:rsidRDefault="00597036">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183</w:t>
      </w:r>
    </w:p>
    <w:p w14:paraId="010204A0" w14:textId="77777777" w:rsidR="00597036" w:rsidRDefault="00597036">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183</w:t>
      </w:r>
    </w:p>
    <w:p w14:paraId="457819A9" w14:textId="77777777" w:rsidR="00597036" w:rsidRDefault="00597036">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183</w:t>
      </w:r>
    </w:p>
    <w:p w14:paraId="2B7D3054" w14:textId="77777777" w:rsidR="00597036" w:rsidRDefault="0059703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184</w:t>
      </w:r>
    </w:p>
    <w:p w14:paraId="7CB3D3D7" w14:textId="77777777" w:rsidR="00597036" w:rsidRDefault="0059703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184</w:t>
      </w:r>
    </w:p>
    <w:p w14:paraId="19D2CA55" w14:textId="77777777" w:rsidR="00597036" w:rsidRDefault="0059703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184</w:t>
      </w:r>
    </w:p>
    <w:p w14:paraId="46A8CFA8" w14:textId="77777777" w:rsidR="00597036" w:rsidRDefault="0059703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184</w:t>
      </w:r>
    </w:p>
    <w:p w14:paraId="55334363" w14:textId="77777777" w:rsidR="00597036" w:rsidRDefault="00597036">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184</w:t>
      </w:r>
    </w:p>
    <w:p w14:paraId="2AAD0143" w14:textId="77777777" w:rsidR="00597036" w:rsidRDefault="00597036">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184</w:t>
      </w:r>
    </w:p>
    <w:p w14:paraId="4A162814" w14:textId="77777777" w:rsidR="00597036" w:rsidRDefault="00597036">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185</w:t>
      </w:r>
    </w:p>
    <w:p w14:paraId="4F0C5EB5" w14:textId="77777777" w:rsidR="00597036" w:rsidRDefault="00597036">
      <w:pPr>
        <w:pStyle w:val="TOC4"/>
        <w:rPr>
          <w:rFonts w:asciiTheme="minorHAnsi" w:eastAsiaTheme="minorEastAsia" w:hAnsiTheme="minorHAnsi" w:cstheme="minorBidi"/>
          <w:sz w:val="22"/>
          <w:szCs w:val="22"/>
        </w:rPr>
      </w:pPr>
      <w:r>
        <w:t>6.</w:t>
      </w:r>
      <w:r>
        <w:rPr>
          <w:lang w:eastAsia="zh-CN"/>
        </w:rPr>
        <w:t>3</w:t>
      </w:r>
      <w:r>
        <w:t>.2.4</w:t>
      </w:r>
      <w:r>
        <w:rPr>
          <w:rFonts w:asciiTheme="minorHAnsi" w:eastAsiaTheme="minorEastAsia" w:hAnsiTheme="minorHAnsi" w:cstheme="minorBidi"/>
          <w:sz w:val="22"/>
          <w:szCs w:val="22"/>
        </w:rPr>
        <w:tab/>
      </w:r>
      <w:r>
        <w:t>RRC connection release with redirection to NR</w:t>
      </w:r>
      <w:r>
        <w:tab/>
        <w:t>185</w:t>
      </w:r>
    </w:p>
    <w:p w14:paraId="289A1E9F" w14:textId="77777777" w:rsidR="00597036" w:rsidRDefault="0059703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186</w:t>
      </w:r>
    </w:p>
    <w:p w14:paraId="3B957D93" w14:textId="77777777" w:rsidR="00597036" w:rsidRDefault="0059703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186</w:t>
      </w:r>
    </w:p>
    <w:p w14:paraId="70FF32A3" w14:textId="77777777" w:rsidR="00597036" w:rsidRDefault="00597036">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186</w:t>
      </w:r>
    </w:p>
    <w:p w14:paraId="094686F0" w14:textId="77777777" w:rsidR="00597036" w:rsidRDefault="00597036">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186</w:t>
      </w:r>
    </w:p>
    <w:p w14:paraId="71B35211" w14:textId="77777777" w:rsidR="00597036" w:rsidRDefault="00597036">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186</w:t>
      </w:r>
    </w:p>
    <w:p w14:paraId="07604ED0" w14:textId="77777777" w:rsidR="00597036" w:rsidRDefault="00597036">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187</w:t>
      </w:r>
    </w:p>
    <w:p w14:paraId="14BC4620" w14:textId="77777777" w:rsidR="00597036" w:rsidRDefault="00597036">
      <w:pPr>
        <w:pStyle w:val="TOC4"/>
        <w:rPr>
          <w:rFonts w:asciiTheme="minorHAnsi" w:eastAsiaTheme="minorEastAsia" w:hAnsiTheme="minorHAnsi" w:cstheme="minorBidi"/>
          <w:sz w:val="22"/>
          <w:szCs w:val="22"/>
        </w:rPr>
      </w:pPr>
      <w:r>
        <w:lastRenderedPageBreak/>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187</w:t>
      </w:r>
    </w:p>
    <w:p w14:paraId="15DAF4D2" w14:textId="77777777" w:rsidR="00597036" w:rsidRDefault="00597036">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187</w:t>
      </w:r>
    </w:p>
    <w:p w14:paraId="0BEEE2CD" w14:textId="77777777" w:rsidR="00597036" w:rsidRDefault="00597036">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188</w:t>
      </w:r>
    </w:p>
    <w:p w14:paraId="667F8306" w14:textId="77777777" w:rsidR="00597036" w:rsidRDefault="00597036">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188</w:t>
      </w:r>
    </w:p>
    <w:p w14:paraId="44D271FE" w14:textId="77777777" w:rsidR="00597036" w:rsidRDefault="00597036">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188</w:t>
      </w:r>
    </w:p>
    <w:p w14:paraId="586BFDEE" w14:textId="77777777" w:rsidR="00597036" w:rsidRDefault="00597036">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188</w:t>
      </w:r>
    </w:p>
    <w:p w14:paraId="41F97970"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188</w:t>
      </w:r>
    </w:p>
    <w:p w14:paraId="1AB49FB2"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188</w:t>
      </w:r>
    </w:p>
    <w:p w14:paraId="1E5F399F"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188</w:t>
      </w:r>
    </w:p>
    <w:p w14:paraId="463246F4" w14:textId="77777777" w:rsidR="00597036" w:rsidRDefault="00597036">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189</w:t>
      </w:r>
    </w:p>
    <w:p w14:paraId="11D8CF57" w14:textId="77777777" w:rsidR="00597036" w:rsidRDefault="00597036">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189</w:t>
      </w:r>
    </w:p>
    <w:p w14:paraId="45970822" w14:textId="77777777" w:rsidR="00597036" w:rsidRDefault="00597036">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189</w:t>
      </w:r>
    </w:p>
    <w:p w14:paraId="4E1FDDC9" w14:textId="77777777" w:rsidR="00597036" w:rsidRDefault="00597036">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189</w:t>
      </w:r>
    </w:p>
    <w:p w14:paraId="378C5544" w14:textId="77777777" w:rsidR="00597036" w:rsidRDefault="00597036">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189</w:t>
      </w:r>
    </w:p>
    <w:p w14:paraId="1DAFE51A" w14:textId="77777777" w:rsidR="00597036" w:rsidRDefault="00597036">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190</w:t>
      </w:r>
    </w:p>
    <w:p w14:paraId="7FF4D049" w14:textId="77777777" w:rsidR="00597036" w:rsidRDefault="00597036">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190</w:t>
      </w:r>
    </w:p>
    <w:p w14:paraId="6DE78969" w14:textId="77777777" w:rsidR="00597036" w:rsidRDefault="00597036">
      <w:pPr>
        <w:pStyle w:val="TOC4"/>
        <w:rPr>
          <w:rFonts w:asciiTheme="minorHAnsi" w:eastAsiaTheme="minorEastAsia" w:hAnsiTheme="minorHAnsi" w:cstheme="minorBidi"/>
          <w:sz w:val="22"/>
          <w:szCs w:val="22"/>
        </w:rPr>
      </w:pPr>
      <w:r w:rsidRPr="00597036">
        <w:t>6.7.2.2</w:t>
      </w:r>
      <w:r w:rsidRPr="00597036">
        <w:rPr>
          <w:rFonts w:asciiTheme="minorHAnsi" w:eastAsiaTheme="minorEastAsia" w:hAnsiTheme="minorHAnsi" w:cstheme="minorBidi"/>
          <w:sz w:val="22"/>
          <w:szCs w:val="22"/>
        </w:rPr>
        <w:tab/>
      </w:r>
      <w:r w:rsidRPr="00763DEA">
        <w:rPr>
          <w:lang w:val="en-US"/>
        </w:rPr>
        <w:t>UE Re-establishment delay requirement for CEModeB</w:t>
      </w:r>
      <w:r>
        <w:tab/>
        <w:t>190</w:t>
      </w:r>
    </w:p>
    <w:p w14:paraId="668F7BF3" w14:textId="77777777" w:rsidR="00597036" w:rsidRDefault="00597036">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191</w:t>
      </w:r>
    </w:p>
    <w:p w14:paraId="29930E64" w14:textId="77777777" w:rsidR="00597036" w:rsidRDefault="00597036">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191</w:t>
      </w:r>
    </w:p>
    <w:p w14:paraId="099BE880" w14:textId="77777777" w:rsidR="00597036" w:rsidRDefault="00597036">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191</w:t>
      </w:r>
    </w:p>
    <w:p w14:paraId="3D3325A1" w14:textId="77777777" w:rsidR="00597036" w:rsidRDefault="00597036">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191</w:t>
      </w:r>
    </w:p>
    <w:p w14:paraId="6E3774FE" w14:textId="77777777" w:rsidR="00597036" w:rsidRDefault="00597036">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192</w:t>
      </w:r>
    </w:p>
    <w:p w14:paraId="60901681" w14:textId="77777777" w:rsidR="00597036" w:rsidRDefault="00597036">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192</w:t>
      </w:r>
    </w:p>
    <w:p w14:paraId="12BC31CD" w14:textId="77777777" w:rsidR="00597036" w:rsidRDefault="00597036">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192</w:t>
      </w:r>
    </w:p>
    <w:p w14:paraId="58CF3E44" w14:textId="64B7D722" w:rsidR="00597036" w:rsidRDefault="0059703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192</w:t>
      </w:r>
    </w:p>
    <w:p w14:paraId="2194AAC5" w14:textId="77777777" w:rsidR="00597036" w:rsidRDefault="0059703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192</w:t>
      </w:r>
    </w:p>
    <w:p w14:paraId="5F6808E7" w14:textId="77777777" w:rsidR="00597036" w:rsidRDefault="00597036">
      <w:pPr>
        <w:pStyle w:val="TOC3"/>
        <w:rPr>
          <w:rFonts w:asciiTheme="minorHAnsi" w:eastAsiaTheme="minorEastAsia" w:hAnsiTheme="minorHAnsi" w:cstheme="minorBidi"/>
          <w:sz w:val="22"/>
          <w:szCs w:val="22"/>
        </w:rPr>
      </w:pPr>
      <w:r w:rsidRPr="00597036">
        <w:t>7.1.1</w:t>
      </w:r>
      <w:r w:rsidRPr="00597036">
        <w:rPr>
          <w:rFonts w:asciiTheme="minorHAnsi" w:eastAsiaTheme="minorEastAsia" w:hAnsiTheme="minorHAnsi"/>
          <w:sz w:val="22"/>
          <w:szCs w:val="22"/>
        </w:rPr>
        <w:tab/>
      </w:r>
      <w:r w:rsidRPr="00763DEA">
        <w:rPr>
          <w:rFonts w:cs="v4.2.0"/>
        </w:rPr>
        <w:t>Introduction</w:t>
      </w:r>
      <w:r>
        <w:tab/>
        <w:t>192</w:t>
      </w:r>
    </w:p>
    <w:p w14:paraId="352A6EBE" w14:textId="77777777" w:rsidR="00597036" w:rsidRDefault="00597036">
      <w:pPr>
        <w:pStyle w:val="TOC3"/>
        <w:rPr>
          <w:rFonts w:asciiTheme="minorHAnsi" w:eastAsiaTheme="minorEastAsia" w:hAnsiTheme="minorHAnsi" w:cstheme="minorBidi"/>
          <w:sz w:val="22"/>
          <w:szCs w:val="22"/>
        </w:rPr>
      </w:pPr>
      <w:r w:rsidRPr="00597036">
        <w:t>7.1.2</w:t>
      </w:r>
      <w:r w:rsidRPr="00597036">
        <w:rPr>
          <w:rFonts w:asciiTheme="minorHAnsi" w:eastAsiaTheme="minorEastAsia" w:hAnsiTheme="minorHAnsi"/>
          <w:sz w:val="22"/>
          <w:szCs w:val="22"/>
        </w:rPr>
        <w:tab/>
      </w:r>
      <w:r w:rsidRPr="00763DEA">
        <w:rPr>
          <w:rFonts w:cs="v4.2.0"/>
        </w:rPr>
        <w:t>Requirements</w:t>
      </w:r>
      <w:r>
        <w:tab/>
        <w:t>193</w:t>
      </w:r>
    </w:p>
    <w:p w14:paraId="37E74D49" w14:textId="77777777" w:rsidR="00597036" w:rsidRDefault="00597036">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194</w:t>
      </w:r>
    </w:p>
    <w:p w14:paraId="3F8CB054" w14:textId="77777777" w:rsidR="00597036" w:rsidRDefault="00597036">
      <w:pPr>
        <w:pStyle w:val="TOC3"/>
        <w:rPr>
          <w:rFonts w:asciiTheme="minorHAnsi" w:eastAsiaTheme="minorEastAsia" w:hAnsiTheme="minorHAnsi" w:cstheme="minorBidi"/>
          <w:sz w:val="22"/>
          <w:szCs w:val="22"/>
        </w:rPr>
      </w:pPr>
      <w:r w:rsidRPr="00597036">
        <w:t>7.2.1</w:t>
      </w:r>
      <w:r w:rsidRPr="00597036">
        <w:rPr>
          <w:rFonts w:asciiTheme="minorHAnsi" w:eastAsiaTheme="minorEastAsia" w:hAnsiTheme="minorHAnsi"/>
          <w:sz w:val="22"/>
          <w:szCs w:val="22"/>
        </w:rPr>
        <w:tab/>
      </w:r>
      <w:r w:rsidRPr="00763DEA">
        <w:rPr>
          <w:rFonts w:cs="v3.7.0"/>
        </w:rPr>
        <w:t>Introduction</w:t>
      </w:r>
      <w:r>
        <w:tab/>
        <w:t>194</w:t>
      </w:r>
    </w:p>
    <w:p w14:paraId="135552F2" w14:textId="77777777" w:rsidR="00597036" w:rsidRDefault="00597036">
      <w:pPr>
        <w:pStyle w:val="TOC3"/>
        <w:rPr>
          <w:rFonts w:asciiTheme="minorHAnsi" w:eastAsiaTheme="minorEastAsia" w:hAnsiTheme="minorHAnsi" w:cstheme="minorBidi"/>
          <w:sz w:val="22"/>
          <w:szCs w:val="22"/>
        </w:rPr>
      </w:pPr>
      <w:r w:rsidRPr="00597036">
        <w:t>7.2.2</w:t>
      </w:r>
      <w:r w:rsidRPr="00597036">
        <w:rPr>
          <w:rFonts w:asciiTheme="minorHAnsi" w:eastAsiaTheme="minorEastAsia" w:hAnsiTheme="minorHAnsi"/>
          <w:sz w:val="22"/>
          <w:szCs w:val="22"/>
        </w:rPr>
        <w:tab/>
      </w:r>
      <w:r w:rsidRPr="00763DEA">
        <w:rPr>
          <w:rFonts w:cs="v3.7.0"/>
        </w:rPr>
        <w:t>Requirements</w:t>
      </w:r>
      <w:r>
        <w:tab/>
        <w:t>194</w:t>
      </w:r>
    </w:p>
    <w:p w14:paraId="4B5BCBE1" w14:textId="77777777" w:rsidR="00597036" w:rsidRDefault="00597036">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194</w:t>
      </w:r>
    </w:p>
    <w:p w14:paraId="1BA958E6" w14:textId="77777777" w:rsidR="00597036" w:rsidRDefault="00597036">
      <w:pPr>
        <w:pStyle w:val="TOC3"/>
        <w:rPr>
          <w:rFonts w:asciiTheme="minorHAnsi" w:eastAsiaTheme="minorEastAsia" w:hAnsiTheme="minorHAnsi" w:cstheme="minorBidi"/>
          <w:sz w:val="22"/>
          <w:szCs w:val="22"/>
        </w:rPr>
      </w:pPr>
      <w:r w:rsidRPr="00597036">
        <w:t>7.3.1</w:t>
      </w:r>
      <w:r w:rsidRPr="00597036">
        <w:rPr>
          <w:rFonts w:asciiTheme="minorHAnsi" w:eastAsiaTheme="minorEastAsia" w:hAnsiTheme="minorHAnsi"/>
          <w:sz w:val="22"/>
          <w:szCs w:val="22"/>
        </w:rPr>
        <w:tab/>
      </w:r>
      <w:r w:rsidRPr="00763DEA">
        <w:rPr>
          <w:rFonts w:cs="v3.7.0"/>
        </w:rPr>
        <w:t>Introduction</w:t>
      </w:r>
      <w:r>
        <w:tab/>
        <w:t>194</w:t>
      </w:r>
    </w:p>
    <w:p w14:paraId="4AC42115" w14:textId="77777777" w:rsidR="00597036" w:rsidRDefault="00597036">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194</w:t>
      </w:r>
    </w:p>
    <w:p w14:paraId="6135FEF0" w14:textId="77777777" w:rsidR="00597036" w:rsidRDefault="00597036">
      <w:pPr>
        <w:pStyle w:val="TOC4"/>
        <w:rPr>
          <w:rFonts w:asciiTheme="minorHAnsi" w:eastAsiaTheme="minorEastAsia" w:hAnsiTheme="minorHAnsi" w:cstheme="minorBidi"/>
          <w:sz w:val="22"/>
          <w:szCs w:val="22"/>
        </w:rPr>
      </w:pPr>
      <w:r w:rsidRPr="00597036">
        <w:t>7.3.2.1</w:t>
      </w:r>
      <w:r w:rsidRPr="00597036">
        <w:rPr>
          <w:rFonts w:asciiTheme="minorHAnsi" w:hAnsiTheme="minorHAnsi" w:cstheme="minorBidi"/>
          <w:sz w:val="22"/>
          <w:szCs w:val="22"/>
        </w:rPr>
        <w:tab/>
      </w:r>
      <w:r w:rsidRPr="00763DEA">
        <w:rPr>
          <w:rFonts w:eastAsia="?? ??"/>
        </w:rPr>
        <w:t>Timing Advance adjustment delay</w:t>
      </w:r>
      <w:r>
        <w:tab/>
        <w:t>194</w:t>
      </w:r>
    </w:p>
    <w:p w14:paraId="6F8234FF" w14:textId="77777777" w:rsidR="00597036" w:rsidRDefault="00597036">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195</w:t>
      </w:r>
    </w:p>
    <w:p w14:paraId="7138057B" w14:textId="77777777" w:rsidR="00597036" w:rsidRDefault="00597036">
      <w:pPr>
        <w:pStyle w:val="TOC2"/>
        <w:rPr>
          <w:rFonts w:asciiTheme="minorHAnsi" w:eastAsiaTheme="minorEastAsia" w:hAnsiTheme="minorHAnsi" w:cstheme="minorBidi"/>
          <w:sz w:val="22"/>
          <w:szCs w:val="22"/>
        </w:rPr>
      </w:pPr>
      <w:r w:rsidRPr="00597036">
        <w:t>7.</w:t>
      </w:r>
      <w:r w:rsidRPr="00597036">
        <w:rPr>
          <w:lang w:eastAsia="zh-CN"/>
        </w:rPr>
        <w:t>4</w:t>
      </w:r>
      <w:r w:rsidRPr="00597036">
        <w:rPr>
          <w:rFonts w:asciiTheme="minorHAnsi" w:eastAsiaTheme="minorEastAsia" w:hAnsiTheme="minorHAnsi"/>
          <w:sz w:val="22"/>
          <w:szCs w:val="22"/>
        </w:rPr>
        <w:tab/>
      </w:r>
      <w:r w:rsidRPr="00763DEA">
        <w:rPr>
          <w:rFonts w:cs="v4.2.0"/>
        </w:rPr>
        <w:t xml:space="preserve">Cell </w:t>
      </w:r>
      <w:r w:rsidRPr="00763DEA">
        <w:rPr>
          <w:rFonts w:cs="v4.2.0"/>
          <w:lang w:eastAsia="zh-CN"/>
        </w:rPr>
        <w:t xml:space="preserve">phase </w:t>
      </w:r>
      <w:r w:rsidRPr="00763DEA">
        <w:rPr>
          <w:rFonts w:cs="v4.2.0"/>
        </w:rPr>
        <w:t>synchronization accuracy</w:t>
      </w:r>
      <w:r w:rsidRPr="00763DEA">
        <w:rPr>
          <w:rFonts w:cs="v4.2.0"/>
          <w:lang w:eastAsia="zh-CN"/>
        </w:rPr>
        <w:t xml:space="preserve"> (TDD)</w:t>
      </w:r>
      <w:r>
        <w:tab/>
        <w:t>195</w:t>
      </w:r>
    </w:p>
    <w:p w14:paraId="0D3740CA"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4</w:t>
      </w:r>
      <w:r w:rsidRPr="00597036">
        <w:t>.1</w:t>
      </w:r>
      <w:r w:rsidRPr="00597036">
        <w:rPr>
          <w:rFonts w:asciiTheme="minorHAnsi" w:eastAsiaTheme="minorEastAsia" w:hAnsiTheme="minorHAnsi"/>
          <w:sz w:val="22"/>
          <w:szCs w:val="22"/>
        </w:rPr>
        <w:tab/>
      </w:r>
      <w:r w:rsidRPr="00763DEA">
        <w:rPr>
          <w:rFonts w:cs="v4.2.0"/>
        </w:rPr>
        <w:t>Definition</w:t>
      </w:r>
      <w:r>
        <w:tab/>
        <w:t>195</w:t>
      </w:r>
    </w:p>
    <w:p w14:paraId="1BBD37AA"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4</w:t>
      </w:r>
      <w:r w:rsidRPr="00597036">
        <w:t>.2</w:t>
      </w:r>
      <w:r w:rsidRPr="00597036">
        <w:rPr>
          <w:rFonts w:asciiTheme="minorHAnsi" w:eastAsiaTheme="minorEastAsia" w:hAnsiTheme="minorHAnsi"/>
          <w:sz w:val="22"/>
          <w:szCs w:val="22"/>
        </w:rPr>
        <w:tab/>
      </w:r>
      <w:r w:rsidRPr="00763DEA">
        <w:rPr>
          <w:rFonts w:cs="v4.2.0"/>
        </w:rPr>
        <w:t>Minimum requirements</w:t>
      </w:r>
      <w:r>
        <w:tab/>
        <w:t>195</w:t>
      </w:r>
    </w:p>
    <w:p w14:paraId="450D23AA" w14:textId="77777777" w:rsidR="00597036" w:rsidRDefault="00597036">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Synchronization Requirements for E-UTRAN to 1xRTT and HRPD Handovers</w:t>
      </w:r>
      <w:r>
        <w:tab/>
        <w:t>196</w:t>
      </w:r>
    </w:p>
    <w:p w14:paraId="241DFF5C" w14:textId="77777777" w:rsidR="00597036" w:rsidRDefault="00597036">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196</w:t>
      </w:r>
    </w:p>
    <w:p w14:paraId="2DDA34A7" w14:textId="77777777" w:rsidR="00597036" w:rsidRDefault="00597036">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196</w:t>
      </w:r>
    </w:p>
    <w:p w14:paraId="2722C868" w14:textId="77777777" w:rsidR="00597036" w:rsidRDefault="00597036">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196</w:t>
      </w:r>
    </w:p>
    <w:p w14:paraId="7C6EFA2C" w14:textId="77777777" w:rsidR="00597036" w:rsidRDefault="00597036">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196</w:t>
      </w:r>
    </w:p>
    <w:p w14:paraId="48805342" w14:textId="77777777" w:rsidR="00597036" w:rsidRDefault="00597036">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196</w:t>
      </w:r>
    </w:p>
    <w:p w14:paraId="7E06ECC1" w14:textId="77777777" w:rsidR="00597036" w:rsidRDefault="00597036">
      <w:pPr>
        <w:pStyle w:val="TOC3"/>
        <w:rPr>
          <w:rFonts w:asciiTheme="minorHAnsi" w:eastAsiaTheme="minorEastAsia" w:hAnsiTheme="minorHAnsi" w:cstheme="minorBidi"/>
          <w:sz w:val="22"/>
          <w:szCs w:val="22"/>
        </w:rPr>
      </w:pPr>
      <w:r w:rsidRPr="00597036">
        <w:t>7.6.1</w:t>
      </w:r>
      <w:r w:rsidRPr="00597036">
        <w:rPr>
          <w:rFonts w:asciiTheme="minorHAnsi" w:eastAsiaTheme="minorEastAsia" w:hAnsiTheme="minorHAnsi"/>
          <w:sz w:val="22"/>
          <w:szCs w:val="22"/>
        </w:rPr>
        <w:tab/>
      </w:r>
      <w:r w:rsidRPr="00763DEA">
        <w:rPr>
          <w:rFonts w:cs="v3.7.0"/>
        </w:rPr>
        <w:t>Introduction</w:t>
      </w:r>
      <w:r>
        <w:tab/>
        <w:t>196</w:t>
      </w:r>
    </w:p>
    <w:p w14:paraId="6AB5A9E3" w14:textId="77777777" w:rsidR="00597036" w:rsidRDefault="00597036">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198</w:t>
      </w:r>
    </w:p>
    <w:p w14:paraId="56435A61" w14:textId="77777777" w:rsidR="00597036" w:rsidRDefault="00597036">
      <w:pPr>
        <w:pStyle w:val="TOC4"/>
        <w:rPr>
          <w:rFonts w:asciiTheme="minorHAnsi" w:eastAsiaTheme="minorEastAsia" w:hAnsiTheme="minorHAnsi" w:cstheme="minorBidi"/>
          <w:sz w:val="22"/>
          <w:szCs w:val="22"/>
        </w:rPr>
      </w:pPr>
      <w:r w:rsidRPr="00597036">
        <w:t>7.6.2.1</w:t>
      </w:r>
      <w:r w:rsidRPr="00597036">
        <w:rPr>
          <w:rFonts w:asciiTheme="minorHAnsi" w:hAnsiTheme="minorHAnsi" w:cstheme="minorBidi"/>
          <w:sz w:val="22"/>
          <w:szCs w:val="22"/>
        </w:rPr>
        <w:tab/>
      </w:r>
      <w:r>
        <w:t>Minimum requirement when no DRX is used</w:t>
      </w:r>
      <w:r>
        <w:tab/>
        <w:t>198</w:t>
      </w:r>
    </w:p>
    <w:p w14:paraId="70EF312C" w14:textId="77777777" w:rsidR="00597036" w:rsidRDefault="00597036">
      <w:pPr>
        <w:pStyle w:val="TOC4"/>
        <w:rPr>
          <w:rFonts w:asciiTheme="minorHAnsi" w:eastAsiaTheme="minorEastAsia" w:hAnsiTheme="minorHAnsi" w:cstheme="minorBidi"/>
          <w:sz w:val="22"/>
          <w:szCs w:val="22"/>
        </w:rPr>
      </w:pPr>
      <w:r w:rsidRPr="00597036">
        <w:t>7.6.2.2</w:t>
      </w:r>
      <w:r w:rsidRPr="00597036">
        <w:rPr>
          <w:rFonts w:asciiTheme="minorHAnsi" w:hAnsiTheme="minorHAnsi" w:cstheme="minorBidi"/>
          <w:sz w:val="22"/>
          <w:szCs w:val="22"/>
        </w:rPr>
        <w:tab/>
      </w:r>
      <w:r>
        <w:t>Minimum requirement when DRX is used</w:t>
      </w:r>
      <w:r>
        <w:tab/>
        <w:t>198</w:t>
      </w:r>
    </w:p>
    <w:p w14:paraId="233E6171" w14:textId="77777777" w:rsidR="00597036" w:rsidRDefault="00597036">
      <w:pPr>
        <w:pStyle w:val="TOC4"/>
        <w:rPr>
          <w:rFonts w:asciiTheme="minorHAnsi" w:eastAsiaTheme="minorEastAsia" w:hAnsiTheme="minorHAnsi" w:cstheme="minorBidi"/>
          <w:sz w:val="22"/>
          <w:szCs w:val="22"/>
        </w:rPr>
      </w:pPr>
      <w:r w:rsidRPr="00597036">
        <w:t>7.6.2.3</w:t>
      </w:r>
      <w:r w:rsidRPr="00597036">
        <w:rPr>
          <w:rFonts w:asciiTheme="minorHAnsi" w:hAnsiTheme="minorHAnsi" w:cstheme="minorBidi"/>
          <w:sz w:val="22"/>
          <w:szCs w:val="22"/>
        </w:rPr>
        <w:tab/>
      </w:r>
      <w:r>
        <w:t>Minimum requirement at transitions</w:t>
      </w:r>
      <w:r>
        <w:tab/>
        <w:t>200</w:t>
      </w:r>
    </w:p>
    <w:p w14:paraId="2B2CFAA7" w14:textId="77777777" w:rsidR="00597036" w:rsidRDefault="00597036">
      <w:pPr>
        <w:pStyle w:val="TOC4"/>
        <w:rPr>
          <w:rFonts w:asciiTheme="minorHAnsi" w:eastAsiaTheme="minorEastAsia" w:hAnsiTheme="minorHAnsi" w:cstheme="minorBidi"/>
          <w:sz w:val="22"/>
          <w:szCs w:val="22"/>
        </w:rPr>
      </w:pPr>
      <w:r w:rsidRPr="00597036">
        <w:t>7.6.2.4</w:t>
      </w:r>
      <w:r w:rsidRPr="00597036">
        <w:rPr>
          <w:rFonts w:asciiTheme="minorHAnsi" w:hAnsiTheme="minorHAnsi" w:cstheme="minorBidi"/>
          <w:sz w:val="22"/>
          <w:szCs w:val="22"/>
        </w:rPr>
        <w:tab/>
      </w:r>
      <w:r>
        <w:t>Minimum requirement during SI Acquisition with autonomous gaps</w:t>
      </w:r>
      <w:r>
        <w:tab/>
        <w:t>200</w:t>
      </w:r>
    </w:p>
    <w:p w14:paraId="7798A0E5" w14:textId="77777777" w:rsidR="00597036" w:rsidRDefault="00597036">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200</w:t>
      </w:r>
    </w:p>
    <w:p w14:paraId="3561754A" w14:textId="77777777" w:rsidR="00597036" w:rsidRDefault="00597036">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200</w:t>
      </w:r>
    </w:p>
    <w:p w14:paraId="76DD7AB6" w14:textId="77777777" w:rsidR="00597036" w:rsidRDefault="00597036">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200</w:t>
      </w:r>
    </w:p>
    <w:p w14:paraId="29B9885D" w14:textId="77777777" w:rsidR="00597036" w:rsidRDefault="00597036">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200</w:t>
      </w:r>
    </w:p>
    <w:p w14:paraId="4DB10F28" w14:textId="77777777" w:rsidR="00597036" w:rsidRDefault="00597036">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202</w:t>
      </w:r>
    </w:p>
    <w:p w14:paraId="1C9F544A" w14:textId="77777777" w:rsidR="00597036" w:rsidRDefault="00597036">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Multiple Downlink SCells</w:t>
      </w:r>
      <w:r>
        <w:tab/>
        <w:t>203</w:t>
      </w:r>
    </w:p>
    <w:p w14:paraId="27715DCC" w14:textId="77777777" w:rsidR="00597036" w:rsidRDefault="00597036">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204</w:t>
      </w:r>
    </w:p>
    <w:p w14:paraId="43281674" w14:textId="77777777" w:rsidR="00597036" w:rsidRDefault="00597036">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205</w:t>
      </w:r>
    </w:p>
    <w:p w14:paraId="73F23495" w14:textId="77777777" w:rsidR="00597036" w:rsidRDefault="00597036">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206</w:t>
      </w:r>
    </w:p>
    <w:p w14:paraId="2DD82D2B" w14:textId="77777777" w:rsidR="00597036" w:rsidRDefault="00597036">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206</w:t>
      </w:r>
    </w:p>
    <w:p w14:paraId="594999F8" w14:textId="77777777" w:rsidR="00597036" w:rsidRDefault="00597036">
      <w:pPr>
        <w:pStyle w:val="TOC3"/>
        <w:rPr>
          <w:rFonts w:asciiTheme="minorHAnsi" w:eastAsiaTheme="minorEastAsia" w:hAnsiTheme="minorHAnsi" w:cstheme="minorBidi"/>
          <w:sz w:val="22"/>
          <w:szCs w:val="22"/>
        </w:rPr>
      </w:pPr>
      <w:r>
        <w:lastRenderedPageBreak/>
        <w:t>7.7.9</w:t>
      </w:r>
      <w:r>
        <w:rPr>
          <w:rFonts w:asciiTheme="minorHAnsi" w:eastAsiaTheme="minorEastAsia" w:hAnsiTheme="minorHAnsi" w:cstheme="minorBidi"/>
          <w:sz w:val="22"/>
          <w:szCs w:val="22"/>
        </w:rPr>
        <w:tab/>
      </w:r>
      <w:r>
        <w:t>SCell Deactivation Delay Requirement for Activated PUCCH SCell with Multiple SCells</w:t>
      </w:r>
      <w:r>
        <w:tab/>
        <w:t>207</w:t>
      </w:r>
    </w:p>
    <w:p w14:paraId="77A4A6A4" w14:textId="77777777" w:rsidR="00597036" w:rsidRDefault="00597036">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207</w:t>
      </w:r>
    </w:p>
    <w:p w14:paraId="0299E2D5" w14:textId="77777777" w:rsidR="00597036" w:rsidRDefault="00597036">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208</w:t>
      </w:r>
    </w:p>
    <w:p w14:paraId="649FC597" w14:textId="77777777" w:rsidR="00597036" w:rsidRDefault="00597036">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209</w:t>
      </w:r>
    </w:p>
    <w:p w14:paraId="606C253F" w14:textId="77777777" w:rsidR="00597036" w:rsidRDefault="00597036">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210</w:t>
      </w:r>
    </w:p>
    <w:p w14:paraId="2FDDC83D" w14:textId="77777777" w:rsidR="00597036" w:rsidRDefault="00597036">
      <w:pPr>
        <w:pStyle w:val="TOC3"/>
        <w:rPr>
          <w:rFonts w:asciiTheme="minorHAnsi" w:eastAsiaTheme="minorEastAsia" w:hAnsiTheme="minorHAnsi" w:cstheme="minorBidi"/>
          <w:sz w:val="22"/>
          <w:szCs w:val="22"/>
        </w:rPr>
      </w:pPr>
      <w:r>
        <w:t>7.7.14</w:t>
      </w:r>
      <w:r>
        <w:rPr>
          <w:rFonts w:asciiTheme="minorHAnsi" w:eastAsiaTheme="minorEastAsia" w:hAnsiTheme="minorHAnsi" w:cstheme="minorBidi"/>
          <w:sz w:val="22"/>
          <w:szCs w:val="22"/>
        </w:rPr>
        <w:tab/>
      </w:r>
      <w:r>
        <w:t>SCell Activation Delay Requirement for Dormant SCell</w:t>
      </w:r>
      <w:r>
        <w:tab/>
        <w:t>210</w:t>
      </w:r>
    </w:p>
    <w:p w14:paraId="6A57AAA4" w14:textId="77777777" w:rsidR="00597036" w:rsidRDefault="00597036">
      <w:pPr>
        <w:pStyle w:val="TOC3"/>
        <w:rPr>
          <w:rFonts w:asciiTheme="minorHAnsi" w:eastAsiaTheme="minorEastAsia" w:hAnsiTheme="minorHAnsi" w:cstheme="minorBidi"/>
          <w:sz w:val="22"/>
          <w:szCs w:val="22"/>
        </w:rPr>
      </w:pPr>
      <w:r>
        <w:t>7.7.15</w:t>
      </w:r>
      <w:r>
        <w:rPr>
          <w:rFonts w:asciiTheme="minorHAnsi" w:eastAsiaTheme="minorEastAsia" w:hAnsiTheme="minorHAnsi" w:cstheme="minorBidi"/>
          <w:sz w:val="22"/>
          <w:szCs w:val="22"/>
        </w:rPr>
        <w:tab/>
      </w:r>
      <w:r>
        <w:t>SCell Hibernation Delay Requirement for Activated SCell</w:t>
      </w:r>
      <w:r>
        <w:tab/>
        <w:t>212</w:t>
      </w:r>
    </w:p>
    <w:p w14:paraId="403A57A7" w14:textId="77777777" w:rsidR="00597036" w:rsidRDefault="00597036">
      <w:pPr>
        <w:pStyle w:val="TOC3"/>
        <w:rPr>
          <w:rFonts w:asciiTheme="minorHAnsi" w:eastAsiaTheme="minorEastAsia" w:hAnsiTheme="minorHAnsi" w:cstheme="minorBidi"/>
          <w:sz w:val="22"/>
          <w:szCs w:val="22"/>
        </w:rPr>
      </w:pPr>
      <w:r>
        <w:t>7.7.16</w:t>
      </w:r>
      <w:r>
        <w:rPr>
          <w:rFonts w:asciiTheme="minorHAnsi" w:eastAsiaTheme="minorEastAsia" w:hAnsiTheme="minorHAnsi" w:cstheme="minorBidi"/>
          <w:sz w:val="22"/>
          <w:szCs w:val="22"/>
        </w:rPr>
        <w:tab/>
      </w:r>
      <w:r>
        <w:t>SCell Hibernation Delay Requirement for Deactivated SCell</w:t>
      </w:r>
      <w:r>
        <w:tab/>
        <w:t>212</w:t>
      </w:r>
    </w:p>
    <w:p w14:paraId="19418819" w14:textId="77777777" w:rsidR="00597036" w:rsidRDefault="00597036">
      <w:pPr>
        <w:pStyle w:val="TOC3"/>
        <w:rPr>
          <w:rFonts w:asciiTheme="minorHAnsi" w:eastAsiaTheme="minorEastAsia" w:hAnsiTheme="minorHAnsi" w:cstheme="minorBidi"/>
          <w:sz w:val="22"/>
          <w:szCs w:val="22"/>
        </w:rPr>
      </w:pPr>
      <w:r>
        <w:t>7.7.17</w:t>
      </w:r>
      <w:r>
        <w:rPr>
          <w:rFonts w:asciiTheme="minorHAnsi" w:eastAsiaTheme="minorEastAsia" w:hAnsiTheme="minorHAnsi" w:cstheme="minorBidi"/>
          <w:sz w:val="22"/>
          <w:szCs w:val="22"/>
        </w:rPr>
        <w:tab/>
      </w:r>
      <w:r>
        <w:t>SCell Deactivation Delay Requirement for Dormant SCell</w:t>
      </w:r>
      <w:r>
        <w:tab/>
        <w:t>214</w:t>
      </w:r>
    </w:p>
    <w:p w14:paraId="020EE62D" w14:textId="77777777" w:rsidR="00597036" w:rsidRDefault="00597036">
      <w:pPr>
        <w:pStyle w:val="TOC3"/>
        <w:rPr>
          <w:rFonts w:asciiTheme="minorHAnsi" w:eastAsiaTheme="minorEastAsia" w:hAnsiTheme="minorHAnsi" w:cstheme="minorBidi"/>
          <w:sz w:val="22"/>
          <w:szCs w:val="22"/>
        </w:rPr>
      </w:pPr>
      <w:r>
        <w:t>7.7.18</w:t>
      </w:r>
      <w:r>
        <w:rPr>
          <w:rFonts w:asciiTheme="minorHAnsi" w:eastAsiaTheme="minorEastAsia" w:hAnsiTheme="minorHAnsi" w:cstheme="minorBidi"/>
          <w:sz w:val="22"/>
          <w:szCs w:val="22"/>
        </w:rPr>
        <w:tab/>
      </w:r>
      <w:r>
        <w:t>Direct SCell Activation and Hibernation Delay Requirement</w:t>
      </w:r>
      <w:r>
        <w:tab/>
        <w:t>214</w:t>
      </w:r>
    </w:p>
    <w:p w14:paraId="10A0FD94" w14:textId="77777777" w:rsidR="00597036" w:rsidRDefault="00597036">
      <w:pPr>
        <w:pStyle w:val="TOC3"/>
        <w:rPr>
          <w:rFonts w:asciiTheme="minorHAnsi" w:eastAsiaTheme="minorEastAsia" w:hAnsiTheme="minorHAnsi" w:cstheme="minorBidi"/>
          <w:sz w:val="22"/>
          <w:szCs w:val="22"/>
        </w:rPr>
      </w:pPr>
      <w:r>
        <w:t>7.7.19</w:t>
      </w:r>
      <w:r>
        <w:rPr>
          <w:rFonts w:asciiTheme="minorHAnsi" w:eastAsiaTheme="minorEastAsia" w:hAnsiTheme="minorHAnsi" w:cstheme="minorBidi"/>
          <w:sz w:val="22"/>
          <w:szCs w:val="22"/>
        </w:rPr>
        <w:tab/>
      </w:r>
      <w:r>
        <w:t>Direct SCell Activation and Hibernation Delay Requirement at RRC Reconfiguration during Handover</w:t>
      </w:r>
      <w:r>
        <w:tab/>
        <w:t>216</w:t>
      </w:r>
    </w:p>
    <w:p w14:paraId="0B2CD736" w14:textId="77777777" w:rsidR="00597036" w:rsidRDefault="00597036">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218</w:t>
      </w:r>
    </w:p>
    <w:p w14:paraId="5248DED3" w14:textId="77777777" w:rsidR="00597036" w:rsidRDefault="00597036">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218</w:t>
      </w:r>
    </w:p>
    <w:p w14:paraId="509924EF" w14:textId="77777777" w:rsidR="00597036" w:rsidRDefault="00597036">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218</w:t>
      </w:r>
    </w:p>
    <w:p w14:paraId="1E2ACE53" w14:textId="77777777" w:rsidR="00597036" w:rsidRDefault="00597036">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218</w:t>
      </w:r>
    </w:p>
    <w:p w14:paraId="6B3A1666" w14:textId="77777777" w:rsidR="00597036" w:rsidRDefault="00597036">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218</w:t>
      </w:r>
    </w:p>
    <w:p w14:paraId="2E7A3580" w14:textId="77777777" w:rsidR="00597036" w:rsidRDefault="00597036">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218</w:t>
      </w:r>
    </w:p>
    <w:p w14:paraId="21633F73" w14:textId="77777777" w:rsidR="00597036" w:rsidRDefault="00597036">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218</w:t>
      </w:r>
    </w:p>
    <w:p w14:paraId="7785F158" w14:textId="77777777" w:rsidR="00597036" w:rsidRDefault="00597036">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219</w:t>
      </w:r>
    </w:p>
    <w:p w14:paraId="6888C39D" w14:textId="77777777" w:rsidR="00597036" w:rsidRDefault="00597036">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219</w:t>
      </w:r>
    </w:p>
    <w:p w14:paraId="61C5479B" w14:textId="77777777" w:rsidR="00597036" w:rsidRDefault="00597036">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219</w:t>
      </w:r>
    </w:p>
    <w:p w14:paraId="685902E3" w14:textId="77777777" w:rsidR="00597036" w:rsidRDefault="00597036">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219</w:t>
      </w:r>
    </w:p>
    <w:p w14:paraId="39D0A8CA" w14:textId="77777777" w:rsidR="00597036" w:rsidRDefault="00597036">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220</w:t>
      </w:r>
    </w:p>
    <w:p w14:paraId="14E81D8F" w14:textId="77777777" w:rsidR="00597036" w:rsidRDefault="00597036">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221</w:t>
      </w:r>
    </w:p>
    <w:p w14:paraId="27C2B810" w14:textId="77777777" w:rsidR="00597036" w:rsidRDefault="00597036">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221</w:t>
      </w:r>
    </w:p>
    <w:p w14:paraId="741C11BB" w14:textId="77777777" w:rsidR="00597036" w:rsidRDefault="00597036">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221</w:t>
      </w:r>
    </w:p>
    <w:p w14:paraId="73E11D8E" w14:textId="77777777" w:rsidR="00597036" w:rsidRDefault="00597036">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763DEA">
        <w:rPr>
          <w:rFonts w:ascii="Times" w:eastAsia="MS Mincho" w:hAnsi="Times"/>
        </w:rPr>
        <w:t>SRS carrier based switching</w:t>
      </w:r>
      <w:r>
        <w:tab/>
        <w:t>222</w:t>
      </w:r>
    </w:p>
    <w:p w14:paraId="1E37BCB6" w14:textId="77777777" w:rsidR="00597036" w:rsidRDefault="00597036">
      <w:pPr>
        <w:pStyle w:val="TOC4"/>
        <w:rPr>
          <w:rFonts w:asciiTheme="minorHAnsi" w:eastAsiaTheme="minorEastAsia" w:hAnsiTheme="minorHAnsi" w:cstheme="minorBidi"/>
          <w:sz w:val="22"/>
          <w:szCs w:val="22"/>
        </w:rPr>
      </w:pPr>
      <w:r>
        <w:t>7.8.2.14</w:t>
      </w:r>
      <w:r>
        <w:rPr>
          <w:rFonts w:asciiTheme="minorHAnsi" w:eastAsiaTheme="minorEastAsia" w:hAnsiTheme="minorHAnsi" w:cstheme="minorBidi"/>
          <w:sz w:val="22"/>
          <w:szCs w:val="22"/>
        </w:rPr>
        <w:tab/>
      </w:r>
      <w:r>
        <w:t>Interruptions at SCell activation and deactivation of dormant SCell for intra-band CA</w:t>
      </w:r>
      <w:r>
        <w:tab/>
        <w:t>222</w:t>
      </w:r>
    </w:p>
    <w:p w14:paraId="5B4F49CA" w14:textId="77777777" w:rsidR="00597036" w:rsidRDefault="00597036">
      <w:pPr>
        <w:pStyle w:val="TOC4"/>
        <w:rPr>
          <w:rFonts w:asciiTheme="minorHAnsi" w:eastAsiaTheme="minorEastAsia" w:hAnsiTheme="minorHAnsi" w:cstheme="minorBidi"/>
          <w:sz w:val="22"/>
          <w:szCs w:val="22"/>
        </w:rPr>
      </w:pPr>
      <w:r>
        <w:t>7.8.2.15</w:t>
      </w:r>
      <w:r>
        <w:rPr>
          <w:rFonts w:asciiTheme="minorHAnsi" w:eastAsiaTheme="minorEastAsia" w:hAnsiTheme="minorHAnsi" w:cstheme="minorBidi"/>
          <w:sz w:val="22"/>
          <w:szCs w:val="22"/>
        </w:rPr>
        <w:tab/>
      </w:r>
      <w:r>
        <w:t>Interruptions at SCell activation and deactivation of dormant SCell for inter-band CA</w:t>
      </w:r>
      <w:r>
        <w:tab/>
        <w:t>223</w:t>
      </w:r>
    </w:p>
    <w:p w14:paraId="0BCEA2A7" w14:textId="77777777" w:rsidR="00597036" w:rsidRDefault="00597036">
      <w:pPr>
        <w:pStyle w:val="TOC4"/>
        <w:rPr>
          <w:rFonts w:asciiTheme="minorHAnsi" w:eastAsiaTheme="minorEastAsia" w:hAnsiTheme="minorHAnsi" w:cstheme="minorBidi"/>
          <w:sz w:val="22"/>
          <w:szCs w:val="22"/>
        </w:rPr>
      </w:pPr>
      <w:r>
        <w:t>7.8.2.16</w:t>
      </w:r>
      <w:r>
        <w:rPr>
          <w:rFonts w:asciiTheme="minorHAnsi" w:eastAsiaTheme="minorEastAsia" w:hAnsiTheme="minorHAnsi" w:cstheme="minorBidi"/>
          <w:sz w:val="22"/>
          <w:szCs w:val="22"/>
        </w:rPr>
        <w:tab/>
      </w:r>
      <w:r>
        <w:t>Interruptions at SCell activation and deactivation of multiple dormant SCells</w:t>
      </w:r>
      <w:r>
        <w:tab/>
        <w:t>223</w:t>
      </w:r>
    </w:p>
    <w:p w14:paraId="11429319" w14:textId="77777777" w:rsidR="00597036" w:rsidRDefault="00597036">
      <w:pPr>
        <w:pStyle w:val="TOC4"/>
        <w:rPr>
          <w:rFonts w:asciiTheme="minorHAnsi" w:eastAsiaTheme="minorEastAsia" w:hAnsiTheme="minorHAnsi" w:cstheme="minorBidi"/>
          <w:sz w:val="22"/>
          <w:szCs w:val="22"/>
        </w:rPr>
      </w:pPr>
      <w:r>
        <w:t>7.8.2.17</w:t>
      </w:r>
      <w:r>
        <w:rPr>
          <w:rFonts w:asciiTheme="minorHAnsi" w:eastAsiaTheme="minorEastAsia" w:hAnsiTheme="minorHAnsi" w:cstheme="minorBidi"/>
          <w:sz w:val="22"/>
          <w:szCs w:val="22"/>
        </w:rPr>
        <w:tab/>
      </w:r>
      <w:r>
        <w:t>Interruptions during CQI measurement on dormant SCell</w:t>
      </w:r>
      <w:r>
        <w:tab/>
        <w:t>223</w:t>
      </w:r>
    </w:p>
    <w:p w14:paraId="4211E2ED" w14:textId="77777777" w:rsidR="00597036" w:rsidRDefault="00597036">
      <w:pPr>
        <w:pStyle w:val="TOC4"/>
        <w:rPr>
          <w:rFonts w:asciiTheme="minorHAnsi" w:eastAsiaTheme="minorEastAsia" w:hAnsiTheme="minorHAnsi" w:cstheme="minorBidi"/>
          <w:sz w:val="22"/>
          <w:szCs w:val="22"/>
        </w:rPr>
      </w:pPr>
      <w:r>
        <w:t>7.8.2.18</w:t>
      </w:r>
      <w:r>
        <w:rPr>
          <w:rFonts w:asciiTheme="minorHAnsi" w:eastAsiaTheme="minorEastAsia" w:hAnsiTheme="minorHAnsi" w:cstheme="minorBidi"/>
          <w:sz w:val="22"/>
          <w:szCs w:val="22"/>
        </w:rPr>
        <w:tab/>
      </w:r>
      <w:r>
        <w:t>Interruptions during RRM measurement on dormant SCell for intra-band CA</w:t>
      </w:r>
      <w:r>
        <w:tab/>
        <w:t>223</w:t>
      </w:r>
    </w:p>
    <w:p w14:paraId="433B6475" w14:textId="77777777" w:rsidR="00597036" w:rsidRDefault="00597036">
      <w:pPr>
        <w:pStyle w:val="TOC4"/>
        <w:rPr>
          <w:rFonts w:asciiTheme="minorHAnsi" w:eastAsiaTheme="minorEastAsia" w:hAnsiTheme="minorHAnsi" w:cstheme="minorBidi"/>
          <w:sz w:val="22"/>
          <w:szCs w:val="22"/>
        </w:rPr>
      </w:pPr>
      <w:r>
        <w:t>7.8.2.19</w:t>
      </w:r>
      <w:r>
        <w:rPr>
          <w:rFonts w:asciiTheme="minorHAnsi" w:eastAsiaTheme="minorEastAsia" w:hAnsiTheme="minorHAnsi" w:cstheme="minorBidi"/>
          <w:sz w:val="22"/>
          <w:szCs w:val="22"/>
        </w:rPr>
        <w:tab/>
      </w:r>
      <w:r>
        <w:t>Interruptions during RRM measurement on dormant SCell for inter-band CA</w:t>
      </w:r>
      <w:r>
        <w:tab/>
        <w:t>224</w:t>
      </w:r>
    </w:p>
    <w:p w14:paraId="5889A57C" w14:textId="77777777" w:rsidR="00597036" w:rsidRDefault="00597036">
      <w:pPr>
        <w:pStyle w:val="TOC4"/>
        <w:rPr>
          <w:rFonts w:asciiTheme="minorHAnsi" w:eastAsiaTheme="minorEastAsia" w:hAnsiTheme="minorHAnsi" w:cstheme="minorBidi"/>
          <w:sz w:val="22"/>
          <w:szCs w:val="22"/>
        </w:rPr>
      </w:pPr>
      <w:r>
        <w:t>7.8.2.20</w:t>
      </w:r>
      <w:r>
        <w:rPr>
          <w:rFonts w:asciiTheme="minorHAnsi" w:eastAsiaTheme="minorEastAsia" w:hAnsiTheme="minorHAnsi" w:cstheme="minorBidi"/>
          <w:sz w:val="22"/>
          <w:szCs w:val="22"/>
        </w:rPr>
        <w:tab/>
      </w:r>
      <w:r>
        <w:t>Interruptions at SCell hibernation</w:t>
      </w:r>
      <w:r>
        <w:tab/>
        <w:t>224</w:t>
      </w:r>
    </w:p>
    <w:p w14:paraId="339E5CBD" w14:textId="77777777" w:rsidR="00597036" w:rsidRDefault="00597036">
      <w:pPr>
        <w:pStyle w:val="TOC4"/>
        <w:rPr>
          <w:rFonts w:asciiTheme="minorHAnsi" w:eastAsiaTheme="minorEastAsia" w:hAnsiTheme="minorHAnsi" w:cstheme="minorBidi"/>
          <w:sz w:val="22"/>
          <w:szCs w:val="22"/>
        </w:rPr>
      </w:pPr>
      <w:r>
        <w:t>7.8.2.21</w:t>
      </w:r>
      <w:r>
        <w:rPr>
          <w:rFonts w:asciiTheme="minorHAnsi" w:eastAsiaTheme="minorEastAsia" w:hAnsiTheme="minorHAnsi" w:cstheme="minorBidi"/>
          <w:sz w:val="22"/>
          <w:szCs w:val="22"/>
        </w:rPr>
        <w:tab/>
      </w:r>
      <w:r>
        <w:t>Interruptions at direct SCell activation and hibernation</w:t>
      </w:r>
      <w:r>
        <w:tab/>
        <w:t>224</w:t>
      </w:r>
    </w:p>
    <w:p w14:paraId="5D589E91" w14:textId="77777777" w:rsidR="00597036" w:rsidRDefault="00597036">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225</w:t>
      </w:r>
    </w:p>
    <w:p w14:paraId="2BC80DB3" w14:textId="77777777" w:rsidR="00597036" w:rsidRDefault="00597036">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225</w:t>
      </w:r>
    </w:p>
    <w:p w14:paraId="34C24A85" w14:textId="77777777" w:rsidR="00597036" w:rsidRDefault="00597036">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225</w:t>
      </w:r>
    </w:p>
    <w:p w14:paraId="1CB19687" w14:textId="77777777" w:rsidR="00597036" w:rsidRDefault="00597036">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225</w:t>
      </w:r>
    </w:p>
    <w:p w14:paraId="63E87416" w14:textId="77777777" w:rsidR="00597036" w:rsidRDefault="00597036">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226</w:t>
      </w:r>
    </w:p>
    <w:p w14:paraId="67BA4EED" w14:textId="77777777" w:rsidR="00597036" w:rsidRDefault="00597036">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226</w:t>
      </w:r>
    </w:p>
    <w:p w14:paraId="7172B941" w14:textId="77777777" w:rsidR="00597036" w:rsidRDefault="00597036">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226</w:t>
      </w:r>
    </w:p>
    <w:p w14:paraId="5939E6AD" w14:textId="77777777" w:rsidR="00597036" w:rsidRDefault="00597036">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226</w:t>
      </w:r>
    </w:p>
    <w:p w14:paraId="1D5362A0" w14:textId="77777777" w:rsidR="00597036" w:rsidRDefault="00597036">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226</w:t>
      </w:r>
    </w:p>
    <w:p w14:paraId="22FB5D8F" w14:textId="77777777" w:rsidR="00597036" w:rsidRDefault="00597036">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226</w:t>
      </w:r>
    </w:p>
    <w:p w14:paraId="2040EABA" w14:textId="77777777" w:rsidR="00597036" w:rsidRDefault="00597036">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227</w:t>
      </w:r>
    </w:p>
    <w:p w14:paraId="7579A8C0" w14:textId="77777777" w:rsidR="00597036" w:rsidRDefault="00597036">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227</w:t>
      </w:r>
    </w:p>
    <w:p w14:paraId="574BBD04" w14:textId="77777777" w:rsidR="00597036" w:rsidRDefault="00597036">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227</w:t>
      </w:r>
    </w:p>
    <w:p w14:paraId="0F9F389E" w14:textId="77777777" w:rsidR="00597036" w:rsidRDefault="00597036">
      <w:pPr>
        <w:pStyle w:val="TOC3"/>
        <w:rPr>
          <w:rFonts w:asciiTheme="minorHAnsi" w:eastAsiaTheme="minorEastAsia" w:hAnsiTheme="minorHAnsi" w:cstheme="minorBidi"/>
          <w:sz w:val="22"/>
          <w:szCs w:val="22"/>
        </w:rPr>
      </w:pPr>
      <w:r w:rsidRPr="00597036">
        <w:t>7.11.1</w:t>
      </w:r>
      <w:r w:rsidRPr="00597036">
        <w:rPr>
          <w:rFonts w:asciiTheme="minorHAnsi" w:eastAsiaTheme="minorEastAsia" w:hAnsiTheme="minorHAnsi"/>
          <w:sz w:val="22"/>
          <w:szCs w:val="22"/>
        </w:rPr>
        <w:tab/>
      </w:r>
      <w:r w:rsidRPr="00763DEA">
        <w:rPr>
          <w:rFonts w:cs="v3.7.0"/>
        </w:rPr>
        <w:t>Introduction</w:t>
      </w:r>
      <w:r>
        <w:tab/>
        <w:t>227</w:t>
      </w:r>
    </w:p>
    <w:p w14:paraId="6A4BCA08" w14:textId="77777777" w:rsidR="00597036" w:rsidRDefault="00597036">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229</w:t>
      </w:r>
    </w:p>
    <w:p w14:paraId="78927D6E"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229</w:t>
      </w:r>
    </w:p>
    <w:p w14:paraId="26E2CDB6"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229</w:t>
      </w:r>
    </w:p>
    <w:p w14:paraId="65FA968E" w14:textId="77777777" w:rsidR="00597036" w:rsidRDefault="00597036">
      <w:pPr>
        <w:pStyle w:val="TOC4"/>
        <w:rPr>
          <w:rFonts w:asciiTheme="minorHAnsi" w:eastAsiaTheme="minorEastAsia" w:hAnsiTheme="minorHAnsi" w:cstheme="minorBidi"/>
          <w:sz w:val="22"/>
          <w:szCs w:val="22"/>
        </w:rPr>
      </w:pPr>
      <w:r w:rsidRPr="00597036">
        <w:t>7.11.2.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230</w:t>
      </w:r>
    </w:p>
    <w:p w14:paraId="596EC4D0" w14:textId="77777777" w:rsidR="00597036" w:rsidRDefault="00597036">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230</w:t>
      </w:r>
    </w:p>
    <w:p w14:paraId="098149BD" w14:textId="77777777" w:rsidR="00597036" w:rsidRDefault="00597036">
      <w:pPr>
        <w:pStyle w:val="TOC4"/>
        <w:rPr>
          <w:rFonts w:asciiTheme="minorHAnsi" w:eastAsiaTheme="minorEastAsia" w:hAnsiTheme="minorHAnsi" w:cstheme="minorBidi"/>
          <w:sz w:val="22"/>
          <w:szCs w:val="22"/>
        </w:rPr>
      </w:pPr>
      <w:r w:rsidRPr="00597036">
        <w:t>7.11.</w:t>
      </w:r>
      <w:r w:rsidRPr="00597036">
        <w:rPr>
          <w:lang w:eastAsia="zh-CN"/>
        </w:rPr>
        <w:t>3</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230</w:t>
      </w:r>
    </w:p>
    <w:p w14:paraId="3FF699E6" w14:textId="77777777" w:rsidR="00597036" w:rsidRDefault="00597036">
      <w:pPr>
        <w:pStyle w:val="TOC4"/>
        <w:rPr>
          <w:rFonts w:asciiTheme="minorHAnsi" w:eastAsiaTheme="minorEastAsia" w:hAnsiTheme="minorHAnsi" w:cstheme="minorBidi"/>
          <w:sz w:val="22"/>
          <w:szCs w:val="22"/>
        </w:rPr>
      </w:pPr>
      <w:r w:rsidRPr="00597036">
        <w:t>7.11.</w:t>
      </w:r>
      <w:r w:rsidRPr="00597036">
        <w:rPr>
          <w:lang w:eastAsia="zh-CN"/>
        </w:rPr>
        <w:t>3</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230</w:t>
      </w:r>
    </w:p>
    <w:p w14:paraId="727AD5E8" w14:textId="77777777" w:rsidR="00597036" w:rsidRDefault="00597036">
      <w:pPr>
        <w:pStyle w:val="TOC4"/>
        <w:rPr>
          <w:rFonts w:asciiTheme="minorHAnsi" w:eastAsiaTheme="minorEastAsia" w:hAnsiTheme="minorHAnsi" w:cstheme="minorBidi"/>
          <w:sz w:val="22"/>
          <w:szCs w:val="22"/>
        </w:rPr>
      </w:pPr>
      <w:r w:rsidRPr="00597036">
        <w:t>7.11.3.</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231</w:t>
      </w:r>
    </w:p>
    <w:p w14:paraId="6D6D1ED0" w14:textId="77777777" w:rsidR="00597036" w:rsidRDefault="00597036">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231</w:t>
      </w:r>
    </w:p>
    <w:p w14:paraId="0E440362" w14:textId="77777777" w:rsidR="00597036" w:rsidRDefault="00597036">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231</w:t>
      </w:r>
    </w:p>
    <w:p w14:paraId="624276C7" w14:textId="77777777" w:rsidR="00597036" w:rsidRDefault="00597036">
      <w:pPr>
        <w:pStyle w:val="TOC3"/>
        <w:rPr>
          <w:rFonts w:asciiTheme="minorHAnsi" w:eastAsiaTheme="minorEastAsia" w:hAnsiTheme="minorHAnsi" w:cstheme="minorBidi"/>
          <w:sz w:val="22"/>
          <w:szCs w:val="22"/>
        </w:rPr>
      </w:pPr>
      <w:r>
        <w:lastRenderedPageBreak/>
        <w:t>7.12.2</w:t>
      </w:r>
      <w:r>
        <w:rPr>
          <w:rFonts w:asciiTheme="minorHAnsi" w:eastAsiaTheme="minorEastAsia" w:hAnsiTheme="minorHAnsi" w:cstheme="minorBidi"/>
          <w:sz w:val="22"/>
          <w:szCs w:val="22"/>
        </w:rPr>
        <w:tab/>
      </w:r>
      <w:r>
        <w:t>Requirements</w:t>
      </w:r>
      <w:r>
        <w:tab/>
        <w:t>231</w:t>
      </w:r>
    </w:p>
    <w:p w14:paraId="2AD3A8A1" w14:textId="77777777" w:rsidR="00597036" w:rsidRDefault="00597036">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231</w:t>
      </w:r>
    </w:p>
    <w:p w14:paraId="14F8F764" w14:textId="77777777" w:rsidR="00597036" w:rsidRDefault="00597036">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232</w:t>
      </w:r>
    </w:p>
    <w:p w14:paraId="2E377512" w14:textId="77777777" w:rsidR="00597036" w:rsidRDefault="00597036">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232</w:t>
      </w:r>
    </w:p>
    <w:p w14:paraId="209300CB" w14:textId="77777777" w:rsidR="00597036" w:rsidRDefault="00597036">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232</w:t>
      </w:r>
    </w:p>
    <w:p w14:paraId="429229A3" w14:textId="77777777" w:rsidR="00597036" w:rsidRDefault="00597036">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232</w:t>
      </w:r>
    </w:p>
    <w:p w14:paraId="7C542D66" w14:textId="77777777" w:rsidR="00597036" w:rsidRDefault="00597036">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233</w:t>
      </w:r>
    </w:p>
    <w:p w14:paraId="445EA46E" w14:textId="77777777" w:rsidR="00597036" w:rsidRDefault="00597036">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233</w:t>
      </w:r>
    </w:p>
    <w:p w14:paraId="7DD6EBE5" w14:textId="77777777" w:rsidR="00597036" w:rsidRDefault="00597036">
      <w:pPr>
        <w:pStyle w:val="TOC2"/>
        <w:rPr>
          <w:rFonts w:asciiTheme="minorHAnsi" w:eastAsiaTheme="minorEastAsia" w:hAnsiTheme="minorHAnsi" w:cstheme="minorBidi"/>
          <w:sz w:val="22"/>
          <w:szCs w:val="22"/>
        </w:rPr>
      </w:pPr>
      <w:r w:rsidRPr="00597036">
        <w:t>7.13</w:t>
      </w:r>
      <w:r w:rsidRPr="00597036">
        <w:rPr>
          <w:rFonts w:asciiTheme="minorHAnsi" w:eastAsiaTheme="minorEastAsia" w:hAnsiTheme="minorHAnsi"/>
          <w:sz w:val="22"/>
          <w:szCs w:val="22"/>
        </w:rPr>
        <w:tab/>
      </w:r>
      <w:r w:rsidRPr="00763DEA">
        <w:rPr>
          <w:rFonts w:cs="v4.2.0"/>
        </w:rPr>
        <w:t xml:space="preserve">Cell </w:t>
      </w:r>
      <w:r w:rsidRPr="00763DEA">
        <w:rPr>
          <w:rFonts w:cs="v4.2.0"/>
          <w:lang w:eastAsia="zh-CN"/>
        </w:rPr>
        <w:t xml:space="preserve">phase </w:t>
      </w:r>
      <w:r w:rsidRPr="00763DEA">
        <w:rPr>
          <w:rFonts w:cs="v4.2.0"/>
        </w:rPr>
        <w:t>synchronization accuracy</w:t>
      </w:r>
      <w:r w:rsidRPr="00763DEA">
        <w:rPr>
          <w:rFonts w:cs="v4.2.0"/>
          <w:lang w:eastAsia="zh-CN"/>
        </w:rPr>
        <w:t xml:space="preserve"> (</w:t>
      </w:r>
      <w:r w:rsidRPr="00763DEA">
        <w:rPr>
          <w:rFonts w:cs="v4.2.0"/>
        </w:rPr>
        <w:t>Synchronized mode of dual connectivity</w:t>
      </w:r>
      <w:r w:rsidRPr="00763DEA">
        <w:rPr>
          <w:rFonts w:cs="v4.2.0"/>
          <w:lang w:eastAsia="zh-CN"/>
        </w:rPr>
        <w:t>)</w:t>
      </w:r>
      <w:r>
        <w:tab/>
        <w:t>234</w:t>
      </w:r>
    </w:p>
    <w:p w14:paraId="3924AB86" w14:textId="77777777" w:rsidR="00597036" w:rsidRDefault="00597036">
      <w:pPr>
        <w:pStyle w:val="TOC3"/>
        <w:rPr>
          <w:rFonts w:asciiTheme="minorHAnsi" w:eastAsiaTheme="minorEastAsia" w:hAnsiTheme="minorHAnsi" w:cstheme="minorBidi"/>
          <w:sz w:val="22"/>
          <w:szCs w:val="22"/>
        </w:rPr>
      </w:pPr>
      <w:r w:rsidRPr="00597036">
        <w:t>7.13.1</w:t>
      </w:r>
      <w:r w:rsidRPr="00597036">
        <w:rPr>
          <w:rFonts w:asciiTheme="minorHAnsi" w:eastAsiaTheme="minorEastAsia" w:hAnsiTheme="minorHAnsi"/>
          <w:sz w:val="22"/>
          <w:szCs w:val="22"/>
        </w:rPr>
        <w:tab/>
      </w:r>
      <w:r w:rsidRPr="00763DEA">
        <w:rPr>
          <w:rFonts w:cs="v4.2.0"/>
        </w:rPr>
        <w:t>Definition</w:t>
      </w:r>
      <w:r>
        <w:tab/>
        <w:t>234</w:t>
      </w:r>
    </w:p>
    <w:p w14:paraId="4ED50CEB" w14:textId="77777777" w:rsidR="00597036" w:rsidRDefault="00597036">
      <w:pPr>
        <w:pStyle w:val="TOC3"/>
        <w:rPr>
          <w:rFonts w:asciiTheme="minorHAnsi" w:eastAsiaTheme="minorEastAsia" w:hAnsiTheme="minorHAnsi" w:cstheme="minorBidi"/>
          <w:sz w:val="22"/>
          <w:szCs w:val="22"/>
        </w:rPr>
      </w:pPr>
      <w:r w:rsidRPr="00597036">
        <w:t>7.13.2</w:t>
      </w:r>
      <w:r w:rsidRPr="00597036">
        <w:rPr>
          <w:rFonts w:asciiTheme="minorHAnsi" w:eastAsiaTheme="minorEastAsia" w:hAnsiTheme="minorHAnsi"/>
          <w:sz w:val="22"/>
          <w:szCs w:val="22"/>
        </w:rPr>
        <w:tab/>
      </w:r>
      <w:r w:rsidRPr="00763DEA">
        <w:rPr>
          <w:rFonts w:cs="v4.2.0"/>
        </w:rPr>
        <w:t>Minimum requirements</w:t>
      </w:r>
      <w:r>
        <w:tab/>
        <w:t>234</w:t>
      </w:r>
    </w:p>
    <w:p w14:paraId="5E5D7A05" w14:textId="77777777" w:rsidR="00597036" w:rsidRDefault="00597036">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234</w:t>
      </w:r>
    </w:p>
    <w:p w14:paraId="431F0C2D" w14:textId="77777777" w:rsidR="00597036" w:rsidRDefault="00597036">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234</w:t>
      </w:r>
    </w:p>
    <w:p w14:paraId="1922E594" w14:textId="77777777" w:rsidR="00597036" w:rsidRDefault="00597036">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234</w:t>
      </w:r>
    </w:p>
    <w:p w14:paraId="6ACE2053" w14:textId="77777777" w:rsidR="00597036" w:rsidRDefault="00597036">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235</w:t>
      </w:r>
    </w:p>
    <w:p w14:paraId="00BB0DE3" w14:textId="77777777" w:rsidR="00597036" w:rsidRDefault="00597036">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235</w:t>
      </w:r>
    </w:p>
    <w:p w14:paraId="23106926" w14:textId="77777777" w:rsidR="00597036" w:rsidRDefault="00597036">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235</w:t>
      </w:r>
    </w:p>
    <w:p w14:paraId="479EACAC" w14:textId="77777777" w:rsidR="00597036" w:rsidRDefault="00597036">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235</w:t>
      </w:r>
    </w:p>
    <w:p w14:paraId="2D532DF8" w14:textId="77777777" w:rsidR="00597036" w:rsidRDefault="00597036">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236</w:t>
      </w:r>
    </w:p>
    <w:p w14:paraId="6B175F67" w14:textId="77777777" w:rsidR="00597036" w:rsidRDefault="00597036">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236</w:t>
      </w:r>
    </w:p>
    <w:p w14:paraId="7AB3EA3A" w14:textId="77777777" w:rsidR="00597036" w:rsidRDefault="00597036">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236</w:t>
      </w:r>
    </w:p>
    <w:p w14:paraId="632D9DFE" w14:textId="77777777" w:rsidR="00597036" w:rsidRDefault="00597036">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236</w:t>
      </w:r>
    </w:p>
    <w:p w14:paraId="6812FAE7" w14:textId="77777777" w:rsidR="00597036" w:rsidRDefault="00597036">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236</w:t>
      </w:r>
    </w:p>
    <w:p w14:paraId="3B3063C2" w14:textId="77777777" w:rsidR="00597036" w:rsidRDefault="00597036">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236</w:t>
      </w:r>
    </w:p>
    <w:p w14:paraId="4A6FDC46" w14:textId="77777777" w:rsidR="00597036" w:rsidRDefault="00597036">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236</w:t>
      </w:r>
    </w:p>
    <w:p w14:paraId="40623841" w14:textId="77777777" w:rsidR="00597036" w:rsidRDefault="00597036">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237</w:t>
      </w:r>
    </w:p>
    <w:p w14:paraId="1314F2C1" w14:textId="77777777" w:rsidR="00597036" w:rsidRDefault="00597036">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237</w:t>
      </w:r>
    </w:p>
    <w:p w14:paraId="25B18120" w14:textId="77777777" w:rsidR="00597036" w:rsidRDefault="00597036">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237</w:t>
      </w:r>
    </w:p>
    <w:p w14:paraId="25B36625" w14:textId="77777777" w:rsidR="00597036" w:rsidRDefault="00597036">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237</w:t>
      </w:r>
    </w:p>
    <w:p w14:paraId="6E6251C9" w14:textId="77777777" w:rsidR="00597036" w:rsidRDefault="00597036">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238</w:t>
      </w:r>
    </w:p>
    <w:p w14:paraId="4CE87CA3" w14:textId="77777777" w:rsidR="00597036" w:rsidRDefault="00597036">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238</w:t>
      </w:r>
    </w:p>
    <w:p w14:paraId="0E02535B" w14:textId="77777777" w:rsidR="00597036" w:rsidRDefault="00597036">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238</w:t>
      </w:r>
    </w:p>
    <w:p w14:paraId="0A44913E" w14:textId="77777777" w:rsidR="00597036" w:rsidRDefault="00597036">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238</w:t>
      </w:r>
    </w:p>
    <w:p w14:paraId="0384C06F" w14:textId="77777777" w:rsidR="00597036" w:rsidRDefault="00597036">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239</w:t>
      </w:r>
    </w:p>
    <w:p w14:paraId="16D70BB0" w14:textId="77777777" w:rsidR="00597036" w:rsidRDefault="00597036">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239</w:t>
      </w:r>
    </w:p>
    <w:p w14:paraId="52E81C9A" w14:textId="77777777" w:rsidR="00597036" w:rsidRDefault="00597036">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240</w:t>
      </w:r>
    </w:p>
    <w:p w14:paraId="2D9E2C98" w14:textId="77777777" w:rsidR="00597036" w:rsidRDefault="00597036">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240</w:t>
      </w:r>
    </w:p>
    <w:p w14:paraId="2821853B" w14:textId="77777777" w:rsidR="00597036" w:rsidRDefault="00597036">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240</w:t>
      </w:r>
    </w:p>
    <w:p w14:paraId="29010340" w14:textId="77777777" w:rsidR="00597036" w:rsidRDefault="00597036">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240</w:t>
      </w:r>
    </w:p>
    <w:p w14:paraId="26E6676C" w14:textId="77777777" w:rsidR="00597036" w:rsidRDefault="00597036">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240</w:t>
      </w:r>
    </w:p>
    <w:p w14:paraId="701A6469" w14:textId="77777777" w:rsidR="00597036" w:rsidRDefault="00597036">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240</w:t>
      </w:r>
    </w:p>
    <w:p w14:paraId="3F8B099B" w14:textId="77777777" w:rsidR="00597036" w:rsidRDefault="00597036">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240</w:t>
      </w:r>
    </w:p>
    <w:p w14:paraId="53FC43B8" w14:textId="77777777" w:rsidR="00597036" w:rsidRDefault="00597036">
      <w:pPr>
        <w:pStyle w:val="TOC3"/>
        <w:rPr>
          <w:rFonts w:asciiTheme="minorHAnsi" w:eastAsiaTheme="minorEastAsia" w:hAnsiTheme="minorHAnsi" w:cstheme="minorBidi"/>
          <w:sz w:val="22"/>
          <w:szCs w:val="22"/>
        </w:rPr>
      </w:pPr>
      <w:r w:rsidRPr="00597036">
        <w:t>7.19.1</w:t>
      </w:r>
      <w:r w:rsidRPr="00597036">
        <w:rPr>
          <w:rFonts w:asciiTheme="minorHAnsi" w:eastAsiaTheme="minorEastAsia" w:hAnsiTheme="minorHAnsi"/>
          <w:sz w:val="22"/>
          <w:szCs w:val="22"/>
        </w:rPr>
        <w:tab/>
      </w:r>
      <w:r w:rsidRPr="00763DEA">
        <w:rPr>
          <w:rFonts w:cs="v3.7.0"/>
        </w:rPr>
        <w:t>Introduction</w:t>
      </w:r>
      <w:r>
        <w:tab/>
        <w:t>240</w:t>
      </w:r>
    </w:p>
    <w:p w14:paraId="0FBEBD78" w14:textId="77777777" w:rsidR="00597036" w:rsidRDefault="00597036">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241</w:t>
      </w:r>
    </w:p>
    <w:p w14:paraId="23774CFB"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242</w:t>
      </w:r>
    </w:p>
    <w:p w14:paraId="32D10F5A"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243</w:t>
      </w:r>
    </w:p>
    <w:p w14:paraId="1946C531" w14:textId="77777777" w:rsidR="00597036" w:rsidRDefault="00597036">
      <w:pPr>
        <w:pStyle w:val="TOC4"/>
        <w:rPr>
          <w:rFonts w:asciiTheme="minorHAnsi" w:eastAsiaTheme="minorEastAsia" w:hAnsiTheme="minorHAnsi" w:cstheme="minorBidi"/>
          <w:sz w:val="22"/>
          <w:szCs w:val="22"/>
        </w:rPr>
      </w:pPr>
      <w:r w:rsidRPr="00597036">
        <w:t>7.19.2.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244</w:t>
      </w:r>
    </w:p>
    <w:p w14:paraId="4B07A5F1" w14:textId="77777777" w:rsidR="00597036" w:rsidRDefault="00597036">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244</w:t>
      </w:r>
    </w:p>
    <w:p w14:paraId="7F75F0C7"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3</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244</w:t>
      </w:r>
    </w:p>
    <w:p w14:paraId="6AA30783"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3</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244</w:t>
      </w:r>
    </w:p>
    <w:p w14:paraId="0B642B4C" w14:textId="77777777" w:rsidR="00597036" w:rsidRDefault="00597036">
      <w:pPr>
        <w:pStyle w:val="TOC4"/>
        <w:rPr>
          <w:rFonts w:asciiTheme="minorHAnsi" w:eastAsiaTheme="minorEastAsia" w:hAnsiTheme="minorHAnsi" w:cstheme="minorBidi"/>
          <w:sz w:val="22"/>
          <w:szCs w:val="22"/>
        </w:rPr>
      </w:pPr>
      <w:r w:rsidRPr="00597036">
        <w:t>7.19.3.</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246</w:t>
      </w:r>
    </w:p>
    <w:p w14:paraId="1CDDBC02" w14:textId="77777777" w:rsidR="00597036" w:rsidRDefault="00597036">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246</w:t>
      </w:r>
    </w:p>
    <w:p w14:paraId="01825174" w14:textId="77777777" w:rsidR="00597036" w:rsidRDefault="00597036">
      <w:pPr>
        <w:pStyle w:val="TOC4"/>
        <w:rPr>
          <w:rFonts w:asciiTheme="minorHAnsi" w:eastAsiaTheme="minorEastAsia" w:hAnsiTheme="minorHAnsi" w:cstheme="minorBidi"/>
          <w:sz w:val="22"/>
          <w:szCs w:val="22"/>
        </w:rPr>
      </w:pPr>
      <w:r w:rsidRPr="00597036">
        <w:t>7.19.4.</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247</w:t>
      </w:r>
    </w:p>
    <w:p w14:paraId="7F7B6F82" w14:textId="77777777" w:rsidR="00597036" w:rsidRDefault="00597036">
      <w:pPr>
        <w:pStyle w:val="TOC4"/>
        <w:rPr>
          <w:rFonts w:asciiTheme="minorHAnsi" w:eastAsiaTheme="minorEastAsia" w:hAnsiTheme="minorHAnsi" w:cstheme="minorBidi"/>
          <w:sz w:val="22"/>
          <w:szCs w:val="22"/>
        </w:rPr>
      </w:pPr>
      <w:r w:rsidRPr="00597036">
        <w:t>7.19.4.</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248</w:t>
      </w:r>
    </w:p>
    <w:p w14:paraId="3D71BA0D" w14:textId="77777777" w:rsidR="00597036" w:rsidRDefault="00597036">
      <w:pPr>
        <w:pStyle w:val="TOC4"/>
        <w:rPr>
          <w:rFonts w:asciiTheme="minorHAnsi" w:eastAsiaTheme="minorEastAsia" w:hAnsiTheme="minorHAnsi" w:cstheme="minorBidi"/>
          <w:sz w:val="22"/>
          <w:szCs w:val="22"/>
        </w:rPr>
      </w:pPr>
      <w:r w:rsidRPr="00597036">
        <w:t>7.19.4.3</w:t>
      </w:r>
      <w:r w:rsidRPr="00597036">
        <w:rPr>
          <w:rFonts w:asciiTheme="minorHAnsi" w:hAnsiTheme="minorHAnsi" w:cstheme="minorBidi"/>
          <w:sz w:val="22"/>
          <w:szCs w:val="22"/>
        </w:rPr>
        <w:tab/>
      </w:r>
      <w:r>
        <w:rPr>
          <w:lang w:eastAsia="zh-CN"/>
        </w:rPr>
        <w:t>Minimum requirement at transitions</w:t>
      </w:r>
      <w:r>
        <w:tab/>
        <w:t>249</w:t>
      </w:r>
    </w:p>
    <w:p w14:paraId="4EFB526C" w14:textId="77777777" w:rsidR="00597036" w:rsidRDefault="00597036">
      <w:pPr>
        <w:pStyle w:val="TOC3"/>
        <w:rPr>
          <w:rFonts w:asciiTheme="minorHAnsi" w:eastAsiaTheme="minorEastAsia" w:hAnsiTheme="minorHAnsi" w:cstheme="minorBidi"/>
          <w:sz w:val="22"/>
          <w:szCs w:val="22"/>
        </w:rPr>
      </w:pPr>
      <w:r>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249</w:t>
      </w:r>
    </w:p>
    <w:p w14:paraId="1A95E0F0"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5</w:t>
      </w:r>
      <w:r w:rsidRPr="00597036">
        <w:t>.</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249</w:t>
      </w:r>
    </w:p>
    <w:p w14:paraId="02E319A7" w14:textId="77777777" w:rsidR="00597036" w:rsidRDefault="00597036">
      <w:pPr>
        <w:pStyle w:val="TOC4"/>
        <w:rPr>
          <w:rFonts w:asciiTheme="minorHAnsi" w:eastAsiaTheme="minorEastAsia" w:hAnsiTheme="minorHAnsi" w:cstheme="minorBidi"/>
          <w:sz w:val="22"/>
          <w:szCs w:val="22"/>
        </w:rPr>
      </w:pPr>
      <w:r w:rsidRPr="00597036">
        <w:t>7.19.</w:t>
      </w:r>
      <w:r w:rsidRPr="00597036">
        <w:rPr>
          <w:lang w:eastAsia="zh-CN"/>
        </w:rPr>
        <w:t>5</w:t>
      </w:r>
      <w:r w:rsidRPr="00597036">
        <w:t>.</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249</w:t>
      </w:r>
    </w:p>
    <w:p w14:paraId="5D5BD390" w14:textId="77777777" w:rsidR="00597036" w:rsidRDefault="00597036">
      <w:pPr>
        <w:pStyle w:val="TOC4"/>
        <w:rPr>
          <w:rFonts w:asciiTheme="minorHAnsi" w:eastAsiaTheme="minorEastAsia" w:hAnsiTheme="minorHAnsi" w:cstheme="minorBidi"/>
          <w:sz w:val="22"/>
          <w:szCs w:val="22"/>
        </w:rPr>
      </w:pPr>
      <w:r w:rsidRPr="00597036">
        <w:t>7.19.5.</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251</w:t>
      </w:r>
    </w:p>
    <w:p w14:paraId="26D0287D" w14:textId="77777777" w:rsidR="00597036" w:rsidRDefault="00597036">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251</w:t>
      </w:r>
    </w:p>
    <w:p w14:paraId="1AAE007B" w14:textId="77777777" w:rsidR="00597036" w:rsidRDefault="00597036">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251</w:t>
      </w:r>
    </w:p>
    <w:p w14:paraId="20552396" w14:textId="77777777" w:rsidR="00597036" w:rsidRDefault="00597036">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251</w:t>
      </w:r>
    </w:p>
    <w:p w14:paraId="7D42EE1B" w14:textId="77777777" w:rsidR="00597036" w:rsidRDefault="00597036">
      <w:pPr>
        <w:pStyle w:val="TOC2"/>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 xml:space="preserve"> UE timer accuracy for NB-IoT</w:t>
      </w:r>
      <w:r>
        <w:tab/>
        <w:t>252</w:t>
      </w:r>
    </w:p>
    <w:p w14:paraId="0BB57FFE" w14:textId="77777777" w:rsidR="00597036" w:rsidRDefault="00597036">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252</w:t>
      </w:r>
    </w:p>
    <w:p w14:paraId="4CFBE241" w14:textId="77777777" w:rsidR="00597036" w:rsidRDefault="00597036">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252</w:t>
      </w:r>
    </w:p>
    <w:p w14:paraId="7623AD2E" w14:textId="77777777" w:rsidR="00597036" w:rsidRDefault="00597036">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252</w:t>
      </w:r>
    </w:p>
    <w:p w14:paraId="51B7A82F" w14:textId="77777777" w:rsidR="00597036" w:rsidRDefault="00597036">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252</w:t>
      </w:r>
    </w:p>
    <w:p w14:paraId="0DBBF143" w14:textId="77777777" w:rsidR="00597036" w:rsidRDefault="00597036">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252</w:t>
      </w:r>
    </w:p>
    <w:p w14:paraId="7E23572D" w14:textId="77777777" w:rsidR="00597036" w:rsidRDefault="00597036">
      <w:pPr>
        <w:pStyle w:val="TOC4"/>
        <w:rPr>
          <w:rFonts w:asciiTheme="minorHAnsi" w:eastAsiaTheme="minorEastAsia" w:hAnsiTheme="minorHAnsi" w:cstheme="minorBidi"/>
          <w:sz w:val="22"/>
          <w:szCs w:val="22"/>
        </w:rPr>
      </w:pPr>
      <w:r w:rsidRPr="00597036">
        <w:t>7.22.2.1</w:t>
      </w:r>
      <w:r w:rsidRPr="00597036">
        <w:rPr>
          <w:rFonts w:asciiTheme="minorHAnsi" w:hAnsiTheme="minorHAnsi" w:cstheme="minorBidi"/>
          <w:sz w:val="22"/>
          <w:szCs w:val="22"/>
        </w:rPr>
        <w:tab/>
      </w:r>
      <w:r w:rsidRPr="00763DEA">
        <w:rPr>
          <w:rFonts w:eastAsia="?? ??"/>
          <w:lang w:eastAsia="zh-CN"/>
        </w:rPr>
        <w:t>Timing Advance adjustment delay</w:t>
      </w:r>
      <w:r>
        <w:tab/>
        <w:t>252</w:t>
      </w:r>
    </w:p>
    <w:p w14:paraId="2CD45043" w14:textId="77777777" w:rsidR="00597036" w:rsidRDefault="00597036">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252</w:t>
      </w:r>
    </w:p>
    <w:p w14:paraId="6817D801" w14:textId="77777777" w:rsidR="00597036" w:rsidRDefault="00597036">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252</w:t>
      </w:r>
    </w:p>
    <w:p w14:paraId="75C68B02" w14:textId="77777777" w:rsidR="00597036" w:rsidRDefault="00597036">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252</w:t>
      </w:r>
    </w:p>
    <w:p w14:paraId="5CCFB41A" w14:textId="77777777" w:rsidR="00597036" w:rsidRDefault="00597036">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Category NB1 UE</w:t>
      </w:r>
      <w:r>
        <w:tab/>
        <w:t>252</w:t>
      </w:r>
    </w:p>
    <w:p w14:paraId="273D2456"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1</w:t>
      </w:r>
      <w:r w:rsidRPr="00597036">
        <w:rPr>
          <w:rFonts w:asciiTheme="minorHAnsi" w:hAnsiTheme="minorHAnsi" w:cstheme="minorBidi"/>
          <w:sz w:val="22"/>
          <w:szCs w:val="22"/>
        </w:rPr>
        <w:tab/>
      </w:r>
      <w:r>
        <w:rPr>
          <w:lang w:eastAsia="zh-CN"/>
        </w:rPr>
        <w:t>Minimum requirement when no DRX is used</w:t>
      </w:r>
      <w:r>
        <w:tab/>
        <w:t>253</w:t>
      </w:r>
    </w:p>
    <w:p w14:paraId="6FA7B761"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2</w:t>
      </w:r>
      <w:r w:rsidRPr="00597036">
        <w:rPr>
          <w:rFonts w:asciiTheme="minorHAnsi" w:hAnsiTheme="minorHAnsi" w:cstheme="minorBidi"/>
          <w:sz w:val="22"/>
          <w:szCs w:val="22"/>
        </w:rPr>
        <w:tab/>
      </w:r>
      <w:r>
        <w:rPr>
          <w:lang w:eastAsia="zh-CN"/>
        </w:rPr>
        <w:t>Minimum requirement when DRX is used</w:t>
      </w:r>
      <w:r>
        <w:tab/>
        <w:t>253</w:t>
      </w:r>
    </w:p>
    <w:p w14:paraId="1032F0AA" w14:textId="77777777" w:rsidR="00597036" w:rsidRDefault="00597036">
      <w:pPr>
        <w:pStyle w:val="TOC4"/>
        <w:rPr>
          <w:rFonts w:asciiTheme="minorHAnsi" w:eastAsiaTheme="minorEastAsia" w:hAnsiTheme="minorHAnsi" w:cstheme="minorBidi"/>
          <w:sz w:val="22"/>
          <w:szCs w:val="22"/>
        </w:rPr>
      </w:pPr>
      <w:r w:rsidRPr="00597036">
        <w:t>7.23.2.</w:t>
      </w:r>
      <w:r w:rsidRPr="00597036">
        <w:rPr>
          <w:lang w:eastAsia="zh-CN"/>
        </w:rPr>
        <w:t>3</w:t>
      </w:r>
      <w:r w:rsidRPr="00597036">
        <w:rPr>
          <w:rFonts w:asciiTheme="minorHAnsi" w:hAnsiTheme="minorHAnsi" w:cstheme="minorBidi"/>
          <w:sz w:val="22"/>
          <w:szCs w:val="22"/>
        </w:rPr>
        <w:tab/>
      </w:r>
      <w:r>
        <w:rPr>
          <w:lang w:eastAsia="zh-CN"/>
        </w:rPr>
        <w:t>Minimum requirement at transitions</w:t>
      </w:r>
      <w:r>
        <w:tab/>
        <w:t>254</w:t>
      </w:r>
    </w:p>
    <w:p w14:paraId="0D4756F1" w14:textId="77777777" w:rsidR="00597036" w:rsidRDefault="00597036">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254</w:t>
      </w:r>
    </w:p>
    <w:p w14:paraId="04DF2356" w14:textId="77777777" w:rsidR="00597036" w:rsidRDefault="00597036">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254</w:t>
      </w:r>
    </w:p>
    <w:p w14:paraId="7F5B4E2A" w14:textId="77777777" w:rsidR="00597036" w:rsidRDefault="00597036">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254</w:t>
      </w:r>
    </w:p>
    <w:p w14:paraId="6CD29CBD" w14:textId="77777777" w:rsidR="00597036" w:rsidRDefault="00597036">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255</w:t>
      </w:r>
    </w:p>
    <w:p w14:paraId="66D3E5AF" w14:textId="77777777" w:rsidR="00597036" w:rsidRDefault="00597036">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255</w:t>
      </w:r>
    </w:p>
    <w:p w14:paraId="6A1F617C"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25</w:t>
      </w:r>
      <w:r w:rsidRPr="00597036">
        <w:t>.2</w:t>
      </w:r>
      <w:r w:rsidRPr="00597036">
        <w:rPr>
          <w:rFonts w:asciiTheme="minorHAnsi" w:eastAsiaTheme="minorEastAsia" w:hAnsiTheme="minorHAnsi"/>
          <w:sz w:val="22"/>
          <w:szCs w:val="22"/>
        </w:rPr>
        <w:tab/>
      </w:r>
      <w:r w:rsidRPr="00763DEA">
        <w:rPr>
          <w:rFonts w:cs="v4.2.0"/>
        </w:rPr>
        <w:t>Minimum requirements</w:t>
      </w:r>
      <w:r>
        <w:tab/>
        <w:t>255</w:t>
      </w:r>
    </w:p>
    <w:p w14:paraId="50EBB600" w14:textId="77777777" w:rsidR="00597036" w:rsidRDefault="00597036">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256</w:t>
      </w:r>
    </w:p>
    <w:p w14:paraId="7DB203AD" w14:textId="77777777" w:rsidR="00597036" w:rsidRDefault="00597036">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256</w:t>
      </w:r>
    </w:p>
    <w:p w14:paraId="3143F058" w14:textId="77777777" w:rsidR="00597036" w:rsidRDefault="00597036">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256</w:t>
      </w:r>
    </w:p>
    <w:p w14:paraId="16683A69" w14:textId="77777777" w:rsidR="00597036" w:rsidRDefault="00597036">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256</w:t>
      </w:r>
    </w:p>
    <w:p w14:paraId="37958AD6"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27</w:t>
      </w:r>
      <w:r w:rsidRPr="00597036">
        <w:t>.1</w:t>
      </w:r>
      <w:r w:rsidRPr="00597036">
        <w:rPr>
          <w:rFonts w:asciiTheme="minorHAnsi" w:eastAsiaTheme="minorEastAsia" w:hAnsiTheme="minorHAnsi"/>
          <w:sz w:val="22"/>
          <w:szCs w:val="22"/>
        </w:rPr>
        <w:tab/>
      </w:r>
      <w:r w:rsidRPr="00763DEA">
        <w:rPr>
          <w:rFonts w:cs="v3.7.0"/>
        </w:rPr>
        <w:t>Introduction</w:t>
      </w:r>
      <w:r>
        <w:tab/>
        <w:t>256</w:t>
      </w:r>
    </w:p>
    <w:p w14:paraId="7EFC1286" w14:textId="77777777" w:rsidR="00597036" w:rsidRDefault="00597036">
      <w:pPr>
        <w:pStyle w:val="TOC3"/>
        <w:rPr>
          <w:rFonts w:asciiTheme="minorHAnsi" w:eastAsiaTheme="minorEastAsia" w:hAnsiTheme="minorHAnsi" w:cstheme="minorBidi"/>
          <w:sz w:val="22"/>
          <w:szCs w:val="22"/>
        </w:rPr>
      </w:pPr>
      <w:r w:rsidRPr="00597036">
        <w:t>7.</w:t>
      </w:r>
      <w:r w:rsidRPr="00597036">
        <w:rPr>
          <w:lang w:eastAsia="zh-CN"/>
        </w:rPr>
        <w:t>27</w:t>
      </w:r>
      <w:r w:rsidRPr="00597036">
        <w:t>.2</w:t>
      </w:r>
      <w:r w:rsidRPr="00597036">
        <w:rPr>
          <w:rFonts w:asciiTheme="minorHAnsi" w:eastAsiaTheme="minorEastAsia" w:hAnsiTheme="minorHAnsi"/>
          <w:sz w:val="22"/>
          <w:szCs w:val="22"/>
        </w:rPr>
        <w:tab/>
      </w:r>
      <w:r w:rsidRPr="00763DEA">
        <w:rPr>
          <w:rFonts w:cs="v3.7.0"/>
        </w:rPr>
        <w:t>Requirements</w:t>
      </w:r>
      <w:r>
        <w:tab/>
        <w:t>256</w:t>
      </w:r>
    </w:p>
    <w:p w14:paraId="275F9644" w14:textId="77777777" w:rsidR="00597036" w:rsidRDefault="00597036">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256</w:t>
      </w:r>
    </w:p>
    <w:p w14:paraId="191484A6" w14:textId="77777777" w:rsidR="00597036" w:rsidRDefault="00597036">
      <w:pPr>
        <w:pStyle w:val="TOC3"/>
        <w:rPr>
          <w:rFonts w:asciiTheme="minorHAnsi" w:eastAsiaTheme="minorEastAsia" w:hAnsiTheme="minorHAnsi" w:cstheme="minorBidi"/>
          <w:sz w:val="22"/>
          <w:szCs w:val="22"/>
        </w:rPr>
      </w:pPr>
      <w:r w:rsidRPr="00597036">
        <w:t>7.28.1</w:t>
      </w:r>
      <w:r w:rsidRPr="00597036">
        <w:rPr>
          <w:rFonts w:asciiTheme="minorHAnsi" w:eastAsiaTheme="minorEastAsia" w:hAnsiTheme="minorHAnsi"/>
          <w:sz w:val="22"/>
          <w:szCs w:val="22"/>
        </w:rPr>
        <w:tab/>
      </w:r>
      <w:r w:rsidRPr="00763DEA">
        <w:rPr>
          <w:rFonts w:cs="v3.7.0"/>
        </w:rPr>
        <w:t>Introduction</w:t>
      </w:r>
      <w:r>
        <w:tab/>
        <w:t>256</w:t>
      </w:r>
    </w:p>
    <w:p w14:paraId="433194E5" w14:textId="77777777" w:rsidR="00597036" w:rsidRDefault="00597036">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256</w:t>
      </w:r>
    </w:p>
    <w:p w14:paraId="6029DEB2" w14:textId="77777777" w:rsidR="00597036" w:rsidRDefault="00597036">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256</w:t>
      </w:r>
    </w:p>
    <w:p w14:paraId="415133C5" w14:textId="77777777" w:rsidR="00597036" w:rsidRDefault="00597036">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256</w:t>
      </w:r>
    </w:p>
    <w:p w14:paraId="633BF5FD" w14:textId="77777777" w:rsidR="00597036" w:rsidRDefault="00597036">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257</w:t>
      </w:r>
    </w:p>
    <w:p w14:paraId="0E58DA8F" w14:textId="77777777" w:rsidR="00597036" w:rsidRDefault="00597036">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257</w:t>
      </w:r>
    </w:p>
    <w:p w14:paraId="01C545CB" w14:textId="77777777" w:rsidR="00597036" w:rsidRDefault="00597036">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257</w:t>
      </w:r>
    </w:p>
    <w:p w14:paraId="081325CF" w14:textId="77777777" w:rsidR="00597036" w:rsidRDefault="00597036">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257</w:t>
      </w:r>
    </w:p>
    <w:p w14:paraId="619E3E5B" w14:textId="77777777" w:rsidR="00597036" w:rsidRDefault="00597036">
      <w:pPr>
        <w:pStyle w:val="TOC2"/>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 xml:space="preserve">NR </w:t>
      </w:r>
      <w:r>
        <w:rPr>
          <w:lang w:eastAsia="zh-CN"/>
        </w:rPr>
        <w:t>P</w:t>
      </w:r>
      <w:r>
        <w:t xml:space="preserve">SCell Addition and Release Delay for E-UTRA - NR </w:t>
      </w:r>
      <w:r>
        <w:rPr>
          <w:lang w:eastAsia="zh-CN"/>
        </w:rPr>
        <w:t>Dual Connectivity</w:t>
      </w:r>
      <w:r>
        <w:tab/>
        <w:t>257</w:t>
      </w:r>
    </w:p>
    <w:p w14:paraId="0ECB16D3" w14:textId="77777777" w:rsidR="00597036" w:rsidRDefault="00597036">
      <w:pPr>
        <w:pStyle w:val="TOC3"/>
        <w:rPr>
          <w:rFonts w:asciiTheme="minorHAnsi" w:eastAsiaTheme="minorEastAsia" w:hAnsiTheme="minorHAnsi" w:cstheme="minorBidi"/>
          <w:sz w:val="22"/>
          <w:szCs w:val="22"/>
        </w:rPr>
      </w:pPr>
      <w:r>
        <w:t>7.31.1</w:t>
      </w:r>
      <w:r>
        <w:rPr>
          <w:rFonts w:asciiTheme="minorHAnsi" w:eastAsiaTheme="minorEastAsia" w:hAnsiTheme="minorHAnsi" w:cstheme="minorBidi"/>
          <w:sz w:val="22"/>
          <w:szCs w:val="22"/>
        </w:rPr>
        <w:tab/>
      </w:r>
      <w:r>
        <w:t>Introduction</w:t>
      </w:r>
      <w:r>
        <w:tab/>
        <w:t>257</w:t>
      </w:r>
    </w:p>
    <w:p w14:paraId="203744D1" w14:textId="77777777" w:rsidR="00597036" w:rsidRDefault="00597036">
      <w:pPr>
        <w:pStyle w:val="TOC3"/>
        <w:rPr>
          <w:rFonts w:asciiTheme="minorHAnsi" w:eastAsiaTheme="minorEastAsia" w:hAnsiTheme="minorHAnsi" w:cstheme="minorBidi"/>
          <w:sz w:val="22"/>
          <w:szCs w:val="22"/>
        </w:rPr>
      </w:pPr>
      <w:r>
        <w:t>7.31.2</w:t>
      </w:r>
      <w:r>
        <w:rPr>
          <w:rFonts w:asciiTheme="minorHAnsi" w:eastAsiaTheme="minorEastAsia" w:hAnsiTheme="minorHAnsi" w:cstheme="minorBidi"/>
          <w:sz w:val="22"/>
          <w:szCs w:val="22"/>
        </w:rPr>
        <w:tab/>
      </w:r>
      <w:r>
        <w:t xml:space="preserve">NR </w:t>
      </w:r>
      <w:r>
        <w:rPr>
          <w:lang w:eastAsia="zh-CN"/>
        </w:rPr>
        <w:t>P</w:t>
      </w:r>
      <w:r>
        <w:t>SCell Addition Delay Requirement</w:t>
      </w:r>
      <w:r>
        <w:tab/>
        <w:t>257</w:t>
      </w:r>
    </w:p>
    <w:p w14:paraId="0357C731" w14:textId="77777777" w:rsidR="00597036" w:rsidRDefault="00597036">
      <w:pPr>
        <w:pStyle w:val="TOC3"/>
        <w:rPr>
          <w:rFonts w:asciiTheme="minorHAnsi" w:eastAsiaTheme="minorEastAsia" w:hAnsiTheme="minorHAnsi" w:cstheme="minorBidi"/>
          <w:sz w:val="22"/>
          <w:szCs w:val="22"/>
        </w:rPr>
      </w:pPr>
      <w:r>
        <w:t>7.31.3</w:t>
      </w:r>
      <w:r>
        <w:rPr>
          <w:rFonts w:asciiTheme="minorHAnsi" w:eastAsiaTheme="minorEastAsia" w:hAnsiTheme="minorHAnsi" w:cstheme="minorBidi"/>
          <w:sz w:val="22"/>
          <w:szCs w:val="22"/>
        </w:rPr>
        <w:tab/>
      </w:r>
      <w:r>
        <w:t xml:space="preserve">NR </w:t>
      </w:r>
      <w:r>
        <w:rPr>
          <w:lang w:eastAsia="zh-CN"/>
        </w:rPr>
        <w:t>P</w:t>
      </w:r>
      <w:r>
        <w:t>SCell Release Delay Requirement</w:t>
      </w:r>
      <w:r>
        <w:tab/>
        <w:t>258</w:t>
      </w:r>
    </w:p>
    <w:p w14:paraId="59815E4B" w14:textId="77777777" w:rsidR="00597036" w:rsidRDefault="00597036">
      <w:pPr>
        <w:pStyle w:val="TOC2"/>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Interruptions with EN-DC</w:t>
      </w:r>
      <w:r>
        <w:tab/>
        <w:t>258</w:t>
      </w:r>
    </w:p>
    <w:p w14:paraId="530B45A0" w14:textId="77777777" w:rsidR="00597036" w:rsidRDefault="0059703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258</w:t>
      </w:r>
    </w:p>
    <w:p w14:paraId="727AF7EB" w14:textId="77777777" w:rsidR="00597036" w:rsidRDefault="00597036">
      <w:pPr>
        <w:pStyle w:val="TOC3"/>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Requirements</w:t>
      </w:r>
      <w:r>
        <w:tab/>
        <w:t>259</w:t>
      </w:r>
    </w:p>
    <w:p w14:paraId="7285E8AE" w14:textId="77777777" w:rsidR="00597036" w:rsidRDefault="00597036">
      <w:pPr>
        <w:pStyle w:val="TOC4"/>
        <w:rPr>
          <w:rFonts w:asciiTheme="minorHAnsi" w:eastAsiaTheme="minorEastAsia" w:hAnsiTheme="minorHAnsi" w:cstheme="minorBidi"/>
          <w:sz w:val="22"/>
          <w:szCs w:val="22"/>
        </w:rPr>
      </w:pPr>
      <w:r>
        <w:t>7.32.2.1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259</w:t>
      </w:r>
    </w:p>
    <w:p w14:paraId="163C5439" w14:textId="77777777" w:rsidR="00597036" w:rsidRDefault="00597036">
      <w:pPr>
        <w:pStyle w:val="TOC4"/>
        <w:rPr>
          <w:rFonts w:asciiTheme="minorHAnsi" w:eastAsiaTheme="minorEastAsia" w:hAnsiTheme="minorHAnsi" w:cstheme="minorBidi"/>
          <w:sz w:val="22"/>
          <w:szCs w:val="22"/>
        </w:rPr>
      </w:pPr>
      <w:r>
        <w:t>7.32.2.2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259</w:t>
      </w:r>
    </w:p>
    <w:p w14:paraId="2377CFAC" w14:textId="77777777" w:rsidR="00597036" w:rsidRDefault="00597036">
      <w:pPr>
        <w:pStyle w:val="TOC4"/>
        <w:rPr>
          <w:rFonts w:asciiTheme="minorHAnsi" w:eastAsiaTheme="minorEastAsia" w:hAnsiTheme="minorHAnsi" w:cstheme="minorBidi"/>
          <w:sz w:val="22"/>
          <w:szCs w:val="22"/>
        </w:rPr>
      </w:pPr>
      <w:r>
        <w:t>7.32.2.3</w:t>
      </w:r>
      <w:r>
        <w:rPr>
          <w:rFonts w:asciiTheme="minorHAnsi" w:eastAsiaTheme="minorEastAsia" w:hAnsiTheme="minorHAnsi" w:cstheme="minorBidi"/>
          <w:sz w:val="22"/>
          <w:szCs w:val="22"/>
        </w:rPr>
        <w:tab/>
      </w:r>
      <w:r>
        <w:rPr>
          <w:lang w:eastAsia="zh-CN"/>
        </w:rPr>
        <w:t>Interruptions at transitions from non-DRX to DRX</w:t>
      </w:r>
      <w:r>
        <w:tab/>
        <w:t>259</w:t>
      </w:r>
    </w:p>
    <w:p w14:paraId="4666BF78" w14:textId="77777777" w:rsidR="00597036" w:rsidRDefault="00597036">
      <w:pPr>
        <w:pStyle w:val="TOC4"/>
        <w:rPr>
          <w:rFonts w:asciiTheme="minorHAnsi" w:eastAsiaTheme="minorEastAsia" w:hAnsiTheme="minorHAnsi" w:cstheme="minorBidi"/>
          <w:sz w:val="22"/>
          <w:szCs w:val="22"/>
        </w:rPr>
      </w:pPr>
      <w:r>
        <w:t>7.32.2.4</w:t>
      </w:r>
      <w:r>
        <w:rPr>
          <w:rFonts w:asciiTheme="minorHAnsi" w:eastAsiaTheme="minorEastAsia" w:hAnsiTheme="minorHAnsi" w:cstheme="minorBidi"/>
          <w:sz w:val="22"/>
          <w:szCs w:val="22"/>
        </w:rPr>
        <w:tab/>
      </w:r>
      <w:r>
        <w:rPr>
          <w:lang w:eastAsia="zh-CN"/>
        </w:rPr>
        <w:t>Interruptions at SCell addition/release</w:t>
      </w:r>
      <w:r>
        <w:tab/>
        <w:t>259</w:t>
      </w:r>
    </w:p>
    <w:p w14:paraId="6ECC2B18" w14:textId="77777777" w:rsidR="00597036" w:rsidRDefault="00597036">
      <w:pPr>
        <w:pStyle w:val="TOC4"/>
        <w:rPr>
          <w:rFonts w:asciiTheme="minorHAnsi" w:eastAsiaTheme="minorEastAsia" w:hAnsiTheme="minorHAnsi" w:cstheme="minorBidi"/>
          <w:sz w:val="22"/>
          <w:szCs w:val="22"/>
        </w:rPr>
      </w:pPr>
      <w:r>
        <w:t>7.32.2.5</w:t>
      </w:r>
      <w:r>
        <w:rPr>
          <w:rFonts w:asciiTheme="minorHAnsi" w:eastAsiaTheme="minorEastAsia" w:hAnsiTheme="minorHAnsi" w:cstheme="minorBidi"/>
          <w:sz w:val="22"/>
          <w:szCs w:val="22"/>
        </w:rPr>
        <w:tab/>
      </w:r>
      <w:r>
        <w:rPr>
          <w:lang w:eastAsia="zh-CN"/>
        </w:rPr>
        <w:t>Interruptions at SCell activation/deactivation</w:t>
      </w:r>
      <w:r>
        <w:tab/>
        <w:t>259</w:t>
      </w:r>
    </w:p>
    <w:p w14:paraId="299E2305" w14:textId="77777777" w:rsidR="00597036" w:rsidRDefault="00597036">
      <w:pPr>
        <w:pStyle w:val="TOC4"/>
        <w:rPr>
          <w:rFonts w:asciiTheme="minorHAnsi" w:eastAsiaTheme="minorEastAsia" w:hAnsiTheme="minorHAnsi" w:cstheme="minorBidi"/>
          <w:sz w:val="22"/>
          <w:szCs w:val="22"/>
        </w:rPr>
      </w:pPr>
      <w:r>
        <w:t>7.32.2.6</w:t>
      </w:r>
      <w:r>
        <w:rPr>
          <w:rFonts w:asciiTheme="minorHAnsi" w:eastAsiaTheme="minorEastAsia" w:hAnsiTheme="minorHAnsi" w:cstheme="minorBidi"/>
          <w:sz w:val="22"/>
          <w:szCs w:val="22"/>
        </w:rPr>
        <w:tab/>
      </w:r>
      <w:r>
        <w:rPr>
          <w:lang w:eastAsia="zh-CN"/>
        </w:rPr>
        <w:t>Interruptions during measurements on SCC</w:t>
      </w:r>
      <w:r>
        <w:tab/>
        <w:t>260</w:t>
      </w:r>
    </w:p>
    <w:p w14:paraId="32B22E7D" w14:textId="77777777" w:rsidR="00597036" w:rsidRDefault="00597036">
      <w:pPr>
        <w:pStyle w:val="TOC5"/>
        <w:rPr>
          <w:rFonts w:asciiTheme="minorHAnsi" w:eastAsiaTheme="minorEastAsia" w:hAnsiTheme="minorHAnsi" w:cstheme="minorBidi"/>
          <w:sz w:val="22"/>
          <w:szCs w:val="22"/>
        </w:rPr>
      </w:pPr>
      <w:r>
        <w:t>7.32.2.6.1</w:t>
      </w:r>
      <w:r>
        <w:rPr>
          <w:rFonts w:asciiTheme="minorHAnsi" w:eastAsiaTheme="minorEastAsia" w:hAnsiTheme="minorHAnsi" w:cstheme="minorBidi"/>
          <w:sz w:val="22"/>
          <w:szCs w:val="22"/>
        </w:rPr>
        <w:tab/>
      </w:r>
      <w:r>
        <w:t>Interruptions during measurements on deactivated NR SCC</w:t>
      </w:r>
      <w:r>
        <w:tab/>
        <w:t>260</w:t>
      </w:r>
    </w:p>
    <w:p w14:paraId="78AE49AC" w14:textId="77777777" w:rsidR="00597036" w:rsidRDefault="00597036">
      <w:pPr>
        <w:pStyle w:val="TOC5"/>
        <w:rPr>
          <w:rFonts w:asciiTheme="minorHAnsi" w:eastAsiaTheme="minorEastAsia" w:hAnsiTheme="minorHAnsi" w:cstheme="minorBidi"/>
          <w:sz w:val="22"/>
          <w:szCs w:val="22"/>
        </w:rPr>
      </w:pPr>
      <w:r>
        <w:t>7.32.2.6.2</w:t>
      </w:r>
      <w:r>
        <w:rPr>
          <w:rFonts w:asciiTheme="minorHAnsi" w:eastAsiaTheme="minorEastAsia" w:hAnsiTheme="minorHAnsi" w:cstheme="minorBidi"/>
          <w:sz w:val="22"/>
          <w:szCs w:val="22"/>
        </w:rPr>
        <w:tab/>
      </w:r>
      <w:r>
        <w:t>Interruptions during measurements on deactivated E-UTRA SCC</w:t>
      </w:r>
      <w:r>
        <w:tab/>
        <w:t>260</w:t>
      </w:r>
    </w:p>
    <w:p w14:paraId="514D4AA3" w14:textId="77777777" w:rsidR="00597036" w:rsidRDefault="00597036">
      <w:pPr>
        <w:pStyle w:val="TOC4"/>
        <w:rPr>
          <w:rFonts w:asciiTheme="minorHAnsi" w:eastAsiaTheme="minorEastAsia" w:hAnsiTheme="minorHAnsi" w:cstheme="minorBidi"/>
          <w:sz w:val="22"/>
          <w:szCs w:val="22"/>
        </w:rPr>
      </w:pPr>
      <w:r>
        <w:t>7.32.2.7</w:t>
      </w:r>
      <w:r>
        <w:rPr>
          <w:rFonts w:asciiTheme="minorHAnsi" w:eastAsiaTheme="minorEastAsia" w:hAnsiTheme="minorHAnsi" w:cstheme="minorBidi"/>
          <w:sz w:val="22"/>
          <w:szCs w:val="22"/>
        </w:rPr>
        <w:tab/>
      </w:r>
      <w:r>
        <w:rPr>
          <w:lang w:eastAsia="zh-CN"/>
        </w:rPr>
        <w:t>Interruptions at active BWP switching</w:t>
      </w:r>
      <w:r>
        <w:tab/>
        <w:t>260</w:t>
      </w:r>
    </w:p>
    <w:p w14:paraId="1D35327F" w14:textId="77777777" w:rsidR="00597036" w:rsidRDefault="00597036">
      <w:pPr>
        <w:pStyle w:val="TOC2"/>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Maximum Transmit/Receive Timing Difference in Carrier Aggregation for</w:t>
      </w:r>
      <w:r w:rsidRPr="00763DEA">
        <w:rPr>
          <w:i/>
        </w:rPr>
        <w:t xml:space="preserve"> </w:t>
      </w:r>
      <w:r>
        <w:t>sTTI and 1ms-TTI with 3 subframe HARQ processing</w:t>
      </w:r>
      <w:r>
        <w:tab/>
        <w:t>261</w:t>
      </w:r>
    </w:p>
    <w:p w14:paraId="1CDEFF77" w14:textId="77777777" w:rsidR="00597036" w:rsidRDefault="00597036">
      <w:pPr>
        <w:pStyle w:val="TOC3"/>
        <w:rPr>
          <w:rFonts w:asciiTheme="minorHAnsi" w:eastAsiaTheme="minorEastAsia" w:hAnsiTheme="minorHAnsi" w:cstheme="minorBidi"/>
          <w:sz w:val="22"/>
          <w:szCs w:val="22"/>
        </w:rPr>
      </w:pPr>
      <w:r>
        <w:t>7.33.1</w:t>
      </w:r>
      <w:r>
        <w:rPr>
          <w:rFonts w:asciiTheme="minorHAnsi" w:eastAsiaTheme="minorEastAsia" w:hAnsiTheme="minorHAnsi" w:cstheme="minorBidi"/>
          <w:sz w:val="22"/>
          <w:szCs w:val="22"/>
        </w:rPr>
        <w:tab/>
      </w:r>
      <w:r>
        <w:t>Introduction</w:t>
      </w:r>
      <w:r>
        <w:tab/>
        <w:t>261</w:t>
      </w:r>
    </w:p>
    <w:p w14:paraId="31FB3D17" w14:textId="77777777" w:rsidR="00597036" w:rsidRDefault="00597036">
      <w:pPr>
        <w:pStyle w:val="TOC3"/>
        <w:rPr>
          <w:rFonts w:asciiTheme="minorHAnsi" w:eastAsiaTheme="minorEastAsia" w:hAnsiTheme="minorHAnsi" w:cstheme="minorBidi"/>
          <w:sz w:val="22"/>
          <w:szCs w:val="22"/>
        </w:rPr>
      </w:pPr>
      <w:r>
        <w:t>7.33.2</w:t>
      </w:r>
      <w:r>
        <w:rPr>
          <w:rFonts w:asciiTheme="minorHAnsi" w:eastAsiaTheme="minorEastAsia" w:hAnsiTheme="minorHAnsi" w:cstheme="minorBidi"/>
          <w:sz w:val="22"/>
          <w:szCs w:val="22"/>
        </w:rPr>
        <w:tab/>
      </w:r>
      <w:r>
        <w:t>Requirements</w:t>
      </w:r>
      <w:r>
        <w:tab/>
        <w:t>261</w:t>
      </w:r>
    </w:p>
    <w:p w14:paraId="0E63726D" w14:textId="77777777" w:rsidR="00597036" w:rsidRDefault="00597036">
      <w:pPr>
        <w:pStyle w:val="TOC2"/>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Void</w:t>
      </w:r>
      <w:r>
        <w:tab/>
        <w:t>261</w:t>
      </w:r>
    </w:p>
    <w:p w14:paraId="182975A0" w14:textId="77777777" w:rsidR="00597036" w:rsidRDefault="00597036">
      <w:pPr>
        <w:pStyle w:val="TOC2"/>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Interruptions with SFTD measurements</w:t>
      </w:r>
      <w:r>
        <w:tab/>
        <w:t>261</w:t>
      </w:r>
    </w:p>
    <w:p w14:paraId="09922D2E" w14:textId="77777777" w:rsidR="00597036" w:rsidRDefault="00597036">
      <w:pPr>
        <w:pStyle w:val="TOC3"/>
        <w:rPr>
          <w:rFonts w:asciiTheme="minorHAnsi" w:eastAsiaTheme="minorEastAsia" w:hAnsiTheme="minorHAnsi" w:cstheme="minorBidi"/>
          <w:sz w:val="22"/>
          <w:szCs w:val="22"/>
        </w:rPr>
      </w:pPr>
      <w:r>
        <w:t>7.35.1</w:t>
      </w:r>
      <w:r>
        <w:rPr>
          <w:rFonts w:asciiTheme="minorHAnsi" w:eastAsiaTheme="minorEastAsia" w:hAnsiTheme="minorHAnsi" w:cstheme="minorBidi"/>
          <w:sz w:val="22"/>
          <w:szCs w:val="22"/>
        </w:rPr>
        <w:tab/>
      </w:r>
      <w:r>
        <w:t>Introduction</w:t>
      </w:r>
      <w:r>
        <w:tab/>
        <w:t>261</w:t>
      </w:r>
    </w:p>
    <w:p w14:paraId="47DBFE13" w14:textId="77777777" w:rsidR="00597036" w:rsidRDefault="00597036">
      <w:pPr>
        <w:pStyle w:val="TOC3"/>
        <w:rPr>
          <w:rFonts w:asciiTheme="minorHAnsi" w:eastAsiaTheme="minorEastAsia" w:hAnsiTheme="minorHAnsi" w:cstheme="minorBidi"/>
          <w:sz w:val="22"/>
          <w:szCs w:val="22"/>
        </w:rPr>
      </w:pPr>
      <w:r>
        <w:t>7.35.2</w:t>
      </w:r>
      <w:r>
        <w:rPr>
          <w:rFonts w:asciiTheme="minorHAnsi" w:eastAsiaTheme="minorEastAsia" w:hAnsiTheme="minorHAnsi" w:cstheme="minorBidi"/>
          <w:sz w:val="22"/>
          <w:szCs w:val="22"/>
        </w:rPr>
        <w:tab/>
      </w:r>
      <w:r>
        <w:t>Requirements</w:t>
      </w:r>
      <w:r>
        <w:tab/>
        <w:t>261</w:t>
      </w:r>
    </w:p>
    <w:p w14:paraId="5DAEF9DD" w14:textId="77777777" w:rsidR="00597036" w:rsidRDefault="00597036">
      <w:pPr>
        <w:pStyle w:val="TOC2"/>
        <w:rPr>
          <w:rFonts w:asciiTheme="minorHAnsi" w:eastAsiaTheme="minorEastAsia" w:hAnsiTheme="minorHAnsi" w:cstheme="minorBidi"/>
          <w:sz w:val="22"/>
          <w:szCs w:val="22"/>
        </w:rPr>
      </w:pPr>
      <w:r>
        <w:t>7.36</w:t>
      </w:r>
      <w:r>
        <w:rPr>
          <w:rFonts w:asciiTheme="minorHAnsi" w:eastAsiaTheme="minorEastAsia" w:hAnsiTheme="minorHAnsi" w:cstheme="minorBidi"/>
          <w:sz w:val="22"/>
          <w:szCs w:val="22"/>
        </w:rPr>
        <w:tab/>
      </w:r>
      <w:r>
        <w:t>Interruptions with NE-DC</w:t>
      </w:r>
      <w:r>
        <w:tab/>
        <w:t>262</w:t>
      </w:r>
    </w:p>
    <w:p w14:paraId="1CB480C2" w14:textId="77777777" w:rsidR="00597036" w:rsidRDefault="00597036">
      <w:pPr>
        <w:pStyle w:val="TOC3"/>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Introduction</w:t>
      </w:r>
      <w:r>
        <w:tab/>
        <w:t>262</w:t>
      </w:r>
    </w:p>
    <w:p w14:paraId="53BC546A" w14:textId="77777777" w:rsidR="00597036" w:rsidRDefault="00597036">
      <w:pPr>
        <w:pStyle w:val="TOC3"/>
        <w:rPr>
          <w:rFonts w:asciiTheme="minorHAnsi" w:eastAsiaTheme="minorEastAsia" w:hAnsiTheme="minorHAnsi" w:cstheme="minorBidi"/>
          <w:sz w:val="22"/>
          <w:szCs w:val="22"/>
        </w:rPr>
      </w:pPr>
      <w:r>
        <w:t>7.36.2</w:t>
      </w:r>
      <w:r>
        <w:rPr>
          <w:rFonts w:asciiTheme="minorHAnsi" w:eastAsiaTheme="minorEastAsia" w:hAnsiTheme="minorHAnsi" w:cstheme="minorBidi"/>
          <w:sz w:val="22"/>
          <w:szCs w:val="22"/>
        </w:rPr>
        <w:tab/>
      </w:r>
      <w:r>
        <w:t>Requirements</w:t>
      </w:r>
      <w:r>
        <w:tab/>
        <w:t>262</w:t>
      </w:r>
    </w:p>
    <w:p w14:paraId="7AFF3A59" w14:textId="77777777" w:rsidR="00597036" w:rsidRDefault="00597036">
      <w:pPr>
        <w:pStyle w:val="TOC4"/>
        <w:rPr>
          <w:rFonts w:asciiTheme="minorHAnsi" w:eastAsiaTheme="minorEastAsia" w:hAnsiTheme="minorHAnsi" w:cstheme="minorBidi"/>
          <w:sz w:val="22"/>
          <w:szCs w:val="22"/>
        </w:rPr>
      </w:pPr>
      <w:r>
        <w:lastRenderedPageBreak/>
        <w:t>7.36.2.1</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262</w:t>
      </w:r>
    </w:p>
    <w:p w14:paraId="2C6E725A" w14:textId="77777777" w:rsidR="00597036" w:rsidRDefault="00597036">
      <w:pPr>
        <w:pStyle w:val="TOC4"/>
        <w:rPr>
          <w:rFonts w:asciiTheme="minorHAnsi" w:eastAsiaTheme="minorEastAsia" w:hAnsiTheme="minorHAnsi" w:cstheme="minorBidi"/>
          <w:sz w:val="22"/>
          <w:szCs w:val="22"/>
        </w:rPr>
      </w:pPr>
      <w:r>
        <w:t>7.36.2.2</w:t>
      </w:r>
      <w:r>
        <w:rPr>
          <w:rFonts w:asciiTheme="minorHAnsi" w:eastAsiaTheme="minorEastAsia" w:hAnsiTheme="minorHAnsi" w:cstheme="minorBidi"/>
          <w:sz w:val="22"/>
          <w:szCs w:val="22"/>
        </w:rPr>
        <w:tab/>
      </w:r>
      <w:r>
        <w:rPr>
          <w:lang w:eastAsia="zh-CN"/>
        </w:rPr>
        <w:t>Interruptions at transitions from non-DRX to DRX</w:t>
      </w:r>
      <w:r>
        <w:tab/>
        <w:t>262</w:t>
      </w:r>
    </w:p>
    <w:p w14:paraId="2425B0A7" w14:textId="77777777" w:rsidR="00597036" w:rsidRDefault="00597036">
      <w:pPr>
        <w:pStyle w:val="TOC4"/>
        <w:rPr>
          <w:rFonts w:asciiTheme="minorHAnsi" w:eastAsiaTheme="minorEastAsia" w:hAnsiTheme="minorHAnsi" w:cstheme="minorBidi"/>
          <w:sz w:val="22"/>
          <w:szCs w:val="22"/>
        </w:rPr>
      </w:pPr>
      <w:r>
        <w:t>7.36.2.3</w:t>
      </w:r>
      <w:r>
        <w:rPr>
          <w:rFonts w:asciiTheme="minorHAnsi" w:eastAsiaTheme="minorEastAsia" w:hAnsiTheme="minorHAnsi" w:cstheme="minorBidi"/>
          <w:sz w:val="22"/>
          <w:szCs w:val="22"/>
        </w:rPr>
        <w:tab/>
      </w:r>
      <w:r>
        <w:rPr>
          <w:lang w:eastAsia="zh-CN"/>
        </w:rPr>
        <w:t>Interruptions at SCell addition/release</w:t>
      </w:r>
      <w:r>
        <w:tab/>
        <w:t>262</w:t>
      </w:r>
    </w:p>
    <w:p w14:paraId="54F6B4DC" w14:textId="77777777" w:rsidR="00597036" w:rsidRDefault="00597036">
      <w:pPr>
        <w:pStyle w:val="TOC4"/>
        <w:rPr>
          <w:rFonts w:asciiTheme="minorHAnsi" w:eastAsiaTheme="minorEastAsia" w:hAnsiTheme="minorHAnsi" w:cstheme="minorBidi"/>
          <w:sz w:val="22"/>
          <w:szCs w:val="22"/>
        </w:rPr>
      </w:pPr>
      <w:r>
        <w:t>7.36.2.4</w:t>
      </w:r>
      <w:r>
        <w:rPr>
          <w:rFonts w:asciiTheme="minorHAnsi" w:eastAsiaTheme="minorEastAsia" w:hAnsiTheme="minorHAnsi" w:cstheme="minorBidi"/>
          <w:sz w:val="22"/>
          <w:szCs w:val="22"/>
        </w:rPr>
        <w:tab/>
      </w:r>
      <w:r>
        <w:rPr>
          <w:lang w:eastAsia="zh-CN"/>
        </w:rPr>
        <w:t>Interruptions at SCell activation/deactivation</w:t>
      </w:r>
      <w:r>
        <w:tab/>
        <w:t>263</w:t>
      </w:r>
    </w:p>
    <w:p w14:paraId="17852C9F" w14:textId="77777777" w:rsidR="00597036" w:rsidRDefault="00597036">
      <w:pPr>
        <w:pStyle w:val="TOC4"/>
        <w:rPr>
          <w:rFonts w:asciiTheme="minorHAnsi" w:eastAsiaTheme="minorEastAsia" w:hAnsiTheme="minorHAnsi" w:cstheme="minorBidi"/>
          <w:sz w:val="22"/>
          <w:szCs w:val="22"/>
        </w:rPr>
      </w:pPr>
      <w:r>
        <w:t>7.36.2.5</w:t>
      </w:r>
      <w:r>
        <w:rPr>
          <w:rFonts w:asciiTheme="minorHAnsi" w:eastAsiaTheme="minorEastAsia" w:hAnsiTheme="minorHAnsi" w:cstheme="minorBidi"/>
          <w:sz w:val="22"/>
          <w:szCs w:val="22"/>
        </w:rPr>
        <w:tab/>
      </w:r>
      <w:r>
        <w:rPr>
          <w:lang w:eastAsia="zh-CN"/>
        </w:rPr>
        <w:t>Interruptions during measurements on SCC</w:t>
      </w:r>
      <w:r>
        <w:tab/>
        <w:t>263</w:t>
      </w:r>
    </w:p>
    <w:p w14:paraId="6B0D9B4A" w14:textId="77777777" w:rsidR="00597036" w:rsidRDefault="00597036">
      <w:pPr>
        <w:pStyle w:val="TOC5"/>
        <w:rPr>
          <w:rFonts w:asciiTheme="minorHAnsi" w:eastAsiaTheme="minorEastAsia" w:hAnsiTheme="minorHAnsi" w:cstheme="minorBidi"/>
          <w:sz w:val="22"/>
          <w:szCs w:val="22"/>
        </w:rPr>
      </w:pPr>
      <w:r>
        <w:t>7.36.2.5.1</w:t>
      </w:r>
      <w:r>
        <w:rPr>
          <w:rFonts w:asciiTheme="minorHAnsi" w:eastAsiaTheme="minorEastAsia" w:hAnsiTheme="minorHAnsi" w:cstheme="minorBidi"/>
          <w:sz w:val="22"/>
          <w:szCs w:val="22"/>
        </w:rPr>
        <w:tab/>
      </w:r>
      <w:r>
        <w:t>Interruptions during measurements on deactivated NR SCC</w:t>
      </w:r>
      <w:r>
        <w:tab/>
        <w:t>263</w:t>
      </w:r>
    </w:p>
    <w:p w14:paraId="040B4353" w14:textId="77777777" w:rsidR="00597036" w:rsidRDefault="00597036">
      <w:pPr>
        <w:pStyle w:val="TOC5"/>
        <w:rPr>
          <w:rFonts w:asciiTheme="minorHAnsi" w:eastAsiaTheme="minorEastAsia" w:hAnsiTheme="minorHAnsi" w:cstheme="minorBidi"/>
          <w:sz w:val="22"/>
          <w:szCs w:val="22"/>
        </w:rPr>
      </w:pPr>
      <w:r>
        <w:t>7.36.2.5.2</w:t>
      </w:r>
      <w:r>
        <w:rPr>
          <w:rFonts w:asciiTheme="minorHAnsi" w:eastAsiaTheme="minorEastAsia" w:hAnsiTheme="minorHAnsi" w:cstheme="minorBidi"/>
          <w:sz w:val="22"/>
          <w:szCs w:val="22"/>
        </w:rPr>
        <w:tab/>
      </w:r>
      <w:r>
        <w:t>Interruptions during measurements on deactivated E-UTRA SCC</w:t>
      </w:r>
      <w:r>
        <w:tab/>
        <w:t>263</w:t>
      </w:r>
    </w:p>
    <w:p w14:paraId="3F2267BF" w14:textId="77777777" w:rsidR="00597036" w:rsidRDefault="00597036">
      <w:pPr>
        <w:pStyle w:val="TOC4"/>
        <w:rPr>
          <w:rFonts w:asciiTheme="minorHAnsi" w:eastAsiaTheme="minorEastAsia" w:hAnsiTheme="minorHAnsi" w:cstheme="minorBidi"/>
          <w:sz w:val="22"/>
          <w:szCs w:val="22"/>
        </w:rPr>
      </w:pPr>
      <w:r>
        <w:t>7.36.2.6</w:t>
      </w:r>
      <w:r>
        <w:rPr>
          <w:rFonts w:asciiTheme="minorHAnsi" w:eastAsiaTheme="minorEastAsia" w:hAnsiTheme="minorHAnsi" w:cstheme="minorBidi"/>
          <w:sz w:val="22"/>
          <w:szCs w:val="22"/>
        </w:rPr>
        <w:tab/>
      </w:r>
      <w:r>
        <w:rPr>
          <w:lang w:eastAsia="zh-CN"/>
        </w:rPr>
        <w:t>Interruptions at active BWP switching</w:t>
      </w:r>
      <w:r>
        <w:tab/>
        <w:t>263</w:t>
      </w:r>
    </w:p>
    <w:p w14:paraId="25F2E4C1" w14:textId="3AB647FE" w:rsidR="00597036" w:rsidRDefault="00597036">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264</w:t>
      </w:r>
    </w:p>
    <w:p w14:paraId="723E75D6" w14:textId="77777777" w:rsidR="00597036" w:rsidRDefault="00597036">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264</w:t>
      </w:r>
    </w:p>
    <w:p w14:paraId="613B75A5" w14:textId="77777777" w:rsidR="00597036" w:rsidRDefault="00597036">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264</w:t>
      </w:r>
    </w:p>
    <w:p w14:paraId="411D3227" w14:textId="77777777" w:rsidR="00597036" w:rsidRDefault="00597036">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265</w:t>
      </w:r>
    </w:p>
    <w:p w14:paraId="1819DBA3" w14:textId="77777777" w:rsidR="00597036" w:rsidRDefault="00597036">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265</w:t>
      </w:r>
    </w:p>
    <w:p w14:paraId="330BAB0C" w14:textId="77777777" w:rsidR="00597036" w:rsidRDefault="00597036">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272</w:t>
      </w:r>
    </w:p>
    <w:p w14:paraId="61ADB2FD" w14:textId="77777777" w:rsidR="00597036" w:rsidRDefault="00597036">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273</w:t>
      </w:r>
    </w:p>
    <w:p w14:paraId="5FB886A0" w14:textId="77777777" w:rsidR="00597036" w:rsidRDefault="00597036">
      <w:pPr>
        <w:pStyle w:val="TOC5"/>
        <w:rPr>
          <w:rFonts w:asciiTheme="minorHAnsi" w:eastAsiaTheme="minorEastAsia" w:hAnsiTheme="minorHAnsi" w:cstheme="minorBidi"/>
          <w:sz w:val="22"/>
          <w:szCs w:val="22"/>
        </w:rPr>
      </w:pPr>
      <w:r>
        <w:t>8.1.2.1.1b</w:t>
      </w:r>
      <w:r>
        <w:rPr>
          <w:rFonts w:asciiTheme="minorHAnsi" w:eastAsiaTheme="minorEastAsia" w:hAnsiTheme="minorHAnsi" w:cstheme="minorBidi"/>
          <w:sz w:val="22"/>
          <w:szCs w:val="22"/>
        </w:rPr>
        <w:tab/>
      </w:r>
      <w:r>
        <w:t>Monitoring of multiple layers using gaps (E-UTRA-NR dual connectivity)</w:t>
      </w:r>
      <w:r>
        <w:tab/>
        <w:t>274</w:t>
      </w:r>
    </w:p>
    <w:p w14:paraId="4511857C" w14:textId="77777777" w:rsidR="00597036" w:rsidRDefault="00597036">
      <w:pPr>
        <w:pStyle w:val="TOC5"/>
        <w:rPr>
          <w:rFonts w:asciiTheme="minorHAnsi" w:eastAsiaTheme="minorEastAsia" w:hAnsiTheme="minorHAnsi" w:cstheme="minorBidi"/>
          <w:sz w:val="22"/>
          <w:szCs w:val="22"/>
        </w:rPr>
      </w:pPr>
      <w:r>
        <w:t>8.1.2.1.1c</w:t>
      </w:r>
      <w:r>
        <w:rPr>
          <w:rFonts w:asciiTheme="minorHAnsi" w:eastAsiaTheme="minorEastAsia" w:hAnsiTheme="minorHAnsi" w:cstheme="minorBidi"/>
          <w:sz w:val="22"/>
          <w:szCs w:val="22"/>
        </w:rPr>
        <w:tab/>
      </w:r>
      <w:r>
        <w:t>Monitoring of multiple layers using gaps (NE-DC)</w:t>
      </w:r>
      <w:r>
        <w:tab/>
        <w:t>276</w:t>
      </w:r>
    </w:p>
    <w:p w14:paraId="4C3ACC53" w14:textId="77777777" w:rsidR="00597036" w:rsidRDefault="00597036">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276</w:t>
      </w:r>
    </w:p>
    <w:p w14:paraId="06BD63AC" w14:textId="77777777" w:rsidR="00597036" w:rsidRDefault="00597036">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278</w:t>
      </w:r>
    </w:p>
    <w:p w14:paraId="2AA576F5" w14:textId="77777777" w:rsidR="00597036" w:rsidRDefault="00597036">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278</w:t>
      </w:r>
    </w:p>
    <w:p w14:paraId="28D154B2" w14:textId="77777777" w:rsidR="00597036" w:rsidRDefault="00597036">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283</w:t>
      </w:r>
    </w:p>
    <w:p w14:paraId="01AAF348" w14:textId="77777777" w:rsidR="00597036" w:rsidRDefault="00597036">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287</w:t>
      </w:r>
    </w:p>
    <w:p w14:paraId="1643B0A1" w14:textId="77777777" w:rsidR="00597036" w:rsidRDefault="00597036">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288</w:t>
      </w:r>
    </w:p>
    <w:p w14:paraId="3DDBCF0E" w14:textId="77777777" w:rsidR="00597036" w:rsidRDefault="00597036">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289</w:t>
      </w:r>
    </w:p>
    <w:p w14:paraId="34A33044" w14:textId="77777777" w:rsidR="00597036" w:rsidRDefault="00597036">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289</w:t>
      </w:r>
    </w:p>
    <w:p w14:paraId="737F74EB" w14:textId="77777777" w:rsidR="00597036" w:rsidRDefault="00597036">
      <w:pPr>
        <w:pStyle w:val="TOC5"/>
        <w:rPr>
          <w:rFonts w:asciiTheme="minorHAnsi" w:eastAsiaTheme="minorEastAsia" w:hAnsiTheme="minorHAnsi" w:cstheme="minorBidi"/>
          <w:sz w:val="22"/>
          <w:szCs w:val="22"/>
        </w:rPr>
      </w:pPr>
      <w:r w:rsidRPr="00597036">
        <w:t>8.1.2.3.1</w:t>
      </w:r>
      <w:r w:rsidRPr="00597036">
        <w:rPr>
          <w:rFonts w:asciiTheme="minorHAnsi" w:eastAsiaTheme="minorEastAsia" w:hAnsiTheme="minorHAnsi"/>
          <w:sz w:val="22"/>
          <w:szCs w:val="22"/>
        </w:rPr>
        <w:tab/>
      </w:r>
      <w:r>
        <w:t>E-UTRAN FDD – FDD inter frequency measurements</w:t>
      </w:r>
      <w:r>
        <w:tab/>
        <w:t>289</w:t>
      </w:r>
    </w:p>
    <w:p w14:paraId="7BB561DD" w14:textId="77777777" w:rsidR="00597036" w:rsidRDefault="00597036">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295</w:t>
      </w:r>
    </w:p>
    <w:p w14:paraId="78785D48" w14:textId="77777777" w:rsidR="00597036" w:rsidRDefault="00597036">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302</w:t>
      </w:r>
    </w:p>
    <w:p w14:paraId="3C9F990E" w14:textId="77777777" w:rsidR="00597036" w:rsidRDefault="00597036">
      <w:pPr>
        <w:pStyle w:val="TOC5"/>
        <w:rPr>
          <w:rFonts w:asciiTheme="minorHAnsi" w:eastAsiaTheme="minorEastAsia" w:hAnsiTheme="minorHAnsi" w:cstheme="minorBidi"/>
          <w:sz w:val="22"/>
          <w:szCs w:val="22"/>
        </w:rPr>
      </w:pPr>
      <w:r>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302</w:t>
      </w:r>
    </w:p>
    <w:p w14:paraId="51BF7857" w14:textId="77777777" w:rsidR="00597036" w:rsidRDefault="00597036">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302</w:t>
      </w:r>
    </w:p>
    <w:p w14:paraId="39787BAC" w14:textId="77777777" w:rsidR="00597036" w:rsidRDefault="00597036">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303</w:t>
      </w:r>
    </w:p>
    <w:p w14:paraId="5E2D35B2" w14:textId="77777777" w:rsidR="00597036" w:rsidRDefault="00597036">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305</w:t>
      </w:r>
    </w:p>
    <w:p w14:paraId="0771E10F" w14:textId="77777777" w:rsidR="00597036" w:rsidRDefault="00597036">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306</w:t>
      </w:r>
    </w:p>
    <w:p w14:paraId="36D3A570" w14:textId="77777777" w:rsidR="00597036" w:rsidRDefault="00597036">
      <w:pPr>
        <w:pStyle w:val="TOC5"/>
        <w:rPr>
          <w:rFonts w:asciiTheme="minorHAnsi" w:eastAsiaTheme="minorEastAsia" w:hAnsiTheme="minorHAnsi" w:cstheme="minorBidi"/>
          <w:sz w:val="22"/>
          <w:szCs w:val="22"/>
        </w:rPr>
      </w:pPr>
      <w:r w:rsidRPr="00597036">
        <w:t>8.1.2.3.9</w:t>
      </w:r>
      <w:r w:rsidRPr="00597036">
        <w:rPr>
          <w:rFonts w:asciiTheme="minorHAnsi" w:eastAsiaTheme="minorEastAsia" w:hAnsiTheme="minorHAnsi"/>
          <w:sz w:val="22"/>
          <w:szCs w:val="22"/>
        </w:rPr>
        <w:tab/>
      </w:r>
      <w:r>
        <w:t>E-UTRAN FDD – FDD inter frequency measurements with FeMBMS/Unicast mixed cells</w:t>
      </w:r>
      <w:r>
        <w:tab/>
        <w:t>307</w:t>
      </w:r>
    </w:p>
    <w:p w14:paraId="707E7ADF" w14:textId="77777777" w:rsidR="00597036" w:rsidRDefault="00597036">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313</w:t>
      </w:r>
    </w:p>
    <w:p w14:paraId="3F3CBE43" w14:textId="77777777" w:rsidR="00597036" w:rsidRDefault="00597036">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313</w:t>
      </w:r>
    </w:p>
    <w:p w14:paraId="185BF6EB" w14:textId="77777777" w:rsidR="00597036" w:rsidRDefault="00597036">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313</w:t>
      </w:r>
    </w:p>
    <w:p w14:paraId="1B1C6266" w14:textId="77777777" w:rsidR="00597036" w:rsidRDefault="00597036">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318</w:t>
      </w:r>
    </w:p>
    <w:p w14:paraId="2AF7B268" w14:textId="77777777" w:rsidR="00597036" w:rsidRDefault="00597036">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318</w:t>
      </w:r>
    </w:p>
    <w:p w14:paraId="7B8400F7" w14:textId="77777777" w:rsidR="00597036" w:rsidRDefault="00597036">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322</w:t>
      </w:r>
    </w:p>
    <w:p w14:paraId="122604FC" w14:textId="77777777" w:rsidR="00597036" w:rsidRDefault="00597036">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322</w:t>
      </w:r>
    </w:p>
    <w:p w14:paraId="5799F7C2" w14:textId="77777777" w:rsidR="00597036" w:rsidRDefault="00597036">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327</w:t>
      </w:r>
    </w:p>
    <w:p w14:paraId="48C2C0DE" w14:textId="77777777" w:rsidR="00597036" w:rsidRDefault="00597036">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327</w:t>
      </w:r>
    </w:p>
    <w:p w14:paraId="726DD3FF" w14:textId="77777777" w:rsidR="00597036" w:rsidRDefault="00597036">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329</w:t>
      </w:r>
    </w:p>
    <w:p w14:paraId="7A6AC52F" w14:textId="77777777" w:rsidR="00597036" w:rsidRDefault="00597036">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329</w:t>
      </w:r>
    </w:p>
    <w:p w14:paraId="6D1B9D79" w14:textId="77777777" w:rsidR="00597036" w:rsidRDefault="00597036">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329</w:t>
      </w:r>
    </w:p>
    <w:p w14:paraId="57751F78" w14:textId="77777777" w:rsidR="00597036" w:rsidRDefault="00597036">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330</w:t>
      </w:r>
    </w:p>
    <w:p w14:paraId="434529D1" w14:textId="77777777" w:rsidR="00597036" w:rsidRDefault="00597036">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330</w:t>
      </w:r>
    </w:p>
    <w:p w14:paraId="4F620DFE" w14:textId="77777777" w:rsidR="00597036" w:rsidRDefault="00597036">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330</w:t>
      </w:r>
    </w:p>
    <w:p w14:paraId="7FBFA5A8" w14:textId="77777777" w:rsidR="00597036" w:rsidRDefault="00597036">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330</w:t>
      </w:r>
    </w:p>
    <w:p w14:paraId="76431CCF" w14:textId="77777777" w:rsidR="00597036" w:rsidRDefault="00597036">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332</w:t>
      </w:r>
    </w:p>
    <w:p w14:paraId="07B517EE" w14:textId="77777777" w:rsidR="00597036" w:rsidRDefault="00597036">
      <w:pPr>
        <w:pStyle w:val="TOC5"/>
        <w:rPr>
          <w:rFonts w:asciiTheme="minorHAnsi" w:eastAsiaTheme="minorEastAsia" w:hAnsiTheme="minorHAnsi" w:cstheme="minorBidi"/>
          <w:sz w:val="22"/>
          <w:szCs w:val="22"/>
        </w:rPr>
      </w:pPr>
      <w:r w:rsidRPr="00597036">
        <w:t>8.1.2.4.</w:t>
      </w:r>
      <w:r w:rsidRPr="00597036">
        <w:rPr>
          <w:lang w:eastAsia="zh-CN"/>
        </w:rPr>
        <w:t>15</w:t>
      </w:r>
      <w:r w:rsidRPr="00597036">
        <w:rPr>
          <w:rFonts w:asciiTheme="minorHAnsi" w:eastAsiaTheme="minorEastAsia" w:hAnsiTheme="minorHAnsi" w:cstheme="minorBidi"/>
          <w:sz w:val="22"/>
          <w:szCs w:val="22"/>
        </w:rPr>
        <w:tab/>
      </w:r>
      <w:r w:rsidRPr="00763DEA">
        <w:rPr>
          <w:lang w:val="en-US"/>
        </w:rPr>
        <w:t xml:space="preserve">E-UTRAN </w:t>
      </w:r>
      <w:r w:rsidRPr="00763DEA">
        <w:rPr>
          <w:lang w:val="en-US" w:eastAsia="zh-CN"/>
        </w:rPr>
        <w:t>F</w:t>
      </w:r>
      <w:r w:rsidRPr="00763DEA">
        <w:rPr>
          <w:lang w:val="en-US"/>
        </w:rPr>
        <w:t>DD – cdma2000 1xRTT measurements</w:t>
      </w:r>
      <w:r w:rsidRPr="00763DEA">
        <w:rPr>
          <w:lang w:val="en-US" w:eastAsia="zh-CN"/>
        </w:rPr>
        <w:t xml:space="preserve"> for SON ANR</w:t>
      </w:r>
      <w:r>
        <w:tab/>
        <w:t>332</w:t>
      </w:r>
    </w:p>
    <w:p w14:paraId="4963BA23" w14:textId="77777777" w:rsidR="00597036" w:rsidRDefault="00597036">
      <w:pPr>
        <w:pStyle w:val="TOC5"/>
        <w:rPr>
          <w:rFonts w:asciiTheme="minorHAnsi" w:eastAsiaTheme="minorEastAsia" w:hAnsiTheme="minorHAnsi" w:cstheme="minorBidi"/>
          <w:sz w:val="22"/>
          <w:szCs w:val="22"/>
        </w:rPr>
      </w:pPr>
      <w:r w:rsidRPr="00597036">
        <w:t>8.1.2.4.</w:t>
      </w:r>
      <w:r w:rsidRPr="00597036">
        <w:rPr>
          <w:lang w:eastAsia="zh-CN"/>
        </w:rPr>
        <w:t>16</w:t>
      </w:r>
      <w:r w:rsidRPr="00597036">
        <w:rPr>
          <w:rFonts w:asciiTheme="minorHAnsi" w:eastAsiaTheme="minorEastAsia" w:hAnsiTheme="minorHAnsi" w:cstheme="minorBidi"/>
          <w:sz w:val="22"/>
          <w:szCs w:val="22"/>
        </w:rPr>
        <w:tab/>
      </w:r>
      <w:r w:rsidRPr="00763DEA">
        <w:rPr>
          <w:lang w:val="en-US"/>
        </w:rPr>
        <w:t xml:space="preserve">E-UTRAN </w:t>
      </w:r>
      <w:r w:rsidRPr="00763DEA">
        <w:rPr>
          <w:lang w:val="en-US" w:eastAsia="zh-CN"/>
        </w:rPr>
        <w:t>T</w:t>
      </w:r>
      <w:r w:rsidRPr="00763DEA">
        <w:rPr>
          <w:lang w:val="en-US"/>
        </w:rPr>
        <w:t>DD – cdma2000 1xRTT measurements</w:t>
      </w:r>
      <w:r w:rsidRPr="00763DEA">
        <w:rPr>
          <w:lang w:val="en-US" w:eastAsia="zh-CN"/>
        </w:rPr>
        <w:t xml:space="preserve"> for SON ANR</w:t>
      </w:r>
      <w:r>
        <w:tab/>
        <w:t>332</w:t>
      </w:r>
    </w:p>
    <w:p w14:paraId="11E89ECB" w14:textId="77777777" w:rsidR="00597036" w:rsidRDefault="00597036">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332</w:t>
      </w:r>
    </w:p>
    <w:p w14:paraId="24208F90" w14:textId="77777777" w:rsidR="00597036" w:rsidRDefault="00597036">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333</w:t>
      </w:r>
    </w:p>
    <w:p w14:paraId="10305B89" w14:textId="77777777" w:rsidR="00597036" w:rsidRDefault="00597036">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333</w:t>
      </w:r>
    </w:p>
    <w:p w14:paraId="2A34508A" w14:textId="77777777" w:rsidR="00597036" w:rsidRDefault="00597036">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335</w:t>
      </w:r>
    </w:p>
    <w:p w14:paraId="340299B2" w14:textId="77777777" w:rsidR="00597036" w:rsidRDefault="00597036">
      <w:pPr>
        <w:pStyle w:val="TOC5"/>
        <w:rPr>
          <w:rFonts w:asciiTheme="minorHAnsi" w:eastAsiaTheme="minorEastAsia" w:hAnsiTheme="minorHAnsi" w:cstheme="minorBidi"/>
          <w:sz w:val="22"/>
          <w:szCs w:val="22"/>
        </w:rPr>
      </w:pPr>
      <w:r>
        <w:t>8.1.2.4.21</w:t>
      </w:r>
      <w:r>
        <w:rPr>
          <w:rFonts w:asciiTheme="minorHAnsi" w:eastAsiaTheme="minorEastAsia" w:hAnsiTheme="minorHAnsi" w:cstheme="minorBidi"/>
          <w:sz w:val="22"/>
          <w:szCs w:val="22"/>
        </w:rPr>
        <w:tab/>
      </w:r>
      <w:r>
        <w:t>E-UTRAN FDD – NR measurements</w:t>
      </w:r>
      <w:r>
        <w:tab/>
        <w:t>335</w:t>
      </w:r>
    </w:p>
    <w:p w14:paraId="62CF1A27" w14:textId="77777777" w:rsidR="00597036" w:rsidRDefault="00597036">
      <w:pPr>
        <w:pStyle w:val="TOC5"/>
        <w:rPr>
          <w:rFonts w:asciiTheme="minorHAnsi" w:eastAsiaTheme="minorEastAsia" w:hAnsiTheme="minorHAnsi" w:cstheme="minorBidi"/>
          <w:sz w:val="22"/>
          <w:szCs w:val="22"/>
        </w:rPr>
      </w:pPr>
      <w:r>
        <w:t>8.1.2.4.22</w:t>
      </w:r>
      <w:r>
        <w:rPr>
          <w:rFonts w:asciiTheme="minorHAnsi" w:eastAsiaTheme="minorEastAsia" w:hAnsiTheme="minorHAnsi" w:cstheme="minorBidi"/>
          <w:sz w:val="22"/>
          <w:szCs w:val="22"/>
        </w:rPr>
        <w:tab/>
      </w:r>
      <w:r>
        <w:t>E-UTRAN TDD – NR measurements</w:t>
      </w:r>
      <w:r>
        <w:tab/>
        <w:t>339</w:t>
      </w:r>
    </w:p>
    <w:p w14:paraId="3E2B37DD" w14:textId="77777777" w:rsidR="00597036" w:rsidRDefault="00597036">
      <w:pPr>
        <w:pStyle w:val="TOC5"/>
        <w:rPr>
          <w:rFonts w:asciiTheme="minorHAnsi" w:eastAsiaTheme="minorEastAsia" w:hAnsiTheme="minorHAnsi" w:cstheme="minorBidi"/>
          <w:sz w:val="22"/>
          <w:szCs w:val="22"/>
        </w:rPr>
      </w:pPr>
      <w:r>
        <w:t>8.1.2.4.23</w:t>
      </w:r>
      <w:r>
        <w:rPr>
          <w:rFonts w:asciiTheme="minorHAnsi" w:eastAsiaTheme="minorEastAsia" w:hAnsiTheme="minorHAnsi" w:cstheme="minorBidi"/>
          <w:sz w:val="22"/>
          <w:szCs w:val="22"/>
        </w:rPr>
        <w:tab/>
      </w:r>
      <w:r>
        <w:t>Void</w:t>
      </w:r>
      <w:r>
        <w:tab/>
        <w:t>339</w:t>
      </w:r>
    </w:p>
    <w:p w14:paraId="1B0AF021" w14:textId="77777777" w:rsidR="00597036" w:rsidRDefault="00597036">
      <w:pPr>
        <w:pStyle w:val="TOC5"/>
        <w:rPr>
          <w:rFonts w:asciiTheme="minorHAnsi" w:eastAsiaTheme="minorEastAsia" w:hAnsiTheme="minorHAnsi" w:cstheme="minorBidi"/>
          <w:sz w:val="22"/>
          <w:szCs w:val="22"/>
        </w:rPr>
      </w:pPr>
      <w:r>
        <w:lastRenderedPageBreak/>
        <w:t>8.1.2.4.24</w:t>
      </w:r>
      <w:r>
        <w:rPr>
          <w:rFonts w:asciiTheme="minorHAnsi" w:eastAsiaTheme="minorEastAsia" w:hAnsiTheme="minorHAnsi" w:cstheme="minorBidi"/>
          <w:sz w:val="22"/>
          <w:szCs w:val="22"/>
        </w:rPr>
        <w:tab/>
      </w:r>
      <w:r>
        <w:t>Void</w:t>
      </w:r>
      <w:r>
        <w:tab/>
        <w:t>339</w:t>
      </w:r>
    </w:p>
    <w:p w14:paraId="0DAAE979" w14:textId="77777777" w:rsidR="00597036" w:rsidRDefault="00597036">
      <w:pPr>
        <w:pStyle w:val="TOC5"/>
        <w:rPr>
          <w:rFonts w:asciiTheme="minorHAnsi" w:eastAsiaTheme="minorEastAsia" w:hAnsiTheme="minorHAnsi" w:cstheme="minorBidi"/>
          <w:sz w:val="22"/>
          <w:szCs w:val="22"/>
        </w:rPr>
      </w:pPr>
      <w:r w:rsidRPr="00597036">
        <w:t>8.1.2.4.25</w:t>
      </w:r>
      <w:r w:rsidRPr="00597036">
        <w:rPr>
          <w:rFonts w:asciiTheme="minorHAnsi" w:eastAsiaTheme="minorEastAsia" w:hAnsiTheme="minorHAnsi" w:cstheme="minorBidi"/>
          <w:sz w:val="22"/>
          <w:szCs w:val="22"/>
        </w:rPr>
        <w:tab/>
      </w:r>
      <w:r w:rsidRPr="00763DEA">
        <w:rPr>
          <w:lang w:val="en-US"/>
        </w:rPr>
        <w:t>E-UTRAN FDD – NR SFTD Measurements</w:t>
      </w:r>
      <w:r>
        <w:tab/>
        <w:t>339</w:t>
      </w:r>
    </w:p>
    <w:p w14:paraId="70CB855F" w14:textId="77777777" w:rsidR="00597036" w:rsidRDefault="00597036">
      <w:pPr>
        <w:pStyle w:val="TOC5"/>
        <w:rPr>
          <w:rFonts w:asciiTheme="minorHAnsi" w:eastAsiaTheme="minorEastAsia" w:hAnsiTheme="minorHAnsi" w:cstheme="minorBidi"/>
          <w:sz w:val="22"/>
          <w:szCs w:val="22"/>
        </w:rPr>
      </w:pPr>
      <w:r w:rsidRPr="00597036">
        <w:t>8.1.2.4.26</w:t>
      </w:r>
      <w:r w:rsidRPr="00597036">
        <w:rPr>
          <w:rFonts w:asciiTheme="minorHAnsi" w:eastAsiaTheme="minorEastAsia" w:hAnsiTheme="minorHAnsi" w:cstheme="minorBidi"/>
          <w:sz w:val="22"/>
          <w:szCs w:val="22"/>
        </w:rPr>
        <w:tab/>
      </w:r>
      <w:r w:rsidRPr="00763DEA">
        <w:rPr>
          <w:lang w:val="en-US"/>
        </w:rPr>
        <w:t>E-UTRAN TDD – NR SFTD Measurements</w:t>
      </w:r>
      <w:r>
        <w:tab/>
        <w:t>340</w:t>
      </w:r>
    </w:p>
    <w:p w14:paraId="4AC8731D" w14:textId="77777777" w:rsidR="00597036" w:rsidRDefault="00597036">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340</w:t>
      </w:r>
    </w:p>
    <w:p w14:paraId="06F50511" w14:textId="77777777" w:rsidR="00597036" w:rsidRDefault="00597036">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340</w:t>
      </w:r>
    </w:p>
    <w:p w14:paraId="00D01560" w14:textId="77777777" w:rsidR="00597036" w:rsidRDefault="00597036">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342</w:t>
      </w:r>
    </w:p>
    <w:p w14:paraId="49D0C031" w14:textId="77777777" w:rsidR="00597036" w:rsidRDefault="00597036">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344</w:t>
      </w:r>
    </w:p>
    <w:p w14:paraId="6869FA1B" w14:textId="77777777" w:rsidR="00597036" w:rsidRDefault="00597036">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346</w:t>
      </w:r>
    </w:p>
    <w:p w14:paraId="44ACCF1A" w14:textId="77777777" w:rsidR="00597036" w:rsidRDefault="005970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Void</w:t>
      </w:r>
      <w:r>
        <w:tab/>
        <w:t>347</w:t>
      </w:r>
    </w:p>
    <w:p w14:paraId="3491E480" w14:textId="77777777" w:rsidR="00597036" w:rsidRDefault="005970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Void</w:t>
      </w:r>
      <w:r>
        <w:tab/>
        <w:t>347</w:t>
      </w:r>
    </w:p>
    <w:p w14:paraId="5BF7C3FC" w14:textId="77777777" w:rsidR="00597036" w:rsidRDefault="005970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Void</w:t>
      </w:r>
      <w:r>
        <w:tab/>
        <w:t>347</w:t>
      </w:r>
    </w:p>
    <w:p w14:paraId="4B26914F" w14:textId="77777777" w:rsidR="00597036" w:rsidRDefault="005970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Void</w:t>
      </w:r>
      <w:r>
        <w:tab/>
        <w:t>347</w:t>
      </w:r>
    </w:p>
    <w:p w14:paraId="21A159B8" w14:textId="77777777" w:rsidR="00597036" w:rsidRDefault="00597036">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347</w:t>
      </w:r>
    </w:p>
    <w:p w14:paraId="45FBAF66" w14:textId="77777777" w:rsidR="00597036" w:rsidRDefault="00597036">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348</w:t>
      </w:r>
    </w:p>
    <w:p w14:paraId="6384C7CD" w14:textId="77777777" w:rsidR="00597036" w:rsidRDefault="00597036">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349</w:t>
      </w:r>
    </w:p>
    <w:p w14:paraId="77F1E4F4" w14:textId="77777777" w:rsidR="00597036" w:rsidRDefault="00597036">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351</w:t>
      </w:r>
    </w:p>
    <w:p w14:paraId="15E94A8C" w14:textId="77777777" w:rsidR="00597036" w:rsidRDefault="00597036">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353</w:t>
      </w:r>
    </w:p>
    <w:p w14:paraId="31DD9189" w14:textId="77777777" w:rsidR="00597036" w:rsidRDefault="00597036">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355</w:t>
      </w:r>
    </w:p>
    <w:p w14:paraId="1C2502D9" w14:textId="77777777" w:rsidR="00597036" w:rsidRDefault="00597036">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356</w:t>
      </w:r>
    </w:p>
    <w:p w14:paraId="52EAFCA6" w14:textId="77777777" w:rsidR="00597036" w:rsidRDefault="00597036">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358</w:t>
      </w:r>
    </w:p>
    <w:p w14:paraId="1BEB4087" w14:textId="77777777" w:rsidR="00597036" w:rsidRDefault="00597036">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360</w:t>
      </w:r>
    </w:p>
    <w:p w14:paraId="2B1734D0" w14:textId="77777777" w:rsidR="00597036" w:rsidRDefault="00597036">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362</w:t>
      </w:r>
    </w:p>
    <w:p w14:paraId="3451EB20" w14:textId="77777777" w:rsidR="00597036" w:rsidRDefault="00597036">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362</w:t>
      </w:r>
    </w:p>
    <w:p w14:paraId="45B6031E" w14:textId="77777777" w:rsidR="00597036" w:rsidRDefault="00597036">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363</w:t>
      </w:r>
    </w:p>
    <w:p w14:paraId="72A25D3A" w14:textId="77777777" w:rsidR="00597036" w:rsidRDefault="00597036">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364</w:t>
      </w:r>
    </w:p>
    <w:p w14:paraId="59DF7746" w14:textId="77777777" w:rsidR="00597036" w:rsidRDefault="00597036">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365</w:t>
      </w:r>
    </w:p>
    <w:p w14:paraId="6CEFA659" w14:textId="77777777" w:rsidR="00597036" w:rsidRDefault="00597036">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365</w:t>
      </w:r>
    </w:p>
    <w:p w14:paraId="40CD9014" w14:textId="77777777" w:rsidR="00597036" w:rsidRDefault="00597036">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366</w:t>
      </w:r>
    </w:p>
    <w:p w14:paraId="291D30E6" w14:textId="77777777" w:rsidR="00597036" w:rsidRDefault="00597036">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368</w:t>
      </w:r>
    </w:p>
    <w:p w14:paraId="5FE9B507" w14:textId="77777777" w:rsidR="00597036" w:rsidRDefault="00597036">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371</w:t>
      </w:r>
    </w:p>
    <w:p w14:paraId="23D2C6B4" w14:textId="77777777" w:rsidR="00597036" w:rsidRDefault="00597036">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375</w:t>
      </w:r>
    </w:p>
    <w:p w14:paraId="681DB637" w14:textId="77777777" w:rsidR="00597036" w:rsidRDefault="00597036">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378</w:t>
      </w:r>
    </w:p>
    <w:p w14:paraId="56E4391E" w14:textId="77777777" w:rsidR="00597036" w:rsidRDefault="00597036">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378</w:t>
      </w:r>
    </w:p>
    <w:p w14:paraId="0C700546" w14:textId="77777777" w:rsidR="00597036" w:rsidRDefault="00597036">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379</w:t>
      </w:r>
    </w:p>
    <w:p w14:paraId="40870BF2" w14:textId="77777777" w:rsidR="00597036" w:rsidRDefault="00597036">
      <w:pPr>
        <w:pStyle w:val="TOC5"/>
        <w:rPr>
          <w:rFonts w:asciiTheme="minorHAnsi" w:eastAsiaTheme="minorEastAsia" w:hAnsiTheme="minorHAnsi" w:cstheme="minorBidi"/>
          <w:sz w:val="22"/>
          <w:szCs w:val="22"/>
        </w:rPr>
      </w:pPr>
      <w:r>
        <w:t>8.1.2.9.3</w:t>
      </w:r>
      <w:r>
        <w:rPr>
          <w:rFonts w:asciiTheme="minorHAnsi" w:eastAsiaTheme="minorEastAsia" w:hAnsiTheme="minorHAnsi" w:cstheme="minorBidi"/>
          <w:sz w:val="22"/>
          <w:szCs w:val="22"/>
        </w:rPr>
        <w:tab/>
      </w:r>
      <w:r>
        <w:t>E-UTRAN FDD UE Rx-Tx Time Difference Measurements with CRS Assistance Information</w:t>
      </w:r>
      <w:r>
        <w:tab/>
        <w:t>379</w:t>
      </w:r>
    </w:p>
    <w:p w14:paraId="17E221A0" w14:textId="77777777" w:rsidR="00597036" w:rsidRDefault="00597036">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380</w:t>
      </w:r>
    </w:p>
    <w:p w14:paraId="5930C161" w14:textId="77777777" w:rsidR="00597036" w:rsidRDefault="00597036">
      <w:pPr>
        <w:pStyle w:val="TOC4"/>
        <w:rPr>
          <w:rFonts w:asciiTheme="minorHAnsi" w:eastAsiaTheme="minorEastAsia" w:hAnsiTheme="minorHAnsi" w:cstheme="minorBidi"/>
          <w:sz w:val="22"/>
          <w:szCs w:val="22"/>
        </w:rPr>
      </w:pPr>
      <w:r w:rsidRPr="00597036">
        <w:t>8.1.2.10</w:t>
      </w:r>
      <w:r w:rsidRPr="00597036">
        <w:rPr>
          <w:rFonts w:asciiTheme="minorHAnsi" w:eastAsiaTheme="minorEastAsia" w:hAnsiTheme="minorHAnsi"/>
          <w:sz w:val="22"/>
          <w:szCs w:val="22"/>
        </w:rPr>
        <w:tab/>
      </w:r>
      <w:r>
        <w:rPr>
          <w:lang w:eastAsia="sv-SE"/>
        </w:rPr>
        <w:t>Void</w:t>
      </w:r>
      <w:r>
        <w:tab/>
        <w:t>380</w:t>
      </w:r>
    </w:p>
    <w:p w14:paraId="3E77804D" w14:textId="77777777" w:rsidR="00597036" w:rsidRDefault="00597036">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380</w:t>
      </w:r>
    </w:p>
    <w:p w14:paraId="0981F08E" w14:textId="77777777" w:rsidR="00597036" w:rsidRDefault="00597036">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380</w:t>
      </w:r>
    </w:p>
    <w:p w14:paraId="58F61E3F" w14:textId="77777777" w:rsidR="00597036" w:rsidRDefault="00597036">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380</w:t>
      </w:r>
    </w:p>
    <w:p w14:paraId="74F34C99" w14:textId="77777777" w:rsidR="00597036" w:rsidRDefault="00597036">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385</w:t>
      </w:r>
    </w:p>
    <w:p w14:paraId="34CE7122" w14:textId="77777777" w:rsidR="00597036" w:rsidRDefault="00597036">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385</w:t>
      </w:r>
    </w:p>
    <w:p w14:paraId="6ED70063" w14:textId="77777777" w:rsidR="00597036" w:rsidRDefault="00597036">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385</w:t>
      </w:r>
    </w:p>
    <w:p w14:paraId="4936CA67" w14:textId="77777777" w:rsidR="00597036" w:rsidRDefault="00597036">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385</w:t>
      </w:r>
    </w:p>
    <w:p w14:paraId="55FFB5BF" w14:textId="77777777" w:rsidR="00597036" w:rsidRDefault="00597036">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385</w:t>
      </w:r>
    </w:p>
    <w:p w14:paraId="4DEC428B" w14:textId="77777777" w:rsidR="00597036" w:rsidRDefault="00597036">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386</w:t>
      </w:r>
    </w:p>
    <w:p w14:paraId="7BC1A662" w14:textId="77777777" w:rsidR="00597036" w:rsidRDefault="00597036">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386</w:t>
      </w:r>
    </w:p>
    <w:p w14:paraId="4F190047" w14:textId="77777777" w:rsidR="00597036" w:rsidRDefault="00597036">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387</w:t>
      </w:r>
    </w:p>
    <w:p w14:paraId="0D2C753E" w14:textId="77777777" w:rsidR="00597036" w:rsidRDefault="00597036">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388</w:t>
      </w:r>
    </w:p>
    <w:p w14:paraId="7D9A9001" w14:textId="77777777" w:rsidR="00597036" w:rsidRDefault="00597036">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389</w:t>
      </w:r>
    </w:p>
    <w:p w14:paraId="2D937751" w14:textId="77777777" w:rsidR="00597036" w:rsidRDefault="00597036">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389</w:t>
      </w:r>
    </w:p>
    <w:p w14:paraId="0D552922" w14:textId="77777777" w:rsidR="00597036" w:rsidRDefault="00597036">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389</w:t>
      </w:r>
    </w:p>
    <w:p w14:paraId="1717B480" w14:textId="77777777" w:rsidR="00597036" w:rsidRDefault="00597036">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389</w:t>
      </w:r>
    </w:p>
    <w:p w14:paraId="0374605B" w14:textId="77777777" w:rsidR="00597036" w:rsidRDefault="00597036">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390</w:t>
      </w:r>
    </w:p>
    <w:p w14:paraId="22A12BF9" w14:textId="77777777" w:rsidR="00597036" w:rsidRDefault="00597036">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391</w:t>
      </w:r>
    </w:p>
    <w:p w14:paraId="1C20A9AE" w14:textId="77777777" w:rsidR="00597036" w:rsidRDefault="00597036">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392</w:t>
      </w:r>
    </w:p>
    <w:p w14:paraId="2C1A30DC" w14:textId="77777777" w:rsidR="00597036" w:rsidRDefault="00597036">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393</w:t>
      </w:r>
    </w:p>
    <w:p w14:paraId="03D127B1" w14:textId="77777777" w:rsidR="00597036" w:rsidRDefault="00597036">
      <w:pPr>
        <w:pStyle w:val="TOC3"/>
        <w:rPr>
          <w:rFonts w:asciiTheme="minorHAnsi" w:eastAsiaTheme="minorEastAsia" w:hAnsiTheme="minorHAnsi" w:cstheme="minorBidi"/>
          <w:sz w:val="22"/>
          <w:szCs w:val="22"/>
        </w:rPr>
      </w:pPr>
      <w:r>
        <w:lastRenderedPageBreak/>
        <w:t>8.5.1</w:t>
      </w:r>
      <w:r>
        <w:rPr>
          <w:rFonts w:asciiTheme="minorHAnsi" w:eastAsiaTheme="minorEastAsia" w:hAnsiTheme="minorHAnsi" w:cstheme="minorBidi"/>
          <w:sz w:val="22"/>
          <w:szCs w:val="22"/>
        </w:rPr>
        <w:tab/>
      </w:r>
      <w:r>
        <w:t>Introduction</w:t>
      </w:r>
      <w:r>
        <w:tab/>
        <w:t>393</w:t>
      </w:r>
    </w:p>
    <w:p w14:paraId="09EC5485" w14:textId="77777777" w:rsidR="00597036" w:rsidRDefault="00597036">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393</w:t>
      </w:r>
    </w:p>
    <w:p w14:paraId="4A733407" w14:textId="77777777" w:rsidR="00597036" w:rsidRDefault="00597036">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393</w:t>
      </w:r>
    </w:p>
    <w:p w14:paraId="409FD5D9" w14:textId="77777777" w:rsidR="00597036" w:rsidRDefault="00597036">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393</w:t>
      </w:r>
    </w:p>
    <w:p w14:paraId="4EDBAF7C" w14:textId="77777777" w:rsidR="00597036" w:rsidRDefault="00597036">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396</w:t>
      </w:r>
    </w:p>
    <w:p w14:paraId="5CE81717" w14:textId="77777777" w:rsidR="00597036" w:rsidRDefault="00597036">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398</w:t>
      </w:r>
    </w:p>
    <w:p w14:paraId="4ECAAE89" w14:textId="77777777" w:rsidR="00597036" w:rsidRDefault="00597036">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402</w:t>
      </w:r>
    </w:p>
    <w:p w14:paraId="5096AE29" w14:textId="77777777" w:rsidR="00597036" w:rsidRDefault="00597036">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402</w:t>
      </w:r>
    </w:p>
    <w:p w14:paraId="3FA4466B" w14:textId="77777777" w:rsidR="00597036" w:rsidRDefault="00597036">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403</w:t>
      </w:r>
    </w:p>
    <w:p w14:paraId="1C2E4373" w14:textId="77777777" w:rsidR="00597036" w:rsidRDefault="00597036">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404</w:t>
      </w:r>
    </w:p>
    <w:p w14:paraId="35DE5EAE" w14:textId="77777777" w:rsidR="00597036" w:rsidRDefault="00597036">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404</w:t>
      </w:r>
    </w:p>
    <w:p w14:paraId="2EE31320" w14:textId="77777777" w:rsidR="00597036" w:rsidRDefault="00597036">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404</w:t>
      </w:r>
    </w:p>
    <w:p w14:paraId="58618B44" w14:textId="77777777" w:rsidR="00597036" w:rsidRDefault="00597036">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404</w:t>
      </w:r>
    </w:p>
    <w:p w14:paraId="312884F9" w14:textId="77777777" w:rsidR="00597036" w:rsidRDefault="00597036">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404</w:t>
      </w:r>
    </w:p>
    <w:p w14:paraId="7A82130E" w14:textId="77777777" w:rsidR="00597036" w:rsidRDefault="00597036">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407</w:t>
      </w:r>
    </w:p>
    <w:p w14:paraId="6B21EEAE" w14:textId="77777777" w:rsidR="00597036" w:rsidRDefault="00597036">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409</w:t>
      </w:r>
    </w:p>
    <w:p w14:paraId="0FCE66F3" w14:textId="77777777" w:rsidR="00597036" w:rsidRDefault="00597036">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410</w:t>
      </w:r>
    </w:p>
    <w:p w14:paraId="7C5034BE" w14:textId="77777777" w:rsidR="00597036" w:rsidRDefault="00597036">
      <w:pPr>
        <w:pStyle w:val="TOC5"/>
        <w:rPr>
          <w:rFonts w:asciiTheme="minorHAnsi" w:eastAsiaTheme="minorEastAsia" w:hAnsiTheme="minorHAnsi" w:cstheme="minorBidi"/>
          <w:sz w:val="22"/>
          <w:szCs w:val="22"/>
        </w:rPr>
      </w:pPr>
      <w:r w:rsidRPr="00597036">
        <w:t>8.6.2.</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412</w:t>
      </w:r>
    </w:p>
    <w:p w14:paraId="2C044D44" w14:textId="77777777" w:rsidR="00597036" w:rsidRDefault="00597036">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415</w:t>
      </w:r>
    </w:p>
    <w:p w14:paraId="3C150770" w14:textId="77777777" w:rsidR="00597036" w:rsidRDefault="00597036">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415</w:t>
      </w:r>
    </w:p>
    <w:p w14:paraId="0DCB3672" w14:textId="77777777" w:rsidR="00597036" w:rsidRDefault="00597036">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415</w:t>
      </w:r>
    </w:p>
    <w:p w14:paraId="47F47653" w14:textId="77777777" w:rsidR="00597036" w:rsidRDefault="00597036">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415</w:t>
      </w:r>
    </w:p>
    <w:p w14:paraId="086C2FDD" w14:textId="77777777" w:rsidR="00597036" w:rsidRDefault="00597036">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415</w:t>
      </w:r>
    </w:p>
    <w:p w14:paraId="3974DF5E" w14:textId="77777777" w:rsidR="00597036" w:rsidRDefault="00597036">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418</w:t>
      </w:r>
    </w:p>
    <w:p w14:paraId="53A9E7D3" w14:textId="77777777" w:rsidR="00597036" w:rsidRDefault="00597036">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420</w:t>
      </w:r>
    </w:p>
    <w:p w14:paraId="382F58DA" w14:textId="77777777" w:rsidR="00597036" w:rsidRDefault="00597036">
      <w:pPr>
        <w:pStyle w:val="TOC5"/>
        <w:rPr>
          <w:rFonts w:asciiTheme="minorHAnsi" w:eastAsiaTheme="minorEastAsia" w:hAnsiTheme="minorHAnsi" w:cstheme="minorBidi"/>
          <w:sz w:val="22"/>
          <w:szCs w:val="22"/>
        </w:rPr>
      </w:pPr>
      <w:r w:rsidRPr="00597036">
        <w:t>8.6.3.</w:t>
      </w:r>
      <w:r w:rsidRPr="00597036">
        <w:rPr>
          <w:lang w:eastAsia="zh-CN"/>
        </w:rPr>
        <w:t>2</w:t>
      </w:r>
      <w:r w:rsidRPr="00597036">
        <w:t>.1</w:t>
      </w:r>
      <w:r w:rsidRPr="00597036">
        <w:rPr>
          <w:rFonts w:asciiTheme="minorHAnsi" w:eastAsiaTheme="minorEastAsia" w:hAnsiTheme="minorHAnsi"/>
          <w:sz w:val="22"/>
          <w:szCs w:val="22"/>
        </w:rPr>
        <w:tab/>
      </w:r>
      <w:r>
        <w:t>E-UTRAN FDD – FDD inter frequency measurements</w:t>
      </w:r>
      <w:r>
        <w:tab/>
        <w:t>420</w:t>
      </w:r>
    </w:p>
    <w:p w14:paraId="0B707CD0" w14:textId="77777777" w:rsidR="00597036" w:rsidRDefault="00597036">
      <w:pPr>
        <w:pStyle w:val="TOC5"/>
        <w:rPr>
          <w:rFonts w:asciiTheme="minorHAnsi" w:eastAsiaTheme="minorEastAsia" w:hAnsiTheme="minorHAnsi" w:cstheme="minorBidi"/>
          <w:sz w:val="22"/>
          <w:szCs w:val="22"/>
        </w:rPr>
      </w:pPr>
      <w:r w:rsidRPr="00597036">
        <w:t>8.6.3.</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423</w:t>
      </w:r>
    </w:p>
    <w:p w14:paraId="7570F454" w14:textId="77777777" w:rsidR="00597036" w:rsidRDefault="00597036">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426</w:t>
      </w:r>
    </w:p>
    <w:p w14:paraId="095A2046" w14:textId="77777777" w:rsidR="00597036" w:rsidRDefault="00597036">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426</w:t>
      </w:r>
    </w:p>
    <w:p w14:paraId="6194C451" w14:textId="77777777" w:rsidR="00597036" w:rsidRDefault="00597036">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426</w:t>
      </w:r>
    </w:p>
    <w:p w14:paraId="233C3BAF" w14:textId="77777777" w:rsidR="00597036" w:rsidRDefault="00597036">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426</w:t>
      </w:r>
    </w:p>
    <w:p w14:paraId="58CA5D66" w14:textId="77777777" w:rsidR="00597036" w:rsidRDefault="00597036">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426</w:t>
      </w:r>
    </w:p>
    <w:p w14:paraId="666DEE11" w14:textId="77777777" w:rsidR="00597036" w:rsidRDefault="00597036">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426</w:t>
      </w:r>
    </w:p>
    <w:p w14:paraId="2252DE1D" w14:textId="77777777" w:rsidR="00597036" w:rsidRDefault="00597036">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426</w:t>
      </w:r>
    </w:p>
    <w:p w14:paraId="601FD381" w14:textId="77777777" w:rsidR="00597036" w:rsidRDefault="00597036">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426</w:t>
      </w:r>
    </w:p>
    <w:p w14:paraId="4001D4F4" w14:textId="77777777" w:rsidR="00597036" w:rsidRDefault="00597036">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427</w:t>
      </w:r>
    </w:p>
    <w:p w14:paraId="21536D5C" w14:textId="77777777" w:rsidR="00597036" w:rsidRDefault="00597036">
      <w:pPr>
        <w:pStyle w:val="TOC5"/>
        <w:rPr>
          <w:rFonts w:asciiTheme="minorHAnsi" w:eastAsiaTheme="minorEastAsia" w:hAnsiTheme="minorHAnsi" w:cstheme="minorBidi"/>
          <w:sz w:val="22"/>
          <w:szCs w:val="22"/>
        </w:rPr>
      </w:pPr>
      <w:r>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427</w:t>
      </w:r>
    </w:p>
    <w:p w14:paraId="1897184C" w14:textId="77777777" w:rsidR="00597036" w:rsidRDefault="00597036">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428</w:t>
      </w:r>
    </w:p>
    <w:p w14:paraId="778BE616" w14:textId="77777777" w:rsidR="00597036" w:rsidRDefault="00597036">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430</w:t>
      </w:r>
    </w:p>
    <w:p w14:paraId="4D06C8F6" w14:textId="77777777" w:rsidR="00597036" w:rsidRDefault="00597036">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430</w:t>
      </w:r>
    </w:p>
    <w:p w14:paraId="18585FA9" w14:textId="77777777" w:rsidR="00597036" w:rsidRDefault="00597036">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430</w:t>
      </w:r>
    </w:p>
    <w:p w14:paraId="115A8527" w14:textId="77777777" w:rsidR="00597036" w:rsidRDefault="00597036">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430</w:t>
      </w:r>
    </w:p>
    <w:p w14:paraId="58B2E9D4" w14:textId="77777777" w:rsidR="00597036" w:rsidRDefault="00597036">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430</w:t>
      </w:r>
    </w:p>
    <w:p w14:paraId="62C160DA" w14:textId="77777777" w:rsidR="00597036" w:rsidRDefault="00597036">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430</w:t>
      </w:r>
    </w:p>
    <w:p w14:paraId="2FAD682F" w14:textId="77777777" w:rsidR="00597036" w:rsidRDefault="00597036">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431</w:t>
      </w:r>
    </w:p>
    <w:p w14:paraId="2A829683" w14:textId="77777777" w:rsidR="00597036" w:rsidRDefault="00597036">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433</w:t>
      </w:r>
    </w:p>
    <w:p w14:paraId="6ED4E558" w14:textId="77777777" w:rsidR="00597036" w:rsidRDefault="00597036">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433</w:t>
      </w:r>
    </w:p>
    <w:p w14:paraId="786F654A" w14:textId="77777777" w:rsidR="00597036" w:rsidRDefault="00597036">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433</w:t>
      </w:r>
    </w:p>
    <w:p w14:paraId="648DBFB1" w14:textId="77777777" w:rsidR="00597036" w:rsidRDefault="00597036">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433</w:t>
      </w:r>
    </w:p>
    <w:p w14:paraId="2CFFD43A" w14:textId="77777777" w:rsidR="00597036" w:rsidRDefault="00597036">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433</w:t>
      </w:r>
    </w:p>
    <w:p w14:paraId="6D7D7043" w14:textId="77777777" w:rsidR="00597036" w:rsidRDefault="00597036">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434</w:t>
      </w:r>
    </w:p>
    <w:p w14:paraId="0048A737" w14:textId="77777777" w:rsidR="00597036" w:rsidRDefault="00597036">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434</w:t>
      </w:r>
    </w:p>
    <w:p w14:paraId="7E43999B" w14:textId="77777777" w:rsidR="00597036" w:rsidRDefault="00597036">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435</w:t>
      </w:r>
    </w:p>
    <w:p w14:paraId="0268CB18" w14:textId="77777777" w:rsidR="00597036" w:rsidRDefault="00597036">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435</w:t>
      </w:r>
    </w:p>
    <w:p w14:paraId="09441C48" w14:textId="77777777" w:rsidR="00597036" w:rsidRDefault="00597036">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435</w:t>
      </w:r>
    </w:p>
    <w:p w14:paraId="14FDB15B" w14:textId="77777777" w:rsidR="00597036" w:rsidRDefault="00597036">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436</w:t>
      </w:r>
    </w:p>
    <w:p w14:paraId="6389A732" w14:textId="77777777" w:rsidR="00597036" w:rsidRDefault="00597036">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436</w:t>
      </w:r>
    </w:p>
    <w:p w14:paraId="32E00E22" w14:textId="77777777" w:rsidR="00597036" w:rsidRDefault="00597036">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436</w:t>
      </w:r>
    </w:p>
    <w:p w14:paraId="588AEBCB" w14:textId="77777777" w:rsidR="00597036" w:rsidRDefault="00597036">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436</w:t>
      </w:r>
    </w:p>
    <w:p w14:paraId="6484A27C" w14:textId="77777777" w:rsidR="00597036" w:rsidRDefault="00597036">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436</w:t>
      </w:r>
    </w:p>
    <w:p w14:paraId="4F5A63C9" w14:textId="77777777" w:rsidR="00597036" w:rsidRDefault="00597036">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437</w:t>
      </w:r>
    </w:p>
    <w:p w14:paraId="59B2EFB5" w14:textId="77777777" w:rsidR="00597036" w:rsidRDefault="00597036">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437</w:t>
      </w:r>
    </w:p>
    <w:p w14:paraId="40A2DCDA" w14:textId="77777777" w:rsidR="00597036" w:rsidRDefault="00597036">
      <w:pPr>
        <w:pStyle w:val="TOC3"/>
        <w:rPr>
          <w:rFonts w:asciiTheme="minorHAnsi" w:eastAsiaTheme="minorEastAsia" w:hAnsiTheme="minorHAnsi" w:cstheme="minorBidi"/>
          <w:sz w:val="22"/>
          <w:szCs w:val="22"/>
        </w:rPr>
      </w:pPr>
      <w:r>
        <w:lastRenderedPageBreak/>
        <w:t>8.9.1</w:t>
      </w:r>
      <w:r>
        <w:rPr>
          <w:rFonts w:asciiTheme="minorHAnsi" w:eastAsiaTheme="minorEastAsia" w:hAnsiTheme="minorHAnsi" w:cstheme="minorBidi"/>
          <w:sz w:val="22"/>
          <w:szCs w:val="22"/>
        </w:rPr>
        <w:tab/>
      </w:r>
      <w:r>
        <w:t>Introduction</w:t>
      </w:r>
      <w:r>
        <w:tab/>
        <w:t>437</w:t>
      </w:r>
    </w:p>
    <w:p w14:paraId="42FF78D4" w14:textId="77777777" w:rsidR="00597036" w:rsidRDefault="00597036">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437</w:t>
      </w:r>
    </w:p>
    <w:p w14:paraId="5DCB2A7D" w14:textId="77777777" w:rsidR="00597036" w:rsidRDefault="00597036">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437</w:t>
      </w:r>
    </w:p>
    <w:p w14:paraId="5629F691" w14:textId="77777777" w:rsidR="00597036" w:rsidRDefault="00597036">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438</w:t>
      </w:r>
    </w:p>
    <w:p w14:paraId="22E50DDE" w14:textId="77777777" w:rsidR="00597036" w:rsidRDefault="00597036">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438</w:t>
      </w:r>
    </w:p>
    <w:p w14:paraId="4851B46C" w14:textId="77777777" w:rsidR="00597036" w:rsidRDefault="00597036">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438</w:t>
      </w:r>
    </w:p>
    <w:p w14:paraId="0183649C" w14:textId="77777777" w:rsidR="00597036" w:rsidRDefault="00597036">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438</w:t>
      </w:r>
    </w:p>
    <w:p w14:paraId="28B77231" w14:textId="77777777" w:rsidR="00597036" w:rsidRDefault="00597036">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438</w:t>
      </w:r>
    </w:p>
    <w:p w14:paraId="20A47A26" w14:textId="77777777" w:rsidR="00597036" w:rsidRDefault="00597036">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438</w:t>
      </w:r>
    </w:p>
    <w:p w14:paraId="60EED98F" w14:textId="77777777" w:rsidR="00597036" w:rsidRDefault="00597036">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439</w:t>
      </w:r>
    </w:p>
    <w:p w14:paraId="461D2BA9" w14:textId="77777777" w:rsidR="00597036" w:rsidRDefault="00597036">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439</w:t>
      </w:r>
    </w:p>
    <w:p w14:paraId="6820D958" w14:textId="77777777" w:rsidR="00597036" w:rsidRDefault="00597036">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439</w:t>
      </w:r>
    </w:p>
    <w:p w14:paraId="4F3EF4D6" w14:textId="77777777" w:rsidR="00597036" w:rsidRDefault="00597036">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439</w:t>
      </w:r>
    </w:p>
    <w:p w14:paraId="3D4396DA" w14:textId="77777777" w:rsidR="00597036" w:rsidRDefault="00597036">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440</w:t>
      </w:r>
    </w:p>
    <w:p w14:paraId="64FEEC41" w14:textId="77777777" w:rsidR="00597036" w:rsidRDefault="00597036">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440</w:t>
      </w:r>
    </w:p>
    <w:p w14:paraId="22BA6942" w14:textId="77777777" w:rsidR="00597036" w:rsidRDefault="005970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441</w:t>
      </w:r>
    </w:p>
    <w:p w14:paraId="6464D52D" w14:textId="77777777" w:rsidR="00597036" w:rsidRDefault="00597036">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442</w:t>
      </w:r>
    </w:p>
    <w:p w14:paraId="0B531523" w14:textId="77777777" w:rsidR="00597036" w:rsidRDefault="00597036">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444</w:t>
      </w:r>
    </w:p>
    <w:p w14:paraId="0D5EA7E0" w14:textId="77777777" w:rsidR="00597036" w:rsidRDefault="00597036">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445</w:t>
      </w:r>
    </w:p>
    <w:p w14:paraId="035AECC8" w14:textId="77777777" w:rsidR="00597036" w:rsidRDefault="00597036">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445</w:t>
      </w:r>
    </w:p>
    <w:p w14:paraId="523A752B" w14:textId="77777777" w:rsidR="00597036" w:rsidRDefault="00597036">
      <w:pPr>
        <w:pStyle w:val="TOC5"/>
        <w:rPr>
          <w:rFonts w:asciiTheme="minorHAnsi" w:eastAsiaTheme="minorEastAsia" w:hAnsiTheme="minorHAnsi" w:cstheme="minorBidi"/>
          <w:sz w:val="22"/>
          <w:szCs w:val="22"/>
        </w:rPr>
      </w:pPr>
      <w:r w:rsidRPr="00597036">
        <w:t>8.11.2.</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449</w:t>
      </w:r>
    </w:p>
    <w:p w14:paraId="27ADDB86" w14:textId="77777777" w:rsidR="00597036" w:rsidRDefault="00597036">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449</w:t>
      </w:r>
    </w:p>
    <w:p w14:paraId="53CB628B" w14:textId="77777777" w:rsidR="00597036" w:rsidRDefault="00597036">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449</w:t>
      </w:r>
    </w:p>
    <w:p w14:paraId="3C90578C" w14:textId="77777777" w:rsidR="00597036" w:rsidRDefault="00597036">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449</w:t>
      </w:r>
    </w:p>
    <w:p w14:paraId="087B62AA" w14:textId="77777777" w:rsidR="00597036" w:rsidRDefault="00597036">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449</w:t>
      </w:r>
    </w:p>
    <w:p w14:paraId="0084CE35" w14:textId="77777777" w:rsidR="00597036" w:rsidRDefault="005970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451</w:t>
      </w:r>
    </w:p>
    <w:p w14:paraId="01E76E72" w14:textId="77777777" w:rsidR="00597036" w:rsidRDefault="00597036">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451</w:t>
      </w:r>
    </w:p>
    <w:p w14:paraId="2684BED1" w14:textId="77777777" w:rsidR="00597036" w:rsidRDefault="00597036">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452</w:t>
      </w:r>
    </w:p>
    <w:p w14:paraId="4D992E21" w14:textId="77777777" w:rsidR="00597036" w:rsidRDefault="00597036">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453</w:t>
      </w:r>
    </w:p>
    <w:p w14:paraId="088B7D26" w14:textId="77777777" w:rsidR="00597036" w:rsidRDefault="00597036">
      <w:pPr>
        <w:pStyle w:val="TOC5"/>
        <w:rPr>
          <w:rFonts w:asciiTheme="minorHAnsi" w:eastAsiaTheme="minorEastAsia" w:hAnsiTheme="minorHAnsi" w:cstheme="minorBidi"/>
          <w:sz w:val="22"/>
          <w:szCs w:val="22"/>
        </w:rPr>
      </w:pPr>
      <w:r w:rsidRPr="00597036">
        <w:t>8.11.3.</w:t>
      </w:r>
      <w:r w:rsidRPr="00597036">
        <w:rPr>
          <w:lang w:eastAsia="zh-CN"/>
        </w:rPr>
        <w:t>2</w:t>
      </w:r>
      <w:r w:rsidRPr="00597036">
        <w:t>.1</w:t>
      </w:r>
      <w:r w:rsidRPr="00597036">
        <w:rPr>
          <w:rFonts w:asciiTheme="minorHAnsi" w:eastAsiaTheme="minorEastAsia" w:hAnsiTheme="minorHAnsi"/>
          <w:sz w:val="22"/>
          <w:szCs w:val="22"/>
        </w:rPr>
        <w:tab/>
      </w:r>
      <w:r>
        <w:t>E-UTRAN FDD – FS3 inter-frequency measurements</w:t>
      </w:r>
      <w:r>
        <w:tab/>
        <w:t>453</w:t>
      </w:r>
    </w:p>
    <w:p w14:paraId="6A4CCBCE" w14:textId="77777777" w:rsidR="00597036" w:rsidRDefault="00597036">
      <w:pPr>
        <w:pStyle w:val="TOC5"/>
        <w:rPr>
          <w:rFonts w:asciiTheme="minorHAnsi" w:eastAsiaTheme="minorEastAsia" w:hAnsiTheme="minorHAnsi" w:cstheme="minorBidi"/>
          <w:sz w:val="22"/>
          <w:szCs w:val="22"/>
        </w:rPr>
      </w:pPr>
      <w:r w:rsidRPr="00597036">
        <w:t>8.11.3.</w:t>
      </w:r>
      <w:r w:rsidRPr="00597036">
        <w:rPr>
          <w:lang w:eastAsia="zh-CN"/>
        </w:rPr>
        <w:t>2</w:t>
      </w:r>
      <w:r w:rsidRPr="00597036">
        <w:t>.</w:t>
      </w:r>
      <w:r w:rsidRPr="00597036">
        <w:rPr>
          <w:lang w:eastAsia="zh-CN"/>
        </w:rPr>
        <w:t>2</w:t>
      </w:r>
      <w:r w:rsidRPr="00597036">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457</w:t>
      </w:r>
    </w:p>
    <w:p w14:paraId="1F339619" w14:textId="77777777" w:rsidR="00597036" w:rsidRDefault="00597036">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457</w:t>
      </w:r>
    </w:p>
    <w:p w14:paraId="19120504" w14:textId="77777777" w:rsidR="00597036" w:rsidRDefault="00597036">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457</w:t>
      </w:r>
    </w:p>
    <w:p w14:paraId="63572C50" w14:textId="77777777" w:rsidR="00597036" w:rsidRDefault="00597036">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457</w:t>
      </w:r>
    </w:p>
    <w:p w14:paraId="224BEC4E" w14:textId="77777777" w:rsidR="00597036" w:rsidRDefault="00597036">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458</w:t>
      </w:r>
    </w:p>
    <w:p w14:paraId="55B52DBF" w14:textId="77777777" w:rsidR="00597036" w:rsidRDefault="00597036">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458</w:t>
      </w:r>
    </w:p>
    <w:p w14:paraId="22A8E82F" w14:textId="77777777" w:rsidR="00597036" w:rsidRDefault="00597036">
      <w:pPr>
        <w:pStyle w:val="TOC4"/>
        <w:rPr>
          <w:rFonts w:asciiTheme="minorHAnsi" w:eastAsiaTheme="minorEastAsia" w:hAnsiTheme="minorHAnsi" w:cstheme="minorBidi"/>
          <w:sz w:val="22"/>
          <w:szCs w:val="22"/>
        </w:rPr>
      </w:pPr>
      <w:r>
        <w:t>8.11.5.2</w:t>
      </w:r>
      <w:r>
        <w:rPr>
          <w:rFonts w:asciiTheme="minorHAnsi" w:eastAsiaTheme="minorEastAsia" w:hAnsiTheme="minorHAnsi" w:cstheme="minorBidi"/>
          <w:sz w:val="22"/>
          <w:szCs w:val="22"/>
        </w:rPr>
        <w:tab/>
      </w:r>
      <w:r>
        <w:t>E-UTRAN inter-frequency channel occupancy measurements</w:t>
      </w:r>
      <w:r>
        <w:tab/>
        <w:t>458</w:t>
      </w:r>
    </w:p>
    <w:p w14:paraId="44E006DA" w14:textId="77777777" w:rsidR="00597036" w:rsidRDefault="00597036">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458</w:t>
      </w:r>
    </w:p>
    <w:p w14:paraId="6173A060" w14:textId="77777777" w:rsidR="00597036" w:rsidRDefault="00597036">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458</w:t>
      </w:r>
    </w:p>
    <w:p w14:paraId="2BDC7225" w14:textId="77777777" w:rsidR="00597036" w:rsidRDefault="00597036">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458</w:t>
      </w:r>
    </w:p>
    <w:p w14:paraId="4313C52A" w14:textId="77777777" w:rsidR="00597036" w:rsidRDefault="00597036">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458</w:t>
      </w:r>
    </w:p>
    <w:p w14:paraId="687FC049" w14:textId="77777777" w:rsidR="00597036" w:rsidRDefault="00597036">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458</w:t>
      </w:r>
    </w:p>
    <w:p w14:paraId="08009D2B" w14:textId="77777777" w:rsidR="00597036" w:rsidRDefault="00597036">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458</w:t>
      </w:r>
    </w:p>
    <w:p w14:paraId="1A9A3CA3" w14:textId="77777777" w:rsidR="00597036" w:rsidRDefault="00597036">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459</w:t>
      </w:r>
    </w:p>
    <w:p w14:paraId="2A14EDAB" w14:textId="77777777" w:rsidR="00597036" w:rsidRDefault="00597036">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459</w:t>
      </w:r>
    </w:p>
    <w:p w14:paraId="7FEE724A" w14:textId="77777777" w:rsidR="00597036" w:rsidRDefault="00597036">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461</w:t>
      </w:r>
    </w:p>
    <w:p w14:paraId="79A3716C" w14:textId="77777777" w:rsidR="00597036" w:rsidRDefault="00597036">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464</w:t>
      </w:r>
    </w:p>
    <w:p w14:paraId="0E4335D9" w14:textId="77777777" w:rsidR="00597036" w:rsidRDefault="00597036">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464</w:t>
      </w:r>
    </w:p>
    <w:p w14:paraId="437571D1" w14:textId="77777777" w:rsidR="00597036" w:rsidRDefault="00597036">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464</w:t>
      </w:r>
    </w:p>
    <w:p w14:paraId="0B9C2A4F" w14:textId="77777777" w:rsidR="00597036" w:rsidRDefault="00597036">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464</w:t>
      </w:r>
    </w:p>
    <w:p w14:paraId="010FC1D7" w14:textId="77777777" w:rsidR="00597036" w:rsidRDefault="00597036">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464</w:t>
      </w:r>
    </w:p>
    <w:p w14:paraId="548BFDDE" w14:textId="77777777" w:rsidR="00597036" w:rsidRDefault="00597036">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464</w:t>
      </w:r>
    </w:p>
    <w:p w14:paraId="1997004C" w14:textId="77777777" w:rsidR="00597036" w:rsidRDefault="00597036">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466</w:t>
      </w:r>
    </w:p>
    <w:p w14:paraId="50F32FF6" w14:textId="77777777" w:rsidR="00597036" w:rsidRDefault="00597036">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468</w:t>
      </w:r>
    </w:p>
    <w:p w14:paraId="1C83CDBB" w14:textId="77777777" w:rsidR="00597036" w:rsidRDefault="00597036">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468</w:t>
      </w:r>
    </w:p>
    <w:p w14:paraId="07783EDA" w14:textId="77777777" w:rsidR="00597036" w:rsidRDefault="00597036">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468</w:t>
      </w:r>
    </w:p>
    <w:p w14:paraId="2B0FE25A" w14:textId="77777777" w:rsidR="00597036" w:rsidRDefault="00597036">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469</w:t>
      </w:r>
    </w:p>
    <w:p w14:paraId="1B6B502B" w14:textId="77777777" w:rsidR="00597036" w:rsidRDefault="00597036">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469</w:t>
      </w:r>
    </w:p>
    <w:p w14:paraId="7EEF414E" w14:textId="77777777" w:rsidR="00597036" w:rsidRDefault="00597036">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473</w:t>
      </w:r>
    </w:p>
    <w:p w14:paraId="3BA95CAD" w14:textId="77777777" w:rsidR="00597036" w:rsidRDefault="00597036">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475</w:t>
      </w:r>
    </w:p>
    <w:p w14:paraId="6B551EC1" w14:textId="77777777" w:rsidR="00597036" w:rsidRDefault="00597036">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479</w:t>
      </w:r>
    </w:p>
    <w:p w14:paraId="3B89BE03" w14:textId="77777777" w:rsidR="00597036" w:rsidRDefault="00597036">
      <w:pPr>
        <w:pStyle w:val="TOC4"/>
        <w:rPr>
          <w:rFonts w:asciiTheme="minorHAnsi" w:eastAsiaTheme="minorEastAsia" w:hAnsiTheme="minorHAnsi" w:cstheme="minorBidi"/>
          <w:sz w:val="22"/>
          <w:szCs w:val="22"/>
        </w:rPr>
      </w:pPr>
      <w:r>
        <w:lastRenderedPageBreak/>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479</w:t>
      </w:r>
    </w:p>
    <w:p w14:paraId="2E4B4225" w14:textId="77777777" w:rsidR="00597036" w:rsidRDefault="00597036">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479</w:t>
      </w:r>
    </w:p>
    <w:p w14:paraId="1835631B" w14:textId="77777777" w:rsidR="00597036" w:rsidRDefault="00597036">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482</w:t>
      </w:r>
    </w:p>
    <w:p w14:paraId="5327B83B" w14:textId="77777777" w:rsidR="00597036" w:rsidRDefault="00597036">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484</w:t>
      </w:r>
    </w:p>
    <w:p w14:paraId="35D39CD4" w14:textId="77777777" w:rsidR="00597036" w:rsidRDefault="00597036">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485</w:t>
      </w:r>
    </w:p>
    <w:p w14:paraId="1234525A" w14:textId="77777777" w:rsidR="00597036" w:rsidRDefault="00597036">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485</w:t>
      </w:r>
    </w:p>
    <w:p w14:paraId="7C47F84B" w14:textId="77777777" w:rsidR="00597036" w:rsidRDefault="00597036">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487</w:t>
      </w:r>
    </w:p>
    <w:p w14:paraId="700D5EE3" w14:textId="77777777" w:rsidR="00597036" w:rsidRDefault="00597036">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489</w:t>
      </w:r>
    </w:p>
    <w:p w14:paraId="4BFE1E3B" w14:textId="77777777" w:rsidR="00597036" w:rsidRDefault="00597036">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490</w:t>
      </w:r>
    </w:p>
    <w:p w14:paraId="6EDA8955" w14:textId="77777777" w:rsidR="00597036" w:rsidRDefault="00597036">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490</w:t>
      </w:r>
    </w:p>
    <w:p w14:paraId="50D38228" w14:textId="77777777" w:rsidR="00597036" w:rsidRDefault="00597036">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490</w:t>
      </w:r>
    </w:p>
    <w:p w14:paraId="5D35112C" w14:textId="77777777" w:rsidR="00597036" w:rsidRDefault="00597036">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491</w:t>
      </w:r>
    </w:p>
    <w:p w14:paraId="57E09A40" w14:textId="77777777" w:rsidR="00597036" w:rsidRDefault="00597036">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491</w:t>
      </w:r>
    </w:p>
    <w:p w14:paraId="5E8A7E36" w14:textId="77777777" w:rsidR="00597036" w:rsidRDefault="00597036">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491</w:t>
      </w:r>
    </w:p>
    <w:p w14:paraId="0218CC37" w14:textId="77777777" w:rsidR="00597036" w:rsidRDefault="00597036">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492</w:t>
      </w:r>
    </w:p>
    <w:p w14:paraId="0C5F115B" w14:textId="77777777" w:rsidR="00597036" w:rsidRDefault="00597036">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492</w:t>
      </w:r>
    </w:p>
    <w:p w14:paraId="36298C74" w14:textId="77777777" w:rsidR="00597036" w:rsidRDefault="00597036">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493</w:t>
      </w:r>
    </w:p>
    <w:p w14:paraId="72FE180B" w14:textId="77777777" w:rsidR="00597036" w:rsidRDefault="00597036">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494</w:t>
      </w:r>
    </w:p>
    <w:p w14:paraId="18ED4DB8" w14:textId="77777777" w:rsidR="00597036" w:rsidRDefault="00597036">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494</w:t>
      </w:r>
    </w:p>
    <w:p w14:paraId="62CB38B9" w14:textId="77777777" w:rsidR="00597036" w:rsidRDefault="00597036">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495</w:t>
      </w:r>
    </w:p>
    <w:p w14:paraId="294C09D8" w14:textId="77777777" w:rsidR="00597036" w:rsidRDefault="00597036">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499</w:t>
      </w:r>
    </w:p>
    <w:p w14:paraId="652267E0" w14:textId="77777777" w:rsidR="00597036" w:rsidRDefault="00597036">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501</w:t>
      </w:r>
    </w:p>
    <w:p w14:paraId="73F7F65B" w14:textId="77777777" w:rsidR="00597036" w:rsidRDefault="00597036">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505</w:t>
      </w:r>
    </w:p>
    <w:p w14:paraId="0AB2F62D" w14:textId="77777777" w:rsidR="00597036" w:rsidRDefault="00597036">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505</w:t>
      </w:r>
    </w:p>
    <w:p w14:paraId="0E9ACC3B" w14:textId="77777777" w:rsidR="00597036" w:rsidRDefault="00597036">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505</w:t>
      </w:r>
    </w:p>
    <w:p w14:paraId="6399A988" w14:textId="77777777" w:rsidR="00597036" w:rsidRDefault="00597036">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505</w:t>
      </w:r>
    </w:p>
    <w:p w14:paraId="1909A5CB" w14:textId="77777777" w:rsidR="00597036" w:rsidRDefault="00597036">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510</w:t>
      </w:r>
    </w:p>
    <w:p w14:paraId="222A18FE" w14:textId="77777777" w:rsidR="00597036" w:rsidRDefault="00597036">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512</w:t>
      </w:r>
    </w:p>
    <w:p w14:paraId="440D7D3F" w14:textId="77777777" w:rsidR="00597036" w:rsidRDefault="00597036">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518</w:t>
      </w:r>
    </w:p>
    <w:p w14:paraId="548AC3D6" w14:textId="77777777" w:rsidR="00597036" w:rsidRDefault="00597036">
      <w:pPr>
        <w:pStyle w:val="TOC5"/>
        <w:rPr>
          <w:rFonts w:asciiTheme="minorHAnsi" w:eastAsiaTheme="minorEastAsia" w:hAnsiTheme="minorHAnsi" w:cstheme="minorBidi"/>
          <w:sz w:val="22"/>
          <w:szCs w:val="22"/>
        </w:rPr>
      </w:pPr>
      <w:r>
        <w:t>8.13.3.1.5</w:t>
      </w:r>
      <w:r>
        <w:rPr>
          <w:rFonts w:asciiTheme="minorHAnsi" w:eastAsiaTheme="minorEastAsia" w:hAnsiTheme="minorHAnsi" w:cstheme="minorBidi"/>
          <w:sz w:val="22"/>
          <w:szCs w:val="22"/>
        </w:rPr>
        <w:tab/>
      </w:r>
      <w:r>
        <w:t>E-UTRAN intra frequency measurements with autonomous gaps for HD-FDD UE category M1 with CE mode B</w:t>
      </w:r>
      <w:r>
        <w:tab/>
        <w:t>519</w:t>
      </w:r>
    </w:p>
    <w:p w14:paraId="6A87BC6F" w14:textId="77777777" w:rsidR="00597036" w:rsidRDefault="00597036">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519</w:t>
      </w:r>
    </w:p>
    <w:p w14:paraId="7454EA67" w14:textId="77777777" w:rsidR="00597036" w:rsidRDefault="00597036">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520</w:t>
      </w:r>
    </w:p>
    <w:p w14:paraId="78B169D3" w14:textId="77777777" w:rsidR="00597036" w:rsidRDefault="00597036">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520</w:t>
      </w:r>
    </w:p>
    <w:p w14:paraId="4935BFF5" w14:textId="77777777" w:rsidR="00597036" w:rsidRDefault="00597036">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520</w:t>
      </w:r>
    </w:p>
    <w:p w14:paraId="2E120108" w14:textId="77777777" w:rsidR="00597036" w:rsidRDefault="00597036">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523</w:t>
      </w:r>
    </w:p>
    <w:p w14:paraId="03BE6062" w14:textId="77777777" w:rsidR="00597036" w:rsidRDefault="00597036">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525</w:t>
      </w:r>
    </w:p>
    <w:p w14:paraId="3984463A" w14:textId="77777777" w:rsidR="00597036" w:rsidRDefault="00597036">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526</w:t>
      </w:r>
    </w:p>
    <w:p w14:paraId="2286E282" w14:textId="77777777" w:rsidR="00597036" w:rsidRDefault="00597036">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526</w:t>
      </w:r>
    </w:p>
    <w:p w14:paraId="2BAC5AFD" w14:textId="77777777" w:rsidR="00597036" w:rsidRDefault="00597036">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526</w:t>
      </w:r>
    </w:p>
    <w:p w14:paraId="0E2B5383" w14:textId="77777777" w:rsidR="00597036" w:rsidRDefault="00597036">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526</w:t>
      </w:r>
    </w:p>
    <w:p w14:paraId="2F2F7386" w14:textId="77777777" w:rsidR="00597036" w:rsidRDefault="00597036">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527</w:t>
      </w:r>
    </w:p>
    <w:p w14:paraId="4A6FB897" w14:textId="77777777" w:rsidR="00597036" w:rsidRDefault="00597036">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527</w:t>
      </w:r>
    </w:p>
    <w:p w14:paraId="3B095BB0" w14:textId="77777777" w:rsidR="00597036" w:rsidRDefault="00597036">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528</w:t>
      </w:r>
    </w:p>
    <w:p w14:paraId="710F38D0" w14:textId="77777777" w:rsidR="00597036" w:rsidRDefault="00597036">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528</w:t>
      </w:r>
    </w:p>
    <w:p w14:paraId="70038782" w14:textId="77777777" w:rsidR="00597036" w:rsidRDefault="00597036">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528</w:t>
      </w:r>
    </w:p>
    <w:p w14:paraId="5272817C" w14:textId="77777777" w:rsidR="00597036" w:rsidRDefault="00597036">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532</w:t>
      </w:r>
    </w:p>
    <w:p w14:paraId="0DDE443F" w14:textId="77777777" w:rsidR="00597036" w:rsidRDefault="00597036">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535</w:t>
      </w:r>
    </w:p>
    <w:p w14:paraId="22ECE254" w14:textId="77777777" w:rsidR="00597036" w:rsidRDefault="00597036">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539</w:t>
      </w:r>
    </w:p>
    <w:p w14:paraId="74B38841" w14:textId="77777777" w:rsidR="00597036" w:rsidRDefault="00597036">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540</w:t>
      </w:r>
    </w:p>
    <w:p w14:paraId="267F1A5A" w14:textId="77777777" w:rsidR="00597036" w:rsidRDefault="00597036">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540</w:t>
      </w:r>
    </w:p>
    <w:p w14:paraId="7522C888" w14:textId="77777777" w:rsidR="00597036" w:rsidRDefault="00597036">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542</w:t>
      </w:r>
    </w:p>
    <w:p w14:paraId="52740171" w14:textId="77777777" w:rsidR="00597036" w:rsidRDefault="00597036">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544</w:t>
      </w:r>
    </w:p>
    <w:p w14:paraId="47682597" w14:textId="77777777" w:rsidR="00597036" w:rsidRDefault="00597036">
      <w:pPr>
        <w:pStyle w:val="TOC2"/>
        <w:rPr>
          <w:rFonts w:asciiTheme="minorHAnsi" w:eastAsiaTheme="minorEastAsia" w:hAnsiTheme="minorHAnsi" w:cstheme="minorBidi"/>
          <w:sz w:val="22"/>
          <w:szCs w:val="22"/>
        </w:rPr>
      </w:pPr>
      <w:r>
        <w:lastRenderedPageBreak/>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545</w:t>
      </w:r>
    </w:p>
    <w:p w14:paraId="0176EE05" w14:textId="77777777" w:rsidR="00597036" w:rsidRDefault="00597036">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545</w:t>
      </w:r>
    </w:p>
    <w:p w14:paraId="4A95F954" w14:textId="77777777" w:rsidR="00597036" w:rsidRDefault="00597036">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545</w:t>
      </w:r>
    </w:p>
    <w:p w14:paraId="768AD83E" w14:textId="77777777" w:rsidR="00597036" w:rsidRDefault="00597036">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4796A7D4" w14:textId="77777777" w:rsidR="00597036" w:rsidRDefault="00597036">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79B139AB" w14:textId="77777777" w:rsidR="00597036" w:rsidRDefault="00597036">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545</w:t>
      </w:r>
    </w:p>
    <w:p w14:paraId="1EFE442B" w14:textId="77777777" w:rsidR="00597036" w:rsidRDefault="00597036">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545</w:t>
      </w:r>
    </w:p>
    <w:p w14:paraId="1B89E098" w14:textId="77777777" w:rsidR="00597036" w:rsidRDefault="00597036">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545</w:t>
      </w:r>
    </w:p>
    <w:p w14:paraId="1379D8D3" w14:textId="77777777" w:rsidR="00597036" w:rsidRDefault="00597036">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546</w:t>
      </w:r>
    </w:p>
    <w:p w14:paraId="447FD392" w14:textId="77777777" w:rsidR="00597036" w:rsidRDefault="00597036">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546</w:t>
      </w:r>
    </w:p>
    <w:p w14:paraId="76E4555D" w14:textId="77777777" w:rsidR="00597036" w:rsidRDefault="00597036">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546</w:t>
      </w:r>
    </w:p>
    <w:p w14:paraId="30ABBC02" w14:textId="77777777" w:rsidR="00597036" w:rsidRDefault="00597036">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546</w:t>
      </w:r>
    </w:p>
    <w:p w14:paraId="47586FDE" w14:textId="77777777" w:rsidR="00597036" w:rsidRDefault="00597036">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546</w:t>
      </w:r>
    </w:p>
    <w:p w14:paraId="26C87B01" w14:textId="77777777" w:rsidR="00597036" w:rsidRDefault="00597036">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547</w:t>
      </w:r>
    </w:p>
    <w:p w14:paraId="7423A9A8" w14:textId="77777777" w:rsidR="00597036" w:rsidRDefault="00597036">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547</w:t>
      </w:r>
    </w:p>
    <w:p w14:paraId="17307923" w14:textId="77777777" w:rsidR="00597036" w:rsidRDefault="00597036">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548</w:t>
      </w:r>
    </w:p>
    <w:p w14:paraId="39A3E4CB" w14:textId="77777777" w:rsidR="00597036" w:rsidRDefault="00597036">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548</w:t>
      </w:r>
    </w:p>
    <w:p w14:paraId="5F8D189C" w14:textId="77777777" w:rsidR="00597036" w:rsidRDefault="00597036">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548</w:t>
      </w:r>
    </w:p>
    <w:p w14:paraId="42F602D8" w14:textId="77777777" w:rsidR="00597036" w:rsidRDefault="00597036">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549</w:t>
      </w:r>
    </w:p>
    <w:p w14:paraId="72D80111" w14:textId="77777777" w:rsidR="00597036" w:rsidRDefault="00597036">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549</w:t>
      </w:r>
    </w:p>
    <w:p w14:paraId="63ADD8E4" w14:textId="77777777" w:rsidR="00597036" w:rsidRDefault="00597036">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551</w:t>
      </w:r>
    </w:p>
    <w:p w14:paraId="1F669C70" w14:textId="77777777" w:rsidR="00597036" w:rsidRDefault="00597036">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554</w:t>
      </w:r>
    </w:p>
    <w:p w14:paraId="3E8C46F6" w14:textId="77777777" w:rsidR="00597036" w:rsidRDefault="00597036">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554</w:t>
      </w:r>
    </w:p>
    <w:p w14:paraId="268B0FC7" w14:textId="77777777" w:rsidR="00597036" w:rsidRDefault="00597036">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554</w:t>
      </w:r>
    </w:p>
    <w:p w14:paraId="3FE918EA" w14:textId="77777777" w:rsidR="00597036" w:rsidRDefault="00597036">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556</w:t>
      </w:r>
    </w:p>
    <w:p w14:paraId="6C6D97C1" w14:textId="77777777" w:rsidR="00597036" w:rsidRDefault="00597036">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559</w:t>
      </w:r>
    </w:p>
    <w:p w14:paraId="4363C3A5" w14:textId="77777777" w:rsidR="00597036" w:rsidRDefault="00597036">
      <w:pPr>
        <w:pStyle w:val="TOC3"/>
        <w:rPr>
          <w:rFonts w:asciiTheme="minorHAnsi" w:eastAsiaTheme="minorEastAsia" w:hAnsiTheme="minorHAnsi" w:cstheme="minorBidi"/>
          <w:sz w:val="22"/>
          <w:szCs w:val="22"/>
        </w:rPr>
      </w:pPr>
      <w:r w:rsidRPr="00597036">
        <w:t>8.16.3</w:t>
      </w:r>
      <w:r w:rsidRPr="00597036">
        <w:rPr>
          <w:rFonts w:asciiTheme="minorHAnsi" w:eastAsiaTheme="minorEastAsia" w:hAnsiTheme="minorHAnsi" w:cstheme="minorBidi"/>
          <w:sz w:val="22"/>
          <w:szCs w:val="22"/>
        </w:rPr>
        <w:tab/>
      </w:r>
      <w:r w:rsidRPr="00763DEA">
        <w:rPr>
          <w:lang w:val="en-US"/>
        </w:rPr>
        <w:t>Requirements for UE category M2 with CE mode B</w:t>
      </w:r>
      <w:r>
        <w:tab/>
        <w:t>559</w:t>
      </w:r>
    </w:p>
    <w:p w14:paraId="65556695" w14:textId="77777777" w:rsidR="00597036" w:rsidRDefault="00597036">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559</w:t>
      </w:r>
    </w:p>
    <w:p w14:paraId="184D5393" w14:textId="77777777" w:rsidR="00597036" w:rsidRDefault="00597036">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559</w:t>
      </w:r>
    </w:p>
    <w:p w14:paraId="698BE207" w14:textId="77777777" w:rsidR="00597036" w:rsidRDefault="00597036">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562</w:t>
      </w:r>
    </w:p>
    <w:p w14:paraId="366B0627" w14:textId="77777777" w:rsidR="00597036" w:rsidRDefault="00597036">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565</w:t>
      </w:r>
    </w:p>
    <w:p w14:paraId="42D7D751" w14:textId="77777777" w:rsidR="00597036" w:rsidRDefault="00597036">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565</w:t>
      </w:r>
    </w:p>
    <w:p w14:paraId="6D6C0D66" w14:textId="77777777" w:rsidR="00597036" w:rsidRDefault="00597036">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565</w:t>
      </w:r>
    </w:p>
    <w:p w14:paraId="654AED20" w14:textId="77777777" w:rsidR="00597036" w:rsidRDefault="00597036">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567</w:t>
      </w:r>
    </w:p>
    <w:p w14:paraId="0677D432" w14:textId="77777777" w:rsidR="00597036" w:rsidRDefault="00597036">
      <w:pPr>
        <w:pStyle w:val="TOC5"/>
        <w:rPr>
          <w:rFonts w:asciiTheme="minorHAnsi" w:eastAsiaTheme="minorEastAsia" w:hAnsiTheme="minorHAnsi" w:cstheme="minorBidi"/>
          <w:sz w:val="22"/>
          <w:szCs w:val="22"/>
        </w:rPr>
      </w:pPr>
      <w:r>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570</w:t>
      </w:r>
    </w:p>
    <w:p w14:paraId="3E144766" w14:textId="77777777" w:rsidR="00597036" w:rsidRDefault="00597036">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Measurements for E-UTRA – NR Dual Connectivity</w:t>
      </w:r>
      <w:r>
        <w:tab/>
        <w:t>570</w:t>
      </w:r>
    </w:p>
    <w:p w14:paraId="2B03E79A" w14:textId="77777777" w:rsidR="00597036" w:rsidRDefault="00597036">
      <w:pPr>
        <w:pStyle w:val="TOC3"/>
        <w:rPr>
          <w:rFonts w:asciiTheme="minorHAnsi" w:eastAsiaTheme="minorEastAsia" w:hAnsiTheme="minorHAnsi" w:cstheme="minorBidi"/>
          <w:sz w:val="22"/>
          <w:szCs w:val="22"/>
        </w:rPr>
      </w:pPr>
      <w:r>
        <w:t>8.17.1</w:t>
      </w:r>
      <w:r>
        <w:rPr>
          <w:rFonts w:asciiTheme="minorHAnsi" w:eastAsiaTheme="minorEastAsia" w:hAnsiTheme="minorHAnsi" w:cstheme="minorBidi"/>
          <w:sz w:val="22"/>
          <w:szCs w:val="22"/>
        </w:rPr>
        <w:tab/>
      </w:r>
      <w:r>
        <w:t>Introduction</w:t>
      </w:r>
      <w:r>
        <w:tab/>
        <w:t>570</w:t>
      </w:r>
    </w:p>
    <w:p w14:paraId="4FD8C6BA" w14:textId="77777777" w:rsidR="00597036" w:rsidRDefault="00597036">
      <w:pPr>
        <w:pStyle w:val="TOC4"/>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t>Measurement Gap Sharing</w:t>
      </w:r>
      <w:r>
        <w:tab/>
        <w:t>570</w:t>
      </w:r>
    </w:p>
    <w:p w14:paraId="4A4CA7DC" w14:textId="77777777" w:rsidR="00597036" w:rsidRDefault="00597036">
      <w:pPr>
        <w:pStyle w:val="TOC3"/>
        <w:rPr>
          <w:rFonts w:asciiTheme="minorHAnsi" w:eastAsiaTheme="minorEastAsia" w:hAnsiTheme="minorHAnsi" w:cstheme="minorBidi"/>
          <w:sz w:val="22"/>
          <w:szCs w:val="22"/>
        </w:rPr>
      </w:pPr>
      <w:r w:rsidRPr="00597036">
        <w:t>8.17.1A</w:t>
      </w:r>
      <w:r w:rsidRPr="00597036">
        <w:rPr>
          <w:rFonts w:asciiTheme="minorHAnsi" w:hAnsiTheme="minorHAnsi" w:cstheme="minorBidi"/>
          <w:sz w:val="22"/>
          <w:szCs w:val="22"/>
        </w:rPr>
        <w:tab/>
      </w:r>
      <w:r w:rsidRPr="00763DEA">
        <w:rPr>
          <w:rFonts w:eastAsia="SimSun"/>
        </w:rPr>
        <w:t>Intrafrequency Measurements</w:t>
      </w:r>
      <w:r>
        <w:tab/>
        <w:t>571</w:t>
      </w:r>
    </w:p>
    <w:p w14:paraId="79D0780A" w14:textId="77777777" w:rsidR="00597036" w:rsidRDefault="00597036">
      <w:pPr>
        <w:pStyle w:val="TOC3"/>
        <w:rPr>
          <w:rFonts w:asciiTheme="minorHAnsi" w:eastAsiaTheme="minorEastAsia" w:hAnsiTheme="minorHAnsi" w:cstheme="minorBidi"/>
          <w:sz w:val="22"/>
          <w:szCs w:val="22"/>
        </w:rPr>
      </w:pPr>
      <w:r>
        <w:t>8.17.2</w:t>
      </w:r>
      <w:r>
        <w:rPr>
          <w:rFonts w:asciiTheme="minorHAnsi" w:eastAsiaTheme="minorEastAsia" w:hAnsiTheme="minorHAnsi" w:cstheme="minorBidi"/>
          <w:sz w:val="22"/>
          <w:szCs w:val="22"/>
        </w:rPr>
        <w:tab/>
      </w:r>
      <w:r>
        <w:t>SFTD Measurements</w:t>
      </w:r>
      <w:r>
        <w:tab/>
        <w:t>571</w:t>
      </w:r>
    </w:p>
    <w:p w14:paraId="4D99FEA9" w14:textId="77777777" w:rsidR="00597036" w:rsidRDefault="00597036">
      <w:pPr>
        <w:pStyle w:val="TOC4"/>
        <w:rPr>
          <w:rFonts w:asciiTheme="minorHAnsi" w:eastAsiaTheme="minorEastAsia" w:hAnsiTheme="minorHAnsi" w:cstheme="minorBidi"/>
          <w:sz w:val="22"/>
          <w:szCs w:val="22"/>
        </w:rPr>
      </w:pPr>
      <w:r>
        <w:t>8.17.2.1</w:t>
      </w:r>
      <w:r>
        <w:rPr>
          <w:rFonts w:asciiTheme="minorHAnsi" w:eastAsiaTheme="minorEastAsia" w:hAnsiTheme="minorHAnsi" w:cstheme="minorBidi"/>
          <w:sz w:val="22"/>
          <w:szCs w:val="22"/>
        </w:rPr>
        <w:tab/>
      </w:r>
      <w:r>
        <w:rPr>
          <w:lang w:eastAsia="zh-CN"/>
        </w:rPr>
        <w:t>Introduction</w:t>
      </w:r>
      <w:r>
        <w:tab/>
        <w:t>571</w:t>
      </w:r>
    </w:p>
    <w:p w14:paraId="27CB69F2" w14:textId="77777777" w:rsidR="00597036" w:rsidRDefault="00597036">
      <w:pPr>
        <w:pStyle w:val="TOC4"/>
        <w:rPr>
          <w:rFonts w:asciiTheme="minorHAnsi" w:eastAsiaTheme="minorEastAsia" w:hAnsiTheme="minorHAnsi" w:cstheme="minorBidi"/>
          <w:sz w:val="22"/>
          <w:szCs w:val="22"/>
        </w:rPr>
      </w:pPr>
      <w:r>
        <w:t>8.17.2.2</w:t>
      </w:r>
      <w:r>
        <w:rPr>
          <w:rFonts w:asciiTheme="minorHAnsi" w:eastAsiaTheme="minorEastAsia" w:hAnsiTheme="minorHAnsi" w:cstheme="minorBidi"/>
          <w:sz w:val="22"/>
          <w:szCs w:val="22"/>
        </w:rPr>
        <w:tab/>
      </w:r>
      <w:r>
        <w:t>SFTD Measurement requirements</w:t>
      </w:r>
      <w:r>
        <w:tab/>
        <w:t>571</w:t>
      </w:r>
    </w:p>
    <w:p w14:paraId="41AC2681" w14:textId="77777777" w:rsidR="00597036" w:rsidRDefault="00597036">
      <w:pPr>
        <w:pStyle w:val="TOC4"/>
        <w:rPr>
          <w:rFonts w:asciiTheme="minorHAnsi" w:eastAsiaTheme="minorEastAsia" w:hAnsiTheme="minorHAnsi" w:cstheme="minorBidi"/>
          <w:sz w:val="22"/>
          <w:szCs w:val="22"/>
        </w:rPr>
      </w:pPr>
      <w:r>
        <w:t>8.17.2.3</w:t>
      </w:r>
      <w:r>
        <w:rPr>
          <w:rFonts w:asciiTheme="minorHAnsi" w:eastAsiaTheme="minorEastAsia" w:hAnsiTheme="minorHAnsi" w:cstheme="minorBidi"/>
          <w:sz w:val="22"/>
          <w:szCs w:val="22"/>
        </w:rPr>
        <w:tab/>
      </w:r>
      <w:r>
        <w:t>SFTD Measurement Reporting Delay</w:t>
      </w:r>
      <w:r>
        <w:tab/>
        <w:t>572</w:t>
      </w:r>
    </w:p>
    <w:p w14:paraId="044E088C" w14:textId="77777777" w:rsidR="00597036" w:rsidRDefault="00597036">
      <w:pPr>
        <w:pStyle w:val="TOC3"/>
        <w:rPr>
          <w:rFonts w:asciiTheme="minorHAnsi" w:eastAsiaTheme="minorEastAsia" w:hAnsiTheme="minorHAnsi" w:cstheme="minorBidi"/>
          <w:sz w:val="22"/>
          <w:szCs w:val="22"/>
        </w:rPr>
      </w:pPr>
      <w:r w:rsidRPr="00597036">
        <w:t>8.17.3</w:t>
      </w:r>
      <w:r w:rsidRPr="00597036">
        <w:rPr>
          <w:rFonts w:asciiTheme="minorHAnsi" w:eastAsiaTheme="minorEastAsia" w:hAnsiTheme="minorHAnsi"/>
          <w:sz w:val="22"/>
          <w:szCs w:val="22"/>
        </w:rPr>
        <w:tab/>
      </w:r>
      <w:r>
        <w:rPr>
          <w:lang w:eastAsia="sv-SE"/>
        </w:rPr>
        <w:t>E-UTRA Inter-frequency Measurements when Configured with E-UTRA-NR Dual Connectivity Operation</w:t>
      </w:r>
      <w:r>
        <w:tab/>
        <w:t>572</w:t>
      </w:r>
    </w:p>
    <w:p w14:paraId="40AA82A1" w14:textId="77777777" w:rsidR="00597036" w:rsidRDefault="00597036">
      <w:pPr>
        <w:pStyle w:val="TOC4"/>
        <w:rPr>
          <w:rFonts w:asciiTheme="minorHAnsi" w:eastAsiaTheme="minorEastAsia" w:hAnsiTheme="minorHAnsi" w:cstheme="minorBidi"/>
          <w:sz w:val="22"/>
          <w:szCs w:val="22"/>
        </w:rPr>
      </w:pPr>
      <w:r w:rsidRPr="00597036">
        <w:t>8.17.3.1</w:t>
      </w:r>
      <w:r w:rsidRPr="00597036">
        <w:rPr>
          <w:rFonts w:asciiTheme="minorHAnsi" w:eastAsiaTheme="minorEastAsia" w:hAnsiTheme="minorHAnsi"/>
          <w:sz w:val="22"/>
          <w:szCs w:val="22"/>
        </w:rPr>
        <w:tab/>
      </w:r>
      <w:r>
        <w:t>Introduction</w:t>
      </w:r>
      <w:r>
        <w:tab/>
        <w:t>572</w:t>
      </w:r>
    </w:p>
    <w:p w14:paraId="686234ED" w14:textId="77777777" w:rsidR="00597036" w:rsidRDefault="00597036">
      <w:pPr>
        <w:pStyle w:val="TOC4"/>
        <w:rPr>
          <w:rFonts w:asciiTheme="minorHAnsi" w:eastAsiaTheme="minorEastAsia" w:hAnsiTheme="minorHAnsi" w:cstheme="minorBidi"/>
          <w:sz w:val="22"/>
          <w:szCs w:val="22"/>
        </w:rPr>
      </w:pPr>
      <w:r w:rsidRPr="00597036">
        <w:t>8.17.3.2</w:t>
      </w:r>
      <w:r w:rsidRPr="00597036">
        <w:rPr>
          <w:rFonts w:asciiTheme="minorHAnsi" w:eastAsiaTheme="minorEastAsia" w:hAnsiTheme="minorHAnsi"/>
          <w:sz w:val="22"/>
          <w:szCs w:val="22"/>
        </w:rPr>
        <w:tab/>
      </w:r>
      <w:r>
        <w:t>E-UTRAN FDD inter frequency measurements</w:t>
      </w:r>
      <w:r>
        <w:tab/>
        <w:t>573</w:t>
      </w:r>
    </w:p>
    <w:p w14:paraId="1A954B28" w14:textId="77777777" w:rsidR="00597036" w:rsidRDefault="00597036">
      <w:pPr>
        <w:pStyle w:val="TOC5"/>
        <w:rPr>
          <w:rFonts w:asciiTheme="minorHAnsi" w:eastAsiaTheme="minorEastAsia" w:hAnsiTheme="minorHAnsi" w:cstheme="minorBidi"/>
          <w:sz w:val="22"/>
          <w:szCs w:val="22"/>
        </w:rPr>
      </w:pPr>
      <w:r w:rsidRPr="00597036">
        <w:t>8.17.3.2.1</w:t>
      </w:r>
      <w:r w:rsidRPr="00597036">
        <w:rPr>
          <w:rFonts w:asciiTheme="minorHAnsi" w:eastAsiaTheme="minorEastAsia" w:hAnsiTheme="minorHAnsi"/>
          <w:sz w:val="22"/>
          <w:szCs w:val="22"/>
        </w:rPr>
        <w:tab/>
      </w:r>
      <w:r>
        <w:t>E-UTRAN FDD inter frequency measurements when no DRX is used</w:t>
      </w:r>
      <w:r>
        <w:tab/>
        <w:t>573</w:t>
      </w:r>
    </w:p>
    <w:p w14:paraId="6C70F5F3" w14:textId="77777777" w:rsidR="00597036" w:rsidRDefault="00597036">
      <w:pPr>
        <w:pStyle w:val="TOC5"/>
        <w:rPr>
          <w:rFonts w:asciiTheme="minorHAnsi" w:eastAsiaTheme="minorEastAsia" w:hAnsiTheme="minorHAnsi" w:cstheme="minorBidi"/>
          <w:sz w:val="22"/>
          <w:szCs w:val="22"/>
        </w:rPr>
      </w:pPr>
      <w:r w:rsidRPr="00597036">
        <w:t>8.17.3.2.2</w:t>
      </w:r>
      <w:r w:rsidRPr="00597036">
        <w:rPr>
          <w:rFonts w:asciiTheme="minorHAnsi" w:eastAsiaTheme="minorEastAsia" w:hAnsiTheme="minorHAnsi"/>
          <w:sz w:val="22"/>
          <w:szCs w:val="22"/>
        </w:rPr>
        <w:tab/>
      </w:r>
      <w:r>
        <w:t>E-UTRAN FDD inter frequency measurements when DRX is used</w:t>
      </w:r>
      <w:r>
        <w:tab/>
        <w:t>574</w:t>
      </w:r>
    </w:p>
    <w:p w14:paraId="449862DD" w14:textId="77777777" w:rsidR="00597036" w:rsidRDefault="00597036">
      <w:pPr>
        <w:pStyle w:val="TOC4"/>
        <w:rPr>
          <w:rFonts w:asciiTheme="minorHAnsi" w:eastAsiaTheme="minorEastAsia" w:hAnsiTheme="minorHAnsi" w:cstheme="minorBidi"/>
          <w:sz w:val="22"/>
          <w:szCs w:val="22"/>
        </w:rPr>
      </w:pPr>
      <w:r w:rsidRPr="00597036">
        <w:t>8.17.3.3</w:t>
      </w:r>
      <w:r w:rsidRPr="00597036">
        <w:rPr>
          <w:rFonts w:asciiTheme="minorHAnsi" w:eastAsiaTheme="minorEastAsia" w:hAnsiTheme="minorHAnsi"/>
          <w:sz w:val="22"/>
          <w:szCs w:val="22"/>
        </w:rPr>
        <w:tab/>
      </w:r>
      <w:r>
        <w:t>E-UTRAN TDD inter frequency measurements</w:t>
      </w:r>
      <w:r>
        <w:tab/>
        <w:t>576</w:t>
      </w:r>
    </w:p>
    <w:p w14:paraId="25158E3B" w14:textId="77777777" w:rsidR="00597036" w:rsidRDefault="00597036">
      <w:pPr>
        <w:pStyle w:val="TOC5"/>
        <w:rPr>
          <w:rFonts w:asciiTheme="minorHAnsi" w:eastAsiaTheme="minorEastAsia" w:hAnsiTheme="minorHAnsi" w:cstheme="minorBidi"/>
          <w:sz w:val="22"/>
          <w:szCs w:val="22"/>
        </w:rPr>
      </w:pPr>
      <w:r w:rsidRPr="00597036">
        <w:t>8.17.3.3.1</w:t>
      </w:r>
      <w:r w:rsidRPr="00597036">
        <w:rPr>
          <w:rFonts w:asciiTheme="minorHAnsi" w:eastAsiaTheme="minorEastAsia" w:hAnsiTheme="minorHAnsi"/>
          <w:sz w:val="22"/>
          <w:szCs w:val="22"/>
        </w:rPr>
        <w:tab/>
      </w:r>
      <w:r>
        <w:t>E-UTRAN TDD inter frequency measurements when no DRX is used</w:t>
      </w:r>
      <w:r>
        <w:tab/>
        <w:t>576</w:t>
      </w:r>
    </w:p>
    <w:p w14:paraId="46FE2E06" w14:textId="77777777" w:rsidR="00597036" w:rsidRDefault="00597036">
      <w:pPr>
        <w:pStyle w:val="TOC5"/>
        <w:rPr>
          <w:rFonts w:asciiTheme="minorHAnsi" w:eastAsiaTheme="minorEastAsia" w:hAnsiTheme="minorHAnsi" w:cstheme="minorBidi"/>
          <w:sz w:val="22"/>
          <w:szCs w:val="22"/>
        </w:rPr>
      </w:pPr>
      <w:r w:rsidRPr="00597036">
        <w:t>8.17.3.3.2</w:t>
      </w:r>
      <w:r w:rsidRPr="00597036">
        <w:rPr>
          <w:rFonts w:asciiTheme="minorHAnsi" w:eastAsiaTheme="minorEastAsia" w:hAnsiTheme="minorHAnsi"/>
          <w:sz w:val="22"/>
          <w:szCs w:val="22"/>
        </w:rPr>
        <w:tab/>
      </w:r>
      <w:r>
        <w:t>E-UTRAN TDD inter frequency measurements when DRX is used</w:t>
      </w:r>
      <w:r>
        <w:tab/>
        <w:t>578</w:t>
      </w:r>
    </w:p>
    <w:p w14:paraId="203865B0" w14:textId="77777777" w:rsidR="00597036" w:rsidRDefault="00597036">
      <w:pPr>
        <w:pStyle w:val="TOC3"/>
        <w:rPr>
          <w:rFonts w:asciiTheme="minorHAnsi" w:eastAsiaTheme="minorEastAsia" w:hAnsiTheme="minorHAnsi" w:cstheme="minorBidi"/>
          <w:sz w:val="22"/>
          <w:szCs w:val="22"/>
        </w:rPr>
      </w:pPr>
      <w:r>
        <w:t>8.17.4</w:t>
      </w:r>
      <w:r>
        <w:rPr>
          <w:rFonts w:asciiTheme="minorHAnsi" w:eastAsiaTheme="minorEastAsia" w:hAnsiTheme="minorHAnsi" w:cstheme="minorBidi"/>
          <w:sz w:val="22"/>
          <w:szCs w:val="22"/>
        </w:rPr>
        <w:tab/>
      </w:r>
      <w:r>
        <w:rPr>
          <w:lang w:eastAsia="sv-SE"/>
        </w:rPr>
        <w:t>E-UTRA Inter-RAT NR Measurements when Configured with E-UTRA-NR Dual Connectivity Operation</w:t>
      </w:r>
      <w:r>
        <w:tab/>
        <w:t>580</w:t>
      </w:r>
    </w:p>
    <w:p w14:paraId="2EA1CBAF" w14:textId="77777777" w:rsidR="00597036" w:rsidRDefault="00597036">
      <w:pPr>
        <w:pStyle w:val="TOC4"/>
        <w:rPr>
          <w:rFonts w:asciiTheme="minorHAnsi" w:eastAsiaTheme="minorEastAsia" w:hAnsiTheme="minorHAnsi" w:cstheme="minorBidi"/>
          <w:sz w:val="22"/>
          <w:szCs w:val="22"/>
        </w:rPr>
      </w:pPr>
      <w:r>
        <w:t>8.17.4.1</w:t>
      </w:r>
      <w:r>
        <w:rPr>
          <w:rFonts w:asciiTheme="minorHAnsi" w:eastAsiaTheme="minorEastAsia" w:hAnsiTheme="minorHAnsi" w:cstheme="minorBidi"/>
          <w:sz w:val="22"/>
          <w:szCs w:val="22"/>
        </w:rPr>
        <w:tab/>
      </w:r>
      <w:r>
        <w:t>E-UTRAN FDD – NR measurements when configured with E-UTRA-NR Dual connectivity</w:t>
      </w:r>
      <w:r>
        <w:tab/>
        <w:t>580</w:t>
      </w:r>
    </w:p>
    <w:p w14:paraId="100FBBA3" w14:textId="77777777" w:rsidR="00597036" w:rsidRDefault="00597036">
      <w:pPr>
        <w:pStyle w:val="TOC5"/>
        <w:rPr>
          <w:rFonts w:asciiTheme="minorHAnsi" w:eastAsiaTheme="minorEastAsia" w:hAnsiTheme="minorHAnsi" w:cstheme="minorBidi"/>
          <w:sz w:val="22"/>
          <w:szCs w:val="22"/>
        </w:rPr>
      </w:pPr>
      <w:r>
        <w:t>8.17.4.1.1</w:t>
      </w:r>
      <w:r>
        <w:rPr>
          <w:rFonts w:asciiTheme="minorHAnsi" w:eastAsiaTheme="minorEastAsia" w:hAnsiTheme="minorHAnsi" w:cstheme="minorBidi"/>
          <w:sz w:val="22"/>
          <w:szCs w:val="22"/>
        </w:rPr>
        <w:tab/>
      </w:r>
      <w:r w:rsidRPr="00763DEA">
        <w:rPr>
          <w:rFonts w:eastAsia="Calibri"/>
        </w:rPr>
        <w:t>NR I</w:t>
      </w:r>
      <w:r>
        <w:t>nter-RAT cell identification</w:t>
      </w:r>
      <w:r>
        <w:tab/>
        <w:t>580</w:t>
      </w:r>
    </w:p>
    <w:p w14:paraId="469E257F" w14:textId="77777777" w:rsidR="00597036" w:rsidRDefault="00597036">
      <w:pPr>
        <w:pStyle w:val="TOC5"/>
        <w:rPr>
          <w:rFonts w:asciiTheme="minorHAnsi" w:eastAsiaTheme="minorEastAsia" w:hAnsiTheme="minorHAnsi" w:cstheme="minorBidi"/>
          <w:sz w:val="22"/>
          <w:szCs w:val="22"/>
        </w:rPr>
      </w:pPr>
      <w:r>
        <w:t>8.17.4.1.2</w:t>
      </w:r>
      <w:r>
        <w:rPr>
          <w:rFonts w:asciiTheme="minorHAnsi" w:eastAsiaTheme="minorEastAsia" w:hAnsiTheme="minorHAnsi" w:cstheme="minorBidi"/>
          <w:sz w:val="22"/>
          <w:szCs w:val="22"/>
        </w:rPr>
        <w:tab/>
      </w:r>
      <w:r w:rsidRPr="00763DEA">
        <w:rPr>
          <w:rFonts w:eastAsia="Calibri"/>
        </w:rPr>
        <w:t>NR I</w:t>
      </w:r>
      <w:r>
        <w:t>nter-RAT measurement</w:t>
      </w:r>
      <w:r>
        <w:tab/>
        <w:t>582</w:t>
      </w:r>
    </w:p>
    <w:p w14:paraId="3C114557" w14:textId="77777777" w:rsidR="00597036" w:rsidRDefault="00597036">
      <w:pPr>
        <w:pStyle w:val="TOC5"/>
        <w:rPr>
          <w:rFonts w:asciiTheme="minorHAnsi" w:eastAsiaTheme="minorEastAsia" w:hAnsiTheme="minorHAnsi" w:cstheme="minorBidi"/>
          <w:sz w:val="22"/>
          <w:szCs w:val="22"/>
        </w:rPr>
      </w:pPr>
      <w:r>
        <w:t>8.17.4.1.3</w:t>
      </w:r>
      <w:r>
        <w:rPr>
          <w:rFonts w:asciiTheme="minorHAnsi" w:eastAsiaTheme="minorEastAsia" w:hAnsiTheme="minorHAnsi" w:cstheme="minorBidi"/>
          <w:sz w:val="22"/>
          <w:szCs w:val="22"/>
        </w:rPr>
        <w:tab/>
      </w:r>
      <w:r w:rsidRPr="00763DEA">
        <w:rPr>
          <w:rFonts w:eastAsia="Calibri"/>
        </w:rPr>
        <w:t>NR I</w:t>
      </w:r>
      <w:r>
        <w:t>nter-RAT measurement reporting</w:t>
      </w:r>
      <w:r>
        <w:tab/>
        <w:t>582</w:t>
      </w:r>
    </w:p>
    <w:p w14:paraId="7D9DEA07" w14:textId="77777777" w:rsidR="00597036" w:rsidRDefault="00597036">
      <w:pPr>
        <w:pStyle w:val="TOC4"/>
        <w:rPr>
          <w:rFonts w:asciiTheme="minorHAnsi" w:eastAsiaTheme="minorEastAsia" w:hAnsiTheme="minorHAnsi" w:cstheme="minorBidi"/>
          <w:sz w:val="22"/>
          <w:szCs w:val="22"/>
        </w:rPr>
      </w:pPr>
      <w:r>
        <w:t>8.17.4.2</w:t>
      </w:r>
      <w:r>
        <w:rPr>
          <w:rFonts w:asciiTheme="minorHAnsi" w:eastAsiaTheme="minorEastAsia" w:hAnsiTheme="minorHAnsi" w:cstheme="minorBidi"/>
          <w:sz w:val="22"/>
          <w:szCs w:val="22"/>
        </w:rPr>
        <w:tab/>
      </w:r>
      <w:r>
        <w:t>E-UTRAN TDD – NR measurements when configured with E-UTRA-NR Dual connectivity</w:t>
      </w:r>
      <w:r>
        <w:tab/>
        <w:t>583</w:t>
      </w:r>
    </w:p>
    <w:p w14:paraId="2E27FD10" w14:textId="77777777" w:rsidR="00597036" w:rsidRDefault="00597036">
      <w:pPr>
        <w:pStyle w:val="TOC3"/>
        <w:rPr>
          <w:rFonts w:asciiTheme="minorHAnsi" w:eastAsiaTheme="minorEastAsia" w:hAnsiTheme="minorHAnsi" w:cstheme="minorBidi"/>
          <w:sz w:val="22"/>
          <w:szCs w:val="22"/>
        </w:rPr>
      </w:pPr>
      <w:r>
        <w:t>8.17.5</w:t>
      </w:r>
      <w:r>
        <w:rPr>
          <w:rFonts w:asciiTheme="minorHAnsi" w:eastAsiaTheme="minorEastAsia" w:hAnsiTheme="minorHAnsi" w:cstheme="minorBidi"/>
          <w:sz w:val="22"/>
          <w:szCs w:val="22"/>
        </w:rPr>
        <w:tab/>
      </w:r>
      <w:r>
        <w:rPr>
          <w:lang w:eastAsia="sv-SE"/>
        </w:rPr>
        <w:t>E-UTRAN FDD – UTRAN FDD measurements when Configured with E-UTRA-NR Dual Connectivity</w:t>
      </w:r>
      <w:r>
        <w:tab/>
        <w:t>583</w:t>
      </w:r>
    </w:p>
    <w:p w14:paraId="4F2425A7" w14:textId="77777777" w:rsidR="00597036" w:rsidRDefault="00597036">
      <w:pPr>
        <w:pStyle w:val="TOC4"/>
        <w:rPr>
          <w:rFonts w:asciiTheme="minorHAnsi" w:eastAsiaTheme="minorEastAsia" w:hAnsiTheme="minorHAnsi" w:cstheme="minorBidi"/>
          <w:sz w:val="22"/>
          <w:szCs w:val="22"/>
        </w:rPr>
      </w:pPr>
      <w:r>
        <w:lastRenderedPageBreak/>
        <w:t>8.17.5.1</w:t>
      </w:r>
      <w:r>
        <w:rPr>
          <w:rFonts w:asciiTheme="minorHAnsi" w:eastAsiaTheme="minorEastAsia" w:hAnsiTheme="minorHAnsi" w:cstheme="minorBidi"/>
          <w:sz w:val="22"/>
          <w:szCs w:val="22"/>
        </w:rPr>
        <w:tab/>
      </w:r>
      <w:r>
        <w:t>Introduction</w:t>
      </w:r>
      <w:r>
        <w:tab/>
        <w:t>583</w:t>
      </w:r>
    </w:p>
    <w:p w14:paraId="38C56583" w14:textId="77777777" w:rsidR="00597036" w:rsidRDefault="00597036">
      <w:pPr>
        <w:pStyle w:val="TOC4"/>
        <w:rPr>
          <w:rFonts w:asciiTheme="minorHAnsi" w:eastAsiaTheme="minorEastAsia" w:hAnsiTheme="minorHAnsi" w:cstheme="minorBidi"/>
          <w:sz w:val="22"/>
          <w:szCs w:val="22"/>
        </w:rPr>
      </w:pPr>
      <w:r>
        <w:t>8.17.5.2</w:t>
      </w:r>
      <w:r>
        <w:rPr>
          <w:rFonts w:asciiTheme="minorHAnsi" w:eastAsiaTheme="minorEastAsia" w:hAnsiTheme="minorHAnsi" w:cstheme="minorBidi"/>
          <w:sz w:val="22"/>
          <w:szCs w:val="22"/>
        </w:rPr>
        <w:tab/>
      </w:r>
      <w:r>
        <w:t>E-UTRAN FDD – UTRAN FDD measurements when no DRX is used</w:t>
      </w:r>
      <w:r>
        <w:tab/>
        <w:t>583</w:t>
      </w:r>
    </w:p>
    <w:p w14:paraId="07D4375F" w14:textId="77777777" w:rsidR="00597036" w:rsidRDefault="00597036">
      <w:pPr>
        <w:pStyle w:val="TOC5"/>
        <w:rPr>
          <w:rFonts w:asciiTheme="minorHAnsi" w:eastAsiaTheme="minorEastAsia" w:hAnsiTheme="minorHAnsi" w:cstheme="minorBidi"/>
          <w:sz w:val="22"/>
          <w:szCs w:val="22"/>
        </w:rPr>
      </w:pPr>
      <w:r>
        <w:t>8.17.5.2.1</w:t>
      </w:r>
      <w:r>
        <w:rPr>
          <w:rFonts w:asciiTheme="minorHAnsi" w:eastAsiaTheme="minorEastAsia" w:hAnsiTheme="minorHAnsi" w:cstheme="minorBidi"/>
          <w:sz w:val="22"/>
          <w:szCs w:val="22"/>
        </w:rPr>
        <w:tab/>
      </w:r>
      <w:r>
        <w:t>Identification of a new UTRA FDD cell</w:t>
      </w:r>
      <w:r>
        <w:tab/>
        <w:t>583</w:t>
      </w:r>
    </w:p>
    <w:p w14:paraId="735CF6C0" w14:textId="77777777" w:rsidR="00597036" w:rsidRDefault="00597036">
      <w:pPr>
        <w:pStyle w:val="TOC5"/>
        <w:rPr>
          <w:rFonts w:asciiTheme="minorHAnsi" w:eastAsiaTheme="minorEastAsia" w:hAnsiTheme="minorHAnsi" w:cstheme="minorBidi"/>
          <w:sz w:val="22"/>
          <w:szCs w:val="22"/>
        </w:rPr>
      </w:pPr>
      <w:r>
        <w:t>8.17.5.2.2</w:t>
      </w:r>
      <w:r>
        <w:rPr>
          <w:rFonts w:asciiTheme="minorHAnsi" w:eastAsiaTheme="minorEastAsia" w:hAnsiTheme="minorHAnsi" w:cstheme="minorBidi"/>
          <w:sz w:val="22"/>
          <w:szCs w:val="22"/>
        </w:rPr>
        <w:tab/>
      </w:r>
      <w:r>
        <w:t>Enhanced UTRA FDD cell identification requirements</w:t>
      </w:r>
      <w:r>
        <w:tab/>
        <w:t>583</w:t>
      </w:r>
    </w:p>
    <w:p w14:paraId="50730947" w14:textId="77777777" w:rsidR="00597036" w:rsidRDefault="00597036">
      <w:pPr>
        <w:pStyle w:val="TOC5"/>
        <w:rPr>
          <w:rFonts w:asciiTheme="minorHAnsi" w:eastAsiaTheme="minorEastAsia" w:hAnsiTheme="minorHAnsi" w:cstheme="minorBidi"/>
          <w:sz w:val="22"/>
          <w:szCs w:val="22"/>
        </w:rPr>
      </w:pPr>
      <w:r w:rsidRPr="00597036">
        <w:t>8.17.5.2.3</w:t>
      </w:r>
      <w:r w:rsidRPr="00597036">
        <w:rPr>
          <w:rFonts w:asciiTheme="minorHAnsi" w:eastAsiaTheme="minorEastAsia" w:hAnsiTheme="minorHAnsi"/>
          <w:sz w:val="22"/>
          <w:szCs w:val="22"/>
        </w:rPr>
        <w:tab/>
      </w:r>
      <w:r>
        <w:t>UE UTRA FDD CPICH measurement capability</w:t>
      </w:r>
      <w:r>
        <w:tab/>
        <w:t>584</w:t>
      </w:r>
    </w:p>
    <w:p w14:paraId="6837C76D" w14:textId="77777777" w:rsidR="00597036" w:rsidRDefault="00597036">
      <w:pPr>
        <w:pStyle w:val="TOC5"/>
        <w:rPr>
          <w:rFonts w:asciiTheme="minorHAnsi" w:eastAsiaTheme="minorEastAsia" w:hAnsiTheme="minorHAnsi" w:cstheme="minorBidi"/>
          <w:sz w:val="22"/>
          <w:szCs w:val="22"/>
        </w:rPr>
      </w:pPr>
      <w:r>
        <w:t>8.17.5.2.4</w:t>
      </w:r>
      <w:r>
        <w:rPr>
          <w:rFonts w:asciiTheme="minorHAnsi" w:eastAsiaTheme="minorEastAsia" w:hAnsiTheme="minorHAnsi" w:cstheme="minorBidi"/>
          <w:sz w:val="22"/>
          <w:szCs w:val="22"/>
        </w:rPr>
        <w:tab/>
      </w:r>
      <w:r>
        <w:t>Periodic Reporting</w:t>
      </w:r>
      <w:r>
        <w:tab/>
        <w:t>584</w:t>
      </w:r>
    </w:p>
    <w:p w14:paraId="3EEA8A3F" w14:textId="77777777" w:rsidR="00597036" w:rsidRDefault="00597036">
      <w:pPr>
        <w:pStyle w:val="TOC5"/>
        <w:rPr>
          <w:rFonts w:asciiTheme="minorHAnsi" w:eastAsiaTheme="minorEastAsia" w:hAnsiTheme="minorHAnsi" w:cstheme="minorBidi"/>
          <w:sz w:val="22"/>
          <w:szCs w:val="22"/>
        </w:rPr>
      </w:pPr>
      <w:r>
        <w:t>8.17.5.2.5</w:t>
      </w:r>
      <w:r>
        <w:rPr>
          <w:rFonts w:asciiTheme="minorHAnsi" w:eastAsiaTheme="minorEastAsia" w:hAnsiTheme="minorHAnsi" w:cstheme="minorBidi"/>
          <w:sz w:val="22"/>
          <w:szCs w:val="22"/>
        </w:rPr>
        <w:tab/>
      </w:r>
      <w:r>
        <w:t>Event Triggered Reporting</w:t>
      </w:r>
      <w:r>
        <w:tab/>
        <w:t>584</w:t>
      </w:r>
    </w:p>
    <w:p w14:paraId="46C67112" w14:textId="77777777" w:rsidR="00597036" w:rsidRDefault="00597036">
      <w:pPr>
        <w:pStyle w:val="TOC5"/>
        <w:rPr>
          <w:rFonts w:asciiTheme="minorHAnsi" w:eastAsiaTheme="minorEastAsia" w:hAnsiTheme="minorHAnsi" w:cstheme="minorBidi"/>
          <w:sz w:val="22"/>
          <w:szCs w:val="22"/>
        </w:rPr>
      </w:pPr>
      <w:r>
        <w:t>8.17.5.2.</w:t>
      </w:r>
      <w:r>
        <w:rPr>
          <w:lang w:eastAsia="zh-CN"/>
        </w:rPr>
        <w:t>6</w:t>
      </w:r>
      <w:r>
        <w:rPr>
          <w:rFonts w:asciiTheme="minorHAnsi" w:eastAsiaTheme="minorEastAsia" w:hAnsiTheme="minorHAnsi" w:cstheme="minorBidi"/>
          <w:sz w:val="22"/>
          <w:szCs w:val="22"/>
        </w:rPr>
        <w:tab/>
      </w:r>
      <w:r>
        <w:t>Event-triggered Periodic Reporting</w:t>
      </w:r>
      <w:r>
        <w:tab/>
        <w:t>585</w:t>
      </w:r>
    </w:p>
    <w:p w14:paraId="45ECA5BE" w14:textId="77777777" w:rsidR="00597036" w:rsidRDefault="00597036">
      <w:pPr>
        <w:pStyle w:val="TOC4"/>
        <w:rPr>
          <w:rFonts w:asciiTheme="minorHAnsi" w:eastAsiaTheme="minorEastAsia" w:hAnsiTheme="minorHAnsi" w:cstheme="minorBidi"/>
          <w:sz w:val="22"/>
          <w:szCs w:val="22"/>
        </w:rPr>
      </w:pPr>
      <w:r>
        <w:t>8.17.5.3</w:t>
      </w:r>
      <w:r>
        <w:rPr>
          <w:rFonts w:asciiTheme="minorHAnsi" w:eastAsiaTheme="minorEastAsia" w:hAnsiTheme="minorHAnsi" w:cstheme="minorBidi"/>
          <w:sz w:val="22"/>
          <w:szCs w:val="22"/>
        </w:rPr>
        <w:tab/>
      </w:r>
      <w:r>
        <w:t>E-UTRAN FDD – UTRAN FDD measurements when DRX is used</w:t>
      </w:r>
      <w:r>
        <w:tab/>
        <w:t>585</w:t>
      </w:r>
    </w:p>
    <w:p w14:paraId="229F3A93" w14:textId="77777777" w:rsidR="00597036" w:rsidRDefault="00597036">
      <w:pPr>
        <w:pStyle w:val="TOC5"/>
        <w:rPr>
          <w:rFonts w:asciiTheme="minorHAnsi" w:eastAsiaTheme="minorEastAsia" w:hAnsiTheme="minorHAnsi" w:cstheme="minorBidi"/>
          <w:sz w:val="22"/>
          <w:szCs w:val="22"/>
        </w:rPr>
      </w:pPr>
      <w:r>
        <w:t>8.17.5.3.</w:t>
      </w:r>
      <w:r>
        <w:rPr>
          <w:lang w:eastAsia="zh-CN"/>
        </w:rPr>
        <w:t>1</w:t>
      </w:r>
      <w:r>
        <w:rPr>
          <w:rFonts w:asciiTheme="minorHAnsi" w:eastAsiaTheme="minorEastAsia" w:hAnsiTheme="minorHAnsi" w:cstheme="minorBidi"/>
          <w:sz w:val="22"/>
          <w:szCs w:val="22"/>
        </w:rPr>
        <w:tab/>
      </w:r>
      <w:r>
        <w:t>Periodic Reporting</w:t>
      </w:r>
      <w:r>
        <w:tab/>
        <w:t>586</w:t>
      </w:r>
    </w:p>
    <w:p w14:paraId="5196D6FE" w14:textId="77777777" w:rsidR="00597036" w:rsidRDefault="00597036">
      <w:pPr>
        <w:pStyle w:val="TOC5"/>
        <w:rPr>
          <w:rFonts w:asciiTheme="minorHAnsi" w:eastAsiaTheme="minorEastAsia" w:hAnsiTheme="minorHAnsi" w:cstheme="minorBidi"/>
          <w:sz w:val="22"/>
          <w:szCs w:val="22"/>
        </w:rPr>
      </w:pPr>
      <w:r>
        <w:t>8.17.5.3.</w:t>
      </w:r>
      <w:r>
        <w:rPr>
          <w:lang w:eastAsia="zh-CN"/>
        </w:rPr>
        <w:t>2</w:t>
      </w:r>
      <w:r>
        <w:rPr>
          <w:rFonts w:asciiTheme="minorHAnsi" w:eastAsiaTheme="minorEastAsia" w:hAnsiTheme="minorHAnsi" w:cstheme="minorBidi"/>
          <w:sz w:val="22"/>
          <w:szCs w:val="22"/>
        </w:rPr>
        <w:tab/>
      </w:r>
      <w:r>
        <w:t>Event Triggered Reporting</w:t>
      </w:r>
      <w:r>
        <w:tab/>
        <w:t>586</w:t>
      </w:r>
    </w:p>
    <w:p w14:paraId="22C2B3F4" w14:textId="77777777" w:rsidR="00597036" w:rsidRDefault="00597036">
      <w:pPr>
        <w:pStyle w:val="TOC5"/>
        <w:rPr>
          <w:rFonts w:asciiTheme="minorHAnsi" w:eastAsiaTheme="minorEastAsia" w:hAnsiTheme="minorHAnsi" w:cstheme="minorBidi"/>
          <w:sz w:val="22"/>
          <w:szCs w:val="22"/>
        </w:rPr>
      </w:pPr>
      <w:r>
        <w:t>8.17.5.3.</w:t>
      </w:r>
      <w:r>
        <w:rPr>
          <w:lang w:eastAsia="zh-CN"/>
        </w:rPr>
        <w:t>3</w:t>
      </w:r>
      <w:r>
        <w:rPr>
          <w:rFonts w:asciiTheme="minorHAnsi" w:eastAsiaTheme="minorEastAsia" w:hAnsiTheme="minorHAnsi" w:cstheme="minorBidi"/>
          <w:sz w:val="22"/>
          <w:szCs w:val="22"/>
        </w:rPr>
        <w:tab/>
      </w:r>
      <w:r>
        <w:t>Event-triggered Periodic Reporting</w:t>
      </w:r>
      <w:r>
        <w:tab/>
        <w:t>587</w:t>
      </w:r>
    </w:p>
    <w:p w14:paraId="227E5DC7" w14:textId="77777777" w:rsidR="00597036" w:rsidRDefault="00597036">
      <w:pPr>
        <w:pStyle w:val="TOC3"/>
        <w:rPr>
          <w:rFonts w:asciiTheme="minorHAnsi" w:eastAsiaTheme="minorEastAsia" w:hAnsiTheme="minorHAnsi" w:cstheme="minorBidi"/>
          <w:sz w:val="22"/>
          <w:szCs w:val="22"/>
        </w:rPr>
      </w:pPr>
      <w:r>
        <w:t>8.17.6</w:t>
      </w:r>
      <w:r>
        <w:rPr>
          <w:rFonts w:asciiTheme="minorHAnsi" w:eastAsiaTheme="minorEastAsia" w:hAnsiTheme="minorHAnsi" w:cstheme="minorBidi"/>
          <w:sz w:val="22"/>
          <w:szCs w:val="22"/>
        </w:rPr>
        <w:tab/>
      </w:r>
      <w:r>
        <w:rPr>
          <w:lang w:eastAsia="sv-SE"/>
        </w:rPr>
        <w:t>E-UTRAN TDD – UTRAN FDD measurements when Configured with E-UTRA-NR Dual Connectivity</w:t>
      </w:r>
      <w:r>
        <w:tab/>
        <w:t>587</w:t>
      </w:r>
    </w:p>
    <w:p w14:paraId="64E04F5E" w14:textId="77777777" w:rsidR="00597036" w:rsidRDefault="00597036">
      <w:pPr>
        <w:pStyle w:val="TOC3"/>
        <w:rPr>
          <w:rFonts w:asciiTheme="minorHAnsi" w:eastAsiaTheme="minorEastAsia" w:hAnsiTheme="minorHAnsi" w:cstheme="minorBidi"/>
          <w:sz w:val="22"/>
          <w:szCs w:val="22"/>
        </w:rPr>
      </w:pPr>
      <w:r>
        <w:t>8.17.7</w:t>
      </w:r>
      <w:r>
        <w:rPr>
          <w:rFonts w:asciiTheme="minorHAnsi" w:eastAsiaTheme="minorEastAsia" w:hAnsiTheme="minorHAnsi" w:cstheme="minorBidi"/>
          <w:sz w:val="22"/>
          <w:szCs w:val="22"/>
        </w:rPr>
        <w:tab/>
      </w:r>
      <w:r>
        <w:rPr>
          <w:lang w:eastAsia="sv-SE"/>
        </w:rPr>
        <w:t>E-UTRAN FDD – UTRAN FDD measurements for SON when Configured with E-UTRA-NR Dual Connectivity</w:t>
      </w:r>
      <w:r>
        <w:tab/>
        <w:t>587</w:t>
      </w:r>
    </w:p>
    <w:p w14:paraId="0C51AC35" w14:textId="77777777" w:rsidR="00597036" w:rsidRDefault="00597036">
      <w:pPr>
        <w:pStyle w:val="TOC4"/>
        <w:rPr>
          <w:rFonts w:asciiTheme="minorHAnsi" w:eastAsiaTheme="minorEastAsia" w:hAnsiTheme="minorHAnsi" w:cstheme="minorBidi"/>
          <w:sz w:val="22"/>
          <w:szCs w:val="22"/>
        </w:rPr>
      </w:pPr>
      <w:r>
        <w:t>8.17.7.1</w:t>
      </w:r>
      <w:r>
        <w:rPr>
          <w:rFonts w:asciiTheme="minorHAnsi" w:eastAsiaTheme="minorEastAsia" w:hAnsiTheme="minorHAnsi" w:cstheme="minorBidi"/>
          <w:sz w:val="22"/>
          <w:szCs w:val="22"/>
        </w:rPr>
        <w:tab/>
      </w:r>
      <w:r>
        <w:t>Introduction</w:t>
      </w:r>
      <w:r>
        <w:tab/>
        <w:t>587</w:t>
      </w:r>
    </w:p>
    <w:p w14:paraId="344825AD" w14:textId="77777777" w:rsidR="00597036" w:rsidRDefault="00597036">
      <w:pPr>
        <w:pStyle w:val="TOC4"/>
        <w:rPr>
          <w:rFonts w:asciiTheme="minorHAnsi" w:eastAsiaTheme="minorEastAsia" w:hAnsiTheme="minorHAnsi" w:cstheme="minorBidi"/>
          <w:sz w:val="22"/>
          <w:szCs w:val="22"/>
        </w:rPr>
      </w:pPr>
      <w:r>
        <w:t>8.17.7.2</w:t>
      </w:r>
      <w:r>
        <w:rPr>
          <w:rFonts w:asciiTheme="minorHAnsi" w:eastAsiaTheme="minorEastAsia" w:hAnsiTheme="minorHAnsi" w:cstheme="minorBidi"/>
          <w:sz w:val="22"/>
          <w:szCs w:val="22"/>
        </w:rPr>
        <w:tab/>
      </w:r>
      <w:r>
        <w:t>Identification of a new UTRA FDD cell for SON</w:t>
      </w:r>
      <w:r>
        <w:tab/>
        <w:t>587</w:t>
      </w:r>
    </w:p>
    <w:p w14:paraId="4EDA2F12" w14:textId="77777777" w:rsidR="00597036" w:rsidRDefault="00597036">
      <w:pPr>
        <w:pStyle w:val="TOC5"/>
        <w:rPr>
          <w:rFonts w:asciiTheme="minorHAnsi" w:eastAsiaTheme="minorEastAsia" w:hAnsiTheme="minorHAnsi" w:cstheme="minorBidi"/>
          <w:sz w:val="22"/>
          <w:szCs w:val="22"/>
        </w:rPr>
      </w:pPr>
      <w:r>
        <w:t>8.17.7.2.1</w:t>
      </w:r>
      <w:r>
        <w:rPr>
          <w:rFonts w:asciiTheme="minorHAnsi" w:eastAsiaTheme="minorEastAsia" w:hAnsiTheme="minorHAnsi" w:cstheme="minorBidi"/>
          <w:sz w:val="22"/>
          <w:szCs w:val="22"/>
        </w:rPr>
        <w:tab/>
      </w:r>
      <w:r>
        <w:t>Requirements when no DRX is used</w:t>
      </w:r>
      <w:r>
        <w:tab/>
        <w:t>587</w:t>
      </w:r>
    </w:p>
    <w:p w14:paraId="234C9B7C" w14:textId="77777777" w:rsidR="00597036" w:rsidRDefault="00597036">
      <w:pPr>
        <w:pStyle w:val="TOC5"/>
        <w:rPr>
          <w:rFonts w:asciiTheme="minorHAnsi" w:eastAsiaTheme="minorEastAsia" w:hAnsiTheme="minorHAnsi" w:cstheme="minorBidi"/>
          <w:sz w:val="22"/>
          <w:szCs w:val="22"/>
        </w:rPr>
      </w:pPr>
      <w:r>
        <w:t>8.17.7.2.2</w:t>
      </w:r>
      <w:r>
        <w:rPr>
          <w:rFonts w:asciiTheme="minorHAnsi" w:eastAsiaTheme="minorEastAsia" w:hAnsiTheme="minorHAnsi" w:cstheme="minorBidi"/>
          <w:sz w:val="22"/>
          <w:szCs w:val="22"/>
        </w:rPr>
        <w:tab/>
      </w:r>
      <w:r>
        <w:t>Requirements when DRX is used</w:t>
      </w:r>
      <w:r>
        <w:tab/>
        <w:t>587</w:t>
      </w:r>
    </w:p>
    <w:p w14:paraId="4CF5A4A2" w14:textId="77777777" w:rsidR="00597036" w:rsidRDefault="00597036">
      <w:pPr>
        <w:pStyle w:val="TOC5"/>
        <w:rPr>
          <w:rFonts w:asciiTheme="minorHAnsi" w:eastAsiaTheme="minorEastAsia" w:hAnsiTheme="minorHAnsi" w:cstheme="minorBidi"/>
          <w:sz w:val="22"/>
          <w:szCs w:val="22"/>
        </w:rPr>
      </w:pPr>
      <w:r>
        <w:t>8.17.7.2.3</w:t>
      </w:r>
      <w:r>
        <w:rPr>
          <w:rFonts w:asciiTheme="minorHAnsi" w:eastAsiaTheme="minorEastAsia" w:hAnsiTheme="minorHAnsi" w:cstheme="minorBidi"/>
          <w:sz w:val="22"/>
          <w:szCs w:val="22"/>
        </w:rPr>
        <w:tab/>
      </w:r>
      <w:r>
        <w:t>Reporting Delay</w:t>
      </w:r>
      <w:r>
        <w:tab/>
        <w:t>588</w:t>
      </w:r>
    </w:p>
    <w:p w14:paraId="06B9CAB9" w14:textId="77777777" w:rsidR="00597036" w:rsidRDefault="00597036">
      <w:pPr>
        <w:pStyle w:val="TOC3"/>
        <w:rPr>
          <w:rFonts w:asciiTheme="minorHAnsi" w:eastAsiaTheme="minorEastAsia" w:hAnsiTheme="minorHAnsi" w:cstheme="minorBidi"/>
          <w:sz w:val="22"/>
          <w:szCs w:val="22"/>
        </w:rPr>
      </w:pPr>
      <w:r>
        <w:t>8.17.8</w:t>
      </w:r>
      <w:r>
        <w:rPr>
          <w:rFonts w:asciiTheme="minorHAnsi" w:eastAsiaTheme="minorEastAsia" w:hAnsiTheme="minorHAnsi" w:cstheme="minorBidi"/>
          <w:sz w:val="22"/>
          <w:szCs w:val="22"/>
        </w:rPr>
        <w:tab/>
      </w:r>
      <w:r>
        <w:rPr>
          <w:lang w:eastAsia="sv-SE"/>
        </w:rPr>
        <w:t>E-UTRAN TDD – UTRAN FDD measurements for SON when Configured with E-UTRA-NR Dual Connectivity</w:t>
      </w:r>
      <w:r>
        <w:tab/>
        <w:t>589</w:t>
      </w:r>
    </w:p>
    <w:p w14:paraId="20A2D5F4" w14:textId="77777777" w:rsidR="00597036" w:rsidRDefault="00597036">
      <w:pPr>
        <w:pStyle w:val="TOC3"/>
        <w:rPr>
          <w:rFonts w:asciiTheme="minorHAnsi" w:eastAsiaTheme="minorEastAsia" w:hAnsiTheme="minorHAnsi" w:cstheme="minorBidi"/>
          <w:sz w:val="22"/>
          <w:szCs w:val="22"/>
        </w:rPr>
      </w:pPr>
      <w:r>
        <w:t>8.17.9</w:t>
      </w:r>
      <w:r>
        <w:rPr>
          <w:rFonts w:asciiTheme="minorHAnsi" w:eastAsiaTheme="minorEastAsia" w:hAnsiTheme="minorHAnsi" w:cstheme="minorBidi"/>
          <w:sz w:val="22"/>
          <w:szCs w:val="22"/>
        </w:rPr>
        <w:tab/>
      </w:r>
      <w:r>
        <w:rPr>
          <w:lang w:eastAsia="sv-SE"/>
        </w:rPr>
        <w:t>E-UTRAN TDD – UTRAN TDD measurements when Configured with E-UTRA-NR Dual Connectivity</w:t>
      </w:r>
      <w:r>
        <w:tab/>
        <w:t>589</w:t>
      </w:r>
    </w:p>
    <w:p w14:paraId="21F6B4B4" w14:textId="77777777" w:rsidR="00597036" w:rsidRDefault="00597036">
      <w:pPr>
        <w:pStyle w:val="TOC4"/>
        <w:rPr>
          <w:rFonts w:asciiTheme="minorHAnsi" w:eastAsiaTheme="minorEastAsia" w:hAnsiTheme="minorHAnsi" w:cstheme="minorBidi"/>
          <w:sz w:val="22"/>
          <w:szCs w:val="22"/>
        </w:rPr>
      </w:pPr>
      <w:r>
        <w:t>8.17.9.1</w:t>
      </w:r>
      <w:r>
        <w:rPr>
          <w:rFonts w:asciiTheme="minorHAnsi" w:eastAsiaTheme="minorEastAsia" w:hAnsiTheme="minorHAnsi" w:cstheme="minorBidi"/>
          <w:sz w:val="22"/>
          <w:szCs w:val="22"/>
        </w:rPr>
        <w:tab/>
      </w:r>
      <w:r>
        <w:t>Introduction</w:t>
      </w:r>
      <w:r>
        <w:tab/>
        <w:t>589</w:t>
      </w:r>
    </w:p>
    <w:p w14:paraId="107F26AC" w14:textId="77777777" w:rsidR="00597036" w:rsidRDefault="00597036">
      <w:pPr>
        <w:pStyle w:val="TOC4"/>
        <w:rPr>
          <w:rFonts w:asciiTheme="minorHAnsi" w:eastAsiaTheme="minorEastAsia" w:hAnsiTheme="minorHAnsi" w:cstheme="minorBidi"/>
          <w:sz w:val="22"/>
          <w:szCs w:val="22"/>
        </w:rPr>
      </w:pPr>
      <w:r>
        <w:t>8.17.9.2</w:t>
      </w:r>
      <w:r>
        <w:rPr>
          <w:rFonts w:asciiTheme="minorHAnsi" w:eastAsiaTheme="minorEastAsia" w:hAnsiTheme="minorHAnsi" w:cstheme="minorBidi"/>
          <w:sz w:val="22"/>
          <w:szCs w:val="22"/>
        </w:rPr>
        <w:tab/>
      </w:r>
      <w:r>
        <w:t>E-UTRAN FDD – UTRAN TDD measurements when no DRX is used</w:t>
      </w:r>
      <w:r>
        <w:tab/>
        <w:t>589</w:t>
      </w:r>
    </w:p>
    <w:p w14:paraId="78FB60AF" w14:textId="77777777" w:rsidR="00597036" w:rsidRDefault="00597036">
      <w:pPr>
        <w:pStyle w:val="TOC5"/>
        <w:rPr>
          <w:rFonts w:asciiTheme="minorHAnsi" w:eastAsiaTheme="minorEastAsia" w:hAnsiTheme="minorHAnsi" w:cstheme="minorBidi"/>
          <w:sz w:val="22"/>
          <w:szCs w:val="22"/>
        </w:rPr>
      </w:pPr>
      <w:r>
        <w:t>8.17.9.2.1</w:t>
      </w:r>
      <w:r>
        <w:rPr>
          <w:rFonts w:asciiTheme="minorHAnsi" w:eastAsiaTheme="minorEastAsia" w:hAnsiTheme="minorHAnsi" w:cstheme="minorBidi"/>
          <w:sz w:val="22"/>
          <w:szCs w:val="22"/>
        </w:rPr>
        <w:tab/>
      </w:r>
      <w:r>
        <w:t>Identification of a new UTRA FDD cell</w:t>
      </w:r>
      <w:r>
        <w:tab/>
        <w:t>589</w:t>
      </w:r>
    </w:p>
    <w:p w14:paraId="5EB90F5C" w14:textId="77777777" w:rsidR="00597036" w:rsidRDefault="00597036">
      <w:pPr>
        <w:pStyle w:val="TOC5"/>
        <w:rPr>
          <w:rFonts w:asciiTheme="minorHAnsi" w:eastAsiaTheme="minorEastAsia" w:hAnsiTheme="minorHAnsi" w:cstheme="minorBidi"/>
          <w:sz w:val="22"/>
          <w:szCs w:val="22"/>
        </w:rPr>
      </w:pPr>
      <w:r>
        <w:t>8.17.9.2.2</w:t>
      </w:r>
      <w:r>
        <w:rPr>
          <w:rFonts w:asciiTheme="minorHAnsi" w:eastAsiaTheme="minorEastAsia" w:hAnsiTheme="minorHAnsi" w:cstheme="minorBidi"/>
          <w:sz w:val="22"/>
          <w:szCs w:val="22"/>
        </w:rPr>
        <w:tab/>
      </w:r>
      <w:r>
        <w:t xml:space="preserve">Enhanced UTRA </w:t>
      </w:r>
      <w:r>
        <w:rPr>
          <w:lang w:eastAsia="zh-CN"/>
        </w:rPr>
        <w:t>T</w:t>
      </w:r>
      <w:r>
        <w:t>DD cell identification requirements</w:t>
      </w:r>
      <w:r>
        <w:tab/>
        <w:t>589</w:t>
      </w:r>
    </w:p>
    <w:p w14:paraId="7C8F2AF0" w14:textId="77777777" w:rsidR="00597036" w:rsidRDefault="00597036">
      <w:pPr>
        <w:pStyle w:val="TOC5"/>
        <w:rPr>
          <w:rFonts w:asciiTheme="minorHAnsi" w:eastAsiaTheme="minorEastAsia" w:hAnsiTheme="minorHAnsi" w:cstheme="minorBidi"/>
          <w:sz w:val="22"/>
          <w:szCs w:val="22"/>
        </w:rPr>
      </w:pPr>
      <w:r>
        <w:t>8.17.9.2.3</w:t>
      </w:r>
      <w:r>
        <w:rPr>
          <w:rFonts w:asciiTheme="minorHAnsi" w:eastAsiaTheme="minorEastAsia" w:hAnsiTheme="minorHAnsi" w:cstheme="minorBidi"/>
          <w:sz w:val="22"/>
          <w:szCs w:val="22"/>
        </w:rPr>
        <w:tab/>
      </w:r>
      <w:r>
        <w:t xml:space="preserve">UE UTRA </w:t>
      </w:r>
      <w:r>
        <w:rPr>
          <w:lang w:eastAsia="zh-CN"/>
        </w:rPr>
        <w:t>T</w:t>
      </w:r>
      <w:r>
        <w:t xml:space="preserve">DD </w:t>
      </w:r>
      <w:r>
        <w:rPr>
          <w:lang w:eastAsia="zh-CN"/>
        </w:rPr>
        <w:t>P-</w:t>
      </w:r>
      <w:r>
        <w:t>C</w:t>
      </w:r>
      <w:r>
        <w:rPr>
          <w:lang w:eastAsia="zh-CN"/>
        </w:rPr>
        <w:t>C</w:t>
      </w:r>
      <w:r>
        <w:t>PCH</w:t>
      </w:r>
      <w:r>
        <w:rPr>
          <w:lang w:eastAsia="zh-CN"/>
        </w:rPr>
        <w:t xml:space="preserve"> RSCP</w:t>
      </w:r>
      <w:r>
        <w:t xml:space="preserve"> measurement capability</w:t>
      </w:r>
      <w:r>
        <w:tab/>
        <w:t>589</w:t>
      </w:r>
    </w:p>
    <w:p w14:paraId="1B6F3652" w14:textId="77777777" w:rsidR="00597036" w:rsidRDefault="00597036">
      <w:pPr>
        <w:pStyle w:val="TOC5"/>
        <w:rPr>
          <w:rFonts w:asciiTheme="minorHAnsi" w:eastAsiaTheme="minorEastAsia" w:hAnsiTheme="minorHAnsi" w:cstheme="minorBidi"/>
          <w:sz w:val="22"/>
          <w:szCs w:val="22"/>
        </w:rPr>
      </w:pPr>
      <w:r>
        <w:t>8.17.9.2.4</w:t>
      </w:r>
      <w:r>
        <w:rPr>
          <w:rFonts w:asciiTheme="minorHAnsi" w:eastAsiaTheme="minorEastAsia" w:hAnsiTheme="minorHAnsi" w:cstheme="minorBidi"/>
          <w:sz w:val="22"/>
          <w:szCs w:val="22"/>
        </w:rPr>
        <w:tab/>
      </w:r>
      <w:r>
        <w:t>Periodic Reporting</w:t>
      </w:r>
      <w:r>
        <w:tab/>
        <w:t>590</w:t>
      </w:r>
    </w:p>
    <w:p w14:paraId="1483A875" w14:textId="77777777" w:rsidR="00597036" w:rsidRDefault="00597036">
      <w:pPr>
        <w:pStyle w:val="TOC5"/>
        <w:rPr>
          <w:rFonts w:asciiTheme="minorHAnsi" w:eastAsiaTheme="minorEastAsia" w:hAnsiTheme="minorHAnsi" w:cstheme="minorBidi"/>
          <w:sz w:val="22"/>
          <w:szCs w:val="22"/>
        </w:rPr>
      </w:pPr>
      <w:r>
        <w:t>8.17.9.2.5</w:t>
      </w:r>
      <w:r>
        <w:rPr>
          <w:rFonts w:asciiTheme="minorHAnsi" w:eastAsiaTheme="minorEastAsia" w:hAnsiTheme="minorHAnsi" w:cstheme="minorBidi"/>
          <w:sz w:val="22"/>
          <w:szCs w:val="22"/>
        </w:rPr>
        <w:tab/>
      </w:r>
      <w:r>
        <w:t>Event Triggered Reporting</w:t>
      </w:r>
      <w:r>
        <w:tab/>
        <w:t>590</w:t>
      </w:r>
    </w:p>
    <w:p w14:paraId="19E23A9E" w14:textId="77777777" w:rsidR="00597036" w:rsidRDefault="00597036">
      <w:pPr>
        <w:pStyle w:val="TOC5"/>
        <w:rPr>
          <w:rFonts w:asciiTheme="minorHAnsi" w:eastAsiaTheme="minorEastAsia" w:hAnsiTheme="minorHAnsi" w:cstheme="minorBidi"/>
          <w:sz w:val="22"/>
          <w:szCs w:val="22"/>
        </w:rPr>
      </w:pPr>
      <w:r>
        <w:t>8.17.9.2.6</w:t>
      </w:r>
      <w:r>
        <w:rPr>
          <w:rFonts w:asciiTheme="minorHAnsi" w:eastAsiaTheme="minorEastAsia" w:hAnsiTheme="minorHAnsi" w:cstheme="minorBidi"/>
          <w:sz w:val="22"/>
          <w:szCs w:val="22"/>
        </w:rPr>
        <w:tab/>
      </w:r>
      <w:r>
        <w:t>Event-triggered Periodic Reporting</w:t>
      </w:r>
      <w:r>
        <w:tab/>
        <w:t>590</w:t>
      </w:r>
    </w:p>
    <w:p w14:paraId="16EF7606" w14:textId="77777777" w:rsidR="00597036" w:rsidRDefault="00597036">
      <w:pPr>
        <w:pStyle w:val="TOC4"/>
        <w:rPr>
          <w:rFonts w:asciiTheme="minorHAnsi" w:eastAsiaTheme="minorEastAsia" w:hAnsiTheme="minorHAnsi" w:cstheme="minorBidi"/>
          <w:sz w:val="22"/>
          <w:szCs w:val="22"/>
        </w:rPr>
      </w:pPr>
      <w:r>
        <w:t>8.17.9.3</w:t>
      </w:r>
      <w:r>
        <w:rPr>
          <w:rFonts w:asciiTheme="minorHAnsi" w:eastAsiaTheme="minorEastAsia" w:hAnsiTheme="minorHAnsi" w:cstheme="minorBidi"/>
          <w:sz w:val="22"/>
          <w:szCs w:val="22"/>
        </w:rPr>
        <w:tab/>
      </w:r>
      <w:r>
        <w:t>E-UTRAN TDD – UTRAN TDD measurements when DRX is used</w:t>
      </w:r>
      <w:r>
        <w:tab/>
        <w:t>591</w:t>
      </w:r>
    </w:p>
    <w:p w14:paraId="7B8F879D" w14:textId="77777777" w:rsidR="00597036" w:rsidRDefault="00597036">
      <w:pPr>
        <w:pStyle w:val="TOC5"/>
        <w:rPr>
          <w:rFonts w:asciiTheme="minorHAnsi" w:eastAsiaTheme="minorEastAsia" w:hAnsiTheme="minorHAnsi" w:cstheme="minorBidi"/>
          <w:sz w:val="22"/>
          <w:szCs w:val="22"/>
        </w:rPr>
      </w:pPr>
      <w:r>
        <w:t>8.17.9.3.1</w:t>
      </w:r>
      <w:r>
        <w:rPr>
          <w:rFonts w:asciiTheme="minorHAnsi" w:eastAsiaTheme="minorEastAsia" w:hAnsiTheme="minorHAnsi" w:cstheme="minorBidi"/>
          <w:sz w:val="22"/>
          <w:szCs w:val="22"/>
        </w:rPr>
        <w:tab/>
      </w:r>
      <w:r>
        <w:t>Periodic Reporting</w:t>
      </w:r>
      <w:r>
        <w:tab/>
        <w:t>592</w:t>
      </w:r>
    </w:p>
    <w:p w14:paraId="4C527E28" w14:textId="77777777" w:rsidR="00597036" w:rsidRDefault="00597036">
      <w:pPr>
        <w:pStyle w:val="TOC5"/>
        <w:rPr>
          <w:rFonts w:asciiTheme="minorHAnsi" w:eastAsiaTheme="minorEastAsia" w:hAnsiTheme="minorHAnsi" w:cstheme="minorBidi"/>
          <w:sz w:val="22"/>
          <w:szCs w:val="22"/>
        </w:rPr>
      </w:pPr>
      <w:r>
        <w:t>8.17.9.3.2</w:t>
      </w:r>
      <w:r>
        <w:rPr>
          <w:rFonts w:asciiTheme="minorHAnsi" w:eastAsiaTheme="minorEastAsia" w:hAnsiTheme="minorHAnsi" w:cstheme="minorBidi"/>
          <w:sz w:val="22"/>
          <w:szCs w:val="22"/>
        </w:rPr>
        <w:tab/>
      </w:r>
      <w:r>
        <w:t>Event Triggered Reporting</w:t>
      </w:r>
      <w:r>
        <w:tab/>
        <w:t>592</w:t>
      </w:r>
    </w:p>
    <w:p w14:paraId="13BEA292" w14:textId="77777777" w:rsidR="00597036" w:rsidRDefault="00597036">
      <w:pPr>
        <w:pStyle w:val="TOC5"/>
        <w:rPr>
          <w:rFonts w:asciiTheme="minorHAnsi" w:eastAsiaTheme="minorEastAsia" w:hAnsiTheme="minorHAnsi" w:cstheme="minorBidi"/>
          <w:sz w:val="22"/>
          <w:szCs w:val="22"/>
        </w:rPr>
      </w:pPr>
      <w:r>
        <w:t>8.17.9.3.3</w:t>
      </w:r>
      <w:r>
        <w:rPr>
          <w:rFonts w:asciiTheme="minorHAnsi" w:eastAsiaTheme="minorEastAsia" w:hAnsiTheme="minorHAnsi" w:cstheme="minorBidi"/>
          <w:sz w:val="22"/>
          <w:szCs w:val="22"/>
        </w:rPr>
        <w:tab/>
      </w:r>
      <w:r>
        <w:t>Event-triggered Periodic Reporting</w:t>
      </w:r>
      <w:r>
        <w:tab/>
        <w:t>592</w:t>
      </w:r>
    </w:p>
    <w:p w14:paraId="136F6CF2" w14:textId="77777777" w:rsidR="00597036" w:rsidRDefault="00597036">
      <w:pPr>
        <w:pStyle w:val="TOC3"/>
        <w:rPr>
          <w:rFonts w:asciiTheme="minorHAnsi" w:eastAsiaTheme="minorEastAsia" w:hAnsiTheme="minorHAnsi" w:cstheme="minorBidi"/>
          <w:sz w:val="22"/>
          <w:szCs w:val="22"/>
        </w:rPr>
      </w:pPr>
      <w:r>
        <w:t>8.17.10</w:t>
      </w:r>
      <w:r>
        <w:rPr>
          <w:rFonts w:asciiTheme="minorHAnsi" w:eastAsiaTheme="minorEastAsia" w:hAnsiTheme="minorHAnsi" w:cstheme="minorBidi"/>
          <w:sz w:val="22"/>
          <w:szCs w:val="22"/>
        </w:rPr>
        <w:tab/>
      </w:r>
      <w:r>
        <w:rPr>
          <w:lang w:eastAsia="sv-SE"/>
        </w:rPr>
        <w:t>E-UTRAN FDD – UTRAN TDD measurements when Configured with E-UTRA-NR Dual Connectivity</w:t>
      </w:r>
      <w:r>
        <w:tab/>
        <w:t>592</w:t>
      </w:r>
    </w:p>
    <w:p w14:paraId="34B33258" w14:textId="77777777" w:rsidR="00597036" w:rsidRDefault="00597036">
      <w:pPr>
        <w:pStyle w:val="TOC3"/>
        <w:rPr>
          <w:rFonts w:asciiTheme="minorHAnsi" w:eastAsiaTheme="minorEastAsia" w:hAnsiTheme="minorHAnsi" w:cstheme="minorBidi"/>
          <w:sz w:val="22"/>
          <w:szCs w:val="22"/>
        </w:rPr>
      </w:pPr>
      <w:r>
        <w:t>8.17.11</w:t>
      </w:r>
      <w:r>
        <w:rPr>
          <w:rFonts w:asciiTheme="minorHAnsi" w:eastAsiaTheme="minorEastAsia" w:hAnsiTheme="minorHAnsi" w:cstheme="minorBidi"/>
          <w:sz w:val="22"/>
          <w:szCs w:val="22"/>
        </w:rPr>
        <w:tab/>
      </w:r>
      <w:r>
        <w:rPr>
          <w:lang w:eastAsia="sv-SE"/>
        </w:rPr>
        <w:t>E-UTRAN TDD – UTRAN TDD measurements for SON when Configured with E-UTRA-NR Dual Connectivity</w:t>
      </w:r>
      <w:r>
        <w:tab/>
        <w:t>592</w:t>
      </w:r>
    </w:p>
    <w:p w14:paraId="599F16CF" w14:textId="77777777" w:rsidR="00597036" w:rsidRDefault="00597036">
      <w:pPr>
        <w:pStyle w:val="TOC4"/>
        <w:rPr>
          <w:rFonts w:asciiTheme="minorHAnsi" w:eastAsiaTheme="minorEastAsia" w:hAnsiTheme="minorHAnsi" w:cstheme="minorBidi"/>
          <w:sz w:val="22"/>
          <w:szCs w:val="22"/>
        </w:rPr>
      </w:pPr>
      <w:r>
        <w:t>8.17.11.1</w:t>
      </w:r>
      <w:r>
        <w:rPr>
          <w:rFonts w:asciiTheme="minorHAnsi" w:eastAsiaTheme="minorEastAsia" w:hAnsiTheme="minorHAnsi" w:cstheme="minorBidi"/>
          <w:sz w:val="22"/>
          <w:szCs w:val="22"/>
        </w:rPr>
        <w:tab/>
      </w:r>
      <w:r>
        <w:t>Introduction</w:t>
      </w:r>
      <w:r>
        <w:tab/>
        <w:t>592</w:t>
      </w:r>
    </w:p>
    <w:p w14:paraId="473AEFEC" w14:textId="77777777" w:rsidR="00597036" w:rsidRDefault="00597036">
      <w:pPr>
        <w:pStyle w:val="TOC4"/>
        <w:rPr>
          <w:rFonts w:asciiTheme="minorHAnsi" w:eastAsiaTheme="minorEastAsia" w:hAnsiTheme="minorHAnsi" w:cstheme="minorBidi"/>
          <w:sz w:val="22"/>
          <w:szCs w:val="22"/>
        </w:rPr>
      </w:pPr>
      <w:r>
        <w:t>8.17.11.2</w:t>
      </w:r>
      <w:r>
        <w:rPr>
          <w:rFonts w:asciiTheme="minorHAnsi" w:eastAsiaTheme="minorEastAsia" w:hAnsiTheme="minorHAnsi" w:cstheme="minorBidi"/>
          <w:sz w:val="22"/>
          <w:szCs w:val="22"/>
        </w:rPr>
        <w:tab/>
      </w:r>
      <w:r>
        <w:t>Identification of a new UTRA TDD cell for SON</w:t>
      </w:r>
      <w:r>
        <w:tab/>
        <w:t>593</w:t>
      </w:r>
    </w:p>
    <w:p w14:paraId="3B12F9B7" w14:textId="77777777" w:rsidR="00597036" w:rsidRDefault="00597036">
      <w:pPr>
        <w:pStyle w:val="TOC5"/>
        <w:rPr>
          <w:rFonts w:asciiTheme="minorHAnsi" w:eastAsiaTheme="minorEastAsia" w:hAnsiTheme="minorHAnsi" w:cstheme="minorBidi"/>
          <w:sz w:val="22"/>
          <w:szCs w:val="22"/>
        </w:rPr>
      </w:pPr>
      <w:r>
        <w:t>8.17.11.2.1</w:t>
      </w:r>
      <w:r>
        <w:rPr>
          <w:rFonts w:asciiTheme="minorHAnsi" w:eastAsiaTheme="minorEastAsia" w:hAnsiTheme="minorHAnsi" w:cstheme="minorBidi"/>
          <w:sz w:val="22"/>
          <w:szCs w:val="22"/>
        </w:rPr>
        <w:tab/>
      </w:r>
      <w:r>
        <w:t>Requirements when no DRX is used</w:t>
      </w:r>
      <w:r>
        <w:tab/>
        <w:t>593</w:t>
      </w:r>
    </w:p>
    <w:p w14:paraId="6202B82C" w14:textId="77777777" w:rsidR="00597036" w:rsidRDefault="00597036">
      <w:pPr>
        <w:pStyle w:val="TOC5"/>
        <w:rPr>
          <w:rFonts w:asciiTheme="minorHAnsi" w:eastAsiaTheme="minorEastAsia" w:hAnsiTheme="minorHAnsi" w:cstheme="minorBidi"/>
          <w:sz w:val="22"/>
          <w:szCs w:val="22"/>
        </w:rPr>
      </w:pPr>
      <w:r>
        <w:t>8.17.11.2.2</w:t>
      </w:r>
      <w:r>
        <w:rPr>
          <w:rFonts w:asciiTheme="minorHAnsi" w:eastAsiaTheme="minorEastAsia" w:hAnsiTheme="minorHAnsi" w:cstheme="minorBidi"/>
          <w:sz w:val="22"/>
          <w:szCs w:val="22"/>
        </w:rPr>
        <w:tab/>
      </w:r>
      <w:r>
        <w:t>Requirements when DRX is used</w:t>
      </w:r>
      <w:r>
        <w:tab/>
        <w:t>593</w:t>
      </w:r>
    </w:p>
    <w:p w14:paraId="1D604FE5" w14:textId="77777777" w:rsidR="00597036" w:rsidRDefault="00597036">
      <w:pPr>
        <w:pStyle w:val="TOC5"/>
        <w:rPr>
          <w:rFonts w:asciiTheme="minorHAnsi" w:eastAsiaTheme="minorEastAsia" w:hAnsiTheme="minorHAnsi" w:cstheme="minorBidi"/>
          <w:sz w:val="22"/>
          <w:szCs w:val="22"/>
        </w:rPr>
      </w:pPr>
      <w:r>
        <w:t>8.17.11.2.3</w:t>
      </w:r>
      <w:r>
        <w:rPr>
          <w:rFonts w:asciiTheme="minorHAnsi" w:eastAsiaTheme="minorEastAsia" w:hAnsiTheme="minorHAnsi" w:cstheme="minorBidi"/>
          <w:sz w:val="22"/>
          <w:szCs w:val="22"/>
        </w:rPr>
        <w:tab/>
      </w:r>
      <w:r>
        <w:t>Reporting Delay</w:t>
      </w:r>
      <w:r>
        <w:tab/>
        <w:t>594</w:t>
      </w:r>
    </w:p>
    <w:p w14:paraId="12E5CADA" w14:textId="77777777" w:rsidR="00597036" w:rsidRDefault="00597036">
      <w:pPr>
        <w:pStyle w:val="TOC3"/>
        <w:rPr>
          <w:rFonts w:asciiTheme="minorHAnsi" w:eastAsiaTheme="minorEastAsia" w:hAnsiTheme="minorHAnsi" w:cstheme="minorBidi"/>
          <w:sz w:val="22"/>
          <w:szCs w:val="22"/>
        </w:rPr>
      </w:pPr>
      <w:r>
        <w:t>8.17.12</w:t>
      </w:r>
      <w:r>
        <w:rPr>
          <w:rFonts w:asciiTheme="minorHAnsi" w:eastAsiaTheme="minorEastAsia" w:hAnsiTheme="minorHAnsi" w:cstheme="minorBidi"/>
          <w:sz w:val="22"/>
          <w:szCs w:val="22"/>
        </w:rPr>
        <w:tab/>
      </w:r>
      <w:r>
        <w:rPr>
          <w:lang w:eastAsia="sv-SE"/>
        </w:rPr>
        <w:t>E-UTRAN FDD – UTRAN TDD measurements for SON when Configured with E-UTRA-NR Dual Connectivity</w:t>
      </w:r>
      <w:r>
        <w:tab/>
        <w:t>594</w:t>
      </w:r>
    </w:p>
    <w:p w14:paraId="14A3CBB0" w14:textId="77777777" w:rsidR="00597036" w:rsidRDefault="00597036">
      <w:pPr>
        <w:pStyle w:val="TOC3"/>
        <w:rPr>
          <w:rFonts w:asciiTheme="minorHAnsi" w:eastAsiaTheme="minorEastAsia" w:hAnsiTheme="minorHAnsi" w:cstheme="minorBidi"/>
          <w:sz w:val="22"/>
          <w:szCs w:val="22"/>
        </w:rPr>
      </w:pPr>
      <w:r>
        <w:t>8.17.13</w:t>
      </w:r>
      <w:r>
        <w:rPr>
          <w:rFonts w:asciiTheme="minorHAnsi" w:eastAsiaTheme="minorEastAsia" w:hAnsiTheme="minorHAnsi" w:cstheme="minorBidi"/>
          <w:sz w:val="22"/>
          <w:szCs w:val="22"/>
        </w:rPr>
        <w:tab/>
      </w:r>
      <w:r>
        <w:rPr>
          <w:lang w:eastAsia="sv-SE"/>
        </w:rPr>
        <w:t>E-UTRAN FDD – GSM measurements when Configured with E-UTRA-NR Dual Connectivity</w:t>
      </w:r>
      <w:r>
        <w:tab/>
        <w:t>594</w:t>
      </w:r>
    </w:p>
    <w:p w14:paraId="6AC9E525" w14:textId="77777777" w:rsidR="00597036" w:rsidRDefault="00597036">
      <w:pPr>
        <w:pStyle w:val="TOC4"/>
        <w:rPr>
          <w:rFonts w:asciiTheme="minorHAnsi" w:eastAsiaTheme="minorEastAsia" w:hAnsiTheme="minorHAnsi" w:cstheme="minorBidi"/>
          <w:sz w:val="22"/>
          <w:szCs w:val="22"/>
        </w:rPr>
      </w:pPr>
      <w:r>
        <w:t>8.17.13.1</w:t>
      </w:r>
      <w:r>
        <w:rPr>
          <w:rFonts w:asciiTheme="minorHAnsi" w:eastAsiaTheme="minorEastAsia" w:hAnsiTheme="minorHAnsi" w:cstheme="minorBidi"/>
          <w:sz w:val="22"/>
          <w:szCs w:val="22"/>
        </w:rPr>
        <w:tab/>
      </w:r>
      <w:r>
        <w:t>Introduction</w:t>
      </w:r>
      <w:r>
        <w:tab/>
        <w:t>594</w:t>
      </w:r>
    </w:p>
    <w:p w14:paraId="5E689DD9" w14:textId="77777777" w:rsidR="00597036" w:rsidRDefault="00597036">
      <w:pPr>
        <w:pStyle w:val="TOC4"/>
        <w:rPr>
          <w:rFonts w:asciiTheme="minorHAnsi" w:eastAsiaTheme="minorEastAsia" w:hAnsiTheme="minorHAnsi" w:cstheme="minorBidi"/>
          <w:sz w:val="22"/>
          <w:szCs w:val="22"/>
        </w:rPr>
      </w:pPr>
      <w:r>
        <w:t>8.17.13.2</w:t>
      </w:r>
      <w:r>
        <w:rPr>
          <w:rFonts w:asciiTheme="minorHAnsi" w:eastAsiaTheme="minorEastAsia" w:hAnsiTheme="minorHAnsi" w:cstheme="minorBidi"/>
          <w:sz w:val="22"/>
          <w:szCs w:val="22"/>
        </w:rPr>
        <w:tab/>
      </w:r>
      <w:r>
        <w:t>E-UTRAN FDD – GSM measurements when no DRX is used</w:t>
      </w:r>
      <w:r>
        <w:tab/>
        <w:t>594</w:t>
      </w:r>
    </w:p>
    <w:p w14:paraId="6E7C6CC3" w14:textId="77777777" w:rsidR="00597036" w:rsidRDefault="00597036">
      <w:pPr>
        <w:pStyle w:val="TOC5"/>
        <w:rPr>
          <w:rFonts w:asciiTheme="minorHAnsi" w:eastAsiaTheme="minorEastAsia" w:hAnsiTheme="minorHAnsi" w:cstheme="minorBidi"/>
          <w:sz w:val="22"/>
          <w:szCs w:val="22"/>
        </w:rPr>
      </w:pPr>
      <w:r>
        <w:t>8.17.13.2.1</w:t>
      </w:r>
      <w:r>
        <w:rPr>
          <w:rFonts w:asciiTheme="minorHAnsi" w:eastAsiaTheme="minorEastAsia" w:hAnsiTheme="minorHAnsi" w:cstheme="minorBidi"/>
          <w:sz w:val="22"/>
          <w:szCs w:val="22"/>
        </w:rPr>
        <w:tab/>
      </w:r>
      <w:r>
        <w:t>GSM carrier RSSI</w:t>
      </w:r>
      <w:r>
        <w:tab/>
        <w:t>594</w:t>
      </w:r>
    </w:p>
    <w:p w14:paraId="36657A5D" w14:textId="77777777" w:rsidR="00597036" w:rsidRDefault="00597036">
      <w:pPr>
        <w:pStyle w:val="TOC5"/>
        <w:rPr>
          <w:rFonts w:asciiTheme="minorHAnsi" w:eastAsiaTheme="minorEastAsia" w:hAnsiTheme="minorHAnsi" w:cstheme="minorBidi"/>
          <w:sz w:val="22"/>
          <w:szCs w:val="22"/>
        </w:rPr>
      </w:pPr>
      <w:r>
        <w:t>8.17.13.2.2</w:t>
      </w:r>
      <w:r>
        <w:rPr>
          <w:rFonts w:asciiTheme="minorHAnsi" w:eastAsiaTheme="minorEastAsia" w:hAnsiTheme="minorHAnsi" w:cstheme="minorBidi"/>
          <w:sz w:val="22"/>
          <w:szCs w:val="22"/>
        </w:rPr>
        <w:tab/>
      </w:r>
      <w:r>
        <w:t>BSIC verification</w:t>
      </w:r>
      <w:r>
        <w:tab/>
        <w:t>595</w:t>
      </w:r>
    </w:p>
    <w:p w14:paraId="6E140FA2" w14:textId="77777777" w:rsidR="00597036" w:rsidRDefault="00597036">
      <w:pPr>
        <w:pStyle w:val="TOC5"/>
        <w:rPr>
          <w:rFonts w:asciiTheme="minorHAnsi" w:eastAsiaTheme="minorEastAsia" w:hAnsiTheme="minorHAnsi" w:cstheme="minorBidi"/>
          <w:sz w:val="22"/>
          <w:szCs w:val="22"/>
        </w:rPr>
      </w:pPr>
      <w:r>
        <w:t>8.17.13.2.3</w:t>
      </w:r>
      <w:r>
        <w:rPr>
          <w:rFonts w:asciiTheme="minorHAnsi" w:eastAsiaTheme="minorEastAsia" w:hAnsiTheme="minorHAnsi" w:cstheme="minorBidi"/>
          <w:sz w:val="22"/>
          <w:szCs w:val="22"/>
        </w:rPr>
        <w:tab/>
      </w:r>
      <w:r>
        <w:t>Enhanced BSIC verification</w:t>
      </w:r>
      <w:r>
        <w:tab/>
        <w:t>596</w:t>
      </w:r>
    </w:p>
    <w:p w14:paraId="12A8AF7E" w14:textId="77777777" w:rsidR="00597036" w:rsidRDefault="00597036">
      <w:pPr>
        <w:pStyle w:val="TOC5"/>
        <w:rPr>
          <w:rFonts w:asciiTheme="minorHAnsi" w:eastAsiaTheme="minorEastAsia" w:hAnsiTheme="minorHAnsi" w:cstheme="minorBidi"/>
          <w:sz w:val="22"/>
          <w:szCs w:val="22"/>
        </w:rPr>
      </w:pPr>
      <w:r>
        <w:t>8.17.13.2.4</w:t>
      </w:r>
      <w:r>
        <w:rPr>
          <w:rFonts w:asciiTheme="minorHAnsi" w:eastAsiaTheme="minorEastAsia" w:hAnsiTheme="minorHAnsi" w:cstheme="minorBidi"/>
          <w:sz w:val="22"/>
          <w:szCs w:val="22"/>
        </w:rPr>
        <w:tab/>
      </w:r>
      <w:r>
        <w:t>Periodic Reporting</w:t>
      </w:r>
      <w:r>
        <w:tab/>
        <w:t>597</w:t>
      </w:r>
    </w:p>
    <w:p w14:paraId="6C612F24" w14:textId="77777777" w:rsidR="00597036" w:rsidRDefault="00597036">
      <w:pPr>
        <w:pStyle w:val="TOC5"/>
        <w:rPr>
          <w:rFonts w:asciiTheme="minorHAnsi" w:eastAsiaTheme="minorEastAsia" w:hAnsiTheme="minorHAnsi" w:cstheme="minorBidi"/>
          <w:sz w:val="22"/>
          <w:szCs w:val="22"/>
        </w:rPr>
      </w:pPr>
      <w:r>
        <w:t>8.17.13.2.5</w:t>
      </w:r>
      <w:r>
        <w:rPr>
          <w:rFonts w:asciiTheme="minorHAnsi" w:eastAsiaTheme="minorEastAsia" w:hAnsiTheme="minorHAnsi" w:cstheme="minorBidi"/>
          <w:sz w:val="22"/>
          <w:szCs w:val="22"/>
        </w:rPr>
        <w:tab/>
      </w:r>
      <w:r>
        <w:t>Event Triggered Reporting</w:t>
      </w:r>
      <w:r>
        <w:tab/>
        <w:t>597</w:t>
      </w:r>
    </w:p>
    <w:p w14:paraId="675A6506" w14:textId="77777777" w:rsidR="00597036" w:rsidRDefault="00597036">
      <w:pPr>
        <w:pStyle w:val="TOC5"/>
        <w:rPr>
          <w:rFonts w:asciiTheme="minorHAnsi" w:eastAsiaTheme="minorEastAsia" w:hAnsiTheme="minorHAnsi" w:cstheme="minorBidi"/>
          <w:sz w:val="22"/>
          <w:szCs w:val="22"/>
        </w:rPr>
      </w:pPr>
      <w:r>
        <w:t>8.17.13.2.</w:t>
      </w:r>
      <w:r>
        <w:rPr>
          <w:lang w:eastAsia="zh-CN"/>
        </w:rPr>
        <w:t>6</w:t>
      </w:r>
      <w:r>
        <w:rPr>
          <w:rFonts w:asciiTheme="minorHAnsi" w:eastAsiaTheme="minorEastAsia" w:hAnsiTheme="minorHAnsi" w:cstheme="minorBidi"/>
          <w:sz w:val="22"/>
          <w:szCs w:val="22"/>
        </w:rPr>
        <w:tab/>
      </w:r>
      <w:r>
        <w:t>Event-triggered Periodic Reporting</w:t>
      </w:r>
      <w:r>
        <w:tab/>
        <w:t>597</w:t>
      </w:r>
    </w:p>
    <w:p w14:paraId="11E27538" w14:textId="77777777" w:rsidR="00597036" w:rsidRDefault="00597036">
      <w:pPr>
        <w:pStyle w:val="TOC4"/>
        <w:rPr>
          <w:rFonts w:asciiTheme="minorHAnsi" w:eastAsiaTheme="minorEastAsia" w:hAnsiTheme="minorHAnsi" w:cstheme="minorBidi"/>
          <w:sz w:val="22"/>
          <w:szCs w:val="22"/>
        </w:rPr>
      </w:pPr>
      <w:r>
        <w:t>8.17.13.3</w:t>
      </w:r>
      <w:r>
        <w:rPr>
          <w:rFonts w:asciiTheme="minorHAnsi" w:eastAsiaTheme="minorEastAsia" w:hAnsiTheme="minorHAnsi" w:cstheme="minorBidi"/>
          <w:sz w:val="22"/>
          <w:szCs w:val="22"/>
        </w:rPr>
        <w:tab/>
      </w:r>
      <w:r>
        <w:t>E-UTRAN FDD – GSM measurements when DRX is used</w:t>
      </w:r>
      <w:r>
        <w:tab/>
        <w:t>597</w:t>
      </w:r>
    </w:p>
    <w:p w14:paraId="37B7973F" w14:textId="77777777" w:rsidR="00597036" w:rsidRDefault="00597036">
      <w:pPr>
        <w:pStyle w:val="TOC5"/>
        <w:rPr>
          <w:rFonts w:asciiTheme="minorHAnsi" w:eastAsiaTheme="minorEastAsia" w:hAnsiTheme="minorHAnsi" w:cstheme="minorBidi"/>
          <w:sz w:val="22"/>
          <w:szCs w:val="22"/>
        </w:rPr>
      </w:pPr>
      <w:r>
        <w:t>8.17.13.3.1</w:t>
      </w:r>
      <w:r>
        <w:rPr>
          <w:rFonts w:asciiTheme="minorHAnsi" w:eastAsiaTheme="minorEastAsia" w:hAnsiTheme="minorHAnsi" w:cstheme="minorBidi"/>
          <w:sz w:val="22"/>
          <w:szCs w:val="22"/>
        </w:rPr>
        <w:tab/>
      </w:r>
      <w:r>
        <w:t>GSM carrier RSSI</w:t>
      </w:r>
      <w:r>
        <w:tab/>
        <w:t>597</w:t>
      </w:r>
    </w:p>
    <w:p w14:paraId="193224AE" w14:textId="77777777" w:rsidR="00597036" w:rsidRDefault="00597036">
      <w:pPr>
        <w:pStyle w:val="TOC5"/>
        <w:rPr>
          <w:rFonts w:asciiTheme="minorHAnsi" w:eastAsiaTheme="minorEastAsia" w:hAnsiTheme="minorHAnsi" w:cstheme="minorBidi"/>
          <w:sz w:val="22"/>
          <w:szCs w:val="22"/>
        </w:rPr>
      </w:pPr>
      <w:r>
        <w:t>8.17.13.3.2</w:t>
      </w:r>
      <w:r>
        <w:rPr>
          <w:rFonts w:asciiTheme="minorHAnsi" w:eastAsiaTheme="minorEastAsia" w:hAnsiTheme="minorHAnsi" w:cstheme="minorBidi"/>
          <w:sz w:val="22"/>
          <w:szCs w:val="22"/>
        </w:rPr>
        <w:tab/>
      </w:r>
      <w:r>
        <w:t>BSIC verification</w:t>
      </w:r>
      <w:r>
        <w:tab/>
        <w:t>598</w:t>
      </w:r>
    </w:p>
    <w:p w14:paraId="33B5E40E" w14:textId="77777777" w:rsidR="00597036" w:rsidRDefault="00597036">
      <w:pPr>
        <w:pStyle w:val="TOC5"/>
        <w:rPr>
          <w:rFonts w:asciiTheme="minorHAnsi" w:eastAsiaTheme="minorEastAsia" w:hAnsiTheme="minorHAnsi" w:cstheme="minorBidi"/>
          <w:sz w:val="22"/>
          <w:szCs w:val="22"/>
        </w:rPr>
      </w:pPr>
      <w:r>
        <w:t>8.17.13.3.3</w:t>
      </w:r>
      <w:r>
        <w:rPr>
          <w:rFonts w:asciiTheme="minorHAnsi" w:eastAsiaTheme="minorEastAsia" w:hAnsiTheme="minorHAnsi" w:cstheme="minorBidi"/>
          <w:sz w:val="22"/>
          <w:szCs w:val="22"/>
        </w:rPr>
        <w:tab/>
      </w:r>
      <w:r>
        <w:t>Periodic Reporting</w:t>
      </w:r>
      <w:r>
        <w:tab/>
        <w:t>599</w:t>
      </w:r>
    </w:p>
    <w:p w14:paraId="63FAB371" w14:textId="77777777" w:rsidR="00597036" w:rsidRDefault="00597036">
      <w:pPr>
        <w:pStyle w:val="TOC5"/>
        <w:rPr>
          <w:rFonts w:asciiTheme="minorHAnsi" w:eastAsiaTheme="minorEastAsia" w:hAnsiTheme="minorHAnsi" w:cstheme="minorBidi"/>
          <w:sz w:val="22"/>
          <w:szCs w:val="22"/>
        </w:rPr>
      </w:pPr>
      <w:r>
        <w:t>8.17.13.3.4</w:t>
      </w:r>
      <w:r>
        <w:rPr>
          <w:rFonts w:asciiTheme="minorHAnsi" w:eastAsiaTheme="minorEastAsia" w:hAnsiTheme="minorHAnsi" w:cstheme="minorBidi"/>
          <w:sz w:val="22"/>
          <w:szCs w:val="22"/>
        </w:rPr>
        <w:tab/>
      </w:r>
      <w:r>
        <w:t>Event Triggered Reporting</w:t>
      </w:r>
      <w:r>
        <w:tab/>
        <w:t>599</w:t>
      </w:r>
    </w:p>
    <w:p w14:paraId="23C2E565" w14:textId="77777777" w:rsidR="00597036" w:rsidRDefault="00597036">
      <w:pPr>
        <w:pStyle w:val="TOC5"/>
        <w:rPr>
          <w:rFonts w:asciiTheme="minorHAnsi" w:eastAsiaTheme="minorEastAsia" w:hAnsiTheme="minorHAnsi" w:cstheme="minorBidi"/>
          <w:sz w:val="22"/>
          <w:szCs w:val="22"/>
        </w:rPr>
      </w:pPr>
      <w:r>
        <w:lastRenderedPageBreak/>
        <w:t>8.17.13.3.</w:t>
      </w:r>
      <w:r>
        <w:rPr>
          <w:lang w:eastAsia="zh-CN"/>
        </w:rPr>
        <w:t>5</w:t>
      </w:r>
      <w:r>
        <w:rPr>
          <w:rFonts w:asciiTheme="minorHAnsi" w:eastAsiaTheme="minorEastAsia" w:hAnsiTheme="minorHAnsi" w:cstheme="minorBidi"/>
          <w:sz w:val="22"/>
          <w:szCs w:val="22"/>
        </w:rPr>
        <w:tab/>
      </w:r>
      <w:r>
        <w:t>Event-triggered Periodic Reporting</w:t>
      </w:r>
      <w:r>
        <w:tab/>
        <w:t>599</w:t>
      </w:r>
    </w:p>
    <w:p w14:paraId="06E72A63" w14:textId="77777777" w:rsidR="00597036" w:rsidRDefault="00597036">
      <w:pPr>
        <w:pStyle w:val="TOC3"/>
        <w:rPr>
          <w:rFonts w:asciiTheme="minorHAnsi" w:eastAsiaTheme="minorEastAsia" w:hAnsiTheme="minorHAnsi" w:cstheme="minorBidi"/>
          <w:sz w:val="22"/>
          <w:szCs w:val="22"/>
        </w:rPr>
      </w:pPr>
      <w:r>
        <w:t>8.17.14</w:t>
      </w:r>
      <w:r>
        <w:rPr>
          <w:rFonts w:asciiTheme="minorHAnsi" w:eastAsiaTheme="minorEastAsia" w:hAnsiTheme="minorHAnsi" w:cstheme="minorBidi"/>
          <w:sz w:val="22"/>
          <w:szCs w:val="22"/>
        </w:rPr>
        <w:tab/>
      </w:r>
      <w:r>
        <w:rPr>
          <w:lang w:eastAsia="sv-SE"/>
        </w:rPr>
        <w:t>E-UTRAN TDD – GSM measurements when Configured with E-UTRA-NR Dual Connectivity</w:t>
      </w:r>
      <w:r>
        <w:tab/>
        <w:t>600</w:t>
      </w:r>
    </w:p>
    <w:p w14:paraId="6D51D182" w14:textId="77777777" w:rsidR="00597036" w:rsidRDefault="00597036">
      <w:pPr>
        <w:pStyle w:val="TOC3"/>
        <w:rPr>
          <w:rFonts w:asciiTheme="minorHAnsi" w:eastAsiaTheme="minorEastAsia" w:hAnsiTheme="minorHAnsi" w:cstheme="minorBidi"/>
          <w:sz w:val="22"/>
          <w:szCs w:val="22"/>
        </w:rPr>
      </w:pPr>
      <w:r>
        <w:t>8.17.15</w:t>
      </w:r>
      <w:r>
        <w:rPr>
          <w:rFonts w:asciiTheme="minorHAnsi" w:eastAsiaTheme="minorEastAsia" w:hAnsiTheme="minorHAnsi" w:cstheme="minorBidi"/>
          <w:sz w:val="22"/>
          <w:szCs w:val="22"/>
        </w:rPr>
        <w:tab/>
      </w:r>
      <w:r>
        <w:t>E-UTRAN Inter-Frequency RSTD measurements when configured with E-UTRA-NR Dual Connectivity</w:t>
      </w:r>
      <w:r>
        <w:tab/>
        <w:t>600</w:t>
      </w:r>
    </w:p>
    <w:p w14:paraId="76DF553F" w14:textId="77777777" w:rsidR="00597036" w:rsidRDefault="00597036">
      <w:pPr>
        <w:pStyle w:val="TOC4"/>
        <w:rPr>
          <w:rFonts w:asciiTheme="minorHAnsi" w:eastAsiaTheme="minorEastAsia" w:hAnsiTheme="minorHAnsi" w:cstheme="minorBidi"/>
          <w:sz w:val="22"/>
          <w:szCs w:val="22"/>
        </w:rPr>
      </w:pPr>
      <w:r>
        <w:t>8.17.15.1</w:t>
      </w:r>
      <w:r>
        <w:rPr>
          <w:rFonts w:asciiTheme="minorHAnsi" w:eastAsiaTheme="minorEastAsia" w:hAnsiTheme="minorHAnsi" w:cstheme="minorBidi"/>
          <w:sz w:val="22"/>
          <w:szCs w:val="22"/>
        </w:rPr>
        <w:tab/>
      </w:r>
      <w:r>
        <w:rPr>
          <w:lang w:eastAsia="zh-CN"/>
        </w:rPr>
        <w:t xml:space="preserve">E-UTRAN FDD-FDD Inter-Frequency RSTD measurements </w:t>
      </w:r>
      <w:r>
        <w:t>when configured with E-UTRA-NR Dual Connectivity</w:t>
      </w:r>
      <w:r>
        <w:tab/>
        <w:t>600</w:t>
      </w:r>
    </w:p>
    <w:p w14:paraId="70D636D0" w14:textId="77777777" w:rsidR="00597036" w:rsidRDefault="00597036">
      <w:pPr>
        <w:pStyle w:val="TOC5"/>
        <w:rPr>
          <w:rFonts w:asciiTheme="minorHAnsi" w:eastAsiaTheme="minorEastAsia" w:hAnsiTheme="minorHAnsi" w:cstheme="minorBidi"/>
          <w:sz w:val="22"/>
          <w:szCs w:val="22"/>
        </w:rPr>
      </w:pPr>
      <w:r>
        <w:t>8.17.15.1.1</w:t>
      </w:r>
      <w:r>
        <w:rPr>
          <w:rFonts w:asciiTheme="minorHAnsi" w:eastAsiaTheme="minorEastAsia" w:hAnsiTheme="minorHAnsi" w:cstheme="minorBidi"/>
          <w:sz w:val="22"/>
          <w:szCs w:val="22"/>
        </w:rPr>
        <w:tab/>
      </w:r>
      <w:r>
        <w:t>RSTD measurement Reporting Delay</w:t>
      </w:r>
      <w:r>
        <w:tab/>
        <w:t>600</w:t>
      </w:r>
    </w:p>
    <w:p w14:paraId="6501BD2D" w14:textId="77777777" w:rsidR="00597036" w:rsidRDefault="00597036">
      <w:pPr>
        <w:pStyle w:val="TOC4"/>
        <w:rPr>
          <w:rFonts w:asciiTheme="minorHAnsi" w:eastAsiaTheme="minorEastAsia" w:hAnsiTheme="minorHAnsi" w:cstheme="minorBidi"/>
          <w:sz w:val="22"/>
          <w:szCs w:val="22"/>
        </w:rPr>
      </w:pPr>
      <w:r>
        <w:t>8.17.15.2</w:t>
      </w:r>
      <w:r>
        <w:rPr>
          <w:rFonts w:asciiTheme="minorHAnsi" w:eastAsiaTheme="minorEastAsia" w:hAnsiTheme="minorHAnsi" w:cstheme="minorBidi"/>
          <w:sz w:val="22"/>
          <w:szCs w:val="22"/>
        </w:rPr>
        <w:tab/>
      </w:r>
      <w:r>
        <w:rPr>
          <w:lang w:eastAsia="zh-CN"/>
        </w:rPr>
        <w:t xml:space="preserve">E-UTRAN TDD-FDD Inter-Frequency RSTD measurements </w:t>
      </w:r>
      <w:r>
        <w:t>when configured with E-UTRA-NR Dual Connectivity</w:t>
      </w:r>
      <w:r>
        <w:tab/>
        <w:t>600</w:t>
      </w:r>
    </w:p>
    <w:p w14:paraId="0EC34BAE" w14:textId="77777777" w:rsidR="00597036" w:rsidRDefault="00597036">
      <w:pPr>
        <w:pStyle w:val="TOC5"/>
        <w:rPr>
          <w:rFonts w:asciiTheme="minorHAnsi" w:eastAsiaTheme="minorEastAsia" w:hAnsiTheme="minorHAnsi" w:cstheme="minorBidi"/>
          <w:sz w:val="22"/>
          <w:szCs w:val="22"/>
        </w:rPr>
      </w:pPr>
      <w:r>
        <w:t>8.17.15.2.1</w:t>
      </w:r>
      <w:r>
        <w:rPr>
          <w:rFonts w:asciiTheme="minorHAnsi" w:eastAsiaTheme="minorEastAsia" w:hAnsiTheme="minorHAnsi" w:cstheme="minorBidi"/>
          <w:sz w:val="22"/>
          <w:szCs w:val="22"/>
        </w:rPr>
        <w:tab/>
      </w:r>
      <w:r>
        <w:t>RSTD measurement Reporting Delay</w:t>
      </w:r>
      <w:r>
        <w:tab/>
        <w:t>601</w:t>
      </w:r>
    </w:p>
    <w:p w14:paraId="753B0E00" w14:textId="77777777" w:rsidR="00597036" w:rsidRDefault="00597036">
      <w:pPr>
        <w:pStyle w:val="TOC4"/>
        <w:rPr>
          <w:rFonts w:asciiTheme="minorHAnsi" w:eastAsiaTheme="minorEastAsia" w:hAnsiTheme="minorHAnsi" w:cstheme="minorBidi"/>
          <w:sz w:val="22"/>
          <w:szCs w:val="22"/>
        </w:rPr>
      </w:pPr>
      <w:r>
        <w:t>8.17.15.3</w:t>
      </w:r>
      <w:r>
        <w:rPr>
          <w:rFonts w:asciiTheme="minorHAnsi" w:eastAsiaTheme="minorEastAsia" w:hAnsiTheme="minorHAnsi" w:cstheme="minorBidi"/>
          <w:sz w:val="22"/>
          <w:szCs w:val="22"/>
        </w:rPr>
        <w:tab/>
      </w:r>
      <w:r>
        <w:rPr>
          <w:lang w:eastAsia="zh-CN"/>
        </w:rPr>
        <w:t xml:space="preserve">E-UTRAN TDD-TDD Inter-Frequency RSTD measurements </w:t>
      </w:r>
      <w:r>
        <w:t>when configured with E-UTRA-NR Dual Connectivity</w:t>
      </w:r>
      <w:r>
        <w:tab/>
        <w:t>601</w:t>
      </w:r>
    </w:p>
    <w:p w14:paraId="75951440" w14:textId="77777777" w:rsidR="00597036" w:rsidRDefault="00597036">
      <w:pPr>
        <w:pStyle w:val="TOC5"/>
        <w:rPr>
          <w:rFonts w:asciiTheme="minorHAnsi" w:eastAsiaTheme="minorEastAsia" w:hAnsiTheme="minorHAnsi" w:cstheme="minorBidi"/>
          <w:sz w:val="22"/>
          <w:szCs w:val="22"/>
        </w:rPr>
      </w:pPr>
      <w:r>
        <w:t>8.17.15.3.1</w:t>
      </w:r>
      <w:r>
        <w:rPr>
          <w:rFonts w:asciiTheme="minorHAnsi" w:eastAsiaTheme="minorEastAsia" w:hAnsiTheme="minorHAnsi" w:cstheme="minorBidi"/>
          <w:sz w:val="22"/>
          <w:szCs w:val="22"/>
        </w:rPr>
        <w:tab/>
      </w:r>
      <w:r>
        <w:t>RSTD measurement Reporting Delay</w:t>
      </w:r>
      <w:r>
        <w:tab/>
        <w:t>601</w:t>
      </w:r>
    </w:p>
    <w:p w14:paraId="7336DDFF" w14:textId="77777777" w:rsidR="00597036" w:rsidRDefault="00597036">
      <w:pPr>
        <w:pStyle w:val="TOC4"/>
        <w:rPr>
          <w:rFonts w:asciiTheme="minorHAnsi" w:eastAsiaTheme="minorEastAsia" w:hAnsiTheme="minorHAnsi" w:cstheme="minorBidi"/>
          <w:sz w:val="22"/>
          <w:szCs w:val="22"/>
        </w:rPr>
      </w:pPr>
      <w:r>
        <w:t>8.17.15.4</w:t>
      </w:r>
      <w:r>
        <w:rPr>
          <w:rFonts w:asciiTheme="minorHAnsi" w:eastAsiaTheme="minorEastAsia" w:hAnsiTheme="minorHAnsi" w:cstheme="minorBidi"/>
          <w:sz w:val="22"/>
          <w:szCs w:val="22"/>
        </w:rPr>
        <w:tab/>
      </w:r>
      <w:r>
        <w:rPr>
          <w:lang w:eastAsia="zh-CN"/>
        </w:rPr>
        <w:t xml:space="preserve">E-UTRAN FDD-TDD Inter-Frequency RSTD measurements </w:t>
      </w:r>
      <w:r>
        <w:t>when configured with E-UTRA-NR Dual Connectivity</w:t>
      </w:r>
      <w:r>
        <w:tab/>
        <w:t>601</w:t>
      </w:r>
    </w:p>
    <w:p w14:paraId="1AEF7E7E" w14:textId="77777777" w:rsidR="00597036" w:rsidRDefault="00597036">
      <w:pPr>
        <w:pStyle w:val="TOC5"/>
        <w:rPr>
          <w:rFonts w:asciiTheme="minorHAnsi" w:eastAsiaTheme="minorEastAsia" w:hAnsiTheme="minorHAnsi" w:cstheme="minorBidi"/>
          <w:sz w:val="22"/>
          <w:szCs w:val="22"/>
        </w:rPr>
      </w:pPr>
      <w:r>
        <w:t>8.17.15.4.1</w:t>
      </w:r>
      <w:r>
        <w:rPr>
          <w:rFonts w:asciiTheme="minorHAnsi" w:eastAsiaTheme="minorEastAsia" w:hAnsiTheme="minorHAnsi" w:cstheme="minorBidi"/>
          <w:sz w:val="22"/>
          <w:szCs w:val="22"/>
        </w:rPr>
        <w:tab/>
      </w:r>
      <w:r>
        <w:t>RSTD measurement Reporting Delay</w:t>
      </w:r>
      <w:r>
        <w:tab/>
        <w:t>602</w:t>
      </w:r>
    </w:p>
    <w:p w14:paraId="70D46F2D" w14:textId="77777777" w:rsidR="00597036" w:rsidRDefault="00597036">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602</w:t>
      </w:r>
    </w:p>
    <w:p w14:paraId="20BA1586" w14:textId="77777777" w:rsidR="00597036" w:rsidRDefault="00597036">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602</w:t>
      </w:r>
    </w:p>
    <w:p w14:paraId="1DD8790B" w14:textId="77777777" w:rsidR="00597036" w:rsidRDefault="00597036">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602</w:t>
      </w:r>
    </w:p>
    <w:p w14:paraId="14A859CA" w14:textId="77777777" w:rsidR="00597036" w:rsidRDefault="00597036">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602</w:t>
      </w:r>
    </w:p>
    <w:p w14:paraId="1989561A" w14:textId="77777777" w:rsidR="00597036" w:rsidRDefault="00597036">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602</w:t>
      </w:r>
    </w:p>
    <w:p w14:paraId="44B8F45E" w14:textId="77777777" w:rsidR="00597036" w:rsidRDefault="00597036">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603</w:t>
      </w:r>
    </w:p>
    <w:p w14:paraId="06839A96" w14:textId="77777777" w:rsidR="00597036" w:rsidRDefault="00597036">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603</w:t>
      </w:r>
    </w:p>
    <w:p w14:paraId="01CE1735" w14:textId="77777777" w:rsidR="00597036" w:rsidRDefault="00597036">
      <w:pPr>
        <w:pStyle w:val="TOC2"/>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Measurements for NR – E-UTRA Dual Connectivity</w:t>
      </w:r>
      <w:r>
        <w:tab/>
        <w:t>604</w:t>
      </w:r>
    </w:p>
    <w:p w14:paraId="5A5CEDE5" w14:textId="77777777" w:rsidR="00597036" w:rsidRDefault="00597036">
      <w:pPr>
        <w:pStyle w:val="TOC3"/>
        <w:rPr>
          <w:rFonts w:asciiTheme="minorHAnsi" w:eastAsiaTheme="minorEastAsia" w:hAnsiTheme="minorHAnsi" w:cstheme="minorBidi"/>
          <w:sz w:val="22"/>
          <w:szCs w:val="22"/>
        </w:rPr>
      </w:pPr>
      <w:r>
        <w:t>8.19.1</w:t>
      </w:r>
      <w:r>
        <w:rPr>
          <w:rFonts w:asciiTheme="minorHAnsi" w:eastAsiaTheme="minorEastAsia" w:hAnsiTheme="minorHAnsi" w:cstheme="minorBidi"/>
          <w:sz w:val="22"/>
          <w:szCs w:val="22"/>
        </w:rPr>
        <w:tab/>
      </w:r>
      <w:r>
        <w:t>Introduction</w:t>
      </w:r>
      <w:r>
        <w:tab/>
        <w:t>604</w:t>
      </w:r>
    </w:p>
    <w:p w14:paraId="3A1F5963" w14:textId="77777777" w:rsidR="00597036" w:rsidRDefault="00597036">
      <w:pPr>
        <w:pStyle w:val="TOC3"/>
        <w:rPr>
          <w:rFonts w:asciiTheme="minorHAnsi" w:eastAsiaTheme="minorEastAsia" w:hAnsiTheme="minorHAnsi" w:cstheme="minorBidi"/>
          <w:sz w:val="22"/>
          <w:szCs w:val="22"/>
        </w:rPr>
      </w:pPr>
      <w:r w:rsidRPr="00597036">
        <w:t>8.19.2</w:t>
      </w:r>
      <w:r w:rsidRPr="00597036">
        <w:rPr>
          <w:rFonts w:asciiTheme="minorHAnsi" w:hAnsiTheme="minorHAnsi" w:cstheme="minorBidi"/>
          <w:sz w:val="22"/>
          <w:szCs w:val="22"/>
        </w:rPr>
        <w:tab/>
      </w:r>
      <w:r w:rsidRPr="00763DEA">
        <w:rPr>
          <w:rFonts w:eastAsia="SimSun"/>
        </w:rPr>
        <w:t>Intra-frequency Measurements</w:t>
      </w:r>
      <w:r>
        <w:tab/>
        <w:t>604</w:t>
      </w:r>
    </w:p>
    <w:p w14:paraId="5FB50AB9" w14:textId="77777777" w:rsidR="00597036" w:rsidRDefault="00597036">
      <w:pPr>
        <w:pStyle w:val="TOC3"/>
        <w:rPr>
          <w:rFonts w:asciiTheme="minorHAnsi" w:eastAsiaTheme="minorEastAsia" w:hAnsiTheme="minorHAnsi" w:cstheme="minorBidi"/>
          <w:sz w:val="22"/>
          <w:szCs w:val="22"/>
        </w:rPr>
      </w:pPr>
      <w:r w:rsidRPr="00597036">
        <w:t>8.19.3</w:t>
      </w:r>
      <w:r w:rsidRPr="00597036">
        <w:rPr>
          <w:rFonts w:asciiTheme="minorHAnsi" w:eastAsiaTheme="minorEastAsia" w:hAnsiTheme="minorHAnsi"/>
          <w:sz w:val="22"/>
          <w:szCs w:val="22"/>
        </w:rPr>
        <w:tab/>
      </w:r>
      <w:r>
        <w:rPr>
          <w:lang w:eastAsia="sv-SE"/>
        </w:rPr>
        <w:t>Inter-frequency Measurements</w:t>
      </w:r>
      <w:r>
        <w:tab/>
        <w:t>605</w:t>
      </w:r>
    </w:p>
    <w:p w14:paraId="3F693A4B" w14:textId="77777777" w:rsidR="00597036" w:rsidRDefault="00597036">
      <w:pPr>
        <w:pStyle w:val="TOC3"/>
        <w:rPr>
          <w:rFonts w:asciiTheme="minorHAnsi" w:eastAsiaTheme="minorEastAsia" w:hAnsiTheme="minorHAnsi" w:cstheme="minorBidi"/>
          <w:sz w:val="22"/>
          <w:szCs w:val="22"/>
        </w:rPr>
      </w:pPr>
      <w:r w:rsidRPr="00597036">
        <w:t>8.19.4</w:t>
      </w:r>
      <w:r w:rsidRPr="00597036">
        <w:rPr>
          <w:rFonts w:asciiTheme="minorHAnsi" w:hAnsiTheme="minorHAnsi" w:cstheme="minorBidi"/>
          <w:sz w:val="22"/>
          <w:szCs w:val="22"/>
        </w:rPr>
        <w:tab/>
      </w:r>
      <w:r w:rsidRPr="00763DEA">
        <w:rPr>
          <w:rFonts w:eastAsia="SimSun"/>
        </w:rPr>
        <w:t>Intra-frequency RSTD Measurements</w:t>
      </w:r>
      <w:r>
        <w:tab/>
        <w:t>605</w:t>
      </w:r>
    </w:p>
    <w:p w14:paraId="42EE15FB" w14:textId="77777777" w:rsidR="00597036" w:rsidRDefault="00597036">
      <w:pPr>
        <w:pStyle w:val="TOC3"/>
        <w:rPr>
          <w:rFonts w:asciiTheme="minorHAnsi" w:eastAsiaTheme="minorEastAsia" w:hAnsiTheme="minorHAnsi" w:cstheme="minorBidi"/>
          <w:sz w:val="22"/>
          <w:szCs w:val="22"/>
        </w:rPr>
      </w:pPr>
      <w:r w:rsidRPr="00597036">
        <w:t>8.19.5</w:t>
      </w:r>
      <w:r w:rsidRPr="00597036">
        <w:rPr>
          <w:rFonts w:asciiTheme="minorHAnsi" w:hAnsiTheme="minorHAnsi" w:cstheme="minorBidi"/>
          <w:sz w:val="22"/>
          <w:szCs w:val="22"/>
        </w:rPr>
        <w:tab/>
      </w:r>
      <w:r w:rsidRPr="00763DEA">
        <w:rPr>
          <w:rFonts w:eastAsia="SimSun"/>
        </w:rPr>
        <w:t>Intra-frequency E-CID Measurements</w:t>
      </w:r>
      <w:r>
        <w:tab/>
        <w:t>605</w:t>
      </w:r>
    </w:p>
    <w:p w14:paraId="42CE03A4" w14:textId="7C364CC3" w:rsidR="00597036" w:rsidRDefault="00597036">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605</w:t>
      </w:r>
    </w:p>
    <w:p w14:paraId="746E9306" w14:textId="77777777" w:rsidR="00597036" w:rsidRDefault="00597036">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605</w:t>
      </w:r>
    </w:p>
    <w:p w14:paraId="510B5553" w14:textId="77777777" w:rsidR="00597036" w:rsidRDefault="00597036">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605</w:t>
      </w:r>
    </w:p>
    <w:p w14:paraId="3AD52CA4" w14:textId="77777777" w:rsidR="00597036" w:rsidRDefault="00597036">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606</w:t>
      </w:r>
    </w:p>
    <w:p w14:paraId="1F1E611A" w14:textId="77777777" w:rsidR="00597036" w:rsidRDefault="00597036">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606</w:t>
      </w:r>
    </w:p>
    <w:p w14:paraId="6B7FEDE5" w14:textId="77777777" w:rsidR="00597036" w:rsidRDefault="00597036">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606</w:t>
      </w:r>
    </w:p>
    <w:p w14:paraId="25D66706" w14:textId="77777777" w:rsidR="00597036" w:rsidRDefault="00597036">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607</w:t>
      </w:r>
    </w:p>
    <w:p w14:paraId="2D3B1C56" w14:textId="77777777" w:rsidR="00597036" w:rsidRDefault="00597036">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608</w:t>
      </w:r>
    </w:p>
    <w:p w14:paraId="4FBAC9D6" w14:textId="77777777" w:rsidR="00597036" w:rsidRDefault="00597036">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609</w:t>
      </w:r>
    </w:p>
    <w:p w14:paraId="4BDDF23B" w14:textId="77777777" w:rsidR="00597036" w:rsidRDefault="00597036">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610</w:t>
      </w:r>
    </w:p>
    <w:p w14:paraId="1CA292F5" w14:textId="77777777" w:rsidR="00597036" w:rsidRDefault="00597036">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611</w:t>
      </w:r>
    </w:p>
    <w:p w14:paraId="23EC8C75" w14:textId="77777777" w:rsidR="00597036" w:rsidRDefault="00597036">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612</w:t>
      </w:r>
    </w:p>
    <w:p w14:paraId="44D53AF9" w14:textId="77777777" w:rsidR="00597036" w:rsidRDefault="00597036">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613</w:t>
      </w:r>
    </w:p>
    <w:p w14:paraId="43442D76" w14:textId="77777777" w:rsidR="00597036" w:rsidRDefault="00597036">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613</w:t>
      </w:r>
    </w:p>
    <w:p w14:paraId="2990DAE4" w14:textId="77777777" w:rsidR="00597036" w:rsidRDefault="00597036">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613</w:t>
      </w:r>
    </w:p>
    <w:p w14:paraId="352A1A32" w14:textId="77777777" w:rsidR="00597036" w:rsidRDefault="00597036">
      <w:pPr>
        <w:pStyle w:val="TOC3"/>
        <w:rPr>
          <w:rFonts w:asciiTheme="minorHAnsi" w:eastAsiaTheme="minorEastAsia" w:hAnsiTheme="minorHAnsi" w:cstheme="minorBidi"/>
          <w:sz w:val="22"/>
          <w:szCs w:val="22"/>
        </w:rPr>
      </w:pPr>
      <w:r>
        <w:t>9.1.2B</w:t>
      </w:r>
      <w:r>
        <w:rPr>
          <w:rFonts w:asciiTheme="minorHAnsi" w:eastAsiaTheme="minorEastAsia" w:hAnsiTheme="minorHAnsi" w:cstheme="minorBidi"/>
          <w:sz w:val="22"/>
          <w:szCs w:val="22"/>
        </w:rPr>
        <w:tab/>
      </w:r>
      <w:r>
        <w:t>Intra-frequency RSRP Accuracy requirements for CA Idle Mode Measurements</w:t>
      </w:r>
      <w:r>
        <w:tab/>
        <w:t>614</w:t>
      </w:r>
    </w:p>
    <w:p w14:paraId="2B3BC0F0" w14:textId="77777777" w:rsidR="00597036" w:rsidRDefault="00597036">
      <w:pPr>
        <w:pStyle w:val="TOC4"/>
        <w:rPr>
          <w:rFonts w:asciiTheme="minorHAnsi" w:eastAsiaTheme="minorEastAsia" w:hAnsiTheme="minorHAnsi" w:cstheme="minorBidi"/>
          <w:sz w:val="22"/>
          <w:szCs w:val="22"/>
        </w:rPr>
      </w:pPr>
      <w:r>
        <w:t>9.1.2B.1</w:t>
      </w:r>
      <w:r>
        <w:rPr>
          <w:rFonts w:asciiTheme="minorHAnsi" w:eastAsiaTheme="minorEastAsia" w:hAnsiTheme="minorHAnsi" w:cstheme="minorBidi"/>
          <w:sz w:val="22"/>
          <w:szCs w:val="22"/>
        </w:rPr>
        <w:tab/>
      </w:r>
      <w:r>
        <w:t>Introduction</w:t>
      </w:r>
      <w:r>
        <w:tab/>
        <w:t>614</w:t>
      </w:r>
    </w:p>
    <w:p w14:paraId="2E6589AF" w14:textId="77777777" w:rsidR="00597036" w:rsidRDefault="00597036">
      <w:pPr>
        <w:pStyle w:val="TOC4"/>
        <w:rPr>
          <w:rFonts w:asciiTheme="minorHAnsi" w:eastAsiaTheme="minorEastAsia" w:hAnsiTheme="minorHAnsi" w:cstheme="minorBidi"/>
          <w:sz w:val="22"/>
          <w:szCs w:val="22"/>
        </w:rPr>
      </w:pPr>
      <w:r>
        <w:t>9.1.2B.2</w:t>
      </w:r>
      <w:r>
        <w:rPr>
          <w:rFonts w:asciiTheme="minorHAnsi" w:eastAsiaTheme="minorEastAsia" w:hAnsiTheme="minorHAnsi" w:cstheme="minorBidi"/>
          <w:sz w:val="22"/>
          <w:szCs w:val="22"/>
        </w:rPr>
        <w:tab/>
      </w:r>
      <w:r>
        <w:t>Intra-frequency Absolute RSRP Accuracy for CA Idle Mode Measurements</w:t>
      </w:r>
      <w:r>
        <w:tab/>
        <w:t>614</w:t>
      </w:r>
    </w:p>
    <w:p w14:paraId="085FD7E4" w14:textId="77777777" w:rsidR="00597036" w:rsidRDefault="00597036">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615</w:t>
      </w:r>
    </w:p>
    <w:p w14:paraId="5FEA0D15" w14:textId="77777777" w:rsidR="00597036" w:rsidRDefault="00597036">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615</w:t>
      </w:r>
    </w:p>
    <w:p w14:paraId="3104D4DE" w14:textId="77777777" w:rsidR="00597036" w:rsidRDefault="00597036">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616</w:t>
      </w:r>
    </w:p>
    <w:p w14:paraId="21671441" w14:textId="77777777" w:rsidR="00597036" w:rsidRDefault="00597036">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617</w:t>
      </w:r>
    </w:p>
    <w:p w14:paraId="0A80BFA8" w14:textId="77777777" w:rsidR="00597036" w:rsidRDefault="00597036">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617</w:t>
      </w:r>
    </w:p>
    <w:p w14:paraId="084552CC" w14:textId="77777777" w:rsidR="00597036" w:rsidRDefault="00597036">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618</w:t>
      </w:r>
    </w:p>
    <w:p w14:paraId="66860984" w14:textId="77777777" w:rsidR="00597036" w:rsidRDefault="00597036">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618</w:t>
      </w:r>
    </w:p>
    <w:p w14:paraId="3F27E9A4" w14:textId="77777777" w:rsidR="00597036" w:rsidRDefault="00597036">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619</w:t>
      </w:r>
    </w:p>
    <w:p w14:paraId="793B0680" w14:textId="77777777" w:rsidR="00597036" w:rsidRDefault="00597036">
      <w:pPr>
        <w:pStyle w:val="TOC3"/>
        <w:rPr>
          <w:rFonts w:asciiTheme="minorHAnsi" w:eastAsiaTheme="minorEastAsia" w:hAnsiTheme="minorHAnsi" w:cstheme="minorBidi"/>
          <w:sz w:val="22"/>
          <w:szCs w:val="22"/>
        </w:rPr>
      </w:pPr>
      <w:r>
        <w:t>9.1.3B</w:t>
      </w:r>
      <w:r>
        <w:rPr>
          <w:rFonts w:asciiTheme="minorHAnsi" w:eastAsiaTheme="minorEastAsia" w:hAnsiTheme="minorHAnsi" w:cstheme="minorBidi"/>
          <w:sz w:val="22"/>
          <w:szCs w:val="22"/>
        </w:rPr>
        <w:tab/>
      </w:r>
      <w:r>
        <w:t>Inter-frequency RSRP Accuracy requirements for CA Idle Mode Measurements</w:t>
      </w:r>
      <w:r>
        <w:tab/>
        <w:t>620</w:t>
      </w:r>
    </w:p>
    <w:p w14:paraId="6875591B" w14:textId="77777777" w:rsidR="00597036" w:rsidRDefault="00597036">
      <w:pPr>
        <w:pStyle w:val="TOC4"/>
        <w:rPr>
          <w:rFonts w:asciiTheme="minorHAnsi" w:eastAsiaTheme="minorEastAsia" w:hAnsiTheme="minorHAnsi" w:cstheme="minorBidi"/>
          <w:sz w:val="22"/>
          <w:szCs w:val="22"/>
        </w:rPr>
      </w:pPr>
      <w:r>
        <w:lastRenderedPageBreak/>
        <w:t>9.1.3B.1</w:t>
      </w:r>
      <w:r>
        <w:rPr>
          <w:rFonts w:asciiTheme="minorHAnsi" w:eastAsiaTheme="minorEastAsia" w:hAnsiTheme="minorHAnsi" w:cstheme="minorBidi"/>
          <w:sz w:val="22"/>
          <w:szCs w:val="22"/>
        </w:rPr>
        <w:tab/>
      </w:r>
      <w:r>
        <w:t>Introduction</w:t>
      </w:r>
      <w:r>
        <w:tab/>
        <w:t>620</w:t>
      </w:r>
    </w:p>
    <w:p w14:paraId="78E83D58" w14:textId="77777777" w:rsidR="00597036" w:rsidRDefault="00597036">
      <w:pPr>
        <w:pStyle w:val="TOC4"/>
        <w:rPr>
          <w:rFonts w:asciiTheme="minorHAnsi" w:eastAsiaTheme="minorEastAsia" w:hAnsiTheme="minorHAnsi" w:cstheme="minorBidi"/>
          <w:sz w:val="22"/>
          <w:szCs w:val="22"/>
        </w:rPr>
      </w:pPr>
      <w:r>
        <w:t>9.1.3B.2</w:t>
      </w:r>
      <w:r>
        <w:rPr>
          <w:rFonts w:asciiTheme="minorHAnsi" w:eastAsiaTheme="minorEastAsia" w:hAnsiTheme="minorHAnsi" w:cstheme="minorBidi"/>
          <w:sz w:val="22"/>
          <w:szCs w:val="22"/>
        </w:rPr>
        <w:tab/>
      </w:r>
      <w:r>
        <w:t>Inter-frequency Absolute RSRP Accuracy for Overlapping Carrier</w:t>
      </w:r>
      <w:r>
        <w:tab/>
        <w:t>620</w:t>
      </w:r>
    </w:p>
    <w:p w14:paraId="00863F53" w14:textId="77777777" w:rsidR="00597036" w:rsidRDefault="00597036">
      <w:pPr>
        <w:pStyle w:val="TOC4"/>
        <w:rPr>
          <w:rFonts w:asciiTheme="minorHAnsi" w:eastAsiaTheme="minorEastAsia" w:hAnsiTheme="minorHAnsi" w:cstheme="minorBidi"/>
          <w:sz w:val="22"/>
          <w:szCs w:val="22"/>
        </w:rPr>
      </w:pPr>
      <w:r>
        <w:t>9.1.3B.3</w:t>
      </w:r>
      <w:r>
        <w:rPr>
          <w:rFonts w:asciiTheme="minorHAnsi" w:eastAsiaTheme="minorEastAsia" w:hAnsiTheme="minorHAnsi" w:cstheme="minorBidi"/>
          <w:sz w:val="22"/>
          <w:szCs w:val="22"/>
        </w:rPr>
        <w:tab/>
      </w:r>
      <w:r>
        <w:t>Inter-frequency Absolute RSRP Accuracy for Overlapping and Non-overlapping Carrier</w:t>
      </w:r>
      <w:r>
        <w:tab/>
        <w:t>620</w:t>
      </w:r>
    </w:p>
    <w:p w14:paraId="39380B6D" w14:textId="77777777" w:rsidR="00597036" w:rsidRDefault="00597036">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621</w:t>
      </w:r>
    </w:p>
    <w:p w14:paraId="361B17E3" w14:textId="77777777" w:rsidR="00597036" w:rsidRDefault="00597036">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621</w:t>
      </w:r>
    </w:p>
    <w:p w14:paraId="487022C0" w14:textId="77777777" w:rsidR="00597036" w:rsidRDefault="00597036">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621</w:t>
      </w:r>
    </w:p>
    <w:p w14:paraId="10F1FDF0" w14:textId="77777777" w:rsidR="00597036" w:rsidRDefault="00597036">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622</w:t>
      </w:r>
    </w:p>
    <w:p w14:paraId="2EA7A007" w14:textId="77777777" w:rsidR="00597036" w:rsidRDefault="00597036">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623</w:t>
      </w:r>
    </w:p>
    <w:p w14:paraId="6FB2FD17" w14:textId="77777777" w:rsidR="00597036" w:rsidRDefault="00597036">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624</w:t>
      </w:r>
    </w:p>
    <w:p w14:paraId="40A43F4F" w14:textId="77777777" w:rsidR="00597036" w:rsidRDefault="00597036">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625</w:t>
      </w:r>
    </w:p>
    <w:p w14:paraId="781D9F86" w14:textId="77777777" w:rsidR="00597036" w:rsidRDefault="00597036">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626</w:t>
      </w:r>
    </w:p>
    <w:p w14:paraId="237DD21D" w14:textId="77777777" w:rsidR="00597036" w:rsidRDefault="00597036">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626</w:t>
      </w:r>
    </w:p>
    <w:p w14:paraId="2CF274E2" w14:textId="77777777" w:rsidR="00597036" w:rsidRDefault="00597036">
      <w:pPr>
        <w:pStyle w:val="TOC3"/>
        <w:rPr>
          <w:rFonts w:asciiTheme="minorHAnsi" w:eastAsiaTheme="minorEastAsia" w:hAnsiTheme="minorHAnsi" w:cstheme="minorBidi"/>
          <w:sz w:val="22"/>
          <w:szCs w:val="22"/>
        </w:rPr>
      </w:pPr>
      <w:r>
        <w:t>9.1.5B</w:t>
      </w:r>
      <w:r>
        <w:rPr>
          <w:rFonts w:asciiTheme="minorHAnsi" w:eastAsiaTheme="minorEastAsia" w:hAnsiTheme="minorHAnsi" w:cstheme="minorBidi"/>
          <w:sz w:val="22"/>
          <w:szCs w:val="22"/>
        </w:rPr>
        <w:tab/>
      </w:r>
      <w:r>
        <w:t>Intra-frequency RSRQ Accuracy requirements for CA Idle Mode Measurements</w:t>
      </w:r>
      <w:r>
        <w:tab/>
        <w:t>626</w:t>
      </w:r>
    </w:p>
    <w:p w14:paraId="6C7ACD7A" w14:textId="77777777" w:rsidR="00597036" w:rsidRDefault="00597036">
      <w:pPr>
        <w:pStyle w:val="TOC4"/>
        <w:rPr>
          <w:rFonts w:asciiTheme="minorHAnsi" w:eastAsiaTheme="minorEastAsia" w:hAnsiTheme="minorHAnsi" w:cstheme="minorBidi"/>
          <w:sz w:val="22"/>
          <w:szCs w:val="22"/>
        </w:rPr>
      </w:pPr>
      <w:r>
        <w:t>9.1.5B.1</w:t>
      </w:r>
      <w:r>
        <w:rPr>
          <w:rFonts w:asciiTheme="minorHAnsi" w:eastAsiaTheme="minorEastAsia" w:hAnsiTheme="minorHAnsi" w:cstheme="minorBidi"/>
          <w:sz w:val="22"/>
          <w:szCs w:val="22"/>
        </w:rPr>
        <w:tab/>
      </w:r>
      <w:r>
        <w:t>Introduction</w:t>
      </w:r>
      <w:r>
        <w:tab/>
        <w:t>626</w:t>
      </w:r>
    </w:p>
    <w:p w14:paraId="3E29B72F" w14:textId="77777777" w:rsidR="00597036" w:rsidRDefault="00597036">
      <w:pPr>
        <w:pStyle w:val="TOC4"/>
        <w:rPr>
          <w:rFonts w:asciiTheme="minorHAnsi" w:eastAsiaTheme="minorEastAsia" w:hAnsiTheme="minorHAnsi" w:cstheme="minorBidi"/>
          <w:sz w:val="22"/>
          <w:szCs w:val="22"/>
        </w:rPr>
      </w:pPr>
      <w:r>
        <w:t>9.1.5B.2</w:t>
      </w:r>
      <w:r>
        <w:rPr>
          <w:rFonts w:asciiTheme="minorHAnsi" w:eastAsiaTheme="minorEastAsia" w:hAnsiTheme="minorHAnsi" w:cstheme="minorBidi"/>
          <w:sz w:val="22"/>
          <w:szCs w:val="22"/>
        </w:rPr>
        <w:tab/>
      </w:r>
      <w:r>
        <w:t>Intra-frequency Absolute RSRQ Accuracy for CA Idle Mode Measurements</w:t>
      </w:r>
      <w:r>
        <w:tab/>
        <w:t>626</w:t>
      </w:r>
    </w:p>
    <w:p w14:paraId="61655546" w14:textId="77777777" w:rsidR="00597036" w:rsidRDefault="00597036">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627</w:t>
      </w:r>
    </w:p>
    <w:p w14:paraId="0785380C" w14:textId="77777777" w:rsidR="00597036" w:rsidRDefault="00597036">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627</w:t>
      </w:r>
    </w:p>
    <w:p w14:paraId="1CC3E121" w14:textId="77777777" w:rsidR="00597036" w:rsidRDefault="00597036">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628</w:t>
      </w:r>
    </w:p>
    <w:p w14:paraId="21A06E61" w14:textId="77777777" w:rsidR="00597036" w:rsidRDefault="00597036">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629</w:t>
      </w:r>
    </w:p>
    <w:p w14:paraId="22B74C57" w14:textId="77777777" w:rsidR="00597036" w:rsidRDefault="00597036">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629</w:t>
      </w:r>
    </w:p>
    <w:p w14:paraId="6CF87BEC" w14:textId="77777777" w:rsidR="00597036" w:rsidRDefault="00597036">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630</w:t>
      </w:r>
    </w:p>
    <w:p w14:paraId="13B6F02B" w14:textId="77777777" w:rsidR="00597036" w:rsidRDefault="00597036">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631</w:t>
      </w:r>
    </w:p>
    <w:p w14:paraId="6C285698" w14:textId="77777777" w:rsidR="00597036" w:rsidRDefault="00597036">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631</w:t>
      </w:r>
    </w:p>
    <w:p w14:paraId="628EEF2A" w14:textId="77777777" w:rsidR="00597036" w:rsidRDefault="00597036">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631</w:t>
      </w:r>
    </w:p>
    <w:p w14:paraId="207A1878" w14:textId="77777777" w:rsidR="00597036" w:rsidRDefault="00597036">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632</w:t>
      </w:r>
    </w:p>
    <w:p w14:paraId="070970E4" w14:textId="77777777" w:rsidR="00597036" w:rsidRDefault="00597036">
      <w:pPr>
        <w:pStyle w:val="TOC3"/>
        <w:rPr>
          <w:rFonts w:asciiTheme="minorHAnsi" w:eastAsiaTheme="minorEastAsia" w:hAnsiTheme="minorHAnsi" w:cstheme="minorBidi"/>
          <w:sz w:val="22"/>
          <w:szCs w:val="22"/>
        </w:rPr>
      </w:pPr>
      <w:r>
        <w:t>9.1.6B</w:t>
      </w:r>
      <w:r>
        <w:rPr>
          <w:rFonts w:asciiTheme="minorHAnsi" w:eastAsiaTheme="minorEastAsia" w:hAnsiTheme="minorHAnsi" w:cstheme="minorBidi"/>
          <w:sz w:val="22"/>
          <w:szCs w:val="22"/>
        </w:rPr>
        <w:tab/>
      </w:r>
      <w:r>
        <w:t>Inter-frequency absolute RSRQ Accuracy requirements for CA Idle Mode Measurements</w:t>
      </w:r>
      <w:r>
        <w:tab/>
        <w:t>633</w:t>
      </w:r>
    </w:p>
    <w:p w14:paraId="103C7E46" w14:textId="77777777" w:rsidR="00597036" w:rsidRDefault="00597036">
      <w:pPr>
        <w:pStyle w:val="TOC4"/>
        <w:rPr>
          <w:rFonts w:asciiTheme="minorHAnsi" w:eastAsiaTheme="minorEastAsia" w:hAnsiTheme="minorHAnsi" w:cstheme="minorBidi"/>
          <w:sz w:val="22"/>
          <w:szCs w:val="22"/>
        </w:rPr>
      </w:pPr>
      <w:r>
        <w:t>9.1.6B.1</w:t>
      </w:r>
      <w:r>
        <w:rPr>
          <w:rFonts w:asciiTheme="minorHAnsi" w:eastAsiaTheme="minorEastAsia" w:hAnsiTheme="minorHAnsi" w:cstheme="minorBidi"/>
          <w:sz w:val="22"/>
          <w:szCs w:val="22"/>
        </w:rPr>
        <w:tab/>
      </w:r>
      <w:r>
        <w:t>Introduction</w:t>
      </w:r>
      <w:r>
        <w:tab/>
        <w:t>633</w:t>
      </w:r>
    </w:p>
    <w:p w14:paraId="7BC4F3AE" w14:textId="77777777" w:rsidR="00597036" w:rsidRDefault="00597036">
      <w:pPr>
        <w:pStyle w:val="TOC4"/>
        <w:rPr>
          <w:rFonts w:asciiTheme="minorHAnsi" w:eastAsiaTheme="minorEastAsia" w:hAnsiTheme="minorHAnsi" w:cstheme="minorBidi"/>
          <w:sz w:val="22"/>
          <w:szCs w:val="22"/>
        </w:rPr>
      </w:pPr>
      <w:r>
        <w:t>9.1.6B.2</w:t>
      </w:r>
      <w:r>
        <w:rPr>
          <w:rFonts w:asciiTheme="minorHAnsi" w:eastAsiaTheme="minorEastAsia" w:hAnsiTheme="minorHAnsi" w:cstheme="minorBidi"/>
          <w:sz w:val="22"/>
          <w:szCs w:val="22"/>
        </w:rPr>
        <w:tab/>
      </w:r>
      <w:r>
        <w:t>Inter-frequency Absolute RSRQ Accuracy for Overlapping Carrier</w:t>
      </w:r>
      <w:r>
        <w:tab/>
        <w:t>633</w:t>
      </w:r>
    </w:p>
    <w:p w14:paraId="4DC55983" w14:textId="77777777" w:rsidR="00597036" w:rsidRDefault="00597036">
      <w:pPr>
        <w:pStyle w:val="TOC4"/>
        <w:rPr>
          <w:rFonts w:asciiTheme="minorHAnsi" w:eastAsiaTheme="minorEastAsia" w:hAnsiTheme="minorHAnsi" w:cstheme="minorBidi"/>
          <w:sz w:val="22"/>
          <w:szCs w:val="22"/>
        </w:rPr>
      </w:pPr>
      <w:r>
        <w:t>9.1.6B.3</w:t>
      </w:r>
      <w:r>
        <w:rPr>
          <w:rFonts w:asciiTheme="minorHAnsi" w:eastAsiaTheme="minorEastAsia" w:hAnsiTheme="minorHAnsi" w:cstheme="minorBidi"/>
          <w:sz w:val="22"/>
          <w:szCs w:val="22"/>
        </w:rPr>
        <w:tab/>
      </w:r>
      <w:r>
        <w:t>Inter-frequency absolute RSRQ Accuracy for Overlapping and Non-overlapping Carrier</w:t>
      </w:r>
      <w:r>
        <w:tab/>
        <w:t>633</w:t>
      </w:r>
    </w:p>
    <w:p w14:paraId="2707E7CF" w14:textId="77777777" w:rsidR="00597036" w:rsidRDefault="00597036">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634</w:t>
      </w:r>
    </w:p>
    <w:p w14:paraId="7554B548" w14:textId="77777777" w:rsidR="00597036" w:rsidRDefault="00597036">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634</w:t>
      </w:r>
    </w:p>
    <w:p w14:paraId="4DBB7721" w14:textId="77777777" w:rsidR="00597036" w:rsidRDefault="00597036">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635</w:t>
      </w:r>
    </w:p>
    <w:p w14:paraId="2BD5FD17" w14:textId="77777777" w:rsidR="00597036" w:rsidRDefault="00597036">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635</w:t>
      </w:r>
    </w:p>
    <w:p w14:paraId="4B5B1580" w14:textId="77777777" w:rsidR="00597036" w:rsidRDefault="00597036">
      <w:pPr>
        <w:pStyle w:val="TOC4"/>
        <w:rPr>
          <w:rFonts w:asciiTheme="minorHAnsi" w:eastAsiaTheme="minorEastAsia" w:hAnsiTheme="minorHAnsi" w:cstheme="minorBidi"/>
          <w:sz w:val="22"/>
          <w:szCs w:val="22"/>
        </w:rPr>
      </w:pPr>
      <w:r>
        <w:t>9.1.8.3</w:t>
      </w:r>
      <w:r>
        <w:rPr>
          <w:rFonts w:asciiTheme="minorHAnsi" w:eastAsiaTheme="minorEastAsia" w:hAnsiTheme="minorHAnsi" w:cstheme="minorBidi"/>
          <w:sz w:val="22"/>
          <w:szCs w:val="22"/>
        </w:rPr>
        <w:tab/>
      </w:r>
      <w:r>
        <w:t>Void</w:t>
      </w:r>
      <w:r>
        <w:tab/>
        <w:t>635</w:t>
      </w:r>
    </w:p>
    <w:p w14:paraId="0054A78C" w14:textId="77777777" w:rsidR="00597036" w:rsidRDefault="00597036">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635</w:t>
      </w:r>
    </w:p>
    <w:p w14:paraId="4AAC4361" w14:textId="77777777" w:rsidR="00597036" w:rsidRDefault="00597036">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635</w:t>
      </w:r>
    </w:p>
    <w:p w14:paraId="4DA1CFCF" w14:textId="77777777" w:rsidR="00597036" w:rsidRDefault="00597036">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635</w:t>
      </w:r>
    </w:p>
    <w:p w14:paraId="53AE0BD1" w14:textId="77777777" w:rsidR="00597036" w:rsidRDefault="00597036">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636</w:t>
      </w:r>
    </w:p>
    <w:p w14:paraId="5708460A" w14:textId="77777777" w:rsidR="00597036" w:rsidRDefault="00597036">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637</w:t>
      </w:r>
    </w:p>
    <w:p w14:paraId="7373C3CC" w14:textId="77777777" w:rsidR="00597036" w:rsidRDefault="00597036">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638</w:t>
      </w:r>
    </w:p>
    <w:p w14:paraId="3B2B64F7" w14:textId="77777777" w:rsidR="00597036" w:rsidRDefault="00597036">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639</w:t>
      </w:r>
    </w:p>
    <w:p w14:paraId="0ACD3B50" w14:textId="77777777" w:rsidR="00597036" w:rsidRDefault="00597036">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639</w:t>
      </w:r>
    </w:p>
    <w:p w14:paraId="7E692EE5" w14:textId="77777777" w:rsidR="00597036" w:rsidRDefault="00597036">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640</w:t>
      </w:r>
    </w:p>
    <w:p w14:paraId="2439084B" w14:textId="77777777" w:rsidR="00597036" w:rsidRDefault="00597036">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642</w:t>
      </w:r>
    </w:p>
    <w:p w14:paraId="3AFFFDE3" w14:textId="77777777" w:rsidR="00597036" w:rsidRDefault="00597036">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642</w:t>
      </w:r>
    </w:p>
    <w:p w14:paraId="09BBC2BD" w14:textId="77777777" w:rsidR="00597036" w:rsidRDefault="00597036">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643</w:t>
      </w:r>
    </w:p>
    <w:p w14:paraId="032A74E7" w14:textId="77777777" w:rsidR="00597036" w:rsidRDefault="00597036">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644</w:t>
      </w:r>
    </w:p>
    <w:p w14:paraId="0ED363CA" w14:textId="77777777" w:rsidR="00597036" w:rsidRDefault="005970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645</w:t>
      </w:r>
    </w:p>
    <w:p w14:paraId="5EA7F3C1" w14:textId="77777777" w:rsidR="00597036" w:rsidRDefault="00597036">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646</w:t>
      </w:r>
    </w:p>
    <w:p w14:paraId="6C3F2CDF" w14:textId="77777777" w:rsidR="00597036" w:rsidRDefault="00597036">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646</w:t>
      </w:r>
    </w:p>
    <w:p w14:paraId="4EA94738" w14:textId="77777777" w:rsidR="00597036" w:rsidRDefault="00597036">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646</w:t>
      </w:r>
    </w:p>
    <w:p w14:paraId="4F1E11E0" w14:textId="77777777" w:rsidR="00597036" w:rsidRDefault="00597036">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646</w:t>
      </w:r>
    </w:p>
    <w:p w14:paraId="4FA092BE" w14:textId="77777777" w:rsidR="00597036" w:rsidRDefault="005970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646</w:t>
      </w:r>
    </w:p>
    <w:p w14:paraId="5E2A7117" w14:textId="77777777" w:rsidR="00597036" w:rsidRDefault="00597036">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647</w:t>
      </w:r>
    </w:p>
    <w:p w14:paraId="1D41790B" w14:textId="77777777" w:rsidR="00597036" w:rsidRDefault="00597036">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647</w:t>
      </w:r>
    </w:p>
    <w:p w14:paraId="73CD4DDF" w14:textId="77777777" w:rsidR="00597036" w:rsidRDefault="00597036">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647</w:t>
      </w:r>
    </w:p>
    <w:p w14:paraId="26314AAA" w14:textId="77777777" w:rsidR="00597036" w:rsidRDefault="00597036">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648</w:t>
      </w:r>
    </w:p>
    <w:p w14:paraId="4C0A2FE7" w14:textId="77777777" w:rsidR="00597036" w:rsidRDefault="00597036">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649</w:t>
      </w:r>
    </w:p>
    <w:p w14:paraId="3DDC8A15" w14:textId="77777777" w:rsidR="00597036" w:rsidRDefault="00597036">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649</w:t>
      </w:r>
    </w:p>
    <w:p w14:paraId="50AA2750" w14:textId="77777777" w:rsidR="00597036" w:rsidRDefault="00597036">
      <w:pPr>
        <w:pStyle w:val="TOC4"/>
        <w:rPr>
          <w:rFonts w:asciiTheme="minorHAnsi" w:eastAsiaTheme="minorEastAsia" w:hAnsiTheme="minorHAnsi" w:cstheme="minorBidi"/>
          <w:sz w:val="22"/>
          <w:szCs w:val="22"/>
        </w:rPr>
      </w:pPr>
      <w:r>
        <w:lastRenderedPageBreak/>
        <w:t>9.1.14.2</w:t>
      </w:r>
      <w:r>
        <w:rPr>
          <w:rFonts w:asciiTheme="minorHAnsi" w:eastAsiaTheme="minorEastAsia" w:hAnsiTheme="minorHAnsi" w:cstheme="minorBidi"/>
          <w:sz w:val="22"/>
          <w:szCs w:val="22"/>
        </w:rPr>
        <w:tab/>
      </w:r>
      <w:r>
        <w:t>RSRP measurements in discovery signal occasions</w:t>
      </w:r>
      <w:r>
        <w:tab/>
        <w:t>649</w:t>
      </w:r>
    </w:p>
    <w:p w14:paraId="2AB3002E" w14:textId="77777777" w:rsidR="00597036" w:rsidRDefault="00597036">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649</w:t>
      </w:r>
    </w:p>
    <w:p w14:paraId="301AAF91" w14:textId="77777777" w:rsidR="00597036" w:rsidRDefault="00597036">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649</w:t>
      </w:r>
    </w:p>
    <w:p w14:paraId="0ACE12C3" w14:textId="77777777" w:rsidR="00597036" w:rsidRDefault="00597036">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649</w:t>
      </w:r>
    </w:p>
    <w:p w14:paraId="1EB28873" w14:textId="77777777" w:rsidR="00597036" w:rsidRDefault="00597036">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650</w:t>
      </w:r>
    </w:p>
    <w:p w14:paraId="422973CD" w14:textId="77777777" w:rsidR="00597036" w:rsidRDefault="00597036">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651</w:t>
      </w:r>
    </w:p>
    <w:p w14:paraId="4B4C5903" w14:textId="77777777" w:rsidR="00597036" w:rsidRDefault="00597036">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651</w:t>
      </w:r>
    </w:p>
    <w:p w14:paraId="4AFFA440" w14:textId="77777777" w:rsidR="00597036" w:rsidRDefault="00597036">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651</w:t>
      </w:r>
    </w:p>
    <w:p w14:paraId="4C4D1520" w14:textId="77777777" w:rsidR="00597036" w:rsidRDefault="00597036">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652</w:t>
      </w:r>
    </w:p>
    <w:p w14:paraId="4430395A" w14:textId="77777777" w:rsidR="00597036" w:rsidRDefault="00597036">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652</w:t>
      </w:r>
    </w:p>
    <w:p w14:paraId="09150B8A" w14:textId="77777777" w:rsidR="00597036" w:rsidRDefault="00597036">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652</w:t>
      </w:r>
    </w:p>
    <w:p w14:paraId="07685872" w14:textId="77777777" w:rsidR="00597036" w:rsidRDefault="00597036">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653</w:t>
      </w:r>
    </w:p>
    <w:p w14:paraId="4915C071" w14:textId="77777777" w:rsidR="00597036" w:rsidRDefault="00597036">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653</w:t>
      </w:r>
    </w:p>
    <w:p w14:paraId="62847D46" w14:textId="77777777" w:rsidR="00597036" w:rsidRDefault="00597036">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653</w:t>
      </w:r>
    </w:p>
    <w:p w14:paraId="0FC6D88C" w14:textId="77777777" w:rsidR="00597036" w:rsidRDefault="00597036">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5A6E3ED6" w14:textId="77777777" w:rsidR="00597036" w:rsidRDefault="00597036">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526D78A0" w14:textId="77777777" w:rsidR="00597036" w:rsidRDefault="00597036">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653</w:t>
      </w:r>
    </w:p>
    <w:p w14:paraId="4CB966A5" w14:textId="77777777" w:rsidR="00597036" w:rsidRDefault="00597036">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653</w:t>
      </w:r>
    </w:p>
    <w:p w14:paraId="7FA39D95" w14:textId="77777777" w:rsidR="00597036" w:rsidRDefault="00597036">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653</w:t>
      </w:r>
    </w:p>
    <w:p w14:paraId="42E14E92" w14:textId="77777777" w:rsidR="00597036" w:rsidRDefault="00597036">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653</w:t>
      </w:r>
    </w:p>
    <w:p w14:paraId="5890112D" w14:textId="77777777" w:rsidR="00597036" w:rsidRDefault="00597036">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653</w:t>
      </w:r>
    </w:p>
    <w:p w14:paraId="29EFD8E5" w14:textId="77777777" w:rsidR="00597036" w:rsidRDefault="00597036">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654</w:t>
      </w:r>
    </w:p>
    <w:p w14:paraId="71609218" w14:textId="77777777" w:rsidR="00597036" w:rsidRDefault="00597036">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654</w:t>
      </w:r>
    </w:p>
    <w:p w14:paraId="20D198CF" w14:textId="77777777" w:rsidR="00597036" w:rsidRDefault="00597036">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654</w:t>
      </w:r>
    </w:p>
    <w:p w14:paraId="23DFFADE" w14:textId="77777777" w:rsidR="00597036" w:rsidRDefault="00597036">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655</w:t>
      </w:r>
    </w:p>
    <w:p w14:paraId="62A7DCEE" w14:textId="77777777" w:rsidR="00597036" w:rsidRDefault="00597036">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655</w:t>
      </w:r>
    </w:p>
    <w:p w14:paraId="5CD37ED6" w14:textId="77777777" w:rsidR="00597036" w:rsidRDefault="00597036">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655</w:t>
      </w:r>
    </w:p>
    <w:p w14:paraId="38B5B28E" w14:textId="77777777" w:rsidR="00597036" w:rsidRDefault="00597036">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655</w:t>
      </w:r>
    </w:p>
    <w:p w14:paraId="2D8FD11F" w14:textId="77777777" w:rsidR="00597036" w:rsidRDefault="00597036">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656</w:t>
      </w:r>
    </w:p>
    <w:p w14:paraId="01565C72" w14:textId="77777777" w:rsidR="00597036" w:rsidRDefault="00597036">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657</w:t>
      </w:r>
    </w:p>
    <w:p w14:paraId="69252E25" w14:textId="77777777" w:rsidR="00597036" w:rsidRDefault="00597036">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657</w:t>
      </w:r>
    </w:p>
    <w:p w14:paraId="52682C24" w14:textId="77777777" w:rsidR="00597036" w:rsidRDefault="00597036">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657</w:t>
      </w:r>
    </w:p>
    <w:p w14:paraId="01723933" w14:textId="77777777" w:rsidR="00597036" w:rsidRDefault="00597036">
      <w:pPr>
        <w:pStyle w:val="TOC5"/>
        <w:rPr>
          <w:rFonts w:asciiTheme="minorHAnsi" w:eastAsiaTheme="minorEastAsia" w:hAnsiTheme="minorHAnsi" w:cstheme="minorBidi"/>
          <w:sz w:val="22"/>
          <w:szCs w:val="22"/>
        </w:rPr>
      </w:pPr>
      <w:r>
        <w:t>9.1.18.2.1</w:t>
      </w:r>
      <w:r>
        <w:rPr>
          <w:rFonts w:asciiTheme="minorHAnsi" w:eastAsiaTheme="minorEastAsia" w:hAnsiTheme="minorHAnsi" w:cstheme="minorBidi"/>
          <w:sz w:val="22"/>
          <w:szCs w:val="22"/>
        </w:rPr>
        <w:tab/>
      </w:r>
      <w:r>
        <w:rPr>
          <w:lang w:eastAsia="zh-CN"/>
        </w:rPr>
        <w:t>RSRP measurement report mapping</w:t>
      </w:r>
      <w:r>
        <w:tab/>
        <w:t>657</w:t>
      </w:r>
    </w:p>
    <w:p w14:paraId="1608FE05" w14:textId="77777777" w:rsidR="00597036" w:rsidRDefault="00597036">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657</w:t>
      </w:r>
    </w:p>
    <w:p w14:paraId="7205CAE6" w14:textId="77777777" w:rsidR="00597036" w:rsidRDefault="00597036">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658</w:t>
      </w:r>
    </w:p>
    <w:p w14:paraId="6345D107" w14:textId="77777777" w:rsidR="00597036" w:rsidRDefault="00597036">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658</w:t>
      </w:r>
    </w:p>
    <w:p w14:paraId="0870D855" w14:textId="77777777" w:rsidR="00597036" w:rsidRDefault="00597036">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659</w:t>
      </w:r>
    </w:p>
    <w:p w14:paraId="6C27DFBC" w14:textId="77777777" w:rsidR="00597036" w:rsidRDefault="00597036">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659</w:t>
      </w:r>
    </w:p>
    <w:p w14:paraId="50BF2B9A" w14:textId="77777777" w:rsidR="00597036" w:rsidRDefault="00597036">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659</w:t>
      </w:r>
    </w:p>
    <w:p w14:paraId="50F899F9" w14:textId="77777777" w:rsidR="00597036" w:rsidRDefault="00597036">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659</w:t>
      </w:r>
    </w:p>
    <w:p w14:paraId="6C37B5ED" w14:textId="77777777" w:rsidR="00597036" w:rsidRDefault="00597036">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660</w:t>
      </w:r>
    </w:p>
    <w:p w14:paraId="304B4873" w14:textId="77777777" w:rsidR="00597036" w:rsidRDefault="00597036">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660</w:t>
      </w:r>
    </w:p>
    <w:p w14:paraId="53272749" w14:textId="77777777" w:rsidR="00597036" w:rsidRDefault="00597036">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661</w:t>
      </w:r>
    </w:p>
    <w:p w14:paraId="201B0E9D" w14:textId="77777777" w:rsidR="00597036" w:rsidRDefault="00597036">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661</w:t>
      </w:r>
    </w:p>
    <w:p w14:paraId="490C5083" w14:textId="77777777" w:rsidR="00597036" w:rsidRDefault="00597036">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661</w:t>
      </w:r>
    </w:p>
    <w:p w14:paraId="78798342" w14:textId="77777777" w:rsidR="00597036" w:rsidRDefault="00597036">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661</w:t>
      </w:r>
    </w:p>
    <w:p w14:paraId="68AD7ABA" w14:textId="77777777" w:rsidR="00597036" w:rsidRDefault="00597036">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662</w:t>
      </w:r>
    </w:p>
    <w:p w14:paraId="624A263B" w14:textId="77777777" w:rsidR="00597036" w:rsidRDefault="00597036">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662</w:t>
      </w:r>
    </w:p>
    <w:p w14:paraId="51A99E84" w14:textId="77777777" w:rsidR="00597036" w:rsidRDefault="00597036">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663</w:t>
      </w:r>
    </w:p>
    <w:p w14:paraId="73331C2B" w14:textId="77777777" w:rsidR="00597036" w:rsidRDefault="00597036">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663</w:t>
      </w:r>
    </w:p>
    <w:p w14:paraId="0ACCA53F" w14:textId="77777777" w:rsidR="00597036" w:rsidRDefault="00597036">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663</w:t>
      </w:r>
    </w:p>
    <w:p w14:paraId="67EC0CAB" w14:textId="77777777" w:rsidR="00597036" w:rsidRDefault="00597036">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664</w:t>
      </w:r>
    </w:p>
    <w:p w14:paraId="65AEF175" w14:textId="77777777" w:rsidR="00597036" w:rsidRDefault="00597036">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664</w:t>
      </w:r>
    </w:p>
    <w:p w14:paraId="03720095" w14:textId="77777777" w:rsidR="00597036" w:rsidRDefault="00597036">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664</w:t>
      </w:r>
    </w:p>
    <w:p w14:paraId="478CF6E5" w14:textId="77777777" w:rsidR="00597036" w:rsidRDefault="00597036">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664</w:t>
      </w:r>
    </w:p>
    <w:p w14:paraId="05E893D3" w14:textId="77777777" w:rsidR="00597036" w:rsidRDefault="00597036">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665</w:t>
      </w:r>
    </w:p>
    <w:p w14:paraId="467BB6F5" w14:textId="77777777" w:rsidR="00597036" w:rsidRDefault="00597036">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665</w:t>
      </w:r>
    </w:p>
    <w:p w14:paraId="13269C6A" w14:textId="77777777" w:rsidR="00597036" w:rsidRDefault="00597036">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665</w:t>
      </w:r>
    </w:p>
    <w:p w14:paraId="4B4B45F4" w14:textId="77777777" w:rsidR="00597036" w:rsidRDefault="00597036">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665</w:t>
      </w:r>
    </w:p>
    <w:p w14:paraId="21C78B5E" w14:textId="77777777" w:rsidR="00597036" w:rsidRDefault="00597036">
      <w:pPr>
        <w:pStyle w:val="TOC4"/>
        <w:rPr>
          <w:rFonts w:asciiTheme="minorHAnsi" w:eastAsiaTheme="minorEastAsia" w:hAnsiTheme="minorHAnsi" w:cstheme="minorBidi"/>
          <w:sz w:val="22"/>
          <w:szCs w:val="22"/>
        </w:rPr>
      </w:pPr>
      <w:r>
        <w:lastRenderedPageBreak/>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665</w:t>
      </w:r>
    </w:p>
    <w:p w14:paraId="7F3A53EF" w14:textId="77777777" w:rsidR="00597036" w:rsidRDefault="00597036">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666</w:t>
      </w:r>
    </w:p>
    <w:p w14:paraId="7BB30044" w14:textId="77777777" w:rsidR="00597036" w:rsidRDefault="00597036">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666</w:t>
      </w:r>
    </w:p>
    <w:p w14:paraId="1D1E2811" w14:textId="77777777" w:rsidR="00597036" w:rsidRDefault="00597036">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666</w:t>
      </w:r>
    </w:p>
    <w:p w14:paraId="28F3D54A" w14:textId="77777777" w:rsidR="00597036" w:rsidRDefault="00597036">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667</w:t>
      </w:r>
    </w:p>
    <w:p w14:paraId="2D4A4BCE" w14:textId="77777777" w:rsidR="00597036" w:rsidRDefault="00597036">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667</w:t>
      </w:r>
    </w:p>
    <w:p w14:paraId="164AE219" w14:textId="77777777" w:rsidR="00597036" w:rsidRDefault="00597036">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668</w:t>
      </w:r>
    </w:p>
    <w:p w14:paraId="51D09EC4" w14:textId="77777777" w:rsidR="00597036" w:rsidRDefault="00597036">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669</w:t>
      </w:r>
    </w:p>
    <w:p w14:paraId="4B679C32" w14:textId="77777777" w:rsidR="00597036" w:rsidRDefault="00597036">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670</w:t>
      </w:r>
    </w:p>
    <w:p w14:paraId="60DFFF95" w14:textId="77777777" w:rsidR="00597036" w:rsidRDefault="00597036">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671</w:t>
      </w:r>
    </w:p>
    <w:p w14:paraId="0C5CD3AB" w14:textId="77777777" w:rsidR="00597036" w:rsidRDefault="00597036">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671</w:t>
      </w:r>
    </w:p>
    <w:p w14:paraId="6031071C" w14:textId="77777777" w:rsidR="00597036" w:rsidRDefault="00597036">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672</w:t>
      </w:r>
    </w:p>
    <w:p w14:paraId="53EA9BA8" w14:textId="77777777" w:rsidR="00597036" w:rsidRDefault="00597036">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673</w:t>
      </w:r>
    </w:p>
    <w:p w14:paraId="6A6257BE" w14:textId="77777777" w:rsidR="00597036" w:rsidRDefault="00597036">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673</w:t>
      </w:r>
    </w:p>
    <w:p w14:paraId="59CCFA73" w14:textId="77777777" w:rsidR="00597036" w:rsidRDefault="00597036">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674</w:t>
      </w:r>
    </w:p>
    <w:p w14:paraId="27B0F33B" w14:textId="77777777" w:rsidR="00597036" w:rsidRDefault="00597036">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675</w:t>
      </w:r>
    </w:p>
    <w:p w14:paraId="4A6FF606" w14:textId="77777777" w:rsidR="00597036" w:rsidRDefault="00597036">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676</w:t>
      </w:r>
    </w:p>
    <w:p w14:paraId="443E2AFB" w14:textId="77777777" w:rsidR="00597036" w:rsidRDefault="00597036">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678</w:t>
      </w:r>
    </w:p>
    <w:p w14:paraId="2003C11E" w14:textId="77777777" w:rsidR="00597036" w:rsidRDefault="00597036">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678</w:t>
      </w:r>
    </w:p>
    <w:p w14:paraId="4B145EE2" w14:textId="77777777" w:rsidR="00597036" w:rsidRDefault="00597036">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679</w:t>
      </w:r>
    </w:p>
    <w:p w14:paraId="6788ECC6" w14:textId="77777777" w:rsidR="00597036" w:rsidRDefault="00597036">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680</w:t>
      </w:r>
    </w:p>
    <w:p w14:paraId="0AF05E9F" w14:textId="77777777" w:rsidR="00597036" w:rsidRDefault="00597036">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682</w:t>
      </w:r>
    </w:p>
    <w:p w14:paraId="426AA273" w14:textId="77777777" w:rsidR="00597036" w:rsidRDefault="00597036">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682</w:t>
      </w:r>
    </w:p>
    <w:p w14:paraId="0FE6E175" w14:textId="77777777" w:rsidR="00597036" w:rsidRDefault="00597036">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683</w:t>
      </w:r>
    </w:p>
    <w:p w14:paraId="27640A84" w14:textId="77777777" w:rsidR="00597036" w:rsidRDefault="00597036">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684</w:t>
      </w:r>
    </w:p>
    <w:p w14:paraId="43F42898" w14:textId="77777777" w:rsidR="00597036" w:rsidRDefault="00597036">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687</w:t>
      </w:r>
    </w:p>
    <w:p w14:paraId="08C6235E" w14:textId="77777777" w:rsidR="00597036" w:rsidRDefault="00597036">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690</w:t>
      </w:r>
    </w:p>
    <w:p w14:paraId="34477FF3" w14:textId="77777777" w:rsidR="00597036" w:rsidRDefault="00597036">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690</w:t>
      </w:r>
    </w:p>
    <w:p w14:paraId="36046CF6" w14:textId="77777777" w:rsidR="00597036" w:rsidRDefault="00597036">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691</w:t>
      </w:r>
    </w:p>
    <w:p w14:paraId="62D4F17B" w14:textId="77777777" w:rsidR="00597036" w:rsidRDefault="00597036">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w:t>
      </w:r>
      <w:r>
        <w:tab/>
        <w:t>691</w:t>
      </w:r>
    </w:p>
    <w:p w14:paraId="1E40ECE7" w14:textId="77777777" w:rsidR="00597036" w:rsidRDefault="00597036">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692</w:t>
      </w:r>
    </w:p>
    <w:p w14:paraId="3BCD1F01" w14:textId="77777777" w:rsidR="00597036" w:rsidRDefault="00597036">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692</w:t>
      </w:r>
    </w:p>
    <w:p w14:paraId="472B2EF9" w14:textId="77777777" w:rsidR="00597036" w:rsidRDefault="00597036">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693</w:t>
      </w:r>
    </w:p>
    <w:p w14:paraId="5EB5D67B" w14:textId="77777777" w:rsidR="00597036" w:rsidRDefault="00597036">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693</w:t>
      </w:r>
    </w:p>
    <w:p w14:paraId="00F2063A" w14:textId="77777777" w:rsidR="00597036" w:rsidRDefault="00597036">
      <w:pPr>
        <w:pStyle w:val="TOC4"/>
        <w:rPr>
          <w:rFonts w:asciiTheme="minorHAnsi" w:eastAsiaTheme="minorEastAsia" w:hAnsiTheme="minorHAnsi" w:cstheme="minorBidi"/>
          <w:sz w:val="22"/>
          <w:szCs w:val="22"/>
        </w:rPr>
      </w:pPr>
      <w:r>
        <w:t>9.1.22</w:t>
      </w:r>
      <w:r>
        <w:rPr>
          <w:lang w:eastAsia="zh-CN"/>
        </w:rPr>
        <w:t>.8</w:t>
      </w:r>
      <w:r>
        <w:rPr>
          <w:rFonts w:asciiTheme="minorHAnsi" w:eastAsiaTheme="minorEastAsia" w:hAnsiTheme="minorHAnsi" w:cstheme="minorBidi"/>
          <w:sz w:val="22"/>
          <w:szCs w:val="22"/>
        </w:rPr>
        <w:tab/>
      </w:r>
      <w:r>
        <w:rPr>
          <w:lang w:eastAsia="zh-CN"/>
        </w:rPr>
        <w:t>Void</w:t>
      </w:r>
      <w:r>
        <w:tab/>
        <w:t>694</w:t>
      </w:r>
    </w:p>
    <w:p w14:paraId="5FE594DE" w14:textId="77777777" w:rsidR="00597036" w:rsidRDefault="00597036">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694</w:t>
      </w:r>
    </w:p>
    <w:p w14:paraId="058CF287" w14:textId="77777777" w:rsidR="00597036" w:rsidRDefault="00597036">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694</w:t>
      </w:r>
    </w:p>
    <w:p w14:paraId="0B40D6E0" w14:textId="77777777" w:rsidR="00597036" w:rsidRDefault="00597036">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695</w:t>
      </w:r>
    </w:p>
    <w:p w14:paraId="517FFAD5" w14:textId="77777777" w:rsidR="00597036" w:rsidRDefault="00597036">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696</w:t>
      </w:r>
    </w:p>
    <w:p w14:paraId="35C6A4B5" w14:textId="77777777" w:rsidR="00597036" w:rsidRDefault="00597036">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697</w:t>
      </w:r>
    </w:p>
    <w:p w14:paraId="20A979BD" w14:textId="77777777" w:rsidR="00597036" w:rsidRDefault="00597036">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698</w:t>
      </w:r>
    </w:p>
    <w:p w14:paraId="20B0142A" w14:textId="77777777" w:rsidR="00597036" w:rsidRDefault="00597036">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t>Measurement</w:t>
      </w:r>
      <w:r>
        <w:rPr>
          <w:lang w:eastAsia="zh-CN"/>
        </w:rPr>
        <w:t xml:space="preserve"> Report Mapping for UE Category NB1</w:t>
      </w:r>
      <w:r>
        <w:tab/>
        <w:t>699</w:t>
      </w:r>
    </w:p>
    <w:p w14:paraId="1E025432" w14:textId="77777777" w:rsidR="00597036" w:rsidRDefault="00597036">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699</w:t>
      </w:r>
    </w:p>
    <w:p w14:paraId="5A64B9D6" w14:textId="77777777" w:rsidR="00597036" w:rsidRDefault="00597036">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700</w:t>
      </w:r>
    </w:p>
    <w:p w14:paraId="653A1F01" w14:textId="77777777" w:rsidR="00597036" w:rsidRDefault="00597036">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700</w:t>
      </w:r>
    </w:p>
    <w:p w14:paraId="01C46885" w14:textId="77777777" w:rsidR="00597036" w:rsidRDefault="00597036">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700</w:t>
      </w:r>
    </w:p>
    <w:p w14:paraId="66EA7328" w14:textId="77777777" w:rsidR="00597036" w:rsidRDefault="00597036">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700</w:t>
      </w:r>
    </w:p>
    <w:p w14:paraId="4B50B241" w14:textId="77777777" w:rsidR="00597036" w:rsidRDefault="00597036">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702</w:t>
      </w:r>
    </w:p>
    <w:p w14:paraId="71D34798" w14:textId="77777777" w:rsidR="00597036" w:rsidRDefault="00597036">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702</w:t>
      </w:r>
    </w:p>
    <w:p w14:paraId="516E8635" w14:textId="77777777" w:rsidR="00597036" w:rsidRDefault="00597036">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702</w:t>
      </w:r>
    </w:p>
    <w:p w14:paraId="181F7FFD" w14:textId="77777777" w:rsidR="00597036" w:rsidRDefault="00597036">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703</w:t>
      </w:r>
    </w:p>
    <w:p w14:paraId="0B7DD37F" w14:textId="77777777" w:rsidR="00597036" w:rsidRDefault="00597036">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703</w:t>
      </w:r>
    </w:p>
    <w:p w14:paraId="752766A8" w14:textId="77777777" w:rsidR="00597036" w:rsidRDefault="00597036">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703</w:t>
      </w:r>
    </w:p>
    <w:p w14:paraId="039A2BBA" w14:textId="77777777" w:rsidR="00597036" w:rsidRDefault="00597036">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704</w:t>
      </w:r>
    </w:p>
    <w:p w14:paraId="4C8C393D" w14:textId="77777777" w:rsidR="00597036" w:rsidRDefault="00597036">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705</w:t>
      </w:r>
    </w:p>
    <w:p w14:paraId="3A7CBB9E" w14:textId="77777777" w:rsidR="00597036" w:rsidRDefault="00597036">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706</w:t>
      </w:r>
    </w:p>
    <w:p w14:paraId="5E3669CC" w14:textId="77777777" w:rsidR="00597036" w:rsidRDefault="00597036">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708</w:t>
      </w:r>
    </w:p>
    <w:p w14:paraId="6885A94C" w14:textId="77777777" w:rsidR="00597036" w:rsidRDefault="00597036">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709</w:t>
      </w:r>
    </w:p>
    <w:p w14:paraId="6ABCC1EA" w14:textId="77777777" w:rsidR="00597036" w:rsidRDefault="00597036">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710</w:t>
      </w:r>
    </w:p>
    <w:p w14:paraId="66683121" w14:textId="77777777" w:rsidR="00597036" w:rsidRDefault="00597036">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710</w:t>
      </w:r>
    </w:p>
    <w:p w14:paraId="4631BA3F" w14:textId="77777777" w:rsidR="00597036" w:rsidRDefault="00597036">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711</w:t>
      </w:r>
    </w:p>
    <w:p w14:paraId="7CC2D501" w14:textId="77777777" w:rsidR="00597036" w:rsidRDefault="00597036">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712</w:t>
      </w:r>
    </w:p>
    <w:p w14:paraId="59728A90" w14:textId="77777777" w:rsidR="00597036" w:rsidRDefault="00597036">
      <w:pPr>
        <w:pStyle w:val="TOC4"/>
        <w:rPr>
          <w:rFonts w:asciiTheme="minorHAnsi" w:eastAsiaTheme="minorEastAsia" w:hAnsiTheme="minorHAnsi" w:cstheme="minorBidi"/>
          <w:sz w:val="22"/>
          <w:szCs w:val="22"/>
        </w:rPr>
      </w:pPr>
      <w:r>
        <w:lastRenderedPageBreak/>
        <w:t>9.1.26.5</w:t>
      </w:r>
      <w:r>
        <w:rPr>
          <w:rFonts w:asciiTheme="minorHAnsi" w:eastAsiaTheme="minorEastAsia" w:hAnsiTheme="minorHAnsi" w:cstheme="minorBidi"/>
          <w:sz w:val="22"/>
          <w:szCs w:val="22"/>
        </w:rPr>
        <w:tab/>
      </w:r>
      <w:r>
        <w:t>RSRP Measurement Report Mapping</w:t>
      </w:r>
      <w:r>
        <w:tab/>
        <w:t>713</w:t>
      </w:r>
    </w:p>
    <w:p w14:paraId="1A3A9241" w14:textId="77777777" w:rsidR="00597036" w:rsidRDefault="00597036">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713</w:t>
      </w:r>
    </w:p>
    <w:p w14:paraId="54097638" w14:textId="77777777" w:rsidR="00597036" w:rsidRDefault="00597036">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713</w:t>
      </w:r>
    </w:p>
    <w:p w14:paraId="0A091B70" w14:textId="77777777" w:rsidR="00597036" w:rsidRDefault="00597036">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714</w:t>
      </w:r>
    </w:p>
    <w:p w14:paraId="1A6E4A0B" w14:textId="77777777" w:rsidR="00597036" w:rsidRDefault="00597036">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714</w:t>
      </w:r>
    </w:p>
    <w:p w14:paraId="141B3DDF" w14:textId="77777777" w:rsidR="00597036" w:rsidRDefault="00597036">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715</w:t>
      </w:r>
    </w:p>
    <w:p w14:paraId="74215E7D" w14:textId="77777777" w:rsidR="00597036" w:rsidRDefault="00597036">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716</w:t>
      </w:r>
    </w:p>
    <w:p w14:paraId="3F32D061" w14:textId="77777777" w:rsidR="00597036" w:rsidRDefault="00597036">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763DEA">
        <w:rPr>
          <w:rFonts w:eastAsia="DengXian"/>
          <w:lang w:eastAsia="zh-CN"/>
        </w:rPr>
        <w:t xml:space="preserve">non-BL CE </w:t>
      </w:r>
      <w:r>
        <w:rPr>
          <w:lang w:eastAsia="zh-CN"/>
        </w:rPr>
        <w:t>UE in CE mode B</w:t>
      </w:r>
      <w:r>
        <w:tab/>
        <w:t>717</w:t>
      </w:r>
    </w:p>
    <w:p w14:paraId="1B70F388" w14:textId="77777777" w:rsidR="00597036" w:rsidRDefault="00597036">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718</w:t>
      </w:r>
    </w:p>
    <w:p w14:paraId="573B5729" w14:textId="77777777" w:rsidR="00597036" w:rsidRDefault="00597036">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718</w:t>
      </w:r>
    </w:p>
    <w:p w14:paraId="1A8BA6EC" w14:textId="77777777" w:rsidR="00597036" w:rsidRDefault="00597036">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718</w:t>
      </w:r>
    </w:p>
    <w:p w14:paraId="7A8F7C34" w14:textId="77777777" w:rsidR="00597036" w:rsidRDefault="00597036">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719</w:t>
      </w:r>
    </w:p>
    <w:p w14:paraId="6D9CDA3D" w14:textId="77777777" w:rsidR="00597036" w:rsidRDefault="00597036">
      <w:pPr>
        <w:pStyle w:val="TOC3"/>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rPr>
          <w:lang w:eastAsia="zh-CN"/>
        </w:rPr>
        <w:t xml:space="preserve">SFN and frame </w:t>
      </w:r>
      <w:r>
        <w:t>Timing Difference (</w:t>
      </w:r>
      <w:r>
        <w:rPr>
          <w:lang w:eastAsia="zh-CN"/>
        </w:rPr>
        <w:t>S</w:t>
      </w:r>
      <w:r>
        <w:t>FTD)</w:t>
      </w:r>
      <w:r>
        <w:tab/>
        <w:t>720</w:t>
      </w:r>
    </w:p>
    <w:p w14:paraId="356D4009" w14:textId="77777777" w:rsidR="00597036" w:rsidRDefault="00597036">
      <w:pPr>
        <w:pStyle w:val="TOC4"/>
        <w:rPr>
          <w:rFonts w:asciiTheme="minorHAnsi" w:eastAsiaTheme="minorEastAsia" w:hAnsiTheme="minorHAnsi" w:cstheme="minorBidi"/>
          <w:sz w:val="22"/>
          <w:szCs w:val="22"/>
        </w:rPr>
      </w:pPr>
      <w:r>
        <w:t>9.1.27.1</w:t>
      </w:r>
      <w:r>
        <w:rPr>
          <w:rFonts w:asciiTheme="minorHAnsi" w:eastAsiaTheme="minorEastAsia" w:hAnsiTheme="minorHAnsi" w:cstheme="minorBidi"/>
          <w:sz w:val="22"/>
          <w:szCs w:val="22"/>
        </w:rPr>
        <w:tab/>
      </w:r>
      <w:r>
        <w:rPr>
          <w:lang w:eastAsia="zh-CN"/>
        </w:rPr>
        <w:t>SFTD</w:t>
      </w:r>
      <w:r>
        <w:t xml:space="preserve"> Accuracy </w:t>
      </w:r>
      <w:r>
        <w:rPr>
          <w:lang w:eastAsia="zh-CN"/>
        </w:rPr>
        <w:t>Requirement</w:t>
      </w:r>
      <w:r>
        <w:tab/>
        <w:t>720</w:t>
      </w:r>
    </w:p>
    <w:p w14:paraId="3B3E6612" w14:textId="77777777" w:rsidR="00597036" w:rsidRDefault="00597036">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722</w:t>
      </w:r>
    </w:p>
    <w:p w14:paraId="63DEA158"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9.2.1</w:t>
      </w:r>
      <w:r w:rsidRPr="00597036">
        <w:rPr>
          <w:rFonts w:asciiTheme="minorHAnsi" w:eastAsiaTheme="minorEastAsia" w:hAnsiTheme="minorHAnsi" w:cstheme="minorBidi"/>
          <w:sz w:val="22"/>
          <w:szCs w:val="22"/>
          <w:lang w:val="sv-FI"/>
        </w:rPr>
        <w:tab/>
      </w:r>
      <w:r w:rsidRPr="00597036">
        <w:rPr>
          <w:lang w:val="sv-FI"/>
        </w:rPr>
        <w:t>UTRAN FDD CPICH RSCP</w:t>
      </w:r>
      <w:r w:rsidRPr="00597036">
        <w:rPr>
          <w:lang w:val="sv-FI"/>
        </w:rPr>
        <w:tab/>
        <w:t>722</w:t>
      </w:r>
    </w:p>
    <w:p w14:paraId="6EE0A0E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9.2.2</w:t>
      </w:r>
      <w:r w:rsidRPr="00597036">
        <w:rPr>
          <w:rFonts w:asciiTheme="minorHAnsi" w:eastAsiaTheme="minorEastAsia" w:hAnsiTheme="minorHAnsi" w:cstheme="minorBidi"/>
          <w:sz w:val="22"/>
          <w:szCs w:val="22"/>
          <w:lang w:val="sv-FI"/>
        </w:rPr>
        <w:tab/>
      </w:r>
      <w:r w:rsidRPr="00597036">
        <w:rPr>
          <w:lang w:val="sv-FI"/>
        </w:rPr>
        <w:t>Void</w:t>
      </w:r>
      <w:r w:rsidRPr="00597036">
        <w:rPr>
          <w:lang w:val="sv-FI"/>
        </w:rPr>
        <w:tab/>
        <w:t>723</w:t>
      </w:r>
    </w:p>
    <w:p w14:paraId="3A88D7DE" w14:textId="77777777" w:rsidR="00597036" w:rsidRDefault="00597036">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723</w:t>
      </w:r>
    </w:p>
    <w:p w14:paraId="2ECE2A81" w14:textId="77777777" w:rsidR="00597036" w:rsidRDefault="00597036">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723</w:t>
      </w:r>
    </w:p>
    <w:p w14:paraId="36415BF3" w14:textId="77777777" w:rsidR="00597036" w:rsidRDefault="00597036">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UTRAN TDD P-CCPCH RSCP</w:t>
      </w:r>
      <w:r>
        <w:tab/>
        <w:t>724</w:t>
      </w:r>
    </w:p>
    <w:p w14:paraId="04713EE4" w14:textId="77777777" w:rsidR="00597036" w:rsidRDefault="00597036">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724</w:t>
      </w:r>
    </w:p>
    <w:p w14:paraId="07865A7E" w14:textId="77777777" w:rsidR="00597036" w:rsidRDefault="00597036">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724</w:t>
      </w:r>
    </w:p>
    <w:p w14:paraId="484A46F3" w14:textId="77777777" w:rsidR="00597036" w:rsidRDefault="00597036">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724</w:t>
      </w:r>
    </w:p>
    <w:p w14:paraId="6490B470" w14:textId="77777777" w:rsidR="00597036" w:rsidRDefault="00597036">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724</w:t>
      </w:r>
    </w:p>
    <w:p w14:paraId="1E671690" w14:textId="77777777" w:rsidR="00597036" w:rsidRDefault="00597036">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724</w:t>
      </w:r>
    </w:p>
    <w:p w14:paraId="73D95F09" w14:textId="77777777" w:rsidR="00597036" w:rsidRDefault="00597036">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724</w:t>
      </w:r>
    </w:p>
    <w:p w14:paraId="751FDC78" w14:textId="77777777" w:rsidR="00597036" w:rsidRDefault="00597036">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763DEA">
        <w:rPr>
          <w:rFonts w:cs="v4.2.0"/>
          <w:vertAlign w:val="subscript"/>
          <w:lang w:eastAsia="zh-CN"/>
        </w:rPr>
        <w:t>CMAX,c</w:t>
      </w:r>
      <w:r>
        <w:tab/>
        <w:t>725</w:t>
      </w:r>
    </w:p>
    <w:p w14:paraId="6259DFB4" w14:textId="77777777" w:rsidR="00597036" w:rsidRDefault="00597036">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725</w:t>
      </w:r>
    </w:p>
    <w:p w14:paraId="2CE7DCD3" w14:textId="77777777" w:rsidR="00597036" w:rsidRDefault="00597036">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725</w:t>
      </w:r>
    </w:p>
    <w:p w14:paraId="560F5BB9" w14:textId="77777777" w:rsidR="00597036" w:rsidRDefault="00597036">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725</w:t>
      </w:r>
    </w:p>
    <w:p w14:paraId="263EB694" w14:textId="77777777" w:rsidR="00597036" w:rsidRDefault="00597036">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725</w:t>
      </w:r>
    </w:p>
    <w:p w14:paraId="4EEF1498" w14:textId="77777777" w:rsidR="00597036" w:rsidRDefault="00597036">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725</w:t>
      </w:r>
    </w:p>
    <w:p w14:paraId="44F5FA56" w14:textId="77777777" w:rsidR="00597036" w:rsidRDefault="00597036">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725</w:t>
      </w:r>
    </w:p>
    <w:p w14:paraId="2B919D65" w14:textId="77777777" w:rsidR="00597036" w:rsidRDefault="00597036">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726</w:t>
      </w:r>
    </w:p>
    <w:p w14:paraId="0C4FF19A" w14:textId="77777777" w:rsidR="00597036" w:rsidRDefault="00597036">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726</w:t>
      </w:r>
    </w:p>
    <w:p w14:paraId="71F4667A" w14:textId="77777777" w:rsidR="00597036" w:rsidRDefault="00597036">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726</w:t>
      </w:r>
    </w:p>
    <w:p w14:paraId="480C45BD" w14:textId="77777777" w:rsidR="00597036" w:rsidRDefault="00597036">
      <w:pPr>
        <w:pStyle w:val="TOC4"/>
        <w:rPr>
          <w:rFonts w:asciiTheme="minorHAnsi" w:eastAsiaTheme="minorEastAsia" w:hAnsiTheme="minorHAnsi" w:cstheme="minorBidi"/>
          <w:sz w:val="22"/>
          <w:szCs w:val="22"/>
        </w:rPr>
      </w:pPr>
      <w:r>
        <w:t>9.8.2.1</w:t>
      </w:r>
      <w:r>
        <w:rPr>
          <w:rFonts w:asciiTheme="minorHAnsi" w:eastAsiaTheme="minorEastAsia" w:hAnsiTheme="minorHAnsi" w:cstheme="minorBidi"/>
          <w:sz w:val="22"/>
          <w:szCs w:val="22"/>
        </w:rPr>
        <w:tab/>
      </w:r>
      <w:r>
        <w:t>Absolute MBSFN RSRP measurement accuracy requirements</w:t>
      </w:r>
      <w:r>
        <w:tab/>
        <w:t>726</w:t>
      </w:r>
    </w:p>
    <w:p w14:paraId="19DC4166" w14:textId="77777777" w:rsidR="00597036" w:rsidRDefault="00597036">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727</w:t>
      </w:r>
    </w:p>
    <w:p w14:paraId="31C5A273" w14:textId="77777777" w:rsidR="00597036" w:rsidRDefault="00597036">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727</w:t>
      </w:r>
    </w:p>
    <w:p w14:paraId="05F5D8B1" w14:textId="77777777" w:rsidR="00597036" w:rsidRDefault="00597036">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728</w:t>
      </w:r>
    </w:p>
    <w:p w14:paraId="4386B9A5" w14:textId="77777777" w:rsidR="00597036" w:rsidRDefault="00597036">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728</w:t>
      </w:r>
    </w:p>
    <w:p w14:paraId="228CC363" w14:textId="77777777" w:rsidR="00597036" w:rsidRDefault="00597036">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728</w:t>
      </w:r>
    </w:p>
    <w:p w14:paraId="0D307BA5" w14:textId="77777777" w:rsidR="00597036" w:rsidRDefault="00597036">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729</w:t>
      </w:r>
    </w:p>
    <w:p w14:paraId="180411C8" w14:textId="77777777" w:rsidR="00597036" w:rsidRDefault="00597036">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729</w:t>
      </w:r>
    </w:p>
    <w:p w14:paraId="6F2AD8E8" w14:textId="77777777" w:rsidR="00597036" w:rsidRDefault="00597036">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730</w:t>
      </w:r>
    </w:p>
    <w:p w14:paraId="59D01F69" w14:textId="77777777" w:rsidR="00597036" w:rsidRDefault="00597036">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730</w:t>
      </w:r>
    </w:p>
    <w:p w14:paraId="2051E4F9" w14:textId="77777777" w:rsidR="00597036" w:rsidRDefault="00597036">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730</w:t>
      </w:r>
    </w:p>
    <w:p w14:paraId="00C9F888" w14:textId="77777777" w:rsidR="00597036" w:rsidRDefault="00597036">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731</w:t>
      </w:r>
    </w:p>
    <w:p w14:paraId="5F50253D" w14:textId="77777777" w:rsidR="00597036" w:rsidRDefault="00597036">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732</w:t>
      </w:r>
    </w:p>
    <w:p w14:paraId="20B178F8" w14:textId="77777777" w:rsidR="00597036" w:rsidRDefault="00597036">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732</w:t>
      </w:r>
    </w:p>
    <w:p w14:paraId="537A7EEF" w14:textId="77777777" w:rsidR="00597036" w:rsidRDefault="00597036">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732</w:t>
      </w:r>
    </w:p>
    <w:p w14:paraId="1D64838C" w14:textId="77777777" w:rsidR="00597036" w:rsidRDefault="00597036">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732</w:t>
      </w:r>
    </w:p>
    <w:p w14:paraId="34175AD7" w14:textId="77777777" w:rsidR="00597036" w:rsidRDefault="00597036">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733</w:t>
      </w:r>
    </w:p>
    <w:p w14:paraId="7F04C0CB" w14:textId="77777777" w:rsidR="00597036" w:rsidRDefault="00597036">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734</w:t>
      </w:r>
    </w:p>
    <w:p w14:paraId="74653204" w14:textId="77777777" w:rsidR="00597036" w:rsidRDefault="00597036">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734</w:t>
      </w:r>
    </w:p>
    <w:p w14:paraId="693CB079" w14:textId="77777777" w:rsidR="00597036" w:rsidRDefault="00597036">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734</w:t>
      </w:r>
    </w:p>
    <w:p w14:paraId="584AF6E2" w14:textId="77777777" w:rsidR="00597036" w:rsidRDefault="00597036">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735</w:t>
      </w:r>
    </w:p>
    <w:p w14:paraId="4EEE2FA4" w14:textId="77777777" w:rsidR="00597036" w:rsidRDefault="00597036">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735</w:t>
      </w:r>
    </w:p>
    <w:p w14:paraId="22A683DE" w14:textId="77777777" w:rsidR="00597036" w:rsidRDefault="00597036">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735</w:t>
      </w:r>
    </w:p>
    <w:p w14:paraId="691D9497" w14:textId="77777777" w:rsidR="00597036" w:rsidRDefault="00597036">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735</w:t>
      </w:r>
    </w:p>
    <w:p w14:paraId="2EDA66DC" w14:textId="77777777" w:rsidR="00597036" w:rsidRDefault="00597036">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736</w:t>
      </w:r>
    </w:p>
    <w:p w14:paraId="0BA8BF05" w14:textId="77777777" w:rsidR="00597036" w:rsidRDefault="00597036">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736</w:t>
      </w:r>
    </w:p>
    <w:p w14:paraId="63B4E606" w14:textId="77777777" w:rsidR="00597036" w:rsidRDefault="00597036">
      <w:pPr>
        <w:pStyle w:val="TOC4"/>
        <w:rPr>
          <w:rFonts w:asciiTheme="minorHAnsi" w:eastAsiaTheme="minorEastAsia" w:hAnsiTheme="minorHAnsi" w:cstheme="minorBidi"/>
          <w:sz w:val="22"/>
          <w:szCs w:val="22"/>
        </w:rPr>
      </w:pPr>
      <w:r>
        <w:lastRenderedPageBreak/>
        <w:t>9.10.3.1</w:t>
      </w:r>
      <w:r>
        <w:rPr>
          <w:rFonts w:asciiTheme="minorHAnsi" w:eastAsiaTheme="minorEastAsia" w:hAnsiTheme="minorHAnsi" w:cstheme="minorBidi"/>
          <w:sz w:val="22"/>
          <w:szCs w:val="22"/>
        </w:rPr>
        <w:tab/>
      </w:r>
      <w:r>
        <w:t>Intra-frequency Absolute PSSCH-RSRP Accuracy</w:t>
      </w:r>
      <w:r>
        <w:tab/>
        <w:t>736</w:t>
      </w:r>
    </w:p>
    <w:p w14:paraId="2DE971C3" w14:textId="77777777" w:rsidR="00597036" w:rsidRDefault="00597036">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737</w:t>
      </w:r>
    </w:p>
    <w:p w14:paraId="6FBE09CC" w14:textId="77777777" w:rsidR="00597036" w:rsidRDefault="00597036">
      <w:pPr>
        <w:pStyle w:val="TOC4"/>
        <w:rPr>
          <w:rFonts w:asciiTheme="minorHAnsi" w:eastAsiaTheme="minorEastAsia" w:hAnsiTheme="minorHAnsi" w:cstheme="minorBidi"/>
          <w:sz w:val="22"/>
          <w:szCs w:val="22"/>
        </w:rPr>
      </w:pPr>
      <w:r w:rsidRPr="00597036">
        <w:t>9.10.4.1</w:t>
      </w:r>
      <w:r w:rsidRPr="00597036">
        <w:rPr>
          <w:rFonts w:asciiTheme="minorHAnsi" w:eastAsiaTheme="minorEastAsia" w:hAnsiTheme="minorHAnsi" w:cstheme="minorBidi"/>
          <w:sz w:val="22"/>
          <w:szCs w:val="22"/>
        </w:rPr>
        <w:tab/>
      </w:r>
      <w:r w:rsidRPr="00763DEA">
        <w:rPr>
          <w:lang w:val="en-US" w:eastAsia="zh-CN"/>
        </w:rPr>
        <w:t>Intra-frequency absolute S-RSSI measurement accuracy requirements</w:t>
      </w:r>
      <w:r>
        <w:tab/>
        <w:t>737</w:t>
      </w:r>
    </w:p>
    <w:p w14:paraId="688ACDA5" w14:textId="77777777" w:rsidR="00597036" w:rsidRDefault="00597036">
      <w:pPr>
        <w:pStyle w:val="TOC4"/>
        <w:rPr>
          <w:rFonts w:asciiTheme="minorHAnsi" w:eastAsiaTheme="minorEastAsia" w:hAnsiTheme="minorHAnsi" w:cstheme="minorBidi"/>
          <w:sz w:val="22"/>
          <w:szCs w:val="22"/>
        </w:rPr>
      </w:pPr>
      <w:r w:rsidRPr="00597036">
        <w:t>9.10.4.2 Intra-frequency relative S-RSSI measurement accuracy requirements</w:t>
      </w:r>
      <w:r w:rsidRPr="00597036">
        <w:tab/>
      </w:r>
      <w:r>
        <w:t>737</w:t>
      </w:r>
    </w:p>
    <w:p w14:paraId="30001A92" w14:textId="77777777" w:rsidR="00597036" w:rsidRDefault="00597036">
      <w:pPr>
        <w:pStyle w:val="TOC2"/>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NR Measurements</w:t>
      </w:r>
      <w:r>
        <w:tab/>
        <w:t>738</w:t>
      </w:r>
    </w:p>
    <w:p w14:paraId="0F080E89" w14:textId="77777777" w:rsidR="00597036" w:rsidRDefault="00597036">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NR SS-RSRP Measurements</w:t>
      </w:r>
      <w:r>
        <w:tab/>
        <w:t>738</w:t>
      </w:r>
    </w:p>
    <w:p w14:paraId="432259CA" w14:textId="77777777" w:rsidR="00597036" w:rsidRDefault="00597036">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NR SS-RSRQ Measurements</w:t>
      </w:r>
      <w:r>
        <w:tab/>
        <w:t>738</w:t>
      </w:r>
    </w:p>
    <w:p w14:paraId="17DB60D1" w14:textId="77777777" w:rsidR="00597036" w:rsidRDefault="00597036">
      <w:pPr>
        <w:pStyle w:val="TOC3"/>
        <w:rPr>
          <w:rFonts w:asciiTheme="minorHAnsi" w:eastAsiaTheme="minorEastAsia" w:hAnsiTheme="minorHAnsi" w:cstheme="minorBidi"/>
          <w:sz w:val="22"/>
          <w:szCs w:val="22"/>
        </w:rPr>
      </w:pPr>
      <w:r>
        <w:t>9.11.3</w:t>
      </w:r>
      <w:r>
        <w:rPr>
          <w:rFonts w:asciiTheme="minorHAnsi" w:eastAsiaTheme="minorEastAsia" w:hAnsiTheme="minorHAnsi" w:cstheme="minorBidi"/>
          <w:sz w:val="22"/>
          <w:szCs w:val="22"/>
        </w:rPr>
        <w:tab/>
      </w:r>
      <w:r>
        <w:t>NR SS-SINR Measurements</w:t>
      </w:r>
      <w:r>
        <w:tab/>
        <w:t>739</w:t>
      </w:r>
    </w:p>
    <w:p w14:paraId="561E01E0" w14:textId="7DB3B19E" w:rsidR="00597036" w:rsidRDefault="00597036">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739</w:t>
      </w:r>
    </w:p>
    <w:p w14:paraId="583AC0F2" w14:textId="77777777" w:rsidR="00597036" w:rsidRDefault="00597036">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739</w:t>
      </w:r>
    </w:p>
    <w:p w14:paraId="6108E432" w14:textId="77777777" w:rsidR="00597036" w:rsidRDefault="00597036">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739</w:t>
      </w:r>
    </w:p>
    <w:p w14:paraId="2D273BAA" w14:textId="77777777" w:rsidR="00597036" w:rsidRDefault="00597036">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740</w:t>
      </w:r>
    </w:p>
    <w:p w14:paraId="5528B901" w14:textId="77777777" w:rsidR="00597036" w:rsidRDefault="00597036">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740</w:t>
      </w:r>
    </w:p>
    <w:p w14:paraId="164E49CF" w14:textId="77777777" w:rsidR="00597036" w:rsidRDefault="00597036">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740</w:t>
      </w:r>
    </w:p>
    <w:p w14:paraId="547259FF" w14:textId="77777777" w:rsidR="00597036" w:rsidRDefault="00597036">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740</w:t>
      </w:r>
    </w:p>
    <w:p w14:paraId="41F376A2" w14:textId="77777777" w:rsidR="00597036" w:rsidRDefault="00597036">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763DEA">
        <w:rPr>
          <w:vertAlign w:val="subscript"/>
        </w:rPr>
        <w:t>ADV</w:t>
      </w:r>
      <w:r>
        <w:t>)</w:t>
      </w:r>
      <w:r>
        <w:tab/>
        <w:t>740</w:t>
      </w:r>
    </w:p>
    <w:p w14:paraId="341B0D61" w14:textId="77777777" w:rsidR="00597036" w:rsidRDefault="00597036">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740</w:t>
      </w:r>
    </w:p>
    <w:p w14:paraId="0CDD04A1" w14:textId="7BABE4A2" w:rsidR="00597036" w:rsidRDefault="00597036">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741</w:t>
      </w:r>
    </w:p>
    <w:p w14:paraId="1607456B" w14:textId="77777777" w:rsidR="00597036" w:rsidRDefault="00597036">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741</w:t>
      </w:r>
    </w:p>
    <w:p w14:paraId="2FFEE4CD" w14:textId="77777777" w:rsidR="00597036" w:rsidRDefault="00597036">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741</w:t>
      </w:r>
    </w:p>
    <w:p w14:paraId="609C5886" w14:textId="77777777" w:rsidR="00597036" w:rsidRDefault="00597036">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741</w:t>
      </w:r>
    </w:p>
    <w:p w14:paraId="68FCF487" w14:textId="77777777" w:rsidR="00597036" w:rsidRDefault="00597036">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741</w:t>
      </w:r>
    </w:p>
    <w:p w14:paraId="4B3DD5CE" w14:textId="77777777" w:rsidR="00597036" w:rsidRDefault="00597036">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742</w:t>
      </w:r>
    </w:p>
    <w:p w14:paraId="1E4015DB" w14:textId="77777777" w:rsidR="00597036" w:rsidRDefault="00597036">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742</w:t>
      </w:r>
    </w:p>
    <w:p w14:paraId="1B933A1E" w14:textId="77777777" w:rsidR="00597036" w:rsidRDefault="00597036">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742</w:t>
      </w:r>
    </w:p>
    <w:p w14:paraId="7A295647" w14:textId="77777777" w:rsidR="00597036" w:rsidRDefault="00597036">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742</w:t>
      </w:r>
    </w:p>
    <w:p w14:paraId="1EDFE9A4" w14:textId="77777777" w:rsidR="00597036" w:rsidRDefault="00597036">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742</w:t>
      </w:r>
    </w:p>
    <w:p w14:paraId="0F12F832" w14:textId="77777777" w:rsidR="00597036" w:rsidRDefault="00597036">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742</w:t>
      </w:r>
    </w:p>
    <w:p w14:paraId="65C851CE" w14:textId="77777777" w:rsidR="00597036" w:rsidRDefault="00597036">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742</w:t>
      </w:r>
    </w:p>
    <w:p w14:paraId="50F73C27" w14:textId="77777777" w:rsidR="00597036" w:rsidRDefault="00597036">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743</w:t>
      </w:r>
    </w:p>
    <w:p w14:paraId="37CB88B9" w14:textId="77777777" w:rsidR="00597036" w:rsidRDefault="00597036">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743</w:t>
      </w:r>
    </w:p>
    <w:p w14:paraId="1648F1E8" w14:textId="77777777" w:rsidR="00597036" w:rsidRDefault="00597036">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743</w:t>
      </w:r>
    </w:p>
    <w:p w14:paraId="07751CD0" w14:textId="77777777" w:rsidR="00597036" w:rsidRDefault="00597036">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743</w:t>
      </w:r>
    </w:p>
    <w:p w14:paraId="32DF0EA3" w14:textId="77777777" w:rsidR="00597036" w:rsidRDefault="00597036">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743</w:t>
      </w:r>
    </w:p>
    <w:p w14:paraId="32414A19" w14:textId="77777777" w:rsidR="00597036" w:rsidRDefault="00597036">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743</w:t>
      </w:r>
    </w:p>
    <w:p w14:paraId="0DC4747B" w14:textId="77777777" w:rsidR="00597036" w:rsidRDefault="00597036">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744</w:t>
      </w:r>
    </w:p>
    <w:p w14:paraId="44B54C87" w14:textId="77777777" w:rsidR="00597036" w:rsidRDefault="00597036">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744</w:t>
      </w:r>
    </w:p>
    <w:p w14:paraId="7A45B992" w14:textId="77777777" w:rsidR="00597036" w:rsidRDefault="00597036">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744</w:t>
      </w:r>
    </w:p>
    <w:p w14:paraId="5FED10C5" w14:textId="77777777" w:rsidR="00597036" w:rsidRDefault="00597036">
      <w:pPr>
        <w:pStyle w:val="TOC3"/>
        <w:rPr>
          <w:rFonts w:asciiTheme="minorHAnsi" w:eastAsiaTheme="minorEastAsia" w:hAnsiTheme="minorHAnsi" w:cstheme="minorBidi"/>
          <w:sz w:val="22"/>
          <w:szCs w:val="22"/>
        </w:rPr>
      </w:pPr>
      <w:r>
        <w:t>11.7.2</w:t>
      </w:r>
      <w:r>
        <w:rPr>
          <w:rFonts w:asciiTheme="minorHAnsi" w:eastAsiaTheme="minorEastAsia" w:hAnsiTheme="minorHAnsi" w:cstheme="minorBidi"/>
          <w:sz w:val="22"/>
          <w:szCs w:val="22"/>
        </w:rPr>
        <w:tab/>
      </w:r>
      <w:r>
        <w:t>Selection / Reselection of intra-frequency ProSe relay UE</w:t>
      </w:r>
      <w:r>
        <w:tab/>
        <w:t>744</w:t>
      </w:r>
    </w:p>
    <w:p w14:paraId="24A943CA" w14:textId="507E7B98" w:rsidR="00597036" w:rsidRDefault="00597036">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744</w:t>
      </w:r>
    </w:p>
    <w:p w14:paraId="0C9A5748" w14:textId="77777777" w:rsidR="00597036" w:rsidRDefault="00597036">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744</w:t>
      </w:r>
    </w:p>
    <w:p w14:paraId="18130FCB" w14:textId="77777777" w:rsidR="00597036" w:rsidRDefault="00597036">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745</w:t>
      </w:r>
    </w:p>
    <w:p w14:paraId="2E519FC9" w14:textId="77777777" w:rsidR="00597036" w:rsidRDefault="00597036">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745</w:t>
      </w:r>
    </w:p>
    <w:p w14:paraId="0C6BAEF9" w14:textId="77777777" w:rsidR="00597036" w:rsidRDefault="00597036">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745</w:t>
      </w:r>
    </w:p>
    <w:p w14:paraId="1A244ED7" w14:textId="77777777" w:rsidR="00597036" w:rsidRDefault="00597036">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745</w:t>
      </w:r>
    </w:p>
    <w:p w14:paraId="7DF15369" w14:textId="47B83593" w:rsidR="00597036" w:rsidRDefault="00597036">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745</w:t>
      </w:r>
    </w:p>
    <w:p w14:paraId="2E19E406" w14:textId="77777777" w:rsidR="00597036" w:rsidRDefault="00597036">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745</w:t>
      </w:r>
    </w:p>
    <w:p w14:paraId="324D7DD7" w14:textId="77777777" w:rsidR="00597036" w:rsidRDefault="00597036">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746</w:t>
      </w:r>
    </w:p>
    <w:p w14:paraId="61E17BC4" w14:textId="77777777" w:rsidR="00597036" w:rsidRDefault="00597036">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746</w:t>
      </w:r>
    </w:p>
    <w:p w14:paraId="2256062A" w14:textId="77777777" w:rsidR="00597036" w:rsidRDefault="00597036">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746</w:t>
      </w:r>
    </w:p>
    <w:p w14:paraId="59374BAD" w14:textId="77777777" w:rsidR="00597036" w:rsidRDefault="00597036">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746</w:t>
      </w:r>
    </w:p>
    <w:p w14:paraId="395F248F" w14:textId="77777777" w:rsidR="00597036" w:rsidRDefault="00597036">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746</w:t>
      </w:r>
    </w:p>
    <w:p w14:paraId="120A4D55" w14:textId="77777777" w:rsidR="00597036" w:rsidRDefault="00597036">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746</w:t>
      </w:r>
    </w:p>
    <w:p w14:paraId="30455F04" w14:textId="77777777" w:rsidR="00597036" w:rsidRDefault="00597036">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746</w:t>
      </w:r>
    </w:p>
    <w:p w14:paraId="705AEB93" w14:textId="77777777" w:rsidR="00597036" w:rsidRDefault="00597036">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746</w:t>
      </w:r>
    </w:p>
    <w:p w14:paraId="6B0C5F69" w14:textId="77777777" w:rsidR="00597036" w:rsidRDefault="00597036">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747</w:t>
      </w:r>
    </w:p>
    <w:p w14:paraId="54B52678" w14:textId="77777777" w:rsidR="00597036" w:rsidRDefault="00597036">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747</w:t>
      </w:r>
    </w:p>
    <w:p w14:paraId="4491B604" w14:textId="77777777" w:rsidR="00597036" w:rsidRDefault="00597036">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748</w:t>
      </w:r>
    </w:p>
    <w:p w14:paraId="25008AED" w14:textId="77777777" w:rsidR="00597036" w:rsidRDefault="00597036">
      <w:pPr>
        <w:pStyle w:val="TOC2"/>
        <w:rPr>
          <w:rFonts w:asciiTheme="minorHAnsi" w:eastAsiaTheme="minorEastAsia" w:hAnsiTheme="minorHAnsi" w:cstheme="minorBidi"/>
          <w:sz w:val="22"/>
          <w:szCs w:val="22"/>
        </w:rPr>
      </w:pPr>
      <w:r>
        <w:lastRenderedPageBreak/>
        <w:t>13.5</w:t>
      </w:r>
      <w:r>
        <w:rPr>
          <w:rFonts w:asciiTheme="minorHAnsi" w:eastAsiaTheme="minorEastAsia" w:hAnsiTheme="minorHAnsi" w:cstheme="minorBidi"/>
          <w:sz w:val="22"/>
          <w:szCs w:val="22"/>
        </w:rPr>
        <w:tab/>
      </w:r>
      <w:r>
        <w:t>Autonomous Resource Selection/Reselection measurements</w:t>
      </w:r>
      <w:r>
        <w:tab/>
        <w:t>749</w:t>
      </w:r>
    </w:p>
    <w:p w14:paraId="20DE66EA" w14:textId="77777777" w:rsidR="00597036" w:rsidRDefault="00597036">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749</w:t>
      </w:r>
    </w:p>
    <w:p w14:paraId="0F1ED70F" w14:textId="77777777" w:rsidR="00597036" w:rsidRDefault="00597036">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749</w:t>
      </w:r>
    </w:p>
    <w:p w14:paraId="2D2D08D5" w14:textId="77777777" w:rsidR="00597036" w:rsidRDefault="00597036">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749</w:t>
      </w:r>
    </w:p>
    <w:p w14:paraId="33B89791" w14:textId="77777777" w:rsidR="00597036" w:rsidRDefault="00597036">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749</w:t>
      </w:r>
    </w:p>
    <w:p w14:paraId="4B9B5464" w14:textId="77777777" w:rsidR="00597036" w:rsidRDefault="00597036">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749</w:t>
      </w:r>
    </w:p>
    <w:p w14:paraId="21015B71" w14:textId="77777777" w:rsidR="00597036" w:rsidRDefault="00597036">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749</w:t>
      </w:r>
    </w:p>
    <w:p w14:paraId="4C1DD318" w14:textId="77777777" w:rsidR="00597036" w:rsidRDefault="00597036">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749</w:t>
      </w:r>
    </w:p>
    <w:p w14:paraId="2F381FC7" w14:textId="77777777" w:rsidR="00597036" w:rsidRDefault="00597036">
      <w:pPr>
        <w:pStyle w:val="TOC3"/>
        <w:rPr>
          <w:rFonts w:asciiTheme="minorHAnsi" w:eastAsiaTheme="minorEastAsia" w:hAnsiTheme="minorHAnsi" w:cstheme="minorBidi"/>
          <w:sz w:val="22"/>
          <w:szCs w:val="22"/>
        </w:rPr>
      </w:pPr>
      <w:r>
        <w:t>13.7.</w:t>
      </w:r>
      <w:r w:rsidRPr="00763DEA">
        <w:rPr>
          <w:rFonts w:eastAsia="Malgun Gothic"/>
        </w:rPr>
        <w:t>3</w:t>
      </w:r>
      <w:r>
        <w:rPr>
          <w:rFonts w:asciiTheme="minorHAnsi" w:eastAsiaTheme="minorEastAsia" w:hAnsiTheme="minorHAnsi" w:cstheme="minorBidi"/>
          <w:sz w:val="22"/>
          <w:szCs w:val="22"/>
        </w:rPr>
        <w:tab/>
      </w:r>
      <w:r>
        <w:t xml:space="preserve">Interruptions to WAN due to V2X </w:t>
      </w:r>
      <w:r w:rsidRPr="00763DEA">
        <w:rPr>
          <w:rFonts w:eastAsia="Malgun Gothic"/>
        </w:rPr>
        <w:t>Carrier Aggregation</w:t>
      </w:r>
      <w:r>
        <w:tab/>
        <w:t>750</w:t>
      </w:r>
    </w:p>
    <w:p w14:paraId="1727E9E4" w14:textId="77777777" w:rsidR="00597036" w:rsidRDefault="00597036">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750</w:t>
      </w:r>
    </w:p>
    <w:p w14:paraId="71448613" w14:textId="77777777" w:rsidR="00597036" w:rsidRDefault="00597036">
      <w:pPr>
        <w:pStyle w:val="TOC2"/>
        <w:rPr>
          <w:rFonts w:asciiTheme="minorHAnsi" w:eastAsiaTheme="minorEastAsia" w:hAnsiTheme="minorHAnsi" w:cstheme="minorBidi"/>
          <w:sz w:val="22"/>
          <w:szCs w:val="22"/>
        </w:rPr>
      </w:pPr>
      <w:r>
        <w:t>13.9</w:t>
      </w:r>
      <w:r>
        <w:rPr>
          <w:rFonts w:asciiTheme="minorHAnsi" w:eastAsiaTheme="minorEastAsia" w:hAnsiTheme="minorHAnsi" w:cstheme="minorBidi"/>
          <w:sz w:val="22"/>
          <w:szCs w:val="22"/>
        </w:rPr>
        <w:tab/>
      </w:r>
      <w:r>
        <w:t>Component Carrier Addition and Release Delay for V2X Sidelink Carrier Aggregation</w:t>
      </w:r>
      <w:r>
        <w:tab/>
        <w:t>750</w:t>
      </w:r>
    </w:p>
    <w:p w14:paraId="6CD87438" w14:textId="77777777" w:rsidR="00597036" w:rsidRDefault="00597036">
      <w:pPr>
        <w:pStyle w:val="TOC2"/>
        <w:rPr>
          <w:rFonts w:asciiTheme="minorHAnsi" w:eastAsiaTheme="minorEastAsia" w:hAnsiTheme="minorHAnsi" w:cstheme="minorBidi"/>
          <w:sz w:val="22"/>
          <w:szCs w:val="22"/>
        </w:rPr>
      </w:pPr>
      <w:r>
        <w:t>13.</w:t>
      </w:r>
      <w:r>
        <w:rPr>
          <w:lang w:eastAsia="zh-CN"/>
        </w:rPr>
        <w:t>10</w:t>
      </w:r>
      <w:r>
        <w:rPr>
          <w:rFonts w:asciiTheme="minorHAnsi" w:eastAsiaTheme="minorEastAsia" w:hAnsiTheme="minorHAnsi" w:cstheme="minorBidi"/>
          <w:sz w:val="22"/>
          <w:szCs w:val="22"/>
        </w:rPr>
        <w:tab/>
      </w:r>
      <w:r>
        <w:t>Selection / Reselection of V2X Synchronization Reference Source for V2X Carrier Aggregation</w:t>
      </w:r>
      <w:r>
        <w:tab/>
        <w:t>751</w:t>
      </w:r>
    </w:p>
    <w:p w14:paraId="46EF8925" w14:textId="0D0970F0" w:rsidR="00597036" w:rsidRDefault="00597036" w:rsidP="00597036">
      <w:pPr>
        <w:pStyle w:val="TOC8"/>
        <w:tabs>
          <w:tab w:val="right" w:leader="dot" w:pos="9639"/>
        </w:tabs>
        <w:rPr>
          <w:rFonts w:asciiTheme="minorHAnsi" w:eastAsiaTheme="minorEastAsia" w:hAnsiTheme="minorHAnsi" w:cstheme="minorBidi"/>
          <w:b w:val="0"/>
          <w:szCs w:val="22"/>
        </w:rPr>
      </w:pPr>
      <w:r>
        <w:t>Annex A (normative):</w:t>
      </w:r>
      <w:r>
        <w:tab/>
        <w:t>Test Cases</w:t>
      </w:r>
      <w:r>
        <w:tab/>
        <w:t>747</w:t>
      </w:r>
    </w:p>
    <w:p w14:paraId="6E6D3392" w14:textId="0C0A0266" w:rsidR="00597036" w:rsidRDefault="00597036">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747</w:t>
      </w:r>
    </w:p>
    <w:p w14:paraId="6E604DCA" w14:textId="086EB63B" w:rsidR="00597036" w:rsidRDefault="00597036">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747</w:t>
      </w:r>
    </w:p>
    <w:p w14:paraId="7F9531FE" w14:textId="77777777" w:rsidR="00597036" w:rsidRDefault="00597036">
      <w:pPr>
        <w:pStyle w:val="TOC2"/>
        <w:rPr>
          <w:rFonts w:asciiTheme="minorHAnsi" w:eastAsiaTheme="minorEastAsia" w:hAnsiTheme="minorHAnsi" w:cstheme="minorBidi"/>
          <w:sz w:val="22"/>
          <w:szCs w:val="22"/>
        </w:rPr>
      </w:pPr>
      <w:r w:rsidRPr="00597036">
        <w:t>A.2.1</w:t>
      </w:r>
      <w:r w:rsidRPr="00597036">
        <w:rPr>
          <w:rFonts w:asciiTheme="minorHAnsi" w:eastAsiaTheme="minorEastAsia" w:hAnsiTheme="minorHAnsi"/>
          <w:sz w:val="22"/>
          <w:szCs w:val="22"/>
        </w:rPr>
        <w:tab/>
      </w:r>
      <w:r>
        <w:t>Types of requirements in TS 36.133</w:t>
      </w:r>
      <w:r>
        <w:tab/>
        <w:t>747</w:t>
      </w:r>
    </w:p>
    <w:p w14:paraId="19ABE7F8" w14:textId="77777777" w:rsidR="00597036" w:rsidRDefault="00597036">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747</w:t>
      </w:r>
    </w:p>
    <w:p w14:paraId="72EED0F5" w14:textId="77777777" w:rsidR="00597036" w:rsidRDefault="00597036">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747</w:t>
      </w:r>
    </w:p>
    <w:p w14:paraId="4ED34C3A" w14:textId="77777777" w:rsidR="00597036" w:rsidRDefault="00597036">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748</w:t>
      </w:r>
    </w:p>
    <w:p w14:paraId="1B20256A" w14:textId="77777777" w:rsidR="00597036" w:rsidRDefault="00597036">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748</w:t>
      </w:r>
    </w:p>
    <w:p w14:paraId="3B480CE7" w14:textId="764B8A28" w:rsidR="00597036" w:rsidRDefault="00597036">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749</w:t>
      </w:r>
    </w:p>
    <w:p w14:paraId="5623D900" w14:textId="77777777" w:rsidR="00597036" w:rsidRDefault="00597036">
      <w:pPr>
        <w:pStyle w:val="TOC2"/>
        <w:rPr>
          <w:rFonts w:asciiTheme="minorHAnsi" w:eastAsiaTheme="minorEastAsia" w:hAnsiTheme="minorHAnsi" w:cstheme="minorBidi"/>
          <w:sz w:val="22"/>
          <w:szCs w:val="22"/>
        </w:rPr>
      </w:pPr>
      <w:r w:rsidRPr="00597036">
        <w:t>A.3.1</w:t>
      </w:r>
      <w:r w:rsidRPr="00597036">
        <w:rPr>
          <w:rFonts w:asciiTheme="minorHAnsi" w:eastAsiaTheme="minorEastAsia" w:hAnsiTheme="minorHAnsi"/>
          <w:sz w:val="22"/>
          <w:szCs w:val="22"/>
        </w:rPr>
        <w:tab/>
      </w:r>
      <w:r>
        <w:t>Reference Measurement Channels</w:t>
      </w:r>
      <w:r>
        <w:tab/>
        <w:t>749</w:t>
      </w:r>
    </w:p>
    <w:p w14:paraId="3848C219"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A.3.1.1</w:t>
      </w:r>
      <w:r w:rsidRPr="00597036">
        <w:rPr>
          <w:rFonts w:asciiTheme="minorHAnsi" w:eastAsiaTheme="minorEastAsia" w:hAnsiTheme="minorHAnsi" w:cstheme="minorBidi"/>
          <w:sz w:val="22"/>
          <w:szCs w:val="22"/>
          <w:lang w:val="sv-FI"/>
        </w:rPr>
        <w:tab/>
      </w:r>
      <w:r w:rsidRPr="00597036">
        <w:rPr>
          <w:lang w:val="sv-FI"/>
        </w:rPr>
        <w:t>PDSCH</w:t>
      </w:r>
      <w:r w:rsidRPr="00597036">
        <w:rPr>
          <w:lang w:val="sv-FI"/>
        </w:rPr>
        <w:tab/>
        <w:t>749</w:t>
      </w:r>
    </w:p>
    <w:p w14:paraId="5A4AFE8A"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A.3.1.1.1</w:t>
      </w:r>
      <w:r w:rsidRPr="00597036">
        <w:rPr>
          <w:rFonts w:asciiTheme="minorHAnsi" w:eastAsiaTheme="minorEastAsia" w:hAnsiTheme="minorHAnsi" w:cstheme="minorBidi"/>
          <w:sz w:val="22"/>
          <w:szCs w:val="22"/>
          <w:lang w:val="sv-FI"/>
        </w:rPr>
        <w:tab/>
      </w:r>
      <w:r w:rsidRPr="00597036">
        <w:rPr>
          <w:lang w:val="sv-FI"/>
        </w:rPr>
        <w:t>FDD</w:t>
      </w:r>
      <w:r w:rsidRPr="00597036">
        <w:rPr>
          <w:lang w:val="sv-FI"/>
        </w:rPr>
        <w:tab/>
        <w:t>749</w:t>
      </w:r>
    </w:p>
    <w:p w14:paraId="0A13DC9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A.3.1.1.2</w:t>
      </w:r>
      <w:r w:rsidRPr="00597036">
        <w:rPr>
          <w:rFonts w:asciiTheme="minorHAnsi" w:eastAsiaTheme="minorEastAsia" w:hAnsiTheme="minorHAnsi" w:cstheme="minorBidi"/>
          <w:sz w:val="22"/>
          <w:szCs w:val="22"/>
          <w:lang w:val="sv-FI"/>
        </w:rPr>
        <w:tab/>
      </w:r>
      <w:r w:rsidRPr="00597036">
        <w:rPr>
          <w:lang w:val="sv-FI"/>
        </w:rPr>
        <w:t>TDD</w:t>
      </w:r>
      <w:r w:rsidRPr="00597036">
        <w:rPr>
          <w:lang w:val="sv-FI"/>
        </w:rPr>
        <w:tab/>
        <w:t>753</w:t>
      </w:r>
    </w:p>
    <w:p w14:paraId="370221E9" w14:textId="77777777" w:rsidR="00597036" w:rsidRDefault="00597036">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756</w:t>
      </w:r>
    </w:p>
    <w:p w14:paraId="67DBC30E" w14:textId="77777777" w:rsidR="00597036" w:rsidRDefault="00597036">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757</w:t>
      </w:r>
    </w:p>
    <w:p w14:paraId="74D6E100" w14:textId="77777777" w:rsidR="00597036" w:rsidRDefault="00597036">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758</w:t>
      </w:r>
    </w:p>
    <w:p w14:paraId="7282B2EF" w14:textId="77777777" w:rsidR="00597036" w:rsidRDefault="00597036">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759</w:t>
      </w:r>
    </w:p>
    <w:p w14:paraId="1B17776F" w14:textId="77777777" w:rsidR="00597036" w:rsidRDefault="00597036">
      <w:pPr>
        <w:pStyle w:val="TOC3"/>
        <w:rPr>
          <w:rFonts w:asciiTheme="minorHAnsi" w:eastAsiaTheme="minorEastAsia" w:hAnsiTheme="minorHAnsi" w:cstheme="minorBidi"/>
          <w:sz w:val="22"/>
          <w:szCs w:val="22"/>
        </w:rPr>
      </w:pPr>
      <w:r w:rsidRPr="00597036">
        <w:t>A.3.1.2</w:t>
      </w:r>
      <w:r w:rsidRPr="00597036">
        <w:rPr>
          <w:rFonts w:asciiTheme="minorHAnsi" w:eastAsiaTheme="minorEastAsia" w:hAnsiTheme="minorHAnsi"/>
          <w:sz w:val="22"/>
          <w:szCs w:val="22"/>
        </w:rPr>
        <w:tab/>
      </w:r>
      <w:r w:rsidRPr="00763DEA">
        <w:rPr>
          <w:lang w:val="de-DE"/>
        </w:rPr>
        <w:t>PCFICH/PDCCH/PHICH</w:t>
      </w:r>
      <w:r>
        <w:tab/>
        <w:t>760</w:t>
      </w:r>
    </w:p>
    <w:p w14:paraId="6E4D937F" w14:textId="77777777" w:rsidR="00597036" w:rsidRDefault="00597036">
      <w:pPr>
        <w:pStyle w:val="TOC4"/>
        <w:rPr>
          <w:rFonts w:asciiTheme="minorHAnsi" w:eastAsiaTheme="minorEastAsia" w:hAnsiTheme="minorHAnsi" w:cstheme="minorBidi"/>
          <w:sz w:val="22"/>
          <w:szCs w:val="22"/>
        </w:rPr>
      </w:pPr>
      <w:r w:rsidRPr="00597036">
        <w:t>A.3.1.2.1</w:t>
      </w:r>
      <w:r w:rsidRPr="00597036">
        <w:rPr>
          <w:rFonts w:asciiTheme="minorHAnsi" w:eastAsiaTheme="minorEastAsia" w:hAnsiTheme="minorHAnsi" w:cstheme="minorBidi"/>
          <w:sz w:val="22"/>
          <w:szCs w:val="22"/>
        </w:rPr>
        <w:tab/>
      </w:r>
      <w:r w:rsidRPr="00763DEA">
        <w:rPr>
          <w:lang w:val="de-DE"/>
        </w:rPr>
        <w:t>FDD</w:t>
      </w:r>
      <w:r>
        <w:tab/>
        <w:t>760</w:t>
      </w:r>
    </w:p>
    <w:p w14:paraId="3120557D" w14:textId="77777777" w:rsidR="00597036" w:rsidRDefault="00597036">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760</w:t>
      </w:r>
    </w:p>
    <w:p w14:paraId="407C7B0B" w14:textId="77777777" w:rsidR="00597036" w:rsidRDefault="00597036">
      <w:pPr>
        <w:pStyle w:val="TOC4"/>
        <w:rPr>
          <w:rFonts w:asciiTheme="minorHAnsi" w:eastAsiaTheme="minorEastAsia" w:hAnsiTheme="minorHAnsi" w:cstheme="minorBidi"/>
          <w:sz w:val="22"/>
          <w:szCs w:val="22"/>
        </w:rPr>
      </w:pPr>
      <w:r w:rsidRPr="00597036">
        <w:t>A.3.1.2.3</w:t>
      </w:r>
      <w:r w:rsidRPr="00597036">
        <w:rPr>
          <w:rFonts w:asciiTheme="minorHAnsi" w:eastAsiaTheme="minorEastAsia" w:hAnsiTheme="minorHAnsi" w:cstheme="minorBidi"/>
          <w:sz w:val="22"/>
          <w:szCs w:val="22"/>
        </w:rPr>
        <w:tab/>
      </w:r>
      <w:r w:rsidRPr="00763DEA">
        <w:rPr>
          <w:lang w:val="de-DE"/>
        </w:rPr>
        <w:t>HD-FDD for UE category 0</w:t>
      </w:r>
      <w:r>
        <w:tab/>
        <w:t>761</w:t>
      </w:r>
    </w:p>
    <w:p w14:paraId="02893EA6" w14:textId="77777777" w:rsidR="00597036" w:rsidRDefault="00597036">
      <w:pPr>
        <w:pStyle w:val="TOC4"/>
        <w:rPr>
          <w:rFonts w:asciiTheme="minorHAnsi" w:eastAsiaTheme="minorEastAsia" w:hAnsiTheme="minorHAnsi" w:cstheme="minorBidi"/>
          <w:sz w:val="22"/>
          <w:szCs w:val="22"/>
        </w:rPr>
      </w:pPr>
      <w:r w:rsidRPr="00597036">
        <w:t>A.3.1.2.4</w:t>
      </w:r>
      <w:r w:rsidRPr="00597036">
        <w:rPr>
          <w:rFonts w:asciiTheme="minorHAnsi" w:eastAsiaTheme="minorEastAsia" w:hAnsiTheme="minorHAnsi" w:cstheme="minorBidi"/>
          <w:sz w:val="22"/>
          <w:szCs w:val="22"/>
        </w:rPr>
        <w:tab/>
      </w:r>
      <w:r w:rsidRPr="00763DEA">
        <w:rPr>
          <w:lang w:val="de-DE"/>
        </w:rPr>
        <w:t>FS 3</w:t>
      </w:r>
      <w:r>
        <w:tab/>
        <w:t>761</w:t>
      </w:r>
    </w:p>
    <w:p w14:paraId="66351E20" w14:textId="77777777" w:rsidR="00597036" w:rsidRDefault="00597036">
      <w:pPr>
        <w:pStyle w:val="TOC3"/>
        <w:rPr>
          <w:rFonts w:asciiTheme="minorHAnsi" w:eastAsiaTheme="minorEastAsia" w:hAnsiTheme="minorHAnsi" w:cstheme="minorBidi"/>
          <w:sz w:val="22"/>
          <w:szCs w:val="22"/>
        </w:rPr>
      </w:pPr>
      <w:r w:rsidRPr="00597036">
        <w:t>A.3.1.3</w:t>
      </w:r>
      <w:r w:rsidRPr="00597036">
        <w:rPr>
          <w:rFonts w:asciiTheme="minorHAnsi" w:eastAsiaTheme="minorEastAsia" w:hAnsiTheme="minorHAnsi" w:cstheme="minorBidi"/>
          <w:sz w:val="22"/>
          <w:szCs w:val="22"/>
        </w:rPr>
        <w:tab/>
      </w:r>
      <w:r w:rsidRPr="00763DEA">
        <w:rPr>
          <w:lang w:val="de-DE"/>
        </w:rPr>
        <w:t xml:space="preserve">MPDCCH </w:t>
      </w:r>
      <w:r>
        <w:t>Reference Channels for Cat-M1 UEs</w:t>
      </w:r>
      <w:r>
        <w:tab/>
        <w:t>761</w:t>
      </w:r>
    </w:p>
    <w:p w14:paraId="1ED197D5" w14:textId="77777777" w:rsidR="00597036" w:rsidRDefault="00597036">
      <w:pPr>
        <w:pStyle w:val="TOC4"/>
        <w:rPr>
          <w:rFonts w:asciiTheme="minorHAnsi" w:eastAsiaTheme="minorEastAsia" w:hAnsiTheme="minorHAnsi" w:cstheme="minorBidi"/>
          <w:sz w:val="22"/>
          <w:szCs w:val="22"/>
        </w:rPr>
      </w:pPr>
      <w:r w:rsidRPr="00597036">
        <w:t>A.3.1.3.1</w:t>
      </w:r>
      <w:r w:rsidRPr="00597036">
        <w:rPr>
          <w:rFonts w:asciiTheme="minorHAnsi" w:eastAsiaTheme="minorEastAsia" w:hAnsiTheme="minorHAnsi" w:cstheme="minorBidi"/>
          <w:sz w:val="22"/>
          <w:szCs w:val="22"/>
        </w:rPr>
        <w:tab/>
      </w:r>
      <w:r w:rsidRPr="00763DEA">
        <w:rPr>
          <w:lang w:val="de-DE"/>
        </w:rPr>
        <w:t>FDD</w:t>
      </w:r>
      <w:r>
        <w:t xml:space="preserve"> in CEModeA</w:t>
      </w:r>
      <w:r>
        <w:tab/>
        <w:t>762</w:t>
      </w:r>
    </w:p>
    <w:p w14:paraId="69BA8790" w14:textId="77777777" w:rsidR="00597036" w:rsidRDefault="00597036">
      <w:pPr>
        <w:pStyle w:val="TOC4"/>
        <w:rPr>
          <w:rFonts w:asciiTheme="minorHAnsi" w:eastAsiaTheme="minorEastAsia" w:hAnsiTheme="minorHAnsi" w:cstheme="minorBidi"/>
          <w:sz w:val="22"/>
          <w:szCs w:val="22"/>
        </w:rPr>
      </w:pPr>
      <w:r w:rsidRPr="00597036">
        <w:t>A.3.1.3.2</w:t>
      </w:r>
      <w:r w:rsidRPr="00597036">
        <w:rPr>
          <w:rFonts w:asciiTheme="minorHAnsi" w:eastAsiaTheme="minorEastAsia" w:hAnsiTheme="minorHAnsi" w:cstheme="minorBidi"/>
          <w:sz w:val="22"/>
          <w:szCs w:val="22"/>
        </w:rPr>
        <w:tab/>
      </w:r>
      <w:r w:rsidRPr="00763DEA">
        <w:rPr>
          <w:lang w:val="de-DE"/>
        </w:rPr>
        <w:t>HD-FDD</w:t>
      </w:r>
      <w:r>
        <w:t xml:space="preserve"> in CEModeA</w:t>
      </w:r>
      <w:r>
        <w:tab/>
        <w:t>762</w:t>
      </w:r>
    </w:p>
    <w:p w14:paraId="33EFA091" w14:textId="77777777" w:rsidR="00597036" w:rsidRDefault="00597036">
      <w:pPr>
        <w:pStyle w:val="TOC4"/>
        <w:rPr>
          <w:rFonts w:asciiTheme="minorHAnsi" w:eastAsiaTheme="minorEastAsia" w:hAnsiTheme="minorHAnsi" w:cstheme="minorBidi"/>
          <w:sz w:val="22"/>
          <w:szCs w:val="22"/>
        </w:rPr>
      </w:pPr>
      <w:r w:rsidRPr="00597036">
        <w:t>A.3.1.3.3</w:t>
      </w:r>
      <w:r w:rsidRPr="00597036">
        <w:rPr>
          <w:rFonts w:asciiTheme="minorHAnsi" w:eastAsiaTheme="minorEastAsia" w:hAnsiTheme="minorHAnsi" w:cstheme="minorBidi"/>
          <w:sz w:val="22"/>
          <w:szCs w:val="22"/>
        </w:rPr>
        <w:tab/>
      </w:r>
      <w:r w:rsidRPr="00763DEA">
        <w:rPr>
          <w:lang w:val="de-DE"/>
        </w:rPr>
        <w:t>TDD</w:t>
      </w:r>
      <w:r>
        <w:t xml:space="preserve"> in CEModeA</w:t>
      </w:r>
      <w:r>
        <w:tab/>
        <w:t>763</w:t>
      </w:r>
    </w:p>
    <w:p w14:paraId="0AEF9AD1" w14:textId="77777777" w:rsidR="00597036" w:rsidRDefault="00597036">
      <w:pPr>
        <w:pStyle w:val="TOC4"/>
        <w:rPr>
          <w:rFonts w:asciiTheme="minorHAnsi" w:eastAsiaTheme="minorEastAsia" w:hAnsiTheme="minorHAnsi" w:cstheme="minorBidi"/>
          <w:sz w:val="22"/>
          <w:szCs w:val="22"/>
        </w:rPr>
      </w:pPr>
      <w:r w:rsidRPr="00597036">
        <w:t>A.3.1.3.4</w:t>
      </w:r>
      <w:r w:rsidRPr="00597036">
        <w:rPr>
          <w:rFonts w:asciiTheme="minorHAnsi" w:eastAsiaTheme="minorEastAsia" w:hAnsiTheme="minorHAnsi" w:cstheme="minorBidi"/>
          <w:sz w:val="22"/>
          <w:szCs w:val="22"/>
        </w:rPr>
        <w:tab/>
      </w:r>
      <w:r w:rsidRPr="00763DEA">
        <w:rPr>
          <w:lang w:val="de-DE"/>
        </w:rPr>
        <w:t>FDD</w:t>
      </w:r>
      <w:r>
        <w:t xml:space="preserve"> in CEModeB</w:t>
      </w:r>
      <w:r>
        <w:tab/>
        <w:t>763</w:t>
      </w:r>
    </w:p>
    <w:p w14:paraId="251309FC" w14:textId="77777777" w:rsidR="00597036" w:rsidRDefault="00597036">
      <w:pPr>
        <w:pStyle w:val="TOC4"/>
        <w:rPr>
          <w:rFonts w:asciiTheme="minorHAnsi" w:eastAsiaTheme="minorEastAsia" w:hAnsiTheme="minorHAnsi" w:cstheme="minorBidi"/>
          <w:sz w:val="22"/>
          <w:szCs w:val="22"/>
        </w:rPr>
      </w:pPr>
      <w:r w:rsidRPr="00597036">
        <w:t>A.3.1.3.5</w:t>
      </w:r>
      <w:r w:rsidRPr="00597036">
        <w:rPr>
          <w:rFonts w:asciiTheme="minorHAnsi" w:eastAsiaTheme="minorEastAsia" w:hAnsiTheme="minorHAnsi" w:cstheme="minorBidi"/>
          <w:sz w:val="22"/>
          <w:szCs w:val="22"/>
        </w:rPr>
        <w:tab/>
      </w:r>
      <w:r w:rsidRPr="00763DEA">
        <w:rPr>
          <w:lang w:val="de-DE"/>
        </w:rPr>
        <w:t>HD-FDD</w:t>
      </w:r>
      <w:r>
        <w:t xml:space="preserve"> in CEModeB</w:t>
      </w:r>
      <w:r>
        <w:tab/>
        <w:t>764</w:t>
      </w:r>
    </w:p>
    <w:p w14:paraId="6672DC04" w14:textId="77777777" w:rsidR="00597036" w:rsidRDefault="00597036">
      <w:pPr>
        <w:pStyle w:val="TOC4"/>
        <w:rPr>
          <w:rFonts w:asciiTheme="minorHAnsi" w:eastAsiaTheme="minorEastAsia" w:hAnsiTheme="minorHAnsi" w:cstheme="minorBidi"/>
          <w:sz w:val="22"/>
          <w:szCs w:val="22"/>
        </w:rPr>
      </w:pPr>
      <w:r w:rsidRPr="00597036">
        <w:t>A.3.1.3.6</w:t>
      </w:r>
      <w:r w:rsidRPr="00597036">
        <w:rPr>
          <w:rFonts w:asciiTheme="minorHAnsi" w:eastAsiaTheme="minorEastAsia" w:hAnsiTheme="minorHAnsi" w:cstheme="minorBidi"/>
          <w:sz w:val="22"/>
          <w:szCs w:val="22"/>
        </w:rPr>
        <w:tab/>
      </w:r>
      <w:r w:rsidRPr="00763DEA">
        <w:rPr>
          <w:lang w:val="de-DE"/>
        </w:rPr>
        <w:t>TDD</w:t>
      </w:r>
      <w:r>
        <w:t xml:space="preserve"> in CEModeB</w:t>
      </w:r>
      <w:r>
        <w:tab/>
        <w:t>764</w:t>
      </w:r>
    </w:p>
    <w:p w14:paraId="5F6F6CA1" w14:textId="77777777" w:rsidR="00597036" w:rsidRDefault="00597036">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765</w:t>
      </w:r>
    </w:p>
    <w:p w14:paraId="50A73AE6" w14:textId="77777777" w:rsidR="00597036" w:rsidRDefault="00597036">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763DEA">
        <w:rPr>
          <w:rFonts w:cs="v5.0.0"/>
        </w:rPr>
        <w:t>in CEModeA</w:t>
      </w:r>
      <w:r>
        <w:tab/>
        <w:t>765</w:t>
      </w:r>
    </w:p>
    <w:p w14:paraId="3A8B5E4D" w14:textId="77777777" w:rsidR="00597036" w:rsidRDefault="00597036">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763DEA">
        <w:rPr>
          <w:rFonts w:cs="v5.0.0"/>
        </w:rPr>
        <w:t>in CEModeA</w:t>
      </w:r>
      <w:r>
        <w:tab/>
        <w:t>766</w:t>
      </w:r>
    </w:p>
    <w:p w14:paraId="0FAD7429" w14:textId="77777777" w:rsidR="00597036" w:rsidRDefault="00597036">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763DEA">
        <w:rPr>
          <w:rFonts w:cs="v5.0.0"/>
        </w:rPr>
        <w:t>in CEModeA</w:t>
      </w:r>
      <w:r>
        <w:tab/>
        <w:t>767</w:t>
      </w:r>
    </w:p>
    <w:p w14:paraId="0C4E079D" w14:textId="77777777" w:rsidR="00597036" w:rsidRDefault="00597036">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763DEA">
        <w:rPr>
          <w:rFonts w:cs="v5.0.0"/>
        </w:rPr>
        <w:t>in CEModeB</w:t>
      </w:r>
      <w:r>
        <w:tab/>
        <w:t>768</w:t>
      </w:r>
    </w:p>
    <w:p w14:paraId="2886C6C9" w14:textId="77777777" w:rsidR="00597036" w:rsidRDefault="00597036">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763DEA">
        <w:rPr>
          <w:rFonts w:cs="v5.0.0"/>
        </w:rPr>
        <w:t>in CEModeB</w:t>
      </w:r>
      <w:r>
        <w:tab/>
        <w:t>769</w:t>
      </w:r>
    </w:p>
    <w:p w14:paraId="5584E210" w14:textId="77777777" w:rsidR="00597036" w:rsidRDefault="00597036">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763DEA">
        <w:rPr>
          <w:rFonts w:cs="v5.0.0"/>
        </w:rPr>
        <w:t>in CEModeB</w:t>
      </w:r>
      <w:r>
        <w:tab/>
        <w:t>769</w:t>
      </w:r>
    </w:p>
    <w:p w14:paraId="65E15FDE" w14:textId="77777777" w:rsidR="00597036" w:rsidRDefault="00597036">
      <w:pPr>
        <w:pStyle w:val="TOC3"/>
        <w:rPr>
          <w:rFonts w:asciiTheme="minorHAnsi" w:eastAsiaTheme="minorEastAsia" w:hAnsiTheme="minorHAnsi" w:cstheme="minorBidi"/>
          <w:sz w:val="22"/>
          <w:szCs w:val="22"/>
        </w:rPr>
      </w:pPr>
      <w:r>
        <w:t>A.3.1.</w:t>
      </w:r>
      <w:r w:rsidRPr="00763DEA">
        <w:rPr>
          <w:rFonts w:eastAsia="MS Mincho"/>
          <w:lang w:eastAsia="ja-JP"/>
        </w:rPr>
        <w:t>5</w:t>
      </w:r>
      <w:r>
        <w:rPr>
          <w:rFonts w:asciiTheme="minorHAnsi" w:eastAsiaTheme="minorEastAsia" w:hAnsiTheme="minorHAnsi" w:cstheme="minorBidi"/>
          <w:sz w:val="22"/>
          <w:szCs w:val="22"/>
        </w:rPr>
        <w:tab/>
      </w:r>
      <w:r>
        <w:rPr>
          <w:lang w:eastAsia="zh-CN"/>
        </w:rPr>
        <w:t>N</w:t>
      </w:r>
      <w:r>
        <w:t>PD</w:t>
      </w:r>
      <w:r w:rsidRPr="00763DEA">
        <w:rPr>
          <w:rFonts w:eastAsia="MS Mincho"/>
          <w:lang w:eastAsia="ja-JP"/>
        </w:rPr>
        <w:t>S</w:t>
      </w:r>
      <w:r>
        <w:t xml:space="preserve">CH </w:t>
      </w:r>
      <w:r w:rsidRPr="00763DEA">
        <w:rPr>
          <w:rFonts w:cs="v5.0.0"/>
        </w:rPr>
        <w:t xml:space="preserve">Reference Channel for </w:t>
      </w:r>
      <w:r w:rsidRPr="00763DEA">
        <w:rPr>
          <w:rFonts w:cs="v5.0.0"/>
          <w:lang w:eastAsia="zh-CN"/>
        </w:rPr>
        <w:t>UE category NB1</w:t>
      </w:r>
      <w:r>
        <w:tab/>
        <w:t>770</w:t>
      </w:r>
    </w:p>
    <w:p w14:paraId="1227C29C" w14:textId="77777777" w:rsidR="00597036" w:rsidRDefault="00597036">
      <w:pPr>
        <w:pStyle w:val="TOC4"/>
        <w:rPr>
          <w:rFonts w:asciiTheme="minorHAnsi" w:eastAsiaTheme="minorEastAsia" w:hAnsiTheme="minorHAnsi" w:cstheme="minorBidi"/>
          <w:sz w:val="22"/>
          <w:szCs w:val="22"/>
        </w:rPr>
      </w:pPr>
      <w:r>
        <w:t>A.3.1.</w:t>
      </w:r>
      <w:r w:rsidRPr="00763DEA">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770</w:t>
      </w:r>
    </w:p>
    <w:p w14:paraId="1A6190EC" w14:textId="77777777" w:rsidR="00597036" w:rsidRDefault="00597036">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771</w:t>
      </w:r>
    </w:p>
    <w:p w14:paraId="2C0174B1"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771</w:t>
      </w:r>
    </w:p>
    <w:p w14:paraId="4EE684AA"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772</w:t>
      </w:r>
    </w:p>
    <w:p w14:paraId="7C7C49D7"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772</w:t>
      </w:r>
    </w:p>
    <w:p w14:paraId="4729C660"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773</w:t>
      </w:r>
    </w:p>
    <w:p w14:paraId="28AC21B9" w14:textId="77777777" w:rsidR="00597036" w:rsidRDefault="00597036">
      <w:pPr>
        <w:pStyle w:val="TOC4"/>
        <w:rPr>
          <w:rFonts w:asciiTheme="minorHAnsi" w:eastAsiaTheme="minorEastAsia" w:hAnsiTheme="minorHAnsi" w:cstheme="minorBidi"/>
          <w:sz w:val="22"/>
          <w:szCs w:val="22"/>
        </w:rPr>
      </w:pPr>
      <w:r>
        <w:t>A.3.1.</w:t>
      </w:r>
      <w:r w:rsidRPr="00763DEA">
        <w:rPr>
          <w:rFonts w:eastAsia="MS Mincho"/>
          <w:lang w:eastAsia="ja-JP"/>
        </w:rPr>
        <w:t>5</w:t>
      </w:r>
      <w:r>
        <w:t>.</w:t>
      </w:r>
      <w:r>
        <w:rPr>
          <w:lang w:eastAsia="zh-CN"/>
        </w:rPr>
        <w:t>7</w:t>
      </w:r>
      <w:r>
        <w:rPr>
          <w:rFonts w:asciiTheme="minorHAnsi" w:eastAsiaTheme="minorEastAsia" w:hAnsiTheme="minorHAnsi" w:cstheme="minorBidi"/>
          <w:sz w:val="22"/>
          <w:szCs w:val="22"/>
        </w:rPr>
        <w:tab/>
      </w:r>
      <w:r>
        <w:t>TDD in-band operation</w:t>
      </w:r>
      <w:r>
        <w:tab/>
        <w:t>773</w:t>
      </w:r>
    </w:p>
    <w:p w14:paraId="6E968FAB"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8</w:t>
      </w:r>
      <w:r>
        <w:rPr>
          <w:rFonts w:asciiTheme="minorHAnsi" w:eastAsiaTheme="minorEastAsia" w:hAnsiTheme="minorHAnsi" w:cstheme="minorBidi"/>
          <w:sz w:val="22"/>
          <w:szCs w:val="22"/>
        </w:rPr>
        <w:tab/>
      </w:r>
      <w:r>
        <w:t>TDD</w:t>
      </w:r>
      <w:r>
        <w:rPr>
          <w:lang w:eastAsia="zh-CN"/>
        </w:rPr>
        <w:t xml:space="preserve"> standalone operation</w:t>
      </w:r>
      <w:r>
        <w:tab/>
        <w:t>773</w:t>
      </w:r>
    </w:p>
    <w:p w14:paraId="21128EAE" w14:textId="77777777" w:rsidR="00597036" w:rsidRDefault="00597036">
      <w:pPr>
        <w:pStyle w:val="TOC4"/>
        <w:rPr>
          <w:rFonts w:asciiTheme="minorHAnsi" w:eastAsiaTheme="minorEastAsia" w:hAnsiTheme="minorHAnsi" w:cstheme="minorBidi"/>
          <w:sz w:val="22"/>
          <w:szCs w:val="22"/>
        </w:rPr>
      </w:pPr>
      <w:r>
        <w:t>A.3.1.</w:t>
      </w:r>
      <w:r>
        <w:rPr>
          <w:lang w:eastAsia="zh-CN"/>
        </w:rPr>
        <w:t>5</w:t>
      </w:r>
      <w:r>
        <w:t>.</w:t>
      </w:r>
      <w:r>
        <w:rPr>
          <w:lang w:eastAsia="zh-CN"/>
        </w:rPr>
        <w:t>9</w:t>
      </w:r>
      <w:r>
        <w:rPr>
          <w:rFonts w:asciiTheme="minorHAnsi" w:eastAsiaTheme="minorEastAsia" w:hAnsiTheme="minorHAnsi" w:cstheme="minorBidi"/>
          <w:sz w:val="22"/>
          <w:szCs w:val="22"/>
        </w:rPr>
        <w:tab/>
      </w:r>
      <w:r>
        <w:t>TDD</w:t>
      </w:r>
      <w:r>
        <w:rPr>
          <w:lang w:eastAsia="zh-CN"/>
        </w:rPr>
        <w:t xml:space="preserve"> guard band operation</w:t>
      </w:r>
      <w:r>
        <w:tab/>
        <w:t>774</w:t>
      </w:r>
    </w:p>
    <w:p w14:paraId="5FF870EA" w14:textId="77777777" w:rsidR="00597036" w:rsidRDefault="00597036">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774</w:t>
      </w:r>
    </w:p>
    <w:p w14:paraId="5910BAB1" w14:textId="77777777" w:rsidR="00597036" w:rsidRDefault="00597036">
      <w:pPr>
        <w:pStyle w:val="TOC4"/>
        <w:rPr>
          <w:rFonts w:asciiTheme="minorHAnsi" w:eastAsiaTheme="minorEastAsia" w:hAnsiTheme="minorHAnsi" w:cstheme="minorBidi"/>
          <w:sz w:val="22"/>
          <w:szCs w:val="22"/>
        </w:rPr>
      </w:pPr>
      <w:r>
        <w:lastRenderedPageBreak/>
        <w:t>A.3.1.</w:t>
      </w:r>
      <w:r>
        <w:rPr>
          <w:lang w:eastAsia="zh-CN"/>
        </w:rPr>
        <w:t>6</w:t>
      </w:r>
      <w:r>
        <w:t>.</w:t>
      </w:r>
      <w:r>
        <w:rPr>
          <w:lang w:eastAsia="zh-CN"/>
        </w:rPr>
        <w:t>1</w:t>
      </w:r>
      <w:r>
        <w:rPr>
          <w:rFonts w:asciiTheme="minorHAnsi" w:eastAsiaTheme="minorEastAsia" w:hAnsiTheme="minorHAnsi" w:cstheme="minorBidi"/>
          <w:sz w:val="22"/>
          <w:szCs w:val="22"/>
        </w:rPr>
        <w:tab/>
      </w:r>
      <w:r>
        <w:t>In-band operation</w:t>
      </w:r>
      <w:r>
        <w:tab/>
        <w:t>774</w:t>
      </w:r>
    </w:p>
    <w:p w14:paraId="71D6F18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775</w:t>
      </w:r>
    </w:p>
    <w:p w14:paraId="5DFD21C8"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rPr>
          <w:lang w:eastAsia="zh-CN"/>
        </w:rPr>
        <w:t>Standalone</w:t>
      </w:r>
      <w:r>
        <w:t xml:space="preserve"> operation</w:t>
      </w:r>
      <w:r>
        <w:tab/>
        <w:t>775</w:t>
      </w:r>
    </w:p>
    <w:p w14:paraId="5305F02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775</w:t>
      </w:r>
    </w:p>
    <w:p w14:paraId="25DB546D"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rPr>
          <w:lang w:eastAsia="zh-CN"/>
        </w:rPr>
        <w:t xml:space="preserve">Guard </w:t>
      </w:r>
      <w:r>
        <w:t>band operation</w:t>
      </w:r>
      <w:r>
        <w:tab/>
        <w:t>775</w:t>
      </w:r>
    </w:p>
    <w:p w14:paraId="6A4292EA" w14:textId="77777777" w:rsidR="00597036" w:rsidRDefault="00597036">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776</w:t>
      </w:r>
    </w:p>
    <w:p w14:paraId="170B197D" w14:textId="77777777" w:rsidR="00597036" w:rsidRDefault="00597036">
      <w:pPr>
        <w:pStyle w:val="TOC2"/>
        <w:rPr>
          <w:rFonts w:asciiTheme="minorHAnsi" w:eastAsiaTheme="minorEastAsia" w:hAnsiTheme="minorHAnsi" w:cstheme="minorBidi"/>
          <w:sz w:val="22"/>
          <w:szCs w:val="22"/>
        </w:rPr>
      </w:pPr>
      <w:r w:rsidRPr="00597036">
        <w:t>A.3.2</w:t>
      </w:r>
      <w:r w:rsidRPr="00597036">
        <w:rPr>
          <w:rFonts w:asciiTheme="minorHAnsi" w:eastAsiaTheme="minorEastAsia" w:hAnsiTheme="minorHAnsi"/>
          <w:sz w:val="22"/>
          <w:szCs w:val="22"/>
        </w:rPr>
        <w:tab/>
      </w:r>
      <w:r>
        <w:t>OFDMA Channel Noise Generator (OCNG)</w:t>
      </w:r>
      <w:r>
        <w:tab/>
        <w:t>776</w:t>
      </w:r>
    </w:p>
    <w:p w14:paraId="1FDD9B44" w14:textId="77777777" w:rsidR="00597036" w:rsidRDefault="00597036">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776</w:t>
      </w:r>
    </w:p>
    <w:p w14:paraId="139A44CA" w14:textId="77777777" w:rsidR="00597036" w:rsidRDefault="00597036">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777</w:t>
      </w:r>
    </w:p>
    <w:p w14:paraId="204DBEFE" w14:textId="77777777" w:rsidR="00597036" w:rsidRDefault="00597036">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777</w:t>
      </w:r>
    </w:p>
    <w:p w14:paraId="61A4E64C" w14:textId="77777777" w:rsidR="00597036" w:rsidRDefault="00597036">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778</w:t>
      </w:r>
    </w:p>
    <w:p w14:paraId="0E23CB27" w14:textId="77777777" w:rsidR="00597036" w:rsidRDefault="00597036">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779</w:t>
      </w:r>
    </w:p>
    <w:p w14:paraId="0E354CF8" w14:textId="77777777" w:rsidR="00597036" w:rsidRDefault="00597036">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779</w:t>
      </w:r>
    </w:p>
    <w:p w14:paraId="2DD6899B" w14:textId="77777777" w:rsidR="00597036" w:rsidRDefault="00597036">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780</w:t>
      </w:r>
    </w:p>
    <w:p w14:paraId="1A69CC0A" w14:textId="77777777" w:rsidR="00597036" w:rsidRDefault="00597036">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780</w:t>
      </w:r>
    </w:p>
    <w:p w14:paraId="67C54F1B" w14:textId="77777777" w:rsidR="00597036" w:rsidRDefault="00597036">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780</w:t>
      </w:r>
    </w:p>
    <w:p w14:paraId="1778B6D9" w14:textId="77777777" w:rsidR="00597036" w:rsidRDefault="00597036">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781</w:t>
      </w:r>
    </w:p>
    <w:p w14:paraId="0D0B55DD" w14:textId="77777777" w:rsidR="00597036" w:rsidRDefault="00597036">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782</w:t>
      </w:r>
    </w:p>
    <w:p w14:paraId="06E9A727" w14:textId="77777777" w:rsidR="00597036" w:rsidRDefault="00597036">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782</w:t>
      </w:r>
    </w:p>
    <w:p w14:paraId="4CBE288F" w14:textId="77777777" w:rsidR="00597036" w:rsidRDefault="00597036">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783</w:t>
      </w:r>
    </w:p>
    <w:p w14:paraId="3626C1ED" w14:textId="77777777" w:rsidR="00597036" w:rsidRDefault="00597036">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783</w:t>
      </w:r>
    </w:p>
    <w:p w14:paraId="07EA81FC" w14:textId="77777777" w:rsidR="00597036" w:rsidRDefault="00597036">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784</w:t>
      </w:r>
    </w:p>
    <w:p w14:paraId="4A894EB4" w14:textId="77777777" w:rsidR="00597036" w:rsidRDefault="00597036">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784</w:t>
      </w:r>
    </w:p>
    <w:p w14:paraId="109D2509" w14:textId="77777777" w:rsidR="00597036" w:rsidRDefault="00597036">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785</w:t>
      </w:r>
    </w:p>
    <w:p w14:paraId="77A29558" w14:textId="77777777" w:rsidR="00597036" w:rsidRDefault="00597036">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785</w:t>
      </w:r>
    </w:p>
    <w:p w14:paraId="33485152" w14:textId="77777777" w:rsidR="00597036" w:rsidRDefault="00597036">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786</w:t>
      </w:r>
    </w:p>
    <w:p w14:paraId="78649678" w14:textId="77777777" w:rsidR="00597036" w:rsidRDefault="00597036">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786</w:t>
      </w:r>
    </w:p>
    <w:p w14:paraId="45ED7813" w14:textId="77777777" w:rsidR="00597036" w:rsidRDefault="00597036">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787</w:t>
      </w:r>
    </w:p>
    <w:p w14:paraId="42243BC2" w14:textId="77777777" w:rsidR="00597036" w:rsidRDefault="00597036">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787</w:t>
      </w:r>
    </w:p>
    <w:p w14:paraId="03154691" w14:textId="77777777" w:rsidR="00597036" w:rsidRDefault="00597036">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788</w:t>
      </w:r>
    </w:p>
    <w:p w14:paraId="6240C7EB" w14:textId="77777777" w:rsidR="00597036" w:rsidRDefault="00597036">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788</w:t>
      </w:r>
    </w:p>
    <w:p w14:paraId="6A4278C2" w14:textId="77777777" w:rsidR="00597036" w:rsidRDefault="00597036">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789</w:t>
      </w:r>
    </w:p>
    <w:p w14:paraId="131F9B06" w14:textId="77777777" w:rsidR="00597036" w:rsidRDefault="00597036">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789</w:t>
      </w:r>
    </w:p>
    <w:p w14:paraId="3E8AE1EA" w14:textId="77777777" w:rsidR="00597036" w:rsidRDefault="00597036">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790</w:t>
      </w:r>
    </w:p>
    <w:p w14:paraId="71099257" w14:textId="77777777" w:rsidR="00597036" w:rsidRDefault="00597036">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790</w:t>
      </w:r>
    </w:p>
    <w:p w14:paraId="174006A0" w14:textId="77777777" w:rsidR="00597036" w:rsidRDefault="00597036">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791</w:t>
      </w:r>
    </w:p>
    <w:p w14:paraId="0E4AD4B6" w14:textId="77777777" w:rsidR="00597036" w:rsidRDefault="00597036">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792</w:t>
      </w:r>
    </w:p>
    <w:p w14:paraId="67CF0083" w14:textId="77777777" w:rsidR="00597036" w:rsidRDefault="00597036">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793</w:t>
      </w:r>
    </w:p>
    <w:p w14:paraId="0B539CDA" w14:textId="77777777" w:rsidR="00597036" w:rsidRDefault="00597036">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794</w:t>
      </w:r>
    </w:p>
    <w:p w14:paraId="21B502F5" w14:textId="77777777" w:rsidR="00597036" w:rsidRDefault="00597036">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794</w:t>
      </w:r>
    </w:p>
    <w:p w14:paraId="383F277A" w14:textId="77777777" w:rsidR="00597036" w:rsidRDefault="00597036">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795</w:t>
      </w:r>
    </w:p>
    <w:p w14:paraId="69DA4F2E" w14:textId="77777777" w:rsidR="00597036" w:rsidRDefault="00597036">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795</w:t>
      </w:r>
    </w:p>
    <w:p w14:paraId="771C8C12" w14:textId="77777777" w:rsidR="00597036" w:rsidRDefault="00597036">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796</w:t>
      </w:r>
    </w:p>
    <w:p w14:paraId="1D36921E" w14:textId="77777777" w:rsidR="00597036" w:rsidRDefault="00597036">
      <w:pPr>
        <w:pStyle w:val="TOC4"/>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Narrowband IoT OCNG FDD pattern 1: In-band NB-IoT in 10 MHz EUTRAN cell</w:t>
      </w:r>
      <w:r>
        <w:tab/>
        <w:t>797</w:t>
      </w:r>
    </w:p>
    <w:p w14:paraId="51903AE0" w14:textId="77777777" w:rsidR="00597036" w:rsidRDefault="00597036">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798</w:t>
      </w:r>
    </w:p>
    <w:p w14:paraId="252F8323"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3</w:t>
      </w:r>
      <w:r w:rsidRPr="00597036">
        <w:rPr>
          <w:rFonts w:asciiTheme="minorHAnsi" w:eastAsiaTheme="minorEastAsia" w:hAnsiTheme="minorHAnsi" w:cstheme="minorBidi"/>
          <w:sz w:val="22"/>
          <w:szCs w:val="22"/>
          <w:lang w:val="sv-FI"/>
        </w:rPr>
        <w:tab/>
      </w:r>
      <w:r w:rsidRPr="00763DEA">
        <w:rPr>
          <w:lang w:val="sv-FI"/>
        </w:rPr>
        <w:t xml:space="preserve">Narrowband IoT OCNG FDD pattern </w:t>
      </w:r>
      <w:r w:rsidRPr="00763DEA">
        <w:rPr>
          <w:lang w:val="sv-FI" w:eastAsia="zh-CN"/>
        </w:rPr>
        <w:t>3</w:t>
      </w:r>
      <w:r w:rsidRPr="00763DEA">
        <w:rPr>
          <w:lang w:val="sv-FI"/>
        </w:rPr>
        <w:t xml:space="preserve">: </w:t>
      </w:r>
      <w:r w:rsidRPr="00763DEA">
        <w:rPr>
          <w:lang w:val="sv-FI" w:eastAsia="zh-CN"/>
        </w:rPr>
        <w:t>standalone</w:t>
      </w:r>
      <w:r w:rsidRPr="00763DEA">
        <w:rPr>
          <w:lang w:val="sv-FI"/>
        </w:rPr>
        <w:t xml:space="preserve"> NB-IoT</w:t>
      </w:r>
      <w:r w:rsidRPr="00597036">
        <w:rPr>
          <w:lang w:val="sv-FI"/>
        </w:rPr>
        <w:tab/>
        <w:t>798</w:t>
      </w:r>
    </w:p>
    <w:p w14:paraId="2AC68E70"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A.3.2.3.4</w:t>
      </w:r>
      <w:r w:rsidRPr="00597036">
        <w:rPr>
          <w:rFonts w:asciiTheme="minorHAnsi" w:eastAsiaTheme="minorEastAsia" w:hAnsiTheme="minorHAnsi" w:cstheme="minorBidi"/>
          <w:sz w:val="22"/>
          <w:szCs w:val="22"/>
          <w:lang w:val="sv-FI"/>
        </w:rPr>
        <w:tab/>
      </w:r>
      <w:r w:rsidRPr="00597036">
        <w:rPr>
          <w:lang w:val="sv-FI"/>
        </w:rPr>
        <w:t>Narrowband IoT OCNG FDD pattern 4: In-band NB-IoT in 5 MHz EUTRAN cell</w:t>
      </w:r>
      <w:r w:rsidRPr="00597036">
        <w:rPr>
          <w:lang w:val="sv-FI"/>
        </w:rPr>
        <w:tab/>
        <w:t>799</w:t>
      </w:r>
    </w:p>
    <w:p w14:paraId="1E53256C"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5</w:t>
      </w:r>
      <w:r w:rsidRPr="00597036">
        <w:rPr>
          <w:rFonts w:asciiTheme="minorHAnsi" w:eastAsiaTheme="minorEastAsia" w:hAnsiTheme="minorHAnsi" w:cstheme="minorBidi"/>
          <w:sz w:val="22"/>
          <w:szCs w:val="22"/>
          <w:lang w:val="sv-FI"/>
        </w:rPr>
        <w:tab/>
      </w:r>
      <w:r w:rsidRPr="00597036">
        <w:rPr>
          <w:lang w:val="sv-FI"/>
        </w:rPr>
        <w:t xml:space="preserve">Narrowband IoT OCNG FDD pattern </w:t>
      </w:r>
      <w:r w:rsidRPr="00597036">
        <w:rPr>
          <w:lang w:val="sv-FI" w:eastAsia="zh-CN"/>
        </w:rPr>
        <w:t>5</w:t>
      </w:r>
      <w:r w:rsidRPr="00597036">
        <w:rPr>
          <w:lang w:val="sv-FI"/>
        </w:rPr>
        <w:t xml:space="preserve">: </w:t>
      </w:r>
      <w:r w:rsidRPr="00597036">
        <w:rPr>
          <w:lang w:val="sv-FI" w:eastAsia="zh-CN"/>
        </w:rPr>
        <w:t xml:space="preserve">guard </w:t>
      </w:r>
      <w:r w:rsidRPr="00597036">
        <w:rPr>
          <w:lang w:val="sv-FI"/>
        </w:rPr>
        <w:t>band NB-IoT in 5 MHz EUTRAN cell</w:t>
      </w:r>
      <w:r w:rsidRPr="00597036">
        <w:rPr>
          <w:lang w:val="sv-FI"/>
        </w:rPr>
        <w:tab/>
        <w:t>800</w:t>
      </w:r>
    </w:p>
    <w:p w14:paraId="76CF65B1"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A.3.2.3.6</w:t>
      </w:r>
      <w:r w:rsidRPr="00597036">
        <w:rPr>
          <w:rFonts w:asciiTheme="minorHAnsi" w:eastAsiaTheme="minorEastAsia" w:hAnsiTheme="minorHAnsi" w:cstheme="minorBidi"/>
          <w:sz w:val="22"/>
          <w:szCs w:val="22"/>
          <w:lang w:val="sv-FI"/>
        </w:rPr>
        <w:tab/>
      </w:r>
      <w:r w:rsidRPr="00597036">
        <w:rPr>
          <w:lang w:val="sv-FI"/>
        </w:rPr>
        <w:t>Narrowband IoT OCNG TDD pattern 1: In-band NB-IoT in 10 MHz EUTRAN cell</w:t>
      </w:r>
      <w:r w:rsidRPr="00597036">
        <w:rPr>
          <w:lang w:val="sv-FI"/>
        </w:rPr>
        <w:tab/>
        <w:t>801</w:t>
      </w:r>
    </w:p>
    <w:p w14:paraId="0D7D1FC1"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7</w:t>
      </w:r>
      <w:r w:rsidRPr="00597036">
        <w:rPr>
          <w:rFonts w:asciiTheme="minorHAnsi" w:eastAsiaTheme="minorEastAsia" w:hAnsiTheme="minorHAnsi" w:cstheme="minorBidi"/>
          <w:sz w:val="22"/>
          <w:szCs w:val="22"/>
          <w:lang w:val="sv-FI"/>
        </w:rPr>
        <w:tab/>
      </w:r>
      <w:r w:rsidRPr="00597036">
        <w:rPr>
          <w:lang w:val="sv-FI"/>
        </w:rPr>
        <w:t xml:space="preserve">Narrowband IoT OCNG TDD pattern </w:t>
      </w:r>
      <w:r w:rsidRPr="00597036">
        <w:rPr>
          <w:lang w:val="sv-FI" w:eastAsia="zh-CN"/>
        </w:rPr>
        <w:t>2</w:t>
      </w:r>
      <w:r w:rsidRPr="00597036">
        <w:rPr>
          <w:lang w:val="sv-FI"/>
        </w:rPr>
        <w:t xml:space="preserve">: </w:t>
      </w:r>
      <w:r w:rsidRPr="00597036">
        <w:rPr>
          <w:lang w:val="sv-FI" w:eastAsia="zh-CN"/>
        </w:rPr>
        <w:t xml:space="preserve">guard </w:t>
      </w:r>
      <w:r w:rsidRPr="00597036">
        <w:rPr>
          <w:lang w:val="sv-FI"/>
        </w:rPr>
        <w:t>band NB-IoT in 10 MHz EUTRAN cell</w:t>
      </w:r>
      <w:r w:rsidRPr="00597036">
        <w:rPr>
          <w:lang w:val="sv-FI"/>
        </w:rPr>
        <w:tab/>
        <w:t>802</w:t>
      </w:r>
    </w:p>
    <w:p w14:paraId="1437EAAF"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A.3.2.3.</w:t>
      </w:r>
      <w:r w:rsidRPr="00597036">
        <w:rPr>
          <w:lang w:val="sv-FI" w:eastAsia="zh-CN"/>
        </w:rPr>
        <w:t>8</w:t>
      </w:r>
      <w:r w:rsidRPr="00597036">
        <w:rPr>
          <w:rFonts w:asciiTheme="minorHAnsi" w:eastAsiaTheme="minorEastAsia" w:hAnsiTheme="minorHAnsi" w:cstheme="minorBidi"/>
          <w:sz w:val="22"/>
          <w:szCs w:val="22"/>
          <w:lang w:val="sv-FI"/>
        </w:rPr>
        <w:tab/>
      </w:r>
      <w:r w:rsidRPr="00763DEA">
        <w:rPr>
          <w:lang w:val="sv-FI"/>
        </w:rPr>
        <w:t xml:space="preserve">Narrowband IoT OCNG TDD pattern </w:t>
      </w:r>
      <w:r w:rsidRPr="00763DEA">
        <w:rPr>
          <w:lang w:val="sv-FI" w:eastAsia="zh-CN"/>
        </w:rPr>
        <w:t>3</w:t>
      </w:r>
      <w:r w:rsidRPr="00763DEA">
        <w:rPr>
          <w:lang w:val="sv-FI"/>
        </w:rPr>
        <w:t xml:space="preserve">: </w:t>
      </w:r>
      <w:r w:rsidRPr="00763DEA">
        <w:rPr>
          <w:lang w:val="sv-FI" w:eastAsia="zh-CN"/>
        </w:rPr>
        <w:t>standalone</w:t>
      </w:r>
      <w:r w:rsidRPr="00763DEA">
        <w:rPr>
          <w:lang w:val="sv-FI"/>
        </w:rPr>
        <w:t xml:space="preserve"> NB-IoT</w:t>
      </w:r>
      <w:r w:rsidRPr="00597036">
        <w:rPr>
          <w:lang w:val="sv-FI"/>
        </w:rPr>
        <w:tab/>
        <w:t>803</w:t>
      </w:r>
    </w:p>
    <w:p w14:paraId="4032FE8F" w14:textId="77777777" w:rsidR="00597036" w:rsidRDefault="00597036">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804</w:t>
      </w:r>
    </w:p>
    <w:p w14:paraId="7F5C9C9F" w14:textId="77777777" w:rsidR="00597036" w:rsidRDefault="00597036">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804</w:t>
      </w:r>
    </w:p>
    <w:p w14:paraId="1EF17673" w14:textId="77777777" w:rsidR="00597036" w:rsidRDefault="00597036">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805</w:t>
      </w:r>
    </w:p>
    <w:p w14:paraId="3059E8D4" w14:textId="77777777" w:rsidR="00597036" w:rsidRDefault="00597036">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805</w:t>
      </w:r>
    </w:p>
    <w:p w14:paraId="0445D8B2" w14:textId="77777777" w:rsidR="00597036" w:rsidRDefault="00597036">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806</w:t>
      </w:r>
    </w:p>
    <w:p w14:paraId="0696E9AD" w14:textId="77777777" w:rsidR="00597036" w:rsidRDefault="00597036">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806</w:t>
      </w:r>
    </w:p>
    <w:p w14:paraId="668F507C" w14:textId="77777777" w:rsidR="00597036" w:rsidRDefault="00597036">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806</w:t>
      </w:r>
    </w:p>
    <w:p w14:paraId="230F9F8F" w14:textId="77777777" w:rsidR="00597036" w:rsidRDefault="00597036">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806</w:t>
      </w:r>
    </w:p>
    <w:p w14:paraId="2968E3C1" w14:textId="77777777" w:rsidR="00597036" w:rsidRDefault="00597036">
      <w:pPr>
        <w:pStyle w:val="TOC3"/>
        <w:rPr>
          <w:rFonts w:asciiTheme="minorHAnsi" w:eastAsiaTheme="minorEastAsia" w:hAnsiTheme="minorHAnsi" w:cstheme="minorBidi"/>
          <w:sz w:val="22"/>
          <w:szCs w:val="22"/>
        </w:rPr>
      </w:pPr>
      <w:r>
        <w:lastRenderedPageBreak/>
        <w:t>A.3.4.2</w:t>
      </w:r>
      <w:r>
        <w:rPr>
          <w:rFonts w:asciiTheme="minorHAnsi" w:eastAsiaTheme="minorEastAsia" w:hAnsiTheme="minorHAnsi" w:cstheme="minorBidi"/>
          <w:sz w:val="22"/>
          <w:szCs w:val="22"/>
        </w:rPr>
        <w:tab/>
      </w:r>
      <w:r>
        <w:t>MBSFN ABS Transmission Configurations</w:t>
      </w:r>
      <w:r>
        <w:tab/>
        <w:t>807</w:t>
      </w:r>
    </w:p>
    <w:p w14:paraId="37F61C6F" w14:textId="77777777" w:rsidR="00597036" w:rsidRDefault="00597036">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807</w:t>
      </w:r>
    </w:p>
    <w:p w14:paraId="77ADA670" w14:textId="77777777" w:rsidR="00597036" w:rsidRDefault="00597036">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763DEA">
        <w:rPr>
          <w:lang w:val="en-US"/>
        </w:rPr>
        <w:t>, 2x2 antenna</w:t>
      </w:r>
      <w:r>
        <w:tab/>
        <w:t>808</w:t>
      </w:r>
    </w:p>
    <w:p w14:paraId="5BD707E7" w14:textId="77777777" w:rsidR="00597036" w:rsidRDefault="00597036">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808</w:t>
      </w:r>
    </w:p>
    <w:p w14:paraId="63571470" w14:textId="77777777" w:rsidR="00597036" w:rsidRDefault="00597036">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808</w:t>
      </w:r>
    </w:p>
    <w:p w14:paraId="1EB7FFA1" w14:textId="77777777" w:rsidR="00597036" w:rsidRDefault="00597036">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809</w:t>
      </w:r>
    </w:p>
    <w:p w14:paraId="13D68F65" w14:textId="77777777" w:rsidR="00597036" w:rsidRDefault="00597036">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809</w:t>
      </w:r>
    </w:p>
    <w:p w14:paraId="2947C93E" w14:textId="77777777" w:rsidR="00597036" w:rsidRDefault="00597036">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809</w:t>
      </w:r>
    </w:p>
    <w:p w14:paraId="4200282A" w14:textId="77777777" w:rsidR="00597036" w:rsidRDefault="00597036">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809</w:t>
      </w:r>
    </w:p>
    <w:p w14:paraId="1B11A887" w14:textId="77777777" w:rsidR="00597036" w:rsidRDefault="00597036">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809</w:t>
      </w:r>
    </w:p>
    <w:p w14:paraId="0F7B11A5" w14:textId="77777777" w:rsidR="00597036" w:rsidRDefault="00597036">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809</w:t>
      </w:r>
    </w:p>
    <w:p w14:paraId="7F60AF2B" w14:textId="77777777" w:rsidR="00597036" w:rsidRDefault="00597036">
      <w:pPr>
        <w:pStyle w:val="TOC3"/>
        <w:rPr>
          <w:rFonts w:asciiTheme="minorHAnsi" w:eastAsiaTheme="minorEastAsia" w:hAnsiTheme="minorHAnsi" w:cstheme="minorBidi"/>
          <w:sz w:val="22"/>
          <w:szCs w:val="22"/>
        </w:rPr>
      </w:pPr>
      <w:r w:rsidRPr="00597036">
        <w:t>A.3.8.1</w:t>
      </w:r>
      <w:r w:rsidRPr="00597036">
        <w:rPr>
          <w:rFonts w:asciiTheme="minorHAnsi" w:eastAsiaTheme="minorEastAsia" w:hAnsiTheme="minorHAnsi" w:cstheme="minorBidi"/>
          <w:sz w:val="22"/>
          <w:szCs w:val="22"/>
        </w:rPr>
        <w:tab/>
      </w:r>
      <w:r w:rsidRPr="00763DEA">
        <w:rPr>
          <w:snapToGrid w:val="0"/>
        </w:rPr>
        <w:t>Antenna connection</w:t>
      </w:r>
      <w:r w:rsidRPr="00763DEA">
        <w:rPr>
          <w:snapToGrid w:val="0"/>
          <w:lang w:eastAsia="zh-CN"/>
        </w:rPr>
        <w:t xml:space="preserve"> for 4 Rx capable UEs</w:t>
      </w:r>
      <w:r>
        <w:tab/>
        <w:t>809</w:t>
      </w:r>
    </w:p>
    <w:p w14:paraId="3B2D08B8" w14:textId="77777777" w:rsidR="00597036" w:rsidRDefault="00597036">
      <w:pPr>
        <w:pStyle w:val="TOC4"/>
        <w:rPr>
          <w:rFonts w:asciiTheme="minorHAnsi" w:eastAsiaTheme="minorEastAsia" w:hAnsiTheme="minorHAnsi" w:cstheme="minorBidi"/>
          <w:sz w:val="22"/>
          <w:szCs w:val="22"/>
        </w:rPr>
      </w:pPr>
      <w:r>
        <w:t>A.3.8.1.1 Introduction</w:t>
      </w:r>
      <w:r>
        <w:tab/>
        <w:t>809</w:t>
      </w:r>
    </w:p>
    <w:p w14:paraId="49B45DAD" w14:textId="77777777" w:rsidR="00597036" w:rsidRDefault="00597036">
      <w:pPr>
        <w:pStyle w:val="TOC4"/>
        <w:rPr>
          <w:rFonts w:asciiTheme="minorHAnsi" w:eastAsiaTheme="minorEastAsia" w:hAnsiTheme="minorHAnsi" w:cstheme="minorBidi"/>
          <w:sz w:val="22"/>
          <w:szCs w:val="22"/>
        </w:rPr>
      </w:pPr>
      <w:r>
        <w:t>A.3.8.1.2 Principle of testing</w:t>
      </w:r>
      <w:r>
        <w:tab/>
        <w:t>809</w:t>
      </w:r>
    </w:p>
    <w:p w14:paraId="277A7FBB" w14:textId="77777777" w:rsidR="00597036" w:rsidRDefault="00597036">
      <w:pPr>
        <w:pStyle w:val="TOC5"/>
        <w:rPr>
          <w:rFonts w:asciiTheme="minorHAnsi" w:eastAsiaTheme="minorEastAsia" w:hAnsiTheme="minorHAnsi" w:cstheme="minorBidi"/>
          <w:sz w:val="22"/>
          <w:szCs w:val="22"/>
        </w:rPr>
      </w:pPr>
      <w:r>
        <w:t>A.3.8.1.2.1 Single carrier tests</w:t>
      </w:r>
      <w:r>
        <w:tab/>
        <w:t>809</w:t>
      </w:r>
    </w:p>
    <w:p w14:paraId="2182E028" w14:textId="77777777" w:rsidR="00597036" w:rsidRDefault="00597036">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810</w:t>
      </w:r>
    </w:p>
    <w:p w14:paraId="34DE335A" w14:textId="77777777" w:rsidR="00597036" w:rsidRDefault="00597036">
      <w:pPr>
        <w:pStyle w:val="TOC5"/>
        <w:rPr>
          <w:rFonts w:asciiTheme="minorHAnsi" w:eastAsiaTheme="minorEastAsia" w:hAnsiTheme="minorHAnsi" w:cstheme="minorBidi"/>
          <w:sz w:val="22"/>
          <w:szCs w:val="22"/>
        </w:rPr>
      </w:pPr>
      <w:r w:rsidRPr="00597036">
        <w:t>A.3.8.1.2.3</w:t>
      </w:r>
      <w:r w:rsidRPr="00597036">
        <w:rPr>
          <w:rFonts w:asciiTheme="minorHAnsi" w:eastAsiaTheme="minorEastAsia" w:hAnsiTheme="minorHAnsi" w:cstheme="minorBidi"/>
          <w:sz w:val="22"/>
          <w:szCs w:val="22"/>
        </w:rPr>
        <w:tab/>
      </w:r>
      <w:r w:rsidRPr="00763DEA">
        <w:rPr>
          <w:snapToGrid w:val="0"/>
        </w:rPr>
        <w:t>Antenna connection for bands where 2RX is supported</w:t>
      </w:r>
      <w:r>
        <w:tab/>
        <w:t>811</w:t>
      </w:r>
    </w:p>
    <w:p w14:paraId="4B64CED9" w14:textId="77777777" w:rsidR="00597036" w:rsidRDefault="00597036">
      <w:pPr>
        <w:pStyle w:val="TOC5"/>
        <w:rPr>
          <w:rFonts w:asciiTheme="minorHAnsi" w:eastAsiaTheme="minorEastAsia" w:hAnsiTheme="minorHAnsi" w:cstheme="minorBidi"/>
          <w:sz w:val="22"/>
          <w:szCs w:val="22"/>
        </w:rPr>
      </w:pPr>
      <w:r w:rsidRPr="00597036">
        <w:t>A.3.8.1.2.4</w:t>
      </w:r>
      <w:r w:rsidRPr="00597036">
        <w:rPr>
          <w:rFonts w:asciiTheme="minorHAnsi" w:eastAsiaTheme="minorEastAsia" w:hAnsiTheme="minorHAnsi" w:cstheme="minorBidi"/>
          <w:sz w:val="22"/>
          <w:szCs w:val="22"/>
        </w:rPr>
        <w:tab/>
      </w:r>
      <w:r w:rsidRPr="00763DEA">
        <w:rPr>
          <w:snapToGrid w:val="0"/>
        </w:rPr>
        <w:t>Antenna connection for bands where 4RX is supported</w:t>
      </w:r>
      <w:r>
        <w:tab/>
        <w:t>811</w:t>
      </w:r>
    </w:p>
    <w:p w14:paraId="75603BC9" w14:textId="77777777" w:rsidR="00597036" w:rsidRDefault="00597036">
      <w:pPr>
        <w:pStyle w:val="TOC3"/>
        <w:rPr>
          <w:rFonts w:asciiTheme="minorHAnsi" w:eastAsiaTheme="minorEastAsia" w:hAnsiTheme="minorHAnsi" w:cstheme="minorBidi"/>
          <w:sz w:val="22"/>
          <w:szCs w:val="22"/>
        </w:rPr>
      </w:pPr>
      <w:r w:rsidRPr="00597036">
        <w:t>A.3.8.2</w:t>
      </w:r>
      <w:r w:rsidRPr="00597036">
        <w:rPr>
          <w:rFonts w:asciiTheme="minorHAnsi" w:eastAsiaTheme="minorEastAsia" w:hAnsiTheme="minorHAnsi" w:cstheme="minorBidi"/>
          <w:sz w:val="22"/>
          <w:szCs w:val="22"/>
        </w:rPr>
        <w:tab/>
      </w:r>
      <w:r w:rsidRPr="00763DEA">
        <w:rPr>
          <w:snapToGrid w:val="0"/>
        </w:rPr>
        <w:t>Antenna connection</w:t>
      </w:r>
      <w:r w:rsidRPr="00763DEA">
        <w:rPr>
          <w:snapToGrid w:val="0"/>
          <w:lang w:eastAsia="zh-CN"/>
        </w:rPr>
        <w:t xml:space="preserve"> for 8 Rx capable UEs</w:t>
      </w:r>
      <w:r>
        <w:tab/>
        <w:t>811</w:t>
      </w:r>
    </w:p>
    <w:p w14:paraId="07E28FE0" w14:textId="77777777" w:rsidR="00597036" w:rsidRDefault="00597036">
      <w:pPr>
        <w:pStyle w:val="TOC4"/>
        <w:rPr>
          <w:rFonts w:asciiTheme="minorHAnsi" w:eastAsiaTheme="minorEastAsia" w:hAnsiTheme="minorHAnsi" w:cstheme="minorBidi"/>
          <w:sz w:val="22"/>
          <w:szCs w:val="22"/>
        </w:rPr>
      </w:pPr>
      <w:r>
        <w:t>A.3.8.2.1</w:t>
      </w:r>
      <w:r>
        <w:rPr>
          <w:rFonts w:asciiTheme="minorHAnsi" w:eastAsiaTheme="minorEastAsia" w:hAnsiTheme="minorHAnsi" w:cstheme="minorBidi"/>
          <w:sz w:val="22"/>
          <w:szCs w:val="22"/>
        </w:rPr>
        <w:tab/>
      </w:r>
      <w:r>
        <w:t>Introduction</w:t>
      </w:r>
      <w:r>
        <w:tab/>
        <w:t>811</w:t>
      </w:r>
    </w:p>
    <w:p w14:paraId="19B62F9C" w14:textId="77777777" w:rsidR="00597036" w:rsidRDefault="00597036">
      <w:pPr>
        <w:pStyle w:val="TOC4"/>
        <w:rPr>
          <w:rFonts w:asciiTheme="minorHAnsi" w:eastAsiaTheme="minorEastAsia" w:hAnsiTheme="minorHAnsi" w:cstheme="minorBidi"/>
          <w:sz w:val="22"/>
          <w:szCs w:val="22"/>
        </w:rPr>
      </w:pPr>
      <w:r>
        <w:t>A.3.8.2.2</w:t>
      </w:r>
      <w:r>
        <w:rPr>
          <w:rFonts w:asciiTheme="minorHAnsi" w:eastAsiaTheme="minorEastAsia" w:hAnsiTheme="minorHAnsi" w:cstheme="minorBidi"/>
          <w:sz w:val="22"/>
          <w:szCs w:val="22"/>
        </w:rPr>
        <w:tab/>
      </w:r>
      <w:r>
        <w:t>Principle of testing</w:t>
      </w:r>
      <w:r>
        <w:tab/>
        <w:t>811</w:t>
      </w:r>
    </w:p>
    <w:p w14:paraId="7D4D4617" w14:textId="77777777" w:rsidR="00597036" w:rsidRDefault="00597036">
      <w:pPr>
        <w:pStyle w:val="TOC5"/>
        <w:rPr>
          <w:rFonts w:asciiTheme="minorHAnsi" w:eastAsiaTheme="minorEastAsia" w:hAnsiTheme="minorHAnsi" w:cstheme="minorBidi"/>
          <w:sz w:val="22"/>
          <w:szCs w:val="22"/>
        </w:rPr>
      </w:pPr>
      <w:r>
        <w:t>A.3.8.2.2.1</w:t>
      </w:r>
      <w:r>
        <w:rPr>
          <w:rFonts w:asciiTheme="minorHAnsi" w:eastAsiaTheme="minorEastAsia" w:hAnsiTheme="minorHAnsi" w:cstheme="minorBidi"/>
          <w:sz w:val="22"/>
          <w:szCs w:val="22"/>
        </w:rPr>
        <w:tab/>
      </w:r>
      <w:r>
        <w:t>Single carrier tests</w:t>
      </w:r>
      <w:r>
        <w:tab/>
        <w:t>811</w:t>
      </w:r>
    </w:p>
    <w:p w14:paraId="1886D911" w14:textId="77777777" w:rsidR="00597036" w:rsidRDefault="00597036">
      <w:pPr>
        <w:pStyle w:val="TOC5"/>
        <w:rPr>
          <w:rFonts w:asciiTheme="minorHAnsi" w:eastAsiaTheme="minorEastAsia" w:hAnsiTheme="minorHAnsi" w:cstheme="minorBidi"/>
          <w:sz w:val="22"/>
          <w:szCs w:val="22"/>
        </w:rPr>
      </w:pPr>
      <w:r>
        <w:t>A.3.8.2.2.2</w:t>
      </w:r>
      <w:r>
        <w:rPr>
          <w:rFonts w:asciiTheme="minorHAnsi" w:eastAsiaTheme="minorEastAsia" w:hAnsiTheme="minorHAnsi" w:cstheme="minorBidi"/>
          <w:sz w:val="22"/>
          <w:szCs w:val="22"/>
        </w:rPr>
        <w:tab/>
      </w:r>
      <w:r>
        <w:t>Carrier aggregation and Dual connectivity tests</w:t>
      </w:r>
      <w:r>
        <w:tab/>
        <w:t>812</w:t>
      </w:r>
    </w:p>
    <w:p w14:paraId="08422CA2" w14:textId="77777777" w:rsidR="00597036" w:rsidRDefault="00597036">
      <w:pPr>
        <w:pStyle w:val="TOC5"/>
        <w:rPr>
          <w:rFonts w:asciiTheme="minorHAnsi" w:eastAsiaTheme="minorEastAsia" w:hAnsiTheme="minorHAnsi" w:cstheme="minorBidi"/>
          <w:sz w:val="22"/>
          <w:szCs w:val="22"/>
        </w:rPr>
      </w:pPr>
      <w:r w:rsidRPr="00597036">
        <w:t>A.3.8.2.2.3</w:t>
      </w:r>
      <w:r w:rsidRPr="00597036">
        <w:rPr>
          <w:rFonts w:asciiTheme="minorHAnsi" w:eastAsiaTheme="minorEastAsia" w:hAnsiTheme="minorHAnsi" w:cstheme="minorBidi"/>
          <w:sz w:val="22"/>
          <w:szCs w:val="22"/>
        </w:rPr>
        <w:tab/>
      </w:r>
      <w:r w:rsidRPr="00763DEA">
        <w:rPr>
          <w:snapToGrid w:val="0"/>
        </w:rPr>
        <w:t>Antenna connection for bands where 2RX is supported</w:t>
      </w:r>
      <w:r>
        <w:tab/>
        <w:t>812</w:t>
      </w:r>
    </w:p>
    <w:p w14:paraId="6DB6F2F4" w14:textId="77777777" w:rsidR="00597036" w:rsidRDefault="00597036">
      <w:pPr>
        <w:pStyle w:val="TOC5"/>
        <w:rPr>
          <w:rFonts w:asciiTheme="minorHAnsi" w:eastAsiaTheme="minorEastAsia" w:hAnsiTheme="minorHAnsi" w:cstheme="minorBidi"/>
          <w:sz w:val="22"/>
          <w:szCs w:val="22"/>
        </w:rPr>
      </w:pPr>
      <w:r w:rsidRPr="00597036">
        <w:t>A.3.8.2.2.4</w:t>
      </w:r>
      <w:r w:rsidRPr="00597036">
        <w:rPr>
          <w:rFonts w:asciiTheme="minorHAnsi" w:eastAsiaTheme="minorEastAsia" w:hAnsiTheme="minorHAnsi" w:cstheme="minorBidi"/>
          <w:sz w:val="22"/>
          <w:szCs w:val="22"/>
        </w:rPr>
        <w:tab/>
      </w:r>
      <w:r w:rsidRPr="00763DEA">
        <w:rPr>
          <w:snapToGrid w:val="0"/>
        </w:rPr>
        <w:t>Antenna connection for bands where 4RX is supported</w:t>
      </w:r>
      <w:r>
        <w:tab/>
        <w:t>812</w:t>
      </w:r>
    </w:p>
    <w:p w14:paraId="1E936C02" w14:textId="77777777" w:rsidR="00597036" w:rsidRDefault="00597036">
      <w:pPr>
        <w:pStyle w:val="TOC5"/>
        <w:rPr>
          <w:rFonts w:asciiTheme="minorHAnsi" w:eastAsiaTheme="minorEastAsia" w:hAnsiTheme="minorHAnsi" w:cstheme="minorBidi"/>
          <w:sz w:val="22"/>
          <w:szCs w:val="22"/>
        </w:rPr>
      </w:pPr>
      <w:r w:rsidRPr="00597036">
        <w:t>A.3.8.2.2.5</w:t>
      </w:r>
      <w:r w:rsidRPr="00597036">
        <w:rPr>
          <w:rFonts w:asciiTheme="minorHAnsi" w:eastAsiaTheme="minorEastAsia" w:hAnsiTheme="minorHAnsi" w:cstheme="minorBidi"/>
          <w:sz w:val="22"/>
          <w:szCs w:val="22"/>
        </w:rPr>
        <w:tab/>
      </w:r>
      <w:r w:rsidRPr="00763DEA">
        <w:rPr>
          <w:snapToGrid w:val="0"/>
        </w:rPr>
        <w:t>Antenna connection for bands where 8RX is supported</w:t>
      </w:r>
      <w:r>
        <w:tab/>
        <w:t>812</w:t>
      </w:r>
    </w:p>
    <w:p w14:paraId="18A35BD3" w14:textId="77777777" w:rsidR="00597036" w:rsidRDefault="00597036">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812</w:t>
      </w:r>
    </w:p>
    <w:p w14:paraId="4E0671FD" w14:textId="77777777" w:rsidR="00597036" w:rsidRDefault="00597036">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812</w:t>
      </w:r>
    </w:p>
    <w:p w14:paraId="684FC38F" w14:textId="77777777" w:rsidR="00597036" w:rsidRDefault="00597036">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812</w:t>
      </w:r>
    </w:p>
    <w:p w14:paraId="570E3E2F" w14:textId="77777777" w:rsidR="00597036" w:rsidRDefault="00597036">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813</w:t>
      </w:r>
    </w:p>
    <w:p w14:paraId="587466DE" w14:textId="77777777" w:rsidR="00597036" w:rsidRDefault="00597036">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813</w:t>
      </w:r>
    </w:p>
    <w:p w14:paraId="049B2BAB" w14:textId="77777777" w:rsidR="00597036" w:rsidRDefault="00597036">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813</w:t>
      </w:r>
    </w:p>
    <w:p w14:paraId="4FE6EA81" w14:textId="77777777" w:rsidR="00597036" w:rsidRDefault="00597036">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813</w:t>
      </w:r>
    </w:p>
    <w:p w14:paraId="68BF3738" w14:textId="77777777" w:rsidR="00597036" w:rsidRDefault="00597036">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813</w:t>
      </w:r>
    </w:p>
    <w:p w14:paraId="0AB64FD1" w14:textId="77777777" w:rsidR="00597036" w:rsidRDefault="00597036">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813</w:t>
      </w:r>
    </w:p>
    <w:p w14:paraId="0F20AAB1" w14:textId="77777777" w:rsidR="00597036" w:rsidRDefault="00597036">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813</w:t>
      </w:r>
    </w:p>
    <w:p w14:paraId="734110C1" w14:textId="77777777" w:rsidR="00597036" w:rsidRDefault="00597036">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813</w:t>
      </w:r>
    </w:p>
    <w:p w14:paraId="222CAEC1" w14:textId="77777777" w:rsidR="00597036" w:rsidRDefault="00597036">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813</w:t>
      </w:r>
    </w:p>
    <w:p w14:paraId="2738F8A8" w14:textId="77777777" w:rsidR="00597036" w:rsidRDefault="00597036">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814</w:t>
      </w:r>
    </w:p>
    <w:p w14:paraId="4FA81701" w14:textId="77777777" w:rsidR="00597036" w:rsidRDefault="00597036">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814</w:t>
      </w:r>
    </w:p>
    <w:p w14:paraId="7E875042" w14:textId="77777777" w:rsidR="00597036" w:rsidRDefault="00597036">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814</w:t>
      </w:r>
    </w:p>
    <w:p w14:paraId="281EFE72" w14:textId="77777777" w:rsidR="00597036" w:rsidRDefault="00597036">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814</w:t>
      </w:r>
    </w:p>
    <w:p w14:paraId="481428AA" w14:textId="77777777" w:rsidR="00597036" w:rsidRDefault="00597036">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820</w:t>
      </w:r>
    </w:p>
    <w:p w14:paraId="4868E603" w14:textId="77777777" w:rsidR="00597036" w:rsidRDefault="00597036">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822</w:t>
      </w:r>
    </w:p>
    <w:p w14:paraId="7B4CDC46" w14:textId="77777777" w:rsidR="00597036" w:rsidRDefault="00597036">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822</w:t>
      </w:r>
    </w:p>
    <w:p w14:paraId="4EAB6BCE" w14:textId="77777777" w:rsidR="00597036" w:rsidRDefault="00597036">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822</w:t>
      </w:r>
    </w:p>
    <w:p w14:paraId="215399C6" w14:textId="77777777" w:rsidR="00597036" w:rsidRDefault="00597036">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822</w:t>
      </w:r>
    </w:p>
    <w:p w14:paraId="1F3F15E7" w14:textId="77777777" w:rsidR="00597036" w:rsidRDefault="00597036">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823</w:t>
      </w:r>
    </w:p>
    <w:p w14:paraId="5237F1A5" w14:textId="77777777" w:rsidR="00597036" w:rsidRDefault="00597036">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823</w:t>
      </w:r>
    </w:p>
    <w:p w14:paraId="473E1FA8" w14:textId="77777777" w:rsidR="00597036" w:rsidRDefault="00597036">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823</w:t>
      </w:r>
    </w:p>
    <w:p w14:paraId="35514C45" w14:textId="77777777" w:rsidR="00597036" w:rsidRDefault="00597036">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824</w:t>
      </w:r>
    </w:p>
    <w:p w14:paraId="0AE7BD8C" w14:textId="77777777" w:rsidR="00597036" w:rsidRDefault="00597036">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824</w:t>
      </w:r>
    </w:p>
    <w:p w14:paraId="775F6C76" w14:textId="77777777" w:rsidR="00597036" w:rsidRDefault="00597036">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824</w:t>
      </w:r>
    </w:p>
    <w:p w14:paraId="22D0EB72" w14:textId="77777777" w:rsidR="00597036" w:rsidRDefault="00597036">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824</w:t>
      </w:r>
    </w:p>
    <w:p w14:paraId="43E54290" w14:textId="77777777" w:rsidR="00597036" w:rsidRDefault="00597036">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824</w:t>
      </w:r>
    </w:p>
    <w:p w14:paraId="4D377976" w14:textId="77777777" w:rsidR="00597036" w:rsidRDefault="00597036">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824</w:t>
      </w:r>
    </w:p>
    <w:p w14:paraId="643B73F7" w14:textId="77777777" w:rsidR="00597036" w:rsidRDefault="00597036">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824</w:t>
      </w:r>
    </w:p>
    <w:p w14:paraId="57DCAB3D" w14:textId="77777777" w:rsidR="00597036" w:rsidRDefault="00597036">
      <w:pPr>
        <w:pStyle w:val="TOC3"/>
        <w:rPr>
          <w:rFonts w:asciiTheme="minorHAnsi" w:eastAsiaTheme="minorEastAsia" w:hAnsiTheme="minorHAnsi" w:cstheme="minorBidi"/>
          <w:sz w:val="22"/>
          <w:szCs w:val="22"/>
        </w:rPr>
      </w:pPr>
      <w:r w:rsidRPr="00597036">
        <w:t>A.3.15.1</w:t>
      </w:r>
      <w:r w:rsidRPr="00597036">
        <w:rPr>
          <w:rFonts w:asciiTheme="minorHAnsi" w:hAnsiTheme="minorHAnsi" w:cstheme="minorBidi"/>
          <w:sz w:val="22"/>
          <w:szCs w:val="22"/>
        </w:rPr>
        <w:tab/>
      </w:r>
      <w:r w:rsidRPr="00763DEA">
        <w:rPr>
          <w:rFonts w:eastAsia="Arial Unicode MS"/>
          <w:lang w:eastAsia="zh-CN"/>
        </w:rPr>
        <w:t>Introduction</w:t>
      </w:r>
      <w:r>
        <w:tab/>
        <w:t>824</w:t>
      </w:r>
    </w:p>
    <w:p w14:paraId="47A21B33" w14:textId="77777777" w:rsidR="00597036" w:rsidRDefault="00597036">
      <w:pPr>
        <w:pStyle w:val="TOC3"/>
        <w:rPr>
          <w:rFonts w:asciiTheme="minorHAnsi" w:eastAsiaTheme="minorEastAsia" w:hAnsiTheme="minorHAnsi" w:cstheme="minorBidi"/>
          <w:sz w:val="22"/>
          <w:szCs w:val="22"/>
        </w:rPr>
      </w:pPr>
      <w:r w:rsidRPr="00597036">
        <w:t>A.3.15.2</w:t>
      </w:r>
      <w:r w:rsidRPr="00597036">
        <w:rPr>
          <w:rFonts w:asciiTheme="minorHAnsi" w:hAnsiTheme="minorHAnsi" w:cstheme="minorBidi"/>
          <w:sz w:val="22"/>
          <w:szCs w:val="22"/>
        </w:rPr>
        <w:tab/>
      </w:r>
      <w:r w:rsidRPr="00763DEA">
        <w:rPr>
          <w:rFonts w:eastAsia="Arial Unicode MS"/>
          <w:lang w:eastAsia="zh-CN"/>
        </w:rPr>
        <w:t>Principle of testing</w:t>
      </w:r>
      <w:r>
        <w:tab/>
        <w:t>824</w:t>
      </w:r>
    </w:p>
    <w:p w14:paraId="30FA5DC7" w14:textId="77777777" w:rsidR="00597036" w:rsidRDefault="00597036">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825</w:t>
      </w:r>
    </w:p>
    <w:p w14:paraId="0FEC6480" w14:textId="77777777" w:rsidR="00597036" w:rsidRDefault="00597036">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825</w:t>
      </w:r>
    </w:p>
    <w:p w14:paraId="7AD847BB" w14:textId="77777777" w:rsidR="00597036" w:rsidRDefault="00597036">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825</w:t>
      </w:r>
    </w:p>
    <w:p w14:paraId="5644CAD7" w14:textId="77777777" w:rsidR="00597036" w:rsidRDefault="00597036">
      <w:pPr>
        <w:pStyle w:val="TOC3"/>
        <w:rPr>
          <w:rFonts w:asciiTheme="minorHAnsi" w:eastAsiaTheme="minorEastAsia" w:hAnsiTheme="minorHAnsi" w:cstheme="minorBidi"/>
          <w:sz w:val="22"/>
          <w:szCs w:val="22"/>
        </w:rPr>
      </w:pPr>
      <w:r>
        <w:lastRenderedPageBreak/>
        <w:t>A.3.17.2</w:t>
      </w:r>
      <w:r>
        <w:rPr>
          <w:rFonts w:asciiTheme="minorHAnsi" w:eastAsiaTheme="minorEastAsia" w:hAnsiTheme="minorHAnsi" w:cstheme="minorBidi"/>
          <w:sz w:val="22"/>
          <w:szCs w:val="22"/>
        </w:rPr>
        <w:tab/>
      </w:r>
      <w:r>
        <w:t>Definition</w:t>
      </w:r>
      <w:r>
        <w:tab/>
        <w:t>825</w:t>
      </w:r>
    </w:p>
    <w:p w14:paraId="28268854" w14:textId="77777777" w:rsidR="00597036" w:rsidRDefault="00597036">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826</w:t>
      </w:r>
    </w:p>
    <w:p w14:paraId="6948B968" w14:textId="77777777" w:rsidR="00597036" w:rsidRDefault="00597036">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827</w:t>
      </w:r>
    </w:p>
    <w:p w14:paraId="25FDC225" w14:textId="77777777" w:rsidR="00597036" w:rsidRDefault="00597036">
      <w:pPr>
        <w:pStyle w:val="TOC3"/>
        <w:rPr>
          <w:rFonts w:asciiTheme="minorHAnsi" w:eastAsiaTheme="minorEastAsia" w:hAnsiTheme="minorHAnsi" w:cstheme="minorBidi"/>
          <w:sz w:val="22"/>
          <w:szCs w:val="22"/>
        </w:rPr>
      </w:pPr>
      <w:r w:rsidRPr="00597036">
        <w:t>A.3.19.1</w:t>
      </w:r>
      <w:r w:rsidRPr="00597036">
        <w:rPr>
          <w:rFonts w:asciiTheme="minorHAnsi" w:hAnsiTheme="minorHAnsi" w:cstheme="minorBidi"/>
          <w:sz w:val="22"/>
          <w:szCs w:val="22"/>
        </w:rPr>
        <w:tab/>
      </w:r>
      <w:r w:rsidRPr="00763DEA">
        <w:rPr>
          <w:rFonts w:eastAsia="Arial Unicode MS"/>
          <w:lang w:eastAsia="zh-CN"/>
        </w:rPr>
        <w:t>Introduction</w:t>
      </w:r>
      <w:r>
        <w:tab/>
        <w:t>827</w:t>
      </w:r>
    </w:p>
    <w:p w14:paraId="130DC67B" w14:textId="77777777" w:rsidR="00597036" w:rsidRDefault="00597036">
      <w:pPr>
        <w:pStyle w:val="TOC3"/>
        <w:rPr>
          <w:rFonts w:asciiTheme="minorHAnsi" w:eastAsiaTheme="minorEastAsia" w:hAnsiTheme="minorHAnsi" w:cstheme="minorBidi"/>
          <w:sz w:val="22"/>
          <w:szCs w:val="22"/>
        </w:rPr>
      </w:pPr>
      <w:r w:rsidRPr="00597036">
        <w:t>A.3.19.2</w:t>
      </w:r>
      <w:r w:rsidRPr="00597036">
        <w:rPr>
          <w:rFonts w:asciiTheme="minorHAnsi" w:hAnsiTheme="minorHAnsi" w:cstheme="minorBidi"/>
          <w:sz w:val="22"/>
          <w:szCs w:val="22"/>
        </w:rPr>
        <w:tab/>
      </w:r>
      <w:r w:rsidRPr="00763DEA">
        <w:rPr>
          <w:rFonts w:eastAsia="Arial Unicode MS"/>
          <w:lang w:eastAsia="zh-CN"/>
        </w:rPr>
        <w:t>Principle of testing</w:t>
      </w:r>
      <w:r>
        <w:tab/>
        <w:t>827</w:t>
      </w:r>
    </w:p>
    <w:p w14:paraId="128429A3" w14:textId="77777777" w:rsidR="00597036" w:rsidRDefault="00597036">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828</w:t>
      </w:r>
    </w:p>
    <w:p w14:paraId="733E1A98" w14:textId="77777777" w:rsidR="00597036" w:rsidRDefault="00597036">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828</w:t>
      </w:r>
    </w:p>
    <w:p w14:paraId="308F24E4" w14:textId="77777777" w:rsidR="00597036" w:rsidRDefault="00597036">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828</w:t>
      </w:r>
    </w:p>
    <w:p w14:paraId="7E87196A" w14:textId="77777777" w:rsidR="00597036" w:rsidRDefault="00597036">
      <w:pPr>
        <w:pStyle w:val="TOC3"/>
        <w:rPr>
          <w:rFonts w:asciiTheme="minorHAnsi" w:eastAsiaTheme="minorEastAsia" w:hAnsiTheme="minorHAnsi" w:cstheme="minorBidi"/>
          <w:sz w:val="22"/>
          <w:szCs w:val="22"/>
        </w:rPr>
      </w:pPr>
      <w:r>
        <w:t>A.3.20.3</w:t>
      </w:r>
      <w:r>
        <w:rPr>
          <w:rFonts w:asciiTheme="minorHAnsi" w:eastAsiaTheme="minorEastAsia" w:hAnsiTheme="minorHAnsi" w:cstheme="minorBidi"/>
          <w:sz w:val="22"/>
          <w:szCs w:val="22"/>
        </w:rPr>
        <w:tab/>
      </w:r>
      <w:r>
        <w:t>Principle of Cat-M1 UE testing for inter-frequency RSTD measurement period requirements with measurement gaps</w:t>
      </w:r>
      <w:r>
        <w:tab/>
        <w:t>829</w:t>
      </w:r>
    </w:p>
    <w:p w14:paraId="1FE6E881" w14:textId="77777777" w:rsidR="00597036" w:rsidRDefault="00597036">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830</w:t>
      </w:r>
    </w:p>
    <w:p w14:paraId="78724D0A" w14:textId="77777777" w:rsidR="00597036" w:rsidRDefault="00597036">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830</w:t>
      </w:r>
    </w:p>
    <w:p w14:paraId="540270F7" w14:textId="77777777" w:rsidR="00597036" w:rsidRDefault="00597036">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830</w:t>
      </w:r>
    </w:p>
    <w:p w14:paraId="7CB4A924" w14:textId="77777777" w:rsidR="00597036" w:rsidRDefault="00597036">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831</w:t>
      </w:r>
    </w:p>
    <w:p w14:paraId="39C9BC1F" w14:textId="77777777" w:rsidR="00597036" w:rsidRDefault="00597036">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832</w:t>
      </w:r>
    </w:p>
    <w:p w14:paraId="0B42B66D" w14:textId="77777777" w:rsidR="00597036" w:rsidRDefault="00597036">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832</w:t>
      </w:r>
    </w:p>
    <w:p w14:paraId="195D19D0" w14:textId="77777777" w:rsidR="00597036" w:rsidRDefault="00597036">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832</w:t>
      </w:r>
    </w:p>
    <w:p w14:paraId="23B40C78" w14:textId="77777777" w:rsidR="00597036" w:rsidRDefault="00597036">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835</w:t>
      </w:r>
    </w:p>
    <w:p w14:paraId="4D4F0B25" w14:textId="77777777" w:rsidR="00597036" w:rsidRDefault="00597036">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835</w:t>
      </w:r>
    </w:p>
    <w:p w14:paraId="6C6B6314" w14:textId="77777777" w:rsidR="00597036" w:rsidRDefault="00597036">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835</w:t>
      </w:r>
    </w:p>
    <w:p w14:paraId="6EC4F1E5" w14:textId="77777777" w:rsidR="00597036" w:rsidRDefault="00597036">
      <w:pPr>
        <w:pStyle w:val="TOC2"/>
        <w:rPr>
          <w:rFonts w:asciiTheme="minorHAnsi" w:eastAsiaTheme="minorEastAsia" w:hAnsiTheme="minorHAnsi" w:cstheme="minorBidi"/>
          <w:sz w:val="22"/>
          <w:szCs w:val="22"/>
        </w:rPr>
      </w:pPr>
      <w:r>
        <w:t>A.</w:t>
      </w:r>
      <w:r w:rsidRPr="00763DEA">
        <w:rPr>
          <w:bCs/>
        </w:rPr>
        <w:t>3.24</w:t>
      </w:r>
      <w:r>
        <w:rPr>
          <w:rFonts w:asciiTheme="minorHAnsi" w:eastAsiaTheme="minorEastAsia" w:hAnsiTheme="minorHAnsi" w:cstheme="minorBidi"/>
          <w:sz w:val="22"/>
          <w:szCs w:val="22"/>
        </w:rPr>
        <w:tab/>
      </w:r>
      <w:r w:rsidRPr="00763DEA">
        <w:rPr>
          <w:rFonts w:eastAsia="Malgun Gothic"/>
          <w:lang w:eastAsia="zh-CN"/>
        </w:rPr>
        <w:t>V2X sidelink communication</w:t>
      </w:r>
      <w:r>
        <w:tab/>
        <w:t>837</w:t>
      </w:r>
    </w:p>
    <w:p w14:paraId="1480D34F" w14:textId="77777777" w:rsidR="00597036" w:rsidRDefault="00597036">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837</w:t>
      </w:r>
    </w:p>
    <w:p w14:paraId="2D372D94" w14:textId="77777777" w:rsidR="00597036" w:rsidRDefault="00597036">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838</w:t>
      </w:r>
    </w:p>
    <w:p w14:paraId="38DC633A" w14:textId="77777777" w:rsidR="00597036" w:rsidRDefault="00597036">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841</w:t>
      </w:r>
    </w:p>
    <w:p w14:paraId="79D78773" w14:textId="77777777" w:rsidR="00597036" w:rsidRDefault="00597036">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842</w:t>
      </w:r>
    </w:p>
    <w:p w14:paraId="5C744FBF" w14:textId="77777777" w:rsidR="00597036" w:rsidRDefault="00597036">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842</w:t>
      </w:r>
    </w:p>
    <w:p w14:paraId="75242DB9" w14:textId="77777777" w:rsidR="00597036" w:rsidRDefault="00597036">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842</w:t>
      </w:r>
    </w:p>
    <w:p w14:paraId="07FAFC29" w14:textId="77777777" w:rsidR="00597036" w:rsidRDefault="00597036">
      <w:pPr>
        <w:pStyle w:val="TOC3"/>
        <w:rPr>
          <w:rFonts w:asciiTheme="minorHAnsi" w:eastAsiaTheme="minorEastAsia" w:hAnsiTheme="minorHAnsi" w:cstheme="minorBidi"/>
          <w:sz w:val="22"/>
          <w:szCs w:val="22"/>
        </w:rPr>
      </w:pPr>
      <w:r>
        <w:t>A.3.25.3</w:t>
      </w:r>
      <w:r>
        <w:rPr>
          <w:rFonts w:asciiTheme="minorHAnsi" w:eastAsiaTheme="minorEastAsia" w:hAnsiTheme="minorHAnsi" w:cstheme="minorBidi"/>
          <w:sz w:val="22"/>
          <w:szCs w:val="22"/>
        </w:rPr>
        <w:tab/>
      </w:r>
      <w:r>
        <w:t>Principle of Cat-M2 UE testing for inter-frequency RSTD measurement period requirements with measurement gaps</w:t>
      </w:r>
      <w:r>
        <w:tab/>
        <w:t>843</w:t>
      </w:r>
    </w:p>
    <w:p w14:paraId="42A85E60" w14:textId="77777777" w:rsidR="00597036" w:rsidRDefault="00597036">
      <w:pPr>
        <w:pStyle w:val="TOC2"/>
        <w:rPr>
          <w:rFonts w:asciiTheme="minorHAnsi" w:eastAsiaTheme="minorEastAsia" w:hAnsiTheme="minorHAnsi" w:cstheme="minorBidi"/>
          <w:sz w:val="22"/>
          <w:szCs w:val="22"/>
        </w:rPr>
      </w:pPr>
      <w:r>
        <w:t>A.3.26</w:t>
      </w:r>
      <w:r>
        <w:rPr>
          <w:rFonts w:asciiTheme="minorHAnsi" w:eastAsiaTheme="minorEastAsia" w:hAnsiTheme="minorHAnsi" w:cstheme="minorBidi"/>
          <w:sz w:val="22"/>
          <w:szCs w:val="22"/>
        </w:rPr>
        <w:tab/>
      </w:r>
      <w:r>
        <w:t>sTTI and processing time reduction</w:t>
      </w:r>
      <w:r>
        <w:rPr>
          <w:lang w:eastAsia="zh-CN"/>
        </w:rPr>
        <w:t xml:space="preserve"> test cases with different </w:t>
      </w:r>
      <w:r>
        <w:t>sTTI/processing time reduction scheme</w:t>
      </w:r>
      <w:r>
        <w:tab/>
        <w:t>844</w:t>
      </w:r>
    </w:p>
    <w:p w14:paraId="50396C87" w14:textId="77777777" w:rsidR="00597036" w:rsidRDefault="00597036">
      <w:pPr>
        <w:pStyle w:val="TOC3"/>
        <w:rPr>
          <w:rFonts w:asciiTheme="minorHAnsi" w:eastAsiaTheme="minorEastAsia" w:hAnsiTheme="minorHAnsi" w:cstheme="minorBidi"/>
          <w:sz w:val="22"/>
          <w:szCs w:val="22"/>
        </w:rPr>
      </w:pPr>
      <w:r w:rsidRPr="00597036">
        <w:t>A.3.26.1</w:t>
      </w:r>
      <w:r w:rsidRPr="00597036">
        <w:rPr>
          <w:rFonts w:asciiTheme="minorHAnsi" w:hAnsiTheme="minorHAnsi" w:cstheme="minorBidi"/>
          <w:sz w:val="22"/>
          <w:szCs w:val="22"/>
        </w:rPr>
        <w:tab/>
      </w:r>
      <w:r w:rsidRPr="00763DEA">
        <w:rPr>
          <w:rFonts w:eastAsia="Arial Unicode MS"/>
          <w:lang w:eastAsia="zh-CN"/>
        </w:rPr>
        <w:t>Introduction</w:t>
      </w:r>
      <w:r>
        <w:tab/>
        <w:t>844</w:t>
      </w:r>
    </w:p>
    <w:p w14:paraId="46056736" w14:textId="77777777" w:rsidR="00597036" w:rsidRDefault="00597036">
      <w:pPr>
        <w:pStyle w:val="TOC3"/>
        <w:rPr>
          <w:rFonts w:asciiTheme="minorHAnsi" w:eastAsiaTheme="minorEastAsia" w:hAnsiTheme="minorHAnsi" w:cstheme="minorBidi"/>
          <w:sz w:val="22"/>
          <w:szCs w:val="22"/>
        </w:rPr>
      </w:pPr>
      <w:r w:rsidRPr="00597036">
        <w:t>A.3.26.2</w:t>
      </w:r>
      <w:r w:rsidRPr="00597036">
        <w:rPr>
          <w:rFonts w:asciiTheme="minorHAnsi" w:hAnsiTheme="minorHAnsi" w:cstheme="minorBidi"/>
          <w:sz w:val="22"/>
          <w:szCs w:val="22"/>
        </w:rPr>
        <w:tab/>
      </w:r>
      <w:r w:rsidRPr="00763DEA">
        <w:rPr>
          <w:rFonts w:eastAsia="Arial Unicode MS"/>
          <w:lang w:eastAsia="zh-CN"/>
        </w:rPr>
        <w:t>Principle of testing</w:t>
      </w:r>
      <w:r>
        <w:tab/>
        <w:t>844</w:t>
      </w:r>
    </w:p>
    <w:p w14:paraId="5855593C" w14:textId="77777777" w:rsidR="00597036" w:rsidRDefault="00597036">
      <w:pPr>
        <w:pStyle w:val="TOC2"/>
        <w:rPr>
          <w:rFonts w:asciiTheme="minorHAnsi" w:eastAsiaTheme="minorEastAsia" w:hAnsiTheme="minorHAnsi" w:cstheme="minorBidi"/>
          <w:sz w:val="22"/>
          <w:szCs w:val="22"/>
        </w:rPr>
      </w:pPr>
      <w:r>
        <w:t>A.3.27</w:t>
      </w:r>
      <w:r>
        <w:rPr>
          <w:rFonts w:asciiTheme="minorHAnsi" w:eastAsiaTheme="minorEastAsia" w:hAnsiTheme="minorHAnsi" w:cstheme="minorBidi"/>
          <w:sz w:val="22"/>
          <w:szCs w:val="22"/>
        </w:rPr>
        <w:tab/>
      </w:r>
      <w:r>
        <w:t>LTE INACTIVE Cell Re-selection Test Cases</w:t>
      </w:r>
      <w:r>
        <w:tab/>
        <w:t>844</w:t>
      </w:r>
    </w:p>
    <w:p w14:paraId="5D4D2BBC" w14:textId="77777777" w:rsidR="00597036" w:rsidRDefault="00597036">
      <w:pPr>
        <w:pStyle w:val="TOC3"/>
        <w:rPr>
          <w:rFonts w:asciiTheme="minorHAnsi" w:eastAsiaTheme="minorEastAsia" w:hAnsiTheme="minorHAnsi" w:cstheme="minorBidi"/>
          <w:sz w:val="22"/>
          <w:szCs w:val="22"/>
        </w:rPr>
      </w:pPr>
      <w:r>
        <w:t>A.3.27.1</w:t>
      </w:r>
      <w:r>
        <w:rPr>
          <w:rFonts w:asciiTheme="minorHAnsi" w:eastAsiaTheme="minorEastAsia" w:hAnsiTheme="minorHAnsi" w:cstheme="minorBidi"/>
          <w:sz w:val="22"/>
          <w:szCs w:val="22"/>
        </w:rPr>
        <w:tab/>
      </w:r>
      <w:r>
        <w:t>Introduction</w:t>
      </w:r>
      <w:r>
        <w:tab/>
        <w:t>844</w:t>
      </w:r>
    </w:p>
    <w:p w14:paraId="7493BC70" w14:textId="77777777" w:rsidR="00597036" w:rsidRDefault="00597036">
      <w:pPr>
        <w:pStyle w:val="TOC3"/>
        <w:rPr>
          <w:rFonts w:asciiTheme="minorHAnsi" w:eastAsiaTheme="minorEastAsia" w:hAnsiTheme="minorHAnsi" w:cstheme="minorBidi"/>
          <w:sz w:val="22"/>
          <w:szCs w:val="22"/>
        </w:rPr>
      </w:pPr>
      <w:r>
        <w:t>A.3.27.2</w:t>
      </w:r>
      <w:r>
        <w:rPr>
          <w:rFonts w:asciiTheme="minorHAnsi" w:eastAsiaTheme="minorEastAsia" w:hAnsiTheme="minorHAnsi" w:cstheme="minorBidi"/>
          <w:sz w:val="22"/>
          <w:szCs w:val="22"/>
        </w:rPr>
        <w:tab/>
      </w:r>
      <w:r>
        <w:t>Principle of INACTIVE cell re-selection Testing</w:t>
      </w:r>
      <w:r>
        <w:tab/>
        <w:t>844</w:t>
      </w:r>
    </w:p>
    <w:p w14:paraId="62B0F92A" w14:textId="0E3AD39A" w:rsidR="00597036" w:rsidRDefault="00597036">
      <w:pPr>
        <w:pStyle w:val="TOC1"/>
        <w:rPr>
          <w:rFonts w:asciiTheme="minorHAnsi" w:eastAsiaTheme="minorEastAsia" w:hAnsiTheme="minorHAnsi" w:cstheme="minorBidi"/>
          <w:szCs w:val="22"/>
        </w:rPr>
      </w:pPr>
      <w:r w:rsidRPr="00597036">
        <w:t>A.4</w:t>
      </w:r>
      <w:r>
        <w:rPr>
          <w:rFonts w:asciiTheme="minorHAnsi" w:eastAsiaTheme="minorEastAsia" w:hAnsiTheme="minorHAnsi"/>
          <w:szCs w:val="22"/>
        </w:rPr>
        <w:tab/>
      </w:r>
      <w:r>
        <w:t>E-UTRAN RRC_IDLE state</w:t>
      </w:r>
      <w:r>
        <w:tab/>
        <w:t>844</w:t>
      </w:r>
    </w:p>
    <w:p w14:paraId="3A53B06D" w14:textId="77777777" w:rsidR="00597036" w:rsidRDefault="00597036">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844</w:t>
      </w:r>
    </w:p>
    <w:p w14:paraId="37A41C37" w14:textId="77777777" w:rsidR="00597036" w:rsidRDefault="00597036">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844</w:t>
      </w:r>
    </w:p>
    <w:p w14:paraId="2DDB42EC" w14:textId="77777777" w:rsidR="00597036" w:rsidRDefault="00597036">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844</w:t>
      </w:r>
    </w:p>
    <w:p w14:paraId="4FA32283" w14:textId="77777777" w:rsidR="00597036" w:rsidRDefault="00597036">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846</w:t>
      </w:r>
    </w:p>
    <w:p w14:paraId="406FE012" w14:textId="77777777" w:rsidR="00597036" w:rsidRDefault="00597036">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847</w:t>
      </w:r>
    </w:p>
    <w:p w14:paraId="1EF3DC45" w14:textId="77777777" w:rsidR="00597036" w:rsidRDefault="00597036">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847</w:t>
      </w:r>
    </w:p>
    <w:p w14:paraId="0C5612B8" w14:textId="77777777" w:rsidR="00597036" w:rsidRDefault="00597036">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848</w:t>
      </w:r>
    </w:p>
    <w:p w14:paraId="5D18D38A" w14:textId="77777777" w:rsidR="00597036" w:rsidRDefault="00597036">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849</w:t>
      </w:r>
    </w:p>
    <w:p w14:paraId="1C7845E7" w14:textId="77777777" w:rsidR="00597036" w:rsidRDefault="00597036">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849</w:t>
      </w:r>
    </w:p>
    <w:p w14:paraId="4D1E708E" w14:textId="77777777" w:rsidR="00597036" w:rsidRDefault="00597036">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850</w:t>
      </w:r>
    </w:p>
    <w:p w14:paraId="23D0D5EC" w14:textId="77777777" w:rsidR="00597036" w:rsidRDefault="00597036">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851</w:t>
      </w:r>
    </w:p>
    <w:p w14:paraId="1DAB8C83" w14:textId="77777777" w:rsidR="00597036" w:rsidRDefault="00597036">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851</w:t>
      </w:r>
    </w:p>
    <w:p w14:paraId="593A45E5" w14:textId="77777777" w:rsidR="00597036" w:rsidRDefault="00597036">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852</w:t>
      </w:r>
    </w:p>
    <w:p w14:paraId="2B9846E6" w14:textId="77777777" w:rsidR="00597036" w:rsidRDefault="00597036">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853</w:t>
      </w:r>
    </w:p>
    <w:p w14:paraId="0BE49DD4" w14:textId="77777777" w:rsidR="00597036" w:rsidRDefault="00597036">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853</w:t>
      </w:r>
    </w:p>
    <w:p w14:paraId="5C87914D" w14:textId="77777777" w:rsidR="00597036" w:rsidRDefault="00597036">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854</w:t>
      </w:r>
    </w:p>
    <w:p w14:paraId="57DE1528" w14:textId="77777777" w:rsidR="00597036" w:rsidRDefault="00597036">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855</w:t>
      </w:r>
    </w:p>
    <w:p w14:paraId="7DDE85BB" w14:textId="77777777" w:rsidR="00597036" w:rsidRDefault="00597036">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855</w:t>
      </w:r>
    </w:p>
    <w:p w14:paraId="5CBD4DD8" w14:textId="77777777" w:rsidR="00597036" w:rsidRDefault="00597036">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856</w:t>
      </w:r>
    </w:p>
    <w:p w14:paraId="65603B7F" w14:textId="77777777" w:rsidR="00597036" w:rsidRDefault="00597036">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857</w:t>
      </w:r>
    </w:p>
    <w:p w14:paraId="37D763C9" w14:textId="77777777" w:rsidR="00597036" w:rsidRDefault="00597036">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857</w:t>
      </w:r>
    </w:p>
    <w:p w14:paraId="5D1BD808" w14:textId="77777777" w:rsidR="00597036" w:rsidRDefault="00597036">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858</w:t>
      </w:r>
    </w:p>
    <w:p w14:paraId="103B85B9" w14:textId="77777777" w:rsidR="00597036" w:rsidRDefault="00597036">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859</w:t>
      </w:r>
    </w:p>
    <w:p w14:paraId="5685C360" w14:textId="77777777" w:rsidR="00597036" w:rsidRDefault="00597036">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859</w:t>
      </w:r>
    </w:p>
    <w:p w14:paraId="64A52A6A" w14:textId="77777777" w:rsidR="00597036" w:rsidRDefault="00597036">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860</w:t>
      </w:r>
    </w:p>
    <w:p w14:paraId="2F591DF8" w14:textId="77777777" w:rsidR="00597036" w:rsidRDefault="00597036">
      <w:pPr>
        <w:pStyle w:val="TOC3"/>
        <w:rPr>
          <w:rFonts w:asciiTheme="minorHAnsi" w:eastAsiaTheme="minorEastAsia" w:hAnsiTheme="minorHAnsi" w:cstheme="minorBidi"/>
          <w:sz w:val="22"/>
          <w:szCs w:val="22"/>
        </w:rPr>
      </w:pPr>
      <w:r>
        <w:lastRenderedPageBreak/>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861</w:t>
      </w:r>
    </w:p>
    <w:p w14:paraId="08DF776F" w14:textId="77777777" w:rsidR="00597036" w:rsidRDefault="00597036">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861</w:t>
      </w:r>
    </w:p>
    <w:p w14:paraId="7FF5839C" w14:textId="77777777" w:rsidR="00597036" w:rsidRDefault="00597036">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861</w:t>
      </w:r>
    </w:p>
    <w:p w14:paraId="08C6F0E9" w14:textId="77777777" w:rsidR="00597036" w:rsidRDefault="00597036">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861</w:t>
      </w:r>
    </w:p>
    <w:p w14:paraId="5314CA39" w14:textId="77777777" w:rsidR="00597036" w:rsidRDefault="00597036">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861</w:t>
      </w:r>
    </w:p>
    <w:p w14:paraId="5F9ED3A8" w14:textId="77777777" w:rsidR="00597036" w:rsidRDefault="00597036">
      <w:pPr>
        <w:pStyle w:val="TOC4"/>
        <w:rPr>
          <w:rFonts w:asciiTheme="minorHAnsi" w:eastAsiaTheme="minorEastAsia" w:hAnsiTheme="minorHAnsi" w:cstheme="minorBidi"/>
          <w:sz w:val="22"/>
          <w:szCs w:val="22"/>
        </w:rPr>
      </w:pPr>
      <w:r>
        <w:t>A.4.2.10.2</w:t>
      </w:r>
      <w:r>
        <w:rPr>
          <w:rFonts w:asciiTheme="minorHAnsi" w:eastAsiaTheme="minorEastAsia" w:hAnsiTheme="minorHAnsi" w:cstheme="minorBidi"/>
          <w:sz w:val="22"/>
          <w:szCs w:val="22"/>
        </w:rPr>
        <w:tab/>
      </w:r>
      <w:r>
        <w:t>Test Requirements</w:t>
      </w:r>
      <w:r>
        <w:tab/>
        <w:t>865</w:t>
      </w:r>
    </w:p>
    <w:p w14:paraId="6B2AC3E6" w14:textId="77777777" w:rsidR="00597036" w:rsidRDefault="00597036">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865</w:t>
      </w:r>
    </w:p>
    <w:p w14:paraId="62AA2FA9" w14:textId="77777777" w:rsidR="00597036" w:rsidRDefault="00597036">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865</w:t>
      </w:r>
    </w:p>
    <w:p w14:paraId="35F34FD2" w14:textId="77777777" w:rsidR="00597036" w:rsidRDefault="00597036">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869</w:t>
      </w:r>
    </w:p>
    <w:p w14:paraId="5249F491" w14:textId="77777777" w:rsidR="00597036" w:rsidRDefault="00597036">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869</w:t>
      </w:r>
    </w:p>
    <w:p w14:paraId="7A38513D" w14:textId="77777777" w:rsidR="00597036" w:rsidRDefault="00597036">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869</w:t>
      </w:r>
    </w:p>
    <w:p w14:paraId="5D9186F2" w14:textId="77777777" w:rsidR="00597036" w:rsidRDefault="00597036">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871</w:t>
      </w:r>
    </w:p>
    <w:p w14:paraId="32F2E06F" w14:textId="77777777" w:rsidR="00597036" w:rsidRDefault="00597036">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872</w:t>
      </w:r>
    </w:p>
    <w:p w14:paraId="2A98D918" w14:textId="77777777" w:rsidR="00597036" w:rsidRDefault="00597036">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872</w:t>
      </w:r>
    </w:p>
    <w:p w14:paraId="44CD2E3B" w14:textId="77777777" w:rsidR="00597036" w:rsidRDefault="00597036">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873</w:t>
      </w:r>
    </w:p>
    <w:p w14:paraId="0E737656" w14:textId="77777777" w:rsidR="00597036" w:rsidRDefault="00597036">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874</w:t>
      </w:r>
    </w:p>
    <w:p w14:paraId="7E8F801B" w14:textId="77777777" w:rsidR="00597036" w:rsidRDefault="00597036">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874</w:t>
      </w:r>
    </w:p>
    <w:p w14:paraId="623274DB" w14:textId="77777777" w:rsidR="00597036" w:rsidRDefault="00597036">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875</w:t>
      </w:r>
    </w:p>
    <w:p w14:paraId="44B9E8E0" w14:textId="77777777" w:rsidR="00597036" w:rsidRDefault="00597036">
      <w:pPr>
        <w:pStyle w:val="TOC3"/>
        <w:rPr>
          <w:rFonts w:asciiTheme="minorHAnsi" w:eastAsiaTheme="minorEastAsia" w:hAnsiTheme="minorHAnsi" w:cstheme="minorBidi"/>
          <w:sz w:val="22"/>
          <w:szCs w:val="22"/>
        </w:rPr>
      </w:pPr>
      <w:r w:rsidRPr="00597036">
        <w:t>A.4.2.15 E-UTRAN FDD – FDD Intra frequency case for Cat-M1 UE in enhanced coverage</w:t>
      </w:r>
      <w:r w:rsidRPr="00597036">
        <w:tab/>
      </w:r>
      <w:r>
        <w:t>876</w:t>
      </w:r>
    </w:p>
    <w:p w14:paraId="2B27A1C2" w14:textId="77777777" w:rsidR="00597036" w:rsidRDefault="00597036">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876</w:t>
      </w:r>
    </w:p>
    <w:p w14:paraId="2A7554C9" w14:textId="77777777" w:rsidR="00597036" w:rsidRDefault="00597036">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877</w:t>
      </w:r>
    </w:p>
    <w:p w14:paraId="72427D88" w14:textId="77777777" w:rsidR="00597036" w:rsidRDefault="00597036">
      <w:pPr>
        <w:pStyle w:val="TOC3"/>
        <w:rPr>
          <w:rFonts w:asciiTheme="minorHAnsi" w:eastAsiaTheme="minorEastAsia" w:hAnsiTheme="minorHAnsi" w:cstheme="minorBidi"/>
          <w:sz w:val="22"/>
          <w:szCs w:val="22"/>
        </w:rPr>
      </w:pPr>
      <w:r>
        <w:t>A.4.2.16 E-UTRAN HD – FDD Intra frequency case for Cat-M1 UE in enhanced coverage</w:t>
      </w:r>
      <w:r>
        <w:tab/>
        <w:t>878</w:t>
      </w:r>
    </w:p>
    <w:p w14:paraId="7BD6B46D" w14:textId="77777777" w:rsidR="00597036" w:rsidRDefault="00597036">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878</w:t>
      </w:r>
    </w:p>
    <w:p w14:paraId="76D4BAB2" w14:textId="77777777" w:rsidR="00597036" w:rsidRDefault="00597036">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879</w:t>
      </w:r>
    </w:p>
    <w:p w14:paraId="5A0B3DAB" w14:textId="77777777" w:rsidR="00597036" w:rsidRDefault="00597036">
      <w:pPr>
        <w:pStyle w:val="TOC3"/>
        <w:rPr>
          <w:rFonts w:asciiTheme="minorHAnsi" w:eastAsiaTheme="minorEastAsia" w:hAnsiTheme="minorHAnsi" w:cstheme="minorBidi"/>
          <w:sz w:val="22"/>
          <w:szCs w:val="22"/>
        </w:rPr>
      </w:pPr>
      <w:r>
        <w:t>A.4.2.17 E-UTRAN TDD – TDD Intra frequency case for Cat-M1 UE in enhanced coverage</w:t>
      </w:r>
      <w:r>
        <w:tab/>
        <w:t>880</w:t>
      </w:r>
    </w:p>
    <w:p w14:paraId="7C499E76" w14:textId="77777777" w:rsidR="00597036" w:rsidRDefault="00597036">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880</w:t>
      </w:r>
    </w:p>
    <w:p w14:paraId="2F5110CD" w14:textId="77777777" w:rsidR="00597036" w:rsidRDefault="00597036">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881</w:t>
      </w:r>
    </w:p>
    <w:p w14:paraId="53FE4CBB" w14:textId="77777777" w:rsidR="00597036" w:rsidRDefault="00597036">
      <w:pPr>
        <w:pStyle w:val="TOC3"/>
        <w:rPr>
          <w:rFonts w:asciiTheme="minorHAnsi" w:eastAsiaTheme="minorEastAsia" w:hAnsiTheme="minorHAnsi" w:cstheme="minorBidi"/>
          <w:sz w:val="22"/>
          <w:szCs w:val="22"/>
        </w:rPr>
      </w:pPr>
      <w:r>
        <w:t>A.4.2.18 HD – FDD Intra frequency case for UE Category NB1 In-Band mode in normal coverage</w:t>
      </w:r>
      <w:r>
        <w:tab/>
        <w:t>882</w:t>
      </w:r>
    </w:p>
    <w:p w14:paraId="5DD28DFB" w14:textId="77777777" w:rsidR="00597036" w:rsidRDefault="00597036">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882</w:t>
      </w:r>
    </w:p>
    <w:p w14:paraId="719DAD2C" w14:textId="77777777" w:rsidR="00597036" w:rsidRDefault="00597036">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884</w:t>
      </w:r>
    </w:p>
    <w:p w14:paraId="49096CC4" w14:textId="77777777" w:rsidR="00597036" w:rsidRDefault="00597036">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885</w:t>
      </w:r>
    </w:p>
    <w:p w14:paraId="099E77BE" w14:textId="77777777" w:rsidR="00597036" w:rsidRDefault="00597036">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885</w:t>
      </w:r>
    </w:p>
    <w:p w14:paraId="1F647404" w14:textId="77777777" w:rsidR="00597036" w:rsidRDefault="00597036">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887</w:t>
      </w:r>
    </w:p>
    <w:p w14:paraId="6BC37592" w14:textId="77777777" w:rsidR="00597036" w:rsidRDefault="00597036">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888</w:t>
      </w:r>
    </w:p>
    <w:p w14:paraId="4482641D" w14:textId="77777777" w:rsidR="00597036" w:rsidRDefault="00597036">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888</w:t>
      </w:r>
    </w:p>
    <w:p w14:paraId="594792F6" w14:textId="77777777" w:rsidR="00597036" w:rsidRDefault="00597036">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889</w:t>
      </w:r>
    </w:p>
    <w:p w14:paraId="29DDCCD2" w14:textId="77777777" w:rsidR="00597036" w:rsidRDefault="00597036">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890</w:t>
      </w:r>
    </w:p>
    <w:p w14:paraId="3D076BE1" w14:textId="77777777" w:rsidR="00597036" w:rsidRDefault="00597036">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890</w:t>
      </w:r>
    </w:p>
    <w:p w14:paraId="60C27D8A" w14:textId="77777777" w:rsidR="00597036" w:rsidRDefault="00597036">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891</w:t>
      </w:r>
    </w:p>
    <w:p w14:paraId="2056F911" w14:textId="77777777" w:rsidR="00597036" w:rsidRDefault="00597036">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892</w:t>
      </w:r>
    </w:p>
    <w:p w14:paraId="439DC429" w14:textId="77777777" w:rsidR="00597036" w:rsidRDefault="00597036">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892</w:t>
      </w:r>
    </w:p>
    <w:p w14:paraId="167B4192" w14:textId="77777777" w:rsidR="00597036" w:rsidRDefault="00597036">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893</w:t>
      </w:r>
    </w:p>
    <w:p w14:paraId="118F4E5E" w14:textId="77777777" w:rsidR="00597036" w:rsidRDefault="00597036">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894</w:t>
      </w:r>
    </w:p>
    <w:p w14:paraId="41BE14D6" w14:textId="77777777" w:rsidR="00597036" w:rsidRDefault="00597036">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894</w:t>
      </w:r>
    </w:p>
    <w:p w14:paraId="3432216C" w14:textId="77777777" w:rsidR="00597036" w:rsidRDefault="00597036">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895</w:t>
      </w:r>
    </w:p>
    <w:p w14:paraId="0238F13F" w14:textId="77777777" w:rsidR="00597036" w:rsidRDefault="00597036">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896</w:t>
      </w:r>
    </w:p>
    <w:p w14:paraId="5D8BBC86" w14:textId="77777777" w:rsidR="00597036" w:rsidRDefault="00597036">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896</w:t>
      </w:r>
    </w:p>
    <w:p w14:paraId="54CC5B30" w14:textId="77777777" w:rsidR="00597036" w:rsidRDefault="00597036">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898</w:t>
      </w:r>
    </w:p>
    <w:p w14:paraId="3ED3309B" w14:textId="77777777" w:rsidR="00597036" w:rsidRDefault="00597036">
      <w:pPr>
        <w:pStyle w:val="TOC3"/>
        <w:rPr>
          <w:rFonts w:asciiTheme="minorHAnsi" w:eastAsiaTheme="minorEastAsia" w:hAnsiTheme="minorHAnsi" w:cstheme="minorBidi"/>
          <w:sz w:val="22"/>
          <w:szCs w:val="22"/>
        </w:rPr>
      </w:pPr>
      <w:r w:rsidRPr="00597036">
        <w:t>A.4.2.25</w:t>
      </w:r>
      <w:r w:rsidRPr="00597036">
        <w:rPr>
          <w:rFonts w:asciiTheme="minorHAnsi" w:eastAsiaTheme="minorEastAsia" w:hAnsiTheme="minorHAnsi"/>
          <w:sz w:val="22"/>
          <w:szCs w:val="22"/>
        </w:rPr>
        <w:tab/>
      </w:r>
      <w:r w:rsidRPr="00763DEA">
        <w:rPr>
          <w:rFonts w:cs="v4.2.0"/>
        </w:rPr>
        <w:t>E-UTRAN FDD – FDD Inter frequency case for Cat-M1 UE in normal coverage</w:t>
      </w:r>
      <w:r>
        <w:tab/>
        <w:t>899</w:t>
      </w:r>
    </w:p>
    <w:p w14:paraId="46FC80ED" w14:textId="77777777" w:rsidR="00597036" w:rsidRDefault="00597036">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899</w:t>
      </w:r>
    </w:p>
    <w:p w14:paraId="5FEADD09" w14:textId="77777777" w:rsidR="00597036" w:rsidRDefault="00597036">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900</w:t>
      </w:r>
    </w:p>
    <w:p w14:paraId="502E9369" w14:textId="77777777" w:rsidR="00597036" w:rsidRDefault="00597036">
      <w:pPr>
        <w:pStyle w:val="TOC3"/>
        <w:rPr>
          <w:rFonts w:asciiTheme="minorHAnsi" w:eastAsiaTheme="minorEastAsia" w:hAnsiTheme="minorHAnsi" w:cstheme="minorBidi"/>
          <w:sz w:val="22"/>
          <w:szCs w:val="22"/>
        </w:rPr>
      </w:pPr>
      <w:r w:rsidRPr="00597036">
        <w:t>A.4.2.26</w:t>
      </w:r>
      <w:r w:rsidRPr="00597036">
        <w:rPr>
          <w:rFonts w:asciiTheme="minorHAnsi" w:eastAsiaTheme="minorEastAsia" w:hAnsiTheme="minorHAnsi"/>
          <w:sz w:val="22"/>
          <w:szCs w:val="22"/>
        </w:rPr>
        <w:tab/>
      </w:r>
      <w:r w:rsidRPr="00763DEA">
        <w:rPr>
          <w:rFonts w:cs="v4.2.0"/>
        </w:rPr>
        <w:t>E-UTRAN HD – FDD Inter frequency case for Cat-M1 UE in normal coverage</w:t>
      </w:r>
      <w:r>
        <w:tab/>
        <w:t>901</w:t>
      </w:r>
    </w:p>
    <w:p w14:paraId="25DA07A0" w14:textId="77777777" w:rsidR="00597036" w:rsidRDefault="00597036">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901</w:t>
      </w:r>
    </w:p>
    <w:p w14:paraId="38634EDB" w14:textId="77777777" w:rsidR="00597036" w:rsidRDefault="00597036">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902</w:t>
      </w:r>
    </w:p>
    <w:p w14:paraId="54D4F735" w14:textId="77777777" w:rsidR="00597036" w:rsidRDefault="00597036">
      <w:pPr>
        <w:pStyle w:val="TOC3"/>
        <w:rPr>
          <w:rFonts w:asciiTheme="minorHAnsi" w:eastAsiaTheme="minorEastAsia" w:hAnsiTheme="minorHAnsi" w:cstheme="minorBidi"/>
          <w:sz w:val="22"/>
          <w:szCs w:val="22"/>
        </w:rPr>
      </w:pPr>
      <w:r w:rsidRPr="00597036">
        <w:t>A.4.2.27</w:t>
      </w:r>
      <w:r w:rsidRPr="00597036">
        <w:rPr>
          <w:rFonts w:asciiTheme="minorHAnsi" w:eastAsiaTheme="minorEastAsia" w:hAnsiTheme="minorHAnsi"/>
          <w:sz w:val="22"/>
          <w:szCs w:val="22"/>
        </w:rPr>
        <w:tab/>
      </w:r>
      <w:r w:rsidRPr="00763DEA">
        <w:rPr>
          <w:rFonts w:cs="v4.2.0"/>
        </w:rPr>
        <w:t>E-UTRAN TDD – FDD Inter frequency case for Cat-M1 UE in normal coverage</w:t>
      </w:r>
      <w:r>
        <w:tab/>
        <w:t>903</w:t>
      </w:r>
    </w:p>
    <w:p w14:paraId="091C8952" w14:textId="77777777" w:rsidR="00597036" w:rsidRDefault="00597036">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903</w:t>
      </w:r>
    </w:p>
    <w:p w14:paraId="26CCB2D5" w14:textId="77777777" w:rsidR="00597036" w:rsidRDefault="00597036">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904</w:t>
      </w:r>
    </w:p>
    <w:p w14:paraId="15F55705" w14:textId="77777777" w:rsidR="00597036" w:rsidRDefault="00597036">
      <w:pPr>
        <w:pStyle w:val="TOC3"/>
        <w:rPr>
          <w:rFonts w:asciiTheme="minorHAnsi" w:eastAsiaTheme="minorEastAsia" w:hAnsiTheme="minorHAnsi" w:cstheme="minorBidi"/>
          <w:sz w:val="22"/>
          <w:szCs w:val="22"/>
        </w:rPr>
      </w:pPr>
      <w:r w:rsidRPr="00597036">
        <w:t>A.4.2.28</w:t>
      </w:r>
      <w:r w:rsidRPr="00597036">
        <w:rPr>
          <w:rFonts w:asciiTheme="minorHAnsi" w:eastAsiaTheme="minorEastAsia" w:hAnsiTheme="minorHAnsi"/>
          <w:sz w:val="22"/>
          <w:szCs w:val="22"/>
        </w:rPr>
        <w:tab/>
      </w:r>
      <w:r w:rsidRPr="00763DEA">
        <w:rPr>
          <w:rFonts w:cs="v4.2.0"/>
        </w:rPr>
        <w:t>E-UTRAN FDD – FDD Inter frequency case for Cat-M1 UE in enhanced coverage</w:t>
      </w:r>
      <w:r>
        <w:tab/>
        <w:t>905</w:t>
      </w:r>
    </w:p>
    <w:p w14:paraId="001812CB" w14:textId="77777777" w:rsidR="00597036" w:rsidRDefault="00597036">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905</w:t>
      </w:r>
    </w:p>
    <w:p w14:paraId="36959D29" w14:textId="77777777" w:rsidR="00597036" w:rsidRDefault="00597036">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906</w:t>
      </w:r>
    </w:p>
    <w:p w14:paraId="24BAF634" w14:textId="77777777" w:rsidR="00597036" w:rsidRDefault="00597036">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907</w:t>
      </w:r>
    </w:p>
    <w:p w14:paraId="3383F4DE" w14:textId="77777777" w:rsidR="00597036" w:rsidRDefault="00597036">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907</w:t>
      </w:r>
    </w:p>
    <w:p w14:paraId="6855C987" w14:textId="77777777" w:rsidR="00597036" w:rsidRDefault="00597036">
      <w:pPr>
        <w:pStyle w:val="TOC4"/>
        <w:rPr>
          <w:rFonts w:asciiTheme="minorHAnsi" w:eastAsiaTheme="minorEastAsia" w:hAnsiTheme="minorHAnsi" w:cstheme="minorBidi"/>
          <w:sz w:val="22"/>
          <w:szCs w:val="22"/>
        </w:rPr>
      </w:pPr>
      <w:r>
        <w:lastRenderedPageBreak/>
        <w:t>A.4.2.29.2</w:t>
      </w:r>
      <w:r>
        <w:rPr>
          <w:rFonts w:asciiTheme="minorHAnsi" w:eastAsiaTheme="minorEastAsia" w:hAnsiTheme="minorHAnsi" w:cstheme="minorBidi"/>
          <w:sz w:val="22"/>
          <w:szCs w:val="22"/>
        </w:rPr>
        <w:tab/>
      </w:r>
      <w:r>
        <w:t>Test Requirements</w:t>
      </w:r>
      <w:r>
        <w:tab/>
        <w:t>908</w:t>
      </w:r>
    </w:p>
    <w:p w14:paraId="3E213AED" w14:textId="77777777" w:rsidR="00597036" w:rsidRDefault="00597036">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909</w:t>
      </w:r>
    </w:p>
    <w:p w14:paraId="1BDE6BBE" w14:textId="77777777" w:rsidR="00597036" w:rsidRDefault="00597036">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909</w:t>
      </w:r>
    </w:p>
    <w:p w14:paraId="3ED8231A" w14:textId="77777777" w:rsidR="00597036" w:rsidRDefault="00597036">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910</w:t>
      </w:r>
    </w:p>
    <w:p w14:paraId="04C77670" w14:textId="77777777" w:rsidR="00597036" w:rsidRDefault="00597036">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911</w:t>
      </w:r>
    </w:p>
    <w:p w14:paraId="73175FEE" w14:textId="77777777" w:rsidR="00597036" w:rsidRDefault="00597036">
      <w:pPr>
        <w:pStyle w:val="TOC4"/>
        <w:rPr>
          <w:rFonts w:asciiTheme="minorHAnsi" w:eastAsiaTheme="minorEastAsia" w:hAnsiTheme="minorHAnsi" w:cstheme="minorBidi"/>
          <w:sz w:val="22"/>
          <w:szCs w:val="22"/>
        </w:rPr>
      </w:pPr>
      <w:r>
        <w:t>A.4.2.31.1</w:t>
      </w:r>
      <w:r>
        <w:rPr>
          <w:rFonts w:asciiTheme="minorHAnsi" w:eastAsiaTheme="minorEastAsia" w:hAnsiTheme="minorHAnsi" w:cstheme="minorBidi"/>
          <w:sz w:val="22"/>
          <w:szCs w:val="22"/>
        </w:rPr>
        <w:tab/>
      </w:r>
      <w:r>
        <w:t>Test Purpose and Environment</w:t>
      </w:r>
      <w:r>
        <w:tab/>
        <w:t>911</w:t>
      </w:r>
    </w:p>
    <w:p w14:paraId="62C824F8" w14:textId="77777777" w:rsidR="00597036" w:rsidRDefault="00597036">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912</w:t>
      </w:r>
    </w:p>
    <w:p w14:paraId="333F3382" w14:textId="77777777" w:rsidR="00597036" w:rsidRDefault="00597036">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913</w:t>
      </w:r>
    </w:p>
    <w:p w14:paraId="1AA7CDE8" w14:textId="77777777" w:rsidR="00597036" w:rsidRDefault="00597036">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913</w:t>
      </w:r>
    </w:p>
    <w:p w14:paraId="3293024B" w14:textId="77777777" w:rsidR="00597036" w:rsidRDefault="00597036">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914</w:t>
      </w:r>
    </w:p>
    <w:p w14:paraId="4CCBB5E3" w14:textId="77777777" w:rsidR="00597036" w:rsidRDefault="00597036">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915</w:t>
      </w:r>
    </w:p>
    <w:p w14:paraId="3E0D999C" w14:textId="77777777" w:rsidR="00597036" w:rsidRDefault="00597036">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915</w:t>
      </w:r>
    </w:p>
    <w:p w14:paraId="2ACACED7" w14:textId="77777777" w:rsidR="00597036" w:rsidRDefault="00597036">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916</w:t>
      </w:r>
    </w:p>
    <w:p w14:paraId="416DC76D" w14:textId="77777777" w:rsidR="00597036" w:rsidRDefault="00597036">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917</w:t>
      </w:r>
    </w:p>
    <w:p w14:paraId="2B8878B7" w14:textId="77777777" w:rsidR="00597036" w:rsidRDefault="00597036">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917</w:t>
      </w:r>
    </w:p>
    <w:p w14:paraId="2D8BCF56" w14:textId="77777777" w:rsidR="00597036" w:rsidRDefault="00597036">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918</w:t>
      </w:r>
    </w:p>
    <w:p w14:paraId="679DDB53" w14:textId="77777777" w:rsidR="00597036" w:rsidRDefault="00597036">
      <w:pPr>
        <w:pStyle w:val="TOC3"/>
        <w:rPr>
          <w:rFonts w:asciiTheme="minorHAnsi" w:eastAsiaTheme="minorEastAsia" w:hAnsiTheme="minorHAnsi" w:cstheme="minorBidi"/>
          <w:sz w:val="22"/>
          <w:szCs w:val="22"/>
        </w:rPr>
      </w:pPr>
      <w:r>
        <w:t>A.4.2.35</w:t>
      </w:r>
      <w:r>
        <w:rPr>
          <w:rFonts w:asciiTheme="minorHAnsi" w:eastAsiaTheme="minorEastAsia" w:hAnsiTheme="minorHAnsi" w:cstheme="minorBidi"/>
          <w:sz w:val="22"/>
          <w:szCs w:val="22"/>
        </w:rPr>
        <w:tab/>
      </w:r>
      <w:r>
        <w:t>E-UTRAN TDD - TDD Intra frequency case for UE Category NB1 In-Band mode in normal coverage</w:t>
      </w:r>
      <w:r>
        <w:tab/>
        <w:t>919</w:t>
      </w:r>
    </w:p>
    <w:p w14:paraId="2DF3EB20" w14:textId="77777777" w:rsidR="00597036" w:rsidRDefault="00597036">
      <w:pPr>
        <w:pStyle w:val="TOC4"/>
        <w:rPr>
          <w:rFonts w:asciiTheme="minorHAnsi" w:eastAsiaTheme="minorEastAsia" w:hAnsiTheme="minorHAnsi" w:cstheme="minorBidi"/>
          <w:sz w:val="22"/>
          <w:szCs w:val="22"/>
        </w:rPr>
      </w:pPr>
      <w:r>
        <w:t>A.4.2.35.1</w:t>
      </w:r>
      <w:r>
        <w:rPr>
          <w:rFonts w:asciiTheme="minorHAnsi" w:eastAsiaTheme="minorEastAsia" w:hAnsiTheme="minorHAnsi" w:cstheme="minorBidi"/>
          <w:sz w:val="22"/>
          <w:szCs w:val="22"/>
        </w:rPr>
        <w:tab/>
      </w:r>
      <w:r>
        <w:t>Test Purpose and Environment</w:t>
      </w:r>
      <w:r>
        <w:tab/>
        <w:t>919</w:t>
      </w:r>
    </w:p>
    <w:p w14:paraId="018FFAA7" w14:textId="77777777" w:rsidR="00597036" w:rsidRDefault="00597036">
      <w:pPr>
        <w:pStyle w:val="TOC4"/>
        <w:rPr>
          <w:rFonts w:asciiTheme="minorHAnsi" w:eastAsiaTheme="minorEastAsia" w:hAnsiTheme="minorHAnsi" w:cstheme="minorBidi"/>
          <w:sz w:val="22"/>
          <w:szCs w:val="22"/>
        </w:rPr>
      </w:pPr>
      <w:r>
        <w:t>A.4.2.35.2</w:t>
      </w:r>
      <w:r>
        <w:rPr>
          <w:rFonts w:asciiTheme="minorHAnsi" w:eastAsiaTheme="minorEastAsia" w:hAnsiTheme="minorHAnsi" w:cstheme="minorBidi"/>
          <w:sz w:val="22"/>
          <w:szCs w:val="22"/>
        </w:rPr>
        <w:tab/>
      </w:r>
      <w:r>
        <w:t>Test Requirements</w:t>
      </w:r>
      <w:r>
        <w:tab/>
        <w:t>921</w:t>
      </w:r>
    </w:p>
    <w:p w14:paraId="0B8F8BD9" w14:textId="77777777" w:rsidR="00597036" w:rsidRDefault="00597036">
      <w:pPr>
        <w:pStyle w:val="TOC3"/>
        <w:rPr>
          <w:rFonts w:asciiTheme="minorHAnsi" w:eastAsiaTheme="minorEastAsia" w:hAnsiTheme="minorHAnsi" w:cstheme="minorBidi"/>
          <w:sz w:val="22"/>
          <w:szCs w:val="22"/>
        </w:rPr>
      </w:pPr>
      <w:r>
        <w:t>A.4.2.36</w:t>
      </w:r>
      <w:r>
        <w:rPr>
          <w:rFonts w:asciiTheme="minorHAnsi" w:eastAsiaTheme="minorEastAsia" w:hAnsiTheme="minorHAnsi" w:cstheme="minorBidi"/>
          <w:sz w:val="22"/>
          <w:szCs w:val="22"/>
        </w:rPr>
        <w:tab/>
      </w:r>
      <w:r>
        <w:t>E-UTRAN TDD – TDD Intra frequency case for UE Category NB1 In-Band mode in enhanced coverage</w:t>
      </w:r>
      <w:r>
        <w:tab/>
        <w:t>922</w:t>
      </w:r>
    </w:p>
    <w:p w14:paraId="1CF4B9A2" w14:textId="77777777" w:rsidR="00597036" w:rsidRDefault="00597036">
      <w:pPr>
        <w:pStyle w:val="TOC4"/>
        <w:rPr>
          <w:rFonts w:asciiTheme="minorHAnsi" w:eastAsiaTheme="minorEastAsia" w:hAnsiTheme="minorHAnsi" w:cstheme="minorBidi"/>
          <w:sz w:val="22"/>
          <w:szCs w:val="22"/>
        </w:rPr>
      </w:pPr>
      <w:r>
        <w:t>A.4.2.36.1</w:t>
      </w:r>
      <w:r>
        <w:rPr>
          <w:rFonts w:asciiTheme="minorHAnsi" w:eastAsiaTheme="minorEastAsia" w:hAnsiTheme="minorHAnsi" w:cstheme="minorBidi"/>
          <w:sz w:val="22"/>
          <w:szCs w:val="22"/>
        </w:rPr>
        <w:tab/>
      </w:r>
      <w:r>
        <w:t>Test Purpose and Environment</w:t>
      </w:r>
      <w:r>
        <w:tab/>
        <w:t>922</w:t>
      </w:r>
    </w:p>
    <w:p w14:paraId="73824ADC" w14:textId="77777777" w:rsidR="00597036" w:rsidRDefault="00597036">
      <w:pPr>
        <w:pStyle w:val="TOC4"/>
        <w:rPr>
          <w:rFonts w:asciiTheme="minorHAnsi" w:eastAsiaTheme="minorEastAsia" w:hAnsiTheme="minorHAnsi" w:cstheme="minorBidi"/>
          <w:sz w:val="22"/>
          <w:szCs w:val="22"/>
        </w:rPr>
      </w:pPr>
      <w:r>
        <w:t>A.4.2.36.2</w:t>
      </w:r>
      <w:r>
        <w:rPr>
          <w:rFonts w:asciiTheme="minorHAnsi" w:eastAsiaTheme="minorEastAsia" w:hAnsiTheme="minorHAnsi" w:cstheme="minorBidi"/>
          <w:sz w:val="22"/>
          <w:szCs w:val="22"/>
        </w:rPr>
        <w:tab/>
      </w:r>
      <w:r>
        <w:t>Test Requirements</w:t>
      </w:r>
      <w:r>
        <w:tab/>
        <w:t>924</w:t>
      </w:r>
    </w:p>
    <w:p w14:paraId="687EDBA8" w14:textId="77777777" w:rsidR="00597036" w:rsidRDefault="00597036">
      <w:pPr>
        <w:pStyle w:val="TOC3"/>
        <w:rPr>
          <w:rFonts w:asciiTheme="minorHAnsi" w:eastAsiaTheme="minorEastAsia" w:hAnsiTheme="minorHAnsi" w:cstheme="minorBidi"/>
          <w:sz w:val="22"/>
          <w:szCs w:val="22"/>
        </w:rPr>
      </w:pPr>
      <w:r>
        <w:t>A.4.2.37</w:t>
      </w:r>
      <w:r>
        <w:rPr>
          <w:rFonts w:asciiTheme="minorHAnsi" w:eastAsiaTheme="minorEastAsia" w:hAnsiTheme="minorHAnsi" w:cstheme="minorBidi"/>
          <w:sz w:val="22"/>
          <w:szCs w:val="22"/>
        </w:rPr>
        <w:tab/>
      </w:r>
      <w:r>
        <w:t>E-UTRAN TDD – TDD Inter frequency case for UE Category NB1 In-Band mode in enhanced coverage</w:t>
      </w:r>
      <w:r>
        <w:tab/>
        <w:t>925</w:t>
      </w:r>
    </w:p>
    <w:p w14:paraId="65BDBCAE" w14:textId="77777777" w:rsidR="00597036" w:rsidRDefault="00597036">
      <w:pPr>
        <w:pStyle w:val="TOC4"/>
        <w:rPr>
          <w:rFonts w:asciiTheme="minorHAnsi" w:eastAsiaTheme="minorEastAsia" w:hAnsiTheme="minorHAnsi" w:cstheme="minorBidi"/>
          <w:sz w:val="22"/>
          <w:szCs w:val="22"/>
        </w:rPr>
      </w:pPr>
      <w:r>
        <w:t>A.4.2.37.1</w:t>
      </w:r>
      <w:r>
        <w:rPr>
          <w:rFonts w:asciiTheme="minorHAnsi" w:eastAsiaTheme="minorEastAsia" w:hAnsiTheme="minorHAnsi" w:cstheme="minorBidi"/>
          <w:sz w:val="22"/>
          <w:szCs w:val="22"/>
        </w:rPr>
        <w:tab/>
      </w:r>
      <w:r>
        <w:t>Test Purpose and Environment</w:t>
      </w:r>
      <w:r>
        <w:tab/>
        <w:t>925</w:t>
      </w:r>
    </w:p>
    <w:p w14:paraId="3AFC5AB2" w14:textId="77777777" w:rsidR="00597036" w:rsidRDefault="00597036">
      <w:pPr>
        <w:pStyle w:val="TOC4"/>
        <w:rPr>
          <w:rFonts w:asciiTheme="minorHAnsi" w:eastAsiaTheme="minorEastAsia" w:hAnsiTheme="minorHAnsi" w:cstheme="minorBidi"/>
          <w:sz w:val="22"/>
          <w:szCs w:val="22"/>
        </w:rPr>
      </w:pPr>
      <w:r>
        <w:t>A.4.2.37.2</w:t>
      </w:r>
      <w:r>
        <w:rPr>
          <w:rFonts w:asciiTheme="minorHAnsi" w:eastAsiaTheme="minorEastAsia" w:hAnsiTheme="minorHAnsi" w:cstheme="minorBidi"/>
          <w:sz w:val="22"/>
          <w:szCs w:val="22"/>
        </w:rPr>
        <w:tab/>
      </w:r>
      <w:r>
        <w:t>Test Requirements</w:t>
      </w:r>
      <w:r>
        <w:tab/>
        <w:t>927</w:t>
      </w:r>
    </w:p>
    <w:p w14:paraId="7E301F53" w14:textId="77777777" w:rsidR="00597036" w:rsidRDefault="00597036">
      <w:pPr>
        <w:pStyle w:val="TOC3"/>
        <w:rPr>
          <w:rFonts w:asciiTheme="minorHAnsi" w:eastAsiaTheme="minorEastAsia" w:hAnsiTheme="minorHAnsi" w:cstheme="minorBidi"/>
          <w:sz w:val="22"/>
          <w:szCs w:val="22"/>
        </w:rPr>
      </w:pPr>
      <w:r>
        <w:t>A.4.2.38</w:t>
      </w:r>
      <w:r>
        <w:rPr>
          <w:rFonts w:asciiTheme="minorHAnsi" w:eastAsiaTheme="minorEastAsia" w:hAnsiTheme="minorHAnsi" w:cstheme="minorBidi"/>
          <w:sz w:val="22"/>
          <w:szCs w:val="22"/>
        </w:rPr>
        <w:tab/>
      </w:r>
      <w:r>
        <w:t>HD – FDD Intra frequency case for UE Category NB1 In-Band mode in normal coverage with serving cell RRM measurement relaxation</w:t>
      </w:r>
      <w:r>
        <w:tab/>
        <w:t>928</w:t>
      </w:r>
    </w:p>
    <w:p w14:paraId="172EA9FE" w14:textId="77777777" w:rsidR="00597036" w:rsidRDefault="00597036">
      <w:pPr>
        <w:pStyle w:val="TOC4"/>
        <w:rPr>
          <w:rFonts w:asciiTheme="minorHAnsi" w:eastAsiaTheme="minorEastAsia" w:hAnsiTheme="minorHAnsi" w:cstheme="minorBidi"/>
          <w:sz w:val="22"/>
          <w:szCs w:val="22"/>
        </w:rPr>
      </w:pPr>
      <w:r>
        <w:t>A.4.2.38.1</w:t>
      </w:r>
      <w:r>
        <w:rPr>
          <w:rFonts w:asciiTheme="minorHAnsi" w:eastAsiaTheme="minorEastAsia" w:hAnsiTheme="minorHAnsi" w:cstheme="minorBidi"/>
          <w:sz w:val="22"/>
          <w:szCs w:val="22"/>
        </w:rPr>
        <w:tab/>
      </w:r>
      <w:r>
        <w:t>Test Purpose and Environment</w:t>
      </w:r>
      <w:r>
        <w:tab/>
        <w:t>928</w:t>
      </w:r>
    </w:p>
    <w:p w14:paraId="743C2C0B" w14:textId="77777777" w:rsidR="00597036" w:rsidRDefault="00597036">
      <w:pPr>
        <w:pStyle w:val="TOC4"/>
        <w:rPr>
          <w:rFonts w:asciiTheme="minorHAnsi" w:eastAsiaTheme="minorEastAsia" w:hAnsiTheme="minorHAnsi" w:cstheme="minorBidi"/>
          <w:sz w:val="22"/>
          <w:szCs w:val="22"/>
        </w:rPr>
      </w:pPr>
      <w:r>
        <w:t>A.4.2.38.2</w:t>
      </w:r>
      <w:r>
        <w:rPr>
          <w:rFonts w:asciiTheme="minorHAnsi" w:eastAsiaTheme="minorEastAsia" w:hAnsiTheme="minorHAnsi" w:cstheme="minorBidi"/>
          <w:sz w:val="22"/>
          <w:szCs w:val="22"/>
        </w:rPr>
        <w:tab/>
      </w:r>
      <w:r>
        <w:t>Test Requirements</w:t>
      </w:r>
      <w:r>
        <w:tab/>
        <w:t>930</w:t>
      </w:r>
    </w:p>
    <w:p w14:paraId="437299BB" w14:textId="77777777" w:rsidR="00597036" w:rsidRDefault="00597036">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931</w:t>
      </w:r>
    </w:p>
    <w:p w14:paraId="1E807EF7"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A.4.3.1</w:t>
      </w:r>
      <w:r w:rsidRPr="00597036">
        <w:rPr>
          <w:rFonts w:asciiTheme="minorHAnsi" w:eastAsiaTheme="minorEastAsia" w:hAnsiTheme="minorHAnsi" w:cstheme="minorBidi"/>
          <w:sz w:val="22"/>
          <w:szCs w:val="22"/>
          <w:lang w:val="sv-FI"/>
        </w:rPr>
        <w:tab/>
      </w:r>
      <w:r w:rsidRPr="00763DEA">
        <w:rPr>
          <w:lang w:val="sv-SE"/>
        </w:rPr>
        <w:t>E-UTRAN FDD – UTRAN FDD:</w:t>
      </w:r>
      <w:r w:rsidRPr="00597036">
        <w:rPr>
          <w:lang w:val="sv-FI"/>
        </w:rPr>
        <w:tab/>
        <w:t>931</w:t>
      </w:r>
    </w:p>
    <w:p w14:paraId="42939003" w14:textId="77777777" w:rsidR="00597036" w:rsidRDefault="00597036">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931</w:t>
      </w:r>
    </w:p>
    <w:p w14:paraId="3208AB77" w14:textId="77777777" w:rsidR="00597036" w:rsidRDefault="00597036">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931</w:t>
      </w:r>
    </w:p>
    <w:p w14:paraId="11A6CF0C" w14:textId="77777777" w:rsidR="00597036" w:rsidRDefault="00597036">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933</w:t>
      </w:r>
    </w:p>
    <w:p w14:paraId="4761B888" w14:textId="77777777" w:rsidR="00597036" w:rsidRDefault="00597036">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933</w:t>
      </w:r>
    </w:p>
    <w:p w14:paraId="0AF10397" w14:textId="77777777" w:rsidR="00597036" w:rsidRDefault="00597036">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933</w:t>
      </w:r>
    </w:p>
    <w:p w14:paraId="5B236496" w14:textId="77777777" w:rsidR="00597036" w:rsidRDefault="00597036">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936</w:t>
      </w:r>
    </w:p>
    <w:p w14:paraId="77D6B930" w14:textId="77777777" w:rsidR="00597036" w:rsidRDefault="00597036">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936</w:t>
      </w:r>
    </w:p>
    <w:p w14:paraId="038B5975" w14:textId="77777777" w:rsidR="00597036" w:rsidRDefault="00597036">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936</w:t>
      </w:r>
    </w:p>
    <w:p w14:paraId="13F38A17" w14:textId="77777777" w:rsidR="00597036" w:rsidRDefault="00597036">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939</w:t>
      </w:r>
    </w:p>
    <w:p w14:paraId="01054AC2" w14:textId="77777777" w:rsidR="00597036" w:rsidRDefault="00597036">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939</w:t>
      </w:r>
    </w:p>
    <w:p w14:paraId="4311A302" w14:textId="77777777" w:rsidR="00597036" w:rsidRDefault="00597036">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939</w:t>
      </w:r>
    </w:p>
    <w:p w14:paraId="16A755DA" w14:textId="77777777" w:rsidR="00597036" w:rsidRDefault="00597036">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940</w:t>
      </w:r>
    </w:p>
    <w:p w14:paraId="2C954E22" w14:textId="77777777" w:rsidR="00597036" w:rsidRDefault="00597036">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940</w:t>
      </w:r>
    </w:p>
    <w:p w14:paraId="76E34231" w14:textId="77777777" w:rsidR="00597036" w:rsidRDefault="00597036">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940</w:t>
      </w:r>
    </w:p>
    <w:p w14:paraId="076F5BD3" w14:textId="77777777" w:rsidR="00597036" w:rsidRDefault="00597036">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943</w:t>
      </w:r>
    </w:p>
    <w:p w14:paraId="5622513E" w14:textId="77777777" w:rsidR="00597036" w:rsidRDefault="00597036">
      <w:pPr>
        <w:pStyle w:val="TOC3"/>
        <w:rPr>
          <w:rFonts w:asciiTheme="minorHAnsi" w:eastAsiaTheme="minorEastAsia" w:hAnsiTheme="minorHAnsi" w:cstheme="minorBidi"/>
          <w:sz w:val="22"/>
          <w:szCs w:val="22"/>
        </w:rPr>
      </w:pPr>
      <w:r w:rsidRPr="00597036">
        <w:t>A.4.3.2</w:t>
      </w:r>
      <w:r w:rsidRPr="00597036">
        <w:rPr>
          <w:rFonts w:asciiTheme="minorHAnsi" w:eastAsiaTheme="minorEastAsia" w:hAnsiTheme="minorHAnsi" w:cstheme="minorBidi"/>
          <w:sz w:val="22"/>
          <w:szCs w:val="22"/>
        </w:rPr>
        <w:tab/>
      </w:r>
      <w:r w:rsidRPr="00597036">
        <w:t>E-UTRAN FDD – UTRAN TDD:</w:t>
      </w:r>
      <w:r>
        <w:tab/>
        <w:t>944</w:t>
      </w:r>
    </w:p>
    <w:p w14:paraId="7D939C13" w14:textId="77777777" w:rsidR="00597036" w:rsidRDefault="00597036">
      <w:pPr>
        <w:pStyle w:val="TOC4"/>
        <w:rPr>
          <w:rFonts w:asciiTheme="minorHAnsi" w:eastAsiaTheme="minorEastAsia" w:hAnsiTheme="minorHAnsi" w:cstheme="minorBidi"/>
          <w:sz w:val="22"/>
          <w:szCs w:val="22"/>
        </w:rPr>
      </w:pPr>
      <w:r w:rsidRPr="00597036">
        <w:t>A.4.3.2.</w:t>
      </w:r>
      <w:r w:rsidRPr="00597036">
        <w:rPr>
          <w:lang w:eastAsia="zh-CN"/>
        </w:rPr>
        <w:t>1</w:t>
      </w:r>
      <w:r w:rsidRPr="00597036">
        <w:rPr>
          <w:rFonts w:asciiTheme="minorHAnsi" w:eastAsiaTheme="minorEastAsia" w:hAnsiTheme="minorHAnsi"/>
          <w:sz w:val="22"/>
          <w:szCs w:val="22"/>
        </w:rPr>
        <w:tab/>
      </w:r>
      <w:r>
        <w:rPr>
          <w:lang w:eastAsia="zh-CN"/>
        </w:rPr>
        <w:t>Test Purpose and Environment</w:t>
      </w:r>
      <w:r>
        <w:tab/>
        <w:t>944</w:t>
      </w:r>
    </w:p>
    <w:p w14:paraId="22D77BF7" w14:textId="77777777" w:rsidR="00597036" w:rsidRDefault="00597036">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944</w:t>
      </w:r>
    </w:p>
    <w:p w14:paraId="3FBB7E55" w14:textId="77777777" w:rsidR="00597036" w:rsidRDefault="00597036">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944</w:t>
      </w:r>
    </w:p>
    <w:p w14:paraId="16EA6749" w14:textId="77777777" w:rsidR="00597036" w:rsidRDefault="00597036">
      <w:pPr>
        <w:pStyle w:val="TOC5"/>
        <w:rPr>
          <w:rFonts w:asciiTheme="minorHAnsi" w:eastAsiaTheme="minorEastAsia" w:hAnsiTheme="minorHAnsi" w:cstheme="minorBidi"/>
          <w:sz w:val="22"/>
          <w:szCs w:val="22"/>
        </w:rPr>
      </w:pPr>
      <w:r w:rsidRPr="00597036">
        <w:t>A.4.3.2.</w:t>
      </w:r>
      <w:r w:rsidRPr="00597036">
        <w:rPr>
          <w:lang w:eastAsia="zh-CN"/>
        </w:rPr>
        <w:t>1</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en-US" w:eastAsia="zh-CN"/>
        </w:rPr>
        <w:t>Void</w:t>
      </w:r>
      <w:r>
        <w:tab/>
        <w:t>946</w:t>
      </w:r>
    </w:p>
    <w:p w14:paraId="39891E48" w14:textId="77777777" w:rsidR="00597036" w:rsidRDefault="00597036">
      <w:pPr>
        <w:pStyle w:val="TOC4"/>
        <w:rPr>
          <w:rFonts w:asciiTheme="minorHAnsi" w:eastAsiaTheme="minorEastAsia" w:hAnsiTheme="minorHAnsi" w:cstheme="minorBidi"/>
          <w:sz w:val="22"/>
          <w:szCs w:val="22"/>
        </w:rPr>
      </w:pPr>
      <w:r w:rsidRPr="00597036">
        <w:t>A.4.3.2.2</w:t>
      </w:r>
      <w:r w:rsidRPr="00597036">
        <w:rPr>
          <w:rFonts w:asciiTheme="minorHAnsi" w:eastAsiaTheme="minorEastAsia" w:hAnsiTheme="minorHAnsi"/>
          <w:sz w:val="22"/>
          <w:szCs w:val="22"/>
        </w:rPr>
        <w:tab/>
      </w:r>
      <w:r>
        <w:rPr>
          <w:lang w:eastAsia="zh-CN"/>
        </w:rPr>
        <w:t>Test Requirements</w:t>
      </w:r>
      <w:r>
        <w:tab/>
        <w:t>946</w:t>
      </w:r>
    </w:p>
    <w:p w14:paraId="5C5B83ED" w14:textId="77777777" w:rsidR="00597036" w:rsidRDefault="00597036">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946</w:t>
      </w:r>
    </w:p>
    <w:p w14:paraId="3DE0F7C9" w14:textId="77777777" w:rsidR="00597036" w:rsidRDefault="00597036">
      <w:pPr>
        <w:pStyle w:val="TOC3"/>
        <w:rPr>
          <w:rFonts w:asciiTheme="minorHAnsi" w:eastAsiaTheme="minorEastAsia" w:hAnsiTheme="minorHAnsi" w:cstheme="minorBidi"/>
          <w:sz w:val="22"/>
          <w:szCs w:val="22"/>
        </w:rPr>
      </w:pPr>
      <w:r w:rsidRPr="00597036">
        <w:t>A.4.3.</w:t>
      </w:r>
      <w:r w:rsidRPr="00597036">
        <w:rPr>
          <w:lang w:eastAsia="zh-CN"/>
        </w:rPr>
        <w:t>2A</w:t>
      </w:r>
      <w:r w:rsidRPr="00597036">
        <w:rPr>
          <w:rFonts w:asciiTheme="minorHAnsi" w:eastAsiaTheme="minorEastAsia" w:hAnsiTheme="minorHAnsi" w:cstheme="minorBidi"/>
          <w:sz w:val="22"/>
          <w:szCs w:val="22"/>
        </w:rPr>
        <w:tab/>
      </w:r>
      <w:r w:rsidRPr="00597036">
        <w:t>E-UTRA FDD to UTRA TDD cell re-selection for IncMon</w:t>
      </w:r>
      <w:r>
        <w:tab/>
        <w:t>946</w:t>
      </w:r>
    </w:p>
    <w:p w14:paraId="7A8EA7F1" w14:textId="77777777" w:rsidR="00597036" w:rsidRDefault="00597036">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946</w:t>
      </w:r>
    </w:p>
    <w:p w14:paraId="4DCDC528" w14:textId="77777777" w:rsidR="00597036" w:rsidRDefault="00597036">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950</w:t>
      </w:r>
    </w:p>
    <w:p w14:paraId="6A116C11" w14:textId="77777777" w:rsidR="00597036" w:rsidRDefault="00597036">
      <w:pPr>
        <w:pStyle w:val="TOC4"/>
        <w:rPr>
          <w:rFonts w:asciiTheme="minorHAnsi" w:eastAsiaTheme="minorEastAsia" w:hAnsiTheme="minorHAnsi" w:cstheme="minorBidi"/>
          <w:sz w:val="22"/>
          <w:szCs w:val="22"/>
        </w:rPr>
      </w:pPr>
      <w:r w:rsidRPr="00597036">
        <w:t>A.4.3.3</w:t>
      </w:r>
      <w:r w:rsidRPr="00597036">
        <w:rPr>
          <w:rFonts w:asciiTheme="minorHAnsi" w:eastAsiaTheme="minorEastAsia" w:hAnsiTheme="minorHAnsi" w:cstheme="minorBidi"/>
          <w:sz w:val="22"/>
          <w:szCs w:val="22"/>
        </w:rPr>
        <w:tab/>
      </w:r>
      <w:r w:rsidRPr="00597036">
        <w:t>E-UTRAN TDD – UTRAN FDD:</w:t>
      </w:r>
      <w:r>
        <w:tab/>
        <w:t>950</w:t>
      </w:r>
    </w:p>
    <w:p w14:paraId="396BAE87" w14:textId="77777777" w:rsidR="00597036" w:rsidRDefault="00597036">
      <w:pPr>
        <w:pStyle w:val="TOC4"/>
        <w:rPr>
          <w:rFonts w:asciiTheme="minorHAnsi" w:eastAsiaTheme="minorEastAsia" w:hAnsiTheme="minorHAnsi" w:cstheme="minorBidi"/>
          <w:sz w:val="22"/>
          <w:szCs w:val="22"/>
        </w:rPr>
      </w:pPr>
      <w:r>
        <w:lastRenderedPageBreak/>
        <w:t>A.4.3.3.1</w:t>
      </w:r>
      <w:r>
        <w:rPr>
          <w:rFonts w:asciiTheme="minorHAnsi" w:eastAsiaTheme="minorEastAsia" w:hAnsiTheme="minorHAnsi" w:cstheme="minorBidi"/>
          <w:sz w:val="22"/>
          <w:szCs w:val="22"/>
        </w:rPr>
        <w:tab/>
      </w:r>
      <w:r>
        <w:t>Test Purpose and Environment</w:t>
      </w:r>
      <w:r>
        <w:tab/>
        <w:t>950</w:t>
      </w:r>
    </w:p>
    <w:p w14:paraId="73134F86" w14:textId="77777777" w:rsidR="00597036" w:rsidRDefault="00597036">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953</w:t>
      </w:r>
    </w:p>
    <w:p w14:paraId="46DEC9C1" w14:textId="77777777" w:rsidR="00597036" w:rsidRDefault="00597036">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953</w:t>
      </w:r>
    </w:p>
    <w:p w14:paraId="6BEED78A" w14:textId="77777777" w:rsidR="00597036" w:rsidRDefault="00597036">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953</w:t>
      </w:r>
    </w:p>
    <w:p w14:paraId="44CFAE96" w14:textId="77777777" w:rsidR="00597036" w:rsidRDefault="00597036">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958</w:t>
      </w:r>
    </w:p>
    <w:p w14:paraId="6E69883B" w14:textId="77777777" w:rsidR="00597036" w:rsidRDefault="00597036">
      <w:pPr>
        <w:pStyle w:val="TOC3"/>
        <w:rPr>
          <w:rFonts w:asciiTheme="minorHAnsi" w:eastAsiaTheme="minorEastAsia" w:hAnsiTheme="minorHAnsi" w:cstheme="minorBidi"/>
          <w:sz w:val="22"/>
          <w:szCs w:val="22"/>
        </w:rPr>
      </w:pPr>
      <w:r w:rsidRPr="00597036">
        <w:t>A.4.3.4</w:t>
      </w:r>
      <w:r w:rsidRPr="00597036">
        <w:rPr>
          <w:rFonts w:asciiTheme="minorHAnsi" w:eastAsiaTheme="minorEastAsia" w:hAnsiTheme="minorHAnsi" w:cstheme="minorBidi"/>
          <w:sz w:val="22"/>
          <w:szCs w:val="22"/>
        </w:rPr>
        <w:tab/>
      </w:r>
      <w:r w:rsidRPr="00597036">
        <w:t>E-UTRAN TDD – UTRAN TDD:</w:t>
      </w:r>
      <w:r>
        <w:tab/>
        <w:t>959</w:t>
      </w:r>
    </w:p>
    <w:p w14:paraId="619C342C" w14:textId="77777777" w:rsidR="00597036" w:rsidRDefault="005970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959</w:t>
      </w:r>
    </w:p>
    <w:p w14:paraId="408A55D3"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959</w:t>
      </w:r>
    </w:p>
    <w:p w14:paraId="160B5154"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961</w:t>
      </w:r>
    </w:p>
    <w:p w14:paraId="4B3BB68B" w14:textId="77777777" w:rsidR="00597036" w:rsidRDefault="00597036">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961</w:t>
      </w:r>
    </w:p>
    <w:p w14:paraId="4CD6C0B9"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961</w:t>
      </w:r>
    </w:p>
    <w:p w14:paraId="65AC44F5"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963</w:t>
      </w:r>
    </w:p>
    <w:p w14:paraId="1CDE5D59" w14:textId="77777777" w:rsidR="00597036" w:rsidRDefault="00597036">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963</w:t>
      </w:r>
    </w:p>
    <w:p w14:paraId="19AFD9DB" w14:textId="77777777" w:rsidR="00597036" w:rsidRDefault="00597036">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963</w:t>
      </w:r>
    </w:p>
    <w:p w14:paraId="0A4554B8" w14:textId="77777777" w:rsidR="00597036" w:rsidRDefault="00597036">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966</w:t>
      </w:r>
    </w:p>
    <w:p w14:paraId="20CFC620" w14:textId="77777777" w:rsidR="00597036" w:rsidRDefault="00597036">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966</w:t>
      </w:r>
    </w:p>
    <w:p w14:paraId="5DF084B4" w14:textId="77777777" w:rsidR="00597036" w:rsidRDefault="00597036">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966</w:t>
      </w:r>
    </w:p>
    <w:p w14:paraId="6F1FC761" w14:textId="77777777" w:rsidR="00597036" w:rsidRDefault="00597036">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970</w:t>
      </w:r>
    </w:p>
    <w:p w14:paraId="3130B3D9" w14:textId="77777777" w:rsidR="00597036" w:rsidRDefault="00597036">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970</w:t>
      </w:r>
    </w:p>
    <w:p w14:paraId="34705CFB"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A.4.4.1</w:t>
      </w:r>
      <w:r w:rsidRPr="00597036">
        <w:rPr>
          <w:rFonts w:asciiTheme="minorHAnsi" w:eastAsiaTheme="minorEastAsia" w:hAnsiTheme="minorHAnsi" w:cstheme="minorBidi"/>
          <w:sz w:val="22"/>
          <w:szCs w:val="22"/>
          <w:lang w:val="sv-FI"/>
        </w:rPr>
        <w:tab/>
      </w:r>
      <w:r w:rsidRPr="00763DEA">
        <w:rPr>
          <w:lang w:val="sv-SE"/>
        </w:rPr>
        <w:t>E-UTRAN FDD – GSM:</w:t>
      </w:r>
      <w:r w:rsidRPr="00597036">
        <w:rPr>
          <w:lang w:val="sv-FI"/>
        </w:rPr>
        <w:tab/>
        <w:t>970</w:t>
      </w:r>
    </w:p>
    <w:p w14:paraId="55ABD828" w14:textId="77777777" w:rsidR="00597036" w:rsidRDefault="00597036">
      <w:pPr>
        <w:pStyle w:val="TOC4"/>
        <w:rPr>
          <w:rFonts w:asciiTheme="minorHAnsi" w:eastAsiaTheme="minorEastAsia" w:hAnsiTheme="minorHAnsi" w:cstheme="minorBidi"/>
          <w:sz w:val="22"/>
          <w:szCs w:val="22"/>
        </w:rPr>
      </w:pPr>
      <w:r w:rsidRPr="00597036">
        <w:t>A.4.4.1.1</w:t>
      </w:r>
      <w:r w:rsidRPr="00597036">
        <w:rPr>
          <w:rFonts w:asciiTheme="minorHAnsi" w:eastAsiaTheme="minorEastAsia" w:hAnsiTheme="minorHAnsi" w:cstheme="minorBidi"/>
          <w:sz w:val="22"/>
          <w:szCs w:val="22"/>
        </w:rPr>
        <w:tab/>
      </w:r>
      <w:r w:rsidRPr="00763DEA">
        <w:rPr>
          <w:snapToGrid w:val="0"/>
        </w:rPr>
        <w:t>Test Purpose and Environment</w:t>
      </w:r>
      <w:r>
        <w:tab/>
        <w:t>970</w:t>
      </w:r>
    </w:p>
    <w:p w14:paraId="3C90619B" w14:textId="77777777" w:rsidR="00597036" w:rsidRDefault="00597036">
      <w:pPr>
        <w:pStyle w:val="TOC4"/>
        <w:rPr>
          <w:rFonts w:asciiTheme="minorHAnsi" w:eastAsiaTheme="minorEastAsia" w:hAnsiTheme="minorHAnsi" w:cstheme="minorBidi"/>
          <w:sz w:val="22"/>
          <w:szCs w:val="22"/>
        </w:rPr>
      </w:pPr>
      <w:r w:rsidRPr="00597036">
        <w:t>A.4.4.1.2</w:t>
      </w:r>
      <w:r w:rsidRPr="00597036">
        <w:rPr>
          <w:rFonts w:asciiTheme="minorHAnsi" w:eastAsiaTheme="minorEastAsia" w:hAnsiTheme="minorHAnsi" w:cstheme="minorBidi"/>
          <w:sz w:val="22"/>
          <w:szCs w:val="22"/>
        </w:rPr>
        <w:tab/>
      </w:r>
      <w:r w:rsidRPr="00763DEA">
        <w:rPr>
          <w:snapToGrid w:val="0"/>
        </w:rPr>
        <w:t>Test Requirements</w:t>
      </w:r>
      <w:r>
        <w:tab/>
        <w:t>972</w:t>
      </w:r>
    </w:p>
    <w:p w14:paraId="09FD4071" w14:textId="77777777" w:rsidR="00597036" w:rsidRDefault="00597036">
      <w:pPr>
        <w:pStyle w:val="TOC4"/>
        <w:rPr>
          <w:rFonts w:asciiTheme="minorHAnsi" w:eastAsiaTheme="minorEastAsia" w:hAnsiTheme="minorHAnsi" w:cstheme="minorBidi"/>
          <w:sz w:val="22"/>
          <w:szCs w:val="22"/>
        </w:rPr>
      </w:pPr>
      <w:r w:rsidRPr="00597036">
        <w:t>A.4.4.2</w:t>
      </w:r>
      <w:r w:rsidRPr="00597036">
        <w:rPr>
          <w:rFonts w:asciiTheme="minorHAnsi" w:eastAsiaTheme="minorEastAsia" w:hAnsiTheme="minorHAnsi" w:cstheme="minorBidi"/>
          <w:sz w:val="22"/>
          <w:szCs w:val="22"/>
        </w:rPr>
        <w:tab/>
      </w:r>
      <w:r w:rsidRPr="00597036">
        <w:t>E-UTRAN TDD – GSM:</w:t>
      </w:r>
      <w:r>
        <w:tab/>
        <w:t>972</w:t>
      </w:r>
    </w:p>
    <w:p w14:paraId="539DED51" w14:textId="77777777" w:rsidR="00597036" w:rsidRDefault="00597036">
      <w:pPr>
        <w:pStyle w:val="TOC4"/>
        <w:rPr>
          <w:rFonts w:asciiTheme="minorHAnsi" w:eastAsiaTheme="minorEastAsia" w:hAnsiTheme="minorHAnsi" w:cstheme="minorBidi"/>
          <w:sz w:val="22"/>
          <w:szCs w:val="22"/>
        </w:rPr>
      </w:pPr>
      <w:r w:rsidRPr="00597036">
        <w:t>A.4.4.2.1</w:t>
      </w:r>
      <w:r w:rsidRPr="00597036">
        <w:rPr>
          <w:rFonts w:asciiTheme="minorHAnsi" w:eastAsiaTheme="minorEastAsia" w:hAnsiTheme="minorHAnsi" w:cstheme="minorBidi"/>
          <w:sz w:val="22"/>
          <w:szCs w:val="22"/>
        </w:rPr>
        <w:tab/>
      </w:r>
      <w:r w:rsidRPr="00763DEA">
        <w:rPr>
          <w:snapToGrid w:val="0"/>
        </w:rPr>
        <w:t>Test Purpose and Environment</w:t>
      </w:r>
      <w:r>
        <w:tab/>
        <w:t>972</w:t>
      </w:r>
    </w:p>
    <w:p w14:paraId="6CA61417" w14:textId="77777777" w:rsidR="00597036" w:rsidRDefault="00597036">
      <w:pPr>
        <w:pStyle w:val="TOC4"/>
        <w:rPr>
          <w:rFonts w:asciiTheme="minorHAnsi" w:eastAsiaTheme="minorEastAsia" w:hAnsiTheme="minorHAnsi" w:cstheme="minorBidi"/>
          <w:sz w:val="22"/>
          <w:szCs w:val="22"/>
        </w:rPr>
      </w:pPr>
      <w:r w:rsidRPr="00597036">
        <w:t>A.4.4.2.2</w:t>
      </w:r>
      <w:r w:rsidRPr="00597036">
        <w:rPr>
          <w:rFonts w:asciiTheme="minorHAnsi" w:eastAsiaTheme="minorEastAsia" w:hAnsiTheme="minorHAnsi" w:cstheme="minorBidi"/>
          <w:sz w:val="22"/>
          <w:szCs w:val="22"/>
        </w:rPr>
        <w:tab/>
      </w:r>
      <w:r w:rsidRPr="00763DEA">
        <w:rPr>
          <w:snapToGrid w:val="0"/>
        </w:rPr>
        <w:t>Test Requirements</w:t>
      </w:r>
      <w:r>
        <w:tab/>
        <w:t>974</w:t>
      </w:r>
    </w:p>
    <w:p w14:paraId="3A5DA420" w14:textId="77777777" w:rsidR="00597036" w:rsidRDefault="00597036">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975</w:t>
      </w:r>
    </w:p>
    <w:p w14:paraId="356E3D83"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A.4.5.1</w:t>
      </w:r>
      <w:r w:rsidRPr="00597036">
        <w:rPr>
          <w:rFonts w:asciiTheme="minorHAnsi" w:eastAsiaTheme="minorEastAsia" w:hAnsiTheme="minorHAnsi" w:cstheme="minorBidi"/>
          <w:sz w:val="22"/>
          <w:szCs w:val="22"/>
          <w:lang w:val="sv-FI"/>
        </w:rPr>
        <w:tab/>
      </w:r>
      <w:r w:rsidRPr="00597036">
        <w:rPr>
          <w:lang w:val="sv-FI"/>
        </w:rPr>
        <w:t>E-UTRAN FDD – HRPD</w:t>
      </w:r>
      <w:r w:rsidRPr="00597036">
        <w:rPr>
          <w:lang w:val="sv-FI"/>
        </w:rPr>
        <w:tab/>
        <w:t>975</w:t>
      </w:r>
    </w:p>
    <w:p w14:paraId="613A94EB" w14:textId="77777777" w:rsidR="00597036" w:rsidRDefault="00597036">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975</w:t>
      </w:r>
    </w:p>
    <w:p w14:paraId="1F6FDC68" w14:textId="77777777" w:rsidR="00597036" w:rsidRDefault="00597036">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975</w:t>
      </w:r>
    </w:p>
    <w:p w14:paraId="21673DE0" w14:textId="77777777" w:rsidR="00597036" w:rsidRDefault="00597036">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977</w:t>
      </w:r>
    </w:p>
    <w:p w14:paraId="10BD87C7" w14:textId="77777777" w:rsidR="00597036" w:rsidRDefault="00597036">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977</w:t>
      </w:r>
    </w:p>
    <w:p w14:paraId="520EA91F" w14:textId="77777777" w:rsidR="00597036" w:rsidRDefault="00597036">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977</w:t>
      </w:r>
    </w:p>
    <w:p w14:paraId="177ADD36" w14:textId="77777777" w:rsidR="00597036" w:rsidRDefault="00597036">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977</w:t>
      </w:r>
    </w:p>
    <w:p w14:paraId="5F851703" w14:textId="77777777" w:rsidR="00597036" w:rsidRDefault="00597036">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980</w:t>
      </w:r>
    </w:p>
    <w:p w14:paraId="0FD0C95A" w14:textId="77777777" w:rsidR="00597036" w:rsidRDefault="00597036">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980</w:t>
      </w:r>
    </w:p>
    <w:p w14:paraId="57C92D74"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A.4.6.1</w:t>
      </w:r>
      <w:r w:rsidRPr="00597036">
        <w:rPr>
          <w:rFonts w:asciiTheme="minorHAnsi" w:eastAsiaTheme="minorEastAsia" w:hAnsiTheme="minorHAnsi" w:cstheme="minorBidi"/>
          <w:sz w:val="22"/>
          <w:szCs w:val="22"/>
          <w:lang w:val="sv-FI"/>
        </w:rPr>
        <w:tab/>
      </w:r>
      <w:r w:rsidRPr="00763DEA">
        <w:rPr>
          <w:lang w:val="sv-SE"/>
        </w:rPr>
        <w:t>E-UTRAN FDD – cdma2000 1X</w:t>
      </w:r>
      <w:r w:rsidRPr="00597036">
        <w:rPr>
          <w:lang w:val="sv-FI"/>
        </w:rPr>
        <w:tab/>
        <w:t>980</w:t>
      </w:r>
    </w:p>
    <w:p w14:paraId="5BE197FA" w14:textId="77777777" w:rsidR="00597036" w:rsidRDefault="00597036">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980</w:t>
      </w:r>
    </w:p>
    <w:p w14:paraId="78902DAE" w14:textId="77777777" w:rsidR="00597036" w:rsidRDefault="00597036">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980</w:t>
      </w:r>
    </w:p>
    <w:p w14:paraId="4E356093" w14:textId="77777777" w:rsidR="00597036" w:rsidRDefault="00597036">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983</w:t>
      </w:r>
    </w:p>
    <w:p w14:paraId="70C6C4AF" w14:textId="77777777" w:rsidR="00597036" w:rsidRDefault="00597036">
      <w:pPr>
        <w:pStyle w:val="TOC3"/>
        <w:rPr>
          <w:rFonts w:asciiTheme="minorHAnsi" w:eastAsiaTheme="minorEastAsia" w:hAnsiTheme="minorHAnsi" w:cstheme="minorBidi"/>
          <w:sz w:val="22"/>
          <w:szCs w:val="22"/>
        </w:rPr>
      </w:pPr>
      <w:r w:rsidRPr="00597036">
        <w:t>A.4.</w:t>
      </w:r>
      <w:r w:rsidRPr="00597036">
        <w:rPr>
          <w:lang w:eastAsia="zh-CN"/>
        </w:rPr>
        <w:t>6</w:t>
      </w:r>
      <w:r w:rsidRPr="00597036">
        <w:t>.</w:t>
      </w:r>
      <w:r w:rsidRPr="00597036">
        <w:rPr>
          <w:lang w:eastAsia="zh-CN"/>
        </w:rPr>
        <w:t>2</w:t>
      </w:r>
      <w:r w:rsidRPr="00597036">
        <w:rPr>
          <w:rFonts w:asciiTheme="minorHAnsi" w:eastAsiaTheme="minorEastAsia" w:hAnsiTheme="minorHAnsi" w:cstheme="minorBidi"/>
          <w:sz w:val="22"/>
          <w:szCs w:val="22"/>
        </w:rPr>
        <w:tab/>
      </w:r>
      <w:r w:rsidRPr="00597036">
        <w:t xml:space="preserve">E-UTRAN </w:t>
      </w:r>
      <w:r w:rsidRPr="00597036">
        <w:rPr>
          <w:lang w:eastAsia="zh-CN"/>
        </w:rPr>
        <w:t>T</w:t>
      </w:r>
      <w:r w:rsidRPr="00597036">
        <w:t>DD – cdma2000 1X</w:t>
      </w:r>
      <w:r>
        <w:tab/>
        <w:t>983</w:t>
      </w:r>
    </w:p>
    <w:p w14:paraId="14747340" w14:textId="77777777" w:rsidR="00597036" w:rsidRDefault="00597036">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983</w:t>
      </w:r>
    </w:p>
    <w:p w14:paraId="52761386" w14:textId="77777777" w:rsidR="00597036" w:rsidRDefault="00597036">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983</w:t>
      </w:r>
    </w:p>
    <w:p w14:paraId="16D7DB24" w14:textId="77777777" w:rsidR="00597036" w:rsidRDefault="00597036">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986</w:t>
      </w:r>
    </w:p>
    <w:p w14:paraId="71FEB749" w14:textId="77777777" w:rsidR="00597036" w:rsidRDefault="00597036">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986</w:t>
      </w:r>
    </w:p>
    <w:p w14:paraId="53CA6919" w14:textId="77777777" w:rsidR="00597036" w:rsidRDefault="00597036">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986</w:t>
      </w:r>
    </w:p>
    <w:p w14:paraId="172ECE68" w14:textId="77777777" w:rsidR="00597036" w:rsidRDefault="00597036">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986</w:t>
      </w:r>
    </w:p>
    <w:p w14:paraId="79B13BF4" w14:textId="77777777" w:rsidR="00597036" w:rsidRDefault="00597036">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990</w:t>
      </w:r>
    </w:p>
    <w:p w14:paraId="1F55E71E" w14:textId="77777777" w:rsidR="00597036" w:rsidRDefault="00597036">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991</w:t>
      </w:r>
    </w:p>
    <w:p w14:paraId="3D903DE5" w14:textId="77777777" w:rsidR="00597036" w:rsidRDefault="00597036">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991</w:t>
      </w:r>
    </w:p>
    <w:p w14:paraId="61A3456B" w14:textId="77777777" w:rsidR="00597036" w:rsidRDefault="005970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994</w:t>
      </w:r>
    </w:p>
    <w:p w14:paraId="4FAB01CC" w14:textId="77777777" w:rsidR="00597036" w:rsidRDefault="00597036">
      <w:pPr>
        <w:pStyle w:val="TOC3"/>
        <w:rPr>
          <w:rFonts w:asciiTheme="minorHAnsi" w:eastAsiaTheme="minorEastAsia" w:hAnsiTheme="minorHAnsi" w:cstheme="minorBidi"/>
          <w:sz w:val="22"/>
          <w:szCs w:val="22"/>
        </w:rPr>
      </w:pPr>
      <w:r>
        <w:t>A.4.7.3</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standalone mode</w:t>
      </w:r>
      <w:r>
        <w:t xml:space="preserve"> in enhanced coverage</w:t>
      </w:r>
      <w:r>
        <w:tab/>
        <w:t>995</w:t>
      </w:r>
    </w:p>
    <w:p w14:paraId="6E70C679" w14:textId="77777777" w:rsidR="00597036" w:rsidRDefault="00597036">
      <w:pPr>
        <w:pStyle w:val="TOC4"/>
        <w:rPr>
          <w:rFonts w:asciiTheme="minorHAnsi" w:eastAsiaTheme="minorEastAsia" w:hAnsiTheme="minorHAnsi" w:cstheme="minorBidi"/>
          <w:sz w:val="22"/>
          <w:szCs w:val="22"/>
        </w:rPr>
      </w:pPr>
      <w:r>
        <w:t>A.4.7.3.1</w:t>
      </w:r>
      <w:r>
        <w:rPr>
          <w:rFonts w:asciiTheme="minorHAnsi" w:eastAsiaTheme="minorEastAsia" w:hAnsiTheme="minorHAnsi" w:cstheme="minorBidi"/>
          <w:sz w:val="22"/>
          <w:szCs w:val="22"/>
        </w:rPr>
        <w:tab/>
      </w:r>
      <w:r>
        <w:t>Test Purpose and Environment</w:t>
      </w:r>
      <w:r>
        <w:tab/>
        <w:t>995</w:t>
      </w:r>
    </w:p>
    <w:p w14:paraId="777B0837" w14:textId="77777777" w:rsidR="00597036" w:rsidRDefault="00597036">
      <w:pPr>
        <w:pStyle w:val="TOC4"/>
        <w:rPr>
          <w:rFonts w:asciiTheme="minorHAnsi" w:eastAsiaTheme="minorEastAsia" w:hAnsiTheme="minorHAnsi" w:cstheme="minorBidi"/>
          <w:sz w:val="22"/>
          <w:szCs w:val="22"/>
        </w:rPr>
      </w:pPr>
      <w:r>
        <w:t>A.4.7.3.2</w:t>
      </w:r>
      <w:r>
        <w:rPr>
          <w:rFonts w:asciiTheme="minorHAnsi" w:eastAsiaTheme="minorEastAsia" w:hAnsiTheme="minorHAnsi" w:cstheme="minorBidi"/>
          <w:sz w:val="22"/>
          <w:szCs w:val="22"/>
        </w:rPr>
        <w:tab/>
      </w:r>
      <w:r>
        <w:t>Test Requirements</w:t>
      </w:r>
      <w:r>
        <w:tab/>
        <w:t>998</w:t>
      </w:r>
    </w:p>
    <w:p w14:paraId="45F7145A" w14:textId="77777777" w:rsidR="00597036" w:rsidRDefault="00597036">
      <w:pPr>
        <w:pStyle w:val="TOC3"/>
        <w:rPr>
          <w:rFonts w:asciiTheme="minorHAnsi" w:eastAsiaTheme="minorEastAsia" w:hAnsiTheme="minorHAnsi" w:cstheme="minorBidi"/>
          <w:sz w:val="22"/>
          <w:szCs w:val="22"/>
        </w:rPr>
      </w:pPr>
      <w:r>
        <w:t>A.4.7.4</w:t>
      </w:r>
      <w:r>
        <w:rPr>
          <w:rFonts w:asciiTheme="minorHAnsi" w:eastAsiaTheme="minorEastAsia" w:hAnsiTheme="minorHAnsi" w:cstheme="minorBidi"/>
          <w:sz w:val="22"/>
          <w:szCs w:val="22"/>
        </w:rPr>
        <w:tab/>
      </w:r>
      <w:r>
        <w:t xml:space="preserve">TDD Inter frequency case for UE Category NB1 </w:t>
      </w:r>
      <w:r>
        <w:rPr>
          <w:lang w:eastAsia="zh-CN"/>
        </w:rPr>
        <w:t>standalone mode</w:t>
      </w:r>
      <w:r>
        <w:t xml:space="preserve"> in enhanced coverage</w:t>
      </w:r>
      <w:r>
        <w:tab/>
        <w:t>999</w:t>
      </w:r>
    </w:p>
    <w:p w14:paraId="32D4899A" w14:textId="77777777" w:rsidR="00597036" w:rsidRDefault="00597036">
      <w:pPr>
        <w:pStyle w:val="TOC4"/>
        <w:rPr>
          <w:rFonts w:asciiTheme="minorHAnsi" w:eastAsiaTheme="minorEastAsia" w:hAnsiTheme="minorHAnsi" w:cstheme="minorBidi"/>
          <w:sz w:val="22"/>
          <w:szCs w:val="22"/>
        </w:rPr>
      </w:pPr>
      <w:r>
        <w:t>A.4.7.4.1</w:t>
      </w:r>
      <w:r>
        <w:rPr>
          <w:rFonts w:asciiTheme="minorHAnsi" w:eastAsiaTheme="minorEastAsia" w:hAnsiTheme="minorHAnsi" w:cstheme="minorBidi"/>
          <w:sz w:val="22"/>
          <w:szCs w:val="22"/>
        </w:rPr>
        <w:tab/>
      </w:r>
      <w:r>
        <w:t>Test Purpose and Environment</w:t>
      </w:r>
      <w:r>
        <w:tab/>
        <w:t>999</w:t>
      </w:r>
    </w:p>
    <w:p w14:paraId="1EAFA8AC" w14:textId="77777777" w:rsidR="00597036" w:rsidRDefault="00597036">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1002</w:t>
      </w:r>
    </w:p>
    <w:p w14:paraId="53E68C26" w14:textId="35110083" w:rsidR="00597036" w:rsidRDefault="00597036">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1003</w:t>
      </w:r>
    </w:p>
    <w:p w14:paraId="4E9B7A73" w14:textId="77777777" w:rsidR="00597036" w:rsidRPr="00597036" w:rsidRDefault="00597036">
      <w:pPr>
        <w:pStyle w:val="TOC2"/>
        <w:rPr>
          <w:rFonts w:asciiTheme="minorHAnsi" w:eastAsiaTheme="minorEastAsia" w:hAnsiTheme="minorHAnsi" w:cstheme="minorBidi"/>
          <w:sz w:val="22"/>
          <w:szCs w:val="22"/>
          <w:lang w:val="sv-FI"/>
        </w:rPr>
      </w:pPr>
      <w:r w:rsidRPr="00597036">
        <w:rPr>
          <w:lang w:val="sv-FI"/>
        </w:rPr>
        <w:t>A.5.1</w:t>
      </w:r>
      <w:r w:rsidRPr="00597036">
        <w:rPr>
          <w:rFonts w:asciiTheme="minorHAnsi" w:eastAsiaTheme="minorEastAsia" w:hAnsiTheme="minorHAnsi"/>
          <w:sz w:val="22"/>
          <w:szCs w:val="22"/>
          <w:lang w:val="sv-FI"/>
        </w:rPr>
        <w:tab/>
      </w:r>
      <w:r w:rsidRPr="00763DEA">
        <w:rPr>
          <w:lang w:val="sv-FI"/>
        </w:rPr>
        <w:t>E-UTRAN Handover</w:t>
      </w:r>
      <w:r w:rsidRPr="00597036">
        <w:rPr>
          <w:lang w:val="sv-FI"/>
        </w:rPr>
        <w:tab/>
        <w:t>1003</w:t>
      </w:r>
    </w:p>
    <w:p w14:paraId="3DB57627"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A.5.1.1</w:t>
      </w:r>
      <w:r w:rsidRPr="00597036">
        <w:rPr>
          <w:rFonts w:asciiTheme="minorHAnsi" w:eastAsiaTheme="minorEastAsia" w:hAnsiTheme="minorHAnsi" w:cstheme="minorBidi"/>
          <w:sz w:val="22"/>
          <w:szCs w:val="22"/>
          <w:lang w:val="sv-FI"/>
        </w:rPr>
        <w:tab/>
      </w:r>
      <w:r w:rsidRPr="00763DEA">
        <w:rPr>
          <w:lang w:val="sv-FI"/>
        </w:rPr>
        <w:t>E-UTRAN FDD - FDD Intra frequency handover</w:t>
      </w:r>
      <w:r w:rsidRPr="00597036">
        <w:rPr>
          <w:lang w:val="sv-FI"/>
        </w:rPr>
        <w:tab/>
        <w:t>1003</w:t>
      </w:r>
    </w:p>
    <w:p w14:paraId="758290FA" w14:textId="77777777" w:rsidR="00597036" w:rsidRDefault="00597036">
      <w:pPr>
        <w:pStyle w:val="TOC4"/>
        <w:rPr>
          <w:rFonts w:asciiTheme="minorHAnsi" w:eastAsiaTheme="minorEastAsia" w:hAnsiTheme="minorHAnsi" w:cstheme="minorBidi"/>
          <w:sz w:val="22"/>
          <w:szCs w:val="22"/>
        </w:rPr>
      </w:pPr>
      <w:r w:rsidRPr="00597036">
        <w:t>A.5.1.1.1</w:t>
      </w:r>
      <w:r w:rsidRPr="00597036">
        <w:rPr>
          <w:rFonts w:asciiTheme="minorHAnsi" w:eastAsiaTheme="minorEastAsia" w:hAnsiTheme="minorHAnsi" w:cstheme="minorBidi"/>
          <w:sz w:val="22"/>
          <w:szCs w:val="22"/>
        </w:rPr>
        <w:tab/>
      </w:r>
      <w:r w:rsidRPr="00763DEA">
        <w:rPr>
          <w:snapToGrid w:val="0"/>
        </w:rPr>
        <w:t>Test Purpose and Environment</w:t>
      </w:r>
      <w:r>
        <w:tab/>
        <w:t>1003</w:t>
      </w:r>
    </w:p>
    <w:p w14:paraId="2D00CCB8" w14:textId="77777777" w:rsidR="00597036" w:rsidRDefault="00597036">
      <w:pPr>
        <w:pStyle w:val="TOC3"/>
        <w:rPr>
          <w:rFonts w:asciiTheme="minorHAnsi" w:eastAsiaTheme="minorEastAsia" w:hAnsiTheme="minorHAnsi" w:cstheme="minorBidi"/>
          <w:sz w:val="22"/>
          <w:szCs w:val="22"/>
        </w:rPr>
      </w:pPr>
      <w:r w:rsidRPr="00597036">
        <w:lastRenderedPageBreak/>
        <w:t>A.5.1.1.2</w:t>
      </w:r>
      <w:r w:rsidRPr="00597036">
        <w:rPr>
          <w:rFonts w:asciiTheme="minorHAnsi" w:eastAsiaTheme="minorEastAsia" w:hAnsiTheme="minorHAnsi" w:cstheme="minorBidi"/>
          <w:sz w:val="22"/>
          <w:szCs w:val="22"/>
        </w:rPr>
        <w:tab/>
      </w:r>
      <w:r w:rsidRPr="00763DEA">
        <w:rPr>
          <w:snapToGrid w:val="0"/>
        </w:rPr>
        <w:t>Test Requirements</w:t>
      </w:r>
      <w:r>
        <w:tab/>
        <w:t>1005</w:t>
      </w:r>
    </w:p>
    <w:p w14:paraId="12BA791A" w14:textId="77777777" w:rsidR="00597036" w:rsidRDefault="00597036">
      <w:pPr>
        <w:pStyle w:val="TOC3"/>
        <w:rPr>
          <w:rFonts w:asciiTheme="minorHAnsi" w:eastAsiaTheme="minorEastAsia" w:hAnsiTheme="minorHAnsi" w:cstheme="minorBidi"/>
          <w:sz w:val="22"/>
          <w:szCs w:val="22"/>
        </w:rPr>
      </w:pPr>
      <w:r w:rsidRPr="00597036">
        <w:t>A.5.1.2</w:t>
      </w:r>
      <w:r w:rsidRPr="00597036">
        <w:rPr>
          <w:rFonts w:asciiTheme="minorHAnsi" w:eastAsiaTheme="minorEastAsia" w:hAnsiTheme="minorHAnsi"/>
          <w:sz w:val="22"/>
          <w:szCs w:val="22"/>
        </w:rPr>
        <w:tab/>
      </w:r>
      <w:r>
        <w:t>E-UTRAN TDD - TDD Intra frequency handover</w:t>
      </w:r>
      <w:r>
        <w:tab/>
        <w:t>1005</w:t>
      </w:r>
    </w:p>
    <w:p w14:paraId="16C48E26" w14:textId="77777777" w:rsidR="00597036" w:rsidRDefault="00597036">
      <w:pPr>
        <w:pStyle w:val="TOC4"/>
        <w:rPr>
          <w:rFonts w:asciiTheme="minorHAnsi" w:eastAsiaTheme="minorEastAsia" w:hAnsiTheme="minorHAnsi" w:cstheme="minorBidi"/>
          <w:sz w:val="22"/>
          <w:szCs w:val="22"/>
        </w:rPr>
      </w:pPr>
      <w:r w:rsidRPr="00597036">
        <w:t>A.5.1.2.1</w:t>
      </w:r>
      <w:r w:rsidRPr="00597036">
        <w:rPr>
          <w:rFonts w:asciiTheme="minorHAnsi" w:eastAsiaTheme="minorEastAsia" w:hAnsiTheme="minorHAnsi" w:cstheme="minorBidi"/>
          <w:sz w:val="22"/>
          <w:szCs w:val="22"/>
        </w:rPr>
        <w:tab/>
      </w:r>
      <w:r w:rsidRPr="00763DEA">
        <w:rPr>
          <w:snapToGrid w:val="0"/>
        </w:rPr>
        <w:t>Test Purpose and Environment</w:t>
      </w:r>
      <w:r>
        <w:tab/>
        <w:t>1005</w:t>
      </w:r>
    </w:p>
    <w:p w14:paraId="0D8E0806" w14:textId="77777777" w:rsidR="00597036" w:rsidRDefault="00597036">
      <w:pPr>
        <w:pStyle w:val="TOC4"/>
        <w:rPr>
          <w:rFonts w:asciiTheme="minorHAnsi" w:eastAsiaTheme="minorEastAsia" w:hAnsiTheme="minorHAnsi" w:cstheme="minorBidi"/>
          <w:sz w:val="22"/>
          <w:szCs w:val="22"/>
        </w:rPr>
      </w:pPr>
      <w:r w:rsidRPr="00597036">
        <w:t>A.5.1.2.2</w:t>
      </w:r>
      <w:r w:rsidRPr="00597036">
        <w:rPr>
          <w:rFonts w:asciiTheme="minorHAnsi" w:eastAsiaTheme="minorEastAsia" w:hAnsiTheme="minorHAnsi" w:cstheme="minorBidi"/>
          <w:sz w:val="22"/>
          <w:szCs w:val="22"/>
        </w:rPr>
        <w:tab/>
      </w:r>
      <w:r w:rsidRPr="00763DEA">
        <w:rPr>
          <w:snapToGrid w:val="0"/>
        </w:rPr>
        <w:t>Test Requirements</w:t>
      </w:r>
      <w:r>
        <w:tab/>
        <w:t>1007</w:t>
      </w:r>
    </w:p>
    <w:p w14:paraId="1CD674D8" w14:textId="77777777" w:rsidR="00597036" w:rsidRDefault="00597036">
      <w:pPr>
        <w:pStyle w:val="TOC3"/>
        <w:rPr>
          <w:rFonts w:asciiTheme="minorHAnsi" w:eastAsiaTheme="minorEastAsia" w:hAnsiTheme="minorHAnsi" w:cstheme="minorBidi"/>
          <w:sz w:val="22"/>
          <w:szCs w:val="22"/>
        </w:rPr>
      </w:pPr>
      <w:r w:rsidRPr="00597036">
        <w:t>A.5.1.3</w:t>
      </w:r>
      <w:r w:rsidRPr="00597036">
        <w:rPr>
          <w:rFonts w:asciiTheme="minorHAnsi" w:eastAsiaTheme="minorEastAsia" w:hAnsiTheme="minorHAnsi"/>
          <w:sz w:val="22"/>
          <w:szCs w:val="22"/>
        </w:rPr>
        <w:tab/>
      </w:r>
      <w:r>
        <w:t>E-UTRAN FDD – FDD Inter frequency handover</w:t>
      </w:r>
      <w:r>
        <w:tab/>
        <w:t>1007</w:t>
      </w:r>
    </w:p>
    <w:p w14:paraId="6A4D51D1" w14:textId="77777777" w:rsidR="00597036" w:rsidRDefault="00597036">
      <w:pPr>
        <w:pStyle w:val="TOC4"/>
        <w:rPr>
          <w:rFonts w:asciiTheme="minorHAnsi" w:eastAsiaTheme="minorEastAsia" w:hAnsiTheme="minorHAnsi" w:cstheme="minorBidi"/>
          <w:sz w:val="22"/>
          <w:szCs w:val="22"/>
        </w:rPr>
      </w:pPr>
      <w:r w:rsidRPr="00597036">
        <w:t>A.5.1.3.1</w:t>
      </w:r>
      <w:r w:rsidRPr="00597036">
        <w:rPr>
          <w:rFonts w:asciiTheme="minorHAnsi" w:eastAsiaTheme="minorEastAsia" w:hAnsiTheme="minorHAnsi" w:cstheme="minorBidi"/>
          <w:sz w:val="22"/>
          <w:szCs w:val="22"/>
        </w:rPr>
        <w:tab/>
      </w:r>
      <w:r w:rsidRPr="00763DEA">
        <w:rPr>
          <w:snapToGrid w:val="0"/>
        </w:rPr>
        <w:t>Test Purpose and Environment</w:t>
      </w:r>
      <w:r>
        <w:tab/>
        <w:t>1007</w:t>
      </w:r>
    </w:p>
    <w:p w14:paraId="3348A67A" w14:textId="77777777" w:rsidR="00597036" w:rsidRDefault="00597036">
      <w:pPr>
        <w:pStyle w:val="TOC4"/>
        <w:rPr>
          <w:rFonts w:asciiTheme="minorHAnsi" w:eastAsiaTheme="minorEastAsia" w:hAnsiTheme="minorHAnsi" w:cstheme="minorBidi"/>
          <w:sz w:val="22"/>
          <w:szCs w:val="22"/>
        </w:rPr>
      </w:pPr>
      <w:r w:rsidRPr="00597036">
        <w:t>A.5.1.3.2</w:t>
      </w:r>
      <w:r w:rsidRPr="00597036">
        <w:rPr>
          <w:rFonts w:asciiTheme="minorHAnsi" w:eastAsiaTheme="minorEastAsia" w:hAnsiTheme="minorHAnsi" w:cstheme="minorBidi"/>
          <w:sz w:val="22"/>
          <w:szCs w:val="22"/>
        </w:rPr>
        <w:tab/>
      </w:r>
      <w:r w:rsidRPr="00763DEA">
        <w:rPr>
          <w:snapToGrid w:val="0"/>
        </w:rPr>
        <w:t>Test Requirements</w:t>
      </w:r>
      <w:r>
        <w:tab/>
        <w:t>1009</w:t>
      </w:r>
    </w:p>
    <w:p w14:paraId="05277136" w14:textId="77777777" w:rsidR="00597036" w:rsidRDefault="00597036">
      <w:pPr>
        <w:pStyle w:val="TOC3"/>
        <w:rPr>
          <w:rFonts w:asciiTheme="minorHAnsi" w:eastAsiaTheme="minorEastAsia" w:hAnsiTheme="minorHAnsi" w:cstheme="minorBidi"/>
          <w:sz w:val="22"/>
          <w:szCs w:val="22"/>
        </w:rPr>
      </w:pPr>
      <w:r w:rsidRPr="00597036">
        <w:t>A.5.1.4</w:t>
      </w:r>
      <w:r w:rsidRPr="00597036">
        <w:rPr>
          <w:rFonts w:asciiTheme="minorHAnsi" w:eastAsiaTheme="minorEastAsia" w:hAnsiTheme="minorHAnsi"/>
          <w:sz w:val="22"/>
          <w:szCs w:val="22"/>
        </w:rPr>
        <w:tab/>
      </w:r>
      <w:r>
        <w:t>E-UTRAN TDD – TDD Inter frequency handover</w:t>
      </w:r>
      <w:r>
        <w:tab/>
        <w:t>1009</w:t>
      </w:r>
    </w:p>
    <w:p w14:paraId="552EE4C1" w14:textId="77777777" w:rsidR="00597036" w:rsidRDefault="00597036">
      <w:pPr>
        <w:pStyle w:val="TOC4"/>
        <w:rPr>
          <w:rFonts w:asciiTheme="minorHAnsi" w:eastAsiaTheme="minorEastAsia" w:hAnsiTheme="minorHAnsi" w:cstheme="minorBidi"/>
          <w:sz w:val="22"/>
          <w:szCs w:val="22"/>
        </w:rPr>
      </w:pPr>
      <w:r w:rsidRPr="00597036">
        <w:t>A.5.1.4.1</w:t>
      </w:r>
      <w:r w:rsidRPr="00597036">
        <w:rPr>
          <w:rFonts w:asciiTheme="minorHAnsi" w:eastAsiaTheme="minorEastAsia" w:hAnsiTheme="minorHAnsi" w:cstheme="minorBidi"/>
          <w:sz w:val="22"/>
          <w:szCs w:val="22"/>
        </w:rPr>
        <w:tab/>
      </w:r>
      <w:r w:rsidRPr="00763DEA">
        <w:rPr>
          <w:snapToGrid w:val="0"/>
        </w:rPr>
        <w:t>Test Purpose and Environment</w:t>
      </w:r>
      <w:r>
        <w:tab/>
        <w:t>1009</w:t>
      </w:r>
    </w:p>
    <w:p w14:paraId="030AAC8A" w14:textId="77777777" w:rsidR="00597036" w:rsidRDefault="00597036">
      <w:pPr>
        <w:pStyle w:val="TOC4"/>
        <w:rPr>
          <w:rFonts w:asciiTheme="minorHAnsi" w:eastAsiaTheme="minorEastAsia" w:hAnsiTheme="minorHAnsi" w:cstheme="minorBidi"/>
          <w:sz w:val="22"/>
          <w:szCs w:val="22"/>
        </w:rPr>
      </w:pPr>
      <w:r w:rsidRPr="00597036">
        <w:t>A.5.1.4.2</w:t>
      </w:r>
      <w:r w:rsidRPr="00597036">
        <w:rPr>
          <w:rFonts w:asciiTheme="minorHAnsi" w:eastAsiaTheme="minorEastAsia" w:hAnsiTheme="minorHAnsi" w:cstheme="minorBidi"/>
          <w:sz w:val="22"/>
          <w:szCs w:val="22"/>
        </w:rPr>
        <w:tab/>
      </w:r>
      <w:r w:rsidRPr="00763DEA">
        <w:rPr>
          <w:snapToGrid w:val="0"/>
        </w:rPr>
        <w:t>Test Requirements</w:t>
      </w:r>
      <w:r>
        <w:tab/>
        <w:t>1011</w:t>
      </w:r>
    </w:p>
    <w:p w14:paraId="4B89D73D" w14:textId="77777777" w:rsidR="00597036" w:rsidRDefault="00597036">
      <w:pPr>
        <w:pStyle w:val="TOC3"/>
        <w:rPr>
          <w:rFonts w:asciiTheme="minorHAnsi" w:eastAsiaTheme="minorEastAsia" w:hAnsiTheme="minorHAnsi" w:cstheme="minorBidi"/>
          <w:sz w:val="22"/>
          <w:szCs w:val="22"/>
        </w:rPr>
      </w:pPr>
      <w:r w:rsidRPr="00597036">
        <w:t>A.5.1.5</w:t>
      </w:r>
      <w:r w:rsidRPr="00597036">
        <w:rPr>
          <w:rFonts w:asciiTheme="minorHAnsi" w:eastAsiaTheme="minorEastAsia" w:hAnsiTheme="minorHAnsi"/>
          <w:sz w:val="22"/>
          <w:szCs w:val="22"/>
        </w:rPr>
        <w:tab/>
      </w:r>
      <w:r>
        <w:t>E-UTRAN FDD – FDD Inter frequency handover: unknown target cell</w:t>
      </w:r>
      <w:r>
        <w:tab/>
        <w:t>1011</w:t>
      </w:r>
    </w:p>
    <w:p w14:paraId="02132658" w14:textId="77777777" w:rsidR="00597036" w:rsidRDefault="00597036">
      <w:pPr>
        <w:pStyle w:val="TOC4"/>
        <w:rPr>
          <w:rFonts w:asciiTheme="minorHAnsi" w:eastAsiaTheme="minorEastAsia" w:hAnsiTheme="minorHAnsi" w:cstheme="minorBidi"/>
          <w:sz w:val="22"/>
          <w:szCs w:val="22"/>
        </w:rPr>
      </w:pPr>
      <w:r w:rsidRPr="00597036">
        <w:t>A.5.1.5.1</w:t>
      </w:r>
      <w:r w:rsidRPr="00597036">
        <w:rPr>
          <w:rFonts w:asciiTheme="minorHAnsi" w:eastAsiaTheme="minorEastAsia" w:hAnsiTheme="minorHAnsi" w:cstheme="minorBidi"/>
          <w:sz w:val="22"/>
          <w:szCs w:val="22"/>
        </w:rPr>
        <w:tab/>
      </w:r>
      <w:r w:rsidRPr="00763DEA">
        <w:rPr>
          <w:snapToGrid w:val="0"/>
        </w:rPr>
        <w:t>Test Purpose and Environment</w:t>
      </w:r>
      <w:r>
        <w:tab/>
        <w:t>1011</w:t>
      </w:r>
    </w:p>
    <w:p w14:paraId="33B2A6A8" w14:textId="77777777" w:rsidR="00597036" w:rsidRDefault="00597036">
      <w:pPr>
        <w:pStyle w:val="TOC4"/>
        <w:rPr>
          <w:rFonts w:asciiTheme="minorHAnsi" w:eastAsiaTheme="minorEastAsia" w:hAnsiTheme="minorHAnsi" w:cstheme="minorBidi"/>
          <w:sz w:val="22"/>
          <w:szCs w:val="22"/>
        </w:rPr>
      </w:pPr>
      <w:r w:rsidRPr="00597036">
        <w:t>A.5.1.5.2</w:t>
      </w:r>
      <w:r w:rsidRPr="00597036">
        <w:rPr>
          <w:rFonts w:asciiTheme="minorHAnsi" w:eastAsiaTheme="minorEastAsia" w:hAnsiTheme="minorHAnsi" w:cstheme="minorBidi"/>
          <w:sz w:val="22"/>
          <w:szCs w:val="22"/>
        </w:rPr>
        <w:tab/>
      </w:r>
      <w:r w:rsidRPr="00763DEA">
        <w:rPr>
          <w:snapToGrid w:val="0"/>
        </w:rPr>
        <w:t>Test Requirements</w:t>
      </w:r>
      <w:r>
        <w:tab/>
        <w:t>1013</w:t>
      </w:r>
    </w:p>
    <w:p w14:paraId="67B046B6" w14:textId="77777777" w:rsidR="00597036" w:rsidRDefault="00597036">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1013</w:t>
      </w:r>
    </w:p>
    <w:p w14:paraId="70959020" w14:textId="77777777" w:rsidR="00597036" w:rsidRDefault="00597036">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1013</w:t>
      </w:r>
    </w:p>
    <w:p w14:paraId="34C71DED" w14:textId="77777777" w:rsidR="00597036" w:rsidRDefault="00597036">
      <w:pPr>
        <w:pStyle w:val="TOC4"/>
        <w:rPr>
          <w:rFonts w:asciiTheme="minorHAnsi" w:eastAsiaTheme="minorEastAsia" w:hAnsiTheme="minorHAnsi" w:cstheme="minorBidi"/>
          <w:sz w:val="22"/>
          <w:szCs w:val="22"/>
        </w:rPr>
      </w:pPr>
      <w:r w:rsidRPr="00597036">
        <w:t>A.5.1.6.2</w:t>
      </w:r>
      <w:r w:rsidRPr="00597036">
        <w:rPr>
          <w:rFonts w:asciiTheme="minorHAnsi" w:eastAsiaTheme="minorEastAsia" w:hAnsiTheme="minorHAnsi" w:cstheme="minorBidi"/>
          <w:sz w:val="22"/>
          <w:szCs w:val="22"/>
        </w:rPr>
        <w:tab/>
      </w:r>
      <w:r w:rsidRPr="00763DEA">
        <w:rPr>
          <w:snapToGrid w:val="0"/>
        </w:rPr>
        <w:t>Test Requirements</w:t>
      </w:r>
      <w:r>
        <w:tab/>
        <w:t>1015</w:t>
      </w:r>
    </w:p>
    <w:p w14:paraId="55D3E224" w14:textId="77777777" w:rsidR="00597036" w:rsidRDefault="00597036">
      <w:pPr>
        <w:pStyle w:val="TOC3"/>
        <w:rPr>
          <w:rFonts w:asciiTheme="minorHAnsi" w:eastAsiaTheme="minorEastAsia" w:hAnsiTheme="minorHAnsi" w:cstheme="minorBidi"/>
          <w:sz w:val="22"/>
          <w:szCs w:val="22"/>
        </w:rPr>
      </w:pPr>
      <w:r w:rsidRPr="00597036">
        <w:t>A.5.1.7</w:t>
      </w:r>
      <w:r w:rsidRPr="00597036">
        <w:rPr>
          <w:rFonts w:asciiTheme="minorHAnsi" w:eastAsiaTheme="minorEastAsia" w:hAnsiTheme="minorHAnsi"/>
          <w:sz w:val="22"/>
          <w:szCs w:val="22"/>
        </w:rPr>
        <w:tab/>
      </w:r>
      <w:r>
        <w:t>E-UTRAN FDD – TDD Inter frequency handover</w:t>
      </w:r>
      <w:r>
        <w:tab/>
        <w:t>1015</w:t>
      </w:r>
    </w:p>
    <w:p w14:paraId="3C975F23" w14:textId="77777777" w:rsidR="00597036" w:rsidRDefault="00597036">
      <w:pPr>
        <w:pStyle w:val="TOC4"/>
        <w:rPr>
          <w:rFonts w:asciiTheme="minorHAnsi" w:eastAsiaTheme="minorEastAsia" w:hAnsiTheme="minorHAnsi" w:cstheme="minorBidi"/>
          <w:sz w:val="22"/>
          <w:szCs w:val="22"/>
        </w:rPr>
      </w:pPr>
      <w:r w:rsidRPr="00597036">
        <w:t>A.5.1.7.1</w:t>
      </w:r>
      <w:r w:rsidRPr="00597036">
        <w:rPr>
          <w:rFonts w:asciiTheme="minorHAnsi" w:eastAsiaTheme="minorEastAsia" w:hAnsiTheme="minorHAnsi" w:cstheme="minorBidi"/>
          <w:sz w:val="22"/>
          <w:szCs w:val="22"/>
        </w:rPr>
        <w:tab/>
      </w:r>
      <w:r w:rsidRPr="00763DEA">
        <w:rPr>
          <w:snapToGrid w:val="0"/>
        </w:rPr>
        <w:t>Test Purpose and Environment</w:t>
      </w:r>
      <w:r>
        <w:tab/>
        <w:t>1015</w:t>
      </w:r>
    </w:p>
    <w:p w14:paraId="16299650" w14:textId="77777777" w:rsidR="00597036" w:rsidRDefault="00597036">
      <w:pPr>
        <w:pStyle w:val="TOC4"/>
        <w:rPr>
          <w:rFonts w:asciiTheme="minorHAnsi" w:eastAsiaTheme="minorEastAsia" w:hAnsiTheme="minorHAnsi" w:cstheme="minorBidi"/>
          <w:sz w:val="22"/>
          <w:szCs w:val="22"/>
        </w:rPr>
      </w:pPr>
      <w:r w:rsidRPr="00597036">
        <w:t>A.5.1.7.2</w:t>
      </w:r>
      <w:r w:rsidRPr="00597036">
        <w:rPr>
          <w:rFonts w:asciiTheme="minorHAnsi" w:eastAsiaTheme="minorEastAsia" w:hAnsiTheme="minorHAnsi" w:cstheme="minorBidi"/>
          <w:sz w:val="22"/>
          <w:szCs w:val="22"/>
        </w:rPr>
        <w:tab/>
      </w:r>
      <w:r w:rsidRPr="00763DEA">
        <w:rPr>
          <w:snapToGrid w:val="0"/>
        </w:rPr>
        <w:t>Test Requirements</w:t>
      </w:r>
      <w:r>
        <w:tab/>
        <w:t>1018</w:t>
      </w:r>
    </w:p>
    <w:p w14:paraId="5478314F" w14:textId="77777777" w:rsidR="00597036" w:rsidRDefault="00597036">
      <w:pPr>
        <w:pStyle w:val="TOC3"/>
        <w:rPr>
          <w:rFonts w:asciiTheme="minorHAnsi" w:eastAsiaTheme="minorEastAsia" w:hAnsiTheme="minorHAnsi" w:cstheme="minorBidi"/>
          <w:sz w:val="22"/>
          <w:szCs w:val="22"/>
        </w:rPr>
      </w:pPr>
      <w:r w:rsidRPr="00597036">
        <w:t>A.5.1.8</w:t>
      </w:r>
      <w:r w:rsidRPr="00597036">
        <w:rPr>
          <w:rFonts w:asciiTheme="minorHAnsi" w:eastAsiaTheme="minorEastAsia" w:hAnsiTheme="minorHAnsi"/>
          <w:sz w:val="22"/>
          <w:szCs w:val="22"/>
        </w:rPr>
        <w:tab/>
      </w:r>
      <w:r>
        <w:t>E-UTRAN TDD – FDD Inter frequency handover</w:t>
      </w:r>
      <w:r>
        <w:tab/>
        <w:t>1018</w:t>
      </w:r>
    </w:p>
    <w:p w14:paraId="22089106" w14:textId="77777777" w:rsidR="00597036" w:rsidRDefault="00597036">
      <w:pPr>
        <w:pStyle w:val="TOC4"/>
        <w:rPr>
          <w:rFonts w:asciiTheme="minorHAnsi" w:eastAsiaTheme="minorEastAsia" w:hAnsiTheme="minorHAnsi" w:cstheme="minorBidi"/>
          <w:sz w:val="22"/>
          <w:szCs w:val="22"/>
        </w:rPr>
      </w:pPr>
      <w:r w:rsidRPr="00597036">
        <w:t>A.5.1.8.1</w:t>
      </w:r>
      <w:r w:rsidRPr="00597036">
        <w:rPr>
          <w:rFonts w:asciiTheme="minorHAnsi" w:eastAsiaTheme="minorEastAsia" w:hAnsiTheme="minorHAnsi" w:cstheme="minorBidi"/>
          <w:sz w:val="22"/>
          <w:szCs w:val="22"/>
        </w:rPr>
        <w:tab/>
      </w:r>
      <w:r w:rsidRPr="00763DEA">
        <w:rPr>
          <w:snapToGrid w:val="0"/>
        </w:rPr>
        <w:t>Test Purpose and Environment</w:t>
      </w:r>
      <w:r>
        <w:tab/>
        <w:t>1018</w:t>
      </w:r>
    </w:p>
    <w:p w14:paraId="3DB0472E" w14:textId="77777777" w:rsidR="00597036" w:rsidRDefault="00597036">
      <w:pPr>
        <w:pStyle w:val="TOC4"/>
        <w:rPr>
          <w:rFonts w:asciiTheme="minorHAnsi" w:eastAsiaTheme="minorEastAsia" w:hAnsiTheme="minorHAnsi" w:cstheme="minorBidi"/>
          <w:sz w:val="22"/>
          <w:szCs w:val="22"/>
        </w:rPr>
      </w:pPr>
      <w:r w:rsidRPr="00597036">
        <w:t>A.5.1.8.2</w:t>
      </w:r>
      <w:r w:rsidRPr="00597036">
        <w:rPr>
          <w:rFonts w:asciiTheme="minorHAnsi" w:eastAsiaTheme="minorEastAsia" w:hAnsiTheme="minorHAnsi" w:cstheme="minorBidi"/>
          <w:sz w:val="22"/>
          <w:szCs w:val="22"/>
        </w:rPr>
        <w:tab/>
      </w:r>
      <w:r w:rsidRPr="00763DEA">
        <w:rPr>
          <w:snapToGrid w:val="0"/>
        </w:rPr>
        <w:t>Test Requirements</w:t>
      </w:r>
      <w:r>
        <w:tab/>
        <w:t>1021</w:t>
      </w:r>
    </w:p>
    <w:p w14:paraId="2EA78BCD" w14:textId="77777777" w:rsidR="00597036" w:rsidRDefault="00597036">
      <w:pPr>
        <w:pStyle w:val="TOC3"/>
        <w:rPr>
          <w:rFonts w:asciiTheme="minorHAnsi" w:eastAsiaTheme="minorEastAsia" w:hAnsiTheme="minorHAnsi" w:cstheme="minorBidi"/>
          <w:sz w:val="22"/>
          <w:szCs w:val="22"/>
        </w:rPr>
      </w:pPr>
      <w:r w:rsidRPr="00597036">
        <w:t>A.5.1.9</w:t>
      </w:r>
      <w:r w:rsidRPr="00597036">
        <w:rPr>
          <w:rFonts w:asciiTheme="minorHAnsi" w:eastAsiaTheme="minorEastAsia" w:hAnsiTheme="minorHAnsi" w:cstheme="minorBidi"/>
          <w:sz w:val="22"/>
          <w:szCs w:val="22"/>
        </w:rPr>
        <w:tab/>
      </w:r>
      <w:r>
        <w:t>E-UTRAN FDD - FDD Intra frequency handover for 5MHz bandwidth</w:t>
      </w:r>
      <w:r>
        <w:tab/>
        <w:t>1021</w:t>
      </w:r>
    </w:p>
    <w:p w14:paraId="6CAAF403" w14:textId="77777777" w:rsidR="00597036" w:rsidRDefault="00597036">
      <w:pPr>
        <w:pStyle w:val="TOC4"/>
        <w:rPr>
          <w:rFonts w:asciiTheme="minorHAnsi" w:eastAsiaTheme="minorEastAsia" w:hAnsiTheme="minorHAnsi" w:cstheme="minorBidi"/>
          <w:sz w:val="22"/>
          <w:szCs w:val="22"/>
        </w:rPr>
      </w:pPr>
      <w:r w:rsidRPr="00597036">
        <w:t>A.5.1.9.1</w:t>
      </w:r>
      <w:r w:rsidRPr="00597036">
        <w:rPr>
          <w:rFonts w:asciiTheme="minorHAnsi" w:eastAsiaTheme="minorEastAsia" w:hAnsiTheme="minorHAnsi" w:cstheme="minorBidi"/>
          <w:sz w:val="22"/>
          <w:szCs w:val="22"/>
        </w:rPr>
        <w:tab/>
      </w:r>
      <w:r w:rsidRPr="00763DEA">
        <w:rPr>
          <w:snapToGrid w:val="0"/>
        </w:rPr>
        <w:t>Test Purpose and Environment</w:t>
      </w:r>
      <w:r>
        <w:tab/>
        <w:t>1021</w:t>
      </w:r>
    </w:p>
    <w:p w14:paraId="75600E4C" w14:textId="77777777" w:rsidR="00597036" w:rsidRDefault="00597036">
      <w:pPr>
        <w:pStyle w:val="TOC4"/>
        <w:rPr>
          <w:rFonts w:asciiTheme="minorHAnsi" w:eastAsiaTheme="minorEastAsia" w:hAnsiTheme="minorHAnsi" w:cstheme="minorBidi"/>
          <w:sz w:val="22"/>
          <w:szCs w:val="22"/>
        </w:rPr>
      </w:pPr>
      <w:r w:rsidRPr="00597036">
        <w:t>A.5.1.9.2</w:t>
      </w:r>
      <w:r w:rsidRPr="00597036">
        <w:rPr>
          <w:rFonts w:asciiTheme="minorHAnsi" w:eastAsiaTheme="minorEastAsia" w:hAnsiTheme="minorHAnsi" w:cstheme="minorBidi"/>
          <w:sz w:val="22"/>
          <w:szCs w:val="22"/>
        </w:rPr>
        <w:tab/>
      </w:r>
      <w:r w:rsidRPr="00763DEA">
        <w:rPr>
          <w:snapToGrid w:val="0"/>
        </w:rPr>
        <w:t>Test Requirements</w:t>
      </w:r>
      <w:r>
        <w:tab/>
        <w:t>1022</w:t>
      </w:r>
    </w:p>
    <w:p w14:paraId="01117984" w14:textId="77777777" w:rsidR="00597036" w:rsidRDefault="00597036">
      <w:pPr>
        <w:pStyle w:val="TOC3"/>
        <w:rPr>
          <w:rFonts w:asciiTheme="minorHAnsi" w:eastAsiaTheme="minorEastAsia" w:hAnsiTheme="minorHAnsi" w:cstheme="minorBidi"/>
          <w:sz w:val="22"/>
          <w:szCs w:val="22"/>
        </w:rPr>
      </w:pPr>
      <w:r w:rsidRPr="00597036">
        <w:t>A.5.1.10</w:t>
      </w:r>
      <w:r w:rsidRPr="00597036">
        <w:rPr>
          <w:rFonts w:asciiTheme="minorHAnsi" w:eastAsiaTheme="minorEastAsia" w:hAnsiTheme="minorHAnsi" w:cstheme="minorBidi"/>
          <w:sz w:val="22"/>
          <w:szCs w:val="22"/>
        </w:rPr>
        <w:tab/>
      </w:r>
      <w:r>
        <w:t>E-UTRAN FDD - FDD Intra frequency handover for UE category 0</w:t>
      </w:r>
      <w:r>
        <w:tab/>
        <w:t>1022</w:t>
      </w:r>
    </w:p>
    <w:p w14:paraId="166F72D4" w14:textId="77777777" w:rsidR="00597036" w:rsidRDefault="00597036">
      <w:pPr>
        <w:pStyle w:val="TOC4"/>
        <w:rPr>
          <w:rFonts w:asciiTheme="minorHAnsi" w:eastAsiaTheme="minorEastAsia" w:hAnsiTheme="minorHAnsi" w:cstheme="minorBidi"/>
          <w:sz w:val="22"/>
          <w:szCs w:val="22"/>
        </w:rPr>
      </w:pPr>
      <w:r w:rsidRPr="00597036">
        <w:t>A.5.1.10.1</w:t>
      </w:r>
      <w:r w:rsidRPr="00597036">
        <w:rPr>
          <w:rFonts w:asciiTheme="minorHAnsi" w:eastAsiaTheme="minorEastAsia" w:hAnsiTheme="minorHAnsi" w:cstheme="minorBidi"/>
          <w:sz w:val="22"/>
          <w:szCs w:val="22"/>
        </w:rPr>
        <w:tab/>
      </w:r>
      <w:r w:rsidRPr="00763DEA">
        <w:rPr>
          <w:snapToGrid w:val="0"/>
        </w:rPr>
        <w:t>Test Purpose and Environment</w:t>
      </w:r>
      <w:r>
        <w:tab/>
        <w:t>1022</w:t>
      </w:r>
    </w:p>
    <w:p w14:paraId="4C94F97F" w14:textId="77777777" w:rsidR="00597036" w:rsidRDefault="00597036">
      <w:pPr>
        <w:pStyle w:val="TOC4"/>
        <w:rPr>
          <w:rFonts w:asciiTheme="minorHAnsi" w:eastAsiaTheme="minorEastAsia" w:hAnsiTheme="minorHAnsi" w:cstheme="minorBidi"/>
          <w:sz w:val="22"/>
          <w:szCs w:val="22"/>
        </w:rPr>
      </w:pPr>
      <w:r w:rsidRPr="00597036">
        <w:t>A.5.1.10.2</w:t>
      </w:r>
      <w:r w:rsidRPr="00597036">
        <w:rPr>
          <w:rFonts w:asciiTheme="minorHAnsi" w:eastAsiaTheme="minorEastAsia" w:hAnsiTheme="minorHAnsi" w:cstheme="minorBidi"/>
          <w:sz w:val="22"/>
          <w:szCs w:val="22"/>
        </w:rPr>
        <w:tab/>
      </w:r>
      <w:r w:rsidRPr="00763DEA">
        <w:rPr>
          <w:snapToGrid w:val="0"/>
        </w:rPr>
        <w:t>Test Requirements</w:t>
      </w:r>
      <w:r>
        <w:tab/>
        <w:t>1024</w:t>
      </w:r>
    </w:p>
    <w:p w14:paraId="0A34513F" w14:textId="77777777" w:rsidR="00597036" w:rsidRDefault="00597036">
      <w:pPr>
        <w:pStyle w:val="TOC3"/>
        <w:rPr>
          <w:rFonts w:asciiTheme="minorHAnsi" w:eastAsiaTheme="minorEastAsia" w:hAnsiTheme="minorHAnsi" w:cstheme="minorBidi"/>
          <w:sz w:val="22"/>
          <w:szCs w:val="22"/>
        </w:rPr>
      </w:pPr>
      <w:r w:rsidRPr="00597036">
        <w:t>A.5.1.11</w:t>
      </w:r>
      <w:r w:rsidRPr="00597036">
        <w:rPr>
          <w:rFonts w:asciiTheme="minorHAnsi" w:eastAsiaTheme="minorEastAsia" w:hAnsiTheme="minorHAnsi" w:cstheme="minorBidi"/>
          <w:sz w:val="22"/>
          <w:szCs w:val="22"/>
        </w:rPr>
        <w:tab/>
      </w:r>
      <w:r>
        <w:t>E-UTRAN HD - FDD Intra frequency handover for UE category 0</w:t>
      </w:r>
      <w:r>
        <w:tab/>
        <w:t>1024</w:t>
      </w:r>
    </w:p>
    <w:p w14:paraId="141DA06D" w14:textId="77777777" w:rsidR="00597036" w:rsidRDefault="00597036">
      <w:pPr>
        <w:pStyle w:val="TOC4"/>
        <w:rPr>
          <w:rFonts w:asciiTheme="minorHAnsi" w:eastAsiaTheme="minorEastAsia" w:hAnsiTheme="minorHAnsi" w:cstheme="minorBidi"/>
          <w:sz w:val="22"/>
          <w:szCs w:val="22"/>
        </w:rPr>
      </w:pPr>
      <w:r w:rsidRPr="00597036">
        <w:t>A.5.1.11.1</w:t>
      </w:r>
      <w:r w:rsidRPr="00597036">
        <w:rPr>
          <w:rFonts w:asciiTheme="minorHAnsi" w:eastAsiaTheme="minorEastAsia" w:hAnsiTheme="minorHAnsi" w:cstheme="minorBidi"/>
          <w:sz w:val="22"/>
          <w:szCs w:val="22"/>
        </w:rPr>
        <w:tab/>
      </w:r>
      <w:r w:rsidRPr="00763DEA">
        <w:rPr>
          <w:snapToGrid w:val="0"/>
        </w:rPr>
        <w:t>Test Purpose and Environment</w:t>
      </w:r>
      <w:r>
        <w:tab/>
        <w:t>1024</w:t>
      </w:r>
    </w:p>
    <w:p w14:paraId="4FA03476" w14:textId="77777777" w:rsidR="00597036" w:rsidRDefault="00597036">
      <w:pPr>
        <w:pStyle w:val="TOC4"/>
        <w:rPr>
          <w:rFonts w:asciiTheme="minorHAnsi" w:eastAsiaTheme="minorEastAsia" w:hAnsiTheme="minorHAnsi" w:cstheme="minorBidi"/>
          <w:sz w:val="22"/>
          <w:szCs w:val="22"/>
        </w:rPr>
      </w:pPr>
      <w:r w:rsidRPr="00597036">
        <w:t>A.5.1.11.2</w:t>
      </w:r>
      <w:r w:rsidRPr="00597036">
        <w:rPr>
          <w:rFonts w:asciiTheme="minorHAnsi" w:eastAsiaTheme="minorEastAsia" w:hAnsiTheme="minorHAnsi" w:cstheme="minorBidi"/>
          <w:sz w:val="22"/>
          <w:szCs w:val="22"/>
        </w:rPr>
        <w:tab/>
      </w:r>
      <w:r w:rsidRPr="00763DEA">
        <w:rPr>
          <w:snapToGrid w:val="0"/>
        </w:rPr>
        <w:t>Test Requirements</w:t>
      </w:r>
      <w:r>
        <w:tab/>
        <w:t>1026</w:t>
      </w:r>
    </w:p>
    <w:p w14:paraId="50097BEA" w14:textId="77777777" w:rsidR="00597036" w:rsidRDefault="00597036">
      <w:pPr>
        <w:pStyle w:val="TOC3"/>
        <w:rPr>
          <w:rFonts w:asciiTheme="minorHAnsi" w:eastAsiaTheme="minorEastAsia" w:hAnsiTheme="minorHAnsi" w:cstheme="minorBidi"/>
          <w:sz w:val="22"/>
          <w:szCs w:val="22"/>
        </w:rPr>
      </w:pPr>
      <w:r w:rsidRPr="00597036">
        <w:t>A.5.1.12</w:t>
      </w:r>
      <w:r w:rsidRPr="00597036">
        <w:rPr>
          <w:rFonts w:asciiTheme="minorHAnsi" w:eastAsiaTheme="minorEastAsia" w:hAnsiTheme="minorHAnsi"/>
          <w:sz w:val="22"/>
          <w:szCs w:val="22"/>
        </w:rPr>
        <w:tab/>
      </w:r>
      <w:r>
        <w:t>E-UTRAN TDD - TDD Intra frequency handover for UE category 0</w:t>
      </w:r>
      <w:r>
        <w:tab/>
        <w:t>1026</w:t>
      </w:r>
    </w:p>
    <w:p w14:paraId="16E3B32D" w14:textId="77777777" w:rsidR="00597036" w:rsidRDefault="00597036">
      <w:pPr>
        <w:pStyle w:val="TOC4"/>
        <w:rPr>
          <w:rFonts w:asciiTheme="minorHAnsi" w:eastAsiaTheme="minorEastAsia" w:hAnsiTheme="minorHAnsi" w:cstheme="minorBidi"/>
          <w:sz w:val="22"/>
          <w:szCs w:val="22"/>
        </w:rPr>
      </w:pPr>
      <w:r w:rsidRPr="00597036">
        <w:t>A.5.1.12.1</w:t>
      </w:r>
      <w:r w:rsidRPr="00597036">
        <w:rPr>
          <w:rFonts w:asciiTheme="minorHAnsi" w:eastAsiaTheme="minorEastAsia" w:hAnsiTheme="minorHAnsi" w:cstheme="minorBidi"/>
          <w:sz w:val="22"/>
          <w:szCs w:val="22"/>
        </w:rPr>
        <w:tab/>
      </w:r>
      <w:r w:rsidRPr="00763DEA">
        <w:rPr>
          <w:snapToGrid w:val="0"/>
        </w:rPr>
        <w:t>Test Purpose and Environment</w:t>
      </w:r>
      <w:r>
        <w:tab/>
        <w:t>1026</w:t>
      </w:r>
    </w:p>
    <w:p w14:paraId="385D7FCB" w14:textId="77777777" w:rsidR="00597036" w:rsidRDefault="00597036">
      <w:pPr>
        <w:pStyle w:val="TOC4"/>
        <w:rPr>
          <w:rFonts w:asciiTheme="minorHAnsi" w:eastAsiaTheme="minorEastAsia" w:hAnsiTheme="minorHAnsi" w:cstheme="minorBidi"/>
          <w:sz w:val="22"/>
          <w:szCs w:val="22"/>
        </w:rPr>
      </w:pPr>
      <w:r w:rsidRPr="00597036">
        <w:t>A.5.1.12.2</w:t>
      </w:r>
      <w:r w:rsidRPr="00597036">
        <w:rPr>
          <w:rFonts w:asciiTheme="minorHAnsi" w:eastAsiaTheme="minorEastAsia" w:hAnsiTheme="minorHAnsi" w:cstheme="minorBidi"/>
          <w:sz w:val="22"/>
          <w:szCs w:val="22"/>
        </w:rPr>
        <w:tab/>
      </w:r>
      <w:r w:rsidRPr="00763DEA">
        <w:rPr>
          <w:snapToGrid w:val="0"/>
        </w:rPr>
        <w:t>Test Requirements</w:t>
      </w:r>
      <w:r>
        <w:tab/>
        <w:t>1028</w:t>
      </w:r>
    </w:p>
    <w:p w14:paraId="75FC5C4B" w14:textId="77777777" w:rsidR="00597036" w:rsidRDefault="00597036">
      <w:pPr>
        <w:pStyle w:val="TOC3"/>
        <w:rPr>
          <w:rFonts w:asciiTheme="minorHAnsi" w:eastAsiaTheme="minorEastAsia" w:hAnsiTheme="minorHAnsi" w:cstheme="minorBidi"/>
          <w:sz w:val="22"/>
          <w:szCs w:val="22"/>
        </w:rPr>
      </w:pPr>
      <w:r w:rsidRPr="00597036">
        <w:t>A.5.1.13</w:t>
      </w:r>
      <w:r w:rsidRPr="00597036">
        <w:rPr>
          <w:rFonts w:asciiTheme="minorHAnsi" w:eastAsiaTheme="minorEastAsia" w:hAnsiTheme="minorHAnsi" w:cstheme="minorBidi"/>
          <w:sz w:val="22"/>
          <w:szCs w:val="22"/>
        </w:rPr>
        <w:tab/>
      </w:r>
      <w:r>
        <w:t>E-UTRAN FDD-FDD Intra frequency handover for Cat-M1 UEs in CEModeA</w:t>
      </w:r>
      <w:r>
        <w:tab/>
        <w:t>1028</w:t>
      </w:r>
    </w:p>
    <w:p w14:paraId="6D6DA95F" w14:textId="77777777" w:rsidR="00597036" w:rsidRDefault="00597036">
      <w:pPr>
        <w:pStyle w:val="TOC4"/>
        <w:rPr>
          <w:rFonts w:asciiTheme="minorHAnsi" w:eastAsiaTheme="minorEastAsia" w:hAnsiTheme="minorHAnsi" w:cstheme="minorBidi"/>
          <w:sz w:val="22"/>
          <w:szCs w:val="22"/>
        </w:rPr>
      </w:pPr>
      <w:r w:rsidRPr="00597036">
        <w:t>A.5.1.13.1</w:t>
      </w:r>
      <w:r w:rsidRPr="00597036">
        <w:rPr>
          <w:rFonts w:asciiTheme="minorHAnsi" w:eastAsiaTheme="minorEastAsia" w:hAnsiTheme="minorHAnsi" w:cstheme="minorBidi"/>
          <w:sz w:val="22"/>
          <w:szCs w:val="22"/>
        </w:rPr>
        <w:tab/>
      </w:r>
      <w:r w:rsidRPr="00763DEA">
        <w:rPr>
          <w:snapToGrid w:val="0"/>
        </w:rPr>
        <w:t>Test Purpose and Environment</w:t>
      </w:r>
      <w:r>
        <w:tab/>
        <w:t>1028</w:t>
      </w:r>
    </w:p>
    <w:p w14:paraId="230792BB" w14:textId="77777777" w:rsidR="00597036" w:rsidRDefault="00597036">
      <w:pPr>
        <w:pStyle w:val="TOC4"/>
        <w:rPr>
          <w:rFonts w:asciiTheme="minorHAnsi" w:eastAsiaTheme="minorEastAsia" w:hAnsiTheme="minorHAnsi" w:cstheme="minorBidi"/>
          <w:sz w:val="22"/>
          <w:szCs w:val="22"/>
        </w:rPr>
      </w:pPr>
      <w:r w:rsidRPr="00597036">
        <w:t>A.5.1.13.2</w:t>
      </w:r>
      <w:r w:rsidRPr="00597036">
        <w:rPr>
          <w:rFonts w:asciiTheme="minorHAnsi" w:eastAsiaTheme="minorEastAsia" w:hAnsiTheme="minorHAnsi" w:cstheme="minorBidi"/>
          <w:sz w:val="22"/>
          <w:szCs w:val="22"/>
        </w:rPr>
        <w:tab/>
      </w:r>
      <w:r w:rsidRPr="00763DEA">
        <w:rPr>
          <w:snapToGrid w:val="0"/>
        </w:rPr>
        <w:t>Test Requirements</w:t>
      </w:r>
      <w:r>
        <w:tab/>
        <w:t>1030</w:t>
      </w:r>
    </w:p>
    <w:p w14:paraId="7494D517" w14:textId="77777777" w:rsidR="00597036" w:rsidRDefault="00597036">
      <w:pPr>
        <w:pStyle w:val="TOC3"/>
        <w:rPr>
          <w:rFonts w:asciiTheme="minorHAnsi" w:eastAsiaTheme="minorEastAsia" w:hAnsiTheme="minorHAnsi" w:cstheme="minorBidi"/>
          <w:sz w:val="22"/>
          <w:szCs w:val="22"/>
        </w:rPr>
      </w:pPr>
      <w:r w:rsidRPr="00597036">
        <w:t>A.5.1.14</w:t>
      </w:r>
      <w:r w:rsidRPr="00597036">
        <w:rPr>
          <w:rFonts w:asciiTheme="minorHAnsi" w:eastAsiaTheme="minorEastAsia" w:hAnsiTheme="minorHAnsi" w:cstheme="minorBidi"/>
          <w:sz w:val="22"/>
          <w:szCs w:val="22"/>
        </w:rPr>
        <w:tab/>
      </w:r>
      <w:r>
        <w:t>E-UTRAN HD-FDD Intra frequency handover for Cat-M1 UEs in CEModeA</w:t>
      </w:r>
      <w:r>
        <w:tab/>
        <w:t>1031</w:t>
      </w:r>
    </w:p>
    <w:p w14:paraId="0CBFC64D" w14:textId="77777777" w:rsidR="00597036" w:rsidRDefault="00597036">
      <w:pPr>
        <w:pStyle w:val="TOC4"/>
        <w:rPr>
          <w:rFonts w:asciiTheme="minorHAnsi" w:eastAsiaTheme="minorEastAsia" w:hAnsiTheme="minorHAnsi" w:cstheme="minorBidi"/>
          <w:sz w:val="22"/>
          <w:szCs w:val="22"/>
        </w:rPr>
      </w:pPr>
      <w:r w:rsidRPr="00597036">
        <w:t>A.5.1.14.1</w:t>
      </w:r>
      <w:r w:rsidRPr="00597036">
        <w:rPr>
          <w:rFonts w:asciiTheme="minorHAnsi" w:eastAsiaTheme="minorEastAsia" w:hAnsiTheme="minorHAnsi" w:cstheme="minorBidi"/>
          <w:sz w:val="22"/>
          <w:szCs w:val="22"/>
        </w:rPr>
        <w:tab/>
      </w:r>
      <w:r w:rsidRPr="00763DEA">
        <w:rPr>
          <w:snapToGrid w:val="0"/>
        </w:rPr>
        <w:t>Test Purpose and Environment</w:t>
      </w:r>
      <w:r>
        <w:tab/>
        <w:t>1031</w:t>
      </w:r>
    </w:p>
    <w:p w14:paraId="34271DAA" w14:textId="77777777" w:rsidR="00597036" w:rsidRDefault="00597036">
      <w:pPr>
        <w:pStyle w:val="TOC4"/>
        <w:rPr>
          <w:rFonts w:asciiTheme="minorHAnsi" w:eastAsiaTheme="minorEastAsia" w:hAnsiTheme="minorHAnsi" w:cstheme="minorBidi"/>
          <w:sz w:val="22"/>
          <w:szCs w:val="22"/>
        </w:rPr>
      </w:pPr>
      <w:r w:rsidRPr="00597036">
        <w:t>A.5.1.14.2</w:t>
      </w:r>
      <w:r w:rsidRPr="00597036">
        <w:rPr>
          <w:rFonts w:asciiTheme="minorHAnsi" w:eastAsiaTheme="minorEastAsia" w:hAnsiTheme="minorHAnsi" w:cstheme="minorBidi"/>
          <w:sz w:val="22"/>
          <w:szCs w:val="22"/>
        </w:rPr>
        <w:tab/>
      </w:r>
      <w:r w:rsidRPr="00763DEA">
        <w:rPr>
          <w:snapToGrid w:val="0"/>
        </w:rPr>
        <w:t>Test Requirements</w:t>
      </w:r>
      <w:r>
        <w:tab/>
        <w:t>1032</w:t>
      </w:r>
    </w:p>
    <w:p w14:paraId="5BA9C43E" w14:textId="77777777" w:rsidR="00597036" w:rsidRDefault="00597036">
      <w:pPr>
        <w:pStyle w:val="TOC3"/>
        <w:rPr>
          <w:rFonts w:asciiTheme="minorHAnsi" w:eastAsiaTheme="minorEastAsia" w:hAnsiTheme="minorHAnsi" w:cstheme="minorBidi"/>
          <w:sz w:val="22"/>
          <w:szCs w:val="22"/>
        </w:rPr>
      </w:pPr>
      <w:r w:rsidRPr="00597036">
        <w:t>A.5.1.15</w:t>
      </w:r>
      <w:r w:rsidRPr="00597036">
        <w:rPr>
          <w:rFonts w:asciiTheme="minorHAnsi" w:eastAsiaTheme="minorEastAsia" w:hAnsiTheme="minorHAnsi"/>
          <w:sz w:val="22"/>
          <w:szCs w:val="22"/>
        </w:rPr>
        <w:tab/>
      </w:r>
      <w:r>
        <w:t>E-UTRAN TDD Intra frequency handover for Cat-M1 UEs in CEModeA</w:t>
      </w:r>
      <w:r>
        <w:tab/>
        <w:t>1033</w:t>
      </w:r>
    </w:p>
    <w:p w14:paraId="1ADA754A" w14:textId="77777777" w:rsidR="00597036" w:rsidRDefault="00597036">
      <w:pPr>
        <w:pStyle w:val="TOC4"/>
        <w:rPr>
          <w:rFonts w:asciiTheme="minorHAnsi" w:eastAsiaTheme="minorEastAsia" w:hAnsiTheme="minorHAnsi" w:cstheme="minorBidi"/>
          <w:sz w:val="22"/>
          <w:szCs w:val="22"/>
        </w:rPr>
      </w:pPr>
      <w:r w:rsidRPr="00597036">
        <w:t>A.5.1.15.1</w:t>
      </w:r>
      <w:r w:rsidRPr="00597036">
        <w:rPr>
          <w:rFonts w:asciiTheme="minorHAnsi" w:eastAsiaTheme="minorEastAsia" w:hAnsiTheme="minorHAnsi" w:cstheme="minorBidi"/>
          <w:sz w:val="22"/>
          <w:szCs w:val="22"/>
        </w:rPr>
        <w:tab/>
      </w:r>
      <w:r w:rsidRPr="00763DEA">
        <w:rPr>
          <w:snapToGrid w:val="0"/>
        </w:rPr>
        <w:t>Test Purpose and Environment</w:t>
      </w:r>
      <w:r>
        <w:tab/>
        <w:t>1033</w:t>
      </w:r>
    </w:p>
    <w:p w14:paraId="49D24789" w14:textId="77777777" w:rsidR="00597036" w:rsidRDefault="00597036">
      <w:pPr>
        <w:pStyle w:val="TOC4"/>
        <w:rPr>
          <w:rFonts w:asciiTheme="minorHAnsi" w:eastAsiaTheme="minorEastAsia" w:hAnsiTheme="minorHAnsi" w:cstheme="minorBidi"/>
          <w:sz w:val="22"/>
          <w:szCs w:val="22"/>
        </w:rPr>
      </w:pPr>
      <w:r w:rsidRPr="00597036">
        <w:t>A.5.1.15.2</w:t>
      </w:r>
      <w:r w:rsidRPr="00597036">
        <w:rPr>
          <w:rFonts w:asciiTheme="minorHAnsi" w:eastAsiaTheme="minorEastAsia" w:hAnsiTheme="minorHAnsi" w:cstheme="minorBidi"/>
          <w:sz w:val="22"/>
          <w:szCs w:val="22"/>
        </w:rPr>
        <w:tab/>
      </w:r>
      <w:r w:rsidRPr="00763DEA">
        <w:rPr>
          <w:snapToGrid w:val="0"/>
        </w:rPr>
        <w:t>Test Requirements</w:t>
      </w:r>
      <w:r>
        <w:tab/>
        <w:t>1034</w:t>
      </w:r>
    </w:p>
    <w:p w14:paraId="230F40B1" w14:textId="77777777" w:rsidR="00597036" w:rsidRDefault="00597036">
      <w:pPr>
        <w:pStyle w:val="TOC3"/>
        <w:rPr>
          <w:rFonts w:asciiTheme="minorHAnsi" w:eastAsiaTheme="minorEastAsia" w:hAnsiTheme="minorHAnsi" w:cstheme="minorBidi"/>
          <w:sz w:val="22"/>
          <w:szCs w:val="22"/>
        </w:rPr>
      </w:pPr>
      <w:r w:rsidRPr="00597036">
        <w:t>A.5.1.16</w:t>
      </w:r>
      <w:r w:rsidRPr="00597036">
        <w:rPr>
          <w:rFonts w:asciiTheme="minorHAnsi" w:eastAsiaTheme="minorEastAsia" w:hAnsiTheme="minorHAnsi" w:cstheme="minorBidi"/>
          <w:sz w:val="22"/>
          <w:szCs w:val="22"/>
        </w:rPr>
        <w:tab/>
      </w:r>
      <w:r>
        <w:t>E-UTRAN FDD-FDD Intra frequency handover for Cat-M1 UEs in CEModeB</w:t>
      </w:r>
      <w:r>
        <w:tab/>
        <w:t>1035</w:t>
      </w:r>
    </w:p>
    <w:p w14:paraId="1B318BB0" w14:textId="77777777" w:rsidR="00597036" w:rsidRDefault="00597036">
      <w:pPr>
        <w:pStyle w:val="TOC4"/>
        <w:rPr>
          <w:rFonts w:asciiTheme="minorHAnsi" w:eastAsiaTheme="minorEastAsia" w:hAnsiTheme="minorHAnsi" w:cstheme="minorBidi"/>
          <w:sz w:val="22"/>
          <w:szCs w:val="22"/>
        </w:rPr>
      </w:pPr>
      <w:r w:rsidRPr="00597036">
        <w:t>A.5.1.16.1</w:t>
      </w:r>
      <w:r w:rsidRPr="00597036">
        <w:rPr>
          <w:rFonts w:asciiTheme="minorHAnsi" w:eastAsiaTheme="minorEastAsia" w:hAnsiTheme="minorHAnsi" w:cstheme="minorBidi"/>
          <w:sz w:val="22"/>
          <w:szCs w:val="22"/>
        </w:rPr>
        <w:tab/>
      </w:r>
      <w:r w:rsidRPr="00763DEA">
        <w:rPr>
          <w:snapToGrid w:val="0"/>
        </w:rPr>
        <w:t>Test Purpose and Environment</w:t>
      </w:r>
      <w:r>
        <w:tab/>
        <w:t>1035</w:t>
      </w:r>
    </w:p>
    <w:p w14:paraId="56C89A0E" w14:textId="77777777" w:rsidR="00597036" w:rsidRDefault="00597036">
      <w:pPr>
        <w:pStyle w:val="TOC4"/>
        <w:rPr>
          <w:rFonts w:asciiTheme="minorHAnsi" w:eastAsiaTheme="minorEastAsia" w:hAnsiTheme="minorHAnsi" w:cstheme="minorBidi"/>
          <w:sz w:val="22"/>
          <w:szCs w:val="22"/>
        </w:rPr>
      </w:pPr>
      <w:r w:rsidRPr="00597036">
        <w:t>A.5.1.16.2</w:t>
      </w:r>
      <w:r w:rsidRPr="00597036">
        <w:rPr>
          <w:rFonts w:asciiTheme="minorHAnsi" w:eastAsiaTheme="minorEastAsia" w:hAnsiTheme="minorHAnsi" w:cstheme="minorBidi"/>
          <w:sz w:val="22"/>
          <w:szCs w:val="22"/>
        </w:rPr>
        <w:tab/>
      </w:r>
      <w:r w:rsidRPr="00763DEA">
        <w:rPr>
          <w:snapToGrid w:val="0"/>
        </w:rPr>
        <w:t>Test Requirements</w:t>
      </w:r>
      <w:r>
        <w:tab/>
        <w:t>1036</w:t>
      </w:r>
    </w:p>
    <w:p w14:paraId="68CAF0FC" w14:textId="77777777" w:rsidR="00597036" w:rsidRDefault="00597036">
      <w:pPr>
        <w:pStyle w:val="TOC3"/>
        <w:rPr>
          <w:rFonts w:asciiTheme="minorHAnsi" w:eastAsiaTheme="minorEastAsia" w:hAnsiTheme="minorHAnsi" w:cstheme="minorBidi"/>
          <w:sz w:val="22"/>
          <w:szCs w:val="22"/>
        </w:rPr>
      </w:pPr>
      <w:r w:rsidRPr="00597036">
        <w:t>A.5.1.17</w:t>
      </w:r>
      <w:r w:rsidRPr="00597036">
        <w:rPr>
          <w:rFonts w:asciiTheme="minorHAnsi" w:eastAsiaTheme="minorEastAsia" w:hAnsiTheme="minorHAnsi" w:cstheme="minorBidi"/>
          <w:sz w:val="22"/>
          <w:szCs w:val="22"/>
        </w:rPr>
        <w:tab/>
      </w:r>
      <w:r>
        <w:t>E-UTRAN HD-FDD Intra frequency handover for Cat-M1 UEs in CEModeB</w:t>
      </w:r>
      <w:r>
        <w:tab/>
        <w:t>1037</w:t>
      </w:r>
    </w:p>
    <w:p w14:paraId="4C8BF4F3" w14:textId="77777777" w:rsidR="00597036" w:rsidRDefault="00597036">
      <w:pPr>
        <w:pStyle w:val="TOC4"/>
        <w:rPr>
          <w:rFonts w:asciiTheme="minorHAnsi" w:eastAsiaTheme="minorEastAsia" w:hAnsiTheme="minorHAnsi" w:cstheme="minorBidi"/>
          <w:sz w:val="22"/>
          <w:szCs w:val="22"/>
        </w:rPr>
      </w:pPr>
      <w:r w:rsidRPr="00597036">
        <w:t>A.5.1.17.1</w:t>
      </w:r>
      <w:r w:rsidRPr="00597036">
        <w:rPr>
          <w:rFonts w:asciiTheme="minorHAnsi" w:eastAsiaTheme="minorEastAsia" w:hAnsiTheme="minorHAnsi" w:cstheme="minorBidi"/>
          <w:sz w:val="22"/>
          <w:szCs w:val="22"/>
        </w:rPr>
        <w:tab/>
      </w:r>
      <w:r w:rsidRPr="00763DEA">
        <w:rPr>
          <w:snapToGrid w:val="0"/>
        </w:rPr>
        <w:t>Test Purpose and Environment</w:t>
      </w:r>
      <w:r>
        <w:tab/>
        <w:t>1037</w:t>
      </w:r>
    </w:p>
    <w:p w14:paraId="3040DC5B" w14:textId="77777777" w:rsidR="00597036" w:rsidRDefault="00597036">
      <w:pPr>
        <w:pStyle w:val="TOC4"/>
        <w:rPr>
          <w:rFonts w:asciiTheme="minorHAnsi" w:eastAsiaTheme="minorEastAsia" w:hAnsiTheme="minorHAnsi" w:cstheme="minorBidi"/>
          <w:sz w:val="22"/>
          <w:szCs w:val="22"/>
        </w:rPr>
      </w:pPr>
      <w:r w:rsidRPr="00597036">
        <w:t>A.5.1.17.2</w:t>
      </w:r>
      <w:r w:rsidRPr="00597036">
        <w:rPr>
          <w:rFonts w:asciiTheme="minorHAnsi" w:eastAsiaTheme="minorEastAsia" w:hAnsiTheme="minorHAnsi" w:cstheme="minorBidi"/>
          <w:sz w:val="22"/>
          <w:szCs w:val="22"/>
        </w:rPr>
        <w:tab/>
      </w:r>
      <w:r w:rsidRPr="00763DEA">
        <w:rPr>
          <w:snapToGrid w:val="0"/>
        </w:rPr>
        <w:t>Test Requirements</w:t>
      </w:r>
      <w:r>
        <w:tab/>
        <w:t>1038</w:t>
      </w:r>
    </w:p>
    <w:p w14:paraId="43524CE0" w14:textId="77777777" w:rsidR="00597036" w:rsidRDefault="00597036">
      <w:pPr>
        <w:pStyle w:val="TOC3"/>
        <w:rPr>
          <w:rFonts w:asciiTheme="minorHAnsi" w:eastAsiaTheme="minorEastAsia" w:hAnsiTheme="minorHAnsi" w:cstheme="minorBidi"/>
          <w:sz w:val="22"/>
          <w:szCs w:val="22"/>
        </w:rPr>
      </w:pPr>
      <w:r w:rsidRPr="00597036">
        <w:t>A.5.1.18</w:t>
      </w:r>
      <w:r w:rsidRPr="00597036">
        <w:rPr>
          <w:rFonts w:asciiTheme="minorHAnsi" w:eastAsiaTheme="minorEastAsia" w:hAnsiTheme="minorHAnsi"/>
          <w:sz w:val="22"/>
          <w:szCs w:val="22"/>
        </w:rPr>
        <w:tab/>
      </w:r>
      <w:r>
        <w:t>E-UTRAN TDD Intra frequency handover for Cat-M1 UEs in CEModeB</w:t>
      </w:r>
      <w:r>
        <w:tab/>
        <w:t>1039</w:t>
      </w:r>
    </w:p>
    <w:p w14:paraId="475C0198" w14:textId="77777777" w:rsidR="00597036" w:rsidRDefault="00597036">
      <w:pPr>
        <w:pStyle w:val="TOC4"/>
        <w:rPr>
          <w:rFonts w:asciiTheme="minorHAnsi" w:eastAsiaTheme="minorEastAsia" w:hAnsiTheme="minorHAnsi" w:cstheme="minorBidi"/>
          <w:sz w:val="22"/>
          <w:szCs w:val="22"/>
        </w:rPr>
      </w:pPr>
      <w:r w:rsidRPr="00597036">
        <w:t>A.5.1.18.1</w:t>
      </w:r>
      <w:r w:rsidRPr="00597036">
        <w:rPr>
          <w:rFonts w:asciiTheme="minorHAnsi" w:eastAsiaTheme="minorEastAsia" w:hAnsiTheme="minorHAnsi" w:cstheme="minorBidi"/>
          <w:sz w:val="22"/>
          <w:szCs w:val="22"/>
        </w:rPr>
        <w:tab/>
      </w:r>
      <w:r w:rsidRPr="00763DEA">
        <w:rPr>
          <w:snapToGrid w:val="0"/>
        </w:rPr>
        <w:t>Test Purpose and Environment</w:t>
      </w:r>
      <w:r>
        <w:tab/>
        <w:t>1039</w:t>
      </w:r>
    </w:p>
    <w:p w14:paraId="2FB6045A" w14:textId="77777777" w:rsidR="00597036" w:rsidRDefault="00597036">
      <w:pPr>
        <w:pStyle w:val="TOC4"/>
        <w:rPr>
          <w:rFonts w:asciiTheme="minorHAnsi" w:eastAsiaTheme="minorEastAsia" w:hAnsiTheme="minorHAnsi" w:cstheme="minorBidi"/>
          <w:sz w:val="22"/>
          <w:szCs w:val="22"/>
        </w:rPr>
      </w:pPr>
      <w:r w:rsidRPr="00597036">
        <w:t>A.5.1.18.2</w:t>
      </w:r>
      <w:r w:rsidRPr="00597036">
        <w:rPr>
          <w:rFonts w:asciiTheme="minorHAnsi" w:eastAsiaTheme="minorEastAsia" w:hAnsiTheme="minorHAnsi" w:cstheme="minorBidi"/>
          <w:sz w:val="22"/>
          <w:szCs w:val="22"/>
        </w:rPr>
        <w:tab/>
      </w:r>
      <w:r w:rsidRPr="00763DEA">
        <w:rPr>
          <w:snapToGrid w:val="0"/>
        </w:rPr>
        <w:t>Test Requirements</w:t>
      </w:r>
      <w:r>
        <w:tab/>
        <w:t>1040</w:t>
      </w:r>
    </w:p>
    <w:p w14:paraId="74D1CC41" w14:textId="77777777" w:rsidR="00597036" w:rsidRDefault="00597036">
      <w:pPr>
        <w:pStyle w:val="TOC3"/>
        <w:rPr>
          <w:rFonts w:asciiTheme="minorHAnsi" w:eastAsiaTheme="minorEastAsia" w:hAnsiTheme="minorHAnsi" w:cstheme="minorBidi"/>
          <w:sz w:val="22"/>
          <w:szCs w:val="22"/>
        </w:rPr>
      </w:pPr>
      <w:r w:rsidRPr="00597036">
        <w:t>A.5.1.19</w:t>
      </w:r>
      <w:r w:rsidRPr="00597036">
        <w:rPr>
          <w:rFonts w:asciiTheme="minorHAnsi" w:eastAsiaTheme="minorEastAsia" w:hAnsiTheme="minorHAnsi" w:cstheme="minorBidi"/>
          <w:sz w:val="22"/>
          <w:szCs w:val="22"/>
        </w:rPr>
        <w:tab/>
      </w:r>
      <w:r>
        <w:t>E-UTRAN FDD - FDD Intra frequency handover for UE Category 1bis</w:t>
      </w:r>
      <w:r>
        <w:tab/>
        <w:t>1041</w:t>
      </w:r>
    </w:p>
    <w:p w14:paraId="2F95D878" w14:textId="77777777" w:rsidR="00597036" w:rsidRDefault="00597036">
      <w:pPr>
        <w:pStyle w:val="TOC4"/>
        <w:rPr>
          <w:rFonts w:asciiTheme="minorHAnsi" w:eastAsiaTheme="minorEastAsia" w:hAnsiTheme="minorHAnsi" w:cstheme="minorBidi"/>
          <w:sz w:val="22"/>
          <w:szCs w:val="22"/>
        </w:rPr>
      </w:pPr>
      <w:r w:rsidRPr="00597036">
        <w:t>A.5.1.19.1</w:t>
      </w:r>
      <w:r w:rsidRPr="00597036">
        <w:rPr>
          <w:rFonts w:asciiTheme="minorHAnsi" w:eastAsiaTheme="minorEastAsia" w:hAnsiTheme="minorHAnsi" w:cstheme="minorBidi"/>
          <w:sz w:val="22"/>
          <w:szCs w:val="22"/>
        </w:rPr>
        <w:tab/>
      </w:r>
      <w:r w:rsidRPr="00763DEA">
        <w:rPr>
          <w:snapToGrid w:val="0"/>
        </w:rPr>
        <w:t>Test Purpose and Environment</w:t>
      </w:r>
      <w:r>
        <w:tab/>
        <w:t>1041</w:t>
      </w:r>
    </w:p>
    <w:p w14:paraId="229E3B01" w14:textId="77777777" w:rsidR="00597036" w:rsidRDefault="00597036">
      <w:pPr>
        <w:pStyle w:val="TOC3"/>
        <w:rPr>
          <w:rFonts w:asciiTheme="minorHAnsi" w:eastAsiaTheme="minorEastAsia" w:hAnsiTheme="minorHAnsi" w:cstheme="minorBidi"/>
          <w:sz w:val="22"/>
          <w:szCs w:val="22"/>
        </w:rPr>
      </w:pPr>
      <w:r w:rsidRPr="00597036">
        <w:t>A.5.1.19.2</w:t>
      </w:r>
      <w:r w:rsidRPr="00597036">
        <w:rPr>
          <w:rFonts w:asciiTheme="minorHAnsi" w:eastAsiaTheme="minorEastAsia" w:hAnsiTheme="minorHAnsi" w:cstheme="minorBidi"/>
          <w:sz w:val="22"/>
          <w:szCs w:val="22"/>
        </w:rPr>
        <w:tab/>
      </w:r>
      <w:r w:rsidRPr="00763DEA">
        <w:rPr>
          <w:snapToGrid w:val="0"/>
        </w:rPr>
        <w:t>Test Requirements</w:t>
      </w:r>
      <w:r>
        <w:tab/>
        <w:t>1042</w:t>
      </w:r>
    </w:p>
    <w:p w14:paraId="2B4A4CD0" w14:textId="77777777" w:rsidR="00597036" w:rsidRDefault="00597036">
      <w:pPr>
        <w:pStyle w:val="TOC3"/>
        <w:rPr>
          <w:rFonts w:asciiTheme="minorHAnsi" w:eastAsiaTheme="minorEastAsia" w:hAnsiTheme="minorHAnsi" w:cstheme="minorBidi"/>
          <w:sz w:val="22"/>
          <w:szCs w:val="22"/>
        </w:rPr>
      </w:pPr>
      <w:r w:rsidRPr="00597036">
        <w:t>A.5.1.20</w:t>
      </w:r>
      <w:r w:rsidRPr="00597036">
        <w:rPr>
          <w:rFonts w:asciiTheme="minorHAnsi" w:eastAsiaTheme="minorEastAsia" w:hAnsiTheme="minorHAnsi"/>
          <w:sz w:val="22"/>
          <w:szCs w:val="22"/>
        </w:rPr>
        <w:tab/>
      </w:r>
      <w:r>
        <w:t>E-UTRAN TDD - TDD Intra frequency handover for UE Category 1bis</w:t>
      </w:r>
      <w:r>
        <w:tab/>
        <w:t>1043</w:t>
      </w:r>
    </w:p>
    <w:p w14:paraId="5C718AEC" w14:textId="77777777" w:rsidR="00597036" w:rsidRDefault="00597036">
      <w:pPr>
        <w:pStyle w:val="TOC4"/>
        <w:rPr>
          <w:rFonts w:asciiTheme="minorHAnsi" w:eastAsiaTheme="minorEastAsia" w:hAnsiTheme="minorHAnsi" w:cstheme="minorBidi"/>
          <w:sz w:val="22"/>
          <w:szCs w:val="22"/>
        </w:rPr>
      </w:pPr>
      <w:r w:rsidRPr="00597036">
        <w:t>A.5.1.20.1</w:t>
      </w:r>
      <w:r w:rsidRPr="00597036">
        <w:rPr>
          <w:rFonts w:asciiTheme="minorHAnsi" w:eastAsiaTheme="minorEastAsia" w:hAnsiTheme="minorHAnsi" w:cstheme="minorBidi"/>
          <w:sz w:val="22"/>
          <w:szCs w:val="22"/>
        </w:rPr>
        <w:tab/>
      </w:r>
      <w:r w:rsidRPr="00763DEA">
        <w:rPr>
          <w:snapToGrid w:val="0"/>
        </w:rPr>
        <w:t>Test Purpose and Environment</w:t>
      </w:r>
      <w:r>
        <w:tab/>
        <w:t>1043</w:t>
      </w:r>
    </w:p>
    <w:p w14:paraId="0AEB64E4" w14:textId="77777777" w:rsidR="00597036" w:rsidRDefault="00597036">
      <w:pPr>
        <w:pStyle w:val="TOC4"/>
        <w:rPr>
          <w:rFonts w:asciiTheme="minorHAnsi" w:eastAsiaTheme="minorEastAsia" w:hAnsiTheme="minorHAnsi" w:cstheme="minorBidi"/>
          <w:sz w:val="22"/>
          <w:szCs w:val="22"/>
        </w:rPr>
      </w:pPr>
      <w:r w:rsidRPr="00597036">
        <w:t>A.5.1.20.2</w:t>
      </w:r>
      <w:r w:rsidRPr="00597036">
        <w:rPr>
          <w:rFonts w:asciiTheme="minorHAnsi" w:eastAsiaTheme="minorEastAsia" w:hAnsiTheme="minorHAnsi" w:cstheme="minorBidi"/>
          <w:sz w:val="22"/>
          <w:szCs w:val="22"/>
        </w:rPr>
        <w:tab/>
      </w:r>
      <w:r w:rsidRPr="00763DEA">
        <w:rPr>
          <w:snapToGrid w:val="0"/>
        </w:rPr>
        <w:t>Test Requirements</w:t>
      </w:r>
      <w:r>
        <w:tab/>
        <w:t>1044</w:t>
      </w:r>
    </w:p>
    <w:p w14:paraId="038A3A8D" w14:textId="77777777" w:rsidR="00597036" w:rsidRDefault="00597036">
      <w:pPr>
        <w:pStyle w:val="TOC3"/>
        <w:rPr>
          <w:rFonts w:asciiTheme="minorHAnsi" w:eastAsiaTheme="minorEastAsia" w:hAnsiTheme="minorHAnsi" w:cstheme="minorBidi"/>
          <w:sz w:val="22"/>
          <w:szCs w:val="22"/>
        </w:rPr>
      </w:pPr>
      <w:r w:rsidRPr="00597036">
        <w:t>A.5.1.21</w:t>
      </w:r>
      <w:r w:rsidRPr="00597036">
        <w:rPr>
          <w:rFonts w:asciiTheme="minorHAnsi" w:eastAsiaTheme="minorEastAsia" w:hAnsiTheme="minorHAnsi" w:cstheme="minorBidi"/>
          <w:sz w:val="22"/>
          <w:szCs w:val="22"/>
        </w:rPr>
        <w:tab/>
      </w:r>
      <w:r>
        <w:t>E-UTRAN FDD - FDD Intra frequency RACH-less handover</w:t>
      </w:r>
      <w:r>
        <w:tab/>
        <w:t>1045</w:t>
      </w:r>
    </w:p>
    <w:p w14:paraId="68F4DDC8" w14:textId="77777777" w:rsidR="00597036" w:rsidRDefault="00597036">
      <w:pPr>
        <w:pStyle w:val="TOC4"/>
        <w:rPr>
          <w:rFonts w:asciiTheme="minorHAnsi" w:eastAsiaTheme="minorEastAsia" w:hAnsiTheme="minorHAnsi" w:cstheme="minorBidi"/>
          <w:sz w:val="22"/>
          <w:szCs w:val="22"/>
        </w:rPr>
      </w:pPr>
      <w:r w:rsidRPr="00597036">
        <w:t>A.5.1.21.1</w:t>
      </w:r>
      <w:r w:rsidRPr="00597036">
        <w:rPr>
          <w:rFonts w:asciiTheme="minorHAnsi" w:eastAsiaTheme="minorEastAsia" w:hAnsiTheme="minorHAnsi" w:cstheme="minorBidi"/>
          <w:sz w:val="22"/>
          <w:szCs w:val="22"/>
        </w:rPr>
        <w:tab/>
      </w:r>
      <w:r w:rsidRPr="00763DEA">
        <w:rPr>
          <w:snapToGrid w:val="0"/>
        </w:rPr>
        <w:t>Test Purpose and Environment</w:t>
      </w:r>
      <w:r>
        <w:tab/>
        <w:t>1045</w:t>
      </w:r>
    </w:p>
    <w:p w14:paraId="14ED2218" w14:textId="77777777" w:rsidR="00597036" w:rsidRDefault="00597036">
      <w:pPr>
        <w:pStyle w:val="TOC4"/>
        <w:rPr>
          <w:rFonts w:asciiTheme="minorHAnsi" w:eastAsiaTheme="minorEastAsia" w:hAnsiTheme="minorHAnsi" w:cstheme="minorBidi"/>
          <w:sz w:val="22"/>
          <w:szCs w:val="22"/>
        </w:rPr>
      </w:pPr>
      <w:r w:rsidRPr="00597036">
        <w:t>A.5.1.21.2</w:t>
      </w:r>
      <w:r w:rsidRPr="00597036">
        <w:rPr>
          <w:rFonts w:asciiTheme="minorHAnsi" w:eastAsiaTheme="minorEastAsia" w:hAnsiTheme="minorHAnsi" w:cstheme="minorBidi"/>
          <w:sz w:val="22"/>
          <w:szCs w:val="22"/>
        </w:rPr>
        <w:tab/>
      </w:r>
      <w:r w:rsidRPr="00763DEA">
        <w:rPr>
          <w:snapToGrid w:val="0"/>
        </w:rPr>
        <w:t>Test Requirements</w:t>
      </w:r>
      <w:r>
        <w:tab/>
        <w:t>1046</w:t>
      </w:r>
    </w:p>
    <w:p w14:paraId="68419D6D" w14:textId="77777777" w:rsidR="00597036" w:rsidRDefault="00597036">
      <w:pPr>
        <w:pStyle w:val="TOC3"/>
        <w:rPr>
          <w:rFonts w:asciiTheme="minorHAnsi" w:eastAsiaTheme="minorEastAsia" w:hAnsiTheme="minorHAnsi" w:cstheme="minorBidi"/>
          <w:sz w:val="22"/>
          <w:szCs w:val="22"/>
        </w:rPr>
      </w:pPr>
      <w:r w:rsidRPr="00597036">
        <w:t>A.5.1.22</w:t>
      </w:r>
      <w:r w:rsidRPr="00597036">
        <w:rPr>
          <w:rFonts w:asciiTheme="minorHAnsi" w:eastAsiaTheme="minorEastAsia" w:hAnsiTheme="minorHAnsi"/>
          <w:sz w:val="22"/>
          <w:szCs w:val="22"/>
        </w:rPr>
        <w:tab/>
      </w:r>
      <w:r>
        <w:t>E-UTRAN TDD - TDD Intra frequency RACH-less handover</w:t>
      </w:r>
      <w:r>
        <w:tab/>
        <w:t>1046</w:t>
      </w:r>
    </w:p>
    <w:p w14:paraId="38414CF8" w14:textId="77777777" w:rsidR="00597036" w:rsidRDefault="00597036">
      <w:pPr>
        <w:pStyle w:val="TOC4"/>
        <w:rPr>
          <w:rFonts w:asciiTheme="minorHAnsi" w:eastAsiaTheme="minorEastAsia" w:hAnsiTheme="minorHAnsi" w:cstheme="minorBidi"/>
          <w:sz w:val="22"/>
          <w:szCs w:val="22"/>
        </w:rPr>
      </w:pPr>
      <w:r w:rsidRPr="00597036">
        <w:lastRenderedPageBreak/>
        <w:t>A.5.1.22.1</w:t>
      </w:r>
      <w:r w:rsidRPr="00597036">
        <w:rPr>
          <w:rFonts w:asciiTheme="minorHAnsi" w:eastAsiaTheme="minorEastAsia" w:hAnsiTheme="minorHAnsi" w:cstheme="minorBidi"/>
          <w:sz w:val="22"/>
          <w:szCs w:val="22"/>
        </w:rPr>
        <w:tab/>
      </w:r>
      <w:r w:rsidRPr="00763DEA">
        <w:rPr>
          <w:snapToGrid w:val="0"/>
        </w:rPr>
        <w:t>Test Purpose and Environment</w:t>
      </w:r>
      <w:r>
        <w:tab/>
        <w:t>1046</w:t>
      </w:r>
    </w:p>
    <w:p w14:paraId="3C328EED" w14:textId="77777777" w:rsidR="00597036" w:rsidRDefault="00597036">
      <w:pPr>
        <w:pStyle w:val="TOC4"/>
        <w:rPr>
          <w:rFonts w:asciiTheme="minorHAnsi" w:eastAsiaTheme="minorEastAsia" w:hAnsiTheme="minorHAnsi" w:cstheme="minorBidi"/>
          <w:sz w:val="22"/>
          <w:szCs w:val="22"/>
        </w:rPr>
      </w:pPr>
      <w:r w:rsidRPr="00597036">
        <w:t>A.5.1.22.2</w:t>
      </w:r>
      <w:r w:rsidRPr="00597036">
        <w:rPr>
          <w:rFonts w:asciiTheme="minorHAnsi" w:eastAsiaTheme="minorEastAsia" w:hAnsiTheme="minorHAnsi" w:cstheme="minorBidi"/>
          <w:sz w:val="22"/>
          <w:szCs w:val="22"/>
        </w:rPr>
        <w:tab/>
      </w:r>
      <w:r w:rsidRPr="00763DEA">
        <w:rPr>
          <w:snapToGrid w:val="0"/>
        </w:rPr>
        <w:t>Test Requirements</w:t>
      </w:r>
      <w:r>
        <w:tab/>
        <w:t>1048</w:t>
      </w:r>
    </w:p>
    <w:p w14:paraId="7AA1E2DA" w14:textId="77777777" w:rsidR="00597036" w:rsidRDefault="00597036">
      <w:pPr>
        <w:pStyle w:val="TOC3"/>
        <w:rPr>
          <w:rFonts w:asciiTheme="minorHAnsi" w:eastAsiaTheme="minorEastAsia" w:hAnsiTheme="minorHAnsi" w:cstheme="minorBidi"/>
          <w:sz w:val="22"/>
          <w:szCs w:val="22"/>
        </w:rPr>
      </w:pPr>
      <w:r w:rsidRPr="00597036">
        <w:t>A.5.1.23</w:t>
      </w:r>
      <w:r w:rsidRPr="00597036">
        <w:rPr>
          <w:rFonts w:asciiTheme="minorHAnsi" w:eastAsiaTheme="minorEastAsia" w:hAnsiTheme="minorHAnsi"/>
          <w:sz w:val="22"/>
          <w:szCs w:val="22"/>
        </w:rPr>
        <w:tab/>
      </w:r>
      <w:r>
        <w:t>E-UTRAN FDD – FDD Inter frequency RACH-less handover</w:t>
      </w:r>
      <w:r>
        <w:tab/>
        <w:t>1048</w:t>
      </w:r>
    </w:p>
    <w:p w14:paraId="2F88AD59" w14:textId="77777777" w:rsidR="00597036" w:rsidRDefault="00597036">
      <w:pPr>
        <w:pStyle w:val="TOC4"/>
        <w:rPr>
          <w:rFonts w:asciiTheme="minorHAnsi" w:eastAsiaTheme="minorEastAsia" w:hAnsiTheme="minorHAnsi" w:cstheme="minorBidi"/>
          <w:sz w:val="22"/>
          <w:szCs w:val="22"/>
        </w:rPr>
      </w:pPr>
      <w:r w:rsidRPr="00597036">
        <w:t>A.5.1.23.1</w:t>
      </w:r>
      <w:r w:rsidRPr="00597036">
        <w:rPr>
          <w:rFonts w:asciiTheme="minorHAnsi" w:eastAsiaTheme="minorEastAsia" w:hAnsiTheme="minorHAnsi" w:cstheme="minorBidi"/>
          <w:sz w:val="22"/>
          <w:szCs w:val="22"/>
        </w:rPr>
        <w:tab/>
      </w:r>
      <w:r w:rsidRPr="00763DEA">
        <w:rPr>
          <w:snapToGrid w:val="0"/>
        </w:rPr>
        <w:t>Test Purpose and Environment</w:t>
      </w:r>
      <w:r>
        <w:tab/>
        <w:t>1048</w:t>
      </w:r>
    </w:p>
    <w:p w14:paraId="296EF564" w14:textId="77777777" w:rsidR="00597036" w:rsidRDefault="00597036">
      <w:pPr>
        <w:pStyle w:val="TOC4"/>
        <w:rPr>
          <w:rFonts w:asciiTheme="minorHAnsi" w:eastAsiaTheme="minorEastAsia" w:hAnsiTheme="minorHAnsi" w:cstheme="minorBidi"/>
          <w:sz w:val="22"/>
          <w:szCs w:val="22"/>
        </w:rPr>
      </w:pPr>
      <w:r w:rsidRPr="00597036">
        <w:t>A.5.1.23.2</w:t>
      </w:r>
      <w:r w:rsidRPr="00597036">
        <w:rPr>
          <w:rFonts w:asciiTheme="minorHAnsi" w:eastAsiaTheme="minorEastAsia" w:hAnsiTheme="minorHAnsi" w:cstheme="minorBidi"/>
          <w:sz w:val="22"/>
          <w:szCs w:val="22"/>
        </w:rPr>
        <w:tab/>
      </w:r>
      <w:r w:rsidRPr="00763DEA">
        <w:rPr>
          <w:snapToGrid w:val="0"/>
        </w:rPr>
        <w:t>Test Requirements</w:t>
      </w:r>
      <w:r>
        <w:tab/>
        <w:t>1050</w:t>
      </w:r>
    </w:p>
    <w:p w14:paraId="20C8D0CD" w14:textId="77777777" w:rsidR="00597036" w:rsidRDefault="00597036">
      <w:pPr>
        <w:pStyle w:val="TOC3"/>
        <w:rPr>
          <w:rFonts w:asciiTheme="minorHAnsi" w:eastAsiaTheme="minorEastAsia" w:hAnsiTheme="minorHAnsi" w:cstheme="minorBidi"/>
          <w:sz w:val="22"/>
          <w:szCs w:val="22"/>
        </w:rPr>
      </w:pPr>
      <w:r w:rsidRPr="00597036">
        <w:t>A.5.1.24</w:t>
      </w:r>
      <w:r w:rsidRPr="00597036">
        <w:rPr>
          <w:rFonts w:asciiTheme="minorHAnsi" w:eastAsiaTheme="minorEastAsia" w:hAnsiTheme="minorHAnsi"/>
          <w:sz w:val="22"/>
          <w:szCs w:val="22"/>
        </w:rPr>
        <w:tab/>
      </w:r>
      <w:r>
        <w:t>E-UTRAN TDD – TDD Inter frequency RACH-less handover</w:t>
      </w:r>
      <w:r>
        <w:tab/>
        <w:t>1050</w:t>
      </w:r>
    </w:p>
    <w:p w14:paraId="52FF0949" w14:textId="77777777" w:rsidR="00597036" w:rsidRDefault="00597036">
      <w:pPr>
        <w:pStyle w:val="TOC4"/>
        <w:rPr>
          <w:rFonts w:asciiTheme="minorHAnsi" w:eastAsiaTheme="minorEastAsia" w:hAnsiTheme="minorHAnsi" w:cstheme="minorBidi"/>
          <w:sz w:val="22"/>
          <w:szCs w:val="22"/>
        </w:rPr>
      </w:pPr>
      <w:r w:rsidRPr="00597036">
        <w:t>A.5.1.24.1</w:t>
      </w:r>
      <w:r w:rsidRPr="00597036">
        <w:rPr>
          <w:rFonts w:asciiTheme="minorHAnsi" w:eastAsiaTheme="minorEastAsia" w:hAnsiTheme="minorHAnsi" w:cstheme="minorBidi"/>
          <w:sz w:val="22"/>
          <w:szCs w:val="22"/>
        </w:rPr>
        <w:tab/>
      </w:r>
      <w:r w:rsidRPr="00763DEA">
        <w:rPr>
          <w:snapToGrid w:val="0"/>
        </w:rPr>
        <w:t>Test Purpose and Environment</w:t>
      </w:r>
      <w:r>
        <w:tab/>
        <w:t>1050</w:t>
      </w:r>
    </w:p>
    <w:p w14:paraId="1D1413EE" w14:textId="77777777" w:rsidR="00597036" w:rsidRDefault="00597036">
      <w:pPr>
        <w:pStyle w:val="TOC4"/>
        <w:rPr>
          <w:rFonts w:asciiTheme="minorHAnsi" w:eastAsiaTheme="minorEastAsia" w:hAnsiTheme="minorHAnsi" w:cstheme="minorBidi"/>
          <w:sz w:val="22"/>
          <w:szCs w:val="22"/>
        </w:rPr>
      </w:pPr>
      <w:r w:rsidRPr="00597036">
        <w:t>A.5.1.24.2</w:t>
      </w:r>
      <w:r w:rsidRPr="00597036">
        <w:rPr>
          <w:rFonts w:asciiTheme="minorHAnsi" w:eastAsiaTheme="minorEastAsia" w:hAnsiTheme="minorHAnsi" w:cstheme="minorBidi"/>
          <w:sz w:val="22"/>
          <w:szCs w:val="22"/>
        </w:rPr>
        <w:tab/>
      </w:r>
      <w:r w:rsidRPr="00763DEA">
        <w:rPr>
          <w:snapToGrid w:val="0"/>
        </w:rPr>
        <w:t>Test Requirements</w:t>
      </w:r>
      <w:r>
        <w:tab/>
        <w:t>1052</w:t>
      </w:r>
    </w:p>
    <w:p w14:paraId="264D6635" w14:textId="77777777" w:rsidR="00597036" w:rsidRDefault="00597036">
      <w:pPr>
        <w:pStyle w:val="TOC3"/>
        <w:rPr>
          <w:rFonts w:asciiTheme="minorHAnsi" w:eastAsiaTheme="minorEastAsia" w:hAnsiTheme="minorHAnsi" w:cstheme="minorBidi"/>
          <w:sz w:val="22"/>
          <w:szCs w:val="22"/>
        </w:rPr>
      </w:pPr>
      <w:r w:rsidRPr="00597036">
        <w:t>A.5.1.25</w:t>
      </w:r>
      <w:r w:rsidRPr="00597036">
        <w:rPr>
          <w:rFonts w:asciiTheme="minorHAnsi" w:eastAsiaTheme="minorEastAsia" w:hAnsiTheme="minorHAnsi" w:cstheme="minorBidi"/>
          <w:sz w:val="22"/>
          <w:szCs w:val="22"/>
        </w:rPr>
        <w:tab/>
      </w:r>
      <w:r>
        <w:t>E-UTRAN FDD - FDD Intra frequency make-before-break handover</w:t>
      </w:r>
      <w:r>
        <w:tab/>
        <w:t>1052</w:t>
      </w:r>
    </w:p>
    <w:p w14:paraId="0256C371" w14:textId="77777777" w:rsidR="00597036" w:rsidRDefault="00597036">
      <w:pPr>
        <w:pStyle w:val="TOC4"/>
        <w:rPr>
          <w:rFonts w:asciiTheme="minorHAnsi" w:eastAsiaTheme="minorEastAsia" w:hAnsiTheme="minorHAnsi" w:cstheme="minorBidi"/>
          <w:sz w:val="22"/>
          <w:szCs w:val="22"/>
        </w:rPr>
      </w:pPr>
      <w:r w:rsidRPr="00597036">
        <w:t>A.5.1.25.1</w:t>
      </w:r>
      <w:r w:rsidRPr="00597036">
        <w:rPr>
          <w:rFonts w:asciiTheme="minorHAnsi" w:eastAsiaTheme="minorEastAsia" w:hAnsiTheme="minorHAnsi" w:cstheme="minorBidi"/>
          <w:sz w:val="22"/>
          <w:szCs w:val="22"/>
        </w:rPr>
        <w:tab/>
      </w:r>
      <w:r w:rsidRPr="00763DEA">
        <w:rPr>
          <w:snapToGrid w:val="0"/>
        </w:rPr>
        <w:t>Test Purpose and Environment</w:t>
      </w:r>
      <w:r>
        <w:tab/>
        <w:t>1052</w:t>
      </w:r>
    </w:p>
    <w:p w14:paraId="559484C4" w14:textId="77777777" w:rsidR="00597036" w:rsidRDefault="00597036">
      <w:pPr>
        <w:pStyle w:val="TOC4"/>
        <w:rPr>
          <w:rFonts w:asciiTheme="minorHAnsi" w:eastAsiaTheme="minorEastAsia" w:hAnsiTheme="minorHAnsi" w:cstheme="minorBidi"/>
          <w:sz w:val="22"/>
          <w:szCs w:val="22"/>
        </w:rPr>
      </w:pPr>
      <w:r w:rsidRPr="00597036">
        <w:t>A.5.1.25.2</w:t>
      </w:r>
      <w:r w:rsidRPr="00597036">
        <w:rPr>
          <w:rFonts w:asciiTheme="minorHAnsi" w:eastAsiaTheme="minorEastAsia" w:hAnsiTheme="minorHAnsi" w:cstheme="minorBidi"/>
          <w:sz w:val="22"/>
          <w:szCs w:val="22"/>
        </w:rPr>
        <w:tab/>
      </w:r>
      <w:r w:rsidRPr="00763DEA">
        <w:rPr>
          <w:snapToGrid w:val="0"/>
        </w:rPr>
        <w:t>Test Requirements</w:t>
      </w:r>
      <w:r>
        <w:tab/>
        <w:t>1054</w:t>
      </w:r>
    </w:p>
    <w:p w14:paraId="3DB62E52" w14:textId="77777777" w:rsidR="00597036" w:rsidRDefault="00597036">
      <w:pPr>
        <w:pStyle w:val="TOC3"/>
        <w:rPr>
          <w:rFonts w:asciiTheme="minorHAnsi" w:eastAsiaTheme="minorEastAsia" w:hAnsiTheme="minorHAnsi" w:cstheme="minorBidi"/>
          <w:sz w:val="22"/>
          <w:szCs w:val="22"/>
        </w:rPr>
      </w:pPr>
      <w:r w:rsidRPr="00597036">
        <w:t>A.5.1.26</w:t>
      </w:r>
      <w:r w:rsidRPr="00597036">
        <w:rPr>
          <w:rFonts w:asciiTheme="minorHAnsi" w:eastAsiaTheme="minorEastAsia" w:hAnsiTheme="minorHAnsi"/>
          <w:sz w:val="22"/>
          <w:szCs w:val="22"/>
        </w:rPr>
        <w:tab/>
      </w:r>
      <w:r>
        <w:t>E-UTRAN TDD - TDD Intra frequency make-before-break handover</w:t>
      </w:r>
      <w:r>
        <w:tab/>
        <w:t>1055</w:t>
      </w:r>
    </w:p>
    <w:p w14:paraId="111BC57A" w14:textId="77777777" w:rsidR="00597036" w:rsidRDefault="00597036">
      <w:pPr>
        <w:pStyle w:val="TOC4"/>
        <w:rPr>
          <w:rFonts w:asciiTheme="minorHAnsi" w:eastAsiaTheme="minorEastAsia" w:hAnsiTheme="minorHAnsi" w:cstheme="minorBidi"/>
          <w:sz w:val="22"/>
          <w:szCs w:val="22"/>
        </w:rPr>
      </w:pPr>
      <w:r w:rsidRPr="00597036">
        <w:t>A.5.1.26.1</w:t>
      </w:r>
      <w:r w:rsidRPr="00597036">
        <w:rPr>
          <w:rFonts w:asciiTheme="minorHAnsi" w:eastAsiaTheme="minorEastAsia" w:hAnsiTheme="minorHAnsi" w:cstheme="minorBidi"/>
          <w:sz w:val="22"/>
          <w:szCs w:val="22"/>
        </w:rPr>
        <w:tab/>
      </w:r>
      <w:r w:rsidRPr="00763DEA">
        <w:rPr>
          <w:snapToGrid w:val="0"/>
        </w:rPr>
        <w:t>Test Purpose and Environment</w:t>
      </w:r>
      <w:r>
        <w:tab/>
        <w:t>1055</w:t>
      </w:r>
    </w:p>
    <w:p w14:paraId="717389F2" w14:textId="77777777" w:rsidR="00597036" w:rsidRDefault="00597036">
      <w:pPr>
        <w:pStyle w:val="TOC4"/>
        <w:rPr>
          <w:rFonts w:asciiTheme="minorHAnsi" w:eastAsiaTheme="minorEastAsia" w:hAnsiTheme="minorHAnsi" w:cstheme="minorBidi"/>
          <w:sz w:val="22"/>
          <w:szCs w:val="22"/>
        </w:rPr>
      </w:pPr>
      <w:r w:rsidRPr="00597036">
        <w:t>A.5.1.26.2</w:t>
      </w:r>
      <w:r w:rsidRPr="00597036">
        <w:rPr>
          <w:rFonts w:asciiTheme="minorHAnsi" w:eastAsiaTheme="minorEastAsia" w:hAnsiTheme="minorHAnsi" w:cstheme="minorBidi"/>
          <w:sz w:val="22"/>
          <w:szCs w:val="22"/>
        </w:rPr>
        <w:tab/>
      </w:r>
      <w:r w:rsidRPr="00763DEA">
        <w:rPr>
          <w:snapToGrid w:val="0"/>
        </w:rPr>
        <w:t>Test Requirements</w:t>
      </w:r>
      <w:r>
        <w:tab/>
        <w:t>1056</w:t>
      </w:r>
    </w:p>
    <w:p w14:paraId="788004B1" w14:textId="77777777" w:rsidR="00597036" w:rsidRDefault="00597036">
      <w:pPr>
        <w:pStyle w:val="TOC3"/>
        <w:rPr>
          <w:rFonts w:asciiTheme="minorHAnsi" w:eastAsiaTheme="minorEastAsia" w:hAnsiTheme="minorHAnsi" w:cstheme="minorBidi"/>
          <w:sz w:val="22"/>
          <w:szCs w:val="22"/>
        </w:rPr>
      </w:pPr>
      <w:r w:rsidRPr="00597036">
        <w:t>A.5.1.27</w:t>
      </w:r>
      <w:r w:rsidRPr="00597036">
        <w:rPr>
          <w:rFonts w:asciiTheme="minorHAnsi" w:eastAsiaTheme="minorEastAsia" w:hAnsiTheme="minorHAnsi" w:cstheme="minorBidi"/>
          <w:sz w:val="22"/>
          <w:szCs w:val="22"/>
        </w:rPr>
        <w:tab/>
      </w:r>
      <w:r>
        <w:t>E-UTRAN FDD inter frequency handover for Cat-M1 UEs in CEModeA</w:t>
      </w:r>
      <w:r>
        <w:tab/>
        <w:t>1057</w:t>
      </w:r>
    </w:p>
    <w:p w14:paraId="6240FD33" w14:textId="77777777" w:rsidR="00597036" w:rsidRDefault="00597036">
      <w:pPr>
        <w:pStyle w:val="TOC4"/>
        <w:rPr>
          <w:rFonts w:asciiTheme="minorHAnsi" w:eastAsiaTheme="minorEastAsia" w:hAnsiTheme="minorHAnsi" w:cstheme="minorBidi"/>
          <w:sz w:val="22"/>
          <w:szCs w:val="22"/>
        </w:rPr>
      </w:pPr>
      <w:r w:rsidRPr="00597036">
        <w:t>A.5.1.27.1</w:t>
      </w:r>
      <w:r w:rsidRPr="00597036">
        <w:rPr>
          <w:rFonts w:asciiTheme="minorHAnsi" w:eastAsiaTheme="minorEastAsia" w:hAnsiTheme="minorHAnsi" w:cstheme="minorBidi"/>
          <w:sz w:val="22"/>
          <w:szCs w:val="22"/>
        </w:rPr>
        <w:tab/>
      </w:r>
      <w:r w:rsidRPr="00763DEA">
        <w:rPr>
          <w:snapToGrid w:val="0"/>
        </w:rPr>
        <w:t>Test Purpose and Environment</w:t>
      </w:r>
      <w:r>
        <w:tab/>
        <w:t>1057</w:t>
      </w:r>
    </w:p>
    <w:p w14:paraId="723E73F4" w14:textId="77777777" w:rsidR="00597036" w:rsidRDefault="00597036">
      <w:pPr>
        <w:pStyle w:val="TOC4"/>
        <w:rPr>
          <w:rFonts w:asciiTheme="minorHAnsi" w:eastAsiaTheme="minorEastAsia" w:hAnsiTheme="minorHAnsi" w:cstheme="minorBidi"/>
          <w:sz w:val="22"/>
          <w:szCs w:val="22"/>
        </w:rPr>
      </w:pPr>
      <w:r w:rsidRPr="00597036">
        <w:t>A.5.1.27.2</w:t>
      </w:r>
      <w:r w:rsidRPr="00597036">
        <w:rPr>
          <w:rFonts w:asciiTheme="minorHAnsi" w:eastAsiaTheme="minorEastAsia" w:hAnsiTheme="minorHAnsi" w:cstheme="minorBidi"/>
          <w:sz w:val="22"/>
          <w:szCs w:val="22"/>
        </w:rPr>
        <w:tab/>
      </w:r>
      <w:r w:rsidRPr="00763DEA">
        <w:rPr>
          <w:snapToGrid w:val="0"/>
        </w:rPr>
        <w:t>Test Requirements</w:t>
      </w:r>
      <w:r>
        <w:tab/>
        <w:t>1058</w:t>
      </w:r>
    </w:p>
    <w:p w14:paraId="60F33D18" w14:textId="77777777" w:rsidR="00597036" w:rsidRDefault="00597036">
      <w:pPr>
        <w:pStyle w:val="TOC3"/>
        <w:rPr>
          <w:rFonts w:asciiTheme="minorHAnsi" w:eastAsiaTheme="minorEastAsia" w:hAnsiTheme="minorHAnsi" w:cstheme="minorBidi"/>
          <w:sz w:val="22"/>
          <w:szCs w:val="22"/>
        </w:rPr>
      </w:pPr>
      <w:r w:rsidRPr="00597036">
        <w:t>A.5.1.28</w:t>
      </w:r>
      <w:r w:rsidRPr="00597036">
        <w:rPr>
          <w:rFonts w:asciiTheme="minorHAnsi" w:eastAsiaTheme="minorEastAsia" w:hAnsiTheme="minorHAnsi" w:cstheme="minorBidi"/>
          <w:sz w:val="22"/>
          <w:szCs w:val="22"/>
        </w:rPr>
        <w:tab/>
      </w:r>
      <w:r>
        <w:t>E-UTRAN HD-FDD inter frequency handover for Cat-M1 UEs in CEModeA</w:t>
      </w:r>
      <w:r>
        <w:tab/>
        <w:t>1059</w:t>
      </w:r>
    </w:p>
    <w:p w14:paraId="6E7B9975" w14:textId="77777777" w:rsidR="00597036" w:rsidRDefault="00597036">
      <w:pPr>
        <w:pStyle w:val="TOC4"/>
        <w:rPr>
          <w:rFonts w:asciiTheme="minorHAnsi" w:eastAsiaTheme="minorEastAsia" w:hAnsiTheme="minorHAnsi" w:cstheme="minorBidi"/>
          <w:sz w:val="22"/>
          <w:szCs w:val="22"/>
        </w:rPr>
      </w:pPr>
      <w:r w:rsidRPr="00597036">
        <w:t>A.5.1.28.1</w:t>
      </w:r>
      <w:r w:rsidRPr="00597036">
        <w:rPr>
          <w:rFonts w:asciiTheme="minorHAnsi" w:eastAsiaTheme="minorEastAsia" w:hAnsiTheme="minorHAnsi" w:cstheme="minorBidi"/>
          <w:sz w:val="22"/>
          <w:szCs w:val="22"/>
        </w:rPr>
        <w:tab/>
      </w:r>
      <w:r w:rsidRPr="00763DEA">
        <w:rPr>
          <w:snapToGrid w:val="0"/>
        </w:rPr>
        <w:t>Test Purpose and Environment</w:t>
      </w:r>
      <w:r>
        <w:tab/>
        <w:t>1059</w:t>
      </w:r>
    </w:p>
    <w:p w14:paraId="16BB123F" w14:textId="77777777" w:rsidR="00597036" w:rsidRDefault="00597036">
      <w:pPr>
        <w:pStyle w:val="TOC4"/>
        <w:rPr>
          <w:rFonts w:asciiTheme="minorHAnsi" w:eastAsiaTheme="minorEastAsia" w:hAnsiTheme="minorHAnsi" w:cstheme="minorBidi"/>
          <w:sz w:val="22"/>
          <w:szCs w:val="22"/>
        </w:rPr>
      </w:pPr>
      <w:r w:rsidRPr="00597036">
        <w:t>A.5.1.28.2</w:t>
      </w:r>
      <w:r w:rsidRPr="00597036">
        <w:rPr>
          <w:rFonts w:asciiTheme="minorHAnsi" w:eastAsiaTheme="minorEastAsia" w:hAnsiTheme="minorHAnsi" w:cstheme="minorBidi"/>
          <w:sz w:val="22"/>
          <w:szCs w:val="22"/>
        </w:rPr>
        <w:tab/>
      </w:r>
      <w:r w:rsidRPr="00763DEA">
        <w:rPr>
          <w:snapToGrid w:val="0"/>
        </w:rPr>
        <w:t>Test Requirements</w:t>
      </w:r>
      <w:r>
        <w:tab/>
        <w:t>1060</w:t>
      </w:r>
    </w:p>
    <w:p w14:paraId="21B7AE5D" w14:textId="77777777" w:rsidR="00597036" w:rsidRDefault="00597036">
      <w:pPr>
        <w:pStyle w:val="TOC3"/>
        <w:rPr>
          <w:rFonts w:asciiTheme="minorHAnsi" w:eastAsiaTheme="minorEastAsia" w:hAnsiTheme="minorHAnsi" w:cstheme="minorBidi"/>
          <w:sz w:val="22"/>
          <w:szCs w:val="22"/>
        </w:rPr>
      </w:pPr>
      <w:r w:rsidRPr="00597036">
        <w:t>A.5.1.29</w:t>
      </w:r>
      <w:r w:rsidRPr="00597036">
        <w:rPr>
          <w:rFonts w:asciiTheme="minorHAnsi" w:eastAsiaTheme="minorEastAsia" w:hAnsiTheme="minorHAnsi" w:cstheme="minorBidi"/>
          <w:sz w:val="22"/>
          <w:szCs w:val="22"/>
        </w:rPr>
        <w:tab/>
      </w:r>
      <w:r>
        <w:t>E-UTRAN TDD inter frequency handover for Cat-M1 UEs in CEModeA</w:t>
      </w:r>
      <w:r>
        <w:tab/>
        <w:t>1061</w:t>
      </w:r>
    </w:p>
    <w:p w14:paraId="1EA8F776" w14:textId="77777777" w:rsidR="00597036" w:rsidRDefault="00597036">
      <w:pPr>
        <w:pStyle w:val="TOC4"/>
        <w:rPr>
          <w:rFonts w:asciiTheme="minorHAnsi" w:eastAsiaTheme="minorEastAsia" w:hAnsiTheme="minorHAnsi" w:cstheme="minorBidi"/>
          <w:sz w:val="22"/>
          <w:szCs w:val="22"/>
        </w:rPr>
      </w:pPr>
      <w:r w:rsidRPr="00597036">
        <w:t>A.5.1.29.1</w:t>
      </w:r>
      <w:r w:rsidRPr="00597036">
        <w:rPr>
          <w:rFonts w:asciiTheme="minorHAnsi" w:eastAsiaTheme="minorEastAsia" w:hAnsiTheme="minorHAnsi" w:cstheme="minorBidi"/>
          <w:sz w:val="22"/>
          <w:szCs w:val="22"/>
        </w:rPr>
        <w:tab/>
      </w:r>
      <w:r w:rsidRPr="00763DEA">
        <w:rPr>
          <w:snapToGrid w:val="0"/>
        </w:rPr>
        <w:t>Test Purpose and Environment</w:t>
      </w:r>
      <w:r>
        <w:tab/>
        <w:t>1061</w:t>
      </w:r>
    </w:p>
    <w:p w14:paraId="532A1CE4" w14:textId="77777777" w:rsidR="00597036" w:rsidRDefault="00597036">
      <w:pPr>
        <w:pStyle w:val="TOC4"/>
        <w:rPr>
          <w:rFonts w:asciiTheme="minorHAnsi" w:eastAsiaTheme="minorEastAsia" w:hAnsiTheme="minorHAnsi" w:cstheme="minorBidi"/>
          <w:sz w:val="22"/>
          <w:szCs w:val="22"/>
        </w:rPr>
      </w:pPr>
      <w:r w:rsidRPr="00597036">
        <w:t>A.5.1.29.2</w:t>
      </w:r>
      <w:r w:rsidRPr="00597036">
        <w:rPr>
          <w:rFonts w:asciiTheme="minorHAnsi" w:eastAsiaTheme="minorEastAsia" w:hAnsiTheme="minorHAnsi" w:cstheme="minorBidi"/>
          <w:sz w:val="22"/>
          <w:szCs w:val="22"/>
        </w:rPr>
        <w:tab/>
      </w:r>
      <w:r w:rsidRPr="00763DEA">
        <w:rPr>
          <w:snapToGrid w:val="0"/>
        </w:rPr>
        <w:t>Test Requirements</w:t>
      </w:r>
      <w:r>
        <w:tab/>
        <w:t>1062</w:t>
      </w:r>
    </w:p>
    <w:p w14:paraId="11A34B6B" w14:textId="77777777" w:rsidR="00597036" w:rsidRDefault="00597036">
      <w:pPr>
        <w:pStyle w:val="TOC3"/>
        <w:rPr>
          <w:rFonts w:asciiTheme="minorHAnsi" w:eastAsiaTheme="minorEastAsia" w:hAnsiTheme="minorHAnsi" w:cstheme="minorBidi"/>
          <w:sz w:val="22"/>
          <w:szCs w:val="22"/>
        </w:rPr>
      </w:pPr>
      <w:r w:rsidRPr="00597036">
        <w:t>A.5.1.30</w:t>
      </w:r>
      <w:r w:rsidRPr="00597036">
        <w:rPr>
          <w:rFonts w:asciiTheme="minorHAnsi" w:eastAsiaTheme="minorEastAsia" w:hAnsiTheme="minorHAnsi" w:cstheme="minorBidi"/>
          <w:sz w:val="22"/>
          <w:szCs w:val="22"/>
        </w:rPr>
        <w:tab/>
      </w:r>
      <w:r>
        <w:t>E-UTRAN FDD inter frequency handover for Cat-M1 UEs in CEModeB</w:t>
      </w:r>
      <w:r>
        <w:tab/>
        <w:t>1063</w:t>
      </w:r>
    </w:p>
    <w:p w14:paraId="409113A0" w14:textId="77777777" w:rsidR="00597036" w:rsidRDefault="00597036">
      <w:pPr>
        <w:pStyle w:val="TOC4"/>
        <w:rPr>
          <w:rFonts w:asciiTheme="minorHAnsi" w:eastAsiaTheme="minorEastAsia" w:hAnsiTheme="minorHAnsi" w:cstheme="minorBidi"/>
          <w:sz w:val="22"/>
          <w:szCs w:val="22"/>
        </w:rPr>
      </w:pPr>
      <w:r w:rsidRPr="00597036">
        <w:t>A.5.1.30.1</w:t>
      </w:r>
      <w:r w:rsidRPr="00597036">
        <w:rPr>
          <w:rFonts w:asciiTheme="minorHAnsi" w:eastAsiaTheme="minorEastAsia" w:hAnsiTheme="minorHAnsi" w:cstheme="minorBidi"/>
          <w:sz w:val="22"/>
          <w:szCs w:val="22"/>
        </w:rPr>
        <w:tab/>
      </w:r>
      <w:r w:rsidRPr="00763DEA">
        <w:rPr>
          <w:snapToGrid w:val="0"/>
        </w:rPr>
        <w:t>Test Purpose and Environment</w:t>
      </w:r>
      <w:r>
        <w:tab/>
        <w:t>1063</w:t>
      </w:r>
    </w:p>
    <w:p w14:paraId="18AAAD1B" w14:textId="77777777" w:rsidR="00597036" w:rsidRDefault="00597036">
      <w:pPr>
        <w:pStyle w:val="TOC4"/>
        <w:rPr>
          <w:rFonts w:asciiTheme="minorHAnsi" w:eastAsiaTheme="minorEastAsia" w:hAnsiTheme="minorHAnsi" w:cstheme="minorBidi"/>
          <w:sz w:val="22"/>
          <w:szCs w:val="22"/>
        </w:rPr>
      </w:pPr>
      <w:r w:rsidRPr="00597036">
        <w:t>A.5.1.30.2</w:t>
      </w:r>
      <w:r w:rsidRPr="00597036">
        <w:rPr>
          <w:rFonts w:asciiTheme="minorHAnsi" w:eastAsiaTheme="minorEastAsia" w:hAnsiTheme="minorHAnsi" w:cstheme="minorBidi"/>
          <w:sz w:val="22"/>
          <w:szCs w:val="22"/>
        </w:rPr>
        <w:tab/>
      </w:r>
      <w:r w:rsidRPr="00763DEA">
        <w:rPr>
          <w:snapToGrid w:val="0"/>
        </w:rPr>
        <w:t>Test Requirements</w:t>
      </w:r>
      <w:r>
        <w:tab/>
        <w:t>1064</w:t>
      </w:r>
    </w:p>
    <w:p w14:paraId="66BF9F53" w14:textId="77777777" w:rsidR="00597036" w:rsidRDefault="00597036">
      <w:pPr>
        <w:pStyle w:val="TOC3"/>
        <w:rPr>
          <w:rFonts w:asciiTheme="minorHAnsi" w:eastAsiaTheme="minorEastAsia" w:hAnsiTheme="minorHAnsi" w:cstheme="minorBidi"/>
          <w:sz w:val="22"/>
          <w:szCs w:val="22"/>
        </w:rPr>
      </w:pPr>
      <w:r w:rsidRPr="00597036">
        <w:t>A.5.1.31</w:t>
      </w:r>
      <w:r w:rsidRPr="00597036">
        <w:rPr>
          <w:rFonts w:asciiTheme="minorHAnsi" w:eastAsiaTheme="minorEastAsia" w:hAnsiTheme="minorHAnsi" w:cstheme="minorBidi"/>
          <w:sz w:val="22"/>
          <w:szCs w:val="22"/>
        </w:rPr>
        <w:tab/>
      </w:r>
      <w:r>
        <w:t>E-UTRAN HD-FDD inter frequency handover for Cat-M1 UEs in CEModeB</w:t>
      </w:r>
      <w:r>
        <w:tab/>
        <w:t>1065</w:t>
      </w:r>
    </w:p>
    <w:p w14:paraId="60502E08" w14:textId="77777777" w:rsidR="00597036" w:rsidRDefault="00597036">
      <w:pPr>
        <w:pStyle w:val="TOC4"/>
        <w:rPr>
          <w:rFonts w:asciiTheme="minorHAnsi" w:eastAsiaTheme="minorEastAsia" w:hAnsiTheme="minorHAnsi" w:cstheme="minorBidi"/>
          <w:sz w:val="22"/>
          <w:szCs w:val="22"/>
        </w:rPr>
      </w:pPr>
      <w:r w:rsidRPr="00597036">
        <w:t>A.5.1.31.1</w:t>
      </w:r>
      <w:r w:rsidRPr="00597036">
        <w:rPr>
          <w:rFonts w:asciiTheme="minorHAnsi" w:eastAsiaTheme="minorEastAsia" w:hAnsiTheme="minorHAnsi" w:cstheme="minorBidi"/>
          <w:sz w:val="22"/>
          <w:szCs w:val="22"/>
        </w:rPr>
        <w:tab/>
      </w:r>
      <w:r w:rsidRPr="00763DEA">
        <w:rPr>
          <w:snapToGrid w:val="0"/>
        </w:rPr>
        <w:t>Test Purpose and Environment</w:t>
      </w:r>
      <w:r>
        <w:tab/>
        <w:t>1065</w:t>
      </w:r>
    </w:p>
    <w:p w14:paraId="7F02E4E9" w14:textId="77777777" w:rsidR="00597036" w:rsidRDefault="00597036">
      <w:pPr>
        <w:pStyle w:val="TOC4"/>
        <w:rPr>
          <w:rFonts w:asciiTheme="minorHAnsi" w:eastAsiaTheme="minorEastAsia" w:hAnsiTheme="minorHAnsi" w:cstheme="minorBidi"/>
          <w:sz w:val="22"/>
          <w:szCs w:val="22"/>
        </w:rPr>
      </w:pPr>
      <w:r w:rsidRPr="00597036">
        <w:t>A.5.1.31.2</w:t>
      </w:r>
      <w:r w:rsidRPr="00597036">
        <w:rPr>
          <w:rFonts w:asciiTheme="minorHAnsi" w:eastAsiaTheme="minorEastAsia" w:hAnsiTheme="minorHAnsi" w:cstheme="minorBidi"/>
          <w:sz w:val="22"/>
          <w:szCs w:val="22"/>
        </w:rPr>
        <w:tab/>
      </w:r>
      <w:r w:rsidRPr="00763DEA">
        <w:rPr>
          <w:snapToGrid w:val="0"/>
        </w:rPr>
        <w:t>Test Requirements</w:t>
      </w:r>
      <w:r>
        <w:tab/>
        <w:t>1066</w:t>
      </w:r>
    </w:p>
    <w:p w14:paraId="2D14B016" w14:textId="77777777" w:rsidR="00597036" w:rsidRDefault="00597036">
      <w:pPr>
        <w:pStyle w:val="TOC3"/>
        <w:rPr>
          <w:rFonts w:asciiTheme="minorHAnsi" w:eastAsiaTheme="minorEastAsia" w:hAnsiTheme="minorHAnsi" w:cstheme="minorBidi"/>
          <w:sz w:val="22"/>
          <w:szCs w:val="22"/>
        </w:rPr>
      </w:pPr>
      <w:r w:rsidRPr="00597036">
        <w:t>A.5.1.32</w:t>
      </w:r>
      <w:r w:rsidRPr="00597036">
        <w:rPr>
          <w:rFonts w:asciiTheme="minorHAnsi" w:eastAsiaTheme="minorEastAsia" w:hAnsiTheme="minorHAnsi" w:cstheme="minorBidi"/>
          <w:sz w:val="22"/>
          <w:szCs w:val="22"/>
        </w:rPr>
        <w:tab/>
      </w:r>
      <w:r>
        <w:t>E-UTRAN TDD inter frequency handover for Cat-M1 UEs in CEModeB</w:t>
      </w:r>
      <w:r>
        <w:tab/>
        <w:t>1067</w:t>
      </w:r>
    </w:p>
    <w:p w14:paraId="0DB41622" w14:textId="77777777" w:rsidR="00597036" w:rsidRDefault="00597036">
      <w:pPr>
        <w:pStyle w:val="TOC4"/>
        <w:rPr>
          <w:rFonts w:asciiTheme="minorHAnsi" w:eastAsiaTheme="minorEastAsia" w:hAnsiTheme="minorHAnsi" w:cstheme="minorBidi"/>
          <w:sz w:val="22"/>
          <w:szCs w:val="22"/>
        </w:rPr>
      </w:pPr>
      <w:r w:rsidRPr="00597036">
        <w:t>A.5.1.32.1</w:t>
      </w:r>
      <w:r w:rsidRPr="00597036">
        <w:rPr>
          <w:rFonts w:asciiTheme="minorHAnsi" w:eastAsiaTheme="minorEastAsia" w:hAnsiTheme="minorHAnsi" w:cstheme="minorBidi"/>
          <w:sz w:val="22"/>
          <w:szCs w:val="22"/>
        </w:rPr>
        <w:tab/>
      </w:r>
      <w:r w:rsidRPr="00763DEA">
        <w:rPr>
          <w:snapToGrid w:val="0"/>
        </w:rPr>
        <w:t>Test Purpose and Environment</w:t>
      </w:r>
      <w:r>
        <w:tab/>
        <w:t>1067</w:t>
      </w:r>
    </w:p>
    <w:p w14:paraId="50C1DD88" w14:textId="77777777" w:rsidR="00597036" w:rsidRDefault="00597036">
      <w:pPr>
        <w:pStyle w:val="TOC4"/>
        <w:rPr>
          <w:rFonts w:asciiTheme="minorHAnsi" w:eastAsiaTheme="minorEastAsia" w:hAnsiTheme="minorHAnsi" w:cstheme="minorBidi"/>
          <w:sz w:val="22"/>
          <w:szCs w:val="22"/>
        </w:rPr>
      </w:pPr>
      <w:r w:rsidRPr="00597036">
        <w:t>A.5.1.32.2</w:t>
      </w:r>
      <w:r w:rsidRPr="00597036">
        <w:rPr>
          <w:rFonts w:asciiTheme="minorHAnsi" w:eastAsiaTheme="minorEastAsia" w:hAnsiTheme="minorHAnsi" w:cstheme="minorBidi"/>
          <w:sz w:val="22"/>
          <w:szCs w:val="22"/>
        </w:rPr>
        <w:tab/>
      </w:r>
      <w:r w:rsidRPr="00763DEA">
        <w:rPr>
          <w:snapToGrid w:val="0"/>
        </w:rPr>
        <w:t>Test Requirements</w:t>
      </w:r>
      <w:r>
        <w:tab/>
        <w:t>1068</w:t>
      </w:r>
    </w:p>
    <w:p w14:paraId="385C99AD" w14:textId="77777777" w:rsidR="00597036" w:rsidRDefault="00597036">
      <w:pPr>
        <w:pStyle w:val="TOC3"/>
        <w:rPr>
          <w:rFonts w:asciiTheme="minorHAnsi" w:eastAsiaTheme="minorEastAsia" w:hAnsiTheme="minorHAnsi" w:cstheme="minorBidi"/>
          <w:sz w:val="22"/>
          <w:szCs w:val="22"/>
        </w:rPr>
      </w:pPr>
      <w:r w:rsidRPr="00597036">
        <w:t>A.5.1.33</w:t>
      </w:r>
      <w:r w:rsidRPr="00597036">
        <w:rPr>
          <w:rFonts w:asciiTheme="minorHAnsi" w:eastAsiaTheme="minorEastAsia" w:hAnsiTheme="minorHAnsi" w:cstheme="minorBidi"/>
          <w:sz w:val="22"/>
          <w:szCs w:val="22"/>
        </w:rPr>
        <w:tab/>
      </w:r>
      <w:r>
        <w:t>E-UTRAN FDD-FDD Intra frequency handover for Cat-M1 UEs in CEModeA without SFN acquisition</w:t>
      </w:r>
      <w:r>
        <w:tab/>
        <w:t>1069</w:t>
      </w:r>
    </w:p>
    <w:p w14:paraId="53805192" w14:textId="77777777" w:rsidR="00597036" w:rsidRDefault="00597036">
      <w:pPr>
        <w:pStyle w:val="TOC4"/>
        <w:rPr>
          <w:rFonts w:asciiTheme="minorHAnsi" w:eastAsiaTheme="minorEastAsia" w:hAnsiTheme="minorHAnsi" w:cstheme="minorBidi"/>
          <w:sz w:val="22"/>
          <w:szCs w:val="22"/>
        </w:rPr>
      </w:pPr>
      <w:r w:rsidRPr="00597036">
        <w:t>A.5.1.33.1</w:t>
      </w:r>
      <w:r w:rsidRPr="00597036">
        <w:rPr>
          <w:rFonts w:asciiTheme="minorHAnsi" w:eastAsiaTheme="minorEastAsia" w:hAnsiTheme="minorHAnsi" w:cstheme="minorBidi"/>
          <w:sz w:val="22"/>
          <w:szCs w:val="22"/>
        </w:rPr>
        <w:tab/>
      </w:r>
      <w:r w:rsidRPr="00763DEA">
        <w:rPr>
          <w:snapToGrid w:val="0"/>
        </w:rPr>
        <w:t>Test Purpose and Environment</w:t>
      </w:r>
      <w:r>
        <w:tab/>
        <w:t>1069</w:t>
      </w:r>
    </w:p>
    <w:p w14:paraId="7CC63211" w14:textId="77777777" w:rsidR="00597036" w:rsidRDefault="00597036">
      <w:pPr>
        <w:pStyle w:val="TOC4"/>
        <w:rPr>
          <w:rFonts w:asciiTheme="minorHAnsi" w:eastAsiaTheme="minorEastAsia" w:hAnsiTheme="minorHAnsi" w:cstheme="minorBidi"/>
          <w:sz w:val="22"/>
          <w:szCs w:val="22"/>
        </w:rPr>
      </w:pPr>
      <w:r w:rsidRPr="00597036">
        <w:t>A.5.1.13.2</w:t>
      </w:r>
      <w:r w:rsidRPr="00597036">
        <w:rPr>
          <w:rFonts w:asciiTheme="minorHAnsi" w:eastAsiaTheme="minorEastAsia" w:hAnsiTheme="minorHAnsi" w:cstheme="minorBidi"/>
          <w:sz w:val="22"/>
          <w:szCs w:val="22"/>
        </w:rPr>
        <w:tab/>
      </w:r>
      <w:r w:rsidRPr="00763DEA">
        <w:rPr>
          <w:snapToGrid w:val="0"/>
        </w:rPr>
        <w:t>Test Requirements</w:t>
      </w:r>
      <w:r>
        <w:tab/>
        <w:t>1070</w:t>
      </w:r>
    </w:p>
    <w:p w14:paraId="5A7BA2D2" w14:textId="77777777" w:rsidR="00597036" w:rsidRDefault="00597036">
      <w:pPr>
        <w:pStyle w:val="TOC3"/>
        <w:rPr>
          <w:rFonts w:asciiTheme="minorHAnsi" w:eastAsiaTheme="minorEastAsia" w:hAnsiTheme="minorHAnsi" w:cstheme="minorBidi"/>
          <w:sz w:val="22"/>
          <w:szCs w:val="22"/>
        </w:rPr>
      </w:pPr>
      <w:r w:rsidRPr="00597036">
        <w:t>A.5.1.34</w:t>
      </w:r>
      <w:r w:rsidRPr="00597036">
        <w:rPr>
          <w:rFonts w:asciiTheme="minorHAnsi" w:eastAsiaTheme="minorEastAsia" w:hAnsiTheme="minorHAnsi" w:cstheme="minorBidi"/>
          <w:sz w:val="22"/>
          <w:szCs w:val="22"/>
        </w:rPr>
        <w:tab/>
      </w:r>
      <w:r>
        <w:t>E-UTRAN HD-FDD Intra frequency handover for Cat-M1 UEs in CEModeA without SFN acquisition</w:t>
      </w:r>
      <w:r>
        <w:tab/>
        <w:t>1071</w:t>
      </w:r>
    </w:p>
    <w:p w14:paraId="54223AD0" w14:textId="77777777" w:rsidR="00597036" w:rsidRDefault="00597036">
      <w:pPr>
        <w:pStyle w:val="TOC4"/>
        <w:rPr>
          <w:rFonts w:asciiTheme="minorHAnsi" w:eastAsiaTheme="minorEastAsia" w:hAnsiTheme="minorHAnsi" w:cstheme="minorBidi"/>
          <w:sz w:val="22"/>
          <w:szCs w:val="22"/>
        </w:rPr>
      </w:pPr>
      <w:r w:rsidRPr="00597036">
        <w:t>A.5.1.34.1</w:t>
      </w:r>
      <w:r w:rsidRPr="00597036">
        <w:rPr>
          <w:rFonts w:asciiTheme="minorHAnsi" w:eastAsiaTheme="minorEastAsia" w:hAnsiTheme="minorHAnsi" w:cstheme="minorBidi"/>
          <w:sz w:val="22"/>
          <w:szCs w:val="22"/>
        </w:rPr>
        <w:tab/>
      </w:r>
      <w:r w:rsidRPr="00763DEA">
        <w:rPr>
          <w:snapToGrid w:val="0"/>
        </w:rPr>
        <w:t>Test Purpose and Environment</w:t>
      </w:r>
      <w:r>
        <w:tab/>
        <w:t>1071</w:t>
      </w:r>
    </w:p>
    <w:p w14:paraId="40372650" w14:textId="77777777" w:rsidR="00597036" w:rsidRDefault="00597036">
      <w:pPr>
        <w:pStyle w:val="TOC4"/>
        <w:rPr>
          <w:rFonts w:asciiTheme="minorHAnsi" w:eastAsiaTheme="minorEastAsia" w:hAnsiTheme="minorHAnsi" w:cstheme="minorBidi"/>
          <w:sz w:val="22"/>
          <w:szCs w:val="22"/>
        </w:rPr>
      </w:pPr>
      <w:r w:rsidRPr="00597036">
        <w:t>A.5.1.34.2</w:t>
      </w:r>
      <w:r w:rsidRPr="00597036">
        <w:rPr>
          <w:rFonts w:asciiTheme="minorHAnsi" w:eastAsiaTheme="minorEastAsia" w:hAnsiTheme="minorHAnsi" w:cstheme="minorBidi"/>
          <w:sz w:val="22"/>
          <w:szCs w:val="22"/>
        </w:rPr>
        <w:tab/>
      </w:r>
      <w:r w:rsidRPr="00763DEA">
        <w:rPr>
          <w:snapToGrid w:val="0"/>
        </w:rPr>
        <w:t>Test Requirements</w:t>
      </w:r>
      <w:r>
        <w:tab/>
        <w:t>1072</w:t>
      </w:r>
    </w:p>
    <w:p w14:paraId="1EC5A25B" w14:textId="77777777" w:rsidR="00597036" w:rsidRDefault="00597036">
      <w:pPr>
        <w:pStyle w:val="TOC3"/>
        <w:rPr>
          <w:rFonts w:asciiTheme="minorHAnsi" w:eastAsiaTheme="minorEastAsia" w:hAnsiTheme="minorHAnsi" w:cstheme="minorBidi"/>
          <w:sz w:val="22"/>
          <w:szCs w:val="22"/>
        </w:rPr>
      </w:pPr>
      <w:r w:rsidRPr="00597036">
        <w:t>A.5.1.35</w:t>
      </w:r>
      <w:r w:rsidRPr="00597036">
        <w:rPr>
          <w:rFonts w:asciiTheme="minorHAnsi" w:eastAsiaTheme="minorEastAsia" w:hAnsiTheme="minorHAnsi"/>
          <w:sz w:val="22"/>
          <w:szCs w:val="22"/>
        </w:rPr>
        <w:tab/>
      </w:r>
      <w:r>
        <w:t>E-UTRAN TDD Intra frequency handover for Cat-M1 UEs in CEModeA without SFN acquisition</w:t>
      </w:r>
      <w:r>
        <w:tab/>
        <w:t>1073</w:t>
      </w:r>
    </w:p>
    <w:p w14:paraId="1EF247FD" w14:textId="77777777" w:rsidR="00597036" w:rsidRDefault="00597036">
      <w:pPr>
        <w:pStyle w:val="TOC4"/>
        <w:rPr>
          <w:rFonts w:asciiTheme="minorHAnsi" w:eastAsiaTheme="minorEastAsia" w:hAnsiTheme="minorHAnsi" w:cstheme="minorBidi"/>
          <w:sz w:val="22"/>
          <w:szCs w:val="22"/>
        </w:rPr>
      </w:pPr>
      <w:r w:rsidRPr="00597036">
        <w:t>A.5.1.35.1</w:t>
      </w:r>
      <w:r w:rsidRPr="00597036">
        <w:rPr>
          <w:rFonts w:asciiTheme="minorHAnsi" w:eastAsiaTheme="minorEastAsia" w:hAnsiTheme="minorHAnsi" w:cstheme="minorBidi"/>
          <w:sz w:val="22"/>
          <w:szCs w:val="22"/>
        </w:rPr>
        <w:tab/>
      </w:r>
      <w:r w:rsidRPr="00763DEA">
        <w:rPr>
          <w:snapToGrid w:val="0"/>
        </w:rPr>
        <w:t>Test Purpose and Environment</w:t>
      </w:r>
      <w:r>
        <w:tab/>
        <w:t>1073</w:t>
      </w:r>
    </w:p>
    <w:p w14:paraId="4FC080F6" w14:textId="77777777" w:rsidR="00597036" w:rsidRDefault="00597036">
      <w:pPr>
        <w:pStyle w:val="TOC4"/>
        <w:rPr>
          <w:rFonts w:asciiTheme="minorHAnsi" w:eastAsiaTheme="minorEastAsia" w:hAnsiTheme="minorHAnsi" w:cstheme="minorBidi"/>
          <w:sz w:val="22"/>
          <w:szCs w:val="22"/>
        </w:rPr>
      </w:pPr>
      <w:r w:rsidRPr="00597036">
        <w:t>A.5.1.35.2</w:t>
      </w:r>
      <w:r w:rsidRPr="00597036">
        <w:rPr>
          <w:rFonts w:asciiTheme="minorHAnsi" w:eastAsiaTheme="minorEastAsia" w:hAnsiTheme="minorHAnsi" w:cstheme="minorBidi"/>
          <w:sz w:val="22"/>
          <w:szCs w:val="22"/>
        </w:rPr>
        <w:tab/>
      </w:r>
      <w:r w:rsidRPr="00763DEA">
        <w:rPr>
          <w:snapToGrid w:val="0"/>
        </w:rPr>
        <w:t>Test Requirements</w:t>
      </w:r>
      <w:r>
        <w:tab/>
        <w:t>1074</w:t>
      </w:r>
    </w:p>
    <w:p w14:paraId="27204538" w14:textId="77777777" w:rsidR="00597036" w:rsidRDefault="00597036">
      <w:pPr>
        <w:pStyle w:val="TOC3"/>
        <w:rPr>
          <w:rFonts w:asciiTheme="minorHAnsi" w:eastAsiaTheme="minorEastAsia" w:hAnsiTheme="minorHAnsi" w:cstheme="minorBidi"/>
          <w:sz w:val="22"/>
          <w:szCs w:val="22"/>
        </w:rPr>
      </w:pPr>
      <w:r w:rsidRPr="00597036">
        <w:t>A.5.1.36</w:t>
      </w:r>
      <w:r w:rsidRPr="00597036">
        <w:rPr>
          <w:rFonts w:asciiTheme="minorHAnsi" w:eastAsiaTheme="minorEastAsia" w:hAnsiTheme="minorHAnsi" w:cstheme="minorBidi"/>
          <w:sz w:val="22"/>
          <w:szCs w:val="22"/>
        </w:rPr>
        <w:tab/>
      </w:r>
      <w:r>
        <w:t>E-UTRAN FDD-FDD Intra frequency handover for Cat-M1 UEs in CEModeB without SFN acquisition</w:t>
      </w:r>
      <w:r>
        <w:tab/>
        <w:t>1075</w:t>
      </w:r>
    </w:p>
    <w:p w14:paraId="1C0C45BF" w14:textId="77777777" w:rsidR="00597036" w:rsidRDefault="00597036">
      <w:pPr>
        <w:pStyle w:val="TOC4"/>
        <w:rPr>
          <w:rFonts w:asciiTheme="minorHAnsi" w:eastAsiaTheme="minorEastAsia" w:hAnsiTheme="minorHAnsi" w:cstheme="minorBidi"/>
          <w:sz w:val="22"/>
          <w:szCs w:val="22"/>
        </w:rPr>
      </w:pPr>
      <w:r w:rsidRPr="00597036">
        <w:t>A.5.1.36.1</w:t>
      </w:r>
      <w:r w:rsidRPr="00597036">
        <w:rPr>
          <w:rFonts w:asciiTheme="minorHAnsi" w:eastAsiaTheme="minorEastAsia" w:hAnsiTheme="minorHAnsi" w:cstheme="minorBidi"/>
          <w:sz w:val="22"/>
          <w:szCs w:val="22"/>
        </w:rPr>
        <w:tab/>
      </w:r>
      <w:r w:rsidRPr="00763DEA">
        <w:rPr>
          <w:snapToGrid w:val="0"/>
        </w:rPr>
        <w:t>Test Purpose and Environment</w:t>
      </w:r>
      <w:r>
        <w:tab/>
        <w:t>1075</w:t>
      </w:r>
    </w:p>
    <w:p w14:paraId="1DDC600B" w14:textId="77777777" w:rsidR="00597036" w:rsidRDefault="00597036">
      <w:pPr>
        <w:pStyle w:val="TOC4"/>
        <w:rPr>
          <w:rFonts w:asciiTheme="minorHAnsi" w:eastAsiaTheme="minorEastAsia" w:hAnsiTheme="minorHAnsi" w:cstheme="minorBidi"/>
          <w:sz w:val="22"/>
          <w:szCs w:val="22"/>
        </w:rPr>
      </w:pPr>
      <w:r w:rsidRPr="00597036">
        <w:t>A.5.1.36.2</w:t>
      </w:r>
      <w:r w:rsidRPr="00597036">
        <w:rPr>
          <w:rFonts w:asciiTheme="minorHAnsi" w:eastAsiaTheme="minorEastAsia" w:hAnsiTheme="minorHAnsi" w:cstheme="minorBidi"/>
          <w:sz w:val="22"/>
          <w:szCs w:val="22"/>
        </w:rPr>
        <w:tab/>
      </w:r>
      <w:r w:rsidRPr="00763DEA">
        <w:rPr>
          <w:snapToGrid w:val="0"/>
        </w:rPr>
        <w:t>Test Requirements</w:t>
      </w:r>
      <w:r>
        <w:tab/>
        <w:t>1076</w:t>
      </w:r>
    </w:p>
    <w:p w14:paraId="2A5D4D8E" w14:textId="77777777" w:rsidR="00597036" w:rsidRDefault="00597036">
      <w:pPr>
        <w:pStyle w:val="TOC3"/>
        <w:rPr>
          <w:rFonts w:asciiTheme="minorHAnsi" w:eastAsiaTheme="minorEastAsia" w:hAnsiTheme="minorHAnsi" w:cstheme="minorBidi"/>
          <w:sz w:val="22"/>
          <w:szCs w:val="22"/>
        </w:rPr>
      </w:pPr>
      <w:r w:rsidRPr="00597036">
        <w:t>A.5.1.37</w:t>
      </w:r>
      <w:r w:rsidRPr="00597036">
        <w:rPr>
          <w:rFonts w:asciiTheme="minorHAnsi" w:eastAsiaTheme="minorEastAsia" w:hAnsiTheme="minorHAnsi" w:cstheme="minorBidi"/>
          <w:sz w:val="22"/>
          <w:szCs w:val="22"/>
        </w:rPr>
        <w:tab/>
      </w:r>
      <w:r>
        <w:t>E-UTRAN HD-FDD Intra frequency handover for Cat-M1 UEs in CEModeB without SFN acquisition</w:t>
      </w:r>
      <w:r>
        <w:tab/>
        <w:t>1077</w:t>
      </w:r>
    </w:p>
    <w:p w14:paraId="587505F8" w14:textId="77777777" w:rsidR="00597036" w:rsidRDefault="00597036">
      <w:pPr>
        <w:pStyle w:val="TOC4"/>
        <w:rPr>
          <w:rFonts w:asciiTheme="minorHAnsi" w:eastAsiaTheme="minorEastAsia" w:hAnsiTheme="minorHAnsi" w:cstheme="minorBidi"/>
          <w:sz w:val="22"/>
          <w:szCs w:val="22"/>
        </w:rPr>
      </w:pPr>
      <w:r w:rsidRPr="00597036">
        <w:t>A.5.1.37.1</w:t>
      </w:r>
      <w:r w:rsidRPr="00597036">
        <w:rPr>
          <w:rFonts w:asciiTheme="minorHAnsi" w:eastAsiaTheme="minorEastAsia" w:hAnsiTheme="minorHAnsi" w:cstheme="minorBidi"/>
          <w:sz w:val="22"/>
          <w:szCs w:val="22"/>
        </w:rPr>
        <w:tab/>
      </w:r>
      <w:r w:rsidRPr="00763DEA">
        <w:rPr>
          <w:snapToGrid w:val="0"/>
        </w:rPr>
        <w:t>Test Purpose and Environment</w:t>
      </w:r>
      <w:r>
        <w:tab/>
        <w:t>1077</w:t>
      </w:r>
    </w:p>
    <w:p w14:paraId="1C72DC94" w14:textId="77777777" w:rsidR="00597036" w:rsidRDefault="00597036">
      <w:pPr>
        <w:pStyle w:val="TOC4"/>
        <w:rPr>
          <w:rFonts w:asciiTheme="minorHAnsi" w:eastAsiaTheme="minorEastAsia" w:hAnsiTheme="minorHAnsi" w:cstheme="minorBidi"/>
          <w:sz w:val="22"/>
          <w:szCs w:val="22"/>
        </w:rPr>
      </w:pPr>
      <w:r w:rsidRPr="00597036">
        <w:t>A.5.1.37.2</w:t>
      </w:r>
      <w:r w:rsidRPr="00597036">
        <w:rPr>
          <w:rFonts w:asciiTheme="minorHAnsi" w:eastAsiaTheme="minorEastAsia" w:hAnsiTheme="minorHAnsi" w:cstheme="minorBidi"/>
          <w:sz w:val="22"/>
          <w:szCs w:val="22"/>
        </w:rPr>
        <w:tab/>
      </w:r>
      <w:r w:rsidRPr="00763DEA">
        <w:rPr>
          <w:snapToGrid w:val="0"/>
        </w:rPr>
        <w:t>Test Requirements</w:t>
      </w:r>
      <w:r>
        <w:tab/>
        <w:t>1078</w:t>
      </w:r>
    </w:p>
    <w:p w14:paraId="7D84D94D" w14:textId="77777777" w:rsidR="00597036" w:rsidRDefault="00597036">
      <w:pPr>
        <w:pStyle w:val="TOC3"/>
        <w:rPr>
          <w:rFonts w:asciiTheme="minorHAnsi" w:eastAsiaTheme="minorEastAsia" w:hAnsiTheme="minorHAnsi" w:cstheme="minorBidi"/>
          <w:sz w:val="22"/>
          <w:szCs w:val="22"/>
        </w:rPr>
      </w:pPr>
      <w:r w:rsidRPr="00597036">
        <w:t>A.5.1.38</w:t>
      </w:r>
      <w:r w:rsidRPr="00597036">
        <w:rPr>
          <w:rFonts w:asciiTheme="minorHAnsi" w:eastAsiaTheme="minorEastAsia" w:hAnsiTheme="minorHAnsi"/>
          <w:sz w:val="22"/>
          <w:szCs w:val="22"/>
        </w:rPr>
        <w:tab/>
      </w:r>
      <w:r>
        <w:t>E-UTRAN TDD Intra frequency handover for Cat-M1 UEs in CEModeB without SFN acquisition</w:t>
      </w:r>
      <w:r>
        <w:tab/>
        <w:t>1079</w:t>
      </w:r>
    </w:p>
    <w:p w14:paraId="6C91605F" w14:textId="77777777" w:rsidR="00597036" w:rsidRDefault="00597036">
      <w:pPr>
        <w:pStyle w:val="TOC4"/>
        <w:rPr>
          <w:rFonts w:asciiTheme="minorHAnsi" w:eastAsiaTheme="minorEastAsia" w:hAnsiTheme="minorHAnsi" w:cstheme="minorBidi"/>
          <w:sz w:val="22"/>
          <w:szCs w:val="22"/>
        </w:rPr>
      </w:pPr>
      <w:r w:rsidRPr="00597036">
        <w:t>A.5.1.38.1</w:t>
      </w:r>
      <w:r w:rsidRPr="00597036">
        <w:rPr>
          <w:rFonts w:asciiTheme="minorHAnsi" w:eastAsiaTheme="minorEastAsia" w:hAnsiTheme="minorHAnsi" w:cstheme="minorBidi"/>
          <w:sz w:val="22"/>
          <w:szCs w:val="22"/>
        </w:rPr>
        <w:tab/>
      </w:r>
      <w:r w:rsidRPr="00763DEA">
        <w:rPr>
          <w:snapToGrid w:val="0"/>
        </w:rPr>
        <w:t>Test Purpose and Environment</w:t>
      </w:r>
      <w:r>
        <w:tab/>
        <w:t>1079</w:t>
      </w:r>
    </w:p>
    <w:p w14:paraId="202B1107" w14:textId="77777777" w:rsidR="00597036" w:rsidRDefault="00597036">
      <w:pPr>
        <w:pStyle w:val="TOC4"/>
        <w:rPr>
          <w:rFonts w:asciiTheme="minorHAnsi" w:eastAsiaTheme="minorEastAsia" w:hAnsiTheme="minorHAnsi" w:cstheme="minorBidi"/>
          <w:sz w:val="22"/>
          <w:szCs w:val="22"/>
        </w:rPr>
      </w:pPr>
      <w:r w:rsidRPr="00597036">
        <w:t>A.5.1.38.2</w:t>
      </w:r>
      <w:r w:rsidRPr="00597036">
        <w:rPr>
          <w:rFonts w:asciiTheme="minorHAnsi" w:eastAsiaTheme="minorEastAsia" w:hAnsiTheme="minorHAnsi" w:cstheme="minorBidi"/>
          <w:sz w:val="22"/>
          <w:szCs w:val="22"/>
        </w:rPr>
        <w:tab/>
      </w:r>
      <w:r w:rsidRPr="00763DEA">
        <w:rPr>
          <w:snapToGrid w:val="0"/>
        </w:rPr>
        <w:t>Test Requirements</w:t>
      </w:r>
      <w:r>
        <w:tab/>
        <w:t>1080</w:t>
      </w:r>
    </w:p>
    <w:p w14:paraId="2F38FE67" w14:textId="77777777" w:rsidR="00597036" w:rsidRDefault="00597036">
      <w:pPr>
        <w:pStyle w:val="TOC3"/>
        <w:rPr>
          <w:rFonts w:asciiTheme="minorHAnsi" w:eastAsiaTheme="minorEastAsia" w:hAnsiTheme="minorHAnsi" w:cstheme="minorBidi"/>
          <w:sz w:val="22"/>
          <w:szCs w:val="22"/>
        </w:rPr>
      </w:pPr>
      <w:r w:rsidRPr="00597036">
        <w:t>A.5.1.39</w:t>
      </w:r>
      <w:r w:rsidRPr="00597036">
        <w:rPr>
          <w:rFonts w:asciiTheme="minorHAnsi" w:eastAsiaTheme="minorEastAsia" w:hAnsiTheme="minorHAnsi" w:cstheme="minorBidi"/>
          <w:sz w:val="22"/>
          <w:szCs w:val="22"/>
        </w:rPr>
        <w:tab/>
      </w:r>
      <w:r>
        <w:t>E-UTRAN FDD - FDD Intra frequency handover with direct SCell activation</w:t>
      </w:r>
      <w:r>
        <w:tab/>
        <w:t>1081</w:t>
      </w:r>
    </w:p>
    <w:p w14:paraId="38848C7C" w14:textId="77777777" w:rsidR="00597036" w:rsidRDefault="00597036">
      <w:pPr>
        <w:pStyle w:val="TOC4"/>
        <w:rPr>
          <w:rFonts w:asciiTheme="minorHAnsi" w:eastAsiaTheme="minorEastAsia" w:hAnsiTheme="minorHAnsi" w:cstheme="minorBidi"/>
          <w:sz w:val="22"/>
          <w:szCs w:val="22"/>
        </w:rPr>
      </w:pPr>
      <w:r w:rsidRPr="00597036">
        <w:t>A.5.1.39.1</w:t>
      </w:r>
      <w:r w:rsidRPr="00597036">
        <w:rPr>
          <w:rFonts w:asciiTheme="minorHAnsi" w:eastAsiaTheme="minorEastAsia" w:hAnsiTheme="minorHAnsi" w:cstheme="minorBidi"/>
          <w:sz w:val="22"/>
          <w:szCs w:val="22"/>
        </w:rPr>
        <w:tab/>
      </w:r>
      <w:r w:rsidRPr="00763DEA">
        <w:rPr>
          <w:snapToGrid w:val="0"/>
        </w:rPr>
        <w:t>Test Purpose and Environment</w:t>
      </w:r>
      <w:r>
        <w:tab/>
        <w:t>1081</w:t>
      </w:r>
    </w:p>
    <w:p w14:paraId="500E4D6F" w14:textId="77777777" w:rsidR="00597036" w:rsidRDefault="00597036">
      <w:pPr>
        <w:pStyle w:val="TOC4"/>
        <w:rPr>
          <w:rFonts w:asciiTheme="minorHAnsi" w:eastAsiaTheme="minorEastAsia" w:hAnsiTheme="minorHAnsi" w:cstheme="minorBidi"/>
          <w:sz w:val="22"/>
          <w:szCs w:val="22"/>
        </w:rPr>
      </w:pPr>
      <w:r w:rsidRPr="00597036">
        <w:t>A.5.1.39.2</w:t>
      </w:r>
      <w:r w:rsidRPr="00597036">
        <w:rPr>
          <w:rFonts w:asciiTheme="minorHAnsi" w:eastAsiaTheme="minorEastAsia" w:hAnsiTheme="minorHAnsi" w:cstheme="minorBidi"/>
          <w:sz w:val="22"/>
          <w:szCs w:val="22"/>
        </w:rPr>
        <w:tab/>
      </w:r>
      <w:r w:rsidRPr="00763DEA">
        <w:rPr>
          <w:snapToGrid w:val="0"/>
        </w:rPr>
        <w:t>Test Requirements</w:t>
      </w:r>
      <w:r>
        <w:tab/>
        <w:t>1082</w:t>
      </w:r>
    </w:p>
    <w:p w14:paraId="4FBD73BD" w14:textId="77777777" w:rsidR="00597036" w:rsidRDefault="00597036">
      <w:pPr>
        <w:pStyle w:val="TOC3"/>
        <w:rPr>
          <w:rFonts w:asciiTheme="minorHAnsi" w:eastAsiaTheme="minorEastAsia" w:hAnsiTheme="minorHAnsi" w:cstheme="minorBidi"/>
          <w:sz w:val="22"/>
          <w:szCs w:val="22"/>
        </w:rPr>
      </w:pPr>
      <w:r w:rsidRPr="00597036">
        <w:t>A.5.1.40</w:t>
      </w:r>
      <w:r w:rsidRPr="00597036">
        <w:rPr>
          <w:rFonts w:asciiTheme="minorHAnsi" w:eastAsiaTheme="minorEastAsia" w:hAnsiTheme="minorHAnsi"/>
          <w:sz w:val="22"/>
          <w:szCs w:val="22"/>
        </w:rPr>
        <w:tab/>
      </w:r>
      <w:r>
        <w:t>E-UTRAN TDD - TDD Intra frequency handover with direct SCell activation</w:t>
      </w:r>
      <w:r>
        <w:tab/>
        <w:t>1083</w:t>
      </w:r>
    </w:p>
    <w:p w14:paraId="320E0063" w14:textId="77777777" w:rsidR="00597036" w:rsidRDefault="00597036">
      <w:pPr>
        <w:pStyle w:val="TOC4"/>
        <w:rPr>
          <w:rFonts w:asciiTheme="minorHAnsi" w:eastAsiaTheme="minorEastAsia" w:hAnsiTheme="minorHAnsi" w:cstheme="minorBidi"/>
          <w:sz w:val="22"/>
          <w:szCs w:val="22"/>
        </w:rPr>
      </w:pPr>
      <w:r w:rsidRPr="00597036">
        <w:t>A.5.1.40.1</w:t>
      </w:r>
      <w:r w:rsidRPr="00597036">
        <w:rPr>
          <w:rFonts w:asciiTheme="minorHAnsi" w:eastAsiaTheme="minorEastAsia" w:hAnsiTheme="minorHAnsi" w:cstheme="minorBidi"/>
          <w:sz w:val="22"/>
          <w:szCs w:val="22"/>
        </w:rPr>
        <w:tab/>
      </w:r>
      <w:r w:rsidRPr="00763DEA">
        <w:rPr>
          <w:snapToGrid w:val="0"/>
        </w:rPr>
        <w:t>Test Purpose and Environment</w:t>
      </w:r>
      <w:r>
        <w:tab/>
        <w:t>1083</w:t>
      </w:r>
    </w:p>
    <w:p w14:paraId="5E31B0ED" w14:textId="77777777" w:rsidR="00597036" w:rsidRDefault="00597036">
      <w:pPr>
        <w:pStyle w:val="TOC4"/>
        <w:rPr>
          <w:rFonts w:asciiTheme="minorHAnsi" w:eastAsiaTheme="minorEastAsia" w:hAnsiTheme="minorHAnsi" w:cstheme="minorBidi"/>
          <w:sz w:val="22"/>
          <w:szCs w:val="22"/>
        </w:rPr>
      </w:pPr>
      <w:r w:rsidRPr="00597036">
        <w:t>A.5.1.40.2</w:t>
      </w:r>
      <w:r w:rsidRPr="00597036">
        <w:rPr>
          <w:rFonts w:asciiTheme="minorHAnsi" w:eastAsiaTheme="minorEastAsia" w:hAnsiTheme="minorHAnsi" w:cstheme="minorBidi"/>
          <w:sz w:val="22"/>
          <w:szCs w:val="22"/>
        </w:rPr>
        <w:tab/>
      </w:r>
      <w:r w:rsidRPr="00763DEA">
        <w:rPr>
          <w:snapToGrid w:val="0"/>
        </w:rPr>
        <w:t>Test Requirements</w:t>
      </w:r>
      <w:r>
        <w:tab/>
        <w:t>1084</w:t>
      </w:r>
    </w:p>
    <w:p w14:paraId="335D6192" w14:textId="77777777" w:rsidR="00597036" w:rsidRDefault="00597036">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1085</w:t>
      </w:r>
    </w:p>
    <w:p w14:paraId="2074DFFA"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A.5.2.1</w:t>
      </w:r>
      <w:r w:rsidRPr="00597036">
        <w:rPr>
          <w:rFonts w:asciiTheme="minorHAnsi" w:eastAsiaTheme="minorEastAsia" w:hAnsiTheme="minorHAnsi"/>
          <w:sz w:val="22"/>
          <w:szCs w:val="22"/>
          <w:lang w:val="sv-FI"/>
        </w:rPr>
        <w:tab/>
      </w:r>
      <w:r w:rsidRPr="00763DEA">
        <w:rPr>
          <w:lang w:val="sv-SE"/>
        </w:rPr>
        <w:t>E-UTRAN FDD – UTRAN FDD Handover</w:t>
      </w:r>
      <w:r w:rsidRPr="00597036">
        <w:rPr>
          <w:lang w:val="sv-FI"/>
        </w:rPr>
        <w:tab/>
        <w:t>1085</w:t>
      </w:r>
    </w:p>
    <w:p w14:paraId="3EC14DAA" w14:textId="77777777" w:rsidR="00597036" w:rsidRDefault="00597036">
      <w:pPr>
        <w:pStyle w:val="TOC4"/>
        <w:rPr>
          <w:rFonts w:asciiTheme="minorHAnsi" w:eastAsiaTheme="minorEastAsia" w:hAnsiTheme="minorHAnsi" w:cstheme="minorBidi"/>
          <w:sz w:val="22"/>
          <w:szCs w:val="22"/>
        </w:rPr>
      </w:pPr>
      <w:r>
        <w:lastRenderedPageBreak/>
        <w:t>A.5.2.1.1</w:t>
      </w:r>
      <w:r>
        <w:rPr>
          <w:rFonts w:asciiTheme="minorHAnsi" w:eastAsiaTheme="minorEastAsia" w:hAnsiTheme="minorHAnsi" w:cstheme="minorBidi"/>
          <w:sz w:val="22"/>
          <w:szCs w:val="22"/>
        </w:rPr>
        <w:tab/>
      </w:r>
      <w:r>
        <w:t>Test Purpose and Environment</w:t>
      </w:r>
      <w:r>
        <w:tab/>
        <w:t>1085</w:t>
      </w:r>
    </w:p>
    <w:p w14:paraId="18CD566A" w14:textId="77777777" w:rsidR="00597036" w:rsidRDefault="00597036">
      <w:pPr>
        <w:pStyle w:val="TOC4"/>
        <w:rPr>
          <w:rFonts w:asciiTheme="minorHAnsi" w:eastAsiaTheme="minorEastAsia" w:hAnsiTheme="minorHAnsi" w:cstheme="minorBidi"/>
          <w:sz w:val="22"/>
          <w:szCs w:val="22"/>
        </w:rPr>
      </w:pPr>
      <w:r w:rsidRPr="00597036">
        <w:t>A.5.2.1.2</w:t>
      </w:r>
      <w:r w:rsidRPr="00597036">
        <w:rPr>
          <w:rFonts w:asciiTheme="minorHAnsi" w:eastAsiaTheme="minorEastAsia" w:hAnsiTheme="minorHAnsi" w:cstheme="minorBidi"/>
          <w:sz w:val="22"/>
          <w:szCs w:val="22"/>
        </w:rPr>
        <w:tab/>
      </w:r>
      <w:r w:rsidRPr="00763DEA">
        <w:rPr>
          <w:snapToGrid w:val="0"/>
        </w:rPr>
        <w:t>Test Requirements</w:t>
      </w:r>
      <w:r>
        <w:tab/>
        <w:t>1087</w:t>
      </w:r>
    </w:p>
    <w:p w14:paraId="1878EA51" w14:textId="77777777" w:rsidR="00597036" w:rsidRDefault="00597036">
      <w:pPr>
        <w:pStyle w:val="TOC3"/>
        <w:rPr>
          <w:rFonts w:asciiTheme="minorHAnsi" w:eastAsiaTheme="minorEastAsia" w:hAnsiTheme="minorHAnsi" w:cstheme="minorBidi"/>
          <w:sz w:val="22"/>
          <w:szCs w:val="22"/>
        </w:rPr>
      </w:pPr>
      <w:r w:rsidRPr="00597036">
        <w:t>A.5.2.2</w:t>
      </w:r>
      <w:r w:rsidRPr="00597036">
        <w:rPr>
          <w:rFonts w:asciiTheme="minorHAnsi" w:eastAsiaTheme="minorEastAsia" w:hAnsiTheme="minorHAnsi" w:cstheme="minorBidi"/>
          <w:sz w:val="22"/>
          <w:szCs w:val="22"/>
        </w:rPr>
        <w:tab/>
      </w:r>
      <w:r w:rsidRPr="00597036">
        <w:t>E-UTRAN TDD - UTRAN FDD Handover</w:t>
      </w:r>
      <w:r>
        <w:tab/>
        <w:t>1088</w:t>
      </w:r>
    </w:p>
    <w:p w14:paraId="71C1D5AD" w14:textId="77777777" w:rsidR="00597036" w:rsidRDefault="00597036">
      <w:pPr>
        <w:pStyle w:val="TOC4"/>
        <w:rPr>
          <w:rFonts w:asciiTheme="minorHAnsi" w:eastAsiaTheme="minorEastAsia" w:hAnsiTheme="minorHAnsi" w:cstheme="minorBidi"/>
          <w:sz w:val="22"/>
          <w:szCs w:val="22"/>
        </w:rPr>
      </w:pPr>
      <w:r w:rsidRPr="00597036">
        <w:t>A.5.2.2.1</w:t>
      </w:r>
      <w:r w:rsidRPr="00597036">
        <w:rPr>
          <w:rFonts w:asciiTheme="minorHAnsi" w:eastAsiaTheme="minorEastAsia" w:hAnsiTheme="minorHAnsi" w:cstheme="minorBidi"/>
          <w:sz w:val="22"/>
          <w:szCs w:val="22"/>
        </w:rPr>
        <w:tab/>
      </w:r>
      <w:r w:rsidRPr="00763DEA">
        <w:rPr>
          <w:snapToGrid w:val="0"/>
        </w:rPr>
        <w:t>Test Purpose and Environment</w:t>
      </w:r>
      <w:r>
        <w:tab/>
        <w:t>1088</w:t>
      </w:r>
    </w:p>
    <w:p w14:paraId="342F4D27" w14:textId="77777777" w:rsidR="00597036" w:rsidRDefault="00597036">
      <w:pPr>
        <w:pStyle w:val="TOC4"/>
        <w:rPr>
          <w:rFonts w:asciiTheme="minorHAnsi" w:eastAsiaTheme="minorEastAsia" w:hAnsiTheme="minorHAnsi" w:cstheme="minorBidi"/>
          <w:sz w:val="22"/>
          <w:szCs w:val="22"/>
        </w:rPr>
      </w:pPr>
      <w:r w:rsidRPr="00597036">
        <w:t>A.5.2.2.2</w:t>
      </w:r>
      <w:r w:rsidRPr="00597036">
        <w:rPr>
          <w:rFonts w:asciiTheme="minorHAnsi" w:eastAsiaTheme="minorEastAsia" w:hAnsiTheme="minorHAnsi" w:cstheme="minorBidi"/>
          <w:sz w:val="22"/>
          <w:szCs w:val="22"/>
        </w:rPr>
        <w:tab/>
      </w:r>
      <w:r w:rsidRPr="00763DEA">
        <w:rPr>
          <w:snapToGrid w:val="0"/>
        </w:rPr>
        <w:t>Test Requirements</w:t>
      </w:r>
      <w:r>
        <w:tab/>
        <w:t>1091</w:t>
      </w:r>
    </w:p>
    <w:p w14:paraId="15AF9C06" w14:textId="77777777" w:rsidR="00597036" w:rsidRDefault="00597036">
      <w:pPr>
        <w:pStyle w:val="TOC3"/>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 xml:space="preserve">3 </w:t>
      </w:r>
      <w:r w:rsidRPr="00597036">
        <w:t>E-UTRAN FDD- GSM Handover</w:t>
      </w:r>
      <w:r w:rsidRPr="00597036">
        <w:tab/>
      </w:r>
      <w:r>
        <w:t>1091</w:t>
      </w:r>
    </w:p>
    <w:p w14:paraId="0D015744" w14:textId="77777777" w:rsidR="00597036" w:rsidRDefault="00597036">
      <w:pPr>
        <w:pStyle w:val="TOC5"/>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3.1</w:t>
      </w:r>
      <w:r w:rsidRPr="00597036">
        <w:rPr>
          <w:rFonts w:asciiTheme="minorHAnsi" w:eastAsiaTheme="minorEastAsia" w:hAnsiTheme="minorHAnsi" w:cstheme="minorBidi"/>
          <w:sz w:val="22"/>
          <w:szCs w:val="22"/>
        </w:rPr>
        <w:tab/>
      </w:r>
      <w:r w:rsidRPr="00763DEA">
        <w:rPr>
          <w:snapToGrid w:val="0"/>
        </w:rPr>
        <w:t>Test Purpose and Environment</w:t>
      </w:r>
      <w:r>
        <w:tab/>
        <w:t>1091</w:t>
      </w:r>
    </w:p>
    <w:p w14:paraId="077D9151" w14:textId="77777777" w:rsidR="00597036" w:rsidRDefault="00597036">
      <w:pPr>
        <w:pStyle w:val="TOC5"/>
        <w:rPr>
          <w:rFonts w:asciiTheme="minorHAnsi" w:eastAsiaTheme="minorEastAsia" w:hAnsiTheme="minorHAnsi" w:cstheme="minorBidi"/>
          <w:sz w:val="22"/>
          <w:szCs w:val="22"/>
        </w:rPr>
      </w:pPr>
      <w:r w:rsidRPr="00597036">
        <w:t>A.</w:t>
      </w:r>
      <w:r w:rsidRPr="00597036">
        <w:rPr>
          <w:lang w:eastAsia="zh-CN"/>
        </w:rPr>
        <w:t>5</w:t>
      </w:r>
      <w:r w:rsidRPr="00597036">
        <w:t>.</w:t>
      </w:r>
      <w:r w:rsidRPr="00597036">
        <w:rPr>
          <w:lang w:eastAsia="zh-CN"/>
        </w:rPr>
        <w:t>2</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 xml:space="preserve">Test </w:t>
      </w:r>
      <w:r w:rsidRPr="00763DEA">
        <w:rPr>
          <w:snapToGrid w:val="0"/>
          <w:lang w:eastAsia="zh-CN"/>
        </w:rPr>
        <w:t>Requirements</w:t>
      </w:r>
      <w:r>
        <w:tab/>
        <w:t>1092</w:t>
      </w:r>
    </w:p>
    <w:p w14:paraId="773C7A15" w14:textId="77777777" w:rsidR="00597036" w:rsidRDefault="00597036">
      <w:pPr>
        <w:pStyle w:val="TOC3"/>
        <w:rPr>
          <w:rFonts w:asciiTheme="minorHAnsi" w:eastAsiaTheme="minorEastAsia" w:hAnsiTheme="minorHAnsi" w:cstheme="minorBidi"/>
          <w:sz w:val="22"/>
          <w:szCs w:val="22"/>
        </w:rPr>
      </w:pPr>
      <w:r w:rsidRPr="00597036">
        <w:t>A.5.2.4</w:t>
      </w:r>
      <w:r w:rsidRPr="00597036">
        <w:rPr>
          <w:rFonts w:asciiTheme="minorHAnsi" w:eastAsiaTheme="minorEastAsia" w:hAnsiTheme="minorHAnsi" w:cstheme="minorBidi"/>
          <w:sz w:val="22"/>
          <w:szCs w:val="22"/>
        </w:rPr>
        <w:tab/>
      </w:r>
      <w:r w:rsidRPr="00597036">
        <w:t>E-UTRAN</w:t>
      </w:r>
      <w:r w:rsidRPr="00597036">
        <w:rPr>
          <w:lang w:eastAsia="zh-CN"/>
        </w:rPr>
        <w:t xml:space="preserve"> TDD</w:t>
      </w:r>
      <w:r w:rsidRPr="00597036">
        <w:t xml:space="preserve"> - UTRAN TDD Handover</w:t>
      </w:r>
      <w:r>
        <w:tab/>
        <w:t>1093</w:t>
      </w:r>
    </w:p>
    <w:p w14:paraId="66247788" w14:textId="77777777" w:rsidR="00597036" w:rsidRDefault="00597036">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1093</w:t>
      </w:r>
    </w:p>
    <w:p w14:paraId="200A78A5"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1093</w:t>
      </w:r>
    </w:p>
    <w:p w14:paraId="4CC31C6B" w14:textId="77777777" w:rsidR="00597036" w:rsidRDefault="00597036">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1093</w:t>
      </w:r>
    </w:p>
    <w:p w14:paraId="742623D6"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1095</w:t>
      </w:r>
    </w:p>
    <w:p w14:paraId="7639C951" w14:textId="77777777" w:rsidR="00597036" w:rsidRDefault="00597036">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1095</w:t>
      </w:r>
    </w:p>
    <w:p w14:paraId="21ED1CF1" w14:textId="77777777" w:rsidR="00597036" w:rsidRDefault="00597036">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1095</w:t>
      </w:r>
    </w:p>
    <w:p w14:paraId="207C0E6A" w14:textId="77777777" w:rsidR="00597036" w:rsidRDefault="00597036">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1095</w:t>
      </w:r>
    </w:p>
    <w:p w14:paraId="5241A936"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A.</w:t>
      </w:r>
      <w:r w:rsidRPr="00597036">
        <w:rPr>
          <w:lang w:val="sv-FI" w:eastAsia="zh-CN"/>
        </w:rPr>
        <w:t>5</w:t>
      </w:r>
      <w:r w:rsidRPr="00597036">
        <w:rPr>
          <w:lang w:val="sv-FI"/>
        </w:rPr>
        <w:t>.</w:t>
      </w:r>
      <w:r w:rsidRPr="00597036">
        <w:rPr>
          <w:lang w:val="sv-FI" w:eastAsia="zh-CN"/>
        </w:rPr>
        <w:t>2</w:t>
      </w:r>
      <w:r w:rsidRPr="00597036">
        <w:rPr>
          <w:lang w:val="sv-FI"/>
        </w:rPr>
        <w:t>.</w:t>
      </w:r>
      <w:r w:rsidRPr="00597036">
        <w:rPr>
          <w:lang w:val="sv-FI" w:eastAsia="zh-CN"/>
        </w:rPr>
        <w:t>4</w:t>
      </w:r>
      <w:r w:rsidRPr="00597036">
        <w:rPr>
          <w:lang w:val="sv-FI"/>
        </w:rPr>
        <w:t>.</w:t>
      </w:r>
      <w:r w:rsidRPr="00597036">
        <w:rPr>
          <w:lang w:val="sv-FI" w:eastAsia="zh-CN"/>
        </w:rPr>
        <w:t>2</w:t>
      </w:r>
      <w:r w:rsidRPr="00597036">
        <w:rPr>
          <w:lang w:val="sv-FI"/>
        </w:rPr>
        <w:t>.</w:t>
      </w:r>
      <w:r w:rsidRPr="00597036">
        <w:rPr>
          <w:lang w:val="sv-FI" w:eastAsia="zh-CN"/>
        </w:rPr>
        <w:t>3</w:t>
      </w:r>
      <w:r w:rsidRPr="00597036">
        <w:rPr>
          <w:rFonts w:asciiTheme="minorHAnsi" w:eastAsiaTheme="minorEastAsia" w:hAnsiTheme="minorHAnsi" w:cstheme="minorBidi"/>
          <w:sz w:val="22"/>
          <w:szCs w:val="22"/>
          <w:lang w:val="sv-FI"/>
        </w:rPr>
        <w:tab/>
      </w:r>
      <w:r w:rsidRPr="00763DEA">
        <w:rPr>
          <w:lang w:val="sv-SE" w:eastAsia="zh-CN"/>
        </w:rPr>
        <w:t>Void</w:t>
      </w:r>
      <w:r w:rsidRPr="00597036">
        <w:rPr>
          <w:lang w:val="sv-FI"/>
        </w:rPr>
        <w:tab/>
        <w:t>1095</w:t>
      </w:r>
    </w:p>
    <w:p w14:paraId="3C055901" w14:textId="77777777" w:rsidR="00597036" w:rsidRPr="00597036" w:rsidRDefault="00597036">
      <w:pPr>
        <w:pStyle w:val="TOC3"/>
        <w:rPr>
          <w:rFonts w:asciiTheme="minorHAnsi" w:eastAsiaTheme="minorEastAsia" w:hAnsiTheme="minorHAnsi" w:cstheme="minorBidi"/>
          <w:sz w:val="22"/>
          <w:szCs w:val="22"/>
          <w:lang w:val="sv-FI"/>
        </w:rPr>
      </w:pPr>
      <w:r w:rsidRPr="00597036">
        <w:rPr>
          <w:lang w:val="sv-FI"/>
        </w:rPr>
        <w:t>A.5.2.5</w:t>
      </w:r>
      <w:r w:rsidRPr="00597036">
        <w:rPr>
          <w:rFonts w:asciiTheme="minorHAnsi" w:eastAsiaTheme="minorEastAsia" w:hAnsiTheme="minorHAnsi"/>
          <w:sz w:val="22"/>
          <w:szCs w:val="22"/>
          <w:lang w:val="sv-FI"/>
        </w:rPr>
        <w:tab/>
      </w:r>
      <w:r w:rsidRPr="00763DEA">
        <w:rPr>
          <w:lang w:val="sv-SE"/>
        </w:rPr>
        <w:t>E-UTRAN FDD – UTRAN TDD Handover</w:t>
      </w:r>
      <w:r w:rsidRPr="00597036">
        <w:rPr>
          <w:lang w:val="sv-FI"/>
        </w:rPr>
        <w:tab/>
        <w:t>1095</w:t>
      </w:r>
    </w:p>
    <w:p w14:paraId="343453C8" w14:textId="77777777" w:rsidR="00597036" w:rsidRDefault="00597036">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1095</w:t>
      </w:r>
    </w:p>
    <w:p w14:paraId="567EE005" w14:textId="77777777" w:rsidR="00597036" w:rsidRDefault="00597036">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1098</w:t>
      </w:r>
    </w:p>
    <w:p w14:paraId="5C64FAC7" w14:textId="77777777" w:rsidR="00597036" w:rsidRDefault="00597036">
      <w:pPr>
        <w:pStyle w:val="TOC4"/>
        <w:rPr>
          <w:rFonts w:asciiTheme="minorHAnsi" w:eastAsiaTheme="minorEastAsia" w:hAnsiTheme="minorHAnsi" w:cstheme="minorBidi"/>
          <w:sz w:val="22"/>
          <w:szCs w:val="22"/>
        </w:rPr>
      </w:pPr>
      <w:r w:rsidRPr="00597036">
        <w:t>A.5.2.5.2</w:t>
      </w:r>
      <w:r w:rsidRPr="00597036">
        <w:rPr>
          <w:rFonts w:asciiTheme="minorHAnsi" w:eastAsiaTheme="minorEastAsia" w:hAnsiTheme="minorHAnsi" w:cstheme="minorBidi"/>
          <w:sz w:val="22"/>
          <w:szCs w:val="22"/>
        </w:rPr>
        <w:tab/>
      </w:r>
      <w:r w:rsidRPr="00763DEA">
        <w:rPr>
          <w:snapToGrid w:val="0"/>
        </w:rPr>
        <w:t>Test Requirements</w:t>
      </w:r>
      <w:r>
        <w:tab/>
        <w:t>1098</w:t>
      </w:r>
    </w:p>
    <w:p w14:paraId="28F591C4" w14:textId="77777777" w:rsidR="00597036" w:rsidRDefault="00597036">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1098</w:t>
      </w:r>
    </w:p>
    <w:p w14:paraId="6FE5CE23" w14:textId="77777777" w:rsidR="00597036" w:rsidRDefault="00597036">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1098</w:t>
      </w:r>
    </w:p>
    <w:p w14:paraId="5E220EEC" w14:textId="77777777" w:rsidR="00597036" w:rsidRPr="00597036" w:rsidRDefault="00597036">
      <w:pPr>
        <w:pStyle w:val="TOC5"/>
        <w:rPr>
          <w:rFonts w:asciiTheme="minorHAnsi" w:eastAsiaTheme="minorEastAsia" w:hAnsiTheme="minorHAnsi" w:cstheme="minorBidi"/>
          <w:sz w:val="22"/>
          <w:szCs w:val="22"/>
          <w:lang w:val="sv-FI"/>
        </w:rPr>
      </w:pPr>
      <w:r w:rsidRPr="00597036">
        <w:rPr>
          <w:lang w:val="sv-FI"/>
        </w:rPr>
        <w:t>A.5.2.5.2.3</w:t>
      </w:r>
      <w:r w:rsidRPr="00597036">
        <w:rPr>
          <w:rFonts w:asciiTheme="minorHAnsi" w:eastAsiaTheme="minorEastAsia" w:hAnsiTheme="minorHAnsi" w:cstheme="minorBidi"/>
          <w:sz w:val="22"/>
          <w:szCs w:val="22"/>
          <w:lang w:val="sv-FI"/>
        </w:rPr>
        <w:tab/>
      </w:r>
      <w:r w:rsidRPr="00763DEA">
        <w:rPr>
          <w:lang w:val="sv-SE"/>
        </w:rPr>
        <w:t>Void</w:t>
      </w:r>
      <w:r w:rsidRPr="00597036">
        <w:rPr>
          <w:lang w:val="sv-FI"/>
        </w:rPr>
        <w:tab/>
        <w:t>1098</w:t>
      </w:r>
    </w:p>
    <w:p w14:paraId="5BA3577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A.5.2.</w:t>
      </w:r>
      <w:r w:rsidRPr="00597036">
        <w:rPr>
          <w:lang w:val="sv-FI" w:eastAsia="zh-CN"/>
        </w:rPr>
        <w:t>6</w:t>
      </w:r>
      <w:r w:rsidRPr="00597036">
        <w:rPr>
          <w:rFonts w:asciiTheme="minorHAnsi" w:eastAsiaTheme="minorEastAsia" w:hAnsiTheme="minorHAnsi"/>
          <w:sz w:val="22"/>
          <w:szCs w:val="22"/>
          <w:lang w:val="sv-FI"/>
        </w:rPr>
        <w:tab/>
      </w:r>
      <w:r w:rsidRPr="00763DEA">
        <w:rPr>
          <w:lang w:val="sv-SE"/>
        </w:rPr>
        <w:t>E-UTRAN TDD - GSM Handover</w:t>
      </w:r>
      <w:r w:rsidRPr="00597036">
        <w:rPr>
          <w:lang w:val="sv-FI"/>
        </w:rPr>
        <w:tab/>
        <w:t>1098</w:t>
      </w:r>
    </w:p>
    <w:p w14:paraId="245F4101" w14:textId="77777777" w:rsidR="00597036" w:rsidRDefault="00597036">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1098</w:t>
      </w:r>
    </w:p>
    <w:p w14:paraId="754D95DB" w14:textId="77777777" w:rsidR="00597036" w:rsidRDefault="00597036">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1100</w:t>
      </w:r>
    </w:p>
    <w:p w14:paraId="3C7AF23D" w14:textId="77777777" w:rsidR="00597036" w:rsidRDefault="00597036">
      <w:pPr>
        <w:pStyle w:val="TOC3"/>
        <w:rPr>
          <w:rFonts w:asciiTheme="minorHAnsi" w:eastAsiaTheme="minorEastAsia" w:hAnsiTheme="minorHAnsi" w:cstheme="minorBidi"/>
          <w:sz w:val="22"/>
          <w:szCs w:val="22"/>
        </w:rPr>
      </w:pPr>
      <w:r w:rsidRPr="00597036">
        <w:t>A.5.2.</w:t>
      </w:r>
      <w:r w:rsidRPr="00597036">
        <w:rPr>
          <w:lang w:eastAsia="zh-CN"/>
        </w:rPr>
        <w:t>7</w:t>
      </w:r>
      <w:r w:rsidRPr="00597036">
        <w:rPr>
          <w:rFonts w:asciiTheme="minorHAnsi" w:eastAsiaTheme="minorEastAsia" w:hAnsiTheme="minorHAnsi"/>
          <w:sz w:val="22"/>
          <w:szCs w:val="22"/>
        </w:rPr>
        <w:tab/>
      </w:r>
      <w:r w:rsidRPr="00597036">
        <w:t>E-UTRAN FDD – UTRAN FDD Handover; Unknown Target Cell</w:t>
      </w:r>
      <w:r>
        <w:tab/>
        <w:t>1101</w:t>
      </w:r>
    </w:p>
    <w:p w14:paraId="53ABD56B" w14:textId="77777777" w:rsidR="00597036" w:rsidRDefault="00597036">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1101</w:t>
      </w:r>
    </w:p>
    <w:p w14:paraId="022739C0" w14:textId="77777777" w:rsidR="00597036" w:rsidRDefault="00597036">
      <w:pPr>
        <w:pStyle w:val="TOC4"/>
        <w:rPr>
          <w:rFonts w:asciiTheme="minorHAnsi" w:eastAsiaTheme="minorEastAsia" w:hAnsiTheme="minorHAnsi" w:cstheme="minorBidi"/>
          <w:sz w:val="22"/>
          <w:szCs w:val="22"/>
        </w:rPr>
      </w:pPr>
      <w:r w:rsidRPr="00597036">
        <w:t>A.5.2.</w:t>
      </w:r>
      <w:r w:rsidRPr="00597036">
        <w:rPr>
          <w:lang w:eastAsia="zh-CN"/>
        </w:rPr>
        <w:t>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1103</w:t>
      </w:r>
    </w:p>
    <w:p w14:paraId="35DF1FFE" w14:textId="77777777" w:rsidR="00597036" w:rsidRDefault="00597036">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1103</w:t>
      </w:r>
    </w:p>
    <w:p w14:paraId="4BDB1151" w14:textId="77777777" w:rsidR="00597036" w:rsidRDefault="00597036">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1103</w:t>
      </w:r>
    </w:p>
    <w:p w14:paraId="2E342A31" w14:textId="77777777" w:rsidR="00597036" w:rsidRDefault="00597036">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1104</w:t>
      </w:r>
    </w:p>
    <w:p w14:paraId="22436482" w14:textId="77777777" w:rsidR="00597036" w:rsidRDefault="00597036">
      <w:pPr>
        <w:pStyle w:val="TOC3"/>
        <w:rPr>
          <w:rFonts w:asciiTheme="minorHAnsi" w:eastAsiaTheme="minorEastAsia" w:hAnsiTheme="minorHAnsi" w:cstheme="minorBidi"/>
          <w:sz w:val="22"/>
          <w:szCs w:val="22"/>
        </w:rPr>
      </w:pPr>
      <w:r>
        <w:t>A.5.2.9</w:t>
      </w:r>
      <w:r>
        <w:rPr>
          <w:rFonts w:asciiTheme="minorHAnsi" w:eastAsiaTheme="minorEastAsia" w:hAnsiTheme="minorHAnsi" w:cstheme="minorBidi"/>
          <w:sz w:val="22"/>
          <w:szCs w:val="22"/>
        </w:rPr>
        <w:tab/>
      </w:r>
      <w:r>
        <w:t>E-UTRAN TDD - GSM Handover; Unknown Target Cell</w:t>
      </w:r>
      <w:r>
        <w:tab/>
        <w:t>1105</w:t>
      </w:r>
    </w:p>
    <w:p w14:paraId="0E738661" w14:textId="77777777" w:rsidR="00597036" w:rsidRDefault="00597036">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1105</w:t>
      </w:r>
    </w:p>
    <w:p w14:paraId="00F6DEBB" w14:textId="77777777" w:rsidR="00597036" w:rsidRDefault="00597036">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1106</w:t>
      </w:r>
    </w:p>
    <w:p w14:paraId="19CB54D9" w14:textId="77777777" w:rsidR="00597036" w:rsidRDefault="00597036">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1107</w:t>
      </w:r>
    </w:p>
    <w:p w14:paraId="2882C30E" w14:textId="77777777" w:rsidR="00597036" w:rsidRDefault="00597036">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1107</w:t>
      </w:r>
    </w:p>
    <w:p w14:paraId="3B81B43C" w14:textId="77777777" w:rsidR="00597036" w:rsidRDefault="00597036">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1109</w:t>
      </w:r>
    </w:p>
    <w:p w14:paraId="79EC3035" w14:textId="77777777" w:rsidR="00597036" w:rsidRDefault="00597036">
      <w:pPr>
        <w:pStyle w:val="TOC3"/>
        <w:rPr>
          <w:rFonts w:asciiTheme="minorHAnsi" w:eastAsiaTheme="minorEastAsia" w:hAnsiTheme="minorHAnsi" w:cstheme="minorBidi"/>
          <w:sz w:val="22"/>
          <w:szCs w:val="22"/>
        </w:rPr>
      </w:pPr>
      <w:r w:rsidRPr="00597036">
        <w:t>A.5.2.10A</w:t>
      </w:r>
      <w:r w:rsidRPr="00597036">
        <w:rPr>
          <w:rFonts w:asciiTheme="minorHAnsi" w:eastAsiaTheme="minorEastAsia" w:hAnsiTheme="minorHAnsi"/>
          <w:sz w:val="22"/>
          <w:szCs w:val="22"/>
        </w:rPr>
        <w:tab/>
      </w:r>
      <w:r>
        <w:t>E-UTRAN FDD – UTRAN FDD Multicarrier Handover with two target cells</w:t>
      </w:r>
      <w:r>
        <w:tab/>
        <w:t>1109</w:t>
      </w:r>
    </w:p>
    <w:p w14:paraId="750251A5" w14:textId="77777777" w:rsidR="00597036" w:rsidRDefault="00597036">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1109</w:t>
      </w:r>
    </w:p>
    <w:p w14:paraId="75031276" w14:textId="77777777" w:rsidR="00597036" w:rsidRDefault="00597036">
      <w:pPr>
        <w:pStyle w:val="TOC4"/>
        <w:rPr>
          <w:rFonts w:asciiTheme="minorHAnsi" w:eastAsiaTheme="minorEastAsia" w:hAnsiTheme="minorHAnsi" w:cstheme="minorBidi"/>
          <w:sz w:val="22"/>
          <w:szCs w:val="22"/>
        </w:rPr>
      </w:pPr>
      <w:r w:rsidRPr="00597036">
        <w:t>A.5.2.10A.2</w:t>
      </w:r>
      <w:r w:rsidRPr="00597036">
        <w:rPr>
          <w:rFonts w:asciiTheme="minorHAnsi" w:eastAsiaTheme="minorEastAsia" w:hAnsiTheme="minorHAnsi" w:cstheme="minorBidi"/>
          <w:sz w:val="22"/>
          <w:szCs w:val="22"/>
        </w:rPr>
        <w:tab/>
      </w:r>
      <w:r w:rsidRPr="00763DEA">
        <w:rPr>
          <w:snapToGrid w:val="0"/>
        </w:rPr>
        <w:t>Test Requirements</w:t>
      </w:r>
      <w:r>
        <w:tab/>
        <w:t>1112</w:t>
      </w:r>
    </w:p>
    <w:p w14:paraId="11E82BE3" w14:textId="77777777" w:rsidR="00597036" w:rsidRDefault="00597036">
      <w:pPr>
        <w:pStyle w:val="TOC3"/>
        <w:rPr>
          <w:rFonts w:asciiTheme="minorHAnsi" w:eastAsiaTheme="minorEastAsia" w:hAnsiTheme="minorHAnsi" w:cstheme="minorBidi"/>
          <w:sz w:val="22"/>
          <w:szCs w:val="22"/>
        </w:rPr>
      </w:pPr>
      <w:r w:rsidRPr="00597036">
        <w:t>A.5.2.10B</w:t>
      </w:r>
      <w:r w:rsidRPr="00597036">
        <w:rPr>
          <w:rFonts w:asciiTheme="minorHAnsi" w:eastAsiaTheme="minorEastAsia" w:hAnsiTheme="minorHAnsi"/>
          <w:sz w:val="22"/>
          <w:szCs w:val="22"/>
        </w:rPr>
        <w:tab/>
      </w:r>
      <w:r>
        <w:t>E-UTRAN TDD – UTRAN FDD Multicarrier Handover with two target cells</w:t>
      </w:r>
      <w:r>
        <w:tab/>
        <w:t>1112</w:t>
      </w:r>
    </w:p>
    <w:p w14:paraId="12E8500D" w14:textId="77777777" w:rsidR="00597036" w:rsidRDefault="00597036">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1112</w:t>
      </w:r>
    </w:p>
    <w:p w14:paraId="7553B91E" w14:textId="77777777" w:rsidR="00597036" w:rsidRDefault="00597036">
      <w:pPr>
        <w:pStyle w:val="TOC4"/>
        <w:rPr>
          <w:rFonts w:asciiTheme="minorHAnsi" w:eastAsiaTheme="minorEastAsia" w:hAnsiTheme="minorHAnsi" w:cstheme="minorBidi"/>
          <w:sz w:val="22"/>
          <w:szCs w:val="22"/>
        </w:rPr>
      </w:pPr>
      <w:r w:rsidRPr="00597036">
        <w:t>A.5.2.10B.2</w:t>
      </w:r>
      <w:r w:rsidRPr="00597036">
        <w:rPr>
          <w:rFonts w:asciiTheme="minorHAnsi" w:eastAsiaTheme="minorEastAsia" w:hAnsiTheme="minorHAnsi" w:cstheme="minorBidi"/>
          <w:sz w:val="22"/>
          <w:szCs w:val="22"/>
        </w:rPr>
        <w:tab/>
      </w:r>
      <w:r w:rsidRPr="00763DEA">
        <w:rPr>
          <w:snapToGrid w:val="0"/>
        </w:rPr>
        <w:t>Test Requirements</w:t>
      </w:r>
      <w:r>
        <w:tab/>
        <w:t>1115</w:t>
      </w:r>
    </w:p>
    <w:p w14:paraId="27F1AF28" w14:textId="77777777" w:rsidR="00597036" w:rsidRDefault="00597036">
      <w:pPr>
        <w:pStyle w:val="TOC3"/>
        <w:rPr>
          <w:rFonts w:asciiTheme="minorHAnsi" w:eastAsiaTheme="minorEastAsia" w:hAnsiTheme="minorHAnsi" w:cstheme="minorBidi"/>
          <w:sz w:val="22"/>
          <w:szCs w:val="22"/>
        </w:rPr>
      </w:pPr>
      <w:r w:rsidRPr="00597036">
        <w:t>A.5.2.1</w:t>
      </w:r>
      <w:r w:rsidRPr="00597036">
        <w:rPr>
          <w:lang w:eastAsia="zh-CN"/>
        </w:rPr>
        <w:t>1</w:t>
      </w:r>
      <w:r w:rsidRPr="00597036">
        <w:rPr>
          <w:rFonts w:asciiTheme="minorHAnsi" w:eastAsiaTheme="minorEastAsia" w:hAnsiTheme="minorHAnsi"/>
          <w:sz w:val="22"/>
          <w:szCs w:val="22"/>
        </w:rPr>
        <w:tab/>
      </w:r>
      <w:r w:rsidRPr="00597036">
        <w:t>E-UTRAN FDD – UTRAN FDD Handover</w:t>
      </w:r>
      <w:r w:rsidRPr="00597036">
        <w:rPr>
          <w:lang w:eastAsia="zh-CN"/>
        </w:rPr>
        <w:t xml:space="preserve"> for 5MHz Bandwidth</w:t>
      </w:r>
      <w:r>
        <w:tab/>
        <w:t>1115</w:t>
      </w:r>
    </w:p>
    <w:p w14:paraId="7DD963B9" w14:textId="77777777" w:rsidR="00597036" w:rsidRDefault="00597036">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1115</w:t>
      </w:r>
    </w:p>
    <w:p w14:paraId="17D3BA61" w14:textId="77777777" w:rsidR="00597036" w:rsidRDefault="00597036">
      <w:pPr>
        <w:pStyle w:val="TOC4"/>
        <w:rPr>
          <w:rFonts w:asciiTheme="minorHAnsi" w:eastAsiaTheme="minorEastAsia" w:hAnsiTheme="minorHAnsi" w:cstheme="minorBidi"/>
          <w:sz w:val="22"/>
          <w:szCs w:val="22"/>
        </w:rPr>
      </w:pPr>
      <w:r w:rsidRPr="00597036">
        <w:t>A.5.2.</w:t>
      </w:r>
      <w:r w:rsidRPr="00597036">
        <w:rPr>
          <w:lang w:eastAsia="zh-CN"/>
        </w:rPr>
        <w:t>11</w:t>
      </w:r>
      <w:r w:rsidRPr="00597036">
        <w:t>.2</w:t>
      </w:r>
      <w:r w:rsidRPr="00597036">
        <w:rPr>
          <w:rFonts w:asciiTheme="minorHAnsi" w:eastAsiaTheme="minorEastAsia" w:hAnsiTheme="minorHAnsi" w:cstheme="minorBidi"/>
          <w:sz w:val="22"/>
          <w:szCs w:val="22"/>
        </w:rPr>
        <w:tab/>
      </w:r>
      <w:r w:rsidRPr="00763DEA">
        <w:rPr>
          <w:snapToGrid w:val="0"/>
        </w:rPr>
        <w:t>Test Requirements</w:t>
      </w:r>
      <w:r>
        <w:tab/>
        <w:t>1115</w:t>
      </w:r>
    </w:p>
    <w:p w14:paraId="30A1CC9E" w14:textId="77777777" w:rsidR="00597036" w:rsidRDefault="00597036">
      <w:pPr>
        <w:pStyle w:val="TOC4"/>
        <w:rPr>
          <w:rFonts w:asciiTheme="minorHAnsi" w:eastAsiaTheme="minorEastAsia" w:hAnsiTheme="minorHAnsi" w:cstheme="minorBidi"/>
          <w:sz w:val="22"/>
          <w:szCs w:val="22"/>
        </w:rPr>
      </w:pPr>
      <w:r w:rsidRPr="00597036">
        <w:t>A.5.3</w:t>
      </w:r>
      <w:r w:rsidRPr="00597036">
        <w:rPr>
          <w:rFonts w:asciiTheme="minorHAnsi" w:eastAsiaTheme="minorEastAsia" w:hAnsiTheme="minorHAnsi" w:cstheme="minorBidi"/>
          <w:sz w:val="22"/>
          <w:szCs w:val="22"/>
        </w:rPr>
        <w:tab/>
      </w:r>
      <w:r w:rsidRPr="00763DEA">
        <w:rPr>
          <w:lang w:val="en-US"/>
        </w:rPr>
        <w:t>E-UTRAN Handover to Non-3GPP RATs</w:t>
      </w:r>
      <w:r>
        <w:tab/>
        <w:t>1116</w:t>
      </w:r>
    </w:p>
    <w:p w14:paraId="4A3397C6" w14:textId="77777777" w:rsidR="00597036" w:rsidRPr="00597036" w:rsidRDefault="00597036">
      <w:pPr>
        <w:pStyle w:val="TOC4"/>
        <w:rPr>
          <w:rFonts w:asciiTheme="minorHAnsi" w:eastAsiaTheme="minorEastAsia" w:hAnsiTheme="minorHAnsi" w:cstheme="minorBidi"/>
          <w:sz w:val="22"/>
          <w:szCs w:val="22"/>
          <w:lang w:val="sv-FI"/>
        </w:rPr>
      </w:pPr>
      <w:r w:rsidRPr="00597036">
        <w:rPr>
          <w:lang w:val="sv-FI"/>
        </w:rPr>
        <w:t>A.5.3.1</w:t>
      </w:r>
      <w:r w:rsidRPr="00597036">
        <w:rPr>
          <w:rFonts w:asciiTheme="minorHAnsi" w:eastAsiaTheme="minorEastAsia" w:hAnsiTheme="minorHAnsi" w:cstheme="minorBidi"/>
          <w:sz w:val="22"/>
          <w:szCs w:val="22"/>
          <w:lang w:val="sv-FI"/>
        </w:rPr>
        <w:tab/>
      </w:r>
      <w:r w:rsidRPr="00597036">
        <w:rPr>
          <w:lang w:val="sv-FI"/>
        </w:rPr>
        <w:t>E-UTRAN FDD – HRPD Handover</w:t>
      </w:r>
      <w:r w:rsidRPr="00597036">
        <w:rPr>
          <w:lang w:val="sv-FI"/>
        </w:rPr>
        <w:tab/>
        <w:t>1116</w:t>
      </w:r>
    </w:p>
    <w:p w14:paraId="3852609F" w14:textId="77777777" w:rsidR="00597036" w:rsidRDefault="00597036">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1116</w:t>
      </w:r>
    </w:p>
    <w:p w14:paraId="4B51777F" w14:textId="77777777" w:rsidR="00597036" w:rsidRDefault="00597036">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1118</w:t>
      </w:r>
    </w:p>
    <w:p w14:paraId="0F6224C6" w14:textId="77777777" w:rsidR="00597036" w:rsidRDefault="00597036">
      <w:pPr>
        <w:pStyle w:val="TOC4"/>
        <w:rPr>
          <w:rFonts w:asciiTheme="minorHAnsi" w:eastAsiaTheme="minorEastAsia" w:hAnsiTheme="minorHAnsi" w:cstheme="minorBidi"/>
          <w:sz w:val="22"/>
          <w:szCs w:val="22"/>
        </w:rPr>
      </w:pPr>
      <w:r w:rsidRPr="00597036">
        <w:t>A.5.3.2</w:t>
      </w:r>
      <w:r w:rsidRPr="00597036">
        <w:rPr>
          <w:rFonts w:asciiTheme="minorHAnsi" w:eastAsiaTheme="minorEastAsia" w:hAnsiTheme="minorHAnsi" w:cstheme="minorBidi"/>
          <w:sz w:val="22"/>
          <w:szCs w:val="22"/>
        </w:rPr>
        <w:tab/>
      </w:r>
      <w:r w:rsidRPr="00763DEA">
        <w:rPr>
          <w:lang w:val="en-US"/>
        </w:rPr>
        <w:t>E-UTRAN FDD – cdma2000 1X Handover</w:t>
      </w:r>
      <w:r>
        <w:tab/>
        <w:t>1118</w:t>
      </w:r>
    </w:p>
    <w:p w14:paraId="4329670B" w14:textId="77777777" w:rsidR="00597036" w:rsidRDefault="00597036">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1118</w:t>
      </w:r>
    </w:p>
    <w:p w14:paraId="2662E3CB" w14:textId="77777777" w:rsidR="00597036" w:rsidRDefault="00597036">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1121</w:t>
      </w:r>
    </w:p>
    <w:p w14:paraId="3AC9B192" w14:textId="77777777" w:rsidR="00597036" w:rsidRDefault="00597036">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1121</w:t>
      </w:r>
    </w:p>
    <w:p w14:paraId="66AE0B2C" w14:textId="77777777" w:rsidR="00597036" w:rsidRDefault="00597036">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1121</w:t>
      </w:r>
    </w:p>
    <w:p w14:paraId="3DEF8EB8" w14:textId="77777777" w:rsidR="00597036" w:rsidRDefault="00597036">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1123</w:t>
      </w:r>
    </w:p>
    <w:p w14:paraId="2A430CBA" w14:textId="77777777" w:rsidR="00597036" w:rsidRDefault="00597036">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1124</w:t>
      </w:r>
    </w:p>
    <w:p w14:paraId="694BF3EA" w14:textId="77777777" w:rsidR="00597036" w:rsidRDefault="00597036">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1124</w:t>
      </w:r>
    </w:p>
    <w:p w14:paraId="21D948A1" w14:textId="77777777" w:rsidR="00597036" w:rsidRDefault="00597036">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1125</w:t>
      </w:r>
    </w:p>
    <w:p w14:paraId="27C3FC31" w14:textId="77777777" w:rsidR="00597036" w:rsidRDefault="00597036">
      <w:pPr>
        <w:pStyle w:val="TOC3"/>
        <w:rPr>
          <w:rFonts w:asciiTheme="minorHAnsi" w:eastAsiaTheme="minorEastAsia" w:hAnsiTheme="minorHAnsi" w:cstheme="minorBidi"/>
          <w:sz w:val="22"/>
          <w:szCs w:val="22"/>
        </w:rPr>
      </w:pPr>
      <w:r w:rsidRPr="00597036">
        <w:t>A.5.3.</w:t>
      </w:r>
      <w:r w:rsidRPr="00597036">
        <w:rPr>
          <w:lang w:eastAsia="zh-CN"/>
        </w:rPr>
        <w:t>5</w:t>
      </w:r>
      <w:r w:rsidRPr="00597036">
        <w:rPr>
          <w:rFonts w:asciiTheme="minorHAnsi" w:eastAsiaTheme="minorEastAsia" w:hAnsiTheme="minorHAnsi" w:cstheme="minorBidi"/>
          <w:sz w:val="22"/>
          <w:szCs w:val="22"/>
        </w:rPr>
        <w:tab/>
      </w:r>
      <w:r w:rsidRPr="00597036">
        <w:t xml:space="preserve">E-UTRAN </w:t>
      </w:r>
      <w:r w:rsidRPr="00597036">
        <w:rPr>
          <w:lang w:eastAsia="zh-CN"/>
        </w:rPr>
        <w:t>T</w:t>
      </w:r>
      <w:r w:rsidRPr="00597036">
        <w:t>DD – HRPD Handover</w:t>
      </w:r>
      <w:r>
        <w:tab/>
        <w:t>1126</w:t>
      </w:r>
    </w:p>
    <w:p w14:paraId="24AEA404" w14:textId="77777777" w:rsidR="00597036" w:rsidRDefault="00597036">
      <w:pPr>
        <w:pStyle w:val="TOC4"/>
        <w:rPr>
          <w:rFonts w:asciiTheme="minorHAnsi" w:eastAsiaTheme="minorEastAsia" w:hAnsiTheme="minorHAnsi" w:cstheme="minorBidi"/>
          <w:sz w:val="22"/>
          <w:szCs w:val="22"/>
        </w:rPr>
      </w:pPr>
      <w:r>
        <w:lastRenderedPageBreak/>
        <w:t>A.5.3.</w:t>
      </w:r>
      <w:r>
        <w:rPr>
          <w:lang w:eastAsia="zh-CN"/>
        </w:rPr>
        <w:t>5</w:t>
      </w:r>
      <w:r>
        <w:t>.1</w:t>
      </w:r>
      <w:r>
        <w:rPr>
          <w:rFonts w:asciiTheme="minorHAnsi" w:eastAsiaTheme="minorEastAsia" w:hAnsiTheme="minorHAnsi" w:cstheme="minorBidi"/>
          <w:sz w:val="22"/>
          <w:szCs w:val="22"/>
        </w:rPr>
        <w:tab/>
      </w:r>
      <w:r>
        <w:t>Test Purpose and Environment</w:t>
      </w:r>
      <w:r>
        <w:tab/>
        <w:t>1126</w:t>
      </w:r>
    </w:p>
    <w:p w14:paraId="5AD6FA7A" w14:textId="77777777" w:rsidR="00597036" w:rsidRDefault="00597036">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1128</w:t>
      </w:r>
    </w:p>
    <w:p w14:paraId="04541009" w14:textId="77777777" w:rsidR="00597036" w:rsidRDefault="00597036">
      <w:pPr>
        <w:pStyle w:val="TOC3"/>
        <w:rPr>
          <w:rFonts w:asciiTheme="minorHAnsi" w:eastAsiaTheme="minorEastAsia" w:hAnsiTheme="minorHAnsi" w:cstheme="minorBidi"/>
          <w:sz w:val="22"/>
          <w:szCs w:val="22"/>
        </w:rPr>
      </w:pPr>
      <w:r w:rsidRPr="00597036">
        <w:t>A.5.3.6</w:t>
      </w:r>
      <w:r w:rsidRPr="00597036">
        <w:rPr>
          <w:rFonts w:asciiTheme="minorHAnsi" w:eastAsiaTheme="minorEastAsia" w:hAnsiTheme="minorHAnsi" w:cstheme="minorBidi"/>
          <w:sz w:val="22"/>
          <w:szCs w:val="22"/>
        </w:rPr>
        <w:tab/>
      </w:r>
      <w:r w:rsidRPr="00763DEA">
        <w:rPr>
          <w:lang w:val="en-US"/>
        </w:rPr>
        <w:t>E-UTRAN TDD – cdma2000 1X Handover</w:t>
      </w:r>
      <w:r>
        <w:tab/>
        <w:t>1129</w:t>
      </w:r>
    </w:p>
    <w:p w14:paraId="27F7EA75" w14:textId="77777777" w:rsidR="00597036" w:rsidRDefault="00597036">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1129</w:t>
      </w:r>
    </w:p>
    <w:p w14:paraId="6CEA6564" w14:textId="77777777" w:rsidR="00597036" w:rsidRDefault="00597036">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1132</w:t>
      </w:r>
    </w:p>
    <w:p w14:paraId="774093D4" w14:textId="3997AA1E" w:rsidR="00597036" w:rsidRDefault="00597036">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1132</w:t>
      </w:r>
    </w:p>
    <w:p w14:paraId="03741871" w14:textId="77777777" w:rsidR="00597036" w:rsidRDefault="00597036">
      <w:pPr>
        <w:pStyle w:val="TOC2"/>
        <w:rPr>
          <w:rFonts w:asciiTheme="minorHAnsi" w:eastAsiaTheme="minorEastAsia" w:hAnsiTheme="minorHAnsi" w:cstheme="minorBidi"/>
          <w:sz w:val="22"/>
          <w:szCs w:val="22"/>
        </w:rPr>
      </w:pPr>
      <w:r w:rsidRPr="00597036">
        <w:t>A.6.1</w:t>
      </w:r>
      <w:r w:rsidRPr="00597036">
        <w:rPr>
          <w:rFonts w:asciiTheme="minorHAnsi" w:eastAsiaTheme="minorEastAsia" w:hAnsiTheme="minorHAnsi"/>
          <w:sz w:val="22"/>
          <w:szCs w:val="22"/>
        </w:rPr>
        <w:tab/>
      </w:r>
      <w:r w:rsidRPr="00763DEA">
        <w:rPr>
          <w:rFonts w:cs="v4.2.0"/>
        </w:rPr>
        <w:t>RRC Re-establishment</w:t>
      </w:r>
      <w:r>
        <w:tab/>
        <w:t>1132</w:t>
      </w:r>
    </w:p>
    <w:p w14:paraId="17DA543C" w14:textId="77777777" w:rsidR="00597036" w:rsidRDefault="00597036">
      <w:pPr>
        <w:pStyle w:val="TOC3"/>
        <w:rPr>
          <w:rFonts w:asciiTheme="minorHAnsi" w:eastAsiaTheme="minorEastAsia" w:hAnsiTheme="minorHAnsi" w:cstheme="minorBidi"/>
          <w:sz w:val="22"/>
          <w:szCs w:val="22"/>
        </w:rPr>
      </w:pPr>
      <w:r w:rsidRPr="00597036">
        <w:t>A.6.1.1</w:t>
      </w:r>
      <w:r w:rsidRPr="00597036">
        <w:rPr>
          <w:rFonts w:asciiTheme="minorHAnsi" w:eastAsiaTheme="minorEastAsia" w:hAnsiTheme="minorHAnsi"/>
          <w:sz w:val="22"/>
          <w:szCs w:val="22"/>
        </w:rPr>
        <w:tab/>
      </w:r>
      <w:r w:rsidRPr="00763DEA">
        <w:rPr>
          <w:rFonts w:cs="v4.2.0"/>
          <w:snapToGrid w:val="0"/>
        </w:rPr>
        <w:t>E-UTRAN FDD Intra-frequency RRC Re-establishment</w:t>
      </w:r>
      <w:r>
        <w:tab/>
        <w:t>1132</w:t>
      </w:r>
    </w:p>
    <w:p w14:paraId="2DDE4994" w14:textId="77777777" w:rsidR="00597036" w:rsidRDefault="00597036">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763DEA">
        <w:rPr>
          <w:snapToGrid w:val="0"/>
        </w:rPr>
        <w:t>Test Purpose and Environment</w:t>
      </w:r>
      <w:r>
        <w:tab/>
        <w:t>1132</w:t>
      </w:r>
    </w:p>
    <w:p w14:paraId="43B98D0E" w14:textId="77777777" w:rsidR="00597036" w:rsidRDefault="00597036">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1133</w:t>
      </w:r>
    </w:p>
    <w:p w14:paraId="40652734" w14:textId="77777777" w:rsidR="00597036" w:rsidRDefault="00597036">
      <w:pPr>
        <w:pStyle w:val="TOC3"/>
        <w:rPr>
          <w:rFonts w:asciiTheme="minorHAnsi" w:eastAsiaTheme="minorEastAsia" w:hAnsiTheme="minorHAnsi" w:cstheme="minorBidi"/>
          <w:sz w:val="22"/>
          <w:szCs w:val="22"/>
        </w:rPr>
      </w:pPr>
      <w:r w:rsidRPr="00597036">
        <w:t>A.6.1.2</w:t>
      </w:r>
      <w:r w:rsidRPr="00597036">
        <w:rPr>
          <w:rFonts w:asciiTheme="minorHAnsi" w:eastAsiaTheme="minorEastAsia" w:hAnsiTheme="minorHAnsi"/>
          <w:sz w:val="22"/>
          <w:szCs w:val="22"/>
        </w:rPr>
        <w:tab/>
      </w:r>
      <w:r w:rsidRPr="00763DEA">
        <w:rPr>
          <w:rFonts w:cs="v4.2.0"/>
          <w:snapToGrid w:val="0"/>
        </w:rPr>
        <w:t>E-UTRAN FDD Inter-frequency RRC Re-establishment</w:t>
      </w:r>
      <w:r>
        <w:tab/>
        <w:t>1134</w:t>
      </w:r>
    </w:p>
    <w:p w14:paraId="039DDCEC" w14:textId="77777777" w:rsidR="00597036" w:rsidRDefault="00597036">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763DEA">
        <w:rPr>
          <w:snapToGrid w:val="0"/>
        </w:rPr>
        <w:t>Test Purpose and Environment</w:t>
      </w:r>
      <w:r>
        <w:tab/>
        <w:t>1134</w:t>
      </w:r>
    </w:p>
    <w:p w14:paraId="5A30F3D8" w14:textId="77777777" w:rsidR="00597036" w:rsidRDefault="00597036">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1135</w:t>
      </w:r>
    </w:p>
    <w:p w14:paraId="23078275" w14:textId="77777777" w:rsidR="00597036" w:rsidRDefault="00597036">
      <w:pPr>
        <w:pStyle w:val="TOC3"/>
        <w:rPr>
          <w:rFonts w:asciiTheme="minorHAnsi" w:eastAsiaTheme="minorEastAsia" w:hAnsiTheme="minorHAnsi" w:cstheme="minorBidi"/>
          <w:sz w:val="22"/>
          <w:szCs w:val="22"/>
        </w:rPr>
      </w:pPr>
      <w:r w:rsidRPr="00597036">
        <w:t>A.6.1.3</w:t>
      </w:r>
      <w:r w:rsidRPr="00597036">
        <w:rPr>
          <w:rFonts w:asciiTheme="minorHAnsi" w:eastAsiaTheme="minorEastAsia" w:hAnsiTheme="minorHAnsi"/>
          <w:sz w:val="22"/>
          <w:szCs w:val="22"/>
        </w:rPr>
        <w:tab/>
      </w:r>
      <w:r w:rsidRPr="00763DEA">
        <w:rPr>
          <w:rFonts w:cs="v4.2.0"/>
          <w:snapToGrid w:val="0"/>
        </w:rPr>
        <w:t>E-UTRAN TDD Intra-frequency RRC Re-establishment</w:t>
      </w:r>
      <w:r>
        <w:tab/>
        <w:t>1136</w:t>
      </w:r>
    </w:p>
    <w:p w14:paraId="722485F0" w14:textId="77777777" w:rsidR="00597036" w:rsidRDefault="00597036">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763DEA">
        <w:rPr>
          <w:snapToGrid w:val="0"/>
        </w:rPr>
        <w:t>Test Purpose and Environment</w:t>
      </w:r>
      <w:r>
        <w:tab/>
        <w:t>1136</w:t>
      </w:r>
    </w:p>
    <w:p w14:paraId="7E33344E" w14:textId="77777777" w:rsidR="00597036" w:rsidRDefault="00597036">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1137</w:t>
      </w:r>
    </w:p>
    <w:p w14:paraId="0D6A98BD" w14:textId="77777777" w:rsidR="00597036" w:rsidRDefault="00597036">
      <w:pPr>
        <w:pStyle w:val="TOC3"/>
        <w:rPr>
          <w:rFonts w:asciiTheme="minorHAnsi" w:eastAsiaTheme="minorEastAsia" w:hAnsiTheme="minorHAnsi" w:cstheme="minorBidi"/>
          <w:sz w:val="22"/>
          <w:szCs w:val="22"/>
        </w:rPr>
      </w:pPr>
      <w:r w:rsidRPr="00597036">
        <w:t>A.6.1.4</w:t>
      </w:r>
      <w:r w:rsidRPr="00597036">
        <w:rPr>
          <w:rFonts w:asciiTheme="minorHAnsi" w:eastAsiaTheme="minorEastAsia" w:hAnsiTheme="minorHAnsi" w:cstheme="minorBidi"/>
          <w:sz w:val="22"/>
          <w:szCs w:val="22"/>
        </w:rPr>
        <w:tab/>
      </w:r>
      <w:r w:rsidRPr="00763DEA">
        <w:rPr>
          <w:snapToGrid w:val="0"/>
        </w:rPr>
        <w:t>E-UTRAN TDD Inter-frequency RRC Re-establishment</w:t>
      </w:r>
      <w:r>
        <w:tab/>
        <w:t>1138</w:t>
      </w:r>
    </w:p>
    <w:p w14:paraId="4D723CA3" w14:textId="77777777" w:rsidR="00597036" w:rsidRDefault="00597036">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763DEA">
        <w:rPr>
          <w:snapToGrid w:val="0"/>
        </w:rPr>
        <w:t>Test Purpose and Environment</w:t>
      </w:r>
      <w:r>
        <w:tab/>
        <w:t>1138</w:t>
      </w:r>
    </w:p>
    <w:p w14:paraId="328D18F9" w14:textId="77777777" w:rsidR="00597036" w:rsidRDefault="00597036">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1139</w:t>
      </w:r>
    </w:p>
    <w:p w14:paraId="6A03E78A" w14:textId="77777777" w:rsidR="00597036" w:rsidRDefault="00597036">
      <w:pPr>
        <w:pStyle w:val="TOC3"/>
        <w:rPr>
          <w:rFonts w:asciiTheme="minorHAnsi" w:eastAsiaTheme="minorEastAsia" w:hAnsiTheme="minorHAnsi" w:cstheme="minorBidi"/>
          <w:sz w:val="22"/>
          <w:szCs w:val="22"/>
        </w:rPr>
      </w:pPr>
      <w:r w:rsidRPr="00597036">
        <w:t>A.6.1.</w:t>
      </w:r>
      <w:r w:rsidRPr="00597036">
        <w:rPr>
          <w:lang w:eastAsia="zh-CN"/>
        </w:rPr>
        <w:t>5</w:t>
      </w:r>
      <w:r w:rsidRPr="00597036">
        <w:rPr>
          <w:rFonts w:asciiTheme="minorHAnsi" w:eastAsiaTheme="minorEastAsia" w:hAnsiTheme="minorHAnsi" w:cstheme="minorBidi"/>
          <w:sz w:val="22"/>
          <w:szCs w:val="22"/>
        </w:rPr>
        <w:tab/>
      </w:r>
      <w:r w:rsidRPr="00763DEA">
        <w:rPr>
          <w:snapToGrid w:val="0"/>
        </w:rPr>
        <w:t>E-UTRAN FDD Intra-frequency RRC Re-establishment</w:t>
      </w:r>
      <w:r w:rsidRPr="00763DEA">
        <w:rPr>
          <w:snapToGrid w:val="0"/>
          <w:lang w:eastAsia="zh-CN"/>
        </w:rPr>
        <w:t xml:space="preserve"> for 5MHz bandwidth</w:t>
      </w:r>
      <w:r>
        <w:tab/>
        <w:t>1140</w:t>
      </w:r>
    </w:p>
    <w:p w14:paraId="32D6863B" w14:textId="77777777" w:rsidR="00597036" w:rsidRDefault="00597036">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763DEA">
        <w:rPr>
          <w:snapToGrid w:val="0"/>
        </w:rPr>
        <w:t>Test Purpose and Environment</w:t>
      </w:r>
      <w:r>
        <w:tab/>
        <w:t>1140</w:t>
      </w:r>
    </w:p>
    <w:p w14:paraId="6AE84AE4" w14:textId="77777777" w:rsidR="00597036" w:rsidRDefault="00597036">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1140</w:t>
      </w:r>
    </w:p>
    <w:p w14:paraId="6C8DF547" w14:textId="77777777" w:rsidR="00597036" w:rsidRDefault="00597036">
      <w:pPr>
        <w:pStyle w:val="TOC3"/>
        <w:rPr>
          <w:rFonts w:asciiTheme="minorHAnsi" w:eastAsiaTheme="minorEastAsia" w:hAnsiTheme="minorHAnsi" w:cstheme="minorBidi"/>
          <w:sz w:val="22"/>
          <w:szCs w:val="22"/>
        </w:rPr>
      </w:pPr>
      <w:r w:rsidRPr="00597036">
        <w:t>A.6.1.6</w:t>
      </w:r>
      <w:r w:rsidRPr="00597036">
        <w:rPr>
          <w:rFonts w:asciiTheme="minorHAnsi" w:eastAsiaTheme="minorEastAsia" w:hAnsiTheme="minorHAnsi" w:cstheme="minorBidi"/>
          <w:sz w:val="22"/>
          <w:szCs w:val="22"/>
        </w:rPr>
        <w:tab/>
      </w:r>
      <w:r w:rsidRPr="00763DEA">
        <w:rPr>
          <w:snapToGrid w:val="0"/>
        </w:rPr>
        <w:t>E-UTRAN FD-FDD Intra-frequency RRC Re-establishment for UE category 0</w:t>
      </w:r>
      <w:r>
        <w:tab/>
        <w:t>1140</w:t>
      </w:r>
    </w:p>
    <w:p w14:paraId="1D0786BA" w14:textId="77777777" w:rsidR="00597036" w:rsidRDefault="00597036">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763DEA">
        <w:rPr>
          <w:snapToGrid w:val="0"/>
        </w:rPr>
        <w:t>Test Purpose and Environment</w:t>
      </w:r>
      <w:r>
        <w:tab/>
        <w:t>1140</w:t>
      </w:r>
    </w:p>
    <w:p w14:paraId="44C850A2" w14:textId="77777777" w:rsidR="00597036" w:rsidRDefault="00597036">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1142</w:t>
      </w:r>
    </w:p>
    <w:p w14:paraId="53CA2021" w14:textId="77777777" w:rsidR="00597036" w:rsidRDefault="00597036">
      <w:pPr>
        <w:pStyle w:val="TOC3"/>
        <w:rPr>
          <w:rFonts w:asciiTheme="minorHAnsi" w:eastAsiaTheme="minorEastAsia" w:hAnsiTheme="minorHAnsi" w:cstheme="minorBidi"/>
          <w:sz w:val="22"/>
          <w:szCs w:val="22"/>
        </w:rPr>
      </w:pPr>
      <w:r w:rsidRPr="00597036">
        <w:t>A.6.1.7</w:t>
      </w:r>
      <w:r w:rsidRPr="00597036">
        <w:rPr>
          <w:rFonts w:asciiTheme="minorHAnsi" w:eastAsiaTheme="minorEastAsia" w:hAnsiTheme="minorHAnsi" w:cstheme="minorBidi"/>
          <w:sz w:val="22"/>
          <w:szCs w:val="22"/>
        </w:rPr>
        <w:tab/>
      </w:r>
      <w:r w:rsidRPr="00763DEA">
        <w:rPr>
          <w:snapToGrid w:val="0"/>
        </w:rPr>
        <w:t>E-UTRAN HD-FDD Intra-frequency RRC Re-establishment for UE category 0</w:t>
      </w:r>
      <w:r>
        <w:tab/>
        <w:t>1143</w:t>
      </w:r>
    </w:p>
    <w:p w14:paraId="0C3F848F" w14:textId="77777777" w:rsidR="00597036" w:rsidRDefault="00597036">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763DEA">
        <w:rPr>
          <w:snapToGrid w:val="0"/>
        </w:rPr>
        <w:t>Test Purpose and Environment</w:t>
      </w:r>
      <w:r>
        <w:tab/>
        <w:t>1143</w:t>
      </w:r>
    </w:p>
    <w:p w14:paraId="7BCD0B02" w14:textId="77777777" w:rsidR="00597036" w:rsidRDefault="00597036">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1144</w:t>
      </w:r>
    </w:p>
    <w:p w14:paraId="042C3A40" w14:textId="77777777" w:rsidR="00597036" w:rsidRDefault="00597036">
      <w:pPr>
        <w:pStyle w:val="TOC3"/>
        <w:rPr>
          <w:rFonts w:asciiTheme="minorHAnsi" w:eastAsiaTheme="minorEastAsia" w:hAnsiTheme="minorHAnsi" w:cstheme="minorBidi"/>
          <w:sz w:val="22"/>
          <w:szCs w:val="22"/>
        </w:rPr>
      </w:pPr>
      <w:r w:rsidRPr="00597036">
        <w:t>A.6.1.8</w:t>
      </w:r>
      <w:r w:rsidRPr="00597036">
        <w:rPr>
          <w:rFonts w:asciiTheme="minorHAnsi" w:eastAsiaTheme="minorEastAsia" w:hAnsiTheme="minorHAnsi" w:cstheme="minorBidi"/>
          <w:sz w:val="22"/>
          <w:szCs w:val="22"/>
        </w:rPr>
        <w:tab/>
      </w:r>
      <w:r w:rsidRPr="00763DEA">
        <w:rPr>
          <w:snapToGrid w:val="0"/>
        </w:rPr>
        <w:t>E-UTRAN TDD Intra-frequency RRC Re-establishment for UE category 0</w:t>
      </w:r>
      <w:r>
        <w:tab/>
        <w:t>1145</w:t>
      </w:r>
    </w:p>
    <w:p w14:paraId="2FC359BB" w14:textId="77777777" w:rsidR="00597036" w:rsidRDefault="00597036">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763DEA">
        <w:rPr>
          <w:snapToGrid w:val="0"/>
        </w:rPr>
        <w:t>Test Purpose and Environment</w:t>
      </w:r>
      <w:r>
        <w:tab/>
        <w:t>1145</w:t>
      </w:r>
    </w:p>
    <w:p w14:paraId="7456226A" w14:textId="77777777" w:rsidR="00597036" w:rsidRDefault="00597036">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1146</w:t>
      </w:r>
    </w:p>
    <w:p w14:paraId="2773214A" w14:textId="77777777" w:rsidR="00597036" w:rsidRDefault="00597036">
      <w:pPr>
        <w:pStyle w:val="TOC3"/>
        <w:rPr>
          <w:rFonts w:asciiTheme="minorHAnsi" w:eastAsiaTheme="minorEastAsia" w:hAnsiTheme="minorHAnsi" w:cstheme="minorBidi"/>
          <w:sz w:val="22"/>
          <w:szCs w:val="22"/>
        </w:rPr>
      </w:pPr>
      <w:r w:rsidRPr="00597036">
        <w:t>A.6.1.9</w:t>
      </w:r>
      <w:r w:rsidRPr="00597036">
        <w:rPr>
          <w:rFonts w:asciiTheme="minorHAnsi" w:eastAsiaTheme="minorEastAsia" w:hAnsiTheme="minorHAnsi" w:cstheme="minorBidi"/>
          <w:sz w:val="22"/>
          <w:szCs w:val="22"/>
        </w:rPr>
        <w:tab/>
      </w:r>
      <w:r w:rsidRPr="00763DEA">
        <w:rPr>
          <w:snapToGrid w:val="0"/>
        </w:rPr>
        <w:t>E-UTRAN FD-FDD Intra-frequency RRC Re-establishment for Cat-M1 UE in CEModeA</w:t>
      </w:r>
      <w:r>
        <w:tab/>
        <w:t>1147</w:t>
      </w:r>
    </w:p>
    <w:p w14:paraId="06D0D333" w14:textId="77777777" w:rsidR="00597036" w:rsidRDefault="00597036">
      <w:pPr>
        <w:pStyle w:val="TOC4"/>
        <w:rPr>
          <w:rFonts w:asciiTheme="minorHAnsi" w:eastAsiaTheme="minorEastAsia" w:hAnsiTheme="minorHAnsi" w:cstheme="minorBidi"/>
          <w:sz w:val="22"/>
          <w:szCs w:val="22"/>
        </w:rPr>
      </w:pPr>
      <w:r>
        <w:t>A.6.1.9.1</w:t>
      </w:r>
      <w:r>
        <w:rPr>
          <w:rFonts w:asciiTheme="minorHAnsi" w:eastAsiaTheme="minorEastAsia" w:hAnsiTheme="minorHAnsi" w:cstheme="minorBidi"/>
          <w:sz w:val="22"/>
          <w:szCs w:val="22"/>
        </w:rPr>
        <w:tab/>
      </w:r>
      <w:r w:rsidRPr="00763DEA">
        <w:rPr>
          <w:snapToGrid w:val="0"/>
        </w:rPr>
        <w:t>Test Purpose and Environment</w:t>
      </w:r>
      <w:r>
        <w:tab/>
        <w:t>1147</w:t>
      </w:r>
    </w:p>
    <w:p w14:paraId="144311AA" w14:textId="77777777" w:rsidR="00597036" w:rsidRDefault="00597036">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1148</w:t>
      </w:r>
    </w:p>
    <w:p w14:paraId="6C095AD5" w14:textId="77777777" w:rsidR="00597036" w:rsidRDefault="00597036">
      <w:pPr>
        <w:pStyle w:val="TOC3"/>
        <w:rPr>
          <w:rFonts w:asciiTheme="minorHAnsi" w:eastAsiaTheme="minorEastAsia" w:hAnsiTheme="minorHAnsi" w:cstheme="minorBidi"/>
          <w:sz w:val="22"/>
          <w:szCs w:val="22"/>
        </w:rPr>
      </w:pPr>
      <w:r w:rsidRPr="00597036">
        <w:t>A.6.1.10</w:t>
      </w:r>
      <w:r w:rsidRPr="00597036">
        <w:rPr>
          <w:rFonts w:asciiTheme="minorHAnsi" w:eastAsiaTheme="minorEastAsia" w:hAnsiTheme="minorHAnsi" w:cstheme="minorBidi"/>
          <w:sz w:val="22"/>
          <w:szCs w:val="22"/>
        </w:rPr>
        <w:tab/>
      </w:r>
      <w:r w:rsidRPr="00763DEA">
        <w:rPr>
          <w:snapToGrid w:val="0"/>
        </w:rPr>
        <w:t>E-UTRAN HD-FDD Intra-frequency RRC Re-establishment for Cat-M1 UE in CEModeA</w:t>
      </w:r>
      <w:r>
        <w:tab/>
        <w:t>1149</w:t>
      </w:r>
    </w:p>
    <w:p w14:paraId="3DEE806F" w14:textId="77777777" w:rsidR="00597036" w:rsidRDefault="00597036">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763DEA">
        <w:rPr>
          <w:snapToGrid w:val="0"/>
        </w:rPr>
        <w:t>Test Purpose and Environment</w:t>
      </w:r>
      <w:r>
        <w:tab/>
        <w:t>1149</w:t>
      </w:r>
    </w:p>
    <w:p w14:paraId="01C20143" w14:textId="77777777" w:rsidR="00597036" w:rsidRDefault="00597036">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1150</w:t>
      </w:r>
    </w:p>
    <w:p w14:paraId="0AB72024" w14:textId="77777777" w:rsidR="00597036" w:rsidRDefault="00597036">
      <w:pPr>
        <w:pStyle w:val="TOC3"/>
        <w:rPr>
          <w:rFonts w:asciiTheme="minorHAnsi" w:eastAsiaTheme="minorEastAsia" w:hAnsiTheme="minorHAnsi" w:cstheme="minorBidi"/>
          <w:sz w:val="22"/>
          <w:szCs w:val="22"/>
        </w:rPr>
      </w:pPr>
      <w:r w:rsidRPr="00597036">
        <w:t>A.6.1.11</w:t>
      </w:r>
      <w:r w:rsidRPr="00597036">
        <w:rPr>
          <w:rFonts w:asciiTheme="minorHAnsi" w:eastAsiaTheme="minorEastAsia" w:hAnsiTheme="minorHAnsi" w:cstheme="minorBidi"/>
          <w:sz w:val="22"/>
          <w:szCs w:val="22"/>
        </w:rPr>
        <w:tab/>
      </w:r>
      <w:r w:rsidRPr="00763DEA">
        <w:rPr>
          <w:snapToGrid w:val="0"/>
        </w:rPr>
        <w:t>E-UTRAN TDD Intra-frequency RRC Re-establishment for Cat-M1 UE in CEModeA</w:t>
      </w:r>
      <w:r>
        <w:tab/>
        <w:t>1151</w:t>
      </w:r>
    </w:p>
    <w:p w14:paraId="2E58AC6B" w14:textId="77777777" w:rsidR="00597036" w:rsidRDefault="00597036">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763DEA">
        <w:rPr>
          <w:snapToGrid w:val="0"/>
        </w:rPr>
        <w:t>Test Purpose and Environment</w:t>
      </w:r>
      <w:r>
        <w:tab/>
        <w:t>1151</w:t>
      </w:r>
    </w:p>
    <w:p w14:paraId="1ADB5D34" w14:textId="77777777" w:rsidR="00597036" w:rsidRDefault="00597036">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1152</w:t>
      </w:r>
    </w:p>
    <w:p w14:paraId="6C936466" w14:textId="77777777" w:rsidR="00597036" w:rsidRDefault="00597036">
      <w:pPr>
        <w:pStyle w:val="TOC3"/>
        <w:rPr>
          <w:rFonts w:asciiTheme="minorHAnsi" w:eastAsiaTheme="minorEastAsia" w:hAnsiTheme="minorHAnsi" w:cstheme="minorBidi"/>
          <w:sz w:val="22"/>
          <w:szCs w:val="22"/>
        </w:rPr>
      </w:pPr>
      <w:r w:rsidRPr="00597036">
        <w:t>A.6.1.12</w:t>
      </w:r>
      <w:r w:rsidRPr="00597036">
        <w:rPr>
          <w:rFonts w:asciiTheme="minorHAnsi" w:eastAsiaTheme="minorEastAsia" w:hAnsiTheme="minorHAnsi" w:cstheme="minorBidi"/>
          <w:sz w:val="22"/>
          <w:szCs w:val="22"/>
        </w:rPr>
        <w:tab/>
      </w:r>
      <w:r w:rsidRPr="00763DEA">
        <w:rPr>
          <w:snapToGrid w:val="0"/>
        </w:rPr>
        <w:t>E-UTRAN FD-FDD Intra-frequency RRC Re-establishment for Cat-M1 UE in CEModeB</w:t>
      </w:r>
      <w:r>
        <w:tab/>
        <w:t>1153</w:t>
      </w:r>
    </w:p>
    <w:p w14:paraId="6D7F90B4" w14:textId="77777777" w:rsidR="00597036" w:rsidRDefault="00597036">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763DEA">
        <w:rPr>
          <w:snapToGrid w:val="0"/>
        </w:rPr>
        <w:t>Test Purpose and Environment</w:t>
      </w:r>
      <w:r>
        <w:tab/>
        <w:t>1153</w:t>
      </w:r>
    </w:p>
    <w:p w14:paraId="51DF4459" w14:textId="77777777" w:rsidR="00597036" w:rsidRDefault="00597036">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1154</w:t>
      </w:r>
    </w:p>
    <w:p w14:paraId="7D4DE704" w14:textId="77777777" w:rsidR="00597036" w:rsidRDefault="00597036">
      <w:pPr>
        <w:pStyle w:val="TOC3"/>
        <w:rPr>
          <w:rFonts w:asciiTheme="minorHAnsi" w:eastAsiaTheme="minorEastAsia" w:hAnsiTheme="minorHAnsi" w:cstheme="minorBidi"/>
          <w:sz w:val="22"/>
          <w:szCs w:val="22"/>
        </w:rPr>
      </w:pPr>
      <w:r w:rsidRPr="00597036">
        <w:t>A.6.1.13</w:t>
      </w:r>
      <w:r w:rsidRPr="00597036">
        <w:rPr>
          <w:rFonts w:asciiTheme="minorHAnsi" w:eastAsiaTheme="minorEastAsia" w:hAnsiTheme="minorHAnsi" w:cstheme="minorBidi"/>
          <w:sz w:val="22"/>
          <w:szCs w:val="22"/>
        </w:rPr>
        <w:tab/>
      </w:r>
      <w:r w:rsidRPr="00763DEA">
        <w:rPr>
          <w:snapToGrid w:val="0"/>
        </w:rPr>
        <w:t>E-UTRAN HD-FDD Intra-frequency RRC Re-establishment for Cat-M1 UE in CEModeB</w:t>
      </w:r>
      <w:r>
        <w:tab/>
        <w:t>1155</w:t>
      </w:r>
    </w:p>
    <w:p w14:paraId="30A478BE" w14:textId="77777777" w:rsidR="00597036" w:rsidRDefault="00597036">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763DEA">
        <w:rPr>
          <w:snapToGrid w:val="0"/>
        </w:rPr>
        <w:t>Test Purpose and Environment</w:t>
      </w:r>
      <w:r>
        <w:tab/>
        <w:t>1155</w:t>
      </w:r>
    </w:p>
    <w:p w14:paraId="30B8E744" w14:textId="77777777" w:rsidR="00597036" w:rsidRDefault="00597036">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1156</w:t>
      </w:r>
    </w:p>
    <w:p w14:paraId="408CF82A" w14:textId="77777777" w:rsidR="00597036" w:rsidRDefault="00597036">
      <w:pPr>
        <w:pStyle w:val="TOC3"/>
        <w:rPr>
          <w:rFonts w:asciiTheme="minorHAnsi" w:eastAsiaTheme="minorEastAsia" w:hAnsiTheme="minorHAnsi" w:cstheme="minorBidi"/>
          <w:sz w:val="22"/>
          <w:szCs w:val="22"/>
        </w:rPr>
      </w:pPr>
      <w:r w:rsidRPr="00597036">
        <w:t>A.6.1.14</w:t>
      </w:r>
      <w:r w:rsidRPr="00597036">
        <w:rPr>
          <w:rFonts w:asciiTheme="minorHAnsi" w:eastAsiaTheme="minorEastAsia" w:hAnsiTheme="minorHAnsi" w:cstheme="minorBidi"/>
          <w:sz w:val="22"/>
          <w:szCs w:val="22"/>
        </w:rPr>
        <w:tab/>
      </w:r>
      <w:r w:rsidRPr="00763DEA">
        <w:rPr>
          <w:snapToGrid w:val="0"/>
        </w:rPr>
        <w:t>E-UTRAN TDD Intra-frequency RRC Re-establishment for Cat-M1 UE in CEModeB</w:t>
      </w:r>
      <w:r>
        <w:tab/>
        <w:t>1157</w:t>
      </w:r>
    </w:p>
    <w:p w14:paraId="7B1942A3" w14:textId="77777777" w:rsidR="00597036" w:rsidRDefault="00597036">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763DEA">
        <w:rPr>
          <w:snapToGrid w:val="0"/>
        </w:rPr>
        <w:t>Test Purpose and Environment</w:t>
      </w:r>
      <w:r>
        <w:tab/>
        <w:t>1157</w:t>
      </w:r>
    </w:p>
    <w:p w14:paraId="131E7030" w14:textId="77777777" w:rsidR="00597036" w:rsidRDefault="00597036">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1158</w:t>
      </w:r>
    </w:p>
    <w:p w14:paraId="11C2966A" w14:textId="77777777" w:rsidR="00597036" w:rsidRDefault="00597036">
      <w:pPr>
        <w:pStyle w:val="TOC3"/>
        <w:rPr>
          <w:rFonts w:asciiTheme="minorHAnsi" w:eastAsiaTheme="minorEastAsia" w:hAnsiTheme="minorHAnsi" w:cstheme="minorBidi"/>
          <w:sz w:val="22"/>
          <w:szCs w:val="22"/>
        </w:rPr>
      </w:pPr>
      <w:r w:rsidRPr="00597036">
        <w:t>A.6.1.15</w:t>
      </w:r>
      <w:r w:rsidRPr="00597036">
        <w:rPr>
          <w:rFonts w:asciiTheme="minorHAnsi" w:eastAsiaTheme="minorEastAsia" w:hAnsiTheme="minorHAnsi" w:cstheme="minorBidi"/>
          <w:sz w:val="22"/>
          <w:szCs w:val="22"/>
        </w:rPr>
        <w:tab/>
      </w:r>
      <w:r w:rsidRPr="00763DEA">
        <w:rPr>
          <w:snapToGrid w:val="0"/>
        </w:rPr>
        <w:t>HD-FDD Intra-frequency RRC Re-establishment for UE</w:t>
      </w:r>
      <w:r w:rsidRPr="00763DEA">
        <w:rPr>
          <w:snapToGrid w:val="0"/>
          <w:lang w:eastAsia="zh-CN"/>
        </w:rPr>
        <w:t xml:space="preserve"> category NB1 in In-Band mode under enhanced coverage</w:t>
      </w:r>
      <w:r>
        <w:tab/>
        <w:t>1159</w:t>
      </w:r>
    </w:p>
    <w:p w14:paraId="71112417" w14:textId="77777777" w:rsidR="00597036" w:rsidRDefault="00597036">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763DEA">
        <w:rPr>
          <w:snapToGrid w:val="0"/>
        </w:rPr>
        <w:t>Test Purpose and Environment</w:t>
      </w:r>
      <w:r>
        <w:tab/>
        <w:t>1159</w:t>
      </w:r>
    </w:p>
    <w:p w14:paraId="39A2806A" w14:textId="77777777" w:rsidR="00597036" w:rsidRDefault="00597036">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1161</w:t>
      </w:r>
    </w:p>
    <w:p w14:paraId="2A25384D" w14:textId="77777777" w:rsidR="00597036" w:rsidRDefault="00597036">
      <w:pPr>
        <w:pStyle w:val="TOC3"/>
        <w:rPr>
          <w:rFonts w:asciiTheme="minorHAnsi" w:eastAsiaTheme="minorEastAsia" w:hAnsiTheme="minorHAnsi" w:cstheme="minorBidi"/>
          <w:sz w:val="22"/>
          <w:szCs w:val="22"/>
        </w:rPr>
      </w:pPr>
      <w:r w:rsidRPr="00597036">
        <w:t>A.6.1.16</w:t>
      </w:r>
      <w:r w:rsidRPr="00597036">
        <w:rPr>
          <w:rFonts w:asciiTheme="minorHAnsi" w:eastAsiaTheme="minorEastAsia" w:hAnsiTheme="minorHAnsi" w:cstheme="minorBidi"/>
          <w:sz w:val="22"/>
          <w:szCs w:val="22"/>
        </w:rPr>
        <w:tab/>
      </w:r>
      <w:r w:rsidRPr="00763DEA">
        <w:rPr>
          <w:snapToGrid w:val="0"/>
        </w:rPr>
        <w:t>HD-FDD Int</w:t>
      </w:r>
      <w:r w:rsidRPr="00763DEA">
        <w:rPr>
          <w:snapToGrid w:val="0"/>
          <w:lang w:eastAsia="zh-CN"/>
        </w:rPr>
        <w:t>er</w:t>
      </w:r>
      <w:r w:rsidRPr="00763DEA">
        <w:rPr>
          <w:snapToGrid w:val="0"/>
        </w:rPr>
        <w:t>-frequency RRC Re-establishment for UE</w:t>
      </w:r>
      <w:r w:rsidRPr="00763DEA">
        <w:rPr>
          <w:snapToGrid w:val="0"/>
          <w:lang w:eastAsia="zh-CN"/>
        </w:rPr>
        <w:t xml:space="preserve"> category NB1 in In-Band mode under </w:t>
      </w:r>
      <w:r w:rsidRPr="00763DEA">
        <w:rPr>
          <w:rFonts w:cs="Intel Clear Light"/>
          <w:lang w:eastAsia="zh-CN"/>
        </w:rPr>
        <w:t>normal</w:t>
      </w:r>
      <w:r w:rsidRPr="00763DEA">
        <w:rPr>
          <w:rFonts w:cs="Arial"/>
          <w:lang w:eastAsia="zh-CN"/>
        </w:rPr>
        <w:t xml:space="preserve"> </w:t>
      </w:r>
      <w:r w:rsidRPr="00763DEA">
        <w:rPr>
          <w:snapToGrid w:val="0"/>
          <w:lang w:eastAsia="zh-CN"/>
        </w:rPr>
        <w:t>coverage</w:t>
      </w:r>
      <w:r>
        <w:tab/>
        <w:t>1162</w:t>
      </w:r>
    </w:p>
    <w:p w14:paraId="70EDBAFC" w14:textId="77777777" w:rsidR="00597036" w:rsidRDefault="00597036">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763DEA">
        <w:rPr>
          <w:snapToGrid w:val="0"/>
        </w:rPr>
        <w:t>Test Purpose and Environment</w:t>
      </w:r>
      <w:r>
        <w:tab/>
        <w:t>1162</w:t>
      </w:r>
    </w:p>
    <w:p w14:paraId="6B2B4DA8" w14:textId="77777777" w:rsidR="00597036" w:rsidRDefault="00597036">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1164</w:t>
      </w:r>
    </w:p>
    <w:p w14:paraId="774F0676" w14:textId="77777777" w:rsidR="00597036" w:rsidRDefault="00597036">
      <w:pPr>
        <w:pStyle w:val="TOC3"/>
        <w:rPr>
          <w:rFonts w:asciiTheme="minorHAnsi" w:eastAsiaTheme="minorEastAsia" w:hAnsiTheme="minorHAnsi" w:cstheme="minorBidi"/>
          <w:sz w:val="22"/>
          <w:szCs w:val="22"/>
        </w:rPr>
      </w:pPr>
      <w:r w:rsidRPr="00597036">
        <w:t>A.6.1.17</w:t>
      </w:r>
      <w:r w:rsidRPr="00597036">
        <w:rPr>
          <w:rFonts w:asciiTheme="minorHAnsi" w:eastAsiaTheme="minorEastAsia" w:hAnsiTheme="minorHAnsi" w:cstheme="minorBidi"/>
          <w:sz w:val="22"/>
          <w:szCs w:val="22"/>
        </w:rPr>
        <w:tab/>
      </w:r>
      <w:r w:rsidRPr="00763DEA">
        <w:rPr>
          <w:snapToGrid w:val="0"/>
        </w:rPr>
        <w:t>E-UTRAN FD-FDD Inter-frequency RRC Re-establishment for Cat-M1 UE in CEModeA</w:t>
      </w:r>
      <w:r>
        <w:tab/>
        <w:t>1165</w:t>
      </w:r>
    </w:p>
    <w:p w14:paraId="2DB7D461" w14:textId="77777777" w:rsidR="00597036" w:rsidRDefault="00597036">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763DEA">
        <w:rPr>
          <w:snapToGrid w:val="0"/>
        </w:rPr>
        <w:t>Test Purpose and Environment</w:t>
      </w:r>
      <w:r>
        <w:tab/>
        <w:t>1165</w:t>
      </w:r>
    </w:p>
    <w:p w14:paraId="005B5C4B" w14:textId="77777777" w:rsidR="00597036" w:rsidRDefault="00597036">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1166</w:t>
      </w:r>
    </w:p>
    <w:p w14:paraId="4BF04E8F" w14:textId="77777777" w:rsidR="00597036" w:rsidRDefault="00597036">
      <w:pPr>
        <w:pStyle w:val="TOC3"/>
        <w:rPr>
          <w:rFonts w:asciiTheme="minorHAnsi" w:eastAsiaTheme="minorEastAsia" w:hAnsiTheme="minorHAnsi" w:cstheme="minorBidi"/>
          <w:sz w:val="22"/>
          <w:szCs w:val="22"/>
        </w:rPr>
      </w:pPr>
      <w:r w:rsidRPr="00597036">
        <w:t>A.6.1.18</w:t>
      </w:r>
      <w:r w:rsidRPr="00597036">
        <w:rPr>
          <w:rFonts w:asciiTheme="minorHAnsi" w:eastAsiaTheme="minorEastAsia" w:hAnsiTheme="minorHAnsi" w:cstheme="minorBidi"/>
          <w:sz w:val="22"/>
          <w:szCs w:val="22"/>
        </w:rPr>
        <w:tab/>
      </w:r>
      <w:r w:rsidRPr="00763DEA">
        <w:rPr>
          <w:snapToGrid w:val="0"/>
        </w:rPr>
        <w:t>E-UTRAN HD-FDD Inter-frequency RRC Re-establishment for Cat-M1 UE in CEModeA</w:t>
      </w:r>
      <w:r>
        <w:tab/>
        <w:t>1167</w:t>
      </w:r>
    </w:p>
    <w:p w14:paraId="5D02AF52" w14:textId="77777777" w:rsidR="00597036" w:rsidRDefault="00597036">
      <w:pPr>
        <w:pStyle w:val="TOC4"/>
        <w:rPr>
          <w:rFonts w:asciiTheme="minorHAnsi" w:eastAsiaTheme="minorEastAsia" w:hAnsiTheme="minorHAnsi" w:cstheme="minorBidi"/>
          <w:sz w:val="22"/>
          <w:szCs w:val="22"/>
        </w:rPr>
      </w:pPr>
      <w:r>
        <w:lastRenderedPageBreak/>
        <w:t>A.6.1.18.1</w:t>
      </w:r>
      <w:r>
        <w:rPr>
          <w:rFonts w:asciiTheme="minorHAnsi" w:eastAsiaTheme="minorEastAsia" w:hAnsiTheme="minorHAnsi" w:cstheme="minorBidi"/>
          <w:sz w:val="22"/>
          <w:szCs w:val="22"/>
        </w:rPr>
        <w:tab/>
      </w:r>
      <w:r w:rsidRPr="00763DEA">
        <w:rPr>
          <w:snapToGrid w:val="0"/>
        </w:rPr>
        <w:t>Test Purpose and Environment</w:t>
      </w:r>
      <w:r>
        <w:tab/>
        <w:t>1167</w:t>
      </w:r>
    </w:p>
    <w:p w14:paraId="4B0CD02E" w14:textId="77777777" w:rsidR="00597036" w:rsidRDefault="00597036">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1168</w:t>
      </w:r>
    </w:p>
    <w:p w14:paraId="459B440F" w14:textId="77777777" w:rsidR="00597036" w:rsidRDefault="00597036">
      <w:pPr>
        <w:pStyle w:val="TOC3"/>
        <w:rPr>
          <w:rFonts w:asciiTheme="minorHAnsi" w:eastAsiaTheme="minorEastAsia" w:hAnsiTheme="minorHAnsi" w:cstheme="minorBidi"/>
          <w:sz w:val="22"/>
          <w:szCs w:val="22"/>
        </w:rPr>
      </w:pPr>
      <w:r w:rsidRPr="00597036">
        <w:t>A.6.1.19</w:t>
      </w:r>
      <w:r w:rsidRPr="00597036">
        <w:rPr>
          <w:rFonts w:asciiTheme="minorHAnsi" w:eastAsiaTheme="minorEastAsia" w:hAnsiTheme="minorHAnsi" w:cstheme="minorBidi"/>
          <w:sz w:val="22"/>
          <w:szCs w:val="22"/>
        </w:rPr>
        <w:tab/>
      </w:r>
      <w:r w:rsidRPr="00763DEA">
        <w:rPr>
          <w:snapToGrid w:val="0"/>
        </w:rPr>
        <w:t>E-UTRAN TDD-TDD Inter-frequency RRC Re-establishment for Cat-M1 UE in CEModeA</w:t>
      </w:r>
      <w:r>
        <w:tab/>
        <w:t>1169</w:t>
      </w:r>
    </w:p>
    <w:p w14:paraId="708EDAFF" w14:textId="77777777" w:rsidR="00597036" w:rsidRDefault="00597036">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763DEA">
        <w:rPr>
          <w:snapToGrid w:val="0"/>
        </w:rPr>
        <w:t>Test Purpose and Environment</w:t>
      </w:r>
      <w:r>
        <w:tab/>
        <w:t>1169</w:t>
      </w:r>
    </w:p>
    <w:p w14:paraId="337469E4" w14:textId="77777777" w:rsidR="00597036" w:rsidRDefault="00597036">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1170</w:t>
      </w:r>
    </w:p>
    <w:p w14:paraId="140F100B" w14:textId="77777777" w:rsidR="00597036" w:rsidRDefault="00597036">
      <w:pPr>
        <w:pStyle w:val="TOC3"/>
        <w:rPr>
          <w:rFonts w:asciiTheme="minorHAnsi" w:eastAsiaTheme="minorEastAsia" w:hAnsiTheme="minorHAnsi" w:cstheme="minorBidi"/>
          <w:sz w:val="22"/>
          <w:szCs w:val="22"/>
        </w:rPr>
      </w:pPr>
      <w:r w:rsidRPr="00597036">
        <w:t>A.6.1.20</w:t>
      </w:r>
      <w:r w:rsidRPr="00597036">
        <w:rPr>
          <w:rFonts w:asciiTheme="minorHAnsi" w:eastAsiaTheme="minorEastAsia" w:hAnsiTheme="minorHAnsi" w:cstheme="minorBidi"/>
          <w:sz w:val="22"/>
          <w:szCs w:val="22"/>
        </w:rPr>
        <w:tab/>
      </w:r>
      <w:r w:rsidRPr="00763DEA">
        <w:rPr>
          <w:snapToGrid w:val="0"/>
        </w:rPr>
        <w:t>E-UTRAN FD-FDD Inter-frequency RRC Re-establishment for Cat-M1 UE in CEModeB</w:t>
      </w:r>
      <w:r>
        <w:tab/>
        <w:t>1171</w:t>
      </w:r>
    </w:p>
    <w:p w14:paraId="20E74306" w14:textId="77777777" w:rsidR="00597036" w:rsidRDefault="00597036">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763DEA">
        <w:rPr>
          <w:snapToGrid w:val="0"/>
        </w:rPr>
        <w:t>Test Purpose and Environment</w:t>
      </w:r>
      <w:r>
        <w:tab/>
        <w:t>1171</w:t>
      </w:r>
    </w:p>
    <w:p w14:paraId="63030C87" w14:textId="77777777" w:rsidR="00597036" w:rsidRDefault="00597036">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1172</w:t>
      </w:r>
    </w:p>
    <w:p w14:paraId="07047E99" w14:textId="77777777" w:rsidR="00597036" w:rsidRDefault="00597036">
      <w:pPr>
        <w:pStyle w:val="TOC3"/>
        <w:rPr>
          <w:rFonts w:asciiTheme="minorHAnsi" w:eastAsiaTheme="minorEastAsia" w:hAnsiTheme="minorHAnsi" w:cstheme="minorBidi"/>
          <w:sz w:val="22"/>
          <w:szCs w:val="22"/>
        </w:rPr>
      </w:pPr>
      <w:r w:rsidRPr="00597036">
        <w:t>A.6.1.21</w:t>
      </w:r>
      <w:r w:rsidRPr="00597036">
        <w:rPr>
          <w:rFonts w:asciiTheme="minorHAnsi" w:eastAsiaTheme="minorEastAsia" w:hAnsiTheme="minorHAnsi" w:cstheme="minorBidi"/>
          <w:sz w:val="22"/>
          <w:szCs w:val="22"/>
        </w:rPr>
        <w:tab/>
      </w:r>
      <w:r w:rsidRPr="00763DEA">
        <w:rPr>
          <w:snapToGrid w:val="0"/>
        </w:rPr>
        <w:t>E-UTRAN HD-FDD Inter-frequency RRC Re-establishment for Cat-M1 UE in CEModeB</w:t>
      </w:r>
      <w:r>
        <w:tab/>
        <w:t>1173</w:t>
      </w:r>
    </w:p>
    <w:p w14:paraId="5279681B" w14:textId="77777777" w:rsidR="00597036" w:rsidRDefault="00597036">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763DEA">
        <w:rPr>
          <w:snapToGrid w:val="0"/>
        </w:rPr>
        <w:t>Test Purpose and Environment</w:t>
      </w:r>
      <w:r>
        <w:tab/>
        <w:t>1173</w:t>
      </w:r>
    </w:p>
    <w:p w14:paraId="169BBA50" w14:textId="77777777" w:rsidR="00597036" w:rsidRDefault="00597036">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1174</w:t>
      </w:r>
    </w:p>
    <w:p w14:paraId="6F47551E" w14:textId="77777777" w:rsidR="00597036" w:rsidRDefault="00597036">
      <w:pPr>
        <w:pStyle w:val="TOC3"/>
        <w:rPr>
          <w:rFonts w:asciiTheme="minorHAnsi" w:eastAsiaTheme="minorEastAsia" w:hAnsiTheme="minorHAnsi" w:cstheme="minorBidi"/>
          <w:sz w:val="22"/>
          <w:szCs w:val="22"/>
        </w:rPr>
      </w:pPr>
      <w:r w:rsidRPr="00597036">
        <w:t>A.6.1.22</w:t>
      </w:r>
      <w:r w:rsidRPr="00597036">
        <w:rPr>
          <w:rFonts w:asciiTheme="minorHAnsi" w:eastAsiaTheme="minorEastAsia" w:hAnsiTheme="minorHAnsi" w:cstheme="minorBidi"/>
          <w:sz w:val="22"/>
          <w:szCs w:val="22"/>
        </w:rPr>
        <w:tab/>
      </w:r>
      <w:r w:rsidRPr="00763DEA">
        <w:rPr>
          <w:snapToGrid w:val="0"/>
        </w:rPr>
        <w:t>E-UTRAN TDD Inter-frequency RRC Re-establishment for Cat-M1 UE in CEModeB</w:t>
      </w:r>
      <w:r>
        <w:tab/>
        <w:t>1175</w:t>
      </w:r>
    </w:p>
    <w:p w14:paraId="1E9959BC" w14:textId="77777777" w:rsidR="00597036" w:rsidRDefault="00597036">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763DEA">
        <w:rPr>
          <w:snapToGrid w:val="0"/>
        </w:rPr>
        <w:t>Test Purpose and Environment</w:t>
      </w:r>
      <w:r>
        <w:tab/>
        <w:t>1175</w:t>
      </w:r>
    </w:p>
    <w:p w14:paraId="7C144242" w14:textId="77777777" w:rsidR="00597036" w:rsidRDefault="00597036">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1176</w:t>
      </w:r>
    </w:p>
    <w:p w14:paraId="303ECA53" w14:textId="77777777" w:rsidR="00597036" w:rsidRDefault="00597036">
      <w:pPr>
        <w:pStyle w:val="TOC3"/>
        <w:rPr>
          <w:rFonts w:asciiTheme="minorHAnsi" w:eastAsiaTheme="minorEastAsia" w:hAnsiTheme="minorHAnsi" w:cstheme="minorBidi"/>
          <w:sz w:val="22"/>
          <w:szCs w:val="22"/>
        </w:rPr>
      </w:pPr>
      <w:r w:rsidRPr="00597036">
        <w:t>A.6.1.23</w:t>
      </w:r>
      <w:r w:rsidRPr="00597036">
        <w:rPr>
          <w:rFonts w:asciiTheme="minorHAnsi" w:eastAsiaTheme="minorEastAsia" w:hAnsiTheme="minorHAnsi" w:cstheme="minorBidi"/>
          <w:sz w:val="22"/>
          <w:szCs w:val="22"/>
        </w:rPr>
        <w:tab/>
      </w:r>
      <w:r w:rsidRPr="00763DEA">
        <w:rPr>
          <w:snapToGrid w:val="0"/>
        </w:rPr>
        <w:t>E-UTRAN TDD Int</w:t>
      </w:r>
      <w:r w:rsidRPr="00763DEA">
        <w:rPr>
          <w:snapToGrid w:val="0"/>
          <w:lang w:eastAsia="zh-CN"/>
        </w:rPr>
        <w:t>er</w:t>
      </w:r>
      <w:r w:rsidRPr="00763DEA">
        <w:rPr>
          <w:snapToGrid w:val="0"/>
        </w:rPr>
        <w:t>-frequency RRC Re-establishment for UE</w:t>
      </w:r>
      <w:r w:rsidRPr="00763DEA">
        <w:rPr>
          <w:snapToGrid w:val="0"/>
          <w:lang w:eastAsia="zh-CN"/>
        </w:rPr>
        <w:t xml:space="preserve"> category NB1 in In-Band mode under </w:t>
      </w:r>
      <w:r w:rsidRPr="00763DEA">
        <w:rPr>
          <w:rFonts w:cs="Intel Clear Light"/>
          <w:lang w:eastAsia="zh-CN"/>
        </w:rPr>
        <w:t>normal</w:t>
      </w:r>
      <w:r w:rsidRPr="00763DEA">
        <w:rPr>
          <w:rFonts w:cs="Arial"/>
          <w:lang w:eastAsia="zh-CN"/>
        </w:rPr>
        <w:t xml:space="preserve"> </w:t>
      </w:r>
      <w:r w:rsidRPr="00763DEA">
        <w:rPr>
          <w:snapToGrid w:val="0"/>
          <w:lang w:eastAsia="zh-CN"/>
        </w:rPr>
        <w:t>coverage</w:t>
      </w:r>
      <w:r>
        <w:tab/>
        <w:t>1177</w:t>
      </w:r>
    </w:p>
    <w:p w14:paraId="73E49ECD" w14:textId="77777777" w:rsidR="00597036" w:rsidRDefault="00597036">
      <w:pPr>
        <w:pStyle w:val="TOC4"/>
        <w:rPr>
          <w:rFonts w:asciiTheme="minorHAnsi" w:eastAsiaTheme="minorEastAsia" w:hAnsiTheme="minorHAnsi" w:cstheme="minorBidi"/>
          <w:sz w:val="22"/>
          <w:szCs w:val="22"/>
        </w:rPr>
      </w:pPr>
      <w:r>
        <w:t>A.6.1.23.1</w:t>
      </w:r>
      <w:r>
        <w:rPr>
          <w:rFonts w:asciiTheme="minorHAnsi" w:eastAsiaTheme="minorEastAsia" w:hAnsiTheme="minorHAnsi" w:cstheme="minorBidi"/>
          <w:sz w:val="22"/>
          <w:szCs w:val="22"/>
        </w:rPr>
        <w:tab/>
      </w:r>
      <w:r w:rsidRPr="00763DEA">
        <w:rPr>
          <w:snapToGrid w:val="0"/>
        </w:rPr>
        <w:t>Test Purpose and Environment</w:t>
      </w:r>
      <w:r>
        <w:tab/>
        <w:t>1177</w:t>
      </w:r>
    </w:p>
    <w:p w14:paraId="24AD17B5" w14:textId="77777777" w:rsidR="00597036" w:rsidRDefault="00597036">
      <w:pPr>
        <w:pStyle w:val="TOC4"/>
        <w:rPr>
          <w:rFonts w:asciiTheme="minorHAnsi" w:eastAsiaTheme="minorEastAsia" w:hAnsiTheme="minorHAnsi" w:cstheme="minorBidi"/>
          <w:sz w:val="22"/>
          <w:szCs w:val="22"/>
        </w:rPr>
      </w:pPr>
      <w:r>
        <w:t>A.6.1.23.2</w:t>
      </w:r>
      <w:r>
        <w:rPr>
          <w:rFonts w:asciiTheme="minorHAnsi" w:eastAsiaTheme="minorEastAsia" w:hAnsiTheme="minorHAnsi" w:cstheme="minorBidi"/>
          <w:sz w:val="22"/>
          <w:szCs w:val="22"/>
        </w:rPr>
        <w:tab/>
      </w:r>
      <w:r>
        <w:t>Test Requirements</w:t>
      </w:r>
      <w:r>
        <w:tab/>
        <w:t>1179</w:t>
      </w:r>
    </w:p>
    <w:p w14:paraId="1F7350B3" w14:textId="77777777" w:rsidR="00597036" w:rsidRDefault="00597036">
      <w:pPr>
        <w:pStyle w:val="TOC3"/>
        <w:rPr>
          <w:rFonts w:asciiTheme="minorHAnsi" w:eastAsiaTheme="minorEastAsia" w:hAnsiTheme="minorHAnsi" w:cstheme="minorBidi"/>
          <w:sz w:val="22"/>
          <w:szCs w:val="22"/>
        </w:rPr>
      </w:pPr>
      <w:r w:rsidRPr="00597036">
        <w:t>A.6.1.24</w:t>
      </w:r>
      <w:r w:rsidRPr="00597036">
        <w:rPr>
          <w:rFonts w:asciiTheme="minorHAnsi" w:eastAsiaTheme="minorEastAsia" w:hAnsiTheme="minorHAnsi" w:cstheme="minorBidi"/>
          <w:sz w:val="22"/>
          <w:szCs w:val="22"/>
        </w:rPr>
        <w:tab/>
      </w:r>
      <w:r w:rsidRPr="00763DEA">
        <w:rPr>
          <w:snapToGrid w:val="0"/>
        </w:rPr>
        <w:t>E-UTRAN TDD - TDD Intra-frequency RRC Re-establishment for UE</w:t>
      </w:r>
      <w:r w:rsidRPr="00763DEA">
        <w:rPr>
          <w:snapToGrid w:val="0"/>
          <w:lang w:eastAsia="zh-CN"/>
        </w:rPr>
        <w:t xml:space="preserve"> category NB1 in In-Band mode under enhanced coverage</w:t>
      </w:r>
      <w:r>
        <w:tab/>
        <w:t>1180</w:t>
      </w:r>
    </w:p>
    <w:p w14:paraId="25EBA39E" w14:textId="77777777" w:rsidR="00597036" w:rsidRDefault="00597036">
      <w:pPr>
        <w:pStyle w:val="TOC4"/>
        <w:rPr>
          <w:rFonts w:asciiTheme="minorHAnsi" w:eastAsiaTheme="minorEastAsia" w:hAnsiTheme="minorHAnsi" w:cstheme="minorBidi"/>
          <w:sz w:val="22"/>
          <w:szCs w:val="22"/>
        </w:rPr>
      </w:pPr>
      <w:r>
        <w:t>A.6.1.24.1</w:t>
      </w:r>
      <w:r>
        <w:rPr>
          <w:rFonts w:asciiTheme="minorHAnsi" w:eastAsiaTheme="minorEastAsia" w:hAnsiTheme="minorHAnsi" w:cstheme="minorBidi"/>
          <w:sz w:val="22"/>
          <w:szCs w:val="22"/>
        </w:rPr>
        <w:tab/>
      </w:r>
      <w:r w:rsidRPr="00763DEA">
        <w:rPr>
          <w:snapToGrid w:val="0"/>
        </w:rPr>
        <w:t>Test Purpose and Environment</w:t>
      </w:r>
      <w:r>
        <w:tab/>
        <w:t>1180</w:t>
      </w:r>
    </w:p>
    <w:p w14:paraId="5BF0ADE7" w14:textId="77777777" w:rsidR="00597036" w:rsidRDefault="00597036">
      <w:pPr>
        <w:pStyle w:val="TOC4"/>
        <w:rPr>
          <w:rFonts w:asciiTheme="minorHAnsi" w:eastAsiaTheme="minorEastAsia" w:hAnsiTheme="minorHAnsi" w:cstheme="minorBidi"/>
          <w:sz w:val="22"/>
          <w:szCs w:val="22"/>
        </w:rPr>
      </w:pPr>
      <w:r>
        <w:t>A.6.1.24.2</w:t>
      </w:r>
      <w:r>
        <w:rPr>
          <w:rFonts w:asciiTheme="minorHAnsi" w:eastAsiaTheme="minorEastAsia" w:hAnsiTheme="minorHAnsi" w:cstheme="minorBidi"/>
          <w:sz w:val="22"/>
          <w:szCs w:val="22"/>
        </w:rPr>
        <w:tab/>
      </w:r>
      <w:r>
        <w:t>Test Requirements</w:t>
      </w:r>
      <w:r>
        <w:tab/>
        <w:t>1182</w:t>
      </w:r>
    </w:p>
    <w:p w14:paraId="3B4C5807" w14:textId="77777777" w:rsidR="00597036" w:rsidRDefault="00597036">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1183</w:t>
      </w:r>
    </w:p>
    <w:p w14:paraId="7AD9C79A" w14:textId="77777777" w:rsidR="00597036" w:rsidRDefault="00597036">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1183</w:t>
      </w:r>
    </w:p>
    <w:p w14:paraId="0FCB4E97" w14:textId="77777777" w:rsidR="00597036" w:rsidRDefault="00597036">
      <w:pPr>
        <w:pStyle w:val="TOC4"/>
        <w:rPr>
          <w:rFonts w:asciiTheme="minorHAnsi" w:eastAsiaTheme="minorEastAsia" w:hAnsiTheme="minorHAnsi" w:cstheme="minorBidi"/>
          <w:sz w:val="22"/>
          <w:szCs w:val="22"/>
        </w:rPr>
      </w:pPr>
      <w:r w:rsidRPr="00597036">
        <w:t>A.6.2.1.1</w:t>
      </w:r>
      <w:r w:rsidRPr="00597036">
        <w:rPr>
          <w:rFonts w:asciiTheme="minorHAnsi" w:eastAsiaTheme="minorEastAsia" w:hAnsiTheme="minorHAnsi"/>
          <w:sz w:val="22"/>
          <w:szCs w:val="22"/>
        </w:rPr>
        <w:tab/>
      </w:r>
      <w:r w:rsidRPr="00763DEA">
        <w:rPr>
          <w:rFonts w:cs="v4.2.0"/>
        </w:rPr>
        <w:t>Test Purpose and Environment</w:t>
      </w:r>
      <w:r>
        <w:tab/>
        <w:t>1183</w:t>
      </w:r>
    </w:p>
    <w:p w14:paraId="0592C336" w14:textId="77777777" w:rsidR="00597036" w:rsidRDefault="00597036">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1184</w:t>
      </w:r>
    </w:p>
    <w:p w14:paraId="6A57A59D" w14:textId="77777777" w:rsidR="00597036" w:rsidRDefault="00597036">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1184</w:t>
      </w:r>
    </w:p>
    <w:p w14:paraId="3F795E50" w14:textId="77777777" w:rsidR="00597036" w:rsidRDefault="00597036">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1184</w:t>
      </w:r>
    </w:p>
    <w:p w14:paraId="2E23FA95" w14:textId="77777777" w:rsidR="00597036" w:rsidRDefault="00597036">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1184</w:t>
      </w:r>
    </w:p>
    <w:p w14:paraId="3550DF9A" w14:textId="77777777" w:rsidR="00597036" w:rsidRDefault="00597036">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1185</w:t>
      </w:r>
    </w:p>
    <w:p w14:paraId="7A9ED6A2" w14:textId="77777777" w:rsidR="00597036" w:rsidRDefault="00597036">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1185</w:t>
      </w:r>
    </w:p>
    <w:p w14:paraId="3A9CEDD4" w14:textId="77777777" w:rsidR="00597036" w:rsidRDefault="00597036">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1185</w:t>
      </w:r>
    </w:p>
    <w:p w14:paraId="315CA3ED" w14:textId="77777777" w:rsidR="00597036" w:rsidRDefault="00597036">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1185</w:t>
      </w:r>
    </w:p>
    <w:p w14:paraId="4A0980A1" w14:textId="77777777" w:rsidR="00597036" w:rsidRDefault="00597036">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1185</w:t>
      </w:r>
    </w:p>
    <w:p w14:paraId="69988FE8" w14:textId="77777777" w:rsidR="00597036" w:rsidRDefault="00597036">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1186</w:t>
      </w:r>
    </w:p>
    <w:p w14:paraId="1CD594F2" w14:textId="77777777" w:rsidR="00597036" w:rsidRDefault="00597036">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1187</w:t>
      </w:r>
    </w:p>
    <w:p w14:paraId="48BFBD56" w14:textId="77777777" w:rsidR="00597036" w:rsidRDefault="00597036">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1187</w:t>
      </w:r>
    </w:p>
    <w:p w14:paraId="7ECF79A2" w14:textId="77777777" w:rsidR="00597036" w:rsidRDefault="00597036">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1187</w:t>
      </w:r>
    </w:p>
    <w:p w14:paraId="787A438B" w14:textId="77777777" w:rsidR="00597036" w:rsidRDefault="00597036">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1187</w:t>
      </w:r>
    </w:p>
    <w:p w14:paraId="057E29E7" w14:textId="77777777" w:rsidR="00597036" w:rsidRDefault="00597036">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1189</w:t>
      </w:r>
    </w:p>
    <w:p w14:paraId="541A46E1" w14:textId="77777777" w:rsidR="00597036" w:rsidRDefault="00597036">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1189</w:t>
      </w:r>
    </w:p>
    <w:p w14:paraId="0F1DF5EA" w14:textId="77777777" w:rsidR="00597036" w:rsidRDefault="00597036">
      <w:pPr>
        <w:pStyle w:val="TOC5"/>
        <w:rPr>
          <w:rFonts w:asciiTheme="minorHAnsi" w:eastAsiaTheme="minorEastAsia" w:hAnsiTheme="minorHAnsi" w:cstheme="minorBidi"/>
          <w:sz w:val="22"/>
          <w:szCs w:val="22"/>
        </w:rPr>
      </w:pPr>
      <w:r>
        <w:t>A.6.2.3.2.2</w:t>
      </w:r>
      <w:r>
        <w:rPr>
          <w:rFonts w:asciiTheme="minorHAnsi" w:eastAsiaTheme="minorEastAsia" w:hAnsiTheme="minorHAnsi" w:cstheme="minorBidi"/>
          <w:sz w:val="22"/>
          <w:szCs w:val="22"/>
        </w:rPr>
        <w:tab/>
      </w:r>
      <w:r>
        <w:t>No Random Access Response reception</w:t>
      </w:r>
      <w:r>
        <w:tab/>
        <w:t>1189</w:t>
      </w:r>
    </w:p>
    <w:p w14:paraId="0B6FD320"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1189</w:t>
      </w:r>
    </w:p>
    <w:p w14:paraId="5C03202E"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1190</w:t>
      </w:r>
    </w:p>
    <w:p w14:paraId="7EF66F55" w14:textId="77777777" w:rsidR="00597036" w:rsidRDefault="00597036">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1190</w:t>
      </w:r>
    </w:p>
    <w:p w14:paraId="4F19FBED" w14:textId="77777777" w:rsidR="00597036" w:rsidRDefault="00597036">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1190</w:t>
      </w:r>
    </w:p>
    <w:p w14:paraId="32E28A3E" w14:textId="77777777" w:rsidR="00597036" w:rsidRDefault="00597036">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1190</w:t>
      </w:r>
    </w:p>
    <w:p w14:paraId="37DE2984" w14:textId="77777777" w:rsidR="00597036" w:rsidRDefault="00597036">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1190</w:t>
      </w:r>
    </w:p>
    <w:p w14:paraId="60EB813F" w14:textId="77777777" w:rsidR="00597036" w:rsidRDefault="00597036">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1192</w:t>
      </w:r>
    </w:p>
    <w:p w14:paraId="45CA34FD" w14:textId="77777777" w:rsidR="00597036" w:rsidRDefault="00597036">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1192</w:t>
      </w:r>
    </w:p>
    <w:p w14:paraId="795FA559" w14:textId="77777777" w:rsidR="00597036" w:rsidRDefault="00597036">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1192</w:t>
      </w:r>
    </w:p>
    <w:p w14:paraId="6557468F" w14:textId="77777777" w:rsidR="00597036" w:rsidRDefault="00597036">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1192</w:t>
      </w:r>
    </w:p>
    <w:p w14:paraId="603AC645" w14:textId="77777777" w:rsidR="00597036" w:rsidRDefault="00597036">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1192</w:t>
      </w:r>
    </w:p>
    <w:p w14:paraId="49D53B9A" w14:textId="77777777" w:rsidR="00597036" w:rsidRDefault="00597036">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1193</w:t>
      </w:r>
    </w:p>
    <w:p w14:paraId="145C6A6D" w14:textId="77777777" w:rsidR="00597036" w:rsidRDefault="00597036">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1193</w:t>
      </w:r>
    </w:p>
    <w:p w14:paraId="386B8528" w14:textId="77777777" w:rsidR="00597036" w:rsidRDefault="00597036">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1193</w:t>
      </w:r>
    </w:p>
    <w:p w14:paraId="0FE013CB" w14:textId="77777777" w:rsidR="00597036" w:rsidRDefault="00597036">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1193</w:t>
      </w:r>
    </w:p>
    <w:p w14:paraId="2264186E" w14:textId="77777777" w:rsidR="00597036" w:rsidRDefault="00597036">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1194</w:t>
      </w:r>
    </w:p>
    <w:p w14:paraId="750A0AF3" w14:textId="77777777" w:rsidR="00597036" w:rsidRDefault="00597036">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1194</w:t>
      </w:r>
    </w:p>
    <w:p w14:paraId="1D530810" w14:textId="77777777" w:rsidR="00597036" w:rsidRDefault="00597036">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1196</w:t>
      </w:r>
    </w:p>
    <w:p w14:paraId="156903FD" w14:textId="77777777" w:rsidR="00597036" w:rsidRDefault="00597036">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1196</w:t>
      </w:r>
    </w:p>
    <w:p w14:paraId="78CAC0E5" w14:textId="77777777" w:rsidR="00597036" w:rsidRDefault="00597036">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1196</w:t>
      </w:r>
    </w:p>
    <w:p w14:paraId="1557160B" w14:textId="77777777" w:rsidR="00597036" w:rsidRDefault="00597036">
      <w:pPr>
        <w:pStyle w:val="TOC5"/>
        <w:rPr>
          <w:rFonts w:asciiTheme="minorHAnsi" w:eastAsiaTheme="minorEastAsia" w:hAnsiTheme="minorHAnsi" w:cstheme="minorBidi"/>
          <w:sz w:val="22"/>
          <w:szCs w:val="22"/>
        </w:rPr>
      </w:pPr>
      <w:r>
        <w:lastRenderedPageBreak/>
        <w:t>A.6.2.7.2.3</w:t>
      </w:r>
      <w:r>
        <w:rPr>
          <w:rFonts w:asciiTheme="minorHAnsi" w:eastAsiaTheme="minorEastAsia" w:hAnsiTheme="minorHAnsi" w:cstheme="minorBidi"/>
          <w:sz w:val="22"/>
          <w:szCs w:val="22"/>
        </w:rPr>
        <w:tab/>
      </w:r>
      <w:r>
        <w:t>Stop Preamble transmission if maximum number of preamble transmission counter has been reached</w:t>
      </w:r>
      <w:r>
        <w:tab/>
        <w:t>1196</w:t>
      </w:r>
    </w:p>
    <w:p w14:paraId="48F5596B" w14:textId="77777777" w:rsidR="00597036" w:rsidRDefault="00597036">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1197</w:t>
      </w:r>
    </w:p>
    <w:p w14:paraId="07744B45" w14:textId="77777777" w:rsidR="00597036" w:rsidRDefault="00597036">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1197</w:t>
      </w:r>
    </w:p>
    <w:p w14:paraId="1378510A" w14:textId="77777777" w:rsidR="00597036" w:rsidRDefault="00597036">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1199</w:t>
      </w:r>
    </w:p>
    <w:p w14:paraId="09C99E3D" w14:textId="77777777" w:rsidR="00597036" w:rsidRDefault="00597036">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1199</w:t>
      </w:r>
    </w:p>
    <w:p w14:paraId="16C84714" w14:textId="77777777" w:rsidR="00597036" w:rsidRDefault="00597036">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1199</w:t>
      </w:r>
    </w:p>
    <w:p w14:paraId="1C5B9798" w14:textId="77777777" w:rsidR="00597036" w:rsidRDefault="00597036">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1199</w:t>
      </w:r>
    </w:p>
    <w:p w14:paraId="00D36715" w14:textId="77777777" w:rsidR="00597036" w:rsidRDefault="00597036">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1200</w:t>
      </w:r>
    </w:p>
    <w:p w14:paraId="49264155" w14:textId="77777777" w:rsidR="00597036" w:rsidRDefault="00597036">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1200</w:t>
      </w:r>
    </w:p>
    <w:p w14:paraId="5BA53644" w14:textId="77777777" w:rsidR="00597036" w:rsidRDefault="00597036">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1202</w:t>
      </w:r>
    </w:p>
    <w:p w14:paraId="6C1FB295" w14:textId="77777777" w:rsidR="00597036" w:rsidRDefault="00597036">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1202</w:t>
      </w:r>
    </w:p>
    <w:p w14:paraId="1712DCD7" w14:textId="77777777" w:rsidR="00597036" w:rsidRDefault="00597036">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1203</w:t>
      </w:r>
    </w:p>
    <w:p w14:paraId="49AEEE5C" w14:textId="77777777" w:rsidR="00597036" w:rsidRDefault="00597036">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1203</w:t>
      </w:r>
    </w:p>
    <w:p w14:paraId="56FB197C" w14:textId="77777777" w:rsidR="00597036" w:rsidRDefault="00597036">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1204</w:t>
      </w:r>
    </w:p>
    <w:p w14:paraId="7A0D909F" w14:textId="77777777" w:rsidR="00597036" w:rsidRDefault="00597036">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1204</w:t>
      </w:r>
    </w:p>
    <w:p w14:paraId="75721726" w14:textId="77777777" w:rsidR="00597036" w:rsidRDefault="00597036">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1206</w:t>
      </w:r>
    </w:p>
    <w:p w14:paraId="34EF0285" w14:textId="77777777" w:rsidR="00597036" w:rsidRDefault="00597036">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1206</w:t>
      </w:r>
    </w:p>
    <w:p w14:paraId="50406994" w14:textId="77777777" w:rsidR="00597036" w:rsidRDefault="00597036">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1207</w:t>
      </w:r>
    </w:p>
    <w:p w14:paraId="521F349F" w14:textId="77777777" w:rsidR="00597036" w:rsidRDefault="00597036">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1207</w:t>
      </w:r>
    </w:p>
    <w:p w14:paraId="12329A25" w14:textId="77777777" w:rsidR="00597036" w:rsidRDefault="00597036">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1207</w:t>
      </w:r>
    </w:p>
    <w:p w14:paraId="3A5043E0" w14:textId="77777777" w:rsidR="00597036" w:rsidRDefault="00597036">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1207</w:t>
      </w:r>
    </w:p>
    <w:p w14:paraId="3448B853" w14:textId="77777777" w:rsidR="00597036" w:rsidRDefault="00597036">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1207</w:t>
      </w:r>
    </w:p>
    <w:p w14:paraId="64D41AB9" w14:textId="77777777" w:rsidR="00597036" w:rsidRDefault="00597036">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1208</w:t>
      </w:r>
    </w:p>
    <w:p w14:paraId="38120B7E" w14:textId="77777777" w:rsidR="00597036" w:rsidRDefault="00597036">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1208</w:t>
      </w:r>
    </w:p>
    <w:p w14:paraId="274FA3E9" w14:textId="77777777" w:rsidR="00597036" w:rsidRDefault="00597036">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1208</w:t>
      </w:r>
    </w:p>
    <w:p w14:paraId="354FF1E5" w14:textId="77777777" w:rsidR="00597036" w:rsidRDefault="00597036">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1210</w:t>
      </w:r>
    </w:p>
    <w:p w14:paraId="56FFA645" w14:textId="77777777" w:rsidR="00597036" w:rsidRDefault="00597036">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1210</w:t>
      </w:r>
    </w:p>
    <w:p w14:paraId="289A9B3B" w14:textId="77777777" w:rsidR="00597036" w:rsidRDefault="00597036">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1211</w:t>
      </w:r>
    </w:p>
    <w:p w14:paraId="4E41EB11" w14:textId="77777777" w:rsidR="00597036" w:rsidRDefault="00597036">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1211</w:t>
      </w:r>
    </w:p>
    <w:p w14:paraId="51E3D3B3" w14:textId="77777777" w:rsidR="00597036" w:rsidRDefault="00597036">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1211</w:t>
      </w:r>
    </w:p>
    <w:p w14:paraId="2C3D62C7" w14:textId="77777777" w:rsidR="00597036" w:rsidRDefault="00597036">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1211</w:t>
      </w:r>
    </w:p>
    <w:p w14:paraId="4A034396" w14:textId="77777777" w:rsidR="00597036" w:rsidRDefault="00597036">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1211</w:t>
      </w:r>
    </w:p>
    <w:p w14:paraId="7A449C6B" w14:textId="77777777" w:rsidR="00597036" w:rsidRDefault="00597036">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1212</w:t>
      </w:r>
    </w:p>
    <w:p w14:paraId="3531A74A" w14:textId="77777777" w:rsidR="00597036" w:rsidRDefault="00597036">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1212</w:t>
      </w:r>
    </w:p>
    <w:p w14:paraId="4CEB8372" w14:textId="77777777" w:rsidR="00597036" w:rsidRDefault="00597036">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1212</w:t>
      </w:r>
    </w:p>
    <w:p w14:paraId="021E83C9" w14:textId="77777777" w:rsidR="00597036" w:rsidRDefault="00597036">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1214</w:t>
      </w:r>
    </w:p>
    <w:p w14:paraId="67B2618D" w14:textId="77777777" w:rsidR="00597036" w:rsidRDefault="00597036">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1214</w:t>
      </w:r>
    </w:p>
    <w:p w14:paraId="41554C85" w14:textId="77777777" w:rsidR="00597036" w:rsidRDefault="00597036">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1215</w:t>
      </w:r>
    </w:p>
    <w:p w14:paraId="00656330" w14:textId="77777777" w:rsidR="00597036" w:rsidRDefault="00597036">
      <w:pPr>
        <w:pStyle w:val="TOC5"/>
        <w:rPr>
          <w:rFonts w:asciiTheme="minorHAnsi" w:eastAsiaTheme="minorEastAsia" w:hAnsiTheme="minorHAnsi" w:cstheme="minorBidi"/>
          <w:sz w:val="22"/>
          <w:szCs w:val="22"/>
        </w:rPr>
      </w:pPr>
      <w:r>
        <w:t>A.6.2.12.2.3</w:t>
      </w:r>
      <w:r>
        <w:rPr>
          <w:rFonts w:asciiTheme="minorHAnsi" w:eastAsiaTheme="minorEastAsia" w:hAnsiTheme="minorHAnsi" w:cstheme="minorBidi"/>
          <w:sz w:val="22"/>
          <w:szCs w:val="22"/>
        </w:rPr>
        <w:tab/>
      </w:r>
      <w:r>
        <w:t>Receiving a NACK on msg3</w:t>
      </w:r>
      <w:r>
        <w:tab/>
        <w:t>1215</w:t>
      </w:r>
    </w:p>
    <w:p w14:paraId="4C9AC5E2" w14:textId="77777777" w:rsidR="00597036" w:rsidRDefault="00597036">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1215</w:t>
      </w:r>
    </w:p>
    <w:p w14:paraId="68A657B3" w14:textId="77777777" w:rsidR="00597036" w:rsidRDefault="00597036">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1215</w:t>
      </w:r>
    </w:p>
    <w:p w14:paraId="507F6C22" w14:textId="77777777" w:rsidR="00597036" w:rsidRDefault="00597036">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1215</w:t>
      </w:r>
    </w:p>
    <w:p w14:paraId="436422BA" w14:textId="77777777" w:rsidR="00597036" w:rsidRDefault="00597036">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1216</w:t>
      </w:r>
    </w:p>
    <w:p w14:paraId="73951342" w14:textId="77777777" w:rsidR="00597036" w:rsidRDefault="00597036">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1216</w:t>
      </w:r>
    </w:p>
    <w:p w14:paraId="3910B513" w14:textId="77777777" w:rsidR="00597036" w:rsidRDefault="00597036">
      <w:pPr>
        <w:pStyle w:val="TOC4"/>
        <w:rPr>
          <w:rFonts w:asciiTheme="minorHAnsi" w:eastAsiaTheme="minorEastAsia" w:hAnsiTheme="minorHAnsi" w:cstheme="minorBidi"/>
          <w:sz w:val="22"/>
          <w:szCs w:val="22"/>
        </w:rPr>
      </w:pPr>
      <w:r w:rsidRPr="00597036">
        <w:t>A.6.2.13.1</w:t>
      </w:r>
      <w:r w:rsidRPr="00597036">
        <w:rPr>
          <w:rFonts w:asciiTheme="minorHAnsi" w:eastAsiaTheme="minorEastAsia" w:hAnsiTheme="minorHAnsi"/>
          <w:sz w:val="22"/>
          <w:szCs w:val="22"/>
        </w:rPr>
        <w:tab/>
      </w:r>
      <w:r w:rsidRPr="00763DEA">
        <w:rPr>
          <w:rFonts w:cs="v4.2.0"/>
        </w:rPr>
        <w:t>Test Purpose and Environment</w:t>
      </w:r>
      <w:r>
        <w:tab/>
        <w:t>1216</w:t>
      </w:r>
    </w:p>
    <w:p w14:paraId="50FF7B88" w14:textId="77777777" w:rsidR="00597036" w:rsidRDefault="00597036">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1218</w:t>
      </w:r>
    </w:p>
    <w:p w14:paraId="7433043E" w14:textId="77777777" w:rsidR="00597036" w:rsidRDefault="00597036">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1218</w:t>
      </w:r>
    </w:p>
    <w:p w14:paraId="6436B7AE" w14:textId="77777777" w:rsidR="00597036" w:rsidRDefault="00597036">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1219</w:t>
      </w:r>
    </w:p>
    <w:p w14:paraId="2231837A" w14:textId="77777777" w:rsidR="00597036" w:rsidRDefault="00597036">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1219</w:t>
      </w:r>
    </w:p>
    <w:p w14:paraId="608D9D0F" w14:textId="77777777" w:rsidR="00597036" w:rsidRDefault="00597036">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1219</w:t>
      </w:r>
    </w:p>
    <w:p w14:paraId="33CF3C11" w14:textId="77777777" w:rsidR="00597036" w:rsidRDefault="00597036">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1219</w:t>
      </w:r>
    </w:p>
    <w:p w14:paraId="30401611" w14:textId="77777777" w:rsidR="00597036" w:rsidRDefault="00597036">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1219</w:t>
      </w:r>
    </w:p>
    <w:p w14:paraId="259B655E" w14:textId="77777777" w:rsidR="00597036" w:rsidRDefault="00597036">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1220</w:t>
      </w:r>
    </w:p>
    <w:p w14:paraId="558C7CCC" w14:textId="77777777" w:rsidR="00597036" w:rsidRDefault="00597036">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1220</w:t>
      </w:r>
    </w:p>
    <w:p w14:paraId="099C7A0D" w14:textId="77777777" w:rsidR="00597036" w:rsidRDefault="00597036">
      <w:pPr>
        <w:pStyle w:val="TOC4"/>
        <w:rPr>
          <w:rFonts w:asciiTheme="minorHAnsi" w:eastAsiaTheme="minorEastAsia" w:hAnsiTheme="minorHAnsi" w:cstheme="minorBidi"/>
          <w:sz w:val="22"/>
          <w:szCs w:val="22"/>
        </w:rPr>
      </w:pPr>
      <w:r w:rsidRPr="00597036">
        <w:t>A.6.2.14.1</w:t>
      </w:r>
      <w:r w:rsidRPr="00597036">
        <w:rPr>
          <w:rFonts w:asciiTheme="minorHAnsi" w:eastAsiaTheme="minorEastAsia" w:hAnsiTheme="minorHAnsi"/>
          <w:sz w:val="22"/>
          <w:szCs w:val="22"/>
        </w:rPr>
        <w:tab/>
      </w:r>
      <w:r w:rsidRPr="00763DEA">
        <w:rPr>
          <w:rFonts w:cs="v4.2.0"/>
        </w:rPr>
        <w:t>Test Purpose and Environment</w:t>
      </w:r>
      <w:r>
        <w:tab/>
        <w:t>1220</w:t>
      </w:r>
    </w:p>
    <w:p w14:paraId="5302F354" w14:textId="77777777" w:rsidR="00597036" w:rsidRDefault="00597036">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1222</w:t>
      </w:r>
    </w:p>
    <w:p w14:paraId="333DB69B" w14:textId="77777777" w:rsidR="00597036" w:rsidRDefault="00597036">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1222</w:t>
      </w:r>
    </w:p>
    <w:p w14:paraId="61933106" w14:textId="77777777" w:rsidR="00597036" w:rsidRDefault="00597036">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1223</w:t>
      </w:r>
    </w:p>
    <w:p w14:paraId="66CC8F6A" w14:textId="77777777" w:rsidR="00597036" w:rsidRDefault="00597036">
      <w:pPr>
        <w:pStyle w:val="TOC5"/>
        <w:rPr>
          <w:rFonts w:asciiTheme="minorHAnsi" w:eastAsiaTheme="minorEastAsia" w:hAnsiTheme="minorHAnsi" w:cstheme="minorBidi"/>
          <w:sz w:val="22"/>
          <w:szCs w:val="22"/>
        </w:rPr>
      </w:pPr>
      <w:r>
        <w:lastRenderedPageBreak/>
        <w:t>A.6.2.14.2.3</w:t>
      </w:r>
      <w:r>
        <w:rPr>
          <w:rFonts w:asciiTheme="minorHAnsi" w:eastAsiaTheme="minorEastAsia" w:hAnsiTheme="minorHAnsi" w:cstheme="minorBidi"/>
          <w:sz w:val="22"/>
          <w:szCs w:val="22"/>
        </w:rPr>
        <w:tab/>
      </w:r>
      <w:r>
        <w:t>Receiving a NACK on msg3</w:t>
      </w:r>
      <w:r>
        <w:tab/>
        <w:t>1223</w:t>
      </w:r>
    </w:p>
    <w:p w14:paraId="50A6C659" w14:textId="77777777" w:rsidR="00597036" w:rsidRDefault="00597036">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1223</w:t>
      </w:r>
    </w:p>
    <w:p w14:paraId="2914334D" w14:textId="77777777" w:rsidR="00597036" w:rsidRDefault="00597036">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1223</w:t>
      </w:r>
    </w:p>
    <w:p w14:paraId="0700EB31" w14:textId="77777777" w:rsidR="00597036" w:rsidRDefault="00597036">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1223</w:t>
      </w:r>
    </w:p>
    <w:p w14:paraId="494B5E96" w14:textId="77777777" w:rsidR="00597036" w:rsidRDefault="00597036">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1224</w:t>
      </w:r>
    </w:p>
    <w:p w14:paraId="6B788BA3" w14:textId="77777777" w:rsidR="00597036" w:rsidRDefault="00597036">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1224</w:t>
      </w:r>
    </w:p>
    <w:p w14:paraId="0A91E2AE" w14:textId="77777777" w:rsidR="00597036" w:rsidRDefault="00597036">
      <w:pPr>
        <w:pStyle w:val="TOC4"/>
        <w:rPr>
          <w:rFonts w:asciiTheme="minorHAnsi" w:eastAsiaTheme="minorEastAsia" w:hAnsiTheme="minorHAnsi" w:cstheme="minorBidi"/>
          <w:sz w:val="22"/>
          <w:szCs w:val="22"/>
        </w:rPr>
      </w:pPr>
      <w:r w:rsidRPr="00597036">
        <w:t>A.6.2.15.1</w:t>
      </w:r>
      <w:r w:rsidRPr="00597036">
        <w:rPr>
          <w:rFonts w:asciiTheme="minorHAnsi" w:eastAsiaTheme="minorEastAsia" w:hAnsiTheme="minorHAnsi"/>
          <w:sz w:val="22"/>
          <w:szCs w:val="22"/>
        </w:rPr>
        <w:tab/>
      </w:r>
      <w:r w:rsidRPr="00763DEA">
        <w:rPr>
          <w:rFonts w:cs="v4.2.0"/>
        </w:rPr>
        <w:t>Test Purpose and Environment</w:t>
      </w:r>
      <w:r>
        <w:tab/>
        <w:t>1224</w:t>
      </w:r>
    </w:p>
    <w:p w14:paraId="19B1E76F" w14:textId="77777777" w:rsidR="00597036" w:rsidRDefault="00597036">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1226</w:t>
      </w:r>
    </w:p>
    <w:p w14:paraId="590845F8" w14:textId="77777777" w:rsidR="00597036" w:rsidRDefault="00597036">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1226</w:t>
      </w:r>
    </w:p>
    <w:p w14:paraId="2D712139" w14:textId="77777777" w:rsidR="00597036" w:rsidRDefault="00597036">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1227</w:t>
      </w:r>
    </w:p>
    <w:p w14:paraId="68145149" w14:textId="77777777" w:rsidR="00597036" w:rsidRDefault="00597036">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1227</w:t>
      </w:r>
    </w:p>
    <w:p w14:paraId="6E7F4598" w14:textId="77777777" w:rsidR="00597036" w:rsidRDefault="00597036">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1227</w:t>
      </w:r>
    </w:p>
    <w:p w14:paraId="239DBD86" w14:textId="77777777" w:rsidR="00597036" w:rsidRDefault="00597036">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1227</w:t>
      </w:r>
    </w:p>
    <w:p w14:paraId="757C8755" w14:textId="77777777" w:rsidR="00597036" w:rsidRDefault="00597036">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1227</w:t>
      </w:r>
    </w:p>
    <w:p w14:paraId="4560B6EC" w14:textId="77777777" w:rsidR="00597036" w:rsidRDefault="00597036">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1228</w:t>
      </w:r>
    </w:p>
    <w:p w14:paraId="2A565D11" w14:textId="77777777" w:rsidR="00597036" w:rsidRDefault="00597036">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1228</w:t>
      </w:r>
    </w:p>
    <w:p w14:paraId="4E3D2D24" w14:textId="77777777" w:rsidR="00597036" w:rsidRDefault="00597036">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1228</w:t>
      </w:r>
    </w:p>
    <w:p w14:paraId="1BF9A15C" w14:textId="77777777" w:rsidR="00597036" w:rsidRDefault="00597036">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1231</w:t>
      </w:r>
    </w:p>
    <w:p w14:paraId="52B013BF" w14:textId="77777777" w:rsidR="00597036" w:rsidRDefault="00597036">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1231</w:t>
      </w:r>
    </w:p>
    <w:p w14:paraId="47F2719C" w14:textId="77777777" w:rsidR="00597036" w:rsidRDefault="00597036">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1232</w:t>
      </w:r>
    </w:p>
    <w:p w14:paraId="3AFD44BD" w14:textId="77777777" w:rsidR="00597036" w:rsidRDefault="00597036">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1232</w:t>
      </w:r>
    </w:p>
    <w:p w14:paraId="2142E30D" w14:textId="77777777" w:rsidR="00597036" w:rsidRDefault="00597036">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1232</w:t>
      </w:r>
    </w:p>
    <w:p w14:paraId="1E0D1BC7" w14:textId="77777777" w:rsidR="00597036" w:rsidRDefault="00597036">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1232</w:t>
      </w:r>
    </w:p>
    <w:p w14:paraId="77EF61A7" w14:textId="77777777" w:rsidR="00597036" w:rsidRDefault="00597036">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1232</w:t>
      </w:r>
    </w:p>
    <w:p w14:paraId="358244FF" w14:textId="77777777" w:rsidR="00597036" w:rsidRDefault="00597036">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1232</w:t>
      </w:r>
    </w:p>
    <w:p w14:paraId="619DB1E4" w14:textId="77777777" w:rsidR="00597036" w:rsidRDefault="00597036">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1233</w:t>
      </w:r>
    </w:p>
    <w:p w14:paraId="79BE6E10" w14:textId="77777777" w:rsidR="00597036" w:rsidRDefault="00597036">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1233</w:t>
      </w:r>
    </w:p>
    <w:p w14:paraId="19914DC8" w14:textId="77777777" w:rsidR="00597036" w:rsidRDefault="00597036">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1236</w:t>
      </w:r>
    </w:p>
    <w:p w14:paraId="7661AFC5" w14:textId="77777777" w:rsidR="00597036" w:rsidRDefault="00597036">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1236</w:t>
      </w:r>
    </w:p>
    <w:p w14:paraId="1CA108A9" w14:textId="77777777" w:rsidR="00597036" w:rsidRDefault="00597036">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1237</w:t>
      </w:r>
    </w:p>
    <w:p w14:paraId="68D60B0B" w14:textId="77777777" w:rsidR="00597036" w:rsidRDefault="00597036">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1237</w:t>
      </w:r>
    </w:p>
    <w:p w14:paraId="7672820E" w14:textId="77777777" w:rsidR="00597036" w:rsidRDefault="00597036">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1237</w:t>
      </w:r>
    </w:p>
    <w:p w14:paraId="21F443DB" w14:textId="77777777" w:rsidR="00597036" w:rsidRDefault="00597036">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1237</w:t>
      </w:r>
    </w:p>
    <w:p w14:paraId="32DBEA46" w14:textId="77777777" w:rsidR="00597036" w:rsidRDefault="00597036">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1237</w:t>
      </w:r>
    </w:p>
    <w:p w14:paraId="39B73E5F" w14:textId="77777777" w:rsidR="00597036" w:rsidRDefault="00597036">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1237</w:t>
      </w:r>
    </w:p>
    <w:p w14:paraId="45E08C2B" w14:textId="77777777" w:rsidR="00597036" w:rsidRDefault="00597036">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1238</w:t>
      </w:r>
    </w:p>
    <w:p w14:paraId="526E164D" w14:textId="77777777" w:rsidR="00597036" w:rsidRDefault="00597036">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1238</w:t>
      </w:r>
    </w:p>
    <w:p w14:paraId="645A6927" w14:textId="77777777" w:rsidR="00597036" w:rsidRDefault="00597036">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1241</w:t>
      </w:r>
    </w:p>
    <w:p w14:paraId="7B80ED8F" w14:textId="77777777" w:rsidR="00597036" w:rsidRDefault="00597036">
      <w:pPr>
        <w:pStyle w:val="TOC5"/>
        <w:rPr>
          <w:rFonts w:asciiTheme="minorHAnsi" w:eastAsiaTheme="minorEastAsia" w:hAnsiTheme="minorHAnsi" w:cstheme="minorBidi"/>
          <w:sz w:val="22"/>
          <w:szCs w:val="22"/>
        </w:rPr>
      </w:pPr>
      <w:r>
        <w:t>A.6.2.18.2.1</w:t>
      </w:r>
      <w:r>
        <w:rPr>
          <w:rFonts w:asciiTheme="minorHAnsi" w:eastAsiaTheme="minorEastAsia" w:hAnsiTheme="minorHAnsi" w:cstheme="minorBidi"/>
          <w:sz w:val="22"/>
          <w:szCs w:val="22"/>
        </w:rPr>
        <w:tab/>
      </w:r>
      <w:r>
        <w:t>Random Access Response Reception</w:t>
      </w:r>
      <w:r>
        <w:tab/>
        <w:t>1241</w:t>
      </w:r>
    </w:p>
    <w:p w14:paraId="1C267279" w14:textId="77777777" w:rsidR="00597036" w:rsidRDefault="00597036">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1242</w:t>
      </w:r>
    </w:p>
    <w:p w14:paraId="0A02589D" w14:textId="77777777" w:rsidR="00597036" w:rsidRDefault="00597036">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1242</w:t>
      </w:r>
    </w:p>
    <w:p w14:paraId="170E2B8C" w14:textId="77777777" w:rsidR="00597036" w:rsidRDefault="00597036">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1242</w:t>
      </w:r>
    </w:p>
    <w:p w14:paraId="15A9494B" w14:textId="77777777" w:rsidR="00597036" w:rsidRDefault="00597036">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1242</w:t>
      </w:r>
    </w:p>
    <w:p w14:paraId="1A6D74E6" w14:textId="77777777" w:rsidR="00597036" w:rsidRDefault="00597036">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1242</w:t>
      </w:r>
    </w:p>
    <w:p w14:paraId="742A6D4C" w14:textId="77777777" w:rsidR="00597036" w:rsidRDefault="00597036">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1242</w:t>
      </w:r>
    </w:p>
    <w:p w14:paraId="1AB00355" w14:textId="77777777" w:rsidR="00597036" w:rsidRDefault="00597036">
      <w:pPr>
        <w:pStyle w:val="TOC3"/>
        <w:rPr>
          <w:rFonts w:asciiTheme="minorHAnsi" w:eastAsiaTheme="minorEastAsia" w:hAnsiTheme="minorHAnsi" w:cstheme="minorBidi"/>
          <w:sz w:val="22"/>
          <w:szCs w:val="22"/>
        </w:rPr>
      </w:pPr>
      <w:r>
        <w:t>A.6.2.19</w:t>
      </w:r>
      <w:r>
        <w:rPr>
          <w:rFonts w:asciiTheme="minorHAnsi" w:eastAsiaTheme="minorEastAsia" w:hAnsiTheme="minorHAnsi" w:cstheme="minorBidi"/>
          <w:sz w:val="22"/>
          <w:szCs w:val="22"/>
        </w:rPr>
        <w:tab/>
      </w:r>
      <w:r>
        <w:t>TDD Contention Based Random Access Test for UE category NB1 UEs In-band mode in normal coverage</w:t>
      </w:r>
      <w:r>
        <w:tab/>
        <w:t>1243</w:t>
      </w:r>
    </w:p>
    <w:p w14:paraId="6D7C9E21" w14:textId="77777777" w:rsidR="00597036" w:rsidRDefault="00597036">
      <w:pPr>
        <w:pStyle w:val="TOC4"/>
        <w:rPr>
          <w:rFonts w:asciiTheme="minorHAnsi" w:eastAsiaTheme="minorEastAsia" w:hAnsiTheme="minorHAnsi" w:cstheme="minorBidi"/>
          <w:sz w:val="22"/>
          <w:szCs w:val="22"/>
        </w:rPr>
      </w:pPr>
      <w:r>
        <w:t>A.6.2.19.1</w:t>
      </w:r>
      <w:r>
        <w:rPr>
          <w:rFonts w:asciiTheme="minorHAnsi" w:eastAsiaTheme="minorEastAsia" w:hAnsiTheme="minorHAnsi" w:cstheme="minorBidi"/>
          <w:sz w:val="22"/>
          <w:szCs w:val="22"/>
        </w:rPr>
        <w:tab/>
      </w:r>
      <w:r>
        <w:t>Test Purpose and Environment</w:t>
      </w:r>
      <w:r>
        <w:tab/>
        <w:t>1243</w:t>
      </w:r>
    </w:p>
    <w:p w14:paraId="60CB586A" w14:textId="77777777" w:rsidR="00597036" w:rsidRDefault="00597036">
      <w:pPr>
        <w:pStyle w:val="TOC4"/>
        <w:rPr>
          <w:rFonts w:asciiTheme="minorHAnsi" w:eastAsiaTheme="minorEastAsia" w:hAnsiTheme="minorHAnsi" w:cstheme="minorBidi"/>
          <w:sz w:val="22"/>
          <w:szCs w:val="22"/>
        </w:rPr>
      </w:pPr>
      <w:r>
        <w:t>A.6.2.19.2</w:t>
      </w:r>
      <w:r>
        <w:rPr>
          <w:rFonts w:asciiTheme="minorHAnsi" w:eastAsiaTheme="minorEastAsia" w:hAnsiTheme="minorHAnsi" w:cstheme="minorBidi"/>
          <w:sz w:val="22"/>
          <w:szCs w:val="22"/>
        </w:rPr>
        <w:tab/>
      </w:r>
      <w:r>
        <w:t>Test Requirements</w:t>
      </w:r>
      <w:r>
        <w:tab/>
        <w:t>1245</w:t>
      </w:r>
    </w:p>
    <w:p w14:paraId="740BC13B" w14:textId="77777777" w:rsidR="00597036" w:rsidRDefault="00597036">
      <w:pPr>
        <w:pStyle w:val="TOC5"/>
        <w:rPr>
          <w:rFonts w:asciiTheme="minorHAnsi" w:eastAsiaTheme="minorEastAsia" w:hAnsiTheme="minorHAnsi" w:cstheme="minorBidi"/>
          <w:sz w:val="22"/>
          <w:szCs w:val="22"/>
        </w:rPr>
      </w:pPr>
      <w:r>
        <w:t>A.6.2.19.2.1</w:t>
      </w:r>
      <w:r>
        <w:rPr>
          <w:rFonts w:asciiTheme="minorHAnsi" w:eastAsiaTheme="minorEastAsia" w:hAnsiTheme="minorHAnsi" w:cstheme="minorBidi"/>
          <w:sz w:val="22"/>
          <w:szCs w:val="22"/>
        </w:rPr>
        <w:tab/>
      </w:r>
      <w:r>
        <w:t>Random Access Response Reception</w:t>
      </w:r>
      <w:r>
        <w:tab/>
        <w:t>1245</w:t>
      </w:r>
    </w:p>
    <w:p w14:paraId="0200F5C4" w14:textId="77777777" w:rsidR="00597036" w:rsidRDefault="00597036">
      <w:pPr>
        <w:pStyle w:val="TOC5"/>
        <w:rPr>
          <w:rFonts w:asciiTheme="minorHAnsi" w:eastAsiaTheme="minorEastAsia" w:hAnsiTheme="minorHAnsi" w:cstheme="minorBidi"/>
          <w:sz w:val="22"/>
          <w:szCs w:val="22"/>
        </w:rPr>
      </w:pPr>
      <w:r>
        <w:t>A.6.2.19.2.2</w:t>
      </w:r>
      <w:r>
        <w:rPr>
          <w:rFonts w:asciiTheme="minorHAnsi" w:eastAsiaTheme="minorEastAsia" w:hAnsiTheme="minorHAnsi" w:cstheme="minorBidi"/>
          <w:sz w:val="22"/>
          <w:szCs w:val="22"/>
        </w:rPr>
        <w:tab/>
      </w:r>
      <w:r>
        <w:t>No Random Access Response Reception</w:t>
      </w:r>
      <w:r>
        <w:tab/>
        <w:t>1246</w:t>
      </w:r>
    </w:p>
    <w:p w14:paraId="79E10118" w14:textId="77777777" w:rsidR="00597036" w:rsidRDefault="00597036">
      <w:pPr>
        <w:pStyle w:val="TOC5"/>
        <w:rPr>
          <w:rFonts w:asciiTheme="minorHAnsi" w:eastAsiaTheme="minorEastAsia" w:hAnsiTheme="minorHAnsi" w:cstheme="minorBidi"/>
          <w:sz w:val="22"/>
          <w:szCs w:val="22"/>
        </w:rPr>
      </w:pPr>
      <w:r>
        <w:t>A.6.2.19.2.3</w:t>
      </w:r>
      <w:r>
        <w:rPr>
          <w:rFonts w:asciiTheme="minorHAnsi" w:eastAsiaTheme="minorEastAsia" w:hAnsiTheme="minorHAnsi" w:cstheme="minorBidi"/>
          <w:sz w:val="22"/>
          <w:szCs w:val="22"/>
        </w:rPr>
        <w:tab/>
      </w:r>
      <w:r>
        <w:t>Receiving a NACK on msg3</w:t>
      </w:r>
      <w:r>
        <w:tab/>
        <w:t>1246</w:t>
      </w:r>
    </w:p>
    <w:p w14:paraId="47F3EBF5" w14:textId="77777777" w:rsidR="00597036" w:rsidRDefault="00597036">
      <w:pPr>
        <w:pStyle w:val="TOC5"/>
        <w:rPr>
          <w:rFonts w:asciiTheme="minorHAnsi" w:eastAsiaTheme="minorEastAsia" w:hAnsiTheme="minorHAnsi" w:cstheme="minorBidi"/>
          <w:sz w:val="22"/>
          <w:szCs w:val="22"/>
        </w:rPr>
      </w:pPr>
      <w:r>
        <w:t>A.6.2.19.2.4</w:t>
      </w:r>
      <w:r>
        <w:rPr>
          <w:rFonts w:asciiTheme="minorHAnsi" w:eastAsiaTheme="minorEastAsia" w:hAnsiTheme="minorHAnsi" w:cstheme="minorBidi"/>
          <w:sz w:val="22"/>
          <w:szCs w:val="22"/>
        </w:rPr>
        <w:tab/>
      </w:r>
      <w:r>
        <w:t>Reception of an Incorrect Message over Temporary C-RNTI</w:t>
      </w:r>
      <w:r>
        <w:tab/>
        <w:t>1246</w:t>
      </w:r>
    </w:p>
    <w:p w14:paraId="73AFF8AE" w14:textId="77777777" w:rsidR="00597036" w:rsidRDefault="00597036">
      <w:pPr>
        <w:pStyle w:val="TOC5"/>
        <w:rPr>
          <w:rFonts w:asciiTheme="minorHAnsi" w:eastAsiaTheme="minorEastAsia" w:hAnsiTheme="minorHAnsi" w:cstheme="minorBidi"/>
          <w:sz w:val="22"/>
          <w:szCs w:val="22"/>
        </w:rPr>
      </w:pPr>
      <w:r>
        <w:t>A.6.2.19.2.5</w:t>
      </w:r>
      <w:r>
        <w:rPr>
          <w:rFonts w:asciiTheme="minorHAnsi" w:eastAsiaTheme="minorEastAsia" w:hAnsiTheme="minorHAnsi" w:cstheme="minorBidi"/>
          <w:sz w:val="22"/>
          <w:szCs w:val="22"/>
        </w:rPr>
        <w:tab/>
      </w:r>
      <w:r>
        <w:t>Reception of a Correct Message over Temporary C-RNTI</w:t>
      </w:r>
      <w:r>
        <w:tab/>
        <w:t>1246</w:t>
      </w:r>
    </w:p>
    <w:p w14:paraId="40E433E1" w14:textId="77777777" w:rsidR="00597036" w:rsidRDefault="00597036">
      <w:pPr>
        <w:pStyle w:val="TOC5"/>
        <w:rPr>
          <w:rFonts w:asciiTheme="minorHAnsi" w:eastAsiaTheme="minorEastAsia" w:hAnsiTheme="minorHAnsi" w:cstheme="minorBidi"/>
          <w:sz w:val="22"/>
          <w:szCs w:val="22"/>
        </w:rPr>
      </w:pPr>
      <w:r>
        <w:t>A.6.2.19.2.6</w:t>
      </w:r>
      <w:r>
        <w:rPr>
          <w:rFonts w:asciiTheme="minorHAnsi" w:eastAsiaTheme="minorEastAsia" w:hAnsiTheme="minorHAnsi" w:cstheme="minorBidi"/>
          <w:sz w:val="22"/>
          <w:szCs w:val="22"/>
        </w:rPr>
        <w:tab/>
      </w:r>
      <w:r>
        <w:t>Contention Resolution Timer expiry</w:t>
      </w:r>
      <w:r>
        <w:tab/>
        <w:t>1246</w:t>
      </w:r>
    </w:p>
    <w:p w14:paraId="0DA72492" w14:textId="77777777" w:rsidR="00597036" w:rsidRDefault="00597036">
      <w:pPr>
        <w:pStyle w:val="TOC5"/>
        <w:rPr>
          <w:rFonts w:asciiTheme="minorHAnsi" w:eastAsiaTheme="minorEastAsia" w:hAnsiTheme="minorHAnsi" w:cstheme="minorBidi"/>
          <w:sz w:val="22"/>
          <w:szCs w:val="22"/>
        </w:rPr>
      </w:pPr>
      <w:r>
        <w:t>A.6.2.19.2.7</w:t>
      </w:r>
      <w:r>
        <w:rPr>
          <w:rFonts w:asciiTheme="minorHAnsi" w:eastAsiaTheme="minorEastAsia" w:hAnsiTheme="minorHAnsi" w:cstheme="minorBidi"/>
          <w:sz w:val="22"/>
          <w:szCs w:val="22"/>
        </w:rPr>
        <w:tab/>
      </w:r>
      <w:r>
        <w:t>NPRACH Resource Selection</w:t>
      </w:r>
      <w:r>
        <w:tab/>
        <w:t>1246</w:t>
      </w:r>
    </w:p>
    <w:p w14:paraId="6032A2BE" w14:textId="77777777" w:rsidR="00597036" w:rsidRDefault="00597036">
      <w:pPr>
        <w:pStyle w:val="TOC3"/>
        <w:rPr>
          <w:rFonts w:asciiTheme="minorHAnsi" w:eastAsiaTheme="minorEastAsia" w:hAnsiTheme="minorHAnsi" w:cstheme="minorBidi"/>
          <w:sz w:val="22"/>
          <w:szCs w:val="22"/>
        </w:rPr>
      </w:pPr>
      <w:r>
        <w:t>A.6.2.20</w:t>
      </w:r>
      <w:r>
        <w:rPr>
          <w:rFonts w:asciiTheme="minorHAnsi" w:eastAsiaTheme="minorEastAsia" w:hAnsiTheme="minorHAnsi" w:cstheme="minorBidi"/>
          <w:sz w:val="22"/>
          <w:szCs w:val="22"/>
        </w:rPr>
        <w:tab/>
      </w:r>
      <w:r>
        <w:t>TDD Contention Based Random Access Test for UE category NB1 UEs In-band mode in enhanced coverage</w:t>
      </w:r>
      <w:r>
        <w:tab/>
        <w:t>1247</w:t>
      </w:r>
    </w:p>
    <w:p w14:paraId="119A4B96" w14:textId="77777777" w:rsidR="00597036" w:rsidRDefault="00597036">
      <w:pPr>
        <w:pStyle w:val="TOC4"/>
        <w:rPr>
          <w:rFonts w:asciiTheme="minorHAnsi" w:eastAsiaTheme="minorEastAsia" w:hAnsiTheme="minorHAnsi" w:cstheme="minorBidi"/>
          <w:sz w:val="22"/>
          <w:szCs w:val="22"/>
        </w:rPr>
      </w:pPr>
      <w:r>
        <w:t>A.6.2.20.1</w:t>
      </w:r>
      <w:r>
        <w:rPr>
          <w:rFonts w:asciiTheme="minorHAnsi" w:eastAsiaTheme="minorEastAsia" w:hAnsiTheme="minorHAnsi" w:cstheme="minorBidi"/>
          <w:sz w:val="22"/>
          <w:szCs w:val="22"/>
        </w:rPr>
        <w:tab/>
      </w:r>
      <w:r>
        <w:t>Test Purpose and Environment</w:t>
      </w:r>
      <w:r>
        <w:tab/>
        <w:t>1247</w:t>
      </w:r>
    </w:p>
    <w:p w14:paraId="675276EE" w14:textId="77777777" w:rsidR="00597036" w:rsidRDefault="00597036">
      <w:pPr>
        <w:pStyle w:val="TOC4"/>
        <w:rPr>
          <w:rFonts w:asciiTheme="minorHAnsi" w:eastAsiaTheme="minorEastAsia" w:hAnsiTheme="minorHAnsi" w:cstheme="minorBidi"/>
          <w:sz w:val="22"/>
          <w:szCs w:val="22"/>
        </w:rPr>
      </w:pPr>
      <w:r>
        <w:lastRenderedPageBreak/>
        <w:t>A.6.2.20.2</w:t>
      </w:r>
      <w:r>
        <w:rPr>
          <w:rFonts w:asciiTheme="minorHAnsi" w:eastAsiaTheme="minorEastAsia" w:hAnsiTheme="minorHAnsi" w:cstheme="minorBidi"/>
          <w:sz w:val="22"/>
          <w:szCs w:val="22"/>
        </w:rPr>
        <w:tab/>
      </w:r>
      <w:r>
        <w:t>Test Requirements</w:t>
      </w:r>
      <w:r>
        <w:tab/>
        <w:t>1249</w:t>
      </w:r>
    </w:p>
    <w:p w14:paraId="61A98690" w14:textId="77777777" w:rsidR="00597036" w:rsidRDefault="00597036">
      <w:pPr>
        <w:pStyle w:val="TOC5"/>
        <w:rPr>
          <w:rFonts w:asciiTheme="minorHAnsi" w:eastAsiaTheme="minorEastAsia" w:hAnsiTheme="minorHAnsi" w:cstheme="minorBidi"/>
          <w:sz w:val="22"/>
          <w:szCs w:val="22"/>
        </w:rPr>
      </w:pPr>
      <w:r>
        <w:t>A.6.2.20.2.1</w:t>
      </w:r>
      <w:r>
        <w:rPr>
          <w:rFonts w:asciiTheme="minorHAnsi" w:eastAsiaTheme="minorEastAsia" w:hAnsiTheme="minorHAnsi" w:cstheme="minorBidi"/>
          <w:sz w:val="22"/>
          <w:szCs w:val="22"/>
        </w:rPr>
        <w:tab/>
      </w:r>
      <w:r>
        <w:t>Random Access Response Reception</w:t>
      </w:r>
      <w:r>
        <w:tab/>
        <w:t>1249</w:t>
      </w:r>
    </w:p>
    <w:p w14:paraId="3F9C370D" w14:textId="77777777" w:rsidR="00597036" w:rsidRDefault="00597036">
      <w:pPr>
        <w:pStyle w:val="TOC5"/>
        <w:rPr>
          <w:rFonts w:asciiTheme="minorHAnsi" w:eastAsiaTheme="minorEastAsia" w:hAnsiTheme="minorHAnsi" w:cstheme="minorBidi"/>
          <w:sz w:val="22"/>
          <w:szCs w:val="22"/>
        </w:rPr>
      </w:pPr>
      <w:r>
        <w:t>A.6.2.20.2.2</w:t>
      </w:r>
      <w:r>
        <w:rPr>
          <w:rFonts w:asciiTheme="minorHAnsi" w:eastAsiaTheme="minorEastAsia" w:hAnsiTheme="minorHAnsi" w:cstheme="minorBidi"/>
          <w:sz w:val="22"/>
          <w:szCs w:val="22"/>
        </w:rPr>
        <w:tab/>
      </w:r>
      <w:r>
        <w:t>No Random Access Response Reception</w:t>
      </w:r>
      <w:r>
        <w:tab/>
        <w:t>1250</w:t>
      </w:r>
    </w:p>
    <w:p w14:paraId="66F8C769" w14:textId="77777777" w:rsidR="00597036" w:rsidRDefault="00597036">
      <w:pPr>
        <w:pStyle w:val="TOC5"/>
        <w:rPr>
          <w:rFonts w:asciiTheme="minorHAnsi" w:eastAsiaTheme="minorEastAsia" w:hAnsiTheme="minorHAnsi" w:cstheme="minorBidi"/>
          <w:sz w:val="22"/>
          <w:szCs w:val="22"/>
        </w:rPr>
      </w:pPr>
      <w:r>
        <w:t>A.6.2.20.2.3</w:t>
      </w:r>
      <w:r>
        <w:rPr>
          <w:rFonts w:asciiTheme="minorHAnsi" w:eastAsiaTheme="minorEastAsia" w:hAnsiTheme="minorHAnsi" w:cstheme="minorBidi"/>
          <w:sz w:val="22"/>
          <w:szCs w:val="22"/>
        </w:rPr>
        <w:tab/>
      </w:r>
      <w:r>
        <w:t>Receiving a NACK on msg3</w:t>
      </w:r>
      <w:r>
        <w:tab/>
        <w:t>1250</w:t>
      </w:r>
    </w:p>
    <w:p w14:paraId="7106F13E" w14:textId="77777777" w:rsidR="00597036" w:rsidRDefault="00597036">
      <w:pPr>
        <w:pStyle w:val="TOC5"/>
        <w:rPr>
          <w:rFonts w:asciiTheme="minorHAnsi" w:eastAsiaTheme="minorEastAsia" w:hAnsiTheme="minorHAnsi" w:cstheme="minorBidi"/>
          <w:sz w:val="22"/>
          <w:szCs w:val="22"/>
        </w:rPr>
      </w:pPr>
      <w:r>
        <w:t>A.6.2.20.2.4</w:t>
      </w:r>
      <w:r>
        <w:rPr>
          <w:rFonts w:asciiTheme="minorHAnsi" w:eastAsiaTheme="minorEastAsia" w:hAnsiTheme="minorHAnsi" w:cstheme="minorBidi"/>
          <w:sz w:val="22"/>
          <w:szCs w:val="22"/>
        </w:rPr>
        <w:tab/>
      </w:r>
      <w:r>
        <w:t>Reception of an Incorrect Message over Temporary C-RNTI</w:t>
      </w:r>
      <w:r>
        <w:tab/>
        <w:t>1250</w:t>
      </w:r>
    </w:p>
    <w:p w14:paraId="3261B928" w14:textId="77777777" w:rsidR="00597036" w:rsidRDefault="00597036">
      <w:pPr>
        <w:pStyle w:val="TOC5"/>
        <w:rPr>
          <w:rFonts w:asciiTheme="minorHAnsi" w:eastAsiaTheme="minorEastAsia" w:hAnsiTheme="minorHAnsi" w:cstheme="minorBidi"/>
          <w:sz w:val="22"/>
          <w:szCs w:val="22"/>
        </w:rPr>
      </w:pPr>
      <w:r>
        <w:t>A.6.2.20.2.5</w:t>
      </w:r>
      <w:r>
        <w:rPr>
          <w:rFonts w:asciiTheme="minorHAnsi" w:eastAsiaTheme="minorEastAsia" w:hAnsiTheme="minorHAnsi" w:cstheme="minorBidi"/>
          <w:sz w:val="22"/>
          <w:szCs w:val="22"/>
        </w:rPr>
        <w:tab/>
      </w:r>
      <w:r>
        <w:t>Reception of a Correct Message over Temporary C-RNTI</w:t>
      </w:r>
      <w:r>
        <w:tab/>
        <w:t>1250</w:t>
      </w:r>
    </w:p>
    <w:p w14:paraId="6A090114" w14:textId="77777777" w:rsidR="00597036" w:rsidRDefault="00597036">
      <w:pPr>
        <w:pStyle w:val="TOC5"/>
        <w:rPr>
          <w:rFonts w:asciiTheme="minorHAnsi" w:eastAsiaTheme="minorEastAsia" w:hAnsiTheme="minorHAnsi" w:cstheme="minorBidi"/>
          <w:sz w:val="22"/>
          <w:szCs w:val="22"/>
        </w:rPr>
      </w:pPr>
      <w:r>
        <w:t>A.6.2.20.2.6</w:t>
      </w:r>
      <w:r>
        <w:rPr>
          <w:rFonts w:asciiTheme="minorHAnsi" w:eastAsiaTheme="minorEastAsia" w:hAnsiTheme="minorHAnsi" w:cstheme="minorBidi"/>
          <w:sz w:val="22"/>
          <w:szCs w:val="22"/>
        </w:rPr>
        <w:tab/>
      </w:r>
      <w:r>
        <w:t>Contention Resolution Timer expiry</w:t>
      </w:r>
      <w:r>
        <w:tab/>
        <w:t>1250</w:t>
      </w:r>
    </w:p>
    <w:p w14:paraId="767B5C64" w14:textId="77777777" w:rsidR="00597036" w:rsidRDefault="00597036">
      <w:pPr>
        <w:pStyle w:val="TOC5"/>
        <w:rPr>
          <w:rFonts w:asciiTheme="minorHAnsi" w:eastAsiaTheme="minorEastAsia" w:hAnsiTheme="minorHAnsi" w:cstheme="minorBidi"/>
          <w:sz w:val="22"/>
          <w:szCs w:val="22"/>
        </w:rPr>
      </w:pPr>
      <w:r>
        <w:t>A.6.2.20.2.7</w:t>
      </w:r>
      <w:r>
        <w:rPr>
          <w:rFonts w:asciiTheme="minorHAnsi" w:eastAsiaTheme="minorEastAsia" w:hAnsiTheme="minorHAnsi" w:cstheme="minorBidi"/>
          <w:sz w:val="22"/>
          <w:szCs w:val="22"/>
        </w:rPr>
        <w:tab/>
      </w:r>
      <w:r>
        <w:t>NPRACH Resource Selection</w:t>
      </w:r>
      <w:r>
        <w:tab/>
        <w:t>1250</w:t>
      </w:r>
    </w:p>
    <w:p w14:paraId="75945964" w14:textId="77777777" w:rsidR="00597036" w:rsidRDefault="00597036">
      <w:pPr>
        <w:pStyle w:val="TOC3"/>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TDD Contention Based Random Access on Non-anchor Carrier Test for UE category NB1 UEs In-band mode in Enhanced Coverage</w:t>
      </w:r>
      <w:r>
        <w:tab/>
        <w:t>1251</w:t>
      </w:r>
    </w:p>
    <w:p w14:paraId="57365547" w14:textId="77777777" w:rsidR="00597036" w:rsidRDefault="00597036">
      <w:pPr>
        <w:pStyle w:val="TOC4"/>
        <w:rPr>
          <w:rFonts w:asciiTheme="minorHAnsi" w:eastAsiaTheme="minorEastAsia" w:hAnsiTheme="minorHAnsi" w:cstheme="minorBidi"/>
          <w:sz w:val="22"/>
          <w:szCs w:val="22"/>
        </w:rPr>
      </w:pPr>
      <w:r>
        <w:t>A.6.2.21.1</w:t>
      </w:r>
      <w:r>
        <w:rPr>
          <w:rFonts w:asciiTheme="minorHAnsi" w:eastAsiaTheme="minorEastAsia" w:hAnsiTheme="minorHAnsi" w:cstheme="minorBidi"/>
          <w:sz w:val="22"/>
          <w:szCs w:val="22"/>
        </w:rPr>
        <w:tab/>
      </w:r>
      <w:r>
        <w:t>Test Purpose and Environment</w:t>
      </w:r>
      <w:r>
        <w:tab/>
        <w:t>1251</w:t>
      </w:r>
    </w:p>
    <w:p w14:paraId="5A7259AF" w14:textId="77777777" w:rsidR="00597036" w:rsidRDefault="00597036">
      <w:pPr>
        <w:pStyle w:val="TOC4"/>
        <w:rPr>
          <w:rFonts w:asciiTheme="minorHAnsi" w:eastAsiaTheme="minorEastAsia" w:hAnsiTheme="minorHAnsi" w:cstheme="minorBidi"/>
          <w:sz w:val="22"/>
          <w:szCs w:val="22"/>
        </w:rPr>
      </w:pPr>
      <w:r>
        <w:t>A.6.2.21.2</w:t>
      </w:r>
      <w:r>
        <w:rPr>
          <w:rFonts w:asciiTheme="minorHAnsi" w:eastAsiaTheme="minorEastAsia" w:hAnsiTheme="minorHAnsi" w:cstheme="minorBidi"/>
          <w:sz w:val="22"/>
          <w:szCs w:val="22"/>
        </w:rPr>
        <w:tab/>
      </w:r>
      <w:r>
        <w:t>Test Requirements</w:t>
      </w:r>
      <w:r>
        <w:tab/>
        <w:t>1253</w:t>
      </w:r>
    </w:p>
    <w:p w14:paraId="6FE7870E" w14:textId="77777777" w:rsidR="00597036" w:rsidRDefault="00597036">
      <w:pPr>
        <w:pStyle w:val="TOC5"/>
        <w:rPr>
          <w:rFonts w:asciiTheme="minorHAnsi" w:eastAsiaTheme="minorEastAsia" w:hAnsiTheme="minorHAnsi" w:cstheme="minorBidi"/>
          <w:sz w:val="22"/>
          <w:szCs w:val="22"/>
        </w:rPr>
      </w:pPr>
      <w:r>
        <w:t>A.6.2.21.2.1</w:t>
      </w:r>
      <w:r>
        <w:rPr>
          <w:rFonts w:asciiTheme="minorHAnsi" w:eastAsiaTheme="minorEastAsia" w:hAnsiTheme="minorHAnsi" w:cstheme="minorBidi"/>
          <w:sz w:val="22"/>
          <w:szCs w:val="22"/>
        </w:rPr>
        <w:tab/>
      </w:r>
      <w:r>
        <w:t>Random Access Response Reception</w:t>
      </w:r>
      <w:r>
        <w:tab/>
        <w:t>1253</w:t>
      </w:r>
    </w:p>
    <w:p w14:paraId="2035274A" w14:textId="77777777" w:rsidR="00597036" w:rsidRDefault="00597036">
      <w:pPr>
        <w:pStyle w:val="TOC5"/>
        <w:rPr>
          <w:rFonts w:asciiTheme="minorHAnsi" w:eastAsiaTheme="minorEastAsia" w:hAnsiTheme="minorHAnsi" w:cstheme="minorBidi"/>
          <w:sz w:val="22"/>
          <w:szCs w:val="22"/>
        </w:rPr>
      </w:pPr>
      <w:r>
        <w:t>A.6.2.21.2.2</w:t>
      </w:r>
      <w:r>
        <w:rPr>
          <w:rFonts w:asciiTheme="minorHAnsi" w:eastAsiaTheme="minorEastAsia" w:hAnsiTheme="minorHAnsi" w:cstheme="minorBidi"/>
          <w:sz w:val="22"/>
          <w:szCs w:val="22"/>
        </w:rPr>
        <w:tab/>
      </w:r>
      <w:r>
        <w:t>No Random Access Response Reception</w:t>
      </w:r>
      <w:r>
        <w:tab/>
        <w:t>1254</w:t>
      </w:r>
    </w:p>
    <w:p w14:paraId="3230F775" w14:textId="77777777" w:rsidR="00597036" w:rsidRDefault="00597036">
      <w:pPr>
        <w:pStyle w:val="TOC5"/>
        <w:rPr>
          <w:rFonts w:asciiTheme="minorHAnsi" w:eastAsiaTheme="minorEastAsia" w:hAnsiTheme="minorHAnsi" w:cstheme="minorBidi"/>
          <w:sz w:val="22"/>
          <w:szCs w:val="22"/>
        </w:rPr>
      </w:pPr>
      <w:r>
        <w:t>A.6.2.21.2.3</w:t>
      </w:r>
      <w:r>
        <w:rPr>
          <w:rFonts w:asciiTheme="minorHAnsi" w:eastAsiaTheme="minorEastAsia" w:hAnsiTheme="minorHAnsi" w:cstheme="minorBidi"/>
          <w:sz w:val="22"/>
          <w:szCs w:val="22"/>
        </w:rPr>
        <w:tab/>
      </w:r>
      <w:r>
        <w:t>Receiving a NACK on msg3</w:t>
      </w:r>
      <w:r>
        <w:tab/>
        <w:t>1254</w:t>
      </w:r>
    </w:p>
    <w:p w14:paraId="1B92187A" w14:textId="77777777" w:rsidR="00597036" w:rsidRDefault="00597036">
      <w:pPr>
        <w:pStyle w:val="TOC5"/>
        <w:rPr>
          <w:rFonts w:asciiTheme="minorHAnsi" w:eastAsiaTheme="minorEastAsia" w:hAnsiTheme="minorHAnsi" w:cstheme="minorBidi"/>
          <w:sz w:val="22"/>
          <w:szCs w:val="22"/>
        </w:rPr>
      </w:pPr>
      <w:r>
        <w:t>A.6.2.21.2.4</w:t>
      </w:r>
      <w:r>
        <w:rPr>
          <w:rFonts w:asciiTheme="minorHAnsi" w:eastAsiaTheme="minorEastAsia" w:hAnsiTheme="minorHAnsi" w:cstheme="minorBidi"/>
          <w:sz w:val="22"/>
          <w:szCs w:val="22"/>
        </w:rPr>
        <w:tab/>
      </w:r>
      <w:r>
        <w:t>Reception of an Incorrect Message over Temporary C-RNTI</w:t>
      </w:r>
      <w:r>
        <w:tab/>
        <w:t>1254</w:t>
      </w:r>
    </w:p>
    <w:p w14:paraId="4EC1B30C" w14:textId="77777777" w:rsidR="00597036" w:rsidRDefault="00597036">
      <w:pPr>
        <w:pStyle w:val="TOC5"/>
        <w:rPr>
          <w:rFonts w:asciiTheme="minorHAnsi" w:eastAsiaTheme="minorEastAsia" w:hAnsiTheme="minorHAnsi" w:cstheme="minorBidi"/>
          <w:sz w:val="22"/>
          <w:szCs w:val="22"/>
        </w:rPr>
      </w:pPr>
      <w:r>
        <w:t>A.6.2.21.2.5</w:t>
      </w:r>
      <w:r>
        <w:rPr>
          <w:rFonts w:asciiTheme="minorHAnsi" w:eastAsiaTheme="minorEastAsia" w:hAnsiTheme="minorHAnsi" w:cstheme="minorBidi"/>
          <w:sz w:val="22"/>
          <w:szCs w:val="22"/>
        </w:rPr>
        <w:tab/>
      </w:r>
      <w:r>
        <w:t>Reception of a Correct Message over Temporary C-RNTI</w:t>
      </w:r>
      <w:r>
        <w:tab/>
        <w:t>1254</w:t>
      </w:r>
    </w:p>
    <w:p w14:paraId="77FEAC12" w14:textId="77777777" w:rsidR="00597036" w:rsidRDefault="00597036">
      <w:pPr>
        <w:pStyle w:val="TOC5"/>
        <w:rPr>
          <w:rFonts w:asciiTheme="minorHAnsi" w:eastAsiaTheme="minorEastAsia" w:hAnsiTheme="minorHAnsi" w:cstheme="minorBidi"/>
          <w:sz w:val="22"/>
          <w:szCs w:val="22"/>
        </w:rPr>
      </w:pPr>
      <w:r>
        <w:t>A.6.2.21.2.6</w:t>
      </w:r>
      <w:r>
        <w:rPr>
          <w:rFonts w:asciiTheme="minorHAnsi" w:eastAsiaTheme="minorEastAsia" w:hAnsiTheme="minorHAnsi" w:cstheme="minorBidi"/>
          <w:sz w:val="22"/>
          <w:szCs w:val="22"/>
        </w:rPr>
        <w:tab/>
      </w:r>
      <w:r>
        <w:t>Contention Resolution Timer expiry</w:t>
      </w:r>
      <w:r>
        <w:tab/>
        <w:t>1254</w:t>
      </w:r>
    </w:p>
    <w:p w14:paraId="001C3125" w14:textId="77777777" w:rsidR="00597036" w:rsidRDefault="00597036">
      <w:pPr>
        <w:pStyle w:val="TOC5"/>
        <w:rPr>
          <w:rFonts w:asciiTheme="minorHAnsi" w:eastAsiaTheme="minorEastAsia" w:hAnsiTheme="minorHAnsi" w:cstheme="minorBidi"/>
          <w:sz w:val="22"/>
          <w:szCs w:val="22"/>
        </w:rPr>
      </w:pPr>
      <w:r>
        <w:t>A.6.2.21.2.7</w:t>
      </w:r>
      <w:r>
        <w:rPr>
          <w:rFonts w:asciiTheme="minorHAnsi" w:eastAsiaTheme="minorEastAsia" w:hAnsiTheme="minorHAnsi" w:cstheme="minorBidi"/>
          <w:sz w:val="22"/>
          <w:szCs w:val="22"/>
        </w:rPr>
        <w:tab/>
      </w:r>
      <w:r>
        <w:t>NPRACH Resource Selection</w:t>
      </w:r>
      <w:r>
        <w:tab/>
        <w:t>1254</w:t>
      </w:r>
    </w:p>
    <w:p w14:paraId="5495FCA1" w14:textId="77777777" w:rsidR="00597036" w:rsidRDefault="00597036">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1255</w:t>
      </w:r>
    </w:p>
    <w:p w14:paraId="1909A26E" w14:textId="77777777" w:rsidR="00597036" w:rsidRDefault="00597036">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1255</w:t>
      </w:r>
    </w:p>
    <w:p w14:paraId="21A91414" w14:textId="77777777" w:rsidR="00597036" w:rsidRDefault="00597036">
      <w:pPr>
        <w:pStyle w:val="TOC4"/>
        <w:rPr>
          <w:rFonts w:asciiTheme="minorHAnsi" w:eastAsiaTheme="minorEastAsia" w:hAnsiTheme="minorHAnsi" w:cstheme="minorBidi"/>
          <w:sz w:val="22"/>
          <w:szCs w:val="22"/>
        </w:rPr>
      </w:pPr>
      <w:r w:rsidRPr="00597036">
        <w:t>A.6.3.1.1</w:t>
      </w:r>
      <w:r w:rsidRPr="00597036">
        <w:rPr>
          <w:rFonts w:asciiTheme="minorHAnsi" w:eastAsiaTheme="minorEastAsia" w:hAnsiTheme="minorHAnsi" w:cstheme="minorBidi"/>
          <w:sz w:val="22"/>
          <w:szCs w:val="22"/>
        </w:rPr>
        <w:tab/>
      </w:r>
      <w:r w:rsidRPr="00763DEA">
        <w:rPr>
          <w:snapToGrid w:val="0"/>
        </w:rPr>
        <w:t>Test Purpose and Environment</w:t>
      </w:r>
      <w:r>
        <w:tab/>
        <w:t>1255</w:t>
      </w:r>
    </w:p>
    <w:p w14:paraId="6E740CFE" w14:textId="77777777" w:rsidR="00597036" w:rsidRDefault="00597036">
      <w:pPr>
        <w:pStyle w:val="TOC4"/>
        <w:rPr>
          <w:rFonts w:asciiTheme="minorHAnsi" w:eastAsiaTheme="minorEastAsia" w:hAnsiTheme="minorHAnsi" w:cstheme="minorBidi"/>
          <w:sz w:val="22"/>
          <w:szCs w:val="22"/>
        </w:rPr>
      </w:pPr>
      <w:r w:rsidRPr="00597036">
        <w:t>A.6.3.1.2</w:t>
      </w:r>
      <w:r w:rsidRPr="00597036">
        <w:rPr>
          <w:rFonts w:asciiTheme="minorHAnsi" w:eastAsiaTheme="minorEastAsia" w:hAnsiTheme="minorHAnsi" w:cstheme="minorBidi"/>
          <w:sz w:val="22"/>
          <w:szCs w:val="22"/>
        </w:rPr>
        <w:tab/>
      </w:r>
      <w:r w:rsidRPr="00763DEA">
        <w:rPr>
          <w:snapToGrid w:val="0"/>
        </w:rPr>
        <w:t>Test Requirements</w:t>
      </w:r>
      <w:r>
        <w:tab/>
        <w:t>1257</w:t>
      </w:r>
    </w:p>
    <w:p w14:paraId="75236248" w14:textId="77777777" w:rsidR="00597036" w:rsidRDefault="00597036">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1257</w:t>
      </w:r>
    </w:p>
    <w:p w14:paraId="697E67A7" w14:textId="77777777" w:rsidR="00597036" w:rsidRDefault="00597036">
      <w:pPr>
        <w:pStyle w:val="TOC4"/>
        <w:rPr>
          <w:rFonts w:asciiTheme="minorHAnsi" w:eastAsiaTheme="minorEastAsia" w:hAnsiTheme="minorHAnsi" w:cstheme="minorBidi"/>
          <w:sz w:val="22"/>
          <w:szCs w:val="22"/>
        </w:rPr>
      </w:pPr>
      <w:r w:rsidRPr="00597036">
        <w:t>A.6.3.2.1</w:t>
      </w:r>
      <w:r w:rsidRPr="00597036">
        <w:rPr>
          <w:rFonts w:asciiTheme="minorHAnsi" w:eastAsiaTheme="minorEastAsia" w:hAnsiTheme="minorHAnsi" w:cstheme="minorBidi"/>
          <w:sz w:val="22"/>
          <w:szCs w:val="22"/>
        </w:rPr>
        <w:tab/>
      </w:r>
      <w:r w:rsidRPr="00763DEA">
        <w:rPr>
          <w:snapToGrid w:val="0"/>
        </w:rPr>
        <w:t>Test Purpose and Environment</w:t>
      </w:r>
      <w:r>
        <w:tab/>
        <w:t>1257</w:t>
      </w:r>
    </w:p>
    <w:p w14:paraId="315B697B" w14:textId="77777777" w:rsidR="00597036" w:rsidRDefault="00597036">
      <w:pPr>
        <w:pStyle w:val="TOC4"/>
        <w:rPr>
          <w:rFonts w:asciiTheme="minorHAnsi" w:eastAsiaTheme="minorEastAsia" w:hAnsiTheme="minorHAnsi" w:cstheme="minorBidi"/>
          <w:sz w:val="22"/>
          <w:szCs w:val="22"/>
        </w:rPr>
      </w:pPr>
      <w:r w:rsidRPr="00597036">
        <w:t>A.6.3.2.2</w:t>
      </w:r>
      <w:r w:rsidRPr="00597036">
        <w:rPr>
          <w:rFonts w:asciiTheme="minorHAnsi" w:eastAsiaTheme="minorEastAsia" w:hAnsiTheme="minorHAnsi" w:cstheme="minorBidi"/>
          <w:sz w:val="22"/>
          <w:szCs w:val="22"/>
        </w:rPr>
        <w:tab/>
      </w:r>
      <w:r w:rsidRPr="00763DEA">
        <w:rPr>
          <w:snapToGrid w:val="0"/>
        </w:rPr>
        <w:t>Test Requirements</w:t>
      </w:r>
      <w:r>
        <w:tab/>
        <w:t>1259</w:t>
      </w:r>
    </w:p>
    <w:p w14:paraId="1AEA582C" w14:textId="77777777" w:rsidR="00597036" w:rsidRDefault="00597036">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1259</w:t>
      </w:r>
    </w:p>
    <w:p w14:paraId="2B454436" w14:textId="77777777" w:rsidR="00597036" w:rsidRDefault="00597036">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1259</w:t>
      </w:r>
    </w:p>
    <w:p w14:paraId="1B569640" w14:textId="77777777" w:rsidR="00597036" w:rsidRDefault="00597036">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1260</w:t>
      </w:r>
    </w:p>
    <w:p w14:paraId="63CEC56D" w14:textId="77777777" w:rsidR="00597036" w:rsidRDefault="00597036">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1261</w:t>
      </w:r>
    </w:p>
    <w:p w14:paraId="0E78DEF0" w14:textId="77777777" w:rsidR="00597036" w:rsidRDefault="00597036">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1261</w:t>
      </w:r>
    </w:p>
    <w:p w14:paraId="4E0D45B9" w14:textId="77777777" w:rsidR="00597036" w:rsidRDefault="00597036">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1262</w:t>
      </w:r>
    </w:p>
    <w:p w14:paraId="6E38AE4F"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1263</w:t>
      </w:r>
    </w:p>
    <w:p w14:paraId="0F840051"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1263</w:t>
      </w:r>
    </w:p>
    <w:p w14:paraId="560CE164"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1265</w:t>
      </w:r>
    </w:p>
    <w:p w14:paraId="472F9B7C"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1265</w:t>
      </w:r>
    </w:p>
    <w:p w14:paraId="086CBBF1"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6</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1265</w:t>
      </w:r>
    </w:p>
    <w:p w14:paraId="4E72C280"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 xml:space="preserve"> 6</w:t>
      </w:r>
      <w:r w:rsidRPr="00597036">
        <w:t>.</w:t>
      </w:r>
      <w:r w:rsidRPr="00597036">
        <w:rPr>
          <w:lang w:eastAsia="zh-CN"/>
        </w:rPr>
        <w:t>3</w:t>
      </w:r>
      <w:r w:rsidRPr="00597036">
        <w:t>.</w:t>
      </w:r>
      <w:r w:rsidRPr="00597036">
        <w:rPr>
          <w:lang w:eastAsia="zh-CN"/>
        </w:rPr>
        <w:t>6</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1267</w:t>
      </w:r>
    </w:p>
    <w:p w14:paraId="239C79F3"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1267</w:t>
      </w:r>
    </w:p>
    <w:p w14:paraId="44FF23C3"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7</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1267</w:t>
      </w:r>
    </w:p>
    <w:p w14:paraId="0B0BCA6F"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1270</w:t>
      </w:r>
    </w:p>
    <w:p w14:paraId="5E61A897" w14:textId="77777777" w:rsidR="00597036" w:rsidRDefault="00597036">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1270</w:t>
      </w:r>
    </w:p>
    <w:p w14:paraId="638D7F65"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1270</w:t>
      </w:r>
    </w:p>
    <w:p w14:paraId="465D3E07" w14:textId="77777777" w:rsidR="00597036" w:rsidRDefault="00597036">
      <w:pPr>
        <w:pStyle w:val="TOC4"/>
        <w:rPr>
          <w:rFonts w:asciiTheme="minorHAnsi" w:eastAsiaTheme="minorEastAsia" w:hAnsiTheme="minorHAnsi" w:cstheme="minorBidi"/>
          <w:sz w:val="22"/>
          <w:szCs w:val="22"/>
        </w:rPr>
      </w:pPr>
      <w:r w:rsidRPr="00597036">
        <w:t>A.</w:t>
      </w:r>
      <w:r w:rsidRPr="00597036">
        <w:rPr>
          <w:lang w:eastAsia="zh-CN"/>
        </w:rPr>
        <w:t>6</w:t>
      </w:r>
      <w:r w:rsidRPr="00597036">
        <w:t>.</w:t>
      </w:r>
      <w:r w:rsidRPr="00597036">
        <w:rPr>
          <w:lang w:eastAsia="zh-CN"/>
        </w:rPr>
        <w:t>3</w:t>
      </w:r>
      <w:r w:rsidRPr="00597036">
        <w:t>.</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1273</w:t>
      </w:r>
    </w:p>
    <w:p w14:paraId="02216172" w14:textId="77777777" w:rsidR="00597036" w:rsidRDefault="00597036">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1273</w:t>
      </w:r>
    </w:p>
    <w:p w14:paraId="55A41027" w14:textId="77777777" w:rsidR="00597036" w:rsidRDefault="00597036">
      <w:pPr>
        <w:pStyle w:val="TOC4"/>
        <w:rPr>
          <w:rFonts w:asciiTheme="minorHAnsi" w:eastAsiaTheme="minorEastAsia" w:hAnsiTheme="minorHAnsi" w:cstheme="minorBidi"/>
          <w:sz w:val="22"/>
          <w:szCs w:val="22"/>
        </w:rPr>
      </w:pPr>
      <w:r w:rsidRPr="00597036">
        <w:t>A.6.3.9.1</w:t>
      </w:r>
      <w:r w:rsidRPr="00597036">
        <w:rPr>
          <w:rFonts w:asciiTheme="minorHAnsi" w:eastAsiaTheme="minorEastAsia" w:hAnsiTheme="minorHAnsi" w:cstheme="minorBidi"/>
          <w:sz w:val="22"/>
          <w:szCs w:val="22"/>
        </w:rPr>
        <w:tab/>
      </w:r>
      <w:r w:rsidRPr="00763DEA">
        <w:rPr>
          <w:snapToGrid w:val="0"/>
        </w:rPr>
        <w:t>Test Purpose and Environment</w:t>
      </w:r>
      <w:r>
        <w:tab/>
        <w:t>1273</w:t>
      </w:r>
    </w:p>
    <w:p w14:paraId="120C9BCA" w14:textId="77777777" w:rsidR="00597036" w:rsidRDefault="00597036">
      <w:pPr>
        <w:pStyle w:val="TOC4"/>
        <w:rPr>
          <w:rFonts w:asciiTheme="minorHAnsi" w:eastAsiaTheme="minorEastAsia" w:hAnsiTheme="minorHAnsi" w:cstheme="minorBidi"/>
          <w:sz w:val="22"/>
          <w:szCs w:val="22"/>
        </w:rPr>
      </w:pPr>
      <w:r w:rsidRPr="00597036">
        <w:t>A.6.3.9.2</w:t>
      </w:r>
      <w:r w:rsidRPr="00597036">
        <w:rPr>
          <w:rFonts w:asciiTheme="minorHAnsi" w:eastAsiaTheme="minorEastAsia" w:hAnsiTheme="minorHAnsi" w:cstheme="minorBidi"/>
          <w:sz w:val="22"/>
          <w:szCs w:val="22"/>
        </w:rPr>
        <w:tab/>
      </w:r>
      <w:r w:rsidRPr="00763DEA">
        <w:rPr>
          <w:snapToGrid w:val="0"/>
        </w:rPr>
        <w:t>Test Requirements</w:t>
      </w:r>
      <w:r>
        <w:tab/>
        <w:t>1275</w:t>
      </w:r>
    </w:p>
    <w:p w14:paraId="08C142EB" w14:textId="77777777" w:rsidR="00597036" w:rsidRDefault="00597036">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1275</w:t>
      </w:r>
    </w:p>
    <w:p w14:paraId="7930DD20" w14:textId="77777777" w:rsidR="00597036" w:rsidRDefault="00597036">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1275</w:t>
      </w:r>
    </w:p>
    <w:p w14:paraId="62A017D3" w14:textId="77777777" w:rsidR="00597036" w:rsidRDefault="00597036">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1277</w:t>
      </w:r>
    </w:p>
    <w:p w14:paraId="32BED597" w14:textId="77777777" w:rsidR="00597036" w:rsidRDefault="00597036">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1277</w:t>
      </w:r>
    </w:p>
    <w:p w14:paraId="5E14D6D3" w14:textId="77777777" w:rsidR="00597036" w:rsidRDefault="00597036">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1277</w:t>
      </w:r>
    </w:p>
    <w:p w14:paraId="608235BE" w14:textId="77777777" w:rsidR="00597036" w:rsidRDefault="00597036">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1279</w:t>
      </w:r>
    </w:p>
    <w:p w14:paraId="7E5492BC" w14:textId="77777777" w:rsidR="00597036" w:rsidRDefault="00597036">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1279</w:t>
      </w:r>
    </w:p>
    <w:p w14:paraId="0D8E38E6" w14:textId="77777777" w:rsidR="00597036" w:rsidRDefault="00597036">
      <w:pPr>
        <w:pStyle w:val="TOC4"/>
        <w:rPr>
          <w:rFonts w:asciiTheme="minorHAnsi" w:eastAsiaTheme="minorEastAsia" w:hAnsiTheme="minorHAnsi" w:cstheme="minorBidi"/>
          <w:sz w:val="22"/>
          <w:szCs w:val="22"/>
        </w:rPr>
      </w:pPr>
      <w:r w:rsidRPr="00597036">
        <w:t>A.6.3.12.1</w:t>
      </w:r>
      <w:r w:rsidRPr="00597036">
        <w:rPr>
          <w:rFonts w:asciiTheme="minorHAnsi" w:eastAsiaTheme="minorEastAsia" w:hAnsiTheme="minorHAnsi" w:cstheme="minorBidi"/>
          <w:sz w:val="22"/>
          <w:szCs w:val="22"/>
        </w:rPr>
        <w:tab/>
      </w:r>
      <w:r w:rsidRPr="00763DEA">
        <w:rPr>
          <w:snapToGrid w:val="0"/>
        </w:rPr>
        <w:t>Test Purpose and Environment</w:t>
      </w:r>
      <w:r>
        <w:tab/>
        <w:t>1279</w:t>
      </w:r>
    </w:p>
    <w:p w14:paraId="24299A1C" w14:textId="77777777" w:rsidR="00597036" w:rsidRDefault="00597036">
      <w:pPr>
        <w:pStyle w:val="TOC4"/>
        <w:rPr>
          <w:rFonts w:asciiTheme="minorHAnsi" w:eastAsiaTheme="minorEastAsia" w:hAnsiTheme="minorHAnsi" w:cstheme="minorBidi"/>
          <w:sz w:val="22"/>
          <w:szCs w:val="22"/>
        </w:rPr>
      </w:pPr>
      <w:r w:rsidRPr="00597036">
        <w:t>A.6.3.12.2</w:t>
      </w:r>
      <w:r w:rsidRPr="00597036">
        <w:rPr>
          <w:rFonts w:asciiTheme="minorHAnsi" w:eastAsiaTheme="minorEastAsia" w:hAnsiTheme="minorHAnsi" w:cstheme="minorBidi"/>
          <w:sz w:val="22"/>
          <w:szCs w:val="22"/>
        </w:rPr>
        <w:tab/>
      </w:r>
      <w:r w:rsidRPr="00763DEA">
        <w:rPr>
          <w:snapToGrid w:val="0"/>
        </w:rPr>
        <w:t>Test Requirements</w:t>
      </w:r>
      <w:r>
        <w:tab/>
        <w:t>1282</w:t>
      </w:r>
    </w:p>
    <w:p w14:paraId="6B09F3BE" w14:textId="785FC05F" w:rsidR="00597036" w:rsidRDefault="00597036">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1283</w:t>
      </w:r>
    </w:p>
    <w:p w14:paraId="77D8BC7A" w14:textId="77777777" w:rsidR="00597036" w:rsidRDefault="00597036">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1283</w:t>
      </w:r>
    </w:p>
    <w:p w14:paraId="50C38948" w14:textId="77777777" w:rsidR="00597036" w:rsidRDefault="00597036">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1283</w:t>
      </w:r>
    </w:p>
    <w:p w14:paraId="78767DD2" w14:textId="77777777" w:rsidR="00597036" w:rsidRDefault="00597036">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1283</w:t>
      </w:r>
    </w:p>
    <w:p w14:paraId="74C5EC5A" w14:textId="77777777" w:rsidR="00597036" w:rsidRDefault="00597036">
      <w:pPr>
        <w:pStyle w:val="TOC4"/>
        <w:rPr>
          <w:rFonts w:asciiTheme="minorHAnsi" w:eastAsiaTheme="minorEastAsia" w:hAnsiTheme="minorHAnsi" w:cstheme="minorBidi"/>
          <w:sz w:val="22"/>
          <w:szCs w:val="22"/>
        </w:rPr>
      </w:pPr>
      <w:r w:rsidRPr="00597036">
        <w:t>A.7.1.1.2</w:t>
      </w:r>
      <w:r w:rsidRPr="00597036">
        <w:rPr>
          <w:rFonts w:asciiTheme="minorHAnsi" w:eastAsiaTheme="minorEastAsia" w:hAnsiTheme="minorHAnsi"/>
          <w:sz w:val="22"/>
          <w:szCs w:val="22"/>
        </w:rPr>
        <w:tab/>
      </w:r>
      <w:r w:rsidRPr="00763DEA">
        <w:rPr>
          <w:rFonts w:cs="v4.2.0"/>
        </w:rPr>
        <w:t>Test Requirements</w:t>
      </w:r>
      <w:r>
        <w:tab/>
        <w:t>1284</w:t>
      </w:r>
    </w:p>
    <w:p w14:paraId="68093DB1" w14:textId="77777777" w:rsidR="00597036" w:rsidRDefault="00597036">
      <w:pPr>
        <w:pStyle w:val="TOC3"/>
        <w:rPr>
          <w:rFonts w:asciiTheme="minorHAnsi" w:eastAsiaTheme="minorEastAsia" w:hAnsiTheme="minorHAnsi" w:cstheme="minorBidi"/>
          <w:sz w:val="22"/>
          <w:szCs w:val="22"/>
        </w:rPr>
      </w:pPr>
      <w:r>
        <w:lastRenderedPageBreak/>
        <w:t>A.7.1.2</w:t>
      </w:r>
      <w:r>
        <w:rPr>
          <w:rFonts w:asciiTheme="minorHAnsi" w:eastAsiaTheme="minorEastAsia" w:hAnsiTheme="minorHAnsi" w:cstheme="minorBidi"/>
          <w:sz w:val="22"/>
          <w:szCs w:val="22"/>
        </w:rPr>
        <w:tab/>
      </w:r>
      <w:r>
        <w:t>E-UTRAN TDD - UE Transmit Timing Accuracy Tests</w:t>
      </w:r>
      <w:r>
        <w:tab/>
        <w:t>1285</w:t>
      </w:r>
    </w:p>
    <w:p w14:paraId="45909906" w14:textId="77777777" w:rsidR="00597036" w:rsidRDefault="00597036">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1285</w:t>
      </w:r>
    </w:p>
    <w:p w14:paraId="574B6055" w14:textId="77777777" w:rsidR="00597036" w:rsidRDefault="00597036">
      <w:pPr>
        <w:pStyle w:val="TOC4"/>
        <w:rPr>
          <w:rFonts w:asciiTheme="minorHAnsi" w:eastAsiaTheme="minorEastAsia" w:hAnsiTheme="minorHAnsi" w:cstheme="minorBidi"/>
          <w:sz w:val="22"/>
          <w:szCs w:val="22"/>
        </w:rPr>
      </w:pPr>
      <w:r w:rsidRPr="00597036">
        <w:t>A.7.1.2.2</w:t>
      </w:r>
      <w:r w:rsidRPr="00597036">
        <w:rPr>
          <w:rFonts w:asciiTheme="minorHAnsi" w:eastAsiaTheme="minorEastAsia" w:hAnsiTheme="minorHAnsi"/>
          <w:sz w:val="22"/>
          <w:szCs w:val="22"/>
        </w:rPr>
        <w:tab/>
      </w:r>
      <w:r w:rsidRPr="00763DEA">
        <w:rPr>
          <w:rFonts w:cs="v4.2.0"/>
        </w:rPr>
        <w:t>Test Requirements</w:t>
      </w:r>
      <w:r>
        <w:tab/>
        <w:t>1287</w:t>
      </w:r>
    </w:p>
    <w:p w14:paraId="01BB7EF7" w14:textId="77777777" w:rsidR="00597036" w:rsidRDefault="00597036">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1288</w:t>
      </w:r>
    </w:p>
    <w:p w14:paraId="1102744B" w14:textId="77777777" w:rsidR="00597036" w:rsidRDefault="00597036">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1288</w:t>
      </w:r>
    </w:p>
    <w:p w14:paraId="26341B52" w14:textId="77777777" w:rsidR="00597036" w:rsidRDefault="00597036">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1290</w:t>
      </w:r>
    </w:p>
    <w:p w14:paraId="3808DA81" w14:textId="77777777" w:rsidR="00597036" w:rsidRDefault="00597036">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1291</w:t>
      </w:r>
    </w:p>
    <w:p w14:paraId="46B345CE" w14:textId="77777777" w:rsidR="00597036" w:rsidRDefault="00597036">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1291</w:t>
      </w:r>
    </w:p>
    <w:p w14:paraId="6689B97D" w14:textId="77777777" w:rsidR="00597036" w:rsidRDefault="00597036">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1292</w:t>
      </w:r>
    </w:p>
    <w:p w14:paraId="4C9DDF74" w14:textId="77777777" w:rsidR="00597036" w:rsidRDefault="00597036">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1293</w:t>
      </w:r>
    </w:p>
    <w:p w14:paraId="5F924652" w14:textId="77777777" w:rsidR="00597036" w:rsidRDefault="00597036">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1293</w:t>
      </w:r>
    </w:p>
    <w:p w14:paraId="09A0A82F" w14:textId="77777777" w:rsidR="00597036" w:rsidRDefault="00597036">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1293</w:t>
      </w:r>
    </w:p>
    <w:p w14:paraId="7360D83B" w14:textId="77777777" w:rsidR="00597036" w:rsidRDefault="00597036">
      <w:pPr>
        <w:pStyle w:val="TOC3"/>
        <w:rPr>
          <w:rFonts w:asciiTheme="minorHAnsi" w:eastAsiaTheme="minorEastAsia" w:hAnsiTheme="minorHAnsi" w:cstheme="minorBidi"/>
          <w:sz w:val="22"/>
          <w:szCs w:val="22"/>
        </w:rPr>
      </w:pPr>
      <w:r>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1293</w:t>
      </w:r>
    </w:p>
    <w:p w14:paraId="6554425F" w14:textId="77777777" w:rsidR="00597036" w:rsidRDefault="00597036">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1293</w:t>
      </w:r>
    </w:p>
    <w:p w14:paraId="6C8328ED" w14:textId="77777777" w:rsidR="00597036" w:rsidRDefault="00597036">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1294</w:t>
      </w:r>
    </w:p>
    <w:p w14:paraId="7EC5F3F2" w14:textId="77777777" w:rsidR="00597036" w:rsidRDefault="00597036">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1294</w:t>
      </w:r>
    </w:p>
    <w:p w14:paraId="0B2C81D4" w14:textId="77777777" w:rsidR="00597036" w:rsidRDefault="00597036">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1294</w:t>
      </w:r>
    </w:p>
    <w:p w14:paraId="457D5FAE" w14:textId="77777777" w:rsidR="00597036" w:rsidRDefault="00597036">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1296</w:t>
      </w:r>
    </w:p>
    <w:p w14:paraId="75CC82DB" w14:textId="77777777" w:rsidR="00597036" w:rsidRDefault="00597036">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1297</w:t>
      </w:r>
    </w:p>
    <w:p w14:paraId="41C4F3EF" w14:textId="77777777" w:rsidR="00597036" w:rsidRDefault="00597036">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1297</w:t>
      </w:r>
    </w:p>
    <w:p w14:paraId="3BCEF2B6" w14:textId="77777777" w:rsidR="00597036" w:rsidRDefault="00597036">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1298</w:t>
      </w:r>
    </w:p>
    <w:p w14:paraId="0D42169F" w14:textId="77777777" w:rsidR="00597036" w:rsidRDefault="00597036">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763DEA">
        <w:rPr>
          <w:snapToGrid w:val="0"/>
          <w:lang w:eastAsia="zh-CN"/>
        </w:rPr>
        <w:t xml:space="preserve"> for 20MHz +20MHz</w:t>
      </w:r>
      <w:r>
        <w:tab/>
        <w:t>1299</w:t>
      </w:r>
    </w:p>
    <w:p w14:paraId="3B6A97D2" w14:textId="77777777" w:rsidR="00597036" w:rsidRDefault="00597036">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1299</w:t>
      </w:r>
    </w:p>
    <w:p w14:paraId="034F26C3" w14:textId="77777777" w:rsidR="00597036" w:rsidRDefault="00597036">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1299</w:t>
      </w:r>
    </w:p>
    <w:p w14:paraId="0E8EC7A8" w14:textId="77777777" w:rsidR="00597036" w:rsidRDefault="00597036">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763DEA">
        <w:rPr>
          <w:snapToGrid w:val="0"/>
          <w:lang w:eastAsia="zh-CN"/>
        </w:rPr>
        <w:t>20MHz +10MHz</w:t>
      </w:r>
      <w:r>
        <w:tab/>
        <w:t>1299</w:t>
      </w:r>
    </w:p>
    <w:p w14:paraId="168E3015" w14:textId="77777777" w:rsidR="00597036" w:rsidRDefault="00597036">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1299</w:t>
      </w:r>
    </w:p>
    <w:p w14:paraId="67D75B03" w14:textId="77777777" w:rsidR="00597036" w:rsidRDefault="00597036">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1299</w:t>
      </w:r>
    </w:p>
    <w:p w14:paraId="4BCB6392" w14:textId="77777777" w:rsidR="00597036" w:rsidRDefault="00597036">
      <w:pPr>
        <w:pStyle w:val="TOC3"/>
        <w:rPr>
          <w:rFonts w:asciiTheme="minorHAnsi" w:eastAsiaTheme="minorEastAsia" w:hAnsiTheme="minorHAnsi" w:cstheme="minorBidi"/>
          <w:sz w:val="22"/>
          <w:szCs w:val="22"/>
        </w:rPr>
      </w:pPr>
      <w:r w:rsidRPr="00597036">
        <w:t>A.7.1.8</w:t>
      </w:r>
      <w:r w:rsidRPr="00597036">
        <w:rPr>
          <w:rFonts w:asciiTheme="minorHAnsi" w:eastAsiaTheme="minorEastAsia" w:hAnsiTheme="minorHAnsi" w:cstheme="minorBidi"/>
          <w:sz w:val="22"/>
          <w:szCs w:val="22"/>
        </w:rPr>
        <w:tab/>
      </w:r>
      <w:r w:rsidRPr="00597036">
        <w:t>Void</w:t>
      </w:r>
      <w:r>
        <w:tab/>
        <w:t>1300</w:t>
      </w:r>
    </w:p>
    <w:p w14:paraId="54B7BDF1" w14:textId="77777777" w:rsidR="00597036" w:rsidRPr="00597036" w:rsidRDefault="00597036">
      <w:pPr>
        <w:pStyle w:val="TOC4"/>
        <w:rPr>
          <w:rFonts w:asciiTheme="minorHAnsi" w:eastAsiaTheme="minorEastAsia" w:hAnsiTheme="minorHAnsi" w:cstheme="minorBidi"/>
          <w:sz w:val="22"/>
          <w:szCs w:val="22"/>
          <w:lang w:val="fi-FI"/>
        </w:rPr>
      </w:pPr>
      <w:r w:rsidRPr="00597036">
        <w:rPr>
          <w:lang w:val="fi-FI"/>
        </w:rPr>
        <w:t>A.7.1.8.1</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27FEA197" w14:textId="77777777" w:rsidR="00597036" w:rsidRPr="00597036" w:rsidRDefault="00597036">
      <w:pPr>
        <w:pStyle w:val="TOC4"/>
        <w:rPr>
          <w:rFonts w:asciiTheme="minorHAnsi" w:eastAsiaTheme="minorEastAsia" w:hAnsiTheme="minorHAnsi" w:cstheme="minorBidi"/>
          <w:sz w:val="22"/>
          <w:szCs w:val="22"/>
          <w:lang w:val="fi-FI"/>
        </w:rPr>
      </w:pPr>
      <w:r w:rsidRPr="00597036">
        <w:rPr>
          <w:lang w:val="fi-FI"/>
        </w:rPr>
        <w:t>A.7.1.8.2</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6E89EBEE" w14:textId="77777777" w:rsidR="00597036" w:rsidRPr="00597036" w:rsidRDefault="00597036">
      <w:pPr>
        <w:pStyle w:val="TOC3"/>
        <w:rPr>
          <w:rFonts w:asciiTheme="minorHAnsi" w:eastAsiaTheme="minorEastAsia" w:hAnsiTheme="minorHAnsi" w:cstheme="minorBidi"/>
          <w:sz w:val="22"/>
          <w:szCs w:val="22"/>
          <w:lang w:val="fi-FI"/>
        </w:rPr>
      </w:pPr>
      <w:r w:rsidRPr="00597036">
        <w:rPr>
          <w:lang w:val="fi-FI"/>
        </w:rPr>
        <w:t>A.7.1.9</w:t>
      </w:r>
      <w:r w:rsidRPr="00597036">
        <w:rPr>
          <w:rFonts w:asciiTheme="minorHAnsi" w:eastAsiaTheme="minorEastAsia" w:hAnsiTheme="minorHAnsi" w:cstheme="minorBidi"/>
          <w:sz w:val="22"/>
          <w:szCs w:val="22"/>
          <w:lang w:val="fi-FI"/>
        </w:rPr>
        <w:tab/>
      </w:r>
      <w:r w:rsidRPr="00763DEA">
        <w:rPr>
          <w:lang w:val="fi-FI"/>
        </w:rPr>
        <w:t>Void</w:t>
      </w:r>
      <w:r w:rsidRPr="00597036">
        <w:rPr>
          <w:lang w:val="fi-FI"/>
        </w:rPr>
        <w:tab/>
        <w:t>1300</w:t>
      </w:r>
    </w:p>
    <w:p w14:paraId="3C2CEDA4" w14:textId="77777777" w:rsidR="00597036" w:rsidRDefault="00597036">
      <w:pPr>
        <w:pStyle w:val="TOC4"/>
        <w:rPr>
          <w:rFonts w:asciiTheme="minorHAnsi" w:eastAsiaTheme="minorEastAsia" w:hAnsiTheme="minorHAnsi" w:cstheme="minorBidi"/>
          <w:sz w:val="22"/>
          <w:szCs w:val="22"/>
        </w:rPr>
      </w:pPr>
      <w:r w:rsidRPr="00597036">
        <w:t>A.7.1.9.1</w:t>
      </w:r>
      <w:r w:rsidRPr="00597036">
        <w:rPr>
          <w:rFonts w:asciiTheme="minorHAnsi" w:eastAsiaTheme="minorEastAsia" w:hAnsiTheme="minorHAnsi" w:cstheme="minorBidi"/>
          <w:sz w:val="22"/>
          <w:szCs w:val="22"/>
        </w:rPr>
        <w:tab/>
      </w:r>
      <w:r w:rsidRPr="00597036">
        <w:t>Void</w:t>
      </w:r>
      <w:r>
        <w:tab/>
        <w:t>1300</w:t>
      </w:r>
    </w:p>
    <w:p w14:paraId="22A580E0" w14:textId="77777777" w:rsidR="00597036" w:rsidRDefault="00597036">
      <w:pPr>
        <w:pStyle w:val="TOC4"/>
        <w:rPr>
          <w:rFonts w:asciiTheme="minorHAnsi" w:eastAsiaTheme="minorEastAsia" w:hAnsiTheme="minorHAnsi" w:cstheme="minorBidi"/>
          <w:sz w:val="22"/>
          <w:szCs w:val="22"/>
        </w:rPr>
      </w:pPr>
      <w:r w:rsidRPr="00597036">
        <w:t>A.7.1.9.2</w:t>
      </w:r>
      <w:r w:rsidRPr="00597036">
        <w:rPr>
          <w:rFonts w:asciiTheme="minorHAnsi" w:eastAsiaTheme="minorEastAsia" w:hAnsiTheme="minorHAnsi" w:cstheme="minorBidi"/>
          <w:sz w:val="22"/>
          <w:szCs w:val="22"/>
        </w:rPr>
        <w:tab/>
      </w:r>
      <w:r w:rsidRPr="00597036">
        <w:t>Void</w:t>
      </w:r>
      <w:r>
        <w:tab/>
        <w:t>1300</w:t>
      </w:r>
    </w:p>
    <w:p w14:paraId="424DD21D" w14:textId="77777777" w:rsidR="00597036" w:rsidRDefault="00597036">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1300</w:t>
      </w:r>
    </w:p>
    <w:p w14:paraId="3E8279FA" w14:textId="77777777" w:rsidR="00597036" w:rsidRDefault="00597036">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1300</w:t>
      </w:r>
    </w:p>
    <w:p w14:paraId="2E8E44B0" w14:textId="77777777" w:rsidR="00597036" w:rsidRDefault="00597036">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1302</w:t>
      </w:r>
    </w:p>
    <w:p w14:paraId="22EDD7C0" w14:textId="77777777" w:rsidR="00597036" w:rsidRDefault="00597036">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1302</w:t>
      </w:r>
    </w:p>
    <w:p w14:paraId="197AA2FD" w14:textId="77777777" w:rsidR="00597036" w:rsidRDefault="00597036">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1302</w:t>
      </w:r>
    </w:p>
    <w:p w14:paraId="10CB8D45" w14:textId="77777777" w:rsidR="00597036" w:rsidRDefault="00597036">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1304</w:t>
      </w:r>
    </w:p>
    <w:p w14:paraId="6BF73CDF" w14:textId="77777777" w:rsidR="00597036" w:rsidRDefault="00597036">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1304</w:t>
      </w:r>
    </w:p>
    <w:p w14:paraId="06E728AF" w14:textId="77777777" w:rsidR="00597036" w:rsidRDefault="00597036">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1304</w:t>
      </w:r>
    </w:p>
    <w:p w14:paraId="6D1063D0" w14:textId="77777777" w:rsidR="00597036" w:rsidRDefault="00597036">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1306</w:t>
      </w:r>
    </w:p>
    <w:p w14:paraId="28D22324" w14:textId="77777777" w:rsidR="00597036" w:rsidRDefault="00597036">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1306</w:t>
      </w:r>
    </w:p>
    <w:p w14:paraId="209AEA3B" w14:textId="77777777" w:rsidR="00597036" w:rsidRDefault="00597036">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1306</w:t>
      </w:r>
    </w:p>
    <w:p w14:paraId="72189E37" w14:textId="77777777" w:rsidR="00597036" w:rsidRDefault="00597036">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1308</w:t>
      </w:r>
    </w:p>
    <w:p w14:paraId="357A9A71" w14:textId="77777777" w:rsidR="00597036" w:rsidRDefault="00597036">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1309</w:t>
      </w:r>
    </w:p>
    <w:p w14:paraId="3B83C1A2" w14:textId="77777777" w:rsidR="00597036" w:rsidRDefault="00597036">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1309</w:t>
      </w:r>
    </w:p>
    <w:p w14:paraId="48A842DC" w14:textId="77777777" w:rsidR="00597036" w:rsidRDefault="00597036">
      <w:pPr>
        <w:pStyle w:val="TOC4"/>
        <w:rPr>
          <w:rFonts w:asciiTheme="minorHAnsi" w:eastAsiaTheme="minorEastAsia" w:hAnsiTheme="minorHAnsi" w:cstheme="minorBidi"/>
          <w:sz w:val="22"/>
          <w:szCs w:val="22"/>
        </w:rPr>
      </w:pPr>
      <w:r w:rsidRPr="00597036">
        <w:t>A.7.1.14.2</w:t>
      </w:r>
      <w:r w:rsidRPr="00597036">
        <w:rPr>
          <w:rFonts w:asciiTheme="minorHAnsi" w:eastAsiaTheme="minorEastAsia" w:hAnsiTheme="minorHAnsi"/>
          <w:sz w:val="22"/>
          <w:szCs w:val="22"/>
        </w:rPr>
        <w:tab/>
      </w:r>
      <w:r w:rsidRPr="00763DEA">
        <w:rPr>
          <w:rFonts w:cs="v4.2.0"/>
        </w:rPr>
        <w:t>Test Requirements</w:t>
      </w:r>
      <w:r>
        <w:tab/>
        <w:t>1310</w:t>
      </w:r>
    </w:p>
    <w:p w14:paraId="7A19D80C" w14:textId="77777777" w:rsidR="00597036" w:rsidRDefault="00597036">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1310</w:t>
      </w:r>
    </w:p>
    <w:p w14:paraId="4C82344D" w14:textId="77777777" w:rsidR="00597036" w:rsidRDefault="00597036">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1310</w:t>
      </w:r>
    </w:p>
    <w:p w14:paraId="3A1D5633" w14:textId="77777777" w:rsidR="00597036" w:rsidRDefault="00597036">
      <w:pPr>
        <w:pStyle w:val="TOC4"/>
        <w:rPr>
          <w:rFonts w:asciiTheme="minorHAnsi" w:eastAsiaTheme="minorEastAsia" w:hAnsiTheme="minorHAnsi" w:cstheme="minorBidi"/>
          <w:sz w:val="22"/>
          <w:szCs w:val="22"/>
        </w:rPr>
      </w:pPr>
      <w:r w:rsidRPr="00597036">
        <w:t>A.7.1.15.2</w:t>
      </w:r>
      <w:r w:rsidRPr="00597036">
        <w:rPr>
          <w:rFonts w:asciiTheme="minorHAnsi" w:eastAsiaTheme="minorEastAsia" w:hAnsiTheme="minorHAnsi"/>
          <w:sz w:val="22"/>
          <w:szCs w:val="22"/>
        </w:rPr>
        <w:tab/>
      </w:r>
      <w:r w:rsidRPr="00763DEA">
        <w:rPr>
          <w:rFonts w:cs="v4.2.0"/>
        </w:rPr>
        <w:t>Test Requirements</w:t>
      </w:r>
      <w:r>
        <w:tab/>
        <w:t>1311</w:t>
      </w:r>
    </w:p>
    <w:p w14:paraId="1280AF68" w14:textId="77777777" w:rsidR="00597036" w:rsidRDefault="00597036">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1312</w:t>
      </w:r>
    </w:p>
    <w:p w14:paraId="6DD5EA31" w14:textId="77777777" w:rsidR="00597036" w:rsidRDefault="00597036">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1312</w:t>
      </w:r>
    </w:p>
    <w:p w14:paraId="42864998" w14:textId="77777777" w:rsidR="00597036" w:rsidRDefault="00597036">
      <w:pPr>
        <w:pStyle w:val="TOC4"/>
        <w:rPr>
          <w:rFonts w:asciiTheme="minorHAnsi" w:eastAsiaTheme="minorEastAsia" w:hAnsiTheme="minorHAnsi" w:cstheme="minorBidi"/>
          <w:sz w:val="22"/>
          <w:szCs w:val="22"/>
        </w:rPr>
      </w:pPr>
      <w:r w:rsidRPr="00597036">
        <w:t>A.7.1.16.2</w:t>
      </w:r>
      <w:r w:rsidRPr="00597036">
        <w:rPr>
          <w:rFonts w:asciiTheme="minorHAnsi" w:eastAsiaTheme="minorEastAsia" w:hAnsiTheme="minorHAnsi"/>
          <w:sz w:val="22"/>
          <w:szCs w:val="22"/>
        </w:rPr>
        <w:tab/>
      </w:r>
      <w:r w:rsidRPr="00763DEA">
        <w:rPr>
          <w:rFonts w:cs="v4.2.0"/>
        </w:rPr>
        <w:t>Test Requirements</w:t>
      </w:r>
      <w:r>
        <w:tab/>
        <w:t>1313</w:t>
      </w:r>
    </w:p>
    <w:p w14:paraId="34C2265C" w14:textId="77777777" w:rsidR="00597036" w:rsidRDefault="00597036">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1314</w:t>
      </w:r>
    </w:p>
    <w:p w14:paraId="17465E9B" w14:textId="77777777" w:rsidR="00597036" w:rsidRDefault="00597036">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1314</w:t>
      </w:r>
    </w:p>
    <w:p w14:paraId="01A82938" w14:textId="77777777" w:rsidR="00597036" w:rsidRDefault="00597036">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1316</w:t>
      </w:r>
    </w:p>
    <w:p w14:paraId="2B41F2B5" w14:textId="77777777" w:rsidR="00597036" w:rsidRDefault="00597036">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1317</w:t>
      </w:r>
    </w:p>
    <w:p w14:paraId="1C08C76C" w14:textId="77777777" w:rsidR="00597036" w:rsidRDefault="00597036">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1317</w:t>
      </w:r>
    </w:p>
    <w:p w14:paraId="17D74C05" w14:textId="77777777" w:rsidR="00597036" w:rsidRDefault="00597036">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1319</w:t>
      </w:r>
    </w:p>
    <w:p w14:paraId="398C2C7A" w14:textId="77777777" w:rsidR="00597036" w:rsidRDefault="00597036">
      <w:pPr>
        <w:pStyle w:val="TOC3"/>
        <w:rPr>
          <w:rFonts w:asciiTheme="minorHAnsi" w:eastAsiaTheme="minorEastAsia" w:hAnsiTheme="minorHAnsi" w:cstheme="minorBidi"/>
          <w:sz w:val="22"/>
          <w:szCs w:val="22"/>
        </w:rPr>
      </w:pPr>
      <w:r w:rsidRPr="00597036">
        <w:lastRenderedPageBreak/>
        <w:t>A.7.1.19</w:t>
      </w:r>
      <w:r w:rsidRPr="00597036">
        <w:rPr>
          <w:rFonts w:asciiTheme="minorHAnsi" w:eastAsiaTheme="minorEastAsia" w:hAnsiTheme="minorHAnsi" w:cstheme="minorBidi"/>
          <w:sz w:val="22"/>
          <w:szCs w:val="22"/>
        </w:rPr>
        <w:tab/>
      </w:r>
      <w:r>
        <w:rPr>
          <w:lang w:eastAsia="zh-CN"/>
        </w:rPr>
        <w:t>E-UTRAN FDD - UE Transmit Timing Accuracy Test for RACH-less Handover</w:t>
      </w:r>
      <w:r>
        <w:tab/>
        <w:t>1320</w:t>
      </w:r>
    </w:p>
    <w:p w14:paraId="51931F8B" w14:textId="77777777" w:rsidR="00597036" w:rsidRDefault="00597036">
      <w:pPr>
        <w:pStyle w:val="TOC4"/>
        <w:rPr>
          <w:rFonts w:asciiTheme="minorHAnsi" w:eastAsiaTheme="minorEastAsia" w:hAnsiTheme="minorHAnsi" w:cstheme="minorBidi"/>
          <w:sz w:val="22"/>
          <w:szCs w:val="22"/>
        </w:rPr>
      </w:pPr>
      <w:r w:rsidRPr="00597036">
        <w:t>A.7.1.19.1</w:t>
      </w:r>
      <w:r w:rsidRPr="00597036">
        <w:rPr>
          <w:rFonts w:asciiTheme="minorHAnsi" w:eastAsiaTheme="minorEastAsia" w:hAnsiTheme="minorHAnsi" w:cstheme="minorBidi"/>
          <w:sz w:val="22"/>
          <w:szCs w:val="22"/>
        </w:rPr>
        <w:tab/>
      </w:r>
      <w:r w:rsidRPr="00763DEA">
        <w:rPr>
          <w:snapToGrid w:val="0"/>
        </w:rPr>
        <w:t>Test Purpose and Environment</w:t>
      </w:r>
      <w:r>
        <w:tab/>
        <w:t>1320</w:t>
      </w:r>
    </w:p>
    <w:p w14:paraId="142E0A24" w14:textId="77777777" w:rsidR="00597036" w:rsidRDefault="00597036">
      <w:pPr>
        <w:pStyle w:val="TOC4"/>
        <w:rPr>
          <w:rFonts w:asciiTheme="minorHAnsi" w:eastAsiaTheme="minorEastAsia" w:hAnsiTheme="minorHAnsi" w:cstheme="minorBidi"/>
          <w:sz w:val="22"/>
          <w:szCs w:val="22"/>
        </w:rPr>
      </w:pPr>
      <w:r w:rsidRPr="00597036">
        <w:t>A.7.1.19.2</w:t>
      </w:r>
      <w:r w:rsidRPr="00597036">
        <w:rPr>
          <w:rFonts w:asciiTheme="minorHAnsi" w:eastAsiaTheme="minorEastAsia" w:hAnsiTheme="minorHAnsi" w:cstheme="minorBidi"/>
          <w:sz w:val="22"/>
          <w:szCs w:val="22"/>
        </w:rPr>
        <w:tab/>
      </w:r>
      <w:r w:rsidRPr="00763DEA">
        <w:rPr>
          <w:snapToGrid w:val="0"/>
        </w:rPr>
        <w:t>Test Requirements</w:t>
      </w:r>
      <w:r>
        <w:tab/>
        <w:t>1321</w:t>
      </w:r>
    </w:p>
    <w:p w14:paraId="4547B71B" w14:textId="77777777" w:rsidR="00597036" w:rsidRDefault="00597036">
      <w:pPr>
        <w:pStyle w:val="TOC3"/>
        <w:rPr>
          <w:rFonts w:asciiTheme="minorHAnsi" w:eastAsiaTheme="minorEastAsia" w:hAnsiTheme="minorHAnsi" w:cstheme="minorBidi"/>
          <w:sz w:val="22"/>
          <w:szCs w:val="22"/>
        </w:rPr>
      </w:pPr>
      <w:r w:rsidRPr="00597036">
        <w:t>A.7.1.20</w:t>
      </w:r>
      <w:r w:rsidRPr="00597036">
        <w:rPr>
          <w:rFonts w:asciiTheme="minorHAnsi" w:eastAsiaTheme="minorEastAsia" w:hAnsiTheme="minorHAnsi" w:cstheme="minorBidi"/>
          <w:sz w:val="22"/>
          <w:szCs w:val="22"/>
        </w:rPr>
        <w:tab/>
      </w:r>
      <w:r>
        <w:rPr>
          <w:lang w:eastAsia="zh-CN"/>
        </w:rPr>
        <w:t>E-UTRAN TDD - UE Transmit Timing Accuracy Test for RACH-less Handover</w:t>
      </w:r>
      <w:r>
        <w:tab/>
        <w:t>1321</w:t>
      </w:r>
    </w:p>
    <w:p w14:paraId="6B487134" w14:textId="77777777" w:rsidR="00597036" w:rsidRDefault="00597036">
      <w:pPr>
        <w:pStyle w:val="TOC4"/>
        <w:rPr>
          <w:rFonts w:asciiTheme="minorHAnsi" w:eastAsiaTheme="minorEastAsia" w:hAnsiTheme="minorHAnsi" w:cstheme="minorBidi"/>
          <w:sz w:val="22"/>
          <w:szCs w:val="22"/>
        </w:rPr>
      </w:pPr>
      <w:r w:rsidRPr="00597036">
        <w:t>A.7.1.20.1</w:t>
      </w:r>
      <w:r w:rsidRPr="00597036">
        <w:rPr>
          <w:rFonts w:asciiTheme="minorHAnsi" w:eastAsiaTheme="minorEastAsia" w:hAnsiTheme="minorHAnsi" w:cstheme="minorBidi"/>
          <w:sz w:val="22"/>
          <w:szCs w:val="22"/>
        </w:rPr>
        <w:tab/>
      </w:r>
      <w:r w:rsidRPr="00763DEA">
        <w:rPr>
          <w:snapToGrid w:val="0"/>
        </w:rPr>
        <w:t>Test Purpose and Environment</w:t>
      </w:r>
      <w:r>
        <w:tab/>
        <w:t>1321</w:t>
      </w:r>
    </w:p>
    <w:p w14:paraId="552BD565" w14:textId="77777777" w:rsidR="00597036" w:rsidRDefault="00597036">
      <w:pPr>
        <w:pStyle w:val="TOC4"/>
        <w:rPr>
          <w:rFonts w:asciiTheme="minorHAnsi" w:eastAsiaTheme="minorEastAsia" w:hAnsiTheme="minorHAnsi" w:cstheme="minorBidi"/>
          <w:sz w:val="22"/>
          <w:szCs w:val="22"/>
        </w:rPr>
      </w:pPr>
      <w:r w:rsidRPr="00597036">
        <w:t>A.7.1.20.2</w:t>
      </w:r>
      <w:r w:rsidRPr="00597036">
        <w:rPr>
          <w:rFonts w:asciiTheme="minorHAnsi" w:eastAsiaTheme="minorEastAsia" w:hAnsiTheme="minorHAnsi" w:cstheme="minorBidi"/>
          <w:sz w:val="22"/>
          <w:szCs w:val="22"/>
        </w:rPr>
        <w:tab/>
      </w:r>
      <w:r w:rsidRPr="00763DEA">
        <w:rPr>
          <w:snapToGrid w:val="0"/>
        </w:rPr>
        <w:t>Test Requirements</w:t>
      </w:r>
      <w:r>
        <w:tab/>
        <w:t>1323</w:t>
      </w:r>
    </w:p>
    <w:p w14:paraId="0DA66720" w14:textId="77777777" w:rsidR="00597036" w:rsidRDefault="00597036">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1323</w:t>
      </w:r>
    </w:p>
    <w:p w14:paraId="43CEEB86" w14:textId="77777777" w:rsidR="00597036" w:rsidRDefault="00597036">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1323</w:t>
      </w:r>
    </w:p>
    <w:p w14:paraId="742E56A8" w14:textId="77777777" w:rsidR="00597036" w:rsidRDefault="00597036">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1325</w:t>
      </w:r>
    </w:p>
    <w:p w14:paraId="30BF6936" w14:textId="77777777" w:rsidR="00597036" w:rsidRDefault="00597036">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1325</w:t>
      </w:r>
    </w:p>
    <w:p w14:paraId="3A3411F6" w14:textId="77777777" w:rsidR="00597036" w:rsidRDefault="00597036">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1325</w:t>
      </w:r>
    </w:p>
    <w:p w14:paraId="7AA1DFEF" w14:textId="77777777" w:rsidR="00597036" w:rsidRDefault="00597036">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1327</w:t>
      </w:r>
    </w:p>
    <w:p w14:paraId="2F18BE4C" w14:textId="77777777" w:rsidR="00597036" w:rsidRDefault="00597036">
      <w:pPr>
        <w:pStyle w:val="TOC3"/>
        <w:rPr>
          <w:rFonts w:asciiTheme="minorHAnsi" w:eastAsiaTheme="minorEastAsia" w:hAnsiTheme="minorHAnsi" w:cstheme="minorBidi"/>
          <w:sz w:val="22"/>
          <w:szCs w:val="22"/>
        </w:rPr>
      </w:pPr>
      <w:r>
        <w:t>A.7.1.23</w:t>
      </w:r>
      <w:r>
        <w:rPr>
          <w:rFonts w:asciiTheme="minorHAnsi" w:eastAsiaTheme="minorEastAsia" w:hAnsiTheme="minorHAnsi" w:cstheme="minorBidi"/>
          <w:sz w:val="22"/>
          <w:szCs w:val="22"/>
        </w:rPr>
        <w:tab/>
      </w:r>
      <w:r>
        <w:t>E-UTRAN TDD - UE Transmit Timing Accuracy Tests for Cat-M2 UE in CEModeA</w:t>
      </w:r>
      <w:r>
        <w:tab/>
        <w:t>1327</w:t>
      </w:r>
    </w:p>
    <w:p w14:paraId="634947CB" w14:textId="77777777" w:rsidR="00597036" w:rsidRDefault="00597036">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1327</w:t>
      </w:r>
    </w:p>
    <w:p w14:paraId="0D541CF4" w14:textId="77777777" w:rsidR="00597036" w:rsidRDefault="00597036">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1329</w:t>
      </w:r>
    </w:p>
    <w:p w14:paraId="6EE766D3" w14:textId="77777777" w:rsidR="00597036" w:rsidRDefault="00597036">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1329</w:t>
      </w:r>
    </w:p>
    <w:p w14:paraId="3E60909B" w14:textId="77777777" w:rsidR="00597036" w:rsidRDefault="00597036">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1329</w:t>
      </w:r>
    </w:p>
    <w:p w14:paraId="19987024" w14:textId="77777777" w:rsidR="00597036" w:rsidRDefault="00597036">
      <w:pPr>
        <w:pStyle w:val="TOC4"/>
        <w:rPr>
          <w:rFonts w:asciiTheme="minorHAnsi" w:eastAsiaTheme="minorEastAsia" w:hAnsiTheme="minorHAnsi" w:cstheme="minorBidi"/>
          <w:sz w:val="22"/>
          <w:szCs w:val="22"/>
        </w:rPr>
      </w:pPr>
      <w:r w:rsidRPr="00597036">
        <w:t>A.7.1.24.2</w:t>
      </w:r>
      <w:r w:rsidRPr="00597036">
        <w:rPr>
          <w:rFonts w:asciiTheme="minorHAnsi" w:eastAsiaTheme="minorEastAsia" w:hAnsiTheme="minorHAnsi"/>
          <w:sz w:val="22"/>
          <w:szCs w:val="22"/>
        </w:rPr>
        <w:tab/>
      </w:r>
      <w:r w:rsidRPr="00763DEA">
        <w:rPr>
          <w:rFonts w:cs="v4.2.0"/>
        </w:rPr>
        <w:t>Test Requirements</w:t>
      </w:r>
      <w:r>
        <w:tab/>
        <w:t>1330</w:t>
      </w:r>
    </w:p>
    <w:p w14:paraId="0812C2CA" w14:textId="77777777" w:rsidR="00597036" w:rsidRDefault="00597036">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1331</w:t>
      </w:r>
    </w:p>
    <w:p w14:paraId="52C76B37" w14:textId="77777777" w:rsidR="00597036" w:rsidRDefault="00597036">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1331</w:t>
      </w:r>
    </w:p>
    <w:p w14:paraId="476900C9" w14:textId="77777777" w:rsidR="00597036" w:rsidRDefault="00597036">
      <w:pPr>
        <w:pStyle w:val="TOC4"/>
        <w:rPr>
          <w:rFonts w:asciiTheme="minorHAnsi" w:eastAsiaTheme="minorEastAsia" w:hAnsiTheme="minorHAnsi" w:cstheme="minorBidi"/>
          <w:sz w:val="22"/>
          <w:szCs w:val="22"/>
        </w:rPr>
      </w:pPr>
      <w:r w:rsidRPr="00597036">
        <w:t>A.7.1.25.2</w:t>
      </w:r>
      <w:r w:rsidRPr="00597036">
        <w:rPr>
          <w:rFonts w:asciiTheme="minorHAnsi" w:eastAsiaTheme="minorEastAsia" w:hAnsiTheme="minorHAnsi"/>
          <w:sz w:val="22"/>
          <w:szCs w:val="22"/>
        </w:rPr>
        <w:tab/>
      </w:r>
      <w:r w:rsidRPr="00763DEA">
        <w:rPr>
          <w:rFonts w:cs="v4.2.0"/>
        </w:rPr>
        <w:t>Test Requirements</w:t>
      </w:r>
      <w:r>
        <w:tab/>
        <w:t>1332</w:t>
      </w:r>
    </w:p>
    <w:p w14:paraId="224FF6C3" w14:textId="77777777" w:rsidR="00597036" w:rsidRDefault="00597036">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1333</w:t>
      </w:r>
    </w:p>
    <w:p w14:paraId="70BA6536" w14:textId="77777777" w:rsidR="00597036" w:rsidRDefault="00597036">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1333</w:t>
      </w:r>
    </w:p>
    <w:p w14:paraId="39C9C8AC" w14:textId="77777777" w:rsidR="00597036" w:rsidRDefault="00597036">
      <w:pPr>
        <w:pStyle w:val="TOC4"/>
        <w:rPr>
          <w:rFonts w:asciiTheme="minorHAnsi" w:eastAsiaTheme="minorEastAsia" w:hAnsiTheme="minorHAnsi" w:cstheme="minorBidi"/>
          <w:sz w:val="22"/>
          <w:szCs w:val="22"/>
        </w:rPr>
      </w:pPr>
      <w:r w:rsidRPr="00597036">
        <w:t>A.7.1.26.2</w:t>
      </w:r>
      <w:r w:rsidRPr="00597036">
        <w:rPr>
          <w:rFonts w:asciiTheme="minorHAnsi" w:eastAsiaTheme="minorEastAsia" w:hAnsiTheme="minorHAnsi"/>
          <w:sz w:val="22"/>
          <w:szCs w:val="22"/>
        </w:rPr>
        <w:tab/>
      </w:r>
      <w:r w:rsidRPr="00763DEA">
        <w:rPr>
          <w:rFonts w:cs="v4.2.0"/>
        </w:rPr>
        <w:t>Test Requirements</w:t>
      </w:r>
      <w:r>
        <w:tab/>
        <w:t>1334</w:t>
      </w:r>
    </w:p>
    <w:p w14:paraId="0D24324C" w14:textId="77777777" w:rsidR="00597036" w:rsidRDefault="00597036">
      <w:pPr>
        <w:pStyle w:val="TOC3"/>
        <w:rPr>
          <w:rFonts w:asciiTheme="minorHAnsi" w:eastAsiaTheme="minorEastAsia" w:hAnsiTheme="minorHAnsi" w:cstheme="minorBidi"/>
          <w:sz w:val="22"/>
          <w:szCs w:val="22"/>
        </w:rPr>
      </w:pPr>
      <w:r>
        <w:t>A.7.1.27</w:t>
      </w:r>
      <w:r>
        <w:rPr>
          <w:rFonts w:asciiTheme="minorHAnsi" w:eastAsiaTheme="minorEastAsia" w:hAnsiTheme="minorHAnsi" w:cstheme="minorBidi"/>
          <w:sz w:val="22"/>
          <w:szCs w:val="22"/>
        </w:rPr>
        <w:tab/>
      </w:r>
      <w:r>
        <w:t>E-UTRAN TDD – UE Transmit Timing Accuracy Tests for Category NB1 UE In-Band mode under normal coverage</w:t>
      </w:r>
      <w:r>
        <w:tab/>
        <w:t>1335</w:t>
      </w:r>
    </w:p>
    <w:p w14:paraId="40AA4FD9" w14:textId="77777777" w:rsidR="00597036" w:rsidRDefault="00597036">
      <w:pPr>
        <w:pStyle w:val="TOC4"/>
        <w:rPr>
          <w:rFonts w:asciiTheme="minorHAnsi" w:eastAsiaTheme="minorEastAsia" w:hAnsiTheme="minorHAnsi" w:cstheme="minorBidi"/>
          <w:sz w:val="22"/>
          <w:szCs w:val="22"/>
        </w:rPr>
      </w:pPr>
      <w:r>
        <w:t>A.7.1.27.1</w:t>
      </w:r>
      <w:r>
        <w:rPr>
          <w:rFonts w:asciiTheme="minorHAnsi" w:eastAsiaTheme="minorEastAsia" w:hAnsiTheme="minorHAnsi" w:cstheme="minorBidi"/>
          <w:sz w:val="22"/>
          <w:szCs w:val="22"/>
        </w:rPr>
        <w:tab/>
      </w:r>
      <w:r>
        <w:t>Test Purpose and Environment</w:t>
      </w:r>
      <w:r>
        <w:tab/>
        <w:t>1335</w:t>
      </w:r>
    </w:p>
    <w:p w14:paraId="60C6012F" w14:textId="77777777" w:rsidR="00597036" w:rsidRDefault="00597036">
      <w:pPr>
        <w:pStyle w:val="TOC4"/>
        <w:rPr>
          <w:rFonts w:asciiTheme="minorHAnsi" w:eastAsiaTheme="minorEastAsia" w:hAnsiTheme="minorHAnsi" w:cstheme="minorBidi"/>
          <w:sz w:val="22"/>
          <w:szCs w:val="22"/>
        </w:rPr>
      </w:pPr>
      <w:r>
        <w:t>A.7.1.27.2</w:t>
      </w:r>
      <w:r>
        <w:rPr>
          <w:rFonts w:asciiTheme="minorHAnsi" w:eastAsiaTheme="minorEastAsia" w:hAnsiTheme="minorHAnsi" w:cstheme="minorBidi"/>
          <w:sz w:val="22"/>
          <w:szCs w:val="22"/>
        </w:rPr>
        <w:tab/>
      </w:r>
      <w:r>
        <w:t>Test Requirements</w:t>
      </w:r>
      <w:r>
        <w:tab/>
        <w:t>1337</w:t>
      </w:r>
    </w:p>
    <w:p w14:paraId="2728619C" w14:textId="77777777" w:rsidR="00597036" w:rsidRDefault="00597036">
      <w:pPr>
        <w:pStyle w:val="TOC3"/>
        <w:rPr>
          <w:rFonts w:asciiTheme="minorHAnsi" w:eastAsiaTheme="minorEastAsia" w:hAnsiTheme="minorHAnsi" w:cstheme="minorBidi"/>
          <w:sz w:val="22"/>
          <w:szCs w:val="22"/>
        </w:rPr>
      </w:pPr>
      <w:r>
        <w:t>A.7.1.28</w:t>
      </w:r>
      <w:r>
        <w:rPr>
          <w:rFonts w:asciiTheme="minorHAnsi" w:eastAsiaTheme="minorEastAsia" w:hAnsiTheme="minorHAnsi" w:cstheme="minorBidi"/>
          <w:sz w:val="22"/>
          <w:szCs w:val="22"/>
        </w:rPr>
        <w:tab/>
      </w:r>
      <w:r>
        <w:t>E-UTRAN TDD – UE Transmit Timing Accuracy Tests for Category NB1 UE In-band mode under enhanced coverage</w:t>
      </w:r>
      <w:r>
        <w:tab/>
        <w:t>1337</w:t>
      </w:r>
    </w:p>
    <w:p w14:paraId="533568F9" w14:textId="77777777" w:rsidR="00597036" w:rsidRDefault="00597036">
      <w:pPr>
        <w:pStyle w:val="TOC4"/>
        <w:rPr>
          <w:rFonts w:asciiTheme="minorHAnsi" w:eastAsiaTheme="minorEastAsia" w:hAnsiTheme="minorHAnsi" w:cstheme="minorBidi"/>
          <w:sz w:val="22"/>
          <w:szCs w:val="22"/>
        </w:rPr>
      </w:pPr>
      <w:r>
        <w:t>A.7.1.28.1</w:t>
      </w:r>
      <w:r>
        <w:rPr>
          <w:rFonts w:asciiTheme="minorHAnsi" w:eastAsiaTheme="minorEastAsia" w:hAnsiTheme="minorHAnsi" w:cstheme="minorBidi"/>
          <w:sz w:val="22"/>
          <w:szCs w:val="22"/>
        </w:rPr>
        <w:tab/>
      </w:r>
      <w:r>
        <w:t>Test Purpose and Environment</w:t>
      </w:r>
      <w:r>
        <w:tab/>
        <w:t>1337</w:t>
      </w:r>
    </w:p>
    <w:p w14:paraId="4309075A" w14:textId="77777777" w:rsidR="00597036" w:rsidRDefault="00597036">
      <w:pPr>
        <w:pStyle w:val="TOC4"/>
        <w:rPr>
          <w:rFonts w:asciiTheme="minorHAnsi" w:eastAsiaTheme="minorEastAsia" w:hAnsiTheme="minorHAnsi" w:cstheme="minorBidi"/>
          <w:sz w:val="22"/>
          <w:szCs w:val="22"/>
        </w:rPr>
      </w:pPr>
      <w:r>
        <w:t>A.7.1.28.2</w:t>
      </w:r>
      <w:r>
        <w:rPr>
          <w:rFonts w:asciiTheme="minorHAnsi" w:eastAsiaTheme="minorEastAsia" w:hAnsiTheme="minorHAnsi" w:cstheme="minorBidi"/>
          <w:sz w:val="22"/>
          <w:szCs w:val="22"/>
        </w:rPr>
        <w:tab/>
      </w:r>
      <w:r>
        <w:t>Test Requirements</w:t>
      </w:r>
      <w:r>
        <w:tab/>
        <w:t>1339</w:t>
      </w:r>
    </w:p>
    <w:p w14:paraId="4C6BDAF1" w14:textId="77777777" w:rsidR="00597036" w:rsidRDefault="00597036">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1340</w:t>
      </w:r>
    </w:p>
    <w:p w14:paraId="60BB21D2" w14:textId="77777777" w:rsidR="00597036" w:rsidRDefault="00597036">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1340</w:t>
      </w:r>
    </w:p>
    <w:p w14:paraId="060D6011" w14:textId="77777777" w:rsidR="00597036" w:rsidRDefault="00597036">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1340</w:t>
      </w:r>
    </w:p>
    <w:p w14:paraId="4A2B196F" w14:textId="77777777" w:rsidR="00597036" w:rsidRDefault="00597036">
      <w:pPr>
        <w:pStyle w:val="TOC4"/>
        <w:rPr>
          <w:rFonts w:asciiTheme="minorHAnsi" w:eastAsiaTheme="minorEastAsia" w:hAnsiTheme="minorHAnsi" w:cstheme="minorBidi"/>
          <w:sz w:val="22"/>
          <w:szCs w:val="22"/>
        </w:rPr>
      </w:pPr>
      <w:r w:rsidRPr="00597036">
        <w:t>A.7.2.1.2</w:t>
      </w:r>
      <w:r w:rsidRPr="00597036">
        <w:rPr>
          <w:rFonts w:asciiTheme="minorHAnsi" w:eastAsiaTheme="minorEastAsia" w:hAnsiTheme="minorHAnsi"/>
          <w:sz w:val="22"/>
          <w:szCs w:val="22"/>
        </w:rPr>
        <w:tab/>
      </w:r>
      <w:r w:rsidRPr="00763DEA">
        <w:rPr>
          <w:rFonts w:cs="v4.2.0"/>
        </w:rPr>
        <w:t>Test Requirements</w:t>
      </w:r>
      <w:r>
        <w:tab/>
        <w:t>1341</w:t>
      </w:r>
    </w:p>
    <w:p w14:paraId="727B8612" w14:textId="77777777" w:rsidR="00597036" w:rsidRDefault="00597036">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1342</w:t>
      </w:r>
    </w:p>
    <w:p w14:paraId="07D35D13" w14:textId="77777777" w:rsidR="00597036" w:rsidRDefault="00597036">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1342</w:t>
      </w:r>
    </w:p>
    <w:p w14:paraId="52A6512E" w14:textId="77777777" w:rsidR="00597036" w:rsidRDefault="00597036">
      <w:pPr>
        <w:pStyle w:val="TOC4"/>
        <w:rPr>
          <w:rFonts w:asciiTheme="minorHAnsi" w:eastAsiaTheme="minorEastAsia" w:hAnsiTheme="minorHAnsi" w:cstheme="minorBidi"/>
          <w:sz w:val="22"/>
          <w:szCs w:val="22"/>
        </w:rPr>
      </w:pPr>
      <w:r w:rsidRPr="00597036">
        <w:t>A.7.2.2.2</w:t>
      </w:r>
      <w:r w:rsidRPr="00597036">
        <w:rPr>
          <w:rFonts w:asciiTheme="minorHAnsi" w:eastAsiaTheme="minorEastAsia" w:hAnsiTheme="minorHAnsi"/>
          <w:sz w:val="22"/>
          <w:szCs w:val="22"/>
        </w:rPr>
        <w:tab/>
      </w:r>
      <w:r w:rsidRPr="00763DEA">
        <w:rPr>
          <w:rFonts w:cs="v4.2.0"/>
        </w:rPr>
        <w:t>Test Requirements</w:t>
      </w:r>
      <w:r>
        <w:tab/>
        <w:t>1344</w:t>
      </w:r>
    </w:p>
    <w:p w14:paraId="51854327" w14:textId="77777777" w:rsidR="00597036" w:rsidRDefault="00597036">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1344</w:t>
      </w:r>
    </w:p>
    <w:p w14:paraId="006E0929" w14:textId="77777777" w:rsidR="00597036" w:rsidRDefault="00597036">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1344</w:t>
      </w:r>
    </w:p>
    <w:p w14:paraId="18622324" w14:textId="77777777" w:rsidR="00597036" w:rsidRDefault="00597036">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1344</w:t>
      </w:r>
    </w:p>
    <w:p w14:paraId="07EAED3B" w14:textId="77777777" w:rsidR="00597036" w:rsidRDefault="00597036">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1344</w:t>
      </w:r>
    </w:p>
    <w:p w14:paraId="5A9BA48C" w14:textId="77777777" w:rsidR="00597036" w:rsidRDefault="00597036">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1344</w:t>
      </w:r>
    </w:p>
    <w:p w14:paraId="20046238" w14:textId="77777777" w:rsidR="00597036" w:rsidRDefault="00597036">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1347</w:t>
      </w:r>
    </w:p>
    <w:p w14:paraId="6338C7EC" w14:textId="77777777" w:rsidR="00597036" w:rsidRDefault="00597036">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1347</w:t>
      </w:r>
    </w:p>
    <w:p w14:paraId="145A90D0" w14:textId="77777777" w:rsidR="00597036" w:rsidRDefault="00597036">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1347</w:t>
      </w:r>
    </w:p>
    <w:p w14:paraId="71723A80" w14:textId="77777777" w:rsidR="00597036" w:rsidRDefault="00597036">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1349</w:t>
      </w:r>
    </w:p>
    <w:p w14:paraId="463B3085" w14:textId="77777777" w:rsidR="00597036" w:rsidRDefault="00597036">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1349</w:t>
      </w:r>
    </w:p>
    <w:p w14:paraId="67C12712" w14:textId="77777777" w:rsidR="00597036" w:rsidRDefault="00597036">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1349</w:t>
      </w:r>
    </w:p>
    <w:p w14:paraId="7804C5B0" w14:textId="77777777" w:rsidR="00597036" w:rsidRDefault="00597036">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1350</w:t>
      </w:r>
    </w:p>
    <w:p w14:paraId="6A20DD35" w14:textId="77777777" w:rsidR="00597036" w:rsidRDefault="00597036">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1350</w:t>
      </w:r>
    </w:p>
    <w:p w14:paraId="09D3263B" w14:textId="77777777" w:rsidR="00597036" w:rsidRDefault="00597036">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1350</w:t>
      </w:r>
    </w:p>
    <w:p w14:paraId="046E4F19" w14:textId="77777777" w:rsidR="00597036" w:rsidRDefault="00597036">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1350</w:t>
      </w:r>
    </w:p>
    <w:p w14:paraId="16DD2543" w14:textId="77777777" w:rsidR="00597036" w:rsidRDefault="00597036">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1350</w:t>
      </w:r>
    </w:p>
    <w:p w14:paraId="3CEB3124" w14:textId="77777777" w:rsidR="00597036" w:rsidRDefault="00597036">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1350</w:t>
      </w:r>
    </w:p>
    <w:p w14:paraId="25C8F597" w14:textId="77777777" w:rsidR="00597036" w:rsidRDefault="00597036">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1353</w:t>
      </w:r>
    </w:p>
    <w:p w14:paraId="29826E95" w14:textId="77777777" w:rsidR="00597036" w:rsidRDefault="00597036">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1353</w:t>
      </w:r>
    </w:p>
    <w:p w14:paraId="0BD923F9" w14:textId="77777777" w:rsidR="00597036" w:rsidRDefault="00597036">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1353</w:t>
      </w:r>
    </w:p>
    <w:p w14:paraId="2445B2C5" w14:textId="77777777" w:rsidR="00597036" w:rsidRDefault="00597036">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1355</w:t>
      </w:r>
    </w:p>
    <w:p w14:paraId="20E7E298" w14:textId="77777777" w:rsidR="00597036" w:rsidRDefault="00597036">
      <w:pPr>
        <w:pStyle w:val="TOC3"/>
        <w:rPr>
          <w:rFonts w:asciiTheme="minorHAnsi" w:eastAsiaTheme="minorEastAsia" w:hAnsiTheme="minorHAnsi" w:cstheme="minorBidi"/>
          <w:sz w:val="22"/>
          <w:szCs w:val="22"/>
        </w:rPr>
      </w:pPr>
      <w:r>
        <w:lastRenderedPageBreak/>
        <w:t>A.7.2.8</w:t>
      </w:r>
      <w:r>
        <w:rPr>
          <w:rFonts w:asciiTheme="minorHAnsi" w:eastAsiaTheme="minorEastAsia" w:hAnsiTheme="minorHAnsi" w:cstheme="minorBidi"/>
          <w:sz w:val="22"/>
          <w:szCs w:val="22"/>
        </w:rPr>
        <w:tab/>
      </w:r>
      <w:r>
        <w:t>E-UTRAN TDD Timing Advance Adjustment Accuracy Test for Cat-M1 UE in CEModeA</w:t>
      </w:r>
      <w:r>
        <w:tab/>
        <w:t>1355</w:t>
      </w:r>
    </w:p>
    <w:p w14:paraId="7AECAF71" w14:textId="77777777" w:rsidR="00597036" w:rsidRDefault="00597036">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1355</w:t>
      </w:r>
    </w:p>
    <w:p w14:paraId="6513742A" w14:textId="77777777" w:rsidR="00597036" w:rsidRDefault="00597036">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1357</w:t>
      </w:r>
    </w:p>
    <w:p w14:paraId="365C61AD" w14:textId="77777777" w:rsidR="00597036" w:rsidRDefault="00597036">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1359</w:t>
      </w:r>
    </w:p>
    <w:p w14:paraId="111BEB57" w14:textId="77777777" w:rsidR="00597036" w:rsidRDefault="00597036">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1359</w:t>
      </w:r>
    </w:p>
    <w:p w14:paraId="772012A3" w14:textId="77777777" w:rsidR="00597036" w:rsidRDefault="00597036">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1359</w:t>
      </w:r>
    </w:p>
    <w:p w14:paraId="2477F399" w14:textId="77777777" w:rsidR="00597036" w:rsidRDefault="00597036">
      <w:pPr>
        <w:pStyle w:val="TOC4"/>
        <w:rPr>
          <w:rFonts w:asciiTheme="minorHAnsi" w:eastAsiaTheme="minorEastAsia" w:hAnsiTheme="minorHAnsi" w:cstheme="minorBidi"/>
          <w:sz w:val="22"/>
          <w:szCs w:val="22"/>
        </w:rPr>
      </w:pPr>
      <w:r w:rsidRPr="00597036">
        <w:t>A.7.2.10.2</w:t>
      </w:r>
      <w:r w:rsidRPr="00597036">
        <w:rPr>
          <w:rFonts w:asciiTheme="minorHAnsi" w:eastAsiaTheme="minorEastAsia" w:hAnsiTheme="minorHAnsi"/>
          <w:sz w:val="22"/>
          <w:szCs w:val="22"/>
        </w:rPr>
        <w:tab/>
      </w:r>
      <w:r w:rsidRPr="00763DEA">
        <w:rPr>
          <w:rFonts w:cs="v4.2.0"/>
        </w:rPr>
        <w:t>Test Requirements</w:t>
      </w:r>
      <w:r>
        <w:tab/>
        <w:t>1360</w:t>
      </w:r>
    </w:p>
    <w:p w14:paraId="28C8FC24" w14:textId="77777777" w:rsidR="00597036" w:rsidRDefault="00597036">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1360</w:t>
      </w:r>
    </w:p>
    <w:p w14:paraId="417DB676" w14:textId="77777777" w:rsidR="00597036" w:rsidRDefault="00597036">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1360</w:t>
      </w:r>
    </w:p>
    <w:p w14:paraId="0ECDAE5A" w14:textId="77777777" w:rsidR="00597036" w:rsidRDefault="00597036">
      <w:pPr>
        <w:pStyle w:val="TOC4"/>
        <w:rPr>
          <w:rFonts w:asciiTheme="minorHAnsi" w:eastAsiaTheme="minorEastAsia" w:hAnsiTheme="minorHAnsi" w:cstheme="minorBidi"/>
          <w:sz w:val="22"/>
          <w:szCs w:val="22"/>
        </w:rPr>
      </w:pPr>
      <w:r w:rsidRPr="00597036">
        <w:t>A.7.2.11.2</w:t>
      </w:r>
      <w:r w:rsidRPr="00597036">
        <w:rPr>
          <w:rFonts w:asciiTheme="minorHAnsi" w:eastAsiaTheme="minorEastAsia" w:hAnsiTheme="minorHAnsi"/>
          <w:sz w:val="22"/>
          <w:szCs w:val="22"/>
        </w:rPr>
        <w:tab/>
      </w:r>
      <w:r w:rsidRPr="00763DEA">
        <w:rPr>
          <w:rFonts w:cs="v4.2.0"/>
        </w:rPr>
        <w:t>Test Requirements</w:t>
      </w:r>
      <w:r>
        <w:tab/>
        <w:t>1362</w:t>
      </w:r>
    </w:p>
    <w:p w14:paraId="03A6723D" w14:textId="77777777" w:rsidR="00597036" w:rsidRDefault="00597036">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1362</w:t>
      </w:r>
    </w:p>
    <w:p w14:paraId="237942D6" w14:textId="77777777" w:rsidR="00597036" w:rsidRDefault="00597036">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1362</w:t>
      </w:r>
    </w:p>
    <w:p w14:paraId="7E05D9D0" w14:textId="77777777" w:rsidR="00597036" w:rsidRDefault="00597036">
      <w:pPr>
        <w:pStyle w:val="TOC4"/>
        <w:rPr>
          <w:rFonts w:asciiTheme="minorHAnsi" w:eastAsiaTheme="minorEastAsia" w:hAnsiTheme="minorHAnsi" w:cstheme="minorBidi"/>
          <w:sz w:val="22"/>
          <w:szCs w:val="22"/>
        </w:rPr>
      </w:pPr>
      <w:r w:rsidRPr="00597036">
        <w:t>A.7.2.12.2</w:t>
      </w:r>
      <w:r w:rsidRPr="00597036">
        <w:rPr>
          <w:rFonts w:asciiTheme="minorHAnsi" w:eastAsiaTheme="minorEastAsia" w:hAnsiTheme="minorHAnsi"/>
          <w:sz w:val="22"/>
          <w:szCs w:val="22"/>
        </w:rPr>
        <w:tab/>
      </w:r>
      <w:r w:rsidRPr="00763DEA">
        <w:rPr>
          <w:rFonts w:cs="v4.2.0"/>
        </w:rPr>
        <w:t>Test Requirements</w:t>
      </w:r>
      <w:r>
        <w:tab/>
        <w:t>1364</w:t>
      </w:r>
    </w:p>
    <w:p w14:paraId="41820B1B" w14:textId="77777777" w:rsidR="00597036" w:rsidRDefault="00597036">
      <w:pPr>
        <w:pStyle w:val="TOC3"/>
        <w:rPr>
          <w:rFonts w:asciiTheme="minorHAnsi" w:eastAsiaTheme="minorEastAsia" w:hAnsiTheme="minorHAnsi" w:cstheme="minorBidi"/>
          <w:sz w:val="22"/>
          <w:szCs w:val="22"/>
        </w:rPr>
      </w:pPr>
      <w:r>
        <w:t>A.7.2.13</w:t>
      </w:r>
      <w:r>
        <w:rPr>
          <w:rFonts w:asciiTheme="minorHAnsi" w:eastAsiaTheme="minorEastAsia" w:hAnsiTheme="minorHAnsi" w:cstheme="minorBidi"/>
          <w:sz w:val="22"/>
          <w:szCs w:val="22"/>
        </w:rPr>
        <w:tab/>
      </w:r>
      <w:r>
        <w:t xml:space="preserve">E-UTRAN FDD – UE Timing Advance Adjustment delay Test for sTTI and </w:t>
      </w:r>
      <w:r w:rsidRPr="00763DEA">
        <w:rPr>
          <w:i/>
          <w:iCs/>
          <w:lang w:val="en-US"/>
        </w:rPr>
        <w:t>ShortProcessingTime=TRUE</w:t>
      </w:r>
      <w:r>
        <w:tab/>
        <w:t>1364</w:t>
      </w:r>
    </w:p>
    <w:p w14:paraId="34F0DF1B" w14:textId="77777777" w:rsidR="00597036" w:rsidRDefault="00597036">
      <w:pPr>
        <w:pStyle w:val="TOC4"/>
        <w:rPr>
          <w:rFonts w:asciiTheme="minorHAnsi" w:eastAsiaTheme="minorEastAsia" w:hAnsiTheme="minorHAnsi" w:cstheme="minorBidi"/>
          <w:sz w:val="22"/>
          <w:szCs w:val="22"/>
        </w:rPr>
      </w:pPr>
      <w:r>
        <w:t>A.7.2.13.1</w:t>
      </w:r>
      <w:r>
        <w:rPr>
          <w:rFonts w:asciiTheme="minorHAnsi" w:eastAsiaTheme="minorEastAsia" w:hAnsiTheme="minorHAnsi" w:cstheme="minorBidi"/>
          <w:sz w:val="22"/>
          <w:szCs w:val="22"/>
        </w:rPr>
        <w:tab/>
      </w:r>
      <w:r>
        <w:t>Test Purpose and Environment</w:t>
      </w:r>
      <w:r>
        <w:tab/>
        <w:t>1364</w:t>
      </w:r>
    </w:p>
    <w:p w14:paraId="17ABCF8D" w14:textId="77777777" w:rsidR="00597036" w:rsidRDefault="00597036">
      <w:pPr>
        <w:pStyle w:val="TOC4"/>
        <w:rPr>
          <w:rFonts w:asciiTheme="minorHAnsi" w:eastAsiaTheme="minorEastAsia" w:hAnsiTheme="minorHAnsi" w:cstheme="minorBidi"/>
          <w:sz w:val="22"/>
          <w:szCs w:val="22"/>
        </w:rPr>
      </w:pPr>
      <w:r w:rsidRPr="00597036">
        <w:t>A.7.2.13.2</w:t>
      </w:r>
      <w:r w:rsidRPr="00597036">
        <w:rPr>
          <w:rFonts w:asciiTheme="minorHAnsi" w:eastAsiaTheme="minorEastAsia" w:hAnsiTheme="minorHAnsi"/>
          <w:sz w:val="22"/>
          <w:szCs w:val="22"/>
        </w:rPr>
        <w:tab/>
      </w:r>
      <w:r w:rsidRPr="00763DEA">
        <w:rPr>
          <w:rFonts w:cs="v4.2.0"/>
        </w:rPr>
        <w:t>Test Requirements</w:t>
      </w:r>
      <w:r>
        <w:tab/>
        <w:t>1366</w:t>
      </w:r>
    </w:p>
    <w:p w14:paraId="3546054D" w14:textId="77777777" w:rsidR="00597036" w:rsidRDefault="00597036">
      <w:pPr>
        <w:pStyle w:val="TOC3"/>
        <w:rPr>
          <w:rFonts w:asciiTheme="minorHAnsi" w:eastAsiaTheme="minorEastAsia" w:hAnsiTheme="minorHAnsi" w:cstheme="minorBidi"/>
          <w:sz w:val="22"/>
          <w:szCs w:val="22"/>
        </w:rPr>
      </w:pPr>
      <w:r>
        <w:t>A.7.2.14</w:t>
      </w:r>
      <w:r>
        <w:rPr>
          <w:rFonts w:asciiTheme="minorHAnsi" w:eastAsiaTheme="minorEastAsia" w:hAnsiTheme="minorHAnsi" w:cstheme="minorBidi"/>
          <w:sz w:val="22"/>
          <w:szCs w:val="22"/>
        </w:rPr>
        <w:tab/>
      </w:r>
      <w:r>
        <w:t xml:space="preserve">E-UTRAN TDD – UE Timing Advance Adjustment delay Test for sTTI and </w:t>
      </w:r>
      <w:r w:rsidRPr="00763DEA">
        <w:rPr>
          <w:i/>
          <w:iCs/>
          <w:lang w:val="en-US"/>
        </w:rPr>
        <w:t>ShortProcessingTime=TRUE</w:t>
      </w:r>
      <w:r>
        <w:tab/>
        <w:t>1366</w:t>
      </w:r>
    </w:p>
    <w:p w14:paraId="5A4633D6" w14:textId="77777777" w:rsidR="00597036" w:rsidRDefault="00597036">
      <w:pPr>
        <w:pStyle w:val="TOC4"/>
        <w:rPr>
          <w:rFonts w:asciiTheme="minorHAnsi" w:eastAsiaTheme="minorEastAsia" w:hAnsiTheme="minorHAnsi" w:cstheme="minorBidi"/>
          <w:sz w:val="22"/>
          <w:szCs w:val="22"/>
        </w:rPr>
      </w:pPr>
      <w:r>
        <w:t>A.7.2.14.1</w:t>
      </w:r>
      <w:r>
        <w:rPr>
          <w:rFonts w:asciiTheme="minorHAnsi" w:eastAsiaTheme="minorEastAsia" w:hAnsiTheme="minorHAnsi" w:cstheme="minorBidi"/>
          <w:sz w:val="22"/>
          <w:szCs w:val="22"/>
        </w:rPr>
        <w:tab/>
      </w:r>
      <w:r>
        <w:t>Test Purpose and Environment</w:t>
      </w:r>
      <w:r>
        <w:tab/>
        <w:t>1366</w:t>
      </w:r>
    </w:p>
    <w:p w14:paraId="523F82EA" w14:textId="77777777" w:rsidR="00597036" w:rsidRDefault="00597036">
      <w:pPr>
        <w:pStyle w:val="TOC4"/>
        <w:rPr>
          <w:rFonts w:asciiTheme="minorHAnsi" w:eastAsiaTheme="minorEastAsia" w:hAnsiTheme="minorHAnsi" w:cstheme="minorBidi"/>
          <w:sz w:val="22"/>
          <w:szCs w:val="22"/>
        </w:rPr>
      </w:pPr>
      <w:r w:rsidRPr="00597036">
        <w:t>A.7.2.14.2</w:t>
      </w:r>
      <w:r w:rsidRPr="00597036">
        <w:rPr>
          <w:rFonts w:asciiTheme="minorHAnsi" w:eastAsiaTheme="minorEastAsia" w:hAnsiTheme="minorHAnsi"/>
          <w:sz w:val="22"/>
          <w:szCs w:val="22"/>
        </w:rPr>
        <w:tab/>
      </w:r>
      <w:r w:rsidRPr="00763DEA">
        <w:rPr>
          <w:rFonts w:cs="v4.2.0"/>
        </w:rPr>
        <w:t>Test Requirements</w:t>
      </w:r>
      <w:r>
        <w:tab/>
        <w:t>1368</w:t>
      </w:r>
    </w:p>
    <w:p w14:paraId="698E339B" w14:textId="77777777" w:rsidR="00597036" w:rsidRDefault="00597036">
      <w:pPr>
        <w:pStyle w:val="TOC3"/>
        <w:rPr>
          <w:rFonts w:asciiTheme="minorHAnsi" w:eastAsiaTheme="minorEastAsia" w:hAnsiTheme="minorHAnsi" w:cstheme="minorBidi"/>
          <w:sz w:val="22"/>
          <w:szCs w:val="22"/>
        </w:rPr>
      </w:pPr>
      <w:r>
        <w:t>A.7.2.15</w:t>
      </w:r>
      <w:r>
        <w:rPr>
          <w:rFonts w:asciiTheme="minorHAnsi" w:eastAsiaTheme="minorEastAsia" w:hAnsiTheme="minorHAnsi" w:cstheme="minorBidi"/>
          <w:sz w:val="22"/>
          <w:szCs w:val="22"/>
        </w:rPr>
        <w:tab/>
      </w:r>
      <w:r>
        <w:t>E-UTRAN TDD – TDD UE Timing Advance Adjustment Accuracy Test for UE Category NB1 in Standalone Mode under Enhanced Coverage</w:t>
      </w:r>
      <w:r>
        <w:tab/>
        <w:t>1368</w:t>
      </w:r>
    </w:p>
    <w:p w14:paraId="0F5EB108" w14:textId="77777777" w:rsidR="00597036" w:rsidRDefault="00597036">
      <w:pPr>
        <w:pStyle w:val="TOC4"/>
        <w:rPr>
          <w:rFonts w:asciiTheme="minorHAnsi" w:eastAsiaTheme="minorEastAsia" w:hAnsiTheme="minorHAnsi" w:cstheme="minorBidi"/>
          <w:sz w:val="22"/>
          <w:szCs w:val="22"/>
        </w:rPr>
      </w:pPr>
      <w:r>
        <w:t>A.7.2.15.1</w:t>
      </w:r>
      <w:r>
        <w:rPr>
          <w:rFonts w:asciiTheme="minorHAnsi" w:eastAsiaTheme="minorEastAsia" w:hAnsiTheme="minorHAnsi" w:cstheme="minorBidi"/>
          <w:sz w:val="22"/>
          <w:szCs w:val="22"/>
        </w:rPr>
        <w:tab/>
      </w:r>
      <w:r>
        <w:t>Test Purpose and Environment</w:t>
      </w:r>
      <w:r>
        <w:tab/>
        <w:t>1368</w:t>
      </w:r>
    </w:p>
    <w:p w14:paraId="3EBA2CB7" w14:textId="77777777" w:rsidR="00597036" w:rsidRDefault="00597036">
      <w:pPr>
        <w:pStyle w:val="TOC4"/>
        <w:rPr>
          <w:rFonts w:asciiTheme="minorHAnsi" w:eastAsiaTheme="minorEastAsia" w:hAnsiTheme="minorHAnsi" w:cstheme="minorBidi"/>
          <w:sz w:val="22"/>
          <w:szCs w:val="22"/>
        </w:rPr>
      </w:pPr>
      <w:r>
        <w:t>A.7.2.15.2</w:t>
      </w:r>
      <w:r>
        <w:rPr>
          <w:rFonts w:asciiTheme="minorHAnsi" w:eastAsiaTheme="minorEastAsia" w:hAnsiTheme="minorHAnsi" w:cstheme="minorBidi"/>
          <w:sz w:val="22"/>
          <w:szCs w:val="22"/>
        </w:rPr>
        <w:tab/>
      </w:r>
      <w:r>
        <w:t>Test Requirements</w:t>
      </w:r>
      <w:r>
        <w:tab/>
        <w:t>1370</w:t>
      </w:r>
    </w:p>
    <w:p w14:paraId="075233CA" w14:textId="77777777" w:rsidR="00597036" w:rsidRDefault="00597036">
      <w:pPr>
        <w:pStyle w:val="TOC2"/>
        <w:rPr>
          <w:rFonts w:asciiTheme="minorHAnsi" w:eastAsiaTheme="minorEastAsia" w:hAnsiTheme="minorHAnsi" w:cstheme="minorBidi"/>
          <w:sz w:val="22"/>
          <w:szCs w:val="22"/>
        </w:rPr>
      </w:pPr>
      <w:r w:rsidRPr="00597036">
        <w:t>A.7.3</w:t>
      </w:r>
      <w:r w:rsidRPr="00597036">
        <w:rPr>
          <w:rFonts w:asciiTheme="minorHAnsi" w:hAnsiTheme="minorHAnsi" w:cstheme="minorBidi"/>
          <w:sz w:val="22"/>
          <w:szCs w:val="22"/>
        </w:rPr>
        <w:tab/>
      </w:r>
      <w:r w:rsidRPr="00763DEA">
        <w:rPr>
          <w:rFonts w:eastAsia="MS Mincho"/>
          <w:lang w:eastAsia="zh-CN"/>
        </w:rPr>
        <w:t>Radio Link Monitoring</w:t>
      </w:r>
      <w:r>
        <w:tab/>
        <w:t>1370</w:t>
      </w:r>
    </w:p>
    <w:p w14:paraId="77996E8C" w14:textId="77777777" w:rsidR="00597036" w:rsidRDefault="00597036">
      <w:pPr>
        <w:pStyle w:val="TOC3"/>
        <w:rPr>
          <w:rFonts w:asciiTheme="minorHAnsi" w:eastAsiaTheme="minorEastAsia" w:hAnsiTheme="minorHAnsi" w:cstheme="minorBidi"/>
          <w:sz w:val="22"/>
          <w:szCs w:val="22"/>
        </w:rPr>
      </w:pPr>
      <w:r w:rsidRPr="00597036">
        <w:t>A.7.3.1</w:t>
      </w:r>
      <w:r w:rsidRPr="00597036">
        <w:rPr>
          <w:rFonts w:asciiTheme="minorHAnsi" w:hAnsiTheme="minorHAnsi" w:cstheme="minorBidi"/>
          <w:sz w:val="22"/>
          <w:szCs w:val="22"/>
        </w:rPr>
        <w:tab/>
      </w:r>
      <w:r w:rsidRPr="00763DEA">
        <w:rPr>
          <w:rFonts w:eastAsia="MS Mincho"/>
          <w:lang w:eastAsia="zh-CN"/>
        </w:rPr>
        <w:t>E-UTRAN FDD Radio Link Monitoring Test for Out-of-sync</w:t>
      </w:r>
      <w:r>
        <w:tab/>
        <w:t>1371</w:t>
      </w:r>
    </w:p>
    <w:p w14:paraId="5432EA78" w14:textId="77777777" w:rsidR="00597036" w:rsidRDefault="00597036">
      <w:pPr>
        <w:pStyle w:val="TOC4"/>
        <w:rPr>
          <w:rFonts w:asciiTheme="minorHAnsi" w:eastAsiaTheme="minorEastAsia" w:hAnsiTheme="minorHAnsi" w:cstheme="minorBidi"/>
          <w:sz w:val="22"/>
          <w:szCs w:val="22"/>
        </w:rPr>
      </w:pPr>
      <w:r w:rsidRPr="00597036">
        <w:t>A.7.3.1.1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1371</w:t>
      </w:r>
    </w:p>
    <w:p w14:paraId="4059CFF1" w14:textId="77777777" w:rsidR="00597036" w:rsidRDefault="00597036">
      <w:pPr>
        <w:pStyle w:val="TOC4"/>
        <w:rPr>
          <w:rFonts w:asciiTheme="minorHAnsi" w:eastAsiaTheme="minorEastAsia" w:hAnsiTheme="minorHAnsi" w:cstheme="minorBidi"/>
          <w:sz w:val="22"/>
          <w:szCs w:val="22"/>
        </w:rPr>
      </w:pPr>
      <w:r w:rsidRPr="00597036">
        <w:t>A.7.3.1.2</w:t>
      </w:r>
      <w:r w:rsidRPr="00597036">
        <w:rPr>
          <w:rFonts w:asciiTheme="minorHAnsi" w:eastAsiaTheme="minorEastAsia" w:hAnsiTheme="minorHAnsi" w:cstheme="minorBidi"/>
          <w:sz w:val="22"/>
          <w:szCs w:val="22"/>
        </w:rPr>
        <w:tab/>
      </w:r>
      <w:r w:rsidRPr="00763DEA">
        <w:rPr>
          <w:snapToGrid w:val="0"/>
        </w:rPr>
        <w:t>Test Requirements</w:t>
      </w:r>
      <w:r>
        <w:tab/>
        <w:t>1375</w:t>
      </w:r>
    </w:p>
    <w:p w14:paraId="508B1BEE" w14:textId="77777777" w:rsidR="00597036" w:rsidRDefault="00597036">
      <w:pPr>
        <w:pStyle w:val="TOC3"/>
        <w:rPr>
          <w:rFonts w:asciiTheme="minorHAnsi" w:eastAsiaTheme="minorEastAsia" w:hAnsiTheme="minorHAnsi" w:cstheme="minorBidi"/>
          <w:sz w:val="22"/>
          <w:szCs w:val="22"/>
        </w:rPr>
      </w:pPr>
      <w:r w:rsidRPr="00597036">
        <w:t>A.7.3.2</w:t>
      </w:r>
      <w:r w:rsidRPr="00597036">
        <w:rPr>
          <w:rFonts w:asciiTheme="minorHAnsi" w:hAnsiTheme="minorHAnsi" w:cstheme="minorBidi"/>
          <w:sz w:val="22"/>
          <w:szCs w:val="22"/>
        </w:rPr>
        <w:tab/>
      </w:r>
      <w:r w:rsidRPr="00763DEA">
        <w:rPr>
          <w:rFonts w:eastAsia="MS Mincho"/>
          <w:lang w:eastAsia="zh-CN"/>
        </w:rPr>
        <w:t xml:space="preserve">E-UTRAN FDD Radio Link Monitoring Test for </w:t>
      </w:r>
      <w:r w:rsidRPr="00763DEA">
        <w:rPr>
          <w:rFonts w:eastAsia="MS Mincho"/>
        </w:rPr>
        <w:t>In</w:t>
      </w:r>
      <w:r w:rsidRPr="00763DEA">
        <w:rPr>
          <w:rFonts w:eastAsia="MS Mincho"/>
          <w:lang w:eastAsia="zh-CN"/>
        </w:rPr>
        <w:t>-sync</w:t>
      </w:r>
      <w:r>
        <w:tab/>
        <w:t>1375</w:t>
      </w:r>
    </w:p>
    <w:p w14:paraId="03BB48F7" w14:textId="77777777" w:rsidR="00597036" w:rsidRDefault="00597036">
      <w:pPr>
        <w:pStyle w:val="TOC4"/>
        <w:rPr>
          <w:rFonts w:asciiTheme="minorHAnsi" w:eastAsiaTheme="minorEastAsia" w:hAnsiTheme="minorHAnsi" w:cstheme="minorBidi"/>
          <w:sz w:val="22"/>
          <w:szCs w:val="22"/>
        </w:rPr>
      </w:pPr>
      <w:r w:rsidRPr="00597036">
        <w:t>A.7.3.2.1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1375</w:t>
      </w:r>
    </w:p>
    <w:p w14:paraId="42EAD47E" w14:textId="77777777" w:rsidR="00597036" w:rsidRDefault="00597036">
      <w:pPr>
        <w:pStyle w:val="TOC4"/>
        <w:rPr>
          <w:rFonts w:asciiTheme="minorHAnsi" w:eastAsiaTheme="minorEastAsia" w:hAnsiTheme="minorHAnsi" w:cstheme="minorBidi"/>
          <w:sz w:val="22"/>
          <w:szCs w:val="22"/>
        </w:rPr>
      </w:pPr>
      <w:r w:rsidRPr="00597036">
        <w:t>A.7.3.2.2</w:t>
      </w:r>
      <w:r w:rsidRPr="00597036">
        <w:rPr>
          <w:rFonts w:asciiTheme="minorHAnsi" w:eastAsiaTheme="minorEastAsia" w:hAnsiTheme="minorHAnsi" w:cstheme="minorBidi"/>
          <w:sz w:val="22"/>
          <w:szCs w:val="22"/>
        </w:rPr>
        <w:tab/>
      </w:r>
      <w:r w:rsidRPr="00763DEA">
        <w:rPr>
          <w:snapToGrid w:val="0"/>
        </w:rPr>
        <w:t>Test Requirements</w:t>
      </w:r>
      <w:r>
        <w:tab/>
        <w:t>1378</w:t>
      </w:r>
    </w:p>
    <w:p w14:paraId="45E6B86B" w14:textId="77777777" w:rsidR="00597036" w:rsidRDefault="00597036">
      <w:pPr>
        <w:pStyle w:val="TOC3"/>
        <w:rPr>
          <w:rFonts w:asciiTheme="minorHAnsi" w:eastAsiaTheme="minorEastAsia" w:hAnsiTheme="minorHAnsi" w:cstheme="minorBidi"/>
          <w:sz w:val="22"/>
          <w:szCs w:val="22"/>
        </w:rPr>
      </w:pPr>
      <w:r w:rsidRPr="00597036">
        <w:t>A.7.3.3</w:t>
      </w:r>
      <w:r w:rsidRPr="00597036">
        <w:rPr>
          <w:rFonts w:asciiTheme="minorHAnsi" w:hAnsiTheme="minorHAnsi" w:cstheme="minorBidi"/>
          <w:sz w:val="22"/>
          <w:szCs w:val="22"/>
        </w:rPr>
        <w:tab/>
      </w:r>
      <w:r w:rsidRPr="00763DEA">
        <w:rPr>
          <w:rFonts w:eastAsia="MS Mincho"/>
          <w:lang w:eastAsia="zh-CN"/>
        </w:rPr>
        <w:t>E-UTRAN TDD Radio Link Monitoring Test for Out-of-sync</w:t>
      </w:r>
      <w:r>
        <w:tab/>
        <w:t>1378</w:t>
      </w:r>
    </w:p>
    <w:p w14:paraId="3F3DC81F" w14:textId="77777777" w:rsidR="00597036" w:rsidRDefault="00597036">
      <w:pPr>
        <w:pStyle w:val="TOC4"/>
        <w:rPr>
          <w:rFonts w:asciiTheme="minorHAnsi" w:eastAsiaTheme="minorEastAsia" w:hAnsiTheme="minorHAnsi" w:cstheme="minorBidi"/>
          <w:sz w:val="22"/>
          <w:szCs w:val="22"/>
        </w:rPr>
      </w:pPr>
      <w:r w:rsidRPr="00597036">
        <w:t>A.7.3.3.1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1378</w:t>
      </w:r>
    </w:p>
    <w:p w14:paraId="403332A4" w14:textId="77777777" w:rsidR="00597036" w:rsidRDefault="00597036">
      <w:pPr>
        <w:pStyle w:val="TOC4"/>
        <w:rPr>
          <w:rFonts w:asciiTheme="minorHAnsi" w:eastAsiaTheme="minorEastAsia" w:hAnsiTheme="minorHAnsi" w:cstheme="minorBidi"/>
          <w:sz w:val="22"/>
          <w:szCs w:val="22"/>
        </w:rPr>
      </w:pPr>
      <w:r w:rsidRPr="00597036">
        <w:t>A.7.3.3.2</w:t>
      </w:r>
      <w:r w:rsidRPr="00597036">
        <w:rPr>
          <w:rFonts w:asciiTheme="minorHAnsi" w:eastAsiaTheme="minorEastAsia" w:hAnsiTheme="minorHAnsi" w:cstheme="minorBidi"/>
          <w:sz w:val="22"/>
          <w:szCs w:val="22"/>
        </w:rPr>
        <w:tab/>
      </w:r>
      <w:r w:rsidRPr="00763DEA">
        <w:rPr>
          <w:snapToGrid w:val="0"/>
        </w:rPr>
        <w:t>Test Requirements</w:t>
      </w:r>
      <w:r>
        <w:tab/>
        <w:t>1382</w:t>
      </w:r>
    </w:p>
    <w:p w14:paraId="072A8E34" w14:textId="77777777" w:rsidR="00597036" w:rsidRDefault="00597036">
      <w:pPr>
        <w:pStyle w:val="TOC3"/>
        <w:rPr>
          <w:rFonts w:asciiTheme="minorHAnsi" w:eastAsiaTheme="minorEastAsia" w:hAnsiTheme="minorHAnsi" w:cstheme="minorBidi"/>
          <w:sz w:val="22"/>
          <w:szCs w:val="22"/>
        </w:rPr>
      </w:pPr>
      <w:r w:rsidRPr="00597036">
        <w:t>A.7.3.4</w:t>
      </w:r>
      <w:r w:rsidRPr="00597036">
        <w:rPr>
          <w:rFonts w:asciiTheme="minorHAnsi" w:hAnsiTheme="minorHAnsi" w:cstheme="minorBidi"/>
          <w:sz w:val="22"/>
          <w:szCs w:val="22"/>
        </w:rPr>
        <w:tab/>
      </w:r>
      <w:r w:rsidRPr="00763DEA">
        <w:rPr>
          <w:rFonts w:eastAsia="MS Mincho"/>
          <w:lang w:eastAsia="zh-CN"/>
        </w:rPr>
        <w:t xml:space="preserve">E-UTRAN TDD Radio Link Monitoring Test for </w:t>
      </w:r>
      <w:r w:rsidRPr="00763DEA">
        <w:rPr>
          <w:rFonts w:eastAsia="MS Mincho"/>
        </w:rPr>
        <w:t>In</w:t>
      </w:r>
      <w:r w:rsidRPr="00763DEA">
        <w:rPr>
          <w:rFonts w:eastAsia="MS Mincho"/>
          <w:lang w:eastAsia="zh-CN"/>
        </w:rPr>
        <w:t>-sync</w:t>
      </w:r>
      <w:r>
        <w:tab/>
        <w:t>1382</w:t>
      </w:r>
    </w:p>
    <w:p w14:paraId="069E2574" w14:textId="77777777" w:rsidR="00597036" w:rsidRDefault="00597036">
      <w:pPr>
        <w:pStyle w:val="TOC4"/>
        <w:rPr>
          <w:rFonts w:asciiTheme="minorHAnsi" w:eastAsiaTheme="minorEastAsia" w:hAnsiTheme="minorHAnsi" w:cstheme="minorBidi"/>
          <w:sz w:val="22"/>
          <w:szCs w:val="22"/>
        </w:rPr>
      </w:pPr>
      <w:r w:rsidRPr="00597036">
        <w:t>A.7.3.4.1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1382</w:t>
      </w:r>
    </w:p>
    <w:p w14:paraId="7C0F8E55" w14:textId="77777777" w:rsidR="00597036" w:rsidRDefault="00597036">
      <w:pPr>
        <w:pStyle w:val="TOC4"/>
        <w:rPr>
          <w:rFonts w:asciiTheme="minorHAnsi" w:eastAsiaTheme="minorEastAsia" w:hAnsiTheme="minorHAnsi" w:cstheme="minorBidi"/>
          <w:sz w:val="22"/>
          <w:szCs w:val="22"/>
        </w:rPr>
      </w:pPr>
      <w:r w:rsidRPr="00597036">
        <w:t>A.7.3.4.2</w:t>
      </w:r>
      <w:r w:rsidRPr="00597036">
        <w:rPr>
          <w:rFonts w:asciiTheme="minorHAnsi" w:eastAsiaTheme="minorEastAsia" w:hAnsiTheme="minorHAnsi" w:cstheme="minorBidi"/>
          <w:sz w:val="22"/>
          <w:szCs w:val="22"/>
        </w:rPr>
        <w:tab/>
      </w:r>
      <w:r w:rsidRPr="00763DEA">
        <w:rPr>
          <w:snapToGrid w:val="0"/>
        </w:rPr>
        <w:t>Test Requirements</w:t>
      </w:r>
      <w:r>
        <w:tab/>
        <w:t>1385</w:t>
      </w:r>
    </w:p>
    <w:p w14:paraId="7BD43FBF" w14:textId="77777777" w:rsidR="00597036" w:rsidRDefault="00597036">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1385</w:t>
      </w:r>
    </w:p>
    <w:p w14:paraId="189E7FBF" w14:textId="77777777" w:rsidR="00597036" w:rsidRDefault="00597036">
      <w:pPr>
        <w:pStyle w:val="TOC4"/>
        <w:rPr>
          <w:rFonts w:asciiTheme="minorHAnsi" w:eastAsiaTheme="minorEastAsia" w:hAnsiTheme="minorHAnsi" w:cstheme="minorBidi"/>
          <w:sz w:val="22"/>
          <w:szCs w:val="22"/>
        </w:rPr>
      </w:pPr>
      <w:r w:rsidRPr="00597036">
        <w:t>A.7.3.5.1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1385</w:t>
      </w:r>
    </w:p>
    <w:p w14:paraId="13977185" w14:textId="77777777" w:rsidR="00597036" w:rsidRDefault="00597036">
      <w:pPr>
        <w:pStyle w:val="TOC4"/>
        <w:rPr>
          <w:rFonts w:asciiTheme="minorHAnsi" w:eastAsiaTheme="minorEastAsia" w:hAnsiTheme="minorHAnsi" w:cstheme="minorBidi"/>
          <w:sz w:val="22"/>
          <w:szCs w:val="22"/>
        </w:rPr>
      </w:pPr>
      <w:r w:rsidRPr="00597036">
        <w:t>A.7.3.5.2</w:t>
      </w:r>
      <w:r w:rsidRPr="00597036">
        <w:rPr>
          <w:rFonts w:asciiTheme="minorHAnsi" w:eastAsiaTheme="minorEastAsia" w:hAnsiTheme="minorHAnsi" w:cstheme="minorBidi"/>
          <w:sz w:val="22"/>
          <w:szCs w:val="22"/>
        </w:rPr>
        <w:tab/>
      </w:r>
      <w:r w:rsidRPr="00763DEA">
        <w:rPr>
          <w:snapToGrid w:val="0"/>
        </w:rPr>
        <w:t>Test Requirements</w:t>
      </w:r>
      <w:r>
        <w:tab/>
        <w:t>1389</w:t>
      </w:r>
    </w:p>
    <w:p w14:paraId="33EAB875" w14:textId="77777777" w:rsidR="00597036" w:rsidRDefault="00597036">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1390</w:t>
      </w:r>
    </w:p>
    <w:p w14:paraId="4EB342BC" w14:textId="77777777" w:rsidR="00597036" w:rsidRDefault="00597036">
      <w:pPr>
        <w:pStyle w:val="TOC4"/>
        <w:rPr>
          <w:rFonts w:asciiTheme="minorHAnsi" w:eastAsiaTheme="minorEastAsia" w:hAnsiTheme="minorHAnsi" w:cstheme="minorBidi"/>
          <w:sz w:val="22"/>
          <w:szCs w:val="22"/>
        </w:rPr>
      </w:pPr>
      <w:r w:rsidRPr="00597036">
        <w:t>A.7.3.6.1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1390</w:t>
      </w:r>
    </w:p>
    <w:p w14:paraId="4E140528" w14:textId="77777777" w:rsidR="00597036" w:rsidRDefault="00597036">
      <w:pPr>
        <w:pStyle w:val="TOC4"/>
        <w:rPr>
          <w:rFonts w:asciiTheme="minorHAnsi" w:eastAsiaTheme="minorEastAsia" w:hAnsiTheme="minorHAnsi" w:cstheme="minorBidi"/>
          <w:sz w:val="22"/>
          <w:szCs w:val="22"/>
        </w:rPr>
      </w:pPr>
      <w:r w:rsidRPr="00597036">
        <w:t>A.7.3.6.2</w:t>
      </w:r>
      <w:r w:rsidRPr="00597036">
        <w:rPr>
          <w:rFonts w:asciiTheme="minorHAnsi" w:eastAsiaTheme="minorEastAsia" w:hAnsiTheme="minorHAnsi" w:cstheme="minorBidi"/>
          <w:sz w:val="22"/>
          <w:szCs w:val="22"/>
        </w:rPr>
        <w:tab/>
      </w:r>
      <w:r w:rsidRPr="00763DEA">
        <w:rPr>
          <w:snapToGrid w:val="0"/>
        </w:rPr>
        <w:t>Test Requirements</w:t>
      </w:r>
      <w:r>
        <w:tab/>
        <w:t>1393</w:t>
      </w:r>
    </w:p>
    <w:p w14:paraId="7116A7B8" w14:textId="77777777" w:rsidR="00597036" w:rsidRDefault="00597036">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1393</w:t>
      </w:r>
    </w:p>
    <w:p w14:paraId="0D2D3608" w14:textId="77777777" w:rsidR="00597036" w:rsidRDefault="00597036">
      <w:pPr>
        <w:pStyle w:val="TOC4"/>
        <w:rPr>
          <w:rFonts w:asciiTheme="minorHAnsi" w:eastAsiaTheme="minorEastAsia" w:hAnsiTheme="minorHAnsi" w:cstheme="minorBidi"/>
          <w:sz w:val="22"/>
          <w:szCs w:val="22"/>
        </w:rPr>
      </w:pPr>
      <w:r w:rsidRPr="00597036">
        <w:t>A.7.3.7.1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1393</w:t>
      </w:r>
    </w:p>
    <w:p w14:paraId="1A7E91DF" w14:textId="77777777" w:rsidR="00597036" w:rsidRDefault="00597036">
      <w:pPr>
        <w:pStyle w:val="TOC4"/>
        <w:rPr>
          <w:rFonts w:asciiTheme="minorHAnsi" w:eastAsiaTheme="minorEastAsia" w:hAnsiTheme="minorHAnsi" w:cstheme="minorBidi"/>
          <w:sz w:val="22"/>
          <w:szCs w:val="22"/>
        </w:rPr>
      </w:pPr>
      <w:r w:rsidRPr="00597036">
        <w:t>A.7.3.7.2</w:t>
      </w:r>
      <w:r w:rsidRPr="00597036">
        <w:rPr>
          <w:rFonts w:asciiTheme="minorHAnsi" w:eastAsiaTheme="minorEastAsia" w:hAnsiTheme="minorHAnsi" w:cstheme="minorBidi"/>
          <w:sz w:val="22"/>
          <w:szCs w:val="22"/>
        </w:rPr>
        <w:tab/>
      </w:r>
      <w:r w:rsidRPr="00763DEA">
        <w:rPr>
          <w:snapToGrid w:val="0"/>
        </w:rPr>
        <w:t>Test Requirements</w:t>
      </w:r>
      <w:r>
        <w:tab/>
        <w:t>1396</w:t>
      </w:r>
    </w:p>
    <w:p w14:paraId="04AEDE00" w14:textId="77777777" w:rsidR="00597036" w:rsidRDefault="00597036">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1396</w:t>
      </w:r>
    </w:p>
    <w:p w14:paraId="43874C23" w14:textId="77777777" w:rsidR="00597036" w:rsidRDefault="00597036">
      <w:pPr>
        <w:pStyle w:val="TOC4"/>
        <w:rPr>
          <w:rFonts w:asciiTheme="minorHAnsi" w:eastAsiaTheme="minorEastAsia" w:hAnsiTheme="minorHAnsi" w:cstheme="minorBidi"/>
          <w:sz w:val="22"/>
          <w:szCs w:val="22"/>
        </w:rPr>
      </w:pPr>
      <w:r w:rsidRPr="00597036">
        <w:t>A.7.3.8.1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1396</w:t>
      </w:r>
    </w:p>
    <w:p w14:paraId="3880C603" w14:textId="77777777" w:rsidR="00597036" w:rsidRDefault="00597036">
      <w:pPr>
        <w:pStyle w:val="TOC4"/>
        <w:rPr>
          <w:rFonts w:asciiTheme="minorHAnsi" w:eastAsiaTheme="minorEastAsia" w:hAnsiTheme="minorHAnsi" w:cstheme="minorBidi"/>
          <w:sz w:val="22"/>
          <w:szCs w:val="22"/>
        </w:rPr>
      </w:pPr>
      <w:r w:rsidRPr="00597036">
        <w:t>A.7.3.8.2</w:t>
      </w:r>
      <w:r w:rsidRPr="00597036">
        <w:rPr>
          <w:rFonts w:asciiTheme="minorHAnsi" w:eastAsiaTheme="minorEastAsia" w:hAnsiTheme="minorHAnsi" w:cstheme="minorBidi"/>
          <w:sz w:val="22"/>
          <w:szCs w:val="22"/>
        </w:rPr>
        <w:tab/>
      </w:r>
      <w:r w:rsidRPr="00763DEA">
        <w:rPr>
          <w:snapToGrid w:val="0"/>
        </w:rPr>
        <w:t>Test Requirements</w:t>
      </w:r>
      <w:r>
        <w:tab/>
        <w:t>1399</w:t>
      </w:r>
    </w:p>
    <w:p w14:paraId="3F393F20" w14:textId="77777777" w:rsidR="00597036" w:rsidRDefault="00597036">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1399</w:t>
      </w:r>
    </w:p>
    <w:p w14:paraId="123786E5" w14:textId="77777777" w:rsidR="00597036" w:rsidRDefault="00597036">
      <w:pPr>
        <w:pStyle w:val="TOC4"/>
        <w:rPr>
          <w:rFonts w:asciiTheme="minorHAnsi" w:eastAsiaTheme="minorEastAsia" w:hAnsiTheme="minorHAnsi" w:cstheme="minorBidi"/>
          <w:sz w:val="22"/>
          <w:szCs w:val="22"/>
        </w:rPr>
      </w:pPr>
      <w:r w:rsidRPr="00597036">
        <w:t>A.7.3.9.2</w:t>
      </w:r>
      <w:r w:rsidRPr="00597036">
        <w:rPr>
          <w:rFonts w:asciiTheme="minorHAnsi" w:eastAsiaTheme="minorEastAsia" w:hAnsiTheme="minorHAnsi" w:cstheme="minorBidi"/>
          <w:sz w:val="22"/>
          <w:szCs w:val="22"/>
        </w:rPr>
        <w:tab/>
      </w:r>
      <w:r w:rsidRPr="00763DEA">
        <w:rPr>
          <w:snapToGrid w:val="0"/>
        </w:rPr>
        <w:t>Test Requirements</w:t>
      </w:r>
      <w:r>
        <w:tab/>
        <w:t>1402</w:t>
      </w:r>
    </w:p>
    <w:p w14:paraId="773EB19D" w14:textId="77777777" w:rsidR="00597036" w:rsidRDefault="00597036">
      <w:pPr>
        <w:pStyle w:val="TOC3"/>
        <w:rPr>
          <w:rFonts w:asciiTheme="minorHAnsi" w:eastAsiaTheme="minorEastAsia" w:hAnsiTheme="minorHAnsi" w:cstheme="minorBidi"/>
          <w:sz w:val="22"/>
          <w:szCs w:val="22"/>
        </w:rPr>
      </w:pPr>
      <w:r w:rsidRPr="00597036">
        <w:t>A.7.3.10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 xml:space="preserve">DD Radio Link Monitoring Test for Out-of-sync under </w:t>
      </w:r>
      <w:r>
        <w:rPr>
          <w:lang w:eastAsia="zh-CN"/>
        </w:rPr>
        <w:t>T</w:t>
      </w:r>
      <w:r w:rsidRPr="00763DEA">
        <w:rPr>
          <w:rFonts w:eastAsia="MS Mincho"/>
          <w:lang w:eastAsia="zh-CN"/>
        </w:rPr>
        <w:t xml:space="preserve">ime </w:t>
      </w:r>
      <w:r>
        <w:rPr>
          <w:lang w:eastAsia="zh-CN"/>
        </w:rPr>
        <w:t>D</w:t>
      </w:r>
      <w:r w:rsidRPr="00763DEA">
        <w:rPr>
          <w:rFonts w:eastAsia="MS Mincho"/>
          <w:lang w:eastAsia="zh-CN"/>
        </w:rPr>
        <w:t xml:space="preserve">omain </w:t>
      </w:r>
      <w:r>
        <w:rPr>
          <w:lang w:eastAsia="zh-CN"/>
        </w:rPr>
        <w:t>M</w:t>
      </w:r>
      <w:r w:rsidRPr="00763DEA">
        <w:rPr>
          <w:rFonts w:eastAsia="MS Mincho"/>
          <w:lang w:eastAsia="zh-CN"/>
        </w:rPr>
        <w:t xml:space="preserve">easurement </w:t>
      </w:r>
      <w:r>
        <w:rPr>
          <w:lang w:eastAsia="zh-CN"/>
        </w:rPr>
        <w:t>R</w:t>
      </w:r>
      <w:r w:rsidRPr="00763DEA">
        <w:rPr>
          <w:rFonts w:eastAsia="MS Mincho"/>
          <w:lang w:eastAsia="zh-CN"/>
        </w:rPr>
        <w:t xml:space="preserve">esource </w:t>
      </w:r>
      <w:r>
        <w:rPr>
          <w:lang w:eastAsia="zh-CN"/>
        </w:rPr>
        <w:t>R</w:t>
      </w:r>
      <w:r w:rsidRPr="00763DEA">
        <w:rPr>
          <w:rFonts w:eastAsia="MS Mincho"/>
          <w:lang w:eastAsia="zh-CN"/>
        </w:rPr>
        <w:t>estriction</w:t>
      </w:r>
      <w:r>
        <w:rPr>
          <w:lang w:eastAsia="zh-CN"/>
        </w:rPr>
        <w:t xml:space="preserve"> with Non-MBSFN ABS</w:t>
      </w:r>
      <w:r>
        <w:tab/>
        <w:t>1402</w:t>
      </w:r>
    </w:p>
    <w:p w14:paraId="3B30DD9B" w14:textId="77777777" w:rsidR="00597036" w:rsidRDefault="00597036">
      <w:pPr>
        <w:pStyle w:val="TOC4"/>
        <w:rPr>
          <w:rFonts w:asciiTheme="minorHAnsi" w:eastAsiaTheme="minorEastAsia" w:hAnsiTheme="minorHAnsi" w:cstheme="minorBidi"/>
          <w:sz w:val="22"/>
          <w:szCs w:val="22"/>
        </w:rPr>
      </w:pPr>
      <w:r w:rsidRPr="00597036">
        <w:t>A.7.3.10.1</w:t>
      </w:r>
      <w:r w:rsidRPr="00597036">
        <w:rPr>
          <w:rFonts w:asciiTheme="minorHAnsi" w:hAnsiTheme="minorHAnsi" w:cstheme="minorBidi"/>
          <w:sz w:val="22"/>
          <w:szCs w:val="22"/>
        </w:rPr>
        <w:tab/>
      </w:r>
      <w:r w:rsidRPr="00763DEA">
        <w:rPr>
          <w:rFonts w:eastAsia="MS Mincho"/>
          <w:snapToGrid w:val="0"/>
          <w:lang w:eastAsia="zh-CN"/>
        </w:rPr>
        <w:t>Test Purpose and Environment</w:t>
      </w:r>
      <w:r>
        <w:tab/>
        <w:t>1402</w:t>
      </w:r>
    </w:p>
    <w:p w14:paraId="5CB249AA" w14:textId="77777777" w:rsidR="00597036" w:rsidRDefault="00597036">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1405</w:t>
      </w:r>
    </w:p>
    <w:p w14:paraId="3EC0EE1A" w14:textId="77777777" w:rsidR="00597036" w:rsidRDefault="00597036">
      <w:pPr>
        <w:pStyle w:val="TOC4"/>
        <w:rPr>
          <w:rFonts w:asciiTheme="minorHAnsi" w:eastAsiaTheme="minorEastAsia" w:hAnsiTheme="minorHAnsi" w:cstheme="minorBidi"/>
          <w:sz w:val="22"/>
          <w:szCs w:val="22"/>
        </w:rPr>
      </w:pPr>
      <w:r w:rsidRPr="00597036">
        <w:t>A.7.3.11.1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1405</w:t>
      </w:r>
    </w:p>
    <w:p w14:paraId="0A7B3224"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11</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1409</w:t>
      </w:r>
    </w:p>
    <w:p w14:paraId="333F48A0" w14:textId="77777777" w:rsidR="00597036" w:rsidRDefault="00597036">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1409</w:t>
      </w:r>
    </w:p>
    <w:p w14:paraId="1DD1E8C9" w14:textId="77777777" w:rsidR="00597036" w:rsidRDefault="00597036">
      <w:pPr>
        <w:pStyle w:val="TOC4"/>
        <w:rPr>
          <w:rFonts w:asciiTheme="minorHAnsi" w:eastAsiaTheme="minorEastAsia" w:hAnsiTheme="minorHAnsi" w:cstheme="minorBidi"/>
          <w:sz w:val="22"/>
          <w:szCs w:val="22"/>
        </w:rPr>
      </w:pPr>
      <w:r w:rsidRPr="00597036">
        <w:t>A.7.3.12.1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1409</w:t>
      </w:r>
    </w:p>
    <w:p w14:paraId="18DC2583" w14:textId="77777777" w:rsidR="00597036" w:rsidRDefault="00597036">
      <w:pPr>
        <w:pStyle w:val="TOC4"/>
        <w:rPr>
          <w:rFonts w:asciiTheme="minorHAnsi" w:eastAsiaTheme="minorEastAsia" w:hAnsiTheme="minorHAnsi" w:cstheme="minorBidi"/>
          <w:sz w:val="22"/>
          <w:szCs w:val="22"/>
        </w:rPr>
      </w:pPr>
      <w:r w:rsidRPr="00597036">
        <w:t>A.7.3.12.2</w:t>
      </w:r>
      <w:r w:rsidRPr="00597036">
        <w:rPr>
          <w:rFonts w:asciiTheme="minorHAnsi" w:eastAsiaTheme="minorEastAsia" w:hAnsiTheme="minorHAnsi" w:cstheme="minorBidi"/>
          <w:sz w:val="22"/>
          <w:szCs w:val="22"/>
        </w:rPr>
        <w:tab/>
      </w:r>
      <w:r w:rsidRPr="00763DEA">
        <w:rPr>
          <w:snapToGrid w:val="0"/>
        </w:rPr>
        <w:t>Test Requirements</w:t>
      </w:r>
      <w:r>
        <w:tab/>
        <w:t>1413</w:t>
      </w:r>
    </w:p>
    <w:p w14:paraId="5097D8CC" w14:textId="77777777" w:rsidR="00597036" w:rsidRDefault="00597036">
      <w:pPr>
        <w:pStyle w:val="TOC3"/>
        <w:rPr>
          <w:rFonts w:asciiTheme="minorHAnsi" w:eastAsiaTheme="minorEastAsia" w:hAnsiTheme="minorHAnsi" w:cstheme="minorBidi"/>
          <w:sz w:val="22"/>
          <w:szCs w:val="22"/>
        </w:rPr>
      </w:pPr>
      <w:r>
        <w:lastRenderedPageBreak/>
        <w:t>A.7.3.13 E-UTRAN FDD Radio Link Monitoring Test for Out-of-sync under Time Domain Measurement Resource Restriction with MBSFN ABS</w:t>
      </w:r>
      <w:r>
        <w:tab/>
        <w:t>1413</w:t>
      </w:r>
    </w:p>
    <w:p w14:paraId="6C64EB84" w14:textId="77777777" w:rsidR="00597036" w:rsidRDefault="00597036">
      <w:pPr>
        <w:pStyle w:val="TOC4"/>
        <w:rPr>
          <w:rFonts w:asciiTheme="minorHAnsi" w:eastAsiaTheme="minorEastAsia" w:hAnsiTheme="minorHAnsi" w:cstheme="minorBidi"/>
          <w:sz w:val="22"/>
          <w:szCs w:val="22"/>
        </w:rPr>
      </w:pPr>
      <w:r w:rsidRPr="00597036">
        <w:t>A.7.3.13.1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1413</w:t>
      </w:r>
    </w:p>
    <w:p w14:paraId="76AC05E2" w14:textId="77777777" w:rsidR="00597036" w:rsidRDefault="00597036">
      <w:pPr>
        <w:pStyle w:val="TOC4"/>
        <w:rPr>
          <w:rFonts w:asciiTheme="minorHAnsi" w:eastAsiaTheme="minorEastAsia" w:hAnsiTheme="minorHAnsi" w:cstheme="minorBidi"/>
          <w:sz w:val="22"/>
          <w:szCs w:val="22"/>
        </w:rPr>
      </w:pPr>
      <w:r w:rsidRPr="00597036">
        <w:t>A.7.3.13.2</w:t>
      </w:r>
      <w:r w:rsidRPr="00597036">
        <w:rPr>
          <w:rFonts w:asciiTheme="minorHAnsi" w:eastAsiaTheme="minorEastAsia" w:hAnsiTheme="minorHAnsi" w:cstheme="minorBidi"/>
          <w:sz w:val="22"/>
          <w:szCs w:val="22"/>
        </w:rPr>
        <w:tab/>
      </w:r>
      <w:r w:rsidRPr="00763DEA">
        <w:rPr>
          <w:snapToGrid w:val="0"/>
        </w:rPr>
        <w:t>Test Requirements</w:t>
      </w:r>
      <w:r>
        <w:tab/>
        <w:t>1416</w:t>
      </w:r>
    </w:p>
    <w:p w14:paraId="406AB4B3" w14:textId="77777777" w:rsidR="00597036" w:rsidRDefault="00597036">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1416</w:t>
      </w:r>
    </w:p>
    <w:p w14:paraId="58A30BC5" w14:textId="77777777" w:rsidR="00597036" w:rsidRDefault="00597036">
      <w:pPr>
        <w:pStyle w:val="TOC4"/>
        <w:rPr>
          <w:rFonts w:asciiTheme="minorHAnsi" w:eastAsiaTheme="minorEastAsia" w:hAnsiTheme="minorHAnsi" w:cstheme="minorBidi"/>
          <w:sz w:val="22"/>
          <w:szCs w:val="22"/>
        </w:rPr>
      </w:pPr>
      <w:r w:rsidRPr="00597036">
        <w:t>A.7.3.14.1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1416</w:t>
      </w:r>
    </w:p>
    <w:p w14:paraId="02076F1E" w14:textId="77777777" w:rsidR="00597036" w:rsidRDefault="00597036">
      <w:pPr>
        <w:pStyle w:val="TOC4"/>
        <w:rPr>
          <w:rFonts w:asciiTheme="minorHAnsi" w:eastAsiaTheme="minorEastAsia" w:hAnsiTheme="minorHAnsi" w:cstheme="minorBidi"/>
          <w:sz w:val="22"/>
          <w:szCs w:val="22"/>
        </w:rPr>
      </w:pPr>
      <w:r w:rsidRPr="00597036">
        <w:t>A.7.3.14.2</w:t>
      </w:r>
      <w:r w:rsidRPr="00597036">
        <w:rPr>
          <w:rFonts w:asciiTheme="minorHAnsi" w:eastAsiaTheme="minorEastAsia" w:hAnsiTheme="minorHAnsi" w:cstheme="minorBidi"/>
          <w:sz w:val="22"/>
          <w:szCs w:val="22"/>
        </w:rPr>
        <w:tab/>
      </w:r>
      <w:r w:rsidRPr="00763DEA">
        <w:rPr>
          <w:snapToGrid w:val="0"/>
        </w:rPr>
        <w:t>Test Requirements</w:t>
      </w:r>
      <w:r>
        <w:tab/>
        <w:t>1419</w:t>
      </w:r>
    </w:p>
    <w:p w14:paraId="723E909C" w14:textId="77777777" w:rsidR="00597036" w:rsidRDefault="00597036">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1419</w:t>
      </w:r>
    </w:p>
    <w:p w14:paraId="653EB226" w14:textId="77777777" w:rsidR="00597036" w:rsidRDefault="00597036">
      <w:pPr>
        <w:pStyle w:val="TOC4"/>
        <w:rPr>
          <w:rFonts w:asciiTheme="minorHAnsi" w:eastAsiaTheme="minorEastAsia" w:hAnsiTheme="minorHAnsi" w:cstheme="minorBidi"/>
          <w:sz w:val="22"/>
          <w:szCs w:val="22"/>
        </w:rPr>
      </w:pPr>
      <w:r w:rsidRPr="00597036">
        <w:t>A.7.3.15.1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1419</w:t>
      </w:r>
    </w:p>
    <w:p w14:paraId="314547ED"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1422</w:t>
      </w:r>
    </w:p>
    <w:p w14:paraId="49E52D0F" w14:textId="77777777" w:rsidR="00597036" w:rsidRDefault="00597036">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1422</w:t>
      </w:r>
    </w:p>
    <w:p w14:paraId="77FE69BE" w14:textId="77777777" w:rsidR="00597036" w:rsidRDefault="00597036">
      <w:pPr>
        <w:pStyle w:val="TOC4"/>
        <w:rPr>
          <w:rFonts w:asciiTheme="minorHAnsi" w:eastAsiaTheme="minorEastAsia" w:hAnsiTheme="minorHAnsi" w:cstheme="minorBidi"/>
          <w:sz w:val="22"/>
          <w:szCs w:val="22"/>
        </w:rPr>
      </w:pPr>
      <w:r w:rsidRPr="00597036">
        <w:t>A.7.3.16.1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1422</w:t>
      </w:r>
    </w:p>
    <w:p w14:paraId="762BA14B"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16</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1426</w:t>
      </w:r>
    </w:p>
    <w:p w14:paraId="02D7C372" w14:textId="77777777" w:rsidR="00597036" w:rsidRDefault="00597036">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1426</w:t>
      </w:r>
    </w:p>
    <w:p w14:paraId="2A719002" w14:textId="77777777" w:rsidR="00597036" w:rsidRDefault="00597036">
      <w:pPr>
        <w:pStyle w:val="TOC4"/>
        <w:rPr>
          <w:rFonts w:asciiTheme="minorHAnsi" w:eastAsiaTheme="minorEastAsia" w:hAnsiTheme="minorHAnsi" w:cstheme="minorBidi"/>
          <w:sz w:val="22"/>
          <w:szCs w:val="22"/>
        </w:rPr>
      </w:pPr>
      <w:r w:rsidRPr="00597036">
        <w:t>A.7.3.17.1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1426</w:t>
      </w:r>
    </w:p>
    <w:p w14:paraId="61AE5AEB"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17</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1429</w:t>
      </w:r>
    </w:p>
    <w:p w14:paraId="78E2D112" w14:textId="77777777" w:rsidR="00597036" w:rsidRDefault="00597036">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1429</w:t>
      </w:r>
    </w:p>
    <w:p w14:paraId="307B885D" w14:textId="77777777" w:rsidR="00597036" w:rsidRDefault="00597036">
      <w:pPr>
        <w:pStyle w:val="TOC4"/>
        <w:rPr>
          <w:rFonts w:asciiTheme="minorHAnsi" w:eastAsiaTheme="minorEastAsia" w:hAnsiTheme="minorHAnsi" w:cstheme="minorBidi"/>
          <w:sz w:val="22"/>
          <w:szCs w:val="22"/>
        </w:rPr>
      </w:pPr>
      <w:r w:rsidRPr="00597036">
        <w:t>A.7.3.18.1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1429</w:t>
      </w:r>
    </w:p>
    <w:p w14:paraId="0E2B3620" w14:textId="77777777" w:rsidR="00597036" w:rsidRDefault="00597036">
      <w:pPr>
        <w:pStyle w:val="TOC4"/>
        <w:rPr>
          <w:rFonts w:asciiTheme="minorHAnsi" w:eastAsiaTheme="minorEastAsia" w:hAnsiTheme="minorHAnsi" w:cstheme="minorBidi"/>
          <w:sz w:val="22"/>
          <w:szCs w:val="22"/>
        </w:rPr>
      </w:pPr>
      <w:r w:rsidRPr="00597036">
        <w:t>A.7.3.</w:t>
      </w:r>
      <w:r w:rsidRPr="00597036">
        <w:rPr>
          <w:lang w:eastAsia="zh-CN"/>
        </w:rPr>
        <w:t>18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1433</w:t>
      </w:r>
    </w:p>
    <w:p w14:paraId="2AC8110A" w14:textId="77777777" w:rsidR="00597036" w:rsidRDefault="00597036">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1433</w:t>
      </w:r>
    </w:p>
    <w:p w14:paraId="584274F0" w14:textId="77777777" w:rsidR="00597036" w:rsidRDefault="00597036">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1433</w:t>
      </w:r>
    </w:p>
    <w:p w14:paraId="088CFFE5" w14:textId="77777777" w:rsidR="00597036" w:rsidRDefault="00597036">
      <w:pPr>
        <w:pStyle w:val="TOC4"/>
        <w:rPr>
          <w:rFonts w:asciiTheme="minorHAnsi" w:eastAsiaTheme="minorEastAsia" w:hAnsiTheme="minorHAnsi" w:cstheme="minorBidi"/>
          <w:sz w:val="22"/>
          <w:szCs w:val="22"/>
        </w:rPr>
      </w:pPr>
      <w:r w:rsidRPr="00597036">
        <w:t>A.7.3.19.2</w:t>
      </w:r>
      <w:r w:rsidRPr="00597036">
        <w:rPr>
          <w:rFonts w:asciiTheme="minorHAnsi" w:eastAsiaTheme="minorEastAsia" w:hAnsiTheme="minorHAnsi" w:cstheme="minorBidi"/>
          <w:sz w:val="22"/>
          <w:szCs w:val="22"/>
        </w:rPr>
        <w:tab/>
      </w:r>
      <w:r w:rsidRPr="00763DEA">
        <w:rPr>
          <w:snapToGrid w:val="0"/>
        </w:rPr>
        <w:t>Test Requirements</w:t>
      </w:r>
      <w:r>
        <w:tab/>
        <w:t>1437</w:t>
      </w:r>
    </w:p>
    <w:p w14:paraId="2441AC77" w14:textId="77777777" w:rsidR="00597036" w:rsidRDefault="00597036">
      <w:pPr>
        <w:pStyle w:val="TOC3"/>
        <w:rPr>
          <w:rFonts w:asciiTheme="minorHAnsi" w:eastAsiaTheme="minorEastAsia" w:hAnsiTheme="minorHAnsi" w:cstheme="minorBidi"/>
          <w:sz w:val="22"/>
          <w:szCs w:val="22"/>
        </w:rPr>
      </w:pPr>
      <w:r w:rsidRPr="00597036">
        <w:t>A.7.3.20</w:t>
      </w:r>
      <w:r w:rsidRPr="00597036">
        <w:rPr>
          <w:rFonts w:asciiTheme="minorHAnsi" w:hAnsiTheme="minorHAnsi" w:cstheme="minorBidi"/>
          <w:sz w:val="22"/>
          <w:szCs w:val="22"/>
        </w:rPr>
        <w:tab/>
      </w:r>
      <w:r w:rsidRPr="00763DEA">
        <w:rPr>
          <w:rFonts w:eastAsia="MS Mincho"/>
          <w:lang w:eastAsia="zh-CN"/>
        </w:rPr>
        <w:t>E-UTRAN TDD Radio Link Monitoring Test for In-sync under Time Domain Measurement Resouce Restriction with CRS assistance information and Non-MBSFN ABS</w:t>
      </w:r>
      <w:r>
        <w:tab/>
        <w:t>1437</w:t>
      </w:r>
    </w:p>
    <w:p w14:paraId="06821485" w14:textId="77777777" w:rsidR="00597036" w:rsidRDefault="00597036">
      <w:pPr>
        <w:pStyle w:val="TOC4"/>
        <w:rPr>
          <w:rFonts w:asciiTheme="minorHAnsi" w:eastAsiaTheme="minorEastAsia" w:hAnsiTheme="minorHAnsi" w:cstheme="minorBidi"/>
          <w:sz w:val="22"/>
          <w:szCs w:val="22"/>
        </w:rPr>
      </w:pPr>
      <w:r w:rsidRPr="00597036">
        <w:t>A.7.3.20.1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1437</w:t>
      </w:r>
    </w:p>
    <w:p w14:paraId="4759EA23" w14:textId="77777777" w:rsidR="00597036" w:rsidRDefault="00597036">
      <w:pPr>
        <w:pStyle w:val="TOC4"/>
        <w:rPr>
          <w:rFonts w:asciiTheme="minorHAnsi" w:eastAsiaTheme="minorEastAsia" w:hAnsiTheme="minorHAnsi" w:cstheme="minorBidi"/>
          <w:sz w:val="22"/>
          <w:szCs w:val="22"/>
        </w:rPr>
      </w:pPr>
      <w:r w:rsidRPr="00597036">
        <w:t>A.7.3.20.2</w:t>
      </w:r>
      <w:r w:rsidRPr="00597036">
        <w:rPr>
          <w:rFonts w:asciiTheme="minorHAnsi" w:eastAsiaTheme="minorEastAsia" w:hAnsiTheme="minorHAnsi" w:cstheme="minorBidi"/>
          <w:sz w:val="22"/>
          <w:szCs w:val="22"/>
        </w:rPr>
        <w:tab/>
      </w:r>
      <w:r w:rsidRPr="00763DEA">
        <w:rPr>
          <w:snapToGrid w:val="0"/>
        </w:rPr>
        <w:t>Test Requirements</w:t>
      </w:r>
      <w:r>
        <w:tab/>
        <w:t>1441</w:t>
      </w:r>
    </w:p>
    <w:p w14:paraId="5F7826EA" w14:textId="77777777" w:rsidR="00597036" w:rsidRDefault="00597036">
      <w:pPr>
        <w:pStyle w:val="TOC3"/>
        <w:rPr>
          <w:rFonts w:asciiTheme="minorHAnsi" w:eastAsiaTheme="minorEastAsia" w:hAnsiTheme="minorHAnsi" w:cstheme="minorBidi"/>
          <w:sz w:val="22"/>
          <w:szCs w:val="22"/>
        </w:rPr>
      </w:pPr>
      <w:r>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1441</w:t>
      </w:r>
    </w:p>
    <w:p w14:paraId="1F79D5EC" w14:textId="77777777" w:rsidR="00597036" w:rsidRDefault="00597036">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1441</w:t>
      </w:r>
    </w:p>
    <w:p w14:paraId="20107C54" w14:textId="77777777" w:rsidR="00597036" w:rsidRDefault="00597036">
      <w:pPr>
        <w:pStyle w:val="TOC4"/>
        <w:rPr>
          <w:rFonts w:asciiTheme="minorHAnsi" w:eastAsiaTheme="minorEastAsia" w:hAnsiTheme="minorHAnsi" w:cstheme="minorBidi"/>
          <w:sz w:val="22"/>
          <w:szCs w:val="22"/>
        </w:rPr>
      </w:pPr>
      <w:r w:rsidRPr="00597036">
        <w:t>A.7.3.21.2</w:t>
      </w:r>
      <w:r w:rsidRPr="00597036">
        <w:rPr>
          <w:rFonts w:asciiTheme="minorHAnsi" w:eastAsiaTheme="minorEastAsia" w:hAnsiTheme="minorHAnsi" w:cstheme="minorBidi"/>
          <w:sz w:val="22"/>
          <w:szCs w:val="22"/>
        </w:rPr>
        <w:tab/>
      </w:r>
      <w:r w:rsidRPr="00763DEA">
        <w:rPr>
          <w:snapToGrid w:val="0"/>
        </w:rPr>
        <w:t>Test Requirements</w:t>
      </w:r>
      <w:r>
        <w:tab/>
        <w:t>1445</w:t>
      </w:r>
    </w:p>
    <w:p w14:paraId="337E61D5" w14:textId="77777777" w:rsidR="00597036" w:rsidRDefault="00597036">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1445</w:t>
      </w:r>
    </w:p>
    <w:p w14:paraId="127BEE84" w14:textId="77777777" w:rsidR="00597036" w:rsidRDefault="00597036">
      <w:pPr>
        <w:pStyle w:val="TOC4"/>
        <w:rPr>
          <w:rFonts w:asciiTheme="minorHAnsi" w:eastAsiaTheme="minorEastAsia" w:hAnsiTheme="minorHAnsi" w:cstheme="minorBidi"/>
          <w:sz w:val="22"/>
          <w:szCs w:val="22"/>
        </w:rPr>
      </w:pPr>
      <w:r w:rsidRPr="00597036">
        <w:t>A.7.3.22.1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1445</w:t>
      </w:r>
    </w:p>
    <w:p w14:paraId="3779F207" w14:textId="77777777" w:rsidR="00597036" w:rsidRDefault="00597036">
      <w:pPr>
        <w:pStyle w:val="TOC4"/>
        <w:rPr>
          <w:rFonts w:asciiTheme="minorHAnsi" w:eastAsiaTheme="minorEastAsia" w:hAnsiTheme="minorHAnsi" w:cstheme="minorBidi"/>
          <w:sz w:val="22"/>
          <w:szCs w:val="22"/>
        </w:rPr>
      </w:pPr>
      <w:r w:rsidRPr="00597036">
        <w:t>A.7.3.22.2</w:t>
      </w:r>
      <w:r w:rsidRPr="00597036">
        <w:rPr>
          <w:rFonts w:asciiTheme="minorHAnsi" w:eastAsiaTheme="minorEastAsia" w:hAnsiTheme="minorHAnsi" w:cstheme="minorBidi"/>
          <w:sz w:val="22"/>
          <w:szCs w:val="22"/>
        </w:rPr>
        <w:tab/>
      </w:r>
      <w:r w:rsidRPr="00763DEA">
        <w:rPr>
          <w:snapToGrid w:val="0"/>
        </w:rPr>
        <w:t>Test Requirements</w:t>
      </w:r>
      <w:r>
        <w:tab/>
        <w:t>1449</w:t>
      </w:r>
    </w:p>
    <w:p w14:paraId="5C46D999" w14:textId="77777777" w:rsidR="00597036" w:rsidRDefault="00597036">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1449</w:t>
      </w:r>
    </w:p>
    <w:p w14:paraId="2516A15E" w14:textId="77777777" w:rsidR="00597036" w:rsidRDefault="00597036">
      <w:pPr>
        <w:pStyle w:val="TOC4"/>
        <w:rPr>
          <w:rFonts w:asciiTheme="minorHAnsi" w:eastAsiaTheme="minorEastAsia" w:hAnsiTheme="minorHAnsi" w:cstheme="minorBidi"/>
          <w:sz w:val="22"/>
          <w:szCs w:val="22"/>
        </w:rPr>
      </w:pPr>
      <w:r w:rsidRPr="00597036">
        <w:t>A.7.3.23.1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1449</w:t>
      </w:r>
    </w:p>
    <w:p w14:paraId="7039645E" w14:textId="77777777" w:rsidR="00597036" w:rsidRDefault="00597036">
      <w:pPr>
        <w:pStyle w:val="TOC4"/>
        <w:rPr>
          <w:rFonts w:asciiTheme="minorHAnsi" w:eastAsiaTheme="minorEastAsia" w:hAnsiTheme="minorHAnsi" w:cstheme="minorBidi"/>
          <w:sz w:val="22"/>
          <w:szCs w:val="22"/>
        </w:rPr>
      </w:pPr>
      <w:r w:rsidRPr="00597036">
        <w:t>A.7.3.23.2</w:t>
      </w:r>
      <w:r w:rsidRPr="00597036">
        <w:rPr>
          <w:rFonts w:asciiTheme="minorHAnsi" w:eastAsiaTheme="minorEastAsia" w:hAnsiTheme="minorHAnsi" w:cstheme="minorBidi"/>
          <w:sz w:val="22"/>
          <w:szCs w:val="22"/>
        </w:rPr>
        <w:tab/>
      </w:r>
      <w:r w:rsidRPr="00763DEA">
        <w:rPr>
          <w:snapToGrid w:val="0"/>
        </w:rPr>
        <w:t>Test Requirements</w:t>
      </w:r>
      <w:r>
        <w:tab/>
        <w:t>1450</w:t>
      </w:r>
    </w:p>
    <w:p w14:paraId="64CC6674" w14:textId="77777777" w:rsidR="00597036" w:rsidRDefault="00597036">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1450</w:t>
      </w:r>
    </w:p>
    <w:p w14:paraId="1083572C" w14:textId="77777777" w:rsidR="00597036" w:rsidRDefault="00597036">
      <w:pPr>
        <w:pStyle w:val="TOC4"/>
        <w:rPr>
          <w:rFonts w:asciiTheme="minorHAnsi" w:eastAsiaTheme="minorEastAsia" w:hAnsiTheme="minorHAnsi" w:cstheme="minorBidi"/>
          <w:sz w:val="22"/>
          <w:szCs w:val="22"/>
        </w:rPr>
      </w:pPr>
      <w:r w:rsidRPr="00597036">
        <w:t>A.7.3.24.1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1450</w:t>
      </w:r>
    </w:p>
    <w:p w14:paraId="19B3DD19" w14:textId="77777777" w:rsidR="00597036" w:rsidRDefault="00597036">
      <w:pPr>
        <w:pStyle w:val="TOC4"/>
        <w:rPr>
          <w:rFonts w:asciiTheme="minorHAnsi" w:eastAsiaTheme="minorEastAsia" w:hAnsiTheme="minorHAnsi" w:cstheme="minorBidi"/>
          <w:sz w:val="22"/>
          <w:szCs w:val="22"/>
        </w:rPr>
      </w:pPr>
      <w:r w:rsidRPr="00597036">
        <w:t>A.7.3.24.2</w:t>
      </w:r>
      <w:r w:rsidRPr="00597036">
        <w:rPr>
          <w:rFonts w:asciiTheme="minorHAnsi" w:eastAsiaTheme="minorEastAsia" w:hAnsiTheme="minorHAnsi" w:cstheme="minorBidi"/>
          <w:sz w:val="22"/>
          <w:szCs w:val="22"/>
        </w:rPr>
        <w:tab/>
      </w:r>
      <w:r w:rsidRPr="00763DEA">
        <w:rPr>
          <w:snapToGrid w:val="0"/>
        </w:rPr>
        <w:t>Test Requirements</w:t>
      </w:r>
      <w:r>
        <w:tab/>
        <w:t>1451</w:t>
      </w:r>
    </w:p>
    <w:p w14:paraId="2435BEB5" w14:textId="77777777" w:rsidR="00597036" w:rsidRDefault="00597036">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1451</w:t>
      </w:r>
    </w:p>
    <w:p w14:paraId="3CE1E931" w14:textId="77777777" w:rsidR="00597036" w:rsidRDefault="00597036">
      <w:pPr>
        <w:pStyle w:val="TOC4"/>
        <w:rPr>
          <w:rFonts w:asciiTheme="minorHAnsi" w:eastAsiaTheme="minorEastAsia" w:hAnsiTheme="minorHAnsi" w:cstheme="minorBidi"/>
          <w:sz w:val="22"/>
          <w:szCs w:val="22"/>
        </w:rPr>
      </w:pPr>
      <w:r w:rsidRPr="00597036">
        <w:t>A.7.3.25.1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1451</w:t>
      </w:r>
    </w:p>
    <w:p w14:paraId="41BBC28F" w14:textId="77777777" w:rsidR="00597036" w:rsidRDefault="00597036">
      <w:pPr>
        <w:pStyle w:val="TOC4"/>
        <w:rPr>
          <w:rFonts w:asciiTheme="minorHAnsi" w:eastAsiaTheme="minorEastAsia" w:hAnsiTheme="minorHAnsi" w:cstheme="minorBidi"/>
          <w:sz w:val="22"/>
          <w:szCs w:val="22"/>
        </w:rPr>
      </w:pPr>
      <w:r w:rsidRPr="00597036">
        <w:t>A.7.3.25.2</w:t>
      </w:r>
      <w:r w:rsidRPr="00597036">
        <w:rPr>
          <w:rFonts w:asciiTheme="minorHAnsi" w:eastAsiaTheme="minorEastAsia" w:hAnsiTheme="minorHAnsi" w:cstheme="minorBidi"/>
          <w:sz w:val="22"/>
          <w:szCs w:val="22"/>
        </w:rPr>
        <w:tab/>
      </w:r>
      <w:r w:rsidRPr="00763DEA">
        <w:rPr>
          <w:snapToGrid w:val="0"/>
        </w:rPr>
        <w:t>Test Requirements</w:t>
      </w:r>
      <w:r>
        <w:tab/>
        <w:t>1452</w:t>
      </w:r>
    </w:p>
    <w:p w14:paraId="5B23C5E8" w14:textId="77777777" w:rsidR="00597036" w:rsidRDefault="00597036">
      <w:pPr>
        <w:pStyle w:val="TOC3"/>
        <w:rPr>
          <w:rFonts w:asciiTheme="minorHAnsi" w:eastAsiaTheme="minorEastAsia" w:hAnsiTheme="minorHAnsi" w:cstheme="minorBidi"/>
          <w:sz w:val="22"/>
          <w:szCs w:val="22"/>
        </w:rPr>
      </w:pPr>
      <w:r w:rsidRPr="00597036">
        <w:t>A.7.3.26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UE Category 0</w:t>
      </w:r>
      <w:r>
        <w:tab/>
        <w:t>1452</w:t>
      </w:r>
    </w:p>
    <w:p w14:paraId="066C4CF2" w14:textId="77777777" w:rsidR="00597036" w:rsidRDefault="00597036">
      <w:pPr>
        <w:pStyle w:val="TOC4"/>
        <w:rPr>
          <w:rFonts w:asciiTheme="minorHAnsi" w:eastAsiaTheme="minorEastAsia" w:hAnsiTheme="minorHAnsi" w:cstheme="minorBidi"/>
          <w:sz w:val="22"/>
          <w:szCs w:val="22"/>
        </w:rPr>
      </w:pPr>
      <w:r w:rsidRPr="00597036">
        <w:t>A.7.3.26.1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1452</w:t>
      </w:r>
    </w:p>
    <w:p w14:paraId="03D09677" w14:textId="77777777" w:rsidR="00597036" w:rsidRDefault="00597036">
      <w:pPr>
        <w:pStyle w:val="TOC4"/>
        <w:rPr>
          <w:rFonts w:asciiTheme="minorHAnsi" w:eastAsiaTheme="minorEastAsia" w:hAnsiTheme="minorHAnsi" w:cstheme="minorBidi"/>
          <w:sz w:val="22"/>
          <w:szCs w:val="22"/>
        </w:rPr>
      </w:pPr>
      <w:r w:rsidRPr="00597036">
        <w:t>A.7.3.26.2</w:t>
      </w:r>
      <w:r w:rsidRPr="00597036">
        <w:rPr>
          <w:rFonts w:asciiTheme="minorHAnsi" w:eastAsiaTheme="minorEastAsia" w:hAnsiTheme="minorHAnsi" w:cstheme="minorBidi"/>
          <w:sz w:val="22"/>
          <w:szCs w:val="22"/>
        </w:rPr>
        <w:tab/>
      </w:r>
      <w:r w:rsidRPr="00763DEA">
        <w:rPr>
          <w:snapToGrid w:val="0"/>
        </w:rPr>
        <w:t>Test Requirements</w:t>
      </w:r>
      <w:r>
        <w:tab/>
        <w:t>1455</w:t>
      </w:r>
    </w:p>
    <w:p w14:paraId="74290FB2" w14:textId="77777777" w:rsidR="00597036" w:rsidRDefault="00597036">
      <w:pPr>
        <w:pStyle w:val="TOC3"/>
        <w:rPr>
          <w:rFonts w:asciiTheme="minorHAnsi" w:eastAsiaTheme="minorEastAsia" w:hAnsiTheme="minorHAnsi" w:cstheme="minorBidi"/>
          <w:sz w:val="22"/>
          <w:szCs w:val="22"/>
        </w:rPr>
      </w:pPr>
      <w:r w:rsidRPr="00597036">
        <w:t>A.7.3.27</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1455</w:t>
      </w:r>
    </w:p>
    <w:p w14:paraId="664C0FE8" w14:textId="77777777" w:rsidR="00597036" w:rsidRDefault="00597036">
      <w:pPr>
        <w:pStyle w:val="TOC4"/>
        <w:rPr>
          <w:rFonts w:asciiTheme="minorHAnsi" w:eastAsiaTheme="minorEastAsia" w:hAnsiTheme="minorHAnsi" w:cstheme="minorBidi"/>
          <w:sz w:val="22"/>
          <w:szCs w:val="22"/>
        </w:rPr>
      </w:pPr>
      <w:r w:rsidRPr="00597036">
        <w:t>A.7.3.27.1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1455</w:t>
      </w:r>
    </w:p>
    <w:p w14:paraId="0F0B1505" w14:textId="77777777" w:rsidR="00597036" w:rsidRDefault="00597036">
      <w:pPr>
        <w:pStyle w:val="TOC4"/>
        <w:rPr>
          <w:rFonts w:asciiTheme="minorHAnsi" w:eastAsiaTheme="minorEastAsia" w:hAnsiTheme="minorHAnsi" w:cstheme="minorBidi"/>
          <w:sz w:val="22"/>
          <w:szCs w:val="22"/>
        </w:rPr>
      </w:pPr>
      <w:r w:rsidRPr="00597036">
        <w:t>A.7.3.27.2</w:t>
      </w:r>
      <w:r w:rsidRPr="00597036">
        <w:rPr>
          <w:rFonts w:asciiTheme="minorHAnsi" w:eastAsiaTheme="minorEastAsia" w:hAnsiTheme="minorHAnsi" w:cstheme="minorBidi"/>
          <w:sz w:val="22"/>
          <w:szCs w:val="22"/>
        </w:rPr>
        <w:tab/>
      </w:r>
      <w:r w:rsidRPr="00763DEA">
        <w:rPr>
          <w:snapToGrid w:val="0"/>
        </w:rPr>
        <w:t>Test Requirements</w:t>
      </w:r>
      <w:r>
        <w:tab/>
        <w:t>1458</w:t>
      </w:r>
    </w:p>
    <w:p w14:paraId="37321D36" w14:textId="77777777" w:rsidR="00597036" w:rsidRDefault="00597036">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1458</w:t>
      </w:r>
    </w:p>
    <w:p w14:paraId="18976388" w14:textId="77777777" w:rsidR="00597036" w:rsidRDefault="00597036">
      <w:pPr>
        <w:pStyle w:val="TOC4"/>
        <w:rPr>
          <w:rFonts w:asciiTheme="minorHAnsi" w:eastAsiaTheme="minorEastAsia" w:hAnsiTheme="minorHAnsi" w:cstheme="minorBidi"/>
          <w:sz w:val="22"/>
          <w:szCs w:val="22"/>
        </w:rPr>
      </w:pPr>
      <w:r w:rsidRPr="00597036">
        <w:t>A.7.3.28.1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1458</w:t>
      </w:r>
    </w:p>
    <w:p w14:paraId="02D213C1" w14:textId="77777777" w:rsidR="00597036" w:rsidRDefault="00597036">
      <w:pPr>
        <w:pStyle w:val="TOC4"/>
        <w:rPr>
          <w:rFonts w:asciiTheme="minorHAnsi" w:eastAsiaTheme="minorEastAsia" w:hAnsiTheme="minorHAnsi" w:cstheme="minorBidi"/>
          <w:sz w:val="22"/>
          <w:szCs w:val="22"/>
        </w:rPr>
      </w:pPr>
      <w:r w:rsidRPr="00597036">
        <w:t>A.7.3.28.2</w:t>
      </w:r>
      <w:r w:rsidRPr="00597036">
        <w:rPr>
          <w:rFonts w:asciiTheme="minorHAnsi" w:eastAsiaTheme="minorEastAsia" w:hAnsiTheme="minorHAnsi" w:cstheme="minorBidi"/>
          <w:sz w:val="22"/>
          <w:szCs w:val="22"/>
        </w:rPr>
        <w:tab/>
      </w:r>
      <w:r w:rsidRPr="00763DEA">
        <w:rPr>
          <w:snapToGrid w:val="0"/>
        </w:rPr>
        <w:t>Test Requirements</w:t>
      </w:r>
      <w:r>
        <w:tab/>
        <w:t>1461</w:t>
      </w:r>
    </w:p>
    <w:p w14:paraId="504C8132" w14:textId="77777777" w:rsidR="00597036" w:rsidRDefault="00597036">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1461</w:t>
      </w:r>
    </w:p>
    <w:p w14:paraId="220529D8" w14:textId="77777777" w:rsidR="00597036" w:rsidRDefault="00597036">
      <w:pPr>
        <w:pStyle w:val="TOC4"/>
        <w:rPr>
          <w:rFonts w:asciiTheme="minorHAnsi" w:eastAsiaTheme="minorEastAsia" w:hAnsiTheme="minorHAnsi" w:cstheme="minorBidi"/>
          <w:sz w:val="22"/>
          <w:szCs w:val="22"/>
        </w:rPr>
      </w:pPr>
      <w:r w:rsidRPr="00597036">
        <w:t>A.7.3.29.1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1461</w:t>
      </w:r>
    </w:p>
    <w:p w14:paraId="3B23034F" w14:textId="77777777" w:rsidR="00597036" w:rsidRDefault="00597036">
      <w:pPr>
        <w:pStyle w:val="TOC4"/>
        <w:rPr>
          <w:rFonts w:asciiTheme="minorHAnsi" w:eastAsiaTheme="minorEastAsia" w:hAnsiTheme="minorHAnsi" w:cstheme="minorBidi"/>
          <w:sz w:val="22"/>
          <w:szCs w:val="22"/>
        </w:rPr>
      </w:pPr>
      <w:r w:rsidRPr="00597036">
        <w:t>A.7.3.29.2</w:t>
      </w:r>
      <w:r w:rsidRPr="00597036">
        <w:rPr>
          <w:rFonts w:asciiTheme="minorHAnsi" w:eastAsiaTheme="minorEastAsia" w:hAnsiTheme="minorHAnsi" w:cstheme="minorBidi"/>
          <w:sz w:val="22"/>
          <w:szCs w:val="22"/>
        </w:rPr>
        <w:tab/>
      </w:r>
      <w:r w:rsidRPr="00763DEA">
        <w:rPr>
          <w:snapToGrid w:val="0"/>
        </w:rPr>
        <w:t>Test Requirements</w:t>
      </w:r>
      <w:r>
        <w:tab/>
        <w:t>1464</w:t>
      </w:r>
    </w:p>
    <w:p w14:paraId="4942BE3F" w14:textId="77777777" w:rsidR="00597036" w:rsidRDefault="00597036">
      <w:pPr>
        <w:pStyle w:val="TOC3"/>
        <w:rPr>
          <w:rFonts w:asciiTheme="minorHAnsi" w:eastAsiaTheme="minorEastAsia" w:hAnsiTheme="minorHAnsi" w:cstheme="minorBidi"/>
          <w:sz w:val="22"/>
          <w:szCs w:val="22"/>
        </w:rPr>
      </w:pPr>
      <w:r w:rsidRPr="00597036">
        <w:t>A.7.3.30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Radio Link Monitoring Test for Out-of-sync</w:t>
      </w:r>
      <w:r>
        <w:rPr>
          <w:lang w:eastAsia="zh-CN"/>
        </w:rPr>
        <w:t xml:space="preserve"> for UE Category 0</w:t>
      </w:r>
      <w:r>
        <w:tab/>
        <w:t>1464</w:t>
      </w:r>
    </w:p>
    <w:p w14:paraId="20895AD8" w14:textId="77777777" w:rsidR="00597036" w:rsidRDefault="00597036">
      <w:pPr>
        <w:pStyle w:val="TOC4"/>
        <w:rPr>
          <w:rFonts w:asciiTheme="minorHAnsi" w:eastAsiaTheme="minorEastAsia" w:hAnsiTheme="minorHAnsi" w:cstheme="minorBidi"/>
          <w:sz w:val="22"/>
          <w:szCs w:val="22"/>
        </w:rPr>
      </w:pPr>
      <w:r w:rsidRPr="00597036">
        <w:lastRenderedPageBreak/>
        <w:t>A.7.3.30.1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1464</w:t>
      </w:r>
    </w:p>
    <w:p w14:paraId="506ECFC8" w14:textId="77777777" w:rsidR="00597036" w:rsidRDefault="00597036">
      <w:pPr>
        <w:pStyle w:val="TOC4"/>
        <w:rPr>
          <w:rFonts w:asciiTheme="minorHAnsi" w:eastAsiaTheme="minorEastAsia" w:hAnsiTheme="minorHAnsi" w:cstheme="minorBidi"/>
          <w:sz w:val="22"/>
          <w:szCs w:val="22"/>
        </w:rPr>
      </w:pPr>
      <w:r w:rsidRPr="00597036">
        <w:t>A.7.3.30.2</w:t>
      </w:r>
      <w:r w:rsidRPr="00597036">
        <w:rPr>
          <w:rFonts w:asciiTheme="minorHAnsi" w:eastAsiaTheme="minorEastAsia" w:hAnsiTheme="minorHAnsi" w:cstheme="minorBidi"/>
          <w:sz w:val="22"/>
          <w:szCs w:val="22"/>
        </w:rPr>
        <w:tab/>
      </w:r>
      <w:r w:rsidRPr="00763DEA">
        <w:rPr>
          <w:snapToGrid w:val="0"/>
        </w:rPr>
        <w:t>Test Requirements</w:t>
      </w:r>
      <w:r>
        <w:tab/>
        <w:t>1467</w:t>
      </w:r>
    </w:p>
    <w:p w14:paraId="46261827" w14:textId="77777777" w:rsidR="00597036" w:rsidRDefault="00597036">
      <w:pPr>
        <w:pStyle w:val="TOC3"/>
        <w:rPr>
          <w:rFonts w:asciiTheme="minorHAnsi" w:eastAsiaTheme="minorEastAsia" w:hAnsiTheme="minorHAnsi" w:cstheme="minorBidi"/>
          <w:sz w:val="22"/>
          <w:szCs w:val="22"/>
        </w:rPr>
      </w:pPr>
      <w:r w:rsidRPr="00597036">
        <w:t>A.7.3.31</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1467</w:t>
      </w:r>
    </w:p>
    <w:p w14:paraId="3E796A9B" w14:textId="77777777" w:rsidR="00597036" w:rsidRDefault="00597036">
      <w:pPr>
        <w:pStyle w:val="TOC4"/>
        <w:rPr>
          <w:rFonts w:asciiTheme="minorHAnsi" w:eastAsiaTheme="minorEastAsia" w:hAnsiTheme="minorHAnsi" w:cstheme="minorBidi"/>
          <w:sz w:val="22"/>
          <w:szCs w:val="22"/>
        </w:rPr>
      </w:pPr>
      <w:r w:rsidRPr="00597036">
        <w:t>A.7.3.31.1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1467</w:t>
      </w:r>
    </w:p>
    <w:p w14:paraId="52FB9F5D" w14:textId="77777777" w:rsidR="00597036" w:rsidRDefault="00597036">
      <w:pPr>
        <w:pStyle w:val="TOC4"/>
        <w:rPr>
          <w:rFonts w:asciiTheme="minorHAnsi" w:eastAsiaTheme="minorEastAsia" w:hAnsiTheme="minorHAnsi" w:cstheme="minorBidi"/>
          <w:sz w:val="22"/>
          <w:szCs w:val="22"/>
        </w:rPr>
      </w:pPr>
      <w:r w:rsidRPr="00597036">
        <w:t>A.7.3.31.2</w:t>
      </w:r>
      <w:r w:rsidRPr="00597036">
        <w:rPr>
          <w:rFonts w:asciiTheme="minorHAnsi" w:eastAsiaTheme="minorEastAsia" w:hAnsiTheme="minorHAnsi" w:cstheme="minorBidi"/>
          <w:sz w:val="22"/>
          <w:szCs w:val="22"/>
        </w:rPr>
        <w:tab/>
      </w:r>
      <w:r w:rsidRPr="00763DEA">
        <w:rPr>
          <w:snapToGrid w:val="0"/>
        </w:rPr>
        <w:t>Test Requirements</w:t>
      </w:r>
      <w:r>
        <w:tab/>
        <w:t>1470</w:t>
      </w:r>
    </w:p>
    <w:p w14:paraId="1A1D9192" w14:textId="77777777" w:rsidR="00597036" w:rsidRDefault="00597036">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1470</w:t>
      </w:r>
    </w:p>
    <w:p w14:paraId="7B665F42" w14:textId="77777777" w:rsidR="00597036" w:rsidRDefault="00597036">
      <w:pPr>
        <w:pStyle w:val="TOC4"/>
        <w:rPr>
          <w:rFonts w:asciiTheme="minorHAnsi" w:eastAsiaTheme="minorEastAsia" w:hAnsiTheme="minorHAnsi" w:cstheme="minorBidi"/>
          <w:sz w:val="22"/>
          <w:szCs w:val="22"/>
        </w:rPr>
      </w:pPr>
      <w:r w:rsidRPr="00597036">
        <w:t>A.7.3.32.1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1470</w:t>
      </w:r>
    </w:p>
    <w:p w14:paraId="21616349" w14:textId="77777777" w:rsidR="00597036" w:rsidRDefault="00597036">
      <w:pPr>
        <w:pStyle w:val="TOC4"/>
        <w:rPr>
          <w:rFonts w:asciiTheme="minorHAnsi" w:eastAsiaTheme="minorEastAsia" w:hAnsiTheme="minorHAnsi" w:cstheme="minorBidi"/>
          <w:sz w:val="22"/>
          <w:szCs w:val="22"/>
        </w:rPr>
      </w:pPr>
      <w:r w:rsidRPr="00597036">
        <w:t>A.7.3.32.2</w:t>
      </w:r>
      <w:r w:rsidRPr="00597036">
        <w:rPr>
          <w:rFonts w:asciiTheme="minorHAnsi" w:eastAsiaTheme="minorEastAsia" w:hAnsiTheme="minorHAnsi" w:cstheme="minorBidi"/>
          <w:sz w:val="22"/>
          <w:szCs w:val="22"/>
        </w:rPr>
        <w:tab/>
      </w:r>
      <w:r w:rsidRPr="00763DEA">
        <w:rPr>
          <w:snapToGrid w:val="0"/>
        </w:rPr>
        <w:t>Test Requirements</w:t>
      </w:r>
      <w:r>
        <w:tab/>
        <w:t>1473</w:t>
      </w:r>
    </w:p>
    <w:p w14:paraId="302AA82F" w14:textId="77777777" w:rsidR="00597036" w:rsidRDefault="00597036">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1473</w:t>
      </w:r>
    </w:p>
    <w:p w14:paraId="6F82E38B" w14:textId="77777777" w:rsidR="00597036" w:rsidRDefault="00597036">
      <w:pPr>
        <w:pStyle w:val="TOC4"/>
        <w:rPr>
          <w:rFonts w:asciiTheme="minorHAnsi" w:eastAsiaTheme="minorEastAsia" w:hAnsiTheme="minorHAnsi" w:cstheme="minorBidi"/>
          <w:sz w:val="22"/>
          <w:szCs w:val="22"/>
        </w:rPr>
      </w:pPr>
      <w:r w:rsidRPr="00597036">
        <w:t>A.7.3.33.1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1473</w:t>
      </w:r>
    </w:p>
    <w:p w14:paraId="0B604ED9" w14:textId="77777777" w:rsidR="00597036" w:rsidRDefault="00597036">
      <w:pPr>
        <w:pStyle w:val="TOC4"/>
        <w:rPr>
          <w:rFonts w:asciiTheme="minorHAnsi" w:eastAsiaTheme="minorEastAsia" w:hAnsiTheme="minorHAnsi" w:cstheme="minorBidi"/>
          <w:sz w:val="22"/>
          <w:szCs w:val="22"/>
        </w:rPr>
      </w:pPr>
      <w:r w:rsidRPr="00597036">
        <w:t>A.7.3.33.2</w:t>
      </w:r>
      <w:r w:rsidRPr="00597036">
        <w:rPr>
          <w:rFonts w:asciiTheme="minorHAnsi" w:eastAsiaTheme="minorEastAsia" w:hAnsiTheme="minorHAnsi" w:cstheme="minorBidi"/>
          <w:sz w:val="22"/>
          <w:szCs w:val="22"/>
        </w:rPr>
        <w:tab/>
      </w:r>
      <w:r w:rsidRPr="00763DEA">
        <w:rPr>
          <w:snapToGrid w:val="0"/>
        </w:rPr>
        <w:t>Test Requirements</w:t>
      </w:r>
      <w:r>
        <w:tab/>
        <w:t>1476</w:t>
      </w:r>
    </w:p>
    <w:p w14:paraId="08BD9E59" w14:textId="77777777" w:rsidR="00597036" w:rsidRDefault="00597036">
      <w:pPr>
        <w:pStyle w:val="TOC3"/>
        <w:rPr>
          <w:rFonts w:asciiTheme="minorHAnsi" w:eastAsiaTheme="minorEastAsia" w:hAnsiTheme="minorHAnsi" w:cstheme="minorBidi"/>
          <w:sz w:val="22"/>
          <w:szCs w:val="22"/>
        </w:rPr>
      </w:pPr>
      <w:r w:rsidRPr="00597036">
        <w:t>A.7.3.34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UE Category 0</w:t>
      </w:r>
      <w:r>
        <w:tab/>
        <w:t>1476</w:t>
      </w:r>
    </w:p>
    <w:p w14:paraId="6D7062B1" w14:textId="77777777" w:rsidR="00597036" w:rsidRDefault="00597036">
      <w:pPr>
        <w:pStyle w:val="TOC4"/>
        <w:rPr>
          <w:rFonts w:asciiTheme="minorHAnsi" w:eastAsiaTheme="minorEastAsia" w:hAnsiTheme="minorHAnsi" w:cstheme="minorBidi"/>
          <w:sz w:val="22"/>
          <w:szCs w:val="22"/>
        </w:rPr>
      </w:pPr>
      <w:r w:rsidRPr="00597036">
        <w:t>A.7.3.34.1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1476</w:t>
      </w:r>
    </w:p>
    <w:p w14:paraId="0B872082" w14:textId="77777777" w:rsidR="00597036" w:rsidRDefault="00597036">
      <w:pPr>
        <w:pStyle w:val="TOC4"/>
        <w:rPr>
          <w:rFonts w:asciiTheme="minorHAnsi" w:eastAsiaTheme="minorEastAsia" w:hAnsiTheme="minorHAnsi" w:cstheme="minorBidi"/>
          <w:sz w:val="22"/>
          <w:szCs w:val="22"/>
        </w:rPr>
      </w:pPr>
      <w:r w:rsidRPr="00597036">
        <w:t>A.7.3.34.2</w:t>
      </w:r>
      <w:r w:rsidRPr="00597036">
        <w:rPr>
          <w:rFonts w:asciiTheme="minorHAnsi" w:eastAsiaTheme="minorEastAsia" w:hAnsiTheme="minorHAnsi" w:cstheme="minorBidi"/>
          <w:sz w:val="22"/>
          <w:szCs w:val="22"/>
        </w:rPr>
        <w:tab/>
      </w:r>
      <w:r w:rsidRPr="00763DEA">
        <w:rPr>
          <w:snapToGrid w:val="0"/>
        </w:rPr>
        <w:t>Test Requirements</w:t>
      </w:r>
      <w:r>
        <w:tab/>
        <w:t>1479</w:t>
      </w:r>
    </w:p>
    <w:p w14:paraId="59F6C69C" w14:textId="77777777" w:rsidR="00597036" w:rsidRDefault="00597036">
      <w:pPr>
        <w:pStyle w:val="TOC3"/>
        <w:rPr>
          <w:rFonts w:asciiTheme="minorHAnsi" w:eastAsiaTheme="minorEastAsia" w:hAnsiTheme="minorHAnsi" w:cstheme="minorBidi"/>
          <w:sz w:val="22"/>
          <w:szCs w:val="22"/>
        </w:rPr>
      </w:pPr>
      <w:r w:rsidRPr="00597036">
        <w:t>A.7.3.35</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w:t>
      </w:r>
      <w:r w:rsidRPr="00763DEA">
        <w:rPr>
          <w:rFonts w:eastAsia="MS Mincho"/>
        </w:rPr>
        <w:t>In</w:t>
      </w:r>
      <w:r w:rsidRPr="00763DEA">
        <w:rPr>
          <w:rFonts w:eastAsia="MS Mincho"/>
          <w:lang w:eastAsia="zh-CN"/>
        </w:rPr>
        <w:t>-sync</w:t>
      </w:r>
      <w:r>
        <w:rPr>
          <w:lang w:eastAsia="zh-CN"/>
        </w:rPr>
        <w:t xml:space="preserve"> for UE category 0</w:t>
      </w:r>
      <w:r>
        <w:tab/>
        <w:t>1479</w:t>
      </w:r>
    </w:p>
    <w:p w14:paraId="6B2E2F07" w14:textId="77777777" w:rsidR="00597036" w:rsidRDefault="00597036">
      <w:pPr>
        <w:pStyle w:val="TOC4"/>
        <w:rPr>
          <w:rFonts w:asciiTheme="minorHAnsi" w:eastAsiaTheme="minorEastAsia" w:hAnsiTheme="minorHAnsi" w:cstheme="minorBidi"/>
          <w:sz w:val="22"/>
          <w:szCs w:val="22"/>
        </w:rPr>
      </w:pPr>
      <w:r w:rsidRPr="00597036">
        <w:t>A.7.3.35.1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1479</w:t>
      </w:r>
    </w:p>
    <w:p w14:paraId="65CF1002" w14:textId="77777777" w:rsidR="00597036" w:rsidRDefault="00597036">
      <w:pPr>
        <w:pStyle w:val="TOC4"/>
        <w:rPr>
          <w:rFonts w:asciiTheme="minorHAnsi" w:eastAsiaTheme="minorEastAsia" w:hAnsiTheme="minorHAnsi" w:cstheme="minorBidi"/>
          <w:sz w:val="22"/>
          <w:szCs w:val="22"/>
        </w:rPr>
      </w:pPr>
      <w:r w:rsidRPr="00597036">
        <w:t>A.7.3.35.2</w:t>
      </w:r>
      <w:r w:rsidRPr="00597036">
        <w:rPr>
          <w:rFonts w:asciiTheme="minorHAnsi" w:eastAsiaTheme="minorEastAsia" w:hAnsiTheme="minorHAnsi" w:cstheme="minorBidi"/>
          <w:sz w:val="22"/>
          <w:szCs w:val="22"/>
        </w:rPr>
        <w:tab/>
      </w:r>
      <w:r w:rsidRPr="00763DEA">
        <w:rPr>
          <w:snapToGrid w:val="0"/>
        </w:rPr>
        <w:t>Test Requirements</w:t>
      </w:r>
      <w:r>
        <w:tab/>
        <w:t>1482</w:t>
      </w:r>
    </w:p>
    <w:p w14:paraId="53A60F4B" w14:textId="77777777" w:rsidR="00597036" w:rsidRDefault="00597036">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1482</w:t>
      </w:r>
    </w:p>
    <w:p w14:paraId="24A57FAC" w14:textId="77777777" w:rsidR="00597036" w:rsidRDefault="00597036">
      <w:pPr>
        <w:pStyle w:val="TOC4"/>
        <w:rPr>
          <w:rFonts w:asciiTheme="minorHAnsi" w:eastAsiaTheme="minorEastAsia" w:hAnsiTheme="minorHAnsi" w:cstheme="minorBidi"/>
          <w:sz w:val="22"/>
          <w:szCs w:val="22"/>
        </w:rPr>
      </w:pPr>
      <w:r w:rsidRPr="00597036">
        <w:t>A.7.3.36.1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1482</w:t>
      </w:r>
    </w:p>
    <w:p w14:paraId="7C1FB1A3" w14:textId="77777777" w:rsidR="00597036" w:rsidRDefault="00597036">
      <w:pPr>
        <w:pStyle w:val="TOC4"/>
        <w:rPr>
          <w:rFonts w:asciiTheme="minorHAnsi" w:eastAsiaTheme="minorEastAsia" w:hAnsiTheme="minorHAnsi" w:cstheme="minorBidi"/>
          <w:sz w:val="22"/>
          <w:szCs w:val="22"/>
        </w:rPr>
      </w:pPr>
      <w:r w:rsidRPr="00597036">
        <w:t>A.7.3.36.2</w:t>
      </w:r>
      <w:r w:rsidRPr="00597036">
        <w:rPr>
          <w:rFonts w:asciiTheme="minorHAnsi" w:eastAsiaTheme="minorEastAsia" w:hAnsiTheme="minorHAnsi" w:cstheme="minorBidi"/>
          <w:sz w:val="22"/>
          <w:szCs w:val="22"/>
        </w:rPr>
        <w:tab/>
      </w:r>
      <w:r w:rsidRPr="00763DEA">
        <w:rPr>
          <w:snapToGrid w:val="0"/>
        </w:rPr>
        <w:t>Test Requirements</w:t>
      </w:r>
      <w:r>
        <w:tab/>
        <w:t>1485</w:t>
      </w:r>
    </w:p>
    <w:p w14:paraId="66EEB758" w14:textId="77777777" w:rsidR="00597036" w:rsidRDefault="00597036">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1485</w:t>
      </w:r>
    </w:p>
    <w:p w14:paraId="6EFC91FE" w14:textId="77777777" w:rsidR="00597036" w:rsidRDefault="00597036">
      <w:pPr>
        <w:pStyle w:val="TOC4"/>
        <w:rPr>
          <w:rFonts w:asciiTheme="minorHAnsi" w:eastAsiaTheme="minorEastAsia" w:hAnsiTheme="minorHAnsi" w:cstheme="minorBidi"/>
          <w:sz w:val="22"/>
          <w:szCs w:val="22"/>
        </w:rPr>
      </w:pPr>
      <w:r w:rsidRPr="00597036">
        <w:t>A.7.3.37.1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1485</w:t>
      </w:r>
    </w:p>
    <w:p w14:paraId="6A79B41C" w14:textId="77777777" w:rsidR="00597036" w:rsidRDefault="00597036">
      <w:pPr>
        <w:pStyle w:val="TOC4"/>
        <w:rPr>
          <w:rFonts w:asciiTheme="minorHAnsi" w:eastAsiaTheme="minorEastAsia" w:hAnsiTheme="minorHAnsi" w:cstheme="minorBidi"/>
          <w:sz w:val="22"/>
          <w:szCs w:val="22"/>
        </w:rPr>
      </w:pPr>
      <w:r w:rsidRPr="00597036">
        <w:t>A.7.3.37.2</w:t>
      </w:r>
      <w:r w:rsidRPr="00597036">
        <w:rPr>
          <w:rFonts w:asciiTheme="minorHAnsi" w:eastAsiaTheme="minorEastAsia" w:hAnsiTheme="minorHAnsi" w:cstheme="minorBidi"/>
          <w:sz w:val="22"/>
          <w:szCs w:val="22"/>
        </w:rPr>
        <w:tab/>
      </w:r>
      <w:r w:rsidRPr="00763DEA">
        <w:rPr>
          <w:snapToGrid w:val="0"/>
        </w:rPr>
        <w:t>Test Requirements</w:t>
      </w:r>
      <w:r>
        <w:tab/>
        <w:t>1488</w:t>
      </w:r>
    </w:p>
    <w:p w14:paraId="59FF734E" w14:textId="77777777" w:rsidR="00597036" w:rsidRDefault="00597036">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1488</w:t>
      </w:r>
    </w:p>
    <w:p w14:paraId="37F76F12" w14:textId="77777777" w:rsidR="00597036" w:rsidRDefault="00597036">
      <w:pPr>
        <w:pStyle w:val="TOC4"/>
        <w:rPr>
          <w:rFonts w:asciiTheme="minorHAnsi" w:eastAsiaTheme="minorEastAsia" w:hAnsiTheme="minorHAnsi" w:cstheme="minorBidi"/>
          <w:sz w:val="22"/>
          <w:szCs w:val="22"/>
        </w:rPr>
      </w:pPr>
      <w:r w:rsidRPr="00597036">
        <w:t>A.7.3.38.1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1488</w:t>
      </w:r>
    </w:p>
    <w:p w14:paraId="2A6CE96C" w14:textId="77777777" w:rsidR="00597036" w:rsidRDefault="00597036">
      <w:pPr>
        <w:pStyle w:val="TOC4"/>
        <w:rPr>
          <w:rFonts w:asciiTheme="minorHAnsi" w:eastAsiaTheme="minorEastAsia" w:hAnsiTheme="minorHAnsi" w:cstheme="minorBidi"/>
          <w:sz w:val="22"/>
          <w:szCs w:val="22"/>
        </w:rPr>
      </w:pPr>
      <w:r w:rsidRPr="00597036">
        <w:t>A.7.3.38.2</w:t>
      </w:r>
      <w:r w:rsidRPr="00597036">
        <w:rPr>
          <w:rFonts w:asciiTheme="minorHAnsi" w:eastAsiaTheme="minorEastAsia" w:hAnsiTheme="minorHAnsi" w:cstheme="minorBidi"/>
          <w:sz w:val="22"/>
          <w:szCs w:val="22"/>
        </w:rPr>
        <w:tab/>
      </w:r>
      <w:r w:rsidRPr="00763DEA">
        <w:rPr>
          <w:snapToGrid w:val="0"/>
          <w:lang w:eastAsia="zh-CN"/>
        </w:rPr>
        <w:t>Test Requirements</w:t>
      </w:r>
      <w:r>
        <w:tab/>
        <w:t>1491</w:t>
      </w:r>
    </w:p>
    <w:p w14:paraId="2F438C95" w14:textId="77777777" w:rsidR="00597036" w:rsidRDefault="00597036">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1491</w:t>
      </w:r>
    </w:p>
    <w:p w14:paraId="4D74FA62" w14:textId="77777777" w:rsidR="00597036" w:rsidRDefault="00597036">
      <w:pPr>
        <w:pStyle w:val="TOC4"/>
        <w:rPr>
          <w:rFonts w:asciiTheme="minorHAnsi" w:eastAsiaTheme="minorEastAsia" w:hAnsiTheme="minorHAnsi" w:cstheme="minorBidi"/>
          <w:sz w:val="22"/>
          <w:szCs w:val="22"/>
        </w:rPr>
      </w:pPr>
      <w:r w:rsidRPr="00597036">
        <w:t>A.7.3.39.1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1491</w:t>
      </w:r>
    </w:p>
    <w:p w14:paraId="1BB65BAB" w14:textId="77777777" w:rsidR="00597036" w:rsidRDefault="00597036">
      <w:pPr>
        <w:pStyle w:val="TOC4"/>
        <w:rPr>
          <w:rFonts w:asciiTheme="minorHAnsi" w:eastAsiaTheme="minorEastAsia" w:hAnsiTheme="minorHAnsi" w:cstheme="minorBidi"/>
          <w:sz w:val="22"/>
          <w:szCs w:val="22"/>
        </w:rPr>
      </w:pPr>
      <w:r w:rsidRPr="00597036">
        <w:t>A.7.3.39.2</w:t>
      </w:r>
      <w:r w:rsidRPr="00597036">
        <w:rPr>
          <w:rFonts w:asciiTheme="minorHAnsi" w:eastAsiaTheme="minorEastAsia" w:hAnsiTheme="minorHAnsi" w:cstheme="minorBidi"/>
          <w:sz w:val="22"/>
          <w:szCs w:val="22"/>
        </w:rPr>
        <w:tab/>
      </w:r>
      <w:r w:rsidRPr="00763DEA">
        <w:rPr>
          <w:snapToGrid w:val="0"/>
        </w:rPr>
        <w:t>Test Requirements</w:t>
      </w:r>
      <w:r>
        <w:tab/>
        <w:t>1494</w:t>
      </w:r>
    </w:p>
    <w:p w14:paraId="3DE76F56" w14:textId="77777777" w:rsidR="00597036" w:rsidRDefault="00597036">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1495</w:t>
      </w:r>
    </w:p>
    <w:p w14:paraId="72A70344" w14:textId="77777777" w:rsidR="00597036" w:rsidRDefault="00597036">
      <w:pPr>
        <w:pStyle w:val="TOC4"/>
        <w:rPr>
          <w:rFonts w:asciiTheme="minorHAnsi" w:eastAsiaTheme="minorEastAsia" w:hAnsiTheme="minorHAnsi" w:cstheme="minorBidi"/>
          <w:sz w:val="22"/>
          <w:szCs w:val="22"/>
        </w:rPr>
      </w:pPr>
      <w:r w:rsidRPr="00597036">
        <w:t>A.7.3.40.1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1495</w:t>
      </w:r>
    </w:p>
    <w:p w14:paraId="0C353D6B" w14:textId="77777777" w:rsidR="00597036" w:rsidRDefault="00597036">
      <w:pPr>
        <w:pStyle w:val="TOC4"/>
        <w:rPr>
          <w:rFonts w:asciiTheme="minorHAnsi" w:eastAsiaTheme="minorEastAsia" w:hAnsiTheme="minorHAnsi" w:cstheme="minorBidi"/>
          <w:sz w:val="22"/>
          <w:szCs w:val="22"/>
        </w:rPr>
      </w:pPr>
      <w:r w:rsidRPr="00597036">
        <w:t>A.7.3.40.2</w:t>
      </w:r>
      <w:r w:rsidRPr="00597036">
        <w:rPr>
          <w:rFonts w:asciiTheme="minorHAnsi" w:eastAsiaTheme="minorEastAsia" w:hAnsiTheme="minorHAnsi" w:cstheme="minorBidi"/>
          <w:sz w:val="22"/>
          <w:szCs w:val="22"/>
        </w:rPr>
        <w:tab/>
      </w:r>
      <w:r w:rsidRPr="00763DEA">
        <w:rPr>
          <w:snapToGrid w:val="0"/>
          <w:lang w:eastAsia="zh-CN"/>
        </w:rPr>
        <w:t>Test Requirements</w:t>
      </w:r>
      <w:r>
        <w:tab/>
        <w:t>1497</w:t>
      </w:r>
    </w:p>
    <w:p w14:paraId="7181F322" w14:textId="77777777" w:rsidR="00597036" w:rsidRDefault="00597036">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1498</w:t>
      </w:r>
    </w:p>
    <w:p w14:paraId="21594136" w14:textId="77777777" w:rsidR="00597036" w:rsidRDefault="00597036">
      <w:pPr>
        <w:pStyle w:val="TOC4"/>
        <w:rPr>
          <w:rFonts w:asciiTheme="minorHAnsi" w:eastAsiaTheme="minorEastAsia" w:hAnsiTheme="minorHAnsi" w:cstheme="minorBidi"/>
          <w:sz w:val="22"/>
          <w:szCs w:val="22"/>
        </w:rPr>
      </w:pPr>
      <w:r w:rsidRPr="00597036">
        <w:t>A.7.3.41.1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1498</w:t>
      </w:r>
    </w:p>
    <w:p w14:paraId="782770C8" w14:textId="77777777" w:rsidR="00597036" w:rsidRDefault="00597036">
      <w:pPr>
        <w:pStyle w:val="TOC4"/>
        <w:rPr>
          <w:rFonts w:asciiTheme="minorHAnsi" w:eastAsiaTheme="minorEastAsia" w:hAnsiTheme="minorHAnsi" w:cstheme="minorBidi"/>
          <w:sz w:val="22"/>
          <w:szCs w:val="22"/>
        </w:rPr>
      </w:pPr>
      <w:r w:rsidRPr="00597036">
        <w:t>A.7.3.41.2</w:t>
      </w:r>
      <w:r w:rsidRPr="00597036">
        <w:rPr>
          <w:rFonts w:asciiTheme="minorHAnsi" w:eastAsiaTheme="minorEastAsia" w:hAnsiTheme="minorHAnsi" w:cstheme="minorBidi"/>
          <w:sz w:val="22"/>
          <w:szCs w:val="22"/>
        </w:rPr>
        <w:tab/>
      </w:r>
      <w:r w:rsidRPr="00763DEA">
        <w:rPr>
          <w:snapToGrid w:val="0"/>
          <w:lang w:eastAsia="zh-CN"/>
        </w:rPr>
        <w:t>Test Requirements</w:t>
      </w:r>
      <w:r>
        <w:tab/>
        <w:t>1501</w:t>
      </w:r>
    </w:p>
    <w:p w14:paraId="1C1EA364" w14:textId="77777777" w:rsidR="00597036" w:rsidRDefault="00597036">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1501</w:t>
      </w:r>
    </w:p>
    <w:p w14:paraId="5E6EFB2F" w14:textId="77777777" w:rsidR="00597036" w:rsidRDefault="00597036">
      <w:pPr>
        <w:pStyle w:val="TOC4"/>
        <w:rPr>
          <w:rFonts w:asciiTheme="minorHAnsi" w:eastAsiaTheme="minorEastAsia" w:hAnsiTheme="minorHAnsi" w:cstheme="minorBidi"/>
          <w:sz w:val="22"/>
          <w:szCs w:val="22"/>
        </w:rPr>
      </w:pPr>
      <w:r w:rsidRPr="00597036">
        <w:t>A.7.3.42.1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1501</w:t>
      </w:r>
    </w:p>
    <w:p w14:paraId="62A71B54" w14:textId="77777777" w:rsidR="00597036" w:rsidRDefault="00597036">
      <w:pPr>
        <w:pStyle w:val="TOC4"/>
        <w:rPr>
          <w:rFonts w:asciiTheme="minorHAnsi" w:eastAsiaTheme="minorEastAsia" w:hAnsiTheme="minorHAnsi" w:cstheme="minorBidi"/>
          <w:sz w:val="22"/>
          <w:szCs w:val="22"/>
        </w:rPr>
      </w:pPr>
      <w:r w:rsidRPr="00597036">
        <w:t>A.7.3.42.2</w:t>
      </w:r>
      <w:r w:rsidRPr="00597036">
        <w:rPr>
          <w:rFonts w:asciiTheme="minorHAnsi" w:eastAsiaTheme="minorEastAsia" w:hAnsiTheme="minorHAnsi" w:cstheme="minorBidi"/>
          <w:sz w:val="22"/>
          <w:szCs w:val="22"/>
        </w:rPr>
        <w:tab/>
      </w:r>
      <w:r w:rsidRPr="00763DEA">
        <w:rPr>
          <w:snapToGrid w:val="0"/>
        </w:rPr>
        <w:t>Test Requirements</w:t>
      </w:r>
      <w:r>
        <w:tab/>
        <w:t>1504</w:t>
      </w:r>
    </w:p>
    <w:p w14:paraId="3FD05CE0" w14:textId="77777777" w:rsidR="00597036" w:rsidRDefault="00597036">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1504</w:t>
      </w:r>
    </w:p>
    <w:p w14:paraId="3787E4C7" w14:textId="77777777" w:rsidR="00597036" w:rsidRDefault="00597036">
      <w:pPr>
        <w:pStyle w:val="TOC4"/>
        <w:rPr>
          <w:rFonts w:asciiTheme="minorHAnsi" w:eastAsiaTheme="minorEastAsia" w:hAnsiTheme="minorHAnsi" w:cstheme="minorBidi"/>
          <w:sz w:val="22"/>
          <w:szCs w:val="22"/>
        </w:rPr>
      </w:pPr>
      <w:r w:rsidRPr="00597036">
        <w:t>A.7.3.43.1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1504</w:t>
      </w:r>
    </w:p>
    <w:p w14:paraId="7360733E" w14:textId="77777777" w:rsidR="00597036" w:rsidRDefault="00597036">
      <w:pPr>
        <w:pStyle w:val="TOC4"/>
        <w:rPr>
          <w:rFonts w:asciiTheme="minorHAnsi" w:eastAsiaTheme="minorEastAsia" w:hAnsiTheme="minorHAnsi" w:cstheme="minorBidi"/>
          <w:sz w:val="22"/>
          <w:szCs w:val="22"/>
        </w:rPr>
      </w:pPr>
      <w:r w:rsidRPr="00597036">
        <w:t>A.7.3.43.2</w:t>
      </w:r>
      <w:r w:rsidRPr="00597036">
        <w:rPr>
          <w:rFonts w:asciiTheme="minorHAnsi" w:eastAsiaTheme="minorEastAsia" w:hAnsiTheme="minorHAnsi" w:cstheme="minorBidi"/>
          <w:sz w:val="22"/>
          <w:szCs w:val="22"/>
        </w:rPr>
        <w:tab/>
      </w:r>
      <w:r w:rsidRPr="00763DEA">
        <w:rPr>
          <w:snapToGrid w:val="0"/>
          <w:lang w:eastAsia="zh-CN"/>
        </w:rPr>
        <w:t>Test Requirements</w:t>
      </w:r>
      <w:r>
        <w:tab/>
        <w:t>1507</w:t>
      </w:r>
    </w:p>
    <w:p w14:paraId="56320044" w14:textId="77777777" w:rsidR="00597036" w:rsidRDefault="00597036">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1507</w:t>
      </w:r>
    </w:p>
    <w:p w14:paraId="57411C86" w14:textId="77777777" w:rsidR="00597036" w:rsidRDefault="00597036">
      <w:pPr>
        <w:pStyle w:val="TOC4"/>
        <w:rPr>
          <w:rFonts w:asciiTheme="minorHAnsi" w:eastAsiaTheme="minorEastAsia" w:hAnsiTheme="minorHAnsi" w:cstheme="minorBidi"/>
          <w:sz w:val="22"/>
          <w:szCs w:val="22"/>
        </w:rPr>
      </w:pPr>
      <w:r w:rsidRPr="00597036">
        <w:t>A.7.3.44.1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1507</w:t>
      </w:r>
    </w:p>
    <w:p w14:paraId="77F02920" w14:textId="77777777" w:rsidR="00597036" w:rsidRDefault="00597036">
      <w:pPr>
        <w:pStyle w:val="TOC4"/>
        <w:rPr>
          <w:rFonts w:asciiTheme="minorHAnsi" w:eastAsiaTheme="minorEastAsia" w:hAnsiTheme="minorHAnsi" w:cstheme="minorBidi"/>
          <w:sz w:val="22"/>
          <w:szCs w:val="22"/>
        </w:rPr>
      </w:pPr>
      <w:r w:rsidRPr="00597036">
        <w:t>A.7.3.44.2</w:t>
      </w:r>
      <w:r w:rsidRPr="00597036">
        <w:rPr>
          <w:rFonts w:asciiTheme="minorHAnsi" w:eastAsiaTheme="minorEastAsia" w:hAnsiTheme="minorHAnsi" w:cstheme="minorBidi"/>
          <w:sz w:val="22"/>
          <w:szCs w:val="22"/>
        </w:rPr>
        <w:tab/>
      </w:r>
      <w:r w:rsidRPr="00763DEA">
        <w:rPr>
          <w:snapToGrid w:val="0"/>
          <w:lang w:eastAsia="zh-CN"/>
        </w:rPr>
        <w:t>Test Requirements</w:t>
      </w:r>
      <w:r>
        <w:tab/>
        <w:t>1510</w:t>
      </w:r>
    </w:p>
    <w:p w14:paraId="5366B8C5" w14:textId="77777777" w:rsidR="00597036" w:rsidRDefault="00597036">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1511</w:t>
      </w:r>
    </w:p>
    <w:p w14:paraId="26CB390E" w14:textId="77777777" w:rsidR="00597036" w:rsidRDefault="00597036">
      <w:pPr>
        <w:pStyle w:val="TOC4"/>
        <w:rPr>
          <w:rFonts w:asciiTheme="minorHAnsi" w:eastAsiaTheme="minorEastAsia" w:hAnsiTheme="minorHAnsi" w:cstheme="minorBidi"/>
          <w:sz w:val="22"/>
          <w:szCs w:val="22"/>
        </w:rPr>
      </w:pPr>
      <w:r w:rsidRPr="00597036">
        <w:t>A.7.3.45.1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1511</w:t>
      </w:r>
    </w:p>
    <w:p w14:paraId="5D589F9B" w14:textId="77777777" w:rsidR="00597036" w:rsidRDefault="00597036">
      <w:pPr>
        <w:pStyle w:val="TOC4"/>
        <w:rPr>
          <w:rFonts w:asciiTheme="minorHAnsi" w:eastAsiaTheme="minorEastAsia" w:hAnsiTheme="minorHAnsi" w:cstheme="minorBidi"/>
          <w:sz w:val="22"/>
          <w:szCs w:val="22"/>
        </w:rPr>
      </w:pPr>
      <w:r w:rsidRPr="00597036">
        <w:t>A.7.3.45.2</w:t>
      </w:r>
      <w:r w:rsidRPr="00597036">
        <w:rPr>
          <w:rFonts w:asciiTheme="minorHAnsi" w:eastAsiaTheme="minorEastAsia" w:hAnsiTheme="minorHAnsi" w:cstheme="minorBidi"/>
          <w:sz w:val="22"/>
          <w:szCs w:val="22"/>
        </w:rPr>
        <w:tab/>
      </w:r>
      <w:r w:rsidRPr="00763DEA">
        <w:rPr>
          <w:snapToGrid w:val="0"/>
          <w:lang w:eastAsia="zh-CN"/>
        </w:rPr>
        <w:t>Test Requirements</w:t>
      </w:r>
      <w:r>
        <w:tab/>
        <w:t>1513</w:t>
      </w:r>
    </w:p>
    <w:p w14:paraId="2BEFEF20" w14:textId="77777777" w:rsidR="00597036" w:rsidRDefault="00597036">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1514</w:t>
      </w:r>
    </w:p>
    <w:p w14:paraId="2EB57518" w14:textId="77777777" w:rsidR="00597036" w:rsidRDefault="00597036">
      <w:pPr>
        <w:pStyle w:val="TOC4"/>
        <w:rPr>
          <w:rFonts w:asciiTheme="minorHAnsi" w:eastAsiaTheme="minorEastAsia" w:hAnsiTheme="minorHAnsi" w:cstheme="minorBidi"/>
          <w:sz w:val="22"/>
          <w:szCs w:val="22"/>
        </w:rPr>
      </w:pPr>
      <w:r w:rsidRPr="00597036">
        <w:t>A.7.3.46.1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1514</w:t>
      </w:r>
    </w:p>
    <w:p w14:paraId="0259E4BA" w14:textId="77777777" w:rsidR="00597036" w:rsidRDefault="00597036">
      <w:pPr>
        <w:pStyle w:val="TOC4"/>
        <w:rPr>
          <w:rFonts w:asciiTheme="minorHAnsi" w:eastAsiaTheme="minorEastAsia" w:hAnsiTheme="minorHAnsi" w:cstheme="minorBidi"/>
          <w:sz w:val="22"/>
          <w:szCs w:val="22"/>
        </w:rPr>
      </w:pPr>
      <w:r w:rsidRPr="00597036">
        <w:t>A.7.3.46.2</w:t>
      </w:r>
      <w:r w:rsidRPr="00597036">
        <w:rPr>
          <w:rFonts w:asciiTheme="minorHAnsi" w:eastAsiaTheme="minorEastAsia" w:hAnsiTheme="minorHAnsi" w:cstheme="minorBidi"/>
          <w:sz w:val="22"/>
          <w:szCs w:val="22"/>
        </w:rPr>
        <w:tab/>
      </w:r>
      <w:r w:rsidRPr="00763DEA">
        <w:rPr>
          <w:snapToGrid w:val="0"/>
          <w:lang w:eastAsia="zh-CN"/>
        </w:rPr>
        <w:t>Test Requirements</w:t>
      </w:r>
      <w:r>
        <w:tab/>
        <w:t>1517</w:t>
      </w:r>
    </w:p>
    <w:p w14:paraId="4DA8603A" w14:textId="77777777" w:rsidR="00597036" w:rsidRDefault="00597036">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1517</w:t>
      </w:r>
    </w:p>
    <w:p w14:paraId="4F8074CD" w14:textId="77777777" w:rsidR="00597036" w:rsidRDefault="00597036">
      <w:pPr>
        <w:pStyle w:val="TOC4"/>
        <w:rPr>
          <w:rFonts w:asciiTheme="minorHAnsi" w:eastAsiaTheme="minorEastAsia" w:hAnsiTheme="minorHAnsi" w:cstheme="minorBidi"/>
          <w:sz w:val="22"/>
          <w:szCs w:val="22"/>
        </w:rPr>
      </w:pPr>
      <w:r w:rsidRPr="00597036">
        <w:t>A.7.3.47.1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1517</w:t>
      </w:r>
    </w:p>
    <w:p w14:paraId="0E0DC440" w14:textId="77777777" w:rsidR="00597036" w:rsidRDefault="00597036">
      <w:pPr>
        <w:pStyle w:val="TOC4"/>
        <w:rPr>
          <w:rFonts w:asciiTheme="minorHAnsi" w:eastAsiaTheme="minorEastAsia" w:hAnsiTheme="minorHAnsi" w:cstheme="minorBidi"/>
          <w:sz w:val="22"/>
          <w:szCs w:val="22"/>
        </w:rPr>
      </w:pPr>
      <w:r w:rsidRPr="00597036">
        <w:t>A.7.3.47.2</w:t>
      </w:r>
      <w:r w:rsidRPr="00597036">
        <w:rPr>
          <w:rFonts w:asciiTheme="minorHAnsi" w:eastAsiaTheme="minorEastAsia" w:hAnsiTheme="minorHAnsi" w:cstheme="minorBidi"/>
          <w:sz w:val="22"/>
          <w:szCs w:val="22"/>
        </w:rPr>
        <w:tab/>
      </w:r>
      <w:r w:rsidRPr="00763DEA">
        <w:rPr>
          <w:snapToGrid w:val="0"/>
          <w:lang w:eastAsia="zh-CN"/>
        </w:rPr>
        <w:t>Test Requirements</w:t>
      </w:r>
      <w:r>
        <w:tab/>
        <w:t>1520</w:t>
      </w:r>
    </w:p>
    <w:p w14:paraId="412E94AE" w14:textId="77777777" w:rsidR="00597036" w:rsidRDefault="00597036">
      <w:pPr>
        <w:pStyle w:val="TOC3"/>
        <w:rPr>
          <w:rFonts w:asciiTheme="minorHAnsi" w:eastAsiaTheme="minorEastAsia" w:hAnsiTheme="minorHAnsi" w:cstheme="minorBidi"/>
          <w:sz w:val="22"/>
          <w:szCs w:val="22"/>
        </w:rPr>
      </w:pPr>
      <w:r w:rsidRPr="00597036">
        <w:t>A.7.3.48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Cat-M1 UE in CEMode A</w:t>
      </w:r>
      <w:r>
        <w:tab/>
        <w:t>1520</w:t>
      </w:r>
    </w:p>
    <w:p w14:paraId="330AB15A" w14:textId="77777777" w:rsidR="00597036" w:rsidRDefault="00597036">
      <w:pPr>
        <w:pStyle w:val="TOC4"/>
        <w:rPr>
          <w:rFonts w:asciiTheme="minorHAnsi" w:eastAsiaTheme="minorEastAsia" w:hAnsiTheme="minorHAnsi" w:cstheme="minorBidi"/>
          <w:sz w:val="22"/>
          <w:szCs w:val="22"/>
        </w:rPr>
      </w:pPr>
      <w:r w:rsidRPr="00597036">
        <w:t>A.7.3.48.1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1520</w:t>
      </w:r>
    </w:p>
    <w:p w14:paraId="3C4290E1" w14:textId="77777777" w:rsidR="00597036" w:rsidRDefault="00597036">
      <w:pPr>
        <w:pStyle w:val="TOC4"/>
        <w:rPr>
          <w:rFonts w:asciiTheme="minorHAnsi" w:eastAsiaTheme="minorEastAsia" w:hAnsiTheme="minorHAnsi" w:cstheme="minorBidi"/>
          <w:sz w:val="22"/>
          <w:szCs w:val="22"/>
        </w:rPr>
      </w:pPr>
      <w:r w:rsidRPr="00597036">
        <w:lastRenderedPageBreak/>
        <w:t>A.7.3.48.2</w:t>
      </w:r>
      <w:r w:rsidRPr="00597036">
        <w:rPr>
          <w:rFonts w:asciiTheme="minorHAnsi" w:eastAsiaTheme="minorEastAsia" w:hAnsiTheme="minorHAnsi" w:cstheme="minorBidi"/>
          <w:sz w:val="22"/>
          <w:szCs w:val="22"/>
        </w:rPr>
        <w:tab/>
      </w:r>
      <w:r w:rsidRPr="00763DEA">
        <w:rPr>
          <w:snapToGrid w:val="0"/>
        </w:rPr>
        <w:t>Test Requirements</w:t>
      </w:r>
      <w:r>
        <w:tab/>
        <w:t>1523</w:t>
      </w:r>
    </w:p>
    <w:p w14:paraId="60BCD0A4" w14:textId="77777777" w:rsidR="00597036" w:rsidRDefault="00597036">
      <w:pPr>
        <w:pStyle w:val="TOC3"/>
        <w:rPr>
          <w:rFonts w:asciiTheme="minorHAnsi" w:eastAsiaTheme="minorEastAsia" w:hAnsiTheme="minorHAnsi" w:cstheme="minorBidi"/>
          <w:sz w:val="22"/>
          <w:szCs w:val="22"/>
        </w:rPr>
      </w:pPr>
      <w:r w:rsidRPr="00597036">
        <w:t>A.7.3.49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In-Sync</w:t>
      </w:r>
      <w:r>
        <w:rPr>
          <w:lang w:eastAsia="zh-CN"/>
        </w:rPr>
        <w:t xml:space="preserve"> for Cat-M1 UE in CEMode A</w:t>
      </w:r>
      <w:r>
        <w:tab/>
        <w:t>1523</w:t>
      </w:r>
    </w:p>
    <w:p w14:paraId="469D19AA" w14:textId="77777777" w:rsidR="00597036" w:rsidRDefault="00597036">
      <w:pPr>
        <w:pStyle w:val="TOC4"/>
        <w:rPr>
          <w:rFonts w:asciiTheme="minorHAnsi" w:eastAsiaTheme="minorEastAsia" w:hAnsiTheme="minorHAnsi" w:cstheme="minorBidi"/>
          <w:sz w:val="22"/>
          <w:szCs w:val="22"/>
        </w:rPr>
      </w:pPr>
      <w:r w:rsidRPr="00597036">
        <w:t>A.7.3.49.1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1523</w:t>
      </w:r>
    </w:p>
    <w:p w14:paraId="13EE72CA" w14:textId="77777777" w:rsidR="00597036" w:rsidRDefault="00597036">
      <w:pPr>
        <w:pStyle w:val="TOC4"/>
        <w:rPr>
          <w:rFonts w:asciiTheme="minorHAnsi" w:eastAsiaTheme="minorEastAsia" w:hAnsiTheme="minorHAnsi" w:cstheme="minorBidi"/>
          <w:sz w:val="22"/>
          <w:szCs w:val="22"/>
        </w:rPr>
      </w:pPr>
      <w:r w:rsidRPr="00597036">
        <w:t>A.7.3.49.2</w:t>
      </w:r>
      <w:r w:rsidRPr="00597036">
        <w:rPr>
          <w:rFonts w:asciiTheme="minorHAnsi" w:eastAsiaTheme="minorEastAsia" w:hAnsiTheme="minorHAnsi" w:cstheme="minorBidi"/>
          <w:sz w:val="22"/>
          <w:szCs w:val="22"/>
        </w:rPr>
        <w:tab/>
      </w:r>
      <w:r w:rsidRPr="00763DEA">
        <w:rPr>
          <w:snapToGrid w:val="0"/>
        </w:rPr>
        <w:t>Test Requirements</w:t>
      </w:r>
      <w:r>
        <w:tab/>
        <w:t>1526</w:t>
      </w:r>
    </w:p>
    <w:p w14:paraId="3DB675AB" w14:textId="77777777" w:rsidR="00597036" w:rsidRDefault="00597036">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1526</w:t>
      </w:r>
    </w:p>
    <w:p w14:paraId="1BCCE323" w14:textId="77777777" w:rsidR="00597036" w:rsidRDefault="00597036">
      <w:pPr>
        <w:pStyle w:val="TOC4"/>
        <w:rPr>
          <w:rFonts w:asciiTheme="minorHAnsi" w:eastAsiaTheme="minorEastAsia" w:hAnsiTheme="minorHAnsi" w:cstheme="minorBidi"/>
          <w:sz w:val="22"/>
          <w:szCs w:val="22"/>
        </w:rPr>
      </w:pPr>
      <w:r w:rsidRPr="00597036">
        <w:t>A.7.3.50.1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1526</w:t>
      </w:r>
    </w:p>
    <w:p w14:paraId="1E326A2B" w14:textId="77777777" w:rsidR="00597036" w:rsidRDefault="00597036">
      <w:pPr>
        <w:pStyle w:val="TOC4"/>
        <w:rPr>
          <w:rFonts w:asciiTheme="minorHAnsi" w:eastAsiaTheme="minorEastAsia" w:hAnsiTheme="minorHAnsi" w:cstheme="minorBidi"/>
          <w:sz w:val="22"/>
          <w:szCs w:val="22"/>
        </w:rPr>
      </w:pPr>
      <w:r w:rsidRPr="00597036">
        <w:t>A.7.3.50.2</w:t>
      </w:r>
      <w:r w:rsidRPr="00597036">
        <w:rPr>
          <w:rFonts w:asciiTheme="minorHAnsi" w:eastAsiaTheme="minorEastAsia" w:hAnsiTheme="minorHAnsi" w:cstheme="minorBidi"/>
          <w:sz w:val="22"/>
          <w:szCs w:val="22"/>
        </w:rPr>
        <w:tab/>
      </w:r>
      <w:r w:rsidRPr="00763DEA">
        <w:rPr>
          <w:snapToGrid w:val="0"/>
        </w:rPr>
        <w:t>Test Requirements</w:t>
      </w:r>
      <w:r>
        <w:tab/>
        <w:t>1529</w:t>
      </w:r>
    </w:p>
    <w:p w14:paraId="0F1FACCB" w14:textId="77777777" w:rsidR="00597036" w:rsidRDefault="00597036">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1529</w:t>
      </w:r>
    </w:p>
    <w:p w14:paraId="4D34B1ED" w14:textId="77777777" w:rsidR="00597036" w:rsidRDefault="00597036">
      <w:pPr>
        <w:pStyle w:val="TOC4"/>
        <w:rPr>
          <w:rFonts w:asciiTheme="minorHAnsi" w:eastAsiaTheme="minorEastAsia" w:hAnsiTheme="minorHAnsi" w:cstheme="minorBidi"/>
          <w:sz w:val="22"/>
          <w:szCs w:val="22"/>
        </w:rPr>
      </w:pPr>
      <w:r w:rsidRPr="00597036">
        <w:t>A.7.3.51.1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1529</w:t>
      </w:r>
    </w:p>
    <w:p w14:paraId="799AA431" w14:textId="77777777" w:rsidR="00597036" w:rsidRDefault="00597036">
      <w:pPr>
        <w:pStyle w:val="TOC4"/>
        <w:rPr>
          <w:rFonts w:asciiTheme="minorHAnsi" w:eastAsiaTheme="minorEastAsia" w:hAnsiTheme="minorHAnsi" w:cstheme="minorBidi"/>
          <w:sz w:val="22"/>
          <w:szCs w:val="22"/>
        </w:rPr>
      </w:pPr>
      <w:r w:rsidRPr="00597036">
        <w:t>A.7.3.51.2</w:t>
      </w:r>
      <w:r w:rsidRPr="00597036">
        <w:rPr>
          <w:rFonts w:asciiTheme="minorHAnsi" w:eastAsiaTheme="minorEastAsia" w:hAnsiTheme="minorHAnsi" w:cstheme="minorBidi"/>
          <w:sz w:val="22"/>
          <w:szCs w:val="22"/>
        </w:rPr>
        <w:tab/>
      </w:r>
      <w:r w:rsidRPr="00763DEA">
        <w:rPr>
          <w:snapToGrid w:val="0"/>
        </w:rPr>
        <w:t>Test Requirements</w:t>
      </w:r>
      <w:r>
        <w:tab/>
        <w:t>1532</w:t>
      </w:r>
    </w:p>
    <w:p w14:paraId="3C99D680" w14:textId="77777777" w:rsidR="00597036" w:rsidRDefault="00597036">
      <w:pPr>
        <w:pStyle w:val="TOC3"/>
        <w:rPr>
          <w:rFonts w:asciiTheme="minorHAnsi" w:eastAsiaTheme="minorEastAsia" w:hAnsiTheme="minorHAnsi" w:cstheme="minorBidi"/>
          <w:sz w:val="22"/>
          <w:szCs w:val="22"/>
        </w:rPr>
      </w:pPr>
      <w:r w:rsidRPr="00597036">
        <w:t>A.7.3.52</w:t>
      </w:r>
      <w:r w:rsidRPr="00597036">
        <w:rPr>
          <w:rFonts w:asciiTheme="minorHAnsi" w:hAnsiTheme="minorHAnsi" w:cstheme="minorBidi"/>
          <w:sz w:val="22"/>
          <w:szCs w:val="22"/>
        </w:rPr>
        <w:tab/>
      </w:r>
      <w:r w:rsidRPr="00763DEA">
        <w:rPr>
          <w:rFonts w:eastAsia="MS Mincho"/>
          <w:lang w:eastAsia="zh-CN"/>
        </w:rPr>
        <w:t>E-UTRAN HD-FDD Radio Link Monitoring Test for Out-of-sync for Cat-M1 UE in CEMode A</w:t>
      </w:r>
      <w:r>
        <w:tab/>
        <w:t>1532</w:t>
      </w:r>
    </w:p>
    <w:p w14:paraId="74C6B926" w14:textId="77777777" w:rsidR="00597036" w:rsidRDefault="00597036">
      <w:pPr>
        <w:pStyle w:val="TOC4"/>
        <w:rPr>
          <w:rFonts w:asciiTheme="minorHAnsi" w:eastAsiaTheme="minorEastAsia" w:hAnsiTheme="minorHAnsi" w:cstheme="minorBidi"/>
          <w:sz w:val="22"/>
          <w:szCs w:val="22"/>
        </w:rPr>
      </w:pPr>
      <w:r w:rsidRPr="00597036">
        <w:t>A.7.3.52.1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1532</w:t>
      </w:r>
    </w:p>
    <w:p w14:paraId="06B9E00B" w14:textId="77777777" w:rsidR="00597036" w:rsidRDefault="00597036">
      <w:pPr>
        <w:pStyle w:val="TOC4"/>
        <w:rPr>
          <w:rFonts w:asciiTheme="minorHAnsi" w:eastAsiaTheme="minorEastAsia" w:hAnsiTheme="minorHAnsi" w:cstheme="minorBidi"/>
          <w:sz w:val="22"/>
          <w:szCs w:val="22"/>
        </w:rPr>
      </w:pPr>
      <w:r w:rsidRPr="00597036">
        <w:t>A.7.3.52.2</w:t>
      </w:r>
      <w:r w:rsidRPr="00597036">
        <w:rPr>
          <w:rFonts w:asciiTheme="minorHAnsi" w:eastAsiaTheme="minorEastAsia" w:hAnsiTheme="minorHAnsi" w:cstheme="minorBidi"/>
          <w:sz w:val="22"/>
          <w:szCs w:val="22"/>
        </w:rPr>
        <w:tab/>
      </w:r>
      <w:r w:rsidRPr="00763DEA">
        <w:rPr>
          <w:snapToGrid w:val="0"/>
        </w:rPr>
        <w:t>Test Requirements</w:t>
      </w:r>
      <w:r>
        <w:tab/>
        <w:t>1535</w:t>
      </w:r>
    </w:p>
    <w:p w14:paraId="23D4B594" w14:textId="77777777" w:rsidR="00597036" w:rsidRDefault="00597036">
      <w:pPr>
        <w:pStyle w:val="TOC3"/>
        <w:rPr>
          <w:rFonts w:asciiTheme="minorHAnsi" w:eastAsiaTheme="minorEastAsia" w:hAnsiTheme="minorHAnsi" w:cstheme="minorBidi"/>
          <w:sz w:val="22"/>
          <w:szCs w:val="22"/>
        </w:rPr>
      </w:pPr>
      <w:r w:rsidRPr="00597036">
        <w:t>A.7.3.53</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w:t>
      </w:r>
      <w:r w:rsidRPr="00763DEA">
        <w:rPr>
          <w:rFonts w:eastAsia="MS Mincho"/>
          <w:lang w:eastAsia="zh-CN"/>
        </w:rPr>
        <w:t>FDD Radio Link Monitoring Test for In-Sync</w:t>
      </w:r>
      <w:r>
        <w:rPr>
          <w:lang w:eastAsia="zh-CN"/>
        </w:rPr>
        <w:t xml:space="preserve"> for Cat-M1 UE in CEMode A</w:t>
      </w:r>
      <w:r>
        <w:tab/>
        <w:t>1535</w:t>
      </w:r>
    </w:p>
    <w:p w14:paraId="3246AF5B" w14:textId="77777777" w:rsidR="00597036" w:rsidRDefault="00597036">
      <w:pPr>
        <w:pStyle w:val="TOC4"/>
        <w:rPr>
          <w:rFonts w:asciiTheme="minorHAnsi" w:eastAsiaTheme="minorEastAsia" w:hAnsiTheme="minorHAnsi" w:cstheme="minorBidi"/>
          <w:sz w:val="22"/>
          <w:szCs w:val="22"/>
        </w:rPr>
      </w:pPr>
      <w:r w:rsidRPr="00597036">
        <w:t>A.7.3.53.1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1535</w:t>
      </w:r>
    </w:p>
    <w:p w14:paraId="5CC1FF90" w14:textId="77777777" w:rsidR="00597036" w:rsidRDefault="00597036">
      <w:pPr>
        <w:pStyle w:val="TOC4"/>
        <w:rPr>
          <w:rFonts w:asciiTheme="minorHAnsi" w:eastAsiaTheme="minorEastAsia" w:hAnsiTheme="minorHAnsi" w:cstheme="minorBidi"/>
          <w:sz w:val="22"/>
          <w:szCs w:val="22"/>
        </w:rPr>
      </w:pPr>
      <w:r w:rsidRPr="00597036">
        <w:t>A.7.3.53.2</w:t>
      </w:r>
      <w:r w:rsidRPr="00597036">
        <w:rPr>
          <w:rFonts w:asciiTheme="minorHAnsi" w:eastAsiaTheme="minorEastAsia" w:hAnsiTheme="minorHAnsi" w:cstheme="minorBidi"/>
          <w:sz w:val="22"/>
          <w:szCs w:val="22"/>
        </w:rPr>
        <w:tab/>
      </w:r>
      <w:r w:rsidRPr="00763DEA">
        <w:rPr>
          <w:snapToGrid w:val="0"/>
        </w:rPr>
        <w:t>Test Requirements</w:t>
      </w:r>
      <w:r>
        <w:tab/>
        <w:t>1538</w:t>
      </w:r>
    </w:p>
    <w:p w14:paraId="1976186C" w14:textId="77777777" w:rsidR="00597036" w:rsidRDefault="00597036">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1538</w:t>
      </w:r>
    </w:p>
    <w:p w14:paraId="6293AA4B" w14:textId="77777777" w:rsidR="00597036" w:rsidRDefault="00597036">
      <w:pPr>
        <w:pStyle w:val="TOC4"/>
        <w:rPr>
          <w:rFonts w:asciiTheme="minorHAnsi" w:eastAsiaTheme="minorEastAsia" w:hAnsiTheme="minorHAnsi" w:cstheme="minorBidi"/>
          <w:sz w:val="22"/>
          <w:szCs w:val="22"/>
        </w:rPr>
      </w:pPr>
      <w:r w:rsidRPr="00597036">
        <w:t>A.7.3.54.1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1538</w:t>
      </w:r>
    </w:p>
    <w:p w14:paraId="55F8EEE3" w14:textId="77777777" w:rsidR="00597036" w:rsidRDefault="00597036">
      <w:pPr>
        <w:pStyle w:val="TOC4"/>
        <w:rPr>
          <w:rFonts w:asciiTheme="minorHAnsi" w:eastAsiaTheme="minorEastAsia" w:hAnsiTheme="minorHAnsi" w:cstheme="minorBidi"/>
          <w:sz w:val="22"/>
          <w:szCs w:val="22"/>
        </w:rPr>
      </w:pPr>
      <w:r w:rsidRPr="00597036">
        <w:t>A.7.3.54.2</w:t>
      </w:r>
      <w:r w:rsidRPr="00597036">
        <w:rPr>
          <w:rFonts w:asciiTheme="minorHAnsi" w:eastAsiaTheme="minorEastAsia" w:hAnsiTheme="minorHAnsi" w:cstheme="minorBidi"/>
          <w:sz w:val="22"/>
          <w:szCs w:val="22"/>
        </w:rPr>
        <w:tab/>
      </w:r>
      <w:r w:rsidRPr="00763DEA">
        <w:rPr>
          <w:snapToGrid w:val="0"/>
        </w:rPr>
        <w:t>Test Requirements</w:t>
      </w:r>
      <w:r>
        <w:tab/>
        <w:t>1541</w:t>
      </w:r>
    </w:p>
    <w:p w14:paraId="49F16D08" w14:textId="77777777" w:rsidR="00597036" w:rsidRDefault="00597036">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1541</w:t>
      </w:r>
    </w:p>
    <w:p w14:paraId="4DF09B54" w14:textId="77777777" w:rsidR="00597036" w:rsidRDefault="00597036">
      <w:pPr>
        <w:pStyle w:val="TOC4"/>
        <w:rPr>
          <w:rFonts w:asciiTheme="minorHAnsi" w:eastAsiaTheme="minorEastAsia" w:hAnsiTheme="minorHAnsi" w:cstheme="minorBidi"/>
          <w:sz w:val="22"/>
          <w:szCs w:val="22"/>
        </w:rPr>
      </w:pPr>
      <w:r w:rsidRPr="00597036">
        <w:t>A.7.3.55.1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1541</w:t>
      </w:r>
    </w:p>
    <w:p w14:paraId="2283D409" w14:textId="77777777" w:rsidR="00597036" w:rsidRDefault="00597036">
      <w:pPr>
        <w:pStyle w:val="TOC4"/>
        <w:rPr>
          <w:rFonts w:asciiTheme="minorHAnsi" w:eastAsiaTheme="minorEastAsia" w:hAnsiTheme="minorHAnsi" w:cstheme="minorBidi"/>
          <w:sz w:val="22"/>
          <w:szCs w:val="22"/>
        </w:rPr>
      </w:pPr>
      <w:r w:rsidRPr="00597036">
        <w:t>A.7.3.55.2</w:t>
      </w:r>
      <w:r w:rsidRPr="00597036">
        <w:rPr>
          <w:rFonts w:asciiTheme="minorHAnsi" w:eastAsiaTheme="minorEastAsia" w:hAnsiTheme="minorHAnsi" w:cstheme="minorBidi"/>
          <w:sz w:val="22"/>
          <w:szCs w:val="22"/>
        </w:rPr>
        <w:tab/>
      </w:r>
      <w:r w:rsidRPr="00763DEA">
        <w:rPr>
          <w:snapToGrid w:val="0"/>
        </w:rPr>
        <w:t>Test Requirements</w:t>
      </w:r>
      <w:r>
        <w:tab/>
        <w:t>1544</w:t>
      </w:r>
    </w:p>
    <w:p w14:paraId="366A340A" w14:textId="77777777" w:rsidR="00597036" w:rsidRDefault="00597036">
      <w:pPr>
        <w:pStyle w:val="TOC3"/>
        <w:rPr>
          <w:rFonts w:asciiTheme="minorHAnsi" w:eastAsiaTheme="minorEastAsia" w:hAnsiTheme="minorHAnsi" w:cstheme="minorBidi"/>
          <w:sz w:val="22"/>
          <w:szCs w:val="22"/>
        </w:rPr>
      </w:pPr>
      <w:r w:rsidRPr="00597036">
        <w:t>A.7.3.56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Cat-M1 UE in CEMode A</w:t>
      </w:r>
      <w:r>
        <w:tab/>
        <w:t>1544</w:t>
      </w:r>
    </w:p>
    <w:p w14:paraId="235B2426" w14:textId="77777777" w:rsidR="00597036" w:rsidRDefault="00597036">
      <w:pPr>
        <w:pStyle w:val="TOC4"/>
        <w:rPr>
          <w:rFonts w:asciiTheme="minorHAnsi" w:eastAsiaTheme="minorEastAsia" w:hAnsiTheme="minorHAnsi" w:cstheme="minorBidi"/>
          <w:sz w:val="22"/>
          <w:szCs w:val="22"/>
        </w:rPr>
      </w:pPr>
      <w:r w:rsidRPr="00597036">
        <w:t>A.7.3.56.1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1544</w:t>
      </w:r>
    </w:p>
    <w:p w14:paraId="7A868856" w14:textId="77777777" w:rsidR="00597036" w:rsidRDefault="00597036">
      <w:pPr>
        <w:pStyle w:val="TOC4"/>
        <w:rPr>
          <w:rFonts w:asciiTheme="minorHAnsi" w:eastAsiaTheme="minorEastAsia" w:hAnsiTheme="minorHAnsi" w:cstheme="minorBidi"/>
          <w:sz w:val="22"/>
          <w:szCs w:val="22"/>
        </w:rPr>
      </w:pPr>
      <w:r w:rsidRPr="00597036">
        <w:t>A.7.3.56.2</w:t>
      </w:r>
      <w:r w:rsidRPr="00597036">
        <w:rPr>
          <w:rFonts w:asciiTheme="minorHAnsi" w:eastAsiaTheme="minorEastAsia" w:hAnsiTheme="minorHAnsi" w:cstheme="minorBidi"/>
          <w:sz w:val="22"/>
          <w:szCs w:val="22"/>
        </w:rPr>
        <w:tab/>
      </w:r>
      <w:r w:rsidRPr="00763DEA">
        <w:rPr>
          <w:snapToGrid w:val="0"/>
        </w:rPr>
        <w:t>Test Requirements</w:t>
      </w:r>
      <w:r>
        <w:tab/>
        <w:t>1547</w:t>
      </w:r>
    </w:p>
    <w:p w14:paraId="162956D6" w14:textId="77777777" w:rsidR="00597036" w:rsidRDefault="00597036">
      <w:pPr>
        <w:pStyle w:val="TOC3"/>
        <w:rPr>
          <w:rFonts w:asciiTheme="minorHAnsi" w:eastAsiaTheme="minorEastAsia" w:hAnsiTheme="minorHAnsi" w:cstheme="minorBidi"/>
          <w:sz w:val="22"/>
          <w:szCs w:val="22"/>
        </w:rPr>
      </w:pPr>
      <w:r w:rsidRPr="00597036">
        <w:t>A.7.3.57</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DD Radio Link Monitoring Test for In-Sync</w:t>
      </w:r>
      <w:r>
        <w:rPr>
          <w:lang w:eastAsia="zh-CN"/>
        </w:rPr>
        <w:t xml:space="preserve"> for Cat-M1 UE in CEMode A</w:t>
      </w:r>
      <w:r>
        <w:tab/>
        <w:t>1547</w:t>
      </w:r>
    </w:p>
    <w:p w14:paraId="4AF51281" w14:textId="77777777" w:rsidR="00597036" w:rsidRDefault="00597036">
      <w:pPr>
        <w:pStyle w:val="TOC4"/>
        <w:rPr>
          <w:rFonts w:asciiTheme="minorHAnsi" w:eastAsiaTheme="minorEastAsia" w:hAnsiTheme="minorHAnsi" w:cstheme="minorBidi"/>
          <w:sz w:val="22"/>
          <w:szCs w:val="22"/>
        </w:rPr>
      </w:pPr>
      <w:r w:rsidRPr="00597036">
        <w:t>A.7.3.57.1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1547</w:t>
      </w:r>
    </w:p>
    <w:p w14:paraId="36D3B2A2" w14:textId="77777777" w:rsidR="00597036" w:rsidRDefault="00597036">
      <w:pPr>
        <w:pStyle w:val="TOC4"/>
        <w:rPr>
          <w:rFonts w:asciiTheme="minorHAnsi" w:eastAsiaTheme="minorEastAsia" w:hAnsiTheme="minorHAnsi" w:cstheme="minorBidi"/>
          <w:sz w:val="22"/>
          <w:szCs w:val="22"/>
        </w:rPr>
      </w:pPr>
      <w:r w:rsidRPr="00597036">
        <w:t>A.7.3.57.2</w:t>
      </w:r>
      <w:r w:rsidRPr="00597036">
        <w:rPr>
          <w:rFonts w:asciiTheme="minorHAnsi" w:eastAsiaTheme="minorEastAsia" w:hAnsiTheme="minorHAnsi" w:cstheme="minorBidi"/>
          <w:sz w:val="22"/>
          <w:szCs w:val="22"/>
        </w:rPr>
        <w:tab/>
      </w:r>
      <w:r w:rsidRPr="00763DEA">
        <w:rPr>
          <w:snapToGrid w:val="0"/>
        </w:rPr>
        <w:t>Test Requirements</w:t>
      </w:r>
      <w:r>
        <w:tab/>
        <w:t>1550</w:t>
      </w:r>
    </w:p>
    <w:p w14:paraId="7278CD89" w14:textId="77777777" w:rsidR="00597036" w:rsidRDefault="00597036">
      <w:pPr>
        <w:pStyle w:val="TOC3"/>
        <w:rPr>
          <w:rFonts w:asciiTheme="minorHAnsi" w:eastAsiaTheme="minorEastAsia" w:hAnsiTheme="minorHAnsi" w:cstheme="minorBidi"/>
          <w:sz w:val="22"/>
          <w:szCs w:val="22"/>
        </w:rPr>
      </w:pPr>
      <w:r>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1550</w:t>
      </w:r>
    </w:p>
    <w:p w14:paraId="1F71F510" w14:textId="77777777" w:rsidR="00597036" w:rsidRDefault="00597036">
      <w:pPr>
        <w:pStyle w:val="TOC4"/>
        <w:rPr>
          <w:rFonts w:asciiTheme="minorHAnsi" w:eastAsiaTheme="minorEastAsia" w:hAnsiTheme="minorHAnsi" w:cstheme="minorBidi"/>
          <w:sz w:val="22"/>
          <w:szCs w:val="22"/>
        </w:rPr>
      </w:pPr>
      <w:r w:rsidRPr="00597036">
        <w:t>A.7.3.58.1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1550</w:t>
      </w:r>
    </w:p>
    <w:p w14:paraId="71D316B0" w14:textId="77777777" w:rsidR="00597036" w:rsidRDefault="00597036">
      <w:pPr>
        <w:pStyle w:val="TOC4"/>
        <w:rPr>
          <w:rFonts w:asciiTheme="minorHAnsi" w:eastAsiaTheme="minorEastAsia" w:hAnsiTheme="minorHAnsi" w:cstheme="minorBidi"/>
          <w:sz w:val="22"/>
          <w:szCs w:val="22"/>
        </w:rPr>
      </w:pPr>
      <w:r w:rsidRPr="00597036">
        <w:t>A.7.3.58.2</w:t>
      </w:r>
      <w:r w:rsidRPr="00597036">
        <w:rPr>
          <w:rFonts w:asciiTheme="minorHAnsi" w:eastAsiaTheme="minorEastAsia" w:hAnsiTheme="minorHAnsi" w:cstheme="minorBidi"/>
          <w:sz w:val="22"/>
          <w:szCs w:val="22"/>
        </w:rPr>
        <w:tab/>
      </w:r>
      <w:r w:rsidRPr="00763DEA">
        <w:rPr>
          <w:snapToGrid w:val="0"/>
        </w:rPr>
        <w:t>Test Requirements</w:t>
      </w:r>
      <w:r>
        <w:tab/>
        <w:t>1553</w:t>
      </w:r>
    </w:p>
    <w:p w14:paraId="4A1A60C3" w14:textId="77777777" w:rsidR="00597036" w:rsidRDefault="00597036">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1553</w:t>
      </w:r>
    </w:p>
    <w:p w14:paraId="70FEF85F" w14:textId="77777777" w:rsidR="00597036" w:rsidRDefault="00597036">
      <w:pPr>
        <w:pStyle w:val="TOC4"/>
        <w:rPr>
          <w:rFonts w:asciiTheme="minorHAnsi" w:eastAsiaTheme="minorEastAsia" w:hAnsiTheme="minorHAnsi" w:cstheme="minorBidi"/>
          <w:sz w:val="22"/>
          <w:szCs w:val="22"/>
        </w:rPr>
      </w:pPr>
      <w:r w:rsidRPr="00597036">
        <w:t>A.7.3.59.1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1553</w:t>
      </w:r>
    </w:p>
    <w:p w14:paraId="008B450F" w14:textId="77777777" w:rsidR="00597036" w:rsidRDefault="00597036">
      <w:pPr>
        <w:pStyle w:val="TOC4"/>
        <w:rPr>
          <w:rFonts w:asciiTheme="minorHAnsi" w:eastAsiaTheme="minorEastAsia" w:hAnsiTheme="minorHAnsi" w:cstheme="minorBidi"/>
          <w:sz w:val="22"/>
          <w:szCs w:val="22"/>
        </w:rPr>
      </w:pPr>
      <w:r w:rsidRPr="00597036">
        <w:t>A.7.3.59.2</w:t>
      </w:r>
      <w:r w:rsidRPr="00597036">
        <w:rPr>
          <w:rFonts w:asciiTheme="minorHAnsi" w:eastAsiaTheme="minorEastAsia" w:hAnsiTheme="minorHAnsi" w:cstheme="minorBidi"/>
          <w:sz w:val="22"/>
          <w:szCs w:val="22"/>
        </w:rPr>
        <w:tab/>
      </w:r>
      <w:r w:rsidRPr="00763DEA">
        <w:rPr>
          <w:snapToGrid w:val="0"/>
        </w:rPr>
        <w:t>Test Requirements</w:t>
      </w:r>
      <w:r>
        <w:tab/>
        <w:t>1556</w:t>
      </w:r>
    </w:p>
    <w:p w14:paraId="79E4FD54" w14:textId="77777777" w:rsidR="00597036" w:rsidRDefault="00597036">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1556</w:t>
      </w:r>
    </w:p>
    <w:p w14:paraId="60D77826" w14:textId="77777777" w:rsidR="00597036" w:rsidRDefault="00597036">
      <w:pPr>
        <w:pStyle w:val="TOC4"/>
        <w:rPr>
          <w:rFonts w:asciiTheme="minorHAnsi" w:eastAsiaTheme="minorEastAsia" w:hAnsiTheme="minorHAnsi" w:cstheme="minorBidi"/>
          <w:sz w:val="22"/>
          <w:szCs w:val="22"/>
        </w:rPr>
      </w:pPr>
      <w:r w:rsidRPr="00597036">
        <w:t>A.7.3.60.1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1556</w:t>
      </w:r>
    </w:p>
    <w:p w14:paraId="4529401E" w14:textId="77777777" w:rsidR="00597036" w:rsidRDefault="00597036">
      <w:pPr>
        <w:pStyle w:val="TOC4"/>
        <w:rPr>
          <w:rFonts w:asciiTheme="minorHAnsi" w:eastAsiaTheme="minorEastAsia" w:hAnsiTheme="minorHAnsi" w:cstheme="minorBidi"/>
          <w:sz w:val="22"/>
          <w:szCs w:val="22"/>
        </w:rPr>
      </w:pPr>
      <w:r w:rsidRPr="00597036">
        <w:t>A.7.3.60.2</w:t>
      </w:r>
      <w:r w:rsidRPr="00597036">
        <w:rPr>
          <w:rFonts w:asciiTheme="minorHAnsi" w:eastAsiaTheme="minorEastAsia" w:hAnsiTheme="minorHAnsi" w:cstheme="minorBidi"/>
          <w:sz w:val="22"/>
          <w:szCs w:val="22"/>
        </w:rPr>
        <w:tab/>
      </w:r>
      <w:r w:rsidRPr="00763DEA">
        <w:rPr>
          <w:snapToGrid w:val="0"/>
        </w:rPr>
        <w:t>Test Requirements</w:t>
      </w:r>
      <w:r>
        <w:tab/>
        <w:t>1560</w:t>
      </w:r>
    </w:p>
    <w:p w14:paraId="5A8D9178" w14:textId="77777777" w:rsidR="00597036" w:rsidRDefault="00597036">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1560</w:t>
      </w:r>
    </w:p>
    <w:p w14:paraId="041288E1" w14:textId="77777777" w:rsidR="00597036" w:rsidRDefault="00597036">
      <w:pPr>
        <w:pStyle w:val="TOC4"/>
        <w:rPr>
          <w:rFonts w:asciiTheme="minorHAnsi" w:eastAsiaTheme="minorEastAsia" w:hAnsiTheme="minorHAnsi" w:cstheme="minorBidi"/>
          <w:sz w:val="22"/>
          <w:szCs w:val="22"/>
        </w:rPr>
      </w:pPr>
      <w:r w:rsidRPr="00597036">
        <w:t>A.7.3.61.1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1560</w:t>
      </w:r>
    </w:p>
    <w:p w14:paraId="5619E2DF" w14:textId="77777777" w:rsidR="00597036" w:rsidRDefault="00597036">
      <w:pPr>
        <w:pStyle w:val="TOC4"/>
        <w:rPr>
          <w:rFonts w:asciiTheme="minorHAnsi" w:eastAsiaTheme="minorEastAsia" w:hAnsiTheme="minorHAnsi" w:cstheme="minorBidi"/>
          <w:sz w:val="22"/>
          <w:szCs w:val="22"/>
        </w:rPr>
      </w:pPr>
      <w:r w:rsidRPr="00597036">
        <w:t>A.7.3.61.2</w:t>
      </w:r>
      <w:r w:rsidRPr="00597036">
        <w:rPr>
          <w:rFonts w:asciiTheme="minorHAnsi" w:eastAsiaTheme="minorEastAsia" w:hAnsiTheme="minorHAnsi" w:cstheme="minorBidi"/>
          <w:sz w:val="22"/>
          <w:szCs w:val="22"/>
        </w:rPr>
        <w:tab/>
      </w:r>
      <w:r w:rsidRPr="00763DEA">
        <w:rPr>
          <w:snapToGrid w:val="0"/>
        </w:rPr>
        <w:t>Test Requirements</w:t>
      </w:r>
      <w:r>
        <w:tab/>
        <w:t>1564</w:t>
      </w:r>
    </w:p>
    <w:p w14:paraId="3A217BA0" w14:textId="77777777" w:rsidR="00597036" w:rsidRDefault="00597036">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1564</w:t>
      </w:r>
    </w:p>
    <w:p w14:paraId="31907135" w14:textId="77777777" w:rsidR="00597036" w:rsidRDefault="00597036">
      <w:pPr>
        <w:pStyle w:val="TOC4"/>
        <w:rPr>
          <w:rFonts w:asciiTheme="minorHAnsi" w:eastAsiaTheme="minorEastAsia" w:hAnsiTheme="minorHAnsi" w:cstheme="minorBidi"/>
          <w:sz w:val="22"/>
          <w:szCs w:val="22"/>
        </w:rPr>
      </w:pPr>
      <w:r w:rsidRPr="00597036">
        <w:t>A.7.3.62.1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1564</w:t>
      </w:r>
    </w:p>
    <w:p w14:paraId="0D53CE0E" w14:textId="77777777" w:rsidR="00597036" w:rsidRDefault="00597036">
      <w:pPr>
        <w:pStyle w:val="TOC4"/>
        <w:rPr>
          <w:rFonts w:asciiTheme="minorHAnsi" w:eastAsiaTheme="minorEastAsia" w:hAnsiTheme="minorHAnsi" w:cstheme="minorBidi"/>
          <w:sz w:val="22"/>
          <w:szCs w:val="22"/>
        </w:rPr>
      </w:pPr>
      <w:r w:rsidRPr="00597036">
        <w:t>A.7.3.62.2</w:t>
      </w:r>
      <w:r w:rsidRPr="00597036">
        <w:rPr>
          <w:rFonts w:asciiTheme="minorHAnsi" w:eastAsiaTheme="minorEastAsia" w:hAnsiTheme="minorHAnsi" w:cstheme="minorBidi"/>
          <w:sz w:val="22"/>
          <w:szCs w:val="22"/>
        </w:rPr>
        <w:tab/>
      </w:r>
      <w:r w:rsidRPr="00763DEA">
        <w:rPr>
          <w:snapToGrid w:val="0"/>
        </w:rPr>
        <w:t>Test Requirements</w:t>
      </w:r>
      <w:r>
        <w:tab/>
        <w:t>1568</w:t>
      </w:r>
    </w:p>
    <w:p w14:paraId="6314B3B8" w14:textId="77777777" w:rsidR="00597036" w:rsidRDefault="00597036">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1568</w:t>
      </w:r>
    </w:p>
    <w:p w14:paraId="2C3F825F" w14:textId="77777777" w:rsidR="00597036" w:rsidRDefault="00597036">
      <w:pPr>
        <w:pStyle w:val="TOC4"/>
        <w:rPr>
          <w:rFonts w:asciiTheme="minorHAnsi" w:eastAsiaTheme="minorEastAsia" w:hAnsiTheme="minorHAnsi" w:cstheme="minorBidi"/>
          <w:sz w:val="22"/>
          <w:szCs w:val="22"/>
        </w:rPr>
      </w:pPr>
      <w:r w:rsidRPr="00597036">
        <w:t>A.7.3.63.1</w:t>
      </w:r>
      <w:r w:rsidRPr="00597036">
        <w:rPr>
          <w:rFonts w:asciiTheme="minorHAnsi" w:eastAsiaTheme="minorEastAsia" w:hAnsiTheme="minorHAnsi" w:cstheme="minorBidi"/>
          <w:sz w:val="22"/>
          <w:szCs w:val="22"/>
        </w:rPr>
        <w:tab/>
      </w:r>
      <w:r w:rsidRPr="00763DEA">
        <w:rPr>
          <w:snapToGrid w:val="0"/>
          <w:lang w:eastAsia="sv-SE"/>
        </w:rPr>
        <w:t>Test Purpose and Environment</w:t>
      </w:r>
      <w:r>
        <w:tab/>
        <w:t>1568</w:t>
      </w:r>
    </w:p>
    <w:p w14:paraId="1B7938E7" w14:textId="77777777" w:rsidR="00597036" w:rsidRDefault="00597036">
      <w:pPr>
        <w:pStyle w:val="TOC4"/>
        <w:rPr>
          <w:rFonts w:asciiTheme="minorHAnsi" w:eastAsiaTheme="minorEastAsia" w:hAnsiTheme="minorHAnsi" w:cstheme="minorBidi"/>
          <w:sz w:val="22"/>
          <w:szCs w:val="22"/>
        </w:rPr>
      </w:pPr>
      <w:r w:rsidRPr="00597036">
        <w:t>A.7.3.63.2</w:t>
      </w:r>
      <w:r w:rsidRPr="00597036">
        <w:rPr>
          <w:rFonts w:asciiTheme="minorHAnsi" w:eastAsiaTheme="minorEastAsia" w:hAnsiTheme="minorHAnsi" w:cstheme="minorBidi"/>
          <w:sz w:val="22"/>
          <w:szCs w:val="22"/>
        </w:rPr>
        <w:tab/>
      </w:r>
      <w:r w:rsidRPr="00763DEA">
        <w:rPr>
          <w:snapToGrid w:val="0"/>
          <w:lang w:eastAsia="sv-SE"/>
        </w:rPr>
        <w:t>Test Requirements</w:t>
      </w:r>
      <w:r>
        <w:tab/>
        <w:t>1572</w:t>
      </w:r>
    </w:p>
    <w:p w14:paraId="1488A6D9" w14:textId="77777777" w:rsidR="00597036" w:rsidRDefault="00597036">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1572</w:t>
      </w:r>
    </w:p>
    <w:p w14:paraId="59759DC2" w14:textId="77777777" w:rsidR="00597036" w:rsidRDefault="00597036">
      <w:pPr>
        <w:pStyle w:val="TOC4"/>
        <w:rPr>
          <w:rFonts w:asciiTheme="minorHAnsi" w:eastAsiaTheme="minorEastAsia" w:hAnsiTheme="minorHAnsi" w:cstheme="minorBidi"/>
          <w:sz w:val="22"/>
          <w:szCs w:val="22"/>
        </w:rPr>
      </w:pPr>
      <w:r w:rsidRPr="00597036">
        <w:t>A.7.3.64.1</w:t>
      </w:r>
      <w:r w:rsidRPr="00597036">
        <w:rPr>
          <w:rFonts w:asciiTheme="minorHAnsi" w:eastAsiaTheme="minorEastAsia" w:hAnsiTheme="minorHAnsi" w:cstheme="minorBidi"/>
          <w:sz w:val="22"/>
          <w:szCs w:val="22"/>
        </w:rPr>
        <w:tab/>
      </w:r>
      <w:r w:rsidRPr="00763DEA">
        <w:rPr>
          <w:snapToGrid w:val="0"/>
        </w:rPr>
        <w:t>Test Purpose and Environment</w:t>
      </w:r>
      <w:r>
        <w:tab/>
        <w:t>1572</w:t>
      </w:r>
    </w:p>
    <w:p w14:paraId="10320DE5" w14:textId="77777777" w:rsidR="00597036" w:rsidRDefault="00597036">
      <w:pPr>
        <w:pStyle w:val="TOC4"/>
        <w:rPr>
          <w:rFonts w:asciiTheme="minorHAnsi" w:eastAsiaTheme="minorEastAsia" w:hAnsiTheme="minorHAnsi" w:cstheme="minorBidi"/>
          <w:sz w:val="22"/>
          <w:szCs w:val="22"/>
        </w:rPr>
      </w:pPr>
      <w:r w:rsidRPr="00597036">
        <w:t>A.7.3.64.2</w:t>
      </w:r>
      <w:r w:rsidRPr="00597036">
        <w:rPr>
          <w:rFonts w:asciiTheme="minorHAnsi" w:eastAsiaTheme="minorEastAsia" w:hAnsiTheme="minorHAnsi" w:cstheme="minorBidi"/>
          <w:sz w:val="22"/>
          <w:szCs w:val="22"/>
        </w:rPr>
        <w:tab/>
      </w:r>
      <w:r w:rsidRPr="00763DEA">
        <w:rPr>
          <w:snapToGrid w:val="0"/>
        </w:rPr>
        <w:t>Test Requirements</w:t>
      </w:r>
      <w:r>
        <w:tab/>
        <w:t>1575</w:t>
      </w:r>
    </w:p>
    <w:p w14:paraId="6B4BCBAD" w14:textId="77777777" w:rsidR="00597036" w:rsidRDefault="00597036">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1576</w:t>
      </w:r>
    </w:p>
    <w:p w14:paraId="55D1A29C" w14:textId="77777777" w:rsidR="00597036" w:rsidRDefault="00597036">
      <w:pPr>
        <w:pStyle w:val="TOC4"/>
        <w:rPr>
          <w:rFonts w:asciiTheme="minorHAnsi" w:eastAsiaTheme="minorEastAsia" w:hAnsiTheme="minorHAnsi" w:cstheme="minorBidi"/>
          <w:sz w:val="22"/>
          <w:szCs w:val="22"/>
        </w:rPr>
      </w:pPr>
      <w:r w:rsidRPr="00597036">
        <w:lastRenderedPageBreak/>
        <w:t>A.7.3.65.1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1576</w:t>
      </w:r>
    </w:p>
    <w:p w14:paraId="665810C3" w14:textId="77777777" w:rsidR="00597036" w:rsidRDefault="00597036">
      <w:pPr>
        <w:pStyle w:val="TOC4"/>
        <w:rPr>
          <w:rFonts w:asciiTheme="minorHAnsi" w:eastAsiaTheme="minorEastAsia" w:hAnsiTheme="minorHAnsi" w:cstheme="minorBidi"/>
          <w:sz w:val="22"/>
          <w:szCs w:val="22"/>
        </w:rPr>
      </w:pPr>
      <w:r w:rsidRPr="00597036">
        <w:t>A.7.3.65.2</w:t>
      </w:r>
      <w:r w:rsidRPr="00597036">
        <w:rPr>
          <w:rFonts w:asciiTheme="minorHAnsi" w:eastAsiaTheme="minorEastAsia" w:hAnsiTheme="minorHAnsi" w:cstheme="minorBidi"/>
          <w:sz w:val="22"/>
          <w:szCs w:val="22"/>
        </w:rPr>
        <w:tab/>
      </w:r>
      <w:r w:rsidRPr="00763DEA">
        <w:rPr>
          <w:snapToGrid w:val="0"/>
        </w:rPr>
        <w:t>Test Requirements</w:t>
      </w:r>
      <w:r>
        <w:tab/>
        <w:t>1579</w:t>
      </w:r>
    </w:p>
    <w:p w14:paraId="5B87FDBA" w14:textId="77777777" w:rsidR="00597036" w:rsidRDefault="00597036">
      <w:pPr>
        <w:pStyle w:val="TOC3"/>
        <w:rPr>
          <w:rFonts w:asciiTheme="minorHAnsi" w:eastAsiaTheme="minorEastAsia" w:hAnsiTheme="minorHAnsi" w:cstheme="minorBidi"/>
          <w:sz w:val="22"/>
          <w:szCs w:val="22"/>
        </w:rPr>
      </w:pPr>
      <w:r w:rsidRPr="00597036">
        <w:t>A.7.3.66</w:t>
      </w:r>
      <w:r w:rsidRPr="00597036">
        <w:rPr>
          <w:rFonts w:asciiTheme="minorHAnsi" w:hAnsiTheme="minorHAnsi" w:cstheme="minorBidi"/>
          <w:sz w:val="22"/>
          <w:szCs w:val="22"/>
        </w:rPr>
        <w:tab/>
      </w:r>
      <w:r>
        <w:rPr>
          <w:lang w:eastAsia="zh-CN"/>
        </w:rPr>
        <w:t>HD-FDD</w:t>
      </w:r>
      <w:r w:rsidRPr="00763DEA">
        <w:rPr>
          <w:rFonts w:eastAsia="MS Mincho"/>
          <w:lang w:eastAsia="zh-CN"/>
        </w:rPr>
        <w:t xml:space="preserve"> Radio Link Monitoring Test for Out-of-sync</w:t>
      </w:r>
      <w:r>
        <w:rPr>
          <w:lang w:eastAsia="zh-CN"/>
        </w:rPr>
        <w:t xml:space="preserve"> without DRX for UE Category NB1 Standalone mode in Normal Coverage</w:t>
      </w:r>
      <w:r>
        <w:tab/>
        <w:t>1580</w:t>
      </w:r>
    </w:p>
    <w:p w14:paraId="0B1DB033" w14:textId="77777777" w:rsidR="00597036" w:rsidRDefault="00597036">
      <w:pPr>
        <w:pStyle w:val="TOC4"/>
        <w:rPr>
          <w:rFonts w:asciiTheme="minorHAnsi" w:eastAsiaTheme="minorEastAsia" w:hAnsiTheme="minorHAnsi" w:cstheme="minorBidi"/>
          <w:sz w:val="22"/>
          <w:szCs w:val="22"/>
        </w:rPr>
      </w:pPr>
      <w:r w:rsidRPr="00597036">
        <w:t>A.7.3.66.1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1580</w:t>
      </w:r>
    </w:p>
    <w:p w14:paraId="0CFD5006" w14:textId="77777777" w:rsidR="00597036" w:rsidRDefault="00597036">
      <w:pPr>
        <w:pStyle w:val="TOC4"/>
        <w:rPr>
          <w:rFonts w:asciiTheme="minorHAnsi" w:eastAsiaTheme="minorEastAsia" w:hAnsiTheme="minorHAnsi" w:cstheme="minorBidi"/>
          <w:sz w:val="22"/>
          <w:szCs w:val="22"/>
        </w:rPr>
      </w:pPr>
      <w:r w:rsidRPr="00597036">
        <w:t>A.7.3.66.2</w:t>
      </w:r>
      <w:r w:rsidRPr="00597036">
        <w:rPr>
          <w:rFonts w:asciiTheme="minorHAnsi" w:eastAsiaTheme="minorEastAsia" w:hAnsiTheme="minorHAnsi" w:cstheme="minorBidi"/>
          <w:sz w:val="22"/>
          <w:szCs w:val="22"/>
        </w:rPr>
        <w:tab/>
      </w:r>
      <w:r w:rsidRPr="00763DEA">
        <w:rPr>
          <w:snapToGrid w:val="0"/>
        </w:rPr>
        <w:t>Test Requirements</w:t>
      </w:r>
      <w:r>
        <w:tab/>
        <w:t>1582</w:t>
      </w:r>
    </w:p>
    <w:p w14:paraId="6CF3B232" w14:textId="77777777" w:rsidR="00597036" w:rsidRDefault="00597036">
      <w:pPr>
        <w:pStyle w:val="TOC3"/>
        <w:rPr>
          <w:rFonts w:asciiTheme="minorHAnsi" w:eastAsiaTheme="minorEastAsia" w:hAnsiTheme="minorHAnsi" w:cstheme="minorBidi"/>
          <w:sz w:val="22"/>
          <w:szCs w:val="22"/>
        </w:rPr>
      </w:pPr>
      <w:r w:rsidRPr="00597036">
        <w:t>A.7.3.67</w:t>
      </w:r>
      <w:r w:rsidRPr="00597036">
        <w:rPr>
          <w:rFonts w:asciiTheme="minorHAnsi" w:hAnsiTheme="minorHAnsi" w:cstheme="minorBidi"/>
          <w:sz w:val="22"/>
          <w:szCs w:val="22"/>
        </w:rPr>
        <w:tab/>
      </w:r>
      <w:r>
        <w:rPr>
          <w:lang w:eastAsia="zh-CN"/>
        </w:rPr>
        <w:t>HD-FDD</w:t>
      </w:r>
      <w:r w:rsidRPr="00763DEA">
        <w:rPr>
          <w:rFonts w:eastAsia="MS Mincho"/>
          <w:lang w:eastAsia="zh-CN"/>
        </w:rPr>
        <w:t xml:space="preserve"> Radio Link Monitoring Test for Out-of-sync</w:t>
      </w:r>
      <w:r>
        <w:rPr>
          <w:lang w:eastAsia="zh-CN"/>
        </w:rPr>
        <w:t xml:space="preserve"> without DRX for UE Category NB1 guard band mode in Enhanced Coverage</w:t>
      </w:r>
      <w:r>
        <w:tab/>
        <w:t>1583</w:t>
      </w:r>
    </w:p>
    <w:p w14:paraId="5C0814F5" w14:textId="77777777" w:rsidR="00597036" w:rsidRDefault="00597036">
      <w:pPr>
        <w:pStyle w:val="TOC4"/>
        <w:rPr>
          <w:rFonts w:asciiTheme="minorHAnsi" w:eastAsiaTheme="minorEastAsia" w:hAnsiTheme="minorHAnsi" w:cstheme="minorBidi"/>
          <w:sz w:val="22"/>
          <w:szCs w:val="22"/>
        </w:rPr>
      </w:pPr>
      <w:r w:rsidRPr="00597036">
        <w:t>A.7.3.67.1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1583</w:t>
      </w:r>
    </w:p>
    <w:p w14:paraId="3D18F151" w14:textId="77777777" w:rsidR="00597036" w:rsidRDefault="00597036">
      <w:pPr>
        <w:pStyle w:val="TOC4"/>
        <w:rPr>
          <w:rFonts w:asciiTheme="minorHAnsi" w:eastAsiaTheme="minorEastAsia" w:hAnsiTheme="minorHAnsi" w:cstheme="minorBidi"/>
          <w:sz w:val="22"/>
          <w:szCs w:val="22"/>
        </w:rPr>
      </w:pPr>
      <w:r w:rsidRPr="00597036">
        <w:t>A.7.3.67.2</w:t>
      </w:r>
      <w:r w:rsidRPr="00597036">
        <w:rPr>
          <w:rFonts w:asciiTheme="minorHAnsi" w:eastAsiaTheme="minorEastAsia" w:hAnsiTheme="minorHAnsi" w:cstheme="minorBidi"/>
          <w:sz w:val="22"/>
          <w:szCs w:val="22"/>
        </w:rPr>
        <w:tab/>
      </w:r>
      <w:r w:rsidRPr="00763DEA">
        <w:rPr>
          <w:snapToGrid w:val="0"/>
        </w:rPr>
        <w:t>Test Requirements</w:t>
      </w:r>
      <w:r>
        <w:tab/>
        <w:t>1586</w:t>
      </w:r>
    </w:p>
    <w:p w14:paraId="00EE8300" w14:textId="77777777" w:rsidR="00597036" w:rsidRDefault="00597036">
      <w:pPr>
        <w:pStyle w:val="TOC3"/>
        <w:rPr>
          <w:rFonts w:asciiTheme="minorHAnsi" w:eastAsiaTheme="minorEastAsia" w:hAnsiTheme="minorHAnsi" w:cstheme="minorBidi"/>
          <w:sz w:val="22"/>
          <w:szCs w:val="22"/>
        </w:rPr>
      </w:pPr>
      <w:r w:rsidRPr="00597036">
        <w:t>A.7.3.68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Early Out-of-sync reporting Test </w:t>
      </w:r>
      <w:r>
        <w:rPr>
          <w:lang w:eastAsia="zh-CN"/>
        </w:rPr>
        <w:t>for Cat-M1 UE in CEMode A</w:t>
      </w:r>
      <w:r>
        <w:tab/>
        <w:t>1587</w:t>
      </w:r>
    </w:p>
    <w:p w14:paraId="592450EB" w14:textId="77777777" w:rsidR="00597036" w:rsidRDefault="00597036">
      <w:pPr>
        <w:pStyle w:val="TOC4"/>
        <w:rPr>
          <w:rFonts w:asciiTheme="minorHAnsi" w:eastAsiaTheme="minorEastAsia" w:hAnsiTheme="minorHAnsi" w:cstheme="minorBidi"/>
          <w:sz w:val="22"/>
          <w:szCs w:val="22"/>
        </w:rPr>
      </w:pPr>
      <w:r w:rsidRPr="00597036">
        <w:t>A.7.3.68.1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1587</w:t>
      </w:r>
    </w:p>
    <w:p w14:paraId="614130DF" w14:textId="77777777" w:rsidR="00597036" w:rsidRDefault="00597036">
      <w:pPr>
        <w:pStyle w:val="TOC4"/>
        <w:rPr>
          <w:rFonts w:asciiTheme="minorHAnsi" w:eastAsiaTheme="minorEastAsia" w:hAnsiTheme="minorHAnsi" w:cstheme="minorBidi"/>
          <w:sz w:val="22"/>
          <w:szCs w:val="22"/>
        </w:rPr>
      </w:pPr>
      <w:r w:rsidRPr="00597036">
        <w:t>A.7.3.68.2</w:t>
      </w:r>
      <w:r w:rsidRPr="00597036">
        <w:rPr>
          <w:rFonts w:asciiTheme="minorHAnsi" w:eastAsiaTheme="minorEastAsia" w:hAnsiTheme="minorHAnsi" w:cstheme="minorBidi"/>
          <w:sz w:val="22"/>
          <w:szCs w:val="22"/>
        </w:rPr>
        <w:tab/>
      </w:r>
      <w:r w:rsidRPr="00763DEA">
        <w:rPr>
          <w:snapToGrid w:val="0"/>
        </w:rPr>
        <w:t>Test Requirements</w:t>
      </w:r>
      <w:r>
        <w:tab/>
        <w:t>1589</w:t>
      </w:r>
    </w:p>
    <w:p w14:paraId="1CFCB6BA" w14:textId="77777777" w:rsidR="00597036" w:rsidRDefault="00597036">
      <w:pPr>
        <w:pStyle w:val="TOC3"/>
        <w:rPr>
          <w:rFonts w:asciiTheme="minorHAnsi" w:eastAsiaTheme="minorEastAsia" w:hAnsiTheme="minorHAnsi" w:cstheme="minorBidi"/>
          <w:sz w:val="22"/>
          <w:szCs w:val="22"/>
        </w:rPr>
      </w:pPr>
      <w:r w:rsidRPr="00597036">
        <w:t>A.7.3.69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w:t>
      </w:r>
      <w:r w:rsidRPr="00763DEA">
        <w:rPr>
          <w:rFonts w:eastAsia="MS Mincho"/>
          <w:lang w:eastAsia="zh-CN"/>
        </w:rPr>
        <w:t xml:space="preserve">FDD Early Out-of-sync reporting Test </w:t>
      </w:r>
      <w:r>
        <w:rPr>
          <w:lang w:eastAsia="zh-CN"/>
        </w:rPr>
        <w:t>for Cat-M1 UE in CEMode A</w:t>
      </w:r>
      <w:r>
        <w:tab/>
        <w:t>1589</w:t>
      </w:r>
    </w:p>
    <w:p w14:paraId="25FABDA3" w14:textId="77777777" w:rsidR="00597036" w:rsidRDefault="00597036">
      <w:pPr>
        <w:pStyle w:val="TOC4"/>
        <w:rPr>
          <w:rFonts w:asciiTheme="minorHAnsi" w:eastAsiaTheme="minorEastAsia" w:hAnsiTheme="minorHAnsi" w:cstheme="minorBidi"/>
          <w:sz w:val="22"/>
          <w:szCs w:val="22"/>
        </w:rPr>
      </w:pPr>
      <w:r w:rsidRPr="00597036">
        <w:t>A.7.3.69.1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1589</w:t>
      </w:r>
    </w:p>
    <w:p w14:paraId="1F49D54F" w14:textId="77777777" w:rsidR="00597036" w:rsidRDefault="00597036">
      <w:pPr>
        <w:pStyle w:val="TOC4"/>
        <w:rPr>
          <w:rFonts w:asciiTheme="minorHAnsi" w:eastAsiaTheme="minorEastAsia" w:hAnsiTheme="minorHAnsi" w:cstheme="minorBidi"/>
          <w:sz w:val="22"/>
          <w:szCs w:val="22"/>
        </w:rPr>
      </w:pPr>
      <w:r w:rsidRPr="00597036">
        <w:t>A.7.3.69.2</w:t>
      </w:r>
      <w:r w:rsidRPr="00597036">
        <w:rPr>
          <w:rFonts w:asciiTheme="minorHAnsi" w:eastAsiaTheme="minorEastAsia" w:hAnsiTheme="minorHAnsi" w:cstheme="minorBidi"/>
          <w:sz w:val="22"/>
          <w:szCs w:val="22"/>
        </w:rPr>
        <w:tab/>
      </w:r>
      <w:r w:rsidRPr="00763DEA">
        <w:rPr>
          <w:snapToGrid w:val="0"/>
        </w:rPr>
        <w:t>Test Requirements</w:t>
      </w:r>
      <w:r>
        <w:tab/>
        <w:t>1591</w:t>
      </w:r>
    </w:p>
    <w:p w14:paraId="6E88E8ED" w14:textId="77777777" w:rsidR="00597036" w:rsidRDefault="00597036">
      <w:pPr>
        <w:pStyle w:val="TOC3"/>
        <w:rPr>
          <w:rFonts w:asciiTheme="minorHAnsi" w:eastAsiaTheme="minorEastAsia" w:hAnsiTheme="minorHAnsi" w:cstheme="minorBidi"/>
          <w:sz w:val="22"/>
          <w:szCs w:val="22"/>
        </w:rPr>
      </w:pPr>
      <w:r w:rsidRPr="00597036">
        <w:t>A.7.3.70</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Early Out-of-sync reporting Test </w:t>
      </w:r>
      <w:r>
        <w:rPr>
          <w:lang w:eastAsia="zh-CN"/>
        </w:rPr>
        <w:t>for Cat-M1 UE in CEMode A</w:t>
      </w:r>
      <w:r>
        <w:tab/>
        <w:t>1591</w:t>
      </w:r>
    </w:p>
    <w:p w14:paraId="155CB2E7" w14:textId="77777777" w:rsidR="00597036" w:rsidRDefault="00597036">
      <w:pPr>
        <w:pStyle w:val="TOC4"/>
        <w:rPr>
          <w:rFonts w:asciiTheme="minorHAnsi" w:eastAsiaTheme="minorEastAsia" w:hAnsiTheme="minorHAnsi" w:cstheme="minorBidi"/>
          <w:sz w:val="22"/>
          <w:szCs w:val="22"/>
        </w:rPr>
      </w:pPr>
      <w:r w:rsidRPr="00597036">
        <w:t>A.7.3.70.1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1591</w:t>
      </w:r>
    </w:p>
    <w:p w14:paraId="2048037D" w14:textId="77777777" w:rsidR="00597036" w:rsidRDefault="00597036">
      <w:pPr>
        <w:pStyle w:val="TOC4"/>
        <w:rPr>
          <w:rFonts w:asciiTheme="minorHAnsi" w:eastAsiaTheme="minorEastAsia" w:hAnsiTheme="minorHAnsi" w:cstheme="minorBidi"/>
          <w:sz w:val="22"/>
          <w:szCs w:val="22"/>
        </w:rPr>
      </w:pPr>
      <w:r w:rsidRPr="00597036">
        <w:t>A.7.3.70.2</w:t>
      </w:r>
      <w:r w:rsidRPr="00597036">
        <w:rPr>
          <w:rFonts w:asciiTheme="minorHAnsi" w:eastAsiaTheme="minorEastAsia" w:hAnsiTheme="minorHAnsi" w:cstheme="minorBidi"/>
          <w:sz w:val="22"/>
          <w:szCs w:val="22"/>
        </w:rPr>
        <w:tab/>
      </w:r>
      <w:r w:rsidRPr="00763DEA">
        <w:rPr>
          <w:snapToGrid w:val="0"/>
        </w:rPr>
        <w:t>Test Requirements</w:t>
      </w:r>
      <w:r>
        <w:tab/>
        <w:t>1593</w:t>
      </w:r>
    </w:p>
    <w:p w14:paraId="05BA9566" w14:textId="77777777" w:rsidR="00597036" w:rsidRDefault="00597036">
      <w:pPr>
        <w:pStyle w:val="TOC3"/>
        <w:rPr>
          <w:rFonts w:asciiTheme="minorHAnsi" w:eastAsiaTheme="minorEastAsia" w:hAnsiTheme="minorHAnsi" w:cstheme="minorBidi"/>
          <w:sz w:val="22"/>
          <w:szCs w:val="22"/>
        </w:rPr>
      </w:pPr>
      <w:r w:rsidRPr="00597036">
        <w:t>A.7.3.71</w:t>
      </w:r>
      <w:r w:rsidRPr="00597036">
        <w:rPr>
          <w:rFonts w:asciiTheme="minorHAnsi" w:hAnsiTheme="minorHAnsi" w:cstheme="minorBidi"/>
          <w:sz w:val="22"/>
          <w:szCs w:val="22"/>
        </w:rPr>
        <w:tab/>
      </w:r>
      <w:r w:rsidRPr="00763DEA">
        <w:rPr>
          <w:rFonts w:eastAsia="MS Mincho"/>
          <w:lang w:eastAsia="zh-CN"/>
        </w:rPr>
        <w:t>E-UTRAN FD-FDD Early In-Sync reporting Test for Cat-M1 UE in CEModeA</w:t>
      </w:r>
      <w:r>
        <w:tab/>
        <w:t>1593</w:t>
      </w:r>
    </w:p>
    <w:p w14:paraId="62022C5D" w14:textId="77777777" w:rsidR="00597036" w:rsidRDefault="00597036">
      <w:pPr>
        <w:pStyle w:val="TOC4"/>
        <w:rPr>
          <w:rFonts w:asciiTheme="minorHAnsi" w:eastAsiaTheme="minorEastAsia" w:hAnsiTheme="minorHAnsi" w:cstheme="minorBidi"/>
          <w:sz w:val="22"/>
          <w:szCs w:val="22"/>
        </w:rPr>
      </w:pPr>
      <w:r w:rsidRPr="00597036">
        <w:t>A.7.3.71.1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1593</w:t>
      </w:r>
    </w:p>
    <w:p w14:paraId="086CE27A" w14:textId="77777777" w:rsidR="00597036" w:rsidRDefault="00597036">
      <w:pPr>
        <w:pStyle w:val="TOC4"/>
        <w:rPr>
          <w:rFonts w:asciiTheme="minorHAnsi" w:eastAsiaTheme="minorEastAsia" w:hAnsiTheme="minorHAnsi" w:cstheme="minorBidi"/>
          <w:sz w:val="22"/>
          <w:szCs w:val="22"/>
        </w:rPr>
      </w:pPr>
      <w:r w:rsidRPr="00597036">
        <w:t>A.7.3.71.2</w:t>
      </w:r>
      <w:r w:rsidRPr="00597036">
        <w:rPr>
          <w:rFonts w:asciiTheme="minorHAnsi" w:eastAsiaTheme="minorEastAsia" w:hAnsiTheme="minorHAnsi" w:cstheme="minorBidi"/>
          <w:sz w:val="22"/>
          <w:szCs w:val="22"/>
        </w:rPr>
        <w:tab/>
      </w:r>
      <w:r w:rsidRPr="00763DEA">
        <w:rPr>
          <w:snapToGrid w:val="0"/>
        </w:rPr>
        <w:t>Test Requirements</w:t>
      </w:r>
      <w:r>
        <w:tab/>
        <w:t>1596</w:t>
      </w:r>
    </w:p>
    <w:p w14:paraId="54390B01" w14:textId="77777777" w:rsidR="00597036" w:rsidRDefault="00597036">
      <w:pPr>
        <w:pStyle w:val="TOC3"/>
        <w:rPr>
          <w:rFonts w:asciiTheme="minorHAnsi" w:eastAsiaTheme="minorEastAsia" w:hAnsiTheme="minorHAnsi" w:cstheme="minorBidi"/>
          <w:sz w:val="22"/>
          <w:szCs w:val="22"/>
        </w:rPr>
      </w:pPr>
      <w:r w:rsidRPr="00597036">
        <w:t>A.7.3.72</w:t>
      </w:r>
      <w:r w:rsidRPr="00597036">
        <w:rPr>
          <w:rFonts w:asciiTheme="minorHAnsi" w:hAnsiTheme="minorHAnsi" w:cstheme="minorBidi"/>
          <w:sz w:val="22"/>
          <w:szCs w:val="22"/>
        </w:rPr>
        <w:tab/>
      </w:r>
      <w:r w:rsidRPr="00763DEA">
        <w:rPr>
          <w:rFonts w:eastAsia="MS Mincho"/>
          <w:lang w:eastAsia="zh-CN"/>
        </w:rPr>
        <w:t>E-UTRAN HD-FDD Early In-Sync reporting Test for Cat-M1 UE in CEModeA</w:t>
      </w:r>
      <w:r>
        <w:tab/>
        <w:t>1596</w:t>
      </w:r>
    </w:p>
    <w:p w14:paraId="2B681768" w14:textId="77777777" w:rsidR="00597036" w:rsidRDefault="00597036">
      <w:pPr>
        <w:pStyle w:val="TOC4"/>
        <w:rPr>
          <w:rFonts w:asciiTheme="minorHAnsi" w:eastAsiaTheme="minorEastAsia" w:hAnsiTheme="minorHAnsi" w:cstheme="minorBidi"/>
          <w:sz w:val="22"/>
          <w:szCs w:val="22"/>
        </w:rPr>
      </w:pPr>
      <w:r w:rsidRPr="00597036">
        <w:t>A.7.3.72.1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1596</w:t>
      </w:r>
    </w:p>
    <w:p w14:paraId="5356B5CA" w14:textId="77777777" w:rsidR="00597036" w:rsidRDefault="00597036">
      <w:pPr>
        <w:pStyle w:val="TOC4"/>
        <w:rPr>
          <w:rFonts w:asciiTheme="minorHAnsi" w:eastAsiaTheme="minorEastAsia" w:hAnsiTheme="minorHAnsi" w:cstheme="minorBidi"/>
          <w:sz w:val="22"/>
          <w:szCs w:val="22"/>
        </w:rPr>
      </w:pPr>
      <w:r w:rsidRPr="00597036">
        <w:t>A.7.3.72.2</w:t>
      </w:r>
      <w:r w:rsidRPr="00597036">
        <w:rPr>
          <w:rFonts w:asciiTheme="minorHAnsi" w:eastAsiaTheme="minorEastAsia" w:hAnsiTheme="minorHAnsi" w:cstheme="minorBidi"/>
          <w:sz w:val="22"/>
          <w:szCs w:val="22"/>
        </w:rPr>
        <w:tab/>
      </w:r>
      <w:r w:rsidRPr="00763DEA">
        <w:rPr>
          <w:snapToGrid w:val="0"/>
        </w:rPr>
        <w:t>Test Requirements</w:t>
      </w:r>
      <w:r>
        <w:tab/>
        <w:t>1598</w:t>
      </w:r>
    </w:p>
    <w:p w14:paraId="4088EB63" w14:textId="77777777" w:rsidR="00597036" w:rsidRDefault="00597036">
      <w:pPr>
        <w:pStyle w:val="TOC3"/>
        <w:rPr>
          <w:rFonts w:asciiTheme="minorHAnsi" w:eastAsiaTheme="minorEastAsia" w:hAnsiTheme="minorHAnsi" w:cstheme="minorBidi"/>
          <w:sz w:val="22"/>
          <w:szCs w:val="22"/>
        </w:rPr>
      </w:pPr>
      <w:r w:rsidRPr="00597036">
        <w:t>A.7.3.73</w:t>
      </w:r>
      <w:r w:rsidRPr="00597036">
        <w:rPr>
          <w:rFonts w:asciiTheme="minorHAnsi" w:hAnsiTheme="minorHAnsi" w:cstheme="minorBidi"/>
          <w:sz w:val="22"/>
          <w:szCs w:val="22"/>
        </w:rPr>
        <w:tab/>
      </w:r>
      <w:r w:rsidRPr="00763DEA">
        <w:rPr>
          <w:rFonts w:eastAsia="MS Mincho"/>
          <w:lang w:eastAsia="zh-CN"/>
        </w:rPr>
        <w:t>E-UTRAN TDD Early In-Sync reporting Test for Cat-M1 UE in CEModeA</w:t>
      </w:r>
      <w:r>
        <w:tab/>
        <w:t>1598</w:t>
      </w:r>
    </w:p>
    <w:p w14:paraId="5FBB091C" w14:textId="77777777" w:rsidR="00597036" w:rsidRDefault="00597036">
      <w:pPr>
        <w:pStyle w:val="TOC4"/>
        <w:rPr>
          <w:rFonts w:asciiTheme="minorHAnsi" w:eastAsiaTheme="minorEastAsia" w:hAnsiTheme="minorHAnsi" w:cstheme="minorBidi"/>
          <w:sz w:val="22"/>
          <w:szCs w:val="22"/>
        </w:rPr>
      </w:pPr>
      <w:r w:rsidRPr="00597036">
        <w:t>A.7.3.73.1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1598</w:t>
      </w:r>
    </w:p>
    <w:p w14:paraId="25595057" w14:textId="77777777" w:rsidR="00597036" w:rsidRDefault="00597036">
      <w:pPr>
        <w:pStyle w:val="TOC4"/>
        <w:rPr>
          <w:rFonts w:asciiTheme="minorHAnsi" w:eastAsiaTheme="minorEastAsia" w:hAnsiTheme="minorHAnsi" w:cstheme="minorBidi"/>
          <w:sz w:val="22"/>
          <w:szCs w:val="22"/>
        </w:rPr>
      </w:pPr>
      <w:r w:rsidRPr="00597036">
        <w:t>A.7.3.73.2</w:t>
      </w:r>
      <w:r w:rsidRPr="00597036">
        <w:rPr>
          <w:rFonts w:asciiTheme="minorHAnsi" w:eastAsiaTheme="minorEastAsia" w:hAnsiTheme="minorHAnsi" w:cstheme="minorBidi"/>
          <w:sz w:val="22"/>
          <w:szCs w:val="22"/>
        </w:rPr>
        <w:tab/>
      </w:r>
      <w:r w:rsidRPr="00763DEA">
        <w:rPr>
          <w:snapToGrid w:val="0"/>
        </w:rPr>
        <w:t>Test Requirements</w:t>
      </w:r>
      <w:r>
        <w:tab/>
        <w:t>1600</w:t>
      </w:r>
    </w:p>
    <w:p w14:paraId="6E6BD2EC" w14:textId="77777777" w:rsidR="00597036" w:rsidRDefault="00597036">
      <w:pPr>
        <w:pStyle w:val="TOC3"/>
        <w:rPr>
          <w:rFonts w:asciiTheme="minorHAnsi" w:eastAsiaTheme="minorEastAsia" w:hAnsiTheme="minorHAnsi" w:cstheme="minorBidi"/>
          <w:sz w:val="22"/>
          <w:szCs w:val="22"/>
        </w:rPr>
      </w:pPr>
      <w:r w:rsidRPr="00597036">
        <w:t>A.7.3.74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Out-of-sync</w:t>
      </w:r>
      <w:r>
        <w:rPr>
          <w:lang w:eastAsia="zh-CN"/>
        </w:rPr>
        <w:t xml:space="preserve"> for non-BL CE UE in CEMode A</w:t>
      </w:r>
      <w:r>
        <w:tab/>
        <w:t>1600</w:t>
      </w:r>
    </w:p>
    <w:p w14:paraId="3987A637" w14:textId="77777777" w:rsidR="00597036" w:rsidRDefault="00597036">
      <w:pPr>
        <w:pStyle w:val="TOC4"/>
        <w:rPr>
          <w:rFonts w:asciiTheme="minorHAnsi" w:eastAsiaTheme="minorEastAsia" w:hAnsiTheme="minorHAnsi" w:cstheme="minorBidi"/>
          <w:sz w:val="22"/>
          <w:szCs w:val="22"/>
        </w:rPr>
      </w:pPr>
      <w:r w:rsidRPr="00597036">
        <w:t>A.7.3.74.1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1600</w:t>
      </w:r>
    </w:p>
    <w:p w14:paraId="240056D6" w14:textId="77777777" w:rsidR="00597036" w:rsidRDefault="00597036">
      <w:pPr>
        <w:pStyle w:val="TOC4"/>
        <w:rPr>
          <w:rFonts w:asciiTheme="minorHAnsi" w:eastAsiaTheme="minorEastAsia" w:hAnsiTheme="minorHAnsi" w:cstheme="minorBidi"/>
          <w:sz w:val="22"/>
          <w:szCs w:val="22"/>
        </w:rPr>
      </w:pPr>
      <w:r w:rsidRPr="00597036">
        <w:t>A.7.3.74.2</w:t>
      </w:r>
      <w:r w:rsidRPr="00597036">
        <w:rPr>
          <w:rFonts w:asciiTheme="minorHAnsi" w:eastAsiaTheme="minorEastAsia" w:hAnsiTheme="minorHAnsi" w:cstheme="minorBidi"/>
          <w:sz w:val="22"/>
          <w:szCs w:val="22"/>
        </w:rPr>
        <w:tab/>
      </w:r>
      <w:r w:rsidRPr="00763DEA">
        <w:rPr>
          <w:snapToGrid w:val="0"/>
        </w:rPr>
        <w:t>Test Requirements</w:t>
      </w:r>
      <w:r>
        <w:tab/>
        <w:t>1603</w:t>
      </w:r>
    </w:p>
    <w:p w14:paraId="3C1014D4" w14:textId="77777777" w:rsidR="00597036" w:rsidRDefault="00597036">
      <w:pPr>
        <w:pStyle w:val="TOC3"/>
        <w:rPr>
          <w:rFonts w:asciiTheme="minorHAnsi" w:eastAsiaTheme="minorEastAsia" w:hAnsiTheme="minorHAnsi" w:cstheme="minorBidi"/>
          <w:sz w:val="22"/>
          <w:szCs w:val="22"/>
        </w:rPr>
      </w:pPr>
      <w:r w:rsidRPr="00597036">
        <w:t>A.7.3.75</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FDD Radio Link Monitoring Test for In-Sync</w:t>
      </w:r>
      <w:r>
        <w:rPr>
          <w:lang w:eastAsia="zh-CN"/>
        </w:rPr>
        <w:t xml:space="preserve"> for non-BL CE UE in CEMode A</w:t>
      </w:r>
      <w:r>
        <w:tab/>
        <w:t>1603</w:t>
      </w:r>
    </w:p>
    <w:p w14:paraId="4FFBCEA0" w14:textId="77777777" w:rsidR="00597036" w:rsidRDefault="00597036">
      <w:pPr>
        <w:pStyle w:val="TOC4"/>
        <w:rPr>
          <w:rFonts w:asciiTheme="minorHAnsi" w:eastAsiaTheme="minorEastAsia" w:hAnsiTheme="minorHAnsi" w:cstheme="minorBidi"/>
          <w:sz w:val="22"/>
          <w:szCs w:val="22"/>
        </w:rPr>
      </w:pPr>
      <w:r w:rsidRPr="00597036">
        <w:t>A.7.3.75.1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1603</w:t>
      </w:r>
    </w:p>
    <w:p w14:paraId="0A32A027" w14:textId="77777777" w:rsidR="00597036" w:rsidRDefault="00597036">
      <w:pPr>
        <w:pStyle w:val="TOC4"/>
        <w:rPr>
          <w:rFonts w:asciiTheme="minorHAnsi" w:eastAsiaTheme="minorEastAsia" w:hAnsiTheme="minorHAnsi" w:cstheme="minorBidi"/>
          <w:sz w:val="22"/>
          <w:szCs w:val="22"/>
        </w:rPr>
      </w:pPr>
      <w:r w:rsidRPr="00597036">
        <w:t>A.7.3.75.2</w:t>
      </w:r>
      <w:r w:rsidRPr="00597036">
        <w:rPr>
          <w:rFonts w:asciiTheme="minorHAnsi" w:eastAsiaTheme="minorEastAsia" w:hAnsiTheme="minorHAnsi" w:cstheme="minorBidi"/>
          <w:sz w:val="22"/>
          <w:szCs w:val="22"/>
        </w:rPr>
        <w:tab/>
      </w:r>
      <w:r w:rsidRPr="00763DEA">
        <w:rPr>
          <w:snapToGrid w:val="0"/>
        </w:rPr>
        <w:t>Test Requirements</w:t>
      </w:r>
      <w:r>
        <w:tab/>
        <w:t>1605</w:t>
      </w:r>
    </w:p>
    <w:p w14:paraId="5336AB58" w14:textId="77777777" w:rsidR="00597036" w:rsidRDefault="00597036">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1606</w:t>
      </w:r>
    </w:p>
    <w:p w14:paraId="73582B21" w14:textId="77777777" w:rsidR="00597036" w:rsidRDefault="00597036">
      <w:pPr>
        <w:pStyle w:val="TOC4"/>
        <w:rPr>
          <w:rFonts w:asciiTheme="minorHAnsi" w:eastAsiaTheme="minorEastAsia" w:hAnsiTheme="minorHAnsi" w:cstheme="minorBidi"/>
          <w:sz w:val="22"/>
          <w:szCs w:val="22"/>
        </w:rPr>
      </w:pPr>
      <w:r w:rsidRPr="00597036">
        <w:t>A.7.3.76.1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1606</w:t>
      </w:r>
    </w:p>
    <w:p w14:paraId="187B7ADD" w14:textId="77777777" w:rsidR="00597036" w:rsidRDefault="00597036">
      <w:pPr>
        <w:pStyle w:val="TOC4"/>
        <w:rPr>
          <w:rFonts w:asciiTheme="minorHAnsi" w:eastAsiaTheme="minorEastAsia" w:hAnsiTheme="minorHAnsi" w:cstheme="minorBidi"/>
          <w:sz w:val="22"/>
          <w:szCs w:val="22"/>
        </w:rPr>
      </w:pPr>
      <w:r w:rsidRPr="00597036">
        <w:t>A.7.3.76.2</w:t>
      </w:r>
      <w:r w:rsidRPr="00597036">
        <w:rPr>
          <w:rFonts w:asciiTheme="minorHAnsi" w:eastAsiaTheme="minorEastAsia" w:hAnsiTheme="minorHAnsi" w:cstheme="minorBidi"/>
          <w:sz w:val="22"/>
          <w:szCs w:val="22"/>
        </w:rPr>
        <w:tab/>
      </w:r>
      <w:r w:rsidRPr="00763DEA">
        <w:rPr>
          <w:snapToGrid w:val="0"/>
        </w:rPr>
        <w:t>Test Requirements</w:t>
      </w:r>
      <w:r>
        <w:tab/>
        <w:t>1609</w:t>
      </w:r>
    </w:p>
    <w:p w14:paraId="54253D16" w14:textId="77777777" w:rsidR="00597036" w:rsidRDefault="00597036">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1609</w:t>
      </w:r>
    </w:p>
    <w:p w14:paraId="33A555CD" w14:textId="77777777" w:rsidR="00597036" w:rsidRDefault="00597036">
      <w:pPr>
        <w:pStyle w:val="TOC4"/>
        <w:rPr>
          <w:rFonts w:asciiTheme="minorHAnsi" w:eastAsiaTheme="minorEastAsia" w:hAnsiTheme="minorHAnsi" w:cstheme="minorBidi"/>
          <w:sz w:val="22"/>
          <w:szCs w:val="22"/>
        </w:rPr>
      </w:pPr>
      <w:r w:rsidRPr="00597036">
        <w:t>A.7.3.77.1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1609</w:t>
      </w:r>
    </w:p>
    <w:p w14:paraId="68D96705" w14:textId="77777777" w:rsidR="00597036" w:rsidRDefault="00597036">
      <w:pPr>
        <w:pStyle w:val="TOC4"/>
        <w:rPr>
          <w:rFonts w:asciiTheme="minorHAnsi" w:eastAsiaTheme="minorEastAsia" w:hAnsiTheme="minorHAnsi" w:cstheme="minorBidi"/>
          <w:sz w:val="22"/>
          <w:szCs w:val="22"/>
        </w:rPr>
      </w:pPr>
      <w:r w:rsidRPr="00597036">
        <w:t>A.7.3.77.2</w:t>
      </w:r>
      <w:r w:rsidRPr="00597036">
        <w:rPr>
          <w:rFonts w:asciiTheme="minorHAnsi" w:eastAsiaTheme="minorEastAsia" w:hAnsiTheme="minorHAnsi" w:cstheme="minorBidi"/>
          <w:sz w:val="22"/>
          <w:szCs w:val="22"/>
        </w:rPr>
        <w:tab/>
      </w:r>
      <w:r w:rsidRPr="00763DEA">
        <w:rPr>
          <w:snapToGrid w:val="0"/>
        </w:rPr>
        <w:t>Test Requirements</w:t>
      </w:r>
      <w:r>
        <w:tab/>
        <w:t>1612</w:t>
      </w:r>
    </w:p>
    <w:p w14:paraId="77522AF1" w14:textId="77777777" w:rsidR="00597036" w:rsidRDefault="00597036">
      <w:pPr>
        <w:pStyle w:val="TOC3"/>
        <w:rPr>
          <w:rFonts w:asciiTheme="minorHAnsi" w:eastAsiaTheme="minorEastAsia" w:hAnsiTheme="minorHAnsi" w:cstheme="minorBidi"/>
          <w:sz w:val="22"/>
          <w:szCs w:val="22"/>
        </w:rPr>
      </w:pPr>
      <w:r w:rsidRPr="00597036">
        <w:t>A.7.3.78</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Radio Link Monitoring Test for Out-of-sync</w:t>
      </w:r>
      <w:r>
        <w:rPr>
          <w:lang w:eastAsia="zh-CN"/>
        </w:rPr>
        <w:t xml:space="preserve"> for non-BL CE UE in CEMode A</w:t>
      </w:r>
      <w:r>
        <w:tab/>
        <w:t>1612</w:t>
      </w:r>
    </w:p>
    <w:p w14:paraId="2646509F" w14:textId="77777777" w:rsidR="00597036" w:rsidRDefault="00597036">
      <w:pPr>
        <w:pStyle w:val="TOC4"/>
        <w:rPr>
          <w:rFonts w:asciiTheme="minorHAnsi" w:eastAsiaTheme="minorEastAsia" w:hAnsiTheme="minorHAnsi" w:cstheme="minorBidi"/>
          <w:sz w:val="22"/>
          <w:szCs w:val="22"/>
        </w:rPr>
      </w:pPr>
      <w:r w:rsidRPr="00597036">
        <w:t>A.7.3.78.1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1612</w:t>
      </w:r>
    </w:p>
    <w:p w14:paraId="728F9AFB" w14:textId="77777777" w:rsidR="00597036" w:rsidRDefault="00597036">
      <w:pPr>
        <w:pStyle w:val="TOC4"/>
        <w:rPr>
          <w:rFonts w:asciiTheme="minorHAnsi" w:eastAsiaTheme="minorEastAsia" w:hAnsiTheme="minorHAnsi" w:cstheme="minorBidi"/>
          <w:sz w:val="22"/>
          <w:szCs w:val="22"/>
        </w:rPr>
      </w:pPr>
      <w:r w:rsidRPr="00597036">
        <w:t>A.7.3.78.2</w:t>
      </w:r>
      <w:r w:rsidRPr="00597036">
        <w:rPr>
          <w:rFonts w:asciiTheme="minorHAnsi" w:eastAsiaTheme="minorEastAsia" w:hAnsiTheme="minorHAnsi" w:cstheme="minorBidi"/>
          <w:sz w:val="22"/>
          <w:szCs w:val="22"/>
        </w:rPr>
        <w:tab/>
      </w:r>
      <w:r w:rsidRPr="00763DEA">
        <w:rPr>
          <w:snapToGrid w:val="0"/>
        </w:rPr>
        <w:t>Test Requirements</w:t>
      </w:r>
      <w:r>
        <w:tab/>
        <w:t>1615</w:t>
      </w:r>
    </w:p>
    <w:p w14:paraId="0A398A5F" w14:textId="77777777" w:rsidR="00597036" w:rsidRDefault="00597036">
      <w:pPr>
        <w:pStyle w:val="TOC3"/>
        <w:rPr>
          <w:rFonts w:asciiTheme="minorHAnsi" w:eastAsiaTheme="minorEastAsia" w:hAnsiTheme="minorHAnsi" w:cstheme="minorBidi"/>
          <w:sz w:val="22"/>
          <w:szCs w:val="22"/>
        </w:rPr>
      </w:pPr>
      <w:r w:rsidRPr="00597036">
        <w:t>A.7.3.79</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w:t>
      </w:r>
      <w:r w:rsidRPr="00763DEA">
        <w:rPr>
          <w:rFonts w:eastAsia="MS Mincho"/>
          <w:lang w:eastAsia="zh-CN"/>
        </w:rPr>
        <w:t>DD Radio Link Monitoring Test for In-Sync</w:t>
      </w:r>
      <w:r>
        <w:rPr>
          <w:lang w:eastAsia="zh-CN"/>
        </w:rPr>
        <w:t xml:space="preserve"> for non-BL CE UE in CEMode A</w:t>
      </w:r>
      <w:r>
        <w:tab/>
        <w:t>1615</w:t>
      </w:r>
    </w:p>
    <w:p w14:paraId="5C7E034D" w14:textId="77777777" w:rsidR="00597036" w:rsidRDefault="00597036">
      <w:pPr>
        <w:pStyle w:val="TOC4"/>
        <w:rPr>
          <w:rFonts w:asciiTheme="minorHAnsi" w:eastAsiaTheme="minorEastAsia" w:hAnsiTheme="minorHAnsi" w:cstheme="minorBidi"/>
          <w:sz w:val="22"/>
          <w:szCs w:val="22"/>
        </w:rPr>
      </w:pPr>
      <w:r w:rsidRPr="00597036">
        <w:t>A.7.3.79.1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1615</w:t>
      </w:r>
    </w:p>
    <w:p w14:paraId="695181ED" w14:textId="77777777" w:rsidR="00597036" w:rsidRDefault="00597036">
      <w:pPr>
        <w:pStyle w:val="TOC4"/>
        <w:rPr>
          <w:rFonts w:asciiTheme="minorHAnsi" w:eastAsiaTheme="minorEastAsia" w:hAnsiTheme="minorHAnsi" w:cstheme="minorBidi"/>
          <w:sz w:val="22"/>
          <w:szCs w:val="22"/>
        </w:rPr>
      </w:pPr>
      <w:r w:rsidRPr="00597036">
        <w:t>A.7.3.79.2</w:t>
      </w:r>
      <w:r w:rsidRPr="00597036">
        <w:rPr>
          <w:rFonts w:asciiTheme="minorHAnsi" w:eastAsiaTheme="minorEastAsia" w:hAnsiTheme="minorHAnsi" w:cstheme="minorBidi"/>
          <w:sz w:val="22"/>
          <w:szCs w:val="22"/>
        </w:rPr>
        <w:tab/>
      </w:r>
      <w:r w:rsidRPr="00763DEA">
        <w:rPr>
          <w:snapToGrid w:val="0"/>
        </w:rPr>
        <w:t>Test Requirements</w:t>
      </w:r>
      <w:r>
        <w:tab/>
        <w:t>1618</w:t>
      </w:r>
    </w:p>
    <w:p w14:paraId="76F262F2" w14:textId="77777777" w:rsidR="00597036" w:rsidRDefault="00597036">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1618</w:t>
      </w:r>
    </w:p>
    <w:p w14:paraId="4BCAD5CD" w14:textId="77777777" w:rsidR="00597036" w:rsidRDefault="00597036">
      <w:pPr>
        <w:pStyle w:val="TOC4"/>
        <w:rPr>
          <w:rFonts w:asciiTheme="minorHAnsi" w:eastAsiaTheme="minorEastAsia" w:hAnsiTheme="minorHAnsi" w:cstheme="minorBidi"/>
          <w:sz w:val="22"/>
          <w:szCs w:val="22"/>
        </w:rPr>
      </w:pPr>
      <w:r w:rsidRPr="00597036">
        <w:t>A.7.3.80.1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1618</w:t>
      </w:r>
    </w:p>
    <w:p w14:paraId="3F78E4ED" w14:textId="77777777" w:rsidR="00597036" w:rsidRDefault="00597036">
      <w:pPr>
        <w:pStyle w:val="TOC4"/>
        <w:rPr>
          <w:rFonts w:asciiTheme="minorHAnsi" w:eastAsiaTheme="minorEastAsia" w:hAnsiTheme="minorHAnsi" w:cstheme="minorBidi"/>
          <w:sz w:val="22"/>
          <w:szCs w:val="22"/>
        </w:rPr>
      </w:pPr>
      <w:r w:rsidRPr="00597036">
        <w:t>A.7.3.80.2</w:t>
      </w:r>
      <w:r w:rsidRPr="00597036">
        <w:rPr>
          <w:rFonts w:asciiTheme="minorHAnsi" w:eastAsiaTheme="minorEastAsia" w:hAnsiTheme="minorHAnsi" w:cstheme="minorBidi"/>
          <w:sz w:val="22"/>
          <w:szCs w:val="22"/>
        </w:rPr>
        <w:tab/>
      </w:r>
      <w:r w:rsidRPr="00763DEA">
        <w:rPr>
          <w:snapToGrid w:val="0"/>
        </w:rPr>
        <w:t>Test Requirements</w:t>
      </w:r>
      <w:r>
        <w:tab/>
        <w:t>1621</w:t>
      </w:r>
    </w:p>
    <w:p w14:paraId="1BF32E91" w14:textId="77777777" w:rsidR="00597036" w:rsidRDefault="00597036">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1621</w:t>
      </w:r>
    </w:p>
    <w:p w14:paraId="5B4E3BAD" w14:textId="77777777" w:rsidR="00597036" w:rsidRDefault="00597036">
      <w:pPr>
        <w:pStyle w:val="TOC4"/>
        <w:rPr>
          <w:rFonts w:asciiTheme="minorHAnsi" w:eastAsiaTheme="minorEastAsia" w:hAnsiTheme="minorHAnsi" w:cstheme="minorBidi"/>
          <w:sz w:val="22"/>
          <w:szCs w:val="22"/>
        </w:rPr>
      </w:pPr>
      <w:r w:rsidRPr="00597036">
        <w:t>A.7.3.81.1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1621</w:t>
      </w:r>
    </w:p>
    <w:p w14:paraId="6354553B" w14:textId="77777777" w:rsidR="00597036" w:rsidRDefault="00597036">
      <w:pPr>
        <w:pStyle w:val="TOC4"/>
        <w:rPr>
          <w:rFonts w:asciiTheme="minorHAnsi" w:eastAsiaTheme="minorEastAsia" w:hAnsiTheme="minorHAnsi" w:cstheme="minorBidi"/>
          <w:sz w:val="22"/>
          <w:szCs w:val="22"/>
        </w:rPr>
      </w:pPr>
      <w:r w:rsidRPr="00597036">
        <w:t>A.7.3.81.2</w:t>
      </w:r>
      <w:r w:rsidRPr="00597036">
        <w:rPr>
          <w:rFonts w:asciiTheme="minorHAnsi" w:eastAsiaTheme="minorEastAsia" w:hAnsiTheme="minorHAnsi" w:cstheme="minorBidi"/>
          <w:sz w:val="22"/>
          <w:szCs w:val="22"/>
        </w:rPr>
        <w:tab/>
      </w:r>
      <w:r w:rsidRPr="00763DEA">
        <w:rPr>
          <w:snapToGrid w:val="0"/>
        </w:rPr>
        <w:t>Test Requirements</w:t>
      </w:r>
      <w:r>
        <w:tab/>
        <w:t>1624</w:t>
      </w:r>
    </w:p>
    <w:p w14:paraId="35569C2A" w14:textId="77777777" w:rsidR="00597036" w:rsidRDefault="00597036">
      <w:pPr>
        <w:pStyle w:val="TOC3"/>
        <w:rPr>
          <w:rFonts w:asciiTheme="minorHAnsi" w:eastAsiaTheme="minorEastAsia" w:hAnsiTheme="minorHAnsi" w:cstheme="minorBidi"/>
          <w:sz w:val="22"/>
          <w:szCs w:val="22"/>
        </w:rPr>
      </w:pPr>
      <w:r w:rsidRPr="00597036">
        <w:t>A.7.3.82</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FD-</w:t>
      </w:r>
      <w:r w:rsidRPr="00763DEA">
        <w:rPr>
          <w:rFonts w:eastAsia="MS Mincho"/>
          <w:lang w:eastAsia="zh-CN"/>
        </w:rPr>
        <w:t xml:space="preserve">FDD Early Out-of-sync reporting Test </w:t>
      </w:r>
      <w:r>
        <w:rPr>
          <w:lang w:eastAsia="zh-CN"/>
        </w:rPr>
        <w:t>for Cat-M1 UE in CEModeB</w:t>
      </w:r>
      <w:r>
        <w:tab/>
        <w:t>1624</w:t>
      </w:r>
    </w:p>
    <w:p w14:paraId="56B1C808" w14:textId="77777777" w:rsidR="00597036" w:rsidRDefault="00597036">
      <w:pPr>
        <w:pStyle w:val="TOC4"/>
        <w:rPr>
          <w:rFonts w:asciiTheme="minorHAnsi" w:eastAsiaTheme="minorEastAsia" w:hAnsiTheme="minorHAnsi" w:cstheme="minorBidi"/>
          <w:sz w:val="22"/>
          <w:szCs w:val="22"/>
        </w:rPr>
      </w:pPr>
      <w:r w:rsidRPr="00597036">
        <w:t>A.7.3.82.1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1624</w:t>
      </w:r>
    </w:p>
    <w:p w14:paraId="7D53AD66" w14:textId="77777777" w:rsidR="00597036" w:rsidRDefault="00597036">
      <w:pPr>
        <w:pStyle w:val="TOC4"/>
        <w:rPr>
          <w:rFonts w:asciiTheme="minorHAnsi" w:eastAsiaTheme="minorEastAsia" w:hAnsiTheme="minorHAnsi" w:cstheme="minorBidi"/>
          <w:sz w:val="22"/>
          <w:szCs w:val="22"/>
        </w:rPr>
      </w:pPr>
      <w:r w:rsidRPr="00597036">
        <w:t>A.7.3.82.2</w:t>
      </w:r>
      <w:r w:rsidRPr="00597036">
        <w:rPr>
          <w:rFonts w:asciiTheme="minorHAnsi" w:eastAsiaTheme="minorEastAsia" w:hAnsiTheme="minorHAnsi" w:cstheme="minorBidi"/>
          <w:sz w:val="22"/>
          <w:szCs w:val="22"/>
        </w:rPr>
        <w:tab/>
      </w:r>
      <w:r w:rsidRPr="00763DEA">
        <w:rPr>
          <w:snapToGrid w:val="0"/>
        </w:rPr>
        <w:t>Test Requirements</w:t>
      </w:r>
      <w:r>
        <w:tab/>
        <w:t>1627</w:t>
      </w:r>
    </w:p>
    <w:p w14:paraId="0E3021BC" w14:textId="77777777" w:rsidR="00597036" w:rsidRDefault="00597036">
      <w:pPr>
        <w:pStyle w:val="TOC3"/>
        <w:rPr>
          <w:rFonts w:asciiTheme="minorHAnsi" w:eastAsiaTheme="minorEastAsia" w:hAnsiTheme="minorHAnsi" w:cstheme="minorBidi"/>
          <w:sz w:val="22"/>
          <w:szCs w:val="22"/>
        </w:rPr>
      </w:pPr>
      <w:r w:rsidRPr="00597036">
        <w:t>A.7.3.83</w:t>
      </w:r>
      <w:r w:rsidRPr="00597036">
        <w:rPr>
          <w:rFonts w:asciiTheme="minorHAnsi" w:hAnsiTheme="minorHAnsi" w:cstheme="minorBidi"/>
          <w:sz w:val="22"/>
          <w:szCs w:val="22"/>
        </w:rPr>
        <w:tab/>
      </w:r>
      <w:r w:rsidRPr="00763DEA">
        <w:rPr>
          <w:rFonts w:eastAsia="MS Mincho"/>
          <w:lang w:eastAsia="zh-CN"/>
        </w:rPr>
        <w:t>E-UTRAN FD-FDD Early In-Sync reporting Test for Cat-M1 UE in CEModeB</w:t>
      </w:r>
      <w:r>
        <w:tab/>
        <w:t>1627</w:t>
      </w:r>
    </w:p>
    <w:p w14:paraId="678AF08D" w14:textId="77777777" w:rsidR="00597036" w:rsidRDefault="00597036">
      <w:pPr>
        <w:pStyle w:val="TOC4"/>
        <w:rPr>
          <w:rFonts w:asciiTheme="minorHAnsi" w:eastAsiaTheme="minorEastAsia" w:hAnsiTheme="minorHAnsi" w:cstheme="minorBidi"/>
          <w:sz w:val="22"/>
          <w:szCs w:val="22"/>
        </w:rPr>
      </w:pPr>
      <w:r w:rsidRPr="00597036">
        <w:t>A.7.3.83.1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1627</w:t>
      </w:r>
    </w:p>
    <w:p w14:paraId="583B4775" w14:textId="77777777" w:rsidR="00597036" w:rsidRDefault="00597036">
      <w:pPr>
        <w:pStyle w:val="TOC4"/>
        <w:rPr>
          <w:rFonts w:asciiTheme="minorHAnsi" w:eastAsiaTheme="minorEastAsia" w:hAnsiTheme="minorHAnsi" w:cstheme="minorBidi"/>
          <w:sz w:val="22"/>
          <w:szCs w:val="22"/>
        </w:rPr>
      </w:pPr>
      <w:r w:rsidRPr="00597036">
        <w:t>A.7.3.83.2</w:t>
      </w:r>
      <w:r w:rsidRPr="00597036">
        <w:rPr>
          <w:rFonts w:asciiTheme="minorHAnsi" w:eastAsiaTheme="minorEastAsia" w:hAnsiTheme="minorHAnsi" w:cstheme="minorBidi"/>
          <w:sz w:val="22"/>
          <w:szCs w:val="22"/>
        </w:rPr>
        <w:tab/>
      </w:r>
      <w:r w:rsidRPr="00763DEA">
        <w:rPr>
          <w:snapToGrid w:val="0"/>
        </w:rPr>
        <w:t>Test Requirements</w:t>
      </w:r>
      <w:r>
        <w:tab/>
        <w:t>1628</w:t>
      </w:r>
    </w:p>
    <w:p w14:paraId="75314578" w14:textId="77777777" w:rsidR="00597036" w:rsidRDefault="00597036">
      <w:pPr>
        <w:pStyle w:val="TOC3"/>
        <w:rPr>
          <w:rFonts w:asciiTheme="minorHAnsi" w:eastAsiaTheme="minorEastAsia" w:hAnsiTheme="minorHAnsi" w:cstheme="minorBidi"/>
          <w:sz w:val="22"/>
          <w:szCs w:val="22"/>
        </w:rPr>
      </w:pPr>
      <w:r w:rsidRPr="00597036">
        <w:lastRenderedPageBreak/>
        <w:t>A.7.3.84</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HD-FDD</w:t>
      </w:r>
      <w:r w:rsidRPr="00763DEA">
        <w:rPr>
          <w:rFonts w:eastAsia="MS Mincho"/>
          <w:lang w:eastAsia="zh-CN"/>
        </w:rPr>
        <w:t xml:space="preserve"> Early Out-of-sync reporting Test </w:t>
      </w:r>
      <w:r>
        <w:rPr>
          <w:lang w:eastAsia="zh-CN"/>
        </w:rPr>
        <w:t>for Cat-M1 UE in CEModeB</w:t>
      </w:r>
      <w:r>
        <w:tab/>
        <w:t>1629</w:t>
      </w:r>
    </w:p>
    <w:p w14:paraId="7E42F0FF" w14:textId="77777777" w:rsidR="00597036" w:rsidRDefault="00597036">
      <w:pPr>
        <w:pStyle w:val="TOC4"/>
        <w:rPr>
          <w:rFonts w:asciiTheme="minorHAnsi" w:eastAsiaTheme="minorEastAsia" w:hAnsiTheme="minorHAnsi" w:cstheme="minorBidi"/>
          <w:sz w:val="22"/>
          <w:szCs w:val="22"/>
        </w:rPr>
      </w:pPr>
      <w:r w:rsidRPr="00597036">
        <w:t>A.7.3.84.1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1629</w:t>
      </w:r>
    </w:p>
    <w:p w14:paraId="69244FC2" w14:textId="77777777" w:rsidR="00597036" w:rsidRDefault="00597036">
      <w:pPr>
        <w:pStyle w:val="TOC4"/>
        <w:rPr>
          <w:rFonts w:asciiTheme="minorHAnsi" w:eastAsiaTheme="minorEastAsia" w:hAnsiTheme="minorHAnsi" w:cstheme="minorBidi"/>
          <w:sz w:val="22"/>
          <w:szCs w:val="22"/>
        </w:rPr>
      </w:pPr>
      <w:r w:rsidRPr="00597036">
        <w:t>A.7.3.84.2</w:t>
      </w:r>
      <w:r w:rsidRPr="00597036">
        <w:rPr>
          <w:rFonts w:asciiTheme="minorHAnsi" w:eastAsiaTheme="minorEastAsia" w:hAnsiTheme="minorHAnsi" w:cstheme="minorBidi"/>
          <w:sz w:val="22"/>
          <w:szCs w:val="22"/>
        </w:rPr>
        <w:tab/>
      </w:r>
      <w:r w:rsidRPr="00763DEA">
        <w:rPr>
          <w:snapToGrid w:val="0"/>
        </w:rPr>
        <w:t>Test Requirements</w:t>
      </w:r>
      <w:r>
        <w:tab/>
        <w:t>1631</w:t>
      </w:r>
    </w:p>
    <w:p w14:paraId="3114BFB0" w14:textId="77777777" w:rsidR="00597036" w:rsidRDefault="00597036">
      <w:pPr>
        <w:pStyle w:val="TOC3"/>
        <w:rPr>
          <w:rFonts w:asciiTheme="minorHAnsi" w:eastAsiaTheme="minorEastAsia" w:hAnsiTheme="minorHAnsi" w:cstheme="minorBidi"/>
          <w:sz w:val="22"/>
          <w:szCs w:val="22"/>
        </w:rPr>
      </w:pPr>
      <w:r w:rsidRPr="00597036">
        <w:t>A.7.3.85</w:t>
      </w:r>
      <w:r w:rsidRPr="00597036">
        <w:rPr>
          <w:rFonts w:asciiTheme="minorHAnsi" w:hAnsiTheme="minorHAnsi" w:cstheme="minorBidi"/>
          <w:sz w:val="22"/>
          <w:szCs w:val="22"/>
        </w:rPr>
        <w:tab/>
      </w:r>
      <w:r w:rsidRPr="00763DEA">
        <w:rPr>
          <w:rFonts w:eastAsia="MS Mincho"/>
          <w:lang w:eastAsia="zh-CN"/>
        </w:rPr>
        <w:t>E-UTRAN HD-FDD Early In-Sync reporting Test for Cat-M1 UE in CEModeB</w:t>
      </w:r>
      <w:r>
        <w:tab/>
        <w:t>1631</w:t>
      </w:r>
    </w:p>
    <w:p w14:paraId="040A803C" w14:textId="77777777" w:rsidR="00597036" w:rsidRDefault="00597036">
      <w:pPr>
        <w:pStyle w:val="TOC4"/>
        <w:rPr>
          <w:rFonts w:asciiTheme="minorHAnsi" w:eastAsiaTheme="minorEastAsia" w:hAnsiTheme="minorHAnsi" w:cstheme="minorBidi"/>
          <w:sz w:val="22"/>
          <w:szCs w:val="22"/>
        </w:rPr>
      </w:pPr>
      <w:r w:rsidRPr="00597036">
        <w:t>A.7.3.85.1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1631</w:t>
      </w:r>
    </w:p>
    <w:p w14:paraId="21E6213D" w14:textId="77777777" w:rsidR="00597036" w:rsidRDefault="00597036">
      <w:pPr>
        <w:pStyle w:val="TOC4"/>
        <w:rPr>
          <w:rFonts w:asciiTheme="minorHAnsi" w:eastAsiaTheme="minorEastAsia" w:hAnsiTheme="minorHAnsi" w:cstheme="minorBidi"/>
          <w:sz w:val="22"/>
          <w:szCs w:val="22"/>
        </w:rPr>
      </w:pPr>
      <w:r w:rsidRPr="00597036">
        <w:t>A.7.3.85.2</w:t>
      </w:r>
      <w:r w:rsidRPr="00597036">
        <w:rPr>
          <w:rFonts w:asciiTheme="minorHAnsi" w:eastAsiaTheme="minorEastAsia" w:hAnsiTheme="minorHAnsi" w:cstheme="minorBidi"/>
          <w:sz w:val="22"/>
          <w:szCs w:val="22"/>
        </w:rPr>
        <w:tab/>
      </w:r>
      <w:r w:rsidRPr="00763DEA">
        <w:rPr>
          <w:snapToGrid w:val="0"/>
        </w:rPr>
        <w:t>Test Requirements</w:t>
      </w:r>
      <w:r>
        <w:tab/>
        <w:t>1632</w:t>
      </w:r>
    </w:p>
    <w:p w14:paraId="1495F7C8" w14:textId="77777777" w:rsidR="00597036" w:rsidRDefault="00597036">
      <w:pPr>
        <w:pStyle w:val="TOC3"/>
        <w:rPr>
          <w:rFonts w:asciiTheme="minorHAnsi" w:eastAsiaTheme="minorEastAsia" w:hAnsiTheme="minorHAnsi" w:cstheme="minorBidi"/>
          <w:sz w:val="22"/>
          <w:szCs w:val="22"/>
        </w:rPr>
      </w:pPr>
      <w:r w:rsidRPr="00597036">
        <w:t>A.7.3.86</w:t>
      </w:r>
      <w:r w:rsidRPr="00597036">
        <w:rPr>
          <w:rFonts w:asciiTheme="minorHAnsi" w:hAnsiTheme="minorHAnsi" w:cstheme="minorBidi"/>
          <w:sz w:val="22"/>
          <w:szCs w:val="22"/>
        </w:rPr>
        <w:tab/>
      </w:r>
      <w:r w:rsidRPr="00763DEA">
        <w:rPr>
          <w:rFonts w:eastAsia="MS Mincho"/>
          <w:lang w:eastAsia="zh-CN"/>
        </w:rPr>
        <w:t xml:space="preserve">E-UTRAN </w:t>
      </w:r>
      <w:r>
        <w:rPr>
          <w:lang w:eastAsia="zh-CN"/>
        </w:rPr>
        <w:t>TDD</w:t>
      </w:r>
      <w:r w:rsidRPr="00763DEA">
        <w:rPr>
          <w:rFonts w:eastAsia="MS Mincho"/>
          <w:lang w:eastAsia="zh-CN"/>
        </w:rPr>
        <w:t xml:space="preserve"> Early Out-of-sync reporting Test </w:t>
      </w:r>
      <w:r>
        <w:rPr>
          <w:lang w:eastAsia="zh-CN"/>
        </w:rPr>
        <w:t>for Cat-M1 UE in CEModeB</w:t>
      </w:r>
      <w:r>
        <w:tab/>
        <w:t>1633</w:t>
      </w:r>
    </w:p>
    <w:p w14:paraId="584F663B" w14:textId="77777777" w:rsidR="00597036" w:rsidRDefault="00597036">
      <w:pPr>
        <w:pStyle w:val="TOC4"/>
        <w:rPr>
          <w:rFonts w:asciiTheme="minorHAnsi" w:eastAsiaTheme="minorEastAsia" w:hAnsiTheme="minorHAnsi" w:cstheme="minorBidi"/>
          <w:sz w:val="22"/>
          <w:szCs w:val="22"/>
        </w:rPr>
      </w:pPr>
      <w:r w:rsidRPr="00597036">
        <w:t>A.7.3.86.1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1633</w:t>
      </w:r>
    </w:p>
    <w:p w14:paraId="7911D692" w14:textId="77777777" w:rsidR="00597036" w:rsidRDefault="00597036">
      <w:pPr>
        <w:pStyle w:val="TOC4"/>
        <w:rPr>
          <w:rFonts w:asciiTheme="minorHAnsi" w:eastAsiaTheme="minorEastAsia" w:hAnsiTheme="minorHAnsi" w:cstheme="minorBidi"/>
          <w:sz w:val="22"/>
          <w:szCs w:val="22"/>
        </w:rPr>
      </w:pPr>
      <w:r w:rsidRPr="00597036">
        <w:t>A.7.3.86.2</w:t>
      </w:r>
      <w:r w:rsidRPr="00597036">
        <w:rPr>
          <w:rFonts w:asciiTheme="minorHAnsi" w:eastAsiaTheme="minorEastAsia" w:hAnsiTheme="minorHAnsi" w:cstheme="minorBidi"/>
          <w:sz w:val="22"/>
          <w:szCs w:val="22"/>
        </w:rPr>
        <w:tab/>
      </w:r>
      <w:r w:rsidRPr="00763DEA">
        <w:rPr>
          <w:snapToGrid w:val="0"/>
        </w:rPr>
        <w:t>Test Requirements</w:t>
      </w:r>
      <w:r>
        <w:tab/>
        <w:t>1635</w:t>
      </w:r>
    </w:p>
    <w:p w14:paraId="3C61A9E2" w14:textId="77777777" w:rsidR="00597036" w:rsidRDefault="00597036">
      <w:pPr>
        <w:pStyle w:val="TOC3"/>
        <w:rPr>
          <w:rFonts w:asciiTheme="minorHAnsi" w:eastAsiaTheme="minorEastAsia" w:hAnsiTheme="minorHAnsi" w:cstheme="minorBidi"/>
          <w:sz w:val="22"/>
          <w:szCs w:val="22"/>
        </w:rPr>
      </w:pPr>
      <w:r w:rsidRPr="00597036">
        <w:t>A.7.3.87</w:t>
      </w:r>
      <w:r w:rsidRPr="00597036">
        <w:rPr>
          <w:rFonts w:asciiTheme="minorHAnsi" w:hAnsiTheme="minorHAnsi" w:cstheme="minorBidi"/>
          <w:sz w:val="22"/>
          <w:szCs w:val="22"/>
        </w:rPr>
        <w:tab/>
      </w:r>
      <w:r w:rsidRPr="00763DEA">
        <w:rPr>
          <w:rFonts w:eastAsia="MS Mincho"/>
          <w:lang w:eastAsia="zh-CN"/>
        </w:rPr>
        <w:t>E-UTRAN TDD Early In-Sync reporting Test for Cat-M1 UE in CEModeB</w:t>
      </w:r>
      <w:r>
        <w:tab/>
        <w:t>1635</w:t>
      </w:r>
    </w:p>
    <w:p w14:paraId="09BF0CE9" w14:textId="77777777" w:rsidR="00597036" w:rsidRDefault="00597036">
      <w:pPr>
        <w:pStyle w:val="TOC4"/>
        <w:rPr>
          <w:rFonts w:asciiTheme="minorHAnsi" w:eastAsiaTheme="minorEastAsia" w:hAnsiTheme="minorHAnsi" w:cstheme="minorBidi"/>
          <w:sz w:val="22"/>
          <w:szCs w:val="22"/>
        </w:rPr>
      </w:pPr>
      <w:r w:rsidRPr="00597036">
        <w:t>A.7.3.87.1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1635</w:t>
      </w:r>
    </w:p>
    <w:p w14:paraId="015EF6E7" w14:textId="77777777" w:rsidR="00597036" w:rsidRDefault="00597036">
      <w:pPr>
        <w:pStyle w:val="TOC4"/>
        <w:rPr>
          <w:rFonts w:asciiTheme="minorHAnsi" w:eastAsiaTheme="minorEastAsia" w:hAnsiTheme="minorHAnsi" w:cstheme="minorBidi"/>
          <w:sz w:val="22"/>
          <w:szCs w:val="22"/>
        </w:rPr>
      </w:pPr>
      <w:r w:rsidRPr="00597036">
        <w:t>A.7.3.87.2</w:t>
      </w:r>
      <w:r w:rsidRPr="00597036">
        <w:rPr>
          <w:rFonts w:asciiTheme="minorHAnsi" w:eastAsiaTheme="minorEastAsia" w:hAnsiTheme="minorHAnsi" w:cstheme="minorBidi"/>
          <w:sz w:val="22"/>
          <w:szCs w:val="22"/>
        </w:rPr>
        <w:tab/>
      </w:r>
      <w:r w:rsidRPr="00763DEA">
        <w:rPr>
          <w:snapToGrid w:val="0"/>
        </w:rPr>
        <w:t>Test Requirements</w:t>
      </w:r>
      <w:r>
        <w:tab/>
        <w:t>1637</w:t>
      </w:r>
    </w:p>
    <w:p w14:paraId="3332AE7F" w14:textId="77777777" w:rsidR="00597036" w:rsidRDefault="00597036">
      <w:pPr>
        <w:pStyle w:val="TOC3"/>
        <w:rPr>
          <w:rFonts w:asciiTheme="minorHAnsi" w:eastAsiaTheme="minorEastAsia" w:hAnsiTheme="minorHAnsi" w:cstheme="minorBidi"/>
          <w:sz w:val="22"/>
          <w:szCs w:val="22"/>
        </w:rPr>
      </w:pPr>
      <w:r>
        <w:t>A.7.3.88</w:t>
      </w:r>
      <w:r>
        <w:rPr>
          <w:rFonts w:asciiTheme="minorHAnsi" w:eastAsiaTheme="minorEastAsia" w:hAnsiTheme="minorHAnsi" w:cstheme="minorBidi"/>
          <w:sz w:val="22"/>
          <w:szCs w:val="22"/>
        </w:rPr>
        <w:tab/>
      </w:r>
      <w:r>
        <w:rPr>
          <w:lang w:eastAsia="zh-CN"/>
        </w:rPr>
        <w:t>TDD Radio Link Monitoring Test for Out-of-sync in DRX for UE category NB1 In-band mode in normal coverage</w:t>
      </w:r>
      <w:r>
        <w:tab/>
        <w:t>1638</w:t>
      </w:r>
    </w:p>
    <w:p w14:paraId="3A5D08EB" w14:textId="77777777" w:rsidR="00597036" w:rsidRDefault="00597036">
      <w:pPr>
        <w:pStyle w:val="TOC4"/>
        <w:rPr>
          <w:rFonts w:asciiTheme="minorHAnsi" w:eastAsiaTheme="minorEastAsia" w:hAnsiTheme="minorHAnsi" w:cstheme="minorBidi"/>
          <w:sz w:val="22"/>
          <w:szCs w:val="22"/>
        </w:rPr>
      </w:pPr>
      <w:r w:rsidRPr="00597036">
        <w:t>A.7.3.88.1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1638</w:t>
      </w:r>
    </w:p>
    <w:p w14:paraId="1E2BE8FE" w14:textId="77777777" w:rsidR="00597036" w:rsidRDefault="00597036">
      <w:pPr>
        <w:pStyle w:val="TOC4"/>
        <w:rPr>
          <w:rFonts w:asciiTheme="minorHAnsi" w:eastAsiaTheme="minorEastAsia" w:hAnsiTheme="minorHAnsi" w:cstheme="minorBidi"/>
          <w:sz w:val="22"/>
          <w:szCs w:val="22"/>
        </w:rPr>
      </w:pPr>
      <w:r w:rsidRPr="00597036">
        <w:t>A.7.3.88.2</w:t>
      </w:r>
      <w:r w:rsidRPr="00597036">
        <w:rPr>
          <w:rFonts w:asciiTheme="minorHAnsi" w:eastAsiaTheme="minorEastAsia" w:hAnsiTheme="minorHAnsi" w:cstheme="minorBidi"/>
          <w:sz w:val="22"/>
          <w:szCs w:val="22"/>
        </w:rPr>
        <w:tab/>
      </w:r>
      <w:r w:rsidRPr="00763DEA">
        <w:rPr>
          <w:snapToGrid w:val="0"/>
        </w:rPr>
        <w:t>Test Requirements</w:t>
      </w:r>
      <w:r>
        <w:tab/>
        <w:t>1642</w:t>
      </w:r>
    </w:p>
    <w:p w14:paraId="15960A54" w14:textId="77777777" w:rsidR="00597036" w:rsidRDefault="00597036">
      <w:pPr>
        <w:pStyle w:val="TOC3"/>
        <w:rPr>
          <w:rFonts w:asciiTheme="minorHAnsi" w:eastAsiaTheme="minorEastAsia" w:hAnsiTheme="minorHAnsi" w:cstheme="minorBidi"/>
          <w:sz w:val="22"/>
          <w:szCs w:val="22"/>
        </w:rPr>
      </w:pPr>
      <w:r>
        <w:t>A.7.3.89</w:t>
      </w:r>
      <w:r>
        <w:rPr>
          <w:rFonts w:asciiTheme="minorHAnsi" w:eastAsiaTheme="minorEastAsia" w:hAnsiTheme="minorHAnsi" w:cstheme="minorBidi"/>
          <w:sz w:val="22"/>
          <w:szCs w:val="22"/>
        </w:rPr>
        <w:tab/>
      </w:r>
      <w:r>
        <w:rPr>
          <w:lang w:eastAsia="zh-CN"/>
        </w:rPr>
        <w:t>TDD Radio Link Monitoring Test for Out-of-sync in DRX for UE category NB1 In-band mode in enhanced coverage</w:t>
      </w:r>
      <w:r>
        <w:tab/>
        <w:t>1642</w:t>
      </w:r>
    </w:p>
    <w:p w14:paraId="3816F8E1" w14:textId="77777777" w:rsidR="00597036" w:rsidRDefault="00597036">
      <w:pPr>
        <w:pStyle w:val="TOC4"/>
        <w:rPr>
          <w:rFonts w:asciiTheme="minorHAnsi" w:eastAsiaTheme="minorEastAsia" w:hAnsiTheme="minorHAnsi" w:cstheme="minorBidi"/>
          <w:sz w:val="22"/>
          <w:szCs w:val="22"/>
        </w:rPr>
      </w:pPr>
      <w:r w:rsidRPr="00597036">
        <w:t>A.7.3.89.1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1642</w:t>
      </w:r>
    </w:p>
    <w:p w14:paraId="6456AAB3" w14:textId="77777777" w:rsidR="00597036" w:rsidRDefault="00597036">
      <w:pPr>
        <w:pStyle w:val="TOC4"/>
        <w:rPr>
          <w:rFonts w:asciiTheme="minorHAnsi" w:eastAsiaTheme="minorEastAsia" w:hAnsiTheme="minorHAnsi" w:cstheme="minorBidi"/>
          <w:sz w:val="22"/>
          <w:szCs w:val="22"/>
        </w:rPr>
      </w:pPr>
      <w:r w:rsidRPr="00597036">
        <w:t>A.7.3.89.2</w:t>
      </w:r>
      <w:r w:rsidRPr="00597036">
        <w:rPr>
          <w:rFonts w:asciiTheme="minorHAnsi" w:eastAsiaTheme="minorEastAsia" w:hAnsiTheme="minorHAnsi" w:cstheme="minorBidi"/>
          <w:sz w:val="22"/>
          <w:szCs w:val="22"/>
        </w:rPr>
        <w:tab/>
      </w:r>
      <w:r w:rsidRPr="00763DEA">
        <w:rPr>
          <w:snapToGrid w:val="0"/>
        </w:rPr>
        <w:t>Test Requirements</w:t>
      </w:r>
      <w:r>
        <w:tab/>
        <w:t>1646</w:t>
      </w:r>
    </w:p>
    <w:p w14:paraId="6BDF827F" w14:textId="77777777" w:rsidR="00597036" w:rsidRDefault="00597036">
      <w:pPr>
        <w:pStyle w:val="TOC3"/>
        <w:rPr>
          <w:rFonts w:asciiTheme="minorHAnsi" w:eastAsiaTheme="minorEastAsia" w:hAnsiTheme="minorHAnsi" w:cstheme="minorBidi"/>
          <w:sz w:val="22"/>
          <w:szCs w:val="22"/>
        </w:rPr>
      </w:pPr>
      <w:r>
        <w:t>A.7.3.90</w:t>
      </w:r>
      <w:r>
        <w:rPr>
          <w:rFonts w:asciiTheme="minorHAnsi" w:eastAsiaTheme="minorEastAsia" w:hAnsiTheme="minorHAnsi" w:cstheme="minorBidi"/>
          <w:sz w:val="22"/>
          <w:szCs w:val="22"/>
        </w:rPr>
        <w:tab/>
      </w:r>
      <w:r>
        <w:rPr>
          <w:lang w:eastAsia="sv-SE"/>
        </w:rPr>
        <w:t>TDD Radio Link Monitoring Test for In-sync with DRX for UE Category NB1 In-Band mode in Normal Coverage</w:t>
      </w:r>
      <w:r>
        <w:tab/>
        <w:t>1646</w:t>
      </w:r>
    </w:p>
    <w:p w14:paraId="789E2A6F" w14:textId="77777777" w:rsidR="00597036" w:rsidRDefault="00597036">
      <w:pPr>
        <w:pStyle w:val="TOC4"/>
        <w:rPr>
          <w:rFonts w:asciiTheme="minorHAnsi" w:eastAsiaTheme="minorEastAsia" w:hAnsiTheme="minorHAnsi" w:cstheme="minorBidi"/>
          <w:sz w:val="22"/>
          <w:szCs w:val="22"/>
        </w:rPr>
      </w:pPr>
      <w:r w:rsidRPr="00597036">
        <w:t>A.7.3.90.1</w:t>
      </w:r>
      <w:r w:rsidRPr="00597036">
        <w:rPr>
          <w:rFonts w:asciiTheme="minorHAnsi" w:eastAsiaTheme="minorEastAsia" w:hAnsiTheme="minorHAnsi" w:cstheme="minorBidi"/>
          <w:sz w:val="22"/>
          <w:szCs w:val="22"/>
        </w:rPr>
        <w:tab/>
      </w:r>
      <w:r w:rsidRPr="00763DEA">
        <w:rPr>
          <w:snapToGrid w:val="0"/>
          <w:lang w:eastAsia="sv-SE"/>
        </w:rPr>
        <w:t>Test Purpose and Environment</w:t>
      </w:r>
      <w:r>
        <w:tab/>
        <w:t>1646</w:t>
      </w:r>
    </w:p>
    <w:p w14:paraId="66CEDE88" w14:textId="77777777" w:rsidR="00597036" w:rsidRDefault="00597036">
      <w:pPr>
        <w:pStyle w:val="TOC4"/>
        <w:rPr>
          <w:rFonts w:asciiTheme="minorHAnsi" w:eastAsiaTheme="minorEastAsia" w:hAnsiTheme="minorHAnsi" w:cstheme="minorBidi"/>
          <w:sz w:val="22"/>
          <w:szCs w:val="22"/>
        </w:rPr>
      </w:pPr>
      <w:r w:rsidRPr="00597036">
        <w:t>A.7.3.90.2</w:t>
      </w:r>
      <w:r w:rsidRPr="00597036">
        <w:rPr>
          <w:rFonts w:asciiTheme="minorHAnsi" w:eastAsiaTheme="minorEastAsia" w:hAnsiTheme="minorHAnsi" w:cstheme="minorBidi"/>
          <w:sz w:val="22"/>
          <w:szCs w:val="22"/>
        </w:rPr>
        <w:tab/>
      </w:r>
      <w:r w:rsidRPr="00763DEA">
        <w:rPr>
          <w:snapToGrid w:val="0"/>
          <w:lang w:eastAsia="sv-SE"/>
        </w:rPr>
        <w:t>Test Requirements</w:t>
      </w:r>
      <w:r>
        <w:tab/>
        <w:t>1650</w:t>
      </w:r>
    </w:p>
    <w:p w14:paraId="293BEB23" w14:textId="77777777" w:rsidR="00597036" w:rsidRDefault="00597036">
      <w:pPr>
        <w:pStyle w:val="TOC3"/>
        <w:rPr>
          <w:rFonts w:asciiTheme="minorHAnsi" w:eastAsiaTheme="minorEastAsia" w:hAnsiTheme="minorHAnsi" w:cstheme="minorBidi"/>
          <w:sz w:val="22"/>
          <w:szCs w:val="22"/>
        </w:rPr>
      </w:pPr>
      <w:r>
        <w:t>A.7.3.91</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 DRX for UE Category NB1 In-Band mode in Enhanced Coverage</w:t>
      </w:r>
      <w:r>
        <w:tab/>
        <w:t>1650</w:t>
      </w:r>
    </w:p>
    <w:p w14:paraId="7AB86E7C" w14:textId="77777777" w:rsidR="00597036" w:rsidRDefault="00597036">
      <w:pPr>
        <w:pStyle w:val="TOC4"/>
        <w:rPr>
          <w:rFonts w:asciiTheme="minorHAnsi" w:eastAsiaTheme="minorEastAsia" w:hAnsiTheme="minorHAnsi" w:cstheme="minorBidi"/>
          <w:sz w:val="22"/>
          <w:szCs w:val="22"/>
        </w:rPr>
      </w:pPr>
      <w:r w:rsidRPr="00597036">
        <w:t>A.7.3.91.1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1650</w:t>
      </w:r>
    </w:p>
    <w:p w14:paraId="107383E9" w14:textId="77777777" w:rsidR="00597036" w:rsidRDefault="00597036">
      <w:pPr>
        <w:pStyle w:val="TOC4"/>
        <w:rPr>
          <w:rFonts w:asciiTheme="minorHAnsi" w:eastAsiaTheme="minorEastAsia" w:hAnsiTheme="minorHAnsi" w:cstheme="minorBidi"/>
          <w:sz w:val="22"/>
          <w:szCs w:val="22"/>
        </w:rPr>
      </w:pPr>
      <w:r w:rsidRPr="00597036">
        <w:t>A.7.3.91.2</w:t>
      </w:r>
      <w:r w:rsidRPr="00597036">
        <w:rPr>
          <w:rFonts w:asciiTheme="minorHAnsi" w:eastAsiaTheme="minorEastAsia" w:hAnsiTheme="minorHAnsi" w:cstheme="minorBidi"/>
          <w:sz w:val="22"/>
          <w:szCs w:val="22"/>
        </w:rPr>
        <w:tab/>
      </w:r>
      <w:r w:rsidRPr="00763DEA">
        <w:rPr>
          <w:snapToGrid w:val="0"/>
        </w:rPr>
        <w:t>Test Requirements</w:t>
      </w:r>
      <w:r>
        <w:tab/>
        <w:t>1654</w:t>
      </w:r>
    </w:p>
    <w:p w14:paraId="3A9834AC" w14:textId="77777777" w:rsidR="00597036" w:rsidRDefault="00597036">
      <w:pPr>
        <w:pStyle w:val="TOC3"/>
        <w:rPr>
          <w:rFonts w:asciiTheme="minorHAnsi" w:eastAsiaTheme="minorEastAsia" w:hAnsiTheme="minorHAnsi" w:cstheme="minorBidi"/>
          <w:sz w:val="22"/>
          <w:szCs w:val="22"/>
        </w:rPr>
      </w:pPr>
      <w:r>
        <w:t>A.7.3.92</w:t>
      </w:r>
      <w:r>
        <w:rPr>
          <w:rFonts w:asciiTheme="minorHAnsi" w:eastAsiaTheme="minorEastAsia" w:hAnsiTheme="minorHAnsi" w:cstheme="minorBidi"/>
          <w:sz w:val="22"/>
          <w:szCs w:val="22"/>
        </w:rPr>
        <w:tab/>
      </w:r>
      <w:r>
        <w:t>TDD Radio Link Monitoring Test for In-sync without DRX for UE Category NB1 In-Band mode in Normal Coverage</w:t>
      </w:r>
      <w:r>
        <w:tab/>
        <w:t>1654</w:t>
      </w:r>
    </w:p>
    <w:p w14:paraId="7C2978B5" w14:textId="77777777" w:rsidR="00597036" w:rsidRDefault="00597036">
      <w:pPr>
        <w:pStyle w:val="TOC4"/>
        <w:rPr>
          <w:rFonts w:asciiTheme="minorHAnsi" w:eastAsiaTheme="minorEastAsia" w:hAnsiTheme="minorHAnsi" w:cstheme="minorBidi"/>
          <w:sz w:val="22"/>
          <w:szCs w:val="22"/>
        </w:rPr>
      </w:pPr>
      <w:r w:rsidRPr="00597036">
        <w:t>A.7.3.92.1</w:t>
      </w:r>
      <w:r w:rsidRPr="00597036">
        <w:rPr>
          <w:rFonts w:asciiTheme="minorHAnsi" w:eastAsiaTheme="minorEastAsia" w:hAnsiTheme="minorHAnsi" w:cstheme="minorBidi"/>
          <w:sz w:val="22"/>
          <w:szCs w:val="22"/>
        </w:rPr>
        <w:tab/>
      </w:r>
      <w:r w:rsidRPr="00763DEA">
        <w:rPr>
          <w:snapToGrid w:val="0"/>
        </w:rPr>
        <w:t>Test Purpose and Environment</w:t>
      </w:r>
      <w:r>
        <w:tab/>
        <w:t>1654</w:t>
      </w:r>
    </w:p>
    <w:p w14:paraId="5E08A9DE" w14:textId="77777777" w:rsidR="00597036" w:rsidRDefault="00597036">
      <w:pPr>
        <w:pStyle w:val="TOC4"/>
        <w:rPr>
          <w:rFonts w:asciiTheme="minorHAnsi" w:eastAsiaTheme="minorEastAsia" w:hAnsiTheme="minorHAnsi" w:cstheme="minorBidi"/>
          <w:sz w:val="22"/>
          <w:szCs w:val="22"/>
        </w:rPr>
      </w:pPr>
      <w:r w:rsidRPr="00597036">
        <w:t>A.7.3.92.2</w:t>
      </w:r>
      <w:r w:rsidRPr="00597036">
        <w:rPr>
          <w:rFonts w:asciiTheme="minorHAnsi" w:eastAsiaTheme="minorEastAsia" w:hAnsiTheme="minorHAnsi" w:cstheme="minorBidi"/>
          <w:sz w:val="22"/>
          <w:szCs w:val="22"/>
        </w:rPr>
        <w:tab/>
      </w:r>
      <w:r w:rsidRPr="00763DEA">
        <w:rPr>
          <w:snapToGrid w:val="0"/>
        </w:rPr>
        <w:t>Test Requirements</w:t>
      </w:r>
      <w:r>
        <w:tab/>
        <w:t>1657</w:t>
      </w:r>
    </w:p>
    <w:p w14:paraId="0D699C11" w14:textId="77777777" w:rsidR="00597036" w:rsidRDefault="00597036">
      <w:pPr>
        <w:pStyle w:val="TOC3"/>
        <w:rPr>
          <w:rFonts w:asciiTheme="minorHAnsi" w:eastAsiaTheme="minorEastAsia" w:hAnsiTheme="minorHAnsi" w:cstheme="minorBidi"/>
          <w:sz w:val="22"/>
          <w:szCs w:val="22"/>
        </w:rPr>
      </w:pPr>
      <w:r>
        <w:t>A.7.3.93</w:t>
      </w:r>
      <w:r>
        <w:rPr>
          <w:rFonts w:asciiTheme="minorHAnsi" w:eastAsiaTheme="minorEastAsia" w:hAnsiTheme="minorHAnsi" w:cstheme="minorBidi"/>
          <w:sz w:val="22"/>
          <w:szCs w:val="22"/>
        </w:rPr>
        <w:tab/>
      </w:r>
      <w:r>
        <w:rPr>
          <w:lang w:eastAsia="zh-CN"/>
        </w:rPr>
        <w:t xml:space="preserve">TDD Radio Link Monitoring Test for </w:t>
      </w:r>
      <w:r>
        <w:t>In</w:t>
      </w:r>
      <w:r>
        <w:rPr>
          <w:lang w:eastAsia="zh-CN"/>
        </w:rPr>
        <w:t>-sync without DRX for UE Category NB1 In-Band mode in Enhanced Coverage</w:t>
      </w:r>
      <w:r>
        <w:tab/>
        <w:t>1658</w:t>
      </w:r>
    </w:p>
    <w:p w14:paraId="2794F9AA" w14:textId="77777777" w:rsidR="00597036" w:rsidRDefault="00597036">
      <w:pPr>
        <w:pStyle w:val="TOC4"/>
        <w:rPr>
          <w:rFonts w:asciiTheme="minorHAnsi" w:eastAsiaTheme="minorEastAsia" w:hAnsiTheme="minorHAnsi" w:cstheme="minorBidi"/>
          <w:sz w:val="22"/>
          <w:szCs w:val="22"/>
        </w:rPr>
      </w:pPr>
      <w:r w:rsidRPr="00597036">
        <w:t>A.7.3.93.1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1658</w:t>
      </w:r>
    </w:p>
    <w:p w14:paraId="193ABF29" w14:textId="77777777" w:rsidR="00597036" w:rsidRDefault="00597036">
      <w:pPr>
        <w:pStyle w:val="TOC4"/>
        <w:rPr>
          <w:rFonts w:asciiTheme="minorHAnsi" w:eastAsiaTheme="minorEastAsia" w:hAnsiTheme="minorHAnsi" w:cstheme="minorBidi"/>
          <w:sz w:val="22"/>
          <w:szCs w:val="22"/>
        </w:rPr>
      </w:pPr>
      <w:r w:rsidRPr="00597036">
        <w:t>A.7.3.93.2</w:t>
      </w:r>
      <w:r w:rsidRPr="00597036">
        <w:rPr>
          <w:rFonts w:asciiTheme="minorHAnsi" w:eastAsiaTheme="minorEastAsia" w:hAnsiTheme="minorHAnsi" w:cstheme="minorBidi"/>
          <w:sz w:val="22"/>
          <w:szCs w:val="22"/>
        </w:rPr>
        <w:tab/>
      </w:r>
      <w:r w:rsidRPr="00763DEA">
        <w:rPr>
          <w:snapToGrid w:val="0"/>
        </w:rPr>
        <w:t>Test Requirements</w:t>
      </w:r>
      <w:r>
        <w:tab/>
        <w:t>1661</w:t>
      </w:r>
    </w:p>
    <w:p w14:paraId="7DC4378C" w14:textId="77777777" w:rsidR="00597036" w:rsidRDefault="00597036">
      <w:pPr>
        <w:pStyle w:val="TOC3"/>
        <w:rPr>
          <w:rFonts w:asciiTheme="minorHAnsi" w:eastAsiaTheme="minorEastAsia" w:hAnsiTheme="minorHAnsi" w:cstheme="minorBidi"/>
          <w:sz w:val="22"/>
          <w:szCs w:val="22"/>
        </w:rPr>
      </w:pPr>
      <w:r w:rsidRPr="00597036">
        <w:t>A.7.3.94</w:t>
      </w:r>
      <w:r w:rsidRPr="00597036">
        <w:rPr>
          <w:rFonts w:asciiTheme="minorHAnsi" w:hAnsiTheme="minorHAnsi" w:cstheme="minorBidi"/>
          <w:sz w:val="22"/>
          <w:szCs w:val="22"/>
        </w:rPr>
        <w:tab/>
      </w:r>
      <w:r>
        <w:rPr>
          <w:lang w:eastAsia="zh-CN"/>
        </w:rPr>
        <w:t>TDD</w:t>
      </w:r>
      <w:r w:rsidRPr="00763DEA">
        <w:rPr>
          <w:rFonts w:eastAsia="MS Mincho"/>
          <w:lang w:eastAsia="zh-CN"/>
        </w:rPr>
        <w:t xml:space="preserve"> Radio Link Monitoring Test for Out-of-sync</w:t>
      </w:r>
      <w:r>
        <w:rPr>
          <w:lang w:eastAsia="zh-CN"/>
        </w:rPr>
        <w:t xml:space="preserve"> without DRX for UE Category NB1 Standalone mode in Normal Coverage</w:t>
      </w:r>
      <w:r>
        <w:tab/>
        <w:t>1662</w:t>
      </w:r>
    </w:p>
    <w:p w14:paraId="6B93E3C7" w14:textId="77777777" w:rsidR="00597036" w:rsidRDefault="00597036">
      <w:pPr>
        <w:pStyle w:val="TOC4"/>
        <w:rPr>
          <w:rFonts w:asciiTheme="minorHAnsi" w:eastAsiaTheme="minorEastAsia" w:hAnsiTheme="minorHAnsi" w:cstheme="minorBidi"/>
          <w:sz w:val="22"/>
          <w:szCs w:val="22"/>
        </w:rPr>
      </w:pPr>
      <w:r w:rsidRPr="00597036">
        <w:t>A.7.3.94.1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1662</w:t>
      </w:r>
    </w:p>
    <w:p w14:paraId="2396351E" w14:textId="77777777" w:rsidR="00597036" w:rsidRDefault="00597036">
      <w:pPr>
        <w:pStyle w:val="TOC4"/>
        <w:rPr>
          <w:rFonts w:asciiTheme="minorHAnsi" w:eastAsiaTheme="minorEastAsia" w:hAnsiTheme="minorHAnsi" w:cstheme="minorBidi"/>
          <w:sz w:val="22"/>
          <w:szCs w:val="22"/>
        </w:rPr>
      </w:pPr>
      <w:r w:rsidRPr="00597036">
        <w:t>A.7.3.94.2</w:t>
      </w:r>
      <w:r w:rsidRPr="00597036">
        <w:rPr>
          <w:rFonts w:asciiTheme="minorHAnsi" w:eastAsiaTheme="minorEastAsia" w:hAnsiTheme="minorHAnsi" w:cstheme="minorBidi"/>
          <w:sz w:val="22"/>
          <w:szCs w:val="22"/>
        </w:rPr>
        <w:tab/>
      </w:r>
      <w:r w:rsidRPr="00763DEA">
        <w:rPr>
          <w:snapToGrid w:val="0"/>
        </w:rPr>
        <w:t>Test Requirements</w:t>
      </w:r>
      <w:r>
        <w:tab/>
        <w:t>1664</w:t>
      </w:r>
    </w:p>
    <w:p w14:paraId="5480820F" w14:textId="77777777" w:rsidR="00597036" w:rsidRDefault="00597036">
      <w:pPr>
        <w:pStyle w:val="TOC3"/>
        <w:rPr>
          <w:rFonts w:asciiTheme="minorHAnsi" w:eastAsiaTheme="minorEastAsia" w:hAnsiTheme="minorHAnsi" w:cstheme="minorBidi"/>
          <w:sz w:val="22"/>
          <w:szCs w:val="22"/>
        </w:rPr>
      </w:pPr>
      <w:r w:rsidRPr="00597036">
        <w:t>A.7.3.95</w:t>
      </w:r>
      <w:r w:rsidRPr="00597036">
        <w:rPr>
          <w:rFonts w:asciiTheme="minorHAnsi" w:hAnsiTheme="minorHAnsi" w:cstheme="minorBidi"/>
          <w:sz w:val="22"/>
          <w:szCs w:val="22"/>
        </w:rPr>
        <w:tab/>
      </w:r>
      <w:r>
        <w:rPr>
          <w:lang w:eastAsia="zh-CN"/>
        </w:rPr>
        <w:t>TDD</w:t>
      </w:r>
      <w:r w:rsidRPr="00763DEA">
        <w:rPr>
          <w:rFonts w:eastAsia="MS Mincho"/>
          <w:lang w:eastAsia="zh-CN"/>
        </w:rPr>
        <w:t xml:space="preserve"> Radio Link Monitoring Test for Out-of-sync</w:t>
      </w:r>
      <w:r>
        <w:rPr>
          <w:lang w:eastAsia="zh-CN"/>
        </w:rPr>
        <w:t xml:space="preserve"> without DRX for UE Category NB1 guard band mode in Enhanced Coverage</w:t>
      </w:r>
      <w:r>
        <w:tab/>
        <w:t>1665</w:t>
      </w:r>
    </w:p>
    <w:p w14:paraId="610A6233" w14:textId="77777777" w:rsidR="00597036" w:rsidRDefault="00597036">
      <w:pPr>
        <w:pStyle w:val="TOC4"/>
        <w:rPr>
          <w:rFonts w:asciiTheme="minorHAnsi" w:eastAsiaTheme="minorEastAsia" w:hAnsiTheme="minorHAnsi" w:cstheme="minorBidi"/>
          <w:sz w:val="22"/>
          <w:szCs w:val="22"/>
        </w:rPr>
      </w:pPr>
      <w:r w:rsidRPr="00597036">
        <w:t>A.7.3.95.1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1665</w:t>
      </w:r>
    </w:p>
    <w:p w14:paraId="666615D1" w14:textId="77777777" w:rsidR="00597036" w:rsidRDefault="00597036">
      <w:pPr>
        <w:pStyle w:val="TOC4"/>
        <w:rPr>
          <w:rFonts w:asciiTheme="minorHAnsi" w:eastAsiaTheme="minorEastAsia" w:hAnsiTheme="minorHAnsi" w:cstheme="minorBidi"/>
          <w:sz w:val="22"/>
          <w:szCs w:val="22"/>
        </w:rPr>
      </w:pPr>
      <w:r w:rsidRPr="00597036">
        <w:t>A.7.3.95.2</w:t>
      </w:r>
      <w:r w:rsidRPr="00597036">
        <w:rPr>
          <w:rFonts w:asciiTheme="minorHAnsi" w:eastAsiaTheme="minorEastAsia" w:hAnsiTheme="minorHAnsi" w:cstheme="minorBidi"/>
          <w:sz w:val="22"/>
          <w:szCs w:val="22"/>
        </w:rPr>
        <w:tab/>
      </w:r>
      <w:r w:rsidRPr="00763DEA">
        <w:rPr>
          <w:snapToGrid w:val="0"/>
        </w:rPr>
        <w:t>Test Requirements</w:t>
      </w:r>
      <w:r>
        <w:tab/>
        <w:t>1668</w:t>
      </w:r>
    </w:p>
    <w:p w14:paraId="755FE437" w14:textId="77777777" w:rsidR="00597036" w:rsidRDefault="00597036">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1669</w:t>
      </w:r>
    </w:p>
    <w:p w14:paraId="7AC30465" w14:textId="77777777" w:rsidR="00597036" w:rsidRDefault="00597036">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1669</w:t>
      </w:r>
    </w:p>
    <w:p w14:paraId="268C7E9E" w14:textId="77777777" w:rsidR="00597036" w:rsidRDefault="00597036">
      <w:pPr>
        <w:pStyle w:val="TOC4"/>
        <w:rPr>
          <w:rFonts w:asciiTheme="minorHAnsi" w:eastAsiaTheme="minorEastAsia" w:hAnsiTheme="minorHAnsi" w:cstheme="minorBidi"/>
          <w:sz w:val="22"/>
          <w:szCs w:val="22"/>
        </w:rPr>
      </w:pPr>
      <w:r w:rsidRPr="00597036">
        <w:t>A.7.4.1.1</w:t>
      </w:r>
      <w:r w:rsidRPr="00597036">
        <w:rPr>
          <w:rFonts w:asciiTheme="minorHAnsi" w:eastAsiaTheme="minorEastAsia" w:hAnsiTheme="minorHAnsi" w:cstheme="minorBidi"/>
          <w:sz w:val="22"/>
          <w:szCs w:val="22"/>
        </w:rPr>
        <w:tab/>
      </w:r>
      <w:r w:rsidRPr="00763DEA">
        <w:rPr>
          <w:snapToGrid w:val="0"/>
        </w:rPr>
        <w:t>Test Purpose and Environment</w:t>
      </w:r>
      <w:r>
        <w:tab/>
        <w:t>1669</w:t>
      </w:r>
    </w:p>
    <w:p w14:paraId="76E24AD6" w14:textId="77777777" w:rsidR="00597036" w:rsidRDefault="00597036">
      <w:pPr>
        <w:pStyle w:val="TOC4"/>
        <w:rPr>
          <w:rFonts w:asciiTheme="minorHAnsi" w:eastAsiaTheme="minorEastAsia" w:hAnsiTheme="minorHAnsi" w:cstheme="minorBidi"/>
          <w:sz w:val="22"/>
          <w:szCs w:val="22"/>
        </w:rPr>
      </w:pPr>
      <w:r w:rsidRPr="00597036">
        <w:t>A.7.4.1.2</w:t>
      </w:r>
      <w:r w:rsidRPr="00597036">
        <w:rPr>
          <w:rFonts w:asciiTheme="minorHAnsi" w:eastAsiaTheme="minorEastAsia" w:hAnsiTheme="minorHAnsi" w:cstheme="minorBidi"/>
          <w:sz w:val="22"/>
          <w:szCs w:val="22"/>
        </w:rPr>
        <w:tab/>
      </w:r>
      <w:r w:rsidRPr="00763DEA">
        <w:rPr>
          <w:snapToGrid w:val="0"/>
        </w:rPr>
        <w:t>Test Requirements</w:t>
      </w:r>
      <w:r>
        <w:tab/>
        <w:t>1671</w:t>
      </w:r>
    </w:p>
    <w:p w14:paraId="625DF2F8" w14:textId="77777777" w:rsidR="00597036" w:rsidRDefault="00597036">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1671</w:t>
      </w:r>
    </w:p>
    <w:p w14:paraId="493EFE6B" w14:textId="77777777" w:rsidR="00597036" w:rsidRDefault="00597036">
      <w:pPr>
        <w:pStyle w:val="TOC4"/>
        <w:rPr>
          <w:rFonts w:asciiTheme="minorHAnsi" w:eastAsiaTheme="minorEastAsia" w:hAnsiTheme="minorHAnsi" w:cstheme="minorBidi"/>
          <w:sz w:val="22"/>
          <w:szCs w:val="22"/>
        </w:rPr>
      </w:pPr>
      <w:r w:rsidRPr="00597036">
        <w:t>A.7.4.2.1</w:t>
      </w:r>
      <w:r w:rsidRPr="00597036">
        <w:rPr>
          <w:rFonts w:asciiTheme="minorHAnsi" w:eastAsiaTheme="minorEastAsia" w:hAnsiTheme="minorHAnsi" w:cstheme="minorBidi"/>
          <w:sz w:val="22"/>
          <w:szCs w:val="22"/>
        </w:rPr>
        <w:tab/>
      </w:r>
      <w:r w:rsidRPr="00763DEA">
        <w:rPr>
          <w:snapToGrid w:val="0"/>
        </w:rPr>
        <w:t>Test Purpose and Environment</w:t>
      </w:r>
      <w:r>
        <w:tab/>
        <w:t>1671</w:t>
      </w:r>
    </w:p>
    <w:p w14:paraId="10B31F0C" w14:textId="77777777" w:rsidR="00597036" w:rsidRDefault="00597036">
      <w:pPr>
        <w:pStyle w:val="TOC4"/>
        <w:rPr>
          <w:rFonts w:asciiTheme="minorHAnsi" w:eastAsiaTheme="minorEastAsia" w:hAnsiTheme="minorHAnsi" w:cstheme="minorBidi"/>
          <w:sz w:val="22"/>
          <w:szCs w:val="22"/>
        </w:rPr>
      </w:pPr>
      <w:r w:rsidRPr="00597036">
        <w:t>A.7.4.2.2</w:t>
      </w:r>
      <w:r w:rsidRPr="00597036">
        <w:rPr>
          <w:rFonts w:asciiTheme="minorHAnsi" w:eastAsiaTheme="minorEastAsia" w:hAnsiTheme="minorHAnsi" w:cstheme="minorBidi"/>
          <w:sz w:val="22"/>
          <w:szCs w:val="22"/>
        </w:rPr>
        <w:tab/>
      </w:r>
      <w:r w:rsidRPr="00763DEA">
        <w:rPr>
          <w:snapToGrid w:val="0"/>
        </w:rPr>
        <w:t>Test Requirements</w:t>
      </w:r>
      <w:r>
        <w:tab/>
        <w:t>1673</w:t>
      </w:r>
    </w:p>
    <w:p w14:paraId="42BAD079" w14:textId="77777777" w:rsidR="00597036" w:rsidRDefault="00597036">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1673</w:t>
      </w:r>
    </w:p>
    <w:p w14:paraId="13DC85E1" w14:textId="77777777" w:rsidR="00597036" w:rsidRDefault="00597036">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1673</w:t>
      </w:r>
    </w:p>
    <w:p w14:paraId="0E08CD00" w14:textId="77777777" w:rsidR="00597036" w:rsidRDefault="00597036">
      <w:pPr>
        <w:pStyle w:val="TOC4"/>
        <w:rPr>
          <w:rFonts w:asciiTheme="minorHAnsi" w:eastAsiaTheme="minorEastAsia" w:hAnsiTheme="minorHAnsi" w:cstheme="minorBidi"/>
          <w:sz w:val="22"/>
          <w:szCs w:val="22"/>
        </w:rPr>
      </w:pPr>
      <w:r w:rsidRPr="00597036">
        <w:t>A.7.4.3.2</w:t>
      </w:r>
      <w:r w:rsidRPr="00597036">
        <w:rPr>
          <w:rFonts w:asciiTheme="minorHAnsi" w:eastAsiaTheme="minorEastAsia" w:hAnsiTheme="minorHAnsi" w:cstheme="minorBidi"/>
          <w:sz w:val="22"/>
          <w:szCs w:val="22"/>
        </w:rPr>
        <w:tab/>
      </w:r>
      <w:r w:rsidRPr="00763DEA">
        <w:rPr>
          <w:snapToGrid w:val="0"/>
        </w:rPr>
        <w:t>Test Requirements</w:t>
      </w:r>
      <w:r>
        <w:tab/>
        <w:t>1675</w:t>
      </w:r>
    </w:p>
    <w:p w14:paraId="02AD3EB0" w14:textId="77777777" w:rsidR="00597036" w:rsidRDefault="00597036">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1675</w:t>
      </w:r>
    </w:p>
    <w:p w14:paraId="4B4A9691" w14:textId="77777777" w:rsidR="00597036" w:rsidRDefault="00597036">
      <w:pPr>
        <w:pStyle w:val="TOC4"/>
        <w:rPr>
          <w:rFonts w:asciiTheme="minorHAnsi" w:eastAsiaTheme="minorEastAsia" w:hAnsiTheme="minorHAnsi" w:cstheme="minorBidi"/>
          <w:sz w:val="22"/>
          <w:szCs w:val="22"/>
        </w:rPr>
      </w:pPr>
      <w:r w:rsidRPr="00597036">
        <w:t>A.7.4.4.1</w:t>
      </w:r>
      <w:r w:rsidRPr="00597036">
        <w:rPr>
          <w:rFonts w:asciiTheme="minorHAnsi" w:eastAsiaTheme="minorEastAsia" w:hAnsiTheme="minorHAnsi" w:cstheme="minorBidi"/>
          <w:sz w:val="22"/>
          <w:szCs w:val="22"/>
        </w:rPr>
        <w:tab/>
      </w:r>
      <w:r w:rsidRPr="00763DEA">
        <w:rPr>
          <w:snapToGrid w:val="0"/>
        </w:rPr>
        <w:t>Test Purpose and Environment</w:t>
      </w:r>
      <w:r>
        <w:tab/>
        <w:t>1675</w:t>
      </w:r>
    </w:p>
    <w:p w14:paraId="077F0E1A" w14:textId="77777777" w:rsidR="00597036" w:rsidRDefault="00597036">
      <w:pPr>
        <w:pStyle w:val="TOC4"/>
        <w:rPr>
          <w:rFonts w:asciiTheme="minorHAnsi" w:eastAsiaTheme="minorEastAsia" w:hAnsiTheme="minorHAnsi" w:cstheme="minorBidi"/>
          <w:sz w:val="22"/>
          <w:szCs w:val="22"/>
        </w:rPr>
      </w:pPr>
      <w:r w:rsidRPr="00597036">
        <w:t>A.7.4.</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1678</w:t>
      </w:r>
    </w:p>
    <w:p w14:paraId="304CA242" w14:textId="77777777" w:rsidR="00597036" w:rsidRDefault="00597036">
      <w:pPr>
        <w:pStyle w:val="TOC3"/>
        <w:rPr>
          <w:rFonts w:asciiTheme="minorHAnsi" w:eastAsiaTheme="minorEastAsia" w:hAnsiTheme="minorHAnsi" w:cstheme="minorBidi"/>
          <w:sz w:val="22"/>
          <w:szCs w:val="22"/>
        </w:rPr>
      </w:pPr>
      <w:r>
        <w:lastRenderedPageBreak/>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1678</w:t>
      </w:r>
    </w:p>
    <w:p w14:paraId="06F99B44" w14:textId="77777777" w:rsidR="00597036" w:rsidRDefault="00597036">
      <w:pPr>
        <w:pStyle w:val="TOC4"/>
        <w:rPr>
          <w:rFonts w:asciiTheme="minorHAnsi" w:eastAsiaTheme="minorEastAsia" w:hAnsiTheme="minorHAnsi" w:cstheme="minorBidi"/>
          <w:sz w:val="22"/>
          <w:szCs w:val="22"/>
        </w:rPr>
      </w:pPr>
      <w:r w:rsidRPr="00597036">
        <w:t>A.7.4.5.1</w:t>
      </w:r>
      <w:r w:rsidRPr="00597036">
        <w:rPr>
          <w:rFonts w:asciiTheme="minorHAnsi" w:eastAsiaTheme="minorEastAsia" w:hAnsiTheme="minorHAnsi" w:cstheme="minorBidi"/>
          <w:sz w:val="22"/>
          <w:szCs w:val="22"/>
        </w:rPr>
        <w:tab/>
      </w:r>
      <w:r w:rsidRPr="00763DEA">
        <w:rPr>
          <w:snapToGrid w:val="0"/>
        </w:rPr>
        <w:t>Test Purpose and Environment</w:t>
      </w:r>
      <w:r>
        <w:tab/>
        <w:t>1678</w:t>
      </w:r>
    </w:p>
    <w:p w14:paraId="30C638A6" w14:textId="77777777" w:rsidR="00597036" w:rsidRDefault="00597036">
      <w:pPr>
        <w:pStyle w:val="TOC4"/>
        <w:rPr>
          <w:rFonts w:asciiTheme="minorHAnsi" w:eastAsiaTheme="minorEastAsia" w:hAnsiTheme="minorHAnsi" w:cstheme="minorBidi"/>
          <w:sz w:val="22"/>
          <w:szCs w:val="22"/>
        </w:rPr>
      </w:pPr>
      <w:r w:rsidRPr="00597036">
        <w:t>A.7.4.</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1680</w:t>
      </w:r>
    </w:p>
    <w:p w14:paraId="3F7813F1" w14:textId="77777777" w:rsidR="00597036" w:rsidRDefault="00597036">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1680</w:t>
      </w:r>
    </w:p>
    <w:p w14:paraId="7CA1E402" w14:textId="77777777" w:rsidR="00597036" w:rsidRDefault="00597036">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1680</w:t>
      </w:r>
    </w:p>
    <w:p w14:paraId="69B50A4C" w14:textId="77777777" w:rsidR="00597036" w:rsidRDefault="00597036">
      <w:pPr>
        <w:pStyle w:val="TOC4"/>
        <w:rPr>
          <w:rFonts w:asciiTheme="minorHAnsi" w:eastAsiaTheme="minorEastAsia" w:hAnsiTheme="minorHAnsi" w:cstheme="minorBidi"/>
          <w:sz w:val="22"/>
          <w:szCs w:val="22"/>
        </w:rPr>
      </w:pPr>
      <w:r w:rsidRPr="00597036">
        <w:t>A.7.</w:t>
      </w:r>
      <w:r w:rsidRPr="00597036">
        <w:rPr>
          <w:lang w:eastAsia="zh-CN"/>
        </w:rPr>
        <w:t>4</w:t>
      </w:r>
      <w:r w:rsidRPr="00597036">
        <w:t>.</w:t>
      </w:r>
      <w:r w:rsidRPr="00597036">
        <w:rPr>
          <w:lang w:eastAsia="zh-CN"/>
        </w:rPr>
        <w:t>6.2</w:t>
      </w:r>
      <w:r w:rsidRPr="00597036">
        <w:rPr>
          <w:rFonts w:asciiTheme="minorHAnsi" w:eastAsiaTheme="minorEastAsia" w:hAnsiTheme="minorHAnsi" w:cstheme="minorBidi"/>
          <w:sz w:val="22"/>
          <w:szCs w:val="22"/>
        </w:rPr>
        <w:tab/>
      </w:r>
      <w:r w:rsidRPr="00763DEA">
        <w:rPr>
          <w:snapToGrid w:val="0"/>
        </w:rPr>
        <w:t>Test Requirements</w:t>
      </w:r>
      <w:r>
        <w:tab/>
        <w:t>1682</w:t>
      </w:r>
    </w:p>
    <w:p w14:paraId="61590343" w14:textId="77777777" w:rsidR="00597036" w:rsidRDefault="00597036">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1682</w:t>
      </w:r>
    </w:p>
    <w:p w14:paraId="2EDF12A2" w14:textId="77777777" w:rsidR="00597036" w:rsidRDefault="00597036">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1682</w:t>
      </w:r>
    </w:p>
    <w:p w14:paraId="3EDA9CE7" w14:textId="77777777" w:rsidR="00597036" w:rsidRDefault="00597036">
      <w:pPr>
        <w:pStyle w:val="TOC4"/>
        <w:rPr>
          <w:rFonts w:asciiTheme="minorHAnsi" w:eastAsiaTheme="minorEastAsia" w:hAnsiTheme="minorHAnsi" w:cstheme="minorBidi"/>
          <w:sz w:val="22"/>
          <w:szCs w:val="22"/>
        </w:rPr>
      </w:pPr>
      <w:r w:rsidRPr="00597036">
        <w:t>A.7.4.7</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1685</w:t>
      </w:r>
    </w:p>
    <w:p w14:paraId="63C231C4" w14:textId="77777777" w:rsidR="00597036" w:rsidRDefault="00597036">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1685</w:t>
      </w:r>
    </w:p>
    <w:p w14:paraId="2BFC22F7" w14:textId="77777777" w:rsidR="00597036" w:rsidRDefault="00597036">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1685</w:t>
      </w:r>
    </w:p>
    <w:p w14:paraId="02D633C1" w14:textId="77777777" w:rsidR="00597036" w:rsidRDefault="00597036">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1685</w:t>
      </w:r>
    </w:p>
    <w:p w14:paraId="6E8C144E" w14:textId="77777777" w:rsidR="00597036" w:rsidRDefault="005970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1686</w:t>
      </w:r>
    </w:p>
    <w:p w14:paraId="0EF3E017" w14:textId="77777777" w:rsidR="00597036" w:rsidRDefault="00597036">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1687</w:t>
      </w:r>
    </w:p>
    <w:p w14:paraId="3CE87E30" w14:textId="77777777" w:rsidR="00597036" w:rsidRDefault="00597036">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1687</w:t>
      </w:r>
    </w:p>
    <w:p w14:paraId="3E3DDB3E" w14:textId="77777777" w:rsidR="00597036" w:rsidRDefault="00597036">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1687</w:t>
      </w:r>
    </w:p>
    <w:p w14:paraId="6610B143" w14:textId="77777777" w:rsidR="00597036" w:rsidRDefault="00597036">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1688</w:t>
      </w:r>
    </w:p>
    <w:p w14:paraId="296D4C14" w14:textId="77777777" w:rsidR="00597036" w:rsidRDefault="00597036">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1688</w:t>
      </w:r>
    </w:p>
    <w:p w14:paraId="610C74F4" w14:textId="77777777" w:rsidR="00597036" w:rsidRDefault="00597036">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1689</w:t>
      </w:r>
    </w:p>
    <w:p w14:paraId="35EF9EBD" w14:textId="77777777" w:rsidR="00597036" w:rsidRDefault="00597036">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1690</w:t>
      </w:r>
    </w:p>
    <w:p w14:paraId="44A99A4B" w14:textId="77777777" w:rsidR="00597036" w:rsidRDefault="00597036">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1690</w:t>
      </w:r>
    </w:p>
    <w:p w14:paraId="3990FCB9" w14:textId="77777777" w:rsidR="00597036" w:rsidRDefault="00597036">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1691</w:t>
      </w:r>
    </w:p>
    <w:p w14:paraId="0A3C1802" w14:textId="77777777" w:rsidR="00597036" w:rsidRDefault="00597036">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1692</w:t>
      </w:r>
    </w:p>
    <w:p w14:paraId="3E71AD30" w14:textId="77777777" w:rsidR="00597036" w:rsidRDefault="00597036">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1692</w:t>
      </w:r>
    </w:p>
    <w:p w14:paraId="2A0DE793" w14:textId="77777777" w:rsidR="00597036" w:rsidRDefault="00597036">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1694</w:t>
      </w:r>
    </w:p>
    <w:p w14:paraId="7279C3C6" w14:textId="77777777" w:rsidR="00597036" w:rsidRDefault="00597036">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1695</w:t>
      </w:r>
    </w:p>
    <w:p w14:paraId="445866CF" w14:textId="77777777" w:rsidR="00597036" w:rsidRDefault="00597036">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1695</w:t>
      </w:r>
    </w:p>
    <w:p w14:paraId="0E6CF1FD" w14:textId="77777777" w:rsidR="00597036" w:rsidRDefault="00597036">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1696</w:t>
      </w:r>
    </w:p>
    <w:p w14:paraId="048C21C6" w14:textId="77777777" w:rsidR="00597036" w:rsidRDefault="00597036">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1697</w:t>
      </w:r>
    </w:p>
    <w:p w14:paraId="0EF85883" w14:textId="77777777" w:rsidR="00597036" w:rsidRDefault="00597036">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1697</w:t>
      </w:r>
    </w:p>
    <w:p w14:paraId="68685A2D" w14:textId="77777777" w:rsidR="00597036" w:rsidRDefault="00597036">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1699</w:t>
      </w:r>
    </w:p>
    <w:p w14:paraId="06586038" w14:textId="77777777" w:rsidR="00597036" w:rsidRDefault="00597036">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1699</w:t>
      </w:r>
    </w:p>
    <w:p w14:paraId="076FFF17" w14:textId="77777777" w:rsidR="00597036" w:rsidRDefault="00597036">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1699</w:t>
      </w:r>
    </w:p>
    <w:p w14:paraId="6E99D86A" w14:textId="77777777" w:rsidR="00597036" w:rsidRDefault="00597036">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1701</w:t>
      </w:r>
    </w:p>
    <w:p w14:paraId="1F104A27" w14:textId="77777777" w:rsidR="00597036" w:rsidRDefault="00597036">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Discovery reception on non-serving </w:t>
      </w:r>
      <w:r>
        <w:t>frequency</w:t>
      </w:r>
      <w:r>
        <w:tab/>
        <w:t>1702</w:t>
      </w:r>
    </w:p>
    <w:p w14:paraId="4EF98685" w14:textId="77777777" w:rsidR="00597036" w:rsidRDefault="00597036">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1702</w:t>
      </w:r>
    </w:p>
    <w:p w14:paraId="55AA79AD" w14:textId="77777777" w:rsidR="00597036" w:rsidRDefault="00597036">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1704</w:t>
      </w:r>
    </w:p>
    <w:p w14:paraId="080AC821" w14:textId="77777777" w:rsidR="00597036" w:rsidRDefault="00597036">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Discovery transmission on non-serving </w:t>
      </w:r>
      <w:r>
        <w:t>frequency</w:t>
      </w:r>
      <w:r>
        <w:tab/>
        <w:t>1705</w:t>
      </w:r>
    </w:p>
    <w:p w14:paraId="20AC4B25" w14:textId="77777777" w:rsidR="00597036" w:rsidRDefault="00597036">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1705</w:t>
      </w:r>
    </w:p>
    <w:p w14:paraId="0CCB83EA" w14:textId="77777777" w:rsidR="00597036" w:rsidRDefault="00597036">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1707</w:t>
      </w:r>
    </w:p>
    <w:p w14:paraId="769067B2" w14:textId="77777777" w:rsidR="00597036" w:rsidRDefault="00597036">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763DEA">
        <w:rPr>
          <w:lang w:val="en-US"/>
        </w:rPr>
        <w:t xml:space="preserve">Interruptions due to ProSe Direct Communication on non-serving </w:t>
      </w:r>
      <w:r>
        <w:t>frequency</w:t>
      </w:r>
      <w:r>
        <w:tab/>
        <w:t>1708</w:t>
      </w:r>
    </w:p>
    <w:p w14:paraId="1CE700A4" w14:textId="77777777" w:rsidR="00597036" w:rsidRDefault="00597036">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1708</w:t>
      </w:r>
    </w:p>
    <w:p w14:paraId="6510597C" w14:textId="77777777" w:rsidR="00597036" w:rsidRDefault="00597036">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1710</w:t>
      </w:r>
    </w:p>
    <w:p w14:paraId="3F45D5F2" w14:textId="77777777" w:rsidR="00597036" w:rsidRDefault="00597036">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1710</w:t>
      </w:r>
    </w:p>
    <w:p w14:paraId="752D6DF7" w14:textId="77777777" w:rsidR="00597036" w:rsidRDefault="00597036">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1710</w:t>
      </w:r>
    </w:p>
    <w:p w14:paraId="6AE0A0C0" w14:textId="77777777" w:rsidR="00597036" w:rsidRDefault="00597036">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1714</w:t>
      </w:r>
    </w:p>
    <w:p w14:paraId="4683E80D" w14:textId="77777777" w:rsidR="00597036" w:rsidRDefault="00597036">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1715</w:t>
      </w:r>
    </w:p>
    <w:p w14:paraId="4D6A0FC4" w14:textId="77777777" w:rsidR="00597036" w:rsidRDefault="00597036">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1715</w:t>
      </w:r>
    </w:p>
    <w:p w14:paraId="78EBB242" w14:textId="77777777" w:rsidR="00597036" w:rsidRDefault="00597036">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1715</w:t>
      </w:r>
    </w:p>
    <w:p w14:paraId="052288F0" w14:textId="77777777" w:rsidR="00597036" w:rsidRDefault="00597036">
      <w:pPr>
        <w:pStyle w:val="TOC4"/>
        <w:rPr>
          <w:rFonts w:asciiTheme="minorHAnsi" w:eastAsiaTheme="minorEastAsia" w:hAnsiTheme="minorHAnsi" w:cstheme="minorBidi"/>
          <w:sz w:val="22"/>
          <w:szCs w:val="22"/>
        </w:rPr>
      </w:pPr>
      <w:r w:rsidRPr="00597036">
        <w:t>A.7.6.1.2</w:t>
      </w:r>
      <w:r w:rsidRPr="00597036">
        <w:rPr>
          <w:rFonts w:asciiTheme="minorHAnsi" w:eastAsiaTheme="minorEastAsia" w:hAnsiTheme="minorHAnsi" w:cstheme="minorBidi"/>
          <w:sz w:val="22"/>
          <w:szCs w:val="22"/>
        </w:rPr>
        <w:tab/>
      </w:r>
      <w:r w:rsidRPr="00763DEA">
        <w:rPr>
          <w:snapToGrid w:val="0"/>
        </w:rPr>
        <w:t>Test Requirements</w:t>
      </w:r>
      <w:r>
        <w:tab/>
        <w:t>1717</w:t>
      </w:r>
    </w:p>
    <w:p w14:paraId="18EC1583" w14:textId="77777777" w:rsidR="00597036" w:rsidRDefault="00597036">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1717</w:t>
      </w:r>
    </w:p>
    <w:p w14:paraId="34021084" w14:textId="77777777" w:rsidR="00597036" w:rsidRDefault="00597036">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1717</w:t>
      </w:r>
    </w:p>
    <w:p w14:paraId="4E406E32" w14:textId="77777777" w:rsidR="00597036" w:rsidRDefault="00597036">
      <w:pPr>
        <w:pStyle w:val="TOC4"/>
        <w:rPr>
          <w:rFonts w:asciiTheme="minorHAnsi" w:eastAsiaTheme="minorEastAsia" w:hAnsiTheme="minorHAnsi" w:cstheme="minorBidi"/>
          <w:sz w:val="22"/>
          <w:szCs w:val="22"/>
        </w:rPr>
      </w:pPr>
      <w:r w:rsidRPr="00597036">
        <w:t>A.7.6.2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1720</w:t>
      </w:r>
    </w:p>
    <w:p w14:paraId="18D050A1" w14:textId="4C84E9FA" w:rsidR="00597036" w:rsidRDefault="00597036">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1720</w:t>
      </w:r>
    </w:p>
    <w:p w14:paraId="0AB1E983" w14:textId="77777777" w:rsidR="00597036" w:rsidRDefault="00597036">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1720</w:t>
      </w:r>
    </w:p>
    <w:p w14:paraId="665802D5" w14:textId="77777777" w:rsidR="00597036" w:rsidRDefault="00597036">
      <w:pPr>
        <w:pStyle w:val="TOC3"/>
        <w:rPr>
          <w:rFonts w:asciiTheme="minorHAnsi" w:eastAsiaTheme="minorEastAsia" w:hAnsiTheme="minorHAnsi" w:cstheme="minorBidi"/>
          <w:sz w:val="22"/>
          <w:szCs w:val="22"/>
        </w:rPr>
      </w:pPr>
      <w:r>
        <w:lastRenderedPageBreak/>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1720</w:t>
      </w:r>
    </w:p>
    <w:p w14:paraId="597180B7" w14:textId="77777777" w:rsidR="00597036" w:rsidRDefault="00597036">
      <w:pPr>
        <w:pStyle w:val="TOC4"/>
        <w:rPr>
          <w:rFonts w:asciiTheme="minorHAnsi" w:eastAsiaTheme="minorEastAsia" w:hAnsiTheme="minorHAnsi" w:cstheme="minorBidi"/>
          <w:sz w:val="22"/>
          <w:szCs w:val="22"/>
        </w:rPr>
      </w:pPr>
      <w:r w:rsidRPr="00597036">
        <w:t>A.8.1.1.1</w:t>
      </w:r>
      <w:r w:rsidRPr="00597036">
        <w:rPr>
          <w:rFonts w:asciiTheme="minorHAnsi" w:eastAsiaTheme="minorEastAsia" w:hAnsiTheme="minorHAnsi"/>
          <w:sz w:val="22"/>
          <w:szCs w:val="22"/>
        </w:rPr>
        <w:tab/>
      </w:r>
      <w:r w:rsidRPr="00763DEA">
        <w:rPr>
          <w:rFonts w:cs="v4.2.0"/>
          <w:snapToGrid w:val="0"/>
        </w:rPr>
        <w:t>Test Purpose and Environment</w:t>
      </w:r>
      <w:r>
        <w:tab/>
        <w:t>1720</w:t>
      </w:r>
    </w:p>
    <w:p w14:paraId="7263D66D" w14:textId="77777777" w:rsidR="00597036" w:rsidRDefault="00597036">
      <w:pPr>
        <w:pStyle w:val="TOC4"/>
        <w:rPr>
          <w:rFonts w:asciiTheme="minorHAnsi" w:eastAsiaTheme="minorEastAsia" w:hAnsiTheme="minorHAnsi" w:cstheme="minorBidi"/>
          <w:sz w:val="22"/>
          <w:szCs w:val="22"/>
        </w:rPr>
      </w:pPr>
      <w:r w:rsidRPr="00597036">
        <w:t>A.8.1.1.2</w:t>
      </w:r>
      <w:r w:rsidRPr="00597036">
        <w:rPr>
          <w:rFonts w:asciiTheme="minorHAnsi" w:eastAsiaTheme="minorEastAsia" w:hAnsiTheme="minorHAnsi"/>
          <w:sz w:val="22"/>
          <w:szCs w:val="22"/>
        </w:rPr>
        <w:tab/>
      </w:r>
      <w:r w:rsidRPr="00763DEA">
        <w:rPr>
          <w:rFonts w:cs="v4.2.0"/>
          <w:snapToGrid w:val="0"/>
        </w:rPr>
        <w:t>Test Requirements</w:t>
      </w:r>
      <w:r>
        <w:tab/>
        <w:t>1722</w:t>
      </w:r>
    </w:p>
    <w:p w14:paraId="7B260DA7" w14:textId="77777777" w:rsidR="00597036" w:rsidRDefault="00597036">
      <w:pPr>
        <w:pStyle w:val="TOC3"/>
        <w:rPr>
          <w:rFonts w:asciiTheme="minorHAnsi" w:eastAsiaTheme="minorEastAsia" w:hAnsiTheme="minorHAnsi" w:cstheme="minorBidi"/>
          <w:sz w:val="22"/>
          <w:szCs w:val="22"/>
        </w:rPr>
      </w:pPr>
      <w:r w:rsidRPr="00597036">
        <w:t>A.8.1.2</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w:t>
      </w:r>
      <w:r>
        <w:tab/>
        <w:t>1722</w:t>
      </w:r>
    </w:p>
    <w:p w14:paraId="7DE6BBD2" w14:textId="77777777" w:rsidR="00597036" w:rsidRDefault="00597036">
      <w:pPr>
        <w:pStyle w:val="TOC4"/>
        <w:rPr>
          <w:rFonts w:asciiTheme="minorHAnsi" w:eastAsiaTheme="minorEastAsia" w:hAnsiTheme="minorHAnsi" w:cstheme="minorBidi"/>
          <w:sz w:val="22"/>
          <w:szCs w:val="22"/>
        </w:rPr>
      </w:pPr>
      <w:r w:rsidRPr="00597036">
        <w:t>A.8.1.2.1</w:t>
      </w:r>
      <w:r w:rsidRPr="00597036">
        <w:rPr>
          <w:rFonts w:asciiTheme="minorHAnsi" w:eastAsiaTheme="minorEastAsia" w:hAnsiTheme="minorHAnsi"/>
          <w:sz w:val="22"/>
          <w:szCs w:val="22"/>
        </w:rPr>
        <w:tab/>
      </w:r>
      <w:r w:rsidRPr="00763DEA">
        <w:rPr>
          <w:rFonts w:cs="v4.2.0"/>
          <w:snapToGrid w:val="0"/>
        </w:rPr>
        <w:t>Test Purpose and Environment</w:t>
      </w:r>
      <w:r>
        <w:tab/>
        <w:t>1722</w:t>
      </w:r>
    </w:p>
    <w:p w14:paraId="17C066BF" w14:textId="77777777" w:rsidR="00597036" w:rsidRDefault="00597036">
      <w:pPr>
        <w:pStyle w:val="TOC4"/>
        <w:rPr>
          <w:rFonts w:asciiTheme="minorHAnsi" w:eastAsiaTheme="minorEastAsia" w:hAnsiTheme="minorHAnsi" w:cstheme="minorBidi"/>
          <w:sz w:val="22"/>
          <w:szCs w:val="22"/>
        </w:rPr>
      </w:pPr>
      <w:r w:rsidRPr="00597036">
        <w:t>A.8.1.2.2</w:t>
      </w:r>
      <w:r w:rsidRPr="00597036">
        <w:rPr>
          <w:rFonts w:asciiTheme="minorHAnsi" w:eastAsiaTheme="minorEastAsia" w:hAnsiTheme="minorHAnsi"/>
          <w:sz w:val="22"/>
          <w:szCs w:val="22"/>
        </w:rPr>
        <w:tab/>
      </w:r>
      <w:r w:rsidRPr="00763DEA">
        <w:rPr>
          <w:rFonts w:cs="v4.2.0"/>
          <w:snapToGrid w:val="0"/>
        </w:rPr>
        <w:t>Test Requirements</w:t>
      </w:r>
      <w:r>
        <w:tab/>
        <w:t>1724</w:t>
      </w:r>
    </w:p>
    <w:p w14:paraId="4B325FD0" w14:textId="77777777" w:rsidR="00597036" w:rsidRDefault="00597036">
      <w:pPr>
        <w:pStyle w:val="TOC3"/>
        <w:rPr>
          <w:rFonts w:asciiTheme="minorHAnsi" w:eastAsiaTheme="minorEastAsia" w:hAnsiTheme="minorHAnsi" w:cstheme="minorBidi"/>
          <w:sz w:val="22"/>
          <w:szCs w:val="22"/>
        </w:rPr>
      </w:pPr>
      <w:r w:rsidRPr="00597036">
        <w:t>A.8.1.3</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with DRX</w:t>
      </w:r>
      <w:r>
        <w:tab/>
        <w:t>1724</w:t>
      </w:r>
    </w:p>
    <w:p w14:paraId="669291C4" w14:textId="77777777" w:rsidR="00597036" w:rsidRDefault="00597036">
      <w:pPr>
        <w:pStyle w:val="TOC4"/>
        <w:rPr>
          <w:rFonts w:asciiTheme="minorHAnsi" w:eastAsiaTheme="minorEastAsia" w:hAnsiTheme="minorHAnsi" w:cstheme="minorBidi"/>
          <w:sz w:val="22"/>
          <w:szCs w:val="22"/>
        </w:rPr>
      </w:pPr>
      <w:r w:rsidRPr="00597036">
        <w:t>A.8.1.3.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1724</w:t>
      </w:r>
    </w:p>
    <w:p w14:paraId="1FEEF8ED" w14:textId="77777777" w:rsidR="00597036" w:rsidRDefault="00597036">
      <w:pPr>
        <w:pStyle w:val="TOC4"/>
        <w:rPr>
          <w:rFonts w:asciiTheme="minorHAnsi" w:eastAsiaTheme="minorEastAsia" w:hAnsiTheme="minorHAnsi" w:cstheme="minorBidi"/>
          <w:sz w:val="22"/>
          <w:szCs w:val="22"/>
        </w:rPr>
      </w:pPr>
      <w:r w:rsidRPr="00597036">
        <w:t>A.8.1.3.2</w:t>
      </w:r>
      <w:r w:rsidRPr="00597036">
        <w:rPr>
          <w:rFonts w:asciiTheme="minorHAnsi" w:eastAsiaTheme="minorEastAsia" w:hAnsiTheme="minorHAnsi"/>
          <w:sz w:val="22"/>
          <w:szCs w:val="22"/>
        </w:rPr>
        <w:tab/>
      </w:r>
      <w:r w:rsidRPr="00763DEA">
        <w:rPr>
          <w:rFonts w:cs="v4.2.0"/>
          <w:snapToGrid w:val="0"/>
        </w:rPr>
        <w:t>Test Requirements</w:t>
      </w:r>
      <w:r>
        <w:tab/>
        <w:t>1727</w:t>
      </w:r>
    </w:p>
    <w:p w14:paraId="2DD06514" w14:textId="77777777" w:rsidR="00597036" w:rsidRDefault="00597036">
      <w:pPr>
        <w:pStyle w:val="TOC3"/>
        <w:rPr>
          <w:rFonts w:asciiTheme="minorHAnsi" w:eastAsiaTheme="minorEastAsia" w:hAnsiTheme="minorHAnsi" w:cstheme="minorBidi"/>
          <w:sz w:val="22"/>
          <w:szCs w:val="22"/>
        </w:rPr>
      </w:pPr>
      <w:r w:rsidRPr="00597036">
        <w:t>A.8.1.4</w:t>
      </w:r>
      <w:r w:rsidRPr="00597036">
        <w:rPr>
          <w:rFonts w:asciiTheme="minorHAnsi" w:eastAsiaTheme="minorEastAsia" w:hAnsiTheme="minorHAnsi"/>
          <w:sz w:val="22"/>
          <w:szCs w:val="22"/>
        </w:rPr>
        <w:tab/>
      </w:r>
      <w:r w:rsidRPr="00763DEA">
        <w:rPr>
          <w:rFonts w:cs="v4.2.0"/>
        </w:rPr>
        <w:t>Void</w:t>
      </w:r>
      <w:r>
        <w:tab/>
        <w:t>1727</w:t>
      </w:r>
    </w:p>
    <w:p w14:paraId="2EC286F6" w14:textId="77777777" w:rsidR="00597036" w:rsidRDefault="00597036">
      <w:pPr>
        <w:pStyle w:val="TOC3"/>
        <w:rPr>
          <w:rFonts w:asciiTheme="minorHAnsi" w:eastAsiaTheme="minorEastAsia" w:hAnsiTheme="minorHAnsi" w:cstheme="minorBidi"/>
          <w:sz w:val="22"/>
          <w:szCs w:val="22"/>
        </w:rPr>
      </w:pPr>
      <w:r w:rsidRPr="00597036">
        <w:t>A.8.1.5</w:t>
      </w:r>
      <w:r w:rsidRPr="00597036">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1727</w:t>
      </w:r>
    </w:p>
    <w:p w14:paraId="77C044E9" w14:textId="77777777" w:rsidR="00597036" w:rsidRDefault="00597036">
      <w:pPr>
        <w:pStyle w:val="TOC4"/>
        <w:rPr>
          <w:rFonts w:asciiTheme="minorHAnsi" w:eastAsiaTheme="minorEastAsia" w:hAnsiTheme="minorHAnsi" w:cstheme="minorBidi"/>
          <w:sz w:val="22"/>
          <w:szCs w:val="22"/>
        </w:rPr>
      </w:pPr>
      <w:r w:rsidRPr="00597036">
        <w:t>A.8.1.5.1</w:t>
      </w:r>
      <w:r w:rsidRPr="00597036">
        <w:rPr>
          <w:rFonts w:asciiTheme="minorHAnsi" w:eastAsiaTheme="minorEastAsia" w:hAnsiTheme="minorHAnsi" w:cstheme="minorBidi"/>
          <w:sz w:val="22"/>
          <w:szCs w:val="22"/>
        </w:rPr>
        <w:tab/>
      </w:r>
      <w:r w:rsidRPr="00763DEA">
        <w:rPr>
          <w:snapToGrid w:val="0"/>
        </w:rPr>
        <w:t>Test Purpose and Environment</w:t>
      </w:r>
      <w:r>
        <w:tab/>
        <w:t>1727</w:t>
      </w:r>
    </w:p>
    <w:p w14:paraId="26208BAB" w14:textId="77777777" w:rsidR="00597036" w:rsidRDefault="00597036">
      <w:pPr>
        <w:pStyle w:val="TOC4"/>
        <w:rPr>
          <w:rFonts w:asciiTheme="minorHAnsi" w:eastAsiaTheme="minorEastAsia" w:hAnsiTheme="minorHAnsi" w:cstheme="minorBidi"/>
          <w:sz w:val="22"/>
          <w:szCs w:val="22"/>
        </w:rPr>
      </w:pPr>
      <w:r w:rsidRPr="00597036">
        <w:t>A.8.1.5.2</w:t>
      </w:r>
      <w:r w:rsidRPr="00597036">
        <w:rPr>
          <w:rFonts w:asciiTheme="minorHAnsi" w:eastAsiaTheme="minorEastAsia" w:hAnsiTheme="minorHAnsi" w:cstheme="minorBidi"/>
          <w:sz w:val="22"/>
          <w:szCs w:val="22"/>
        </w:rPr>
        <w:tab/>
      </w:r>
      <w:r w:rsidRPr="00763DEA">
        <w:rPr>
          <w:snapToGrid w:val="0"/>
        </w:rPr>
        <w:t>Test Requirements</w:t>
      </w:r>
      <w:r>
        <w:tab/>
        <w:t>1729</w:t>
      </w:r>
    </w:p>
    <w:p w14:paraId="499ADDB0" w14:textId="77777777" w:rsidR="00597036" w:rsidRDefault="00597036">
      <w:pPr>
        <w:pStyle w:val="TOC3"/>
        <w:rPr>
          <w:rFonts w:asciiTheme="minorHAnsi" w:eastAsiaTheme="minorEastAsia" w:hAnsiTheme="minorHAnsi" w:cstheme="minorBidi"/>
          <w:sz w:val="22"/>
          <w:szCs w:val="22"/>
        </w:rPr>
      </w:pPr>
      <w:r w:rsidRPr="00597036">
        <w:t>A.8.1.6</w:t>
      </w:r>
      <w:r w:rsidRPr="005970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w:t>
      </w:r>
      <w:r>
        <w:tab/>
        <w:t>1729</w:t>
      </w:r>
    </w:p>
    <w:p w14:paraId="5537761D" w14:textId="77777777" w:rsidR="00597036" w:rsidRDefault="00597036">
      <w:pPr>
        <w:pStyle w:val="TOC4"/>
        <w:rPr>
          <w:rFonts w:asciiTheme="minorHAnsi" w:eastAsiaTheme="minorEastAsia" w:hAnsiTheme="minorHAnsi" w:cstheme="minorBidi"/>
          <w:sz w:val="22"/>
          <w:szCs w:val="22"/>
        </w:rPr>
      </w:pPr>
      <w:r w:rsidRPr="00597036">
        <w:t>A.8.1.6.1</w:t>
      </w:r>
      <w:r w:rsidRPr="00597036">
        <w:rPr>
          <w:rFonts w:asciiTheme="minorHAnsi" w:eastAsiaTheme="minorEastAsia" w:hAnsiTheme="minorHAnsi" w:cstheme="minorBidi"/>
          <w:sz w:val="22"/>
          <w:szCs w:val="22"/>
        </w:rPr>
        <w:tab/>
      </w:r>
      <w:r w:rsidRPr="00763DEA">
        <w:rPr>
          <w:snapToGrid w:val="0"/>
        </w:rPr>
        <w:t>Test Purpose and Environment</w:t>
      </w:r>
      <w:r>
        <w:tab/>
        <w:t>1729</w:t>
      </w:r>
    </w:p>
    <w:p w14:paraId="4BBB13D2" w14:textId="77777777" w:rsidR="00597036" w:rsidRDefault="00597036">
      <w:pPr>
        <w:pStyle w:val="TOC4"/>
        <w:rPr>
          <w:rFonts w:asciiTheme="minorHAnsi" w:eastAsiaTheme="minorEastAsia" w:hAnsiTheme="minorHAnsi" w:cstheme="minorBidi"/>
          <w:sz w:val="22"/>
          <w:szCs w:val="22"/>
        </w:rPr>
      </w:pPr>
      <w:r w:rsidRPr="00597036">
        <w:t>A.8.1.6.2</w:t>
      </w:r>
      <w:r w:rsidRPr="00597036">
        <w:rPr>
          <w:rFonts w:asciiTheme="minorHAnsi" w:eastAsiaTheme="minorEastAsia" w:hAnsiTheme="minorHAnsi" w:cstheme="minorBidi"/>
          <w:sz w:val="22"/>
          <w:szCs w:val="22"/>
        </w:rPr>
        <w:tab/>
      </w:r>
      <w:r w:rsidRPr="00763DEA">
        <w:rPr>
          <w:snapToGrid w:val="0"/>
        </w:rPr>
        <w:t>Test Requirements</w:t>
      </w:r>
      <w:r>
        <w:tab/>
        <w:t>1731</w:t>
      </w:r>
    </w:p>
    <w:p w14:paraId="62F43E99" w14:textId="77777777" w:rsidR="00597036" w:rsidRDefault="00597036">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1731</w:t>
      </w:r>
    </w:p>
    <w:p w14:paraId="4F124F38" w14:textId="77777777" w:rsidR="00597036" w:rsidRDefault="00597036">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1731</w:t>
      </w:r>
    </w:p>
    <w:p w14:paraId="0C75F6CE" w14:textId="77777777" w:rsidR="00597036" w:rsidRDefault="00597036">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1733</w:t>
      </w:r>
    </w:p>
    <w:p w14:paraId="248A000C" w14:textId="77777777" w:rsidR="00597036" w:rsidRDefault="00597036">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1734</w:t>
      </w:r>
    </w:p>
    <w:p w14:paraId="5D30A393" w14:textId="77777777" w:rsidR="00597036" w:rsidRDefault="00597036">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1734</w:t>
      </w:r>
    </w:p>
    <w:p w14:paraId="2E0028BA" w14:textId="77777777" w:rsidR="00597036" w:rsidRDefault="00597036">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1736</w:t>
      </w:r>
    </w:p>
    <w:p w14:paraId="572737BE" w14:textId="77777777" w:rsidR="00597036" w:rsidRDefault="00597036">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1737</w:t>
      </w:r>
    </w:p>
    <w:p w14:paraId="16925B81" w14:textId="77777777" w:rsidR="00597036" w:rsidRDefault="00597036">
      <w:pPr>
        <w:pStyle w:val="TOC4"/>
        <w:rPr>
          <w:rFonts w:asciiTheme="minorHAnsi" w:eastAsiaTheme="minorEastAsia" w:hAnsiTheme="minorHAnsi" w:cstheme="minorBidi"/>
          <w:sz w:val="22"/>
          <w:szCs w:val="22"/>
        </w:rPr>
      </w:pPr>
      <w:r w:rsidRPr="00597036">
        <w:t>A.8.1.</w:t>
      </w:r>
      <w:r w:rsidRPr="00597036">
        <w:rPr>
          <w:lang w:eastAsia="zh-CN"/>
        </w:rPr>
        <w:t>9</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1737</w:t>
      </w:r>
    </w:p>
    <w:p w14:paraId="07CD116C" w14:textId="77777777" w:rsidR="00597036" w:rsidRDefault="00597036">
      <w:pPr>
        <w:pStyle w:val="TOC4"/>
        <w:rPr>
          <w:rFonts w:asciiTheme="minorHAnsi" w:eastAsiaTheme="minorEastAsia" w:hAnsiTheme="minorHAnsi" w:cstheme="minorBidi"/>
          <w:sz w:val="22"/>
          <w:szCs w:val="22"/>
        </w:rPr>
      </w:pPr>
      <w:r w:rsidRPr="00597036">
        <w:t>A.8.1.</w:t>
      </w:r>
      <w:r w:rsidRPr="00597036">
        <w:rPr>
          <w:lang w:eastAsia="zh-CN"/>
        </w:rPr>
        <w:t>9</w:t>
      </w:r>
      <w:r w:rsidRPr="00597036">
        <w:t>.2</w:t>
      </w:r>
      <w:r w:rsidRPr="00597036">
        <w:rPr>
          <w:rFonts w:asciiTheme="minorHAnsi" w:eastAsiaTheme="minorEastAsia" w:hAnsiTheme="minorHAnsi" w:cstheme="minorBidi"/>
          <w:sz w:val="22"/>
          <w:szCs w:val="22"/>
        </w:rPr>
        <w:tab/>
      </w:r>
      <w:r w:rsidRPr="00763DEA">
        <w:rPr>
          <w:snapToGrid w:val="0"/>
        </w:rPr>
        <w:t>Test Requirements</w:t>
      </w:r>
      <w:r>
        <w:tab/>
        <w:t>1737</w:t>
      </w:r>
    </w:p>
    <w:p w14:paraId="6122207E" w14:textId="77777777" w:rsidR="00597036" w:rsidRDefault="00597036">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1737</w:t>
      </w:r>
    </w:p>
    <w:p w14:paraId="75456DD1" w14:textId="77777777" w:rsidR="00597036" w:rsidRDefault="00597036">
      <w:pPr>
        <w:pStyle w:val="TOC4"/>
        <w:rPr>
          <w:rFonts w:asciiTheme="minorHAnsi" w:eastAsiaTheme="minorEastAsia" w:hAnsiTheme="minorHAnsi" w:cstheme="minorBidi"/>
          <w:sz w:val="22"/>
          <w:szCs w:val="22"/>
        </w:rPr>
      </w:pPr>
      <w:r w:rsidRPr="00597036">
        <w:t>A.8.1.10.</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1737</w:t>
      </w:r>
    </w:p>
    <w:p w14:paraId="0392E849" w14:textId="77777777" w:rsidR="00597036" w:rsidRDefault="00597036">
      <w:pPr>
        <w:pStyle w:val="TOC4"/>
        <w:rPr>
          <w:rFonts w:asciiTheme="minorHAnsi" w:eastAsiaTheme="minorEastAsia" w:hAnsiTheme="minorHAnsi" w:cstheme="minorBidi"/>
          <w:sz w:val="22"/>
          <w:szCs w:val="22"/>
        </w:rPr>
      </w:pPr>
      <w:r w:rsidRPr="00597036">
        <w:t>A.8.1.10.2</w:t>
      </w:r>
      <w:r w:rsidRPr="00597036">
        <w:rPr>
          <w:rFonts w:asciiTheme="minorHAnsi" w:eastAsiaTheme="minorEastAsia" w:hAnsiTheme="minorHAnsi" w:cstheme="minorBidi"/>
          <w:sz w:val="22"/>
          <w:szCs w:val="22"/>
        </w:rPr>
        <w:tab/>
      </w:r>
      <w:r w:rsidRPr="00763DEA">
        <w:rPr>
          <w:snapToGrid w:val="0"/>
        </w:rPr>
        <w:t>Test Requirements</w:t>
      </w:r>
      <w:r>
        <w:tab/>
        <w:t>1738</w:t>
      </w:r>
    </w:p>
    <w:p w14:paraId="35E5E7A6" w14:textId="77777777" w:rsidR="00597036" w:rsidRDefault="005970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1738</w:t>
      </w:r>
    </w:p>
    <w:p w14:paraId="4FF4AECF" w14:textId="77777777" w:rsidR="00597036" w:rsidRDefault="00597036">
      <w:pPr>
        <w:pStyle w:val="TOC4"/>
        <w:rPr>
          <w:rFonts w:asciiTheme="minorHAnsi" w:eastAsiaTheme="minorEastAsia" w:hAnsiTheme="minorHAnsi" w:cstheme="minorBidi"/>
          <w:sz w:val="22"/>
          <w:szCs w:val="22"/>
        </w:rPr>
      </w:pPr>
      <w:r w:rsidRPr="00597036">
        <w:t>A.8.1.11.1</w:t>
      </w:r>
      <w:r w:rsidRPr="00597036">
        <w:rPr>
          <w:rFonts w:asciiTheme="minorHAnsi" w:eastAsiaTheme="minorEastAsia" w:hAnsiTheme="minorHAnsi"/>
          <w:sz w:val="22"/>
          <w:szCs w:val="22"/>
        </w:rPr>
        <w:tab/>
      </w:r>
      <w:r w:rsidRPr="00763DEA">
        <w:rPr>
          <w:rFonts w:cs="v4.2.0"/>
          <w:snapToGrid w:val="0"/>
        </w:rPr>
        <w:t>Test Purpose and Environment</w:t>
      </w:r>
      <w:r>
        <w:tab/>
        <w:t>1738</w:t>
      </w:r>
    </w:p>
    <w:p w14:paraId="78E31D6D" w14:textId="77777777" w:rsidR="00597036" w:rsidRDefault="00597036">
      <w:pPr>
        <w:pStyle w:val="TOC4"/>
        <w:rPr>
          <w:rFonts w:asciiTheme="minorHAnsi" w:eastAsiaTheme="minorEastAsia" w:hAnsiTheme="minorHAnsi" w:cstheme="minorBidi"/>
          <w:sz w:val="22"/>
          <w:szCs w:val="22"/>
        </w:rPr>
      </w:pPr>
      <w:r w:rsidRPr="00597036">
        <w:t>A.8.1.11.2</w:t>
      </w:r>
      <w:r w:rsidRPr="00597036">
        <w:rPr>
          <w:rFonts w:asciiTheme="minorHAnsi" w:eastAsiaTheme="minorEastAsia" w:hAnsiTheme="minorHAnsi"/>
          <w:sz w:val="22"/>
          <w:szCs w:val="22"/>
        </w:rPr>
        <w:tab/>
      </w:r>
      <w:r w:rsidRPr="00763DEA">
        <w:rPr>
          <w:rFonts w:cs="v4.2.0"/>
          <w:snapToGrid w:val="0"/>
        </w:rPr>
        <w:t>Test Requirements</w:t>
      </w:r>
      <w:r>
        <w:tab/>
        <w:t>1740</w:t>
      </w:r>
    </w:p>
    <w:p w14:paraId="3BECE3D2" w14:textId="77777777" w:rsidR="00597036" w:rsidRDefault="00597036">
      <w:pPr>
        <w:pStyle w:val="TOC3"/>
        <w:rPr>
          <w:rFonts w:asciiTheme="minorHAnsi" w:eastAsiaTheme="minorEastAsia" w:hAnsiTheme="minorHAnsi" w:cstheme="minorBidi"/>
          <w:sz w:val="22"/>
          <w:szCs w:val="22"/>
        </w:rPr>
      </w:pPr>
      <w:r w:rsidRPr="00597036">
        <w:t>A.8.1.12</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for UE category 0</w:t>
      </w:r>
      <w:r>
        <w:tab/>
        <w:t>1741</w:t>
      </w:r>
    </w:p>
    <w:p w14:paraId="09ECC7A2" w14:textId="77777777" w:rsidR="00597036" w:rsidRDefault="00597036">
      <w:pPr>
        <w:pStyle w:val="TOC4"/>
        <w:rPr>
          <w:rFonts w:asciiTheme="minorHAnsi" w:eastAsiaTheme="minorEastAsia" w:hAnsiTheme="minorHAnsi" w:cstheme="minorBidi"/>
          <w:sz w:val="22"/>
          <w:szCs w:val="22"/>
        </w:rPr>
      </w:pPr>
      <w:r w:rsidRPr="00597036">
        <w:t>A.8.1.12.1</w:t>
      </w:r>
      <w:r w:rsidRPr="00597036">
        <w:rPr>
          <w:rFonts w:asciiTheme="minorHAnsi" w:eastAsiaTheme="minorEastAsia" w:hAnsiTheme="minorHAnsi"/>
          <w:sz w:val="22"/>
          <w:szCs w:val="22"/>
        </w:rPr>
        <w:tab/>
      </w:r>
      <w:r w:rsidRPr="00763DEA">
        <w:rPr>
          <w:rFonts w:cs="v4.2.0"/>
          <w:snapToGrid w:val="0"/>
        </w:rPr>
        <w:t>Test Purpose and Environment</w:t>
      </w:r>
      <w:r>
        <w:tab/>
        <w:t>1741</w:t>
      </w:r>
    </w:p>
    <w:p w14:paraId="5BB34B3F" w14:textId="77777777" w:rsidR="00597036" w:rsidRDefault="00597036">
      <w:pPr>
        <w:pStyle w:val="TOC4"/>
        <w:rPr>
          <w:rFonts w:asciiTheme="minorHAnsi" w:eastAsiaTheme="minorEastAsia" w:hAnsiTheme="minorHAnsi" w:cstheme="minorBidi"/>
          <w:sz w:val="22"/>
          <w:szCs w:val="22"/>
        </w:rPr>
      </w:pPr>
      <w:r w:rsidRPr="00597036">
        <w:t>A.8.1.12.2</w:t>
      </w:r>
      <w:r w:rsidRPr="00597036">
        <w:rPr>
          <w:rFonts w:asciiTheme="minorHAnsi" w:eastAsiaTheme="minorEastAsia" w:hAnsiTheme="minorHAnsi"/>
          <w:sz w:val="22"/>
          <w:szCs w:val="22"/>
        </w:rPr>
        <w:tab/>
      </w:r>
      <w:r w:rsidRPr="00763DEA">
        <w:rPr>
          <w:rFonts w:cs="v4.2.0"/>
          <w:snapToGrid w:val="0"/>
        </w:rPr>
        <w:t>Test Requirements</w:t>
      </w:r>
      <w:r>
        <w:tab/>
        <w:t>1742</w:t>
      </w:r>
    </w:p>
    <w:p w14:paraId="085A8EF9" w14:textId="77777777" w:rsidR="00597036" w:rsidRDefault="00597036">
      <w:pPr>
        <w:pStyle w:val="TOC3"/>
        <w:rPr>
          <w:rFonts w:asciiTheme="minorHAnsi" w:eastAsiaTheme="minorEastAsia" w:hAnsiTheme="minorHAnsi" w:cstheme="minorBidi"/>
          <w:sz w:val="22"/>
          <w:szCs w:val="22"/>
        </w:rPr>
      </w:pPr>
      <w:r w:rsidRPr="00597036">
        <w:t>A.8.1.13</w:t>
      </w:r>
      <w:r w:rsidRPr="00597036">
        <w:rPr>
          <w:rFonts w:asciiTheme="minorHAnsi" w:eastAsiaTheme="minorEastAsia" w:hAnsiTheme="minorHAnsi"/>
          <w:sz w:val="22"/>
          <w:szCs w:val="22"/>
        </w:rPr>
        <w:tab/>
      </w:r>
      <w:r w:rsidRPr="00763DEA">
        <w:rPr>
          <w:rFonts w:cs="v4.2.0"/>
        </w:rPr>
        <w:t>E-UTRAN FDD-FDD intra-frequency event triggered reporting under fading propagation conditions in synchronous cells with DRX for UE category 0</w:t>
      </w:r>
      <w:r>
        <w:tab/>
        <w:t>1743</w:t>
      </w:r>
    </w:p>
    <w:p w14:paraId="152BAD31" w14:textId="77777777" w:rsidR="00597036" w:rsidRDefault="00597036">
      <w:pPr>
        <w:pStyle w:val="TOC4"/>
        <w:rPr>
          <w:rFonts w:asciiTheme="minorHAnsi" w:eastAsiaTheme="minorEastAsia" w:hAnsiTheme="minorHAnsi" w:cstheme="minorBidi"/>
          <w:sz w:val="22"/>
          <w:szCs w:val="22"/>
        </w:rPr>
      </w:pPr>
      <w:r w:rsidRPr="00597036">
        <w:t>A.8.1.13.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1743</w:t>
      </w:r>
    </w:p>
    <w:p w14:paraId="479FF642" w14:textId="77777777" w:rsidR="00597036" w:rsidRDefault="00597036">
      <w:pPr>
        <w:pStyle w:val="TOC4"/>
        <w:rPr>
          <w:rFonts w:asciiTheme="minorHAnsi" w:eastAsiaTheme="minorEastAsia" w:hAnsiTheme="minorHAnsi" w:cstheme="minorBidi"/>
          <w:sz w:val="22"/>
          <w:szCs w:val="22"/>
        </w:rPr>
      </w:pPr>
      <w:r w:rsidRPr="00597036">
        <w:t>A.8.1.13.2</w:t>
      </w:r>
      <w:r w:rsidRPr="00597036">
        <w:rPr>
          <w:rFonts w:asciiTheme="minorHAnsi" w:eastAsiaTheme="minorEastAsia" w:hAnsiTheme="minorHAnsi"/>
          <w:sz w:val="22"/>
          <w:szCs w:val="22"/>
        </w:rPr>
        <w:tab/>
      </w:r>
      <w:r w:rsidRPr="00763DEA">
        <w:rPr>
          <w:rFonts w:cs="v4.2.0"/>
          <w:snapToGrid w:val="0"/>
        </w:rPr>
        <w:t>Test Requirements</w:t>
      </w:r>
      <w:r>
        <w:tab/>
        <w:t>1745</w:t>
      </w:r>
    </w:p>
    <w:p w14:paraId="5EB72A6D" w14:textId="77777777" w:rsidR="00597036" w:rsidRDefault="00597036">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1745</w:t>
      </w:r>
    </w:p>
    <w:p w14:paraId="33E37961" w14:textId="77777777" w:rsidR="00597036" w:rsidRDefault="00597036">
      <w:pPr>
        <w:pStyle w:val="TOC4"/>
        <w:rPr>
          <w:rFonts w:asciiTheme="minorHAnsi" w:eastAsiaTheme="minorEastAsia" w:hAnsiTheme="minorHAnsi" w:cstheme="minorBidi"/>
          <w:sz w:val="22"/>
          <w:szCs w:val="22"/>
        </w:rPr>
      </w:pPr>
      <w:r w:rsidRPr="00597036">
        <w:t>A.8.1.14.1</w:t>
      </w:r>
      <w:r w:rsidRPr="00597036">
        <w:rPr>
          <w:rFonts w:asciiTheme="minorHAnsi" w:eastAsiaTheme="minorEastAsia" w:hAnsiTheme="minorHAnsi"/>
          <w:sz w:val="22"/>
          <w:szCs w:val="22"/>
        </w:rPr>
        <w:tab/>
      </w:r>
      <w:r w:rsidRPr="00763DEA">
        <w:rPr>
          <w:rFonts w:cs="v4.2.0"/>
          <w:snapToGrid w:val="0"/>
        </w:rPr>
        <w:t>Test Purpose and Environment</w:t>
      </w:r>
      <w:r>
        <w:tab/>
        <w:t>1745</w:t>
      </w:r>
    </w:p>
    <w:p w14:paraId="38B459A7" w14:textId="77777777" w:rsidR="00597036" w:rsidRDefault="00597036">
      <w:pPr>
        <w:pStyle w:val="TOC4"/>
        <w:rPr>
          <w:rFonts w:asciiTheme="minorHAnsi" w:eastAsiaTheme="minorEastAsia" w:hAnsiTheme="minorHAnsi" w:cstheme="minorBidi"/>
          <w:sz w:val="22"/>
          <w:szCs w:val="22"/>
        </w:rPr>
      </w:pPr>
      <w:r w:rsidRPr="00597036">
        <w:t>A.8.1.14.2</w:t>
      </w:r>
      <w:r w:rsidRPr="00597036">
        <w:rPr>
          <w:rFonts w:asciiTheme="minorHAnsi" w:eastAsiaTheme="minorEastAsia" w:hAnsiTheme="minorHAnsi"/>
          <w:sz w:val="22"/>
          <w:szCs w:val="22"/>
        </w:rPr>
        <w:tab/>
      </w:r>
      <w:r w:rsidRPr="00763DEA">
        <w:rPr>
          <w:rFonts w:cs="v4.2.0"/>
          <w:snapToGrid w:val="0"/>
        </w:rPr>
        <w:t>Test Requirements</w:t>
      </w:r>
      <w:r>
        <w:tab/>
        <w:t>1747</w:t>
      </w:r>
    </w:p>
    <w:p w14:paraId="79E02638" w14:textId="77777777" w:rsidR="00597036" w:rsidRDefault="00597036">
      <w:pPr>
        <w:pStyle w:val="TOC3"/>
        <w:rPr>
          <w:rFonts w:asciiTheme="minorHAnsi" w:eastAsiaTheme="minorEastAsia" w:hAnsiTheme="minorHAnsi" w:cstheme="minorBidi"/>
          <w:sz w:val="22"/>
          <w:szCs w:val="22"/>
        </w:rPr>
      </w:pPr>
      <w:r w:rsidRPr="00597036">
        <w:t>A.8.1.15</w:t>
      </w:r>
      <w:r w:rsidRPr="00597036">
        <w:rPr>
          <w:rFonts w:asciiTheme="minorHAnsi" w:eastAsiaTheme="minorEastAsia" w:hAnsiTheme="minorHAnsi"/>
          <w:sz w:val="22"/>
          <w:szCs w:val="22"/>
        </w:rPr>
        <w:tab/>
      </w:r>
      <w:r w:rsidRPr="00763DEA">
        <w:rPr>
          <w:rFonts w:cs="v4.2.0"/>
        </w:rPr>
        <w:t>E-UTRAN HD-FDD intra-frequency event triggered reporting under fading propagation conditions in synchronous cells for UE category 0</w:t>
      </w:r>
      <w:r>
        <w:tab/>
        <w:t>1748</w:t>
      </w:r>
    </w:p>
    <w:p w14:paraId="27272848" w14:textId="77777777" w:rsidR="00597036" w:rsidRDefault="00597036">
      <w:pPr>
        <w:pStyle w:val="TOC4"/>
        <w:rPr>
          <w:rFonts w:asciiTheme="minorHAnsi" w:eastAsiaTheme="minorEastAsia" w:hAnsiTheme="minorHAnsi" w:cstheme="minorBidi"/>
          <w:sz w:val="22"/>
          <w:szCs w:val="22"/>
        </w:rPr>
      </w:pPr>
      <w:r w:rsidRPr="00597036">
        <w:t>A.8.1.15.1</w:t>
      </w:r>
      <w:r w:rsidRPr="00597036">
        <w:rPr>
          <w:rFonts w:asciiTheme="minorHAnsi" w:eastAsiaTheme="minorEastAsia" w:hAnsiTheme="minorHAnsi"/>
          <w:sz w:val="22"/>
          <w:szCs w:val="22"/>
        </w:rPr>
        <w:tab/>
      </w:r>
      <w:r w:rsidRPr="00763DEA">
        <w:rPr>
          <w:rFonts w:cs="v4.2.0"/>
          <w:snapToGrid w:val="0"/>
        </w:rPr>
        <w:t>Test Purpose and Environment</w:t>
      </w:r>
      <w:r>
        <w:tab/>
        <w:t>1748</w:t>
      </w:r>
    </w:p>
    <w:p w14:paraId="24412867" w14:textId="77777777" w:rsidR="00597036" w:rsidRDefault="00597036">
      <w:pPr>
        <w:pStyle w:val="TOC4"/>
        <w:rPr>
          <w:rFonts w:asciiTheme="minorHAnsi" w:eastAsiaTheme="minorEastAsia" w:hAnsiTheme="minorHAnsi" w:cstheme="minorBidi"/>
          <w:sz w:val="22"/>
          <w:szCs w:val="22"/>
        </w:rPr>
      </w:pPr>
      <w:r w:rsidRPr="00597036">
        <w:t>A.8.1.15.2</w:t>
      </w:r>
      <w:r w:rsidRPr="00597036">
        <w:rPr>
          <w:rFonts w:asciiTheme="minorHAnsi" w:eastAsiaTheme="minorEastAsia" w:hAnsiTheme="minorHAnsi"/>
          <w:sz w:val="22"/>
          <w:szCs w:val="22"/>
        </w:rPr>
        <w:tab/>
      </w:r>
      <w:r w:rsidRPr="00763DEA">
        <w:rPr>
          <w:rFonts w:cs="v4.2.0"/>
          <w:snapToGrid w:val="0"/>
        </w:rPr>
        <w:t>Test Requirements</w:t>
      </w:r>
      <w:r>
        <w:tab/>
        <w:t>1749</w:t>
      </w:r>
    </w:p>
    <w:p w14:paraId="72B7AD83" w14:textId="77777777" w:rsidR="00597036" w:rsidRDefault="00597036">
      <w:pPr>
        <w:pStyle w:val="TOC3"/>
        <w:rPr>
          <w:rFonts w:asciiTheme="minorHAnsi" w:eastAsiaTheme="minorEastAsia" w:hAnsiTheme="minorHAnsi" w:cstheme="minorBidi"/>
          <w:sz w:val="22"/>
          <w:szCs w:val="22"/>
        </w:rPr>
      </w:pPr>
      <w:r w:rsidRPr="00597036">
        <w:t>A.8.1.16</w:t>
      </w:r>
      <w:r w:rsidRPr="00597036">
        <w:rPr>
          <w:rFonts w:asciiTheme="minorHAnsi" w:eastAsiaTheme="minorEastAsia" w:hAnsiTheme="minorHAnsi"/>
          <w:sz w:val="22"/>
          <w:szCs w:val="22"/>
        </w:rPr>
        <w:tab/>
      </w:r>
      <w:r w:rsidRPr="00763DEA">
        <w:rPr>
          <w:rFonts w:cs="v4.2.0"/>
        </w:rPr>
        <w:t>E-UTRAN HD-FDD intra-frequency event triggered reporting under fading propagation conditions in synchronous cells with DRX for UE category 0</w:t>
      </w:r>
      <w:r>
        <w:tab/>
        <w:t>1750</w:t>
      </w:r>
    </w:p>
    <w:p w14:paraId="0B888057" w14:textId="77777777" w:rsidR="00597036" w:rsidRDefault="00597036">
      <w:pPr>
        <w:pStyle w:val="TOC4"/>
        <w:rPr>
          <w:rFonts w:asciiTheme="minorHAnsi" w:eastAsiaTheme="minorEastAsia" w:hAnsiTheme="minorHAnsi" w:cstheme="minorBidi"/>
          <w:sz w:val="22"/>
          <w:szCs w:val="22"/>
        </w:rPr>
      </w:pPr>
      <w:r w:rsidRPr="00597036">
        <w:t>A.8.1.16.</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1750</w:t>
      </w:r>
    </w:p>
    <w:p w14:paraId="0EB045ED" w14:textId="77777777" w:rsidR="00597036" w:rsidRDefault="00597036">
      <w:pPr>
        <w:pStyle w:val="TOC4"/>
        <w:rPr>
          <w:rFonts w:asciiTheme="minorHAnsi" w:eastAsiaTheme="minorEastAsia" w:hAnsiTheme="minorHAnsi" w:cstheme="minorBidi"/>
          <w:sz w:val="22"/>
          <w:szCs w:val="22"/>
        </w:rPr>
      </w:pPr>
      <w:r w:rsidRPr="00597036">
        <w:t>A.8.1.16.2</w:t>
      </w:r>
      <w:r w:rsidRPr="00597036">
        <w:rPr>
          <w:rFonts w:asciiTheme="minorHAnsi" w:eastAsiaTheme="minorEastAsia" w:hAnsiTheme="minorHAnsi"/>
          <w:sz w:val="22"/>
          <w:szCs w:val="22"/>
        </w:rPr>
        <w:tab/>
      </w:r>
      <w:r w:rsidRPr="00763DEA">
        <w:rPr>
          <w:rFonts w:cs="v4.2.0"/>
          <w:snapToGrid w:val="0"/>
        </w:rPr>
        <w:t>Test Requirements</w:t>
      </w:r>
      <w:r>
        <w:tab/>
        <w:t>1752</w:t>
      </w:r>
    </w:p>
    <w:p w14:paraId="1B77510B" w14:textId="77777777" w:rsidR="00597036" w:rsidRDefault="00597036">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1752</w:t>
      </w:r>
    </w:p>
    <w:p w14:paraId="4B6CD276" w14:textId="77777777" w:rsidR="00597036" w:rsidRDefault="00597036">
      <w:pPr>
        <w:pStyle w:val="TOC3"/>
        <w:rPr>
          <w:rFonts w:asciiTheme="minorHAnsi" w:eastAsiaTheme="minorEastAsia" w:hAnsiTheme="minorHAnsi" w:cstheme="minorBidi"/>
          <w:sz w:val="22"/>
          <w:szCs w:val="22"/>
        </w:rPr>
      </w:pPr>
      <w:r w:rsidRPr="00597036">
        <w:lastRenderedPageBreak/>
        <w:t>A.8.1.18</w:t>
      </w:r>
      <w:r w:rsidRPr="00597036">
        <w:rPr>
          <w:rFonts w:asciiTheme="minorHAnsi" w:eastAsiaTheme="minorEastAsia" w:hAnsiTheme="minorHAnsi"/>
          <w:sz w:val="22"/>
          <w:szCs w:val="22"/>
        </w:rPr>
        <w:tab/>
      </w:r>
      <w:r w:rsidRPr="00763DEA">
        <w:rPr>
          <w:rFonts w:cs="v4.2.0"/>
        </w:rPr>
        <w:t>Void</w:t>
      </w:r>
      <w:r>
        <w:tab/>
        <w:t>1752</w:t>
      </w:r>
    </w:p>
    <w:p w14:paraId="28D2CCF0" w14:textId="77777777" w:rsidR="00597036" w:rsidRDefault="00597036">
      <w:pPr>
        <w:pStyle w:val="TOC3"/>
        <w:rPr>
          <w:rFonts w:asciiTheme="minorHAnsi" w:eastAsiaTheme="minorEastAsia" w:hAnsiTheme="minorHAnsi" w:cstheme="minorBidi"/>
          <w:sz w:val="22"/>
          <w:szCs w:val="22"/>
        </w:rPr>
      </w:pPr>
      <w:r w:rsidRPr="00597036">
        <w:t>A.8.1.19</w:t>
      </w:r>
      <w:r w:rsidRPr="00597036">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1752</w:t>
      </w:r>
    </w:p>
    <w:p w14:paraId="3A0CE562" w14:textId="77777777" w:rsidR="00597036" w:rsidRDefault="00597036">
      <w:pPr>
        <w:pStyle w:val="TOC4"/>
        <w:rPr>
          <w:rFonts w:asciiTheme="minorHAnsi" w:eastAsiaTheme="minorEastAsia" w:hAnsiTheme="minorHAnsi" w:cstheme="minorBidi"/>
          <w:sz w:val="22"/>
          <w:szCs w:val="22"/>
        </w:rPr>
      </w:pPr>
      <w:r w:rsidRPr="00597036">
        <w:t>A.8.1.19.1</w:t>
      </w:r>
      <w:r w:rsidRPr="00597036">
        <w:rPr>
          <w:rFonts w:asciiTheme="minorHAnsi" w:eastAsiaTheme="minorEastAsia" w:hAnsiTheme="minorHAnsi" w:cstheme="minorBidi"/>
          <w:sz w:val="22"/>
          <w:szCs w:val="22"/>
        </w:rPr>
        <w:tab/>
      </w:r>
      <w:r w:rsidRPr="00763DEA">
        <w:rPr>
          <w:snapToGrid w:val="0"/>
        </w:rPr>
        <w:t>Test Purpose and Environment</w:t>
      </w:r>
      <w:r>
        <w:tab/>
        <w:t>1752</w:t>
      </w:r>
    </w:p>
    <w:p w14:paraId="1BC8C469" w14:textId="77777777" w:rsidR="00597036" w:rsidRDefault="00597036">
      <w:pPr>
        <w:pStyle w:val="TOC4"/>
        <w:rPr>
          <w:rFonts w:asciiTheme="minorHAnsi" w:eastAsiaTheme="minorEastAsia" w:hAnsiTheme="minorHAnsi" w:cstheme="minorBidi"/>
          <w:sz w:val="22"/>
          <w:szCs w:val="22"/>
        </w:rPr>
      </w:pPr>
      <w:r w:rsidRPr="00597036">
        <w:t>A.8.1.19.2</w:t>
      </w:r>
      <w:r w:rsidRPr="00597036">
        <w:rPr>
          <w:rFonts w:asciiTheme="minorHAnsi" w:eastAsiaTheme="minorEastAsia" w:hAnsiTheme="minorHAnsi" w:cstheme="minorBidi"/>
          <w:sz w:val="22"/>
          <w:szCs w:val="22"/>
        </w:rPr>
        <w:tab/>
      </w:r>
      <w:r w:rsidRPr="00763DEA">
        <w:rPr>
          <w:snapToGrid w:val="0"/>
        </w:rPr>
        <w:t>Test Requirements</w:t>
      </w:r>
      <w:r>
        <w:tab/>
        <w:t>1754</w:t>
      </w:r>
    </w:p>
    <w:p w14:paraId="0023A187" w14:textId="77777777" w:rsidR="00597036" w:rsidRDefault="00597036">
      <w:pPr>
        <w:pStyle w:val="TOC3"/>
        <w:rPr>
          <w:rFonts w:asciiTheme="minorHAnsi" w:eastAsiaTheme="minorEastAsia" w:hAnsiTheme="minorHAnsi" w:cstheme="minorBidi"/>
          <w:sz w:val="22"/>
          <w:szCs w:val="22"/>
        </w:rPr>
      </w:pPr>
      <w:r w:rsidRPr="00597036">
        <w:t>A.8.1.20</w:t>
      </w:r>
      <w:r w:rsidRPr="00597036">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 for UE category 0</w:t>
      </w:r>
      <w:r>
        <w:tab/>
        <w:t>1755</w:t>
      </w:r>
    </w:p>
    <w:p w14:paraId="71F8600D" w14:textId="77777777" w:rsidR="00597036" w:rsidRDefault="00597036">
      <w:pPr>
        <w:pStyle w:val="TOC4"/>
        <w:rPr>
          <w:rFonts w:asciiTheme="minorHAnsi" w:eastAsiaTheme="minorEastAsia" w:hAnsiTheme="minorHAnsi" w:cstheme="minorBidi"/>
          <w:sz w:val="22"/>
          <w:szCs w:val="22"/>
        </w:rPr>
      </w:pPr>
      <w:r w:rsidRPr="00597036">
        <w:t>A.8.1.20.1</w:t>
      </w:r>
      <w:r w:rsidRPr="00597036">
        <w:rPr>
          <w:rFonts w:asciiTheme="minorHAnsi" w:eastAsiaTheme="minorEastAsia" w:hAnsiTheme="minorHAnsi" w:cstheme="minorBidi"/>
          <w:sz w:val="22"/>
          <w:szCs w:val="22"/>
        </w:rPr>
        <w:tab/>
      </w:r>
      <w:r w:rsidRPr="00763DEA">
        <w:rPr>
          <w:snapToGrid w:val="0"/>
        </w:rPr>
        <w:t>Test Purpose and Environment</w:t>
      </w:r>
      <w:r>
        <w:tab/>
        <w:t>1755</w:t>
      </w:r>
    </w:p>
    <w:p w14:paraId="6089D2C6" w14:textId="77777777" w:rsidR="00597036" w:rsidRDefault="00597036">
      <w:pPr>
        <w:pStyle w:val="TOC4"/>
        <w:rPr>
          <w:rFonts w:asciiTheme="minorHAnsi" w:eastAsiaTheme="minorEastAsia" w:hAnsiTheme="minorHAnsi" w:cstheme="minorBidi"/>
          <w:sz w:val="22"/>
          <w:szCs w:val="22"/>
        </w:rPr>
      </w:pPr>
      <w:r w:rsidRPr="00597036">
        <w:t>A.8.1.20.2</w:t>
      </w:r>
      <w:r w:rsidRPr="00597036">
        <w:rPr>
          <w:rFonts w:asciiTheme="minorHAnsi" w:eastAsiaTheme="minorEastAsia" w:hAnsiTheme="minorHAnsi" w:cstheme="minorBidi"/>
          <w:sz w:val="22"/>
          <w:szCs w:val="22"/>
        </w:rPr>
        <w:tab/>
      </w:r>
      <w:r w:rsidRPr="00763DEA">
        <w:rPr>
          <w:snapToGrid w:val="0"/>
        </w:rPr>
        <w:t>Test Requirements</w:t>
      </w:r>
      <w:r>
        <w:tab/>
        <w:t>1757</w:t>
      </w:r>
    </w:p>
    <w:p w14:paraId="2267EE7E" w14:textId="77777777" w:rsidR="00597036" w:rsidRDefault="00597036">
      <w:pPr>
        <w:pStyle w:val="TOC3"/>
        <w:rPr>
          <w:rFonts w:asciiTheme="minorHAnsi" w:eastAsiaTheme="minorEastAsia" w:hAnsiTheme="minorHAnsi" w:cstheme="minorBidi"/>
          <w:sz w:val="22"/>
          <w:szCs w:val="22"/>
        </w:rPr>
      </w:pPr>
      <w:r w:rsidRPr="00597036">
        <w:t>A.8.1.21</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1757</w:t>
      </w:r>
    </w:p>
    <w:p w14:paraId="08351538" w14:textId="77777777" w:rsidR="00597036" w:rsidRDefault="00597036">
      <w:pPr>
        <w:pStyle w:val="TOC4"/>
        <w:rPr>
          <w:rFonts w:asciiTheme="minorHAnsi" w:eastAsiaTheme="minorEastAsia" w:hAnsiTheme="minorHAnsi" w:cstheme="minorBidi"/>
          <w:sz w:val="22"/>
          <w:szCs w:val="22"/>
        </w:rPr>
      </w:pPr>
      <w:r w:rsidRPr="00597036">
        <w:t>A.8.1.21.1</w:t>
      </w:r>
      <w:r w:rsidRPr="00597036">
        <w:rPr>
          <w:rFonts w:asciiTheme="minorHAnsi" w:eastAsiaTheme="minorEastAsia" w:hAnsiTheme="minorHAnsi" w:cstheme="minorBidi"/>
          <w:sz w:val="22"/>
          <w:szCs w:val="22"/>
        </w:rPr>
        <w:tab/>
      </w:r>
      <w:r w:rsidRPr="00763DEA">
        <w:rPr>
          <w:snapToGrid w:val="0"/>
        </w:rPr>
        <w:t>Test Purpose and Environment</w:t>
      </w:r>
      <w:r>
        <w:tab/>
        <w:t>1757</w:t>
      </w:r>
    </w:p>
    <w:p w14:paraId="777BB6B8" w14:textId="77777777" w:rsidR="00597036" w:rsidRDefault="00597036">
      <w:pPr>
        <w:pStyle w:val="TOC4"/>
        <w:rPr>
          <w:rFonts w:asciiTheme="minorHAnsi" w:eastAsiaTheme="minorEastAsia" w:hAnsiTheme="minorHAnsi" w:cstheme="minorBidi"/>
          <w:sz w:val="22"/>
          <w:szCs w:val="22"/>
        </w:rPr>
      </w:pPr>
      <w:r w:rsidRPr="00597036">
        <w:t>A.8.1.21.2</w:t>
      </w:r>
      <w:r w:rsidRPr="00597036">
        <w:rPr>
          <w:rFonts w:asciiTheme="minorHAnsi" w:eastAsiaTheme="minorEastAsia" w:hAnsiTheme="minorHAnsi" w:cstheme="minorBidi"/>
          <w:sz w:val="22"/>
          <w:szCs w:val="22"/>
        </w:rPr>
        <w:tab/>
      </w:r>
      <w:r w:rsidRPr="00763DEA">
        <w:rPr>
          <w:snapToGrid w:val="0"/>
        </w:rPr>
        <w:t>Test Requirements</w:t>
      </w:r>
      <w:r>
        <w:tab/>
        <w:t>1759</w:t>
      </w:r>
    </w:p>
    <w:p w14:paraId="601DA595" w14:textId="77777777" w:rsidR="00597036" w:rsidRDefault="00597036">
      <w:pPr>
        <w:pStyle w:val="TOC3"/>
        <w:rPr>
          <w:rFonts w:asciiTheme="minorHAnsi" w:eastAsiaTheme="minorEastAsia" w:hAnsiTheme="minorHAnsi" w:cstheme="minorBidi"/>
          <w:sz w:val="22"/>
          <w:szCs w:val="22"/>
        </w:rPr>
      </w:pPr>
      <w:r w:rsidRPr="00597036">
        <w:t>A.8.1.22</w:t>
      </w:r>
      <w:r w:rsidRPr="00597036">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763DEA">
        <w:rPr>
          <w:rFonts w:cs="v4.2.0"/>
        </w:rPr>
        <w:t xml:space="preserve"> </w:t>
      </w:r>
      <w:r w:rsidRPr="00763DEA">
        <w:rPr>
          <w:rFonts w:cs="v4.2.0"/>
          <w:lang w:eastAsia="zh-CN"/>
        </w:rPr>
        <w:t>with DRX for UE category 0</w:t>
      </w:r>
      <w:r>
        <w:tab/>
        <w:t>1760</w:t>
      </w:r>
    </w:p>
    <w:p w14:paraId="6C661EF7" w14:textId="77777777" w:rsidR="00597036" w:rsidRDefault="00597036">
      <w:pPr>
        <w:pStyle w:val="TOC4"/>
        <w:rPr>
          <w:rFonts w:asciiTheme="minorHAnsi" w:eastAsiaTheme="minorEastAsia" w:hAnsiTheme="minorHAnsi" w:cstheme="minorBidi"/>
          <w:sz w:val="22"/>
          <w:szCs w:val="22"/>
        </w:rPr>
      </w:pPr>
      <w:r w:rsidRPr="00597036">
        <w:t>A.8.1.22.1</w:t>
      </w:r>
      <w:r w:rsidRPr="00597036">
        <w:rPr>
          <w:rFonts w:asciiTheme="minorHAnsi" w:eastAsiaTheme="minorEastAsia" w:hAnsiTheme="minorHAnsi" w:cstheme="minorBidi"/>
          <w:sz w:val="22"/>
          <w:szCs w:val="22"/>
        </w:rPr>
        <w:tab/>
      </w:r>
      <w:r w:rsidRPr="00763DEA">
        <w:rPr>
          <w:snapToGrid w:val="0"/>
        </w:rPr>
        <w:t>Test Purpose and Environment</w:t>
      </w:r>
      <w:r>
        <w:tab/>
        <w:t>1760</w:t>
      </w:r>
    </w:p>
    <w:p w14:paraId="24BEE1C5" w14:textId="77777777" w:rsidR="00597036" w:rsidRDefault="00597036">
      <w:pPr>
        <w:pStyle w:val="TOC4"/>
        <w:rPr>
          <w:rFonts w:asciiTheme="minorHAnsi" w:eastAsiaTheme="minorEastAsia" w:hAnsiTheme="minorHAnsi" w:cstheme="minorBidi"/>
          <w:sz w:val="22"/>
          <w:szCs w:val="22"/>
        </w:rPr>
      </w:pPr>
      <w:r w:rsidRPr="00597036">
        <w:t>A.8.1.22.2</w:t>
      </w:r>
      <w:r w:rsidRPr="00597036">
        <w:rPr>
          <w:rFonts w:asciiTheme="minorHAnsi" w:eastAsiaTheme="minorEastAsia" w:hAnsiTheme="minorHAnsi" w:cstheme="minorBidi"/>
          <w:sz w:val="22"/>
          <w:szCs w:val="22"/>
        </w:rPr>
        <w:tab/>
      </w:r>
      <w:r w:rsidRPr="00763DEA">
        <w:rPr>
          <w:snapToGrid w:val="0"/>
        </w:rPr>
        <w:t>Test Requirements</w:t>
      </w:r>
      <w:r>
        <w:tab/>
        <w:t>1762</w:t>
      </w:r>
    </w:p>
    <w:p w14:paraId="49E7F5BE" w14:textId="77777777" w:rsidR="00597036" w:rsidRDefault="005970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1762</w:t>
      </w:r>
    </w:p>
    <w:p w14:paraId="62CB562F" w14:textId="77777777" w:rsidR="00597036" w:rsidRDefault="00597036">
      <w:pPr>
        <w:pStyle w:val="TOC4"/>
        <w:rPr>
          <w:rFonts w:asciiTheme="minorHAnsi" w:eastAsiaTheme="minorEastAsia" w:hAnsiTheme="minorHAnsi" w:cstheme="minorBidi"/>
          <w:sz w:val="22"/>
          <w:szCs w:val="22"/>
        </w:rPr>
      </w:pPr>
      <w:r w:rsidRPr="00597036">
        <w:t>A.8.1.23.1</w:t>
      </w:r>
      <w:r w:rsidRPr="00597036">
        <w:rPr>
          <w:rFonts w:asciiTheme="minorHAnsi" w:eastAsiaTheme="minorEastAsia" w:hAnsiTheme="minorHAnsi" w:cstheme="minorBidi"/>
          <w:sz w:val="22"/>
          <w:szCs w:val="22"/>
        </w:rPr>
        <w:tab/>
      </w:r>
      <w:r w:rsidRPr="00763DEA">
        <w:rPr>
          <w:snapToGrid w:val="0"/>
        </w:rPr>
        <w:t>Test Purpose and Environment</w:t>
      </w:r>
      <w:r>
        <w:tab/>
        <w:t>1762</w:t>
      </w:r>
    </w:p>
    <w:p w14:paraId="2DB632F3" w14:textId="77777777" w:rsidR="00597036" w:rsidRDefault="00597036">
      <w:pPr>
        <w:pStyle w:val="TOC4"/>
        <w:rPr>
          <w:rFonts w:asciiTheme="minorHAnsi" w:eastAsiaTheme="minorEastAsia" w:hAnsiTheme="minorHAnsi" w:cstheme="minorBidi"/>
          <w:sz w:val="22"/>
          <w:szCs w:val="22"/>
        </w:rPr>
      </w:pPr>
      <w:r w:rsidRPr="00597036">
        <w:t>A.8.1.23.2</w:t>
      </w:r>
      <w:r w:rsidRPr="00597036">
        <w:rPr>
          <w:rFonts w:asciiTheme="minorHAnsi" w:eastAsiaTheme="minorEastAsia" w:hAnsiTheme="minorHAnsi" w:cstheme="minorBidi"/>
          <w:sz w:val="22"/>
          <w:szCs w:val="22"/>
        </w:rPr>
        <w:tab/>
      </w:r>
      <w:r w:rsidRPr="00763DEA">
        <w:rPr>
          <w:snapToGrid w:val="0"/>
        </w:rPr>
        <w:t>Test Requirements</w:t>
      </w:r>
      <w:r>
        <w:tab/>
        <w:t>1763</w:t>
      </w:r>
    </w:p>
    <w:p w14:paraId="41CD6101" w14:textId="77777777" w:rsidR="00597036" w:rsidRDefault="005970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1764</w:t>
      </w:r>
    </w:p>
    <w:p w14:paraId="7F0F3D33" w14:textId="77777777" w:rsidR="00597036" w:rsidRDefault="00597036">
      <w:pPr>
        <w:pStyle w:val="TOC4"/>
        <w:rPr>
          <w:rFonts w:asciiTheme="minorHAnsi" w:eastAsiaTheme="minorEastAsia" w:hAnsiTheme="minorHAnsi" w:cstheme="minorBidi"/>
          <w:sz w:val="22"/>
          <w:szCs w:val="22"/>
        </w:rPr>
      </w:pPr>
      <w:r w:rsidRPr="00597036">
        <w:t>A.8.1.24.1</w:t>
      </w:r>
      <w:r w:rsidRPr="00597036">
        <w:rPr>
          <w:rFonts w:asciiTheme="minorHAnsi" w:eastAsiaTheme="minorEastAsia" w:hAnsiTheme="minorHAnsi" w:cstheme="minorBidi"/>
          <w:sz w:val="22"/>
          <w:szCs w:val="22"/>
        </w:rPr>
        <w:tab/>
      </w:r>
      <w:r w:rsidRPr="00763DEA">
        <w:rPr>
          <w:snapToGrid w:val="0"/>
        </w:rPr>
        <w:t>Test Purpose and Environment</w:t>
      </w:r>
      <w:r>
        <w:tab/>
        <w:t>1764</w:t>
      </w:r>
    </w:p>
    <w:p w14:paraId="06ABC591" w14:textId="77777777" w:rsidR="00597036" w:rsidRDefault="00597036">
      <w:pPr>
        <w:pStyle w:val="TOC4"/>
        <w:rPr>
          <w:rFonts w:asciiTheme="minorHAnsi" w:eastAsiaTheme="minorEastAsia" w:hAnsiTheme="minorHAnsi" w:cstheme="minorBidi"/>
          <w:sz w:val="22"/>
          <w:szCs w:val="22"/>
        </w:rPr>
      </w:pPr>
      <w:r w:rsidRPr="00597036">
        <w:t>A.8.1.24.2</w:t>
      </w:r>
      <w:r w:rsidRPr="00597036">
        <w:rPr>
          <w:rFonts w:asciiTheme="minorHAnsi" w:eastAsiaTheme="minorEastAsia" w:hAnsiTheme="minorHAnsi" w:cstheme="minorBidi"/>
          <w:sz w:val="22"/>
          <w:szCs w:val="22"/>
        </w:rPr>
        <w:tab/>
      </w:r>
      <w:r w:rsidRPr="00763DEA">
        <w:rPr>
          <w:snapToGrid w:val="0"/>
        </w:rPr>
        <w:t>Test Requirements</w:t>
      </w:r>
      <w:r>
        <w:tab/>
        <w:t>1766</w:t>
      </w:r>
    </w:p>
    <w:p w14:paraId="06C6FEDB" w14:textId="77777777" w:rsidR="00597036" w:rsidRDefault="005970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1766</w:t>
      </w:r>
    </w:p>
    <w:p w14:paraId="1B2BCD5C" w14:textId="77777777" w:rsidR="00597036" w:rsidRDefault="00597036">
      <w:pPr>
        <w:pStyle w:val="TOC4"/>
        <w:rPr>
          <w:rFonts w:asciiTheme="minorHAnsi" w:eastAsiaTheme="minorEastAsia" w:hAnsiTheme="minorHAnsi" w:cstheme="minorBidi"/>
          <w:sz w:val="22"/>
          <w:szCs w:val="22"/>
        </w:rPr>
      </w:pPr>
      <w:r w:rsidRPr="00597036">
        <w:t>A.8.1.25.</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1766</w:t>
      </w:r>
    </w:p>
    <w:p w14:paraId="7A7205EE" w14:textId="77777777" w:rsidR="00597036" w:rsidRDefault="00597036">
      <w:pPr>
        <w:pStyle w:val="TOC4"/>
        <w:rPr>
          <w:rFonts w:asciiTheme="minorHAnsi" w:eastAsiaTheme="minorEastAsia" w:hAnsiTheme="minorHAnsi" w:cstheme="minorBidi"/>
          <w:sz w:val="22"/>
          <w:szCs w:val="22"/>
        </w:rPr>
      </w:pPr>
      <w:r w:rsidRPr="00597036">
        <w:t>A.8.1.25.2</w:t>
      </w:r>
      <w:r w:rsidRPr="00597036">
        <w:rPr>
          <w:rFonts w:asciiTheme="minorHAnsi" w:eastAsiaTheme="minorEastAsia" w:hAnsiTheme="minorHAnsi" w:cstheme="minorBidi"/>
          <w:sz w:val="22"/>
          <w:szCs w:val="22"/>
        </w:rPr>
        <w:tab/>
      </w:r>
      <w:r w:rsidRPr="00763DEA">
        <w:rPr>
          <w:snapToGrid w:val="0"/>
        </w:rPr>
        <w:t>Test Requirements</w:t>
      </w:r>
      <w:r>
        <w:tab/>
        <w:t>1768</w:t>
      </w:r>
    </w:p>
    <w:p w14:paraId="035A6E8E" w14:textId="77777777" w:rsidR="00597036" w:rsidRDefault="005970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1768</w:t>
      </w:r>
    </w:p>
    <w:p w14:paraId="3F4FF110" w14:textId="77777777" w:rsidR="00597036" w:rsidRDefault="00597036">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1768</w:t>
      </w:r>
    </w:p>
    <w:p w14:paraId="78DFC47B" w14:textId="77777777" w:rsidR="00597036" w:rsidRDefault="005970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1771</w:t>
      </w:r>
    </w:p>
    <w:p w14:paraId="3B81A270" w14:textId="77777777" w:rsidR="00597036" w:rsidRDefault="00597036">
      <w:pPr>
        <w:pStyle w:val="TOC4"/>
        <w:rPr>
          <w:rFonts w:asciiTheme="minorHAnsi" w:eastAsiaTheme="minorEastAsia" w:hAnsiTheme="minorHAnsi" w:cstheme="minorBidi"/>
          <w:sz w:val="22"/>
          <w:szCs w:val="22"/>
        </w:rPr>
      </w:pPr>
      <w:r w:rsidRPr="00597036">
        <w:t>A.8.1.27.1</w:t>
      </w:r>
      <w:r w:rsidRPr="00597036">
        <w:rPr>
          <w:rFonts w:asciiTheme="minorHAnsi" w:eastAsiaTheme="minorEastAsia" w:hAnsiTheme="minorHAnsi" w:cstheme="minorBidi"/>
          <w:sz w:val="22"/>
          <w:szCs w:val="22"/>
        </w:rPr>
        <w:tab/>
      </w:r>
      <w:r w:rsidRPr="00763DEA">
        <w:rPr>
          <w:snapToGrid w:val="0"/>
        </w:rPr>
        <w:t>Test Purpose and Environment</w:t>
      </w:r>
      <w:r>
        <w:tab/>
        <w:t>1771</w:t>
      </w:r>
    </w:p>
    <w:p w14:paraId="774170FC" w14:textId="77777777" w:rsidR="00597036" w:rsidRDefault="00597036">
      <w:pPr>
        <w:pStyle w:val="TOC4"/>
        <w:rPr>
          <w:rFonts w:asciiTheme="minorHAnsi" w:eastAsiaTheme="minorEastAsia" w:hAnsiTheme="minorHAnsi" w:cstheme="minorBidi"/>
          <w:sz w:val="22"/>
          <w:szCs w:val="22"/>
        </w:rPr>
      </w:pPr>
      <w:r w:rsidRPr="00597036">
        <w:t>A.8.1.27.2</w:t>
      </w:r>
      <w:r w:rsidRPr="00597036">
        <w:rPr>
          <w:rFonts w:asciiTheme="minorHAnsi" w:eastAsiaTheme="minorEastAsia" w:hAnsiTheme="minorHAnsi" w:cstheme="minorBidi"/>
          <w:sz w:val="22"/>
          <w:szCs w:val="22"/>
        </w:rPr>
        <w:tab/>
      </w:r>
      <w:r w:rsidRPr="00763DEA">
        <w:rPr>
          <w:snapToGrid w:val="0"/>
        </w:rPr>
        <w:t>Test Requirements</w:t>
      </w:r>
      <w:r>
        <w:tab/>
        <w:t>1773</w:t>
      </w:r>
    </w:p>
    <w:p w14:paraId="24986CA2" w14:textId="77777777" w:rsidR="00597036" w:rsidRDefault="005970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1773</w:t>
      </w:r>
    </w:p>
    <w:p w14:paraId="068C4AB6" w14:textId="77777777" w:rsidR="00597036" w:rsidRDefault="00597036">
      <w:pPr>
        <w:pStyle w:val="TOC4"/>
        <w:rPr>
          <w:rFonts w:asciiTheme="minorHAnsi" w:eastAsiaTheme="minorEastAsia" w:hAnsiTheme="minorHAnsi" w:cstheme="minorBidi"/>
          <w:sz w:val="22"/>
          <w:szCs w:val="22"/>
        </w:rPr>
      </w:pPr>
      <w:r w:rsidRPr="00597036">
        <w:t>A.8.1.28.</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1773</w:t>
      </w:r>
    </w:p>
    <w:p w14:paraId="4F1AE303" w14:textId="77777777" w:rsidR="00597036" w:rsidRDefault="00597036">
      <w:pPr>
        <w:pStyle w:val="TOC4"/>
        <w:rPr>
          <w:rFonts w:asciiTheme="minorHAnsi" w:eastAsiaTheme="minorEastAsia" w:hAnsiTheme="minorHAnsi" w:cstheme="minorBidi"/>
          <w:sz w:val="22"/>
          <w:szCs w:val="22"/>
        </w:rPr>
      </w:pPr>
      <w:r w:rsidRPr="00597036">
        <w:t>A.8.1.28.2</w:t>
      </w:r>
      <w:r w:rsidRPr="00597036">
        <w:rPr>
          <w:rFonts w:asciiTheme="minorHAnsi" w:eastAsiaTheme="minorEastAsia" w:hAnsiTheme="minorHAnsi" w:cstheme="minorBidi"/>
          <w:sz w:val="22"/>
          <w:szCs w:val="22"/>
        </w:rPr>
        <w:tab/>
      </w:r>
      <w:r w:rsidRPr="00763DEA">
        <w:rPr>
          <w:snapToGrid w:val="0"/>
        </w:rPr>
        <w:t>Test Requirements</w:t>
      </w:r>
      <w:r>
        <w:tab/>
        <w:t>1775</w:t>
      </w:r>
    </w:p>
    <w:p w14:paraId="5583BB16" w14:textId="77777777" w:rsidR="00597036" w:rsidRDefault="005970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1775</w:t>
      </w:r>
    </w:p>
    <w:p w14:paraId="39AD2265" w14:textId="77777777" w:rsidR="00597036" w:rsidRDefault="00597036">
      <w:pPr>
        <w:pStyle w:val="TOC4"/>
        <w:rPr>
          <w:rFonts w:asciiTheme="minorHAnsi" w:eastAsiaTheme="minorEastAsia" w:hAnsiTheme="minorHAnsi" w:cstheme="minorBidi"/>
          <w:sz w:val="22"/>
          <w:szCs w:val="22"/>
        </w:rPr>
      </w:pPr>
      <w:r w:rsidRPr="00597036">
        <w:t>A.8.1.29.1</w:t>
      </w:r>
      <w:r w:rsidRPr="00597036">
        <w:rPr>
          <w:rFonts w:asciiTheme="minorHAnsi" w:eastAsiaTheme="minorEastAsia" w:hAnsiTheme="minorHAnsi" w:cstheme="minorBidi"/>
          <w:sz w:val="22"/>
          <w:szCs w:val="22"/>
        </w:rPr>
        <w:tab/>
      </w:r>
      <w:r w:rsidRPr="00763DEA">
        <w:rPr>
          <w:snapToGrid w:val="0"/>
        </w:rPr>
        <w:t>Test Purpose and Environment</w:t>
      </w:r>
      <w:r>
        <w:tab/>
        <w:t>1775</w:t>
      </w:r>
    </w:p>
    <w:p w14:paraId="420D49A5" w14:textId="77777777" w:rsidR="00597036" w:rsidRDefault="00597036">
      <w:pPr>
        <w:pStyle w:val="TOC4"/>
        <w:rPr>
          <w:rFonts w:asciiTheme="minorHAnsi" w:eastAsiaTheme="minorEastAsia" w:hAnsiTheme="minorHAnsi" w:cstheme="minorBidi"/>
          <w:sz w:val="22"/>
          <w:szCs w:val="22"/>
        </w:rPr>
      </w:pPr>
      <w:r w:rsidRPr="00597036">
        <w:t>A.8.1.29.2</w:t>
      </w:r>
      <w:r w:rsidRPr="00597036">
        <w:rPr>
          <w:rFonts w:asciiTheme="minorHAnsi" w:eastAsiaTheme="minorEastAsia" w:hAnsiTheme="minorHAnsi" w:cstheme="minorBidi"/>
          <w:sz w:val="22"/>
          <w:szCs w:val="22"/>
        </w:rPr>
        <w:tab/>
      </w:r>
      <w:r w:rsidRPr="00763DEA">
        <w:rPr>
          <w:snapToGrid w:val="0"/>
        </w:rPr>
        <w:t>Test Requirements</w:t>
      </w:r>
      <w:r>
        <w:tab/>
        <w:t>1777</w:t>
      </w:r>
    </w:p>
    <w:p w14:paraId="12CF0753" w14:textId="77777777" w:rsidR="00597036" w:rsidRDefault="00597036">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1778</w:t>
      </w:r>
    </w:p>
    <w:p w14:paraId="2B58C076" w14:textId="77777777" w:rsidR="00597036" w:rsidRDefault="00597036">
      <w:pPr>
        <w:pStyle w:val="TOC4"/>
        <w:rPr>
          <w:rFonts w:asciiTheme="minorHAnsi" w:eastAsiaTheme="minorEastAsia" w:hAnsiTheme="minorHAnsi" w:cstheme="minorBidi"/>
          <w:sz w:val="22"/>
          <w:szCs w:val="22"/>
        </w:rPr>
      </w:pPr>
      <w:r w:rsidRPr="00597036">
        <w:t>A.8.1.30.</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1778</w:t>
      </w:r>
    </w:p>
    <w:p w14:paraId="06DC4962" w14:textId="77777777" w:rsidR="00597036" w:rsidRDefault="00597036">
      <w:pPr>
        <w:pStyle w:val="TOC4"/>
        <w:rPr>
          <w:rFonts w:asciiTheme="minorHAnsi" w:eastAsiaTheme="minorEastAsia" w:hAnsiTheme="minorHAnsi" w:cstheme="minorBidi"/>
          <w:sz w:val="22"/>
          <w:szCs w:val="22"/>
        </w:rPr>
      </w:pPr>
      <w:r w:rsidRPr="00597036">
        <w:t>A.8.1.30.2</w:t>
      </w:r>
      <w:r w:rsidRPr="00597036">
        <w:rPr>
          <w:rFonts w:asciiTheme="minorHAnsi" w:eastAsiaTheme="minorEastAsia" w:hAnsiTheme="minorHAnsi" w:cstheme="minorBidi"/>
          <w:sz w:val="22"/>
          <w:szCs w:val="22"/>
        </w:rPr>
        <w:tab/>
      </w:r>
      <w:r w:rsidRPr="00763DEA">
        <w:rPr>
          <w:snapToGrid w:val="0"/>
        </w:rPr>
        <w:t>Test Requirements</w:t>
      </w:r>
      <w:r>
        <w:tab/>
        <w:t>1780</w:t>
      </w:r>
    </w:p>
    <w:p w14:paraId="4BF7F843" w14:textId="77777777" w:rsidR="00597036" w:rsidRDefault="00597036">
      <w:pPr>
        <w:pStyle w:val="TOC3"/>
        <w:rPr>
          <w:rFonts w:asciiTheme="minorHAnsi" w:eastAsiaTheme="minorEastAsia" w:hAnsiTheme="minorHAnsi" w:cstheme="minorBidi"/>
          <w:sz w:val="22"/>
          <w:szCs w:val="22"/>
        </w:rPr>
      </w:pPr>
      <w:r w:rsidRPr="00597036">
        <w:t>A.8.1.31 E-UTRAN FDD-FDD intra-frequency event triggered reporting under fading propagation conditions in asynchronous cells for Cat-M1 UE in CEModeB</w:t>
      </w:r>
      <w:r w:rsidRPr="00597036">
        <w:tab/>
      </w:r>
      <w:r>
        <w:t>1780</w:t>
      </w:r>
    </w:p>
    <w:p w14:paraId="02FBFD02" w14:textId="77777777" w:rsidR="00597036" w:rsidRDefault="00597036">
      <w:pPr>
        <w:pStyle w:val="TOC4"/>
        <w:rPr>
          <w:rFonts w:asciiTheme="minorHAnsi" w:eastAsiaTheme="minorEastAsia" w:hAnsiTheme="minorHAnsi" w:cstheme="minorBidi"/>
          <w:sz w:val="22"/>
          <w:szCs w:val="22"/>
        </w:rPr>
      </w:pPr>
      <w:r w:rsidRPr="00597036">
        <w:t>A.8.1.31.1</w:t>
      </w:r>
      <w:r w:rsidRPr="00597036">
        <w:rPr>
          <w:rFonts w:asciiTheme="minorHAnsi" w:eastAsiaTheme="minorEastAsia" w:hAnsiTheme="minorHAnsi"/>
          <w:sz w:val="22"/>
          <w:szCs w:val="22"/>
        </w:rPr>
        <w:tab/>
      </w:r>
      <w:r w:rsidRPr="00763DEA">
        <w:rPr>
          <w:rFonts w:cs="v4.2.0"/>
          <w:snapToGrid w:val="0"/>
        </w:rPr>
        <w:t>Test Purpose and Environment</w:t>
      </w:r>
      <w:r>
        <w:tab/>
        <w:t>1780</w:t>
      </w:r>
    </w:p>
    <w:p w14:paraId="1825E0F7" w14:textId="77777777" w:rsidR="00597036" w:rsidRDefault="00597036">
      <w:pPr>
        <w:pStyle w:val="TOC4"/>
        <w:rPr>
          <w:rFonts w:asciiTheme="minorHAnsi" w:eastAsiaTheme="minorEastAsia" w:hAnsiTheme="minorHAnsi" w:cstheme="minorBidi"/>
          <w:sz w:val="22"/>
          <w:szCs w:val="22"/>
        </w:rPr>
      </w:pPr>
      <w:r w:rsidRPr="00597036">
        <w:t>A.8.1.31.2</w:t>
      </w:r>
      <w:r w:rsidRPr="00597036">
        <w:rPr>
          <w:rFonts w:asciiTheme="minorHAnsi" w:eastAsiaTheme="minorEastAsia" w:hAnsiTheme="minorHAnsi"/>
          <w:sz w:val="22"/>
          <w:szCs w:val="22"/>
        </w:rPr>
        <w:tab/>
      </w:r>
      <w:r w:rsidRPr="00763DEA">
        <w:rPr>
          <w:rFonts w:cs="v4.2.0"/>
          <w:snapToGrid w:val="0"/>
        </w:rPr>
        <w:t>Test Requirements</w:t>
      </w:r>
      <w:r>
        <w:tab/>
        <w:t>1782</w:t>
      </w:r>
    </w:p>
    <w:p w14:paraId="00340FCB" w14:textId="77777777" w:rsidR="00597036" w:rsidRDefault="00597036">
      <w:pPr>
        <w:pStyle w:val="TOC3"/>
        <w:rPr>
          <w:rFonts w:asciiTheme="minorHAnsi" w:eastAsiaTheme="minorEastAsia" w:hAnsiTheme="minorHAnsi" w:cstheme="minorBidi"/>
          <w:sz w:val="22"/>
          <w:szCs w:val="22"/>
        </w:rPr>
      </w:pPr>
      <w:r w:rsidRPr="00597036">
        <w:t xml:space="preserve">A.8.1.32 E-UTRAN FDD-FDD intra-frequency event triggered reporting under fading propagation conditions in synchronous cells for Cat-M1 UE in </w:t>
      </w:r>
      <w:r w:rsidRPr="00597036">
        <w:rPr>
          <w:lang w:eastAsia="zh-CN"/>
        </w:rPr>
        <w:t>CEModeB</w:t>
      </w:r>
      <w:r w:rsidRPr="00597036">
        <w:tab/>
      </w:r>
      <w:r>
        <w:t>1783</w:t>
      </w:r>
    </w:p>
    <w:p w14:paraId="684EA1BB" w14:textId="77777777" w:rsidR="00597036" w:rsidRDefault="00597036">
      <w:pPr>
        <w:pStyle w:val="TOC4"/>
        <w:rPr>
          <w:rFonts w:asciiTheme="minorHAnsi" w:eastAsiaTheme="minorEastAsia" w:hAnsiTheme="minorHAnsi" w:cstheme="minorBidi"/>
          <w:sz w:val="22"/>
          <w:szCs w:val="22"/>
        </w:rPr>
      </w:pPr>
      <w:r w:rsidRPr="00597036">
        <w:t>A.8.1.32.1</w:t>
      </w:r>
      <w:r w:rsidRPr="00597036">
        <w:rPr>
          <w:rFonts w:asciiTheme="minorHAnsi" w:eastAsiaTheme="minorEastAsia" w:hAnsiTheme="minorHAnsi"/>
          <w:sz w:val="22"/>
          <w:szCs w:val="22"/>
        </w:rPr>
        <w:tab/>
      </w:r>
      <w:r w:rsidRPr="00763DEA">
        <w:rPr>
          <w:rFonts w:cs="v4.2.0"/>
          <w:snapToGrid w:val="0"/>
        </w:rPr>
        <w:t>Test Purpose and Environment</w:t>
      </w:r>
      <w:r>
        <w:tab/>
        <w:t>1783</w:t>
      </w:r>
    </w:p>
    <w:p w14:paraId="2B9F6B9D" w14:textId="77777777" w:rsidR="00597036" w:rsidRDefault="00597036">
      <w:pPr>
        <w:pStyle w:val="TOC4"/>
        <w:rPr>
          <w:rFonts w:asciiTheme="minorHAnsi" w:eastAsiaTheme="minorEastAsia" w:hAnsiTheme="minorHAnsi" w:cstheme="minorBidi"/>
          <w:sz w:val="22"/>
          <w:szCs w:val="22"/>
        </w:rPr>
      </w:pPr>
      <w:r w:rsidRPr="00597036">
        <w:t>A.8.1.32.2</w:t>
      </w:r>
      <w:r w:rsidRPr="00597036">
        <w:rPr>
          <w:rFonts w:asciiTheme="minorHAnsi" w:eastAsiaTheme="minorEastAsia" w:hAnsiTheme="minorHAnsi"/>
          <w:sz w:val="22"/>
          <w:szCs w:val="22"/>
        </w:rPr>
        <w:tab/>
      </w:r>
      <w:r w:rsidRPr="00763DEA">
        <w:rPr>
          <w:rFonts w:cs="v4.2.0"/>
          <w:snapToGrid w:val="0"/>
        </w:rPr>
        <w:t>Test Requirements</w:t>
      </w:r>
      <w:r>
        <w:tab/>
        <w:t>1784</w:t>
      </w:r>
    </w:p>
    <w:p w14:paraId="1DF01E62" w14:textId="77777777" w:rsidR="00597036" w:rsidRDefault="005970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1785</w:t>
      </w:r>
    </w:p>
    <w:p w14:paraId="1FCA5FDC" w14:textId="77777777" w:rsidR="00597036" w:rsidRDefault="00597036">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1785</w:t>
      </w:r>
    </w:p>
    <w:p w14:paraId="31CC2EA0" w14:textId="77777777" w:rsidR="00597036" w:rsidRDefault="005970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1786</w:t>
      </w:r>
    </w:p>
    <w:p w14:paraId="01257058" w14:textId="77777777" w:rsidR="00597036" w:rsidRDefault="00597036">
      <w:pPr>
        <w:pStyle w:val="TOC3"/>
        <w:rPr>
          <w:rFonts w:asciiTheme="minorHAnsi" w:eastAsiaTheme="minorEastAsia" w:hAnsiTheme="minorHAnsi" w:cstheme="minorBidi"/>
          <w:sz w:val="22"/>
          <w:szCs w:val="22"/>
        </w:rPr>
      </w:pPr>
      <w:r w:rsidRPr="00597036">
        <w:t>A.8.1.34</w:t>
      </w:r>
      <w:r w:rsidRPr="00597036">
        <w:rPr>
          <w:rFonts w:asciiTheme="minorHAnsi" w:eastAsiaTheme="minorEastAsia" w:hAnsiTheme="minorHAnsi"/>
          <w:sz w:val="22"/>
          <w:szCs w:val="22"/>
        </w:rPr>
        <w:tab/>
      </w:r>
      <w:r w:rsidRPr="00763DEA">
        <w:rPr>
          <w:rFonts w:cs="v4.2.0"/>
        </w:rPr>
        <w:t xml:space="preserve">E-UTRAN HD-FDD intra-frequency event triggered reporting under fading propagation conditions in synchronous cells for Cat-M1 UE in </w:t>
      </w:r>
      <w:r w:rsidRPr="00763DEA">
        <w:rPr>
          <w:rFonts w:cs="v4.2.0"/>
          <w:lang w:eastAsia="zh-CN"/>
        </w:rPr>
        <w:t>CEModeB</w:t>
      </w:r>
      <w:r>
        <w:tab/>
        <w:t>1787</w:t>
      </w:r>
    </w:p>
    <w:p w14:paraId="145386A2" w14:textId="77777777" w:rsidR="00597036" w:rsidRDefault="00597036">
      <w:pPr>
        <w:pStyle w:val="TOC4"/>
        <w:rPr>
          <w:rFonts w:asciiTheme="minorHAnsi" w:eastAsiaTheme="minorEastAsia" w:hAnsiTheme="minorHAnsi" w:cstheme="minorBidi"/>
          <w:sz w:val="22"/>
          <w:szCs w:val="22"/>
        </w:rPr>
      </w:pPr>
      <w:r w:rsidRPr="00597036">
        <w:lastRenderedPageBreak/>
        <w:t>A.8.1.34.1</w:t>
      </w:r>
      <w:r w:rsidRPr="00597036">
        <w:rPr>
          <w:rFonts w:asciiTheme="minorHAnsi" w:eastAsiaTheme="minorEastAsia" w:hAnsiTheme="minorHAnsi"/>
          <w:sz w:val="22"/>
          <w:szCs w:val="22"/>
        </w:rPr>
        <w:tab/>
      </w:r>
      <w:r w:rsidRPr="00763DEA">
        <w:rPr>
          <w:rFonts w:cs="v4.2.0"/>
          <w:snapToGrid w:val="0"/>
        </w:rPr>
        <w:t>Test Purpose and Environment</w:t>
      </w:r>
      <w:r>
        <w:tab/>
        <w:t>1787</w:t>
      </w:r>
    </w:p>
    <w:p w14:paraId="6360C433" w14:textId="77777777" w:rsidR="00597036" w:rsidRDefault="00597036">
      <w:pPr>
        <w:pStyle w:val="TOC4"/>
        <w:rPr>
          <w:rFonts w:asciiTheme="minorHAnsi" w:eastAsiaTheme="minorEastAsia" w:hAnsiTheme="minorHAnsi" w:cstheme="minorBidi"/>
          <w:sz w:val="22"/>
          <w:szCs w:val="22"/>
        </w:rPr>
      </w:pPr>
      <w:r w:rsidRPr="00597036">
        <w:t>A.8.1.34.2</w:t>
      </w:r>
      <w:r w:rsidRPr="00597036">
        <w:rPr>
          <w:rFonts w:asciiTheme="minorHAnsi" w:eastAsiaTheme="minorEastAsia" w:hAnsiTheme="minorHAnsi"/>
          <w:sz w:val="22"/>
          <w:szCs w:val="22"/>
        </w:rPr>
        <w:tab/>
      </w:r>
      <w:r w:rsidRPr="00763DEA">
        <w:rPr>
          <w:rFonts w:cs="v4.2.0"/>
          <w:snapToGrid w:val="0"/>
        </w:rPr>
        <w:t>Test Requirements</w:t>
      </w:r>
      <w:r>
        <w:tab/>
        <w:t>1788</w:t>
      </w:r>
    </w:p>
    <w:p w14:paraId="1253CB95" w14:textId="77777777" w:rsidR="00597036" w:rsidRDefault="005970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1789</w:t>
      </w:r>
    </w:p>
    <w:p w14:paraId="33B5D644" w14:textId="77777777" w:rsidR="00597036" w:rsidRDefault="00597036">
      <w:pPr>
        <w:pStyle w:val="TOC4"/>
        <w:rPr>
          <w:rFonts w:asciiTheme="minorHAnsi" w:eastAsiaTheme="minorEastAsia" w:hAnsiTheme="minorHAnsi" w:cstheme="minorBidi"/>
          <w:sz w:val="22"/>
          <w:szCs w:val="22"/>
        </w:rPr>
      </w:pPr>
      <w:r w:rsidRPr="00597036">
        <w:t>A.8.1.35.1</w:t>
      </w:r>
      <w:r w:rsidRPr="00597036">
        <w:rPr>
          <w:rFonts w:asciiTheme="minorHAnsi" w:eastAsiaTheme="minorEastAsia" w:hAnsiTheme="minorHAnsi" w:cstheme="minorBidi"/>
          <w:sz w:val="22"/>
          <w:szCs w:val="22"/>
        </w:rPr>
        <w:tab/>
      </w:r>
      <w:r w:rsidRPr="00763DEA">
        <w:rPr>
          <w:snapToGrid w:val="0"/>
        </w:rPr>
        <w:t>Test Purpose and Environment</w:t>
      </w:r>
      <w:r>
        <w:tab/>
        <w:t>1789</w:t>
      </w:r>
    </w:p>
    <w:p w14:paraId="61E9BEF3" w14:textId="77777777" w:rsidR="00597036" w:rsidRDefault="00597036">
      <w:pPr>
        <w:pStyle w:val="TOC4"/>
        <w:rPr>
          <w:rFonts w:asciiTheme="minorHAnsi" w:eastAsiaTheme="minorEastAsia" w:hAnsiTheme="minorHAnsi" w:cstheme="minorBidi"/>
          <w:sz w:val="22"/>
          <w:szCs w:val="22"/>
        </w:rPr>
      </w:pPr>
      <w:r w:rsidRPr="00597036">
        <w:t>A.8.1.35.2</w:t>
      </w:r>
      <w:r w:rsidRPr="00597036">
        <w:rPr>
          <w:rFonts w:asciiTheme="minorHAnsi" w:eastAsiaTheme="minorEastAsia" w:hAnsiTheme="minorHAnsi" w:cstheme="minorBidi"/>
          <w:sz w:val="22"/>
          <w:szCs w:val="22"/>
        </w:rPr>
        <w:tab/>
      </w:r>
      <w:r w:rsidRPr="00763DEA">
        <w:rPr>
          <w:snapToGrid w:val="0"/>
        </w:rPr>
        <w:t>Test Requirements</w:t>
      </w:r>
      <w:r>
        <w:tab/>
        <w:t>1790</w:t>
      </w:r>
    </w:p>
    <w:p w14:paraId="5F4F5EB8" w14:textId="77777777" w:rsidR="00597036" w:rsidRDefault="00597036">
      <w:pPr>
        <w:pStyle w:val="TOC3"/>
        <w:rPr>
          <w:rFonts w:asciiTheme="minorHAnsi" w:eastAsiaTheme="minorEastAsia" w:hAnsiTheme="minorHAnsi" w:cstheme="minorBidi"/>
          <w:sz w:val="22"/>
          <w:szCs w:val="22"/>
        </w:rPr>
      </w:pPr>
      <w:r w:rsidRPr="00597036">
        <w:t>A.8.1.36</w:t>
      </w:r>
      <w:r w:rsidRPr="005970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1791</w:t>
      </w:r>
    </w:p>
    <w:p w14:paraId="02F1AF02" w14:textId="77777777" w:rsidR="00597036" w:rsidRDefault="00597036">
      <w:pPr>
        <w:pStyle w:val="TOC4"/>
        <w:rPr>
          <w:rFonts w:asciiTheme="minorHAnsi" w:eastAsiaTheme="minorEastAsia" w:hAnsiTheme="minorHAnsi" w:cstheme="minorBidi"/>
          <w:sz w:val="22"/>
          <w:szCs w:val="22"/>
        </w:rPr>
      </w:pPr>
      <w:r w:rsidRPr="00597036">
        <w:t>A.8.1.36.1</w:t>
      </w:r>
      <w:r w:rsidRPr="00597036">
        <w:rPr>
          <w:rFonts w:asciiTheme="minorHAnsi" w:eastAsiaTheme="minorEastAsia" w:hAnsiTheme="minorHAnsi" w:cstheme="minorBidi"/>
          <w:sz w:val="22"/>
          <w:szCs w:val="22"/>
        </w:rPr>
        <w:tab/>
      </w:r>
      <w:r w:rsidRPr="00763DEA">
        <w:rPr>
          <w:snapToGrid w:val="0"/>
        </w:rPr>
        <w:t>Test Purpose and Environment</w:t>
      </w:r>
      <w:r>
        <w:tab/>
        <w:t>1791</w:t>
      </w:r>
    </w:p>
    <w:p w14:paraId="0CD3A45D" w14:textId="77777777" w:rsidR="00597036" w:rsidRDefault="00597036">
      <w:pPr>
        <w:pStyle w:val="TOC4"/>
        <w:rPr>
          <w:rFonts w:asciiTheme="minorHAnsi" w:eastAsiaTheme="minorEastAsia" w:hAnsiTheme="minorHAnsi" w:cstheme="minorBidi"/>
          <w:sz w:val="22"/>
          <w:szCs w:val="22"/>
        </w:rPr>
      </w:pPr>
      <w:r w:rsidRPr="00597036">
        <w:t>A.8.1.36.2</w:t>
      </w:r>
      <w:r w:rsidRPr="00597036">
        <w:rPr>
          <w:rFonts w:asciiTheme="minorHAnsi" w:eastAsiaTheme="minorEastAsia" w:hAnsiTheme="minorHAnsi" w:cstheme="minorBidi"/>
          <w:sz w:val="22"/>
          <w:szCs w:val="22"/>
        </w:rPr>
        <w:tab/>
      </w:r>
      <w:r w:rsidRPr="00763DEA">
        <w:rPr>
          <w:snapToGrid w:val="0"/>
        </w:rPr>
        <w:t>Test Requirements</w:t>
      </w:r>
      <w:r>
        <w:tab/>
        <w:t>1792</w:t>
      </w:r>
    </w:p>
    <w:p w14:paraId="2E5545F3" w14:textId="77777777" w:rsidR="00597036" w:rsidRDefault="00597036">
      <w:pPr>
        <w:pStyle w:val="TOC3"/>
        <w:rPr>
          <w:rFonts w:asciiTheme="minorHAnsi" w:eastAsiaTheme="minorEastAsia" w:hAnsiTheme="minorHAnsi" w:cstheme="minorBidi"/>
          <w:sz w:val="22"/>
          <w:szCs w:val="22"/>
        </w:rPr>
      </w:pPr>
      <w:r w:rsidRPr="00597036">
        <w:t>A.8.1.37</w:t>
      </w:r>
      <w:r w:rsidRPr="00597036">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1793</w:t>
      </w:r>
    </w:p>
    <w:p w14:paraId="186954A9" w14:textId="77777777" w:rsidR="00597036" w:rsidRDefault="00597036">
      <w:pPr>
        <w:pStyle w:val="TOC4"/>
        <w:rPr>
          <w:rFonts w:asciiTheme="minorHAnsi" w:eastAsiaTheme="minorEastAsia" w:hAnsiTheme="minorHAnsi" w:cstheme="minorBidi"/>
          <w:sz w:val="22"/>
          <w:szCs w:val="22"/>
        </w:rPr>
      </w:pPr>
      <w:r w:rsidRPr="00597036">
        <w:t>A.8.1.37.1</w:t>
      </w:r>
      <w:r w:rsidRPr="00597036">
        <w:rPr>
          <w:rFonts w:asciiTheme="minorHAnsi" w:eastAsiaTheme="minorEastAsia" w:hAnsiTheme="minorHAnsi" w:cstheme="minorBidi"/>
          <w:sz w:val="22"/>
          <w:szCs w:val="22"/>
        </w:rPr>
        <w:tab/>
      </w:r>
      <w:r w:rsidRPr="00763DEA">
        <w:rPr>
          <w:snapToGrid w:val="0"/>
        </w:rPr>
        <w:t>Test Purpose and Environment</w:t>
      </w:r>
      <w:r>
        <w:tab/>
        <w:t>1793</w:t>
      </w:r>
    </w:p>
    <w:p w14:paraId="1BE19660" w14:textId="77777777" w:rsidR="00597036" w:rsidRDefault="00597036">
      <w:pPr>
        <w:pStyle w:val="TOC4"/>
        <w:rPr>
          <w:rFonts w:asciiTheme="minorHAnsi" w:eastAsiaTheme="minorEastAsia" w:hAnsiTheme="minorHAnsi" w:cstheme="minorBidi"/>
          <w:sz w:val="22"/>
          <w:szCs w:val="22"/>
        </w:rPr>
      </w:pPr>
      <w:r w:rsidRPr="00597036">
        <w:t>A.8.1.37.2</w:t>
      </w:r>
      <w:r w:rsidRPr="00597036">
        <w:rPr>
          <w:rFonts w:asciiTheme="minorHAnsi" w:eastAsiaTheme="minorEastAsia" w:hAnsiTheme="minorHAnsi" w:cstheme="minorBidi"/>
          <w:sz w:val="22"/>
          <w:szCs w:val="22"/>
        </w:rPr>
        <w:tab/>
      </w:r>
      <w:r w:rsidRPr="00763DEA">
        <w:rPr>
          <w:snapToGrid w:val="0"/>
        </w:rPr>
        <w:t>Test Requirements</w:t>
      </w:r>
      <w:r>
        <w:tab/>
        <w:t>1795</w:t>
      </w:r>
    </w:p>
    <w:p w14:paraId="38529AD5" w14:textId="77777777" w:rsidR="00597036" w:rsidRDefault="00597036">
      <w:pPr>
        <w:pStyle w:val="TOC3"/>
        <w:rPr>
          <w:rFonts w:asciiTheme="minorHAnsi" w:eastAsiaTheme="minorEastAsia" w:hAnsiTheme="minorHAnsi" w:cstheme="minorBidi"/>
          <w:sz w:val="22"/>
          <w:szCs w:val="22"/>
        </w:rPr>
      </w:pPr>
      <w:r w:rsidRPr="00597036">
        <w:t>A.8.1.38</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1795</w:t>
      </w:r>
    </w:p>
    <w:p w14:paraId="540AB72E" w14:textId="77777777" w:rsidR="00597036" w:rsidRDefault="00597036">
      <w:pPr>
        <w:pStyle w:val="TOC4"/>
        <w:rPr>
          <w:rFonts w:asciiTheme="minorHAnsi" w:eastAsiaTheme="minorEastAsia" w:hAnsiTheme="minorHAnsi" w:cstheme="minorBidi"/>
          <w:sz w:val="22"/>
          <w:szCs w:val="22"/>
        </w:rPr>
      </w:pPr>
      <w:r w:rsidRPr="00597036">
        <w:t>A.8.1.38.1</w:t>
      </w:r>
      <w:r w:rsidRPr="00597036">
        <w:rPr>
          <w:rFonts w:asciiTheme="minorHAnsi" w:eastAsiaTheme="minorEastAsia" w:hAnsiTheme="minorHAnsi" w:cstheme="minorBidi"/>
          <w:sz w:val="22"/>
          <w:szCs w:val="22"/>
        </w:rPr>
        <w:tab/>
      </w:r>
      <w:r w:rsidRPr="00763DEA">
        <w:rPr>
          <w:snapToGrid w:val="0"/>
        </w:rPr>
        <w:t>Test Purpose and Environment</w:t>
      </w:r>
      <w:r>
        <w:tab/>
        <w:t>1795</w:t>
      </w:r>
    </w:p>
    <w:p w14:paraId="3A22411E" w14:textId="77777777" w:rsidR="00597036" w:rsidRDefault="00597036">
      <w:pPr>
        <w:pStyle w:val="TOC4"/>
        <w:rPr>
          <w:rFonts w:asciiTheme="minorHAnsi" w:eastAsiaTheme="minorEastAsia" w:hAnsiTheme="minorHAnsi" w:cstheme="minorBidi"/>
          <w:sz w:val="22"/>
          <w:szCs w:val="22"/>
        </w:rPr>
      </w:pPr>
      <w:r w:rsidRPr="00597036">
        <w:t>A.8.1.38.2</w:t>
      </w:r>
      <w:r w:rsidRPr="00597036">
        <w:rPr>
          <w:rFonts w:asciiTheme="minorHAnsi" w:eastAsiaTheme="minorEastAsia" w:hAnsiTheme="minorHAnsi" w:cstheme="minorBidi"/>
          <w:sz w:val="22"/>
          <w:szCs w:val="22"/>
        </w:rPr>
        <w:tab/>
      </w:r>
      <w:r w:rsidRPr="00763DEA">
        <w:rPr>
          <w:snapToGrid w:val="0"/>
        </w:rPr>
        <w:t>Test Requirements</w:t>
      </w:r>
      <w:r>
        <w:tab/>
        <w:t>1796</w:t>
      </w:r>
    </w:p>
    <w:p w14:paraId="4F28FAD5" w14:textId="77777777" w:rsidR="00597036" w:rsidRDefault="00597036">
      <w:pPr>
        <w:pStyle w:val="TOC3"/>
        <w:rPr>
          <w:rFonts w:asciiTheme="minorHAnsi" w:eastAsiaTheme="minorEastAsia" w:hAnsiTheme="minorHAnsi" w:cstheme="minorBidi"/>
          <w:sz w:val="22"/>
          <w:szCs w:val="22"/>
        </w:rPr>
      </w:pPr>
      <w:r w:rsidRPr="00597036">
        <w:t>A.8.1.39</w:t>
      </w:r>
      <w:r w:rsidRPr="00597036">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1797</w:t>
      </w:r>
    </w:p>
    <w:p w14:paraId="722B9C89" w14:textId="77777777" w:rsidR="00597036" w:rsidRDefault="00597036">
      <w:pPr>
        <w:pStyle w:val="TOC4"/>
        <w:rPr>
          <w:rFonts w:asciiTheme="minorHAnsi" w:eastAsiaTheme="minorEastAsia" w:hAnsiTheme="minorHAnsi" w:cstheme="minorBidi"/>
          <w:sz w:val="22"/>
          <w:szCs w:val="22"/>
        </w:rPr>
      </w:pPr>
      <w:r w:rsidRPr="00597036">
        <w:t>A.8.1.39.1</w:t>
      </w:r>
      <w:r w:rsidRPr="00597036">
        <w:rPr>
          <w:rFonts w:asciiTheme="minorHAnsi" w:eastAsiaTheme="minorEastAsia" w:hAnsiTheme="minorHAnsi" w:cstheme="minorBidi"/>
          <w:sz w:val="22"/>
          <w:szCs w:val="22"/>
        </w:rPr>
        <w:tab/>
      </w:r>
      <w:r w:rsidRPr="00763DEA">
        <w:rPr>
          <w:snapToGrid w:val="0"/>
        </w:rPr>
        <w:t>Test Purpose and Environment</w:t>
      </w:r>
      <w:r>
        <w:tab/>
        <w:t>1797</w:t>
      </w:r>
    </w:p>
    <w:p w14:paraId="0E2127D6" w14:textId="77777777" w:rsidR="00597036" w:rsidRDefault="00597036">
      <w:pPr>
        <w:pStyle w:val="TOC4"/>
        <w:rPr>
          <w:rFonts w:asciiTheme="minorHAnsi" w:eastAsiaTheme="minorEastAsia" w:hAnsiTheme="minorHAnsi" w:cstheme="minorBidi"/>
          <w:sz w:val="22"/>
          <w:szCs w:val="22"/>
        </w:rPr>
      </w:pPr>
      <w:r w:rsidRPr="00597036">
        <w:t>A.8.1.39.2</w:t>
      </w:r>
      <w:r w:rsidRPr="00597036">
        <w:rPr>
          <w:rFonts w:asciiTheme="minorHAnsi" w:eastAsiaTheme="minorEastAsia" w:hAnsiTheme="minorHAnsi" w:cstheme="minorBidi"/>
          <w:sz w:val="22"/>
          <w:szCs w:val="22"/>
        </w:rPr>
        <w:tab/>
      </w:r>
      <w:r w:rsidRPr="00763DEA">
        <w:rPr>
          <w:snapToGrid w:val="0"/>
        </w:rPr>
        <w:t>Test Requirements</w:t>
      </w:r>
      <w:r>
        <w:tab/>
        <w:t>1799</w:t>
      </w:r>
    </w:p>
    <w:p w14:paraId="2901FE28" w14:textId="77777777" w:rsidR="00597036" w:rsidRDefault="00597036">
      <w:pPr>
        <w:pStyle w:val="TOC3"/>
        <w:rPr>
          <w:rFonts w:asciiTheme="minorHAnsi" w:eastAsiaTheme="minorEastAsia" w:hAnsiTheme="minorHAnsi" w:cstheme="minorBidi"/>
          <w:sz w:val="22"/>
          <w:szCs w:val="22"/>
        </w:rPr>
      </w:pPr>
      <w:r w:rsidRPr="00597036">
        <w:t>A.8.1.40</w:t>
      </w:r>
      <w:r w:rsidRPr="00597036">
        <w:rPr>
          <w:rFonts w:asciiTheme="minorHAnsi" w:eastAsiaTheme="minorEastAsia" w:hAnsiTheme="minorHAnsi"/>
          <w:sz w:val="22"/>
          <w:szCs w:val="22"/>
        </w:rPr>
        <w:tab/>
      </w:r>
      <w:r w:rsidRPr="00763DEA">
        <w:rPr>
          <w:rFonts w:cs="Arial"/>
        </w:rPr>
        <w:t xml:space="preserve">E-UTRAN FDD-FDD intra-frequency event triggered reporting with DRX for UE configured with </w:t>
      </w:r>
      <w:r w:rsidRPr="00763DEA">
        <w:rPr>
          <w:rFonts w:cs="Arial"/>
          <w:i/>
        </w:rPr>
        <w:t>highSpeedEnhancedMeasFlag</w:t>
      </w:r>
      <w:r>
        <w:tab/>
        <w:t>1799</w:t>
      </w:r>
    </w:p>
    <w:p w14:paraId="4C800DF6" w14:textId="77777777" w:rsidR="00597036" w:rsidRDefault="00597036">
      <w:pPr>
        <w:pStyle w:val="TOC4"/>
        <w:rPr>
          <w:rFonts w:asciiTheme="minorHAnsi" w:eastAsiaTheme="minorEastAsia" w:hAnsiTheme="minorHAnsi" w:cstheme="minorBidi"/>
          <w:sz w:val="22"/>
          <w:szCs w:val="22"/>
        </w:rPr>
      </w:pPr>
      <w:r w:rsidRPr="00597036">
        <w:t>A.8.1.40.</w:t>
      </w:r>
      <w:r w:rsidRPr="00597036">
        <w:rPr>
          <w:lang w:eastAsia="zh-CN"/>
        </w:rPr>
        <w:t>1</w:t>
      </w:r>
      <w:r w:rsidRPr="00597036">
        <w:rPr>
          <w:rFonts w:asciiTheme="minorHAnsi" w:eastAsiaTheme="minorEastAsia" w:hAnsiTheme="minorHAnsi"/>
          <w:sz w:val="22"/>
          <w:szCs w:val="22"/>
        </w:rPr>
        <w:tab/>
      </w:r>
      <w:r w:rsidRPr="00763DEA">
        <w:rPr>
          <w:rFonts w:cs="Arial"/>
          <w:snapToGrid w:val="0"/>
        </w:rPr>
        <w:t>Test Purpose and Environment</w:t>
      </w:r>
      <w:r>
        <w:tab/>
        <w:t>1799</w:t>
      </w:r>
    </w:p>
    <w:p w14:paraId="67A47081" w14:textId="77777777" w:rsidR="00597036" w:rsidRDefault="00597036">
      <w:pPr>
        <w:pStyle w:val="TOC4"/>
        <w:rPr>
          <w:rFonts w:asciiTheme="minorHAnsi" w:eastAsiaTheme="minorEastAsia" w:hAnsiTheme="minorHAnsi" w:cstheme="minorBidi"/>
          <w:sz w:val="22"/>
          <w:szCs w:val="22"/>
        </w:rPr>
      </w:pPr>
      <w:r w:rsidRPr="00597036">
        <w:t>A.8.1.40.2</w:t>
      </w:r>
      <w:r w:rsidRPr="00597036">
        <w:rPr>
          <w:rFonts w:asciiTheme="minorHAnsi" w:eastAsiaTheme="minorEastAsia" w:hAnsiTheme="minorHAnsi"/>
          <w:sz w:val="22"/>
          <w:szCs w:val="22"/>
        </w:rPr>
        <w:tab/>
      </w:r>
      <w:r w:rsidRPr="00763DEA">
        <w:rPr>
          <w:rFonts w:cs="Arial"/>
          <w:snapToGrid w:val="0"/>
        </w:rPr>
        <w:t>Test Requirements</w:t>
      </w:r>
      <w:r>
        <w:tab/>
        <w:t>1801</w:t>
      </w:r>
    </w:p>
    <w:p w14:paraId="2A7CF269" w14:textId="77777777" w:rsidR="00597036" w:rsidRDefault="005970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763DEA">
        <w:rPr>
          <w:rFonts w:cs="v4.2.0"/>
        </w:rPr>
        <w:t>E-UTRAN FDD intra-frequency event triggered reporting for serving cell under fading propagation conditions for UE category M1 in CEModeA</w:t>
      </w:r>
      <w:r w:rsidRPr="00763DEA">
        <w:rPr>
          <w:rFonts w:cs="v4.2.0"/>
          <w:lang w:eastAsia="zh-CN"/>
        </w:rPr>
        <w:t xml:space="preserve"> without gap</w:t>
      </w:r>
      <w:r>
        <w:tab/>
        <w:t>1801</w:t>
      </w:r>
    </w:p>
    <w:p w14:paraId="166C6F0D" w14:textId="77777777" w:rsidR="00597036" w:rsidRDefault="00597036">
      <w:pPr>
        <w:pStyle w:val="TOC4"/>
        <w:rPr>
          <w:rFonts w:asciiTheme="minorHAnsi" w:eastAsiaTheme="minorEastAsia" w:hAnsiTheme="minorHAnsi" w:cstheme="minorBidi"/>
          <w:sz w:val="22"/>
          <w:szCs w:val="22"/>
        </w:rPr>
      </w:pPr>
      <w:r w:rsidRPr="00597036">
        <w:t>A.8.1.41.1</w:t>
      </w:r>
      <w:r w:rsidRPr="00597036">
        <w:rPr>
          <w:rFonts w:asciiTheme="minorHAnsi" w:eastAsiaTheme="minorEastAsia" w:hAnsiTheme="minorHAnsi" w:cstheme="minorBidi"/>
          <w:sz w:val="22"/>
          <w:szCs w:val="22"/>
        </w:rPr>
        <w:tab/>
      </w:r>
      <w:r w:rsidRPr="00763DEA">
        <w:rPr>
          <w:snapToGrid w:val="0"/>
        </w:rPr>
        <w:t>Test Purpose and Environment</w:t>
      </w:r>
      <w:r>
        <w:tab/>
        <w:t>1801</w:t>
      </w:r>
    </w:p>
    <w:p w14:paraId="58ED1572" w14:textId="77777777" w:rsidR="00597036" w:rsidRDefault="00597036">
      <w:pPr>
        <w:pStyle w:val="TOC4"/>
        <w:rPr>
          <w:rFonts w:asciiTheme="minorHAnsi" w:eastAsiaTheme="minorEastAsia" w:hAnsiTheme="minorHAnsi" w:cstheme="minorBidi"/>
          <w:sz w:val="22"/>
          <w:szCs w:val="22"/>
        </w:rPr>
      </w:pPr>
      <w:r w:rsidRPr="00597036">
        <w:t>A.8.1.41.2</w:t>
      </w:r>
      <w:r w:rsidRPr="00597036">
        <w:rPr>
          <w:rFonts w:asciiTheme="minorHAnsi" w:eastAsiaTheme="minorEastAsia" w:hAnsiTheme="minorHAnsi" w:cstheme="minorBidi"/>
          <w:sz w:val="22"/>
          <w:szCs w:val="22"/>
        </w:rPr>
        <w:tab/>
      </w:r>
      <w:r w:rsidRPr="00763DEA">
        <w:rPr>
          <w:snapToGrid w:val="0"/>
        </w:rPr>
        <w:t>Test Requirement</w:t>
      </w:r>
      <w:r>
        <w:tab/>
        <w:t>1803</w:t>
      </w:r>
    </w:p>
    <w:p w14:paraId="1A5C9A72" w14:textId="77777777" w:rsidR="00597036" w:rsidRDefault="005970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763DEA">
        <w:rPr>
          <w:rFonts w:cs="v4.2.0"/>
        </w:rPr>
        <w:t>E-UTRAN HD-FDD intra-frequency event triggered reporting for serving cell under fading propagation conditions for UE category M1 in CEModeA</w:t>
      </w:r>
      <w:r w:rsidRPr="00763DEA">
        <w:rPr>
          <w:rFonts w:cs="v4.2.0"/>
          <w:lang w:eastAsia="zh-CN"/>
        </w:rPr>
        <w:t xml:space="preserve"> without gap</w:t>
      </w:r>
      <w:r>
        <w:tab/>
        <w:t>1803</w:t>
      </w:r>
    </w:p>
    <w:p w14:paraId="6D9DCDB2" w14:textId="77777777" w:rsidR="00597036" w:rsidRDefault="00597036">
      <w:pPr>
        <w:pStyle w:val="TOC4"/>
        <w:rPr>
          <w:rFonts w:asciiTheme="minorHAnsi" w:eastAsiaTheme="minorEastAsia" w:hAnsiTheme="minorHAnsi" w:cstheme="minorBidi"/>
          <w:sz w:val="22"/>
          <w:szCs w:val="22"/>
        </w:rPr>
      </w:pPr>
      <w:r w:rsidRPr="00597036">
        <w:t>A.8.1.42.1</w:t>
      </w:r>
      <w:r w:rsidRPr="00597036">
        <w:rPr>
          <w:rFonts w:asciiTheme="minorHAnsi" w:eastAsiaTheme="minorEastAsia" w:hAnsiTheme="minorHAnsi" w:cstheme="minorBidi"/>
          <w:sz w:val="22"/>
          <w:szCs w:val="22"/>
        </w:rPr>
        <w:tab/>
      </w:r>
      <w:r w:rsidRPr="00763DEA">
        <w:rPr>
          <w:snapToGrid w:val="0"/>
        </w:rPr>
        <w:t>Test Purpose and Environment</w:t>
      </w:r>
      <w:r>
        <w:tab/>
        <w:t>1803</w:t>
      </w:r>
    </w:p>
    <w:p w14:paraId="59E90E0A" w14:textId="77777777" w:rsidR="00597036" w:rsidRDefault="00597036">
      <w:pPr>
        <w:pStyle w:val="TOC4"/>
        <w:rPr>
          <w:rFonts w:asciiTheme="minorHAnsi" w:eastAsiaTheme="minorEastAsia" w:hAnsiTheme="minorHAnsi" w:cstheme="minorBidi"/>
          <w:sz w:val="22"/>
          <w:szCs w:val="22"/>
        </w:rPr>
      </w:pPr>
      <w:r w:rsidRPr="00597036">
        <w:t>A.8.1.42.2</w:t>
      </w:r>
      <w:r w:rsidRPr="00597036">
        <w:rPr>
          <w:rFonts w:asciiTheme="minorHAnsi" w:eastAsiaTheme="minorEastAsia" w:hAnsiTheme="minorHAnsi" w:cstheme="minorBidi"/>
          <w:sz w:val="22"/>
          <w:szCs w:val="22"/>
        </w:rPr>
        <w:tab/>
      </w:r>
      <w:r w:rsidRPr="00763DEA">
        <w:rPr>
          <w:snapToGrid w:val="0"/>
        </w:rPr>
        <w:t>Test Requirement</w:t>
      </w:r>
      <w:r>
        <w:tab/>
        <w:t>1804</w:t>
      </w:r>
    </w:p>
    <w:p w14:paraId="5CCC7085" w14:textId="77777777" w:rsidR="00597036" w:rsidRDefault="00597036">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1805</w:t>
      </w:r>
    </w:p>
    <w:p w14:paraId="2A0584D2" w14:textId="77777777" w:rsidR="00597036" w:rsidRDefault="00597036">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1805</w:t>
      </w:r>
    </w:p>
    <w:p w14:paraId="30C53259" w14:textId="77777777" w:rsidR="00597036" w:rsidRDefault="00597036">
      <w:pPr>
        <w:pStyle w:val="TOC4"/>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v4.2.0"/>
          <w:snapToGrid w:val="0"/>
        </w:rPr>
        <w:t>Test Purpose and Environment</w:t>
      </w:r>
      <w:r>
        <w:tab/>
        <w:t>1805</w:t>
      </w:r>
    </w:p>
    <w:p w14:paraId="182953CE" w14:textId="77777777" w:rsidR="00597036" w:rsidRDefault="00597036">
      <w:pPr>
        <w:pStyle w:val="TOC4"/>
        <w:rPr>
          <w:rFonts w:asciiTheme="minorHAnsi" w:eastAsiaTheme="minorEastAsia" w:hAnsiTheme="minorHAnsi" w:cstheme="minorBidi"/>
          <w:sz w:val="22"/>
          <w:szCs w:val="22"/>
        </w:rPr>
      </w:pPr>
      <w:r w:rsidRPr="00597036">
        <w:t>A.8.2.1.2</w:t>
      </w:r>
      <w:r w:rsidRPr="00597036">
        <w:rPr>
          <w:rFonts w:asciiTheme="minorHAnsi" w:eastAsiaTheme="minorEastAsia" w:hAnsiTheme="minorHAnsi"/>
          <w:sz w:val="22"/>
          <w:szCs w:val="22"/>
        </w:rPr>
        <w:tab/>
      </w:r>
      <w:r w:rsidRPr="00763DEA">
        <w:rPr>
          <w:rFonts w:cs="v4.2.0"/>
          <w:snapToGrid w:val="0"/>
        </w:rPr>
        <w:t>Test Requirements</w:t>
      </w:r>
      <w:r>
        <w:tab/>
        <w:t>1806</w:t>
      </w:r>
    </w:p>
    <w:p w14:paraId="0480C6A7" w14:textId="77777777" w:rsidR="00597036" w:rsidRDefault="00597036">
      <w:pPr>
        <w:pStyle w:val="TOC3"/>
        <w:rPr>
          <w:rFonts w:asciiTheme="minorHAnsi" w:eastAsiaTheme="minorEastAsia" w:hAnsiTheme="minorHAnsi" w:cstheme="minorBidi"/>
          <w:sz w:val="22"/>
          <w:szCs w:val="22"/>
        </w:rPr>
      </w:pPr>
      <w:r w:rsidRPr="00597036">
        <w:t>A.8.2.2</w:t>
      </w:r>
      <w:r w:rsidRPr="00597036">
        <w:rPr>
          <w:rFonts w:asciiTheme="minorHAnsi" w:eastAsiaTheme="minorEastAsia" w:hAnsiTheme="minorHAnsi"/>
          <w:sz w:val="22"/>
          <w:szCs w:val="22"/>
        </w:rPr>
        <w:tab/>
      </w:r>
      <w:r w:rsidRPr="00763DEA">
        <w:rPr>
          <w:rFonts w:cs="v4.2.0"/>
        </w:rPr>
        <w:t>E-UTRAN TDD-TDD intra-frequency event triggered reporting under fading propagation conditions in synchronous cells with DRX</w:t>
      </w:r>
      <w:r>
        <w:tab/>
        <w:t>1807</w:t>
      </w:r>
    </w:p>
    <w:p w14:paraId="5B51ACB7"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1807</w:t>
      </w:r>
    </w:p>
    <w:p w14:paraId="675BBD39" w14:textId="77777777" w:rsidR="00597036" w:rsidRDefault="00597036">
      <w:pPr>
        <w:pStyle w:val="TOC4"/>
        <w:rPr>
          <w:rFonts w:asciiTheme="minorHAnsi" w:eastAsiaTheme="minorEastAsia" w:hAnsiTheme="minorHAnsi" w:cstheme="minorBidi"/>
          <w:sz w:val="22"/>
          <w:szCs w:val="22"/>
        </w:rPr>
      </w:pPr>
      <w:r w:rsidRPr="00597036">
        <w:t>A.8.2.2.2</w:t>
      </w:r>
      <w:r w:rsidRPr="00597036">
        <w:rPr>
          <w:rFonts w:asciiTheme="minorHAnsi" w:eastAsiaTheme="minorEastAsia" w:hAnsiTheme="minorHAnsi"/>
          <w:sz w:val="22"/>
          <w:szCs w:val="22"/>
        </w:rPr>
        <w:tab/>
      </w:r>
      <w:r w:rsidRPr="00763DEA">
        <w:rPr>
          <w:rFonts w:cs="v4.2.0"/>
          <w:snapToGrid w:val="0"/>
        </w:rPr>
        <w:t>Test Requirements</w:t>
      </w:r>
      <w:r>
        <w:tab/>
        <w:t>1809</w:t>
      </w:r>
    </w:p>
    <w:p w14:paraId="45771E41" w14:textId="77777777" w:rsidR="00597036" w:rsidRDefault="00597036">
      <w:pPr>
        <w:pStyle w:val="TOC3"/>
        <w:rPr>
          <w:rFonts w:asciiTheme="minorHAnsi" w:eastAsiaTheme="minorEastAsia" w:hAnsiTheme="minorHAnsi" w:cstheme="minorBidi"/>
          <w:sz w:val="22"/>
          <w:szCs w:val="22"/>
        </w:rPr>
      </w:pPr>
      <w:r w:rsidRPr="00597036">
        <w:t>A.8.2.3</w:t>
      </w:r>
      <w:r w:rsidRPr="005970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63DEA">
        <w:rPr>
          <w:lang w:val="en-US"/>
        </w:rPr>
        <w:t>using autonomous gaps</w:t>
      </w:r>
      <w:r>
        <w:tab/>
        <w:t>1809</w:t>
      </w:r>
    </w:p>
    <w:p w14:paraId="05D088B2" w14:textId="77777777" w:rsidR="00597036" w:rsidRDefault="00597036">
      <w:pPr>
        <w:pStyle w:val="TOC4"/>
        <w:rPr>
          <w:rFonts w:asciiTheme="minorHAnsi" w:eastAsiaTheme="minorEastAsia" w:hAnsiTheme="minorHAnsi" w:cstheme="minorBidi"/>
          <w:sz w:val="22"/>
          <w:szCs w:val="22"/>
        </w:rPr>
      </w:pPr>
      <w:r w:rsidRPr="00597036">
        <w:t>A.8.2.3.1</w:t>
      </w:r>
      <w:r w:rsidRPr="00597036">
        <w:rPr>
          <w:rFonts w:asciiTheme="minorHAnsi" w:eastAsiaTheme="minorEastAsia" w:hAnsiTheme="minorHAnsi" w:cstheme="minorBidi"/>
          <w:sz w:val="22"/>
          <w:szCs w:val="22"/>
        </w:rPr>
        <w:tab/>
      </w:r>
      <w:r w:rsidRPr="00763DEA">
        <w:rPr>
          <w:snapToGrid w:val="0"/>
        </w:rPr>
        <w:t>Test Purpose and Environment</w:t>
      </w:r>
      <w:r>
        <w:tab/>
        <w:t>1809</w:t>
      </w:r>
    </w:p>
    <w:p w14:paraId="2C18C96A" w14:textId="77777777" w:rsidR="00597036" w:rsidRDefault="00597036">
      <w:pPr>
        <w:pStyle w:val="TOC4"/>
        <w:rPr>
          <w:rFonts w:asciiTheme="minorHAnsi" w:eastAsiaTheme="minorEastAsia" w:hAnsiTheme="minorHAnsi" w:cstheme="minorBidi"/>
          <w:sz w:val="22"/>
          <w:szCs w:val="22"/>
        </w:rPr>
      </w:pPr>
      <w:r w:rsidRPr="00597036">
        <w:t>A.8.2.3.2</w:t>
      </w:r>
      <w:r w:rsidRPr="00597036">
        <w:rPr>
          <w:rFonts w:asciiTheme="minorHAnsi" w:eastAsiaTheme="minorEastAsia" w:hAnsiTheme="minorHAnsi" w:cstheme="minorBidi"/>
          <w:sz w:val="22"/>
          <w:szCs w:val="22"/>
        </w:rPr>
        <w:tab/>
      </w:r>
      <w:r w:rsidRPr="00763DEA">
        <w:rPr>
          <w:snapToGrid w:val="0"/>
        </w:rPr>
        <w:t>Test Requirements</w:t>
      </w:r>
      <w:r>
        <w:tab/>
        <w:t>1811</w:t>
      </w:r>
    </w:p>
    <w:p w14:paraId="4DF3BC8D" w14:textId="77777777" w:rsidR="00597036" w:rsidRDefault="00597036">
      <w:pPr>
        <w:pStyle w:val="TOC3"/>
        <w:rPr>
          <w:rFonts w:asciiTheme="minorHAnsi" w:eastAsiaTheme="minorEastAsia" w:hAnsiTheme="minorHAnsi" w:cstheme="minorBidi"/>
          <w:sz w:val="22"/>
          <w:szCs w:val="22"/>
        </w:rPr>
      </w:pPr>
      <w:r w:rsidRPr="00597036">
        <w:t>A.8.2.4</w:t>
      </w:r>
      <w:r w:rsidRPr="00597036">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763DEA">
        <w:rPr>
          <w:lang w:val="en-US"/>
        </w:rPr>
        <w:t>using autonomous gaps</w:t>
      </w:r>
      <w:r w:rsidRPr="00763DEA">
        <w:rPr>
          <w:lang w:val="en-US" w:eastAsia="zh-CN"/>
        </w:rPr>
        <w:t xml:space="preserve"> with DRX</w:t>
      </w:r>
      <w:r>
        <w:tab/>
        <w:t>1812</w:t>
      </w:r>
    </w:p>
    <w:p w14:paraId="1A954D49" w14:textId="77777777" w:rsidR="00597036" w:rsidRDefault="00597036">
      <w:pPr>
        <w:pStyle w:val="TOC4"/>
        <w:rPr>
          <w:rFonts w:asciiTheme="minorHAnsi" w:eastAsiaTheme="minorEastAsia" w:hAnsiTheme="minorHAnsi" w:cstheme="minorBidi"/>
          <w:sz w:val="22"/>
          <w:szCs w:val="22"/>
        </w:rPr>
      </w:pPr>
      <w:r w:rsidRPr="00597036">
        <w:t>A.8.2.4.1</w:t>
      </w:r>
      <w:r w:rsidRPr="00597036">
        <w:rPr>
          <w:rFonts w:asciiTheme="minorHAnsi" w:eastAsiaTheme="minorEastAsia" w:hAnsiTheme="minorHAnsi" w:cstheme="minorBidi"/>
          <w:sz w:val="22"/>
          <w:szCs w:val="22"/>
        </w:rPr>
        <w:tab/>
      </w:r>
      <w:r w:rsidRPr="00763DEA">
        <w:rPr>
          <w:snapToGrid w:val="0"/>
        </w:rPr>
        <w:t>Test Purpose and Environment</w:t>
      </w:r>
      <w:r>
        <w:tab/>
        <w:t>1812</w:t>
      </w:r>
    </w:p>
    <w:p w14:paraId="6CC297BF" w14:textId="77777777" w:rsidR="00597036" w:rsidRDefault="00597036">
      <w:pPr>
        <w:pStyle w:val="TOC4"/>
        <w:rPr>
          <w:rFonts w:asciiTheme="minorHAnsi" w:eastAsiaTheme="minorEastAsia" w:hAnsiTheme="minorHAnsi" w:cstheme="minorBidi"/>
          <w:sz w:val="22"/>
          <w:szCs w:val="22"/>
        </w:rPr>
      </w:pPr>
      <w:r w:rsidRPr="00597036">
        <w:t>A.8.2.4.2</w:t>
      </w:r>
      <w:r w:rsidRPr="00597036">
        <w:rPr>
          <w:rFonts w:asciiTheme="minorHAnsi" w:eastAsiaTheme="minorEastAsia" w:hAnsiTheme="minorHAnsi" w:cstheme="minorBidi"/>
          <w:sz w:val="22"/>
          <w:szCs w:val="22"/>
        </w:rPr>
        <w:tab/>
      </w:r>
      <w:r w:rsidRPr="00763DEA">
        <w:rPr>
          <w:snapToGrid w:val="0"/>
        </w:rPr>
        <w:t>Test Requirements</w:t>
      </w:r>
      <w:r>
        <w:tab/>
        <w:t>1814</w:t>
      </w:r>
    </w:p>
    <w:p w14:paraId="00447D5E" w14:textId="77777777" w:rsidR="00597036" w:rsidRDefault="00597036">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1814</w:t>
      </w:r>
    </w:p>
    <w:p w14:paraId="5E8A1FBE" w14:textId="77777777" w:rsidR="00597036" w:rsidRDefault="00597036">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1814</w:t>
      </w:r>
    </w:p>
    <w:p w14:paraId="73F09663" w14:textId="77777777" w:rsidR="00597036" w:rsidRDefault="00597036">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1816</w:t>
      </w:r>
    </w:p>
    <w:p w14:paraId="6FC63E6F" w14:textId="77777777" w:rsidR="00597036" w:rsidRDefault="00597036">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1817</w:t>
      </w:r>
    </w:p>
    <w:p w14:paraId="23562CE0" w14:textId="77777777" w:rsidR="00597036" w:rsidRDefault="00597036">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1817</w:t>
      </w:r>
    </w:p>
    <w:p w14:paraId="3C044D4A" w14:textId="77777777" w:rsidR="00597036" w:rsidRDefault="00597036">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1819</w:t>
      </w:r>
    </w:p>
    <w:p w14:paraId="0C15E767" w14:textId="77777777" w:rsidR="00597036" w:rsidRDefault="00597036">
      <w:pPr>
        <w:pStyle w:val="TOC3"/>
        <w:rPr>
          <w:rFonts w:asciiTheme="minorHAnsi" w:eastAsiaTheme="minorEastAsia" w:hAnsiTheme="minorHAnsi" w:cstheme="minorBidi"/>
          <w:sz w:val="22"/>
          <w:szCs w:val="22"/>
        </w:rPr>
      </w:pPr>
      <w:r w:rsidRPr="00597036">
        <w:t>A.8.2.7</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w:t>
      </w:r>
      <w:r>
        <w:tab/>
        <w:t>1820</w:t>
      </w:r>
    </w:p>
    <w:p w14:paraId="3F5B13E3" w14:textId="77777777" w:rsidR="00597036" w:rsidRDefault="00597036">
      <w:pPr>
        <w:pStyle w:val="TOC4"/>
        <w:rPr>
          <w:rFonts w:asciiTheme="minorHAnsi" w:eastAsiaTheme="minorEastAsia" w:hAnsiTheme="minorHAnsi" w:cstheme="minorBidi"/>
          <w:sz w:val="22"/>
          <w:szCs w:val="22"/>
        </w:rPr>
      </w:pPr>
      <w:r w:rsidRPr="00597036">
        <w:t>A.8.2.7.1</w:t>
      </w:r>
      <w:r w:rsidRPr="00597036">
        <w:rPr>
          <w:rFonts w:asciiTheme="minorHAnsi" w:eastAsiaTheme="minorEastAsia" w:hAnsiTheme="minorHAnsi" w:cstheme="minorBidi"/>
          <w:sz w:val="22"/>
          <w:szCs w:val="22"/>
        </w:rPr>
        <w:tab/>
      </w:r>
      <w:r w:rsidRPr="00763DEA">
        <w:rPr>
          <w:snapToGrid w:val="0"/>
        </w:rPr>
        <w:t>Test Purpose and Environment</w:t>
      </w:r>
      <w:r>
        <w:tab/>
        <w:t>1820</w:t>
      </w:r>
    </w:p>
    <w:p w14:paraId="2416D185" w14:textId="77777777" w:rsidR="00597036" w:rsidRDefault="00597036">
      <w:pPr>
        <w:pStyle w:val="TOC4"/>
        <w:rPr>
          <w:rFonts w:asciiTheme="minorHAnsi" w:eastAsiaTheme="minorEastAsia" w:hAnsiTheme="minorHAnsi" w:cstheme="minorBidi"/>
          <w:sz w:val="22"/>
          <w:szCs w:val="22"/>
        </w:rPr>
      </w:pPr>
      <w:r w:rsidRPr="00597036">
        <w:lastRenderedPageBreak/>
        <w:t>A.8.2.7.2</w:t>
      </w:r>
      <w:r w:rsidRPr="00597036">
        <w:rPr>
          <w:rFonts w:asciiTheme="minorHAnsi" w:eastAsiaTheme="minorEastAsia" w:hAnsiTheme="minorHAnsi" w:cstheme="minorBidi"/>
          <w:sz w:val="22"/>
          <w:szCs w:val="22"/>
        </w:rPr>
        <w:tab/>
      </w:r>
      <w:r w:rsidRPr="00763DEA">
        <w:rPr>
          <w:snapToGrid w:val="0"/>
        </w:rPr>
        <w:t>Test Requirements</w:t>
      </w:r>
      <w:r>
        <w:tab/>
        <w:t>1821</w:t>
      </w:r>
    </w:p>
    <w:p w14:paraId="1A709DEE" w14:textId="77777777" w:rsidR="00597036" w:rsidRDefault="00597036">
      <w:pPr>
        <w:pStyle w:val="TOC3"/>
        <w:rPr>
          <w:rFonts w:asciiTheme="minorHAnsi" w:eastAsiaTheme="minorEastAsia" w:hAnsiTheme="minorHAnsi" w:cstheme="minorBidi"/>
          <w:sz w:val="22"/>
          <w:szCs w:val="22"/>
        </w:rPr>
      </w:pPr>
      <w:r w:rsidRPr="00597036">
        <w:t>A.8.2.8</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w:t>
      </w:r>
      <w:r w:rsidRPr="00763DEA">
        <w:rPr>
          <w:lang w:val="en-US" w:eastAsia="zh-CN"/>
        </w:rPr>
        <w:t xml:space="preserve"> with DRX</w:t>
      </w:r>
      <w:r>
        <w:tab/>
        <w:t>1822</w:t>
      </w:r>
    </w:p>
    <w:p w14:paraId="6D67794B" w14:textId="77777777" w:rsidR="00597036" w:rsidRDefault="00597036">
      <w:pPr>
        <w:pStyle w:val="TOC4"/>
        <w:rPr>
          <w:rFonts w:asciiTheme="minorHAnsi" w:eastAsiaTheme="minorEastAsia" w:hAnsiTheme="minorHAnsi" w:cstheme="minorBidi"/>
          <w:sz w:val="22"/>
          <w:szCs w:val="22"/>
        </w:rPr>
      </w:pPr>
      <w:r w:rsidRPr="00597036">
        <w:t>A.8.2.8.1</w:t>
      </w:r>
      <w:r w:rsidRPr="00597036">
        <w:rPr>
          <w:rFonts w:asciiTheme="minorHAnsi" w:eastAsiaTheme="minorEastAsia" w:hAnsiTheme="minorHAnsi" w:cstheme="minorBidi"/>
          <w:sz w:val="22"/>
          <w:szCs w:val="22"/>
        </w:rPr>
        <w:tab/>
      </w:r>
      <w:r w:rsidRPr="00763DEA">
        <w:rPr>
          <w:snapToGrid w:val="0"/>
        </w:rPr>
        <w:t>Test Purpose and Environment</w:t>
      </w:r>
      <w:r>
        <w:tab/>
        <w:t>1822</w:t>
      </w:r>
    </w:p>
    <w:p w14:paraId="35A5172D" w14:textId="77777777" w:rsidR="00597036" w:rsidRDefault="00597036">
      <w:pPr>
        <w:pStyle w:val="TOC4"/>
        <w:rPr>
          <w:rFonts w:asciiTheme="minorHAnsi" w:eastAsiaTheme="minorEastAsia" w:hAnsiTheme="minorHAnsi" w:cstheme="minorBidi"/>
          <w:sz w:val="22"/>
          <w:szCs w:val="22"/>
        </w:rPr>
      </w:pPr>
      <w:r w:rsidRPr="00597036">
        <w:t>A.8.2.8.2</w:t>
      </w:r>
      <w:r w:rsidRPr="00597036">
        <w:rPr>
          <w:rFonts w:asciiTheme="minorHAnsi" w:eastAsiaTheme="minorEastAsia" w:hAnsiTheme="minorHAnsi" w:cstheme="minorBidi"/>
          <w:sz w:val="22"/>
          <w:szCs w:val="22"/>
        </w:rPr>
        <w:tab/>
      </w:r>
      <w:r w:rsidRPr="00763DEA">
        <w:rPr>
          <w:snapToGrid w:val="0"/>
        </w:rPr>
        <w:t>Test Requirements</w:t>
      </w:r>
      <w:r>
        <w:tab/>
        <w:t>1824</w:t>
      </w:r>
    </w:p>
    <w:p w14:paraId="1976E69A" w14:textId="77777777" w:rsidR="00597036" w:rsidRDefault="00597036">
      <w:pPr>
        <w:pStyle w:val="TOC3"/>
        <w:rPr>
          <w:rFonts w:asciiTheme="minorHAnsi" w:eastAsiaTheme="minorEastAsia" w:hAnsiTheme="minorHAnsi" w:cstheme="minorBidi"/>
          <w:sz w:val="22"/>
          <w:szCs w:val="22"/>
        </w:rPr>
      </w:pPr>
      <w:r w:rsidRPr="00597036">
        <w:t>A.8.2.9</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 for Cat-M1 UE in CEModeB</w:t>
      </w:r>
      <w:r>
        <w:tab/>
        <w:t>1824</w:t>
      </w:r>
    </w:p>
    <w:p w14:paraId="01795FD7" w14:textId="77777777" w:rsidR="00597036" w:rsidRDefault="00597036">
      <w:pPr>
        <w:pStyle w:val="TOC4"/>
        <w:rPr>
          <w:rFonts w:asciiTheme="minorHAnsi" w:eastAsiaTheme="minorEastAsia" w:hAnsiTheme="minorHAnsi" w:cstheme="minorBidi"/>
          <w:sz w:val="22"/>
          <w:szCs w:val="22"/>
        </w:rPr>
      </w:pPr>
      <w:r w:rsidRPr="00597036">
        <w:t>A.8.2.9.1</w:t>
      </w:r>
      <w:r w:rsidRPr="00597036">
        <w:rPr>
          <w:rFonts w:asciiTheme="minorHAnsi" w:eastAsiaTheme="minorEastAsia" w:hAnsiTheme="minorHAnsi" w:cstheme="minorBidi"/>
          <w:sz w:val="22"/>
          <w:szCs w:val="22"/>
        </w:rPr>
        <w:tab/>
      </w:r>
      <w:r w:rsidRPr="00763DEA">
        <w:rPr>
          <w:snapToGrid w:val="0"/>
        </w:rPr>
        <w:t>Test Purpose and Environment</w:t>
      </w:r>
      <w:r>
        <w:tab/>
        <w:t>1824</w:t>
      </w:r>
    </w:p>
    <w:p w14:paraId="285E6FEF" w14:textId="77777777" w:rsidR="00597036" w:rsidRDefault="00597036">
      <w:pPr>
        <w:pStyle w:val="TOC4"/>
        <w:rPr>
          <w:rFonts w:asciiTheme="minorHAnsi" w:eastAsiaTheme="minorEastAsia" w:hAnsiTheme="minorHAnsi" w:cstheme="minorBidi"/>
          <w:sz w:val="22"/>
          <w:szCs w:val="22"/>
        </w:rPr>
      </w:pPr>
      <w:r w:rsidRPr="00597036">
        <w:t>A.8.2.9.2</w:t>
      </w:r>
      <w:r w:rsidRPr="00597036">
        <w:rPr>
          <w:rFonts w:asciiTheme="minorHAnsi" w:eastAsiaTheme="minorEastAsia" w:hAnsiTheme="minorHAnsi" w:cstheme="minorBidi"/>
          <w:sz w:val="22"/>
          <w:szCs w:val="22"/>
        </w:rPr>
        <w:tab/>
      </w:r>
      <w:r w:rsidRPr="00763DEA">
        <w:rPr>
          <w:snapToGrid w:val="0"/>
        </w:rPr>
        <w:t>Test Requirements</w:t>
      </w:r>
      <w:r>
        <w:tab/>
        <w:t>1826</w:t>
      </w:r>
    </w:p>
    <w:p w14:paraId="49F8D979" w14:textId="77777777" w:rsidR="00597036" w:rsidRDefault="00597036">
      <w:pPr>
        <w:pStyle w:val="TOC3"/>
        <w:rPr>
          <w:rFonts w:asciiTheme="minorHAnsi" w:eastAsiaTheme="minorEastAsia" w:hAnsiTheme="minorHAnsi" w:cstheme="minorBidi"/>
          <w:sz w:val="22"/>
          <w:szCs w:val="22"/>
        </w:rPr>
      </w:pPr>
      <w:r w:rsidRPr="00597036">
        <w:t>A.8.2.10</w:t>
      </w:r>
      <w:r w:rsidRPr="00597036">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763DEA">
        <w:rPr>
          <w:lang w:val="en-US"/>
        </w:rPr>
        <w:t>using autonomous gaps with DRX for Cat-M1 UE in CEModeB</w:t>
      </w:r>
      <w:r>
        <w:tab/>
        <w:t>1827</w:t>
      </w:r>
    </w:p>
    <w:p w14:paraId="6ABBDE65" w14:textId="77777777" w:rsidR="00597036" w:rsidRDefault="00597036">
      <w:pPr>
        <w:pStyle w:val="TOC4"/>
        <w:rPr>
          <w:rFonts w:asciiTheme="minorHAnsi" w:eastAsiaTheme="minorEastAsia" w:hAnsiTheme="minorHAnsi" w:cstheme="minorBidi"/>
          <w:sz w:val="22"/>
          <w:szCs w:val="22"/>
        </w:rPr>
      </w:pPr>
      <w:r w:rsidRPr="00597036">
        <w:t>A.8.2.10.1</w:t>
      </w:r>
      <w:r w:rsidRPr="00597036">
        <w:rPr>
          <w:rFonts w:asciiTheme="minorHAnsi" w:eastAsiaTheme="minorEastAsia" w:hAnsiTheme="minorHAnsi" w:cstheme="minorBidi"/>
          <w:sz w:val="22"/>
          <w:szCs w:val="22"/>
        </w:rPr>
        <w:tab/>
      </w:r>
      <w:r w:rsidRPr="00763DEA">
        <w:rPr>
          <w:snapToGrid w:val="0"/>
        </w:rPr>
        <w:t>Test Purpose and Environment</w:t>
      </w:r>
      <w:r>
        <w:tab/>
        <w:t>1827</w:t>
      </w:r>
    </w:p>
    <w:p w14:paraId="444FAC59" w14:textId="77777777" w:rsidR="00597036" w:rsidRDefault="00597036">
      <w:pPr>
        <w:pStyle w:val="TOC4"/>
        <w:rPr>
          <w:rFonts w:asciiTheme="minorHAnsi" w:eastAsiaTheme="minorEastAsia" w:hAnsiTheme="minorHAnsi" w:cstheme="minorBidi"/>
          <w:sz w:val="22"/>
          <w:szCs w:val="22"/>
        </w:rPr>
      </w:pPr>
      <w:r w:rsidRPr="00597036">
        <w:t>A.8.2.10.2</w:t>
      </w:r>
      <w:r w:rsidRPr="00597036">
        <w:rPr>
          <w:rFonts w:asciiTheme="minorHAnsi" w:eastAsiaTheme="minorEastAsia" w:hAnsiTheme="minorHAnsi" w:cstheme="minorBidi"/>
          <w:sz w:val="22"/>
          <w:szCs w:val="22"/>
        </w:rPr>
        <w:tab/>
      </w:r>
      <w:r w:rsidRPr="00763DEA">
        <w:rPr>
          <w:snapToGrid w:val="0"/>
        </w:rPr>
        <w:t>Test Requirements</w:t>
      </w:r>
      <w:r>
        <w:tab/>
        <w:t>1829</w:t>
      </w:r>
    </w:p>
    <w:p w14:paraId="3F939C23" w14:textId="77777777" w:rsidR="00597036" w:rsidRDefault="00597036">
      <w:pPr>
        <w:pStyle w:val="TOC3"/>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Arial"/>
        </w:rPr>
        <w:t xml:space="preserve">E-UTRAN TDD-TDD intra-frequency event triggered reporting with DRX for UE configured with </w:t>
      </w:r>
      <w:r w:rsidRPr="00763DEA">
        <w:rPr>
          <w:rFonts w:cs="Arial"/>
          <w:i/>
        </w:rPr>
        <w:t>highSpeedEnhancedMeasFlag</w:t>
      </w:r>
      <w:r>
        <w:tab/>
        <w:t>1829</w:t>
      </w:r>
    </w:p>
    <w:p w14:paraId="1CD9C156" w14:textId="77777777" w:rsidR="00597036" w:rsidRDefault="00597036">
      <w:pPr>
        <w:pStyle w:val="TOC4"/>
        <w:rPr>
          <w:rFonts w:asciiTheme="minorHAnsi" w:eastAsiaTheme="minorEastAsia" w:hAnsiTheme="minorHAnsi" w:cstheme="minorBidi"/>
          <w:sz w:val="22"/>
          <w:szCs w:val="22"/>
        </w:rPr>
      </w:pPr>
      <w:r w:rsidRPr="00597036">
        <w:t>A.8.2.11.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1829</w:t>
      </w:r>
    </w:p>
    <w:p w14:paraId="68DAB2D1" w14:textId="77777777" w:rsidR="00597036" w:rsidRDefault="00597036">
      <w:pPr>
        <w:pStyle w:val="TOC4"/>
        <w:rPr>
          <w:rFonts w:asciiTheme="minorHAnsi" w:eastAsiaTheme="minorEastAsia" w:hAnsiTheme="minorHAnsi" w:cstheme="minorBidi"/>
          <w:sz w:val="22"/>
          <w:szCs w:val="22"/>
        </w:rPr>
      </w:pPr>
      <w:r w:rsidRPr="00597036">
        <w:t>A.8.2.11.2</w:t>
      </w:r>
      <w:r w:rsidRPr="00597036">
        <w:rPr>
          <w:rFonts w:asciiTheme="minorHAnsi" w:eastAsiaTheme="minorEastAsia" w:hAnsiTheme="minorHAnsi"/>
          <w:sz w:val="22"/>
          <w:szCs w:val="22"/>
        </w:rPr>
        <w:tab/>
      </w:r>
      <w:r w:rsidRPr="00763DEA">
        <w:rPr>
          <w:rFonts w:cs="Arial"/>
          <w:snapToGrid w:val="0"/>
        </w:rPr>
        <w:t>Test Requirements</w:t>
      </w:r>
      <w:r>
        <w:tab/>
        <w:t>1831</w:t>
      </w:r>
    </w:p>
    <w:p w14:paraId="290AED12" w14:textId="77777777" w:rsidR="00597036" w:rsidRDefault="00597036">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1831</w:t>
      </w:r>
    </w:p>
    <w:p w14:paraId="233589A8" w14:textId="77777777" w:rsidR="00597036" w:rsidRDefault="00597036">
      <w:pPr>
        <w:pStyle w:val="TOC4"/>
        <w:rPr>
          <w:rFonts w:asciiTheme="minorHAnsi" w:eastAsiaTheme="minorEastAsia" w:hAnsiTheme="minorHAnsi" w:cstheme="minorBidi"/>
          <w:sz w:val="22"/>
          <w:szCs w:val="22"/>
        </w:rPr>
      </w:pPr>
      <w:r w:rsidRPr="00597036">
        <w:t>A.8.2.12.1</w:t>
      </w:r>
      <w:r w:rsidRPr="00597036">
        <w:rPr>
          <w:rFonts w:asciiTheme="minorHAnsi" w:eastAsiaTheme="minorEastAsia" w:hAnsiTheme="minorHAnsi"/>
          <w:sz w:val="22"/>
          <w:szCs w:val="22"/>
        </w:rPr>
        <w:tab/>
      </w:r>
      <w:r w:rsidRPr="00763DEA">
        <w:rPr>
          <w:rFonts w:cs="v4.2.0"/>
          <w:snapToGrid w:val="0"/>
        </w:rPr>
        <w:t>Test Purpose and Environment</w:t>
      </w:r>
      <w:r>
        <w:tab/>
        <w:t>1831</w:t>
      </w:r>
    </w:p>
    <w:p w14:paraId="57EEBBC2" w14:textId="77777777" w:rsidR="00597036" w:rsidRDefault="00597036">
      <w:pPr>
        <w:pStyle w:val="TOC4"/>
        <w:rPr>
          <w:rFonts w:asciiTheme="minorHAnsi" w:eastAsiaTheme="minorEastAsia" w:hAnsiTheme="minorHAnsi" w:cstheme="minorBidi"/>
          <w:sz w:val="22"/>
          <w:szCs w:val="22"/>
        </w:rPr>
      </w:pPr>
      <w:r w:rsidRPr="00597036">
        <w:t>A.8.2.12.2</w:t>
      </w:r>
      <w:r w:rsidRPr="00597036">
        <w:rPr>
          <w:rFonts w:asciiTheme="minorHAnsi" w:eastAsiaTheme="minorEastAsia" w:hAnsiTheme="minorHAnsi"/>
          <w:sz w:val="22"/>
          <w:szCs w:val="22"/>
        </w:rPr>
        <w:tab/>
      </w:r>
      <w:r w:rsidRPr="00763DEA">
        <w:rPr>
          <w:rFonts w:cs="v4.2.0"/>
          <w:snapToGrid w:val="0"/>
        </w:rPr>
        <w:t>Test Requirements</w:t>
      </w:r>
      <w:r>
        <w:tab/>
        <w:t>1833</w:t>
      </w:r>
    </w:p>
    <w:p w14:paraId="7CA5F77C" w14:textId="77777777" w:rsidR="00597036" w:rsidRDefault="00597036">
      <w:pPr>
        <w:pStyle w:val="TOC3"/>
        <w:rPr>
          <w:rFonts w:asciiTheme="minorHAnsi" w:eastAsiaTheme="minorEastAsia" w:hAnsiTheme="minorHAnsi" w:cstheme="minorBidi"/>
          <w:sz w:val="22"/>
          <w:szCs w:val="22"/>
        </w:rPr>
      </w:pPr>
      <w:r w:rsidRPr="00597036">
        <w:t>A.8.2.13</w:t>
      </w:r>
      <w:r w:rsidRPr="00597036">
        <w:rPr>
          <w:rFonts w:asciiTheme="minorHAnsi" w:eastAsiaTheme="minorEastAsia" w:hAnsiTheme="minorHAnsi"/>
          <w:sz w:val="22"/>
          <w:szCs w:val="22"/>
        </w:rPr>
        <w:tab/>
      </w:r>
      <w:r w:rsidRPr="00763DEA">
        <w:rPr>
          <w:rFonts w:cs="v4.2.0"/>
        </w:rPr>
        <w:t>E-UTRAN TDD-TDD intra-frequency event triggered reporting under fading propagation conditions in synchronous cells with DRX for UE category 0</w:t>
      </w:r>
      <w:r>
        <w:tab/>
        <w:t>1834</w:t>
      </w:r>
    </w:p>
    <w:p w14:paraId="0614537A" w14:textId="77777777" w:rsidR="00597036" w:rsidRDefault="00597036">
      <w:pPr>
        <w:pStyle w:val="TOC4"/>
        <w:rPr>
          <w:rFonts w:asciiTheme="minorHAnsi" w:eastAsiaTheme="minorEastAsia" w:hAnsiTheme="minorHAnsi" w:cstheme="minorBidi"/>
          <w:sz w:val="22"/>
          <w:szCs w:val="22"/>
        </w:rPr>
      </w:pPr>
      <w:r w:rsidRPr="00597036">
        <w:t>A.8.2.13.</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1834</w:t>
      </w:r>
    </w:p>
    <w:p w14:paraId="54D31382" w14:textId="77777777" w:rsidR="00597036" w:rsidRDefault="00597036">
      <w:pPr>
        <w:pStyle w:val="TOC4"/>
        <w:rPr>
          <w:rFonts w:asciiTheme="minorHAnsi" w:eastAsiaTheme="minorEastAsia" w:hAnsiTheme="minorHAnsi" w:cstheme="minorBidi"/>
          <w:sz w:val="22"/>
          <w:szCs w:val="22"/>
        </w:rPr>
      </w:pPr>
      <w:r w:rsidRPr="00597036">
        <w:t>A.8.2.13.2</w:t>
      </w:r>
      <w:r w:rsidRPr="00597036">
        <w:rPr>
          <w:rFonts w:asciiTheme="minorHAnsi" w:eastAsiaTheme="minorEastAsia" w:hAnsiTheme="minorHAnsi"/>
          <w:sz w:val="22"/>
          <w:szCs w:val="22"/>
        </w:rPr>
        <w:tab/>
      </w:r>
      <w:r w:rsidRPr="00763DEA">
        <w:rPr>
          <w:rFonts w:cs="v4.2.0"/>
          <w:snapToGrid w:val="0"/>
        </w:rPr>
        <w:t>Test Requirements</w:t>
      </w:r>
      <w:r>
        <w:tab/>
        <w:t>1836</w:t>
      </w:r>
    </w:p>
    <w:p w14:paraId="40A0582A" w14:textId="77777777" w:rsidR="00597036" w:rsidRDefault="00597036">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763DEA">
        <w:rPr>
          <w:rFonts w:cs="v4.2.0"/>
        </w:rPr>
        <w:t>E-UTRAN TDD intra-frequency event triggered reporting for serving cell under fading propagation conditions for UE category M1 in CEModeA</w:t>
      </w:r>
      <w:r w:rsidRPr="00763DEA">
        <w:rPr>
          <w:rFonts w:cs="v4.2.0"/>
          <w:lang w:eastAsia="zh-CN"/>
        </w:rPr>
        <w:t xml:space="preserve"> without gap</w:t>
      </w:r>
      <w:r>
        <w:tab/>
        <w:t>1836</w:t>
      </w:r>
    </w:p>
    <w:p w14:paraId="62631959" w14:textId="77777777" w:rsidR="00597036" w:rsidRDefault="00597036">
      <w:pPr>
        <w:pStyle w:val="TOC4"/>
        <w:rPr>
          <w:rFonts w:asciiTheme="minorHAnsi" w:eastAsiaTheme="minorEastAsia" w:hAnsiTheme="minorHAnsi" w:cstheme="minorBidi"/>
          <w:sz w:val="22"/>
          <w:szCs w:val="22"/>
        </w:rPr>
      </w:pPr>
      <w:r w:rsidRPr="00597036">
        <w:t>A.8.2.14.1</w:t>
      </w:r>
      <w:r w:rsidRPr="00597036">
        <w:rPr>
          <w:rFonts w:asciiTheme="minorHAnsi" w:eastAsiaTheme="minorEastAsia" w:hAnsiTheme="minorHAnsi" w:cstheme="minorBidi"/>
          <w:sz w:val="22"/>
          <w:szCs w:val="22"/>
        </w:rPr>
        <w:tab/>
      </w:r>
      <w:r w:rsidRPr="00763DEA">
        <w:rPr>
          <w:snapToGrid w:val="0"/>
        </w:rPr>
        <w:t>Test Purpose and Environment</w:t>
      </w:r>
      <w:r>
        <w:tab/>
        <w:t>1836</w:t>
      </w:r>
    </w:p>
    <w:p w14:paraId="0ED06039" w14:textId="77777777" w:rsidR="00597036" w:rsidRDefault="00597036">
      <w:pPr>
        <w:pStyle w:val="TOC4"/>
        <w:rPr>
          <w:rFonts w:asciiTheme="minorHAnsi" w:eastAsiaTheme="minorEastAsia" w:hAnsiTheme="minorHAnsi" w:cstheme="minorBidi"/>
          <w:sz w:val="22"/>
          <w:szCs w:val="22"/>
        </w:rPr>
      </w:pPr>
      <w:r w:rsidRPr="00597036">
        <w:t>A.8.2.14.2</w:t>
      </w:r>
      <w:r w:rsidRPr="00597036">
        <w:rPr>
          <w:rFonts w:asciiTheme="minorHAnsi" w:eastAsiaTheme="minorEastAsia" w:hAnsiTheme="minorHAnsi" w:cstheme="minorBidi"/>
          <w:sz w:val="22"/>
          <w:szCs w:val="22"/>
        </w:rPr>
        <w:tab/>
      </w:r>
      <w:r w:rsidRPr="00763DEA">
        <w:rPr>
          <w:snapToGrid w:val="0"/>
        </w:rPr>
        <w:t>Test Requirement</w:t>
      </w:r>
      <w:r>
        <w:tab/>
        <w:t>1838</w:t>
      </w:r>
    </w:p>
    <w:p w14:paraId="6B082BF8" w14:textId="77777777" w:rsidR="00597036" w:rsidRDefault="00597036">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1838</w:t>
      </w:r>
    </w:p>
    <w:p w14:paraId="338BAAF4" w14:textId="77777777" w:rsidR="00597036" w:rsidRDefault="00597036">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1838</w:t>
      </w:r>
    </w:p>
    <w:p w14:paraId="102A0ED0" w14:textId="77777777" w:rsidR="00597036" w:rsidRDefault="00597036">
      <w:pPr>
        <w:pStyle w:val="TOC4"/>
        <w:rPr>
          <w:rFonts w:asciiTheme="minorHAnsi" w:eastAsiaTheme="minorEastAsia" w:hAnsiTheme="minorHAnsi" w:cstheme="minorBidi"/>
          <w:sz w:val="22"/>
          <w:szCs w:val="22"/>
        </w:rPr>
      </w:pPr>
      <w:r w:rsidRPr="00597036">
        <w:t>A.8.3.1.1</w:t>
      </w:r>
      <w:r w:rsidRPr="00597036">
        <w:rPr>
          <w:rFonts w:asciiTheme="minorHAnsi" w:eastAsiaTheme="minorEastAsia" w:hAnsiTheme="minorHAnsi"/>
          <w:sz w:val="22"/>
          <w:szCs w:val="22"/>
        </w:rPr>
        <w:tab/>
      </w:r>
      <w:r w:rsidRPr="00763DEA">
        <w:rPr>
          <w:rFonts w:cs="v4.2.0"/>
          <w:snapToGrid w:val="0"/>
        </w:rPr>
        <w:t>Test Purpose and Environment</w:t>
      </w:r>
      <w:r>
        <w:tab/>
        <w:t>1838</w:t>
      </w:r>
    </w:p>
    <w:p w14:paraId="3886EF92" w14:textId="77777777" w:rsidR="00597036" w:rsidRDefault="00597036">
      <w:pPr>
        <w:pStyle w:val="TOC4"/>
        <w:rPr>
          <w:rFonts w:asciiTheme="minorHAnsi" w:eastAsiaTheme="minorEastAsia" w:hAnsiTheme="minorHAnsi" w:cstheme="minorBidi"/>
          <w:sz w:val="22"/>
          <w:szCs w:val="22"/>
        </w:rPr>
      </w:pPr>
      <w:r w:rsidRPr="00597036">
        <w:t>A.8.3.1.2</w:t>
      </w:r>
      <w:r w:rsidRPr="00597036">
        <w:rPr>
          <w:rFonts w:asciiTheme="minorHAnsi" w:eastAsiaTheme="minorEastAsia" w:hAnsiTheme="minorHAnsi"/>
          <w:sz w:val="22"/>
          <w:szCs w:val="22"/>
        </w:rPr>
        <w:tab/>
      </w:r>
      <w:r w:rsidRPr="00763DEA">
        <w:rPr>
          <w:rFonts w:cs="v4.2.0"/>
          <w:snapToGrid w:val="0"/>
        </w:rPr>
        <w:t>Test Requirements</w:t>
      </w:r>
      <w:r>
        <w:tab/>
        <w:t>1839</w:t>
      </w:r>
    </w:p>
    <w:p w14:paraId="2BA17BBF" w14:textId="77777777" w:rsidR="00597036" w:rsidRDefault="00597036">
      <w:pPr>
        <w:pStyle w:val="TOC3"/>
        <w:rPr>
          <w:rFonts w:asciiTheme="minorHAnsi" w:eastAsiaTheme="minorEastAsia" w:hAnsiTheme="minorHAnsi" w:cstheme="minorBidi"/>
          <w:sz w:val="22"/>
          <w:szCs w:val="22"/>
        </w:rPr>
      </w:pPr>
      <w:r w:rsidRPr="00597036">
        <w:t>A.8.3.2</w:t>
      </w:r>
      <w:r w:rsidRPr="00597036">
        <w:rPr>
          <w:rFonts w:asciiTheme="minorHAnsi" w:eastAsiaTheme="minorEastAsia" w:hAnsiTheme="minorHAnsi"/>
          <w:sz w:val="22"/>
          <w:szCs w:val="22"/>
        </w:rPr>
        <w:tab/>
      </w:r>
      <w:r w:rsidRPr="00763DEA">
        <w:rPr>
          <w:rFonts w:cs="v4.2.0"/>
        </w:rPr>
        <w:t>E-UTRAN FDD-FDD Inter-frequency event triggered reporting when DRX is used under fading propagation conditions in asynchronous cells</w:t>
      </w:r>
      <w:r>
        <w:tab/>
        <w:t>1839</w:t>
      </w:r>
    </w:p>
    <w:p w14:paraId="6D1521B4" w14:textId="77777777" w:rsidR="00597036" w:rsidRDefault="00597036">
      <w:pPr>
        <w:pStyle w:val="TOC4"/>
        <w:rPr>
          <w:rFonts w:asciiTheme="minorHAnsi" w:eastAsiaTheme="minorEastAsia" w:hAnsiTheme="minorHAnsi" w:cstheme="minorBidi"/>
          <w:sz w:val="22"/>
          <w:szCs w:val="22"/>
        </w:rPr>
      </w:pPr>
      <w:r w:rsidRPr="00597036">
        <w:t>A.8.3.2.1</w:t>
      </w:r>
      <w:r w:rsidRPr="00597036">
        <w:rPr>
          <w:rFonts w:asciiTheme="minorHAnsi" w:eastAsiaTheme="minorEastAsia" w:hAnsiTheme="minorHAnsi"/>
          <w:sz w:val="22"/>
          <w:szCs w:val="22"/>
        </w:rPr>
        <w:tab/>
      </w:r>
      <w:r w:rsidRPr="00763DEA">
        <w:rPr>
          <w:rFonts w:cs="v4.2.0"/>
          <w:snapToGrid w:val="0"/>
        </w:rPr>
        <w:t>Test Purpose and Environment</w:t>
      </w:r>
      <w:r>
        <w:tab/>
        <w:t>1839</w:t>
      </w:r>
    </w:p>
    <w:p w14:paraId="5EBAF5FE" w14:textId="77777777" w:rsidR="00597036" w:rsidRDefault="00597036">
      <w:pPr>
        <w:pStyle w:val="TOC4"/>
        <w:rPr>
          <w:rFonts w:asciiTheme="minorHAnsi" w:eastAsiaTheme="minorEastAsia" w:hAnsiTheme="minorHAnsi" w:cstheme="minorBidi"/>
          <w:sz w:val="22"/>
          <w:szCs w:val="22"/>
        </w:rPr>
      </w:pPr>
      <w:r w:rsidRPr="00597036">
        <w:t>A.8.3.2.2</w:t>
      </w:r>
      <w:r w:rsidRPr="00597036">
        <w:rPr>
          <w:rFonts w:asciiTheme="minorHAnsi" w:eastAsiaTheme="minorEastAsia" w:hAnsiTheme="minorHAnsi"/>
          <w:sz w:val="22"/>
          <w:szCs w:val="22"/>
        </w:rPr>
        <w:tab/>
      </w:r>
      <w:r w:rsidRPr="00763DEA">
        <w:rPr>
          <w:rFonts w:cs="v4.2.0"/>
          <w:snapToGrid w:val="0"/>
        </w:rPr>
        <w:t>Test Requirements</w:t>
      </w:r>
      <w:r>
        <w:tab/>
        <w:t>1842</w:t>
      </w:r>
    </w:p>
    <w:p w14:paraId="457BF800" w14:textId="77777777" w:rsidR="00597036" w:rsidRDefault="00597036">
      <w:pPr>
        <w:pStyle w:val="TOC3"/>
        <w:rPr>
          <w:rFonts w:asciiTheme="minorHAnsi" w:eastAsiaTheme="minorEastAsia" w:hAnsiTheme="minorHAnsi" w:cstheme="minorBidi"/>
          <w:sz w:val="22"/>
          <w:szCs w:val="22"/>
        </w:rPr>
      </w:pPr>
      <w:r w:rsidRPr="00597036">
        <w:t>A.8.3.3</w:t>
      </w:r>
      <w:r w:rsidRPr="00597036">
        <w:rPr>
          <w:rFonts w:asciiTheme="minorHAnsi" w:eastAsiaTheme="minorEastAsia" w:hAnsiTheme="minorHAnsi"/>
          <w:sz w:val="22"/>
          <w:szCs w:val="22"/>
        </w:rPr>
        <w:tab/>
      </w:r>
      <w:r w:rsidRPr="00763DEA">
        <w:rPr>
          <w:rFonts w:cs="v4.2.0"/>
        </w:rPr>
        <w:t>E-UTRAN FDD-FDD inter-frequency event triggered reporting under AWGN propagation conditions in asynchronous cells with DRX when L3 filtering is used</w:t>
      </w:r>
      <w:r>
        <w:tab/>
        <w:t>1842</w:t>
      </w:r>
    </w:p>
    <w:p w14:paraId="3FE5F2F7" w14:textId="77777777" w:rsidR="00597036" w:rsidRDefault="00597036">
      <w:pPr>
        <w:pStyle w:val="TOC4"/>
        <w:rPr>
          <w:rFonts w:asciiTheme="minorHAnsi" w:eastAsiaTheme="minorEastAsia" w:hAnsiTheme="minorHAnsi" w:cstheme="minorBidi"/>
          <w:sz w:val="22"/>
          <w:szCs w:val="22"/>
        </w:rPr>
      </w:pPr>
      <w:r w:rsidRPr="00597036">
        <w:t>A.8.3.3.1</w:t>
      </w:r>
      <w:r w:rsidRPr="00597036">
        <w:rPr>
          <w:rFonts w:asciiTheme="minorHAnsi" w:eastAsiaTheme="minorEastAsia" w:hAnsiTheme="minorHAnsi" w:cstheme="minorBidi"/>
          <w:sz w:val="22"/>
          <w:szCs w:val="22"/>
        </w:rPr>
        <w:tab/>
      </w:r>
      <w:r w:rsidRPr="00763DEA">
        <w:rPr>
          <w:snapToGrid w:val="0"/>
        </w:rPr>
        <w:t>Test Purpose and Environment</w:t>
      </w:r>
      <w:r>
        <w:tab/>
        <w:t>1842</w:t>
      </w:r>
    </w:p>
    <w:p w14:paraId="73A6B4D6" w14:textId="77777777" w:rsidR="00597036" w:rsidRDefault="00597036">
      <w:pPr>
        <w:pStyle w:val="TOC4"/>
        <w:rPr>
          <w:rFonts w:asciiTheme="minorHAnsi" w:eastAsiaTheme="minorEastAsia" w:hAnsiTheme="minorHAnsi" w:cstheme="minorBidi"/>
          <w:sz w:val="22"/>
          <w:szCs w:val="22"/>
        </w:rPr>
      </w:pPr>
      <w:r w:rsidRPr="00597036">
        <w:t>A.8.3.3.2</w:t>
      </w:r>
      <w:r w:rsidRPr="00597036">
        <w:rPr>
          <w:rFonts w:asciiTheme="minorHAnsi" w:eastAsiaTheme="minorEastAsia" w:hAnsiTheme="minorHAnsi"/>
          <w:sz w:val="22"/>
          <w:szCs w:val="22"/>
        </w:rPr>
        <w:tab/>
      </w:r>
      <w:r w:rsidRPr="00763DEA">
        <w:rPr>
          <w:rFonts w:cs="v4.2.0"/>
          <w:snapToGrid w:val="0"/>
        </w:rPr>
        <w:t>Test Requirements</w:t>
      </w:r>
      <w:r>
        <w:tab/>
        <w:t>1845</w:t>
      </w:r>
    </w:p>
    <w:p w14:paraId="5D745E0A" w14:textId="77777777" w:rsidR="00597036" w:rsidRDefault="00597036">
      <w:pPr>
        <w:pStyle w:val="TOC3"/>
        <w:rPr>
          <w:rFonts w:asciiTheme="minorHAnsi" w:eastAsiaTheme="minorEastAsia" w:hAnsiTheme="minorHAnsi" w:cstheme="minorBidi"/>
          <w:sz w:val="22"/>
          <w:szCs w:val="22"/>
        </w:rPr>
      </w:pPr>
      <w:r w:rsidRPr="00597036">
        <w:t>A.8.3.4</w:t>
      </w:r>
      <w:r w:rsidRPr="005970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1845</w:t>
      </w:r>
    </w:p>
    <w:p w14:paraId="54489FD7" w14:textId="77777777" w:rsidR="00597036" w:rsidRDefault="00597036">
      <w:pPr>
        <w:pStyle w:val="TOC4"/>
        <w:rPr>
          <w:rFonts w:asciiTheme="minorHAnsi" w:eastAsiaTheme="minorEastAsia" w:hAnsiTheme="minorHAnsi" w:cstheme="minorBidi"/>
          <w:sz w:val="22"/>
          <w:szCs w:val="22"/>
        </w:rPr>
      </w:pPr>
      <w:r w:rsidRPr="00597036">
        <w:t>A.8.3.4.1</w:t>
      </w:r>
      <w:r w:rsidRPr="00597036">
        <w:rPr>
          <w:rFonts w:asciiTheme="minorHAnsi" w:eastAsiaTheme="minorEastAsia" w:hAnsiTheme="minorHAnsi" w:cstheme="minorBidi"/>
          <w:sz w:val="22"/>
          <w:szCs w:val="22"/>
        </w:rPr>
        <w:tab/>
      </w:r>
      <w:r w:rsidRPr="00763DEA">
        <w:rPr>
          <w:snapToGrid w:val="0"/>
        </w:rPr>
        <w:t>Test Purpose and Environment</w:t>
      </w:r>
      <w:r>
        <w:tab/>
        <w:t>1845</w:t>
      </w:r>
    </w:p>
    <w:p w14:paraId="0128DEC4" w14:textId="77777777" w:rsidR="00597036" w:rsidRDefault="00597036">
      <w:pPr>
        <w:pStyle w:val="TOC4"/>
        <w:rPr>
          <w:rFonts w:asciiTheme="minorHAnsi" w:eastAsiaTheme="minorEastAsia" w:hAnsiTheme="minorHAnsi" w:cstheme="minorBidi"/>
          <w:sz w:val="22"/>
          <w:szCs w:val="22"/>
        </w:rPr>
      </w:pPr>
      <w:r w:rsidRPr="00597036">
        <w:t>A.8.3.4.2</w:t>
      </w:r>
      <w:r w:rsidRPr="00597036">
        <w:rPr>
          <w:rFonts w:asciiTheme="minorHAnsi" w:eastAsiaTheme="minorEastAsia" w:hAnsiTheme="minorHAnsi" w:cstheme="minorBidi"/>
          <w:sz w:val="22"/>
          <w:szCs w:val="22"/>
        </w:rPr>
        <w:tab/>
      </w:r>
      <w:r w:rsidRPr="00763DEA">
        <w:rPr>
          <w:snapToGrid w:val="0"/>
        </w:rPr>
        <w:t>Test Requirements</w:t>
      </w:r>
      <w:r>
        <w:tab/>
        <w:t>1847</w:t>
      </w:r>
    </w:p>
    <w:p w14:paraId="17F6A8A6" w14:textId="77777777" w:rsidR="00597036" w:rsidRDefault="00597036">
      <w:pPr>
        <w:pStyle w:val="TOC3"/>
        <w:rPr>
          <w:rFonts w:asciiTheme="minorHAnsi" w:eastAsiaTheme="minorEastAsia" w:hAnsiTheme="minorHAnsi" w:cstheme="minorBidi"/>
          <w:sz w:val="22"/>
          <w:szCs w:val="22"/>
        </w:rPr>
      </w:pPr>
      <w:r w:rsidRPr="00597036">
        <w:t>A.8.3.5</w:t>
      </w:r>
      <w:r w:rsidRPr="00597036">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1847</w:t>
      </w:r>
    </w:p>
    <w:p w14:paraId="6CB0988F" w14:textId="77777777" w:rsidR="00597036" w:rsidRDefault="00597036">
      <w:pPr>
        <w:pStyle w:val="TOC4"/>
        <w:rPr>
          <w:rFonts w:asciiTheme="minorHAnsi" w:eastAsiaTheme="minorEastAsia" w:hAnsiTheme="minorHAnsi" w:cstheme="minorBidi"/>
          <w:sz w:val="22"/>
          <w:szCs w:val="22"/>
        </w:rPr>
      </w:pPr>
      <w:r w:rsidRPr="00597036">
        <w:t>A.8.3.5.2</w:t>
      </w:r>
      <w:r w:rsidRPr="00597036">
        <w:rPr>
          <w:rFonts w:asciiTheme="minorHAnsi" w:eastAsiaTheme="minorEastAsia" w:hAnsiTheme="minorHAnsi" w:cstheme="minorBidi"/>
          <w:sz w:val="22"/>
          <w:szCs w:val="22"/>
        </w:rPr>
        <w:tab/>
      </w:r>
      <w:r w:rsidRPr="00763DEA">
        <w:rPr>
          <w:snapToGrid w:val="0"/>
        </w:rPr>
        <w:t>Test Requirements</w:t>
      </w:r>
      <w:r>
        <w:tab/>
        <w:t>1849</w:t>
      </w:r>
    </w:p>
    <w:p w14:paraId="4DD98A64" w14:textId="77777777" w:rsidR="00597036" w:rsidRDefault="00597036">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1849</w:t>
      </w:r>
    </w:p>
    <w:p w14:paraId="2D9EF7DE" w14:textId="77777777" w:rsidR="00597036" w:rsidRDefault="00597036">
      <w:pPr>
        <w:pStyle w:val="TOC4"/>
        <w:rPr>
          <w:rFonts w:asciiTheme="minorHAnsi" w:eastAsiaTheme="minorEastAsia" w:hAnsiTheme="minorHAnsi" w:cstheme="minorBidi"/>
          <w:sz w:val="22"/>
          <w:szCs w:val="22"/>
        </w:rPr>
      </w:pPr>
      <w:r w:rsidRPr="00597036">
        <w:t>A.8.3.6.1</w:t>
      </w:r>
      <w:r w:rsidRPr="00597036">
        <w:rPr>
          <w:rFonts w:asciiTheme="minorHAnsi" w:eastAsiaTheme="minorEastAsia" w:hAnsiTheme="minorHAnsi" w:cstheme="minorBidi"/>
          <w:sz w:val="22"/>
          <w:szCs w:val="22"/>
        </w:rPr>
        <w:tab/>
      </w:r>
      <w:r w:rsidRPr="00763DEA">
        <w:rPr>
          <w:snapToGrid w:val="0"/>
        </w:rPr>
        <w:t>Test Purpose and Environment</w:t>
      </w:r>
      <w:r>
        <w:tab/>
        <w:t>1849</w:t>
      </w:r>
    </w:p>
    <w:p w14:paraId="4697DBCF" w14:textId="77777777" w:rsidR="00597036" w:rsidRDefault="00597036">
      <w:pPr>
        <w:pStyle w:val="TOC4"/>
        <w:rPr>
          <w:rFonts w:asciiTheme="minorHAnsi" w:eastAsiaTheme="minorEastAsia" w:hAnsiTheme="minorHAnsi" w:cstheme="minorBidi"/>
          <w:sz w:val="22"/>
          <w:szCs w:val="22"/>
        </w:rPr>
      </w:pPr>
      <w:r w:rsidRPr="00597036">
        <w:t>A.8.3.6.2</w:t>
      </w:r>
      <w:r w:rsidRPr="00597036">
        <w:rPr>
          <w:rFonts w:asciiTheme="minorHAnsi" w:eastAsiaTheme="minorEastAsia" w:hAnsiTheme="minorHAnsi" w:cstheme="minorBidi"/>
          <w:sz w:val="22"/>
          <w:szCs w:val="22"/>
        </w:rPr>
        <w:tab/>
      </w:r>
      <w:r w:rsidRPr="00763DEA">
        <w:rPr>
          <w:snapToGrid w:val="0"/>
        </w:rPr>
        <w:t>Test Requirements</w:t>
      </w:r>
      <w:r>
        <w:tab/>
        <w:t>1851</w:t>
      </w:r>
    </w:p>
    <w:p w14:paraId="4AD87E13" w14:textId="77777777" w:rsidR="00597036" w:rsidRDefault="00597036">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1852</w:t>
      </w:r>
    </w:p>
    <w:p w14:paraId="6E696BA0" w14:textId="77777777" w:rsidR="00597036" w:rsidRDefault="00597036">
      <w:pPr>
        <w:pStyle w:val="TOC4"/>
        <w:rPr>
          <w:rFonts w:asciiTheme="minorHAnsi" w:eastAsiaTheme="minorEastAsia" w:hAnsiTheme="minorHAnsi" w:cstheme="minorBidi"/>
          <w:sz w:val="22"/>
          <w:szCs w:val="22"/>
        </w:rPr>
      </w:pPr>
      <w:r w:rsidRPr="00597036">
        <w:t>A.8.3.7.1</w:t>
      </w:r>
      <w:r w:rsidRPr="00597036">
        <w:rPr>
          <w:rFonts w:asciiTheme="minorHAnsi" w:eastAsiaTheme="minorEastAsia" w:hAnsiTheme="minorHAnsi" w:cstheme="minorBidi"/>
          <w:sz w:val="22"/>
          <w:szCs w:val="22"/>
        </w:rPr>
        <w:tab/>
      </w:r>
      <w:r w:rsidRPr="00763DEA">
        <w:rPr>
          <w:snapToGrid w:val="0"/>
        </w:rPr>
        <w:t>Test Purpose and Environment</w:t>
      </w:r>
      <w:r>
        <w:tab/>
        <w:t>1852</w:t>
      </w:r>
    </w:p>
    <w:p w14:paraId="5D52D953" w14:textId="77777777" w:rsidR="00597036" w:rsidRDefault="00597036">
      <w:pPr>
        <w:pStyle w:val="TOC4"/>
        <w:rPr>
          <w:rFonts w:asciiTheme="minorHAnsi" w:eastAsiaTheme="minorEastAsia" w:hAnsiTheme="minorHAnsi" w:cstheme="minorBidi"/>
          <w:sz w:val="22"/>
          <w:szCs w:val="22"/>
        </w:rPr>
      </w:pPr>
      <w:r w:rsidRPr="00597036">
        <w:t>A.8.3.7.2</w:t>
      </w:r>
      <w:r w:rsidRPr="00597036">
        <w:rPr>
          <w:rFonts w:asciiTheme="minorHAnsi" w:eastAsiaTheme="minorEastAsia" w:hAnsiTheme="minorHAnsi"/>
          <w:sz w:val="22"/>
          <w:szCs w:val="22"/>
        </w:rPr>
        <w:tab/>
      </w:r>
      <w:r w:rsidRPr="00763DEA">
        <w:rPr>
          <w:rFonts w:cs="v4.2.0"/>
          <w:snapToGrid w:val="0"/>
        </w:rPr>
        <w:t>Test Requirements</w:t>
      </w:r>
      <w:r>
        <w:tab/>
        <w:t>1854</w:t>
      </w:r>
    </w:p>
    <w:p w14:paraId="4E683D43" w14:textId="77777777" w:rsidR="00597036" w:rsidRDefault="00597036">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1855</w:t>
      </w:r>
    </w:p>
    <w:p w14:paraId="100313B3" w14:textId="77777777" w:rsidR="00597036" w:rsidRDefault="00597036">
      <w:pPr>
        <w:pStyle w:val="TOC4"/>
        <w:rPr>
          <w:rFonts w:asciiTheme="minorHAnsi" w:eastAsiaTheme="minorEastAsia" w:hAnsiTheme="minorHAnsi" w:cstheme="minorBidi"/>
          <w:sz w:val="22"/>
          <w:szCs w:val="22"/>
        </w:rPr>
      </w:pPr>
      <w:r w:rsidRPr="00597036">
        <w:t>A.8.3.</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1855</w:t>
      </w:r>
    </w:p>
    <w:p w14:paraId="61178421" w14:textId="77777777" w:rsidR="00597036" w:rsidRDefault="00597036">
      <w:pPr>
        <w:pStyle w:val="TOC4"/>
        <w:rPr>
          <w:rFonts w:asciiTheme="minorHAnsi" w:eastAsiaTheme="minorEastAsia" w:hAnsiTheme="minorHAnsi" w:cstheme="minorBidi"/>
          <w:sz w:val="22"/>
          <w:szCs w:val="22"/>
        </w:rPr>
      </w:pPr>
      <w:r w:rsidRPr="00597036">
        <w:t>A.8.3.</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1858</w:t>
      </w:r>
    </w:p>
    <w:p w14:paraId="5E34D87A" w14:textId="77777777" w:rsidR="00597036" w:rsidRDefault="00597036">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1858</w:t>
      </w:r>
    </w:p>
    <w:p w14:paraId="2C61AF24" w14:textId="77777777" w:rsidR="00597036" w:rsidRDefault="00597036">
      <w:pPr>
        <w:pStyle w:val="TOC4"/>
        <w:rPr>
          <w:rFonts w:asciiTheme="minorHAnsi" w:eastAsiaTheme="minorEastAsia" w:hAnsiTheme="minorHAnsi" w:cstheme="minorBidi"/>
          <w:sz w:val="22"/>
          <w:szCs w:val="22"/>
        </w:rPr>
      </w:pPr>
      <w:r w:rsidRPr="00597036">
        <w:t>A.8.3.9.1</w:t>
      </w:r>
      <w:r w:rsidRPr="00597036">
        <w:rPr>
          <w:rFonts w:asciiTheme="minorHAnsi" w:eastAsiaTheme="minorEastAsia" w:hAnsiTheme="minorHAnsi" w:cstheme="minorBidi"/>
          <w:sz w:val="22"/>
          <w:szCs w:val="22"/>
        </w:rPr>
        <w:tab/>
      </w:r>
      <w:r w:rsidRPr="00763DEA">
        <w:rPr>
          <w:snapToGrid w:val="0"/>
        </w:rPr>
        <w:t>Test Purpose and Environment</w:t>
      </w:r>
      <w:r>
        <w:tab/>
        <w:t>1858</w:t>
      </w:r>
    </w:p>
    <w:p w14:paraId="3A88C45B" w14:textId="77777777" w:rsidR="00597036" w:rsidRDefault="00597036">
      <w:pPr>
        <w:pStyle w:val="TOC4"/>
        <w:rPr>
          <w:rFonts w:asciiTheme="minorHAnsi" w:eastAsiaTheme="minorEastAsia" w:hAnsiTheme="minorHAnsi" w:cstheme="minorBidi"/>
          <w:sz w:val="22"/>
          <w:szCs w:val="22"/>
        </w:rPr>
      </w:pPr>
      <w:r w:rsidRPr="00597036">
        <w:t>A.8.3.9.2</w:t>
      </w:r>
      <w:r w:rsidRPr="00597036">
        <w:rPr>
          <w:rFonts w:asciiTheme="minorHAnsi" w:eastAsiaTheme="minorEastAsia" w:hAnsiTheme="minorHAnsi" w:cstheme="minorBidi"/>
          <w:sz w:val="22"/>
          <w:szCs w:val="22"/>
        </w:rPr>
        <w:tab/>
      </w:r>
      <w:r w:rsidRPr="00763DEA">
        <w:rPr>
          <w:snapToGrid w:val="0"/>
        </w:rPr>
        <w:t>Test Requirements</w:t>
      </w:r>
      <w:r>
        <w:tab/>
        <w:t>1861</w:t>
      </w:r>
    </w:p>
    <w:p w14:paraId="2BE1AD74" w14:textId="77777777" w:rsidR="00597036" w:rsidRDefault="00597036">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1862</w:t>
      </w:r>
    </w:p>
    <w:p w14:paraId="0BC7FF2E" w14:textId="77777777" w:rsidR="00597036" w:rsidRDefault="00597036">
      <w:pPr>
        <w:pStyle w:val="TOC4"/>
        <w:rPr>
          <w:rFonts w:asciiTheme="minorHAnsi" w:eastAsiaTheme="minorEastAsia" w:hAnsiTheme="minorHAnsi" w:cstheme="minorBidi"/>
          <w:sz w:val="22"/>
          <w:szCs w:val="22"/>
        </w:rPr>
      </w:pPr>
      <w:r w:rsidRPr="00597036">
        <w:t>A.8.3.10.1</w:t>
      </w:r>
      <w:r w:rsidRPr="00597036">
        <w:rPr>
          <w:rFonts w:asciiTheme="minorHAnsi" w:eastAsiaTheme="minorEastAsia" w:hAnsiTheme="minorHAnsi"/>
          <w:sz w:val="22"/>
          <w:szCs w:val="22"/>
        </w:rPr>
        <w:tab/>
      </w:r>
      <w:r w:rsidRPr="00763DEA">
        <w:rPr>
          <w:rFonts w:cs="v4.2.0"/>
          <w:snapToGrid w:val="0"/>
        </w:rPr>
        <w:t>Test Purpose and Environment</w:t>
      </w:r>
      <w:r>
        <w:tab/>
        <w:t>1862</w:t>
      </w:r>
    </w:p>
    <w:p w14:paraId="1295387E" w14:textId="77777777" w:rsidR="00597036" w:rsidRDefault="00597036">
      <w:pPr>
        <w:pStyle w:val="TOC4"/>
        <w:rPr>
          <w:rFonts w:asciiTheme="minorHAnsi" w:eastAsiaTheme="minorEastAsia" w:hAnsiTheme="minorHAnsi" w:cstheme="minorBidi"/>
          <w:sz w:val="22"/>
          <w:szCs w:val="22"/>
        </w:rPr>
      </w:pPr>
      <w:r w:rsidRPr="00597036">
        <w:t>A.8.3.10.2</w:t>
      </w:r>
      <w:r w:rsidRPr="00597036">
        <w:rPr>
          <w:rFonts w:asciiTheme="minorHAnsi" w:eastAsiaTheme="minorEastAsia" w:hAnsiTheme="minorHAnsi"/>
          <w:sz w:val="22"/>
          <w:szCs w:val="22"/>
        </w:rPr>
        <w:tab/>
      </w:r>
      <w:r w:rsidRPr="00763DEA">
        <w:rPr>
          <w:rFonts w:cs="v4.2.0"/>
          <w:snapToGrid w:val="0"/>
        </w:rPr>
        <w:t>Test Requirements</w:t>
      </w:r>
      <w:r>
        <w:tab/>
        <w:t>1863</w:t>
      </w:r>
    </w:p>
    <w:p w14:paraId="01A4F6C5" w14:textId="77777777" w:rsidR="00597036" w:rsidRDefault="00597036">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1863</w:t>
      </w:r>
    </w:p>
    <w:p w14:paraId="309B9180" w14:textId="77777777" w:rsidR="00597036" w:rsidRDefault="00597036">
      <w:pPr>
        <w:pStyle w:val="TOC4"/>
        <w:rPr>
          <w:rFonts w:asciiTheme="minorHAnsi" w:eastAsiaTheme="minorEastAsia" w:hAnsiTheme="minorHAnsi" w:cstheme="minorBidi"/>
          <w:sz w:val="22"/>
          <w:szCs w:val="22"/>
        </w:rPr>
      </w:pPr>
      <w:r w:rsidRPr="00597036">
        <w:t>A.8.3.11.1</w:t>
      </w:r>
      <w:r w:rsidRPr="00597036">
        <w:rPr>
          <w:rFonts w:asciiTheme="minorHAnsi" w:eastAsiaTheme="minorEastAsia" w:hAnsiTheme="minorHAnsi" w:cstheme="minorBidi"/>
          <w:sz w:val="22"/>
          <w:szCs w:val="22"/>
        </w:rPr>
        <w:tab/>
      </w:r>
      <w:r w:rsidRPr="00763DEA">
        <w:rPr>
          <w:snapToGrid w:val="0"/>
        </w:rPr>
        <w:t>Test Purpose and Environment</w:t>
      </w:r>
      <w:r>
        <w:tab/>
        <w:t>1863</w:t>
      </w:r>
    </w:p>
    <w:p w14:paraId="5B299C3D" w14:textId="77777777" w:rsidR="00597036" w:rsidRDefault="00597036">
      <w:pPr>
        <w:pStyle w:val="TOC4"/>
        <w:rPr>
          <w:rFonts w:asciiTheme="minorHAnsi" w:eastAsiaTheme="minorEastAsia" w:hAnsiTheme="minorHAnsi" w:cstheme="minorBidi"/>
          <w:sz w:val="22"/>
          <w:szCs w:val="22"/>
        </w:rPr>
      </w:pPr>
      <w:r w:rsidRPr="00597036">
        <w:t>A.8.3.11.2</w:t>
      </w:r>
      <w:r w:rsidRPr="00597036">
        <w:rPr>
          <w:rFonts w:asciiTheme="minorHAnsi" w:eastAsiaTheme="minorEastAsia" w:hAnsiTheme="minorHAnsi" w:cstheme="minorBidi"/>
          <w:sz w:val="22"/>
          <w:szCs w:val="22"/>
        </w:rPr>
        <w:tab/>
      </w:r>
      <w:r w:rsidRPr="00763DEA">
        <w:rPr>
          <w:snapToGrid w:val="0"/>
        </w:rPr>
        <w:t>Test Requirement</w:t>
      </w:r>
      <w:r>
        <w:tab/>
        <w:t>1865</w:t>
      </w:r>
    </w:p>
    <w:p w14:paraId="665BB31A" w14:textId="77777777" w:rsidR="00597036" w:rsidRDefault="00597036">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1866</w:t>
      </w:r>
    </w:p>
    <w:p w14:paraId="66F2D3FF" w14:textId="77777777" w:rsidR="00597036" w:rsidRDefault="00597036">
      <w:pPr>
        <w:pStyle w:val="TOC4"/>
        <w:rPr>
          <w:rFonts w:asciiTheme="minorHAnsi" w:eastAsiaTheme="minorEastAsia" w:hAnsiTheme="minorHAnsi" w:cstheme="minorBidi"/>
          <w:sz w:val="22"/>
          <w:szCs w:val="22"/>
        </w:rPr>
      </w:pPr>
      <w:r w:rsidRPr="00597036">
        <w:t>A.8.3.12.1</w:t>
      </w:r>
      <w:r w:rsidRPr="00597036">
        <w:rPr>
          <w:rFonts w:asciiTheme="minorHAnsi" w:eastAsiaTheme="minorEastAsia" w:hAnsiTheme="minorHAnsi" w:cstheme="minorBidi"/>
          <w:sz w:val="22"/>
          <w:szCs w:val="22"/>
        </w:rPr>
        <w:tab/>
      </w:r>
      <w:r w:rsidRPr="00763DEA">
        <w:rPr>
          <w:snapToGrid w:val="0"/>
        </w:rPr>
        <w:t>Test Purpose and Environment</w:t>
      </w:r>
      <w:r>
        <w:tab/>
        <w:t>1866</w:t>
      </w:r>
    </w:p>
    <w:p w14:paraId="0CBBB887" w14:textId="77777777" w:rsidR="00597036" w:rsidRDefault="00597036">
      <w:pPr>
        <w:pStyle w:val="TOC4"/>
        <w:rPr>
          <w:rFonts w:asciiTheme="minorHAnsi" w:eastAsiaTheme="minorEastAsia" w:hAnsiTheme="minorHAnsi" w:cstheme="minorBidi"/>
          <w:sz w:val="22"/>
          <w:szCs w:val="22"/>
        </w:rPr>
      </w:pPr>
      <w:r w:rsidRPr="00597036">
        <w:t>A.8.3.12.2</w:t>
      </w:r>
      <w:r w:rsidRPr="00597036">
        <w:rPr>
          <w:rFonts w:asciiTheme="minorHAnsi" w:eastAsiaTheme="minorEastAsia" w:hAnsiTheme="minorHAnsi" w:cstheme="minorBidi"/>
          <w:sz w:val="22"/>
          <w:szCs w:val="22"/>
        </w:rPr>
        <w:tab/>
      </w:r>
      <w:r w:rsidRPr="00763DEA">
        <w:rPr>
          <w:snapToGrid w:val="0"/>
        </w:rPr>
        <w:t>Test Requirement</w:t>
      </w:r>
      <w:r>
        <w:tab/>
        <w:t>1867</w:t>
      </w:r>
    </w:p>
    <w:p w14:paraId="18A2D32F" w14:textId="77777777" w:rsidR="00597036" w:rsidRDefault="00597036">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1868</w:t>
      </w:r>
    </w:p>
    <w:p w14:paraId="398C7822" w14:textId="77777777" w:rsidR="00597036" w:rsidRDefault="00597036">
      <w:pPr>
        <w:pStyle w:val="TOC4"/>
        <w:rPr>
          <w:rFonts w:asciiTheme="minorHAnsi" w:eastAsiaTheme="minorEastAsia" w:hAnsiTheme="minorHAnsi" w:cstheme="minorBidi"/>
          <w:sz w:val="22"/>
          <w:szCs w:val="22"/>
        </w:rPr>
      </w:pPr>
      <w:r w:rsidRPr="00597036">
        <w:t>A.8.3.13.1</w:t>
      </w:r>
      <w:r w:rsidRPr="00597036">
        <w:rPr>
          <w:rFonts w:asciiTheme="minorHAnsi" w:eastAsiaTheme="minorEastAsia" w:hAnsiTheme="minorHAnsi" w:cstheme="minorBidi"/>
          <w:sz w:val="22"/>
          <w:szCs w:val="22"/>
        </w:rPr>
        <w:tab/>
      </w:r>
      <w:r w:rsidRPr="00763DEA">
        <w:rPr>
          <w:snapToGrid w:val="0"/>
        </w:rPr>
        <w:t>Test Purpose and Environment</w:t>
      </w:r>
      <w:r>
        <w:tab/>
        <w:t>1868</w:t>
      </w:r>
    </w:p>
    <w:p w14:paraId="5CE983D2" w14:textId="77777777" w:rsidR="00597036" w:rsidRDefault="00597036">
      <w:pPr>
        <w:pStyle w:val="TOC4"/>
        <w:rPr>
          <w:rFonts w:asciiTheme="minorHAnsi" w:eastAsiaTheme="minorEastAsia" w:hAnsiTheme="minorHAnsi" w:cstheme="minorBidi"/>
          <w:sz w:val="22"/>
          <w:szCs w:val="22"/>
        </w:rPr>
      </w:pPr>
      <w:r w:rsidRPr="00597036">
        <w:t>A.8.3.13.2</w:t>
      </w:r>
      <w:r w:rsidRPr="00597036">
        <w:rPr>
          <w:rFonts w:asciiTheme="minorHAnsi" w:eastAsiaTheme="minorEastAsia" w:hAnsiTheme="minorHAnsi" w:cstheme="minorBidi"/>
          <w:sz w:val="22"/>
          <w:szCs w:val="22"/>
        </w:rPr>
        <w:tab/>
      </w:r>
      <w:r w:rsidRPr="00763DEA">
        <w:rPr>
          <w:snapToGrid w:val="0"/>
        </w:rPr>
        <w:t>Test Requirement</w:t>
      </w:r>
      <w:r>
        <w:tab/>
        <w:t>1869</w:t>
      </w:r>
    </w:p>
    <w:p w14:paraId="0572F678" w14:textId="77777777" w:rsidR="00597036" w:rsidRDefault="00597036">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1870</w:t>
      </w:r>
    </w:p>
    <w:p w14:paraId="266611A4" w14:textId="77777777" w:rsidR="00597036" w:rsidRDefault="00597036">
      <w:pPr>
        <w:pStyle w:val="TOC4"/>
        <w:rPr>
          <w:rFonts w:asciiTheme="minorHAnsi" w:eastAsiaTheme="minorEastAsia" w:hAnsiTheme="minorHAnsi" w:cstheme="minorBidi"/>
          <w:sz w:val="22"/>
          <w:szCs w:val="22"/>
        </w:rPr>
      </w:pPr>
      <w:r w:rsidRPr="00597036">
        <w:t>A.8.3.14.1</w:t>
      </w:r>
      <w:r w:rsidRPr="00597036">
        <w:rPr>
          <w:rFonts w:asciiTheme="minorHAnsi" w:eastAsiaTheme="minorEastAsia" w:hAnsiTheme="minorHAnsi" w:cstheme="minorBidi"/>
          <w:sz w:val="22"/>
          <w:szCs w:val="22"/>
        </w:rPr>
        <w:tab/>
      </w:r>
      <w:r w:rsidRPr="00763DEA">
        <w:rPr>
          <w:snapToGrid w:val="0"/>
        </w:rPr>
        <w:t>Test Purpose and Environment</w:t>
      </w:r>
      <w:r>
        <w:tab/>
        <w:t>1870</w:t>
      </w:r>
    </w:p>
    <w:p w14:paraId="34BF9553" w14:textId="77777777" w:rsidR="00597036" w:rsidRDefault="00597036">
      <w:pPr>
        <w:pStyle w:val="TOC4"/>
        <w:rPr>
          <w:rFonts w:asciiTheme="minorHAnsi" w:eastAsiaTheme="minorEastAsia" w:hAnsiTheme="minorHAnsi" w:cstheme="minorBidi"/>
          <w:sz w:val="22"/>
          <w:szCs w:val="22"/>
        </w:rPr>
      </w:pPr>
      <w:r w:rsidRPr="00597036">
        <w:t>A.8.3.14.2</w:t>
      </w:r>
      <w:r w:rsidRPr="00597036">
        <w:rPr>
          <w:rFonts w:asciiTheme="minorHAnsi" w:eastAsiaTheme="minorEastAsia" w:hAnsiTheme="minorHAnsi" w:cstheme="minorBidi"/>
          <w:sz w:val="22"/>
          <w:szCs w:val="22"/>
        </w:rPr>
        <w:tab/>
      </w:r>
      <w:r w:rsidRPr="00763DEA">
        <w:rPr>
          <w:snapToGrid w:val="0"/>
        </w:rPr>
        <w:t>Test Requirement</w:t>
      </w:r>
      <w:r>
        <w:tab/>
        <w:t>1871</w:t>
      </w:r>
    </w:p>
    <w:p w14:paraId="34D05557" w14:textId="77777777" w:rsidR="00597036" w:rsidRDefault="00597036">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1872</w:t>
      </w:r>
    </w:p>
    <w:p w14:paraId="3766A952" w14:textId="77777777" w:rsidR="00597036" w:rsidRDefault="00597036">
      <w:pPr>
        <w:pStyle w:val="TOC4"/>
        <w:rPr>
          <w:rFonts w:asciiTheme="minorHAnsi" w:eastAsiaTheme="minorEastAsia" w:hAnsiTheme="minorHAnsi" w:cstheme="minorBidi"/>
          <w:sz w:val="22"/>
          <w:szCs w:val="22"/>
        </w:rPr>
      </w:pPr>
      <w:r w:rsidRPr="00597036">
        <w:t>A.8.3.15.1</w:t>
      </w:r>
      <w:r w:rsidRPr="00597036">
        <w:rPr>
          <w:rFonts w:asciiTheme="minorHAnsi" w:eastAsiaTheme="minorEastAsia" w:hAnsiTheme="minorHAnsi" w:cstheme="minorBidi"/>
          <w:sz w:val="22"/>
          <w:szCs w:val="22"/>
        </w:rPr>
        <w:tab/>
      </w:r>
      <w:r w:rsidRPr="00763DEA">
        <w:rPr>
          <w:snapToGrid w:val="0"/>
        </w:rPr>
        <w:t>Test Purpose and Environment</w:t>
      </w:r>
      <w:r>
        <w:tab/>
        <w:t>1872</w:t>
      </w:r>
    </w:p>
    <w:p w14:paraId="787A89E6" w14:textId="77777777" w:rsidR="00597036" w:rsidRDefault="00597036">
      <w:pPr>
        <w:pStyle w:val="TOC4"/>
        <w:rPr>
          <w:rFonts w:asciiTheme="minorHAnsi" w:eastAsiaTheme="minorEastAsia" w:hAnsiTheme="minorHAnsi" w:cstheme="minorBidi"/>
          <w:sz w:val="22"/>
          <w:szCs w:val="22"/>
        </w:rPr>
      </w:pPr>
      <w:r w:rsidRPr="00597036">
        <w:t>A.8.3.15.2</w:t>
      </w:r>
      <w:r w:rsidRPr="00597036">
        <w:rPr>
          <w:rFonts w:asciiTheme="minorHAnsi" w:eastAsiaTheme="minorEastAsia" w:hAnsiTheme="minorHAnsi" w:cstheme="minorBidi"/>
          <w:sz w:val="22"/>
          <w:szCs w:val="22"/>
        </w:rPr>
        <w:tab/>
      </w:r>
      <w:r w:rsidRPr="00763DEA">
        <w:rPr>
          <w:snapToGrid w:val="0"/>
        </w:rPr>
        <w:t>Test Requirement</w:t>
      </w:r>
      <w:r>
        <w:tab/>
        <w:t>1873</w:t>
      </w:r>
    </w:p>
    <w:p w14:paraId="100937F7" w14:textId="77777777" w:rsidR="00597036" w:rsidRDefault="00597036">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1874</w:t>
      </w:r>
    </w:p>
    <w:p w14:paraId="4CB4B880" w14:textId="77777777" w:rsidR="00597036" w:rsidRDefault="00597036">
      <w:pPr>
        <w:pStyle w:val="TOC4"/>
        <w:rPr>
          <w:rFonts w:asciiTheme="minorHAnsi" w:eastAsiaTheme="minorEastAsia" w:hAnsiTheme="minorHAnsi" w:cstheme="minorBidi"/>
          <w:sz w:val="22"/>
          <w:szCs w:val="22"/>
        </w:rPr>
      </w:pPr>
      <w:r w:rsidRPr="00597036">
        <w:t>A.8.3.16.1</w:t>
      </w:r>
      <w:r w:rsidRPr="00597036">
        <w:rPr>
          <w:rFonts w:asciiTheme="minorHAnsi" w:eastAsiaTheme="minorEastAsia" w:hAnsiTheme="minorHAnsi" w:cstheme="minorBidi"/>
          <w:sz w:val="22"/>
          <w:szCs w:val="22"/>
        </w:rPr>
        <w:tab/>
      </w:r>
      <w:r w:rsidRPr="00763DEA">
        <w:rPr>
          <w:snapToGrid w:val="0"/>
        </w:rPr>
        <w:t>Test Purpose and Environment</w:t>
      </w:r>
      <w:r>
        <w:tab/>
        <w:t>1874</w:t>
      </w:r>
    </w:p>
    <w:p w14:paraId="4C16E210" w14:textId="77777777" w:rsidR="00597036" w:rsidRDefault="00597036">
      <w:pPr>
        <w:pStyle w:val="TOC4"/>
        <w:rPr>
          <w:rFonts w:asciiTheme="minorHAnsi" w:eastAsiaTheme="minorEastAsia" w:hAnsiTheme="minorHAnsi" w:cstheme="minorBidi"/>
          <w:sz w:val="22"/>
          <w:szCs w:val="22"/>
        </w:rPr>
      </w:pPr>
      <w:r w:rsidRPr="00597036">
        <w:t>A.8.3.16.2</w:t>
      </w:r>
      <w:r w:rsidRPr="00597036">
        <w:rPr>
          <w:rFonts w:asciiTheme="minorHAnsi" w:eastAsiaTheme="minorEastAsia" w:hAnsiTheme="minorHAnsi" w:cstheme="minorBidi"/>
          <w:sz w:val="22"/>
          <w:szCs w:val="22"/>
        </w:rPr>
        <w:tab/>
      </w:r>
      <w:r w:rsidRPr="00763DEA">
        <w:rPr>
          <w:snapToGrid w:val="0"/>
        </w:rPr>
        <w:t>Test Requirement</w:t>
      </w:r>
      <w:r>
        <w:tab/>
        <w:t>1876</w:t>
      </w:r>
    </w:p>
    <w:p w14:paraId="24EB584E" w14:textId="77777777" w:rsidR="00597036" w:rsidRDefault="00597036">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1876</w:t>
      </w:r>
    </w:p>
    <w:p w14:paraId="73A76FAA" w14:textId="77777777" w:rsidR="00597036" w:rsidRDefault="00597036">
      <w:pPr>
        <w:pStyle w:val="TOC4"/>
        <w:rPr>
          <w:rFonts w:asciiTheme="minorHAnsi" w:eastAsiaTheme="minorEastAsia" w:hAnsiTheme="minorHAnsi" w:cstheme="minorBidi"/>
          <w:sz w:val="22"/>
          <w:szCs w:val="22"/>
        </w:rPr>
      </w:pPr>
      <w:r w:rsidRPr="00597036">
        <w:t>A.8.3.17.1</w:t>
      </w:r>
      <w:r w:rsidRPr="00597036">
        <w:rPr>
          <w:rFonts w:asciiTheme="minorHAnsi" w:eastAsiaTheme="minorEastAsia" w:hAnsiTheme="minorHAnsi" w:cstheme="minorBidi"/>
          <w:sz w:val="22"/>
          <w:szCs w:val="22"/>
        </w:rPr>
        <w:tab/>
      </w:r>
      <w:r w:rsidRPr="00763DEA">
        <w:rPr>
          <w:snapToGrid w:val="0"/>
        </w:rPr>
        <w:t>Test Purpose and Environment</w:t>
      </w:r>
      <w:r>
        <w:tab/>
        <w:t>1876</w:t>
      </w:r>
    </w:p>
    <w:p w14:paraId="7973C9F6" w14:textId="77777777" w:rsidR="00597036" w:rsidRDefault="00597036">
      <w:pPr>
        <w:pStyle w:val="TOC4"/>
        <w:rPr>
          <w:rFonts w:asciiTheme="minorHAnsi" w:eastAsiaTheme="minorEastAsia" w:hAnsiTheme="minorHAnsi" w:cstheme="minorBidi"/>
          <w:sz w:val="22"/>
          <w:szCs w:val="22"/>
        </w:rPr>
      </w:pPr>
      <w:r w:rsidRPr="00597036">
        <w:t>A.8.3.17.2</w:t>
      </w:r>
      <w:r w:rsidRPr="00597036">
        <w:rPr>
          <w:rFonts w:asciiTheme="minorHAnsi" w:eastAsiaTheme="minorEastAsia" w:hAnsiTheme="minorHAnsi" w:cstheme="minorBidi"/>
          <w:sz w:val="22"/>
          <w:szCs w:val="22"/>
        </w:rPr>
        <w:tab/>
      </w:r>
      <w:r w:rsidRPr="00763DEA">
        <w:rPr>
          <w:snapToGrid w:val="0"/>
        </w:rPr>
        <w:t>Test Requirement</w:t>
      </w:r>
      <w:r>
        <w:tab/>
        <w:t>1879</w:t>
      </w:r>
    </w:p>
    <w:p w14:paraId="6A17D049" w14:textId="77777777" w:rsidR="00597036" w:rsidRDefault="00597036">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1879</w:t>
      </w:r>
    </w:p>
    <w:p w14:paraId="2E9E6C58" w14:textId="77777777" w:rsidR="00597036" w:rsidRDefault="00597036">
      <w:pPr>
        <w:pStyle w:val="TOC4"/>
        <w:rPr>
          <w:rFonts w:asciiTheme="minorHAnsi" w:eastAsiaTheme="minorEastAsia" w:hAnsiTheme="minorHAnsi" w:cstheme="minorBidi"/>
          <w:sz w:val="22"/>
          <w:szCs w:val="22"/>
        </w:rPr>
      </w:pPr>
      <w:r w:rsidRPr="00597036">
        <w:t>A.8.3.18.1</w:t>
      </w:r>
      <w:r w:rsidRPr="00597036">
        <w:rPr>
          <w:rFonts w:asciiTheme="minorHAnsi" w:eastAsiaTheme="minorEastAsia" w:hAnsiTheme="minorHAnsi" w:cstheme="minorBidi"/>
          <w:sz w:val="22"/>
          <w:szCs w:val="22"/>
        </w:rPr>
        <w:tab/>
      </w:r>
      <w:r w:rsidRPr="00763DEA">
        <w:rPr>
          <w:snapToGrid w:val="0"/>
        </w:rPr>
        <w:t>Test Purpose and Environment</w:t>
      </w:r>
      <w:r>
        <w:tab/>
        <w:t>1879</w:t>
      </w:r>
    </w:p>
    <w:p w14:paraId="0EAF2E0F" w14:textId="77777777" w:rsidR="00597036" w:rsidRDefault="00597036">
      <w:pPr>
        <w:pStyle w:val="TOC4"/>
        <w:rPr>
          <w:rFonts w:asciiTheme="minorHAnsi" w:eastAsiaTheme="minorEastAsia" w:hAnsiTheme="minorHAnsi" w:cstheme="minorBidi"/>
          <w:sz w:val="22"/>
          <w:szCs w:val="22"/>
        </w:rPr>
      </w:pPr>
      <w:r w:rsidRPr="00597036">
        <w:t>A.8.3.18.2</w:t>
      </w:r>
      <w:r w:rsidRPr="00597036">
        <w:rPr>
          <w:rFonts w:asciiTheme="minorHAnsi" w:eastAsiaTheme="minorEastAsia" w:hAnsiTheme="minorHAnsi" w:cstheme="minorBidi"/>
          <w:sz w:val="22"/>
          <w:szCs w:val="22"/>
        </w:rPr>
        <w:tab/>
      </w:r>
      <w:r w:rsidRPr="00763DEA">
        <w:rPr>
          <w:snapToGrid w:val="0"/>
        </w:rPr>
        <w:t>Test Requirement</w:t>
      </w:r>
      <w:r>
        <w:tab/>
        <w:t>1882</w:t>
      </w:r>
    </w:p>
    <w:p w14:paraId="7186B0DD" w14:textId="77777777" w:rsidR="00597036" w:rsidRDefault="00597036">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1882</w:t>
      </w:r>
    </w:p>
    <w:p w14:paraId="573C100F" w14:textId="77777777" w:rsidR="00597036" w:rsidRDefault="00597036">
      <w:pPr>
        <w:pStyle w:val="TOC4"/>
        <w:rPr>
          <w:rFonts w:asciiTheme="minorHAnsi" w:eastAsiaTheme="minorEastAsia" w:hAnsiTheme="minorHAnsi" w:cstheme="minorBidi"/>
          <w:sz w:val="22"/>
          <w:szCs w:val="22"/>
        </w:rPr>
      </w:pPr>
      <w:r w:rsidRPr="00597036">
        <w:t>A.8.3.19.1</w:t>
      </w:r>
      <w:r w:rsidRPr="00597036">
        <w:rPr>
          <w:rFonts w:asciiTheme="minorHAnsi" w:eastAsiaTheme="minorEastAsia" w:hAnsiTheme="minorHAnsi" w:cstheme="minorBidi"/>
          <w:sz w:val="22"/>
          <w:szCs w:val="22"/>
        </w:rPr>
        <w:tab/>
      </w:r>
      <w:r w:rsidRPr="00763DEA">
        <w:rPr>
          <w:snapToGrid w:val="0"/>
        </w:rPr>
        <w:t>Test Purpose and Environment</w:t>
      </w:r>
      <w:r>
        <w:tab/>
        <w:t>1882</w:t>
      </w:r>
    </w:p>
    <w:p w14:paraId="3641005E" w14:textId="77777777" w:rsidR="00597036" w:rsidRDefault="00597036">
      <w:pPr>
        <w:pStyle w:val="TOC4"/>
        <w:rPr>
          <w:rFonts w:asciiTheme="minorHAnsi" w:eastAsiaTheme="minorEastAsia" w:hAnsiTheme="minorHAnsi" w:cstheme="minorBidi"/>
          <w:sz w:val="22"/>
          <w:szCs w:val="22"/>
        </w:rPr>
      </w:pPr>
      <w:r w:rsidRPr="00597036">
        <w:t>A.8.3.19.2</w:t>
      </w:r>
      <w:r w:rsidRPr="00597036">
        <w:rPr>
          <w:rFonts w:asciiTheme="minorHAnsi" w:eastAsiaTheme="minorEastAsia" w:hAnsiTheme="minorHAnsi" w:cstheme="minorBidi"/>
          <w:sz w:val="22"/>
          <w:szCs w:val="22"/>
        </w:rPr>
        <w:tab/>
      </w:r>
      <w:r w:rsidRPr="00763DEA">
        <w:rPr>
          <w:snapToGrid w:val="0"/>
        </w:rPr>
        <w:t>Test Requirement</w:t>
      </w:r>
      <w:r>
        <w:tab/>
        <w:t>1885</w:t>
      </w:r>
    </w:p>
    <w:p w14:paraId="76B7E5B8" w14:textId="77777777" w:rsidR="00597036" w:rsidRDefault="00597036">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1885</w:t>
      </w:r>
    </w:p>
    <w:p w14:paraId="07F4C04E" w14:textId="77777777" w:rsidR="00597036" w:rsidRDefault="00597036">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1885</w:t>
      </w:r>
    </w:p>
    <w:p w14:paraId="53821892" w14:textId="77777777" w:rsidR="00597036" w:rsidRDefault="00597036">
      <w:pPr>
        <w:pStyle w:val="TOC4"/>
        <w:rPr>
          <w:rFonts w:asciiTheme="minorHAnsi" w:eastAsiaTheme="minorEastAsia" w:hAnsiTheme="minorHAnsi" w:cstheme="minorBidi"/>
          <w:sz w:val="22"/>
          <w:szCs w:val="22"/>
        </w:rPr>
      </w:pPr>
      <w:r w:rsidRPr="00597036">
        <w:t>A.8.4.1.1</w:t>
      </w:r>
      <w:r w:rsidRPr="00597036">
        <w:rPr>
          <w:rFonts w:asciiTheme="minorHAnsi" w:eastAsiaTheme="minorEastAsia" w:hAnsiTheme="minorHAnsi"/>
          <w:sz w:val="22"/>
          <w:szCs w:val="22"/>
        </w:rPr>
        <w:tab/>
      </w:r>
      <w:r w:rsidRPr="00763DEA">
        <w:rPr>
          <w:rFonts w:cs="v4.2.0"/>
          <w:snapToGrid w:val="0"/>
        </w:rPr>
        <w:t>Test Purpose and Environment</w:t>
      </w:r>
      <w:r>
        <w:tab/>
        <w:t>1885</w:t>
      </w:r>
    </w:p>
    <w:p w14:paraId="40F587A2" w14:textId="77777777" w:rsidR="00597036" w:rsidRDefault="00597036">
      <w:pPr>
        <w:pStyle w:val="TOC4"/>
        <w:rPr>
          <w:rFonts w:asciiTheme="minorHAnsi" w:eastAsiaTheme="minorEastAsia" w:hAnsiTheme="minorHAnsi" w:cstheme="minorBidi"/>
          <w:sz w:val="22"/>
          <w:szCs w:val="22"/>
        </w:rPr>
      </w:pPr>
      <w:r w:rsidRPr="00597036">
        <w:t>A.8.4.1.2</w:t>
      </w:r>
      <w:r w:rsidRPr="00597036">
        <w:rPr>
          <w:rFonts w:asciiTheme="minorHAnsi" w:eastAsiaTheme="minorEastAsia" w:hAnsiTheme="minorHAnsi"/>
          <w:sz w:val="22"/>
          <w:szCs w:val="22"/>
        </w:rPr>
        <w:tab/>
      </w:r>
      <w:r w:rsidRPr="00763DEA">
        <w:rPr>
          <w:rFonts w:cs="v4.2.0"/>
          <w:snapToGrid w:val="0"/>
        </w:rPr>
        <w:t>Test Requirements</w:t>
      </w:r>
      <w:r>
        <w:tab/>
        <w:t>1887</w:t>
      </w:r>
    </w:p>
    <w:p w14:paraId="26612F97" w14:textId="77777777" w:rsidR="00597036" w:rsidRDefault="00597036">
      <w:pPr>
        <w:pStyle w:val="TOC3"/>
        <w:rPr>
          <w:rFonts w:asciiTheme="minorHAnsi" w:eastAsiaTheme="minorEastAsia" w:hAnsiTheme="minorHAnsi" w:cstheme="minorBidi"/>
          <w:sz w:val="22"/>
          <w:szCs w:val="22"/>
        </w:rPr>
      </w:pPr>
      <w:r w:rsidRPr="00597036">
        <w:t>A.8.4.2</w:t>
      </w:r>
      <w:r w:rsidRPr="00597036">
        <w:rPr>
          <w:rFonts w:asciiTheme="minorHAnsi" w:eastAsiaTheme="minorEastAsia" w:hAnsiTheme="minorHAnsi"/>
          <w:sz w:val="22"/>
          <w:szCs w:val="22"/>
        </w:rPr>
        <w:tab/>
      </w:r>
      <w:r w:rsidRPr="00763DEA">
        <w:rPr>
          <w:rFonts w:cs="v4.2.0"/>
        </w:rPr>
        <w:t>E-UTRAN TDD-TDD Inter-frequency event triggered reporting when DRX is used under fading propagation conditions in synchronous cells</w:t>
      </w:r>
      <w:r>
        <w:tab/>
        <w:t>1887</w:t>
      </w:r>
    </w:p>
    <w:p w14:paraId="796B703F" w14:textId="77777777" w:rsidR="00597036" w:rsidRDefault="00597036">
      <w:pPr>
        <w:pStyle w:val="TOC4"/>
        <w:rPr>
          <w:rFonts w:asciiTheme="minorHAnsi" w:eastAsiaTheme="minorEastAsia" w:hAnsiTheme="minorHAnsi" w:cstheme="minorBidi"/>
          <w:sz w:val="22"/>
          <w:szCs w:val="22"/>
        </w:rPr>
      </w:pPr>
      <w:r w:rsidRPr="00597036">
        <w:t>A.8.4.2.1</w:t>
      </w:r>
      <w:r w:rsidRPr="00597036">
        <w:rPr>
          <w:rFonts w:asciiTheme="minorHAnsi" w:eastAsiaTheme="minorEastAsia" w:hAnsiTheme="minorHAnsi"/>
          <w:sz w:val="22"/>
          <w:szCs w:val="22"/>
        </w:rPr>
        <w:tab/>
      </w:r>
      <w:r w:rsidRPr="00763DEA">
        <w:rPr>
          <w:rFonts w:cs="v4.2.0"/>
          <w:snapToGrid w:val="0"/>
        </w:rPr>
        <w:t>Test Purpose and Environment</w:t>
      </w:r>
      <w:r>
        <w:tab/>
        <w:t>1887</w:t>
      </w:r>
    </w:p>
    <w:p w14:paraId="29BE0A2A" w14:textId="77777777" w:rsidR="00597036" w:rsidRDefault="00597036">
      <w:pPr>
        <w:pStyle w:val="TOC4"/>
        <w:rPr>
          <w:rFonts w:asciiTheme="minorHAnsi" w:eastAsiaTheme="minorEastAsia" w:hAnsiTheme="minorHAnsi" w:cstheme="minorBidi"/>
          <w:sz w:val="22"/>
          <w:szCs w:val="22"/>
        </w:rPr>
      </w:pPr>
      <w:r w:rsidRPr="00597036">
        <w:t>A.8.4.2.2</w:t>
      </w:r>
      <w:r w:rsidRPr="00597036">
        <w:rPr>
          <w:rFonts w:asciiTheme="minorHAnsi" w:eastAsiaTheme="minorEastAsia" w:hAnsiTheme="minorHAnsi"/>
          <w:sz w:val="22"/>
          <w:szCs w:val="22"/>
        </w:rPr>
        <w:tab/>
      </w:r>
      <w:r w:rsidRPr="00763DEA">
        <w:rPr>
          <w:rFonts w:cs="v4.2.0"/>
          <w:snapToGrid w:val="0"/>
        </w:rPr>
        <w:t>Test Requirements</w:t>
      </w:r>
      <w:r>
        <w:tab/>
        <w:t>1890</w:t>
      </w:r>
    </w:p>
    <w:p w14:paraId="7A98A8AC" w14:textId="77777777" w:rsidR="00597036" w:rsidRDefault="00597036">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1890</w:t>
      </w:r>
    </w:p>
    <w:p w14:paraId="4D8BD042" w14:textId="77777777" w:rsidR="00597036" w:rsidRDefault="00597036">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1890</w:t>
      </w:r>
    </w:p>
    <w:p w14:paraId="07C164E6" w14:textId="77777777" w:rsidR="00597036" w:rsidRDefault="00597036">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1892</w:t>
      </w:r>
    </w:p>
    <w:p w14:paraId="214874C4" w14:textId="77777777" w:rsidR="00597036" w:rsidRDefault="00597036">
      <w:pPr>
        <w:pStyle w:val="TOC3"/>
        <w:rPr>
          <w:rFonts w:asciiTheme="minorHAnsi" w:eastAsiaTheme="minorEastAsia" w:hAnsiTheme="minorHAnsi" w:cstheme="minorBidi"/>
          <w:sz w:val="22"/>
          <w:szCs w:val="22"/>
        </w:rPr>
      </w:pPr>
      <w:r w:rsidRPr="00597036">
        <w:t>A.8.4.</w:t>
      </w:r>
      <w:r w:rsidRPr="00597036">
        <w:rPr>
          <w:lang w:eastAsia="zh-CN"/>
        </w:rPr>
        <w:t>4</w:t>
      </w:r>
      <w:r w:rsidRPr="00597036">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763DEA">
        <w:rPr>
          <w:lang w:val="en-US"/>
        </w:rPr>
        <w:t>using autonomous gaps</w:t>
      </w:r>
      <w:r>
        <w:tab/>
        <w:t>1893</w:t>
      </w:r>
    </w:p>
    <w:p w14:paraId="73B4594B"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4</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1893</w:t>
      </w:r>
    </w:p>
    <w:p w14:paraId="68D28722"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1895</w:t>
      </w:r>
    </w:p>
    <w:p w14:paraId="6F970AFA" w14:textId="77777777" w:rsidR="00597036" w:rsidRDefault="00597036">
      <w:pPr>
        <w:pStyle w:val="TOC3"/>
        <w:rPr>
          <w:rFonts w:asciiTheme="minorHAnsi" w:eastAsiaTheme="minorEastAsia" w:hAnsiTheme="minorHAnsi" w:cstheme="minorBidi"/>
          <w:sz w:val="22"/>
          <w:szCs w:val="22"/>
        </w:rPr>
      </w:pPr>
      <w:r w:rsidRPr="00597036">
        <w:lastRenderedPageBreak/>
        <w:t>A.8.4.</w:t>
      </w:r>
      <w:r w:rsidRPr="00597036">
        <w:rPr>
          <w:lang w:eastAsia="zh-CN"/>
        </w:rPr>
        <w:t>5</w:t>
      </w:r>
      <w:r w:rsidRPr="00597036">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763DEA">
        <w:rPr>
          <w:lang w:val="en-US"/>
        </w:rPr>
        <w:t>using autonomous gaps</w:t>
      </w:r>
      <w:r w:rsidRPr="00763DEA">
        <w:rPr>
          <w:lang w:val="en-US" w:eastAsia="zh-CN"/>
        </w:rPr>
        <w:t xml:space="preserve"> with DRX</w:t>
      </w:r>
      <w:r>
        <w:tab/>
        <w:t>1896</w:t>
      </w:r>
    </w:p>
    <w:p w14:paraId="108CFAAE"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1896</w:t>
      </w:r>
    </w:p>
    <w:p w14:paraId="0B79A162"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1898</w:t>
      </w:r>
    </w:p>
    <w:p w14:paraId="5430DA9B" w14:textId="77777777" w:rsidR="00597036" w:rsidRDefault="00597036">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1898</w:t>
      </w:r>
    </w:p>
    <w:p w14:paraId="713F5A60"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6</w:t>
      </w:r>
      <w:r w:rsidRPr="00597036">
        <w:t>.1</w:t>
      </w:r>
      <w:r w:rsidRPr="00597036">
        <w:rPr>
          <w:rFonts w:asciiTheme="minorHAnsi" w:eastAsiaTheme="minorEastAsia" w:hAnsiTheme="minorHAnsi"/>
          <w:sz w:val="22"/>
          <w:szCs w:val="22"/>
        </w:rPr>
        <w:tab/>
      </w:r>
      <w:r w:rsidRPr="00763DEA">
        <w:rPr>
          <w:rFonts w:cs="v4.2.0"/>
          <w:snapToGrid w:val="0"/>
        </w:rPr>
        <w:t>Test Purpose and Environment</w:t>
      </w:r>
      <w:r>
        <w:tab/>
        <w:t>1898</w:t>
      </w:r>
    </w:p>
    <w:p w14:paraId="267B0E8F" w14:textId="77777777" w:rsidR="00597036" w:rsidRDefault="00597036">
      <w:pPr>
        <w:pStyle w:val="TOC4"/>
        <w:rPr>
          <w:rFonts w:asciiTheme="minorHAnsi" w:eastAsiaTheme="minorEastAsia" w:hAnsiTheme="minorHAnsi" w:cstheme="minorBidi"/>
          <w:sz w:val="22"/>
          <w:szCs w:val="22"/>
        </w:rPr>
      </w:pPr>
      <w:r w:rsidRPr="00597036">
        <w:t>A.8.4.</w:t>
      </w:r>
      <w:r w:rsidRPr="00597036">
        <w:rPr>
          <w:lang w:eastAsia="zh-CN"/>
        </w:rPr>
        <w:t>6</w:t>
      </w:r>
      <w:r w:rsidRPr="00597036">
        <w:t>.2</w:t>
      </w:r>
      <w:r w:rsidRPr="00597036">
        <w:rPr>
          <w:rFonts w:asciiTheme="minorHAnsi" w:eastAsiaTheme="minorEastAsia" w:hAnsiTheme="minorHAnsi"/>
          <w:sz w:val="22"/>
          <w:szCs w:val="22"/>
        </w:rPr>
        <w:tab/>
      </w:r>
      <w:r w:rsidRPr="00763DEA">
        <w:rPr>
          <w:rFonts w:cs="v4.2.0"/>
          <w:snapToGrid w:val="0"/>
        </w:rPr>
        <w:t>Test Requirements</w:t>
      </w:r>
      <w:r>
        <w:tab/>
        <w:t>1899</w:t>
      </w:r>
    </w:p>
    <w:p w14:paraId="59EA5D30" w14:textId="77777777" w:rsidR="00597036" w:rsidRDefault="00597036">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1899</w:t>
      </w:r>
    </w:p>
    <w:p w14:paraId="0F05E118" w14:textId="77777777" w:rsidR="00597036" w:rsidRDefault="00597036">
      <w:pPr>
        <w:pStyle w:val="TOC4"/>
        <w:rPr>
          <w:rFonts w:asciiTheme="minorHAnsi" w:eastAsiaTheme="minorEastAsia" w:hAnsiTheme="minorHAnsi" w:cstheme="minorBidi"/>
          <w:sz w:val="22"/>
          <w:szCs w:val="22"/>
        </w:rPr>
      </w:pPr>
      <w:r w:rsidRPr="00597036">
        <w:t>A.8.4.7.1</w:t>
      </w:r>
      <w:r w:rsidRPr="00597036">
        <w:rPr>
          <w:rFonts w:asciiTheme="minorHAnsi" w:eastAsiaTheme="minorEastAsia" w:hAnsiTheme="minorHAnsi" w:cstheme="minorBidi"/>
          <w:sz w:val="22"/>
          <w:szCs w:val="22"/>
        </w:rPr>
        <w:tab/>
      </w:r>
      <w:r w:rsidRPr="00763DEA">
        <w:rPr>
          <w:snapToGrid w:val="0"/>
        </w:rPr>
        <w:t>Test Purpose and Environment</w:t>
      </w:r>
      <w:r>
        <w:tab/>
        <w:t>1899</w:t>
      </w:r>
    </w:p>
    <w:p w14:paraId="6F990359" w14:textId="77777777" w:rsidR="00597036" w:rsidRDefault="00597036">
      <w:pPr>
        <w:pStyle w:val="TOC4"/>
        <w:rPr>
          <w:rFonts w:asciiTheme="minorHAnsi" w:eastAsiaTheme="minorEastAsia" w:hAnsiTheme="minorHAnsi" w:cstheme="minorBidi"/>
          <w:sz w:val="22"/>
          <w:szCs w:val="22"/>
        </w:rPr>
      </w:pPr>
      <w:r w:rsidRPr="00597036">
        <w:t>A.8.4.7.2</w:t>
      </w:r>
      <w:r w:rsidRPr="00597036">
        <w:rPr>
          <w:rFonts w:asciiTheme="minorHAnsi" w:eastAsiaTheme="minorEastAsia" w:hAnsiTheme="minorHAnsi"/>
          <w:sz w:val="22"/>
          <w:szCs w:val="22"/>
        </w:rPr>
        <w:tab/>
      </w:r>
      <w:r w:rsidRPr="00763DEA">
        <w:rPr>
          <w:rFonts w:cs="v4.2.0"/>
          <w:snapToGrid w:val="0"/>
        </w:rPr>
        <w:t>Test Requirements</w:t>
      </w:r>
      <w:r>
        <w:tab/>
        <w:t>1903</w:t>
      </w:r>
    </w:p>
    <w:p w14:paraId="5C225EEC" w14:textId="77777777" w:rsidR="00597036" w:rsidRDefault="00597036">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1903</w:t>
      </w:r>
    </w:p>
    <w:p w14:paraId="2DA06BA9"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4</w:t>
      </w:r>
      <w:r w:rsidRPr="00597036">
        <w:t>.</w:t>
      </w:r>
      <w:r w:rsidRPr="00597036">
        <w:rPr>
          <w:lang w:eastAsia="zh-CN"/>
        </w:rPr>
        <w:t>8</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1903</w:t>
      </w:r>
    </w:p>
    <w:p w14:paraId="7E4F09C2"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4</w:t>
      </w:r>
      <w:r w:rsidRPr="00597036">
        <w:t>.</w:t>
      </w:r>
      <w:r w:rsidRPr="00597036">
        <w:rPr>
          <w:lang w:eastAsia="zh-CN"/>
        </w:rPr>
        <w:t>8</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1906</w:t>
      </w:r>
    </w:p>
    <w:p w14:paraId="39364FBD" w14:textId="77777777" w:rsidR="00597036" w:rsidRDefault="00597036">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1906</w:t>
      </w:r>
    </w:p>
    <w:p w14:paraId="739DCDAA" w14:textId="77777777" w:rsidR="00597036" w:rsidRDefault="00597036">
      <w:pPr>
        <w:pStyle w:val="TOC4"/>
        <w:rPr>
          <w:rFonts w:asciiTheme="minorHAnsi" w:eastAsiaTheme="minorEastAsia" w:hAnsiTheme="minorHAnsi" w:cstheme="minorBidi"/>
          <w:sz w:val="22"/>
          <w:szCs w:val="22"/>
        </w:rPr>
      </w:pPr>
      <w:r w:rsidRPr="00597036">
        <w:t>A.8.4.9.1</w:t>
      </w:r>
      <w:r w:rsidRPr="00597036">
        <w:rPr>
          <w:rFonts w:asciiTheme="minorHAnsi" w:eastAsiaTheme="minorEastAsia" w:hAnsiTheme="minorHAnsi" w:cstheme="minorBidi"/>
          <w:sz w:val="22"/>
          <w:szCs w:val="22"/>
        </w:rPr>
        <w:tab/>
      </w:r>
      <w:r w:rsidRPr="00763DEA">
        <w:rPr>
          <w:snapToGrid w:val="0"/>
        </w:rPr>
        <w:t>Test Purpose and Environment</w:t>
      </w:r>
      <w:r>
        <w:tab/>
        <w:t>1906</w:t>
      </w:r>
    </w:p>
    <w:p w14:paraId="07E7E1F5" w14:textId="77777777" w:rsidR="00597036" w:rsidRDefault="00597036">
      <w:pPr>
        <w:pStyle w:val="TOC4"/>
        <w:rPr>
          <w:rFonts w:asciiTheme="minorHAnsi" w:eastAsiaTheme="minorEastAsia" w:hAnsiTheme="minorHAnsi" w:cstheme="minorBidi"/>
          <w:sz w:val="22"/>
          <w:szCs w:val="22"/>
        </w:rPr>
      </w:pPr>
      <w:r w:rsidRPr="00597036">
        <w:t>A.8.4.9.2</w:t>
      </w:r>
      <w:r w:rsidRPr="00597036">
        <w:rPr>
          <w:rFonts w:asciiTheme="minorHAnsi" w:eastAsiaTheme="minorEastAsia" w:hAnsiTheme="minorHAnsi" w:cstheme="minorBidi"/>
          <w:sz w:val="22"/>
          <w:szCs w:val="22"/>
        </w:rPr>
        <w:tab/>
      </w:r>
      <w:r w:rsidRPr="00763DEA">
        <w:rPr>
          <w:snapToGrid w:val="0"/>
        </w:rPr>
        <w:t>Test Requirements</w:t>
      </w:r>
      <w:r>
        <w:tab/>
        <w:t>1910</w:t>
      </w:r>
    </w:p>
    <w:p w14:paraId="65D41665" w14:textId="77777777" w:rsidR="00597036" w:rsidRDefault="00597036">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1910</w:t>
      </w:r>
    </w:p>
    <w:p w14:paraId="146C08D8" w14:textId="77777777" w:rsidR="00597036" w:rsidRDefault="00597036">
      <w:pPr>
        <w:pStyle w:val="TOC4"/>
        <w:rPr>
          <w:rFonts w:asciiTheme="minorHAnsi" w:eastAsiaTheme="minorEastAsia" w:hAnsiTheme="minorHAnsi" w:cstheme="minorBidi"/>
          <w:sz w:val="22"/>
          <w:szCs w:val="22"/>
        </w:rPr>
      </w:pPr>
      <w:r w:rsidRPr="00597036">
        <w:t>A.8.4.10.1</w:t>
      </w:r>
      <w:r w:rsidRPr="00597036">
        <w:rPr>
          <w:rFonts w:asciiTheme="minorHAnsi" w:eastAsiaTheme="minorEastAsia" w:hAnsiTheme="minorHAnsi"/>
          <w:sz w:val="22"/>
          <w:szCs w:val="22"/>
        </w:rPr>
        <w:tab/>
      </w:r>
      <w:r w:rsidRPr="00763DEA">
        <w:rPr>
          <w:rFonts w:cs="v4.2.0"/>
          <w:snapToGrid w:val="0"/>
        </w:rPr>
        <w:t>Test Purpose and Environment</w:t>
      </w:r>
      <w:r>
        <w:tab/>
        <w:t>1910</w:t>
      </w:r>
    </w:p>
    <w:p w14:paraId="0F9C0C61" w14:textId="77777777" w:rsidR="00597036" w:rsidRDefault="00597036">
      <w:pPr>
        <w:pStyle w:val="TOC4"/>
        <w:rPr>
          <w:rFonts w:asciiTheme="minorHAnsi" w:eastAsiaTheme="minorEastAsia" w:hAnsiTheme="minorHAnsi" w:cstheme="minorBidi"/>
          <w:sz w:val="22"/>
          <w:szCs w:val="22"/>
        </w:rPr>
      </w:pPr>
      <w:r w:rsidRPr="00597036">
        <w:t>A.8.4.10.2</w:t>
      </w:r>
      <w:r w:rsidRPr="00597036">
        <w:rPr>
          <w:rFonts w:asciiTheme="minorHAnsi" w:eastAsiaTheme="minorEastAsia" w:hAnsiTheme="minorHAnsi"/>
          <w:sz w:val="22"/>
          <w:szCs w:val="22"/>
        </w:rPr>
        <w:tab/>
      </w:r>
      <w:r w:rsidRPr="00763DEA">
        <w:rPr>
          <w:rFonts w:cs="v4.2.0"/>
          <w:snapToGrid w:val="0"/>
        </w:rPr>
        <w:t>Test Requirements</w:t>
      </w:r>
      <w:r>
        <w:tab/>
        <w:t>1912</w:t>
      </w:r>
    </w:p>
    <w:p w14:paraId="7093AAC5" w14:textId="77777777" w:rsidR="00597036" w:rsidRDefault="00597036">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1912</w:t>
      </w:r>
    </w:p>
    <w:p w14:paraId="6C0B36FB" w14:textId="77777777" w:rsidR="00597036" w:rsidRDefault="00597036">
      <w:pPr>
        <w:pStyle w:val="TOC4"/>
        <w:rPr>
          <w:rFonts w:asciiTheme="minorHAnsi" w:eastAsiaTheme="minorEastAsia" w:hAnsiTheme="minorHAnsi" w:cstheme="minorBidi"/>
          <w:sz w:val="22"/>
          <w:szCs w:val="22"/>
        </w:rPr>
      </w:pPr>
      <w:r w:rsidRPr="00597036">
        <w:t>A.8.4.11.1</w:t>
      </w:r>
      <w:r w:rsidRPr="00597036">
        <w:rPr>
          <w:rFonts w:asciiTheme="minorHAnsi" w:eastAsiaTheme="minorEastAsia" w:hAnsiTheme="minorHAnsi" w:cstheme="minorBidi"/>
          <w:sz w:val="22"/>
          <w:szCs w:val="22"/>
        </w:rPr>
        <w:tab/>
      </w:r>
      <w:r w:rsidRPr="00763DEA">
        <w:rPr>
          <w:snapToGrid w:val="0"/>
        </w:rPr>
        <w:t>Test Purpose and Environment</w:t>
      </w:r>
      <w:r>
        <w:tab/>
        <w:t>1912</w:t>
      </w:r>
    </w:p>
    <w:p w14:paraId="05493F49" w14:textId="77777777" w:rsidR="00597036" w:rsidRDefault="00597036">
      <w:pPr>
        <w:pStyle w:val="TOC4"/>
        <w:rPr>
          <w:rFonts w:asciiTheme="minorHAnsi" w:eastAsiaTheme="minorEastAsia" w:hAnsiTheme="minorHAnsi" w:cstheme="minorBidi"/>
          <w:sz w:val="22"/>
          <w:szCs w:val="22"/>
        </w:rPr>
      </w:pPr>
      <w:r w:rsidRPr="00597036">
        <w:t>A.8.4.11.2</w:t>
      </w:r>
      <w:r w:rsidRPr="00597036">
        <w:rPr>
          <w:rFonts w:asciiTheme="minorHAnsi" w:eastAsiaTheme="minorEastAsia" w:hAnsiTheme="minorHAnsi" w:cstheme="minorBidi"/>
          <w:sz w:val="22"/>
          <w:szCs w:val="22"/>
        </w:rPr>
        <w:tab/>
      </w:r>
      <w:r w:rsidRPr="00763DEA">
        <w:rPr>
          <w:snapToGrid w:val="0"/>
        </w:rPr>
        <w:t>Test Requirement</w:t>
      </w:r>
      <w:r>
        <w:tab/>
        <w:t>1914</w:t>
      </w:r>
    </w:p>
    <w:p w14:paraId="660D8FFC" w14:textId="77777777" w:rsidR="00597036" w:rsidRDefault="00597036">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1914</w:t>
      </w:r>
    </w:p>
    <w:p w14:paraId="3159A6CA" w14:textId="77777777" w:rsidR="00597036" w:rsidRDefault="00597036">
      <w:pPr>
        <w:pStyle w:val="TOC4"/>
        <w:rPr>
          <w:rFonts w:asciiTheme="minorHAnsi" w:eastAsiaTheme="minorEastAsia" w:hAnsiTheme="minorHAnsi" w:cstheme="minorBidi"/>
          <w:sz w:val="22"/>
          <w:szCs w:val="22"/>
        </w:rPr>
      </w:pPr>
      <w:r w:rsidRPr="00597036">
        <w:t>A.8.4.12.1</w:t>
      </w:r>
      <w:r w:rsidRPr="00597036">
        <w:rPr>
          <w:rFonts w:asciiTheme="minorHAnsi" w:eastAsiaTheme="minorEastAsia" w:hAnsiTheme="minorHAnsi" w:cstheme="minorBidi"/>
          <w:sz w:val="22"/>
          <w:szCs w:val="22"/>
        </w:rPr>
        <w:tab/>
      </w:r>
      <w:r w:rsidRPr="00763DEA">
        <w:rPr>
          <w:snapToGrid w:val="0"/>
        </w:rPr>
        <w:t>Test Purpose and Environment</w:t>
      </w:r>
      <w:r>
        <w:tab/>
        <w:t>1914</w:t>
      </w:r>
    </w:p>
    <w:p w14:paraId="576070F8" w14:textId="77777777" w:rsidR="00597036" w:rsidRDefault="00597036">
      <w:pPr>
        <w:pStyle w:val="TOC4"/>
        <w:rPr>
          <w:rFonts w:asciiTheme="minorHAnsi" w:eastAsiaTheme="minorEastAsia" w:hAnsiTheme="minorHAnsi" w:cstheme="minorBidi"/>
          <w:sz w:val="22"/>
          <w:szCs w:val="22"/>
        </w:rPr>
      </w:pPr>
      <w:r w:rsidRPr="00597036">
        <w:t>A.8.4.12.2</w:t>
      </w:r>
      <w:r w:rsidRPr="00597036">
        <w:rPr>
          <w:rFonts w:asciiTheme="minorHAnsi" w:eastAsiaTheme="minorEastAsia" w:hAnsiTheme="minorHAnsi" w:cstheme="minorBidi"/>
          <w:sz w:val="22"/>
          <w:szCs w:val="22"/>
        </w:rPr>
        <w:tab/>
      </w:r>
      <w:r w:rsidRPr="00763DEA">
        <w:rPr>
          <w:snapToGrid w:val="0"/>
        </w:rPr>
        <w:t>Test Requirement</w:t>
      </w:r>
      <w:r>
        <w:tab/>
        <w:t>1916</w:t>
      </w:r>
    </w:p>
    <w:p w14:paraId="29DAAEEA" w14:textId="77777777" w:rsidR="00597036" w:rsidRDefault="00597036">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1917</w:t>
      </w:r>
    </w:p>
    <w:p w14:paraId="45751229" w14:textId="77777777" w:rsidR="00597036" w:rsidRDefault="00597036">
      <w:pPr>
        <w:pStyle w:val="TOC4"/>
        <w:rPr>
          <w:rFonts w:asciiTheme="minorHAnsi" w:eastAsiaTheme="minorEastAsia" w:hAnsiTheme="minorHAnsi" w:cstheme="minorBidi"/>
          <w:sz w:val="22"/>
          <w:szCs w:val="22"/>
        </w:rPr>
      </w:pPr>
      <w:r w:rsidRPr="00597036">
        <w:t>A.8.4.13.1</w:t>
      </w:r>
      <w:r w:rsidRPr="00597036">
        <w:rPr>
          <w:rFonts w:asciiTheme="minorHAnsi" w:eastAsiaTheme="minorEastAsia" w:hAnsiTheme="minorHAnsi" w:cstheme="minorBidi"/>
          <w:sz w:val="22"/>
          <w:szCs w:val="22"/>
        </w:rPr>
        <w:tab/>
      </w:r>
      <w:r w:rsidRPr="00763DEA">
        <w:rPr>
          <w:snapToGrid w:val="0"/>
        </w:rPr>
        <w:t>Test Purpose and Environment</w:t>
      </w:r>
      <w:r>
        <w:tab/>
        <w:t>1917</w:t>
      </w:r>
    </w:p>
    <w:p w14:paraId="37468FDA" w14:textId="77777777" w:rsidR="00597036" w:rsidRDefault="00597036">
      <w:pPr>
        <w:pStyle w:val="TOC4"/>
        <w:rPr>
          <w:rFonts w:asciiTheme="minorHAnsi" w:eastAsiaTheme="minorEastAsia" w:hAnsiTheme="minorHAnsi" w:cstheme="minorBidi"/>
          <w:sz w:val="22"/>
          <w:szCs w:val="22"/>
        </w:rPr>
      </w:pPr>
      <w:r w:rsidRPr="00597036">
        <w:t>A.8.4.13.2</w:t>
      </w:r>
      <w:r w:rsidRPr="00597036">
        <w:rPr>
          <w:rFonts w:asciiTheme="minorHAnsi" w:eastAsiaTheme="minorEastAsia" w:hAnsiTheme="minorHAnsi" w:cstheme="minorBidi"/>
          <w:sz w:val="22"/>
          <w:szCs w:val="22"/>
        </w:rPr>
        <w:tab/>
      </w:r>
      <w:r w:rsidRPr="00763DEA">
        <w:rPr>
          <w:snapToGrid w:val="0"/>
        </w:rPr>
        <w:t>Test Requirement</w:t>
      </w:r>
      <w:r>
        <w:tab/>
        <w:t>1918</w:t>
      </w:r>
    </w:p>
    <w:p w14:paraId="290979AF" w14:textId="77777777" w:rsidR="00597036" w:rsidRDefault="00597036">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1919</w:t>
      </w:r>
    </w:p>
    <w:p w14:paraId="6B8E0018" w14:textId="77777777" w:rsidR="00597036" w:rsidRDefault="00597036">
      <w:pPr>
        <w:pStyle w:val="TOC4"/>
        <w:rPr>
          <w:rFonts w:asciiTheme="minorHAnsi" w:eastAsiaTheme="minorEastAsia" w:hAnsiTheme="minorHAnsi" w:cstheme="minorBidi"/>
          <w:sz w:val="22"/>
          <w:szCs w:val="22"/>
        </w:rPr>
      </w:pPr>
      <w:r w:rsidRPr="00597036">
        <w:t>A.8.4.14.1</w:t>
      </w:r>
      <w:r w:rsidRPr="00597036">
        <w:rPr>
          <w:rFonts w:asciiTheme="minorHAnsi" w:eastAsiaTheme="minorEastAsia" w:hAnsiTheme="minorHAnsi" w:cstheme="minorBidi"/>
          <w:sz w:val="22"/>
          <w:szCs w:val="22"/>
        </w:rPr>
        <w:tab/>
      </w:r>
      <w:r w:rsidRPr="00763DEA">
        <w:rPr>
          <w:snapToGrid w:val="0"/>
        </w:rPr>
        <w:t>Test Purpose and Environment</w:t>
      </w:r>
      <w:r>
        <w:tab/>
        <w:t>1919</w:t>
      </w:r>
    </w:p>
    <w:p w14:paraId="41A68A89" w14:textId="77777777" w:rsidR="00597036" w:rsidRDefault="00597036">
      <w:pPr>
        <w:pStyle w:val="TOC4"/>
        <w:rPr>
          <w:rFonts w:asciiTheme="minorHAnsi" w:eastAsiaTheme="minorEastAsia" w:hAnsiTheme="minorHAnsi" w:cstheme="minorBidi"/>
          <w:sz w:val="22"/>
          <w:szCs w:val="22"/>
        </w:rPr>
      </w:pPr>
      <w:r w:rsidRPr="00597036">
        <w:t>A.8.4.14.2</w:t>
      </w:r>
      <w:r w:rsidRPr="00597036">
        <w:rPr>
          <w:rFonts w:asciiTheme="minorHAnsi" w:eastAsiaTheme="minorEastAsia" w:hAnsiTheme="minorHAnsi" w:cstheme="minorBidi"/>
          <w:sz w:val="22"/>
          <w:szCs w:val="22"/>
        </w:rPr>
        <w:tab/>
      </w:r>
      <w:r w:rsidRPr="00763DEA">
        <w:rPr>
          <w:snapToGrid w:val="0"/>
        </w:rPr>
        <w:t>Test Requirement</w:t>
      </w:r>
      <w:r>
        <w:tab/>
        <w:t>1921</w:t>
      </w:r>
    </w:p>
    <w:p w14:paraId="2D1D8050" w14:textId="77777777" w:rsidR="00597036" w:rsidRDefault="00597036">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1921</w:t>
      </w:r>
    </w:p>
    <w:p w14:paraId="5FD04F08" w14:textId="77777777" w:rsidR="00597036" w:rsidRDefault="00597036">
      <w:pPr>
        <w:pStyle w:val="TOC4"/>
        <w:rPr>
          <w:rFonts w:asciiTheme="minorHAnsi" w:eastAsiaTheme="minorEastAsia" w:hAnsiTheme="minorHAnsi" w:cstheme="minorBidi"/>
          <w:sz w:val="22"/>
          <w:szCs w:val="22"/>
        </w:rPr>
      </w:pPr>
      <w:r w:rsidRPr="00597036">
        <w:t>A.8.4.15.1</w:t>
      </w:r>
      <w:r w:rsidRPr="00597036">
        <w:rPr>
          <w:rFonts w:asciiTheme="minorHAnsi" w:eastAsiaTheme="minorEastAsia" w:hAnsiTheme="minorHAnsi" w:cstheme="minorBidi"/>
          <w:sz w:val="22"/>
          <w:szCs w:val="22"/>
        </w:rPr>
        <w:tab/>
      </w:r>
      <w:r w:rsidRPr="00763DEA">
        <w:rPr>
          <w:snapToGrid w:val="0"/>
        </w:rPr>
        <w:t>Test Purpose and Environment</w:t>
      </w:r>
      <w:r>
        <w:tab/>
        <w:t>1921</w:t>
      </w:r>
    </w:p>
    <w:p w14:paraId="5574DB2B" w14:textId="77777777" w:rsidR="00597036" w:rsidRDefault="00597036">
      <w:pPr>
        <w:pStyle w:val="TOC4"/>
        <w:rPr>
          <w:rFonts w:asciiTheme="minorHAnsi" w:eastAsiaTheme="minorEastAsia" w:hAnsiTheme="minorHAnsi" w:cstheme="minorBidi"/>
          <w:sz w:val="22"/>
          <w:szCs w:val="22"/>
        </w:rPr>
      </w:pPr>
      <w:r w:rsidRPr="00597036">
        <w:t>A.8.4.15.2</w:t>
      </w:r>
      <w:r w:rsidRPr="00597036">
        <w:rPr>
          <w:rFonts w:asciiTheme="minorHAnsi" w:eastAsiaTheme="minorEastAsia" w:hAnsiTheme="minorHAnsi" w:cstheme="minorBidi"/>
          <w:sz w:val="22"/>
          <w:szCs w:val="22"/>
        </w:rPr>
        <w:tab/>
      </w:r>
      <w:r w:rsidRPr="00763DEA">
        <w:rPr>
          <w:snapToGrid w:val="0"/>
        </w:rPr>
        <w:t>Test Requirement</w:t>
      </w:r>
      <w:r>
        <w:tab/>
        <w:t>1924</w:t>
      </w:r>
    </w:p>
    <w:p w14:paraId="7F08E4B9" w14:textId="77777777" w:rsidR="00597036" w:rsidRDefault="00597036">
      <w:pPr>
        <w:pStyle w:val="TOC2"/>
        <w:rPr>
          <w:rFonts w:asciiTheme="minorHAnsi" w:eastAsiaTheme="minorEastAsia" w:hAnsiTheme="minorHAnsi" w:cstheme="minorBidi"/>
          <w:sz w:val="22"/>
          <w:szCs w:val="22"/>
        </w:rPr>
      </w:pPr>
      <w:r w:rsidRPr="00597036">
        <w:t>A.8.5</w:t>
      </w:r>
      <w:r w:rsidRPr="00597036">
        <w:rPr>
          <w:rFonts w:asciiTheme="minorHAnsi" w:eastAsiaTheme="minorEastAsia" w:hAnsiTheme="minorHAnsi" w:cstheme="minorBidi"/>
          <w:sz w:val="22"/>
          <w:szCs w:val="22"/>
        </w:rPr>
        <w:tab/>
      </w:r>
      <w:r w:rsidRPr="00763DEA">
        <w:rPr>
          <w:lang w:val="sv-SE"/>
        </w:rPr>
        <w:t>E-UTRAN FDD - UTRAN FDD Measurements</w:t>
      </w:r>
      <w:r>
        <w:tab/>
        <w:t>1924</w:t>
      </w:r>
    </w:p>
    <w:p w14:paraId="133B80D3" w14:textId="77777777" w:rsidR="00597036" w:rsidRDefault="00597036">
      <w:pPr>
        <w:pStyle w:val="TOC3"/>
        <w:rPr>
          <w:rFonts w:asciiTheme="minorHAnsi" w:eastAsiaTheme="minorEastAsia" w:hAnsiTheme="minorHAnsi" w:cstheme="minorBidi"/>
          <w:sz w:val="22"/>
          <w:szCs w:val="22"/>
        </w:rPr>
      </w:pPr>
      <w:r w:rsidRPr="00597036">
        <w:t>A.8.5.1</w:t>
      </w:r>
      <w:r w:rsidRPr="00597036">
        <w:rPr>
          <w:rFonts w:asciiTheme="minorHAnsi" w:eastAsiaTheme="minorEastAsia" w:hAnsiTheme="minorHAnsi"/>
          <w:sz w:val="22"/>
          <w:szCs w:val="22"/>
        </w:rPr>
        <w:tab/>
      </w:r>
      <w:r w:rsidRPr="00763DEA">
        <w:rPr>
          <w:rFonts w:cs="v4.2.0"/>
        </w:rPr>
        <w:t>E-UTRAN FDD - UTRAN FDD event triggered reporting under fading propagation conditions</w:t>
      </w:r>
      <w:r>
        <w:tab/>
        <w:t>1924</w:t>
      </w:r>
    </w:p>
    <w:p w14:paraId="6CC9DC9E" w14:textId="77777777" w:rsidR="00597036" w:rsidRDefault="00597036">
      <w:pPr>
        <w:pStyle w:val="TOC4"/>
        <w:rPr>
          <w:rFonts w:asciiTheme="minorHAnsi" w:eastAsiaTheme="minorEastAsia" w:hAnsiTheme="minorHAnsi" w:cstheme="minorBidi"/>
          <w:sz w:val="22"/>
          <w:szCs w:val="22"/>
        </w:rPr>
      </w:pPr>
      <w:r w:rsidRPr="00597036">
        <w:t>A.8.5.1.1</w:t>
      </w:r>
      <w:r w:rsidRPr="00597036">
        <w:rPr>
          <w:rFonts w:asciiTheme="minorHAnsi" w:eastAsiaTheme="minorEastAsia" w:hAnsiTheme="minorHAnsi"/>
          <w:sz w:val="22"/>
          <w:szCs w:val="22"/>
        </w:rPr>
        <w:tab/>
      </w:r>
      <w:r w:rsidRPr="00763DEA">
        <w:rPr>
          <w:rFonts w:cs="v4.2.0"/>
          <w:snapToGrid w:val="0"/>
        </w:rPr>
        <w:t>Test Purpose and Environment</w:t>
      </w:r>
      <w:r>
        <w:tab/>
        <w:t>1924</w:t>
      </w:r>
    </w:p>
    <w:p w14:paraId="17217B8F" w14:textId="77777777" w:rsidR="00597036" w:rsidRDefault="00597036">
      <w:pPr>
        <w:pStyle w:val="TOC4"/>
        <w:rPr>
          <w:rFonts w:asciiTheme="minorHAnsi" w:eastAsiaTheme="minorEastAsia" w:hAnsiTheme="minorHAnsi" w:cstheme="minorBidi"/>
          <w:sz w:val="22"/>
          <w:szCs w:val="22"/>
        </w:rPr>
      </w:pPr>
      <w:r w:rsidRPr="00597036">
        <w:t>A.8.5.1.2</w:t>
      </w:r>
      <w:r w:rsidRPr="00597036">
        <w:rPr>
          <w:rFonts w:asciiTheme="minorHAnsi" w:eastAsiaTheme="minorEastAsia" w:hAnsiTheme="minorHAnsi"/>
          <w:sz w:val="22"/>
          <w:szCs w:val="22"/>
        </w:rPr>
        <w:tab/>
      </w:r>
      <w:r w:rsidRPr="00763DEA">
        <w:rPr>
          <w:rFonts w:cs="v4.2.0"/>
          <w:snapToGrid w:val="0"/>
        </w:rPr>
        <w:t>Test Requirements</w:t>
      </w:r>
      <w:r>
        <w:tab/>
        <w:t>1926</w:t>
      </w:r>
    </w:p>
    <w:p w14:paraId="7A8DCEA0" w14:textId="77777777" w:rsidR="00597036" w:rsidRDefault="00597036">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1926</w:t>
      </w:r>
    </w:p>
    <w:p w14:paraId="2D3CBA60" w14:textId="77777777" w:rsidR="00597036" w:rsidRDefault="00597036">
      <w:pPr>
        <w:pStyle w:val="TOC4"/>
        <w:rPr>
          <w:rFonts w:asciiTheme="minorHAnsi" w:eastAsiaTheme="minorEastAsia" w:hAnsiTheme="minorHAnsi" w:cstheme="minorBidi"/>
          <w:sz w:val="22"/>
          <w:szCs w:val="22"/>
        </w:rPr>
      </w:pPr>
      <w:r w:rsidRPr="00597036">
        <w:t>A.8.5.2.1</w:t>
      </w:r>
      <w:r w:rsidRPr="00597036">
        <w:rPr>
          <w:rFonts w:asciiTheme="minorHAnsi" w:eastAsiaTheme="minorEastAsia" w:hAnsiTheme="minorHAnsi"/>
          <w:sz w:val="22"/>
          <w:szCs w:val="22"/>
        </w:rPr>
        <w:tab/>
      </w:r>
      <w:r w:rsidRPr="00763DEA">
        <w:rPr>
          <w:rFonts w:cs="v4.2.0"/>
          <w:snapToGrid w:val="0"/>
        </w:rPr>
        <w:t>Test Purpose and Environment</w:t>
      </w:r>
      <w:r>
        <w:tab/>
        <w:t>1926</w:t>
      </w:r>
    </w:p>
    <w:p w14:paraId="0DC6BE3C" w14:textId="77777777" w:rsidR="00597036" w:rsidRDefault="00597036">
      <w:pPr>
        <w:pStyle w:val="TOC4"/>
        <w:rPr>
          <w:rFonts w:asciiTheme="minorHAnsi" w:eastAsiaTheme="minorEastAsia" w:hAnsiTheme="minorHAnsi" w:cstheme="minorBidi"/>
          <w:sz w:val="22"/>
          <w:szCs w:val="22"/>
        </w:rPr>
      </w:pPr>
      <w:r w:rsidRPr="00597036">
        <w:t>A.8.5.2.2</w:t>
      </w:r>
      <w:r w:rsidRPr="00597036">
        <w:rPr>
          <w:rFonts w:asciiTheme="minorHAnsi" w:eastAsiaTheme="minorEastAsia" w:hAnsiTheme="minorHAnsi"/>
          <w:sz w:val="22"/>
          <w:szCs w:val="22"/>
        </w:rPr>
        <w:tab/>
      </w:r>
      <w:r w:rsidRPr="00763DEA">
        <w:rPr>
          <w:rFonts w:cs="v4.2.0"/>
          <w:snapToGrid w:val="0"/>
        </w:rPr>
        <w:t>Test Requirements</w:t>
      </w:r>
      <w:r>
        <w:tab/>
        <w:t>1928</w:t>
      </w:r>
    </w:p>
    <w:p w14:paraId="1C7CB09B" w14:textId="77777777" w:rsidR="00597036" w:rsidRDefault="00597036">
      <w:pPr>
        <w:pStyle w:val="TOC3"/>
        <w:rPr>
          <w:rFonts w:asciiTheme="minorHAnsi" w:eastAsiaTheme="minorEastAsia" w:hAnsiTheme="minorHAnsi" w:cstheme="minorBidi"/>
          <w:sz w:val="22"/>
          <w:szCs w:val="22"/>
        </w:rPr>
      </w:pPr>
      <w:r w:rsidRPr="00597036">
        <w:t>A.8.5.3</w:t>
      </w:r>
      <w:r w:rsidRPr="00597036">
        <w:rPr>
          <w:rFonts w:asciiTheme="minorHAnsi" w:eastAsiaTheme="minorEastAsia" w:hAnsiTheme="minorHAnsi"/>
          <w:sz w:val="22"/>
          <w:szCs w:val="22"/>
        </w:rPr>
        <w:tab/>
      </w:r>
      <w:r w:rsidRPr="00763DEA">
        <w:rPr>
          <w:rFonts w:cs="v4.2.0"/>
        </w:rPr>
        <w:t>E-UTRAN FDD-UTRAN FDD event triggered reporting when DRX is used under fading propagation conditions</w:t>
      </w:r>
      <w:r>
        <w:tab/>
        <w:t>1928</w:t>
      </w:r>
    </w:p>
    <w:p w14:paraId="768FF59C" w14:textId="77777777" w:rsidR="00597036" w:rsidRDefault="00597036">
      <w:pPr>
        <w:pStyle w:val="TOC4"/>
        <w:rPr>
          <w:rFonts w:asciiTheme="minorHAnsi" w:eastAsiaTheme="minorEastAsia" w:hAnsiTheme="minorHAnsi" w:cstheme="minorBidi"/>
          <w:sz w:val="22"/>
          <w:szCs w:val="22"/>
        </w:rPr>
      </w:pPr>
      <w:r w:rsidRPr="00597036">
        <w:t>A.8.5.3.1</w:t>
      </w:r>
      <w:r w:rsidRPr="00597036">
        <w:rPr>
          <w:rFonts w:asciiTheme="minorHAnsi" w:eastAsiaTheme="minorEastAsia" w:hAnsiTheme="minorHAnsi"/>
          <w:sz w:val="22"/>
          <w:szCs w:val="22"/>
        </w:rPr>
        <w:tab/>
      </w:r>
      <w:r w:rsidRPr="00763DEA">
        <w:rPr>
          <w:rFonts w:cs="v4.2.0"/>
          <w:snapToGrid w:val="0"/>
        </w:rPr>
        <w:t>Test Purpose and Environment</w:t>
      </w:r>
      <w:r>
        <w:tab/>
        <w:t>1928</w:t>
      </w:r>
    </w:p>
    <w:p w14:paraId="0BCE5092" w14:textId="77777777" w:rsidR="00597036" w:rsidRDefault="00597036">
      <w:pPr>
        <w:pStyle w:val="TOC4"/>
        <w:rPr>
          <w:rFonts w:asciiTheme="minorHAnsi" w:eastAsiaTheme="minorEastAsia" w:hAnsiTheme="minorHAnsi" w:cstheme="minorBidi"/>
          <w:sz w:val="22"/>
          <w:szCs w:val="22"/>
        </w:rPr>
      </w:pPr>
      <w:r w:rsidRPr="00597036">
        <w:t>A.8.5.3.2</w:t>
      </w:r>
      <w:r w:rsidRPr="00597036">
        <w:rPr>
          <w:rFonts w:asciiTheme="minorHAnsi" w:eastAsiaTheme="minorEastAsia" w:hAnsiTheme="minorHAnsi"/>
          <w:sz w:val="22"/>
          <w:szCs w:val="22"/>
        </w:rPr>
        <w:tab/>
      </w:r>
      <w:r w:rsidRPr="00763DEA">
        <w:rPr>
          <w:rFonts w:cs="v4.2.0"/>
          <w:snapToGrid w:val="0"/>
        </w:rPr>
        <w:t>Test Requirements</w:t>
      </w:r>
      <w:r>
        <w:tab/>
        <w:t>1931</w:t>
      </w:r>
    </w:p>
    <w:p w14:paraId="04F59DED" w14:textId="77777777" w:rsidR="00597036" w:rsidRDefault="00597036">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1931</w:t>
      </w:r>
    </w:p>
    <w:p w14:paraId="5DB83901" w14:textId="77777777" w:rsidR="00597036" w:rsidRDefault="00597036">
      <w:pPr>
        <w:pStyle w:val="TOC4"/>
        <w:rPr>
          <w:rFonts w:asciiTheme="minorHAnsi" w:eastAsiaTheme="minorEastAsia" w:hAnsiTheme="minorHAnsi" w:cstheme="minorBidi"/>
          <w:sz w:val="22"/>
          <w:szCs w:val="22"/>
        </w:rPr>
      </w:pPr>
      <w:r w:rsidRPr="00597036">
        <w:t>A.8.5.4.1</w:t>
      </w:r>
      <w:r w:rsidRPr="00597036">
        <w:rPr>
          <w:rFonts w:asciiTheme="minorHAnsi" w:eastAsiaTheme="minorEastAsia" w:hAnsiTheme="minorHAnsi" w:cstheme="minorBidi"/>
          <w:sz w:val="22"/>
          <w:szCs w:val="22"/>
        </w:rPr>
        <w:tab/>
      </w:r>
      <w:r w:rsidRPr="00763DEA">
        <w:rPr>
          <w:snapToGrid w:val="0"/>
        </w:rPr>
        <w:t>Test Purpose and Environment</w:t>
      </w:r>
      <w:r>
        <w:tab/>
        <w:t>1931</w:t>
      </w:r>
    </w:p>
    <w:p w14:paraId="7F6FC622" w14:textId="77777777" w:rsidR="00597036" w:rsidRDefault="00597036">
      <w:pPr>
        <w:pStyle w:val="TOC4"/>
        <w:rPr>
          <w:rFonts w:asciiTheme="minorHAnsi" w:eastAsiaTheme="minorEastAsia" w:hAnsiTheme="minorHAnsi" w:cstheme="minorBidi"/>
          <w:sz w:val="22"/>
          <w:szCs w:val="22"/>
        </w:rPr>
      </w:pPr>
      <w:r w:rsidRPr="00597036">
        <w:t>A.8.5.4.2</w:t>
      </w:r>
      <w:r w:rsidRPr="00597036">
        <w:rPr>
          <w:rFonts w:asciiTheme="minorHAnsi" w:eastAsiaTheme="minorEastAsia" w:hAnsiTheme="minorHAnsi" w:cstheme="minorBidi"/>
          <w:sz w:val="22"/>
          <w:szCs w:val="22"/>
        </w:rPr>
        <w:tab/>
      </w:r>
      <w:r w:rsidRPr="00763DEA">
        <w:rPr>
          <w:snapToGrid w:val="0"/>
        </w:rPr>
        <w:t>Test Requirements</w:t>
      </w:r>
      <w:r>
        <w:tab/>
        <w:t>1933</w:t>
      </w:r>
    </w:p>
    <w:p w14:paraId="7E110055" w14:textId="77777777" w:rsidR="00597036" w:rsidRDefault="00597036">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1933</w:t>
      </w:r>
    </w:p>
    <w:p w14:paraId="6D46B1FD" w14:textId="77777777" w:rsidR="00597036" w:rsidRDefault="00597036">
      <w:pPr>
        <w:pStyle w:val="TOC4"/>
        <w:rPr>
          <w:rFonts w:asciiTheme="minorHAnsi" w:eastAsiaTheme="minorEastAsia" w:hAnsiTheme="minorHAnsi" w:cstheme="minorBidi"/>
          <w:sz w:val="22"/>
          <w:szCs w:val="22"/>
        </w:rPr>
      </w:pPr>
      <w:r w:rsidRPr="00597036">
        <w:t>A.8.5.</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1933</w:t>
      </w:r>
    </w:p>
    <w:p w14:paraId="4C273384" w14:textId="77777777" w:rsidR="00597036" w:rsidRDefault="00597036">
      <w:pPr>
        <w:pStyle w:val="TOC4"/>
        <w:rPr>
          <w:rFonts w:asciiTheme="minorHAnsi" w:eastAsiaTheme="minorEastAsia" w:hAnsiTheme="minorHAnsi" w:cstheme="minorBidi"/>
          <w:sz w:val="22"/>
          <w:szCs w:val="22"/>
        </w:rPr>
      </w:pPr>
      <w:r w:rsidRPr="00597036">
        <w:t>A.8.5.</w:t>
      </w:r>
      <w:r w:rsidRPr="00597036">
        <w:rPr>
          <w:lang w:eastAsia="zh-CN"/>
        </w:rPr>
        <w:t>5</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1936</w:t>
      </w:r>
    </w:p>
    <w:p w14:paraId="16F02B7E" w14:textId="77777777" w:rsidR="00597036" w:rsidRDefault="00597036">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1936</w:t>
      </w:r>
    </w:p>
    <w:p w14:paraId="16C140C4" w14:textId="77777777" w:rsidR="00597036" w:rsidRDefault="00597036">
      <w:pPr>
        <w:pStyle w:val="TOC4"/>
        <w:rPr>
          <w:rFonts w:asciiTheme="minorHAnsi" w:eastAsiaTheme="minorEastAsia" w:hAnsiTheme="minorHAnsi" w:cstheme="minorBidi"/>
          <w:sz w:val="22"/>
          <w:szCs w:val="22"/>
        </w:rPr>
      </w:pPr>
      <w:r w:rsidRPr="00597036">
        <w:t>A.8.5.6.1</w:t>
      </w:r>
      <w:r w:rsidRPr="00597036">
        <w:rPr>
          <w:rFonts w:asciiTheme="minorHAnsi" w:eastAsiaTheme="minorEastAsia" w:hAnsiTheme="minorHAnsi" w:cstheme="minorBidi"/>
          <w:sz w:val="22"/>
          <w:szCs w:val="22"/>
        </w:rPr>
        <w:tab/>
      </w:r>
      <w:r w:rsidRPr="00763DEA">
        <w:rPr>
          <w:snapToGrid w:val="0"/>
        </w:rPr>
        <w:t>Test Purpose and Environment</w:t>
      </w:r>
      <w:r>
        <w:tab/>
        <w:t>1936</w:t>
      </w:r>
    </w:p>
    <w:p w14:paraId="0EDE5754" w14:textId="77777777" w:rsidR="00597036" w:rsidRDefault="00597036">
      <w:pPr>
        <w:pStyle w:val="TOC4"/>
        <w:rPr>
          <w:rFonts w:asciiTheme="minorHAnsi" w:eastAsiaTheme="minorEastAsia" w:hAnsiTheme="minorHAnsi" w:cstheme="minorBidi"/>
          <w:sz w:val="22"/>
          <w:szCs w:val="22"/>
        </w:rPr>
      </w:pPr>
      <w:r w:rsidRPr="00597036">
        <w:t>A.8.5.6.2</w:t>
      </w:r>
      <w:r w:rsidRPr="00597036">
        <w:rPr>
          <w:rFonts w:asciiTheme="minorHAnsi" w:eastAsiaTheme="minorEastAsia" w:hAnsiTheme="minorHAnsi" w:cstheme="minorBidi"/>
          <w:sz w:val="22"/>
          <w:szCs w:val="22"/>
        </w:rPr>
        <w:tab/>
      </w:r>
      <w:r w:rsidRPr="00763DEA">
        <w:rPr>
          <w:snapToGrid w:val="0"/>
        </w:rPr>
        <w:t>Test Requirements</w:t>
      </w:r>
      <w:r>
        <w:tab/>
        <w:t>1937</w:t>
      </w:r>
    </w:p>
    <w:p w14:paraId="02C8E6DE" w14:textId="77777777" w:rsidR="00597036" w:rsidRDefault="00597036">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1938</w:t>
      </w:r>
    </w:p>
    <w:p w14:paraId="704D92B6" w14:textId="77777777" w:rsidR="00597036" w:rsidRDefault="00597036">
      <w:pPr>
        <w:pStyle w:val="TOC4"/>
        <w:rPr>
          <w:rFonts w:asciiTheme="minorHAnsi" w:eastAsiaTheme="minorEastAsia" w:hAnsiTheme="minorHAnsi" w:cstheme="minorBidi"/>
          <w:sz w:val="22"/>
          <w:szCs w:val="22"/>
        </w:rPr>
      </w:pPr>
      <w:r w:rsidRPr="00597036">
        <w:t>A.8.5.7.1</w:t>
      </w:r>
      <w:r w:rsidRPr="00597036">
        <w:rPr>
          <w:rFonts w:asciiTheme="minorHAnsi" w:eastAsiaTheme="minorEastAsia" w:hAnsiTheme="minorHAnsi" w:cstheme="minorBidi"/>
          <w:sz w:val="22"/>
          <w:szCs w:val="22"/>
        </w:rPr>
        <w:tab/>
      </w:r>
      <w:r w:rsidRPr="00763DEA">
        <w:rPr>
          <w:snapToGrid w:val="0"/>
        </w:rPr>
        <w:t>Test Purpose and Environment</w:t>
      </w:r>
      <w:r>
        <w:tab/>
        <w:t>1938</w:t>
      </w:r>
    </w:p>
    <w:p w14:paraId="6B023592" w14:textId="77777777" w:rsidR="00597036" w:rsidRDefault="00597036">
      <w:pPr>
        <w:pStyle w:val="TOC4"/>
        <w:rPr>
          <w:rFonts w:asciiTheme="minorHAnsi" w:eastAsiaTheme="minorEastAsia" w:hAnsiTheme="minorHAnsi" w:cstheme="minorBidi"/>
          <w:sz w:val="22"/>
          <w:szCs w:val="22"/>
        </w:rPr>
      </w:pPr>
      <w:r w:rsidRPr="00597036">
        <w:t>A.8.5.7.2</w:t>
      </w:r>
      <w:r w:rsidRPr="00597036">
        <w:rPr>
          <w:rFonts w:asciiTheme="minorHAnsi" w:eastAsiaTheme="minorEastAsia" w:hAnsiTheme="minorHAnsi" w:cstheme="minorBidi"/>
          <w:sz w:val="22"/>
          <w:szCs w:val="22"/>
        </w:rPr>
        <w:tab/>
      </w:r>
      <w:r w:rsidRPr="00763DEA">
        <w:rPr>
          <w:snapToGrid w:val="0"/>
        </w:rPr>
        <w:t>Test Requirements</w:t>
      </w:r>
      <w:r>
        <w:tab/>
        <w:t>1938</w:t>
      </w:r>
    </w:p>
    <w:p w14:paraId="4ECE10B5" w14:textId="77777777" w:rsidR="00597036" w:rsidRDefault="00597036">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1938</w:t>
      </w:r>
    </w:p>
    <w:p w14:paraId="5263D488" w14:textId="77777777" w:rsidR="00597036" w:rsidRDefault="00597036">
      <w:pPr>
        <w:pStyle w:val="TOC4"/>
        <w:rPr>
          <w:rFonts w:asciiTheme="minorHAnsi" w:eastAsiaTheme="minorEastAsia" w:hAnsiTheme="minorHAnsi" w:cstheme="minorBidi"/>
          <w:sz w:val="22"/>
          <w:szCs w:val="22"/>
        </w:rPr>
      </w:pPr>
      <w:r w:rsidRPr="00597036">
        <w:t>A.8.5.8.1</w:t>
      </w:r>
      <w:r w:rsidRPr="00597036">
        <w:rPr>
          <w:rFonts w:asciiTheme="minorHAnsi" w:eastAsiaTheme="minorEastAsia" w:hAnsiTheme="minorHAnsi" w:cstheme="minorBidi"/>
          <w:sz w:val="22"/>
          <w:szCs w:val="22"/>
        </w:rPr>
        <w:tab/>
      </w:r>
      <w:r w:rsidRPr="00763DEA">
        <w:rPr>
          <w:snapToGrid w:val="0"/>
        </w:rPr>
        <w:t>Test Purpose and Environment</w:t>
      </w:r>
      <w:r>
        <w:tab/>
        <w:t>1938</w:t>
      </w:r>
    </w:p>
    <w:p w14:paraId="5ADD4B02" w14:textId="77777777" w:rsidR="00597036" w:rsidRDefault="00597036">
      <w:pPr>
        <w:pStyle w:val="TOC4"/>
        <w:rPr>
          <w:rFonts w:asciiTheme="minorHAnsi" w:eastAsiaTheme="minorEastAsia" w:hAnsiTheme="minorHAnsi" w:cstheme="minorBidi"/>
          <w:sz w:val="22"/>
          <w:szCs w:val="22"/>
        </w:rPr>
      </w:pPr>
      <w:r w:rsidRPr="00597036">
        <w:t>A.8.5.8.2</w:t>
      </w:r>
      <w:r w:rsidRPr="00597036">
        <w:rPr>
          <w:rFonts w:asciiTheme="minorHAnsi" w:eastAsiaTheme="minorEastAsia" w:hAnsiTheme="minorHAnsi" w:cstheme="minorBidi"/>
          <w:sz w:val="22"/>
          <w:szCs w:val="22"/>
        </w:rPr>
        <w:tab/>
      </w:r>
      <w:r w:rsidRPr="00763DEA">
        <w:rPr>
          <w:snapToGrid w:val="0"/>
        </w:rPr>
        <w:t>Test Requirements</w:t>
      </w:r>
      <w:r>
        <w:tab/>
        <w:t>1941</w:t>
      </w:r>
    </w:p>
    <w:p w14:paraId="76937140" w14:textId="77777777" w:rsidR="00597036" w:rsidRDefault="00597036">
      <w:pPr>
        <w:pStyle w:val="TOC2"/>
        <w:rPr>
          <w:rFonts w:asciiTheme="minorHAnsi" w:eastAsiaTheme="minorEastAsia" w:hAnsiTheme="minorHAnsi" w:cstheme="minorBidi"/>
          <w:sz w:val="22"/>
          <w:szCs w:val="22"/>
        </w:rPr>
      </w:pPr>
      <w:r w:rsidRPr="00597036">
        <w:t>A.8.6</w:t>
      </w:r>
      <w:r w:rsidRPr="00597036">
        <w:rPr>
          <w:rFonts w:asciiTheme="minorHAnsi" w:eastAsiaTheme="minorEastAsia" w:hAnsiTheme="minorHAnsi" w:cstheme="minorBidi"/>
          <w:sz w:val="22"/>
          <w:szCs w:val="22"/>
        </w:rPr>
        <w:tab/>
      </w:r>
      <w:r w:rsidRPr="00763DEA">
        <w:rPr>
          <w:lang w:val="sv-SE"/>
        </w:rPr>
        <w:t>E-UTRAN TDD - UTRAN FDD Measurements</w:t>
      </w:r>
      <w:r>
        <w:tab/>
        <w:t>1941</w:t>
      </w:r>
    </w:p>
    <w:p w14:paraId="116CA92D" w14:textId="77777777" w:rsidR="00597036" w:rsidRDefault="00597036">
      <w:pPr>
        <w:pStyle w:val="TOC3"/>
        <w:rPr>
          <w:rFonts w:asciiTheme="minorHAnsi" w:eastAsiaTheme="minorEastAsia" w:hAnsiTheme="minorHAnsi" w:cstheme="minorBidi"/>
          <w:sz w:val="22"/>
          <w:szCs w:val="22"/>
        </w:rPr>
      </w:pPr>
      <w:r w:rsidRPr="00597036">
        <w:t>A.8.6.1</w:t>
      </w:r>
      <w:r w:rsidRPr="00597036">
        <w:rPr>
          <w:rFonts w:asciiTheme="minorHAnsi" w:eastAsiaTheme="minorEastAsia" w:hAnsiTheme="minorHAnsi"/>
          <w:sz w:val="22"/>
          <w:szCs w:val="22"/>
        </w:rPr>
        <w:tab/>
      </w:r>
      <w:r w:rsidRPr="00763DEA">
        <w:rPr>
          <w:rFonts w:cs="v4.2.0"/>
        </w:rPr>
        <w:t>E-UTRAN TDD - UTRAN FDD event triggered reporting under fading propagation conditions</w:t>
      </w:r>
      <w:r>
        <w:tab/>
        <w:t>1941</w:t>
      </w:r>
    </w:p>
    <w:p w14:paraId="10A2DFD1" w14:textId="77777777" w:rsidR="00597036" w:rsidRDefault="00597036">
      <w:pPr>
        <w:pStyle w:val="TOC4"/>
        <w:rPr>
          <w:rFonts w:asciiTheme="minorHAnsi" w:eastAsiaTheme="minorEastAsia" w:hAnsiTheme="minorHAnsi" w:cstheme="minorBidi"/>
          <w:sz w:val="22"/>
          <w:szCs w:val="22"/>
        </w:rPr>
      </w:pPr>
      <w:r w:rsidRPr="00597036">
        <w:t>A.8.6.1.1</w:t>
      </w:r>
      <w:r w:rsidRPr="00597036">
        <w:rPr>
          <w:rFonts w:asciiTheme="minorHAnsi" w:eastAsiaTheme="minorEastAsia" w:hAnsiTheme="minorHAnsi"/>
          <w:sz w:val="22"/>
          <w:szCs w:val="22"/>
        </w:rPr>
        <w:tab/>
      </w:r>
      <w:r w:rsidRPr="00763DEA">
        <w:rPr>
          <w:rFonts w:cs="v4.2.0"/>
          <w:snapToGrid w:val="0"/>
        </w:rPr>
        <w:t>Test Purpose and Environment</w:t>
      </w:r>
      <w:r>
        <w:tab/>
        <w:t>1941</w:t>
      </w:r>
    </w:p>
    <w:p w14:paraId="53711ECE" w14:textId="77777777" w:rsidR="00597036" w:rsidRDefault="00597036">
      <w:pPr>
        <w:pStyle w:val="TOC4"/>
        <w:rPr>
          <w:rFonts w:asciiTheme="minorHAnsi" w:eastAsiaTheme="minorEastAsia" w:hAnsiTheme="minorHAnsi" w:cstheme="minorBidi"/>
          <w:sz w:val="22"/>
          <w:szCs w:val="22"/>
        </w:rPr>
      </w:pPr>
      <w:r w:rsidRPr="00597036">
        <w:t>A.8.6.1.2</w:t>
      </w:r>
      <w:r w:rsidRPr="00597036">
        <w:rPr>
          <w:rFonts w:asciiTheme="minorHAnsi" w:eastAsiaTheme="minorEastAsia" w:hAnsiTheme="minorHAnsi"/>
          <w:sz w:val="22"/>
          <w:szCs w:val="22"/>
        </w:rPr>
        <w:tab/>
      </w:r>
      <w:r w:rsidRPr="00763DEA">
        <w:rPr>
          <w:rFonts w:cs="v4.2.0"/>
          <w:snapToGrid w:val="0"/>
        </w:rPr>
        <w:t>Test Requirements</w:t>
      </w:r>
      <w:r>
        <w:tab/>
        <w:t>1943</w:t>
      </w:r>
    </w:p>
    <w:p w14:paraId="35B7A26C" w14:textId="77777777" w:rsidR="00597036" w:rsidRDefault="00597036">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1943</w:t>
      </w:r>
    </w:p>
    <w:p w14:paraId="60DEDE0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6</w:t>
      </w:r>
      <w:r w:rsidRPr="00597036">
        <w:t>.</w:t>
      </w:r>
      <w:r w:rsidRPr="00597036">
        <w:rPr>
          <w:lang w:eastAsia="zh-CN"/>
        </w:rPr>
        <w:t>2</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1943</w:t>
      </w:r>
    </w:p>
    <w:p w14:paraId="60F98A3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6.2</w:t>
      </w:r>
      <w:r w:rsidRPr="00597036">
        <w:t>.2</w:t>
      </w:r>
      <w:r w:rsidRPr="00597036">
        <w:rPr>
          <w:rFonts w:asciiTheme="minorHAnsi" w:eastAsiaTheme="minorEastAsia" w:hAnsiTheme="minorHAnsi" w:cstheme="minorBidi"/>
          <w:sz w:val="22"/>
          <w:szCs w:val="22"/>
        </w:rPr>
        <w:tab/>
      </w:r>
      <w:r w:rsidRPr="00763DEA">
        <w:rPr>
          <w:snapToGrid w:val="0"/>
        </w:rPr>
        <w:t>Test Requirements</w:t>
      </w:r>
      <w:r>
        <w:tab/>
        <w:t>1946</w:t>
      </w:r>
    </w:p>
    <w:p w14:paraId="6039271E" w14:textId="77777777" w:rsidR="00597036" w:rsidRDefault="00597036">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1946</w:t>
      </w:r>
    </w:p>
    <w:p w14:paraId="0B9E8564" w14:textId="77777777" w:rsidR="00597036" w:rsidRDefault="00597036">
      <w:pPr>
        <w:pStyle w:val="TOC4"/>
        <w:rPr>
          <w:rFonts w:asciiTheme="minorHAnsi" w:eastAsiaTheme="minorEastAsia" w:hAnsiTheme="minorHAnsi" w:cstheme="minorBidi"/>
          <w:sz w:val="22"/>
          <w:szCs w:val="22"/>
        </w:rPr>
      </w:pPr>
      <w:r w:rsidRPr="00597036">
        <w:t>A.8.6.3.1</w:t>
      </w:r>
      <w:r w:rsidRPr="00597036">
        <w:rPr>
          <w:rFonts w:asciiTheme="minorHAnsi" w:eastAsiaTheme="minorEastAsia" w:hAnsiTheme="minorHAnsi" w:cstheme="minorBidi"/>
          <w:sz w:val="22"/>
          <w:szCs w:val="22"/>
        </w:rPr>
        <w:tab/>
      </w:r>
      <w:r w:rsidRPr="00763DEA">
        <w:rPr>
          <w:snapToGrid w:val="0"/>
        </w:rPr>
        <w:t>Test Purpose and Environment</w:t>
      </w:r>
      <w:r>
        <w:tab/>
        <w:t>1946</w:t>
      </w:r>
    </w:p>
    <w:p w14:paraId="5B6FF87C" w14:textId="77777777" w:rsidR="00597036" w:rsidRDefault="00597036">
      <w:pPr>
        <w:pStyle w:val="TOC4"/>
        <w:rPr>
          <w:rFonts w:asciiTheme="minorHAnsi" w:eastAsiaTheme="minorEastAsia" w:hAnsiTheme="minorHAnsi" w:cstheme="minorBidi"/>
          <w:sz w:val="22"/>
          <w:szCs w:val="22"/>
        </w:rPr>
      </w:pPr>
      <w:r w:rsidRPr="00597036">
        <w:t>A.8.6.3.2</w:t>
      </w:r>
      <w:r w:rsidRPr="00597036">
        <w:rPr>
          <w:rFonts w:asciiTheme="minorHAnsi" w:eastAsiaTheme="minorEastAsia" w:hAnsiTheme="minorHAnsi" w:cstheme="minorBidi"/>
          <w:sz w:val="22"/>
          <w:szCs w:val="22"/>
        </w:rPr>
        <w:tab/>
      </w:r>
      <w:r w:rsidRPr="00763DEA">
        <w:rPr>
          <w:snapToGrid w:val="0"/>
        </w:rPr>
        <w:t>Test Requirements</w:t>
      </w:r>
      <w:r>
        <w:tab/>
        <w:t>1949</w:t>
      </w:r>
    </w:p>
    <w:p w14:paraId="719C9EDC" w14:textId="77777777" w:rsidR="00597036" w:rsidRDefault="00597036">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1949</w:t>
      </w:r>
    </w:p>
    <w:p w14:paraId="20875AC1"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1</w:t>
      </w:r>
      <w:r w:rsidRPr="00597036">
        <w:rPr>
          <w:rFonts w:asciiTheme="minorHAnsi" w:eastAsiaTheme="minorEastAsia" w:hAnsiTheme="minorHAnsi"/>
          <w:sz w:val="22"/>
          <w:szCs w:val="22"/>
        </w:rPr>
        <w:tab/>
      </w:r>
      <w:r w:rsidRPr="00763DEA">
        <w:rPr>
          <w:rFonts w:cs="v4.2.0"/>
        </w:rPr>
        <w:t>E-UTRA</w:t>
      </w:r>
      <w:r w:rsidRPr="00763DEA">
        <w:rPr>
          <w:rFonts w:cs="v4.2.0"/>
          <w:lang w:eastAsia="zh-CN"/>
        </w:rPr>
        <w:t>N</w:t>
      </w:r>
      <w:r w:rsidRPr="00763DEA">
        <w:rPr>
          <w:rFonts w:cs="v4.2.0"/>
        </w:rPr>
        <w:t xml:space="preserve"> TDD to UTRA</w:t>
      </w:r>
      <w:r w:rsidRPr="00763DEA">
        <w:rPr>
          <w:rFonts w:cs="v4.2.0"/>
          <w:lang w:eastAsia="zh-CN"/>
        </w:rPr>
        <w:t>N</w:t>
      </w:r>
      <w:r w:rsidRPr="00763DEA">
        <w:rPr>
          <w:rFonts w:cs="v4.2.0"/>
        </w:rPr>
        <w:t xml:space="preserve"> TDD cell search under fading propagation conditions</w:t>
      </w:r>
      <w:r>
        <w:tab/>
        <w:t>1949</w:t>
      </w:r>
    </w:p>
    <w:p w14:paraId="03B16945"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.1.1</w:t>
      </w:r>
      <w:r w:rsidRPr="00597036">
        <w:rPr>
          <w:rFonts w:asciiTheme="minorHAnsi" w:eastAsiaTheme="minorEastAsia" w:hAnsiTheme="minorHAnsi"/>
          <w:sz w:val="22"/>
          <w:szCs w:val="22"/>
        </w:rPr>
        <w:tab/>
      </w:r>
      <w:r w:rsidRPr="00763DEA">
        <w:rPr>
          <w:rFonts w:cs="v4.2.0"/>
        </w:rPr>
        <w:t>Test Purpose and Environment</w:t>
      </w:r>
      <w:r>
        <w:tab/>
        <w:t>1949</w:t>
      </w:r>
    </w:p>
    <w:p w14:paraId="482036A9"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.1.1.1</w:t>
      </w:r>
      <w:r w:rsidRPr="00597036">
        <w:rPr>
          <w:rFonts w:asciiTheme="minorHAnsi" w:eastAsiaTheme="minorEastAsia" w:hAnsiTheme="minorHAnsi"/>
          <w:sz w:val="22"/>
          <w:szCs w:val="22"/>
        </w:rPr>
        <w:tab/>
      </w:r>
      <w:r w:rsidRPr="00763DEA">
        <w:rPr>
          <w:rFonts w:cs="v4.2.0"/>
        </w:rPr>
        <w:t>Void</w:t>
      </w:r>
      <w:r>
        <w:tab/>
        <w:t>1949</w:t>
      </w:r>
    </w:p>
    <w:p w14:paraId="16DDCCE3" w14:textId="77777777" w:rsidR="00597036" w:rsidRDefault="00597036">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1949</w:t>
      </w:r>
    </w:p>
    <w:p w14:paraId="5609CB9F" w14:textId="77777777" w:rsidR="00597036" w:rsidRDefault="00597036">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1951</w:t>
      </w:r>
    </w:p>
    <w:p w14:paraId="50D58494"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.1.2</w:t>
      </w:r>
      <w:r w:rsidRPr="00597036">
        <w:rPr>
          <w:rFonts w:asciiTheme="minorHAnsi" w:eastAsiaTheme="minorEastAsia" w:hAnsiTheme="minorHAnsi"/>
          <w:sz w:val="22"/>
          <w:szCs w:val="22"/>
        </w:rPr>
        <w:tab/>
      </w:r>
      <w:r w:rsidRPr="00763DEA">
        <w:rPr>
          <w:rFonts w:cs="v4.2.0"/>
        </w:rPr>
        <w:t>Test Requirements</w:t>
      </w:r>
      <w:r>
        <w:tab/>
        <w:t>1951</w:t>
      </w:r>
    </w:p>
    <w:p w14:paraId="2A4BF83C"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w:t>
      </w:r>
      <w:r w:rsidRPr="00597036">
        <w:rPr>
          <w:lang w:eastAsia="zh-CN"/>
        </w:rPr>
        <w:t>2</w:t>
      </w:r>
      <w:r w:rsidRPr="00597036">
        <w:t>.1</w:t>
      </w:r>
      <w:r w:rsidRPr="00597036">
        <w:rPr>
          <w:rFonts w:asciiTheme="minorHAnsi" w:eastAsiaTheme="minorEastAsia" w:hAnsiTheme="minorHAnsi"/>
          <w:sz w:val="22"/>
          <w:szCs w:val="22"/>
        </w:rPr>
        <w:tab/>
      </w:r>
      <w:r w:rsidRPr="00763DEA">
        <w:rPr>
          <w:rFonts w:cs="v4.2.0"/>
        </w:rPr>
        <w:t>Void</w:t>
      </w:r>
      <w:r>
        <w:tab/>
        <w:t>1951</w:t>
      </w:r>
    </w:p>
    <w:p w14:paraId="3F7EE0CD" w14:textId="77777777" w:rsidR="00597036" w:rsidRDefault="00597036">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1951</w:t>
      </w:r>
    </w:p>
    <w:p w14:paraId="0182EB7F" w14:textId="77777777" w:rsidR="00597036" w:rsidRDefault="00597036">
      <w:pPr>
        <w:pStyle w:val="TOC5"/>
        <w:rPr>
          <w:rFonts w:asciiTheme="minorHAnsi" w:eastAsiaTheme="minorEastAsia" w:hAnsiTheme="minorHAnsi" w:cstheme="minorBidi"/>
          <w:sz w:val="22"/>
          <w:szCs w:val="22"/>
        </w:rPr>
      </w:pPr>
      <w:r w:rsidRPr="00597036">
        <w:t>A.8.</w:t>
      </w:r>
      <w:r w:rsidRPr="00597036">
        <w:rPr>
          <w:lang w:eastAsia="zh-CN"/>
        </w:rPr>
        <w:t>7</w:t>
      </w:r>
      <w:r w:rsidRPr="00597036">
        <w:t>.1.</w:t>
      </w:r>
      <w:r w:rsidRPr="00597036">
        <w:rPr>
          <w:lang w:eastAsia="zh-CN"/>
        </w:rPr>
        <w:t>2</w:t>
      </w:r>
      <w:r w:rsidRPr="00597036">
        <w:t>.</w:t>
      </w:r>
      <w:r w:rsidRPr="00597036">
        <w:rPr>
          <w:lang w:eastAsia="zh-CN"/>
        </w:rPr>
        <w:t>3</w:t>
      </w:r>
      <w:r w:rsidRPr="00597036">
        <w:rPr>
          <w:rFonts w:asciiTheme="minorHAnsi" w:eastAsiaTheme="minorEastAsia" w:hAnsiTheme="minorHAnsi"/>
          <w:sz w:val="22"/>
          <w:szCs w:val="22"/>
        </w:rPr>
        <w:tab/>
      </w:r>
      <w:r w:rsidRPr="00763DEA">
        <w:rPr>
          <w:rFonts w:cs="v4.2.0"/>
          <w:lang w:eastAsia="zh-CN"/>
        </w:rPr>
        <w:t>Void</w:t>
      </w:r>
      <w:r>
        <w:tab/>
        <w:t>1951</w:t>
      </w:r>
    </w:p>
    <w:p w14:paraId="16912481" w14:textId="77777777" w:rsidR="00597036" w:rsidRDefault="00597036">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1951</w:t>
      </w:r>
    </w:p>
    <w:p w14:paraId="593239A3" w14:textId="77777777" w:rsidR="00597036" w:rsidRDefault="00597036">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1951</w:t>
      </w:r>
    </w:p>
    <w:p w14:paraId="76DA0036" w14:textId="77777777" w:rsidR="00597036" w:rsidRDefault="00597036">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1954</w:t>
      </w:r>
    </w:p>
    <w:p w14:paraId="2446FF9F" w14:textId="77777777" w:rsidR="00597036" w:rsidRDefault="00597036">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1955</w:t>
      </w:r>
    </w:p>
    <w:p w14:paraId="52C92EBB"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.1</w:t>
      </w:r>
      <w:r w:rsidRPr="00597036">
        <w:rPr>
          <w:rFonts w:asciiTheme="minorHAnsi" w:eastAsiaTheme="minorEastAsia" w:hAnsiTheme="minorHAnsi"/>
          <w:sz w:val="22"/>
          <w:szCs w:val="22"/>
        </w:rPr>
        <w:tab/>
      </w:r>
      <w:r w:rsidRPr="00763DEA">
        <w:rPr>
          <w:rFonts w:cs="v4.2.0"/>
          <w:snapToGrid w:val="0"/>
        </w:rPr>
        <w:t>Test Purpose and Environment</w:t>
      </w:r>
      <w:r>
        <w:tab/>
        <w:t>1955</w:t>
      </w:r>
    </w:p>
    <w:p w14:paraId="0B12B01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w:t>
      </w:r>
      <w:r w:rsidRPr="00597036">
        <w:rPr>
          <w:lang w:eastAsia="zh-CN"/>
        </w:rPr>
        <w:t>2</w:t>
      </w:r>
      <w:r w:rsidRPr="00597036">
        <w:rPr>
          <w:rFonts w:asciiTheme="minorHAnsi" w:eastAsiaTheme="minorEastAsia" w:hAnsiTheme="minorHAnsi"/>
          <w:sz w:val="22"/>
          <w:szCs w:val="22"/>
        </w:rPr>
        <w:tab/>
      </w:r>
      <w:r w:rsidRPr="00763DEA">
        <w:rPr>
          <w:rFonts w:cs="v4.2.0"/>
          <w:snapToGrid w:val="0"/>
        </w:rPr>
        <w:t>Test P</w:t>
      </w:r>
      <w:r w:rsidRPr="00763DEA">
        <w:rPr>
          <w:rFonts w:cs="v4.2.0"/>
          <w:snapToGrid w:val="0"/>
          <w:lang w:eastAsia="zh-CN"/>
        </w:rPr>
        <w:t>arameters</w:t>
      </w:r>
      <w:r>
        <w:tab/>
        <w:t>1955</w:t>
      </w:r>
    </w:p>
    <w:p w14:paraId="66F99135"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3</w:t>
      </w:r>
      <w:r w:rsidRPr="00597036">
        <w:t>.</w:t>
      </w:r>
      <w:r w:rsidRPr="00597036">
        <w:rPr>
          <w:lang w:eastAsia="zh-CN"/>
        </w:rPr>
        <w:t>3</w:t>
      </w:r>
      <w:r w:rsidRPr="00597036">
        <w:rPr>
          <w:rFonts w:asciiTheme="minorHAnsi" w:eastAsiaTheme="minorEastAsia" w:hAnsiTheme="minorHAnsi"/>
          <w:sz w:val="22"/>
          <w:szCs w:val="22"/>
        </w:rPr>
        <w:tab/>
      </w:r>
      <w:r w:rsidRPr="00763DEA">
        <w:rPr>
          <w:rFonts w:cs="v4.2.0"/>
          <w:snapToGrid w:val="0"/>
        </w:rPr>
        <w:t>Test Requirements</w:t>
      </w:r>
      <w:r>
        <w:tab/>
        <w:t>1956</w:t>
      </w:r>
    </w:p>
    <w:p w14:paraId="0F4482F6" w14:textId="77777777" w:rsidR="00597036" w:rsidRDefault="00597036">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1957</w:t>
      </w:r>
    </w:p>
    <w:p w14:paraId="5260CFA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.4.1</w:t>
      </w:r>
      <w:r w:rsidRPr="00597036">
        <w:rPr>
          <w:rFonts w:asciiTheme="minorHAnsi" w:eastAsiaTheme="minorEastAsia" w:hAnsiTheme="minorHAnsi" w:cstheme="minorBidi"/>
          <w:sz w:val="22"/>
          <w:szCs w:val="22"/>
        </w:rPr>
        <w:tab/>
      </w:r>
      <w:r w:rsidRPr="00763DEA">
        <w:rPr>
          <w:snapToGrid w:val="0"/>
        </w:rPr>
        <w:t>Test Purpose and Environment</w:t>
      </w:r>
      <w:r>
        <w:tab/>
        <w:t>1957</w:t>
      </w:r>
    </w:p>
    <w:p w14:paraId="670A89D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1959</w:t>
      </w:r>
    </w:p>
    <w:p w14:paraId="1A57C179" w14:textId="77777777" w:rsidR="00597036" w:rsidRDefault="00597036">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1959</w:t>
      </w:r>
    </w:p>
    <w:p w14:paraId="33A5FECC"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7</w:t>
      </w:r>
      <w:r w:rsidRPr="00597036">
        <w:t>.</w:t>
      </w:r>
      <w:r w:rsidRPr="00597036">
        <w:rPr>
          <w:lang w:eastAsia="zh-CN"/>
        </w:rPr>
        <w:t>5</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1959</w:t>
      </w:r>
    </w:p>
    <w:p w14:paraId="022CA8A9" w14:textId="77777777" w:rsidR="00597036" w:rsidRDefault="00597036">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1961</w:t>
      </w:r>
    </w:p>
    <w:p w14:paraId="064F18FD" w14:textId="77777777" w:rsidR="00597036" w:rsidRDefault="00597036">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1961</w:t>
      </w:r>
    </w:p>
    <w:p w14:paraId="237E613B" w14:textId="77777777" w:rsidR="00597036" w:rsidRDefault="00597036">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1961</w:t>
      </w:r>
    </w:p>
    <w:p w14:paraId="4264CB32" w14:textId="77777777" w:rsidR="00597036" w:rsidRDefault="00597036">
      <w:pPr>
        <w:pStyle w:val="TOC4"/>
        <w:rPr>
          <w:rFonts w:asciiTheme="minorHAnsi" w:eastAsiaTheme="minorEastAsia" w:hAnsiTheme="minorHAnsi" w:cstheme="minorBidi"/>
          <w:sz w:val="22"/>
          <w:szCs w:val="22"/>
        </w:rPr>
      </w:pPr>
      <w:r w:rsidRPr="00597036">
        <w:t>A.8.7A.1.1</w:t>
      </w:r>
      <w:r w:rsidRPr="00597036">
        <w:rPr>
          <w:rFonts w:asciiTheme="minorHAnsi" w:eastAsiaTheme="minorEastAsia" w:hAnsiTheme="minorHAnsi" w:cstheme="minorBidi"/>
          <w:sz w:val="22"/>
          <w:szCs w:val="22"/>
        </w:rPr>
        <w:tab/>
      </w:r>
      <w:r w:rsidRPr="00763DEA">
        <w:rPr>
          <w:snapToGrid w:val="0"/>
        </w:rPr>
        <w:t>Test Purpose and Environment</w:t>
      </w:r>
      <w:r>
        <w:tab/>
        <w:t>1961</w:t>
      </w:r>
    </w:p>
    <w:p w14:paraId="2FD425A7" w14:textId="77777777" w:rsidR="00597036" w:rsidRDefault="00597036">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1964</w:t>
      </w:r>
    </w:p>
    <w:p w14:paraId="78B549C9" w14:textId="77777777" w:rsidR="00597036" w:rsidRDefault="00597036">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1964</w:t>
      </w:r>
    </w:p>
    <w:p w14:paraId="5DDCA738" w14:textId="77777777" w:rsidR="00597036" w:rsidRDefault="00597036">
      <w:pPr>
        <w:pStyle w:val="TOC3"/>
        <w:rPr>
          <w:rFonts w:asciiTheme="minorHAnsi" w:eastAsiaTheme="minorEastAsia" w:hAnsiTheme="minorHAnsi" w:cstheme="minorBidi"/>
          <w:sz w:val="22"/>
          <w:szCs w:val="22"/>
        </w:rPr>
      </w:pPr>
      <w:r w:rsidRPr="00597036">
        <w:t>A.8.8.1</w:t>
      </w:r>
      <w:r w:rsidRPr="00597036">
        <w:rPr>
          <w:rFonts w:asciiTheme="minorHAnsi" w:eastAsiaTheme="minorEastAsia" w:hAnsiTheme="minorHAnsi"/>
          <w:sz w:val="22"/>
          <w:szCs w:val="22"/>
        </w:rPr>
        <w:tab/>
      </w:r>
      <w:r w:rsidRPr="00763DEA">
        <w:rPr>
          <w:rFonts w:cs="v4.2.0"/>
        </w:rPr>
        <w:t>E-UTRAN FDD – GSM event triggered reporting in AWGN</w:t>
      </w:r>
      <w:r>
        <w:tab/>
        <w:t>1964</w:t>
      </w:r>
    </w:p>
    <w:p w14:paraId="7507EB47" w14:textId="77777777" w:rsidR="00597036" w:rsidRDefault="00597036">
      <w:pPr>
        <w:pStyle w:val="TOC4"/>
        <w:rPr>
          <w:rFonts w:asciiTheme="minorHAnsi" w:eastAsiaTheme="minorEastAsia" w:hAnsiTheme="minorHAnsi" w:cstheme="minorBidi"/>
          <w:sz w:val="22"/>
          <w:szCs w:val="22"/>
        </w:rPr>
      </w:pPr>
      <w:r w:rsidRPr="00597036">
        <w:t>A.8.8.1.1</w:t>
      </w:r>
      <w:r w:rsidRPr="00597036">
        <w:rPr>
          <w:rFonts w:asciiTheme="minorHAnsi" w:eastAsiaTheme="minorEastAsia" w:hAnsiTheme="minorHAnsi"/>
          <w:sz w:val="22"/>
          <w:szCs w:val="22"/>
        </w:rPr>
        <w:tab/>
      </w:r>
      <w:r w:rsidRPr="00763DEA">
        <w:rPr>
          <w:rFonts w:cs="v4.2.0"/>
          <w:snapToGrid w:val="0"/>
        </w:rPr>
        <w:t>Test Purpose and Environment</w:t>
      </w:r>
      <w:r>
        <w:tab/>
        <w:t>1964</w:t>
      </w:r>
    </w:p>
    <w:p w14:paraId="4BD9FE20" w14:textId="77777777" w:rsidR="00597036" w:rsidRDefault="00597036">
      <w:pPr>
        <w:pStyle w:val="TOC4"/>
        <w:rPr>
          <w:rFonts w:asciiTheme="minorHAnsi" w:eastAsiaTheme="minorEastAsia" w:hAnsiTheme="minorHAnsi" w:cstheme="minorBidi"/>
          <w:sz w:val="22"/>
          <w:szCs w:val="22"/>
        </w:rPr>
      </w:pPr>
      <w:r w:rsidRPr="00597036">
        <w:t>A.8.8.1.2</w:t>
      </w:r>
      <w:r w:rsidRPr="00597036">
        <w:rPr>
          <w:rFonts w:asciiTheme="minorHAnsi" w:eastAsiaTheme="minorEastAsia" w:hAnsiTheme="minorHAnsi"/>
          <w:sz w:val="22"/>
          <w:szCs w:val="22"/>
        </w:rPr>
        <w:tab/>
      </w:r>
      <w:r w:rsidRPr="00763DEA">
        <w:rPr>
          <w:rFonts w:cs="v4.2.0"/>
          <w:snapToGrid w:val="0"/>
        </w:rPr>
        <w:t>Test Requirements</w:t>
      </w:r>
      <w:r>
        <w:tab/>
        <w:t>1966</w:t>
      </w:r>
    </w:p>
    <w:p w14:paraId="04F6EADE" w14:textId="77777777" w:rsidR="00597036" w:rsidRDefault="00597036">
      <w:pPr>
        <w:pStyle w:val="TOC3"/>
        <w:rPr>
          <w:rFonts w:asciiTheme="minorHAnsi" w:eastAsiaTheme="minorEastAsia" w:hAnsiTheme="minorHAnsi" w:cstheme="minorBidi"/>
          <w:sz w:val="22"/>
          <w:szCs w:val="22"/>
        </w:rPr>
      </w:pPr>
      <w:r w:rsidRPr="00597036">
        <w:t>A.8.8.2</w:t>
      </w:r>
      <w:r w:rsidRPr="00597036">
        <w:rPr>
          <w:rFonts w:asciiTheme="minorHAnsi" w:eastAsiaTheme="minorEastAsia" w:hAnsiTheme="minorHAnsi"/>
          <w:sz w:val="22"/>
          <w:szCs w:val="22"/>
        </w:rPr>
        <w:tab/>
      </w:r>
      <w:r w:rsidRPr="00763DEA">
        <w:rPr>
          <w:rFonts w:cs="v4.2.0"/>
        </w:rPr>
        <w:t>E-UTRAN FDD-GSM event triggered reporting when DRX is used in AWGN</w:t>
      </w:r>
      <w:r>
        <w:tab/>
        <w:t>1966</w:t>
      </w:r>
    </w:p>
    <w:p w14:paraId="0F9D06F1" w14:textId="77777777" w:rsidR="00597036" w:rsidRDefault="00597036">
      <w:pPr>
        <w:pStyle w:val="TOC4"/>
        <w:rPr>
          <w:rFonts w:asciiTheme="minorHAnsi" w:eastAsiaTheme="minorEastAsia" w:hAnsiTheme="minorHAnsi" w:cstheme="minorBidi"/>
          <w:sz w:val="22"/>
          <w:szCs w:val="22"/>
        </w:rPr>
      </w:pPr>
      <w:r w:rsidRPr="00597036">
        <w:lastRenderedPageBreak/>
        <w:t>A.8.8.2.1</w:t>
      </w:r>
      <w:r w:rsidRPr="00597036">
        <w:rPr>
          <w:rFonts w:asciiTheme="minorHAnsi" w:eastAsiaTheme="minorEastAsia" w:hAnsiTheme="minorHAnsi"/>
          <w:sz w:val="22"/>
          <w:szCs w:val="22"/>
        </w:rPr>
        <w:tab/>
      </w:r>
      <w:r w:rsidRPr="00763DEA">
        <w:rPr>
          <w:rFonts w:cs="v4.2.0"/>
          <w:snapToGrid w:val="0"/>
        </w:rPr>
        <w:t>Test Purpose and Environment</w:t>
      </w:r>
      <w:r>
        <w:tab/>
        <w:t>1966</w:t>
      </w:r>
    </w:p>
    <w:p w14:paraId="161FF92F" w14:textId="77777777" w:rsidR="00597036" w:rsidRDefault="00597036">
      <w:pPr>
        <w:pStyle w:val="TOC4"/>
        <w:rPr>
          <w:rFonts w:asciiTheme="minorHAnsi" w:eastAsiaTheme="minorEastAsia" w:hAnsiTheme="minorHAnsi" w:cstheme="minorBidi"/>
          <w:sz w:val="22"/>
          <w:szCs w:val="22"/>
        </w:rPr>
      </w:pPr>
      <w:r w:rsidRPr="00597036">
        <w:t>A.8.8.2.2</w:t>
      </w:r>
      <w:r w:rsidRPr="00597036">
        <w:rPr>
          <w:rFonts w:asciiTheme="minorHAnsi" w:eastAsiaTheme="minorEastAsia" w:hAnsiTheme="minorHAnsi" w:cstheme="minorBidi"/>
          <w:sz w:val="22"/>
          <w:szCs w:val="22"/>
        </w:rPr>
        <w:tab/>
      </w:r>
      <w:r w:rsidRPr="00763DEA">
        <w:rPr>
          <w:snapToGrid w:val="0"/>
        </w:rPr>
        <w:t>Test Requirements</w:t>
      </w:r>
      <w:r>
        <w:tab/>
        <w:t>1968</w:t>
      </w:r>
    </w:p>
    <w:p w14:paraId="63A74B4D" w14:textId="77777777" w:rsidR="00597036" w:rsidRDefault="00597036">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1969</w:t>
      </w:r>
    </w:p>
    <w:p w14:paraId="2400B0E6" w14:textId="77777777" w:rsidR="00597036" w:rsidRDefault="00597036">
      <w:pPr>
        <w:pStyle w:val="TOC4"/>
        <w:rPr>
          <w:rFonts w:asciiTheme="minorHAnsi" w:eastAsiaTheme="minorEastAsia" w:hAnsiTheme="minorHAnsi" w:cstheme="minorBidi"/>
          <w:sz w:val="22"/>
          <w:szCs w:val="22"/>
        </w:rPr>
      </w:pPr>
      <w:r w:rsidRPr="00597036">
        <w:t>A.8.8.3.1</w:t>
      </w:r>
      <w:r w:rsidRPr="00597036">
        <w:rPr>
          <w:rFonts w:asciiTheme="minorHAnsi" w:eastAsiaTheme="minorEastAsia" w:hAnsiTheme="minorHAnsi" w:cstheme="minorBidi"/>
          <w:sz w:val="22"/>
          <w:szCs w:val="22"/>
        </w:rPr>
        <w:tab/>
      </w:r>
      <w:r w:rsidRPr="00763DEA">
        <w:rPr>
          <w:snapToGrid w:val="0"/>
        </w:rPr>
        <w:t>Test Purpose and Environment</w:t>
      </w:r>
      <w:r>
        <w:tab/>
        <w:t>1969</w:t>
      </w:r>
    </w:p>
    <w:p w14:paraId="498F3EEC" w14:textId="77777777" w:rsidR="00597036" w:rsidRDefault="00597036">
      <w:pPr>
        <w:pStyle w:val="TOC4"/>
        <w:rPr>
          <w:rFonts w:asciiTheme="minorHAnsi" w:eastAsiaTheme="minorEastAsia" w:hAnsiTheme="minorHAnsi" w:cstheme="minorBidi"/>
          <w:sz w:val="22"/>
          <w:szCs w:val="22"/>
        </w:rPr>
      </w:pPr>
      <w:r w:rsidRPr="00597036">
        <w:t>A.8.8.3.2</w:t>
      </w:r>
      <w:r w:rsidRPr="00597036">
        <w:rPr>
          <w:rFonts w:asciiTheme="minorHAnsi" w:eastAsiaTheme="minorEastAsia" w:hAnsiTheme="minorHAnsi" w:cstheme="minorBidi"/>
          <w:sz w:val="22"/>
          <w:szCs w:val="22"/>
        </w:rPr>
        <w:tab/>
      </w:r>
      <w:r w:rsidRPr="00763DEA">
        <w:rPr>
          <w:snapToGrid w:val="0"/>
        </w:rPr>
        <w:t>Test Requirements</w:t>
      </w:r>
      <w:r>
        <w:tab/>
        <w:t>1970</w:t>
      </w:r>
    </w:p>
    <w:p w14:paraId="176DB5A2" w14:textId="77777777" w:rsidR="00597036" w:rsidRDefault="00597036">
      <w:pPr>
        <w:pStyle w:val="TOC2"/>
        <w:rPr>
          <w:rFonts w:asciiTheme="minorHAnsi" w:eastAsiaTheme="minorEastAsia" w:hAnsiTheme="minorHAnsi" w:cstheme="minorBidi"/>
          <w:sz w:val="22"/>
          <w:szCs w:val="22"/>
        </w:rPr>
      </w:pPr>
      <w:r w:rsidRPr="00597036">
        <w:t>A.8.</w:t>
      </w:r>
      <w:r w:rsidRPr="00597036">
        <w:rPr>
          <w:lang w:eastAsia="zh-CN"/>
        </w:rPr>
        <w:t>9</w:t>
      </w:r>
      <w:r w:rsidRPr="00597036">
        <w:rPr>
          <w:rFonts w:asciiTheme="minorHAnsi" w:eastAsiaTheme="minorEastAsia" w:hAnsiTheme="minorHAnsi" w:cstheme="minorBidi"/>
          <w:sz w:val="22"/>
          <w:szCs w:val="22"/>
        </w:rPr>
        <w:tab/>
      </w:r>
      <w:r w:rsidRPr="00763DEA">
        <w:rPr>
          <w:lang w:val="sv-SE" w:eastAsia="zh-CN"/>
        </w:rPr>
        <w:t>E-UTRAN F</w:t>
      </w:r>
      <w:r w:rsidRPr="00763DEA">
        <w:rPr>
          <w:lang w:val="sv-SE"/>
        </w:rPr>
        <w:t>DD</w:t>
      </w:r>
      <w:r w:rsidRPr="00763DEA">
        <w:rPr>
          <w:lang w:val="sv-SE" w:eastAsia="zh-CN"/>
        </w:rPr>
        <w:t xml:space="preserve"> </w:t>
      </w:r>
      <w:r w:rsidRPr="00763DEA">
        <w:rPr>
          <w:lang w:val="sv-SE"/>
        </w:rPr>
        <w:t>-</w:t>
      </w:r>
      <w:r w:rsidRPr="00763DEA">
        <w:rPr>
          <w:lang w:val="sv-SE" w:eastAsia="zh-CN"/>
        </w:rPr>
        <w:t xml:space="preserve"> UTRAN T</w:t>
      </w:r>
      <w:r w:rsidRPr="00763DEA">
        <w:rPr>
          <w:lang w:val="sv-SE"/>
        </w:rPr>
        <w:t>DD measurements</w:t>
      </w:r>
      <w:r>
        <w:tab/>
        <w:t>1971</w:t>
      </w:r>
    </w:p>
    <w:p w14:paraId="66DDCFC8"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9</w:t>
      </w:r>
      <w:r w:rsidRPr="00597036">
        <w:t>.1</w:t>
      </w:r>
      <w:r w:rsidRPr="00597036">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763DEA">
        <w:rPr>
          <w:rFonts w:cs="v4.2.0"/>
        </w:rPr>
        <w:t xml:space="preserve"> </w:t>
      </w:r>
      <w:r w:rsidRPr="00763DEA">
        <w:rPr>
          <w:rFonts w:cs="v4.2.0"/>
          <w:lang w:eastAsia="zh-CN"/>
        </w:rPr>
        <w:t>e</w:t>
      </w:r>
      <w:r w:rsidRPr="00763DEA">
        <w:rPr>
          <w:rFonts w:cs="v4.2.0"/>
        </w:rPr>
        <w:t>vent triggered reporting in fading propagation conditions</w:t>
      </w:r>
      <w:r>
        <w:tab/>
        <w:t>1971</w:t>
      </w:r>
    </w:p>
    <w:p w14:paraId="667913E1"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9</w:t>
      </w:r>
      <w:r w:rsidRPr="00597036">
        <w:t>.1.1</w:t>
      </w:r>
      <w:r w:rsidRPr="00597036">
        <w:rPr>
          <w:rFonts w:asciiTheme="minorHAnsi" w:eastAsiaTheme="minorEastAsia" w:hAnsiTheme="minorHAnsi"/>
          <w:sz w:val="22"/>
          <w:szCs w:val="22"/>
        </w:rPr>
        <w:tab/>
      </w:r>
      <w:r w:rsidRPr="00763DEA">
        <w:rPr>
          <w:rFonts w:cs="v4.2.0"/>
          <w:snapToGrid w:val="0"/>
        </w:rPr>
        <w:t>Test Purpose and Environment</w:t>
      </w:r>
      <w:r>
        <w:tab/>
        <w:t>1971</w:t>
      </w:r>
    </w:p>
    <w:p w14:paraId="4DFC91FA"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9</w:t>
      </w:r>
      <w:r w:rsidRPr="00597036">
        <w:t>.1.2</w:t>
      </w:r>
      <w:r w:rsidRPr="00597036">
        <w:rPr>
          <w:rFonts w:asciiTheme="minorHAnsi" w:eastAsiaTheme="minorEastAsia" w:hAnsiTheme="minorHAnsi"/>
          <w:sz w:val="22"/>
          <w:szCs w:val="22"/>
        </w:rPr>
        <w:tab/>
      </w:r>
      <w:r w:rsidRPr="00763DEA">
        <w:rPr>
          <w:rFonts w:cs="v4.2.0"/>
          <w:snapToGrid w:val="0"/>
        </w:rPr>
        <w:t>Test Requirements</w:t>
      </w:r>
      <w:r>
        <w:tab/>
        <w:t>1972</w:t>
      </w:r>
    </w:p>
    <w:p w14:paraId="6D790B98"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9</w:t>
      </w:r>
      <w:r w:rsidRPr="00597036">
        <w:t>.</w:t>
      </w:r>
      <w:r w:rsidRPr="00597036">
        <w:rPr>
          <w:lang w:eastAsia="zh-CN"/>
        </w:rPr>
        <w:t>2</w:t>
      </w:r>
      <w:r w:rsidRPr="00597036">
        <w:rPr>
          <w:rFonts w:asciiTheme="minorHAnsi" w:eastAsiaTheme="minorEastAsia" w:hAnsiTheme="minorHAnsi"/>
          <w:sz w:val="22"/>
          <w:szCs w:val="22"/>
        </w:rPr>
        <w:tab/>
      </w:r>
      <w:r w:rsidRPr="00763DEA">
        <w:rPr>
          <w:rFonts w:cs="v4.2.0"/>
        </w:rPr>
        <w:t>E-UTRA</w:t>
      </w:r>
      <w:r w:rsidRPr="00763DEA">
        <w:rPr>
          <w:rFonts w:cs="v4.2.0"/>
          <w:lang w:eastAsia="zh-CN"/>
        </w:rPr>
        <w:t>N</w:t>
      </w:r>
      <w:r w:rsidRPr="00763DEA">
        <w:rPr>
          <w:rFonts w:cs="v4.2.0"/>
        </w:rPr>
        <w:t xml:space="preserve"> </w:t>
      </w:r>
      <w:r w:rsidRPr="00763DEA">
        <w:rPr>
          <w:rFonts w:cs="v4.2.0"/>
          <w:lang w:eastAsia="zh-CN"/>
        </w:rPr>
        <w:t>F</w:t>
      </w:r>
      <w:r w:rsidRPr="00763DEA">
        <w:rPr>
          <w:rFonts w:cs="v4.2.0"/>
        </w:rPr>
        <w:t xml:space="preserve">DD </w:t>
      </w:r>
      <w:r w:rsidRPr="00763DEA">
        <w:rPr>
          <w:rFonts w:cs="v4.2.0"/>
          <w:lang w:eastAsia="zh-CN"/>
        </w:rPr>
        <w:t xml:space="preserve">- </w:t>
      </w:r>
      <w:r w:rsidRPr="00763DEA">
        <w:rPr>
          <w:rFonts w:cs="v4.2.0"/>
        </w:rPr>
        <w:t>UTRA</w:t>
      </w:r>
      <w:r w:rsidRPr="00763DEA">
        <w:rPr>
          <w:rFonts w:cs="v4.2.0"/>
          <w:lang w:eastAsia="zh-CN"/>
        </w:rPr>
        <w:t>N</w:t>
      </w:r>
      <w:r w:rsidRPr="00763DEA">
        <w:rPr>
          <w:rFonts w:cs="v4.2.0"/>
        </w:rPr>
        <w:t xml:space="preserve"> TDD </w:t>
      </w:r>
      <w:r>
        <w:t>enhanced cell identification under AWGN propagation conditions</w:t>
      </w:r>
      <w:r>
        <w:tab/>
        <w:t>1973</w:t>
      </w:r>
    </w:p>
    <w:p w14:paraId="57BEB603" w14:textId="77777777" w:rsidR="00597036" w:rsidRDefault="00597036">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1973</w:t>
      </w:r>
    </w:p>
    <w:p w14:paraId="4A596B3A" w14:textId="77777777" w:rsidR="00597036" w:rsidRDefault="00597036">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1975</w:t>
      </w:r>
    </w:p>
    <w:p w14:paraId="63737D9D" w14:textId="77777777" w:rsidR="00597036" w:rsidRDefault="00597036">
      <w:pPr>
        <w:pStyle w:val="TOC3"/>
        <w:rPr>
          <w:rFonts w:asciiTheme="minorHAnsi" w:eastAsiaTheme="minorEastAsia" w:hAnsiTheme="minorHAnsi" w:cstheme="minorBidi"/>
          <w:sz w:val="22"/>
          <w:szCs w:val="22"/>
        </w:rPr>
      </w:pPr>
      <w:r w:rsidRPr="00597036">
        <w:t>A.8.10</w:t>
      </w:r>
      <w:r w:rsidRPr="00597036">
        <w:rPr>
          <w:rFonts w:asciiTheme="minorHAnsi" w:eastAsiaTheme="minorEastAsia" w:hAnsiTheme="minorHAnsi"/>
          <w:sz w:val="22"/>
          <w:szCs w:val="22"/>
        </w:rPr>
        <w:tab/>
      </w:r>
      <w:r w:rsidRPr="00763DEA">
        <w:rPr>
          <w:rFonts w:cs="v4.2.0"/>
        </w:rPr>
        <w:t>E-UTRAN TDD – GSM Measurements</w:t>
      </w:r>
      <w:r>
        <w:tab/>
        <w:t>1975</w:t>
      </w:r>
    </w:p>
    <w:p w14:paraId="60A6DF4D" w14:textId="77777777" w:rsidR="00597036" w:rsidRDefault="00597036">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1975</w:t>
      </w:r>
    </w:p>
    <w:p w14:paraId="7CD1830E" w14:textId="77777777" w:rsidR="00597036" w:rsidRDefault="00597036">
      <w:pPr>
        <w:pStyle w:val="TOC4"/>
        <w:rPr>
          <w:rFonts w:asciiTheme="minorHAnsi" w:eastAsiaTheme="minorEastAsia" w:hAnsiTheme="minorHAnsi" w:cstheme="minorBidi"/>
          <w:sz w:val="22"/>
          <w:szCs w:val="22"/>
        </w:rPr>
      </w:pPr>
      <w:r w:rsidRPr="00597036">
        <w:t>A.8.10.1.1</w:t>
      </w:r>
      <w:r w:rsidRPr="00597036">
        <w:rPr>
          <w:rFonts w:asciiTheme="minorHAnsi" w:eastAsiaTheme="minorEastAsia" w:hAnsiTheme="minorHAnsi"/>
          <w:sz w:val="22"/>
          <w:szCs w:val="22"/>
        </w:rPr>
        <w:tab/>
      </w:r>
      <w:r w:rsidRPr="00763DEA">
        <w:rPr>
          <w:rFonts w:cs="v4.2.0"/>
          <w:snapToGrid w:val="0"/>
        </w:rPr>
        <w:t>Test Purpose and Environment</w:t>
      </w:r>
      <w:r>
        <w:tab/>
        <w:t>1975</w:t>
      </w:r>
    </w:p>
    <w:p w14:paraId="0C9DBA7B" w14:textId="77777777" w:rsidR="00597036" w:rsidRDefault="00597036">
      <w:pPr>
        <w:pStyle w:val="TOC4"/>
        <w:rPr>
          <w:rFonts w:asciiTheme="minorHAnsi" w:eastAsiaTheme="minorEastAsia" w:hAnsiTheme="minorHAnsi" w:cstheme="minorBidi"/>
          <w:sz w:val="22"/>
          <w:szCs w:val="22"/>
        </w:rPr>
      </w:pPr>
      <w:r w:rsidRPr="00597036">
        <w:t>A.8.10.1.2</w:t>
      </w:r>
      <w:r w:rsidRPr="00597036">
        <w:rPr>
          <w:rFonts w:asciiTheme="minorHAnsi" w:eastAsiaTheme="minorEastAsia" w:hAnsiTheme="minorHAnsi"/>
          <w:sz w:val="22"/>
          <w:szCs w:val="22"/>
        </w:rPr>
        <w:tab/>
      </w:r>
      <w:r w:rsidRPr="00763DEA">
        <w:rPr>
          <w:rFonts w:cs="v4.2.0"/>
          <w:snapToGrid w:val="0"/>
        </w:rPr>
        <w:t>Test Requirements</w:t>
      </w:r>
      <w:r>
        <w:tab/>
        <w:t>1976</w:t>
      </w:r>
    </w:p>
    <w:p w14:paraId="1A07C70B" w14:textId="77777777" w:rsidR="00597036" w:rsidRDefault="00597036">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1977</w:t>
      </w:r>
    </w:p>
    <w:p w14:paraId="376BB9FA" w14:textId="77777777" w:rsidR="00597036" w:rsidRDefault="00597036">
      <w:pPr>
        <w:pStyle w:val="TOC4"/>
        <w:rPr>
          <w:rFonts w:asciiTheme="minorHAnsi" w:eastAsiaTheme="minorEastAsia" w:hAnsiTheme="minorHAnsi" w:cstheme="minorBidi"/>
          <w:sz w:val="22"/>
          <w:szCs w:val="22"/>
        </w:rPr>
      </w:pPr>
      <w:r w:rsidRPr="00597036">
        <w:t>A.8.10.2.1</w:t>
      </w:r>
      <w:r w:rsidRPr="00597036">
        <w:rPr>
          <w:rFonts w:asciiTheme="minorHAnsi" w:eastAsiaTheme="minorEastAsia" w:hAnsiTheme="minorHAnsi"/>
          <w:sz w:val="22"/>
          <w:szCs w:val="22"/>
        </w:rPr>
        <w:tab/>
      </w:r>
      <w:r w:rsidRPr="00763DEA">
        <w:rPr>
          <w:rFonts w:cs="v4.2.0"/>
          <w:snapToGrid w:val="0"/>
        </w:rPr>
        <w:t>Test Purpose and Environment</w:t>
      </w:r>
      <w:r>
        <w:tab/>
        <w:t>1977</w:t>
      </w:r>
    </w:p>
    <w:p w14:paraId="3ACA8283" w14:textId="77777777" w:rsidR="00597036" w:rsidRDefault="00597036">
      <w:pPr>
        <w:pStyle w:val="TOC4"/>
        <w:rPr>
          <w:rFonts w:asciiTheme="minorHAnsi" w:eastAsiaTheme="minorEastAsia" w:hAnsiTheme="minorHAnsi" w:cstheme="minorBidi"/>
          <w:sz w:val="22"/>
          <w:szCs w:val="22"/>
        </w:rPr>
      </w:pPr>
      <w:r w:rsidRPr="00597036">
        <w:t>A.8.10.2.2</w:t>
      </w:r>
      <w:r w:rsidRPr="00597036">
        <w:rPr>
          <w:rFonts w:asciiTheme="minorHAnsi" w:eastAsiaTheme="minorEastAsia" w:hAnsiTheme="minorHAnsi"/>
          <w:sz w:val="22"/>
          <w:szCs w:val="22"/>
        </w:rPr>
        <w:tab/>
      </w:r>
      <w:r w:rsidRPr="00763DEA">
        <w:rPr>
          <w:rFonts w:cs="v4.2.0"/>
          <w:snapToGrid w:val="0"/>
        </w:rPr>
        <w:t>Test Requirements</w:t>
      </w:r>
      <w:r>
        <w:tab/>
        <w:t>1979</w:t>
      </w:r>
    </w:p>
    <w:p w14:paraId="05FDBB80" w14:textId="77777777" w:rsidR="00597036" w:rsidRDefault="00597036">
      <w:pPr>
        <w:pStyle w:val="TOC2"/>
        <w:rPr>
          <w:rFonts w:asciiTheme="minorHAnsi" w:eastAsiaTheme="minorEastAsia" w:hAnsiTheme="minorHAnsi" w:cstheme="minorBidi"/>
          <w:sz w:val="22"/>
          <w:szCs w:val="22"/>
        </w:rPr>
      </w:pPr>
      <w:r w:rsidRPr="00597036">
        <w:t>A.8.11</w:t>
      </w:r>
      <w:r w:rsidRPr="00597036">
        <w:rPr>
          <w:rFonts w:asciiTheme="minorHAnsi" w:hAnsiTheme="minorHAnsi" w:cstheme="minorBidi"/>
          <w:sz w:val="22"/>
          <w:szCs w:val="22"/>
        </w:rPr>
        <w:tab/>
      </w:r>
      <w:r w:rsidRPr="00763DEA">
        <w:rPr>
          <w:rFonts w:eastAsia="SimSun"/>
        </w:rPr>
        <w:t>Monitoring of Multiple Layers</w:t>
      </w:r>
      <w:r>
        <w:tab/>
        <w:t>1979</w:t>
      </w:r>
    </w:p>
    <w:p w14:paraId="720EE428" w14:textId="77777777" w:rsidR="00597036" w:rsidRDefault="00597036">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1979</w:t>
      </w:r>
    </w:p>
    <w:p w14:paraId="4053B763" w14:textId="77777777" w:rsidR="00597036" w:rsidRDefault="00597036">
      <w:pPr>
        <w:pStyle w:val="TOC4"/>
        <w:rPr>
          <w:rFonts w:asciiTheme="minorHAnsi" w:eastAsiaTheme="minorEastAsia" w:hAnsiTheme="minorHAnsi" w:cstheme="minorBidi"/>
          <w:sz w:val="22"/>
          <w:szCs w:val="22"/>
        </w:rPr>
      </w:pPr>
      <w:r w:rsidRPr="00597036">
        <w:t>A.8.11.1.1</w:t>
      </w:r>
      <w:r w:rsidRPr="00597036">
        <w:rPr>
          <w:rFonts w:asciiTheme="minorHAnsi" w:eastAsiaTheme="minorEastAsia" w:hAnsiTheme="minorHAnsi" w:cstheme="minorBidi"/>
          <w:sz w:val="22"/>
          <w:szCs w:val="22"/>
        </w:rPr>
        <w:tab/>
      </w:r>
      <w:r w:rsidRPr="00763DEA">
        <w:rPr>
          <w:snapToGrid w:val="0"/>
        </w:rPr>
        <w:t>Test Purpose and Environment</w:t>
      </w:r>
      <w:r>
        <w:tab/>
        <w:t>1979</w:t>
      </w:r>
    </w:p>
    <w:p w14:paraId="66AF1752" w14:textId="77777777" w:rsidR="00597036" w:rsidRDefault="00597036">
      <w:pPr>
        <w:pStyle w:val="TOC4"/>
        <w:rPr>
          <w:rFonts w:asciiTheme="minorHAnsi" w:eastAsiaTheme="minorEastAsia" w:hAnsiTheme="minorHAnsi" w:cstheme="minorBidi"/>
          <w:sz w:val="22"/>
          <w:szCs w:val="22"/>
        </w:rPr>
      </w:pPr>
      <w:r w:rsidRPr="00597036">
        <w:t>A.8.11.1.2</w:t>
      </w:r>
      <w:r w:rsidRPr="00597036">
        <w:rPr>
          <w:rFonts w:asciiTheme="minorHAnsi" w:eastAsiaTheme="minorEastAsia" w:hAnsiTheme="minorHAnsi" w:cstheme="minorBidi"/>
          <w:sz w:val="22"/>
          <w:szCs w:val="22"/>
        </w:rPr>
        <w:tab/>
      </w:r>
      <w:r w:rsidRPr="00763DEA">
        <w:rPr>
          <w:snapToGrid w:val="0"/>
        </w:rPr>
        <w:t>Test Requirements</w:t>
      </w:r>
      <w:r>
        <w:tab/>
        <w:t>1981</w:t>
      </w:r>
    </w:p>
    <w:p w14:paraId="661E9421" w14:textId="77777777" w:rsidR="00597036" w:rsidRDefault="00597036">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1982</w:t>
      </w:r>
    </w:p>
    <w:p w14:paraId="3E25B30B" w14:textId="77777777" w:rsidR="00597036" w:rsidRDefault="00597036">
      <w:pPr>
        <w:pStyle w:val="TOC4"/>
        <w:rPr>
          <w:rFonts w:asciiTheme="minorHAnsi" w:eastAsiaTheme="minorEastAsia" w:hAnsiTheme="minorHAnsi" w:cstheme="minorBidi"/>
          <w:sz w:val="22"/>
          <w:szCs w:val="22"/>
        </w:rPr>
      </w:pPr>
      <w:r w:rsidRPr="00597036">
        <w:t>A.8.11.2.1</w:t>
      </w:r>
      <w:r w:rsidRPr="00597036">
        <w:rPr>
          <w:rFonts w:asciiTheme="minorHAnsi" w:eastAsiaTheme="minorEastAsia" w:hAnsiTheme="minorHAnsi"/>
          <w:sz w:val="22"/>
          <w:szCs w:val="22"/>
        </w:rPr>
        <w:tab/>
      </w:r>
      <w:r w:rsidRPr="00763DEA">
        <w:rPr>
          <w:rFonts w:cs="v4.2.0"/>
          <w:snapToGrid w:val="0"/>
        </w:rPr>
        <w:t>Test Purpose and Environment</w:t>
      </w:r>
      <w:r>
        <w:tab/>
        <w:t>1982</w:t>
      </w:r>
    </w:p>
    <w:p w14:paraId="47528CE7" w14:textId="77777777" w:rsidR="00597036" w:rsidRDefault="00597036">
      <w:pPr>
        <w:pStyle w:val="TOC4"/>
        <w:rPr>
          <w:rFonts w:asciiTheme="minorHAnsi" w:eastAsiaTheme="minorEastAsia" w:hAnsiTheme="minorHAnsi" w:cstheme="minorBidi"/>
          <w:sz w:val="22"/>
          <w:szCs w:val="22"/>
        </w:rPr>
      </w:pPr>
      <w:r w:rsidRPr="00597036">
        <w:t>A.8.11.2.2</w:t>
      </w:r>
      <w:r w:rsidRPr="00597036">
        <w:rPr>
          <w:rFonts w:asciiTheme="minorHAnsi" w:eastAsiaTheme="minorEastAsia" w:hAnsiTheme="minorHAnsi"/>
          <w:sz w:val="22"/>
          <w:szCs w:val="22"/>
        </w:rPr>
        <w:tab/>
      </w:r>
      <w:r w:rsidRPr="00763DEA">
        <w:rPr>
          <w:rFonts w:cs="v4.2.0"/>
          <w:snapToGrid w:val="0"/>
        </w:rPr>
        <w:t>Test Requirements</w:t>
      </w:r>
      <w:r>
        <w:tab/>
        <w:t>1983</w:t>
      </w:r>
    </w:p>
    <w:p w14:paraId="44F466F0" w14:textId="77777777" w:rsidR="00597036" w:rsidRDefault="00597036">
      <w:pPr>
        <w:pStyle w:val="TOC3"/>
        <w:rPr>
          <w:rFonts w:asciiTheme="minorHAnsi" w:eastAsiaTheme="minorEastAsia" w:hAnsiTheme="minorHAnsi" w:cstheme="minorBidi"/>
          <w:sz w:val="22"/>
          <w:szCs w:val="22"/>
        </w:rPr>
      </w:pPr>
      <w:r w:rsidRPr="00597036">
        <w:t>A.8.11.3</w:t>
      </w:r>
      <w:r w:rsidRPr="00597036">
        <w:rPr>
          <w:rFonts w:asciiTheme="minorHAnsi" w:eastAsiaTheme="minorEastAsia" w:hAnsiTheme="minorHAnsi"/>
          <w:sz w:val="22"/>
          <w:szCs w:val="22"/>
        </w:rPr>
        <w:tab/>
      </w:r>
      <w:r w:rsidRPr="00763DEA">
        <w:rPr>
          <w:rFonts w:cs="v4.2.0"/>
        </w:rPr>
        <w:t>E-UTRAN FDD-FDD Inter-frequency and UTRAN FDD event triggered reporting under fading propagation conditions</w:t>
      </w:r>
      <w:r>
        <w:tab/>
        <w:t>1983</w:t>
      </w:r>
    </w:p>
    <w:p w14:paraId="6F1DEA0A" w14:textId="77777777" w:rsidR="00597036" w:rsidRDefault="00597036">
      <w:pPr>
        <w:pStyle w:val="TOC4"/>
        <w:rPr>
          <w:rFonts w:asciiTheme="minorHAnsi" w:eastAsiaTheme="minorEastAsia" w:hAnsiTheme="minorHAnsi" w:cstheme="minorBidi"/>
          <w:sz w:val="22"/>
          <w:szCs w:val="22"/>
        </w:rPr>
      </w:pPr>
      <w:r w:rsidRPr="00597036">
        <w:t>A.8.11.3.1</w:t>
      </w:r>
      <w:r w:rsidRPr="00597036">
        <w:rPr>
          <w:rFonts w:asciiTheme="minorHAnsi" w:eastAsiaTheme="minorEastAsia" w:hAnsiTheme="minorHAnsi"/>
          <w:sz w:val="22"/>
          <w:szCs w:val="22"/>
        </w:rPr>
        <w:tab/>
      </w:r>
      <w:r w:rsidRPr="00763DEA">
        <w:rPr>
          <w:rFonts w:cs="v4.2.0"/>
          <w:snapToGrid w:val="0"/>
        </w:rPr>
        <w:t>Test Purpose and Environment</w:t>
      </w:r>
      <w:r>
        <w:tab/>
        <w:t>1983</w:t>
      </w:r>
    </w:p>
    <w:p w14:paraId="69A86E34" w14:textId="77777777" w:rsidR="00597036" w:rsidRDefault="00597036">
      <w:pPr>
        <w:pStyle w:val="TOC4"/>
        <w:rPr>
          <w:rFonts w:asciiTheme="minorHAnsi" w:eastAsiaTheme="minorEastAsia" w:hAnsiTheme="minorHAnsi" w:cstheme="minorBidi"/>
          <w:sz w:val="22"/>
          <w:szCs w:val="22"/>
        </w:rPr>
      </w:pPr>
      <w:r w:rsidRPr="00597036">
        <w:t>A.8.11.3.2</w:t>
      </w:r>
      <w:r w:rsidRPr="00597036">
        <w:rPr>
          <w:rFonts w:asciiTheme="minorHAnsi" w:eastAsiaTheme="minorEastAsia" w:hAnsiTheme="minorHAnsi"/>
          <w:sz w:val="22"/>
          <w:szCs w:val="22"/>
        </w:rPr>
        <w:tab/>
      </w:r>
      <w:r w:rsidRPr="00763DEA">
        <w:rPr>
          <w:rFonts w:cs="v4.2.0"/>
          <w:snapToGrid w:val="0"/>
        </w:rPr>
        <w:t>Test Requirements</w:t>
      </w:r>
      <w:r>
        <w:tab/>
        <w:t>1986</w:t>
      </w:r>
    </w:p>
    <w:p w14:paraId="7D98A25E" w14:textId="77777777" w:rsidR="00597036" w:rsidRDefault="00597036">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1986</w:t>
      </w:r>
    </w:p>
    <w:p w14:paraId="6399FC6A" w14:textId="77777777" w:rsidR="00597036" w:rsidRDefault="00597036">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1986</w:t>
      </w:r>
    </w:p>
    <w:p w14:paraId="2575498C" w14:textId="77777777" w:rsidR="00597036" w:rsidRDefault="00597036">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1989</w:t>
      </w:r>
    </w:p>
    <w:p w14:paraId="1F934DF0" w14:textId="77777777" w:rsidR="00597036" w:rsidRDefault="00597036">
      <w:pPr>
        <w:pStyle w:val="TOC3"/>
        <w:rPr>
          <w:rFonts w:asciiTheme="minorHAnsi" w:eastAsiaTheme="minorEastAsia" w:hAnsiTheme="minorHAnsi" w:cstheme="minorBidi"/>
          <w:sz w:val="22"/>
          <w:szCs w:val="22"/>
        </w:rPr>
      </w:pPr>
      <w:r w:rsidRPr="00597036">
        <w:t>A.8.11.5</w:t>
      </w:r>
      <w:r w:rsidRPr="00597036">
        <w:rPr>
          <w:rFonts w:asciiTheme="minorHAnsi" w:eastAsiaTheme="minorEastAsia" w:hAnsiTheme="minorHAnsi"/>
          <w:sz w:val="22"/>
          <w:szCs w:val="22"/>
        </w:rPr>
        <w:tab/>
      </w:r>
      <w:r w:rsidRPr="00763DEA">
        <w:rPr>
          <w:rFonts w:cs="v4.2.0"/>
        </w:rPr>
        <w:t>Combined E-UTRAN FDD – E-UTRA FDD and GSM cell search. E-UTRA cells in fading; GSM cell in static propagation conditions</w:t>
      </w:r>
      <w:r>
        <w:tab/>
        <w:t>1989</w:t>
      </w:r>
    </w:p>
    <w:p w14:paraId="7121AE00" w14:textId="77777777" w:rsidR="00597036" w:rsidRDefault="00597036">
      <w:pPr>
        <w:pStyle w:val="TOC4"/>
        <w:rPr>
          <w:rFonts w:asciiTheme="minorHAnsi" w:eastAsiaTheme="minorEastAsia" w:hAnsiTheme="minorHAnsi" w:cstheme="minorBidi"/>
          <w:sz w:val="22"/>
          <w:szCs w:val="22"/>
        </w:rPr>
      </w:pPr>
      <w:r w:rsidRPr="00597036">
        <w:t>A.8.11.5.1</w:t>
      </w:r>
      <w:r w:rsidRPr="00597036">
        <w:rPr>
          <w:rFonts w:asciiTheme="minorHAnsi" w:eastAsiaTheme="minorEastAsia" w:hAnsiTheme="minorHAnsi"/>
          <w:sz w:val="22"/>
          <w:szCs w:val="22"/>
        </w:rPr>
        <w:tab/>
      </w:r>
      <w:r w:rsidRPr="00763DEA">
        <w:rPr>
          <w:rFonts w:cs="v4.2.0"/>
          <w:snapToGrid w:val="0"/>
        </w:rPr>
        <w:t>Test Purpose and Environment</w:t>
      </w:r>
      <w:r>
        <w:tab/>
        <w:t>1989</w:t>
      </w:r>
    </w:p>
    <w:p w14:paraId="341D3095" w14:textId="77777777" w:rsidR="00597036" w:rsidRDefault="00597036">
      <w:pPr>
        <w:pStyle w:val="TOC4"/>
        <w:rPr>
          <w:rFonts w:asciiTheme="minorHAnsi" w:eastAsiaTheme="minorEastAsia" w:hAnsiTheme="minorHAnsi" w:cstheme="minorBidi"/>
          <w:sz w:val="22"/>
          <w:szCs w:val="22"/>
        </w:rPr>
      </w:pPr>
      <w:r w:rsidRPr="00597036">
        <w:t>A.8.11.5.2</w:t>
      </w:r>
      <w:r w:rsidRPr="00597036">
        <w:rPr>
          <w:rFonts w:asciiTheme="minorHAnsi" w:eastAsiaTheme="minorEastAsia" w:hAnsiTheme="minorHAnsi"/>
          <w:sz w:val="22"/>
          <w:szCs w:val="22"/>
        </w:rPr>
        <w:tab/>
      </w:r>
      <w:r w:rsidRPr="00763DEA">
        <w:rPr>
          <w:rFonts w:cs="v4.2.0"/>
          <w:snapToGrid w:val="0"/>
        </w:rPr>
        <w:t>Test Requirements</w:t>
      </w:r>
      <w:r>
        <w:tab/>
        <w:t>1991</w:t>
      </w:r>
    </w:p>
    <w:p w14:paraId="5EDDA443" w14:textId="77777777" w:rsidR="00597036" w:rsidRDefault="00597036">
      <w:pPr>
        <w:pStyle w:val="TOC3"/>
        <w:rPr>
          <w:rFonts w:asciiTheme="minorHAnsi" w:eastAsiaTheme="minorEastAsia" w:hAnsiTheme="minorHAnsi" w:cstheme="minorBidi"/>
          <w:sz w:val="22"/>
          <w:szCs w:val="22"/>
        </w:rPr>
      </w:pPr>
      <w:r w:rsidRPr="00597036">
        <w:t>A.8.11.6</w:t>
      </w:r>
      <w:r w:rsidRPr="00597036">
        <w:rPr>
          <w:rFonts w:asciiTheme="minorHAnsi" w:eastAsiaTheme="minorEastAsia" w:hAnsiTheme="minorHAnsi"/>
          <w:sz w:val="22"/>
          <w:szCs w:val="22"/>
        </w:rPr>
        <w:tab/>
      </w:r>
      <w:r w:rsidRPr="00763DEA">
        <w:rPr>
          <w:rFonts w:cs="v4.2.0"/>
        </w:rPr>
        <w:t>Combined E-UTRAN TDD – E-UTRA TDD and GSM cell search. E-UTRA cells in fading; GSM cell in static propagation conditions</w:t>
      </w:r>
      <w:r>
        <w:tab/>
        <w:t>1992</w:t>
      </w:r>
    </w:p>
    <w:p w14:paraId="77F379E6" w14:textId="77777777" w:rsidR="00597036" w:rsidRDefault="00597036">
      <w:pPr>
        <w:pStyle w:val="TOC4"/>
        <w:rPr>
          <w:rFonts w:asciiTheme="minorHAnsi" w:eastAsiaTheme="minorEastAsia" w:hAnsiTheme="minorHAnsi" w:cstheme="minorBidi"/>
          <w:sz w:val="22"/>
          <w:szCs w:val="22"/>
        </w:rPr>
      </w:pPr>
      <w:r w:rsidRPr="00597036">
        <w:t>A.8.11.6.1</w:t>
      </w:r>
      <w:r w:rsidRPr="00597036">
        <w:rPr>
          <w:rFonts w:asciiTheme="minorHAnsi" w:eastAsiaTheme="minorEastAsia" w:hAnsiTheme="minorHAnsi"/>
          <w:sz w:val="22"/>
          <w:szCs w:val="22"/>
        </w:rPr>
        <w:tab/>
      </w:r>
      <w:r w:rsidRPr="00763DEA">
        <w:rPr>
          <w:rFonts w:cs="v4.2.0"/>
          <w:snapToGrid w:val="0"/>
        </w:rPr>
        <w:t>Test Purpose and Environment</w:t>
      </w:r>
      <w:r>
        <w:tab/>
        <w:t>1992</w:t>
      </w:r>
    </w:p>
    <w:p w14:paraId="52986B68" w14:textId="77777777" w:rsidR="00597036" w:rsidRDefault="00597036">
      <w:pPr>
        <w:pStyle w:val="TOC4"/>
        <w:rPr>
          <w:rFonts w:asciiTheme="minorHAnsi" w:eastAsiaTheme="minorEastAsia" w:hAnsiTheme="minorHAnsi" w:cstheme="minorBidi"/>
          <w:sz w:val="22"/>
          <w:szCs w:val="22"/>
        </w:rPr>
      </w:pPr>
      <w:r w:rsidRPr="00597036">
        <w:t>A.8.11.6.2</w:t>
      </w:r>
      <w:r w:rsidRPr="00597036">
        <w:rPr>
          <w:rFonts w:asciiTheme="minorHAnsi" w:eastAsiaTheme="minorEastAsia" w:hAnsiTheme="minorHAnsi"/>
          <w:sz w:val="22"/>
          <w:szCs w:val="22"/>
        </w:rPr>
        <w:tab/>
      </w:r>
      <w:r w:rsidRPr="00763DEA">
        <w:rPr>
          <w:rFonts w:cs="v4.2.0"/>
          <w:snapToGrid w:val="0"/>
        </w:rPr>
        <w:t>Test Requirements</w:t>
      </w:r>
      <w:r>
        <w:tab/>
        <w:t>1994</w:t>
      </w:r>
    </w:p>
    <w:p w14:paraId="3C5D628D" w14:textId="77777777" w:rsidR="00597036" w:rsidRDefault="00597036">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1995</w:t>
      </w:r>
    </w:p>
    <w:p w14:paraId="659A9908" w14:textId="77777777" w:rsidR="00597036" w:rsidRDefault="00597036">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1995</w:t>
      </w:r>
    </w:p>
    <w:p w14:paraId="76EDB1A1" w14:textId="77777777" w:rsidR="00597036" w:rsidRDefault="00597036">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1995</w:t>
      </w:r>
    </w:p>
    <w:p w14:paraId="17C452A5" w14:textId="77777777" w:rsidR="00597036" w:rsidRDefault="00597036">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1998</w:t>
      </w:r>
    </w:p>
    <w:p w14:paraId="61A33FCF" w14:textId="77777777" w:rsidR="00597036" w:rsidRDefault="00597036">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1999</w:t>
      </w:r>
    </w:p>
    <w:p w14:paraId="4ED3C70F" w14:textId="77777777" w:rsidR="00597036" w:rsidRDefault="00597036">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1999</w:t>
      </w:r>
    </w:p>
    <w:p w14:paraId="2D8862A4" w14:textId="77777777" w:rsidR="00597036" w:rsidRDefault="00597036">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1999</w:t>
      </w:r>
    </w:p>
    <w:p w14:paraId="643CFF66" w14:textId="77777777" w:rsidR="00597036" w:rsidRDefault="00597036">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2003</w:t>
      </w:r>
    </w:p>
    <w:p w14:paraId="131ED362" w14:textId="77777777" w:rsidR="00597036" w:rsidRDefault="00597036">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2004</w:t>
      </w:r>
    </w:p>
    <w:p w14:paraId="20A01C96" w14:textId="77777777" w:rsidR="00597036" w:rsidRDefault="00597036">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2004</w:t>
      </w:r>
    </w:p>
    <w:p w14:paraId="397572FF" w14:textId="77777777" w:rsidR="00597036" w:rsidRDefault="00597036">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2004</w:t>
      </w:r>
    </w:p>
    <w:p w14:paraId="69C96592" w14:textId="77777777" w:rsidR="00597036" w:rsidRDefault="00597036">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2008</w:t>
      </w:r>
    </w:p>
    <w:p w14:paraId="6E4A7012" w14:textId="77777777" w:rsidR="00597036" w:rsidRDefault="00597036">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2009</w:t>
      </w:r>
    </w:p>
    <w:p w14:paraId="38BA612B" w14:textId="77777777" w:rsidR="00597036" w:rsidRDefault="00597036">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2009</w:t>
      </w:r>
    </w:p>
    <w:p w14:paraId="612E878F" w14:textId="77777777" w:rsidR="00597036" w:rsidRDefault="00597036">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2012</w:t>
      </w:r>
    </w:p>
    <w:p w14:paraId="51136A17" w14:textId="77777777" w:rsidR="00597036" w:rsidRDefault="00597036">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2013</w:t>
      </w:r>
    </w:p>
    <w:p w14:paraId="70D9D8D5" w14:textId="77777777" w:rsidR="00597036" w:rsidRDefault="00597036">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2013</w:t>
      </w:r>
    </w:p>
    <w:p w14:paraId="70605378" w14:textId="77777777" w:rsidR="00597036" w:rsidRDefault="00597036">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2016</w:t>
      </w:r>
    </w:p>
    <w:p w14:paraId="3A6F189B" w14:textId="77777777" w:rsidR="00597036" w:rsidRDefault="00597036">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2017</w:t>
      </w:r>
    </w:p>
    <w:p w14:paraId="530FCF72" w14:textId="77777777" w:rsidR="00597036" w:rsidRDefault="00597036">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2017</w:t>
      </w:r>
    </w:p>
    <w:p w14:paraId="209619CA" w14:textId="77777777" w:rsidR="00597036" w:rsidRDefault="00597036">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2020</w:t>
      </w:r>
    </w:p>
    <w:p w14:paraId="396817E6" w14:textId="77777777" w:rsidR="00597036" w:rsidRDefault="00597036">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2021</w:t>
      </w:r>
    </w:p>
    <w:p w14:paraId="6969B143" w14:textId="77777777" w:rsidR="00597036" w:rsidRDefault="00597036">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2021</w:t>
      </w:r>
    </w:p>
    <w:p w14:paraId="16C247F6" w14:textId="77777777" w:rsidR="00597036" w:rsidRDefault="00597036">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2024</w:t>
      </w:r>
    </w:p>
    <w:p w14:paraId="364F5C12" w14:textId="77777777" w:rsidR="00597036" w:rsidRDefault="00597036">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2025</w:t>
      </w:r>
    </w:p>
    <w:p w14:paraId="1D8BDEC1" w14:textId="77777777" w:rsidR="00597036" w:rsidRDefault="00597036">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2025</w:t>
      </w:r>
    </w:p>
    <w:p w14:paraId="19ED5F24" w14:textId="77777777" w:rsidR="00597036" w:rsidRDefault="00597036">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2028</w:t>
      </w:r>
    </w:p>
    <w:p w14:paraId="4267B76D" w14:textId="77777777" w:rsidR="00597036" w:rsidRDefault="00597036">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FDD intra-frequency RSTD measurement period test case in CE Mode A with longer PRS occasions</w:t>
      </w:r>
      <w:r>
        <w:tab/>
        <w:t>2029</w:t>
      </w:r>
    </w:p>
    <w:p w14:paraId="1FF4B827" w14:textId="77777777" w:rsidR="00597036" w:rsidRDefault="00597036">
      <w:pPr>
        <w:pStyle w:val="TOC4"/>
        <w:rPr>
          <w:rFonts w:asciiTheme="minorHAnsi" w:eastAsiaTheme="minorEastAsia" w:hAnsiTheme="minorHAnsi" w:cstheme="minorBidi"/>
          <w:sz w:val="22"/>
          <w:szCs w:val="22"/>
        </w:rPr>
      </w:pPr>
      <w:r>
        <w:t>A.8.12.9.1</w:t>
      </w:r>
      <w:r>
        <w:rPr>
          <w:rFonts w:asciiTheme="minorHAnsi" w:eastAsiaTheme="minorEastAsia" w:hAnsiTheme="minorHAnsi" w:cstheme="minorBidi"/>
          <w:sz w:val="22"/>
          <w:szCs w:val="22"/>
        </w:rPr>
        <w:tab/>
      </w:r>
      <w:r>
        <w:t>Test Purpose and Environment</w:t>
      </w:r>
      <w:r>
        <w:tab/>
        <w:t>2029</w:t>
      </w:r>
    </w:p>
    <w:p w14:paraId="0A4964B2" w14:textId="77777777" w:rsidR="00597036" w:rsidRDefault="00597036">
      <w:pPr>
        <w:pStyle w:val="TOC4"/>
        <w:rPr>
          <w:rFonts w:asciiTheme="minorHAnsi" w:eastAsiaTheme="minorEastAsia" w:hAnsiTheme="minorHAnsi" w:cstheme="minorBidi"/>
          <w:sz w:val="22"/>
          <w:szCs w:val="22"/>
        </w:rPr>
      </w:pPr>
      <w:r>
        <w:t>A.8.12.9.2</w:t>
      </w:r>
      <w:r>
        <w:rPr>
          <w:rFonts w:asciiTheme="minorHAnsi" w:eastAsiaTheme="minorEastAsia" w:hAnsiTheme="minorHAnsi" w:cstheme="minorBidi"/>
          <w:sz w:val="22"/>
          <w:szCs w:val="22"/>
        </w:rPr>
        <w:tab/>
      </w:r>
      <w:r>
        <w:t>Test Requirements</w:t>
      </w:r>
      <w:r>
        <w:tab/>
        <w:t>2032</w:t>
      </w:r>
    </w:p>
    <w:p w14:paraId="3CA8C0CE" w14:textId="77777777" w:rsidR="00597036" w:rsidRDefault="00597036">
      <w:pPr>
        <w:pStyle w:val="TOC3"/>
        <w:rPr>
          <w:rFonts w:asciiTheme="minorHAnsi" w:eastAsiaTheme="minorEastAsia" w:hAnsiTheme="minorHAnsi" w:cstheme="minorBidi"/>
          <w:sz w:val="22"/>
          <w:szCs w:val="22"/>
        </w:rPr>
      </w:pPr>
      <w:r>
        <w:t>A.8.12.10</w:t>
      </w:r>
      <w:r>
        <w:rPr>
          <w:rFonts w:asciiTheme="minorHAnsi" w:eastAsiaTheme="minorEastAsia" w:hAnsiTheme="minorHAnsi" w:cstheme="minorBidi"/>
          <w:sz w:val="22"/>
          <w:szCs w:val="22"/>
        </w:rPr>
        <w:tab/>
      </w:r>
      <w:r>
        <w:t>E-UTRAN HD-FDD intra-frequency RSTD measurement period test case in CE Mode A with longer PRS occasions</w:t>
      </w:r>
      <w:r>
        <w:tab/>
        <w:t>2033</w:t>
      </w:r>
    </w:p>
    <w:p w14:paraId="30F964E5" w14:textId="77777777" w:rsidR="00597036" w:rsidRDefault="00597036">
      <w:pPr>
        <w:pStyle w:val="TOC4"/>
        <w:rPr>
          <w:rFonts w:asciiTheme="minorHAnsi" w:eastAsiaTheme="minorEastAsia" w:hAnsiTheme="minorHAnsi" w:cstheme="minorBidi"/>
          <w:sz w:val="22"/>
          <w:szCs w:val="22"/>
        </w:rPr>
      </w:pPr>
      <w:r>
        <w:t>A.8.12.10.1</w:t>
      </w:r>
      <w:r>
        <w:rPr>
          <w:rFonts w:asciiTheme="minorHAnsi" w:eastAsiaTheme="minorEastAsia" w:hAnsiTheme="minorHAnsi" w:cstheme="minorBidi"/>
          <w:sz w:val="22"/>
          <w:szCs w:val="22"/>
        </w:rPr>
        <w:tab/>
      </w:r>
      <w:r>
        <w:t>Test Purpose and Environment</w:t>
      </w:r>
      <w:r>
        <w:tab/>
        <w:t>2033</w:t>
      </w:r>
    </w:p>
    <w:p w14:paraId="6AA078A9" w14:textId="77777777" w:rsidR="00597036" w:rsidRDefault="00597036">
      <w:pPr>
        <w:pStyle w:val="TOC4"/>
        <w:rPr>
          <w:rFonts w:asciiTheme="minorHAnsi" w:eastAsiaTheme="minorEastAsia" w:hAnsiTheme="minorHAnsi" w:cstheme="minorBidi"/>
          <w:sz w:val="22"/>
          <w:szCs w:val="22"/>
        </w:rPr>
      </w:pPr>
      <w:r>
        <w:t>A.8.12.10.2</w:t>
      </w:r>
      <w:r>
        <w:rPr>
          <w:rFonts w:asciiTheme="minorHAnsi" w:eastAsiaTheme="minorEastAsia" w:hAnsiTheme="minorHAnsi" w:cstheme="minorBidi"/>
          <w:sz w:val="22"/>
          <w:szCs w:val="22"/>
        </w:rPr>
        <w:tab/>
      </w:r>
      <w:r>
        <w:t>Test Requirements</w:t>
      </w:r>
      <w:r>
        <w:tab/>
        <w:t>2036</w:t>
      </w:r>
    </w:p>
    <w:p w14:paraId="2941D293" w14:textId="77777777" w:rsidR="00597036" w:rsidRDefault="00597036">
      <w:pPr>
        <w:pStyle w:val="TOC3"/>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E-UTRAN TDD intra-frequency RSTD measurement period test case in CE Mode A with longer PRS occasions</w:t>
      </w:r>
      <w:r>
        <w:tab/>
        <w:t>2037</w:t>
      </w:r>
    </w:p>
    <w:p w14:paraId="5D380972" w14:textId="77777777" w:rsidR="00597036" w:rsidRDefault="00597036">
      <w:pPr>
        <w:pStyle w:val="TOC4"/>
        <w:rPr>
          <w:rFonts w:asciiTheme="minorHAnsi" w:eastAsiaTheme="minorEastAsia" w:hAnsiTheme="minorHAnsi" w:cstheme="minorBidi"/>
          <w:sz w:val="22"/>
          <w:szCs w:val="22"/>
        </w:rPr>
      </w:pPr>
      <w:r>
        <w:t>A.8.12.11.1</w:t>
      </w:r>
      <w:r>
        <w:rPr>
          <w:rFonts w:asciiTheme="minorHAnsi" w:eastAsiaTheme="minorEastAsia" w:hAnsiTheme="minorHAnsi" w:cstheme="minorBidi"/>
          <w:sz w:val="22"/>
          <w:szCs w:val="22"/>
        </w:rPr>
        <w:tab/>
      </w:r>
      <w:r>
        <w:t>Test Purpose and Environment</w:t>
      </w:r>
      <w:r>
        <w:tab/>
        <w:t>2037</w:t>
      </w:r>
    </w:p>
    <w:p w14:paraId="49CF5585" w14:textId="77777777" w:rsidR="00597036" w:rsidRDefault="00597036">
      <w:pPr>
        <w:pStyle w:val="TOC4"/>
        <w:rPr>
          <w:rFonts w:asciiTheme="minorHAnsi" w:eastAsiaTheme="minorEastAsia" w:hAnsiTheme="minorHAnsi" w:cstheme="minorBidi"/>
          <w:sz w:val="22"/>
          <w:szCs w:val="22"/>
        </w:rPr>
      </w:pPr>
      <w:r>
        <w:t>A.8.12.11.2</w:t>
      </w:r>
      <w:r>
        <w:rPr>
          <w:rFonts w:asciiTheme="minorHAnsi" w:eastAsiaTheme="minorEastAsia" w:hAnsiTheme="minorHAnsi" w:cstheme="minorBidi"/>
          <w:sz w:val="22"/>
          <w:szCs w:val="22"/>
        </w:rPr>
        <w:tab/>
      </w:r>
      <w:r>
        <w:t>Test Requirements</w:t>
      </w:r>
      <w:r>
        <w:tab/>
        <w:t>2041</w:t>
      </w:r>
    </w:p>
    <w:p w14:paraId="3210B9DE" w14:textId="77777777" w:rsidR="00597036" w:rsidRDefault="00597036">
      <w:pPr>
        <w:pStyle w:val="TOC3"/>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E-UTRAN FDD intra-frequency RSTD measurement period test case in CE Mode B with longer PRS occasions</w:t>
      </w:r>
      <w:r>
        <w:tab/>
        <w:t>2042</w:t>
      </w:r>
    </w:p>
    <w:p w14:paraId="46B7385D" w14:textId="77777777" w:rsidR="00597036" w:rsidRDefault="00597036">
      <w:pPr>
        <w:pStyle w:val="TOC4"/>
        <w:rPr>
          <w:rFonts w:asciiTheme="minorHAnsi" w:eastAsiaTheme="minorEastAsia" w:hAnsiTheme="minorHAnsi" w:cstheme="minorBidi"/>
          <w:sz w:val="22"/>
          <w:szCs w:val="22"/>
        </w:rPr>
      </w:pPr>
      <w:r>
        <w:t>A.8.12.12.1</w:t>
      </w:r>
      <w:r>
        <w:rPr>
          <w:rFonts w:asciiTheme="minorHAnsi" w:eastAsiaTheme="minorEastAsia" w:hAnsiTheme="minorHAnsi" w:cstheme="minorBidi"/>
          <w:sz w:val="22"/>
          <w:szCs w:val="22"/>
        </w:rPr>
        <w:tab/>
      </w:r>
      <w:r>
        <w:t>Test Purpose and Environment</w:t>
      </w:r>
      <w:r>
        <w:tab/>
        <w:t>2042</w:t>
      </w:r>
    </w:p>
    <w:p w14:paraId="7DFA22E5" w14:textId="77777777" w:rsidR="00597036" w:rsidRDefault="00597036">
      <w:pPr>
        <w:pStyle w:val="TOC4"/>
        <w:rPr>
          <w:rFonts w:asciiTheme="minorHAnsi" w:eastAsiaTheme="minorEastAsia" w:hAnsiTheme="minorHAnsi" w:cstheme="minorBidi"/>
          <w:sz w:val="22"/>
          <w:szCs w:val="22"/>
        </w:rPr>
      </w:pPr>
      <w:r>
        <w:t>A.8.12.12.2</w:t>
      </w:r>
      <w:r>
        <w:rPr>
          <w:rFonts w:asciiTheme="minorHAnsi" w:eastAsiaTheme="minorEastAsia" w:hAnsiTheme="minorHAnsi" w:cstheme="minorBidi"/>
          <w:sz w:val="22"/>
          <w:szCs w:val="22"/>
        </w:rPr>
        <w:tab/>
      </w:r>
      <w:r>
        <w:t>Test Requirements</w:t>
      </w:r>
      <w:r>
        <w:tab/>
        <w:t>2045</w:t>
      </w:r>
    </w:p>
    <w:p w14:paraId="0019A69A" w14:textId="77777777" w:rsidR="00597036" w:rsidRDefault="00597036">
      <w:pPr>
        <w:pStyle w:val="TOC3"/>
        <w:rPr>
          <w:rFonts w:asciiTheme="minorHAnsi" w:eastAsiaTheme="minorEastAsia" w:hAnsiTheme="minorHAnsi" w:cstheme="minorBidi"/>
          <w:sz w:val="22"/>
          <w:szCs w:val="22"/>
        </w:rPr>
      </w:pPr>
      <w:r>
        <w:t>A.8.12.13</w:t>
      </w:r>
      <w:r>
        <w:rPr>
          <w:rFonts w:asciiTheme="minorHAnsi" w:eastAsiaTheme="minorEastAsia" w:hAnsiTheme="minorHAnsi" w:cstheme="minorBidi"/>
          <w:sz w:val="22"/>
          <w:szCs w:val="22"/>
        </w:rPr>
        <w:tab/>
      </w:r>
      <w:r>
        <w:t>E-UTRAN HD-FDD intra-frequency RSTD measurement period test case in CE Mode B with longer PRS occasions</w:t>
      </w:r>
      <w:r>
        <w:tab/>
        <w:t>2046</w:t>
      </w:r>
    </w:p>
    <w:p w14:paraId="73191BB6" w14:textId="77777777" w:rsidR="00597036" w:rsidRDefault="00597036">
      <w:pPr>
        <w:pStyle w:val="TOC4"/>
        <w:rPr>
          <w:rFonts w:asciiTheme="minorHAnsi" w:eastAsiaTheme="minorEastAsia" w:hAnsiTheme="minorHAnsi" w:cstheme="minorBidi"/>
          <w:sz w:val="22"/>
          <w:szCs w:val="22"/>
        </w:rPr>
      </w:pPr>
      <w:r>
        <w:t>A.8.12.13.1</w:t>
      </w:r>
      <w:r>
        <w:rPr>
          <w:rFonts w:asciiTheme="minorHAnsi" w:eastAsiaTheme="minorEastAsia" w:hAnsiTheme="minorHAnsi" w:cstheme="minorBidi"/>
          <w:sz w:val="22"/>
          <w:szCs w:val="22"/>
        </w:rPr>
        <w:tab/>
      </w:r>
      <w:r>
        <w:t>Test Purpose and Environment</w:t>
      </w:r>
      <w:r>
        <w:tab/>
        <w:t>2046</w:t>
      </w:r>
    </w:p>
    <w:p w14:paraId="2549170C" w14:textId="77777777" w:rsidR="00597036" w:rsidRDefault="00597036">
      <w:pPr>
        <w:pStyle w:val="TOC4"/>
        <w:rPr>
          <w:rFonts w:asciiTheme="minorHAnsi" w:eastAsiaTheme="minorEastAsia" w:hAnsiTheme="minorHAnsi" w:cstheme="minorBidi"/>
          <w:sz w:val="22"/>
          <w:szCs w:val="22"/>
        </w:rPr>
      </w:pPr>
      <w:r>
        <w:t>A.8.12.13.2</w:t>
      </w:r>
      <w:r>
        <w:rPr>
          <w:rFonts w:asciiTheme="minorHAnsi" w:eastAsiaTheme="minorEastAsia" w:hAnsiTheme="minorHAnsi" w:cstheme="minorBidi"/>
          <w:sz w:val="22"/>
          <w:szCs w:val="22"/>
        </w:rPr>
        <w:tab/>
      </w:r>
      <w:r>
        <w:t>Test Requirements</w:t>
      </w:r>
      <w:r>
        <w:tab/>
        <w:t>2049</w:t>
      </w:r>
    </w:p>
    <w:p w14:paraId="0005E747" w14:textId="77777777" w:rsidR="00597036" w:rsidRDefault="00597036">
      <w:pPr>
        <w:pStyle w:val="TOC3"/>
        <w:rPr>
          <w:rFonts w:asciiTheme="minorHAnsi" w:eastAsiaTheme="minorEastAsia" w:hAnsiTheme="minorHAnsi" w:cstheme="minorBidi"/>
          <w:sz w:val="22"/>
          <w:szCs w:val="22"/>
        </w:rPr>
      </w:pPr>
      <w:r>
        <w:t>A.8.12.14</w:t>
      </w:r>
      <w:r>
        <w:rPr>
          <w:rFonts w:asciiTheme="minorHAnsi" w:eastAsiaTheme="minorEastAsia" w:hAnsiTheme="minorHAnsi" w:cstheme="minorBidi"/>
          <w:sz w:val="22"/>
          <w:szCs w:val="22"/>
        </w:rPr>
        <w:tab/>
      </w:r>
      <w:r>
        <w:t>E-UTRAN TDD intra-frequency RSTD measurement period test case in CE Mode B with longer PRS occasions</w:t>
      </w:r>
      <w:r>
        <w:tab/>
        <w:t>2050</w:t>
      </w:r>
    </w:p>
    <w:p w14:paraId="7D863FF1" w14:textId="77777777" w:rsidR="00597036" w:rsidRDefault="00597036">
      <w:pPr>
        <w:pStyle w:val="TOC4"/>
        <w:rPr>
          <w:rFonts w:asciiTheme="minorHAnsi" w:eastAsiaTheme="minorEastAsia" w:hAnsiTheme="minorHAnsi" w:cstheme="minorBidi"/>
          <w:sz w:val="22"/>
          <w:szCs w:val="22"/>
        </w:rPr>
      </w:pPr>
      <w:r>
        <w:t>A.8.12.14.1</w:t>
      </w:r>
      <w:r>
        <w:rPr>
          <w:rFonts w:asciiTheme="minorHAnsi" w:eastAsiaTheme="minorEastAsia" w:hAnsiTheme="minorHAnsi" w:cstheme="minorBidi"/>
          <w:sz w:val="22"/>
          <w:szCs w:val="22"/>
        </w:rPr>
        <w:tab/>
      </w:r>
      <w:r>
        <w:t>Test Purpose and Environment</w:t>
      </w:r>
      <w:r>
        <w:tab/>
        <w:t>2050</w:t>
      </w:r>
    </w:p>
    <w:p w14:paraId="225006C0" w14:textId="77777777" w:rsidR="00597036" w:rsidRDefault="00597036">
      <w:pPr>
        <w:pStyle w:val="TOC4"/>
        <w:rPr>
          <w:rFonts w:asciiTheme="minorHAnsi" w:eastAsiaTheme="minorEastAsia" w:hAnsiTheme="minorHAnsi" w:cstheme="minorBidi"/>
          <w:sz w:val="22"/>
          <w:szCs w:val="22"/>
        </w:rPr>
      </w:pPr>
      <w:r>
        <w:t>A.8.12.14.2</w:t>
      </w:r>
      <w:r>
        <w:rPr>
          <w:rFonts w:asciiTheme="minorHAnsi" w:eastAsiaTheme="minorEastAsia" w:hAnsiTheme="minorHAnsi" w:cstheme="minorBidi"/>
          <w:sz w:val="22"/>
          <w:szCs w:val="22"/>
        </w:rPr>
        <w:tab/>
      </w:r>
      <w:r>
        <w:t>Test Requirements</w:t>
      </w:r>
      <w:r>
        <w:tab/>
        <w:t>2054</w:t>
      </w:r>
    </w:p>
    <w:p w14:paraId="731FC14C" w14:textId="77777777" w:rsidR="00597036" w:rsidRDefault="00597036">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2055</w:t>
      </w:r>
    </w:p>
    <w:p w14:paraId="244780BD" w14:textId="77777777" w:rsidR="00597036" w:rsidRDefault="00597036">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2055</w:t>
      </w:r>
    </w:p>
    <w:p w14:paraId="66229D83" w14:textId="77777777" w:rsidR="00597036" w:rsidRDefault="00597036">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2055</w:t>
      </w:r>
    </w:p>
    <w:p w14:paraId="59019609" w14:textId="77777777" w:rsidR="00597036" w:rsidRDefault="00597036">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2058</w:t>
      </w:r>
    </w:p>
    <w:p w14:paraId="2CE5C33E" w14:textId="77777777" w:rsidR="00597036" w:rsidRDefault="00597036">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2059</w:t>
      </w:r>
    </w:p>
    <w:p w14:paraId="057FF18D" w14:textId="77777777" w:rsidR="00597036" w:rsidRDefault="00597036">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2059</w:t>
      </w:r>
    </w:p>
    <w:p w14:paraId="18626167" w14:textId="77777777" w:rsidR="00597036" w:rsidRDefault="00597036">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2059</w:t>
      </w:r>
    </w:p>
    <w:p w14:paraId="113F6238" w14:textId="77777777" w:rsidR="00597036" w:rsidRDefault="00597036">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2063</w:t>
      </w:r>
    </w:p>
    <w:p w14:paraId="47A7C1DB" w14:textId="77777777" w:rsidR="00597036" w:rsidRDefault="00597036">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2064</w:t>
      </w:r>
    </w:p>
    <w:p w14:paraId="09C4BB4A" w14:textId="77777777" w:rsidR="00597036" w:rsidRDefault="00597036">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2064</w:t>
      </w:r>
    </w:p>
    <w:p w14:paraId="5B51B95B" w14:textId="77777777" w:rsidR="00597036" w:rsidRDefault="00597036">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2064</w:t>
      </w:r>
    </w:p>
    <w:p w14:paraId="6940D017" w14:textId="77777777" w:rsidR="00597036" w:rsidRDefault="00597036">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2068</w:t>
      </w:r>
    </w:p>
    <w:p w14:paraId="767C021B" w14:textId="77777777" w:rsidR="00597036" w:rsidRDefault="00597036">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2069</w:t>
      </w:r>
    </w:p>
    <w:p w14:paraId="0E69BA66" w14:textId="77777777" w:rsidR="00597036" w:rsidRDefault="00597036">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2069</w:t>
      </w:r>
    </w:p>
    <w:p w14:paraId="0920A6D0" w14:textId="77777777" w:rsidR="00597036" w:rsidRDefault="00597036">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2072</w:t>
      </w:r>
    </w:p>
    <w:p w14:paraId="44AC1F2D" w14:textId="77777777" w:rsidR="00597036" w:rsidRDefault="00597036">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2073</w:t>
      </w:r>
    </w:p>
    <w:p w14:paraId="1A34E23C" w14:textId="77777777" w:rsidR="00597036" w:rsidRDefault="00597036">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2073</w:t>
      </w:r>
    </w:p>
    <w:p w14:paraId="79D7C5F3" w14:textId="77777777" w:rsidR="00597036" w:rsidRDefault="00597036">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2077</w:t>
      </w:r>
    </w:p>
    <w:p w14:paraId="65D1F748" w14:textId="77777777" w:rsidR="00597036" w:rsidRDefault="00597036">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2078</w:t>
      </w:r>
    </w:p>
    <w:p w14:paraId="430876AC" w14:textId="77777777" w:rsidR="00597036" w:rsidRDefault="00597036">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2078</w:t>
      </w:r>
    </w:p>
    <w:p w14:paraId="36BD8571" w14:textId="77777777" w:rsidR="00597036" w:rsidRDefault="00597036">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2081</w:t>
      </w:r>
    </w:p>
    <w:p w14:paraId="1FB51B8A" w14:textId="77777777" w:rsidR="00597036" w:rsidRDefault="00597036">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2082</w:t>
      </w:r>
    </w:p>
    <w:p w14:paraId="01EE4EA9" w14:textId="77777777" w:rsidR="00597036" w:rsidRDefault="00597036">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2082</w:t>
      </w:r>
    </w:p>
    <w:p w14:paraId="2E4C4E7C" w14:textId="77777777" w:rsidR="00597036" w:rsidRDefault="00597036">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2085</w:t>
      </w:r>
    </w:p>
    <w:p w14:paraId="406BC184" w14:textId="77777777" w:rsidR="00597036" w:rsidRDefault="00597036">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2086</w:t>
      </w:r>
    </w:p>
    <w:p w14:paraId="00EBC6F7" w14:textId="77777777" w:rsidR="00597036" w:rsidRDefault="00597036">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2086</w:t>
      </w:r>
    </w:p>
    <w:p w14:paraId="703C9552" w14:textId="77777777" w:rsidR="00597036" w:rsidRDefault="00597036">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2090</w:t>
      </w:r>
    </w:p>
    <w:p w14:paraId="5F394F58" w14:textId="77777777" w:rsidR="00597036" w:rsidRDefault="00597036">
      <w:pPr>
        <w:pStyle w:val="TOC3"/>
        <w:rPr>
          <w:rFonts w:asciiTheme="minorHAnsi" w:eastAsiaTheme="minorEastAsia" w:hAnsiTheme="minorHAnsi" w:cstheme="minorBidi"/>
          <w:sz w:val="22"/>
          <w:szCs w:val="22"/>
        </w:rPr>
      </w:pPr>
      <w:r>
        <w:lastRenderedPageBreak/>
        <w:t>A.8.13.9</w:t>
      </w:r>
      <w:r>
        <w:rPr>
          <w:rFonts w:asciiTheme="minorHAnsi" w:eastAsiaTheme="minorEastAsia" w:hAnsiTheme="minorHAnsi" w:cstheme="minorBidi"/>
          <w:sz w:val="22"/>
          <w:szCs w:val="22"/>
        </w:rPr>
        <w:tab/>
      </w:r>
      <w:r>
        <w:t>E-UTRAN FDD inter-frequency RSTD measurement period test case in CE Mode A with longer PRS occasions</w:t>
      </w:r>
      <w:r>
        <w:tab/>
        <w:t>2091</w:t>
      </w:r>
    </w:p>
    <w:p w14:paraId="34A5BF35" w14:textId="77777777" w:rsidR="00597036" w:rsidRDefault="00597036">
      <w:pPr>
        <w:pStyle w:val="TOC4"/>
        <w:rPr>
          <w:rFonts w:asciiTheme="minorHAnsi" w:eastAsiaTheme="minorEastAsia" w:hAnsiTheme="minorHAnsi" w:cstheme="minorBidi"/>
          <w:sz w:val="22"/>
          <w:szCs w:val="22"/>
        </w:rPr>
      </w:pPr>
      <w:r>
        <w:t>A.8.13.9.1</w:t>
      </w:r>
      <w:r>
        <w:rPr>
          <w:rFonts w:asciiTheme="minorHAnsi" w:eastAsiaTheme="minorEastAsia" w:hAnsiTheme="minorHAnsi" w:cstheme="minorBidi"/>
          <w:sz w:val="22"/>
          <w:szCs w:val="22"/>
        </w:rPr>
        <w:tab/>
      </w:r>
      <w:r>
        <w:t>Test Purpose and Environment</w:t>
      </w:r>
      <w:r>
        <w:tab/>
        <w:t>2091</w:t>
      </w:r>
    </w:p>
    <w:p w14:paraId="55A51EBB" w14:textId="77777777" w:rsidR="00597036" w:rsidRDefault="00597036">
      <w:pPr>
        <w:pStyle w:val="TOC4"/>
        <w:rPr>
          <w:rFonts w:asciiTheme="minorHAnsi" w:eastAsiaTheme="minorEastAsia" w:hAnsiTheme="minorHAnsi" w:cstheme="minorBidi"/>
          <w:sz w:val="22"/>
          <w:szCs w:val="22"/>
        </w:rPr>
      </w:pPr>
      <w:r>
        <w:t>A.8.13.9.2</w:t>
      </w:r>
      <w:r>
        <w:rPr>
          <w:rFonts w:asciiTheme="minorHAnsi" w:eastAsiaTheme="minorEastAsia" w:hAnsiTheme="minorHAnsi" w:cstheme="minorBidi"/>
          <w:sz w:val="22"/>
          <w:szCs w:val="22"/>
        </w:rPr>
        <w:tab/>
      </w:r>
      <w:r>
        <w:t>Test Requirements</w:t>
      </w:r>
      <w:r>
        <w:tab/>
        <w:t>2095</w:t>
      </w:r>
    </w:p>
    <w:p w14:paraId="3A98DAE7" w14:textId="77777777" w:rsidR="00597036" w:rsidRDefault="00597036">
      <w:pPr>
        <w:pStyle w:val="TOC3"/>
        <w:rPr>
          <w:rFonts w:asciiTheme="minorHAnsi" w:eastAsiaTheme="minorEastAsia" w:hAnsiTheme="minorHAnsi" w:cstheme="minorBidi"/>
          <w:sz w:val="22"/>
          <w:szCs w:val="22"/>
        </w:rPr>
      </w:pPr>
      <w:r>
        <w:t>A.8.13.10</w:t>
      </w:r>
      <w:r>
        <w:rPr>
          <w:rFonts w:asciiTheme="minorHAnsi" w:eastAsiaTheme="minorEastAsia" w:hAnsiTheme="minorHAnsi" w:cstheme="minorBidi"/>
          <w:sz w:val="22"/>
          <w:szCs w:val="22"/>
        </w:rPr>
        <w:tab/>
      </w:r>
      <w:r>
        <w:t>E-UTRAN HD-FDD inter-frequency RSTD measurement period test case in CE Mode A with longer PRS occasions</w:t>
      </w:r>
      <w:r>
        <w:tab/>
        <w:t>2096</w:t>
      </w:r>
    </w:p>
    <w:p w14:paraId="1512AA22" w14:textId="77777777" w:rsidR="00597036" w:rsidRDefault="00597036">
      <w:pPr>
        <w:pStyle w:val="TOC4"/>
        <w:rPr>
          <w:rFonts w:asciiTheme="minorHAnsi" w:eastAsiaTheme="minorEastAsia" w:hAnsiTheme="minorHAnsi" w:cstheme="minorBidi"/>
          <w:sz w:val="22"/>
          <w:szCs w:val="22"/>
        </w:rPr>
      </w:pPr>
      <w:r>
        <w:t>A.8.13.10.1</w:t>
      </w:r>
      <w:r>
        <w:rPr>
          <w:rFonts w:asciiTheme="minorHAnsi" w:eastAsiaTheme="minorEastAsia" w:hAnsiTheme="minorHAnsi" w:cstheme="minorBidi"/>
          <w:sz w:val="22"/>
          <w:szCs w:val="22"/>
        </w:rPr>
        <w:tab/>
      </w:r>
      <w:r>
        <w:t>Test Purpose and Environment</w:t>
      </w:r>
      <w:r>
        <w:tab/>
        <w:t>2096</w:t>
      </w:r>
    </w:p>
    <w:p w14:paraId="0815A881" w14:textId="77777777" w:rsidR="00597036" w:rsidRDefault="00597036">
      <w:pPr>
        <w:pStyle w:val="TOC4"/>
        <w:rPr>
          <w:rFonts w:asciiTheme="minorHAnsi" w:eastAsiaTheme="minorEastAsia" w:hAnsiTheme="minorHAnsi" w:cstheme="minorBidi"/>
          <w:sz w:val="22"/>
          <w:szCs w:val="22"/>
        </w:rPr>
      </w:pPr>
      <w:r>
        <w:t>A.8.13.10.2</w:t>
      </w:r>
      <w:r>
        <w:rPr>
          <w:rFonts w:asciiTheme="minorHAnsi" w:eastAsiaTheme="minorEastAsia" w:hAnsiTheme="minorHAnsi" w:cstheme="minorBidi"/>
          <w:sz w:val="22"/>
          <w:szCs w:val="22"/>
        </w:rPr>
        <w:tab/>
      </w:r>
      <w:r>
        <w:t>Test Requirements</w:t>
      </w:r>
      <w:r>
        <w:tab/>
        <w:t>2100</w:t>
      </w:r>
    </w:p>
    <w:p w14:paraId="41EE21A6" w14:textId="77777777" w:rsidR="00597036" w:rsidRDefault="00597036">
      <w:pPr>
        <w:pStyle w:val="TOC3"/>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E-UTRAN TDD inter-frequency RSTD measurement period test case in CE Mode A with longer PRS occasions</w:t>
      </w:r>
      <w:r>
        <w:tab/>
        <w:t>2101</w:t>
      </w:r>
    </w:p>
    <w:p w14:paraId="678DAD67" w14:textId="77777777" w:rsidR="00597036" w:rsidRDefault="00597036">
      <w:pPr>
        <w:pStyle w:val="TOC4"/>
        <w:rPr>
          <w:rFonts w:asciiTheme="minorHAnsi" w:eastAsiaTheme="minorEastAsia" w:hAnsiTheme="minorHAnsi" w:cstheme="minorBidi"/>
          <w:sz w:val="22"/>
          <w:szCs w:val="22"/>
        </w:rPr>
      </w:pPr>
      <w:r>
        <w:t>A.8.13.11.1</w:t>
      </w:r>
      <w:r>
        <w:rPr>
          <w:rFonts w:asciiTheme="minorHAnsi" w:eastAsiaTheme="minorEastAsia" w:hAnsiTheme="minorHAnsi" w:cstheme="minorBidi"/>
          <w:sz w:val="22"/>
          <w:szCs w:val="22"/>
        </w:rPr>
        <w:tab/>
      </w:r>
      <w:r>
        <w:t>Test Purpose and Environment</w:t>
      </w:r>
      <w:r>
        <w:tab/>
        <w:t>2101</w:t>
      </w:r>
    </w:p>
    <w:p w14:paraId="414228ED" w14:textId="77777777" w:rsidR="00597036" w:rsidRDefault="00597036">
      <w:pPr>
        <w:pStyle w:val="TOC4"/>
        <w:rPr>
          <w:rFonts w:asciiTheme="minorHAnsi" w:eastAsiaTheme="minorEastAsia" w:hAnsiTheme="minorHAnsi" w:cstheme="minorBidi"/>
          <w:sz w:val="22"/>
          <w:szCs w:val="22"/>
        </w:rPr>
      </w:pPr>
      <w:r>
        <w:t>A.8.13.11.2</w:t>
      </w:r>
      <w:r>
        <w:rPr>
          <w:rFonts w:asciiTheme="minorHAnsi" w:eastAsiaTheme="minorEastAsia" w:hAnsiTheme="minorHAnsi" w:cstheme="minorBidi"/>
          <w:sz w:val="22"/>
          <w:szCs w:val="22"/>
        </w:rPr>
        <w:tab/>
      </w:r>
      <w:r>
        <w:t>Test Requirements</w:t>
      </w:r>
      <w:r>
        <w:tab/>
        <w:t>2105</w:t>
      </w:r>
    </w:p>
    <w:p w14:paraId="2228E424" w14:textId="77777777" w:rsidR="00597036" w:rsidRDefault="00597036">
      <w:pPr>
        <w:pStyle w:val="TOC3"/>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E-UTRAN FDD inter-frequency RSTD measurement period test case in CE Mode B with longer PRS occasions</w:t>
      </w:r>
      <w:r>
        <w:tab/>
        <w:t>2106</w:t>
      </w:r>
    </w:p>
    <w:p w14:paraId="15C4FCF7" w14:textId="77777777" w:rsidR="00597036" w:rsidRDefault="00597036">
      <w:pPr>
        <w:pStyle w:val="TOC4"/>
        <w:rPr>
          <w:rFonts w:asciiTheme="minorHAnsi" w:eastAsiaTheme="minorEastAsia" w:hAnsiTheme="minorHAnsi" w:cstheme="minorBidi"/>
          <w:sz w:val="22"/>
          <w:szCs w:val="22"/>
        </w:rPr>
      </w:pPr>
      <w:r>
        <w:t>A.8.13.12.1</w:t>
      </w:r>
      <w:r>
        <w:rPr>
          <w:rFonts w:asciiTheme="minorHAnsi" w:eastAsiaTheme="minorEastAsia" w:hAnsiTheme="minorHAnsi" w:cstheme="minorBidi"/>
          <w:sz w:val="22"/>
          <w:szCs w:val="22"/>
        </w:rPr>
        <w:tab/>
      </w:r>
      <w:r>
        <w:t>Test Purpose and Environment</w:t>
      </w:r>
      <w:r>
        <w:tab/>
        <w:t>2106</w:t>
      </w:r>
    </w:p>
    <w:p w14:paraId="412958F0" w14:textId="77777777" w:rsidR="00597036" w:rsidRDefault="00597036">
      <w:pPr>
        <w:pStyle w:val="TOC4"/>
        <w:rPr>
          <w:rFonts w:asciiTheme="minorHAnsi" w:eastAsiaTheme="minorEastAsia" w:hAnsiTheme="minorHAnsi" w:cstheme="minorBidi"/>
          <w:sz w:val="22"/>
          <w:szCs w:val="22"/>
        </w:rPr>
      </w:pPr>
      <w:r>
        <w:t>A.8.13.12.2</w:t>
      </w:r>
      <w:r>
        <w:rPr>
          <w:rFonts w:asciiTheme="minorHAnsi" w:eastAsiaTheme="minorEastAsia" w:hAnsiTheme="minorHAnsi" w:cstheme="minorBidi"/>
          <w:sz w:val="22"/>
          <w:szCs w:val="22"/>
        </w:rPr>
        <w:tab/>
      </w:r>
      <w:r>
        <w:t>Test Requirements</w:t>
      </w:r>
      <w:r>
        <w:tab/>
        <w:t>2110</w:t>
      </w:r>
    </w:p>
    <w:p w14:paraId="6A45B46B" w14:textId="77777777" w:rsidR="00597036" w:rsidRDefault="00597036">
      <w:pPr>
        <w:pStyle w:val="TOC3"/>
        <w:rPr>
          <w:rFonts w:asciiTheme="minorHAnsi" w:eastAsiaTheme="minorEastAsia" w:hAnsiTheme="minorHAnsi" w:cstheme="minorBidi"/>
          <w:sz w:val="22"/>
          <w:szCs w:val="22"/>
        </w:rPr>
      </w:pPr>
      <w:r>
        <w:t>A.8.13.13</w:t>
      </w:r>
      <w:r>
        <w:rPr>
          <w:rFonts w:asciiTheme="minorHAnsi" w:eastAsiaTheme="minorEastAsia" w:hAnsiTheme="minorHAnsi" w:cstheme="minorBidi"/>
          <w:sz w:val="22"/>
          <w:szCs w:val="22"/>
        </w:rPr>
        <w:tab/>
      </w:r>
      <w:r>
        <w:t>E-UTRAN HD-FDD inter-frequency RSTD measurement period test case in CE Mode B with longer PRS occasions</w:t>
      </w:r>
      <w:r>
        <w:tab/>
        <w:t>2111</w:t>
      </w:r>
    </w:p>
    <w:p w14:paraId="0F2766C8" w14:textId="77777777" w:rsidR="00597036" w:rsidRDefault="00597036">
      <w:pPr>
        <w:pStyle w:val="TOC4"/>
        <w:rPr>
          <w:rFonts w:asciiTheme="minorHAnsi" w:eastAsiaTheme="minorEastAsia" w:hAnsiTheme="minorHAnsi" w:cstheme="minorBidi"/>
          <w:sz w:val="22"/>
          <w:szCs w:val="22"/>
        </w:rPr>
      </w:pPr>
      <w:r>
        <w:t>A.8.13.13.1</w:t>
      </w:r>
      <w:r>
        <w:rPr>
          <w:rFonts w:asciiTheme="minorHAnsi" w:eastAsiaTheme="minorEastAsia" w:hAnsiTheme="minorHAnsi" w:cstheme="minorBidi"/>
          <w:sz w:val="22"/>
          <w:szCs w:val="22"/>
        </w:rPr>
        <w:tab/>
      </w:r>
      <w:r>
        <w:t>Test Purpose and Environment</w:t>
      </w:r>
      <w:r>
        <w:tab/>
        <w:t>2111</w:t>
      </w:r>
    </w:p>
    <w:p w14:paraId="759ECE6F" w14:textId="77777777" w:rsidR="00597036" w:rsidRDefault="00597036">
      <w:pPr>
        <w:pStyle w:val="TOC4"/>
        <w:rPr>
          <w:rFonts w:asciiTheme="minorHAnsi" w:eastAsiaTheme="minorEastAsia" w:hAnsiTheme="minorHAnsi" w:cstheme="minorBidi"/>
          <w:sz w:val="22"/>
          <w:szCs w:val="22"/>
        </w:rPr>
      </w:pPr>
      <w:r>
        <w:t>A.8.13.13.2</w:t>
      </w:r>
      <w:r>
        <w:rPr>
          <w:rFonts w:asciiTheme="minorHAnsi" w:eastAsiaTheme="minorEastAsia" w:hAnsiTheme="minorHAnsi" w:cstheme="minorBidi"/>
          <w:sz w:val="22"/>
          <w:szCs w:val="22"/>
        </w:rPr>
        <w:tab/>
      </w:r>
      <w:r>
        <w:t>Test Requirements</w:t>
      </w:r>
      <w:r>
        <w:tab/>
        <w:t>2115</w:t>
      </w:r>
    </w:p>
    <w:p w14:paraId="686278F9" w14:textId="77777777" w:rsidR="00597036" w:rsidRDefault="00597036">
      <w:pPr>
        <w:pStyle w:val="TOC3"/>
        <w:rPr>
          <w:rFonts w:asciiTheme="minorHAnsi" w:eastAsiaTheme="minorEastAsia" w:hAnsiTheme="minorHAnsi" w:cstheme="minorBidi"/>
          <w:sz w:val="22"/>
          <w:szCs w:val="22"/>
        </w:rPr>
      </w:pPr>
      <w:r>
        <w:t>A.8.13.14</w:t>
      </w:r>
      <w:r>
        <w:rPr>
          <w:rFonts w:asciiTheme="minorHAnsi" w:eastAsiaTheme="minorEastAsia" w:hAnsiTheme="minorHAnsi" w:cstheme="minorBidi"/>
          <w:sz w:val="22"/>
          <w:szCs w:val="22"/>
        </w:rPr>
        <w:tab/>
      </w:r>
      <w:r>
        <w:t>E-UTRAN TDD inter-frequency RSTD measurement period test case in CE Mode B with longer PRS occasions</w:t>
      </w:r>
      <w:r>
        <w:tab/>
        <w:t>2116</w:t>
      </w:r>
    </w:p>
    <w:p w14:paraId="24C7E404" w14:textId="77777777" w:rsidR="00597036" w:rsidRDefault="00597036">
      <w:pPr>
        <w:pStyle w:val="TOC4"/>
        <w:rPr>
          <w:rFonts w:asciiTheme="minorHAnsi" w:eastAsiaTheme="minorEastAsia" w:hAnsiTheme="minorHAnsi" w:cstheme="minorBidi"/>
          <w:sz w:val="22"/>
          <w:szCs w:val="22"/>
        </w:rPr>
      </w:pPr>
      <w:r>
        <w:t>A.8.13.14.1</w:t>
      </w:r>
      <w:r>
        <w:rPr>
          <w:rFonts w:asciiTheme="minorHAnsi" w:eastAsiaTheme="minorEastAsia" w:hAnsiTheme="minorHAnsi" w:cstheme="minorBidi"/>
          <w:sz w:val="22"/>
          <w:szCs w:val="22"/>
        </w:rPr>
        <w:tab/>
      </w:r>
      <w:r>
        <w:t>Test Purpose and Environment</w:t>
      </w:r>
      <w:r>
        <w:tab/>
        <w:t>2116</w:t>
      </w:r>
    </w:p>
    <w:p w14:paraId="23833516" w14:textId="77777777" w:rsidR="00597036" w:rsidRDefault="00597036">
      <w:pPr>
        <w:pStyle w:val="TOC4"/>
        <w:rPr>
          <w:rFonts w:asciiTheme="minorHAnsi" w:eastAsiaTheme="minorEastAsia" w:hAnsiTheme="minorHAnsi" w:cstheme="minorBidi"/>
          <w:sz w:val="22"/>
          <w:szCs w:val="22"/>
        </w:rPr>
      </w:pPr>
      <w:r>
        <w:t>A.8.13.14.2</w:t>
      </w:r>
      <w:r>
        <w:rPr>
          <w:rFonts w:asciiTheme="minorHAnsi" w:eastAsiaTheme="minorEastAsia" w:hAnsiTheme="minorHAnsi" w:cstheme="minorBidi"/>
          <w:sz w:val="22"/>
          <w:szCs w:val="22"/>
        </w:rPr>
        <w:tab/>
      </w:r>
      <w:r>
        <w:t>Test Requirements</w:t>
      </w:r>
      <w:r>
        <w:tab/>
        <w:t>2120</w:t>
      </w:r>
    </w:p>
    <w:p w14:paraId="7B985957" w14:textId="77777777" w:rsidR="00597036" w:rsidRDefault="00597036">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2121</w:t>
      </w:r>
    </w:p>
    <w:p w14:paraId="1EA86255" w14:textId="77777777" w:rsidR="00597036" w:rsidRDefault="00597036">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2121</w:t>
      </w:r>
    </w:p>
    <w:p w14:paraId="3CD116F1" w14:textId="77777777" w:rsidR="00597036" w:rsidRDefault="00597036">
      <w:pPr>
        <w:pStyle w:val="TOC4"/>
        <w:rPr>
          <w:rFonts w:asciiTheme="minorHAnsi" w:eastAsiaTheme="minorEastAsia" w:hAnsiTheme="minorHAnsi" w:cstheme="minorBidi"/>
          <w:sz w:val="22"/>
          <w:szCs w:val="22"/>
        </w:rPr>
      </w:pPr>
      <w:r w:rsidRPr="00597036">
        <w:t>A.8.14.1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2121</w:t>
      </w:r>
    </w:p>
    <w:p w14:paraId="3C6A0101" w14:textId="77777777" w:rsidR="00597036" w:rsidRDefault="00597036">
      <w:pPr>
        <w:pStyle w:val="TOC4"/>
        <w:rPr>
          <w:rFonts w:asciiTheme="minorHAnsi" w:eastAsiaTheme="minorEastAsia" w:hAnsiTheme="minorHAnsi" w:cstheme="minorBidi"/>
          <w:sz w:val="22"/>
          <w:szCs w:val="22"/>
        </w:rPr>
      </w:pPr>
      <w:r w:rsidRPr="00597036">
        <w:t>A.8.14.1.2</w:t>
      </w:r>
      <w:r w:rsidRPr="00597036">
        <w:rPr>
          <w:rFonts w:asciiTheme="minorHAnsi" w:eastAsiaTheme="minorEastAsia" w:hAnsiTheme="minorHAnsi" w:cstheme="minorBidi"/>
          <w:sz w:val="22"/>
          <w:szCs w:val="22"/>
        </w:rPr>
        <w:tab/>
      </w:r>
      <w:r w:rsidRPr="00763DEA">
        <w:rPr>
          <w:snapToGrid w:val="0"/>
        </w:rPr>
        <w:t>Test Requirements</w:t>
      </w:r>
      <w:r>
        <w:tab/>
        <w:t>2123</w:t>
      </w:r>
    </w:p>
    <w:p w14:paraId="49B55AF4" w14:textId="77777777" w:rsidR="00597036" w:rsidRDefault="00597036">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2123</w:t>
      </w:r>
    </w:p>
    <w:p w14:paraId="4D6F2971" w14:textId="77777777" w:rsidR="00597036" w:rsidRDefault="00597036">
      <w:pPr>
        <w:pStyle w:val="TOC4"/>
        <w:rPr>
          <w:rFonts w:asciiTheme="minorHAnsi" w:eastAsiaTheme="minorEastAsia" w:hAnsiTheme="minorHAnsi" w:cstheme="minorBidi"/>
          <w:sz w:val="22"/>
          <w:szCs w:val="22"/>
        </w:rPr>
      </w:pPr>
      <w:r w:rsidRPr="00597036">
        <w:t>A.8.14.2.1</w:t>
      </w:r>
      <w:r w:rsidRPr="00597036">
        <w:rPr>
          <w:rFonts w:asciiTheme="minorHAnsi" w:eastAsiaTheme="minorEastAsia" w:hAnsiTheme="minorHAnsi" w:cstheme="minorBidi"/>
          <w:sz w:val="22"/>
          <w:szCs w:val="22"/>
        </w:rPr>
        <w:tab/>
      </w:r>
      <w:r w:rsidRPr="00763DEA">
        <w:rPr>
          <w:snapToGrid w:val="0"/>
        </w:rPr>
        <w:t>Test Purpose and Environment</w:t>
      </w:r>
      <w:r>
        <w:tab/>
        <w:t>2123</w:t>
      </w:r>
    </w:p>
    <w:p w14:paraId="3C95B5FC" w14:textId="77777777" w:rsidR="00597036" w:rsidRDefault="00597036">
      <w:pPr>
        <w:pStyle w:val="TOC4"/>
        <w:rPr>
          <w:rFonts w:asciiTheme="minorHAnsi" w:eastAsiaTheme="minorEastAsia" w:hAnsiTheme="minorHAnsi" w:cstheme="minorBidi"/>
          <w:sz w:val="22"/>
          <w:szCs w:val="22"/>
        </w:rPr>
      </w:pPr>
      <w:r w:rsidRPr="00597036">
        <w:t>A.8.14.2.2</w:t>
      </w:r>
      <w:r w:rsidRPr="00597036">
        <w:rPr>
          <w:rFonts w:asciiTheme="minorHAnsi" w:eastAsiaTheme="minorEastAsia" w:hAnsiTheme="minorHAnsi" w:cstheme="minorBidi"/>
          <w:sz w:val="22"/>
          <w:szCs w:val="22"/>
        </w:rPr>
        <w:tab/>
      </w:r>
      <w:r w:rsidRPr="00763DEA">
        <w:rPr>
          <w:snapToGrid w:val="0"/>
        </w:rPr>
        <w:t>Test Requirements</w:t>
      </w:r>
      <w:r>
        <w:tab/>
        <w:t>2126</w:t>
      </w:r>
    </w:p>
    <w:p w14:paraId="56734788" w14:textId="77777777" w:rsidR="00597036" w:rsidRDefault="00597036">
      <w:pPr>
        <w:pStyle w:val="TOC3"/>
        <w:rPr>
          <w:rFonts w:asciiTheme="minorHAnsi" w:eastAsiaTheme="minorEastAsia" w:hAnsiTheme="minorHAnsi" w:cstheme="minorBidi"/>
          <w:sz w:val="22"/>
          <w:szCs w:val="22"/>
        </w:rPr>
      </w:pPr>
      <w:r w:rsidRPr="00597036">
        <w:t>A.8.14.3</w:t>
      </w:r>
      <w:r w:rsidRPr="00597036">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2126</w:t>
      </w:r>
    </w:p>
    <w:p w14:paraId="1F8C1515" w14:textId="77777777" w:rsidR="00597036" w:rsidRDefault="00597036">
      <w:pPr>
        <w:pStyle w:val="TOC4"/>
        <w:rPr>
          <w:rFonts w:asciiTheme="minorHAnsi" w:eastAsiaTheme="minorEastAsia" w:hAnsiTheme="minorHAnsi" w:cstheme="minorBidi"/>
          <w:sz w:val="22"/>
          <w:szCs w:val="22"/>
        </w:rPr>
      </w:pPr>
      <w:r w:rsidRPr="00597036">
        <w:t>A.8.14.3.</w:t>
      </w:r>
      <w:r w:rsidRPr="00597036">
        <w:rPr>
          <w:lang w:eastAsia="zh-CN"/>
        </w:rPr>
        <w:t>1</w:t>
      </w:r>
      <w:r w:rsidRPr="00597036">
        <w:rPr>
          <w:rFonts w:asciiTheme="minorHAnsi" w:eastAsiaTheme="minorEastAsia" w:hAnsiTheme="minorHAnsi" w:cstheme="minorBidi"/>
          <w:sz w:val="22"/>
          <w:szCs w:val="22"/>
        </w:rPr>
        <w:tab/>
      </w:r>
      <w:r w:rsidRPr="00763DEA">
        <w:rPr>
          <w:snapToGrid w:val="0"/>
        </w:rPr>
        <w:t xml:space="preserve">Test </w:t>
      </w:r>
      <w:r w:rsidRPr="00763DEA">
        <w:rPr>
          <w:snapToGrid w:val="0"/>
          <w:lang w:eastAsia="zh-CN"/>
        </w:rPr>
        <w:t>Purpose and Environment</w:t>
      </w:r>
      <w:r>
        <w:tab/>
        <w:t>2126</w:t>
      </w:r>
    </w:p>
    <w:p w14:paraId="5C1196F3" w14:textId="77777777" w:rsidR="00597036" w:rsidRDefault="00597036">
      <w:pPr>
        <w:pStyle w:val="TOC4"/>
        <w:rPr>
          <w:rFonts w:asciiTheme="minorHAnsi" w:eastAsiaTheme="minorEastAsia" w:hAnsiTheme="minorHAnsi" w:cstheme="minorBidi"/>
          <w:sz w:val="22"/>
          <w:szCs w:val="22"/>
        </w:rPr>
      </w:pPr>
      <w:r w:rsidRPr="00597036">
        <w:t>A.8.14.3.2</w:t>
      </w:r>
      <w:r w:rsidRPr="00597036">
        <w:rPr>
          <w:rFonts w:asciiTheme="minorHAnsi" w:eastAsiaTheme="minorEastAsia" w:hAnsiTheme="minorHAnsi" w:cstheme="minorBidi"/>
          <w:sz w:val="22"/>
          <w:szCs w:val="22"/>
        </w:rPr>
        <w:tab/>
      </w:r>
      <w:r w:rsidRPr="00763DEA">
        <w:rPr>
          <w:snapToGrid w:val="0"/>
        </w:rPr>
        <w:t>Test Requirements</w:t>
      </w:r>
      <w:r>
        <w:tab/>
        <w:t>2128</w:t>
      </w:r>
    </w:p>
    <w:p w14:paraId="29D8DDB1" w14:textId="77777777" w:rsidR="00597036" w:rsidRDefault="00597036">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2129</w:t>
      </w:r>
    </w:p>
    <w:p w14:paraId="7FBD9AFA" w14:textId="77777777" w:rsidR="00597036" w:rsidRDefault="00597036">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2129</w:t>
      </w:r>
    </w:p>
    <w:p w14:paraId="27EF5432" w14:textId="77777777" w:rsidR="00597036" w:rsidRDefault="00597036">
      <w:pPr>
        <w:pStyle w:val="TOC4"/>
        <w:rPr>
          <w:rFonts w:asciiTheme="minorHAnsi" w:eastAsiaTheme="minorEastAsia" w:hAnsiTheme="minorHAnsi" w:cstheme="minorBidi"/>
          <w:sz w:val="22"/>
          <w:szCs w:val="22"/>
        </w:rPr>
      </w:pPr>
      <w:r w:rsidRPr="00597036">
        <w:t>A.8.15.1.1</w:t>
      </w:r>
      <w:r w:rsidRPr="00597036">
        <w:rPr>
          <w:rFonts w:asciiTheme="minorHAnsi" w:eastAsiaTheme="minorEastAsia" w:hAnsiTheme="minorHAnsi" w:cstheme="minorBidi"/>
          <w:sz w:val="22"/>
          <w:szCs w:val="22"/>
        </w:rPr>
        <w:tab/>
      </w:r>
      <w:r w:rsidRPr="00763DEA">
        <w:rPr>
          <w:snapToGrid w:val="0"/>
        </w:rPr>
        <w:t>Test Purpose and Environment</w:t>
      </w:r>
      <w:r>
        <w:tab/>
        <w:t>2129</w:t>
      </w:r>
    </w:p>
    <w:p w14:paraId="237DC0E2" w14:textId="77777777" w:rsidR="00597036" w:rsidRDefault="00597036">
      <w:pPr>
        <w:pStyle w:val="TOC4"/>
        <w:rPr>
          <w:rFonts w:asciiTheme="minorHAnsi" w:eastAsiaTheme="minorEastAsia" w:hAnsiTheme="minorHAnsi" w:cstheme="minorBidi"/>
          <w:sz w:val="22"/>
          <w:szCs w:val="22"/>
        </w:rPr>
      </w:pPr>
      <w:r w:rsidRPr="00597036">
        <w:t>A.8.15.1.2</w:t>
      </w:r>
      <w:r w:rsidRPr="00597036">
        <w:rPr>
          <w:rFonts w:asciiTheme="minorHAnsi" w:eastAsiaTheme="minorEastAsia" w:hAnsiTheme="minorHAnsi" w:cstheme="minorBidi"/>
          <w:sz w:val="22"/>
          <w:szCs w:val="22"/>
        </w:rPr>
        <w:tab/>
      </w:r>
      <w:r w:rsidRPr="00763DEA">
        <w:rPr>
          <w:snapToGrid w:val="0"/>
        </w:rPr>
        <w:t>Test Requirements</w:t>
      </w:r>
      <w:r>
        <w:tab/>
        <w:t>2130</w:t>
      </w:r>
    </w:p>
    <w:p w14:paraId="2A5D52DA" w14:textId="77777777" w:rsidR="00597036" w:rsidRDefault="00597036">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2130</w:t>
      </w:r>
    </w:p>
    <w:p w14:paraId="59404A3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.2.1</w:t>
      </w:r>
      <w:r w:rsidRPr="00597036">
        <w:rPr>
          <w:rFonts w:asciiTheme="minorHAnsi" w:eastAsiaTheme="minorEastAsia" w:hAnsiTheme="minorHAnsi" w:cstheme="minorBidi"/>
          <w:sz w:val="22"/>
          <w:szCs w:val="22"/>
        </w:rPr>
        <w:tab/>
      </w:r>
      <w:r w:rsidRPr="00763DEA">
        <w:rPr>
          <w:snapToGrid w:val="0"/>
        </w:rPr>
        <w:t>Test Purpose and Environment</w:t>
      </w:r>
      <w:r>
        <w:tab/>
        <w:t>2130</w:t>
      </w:r>
    </w:p>
    <w:p w14:paraId="126CE639"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.2.2</w:t>
      </w:r>
      <w:r w:rsidRPr="00597036">
        <w:rPr>
          <w:rFonts w:asciiTheme="minorHAnsi" w:eastAsiaTheme="minorEastAsia" w:hAnsiTheme="minorHAnsi" w:cstheme="minorBidi"/>
          <w:sz w:val="22"/>
          <w:szCs w:val="22"/>
        </w:rPr>
        <w:tab/>
      </w:r>
      <w:r w:rsidRPr="00763DEA">
        <w:rPr>
          <w:snapToGrid w:val="0"/>
        </w:rPr>
        <w:t>Test Requirements</w:t>
      </w:r>
      <w:r>
        <w:tab/>
        <w:t>2133</w:t>
      </w:r>
    </w:p>
    <w:p w14:paraId="76C8C6EF" w14:textId="77777777" w:rsidR="00597036" w:rsidRDefault="00597036">
      <w:pPr>
        <w:pStyle w:val="TOC3"/>
        <w:rPr>
          <w:rFonts w:asciiTheme="minorHAnsi" w:eastAsiaTheme="minorEastAsia" w:hAnsiTheme="minorHAnsi" w:cstheme="minorBidi"/>
          <w:sz w:val="22"/>
          <w:szCs w:val="22"/>
        </w:rPr>
      </w:pPr>
      <w:r w:rsidRPr="00597036">
        <w:t>A.8.</w:t>
      </w:r>
      <w:r w:rsidRPr="00597036">
        <w:rPr>
          <w:lang w:eastAsia="zh-CN"/>
        </w:rPr>
        <w:t>15.3</w:t>
      </w:r>
      <w:r w:rsidRPr="00597036">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2133</w:t>
      </w:r>
    </w:p>
    <w:p w14:paraId="0F84C1C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w:t>
      </w:r>
      <w:r w:rsidRPr="00597036">
        <w:rPr>
          <w:lang w:eastAsia="zh-CN"/>
        </w:rPr>
        <w:t>3</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2133</w:t>
      </w:r>
    </w:p>
    <w:p w14:paraId="730B9C6D"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15</w:t>
      </w:r>
      <w:r w:rsidRPr="00597036">
        <w:t>.</w:t>
      </w:r>
      <w:r w:rsidRPr="00597036">
        <w:rPr>
          <w:lang w:eastAsia="zh-CN"/>
        </w:rPr>
        <w:t>3</w:t>
      </w:r>
      <w:r w:rsidRPr="00597036">
        <w:t>.</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2135</w:t>
      </w:r>
    </w:p>
    <w:p w14:paraId="1F7D0254" w14:textId="77777777" w:rsidR="00597036" w:rsidRDefault="00597036">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2136</w:t>
      </w:r>
    </w:p>
    <w:p w14:paraId="19CF0664" w14:textId="77777777" w:rsidR="00597036" w:rsidRDefault="00597036">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2136</w:t>
      </w:r>
    </w:p>
    <w:p w14:paraId="3634F4CF" w14:textId="77777777" w:rsidR="00597036" w:rsidRDefault="00597036">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2136</w:t>
      </w:r>
    </w:p>
    <w:p w14:paraId="28A071CE" w14:textId="77777777" w:rsidR="00597036" w:rsidRDefault="00597036">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2138</w:t>
      </w:r>
    </w:p>
    <w:p w14:paraId="2E3AC60D" w14:textId="77777777" w:rsidR="00597036" w:rsidRDefault="00597036">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2138</w:t>
      </w:r>
    </w:p>
    <w:p w14:paraId="1FCCAEE0" w14:textId="77777777" w:rsidR="00597036" w:rsidRDefault="00597036">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2138</w:t>
      </w:r>
    </w:p>
    <w:p w14:paraId="0A5D8C2A" w14:textId="77777777" w:rsidR="00597036" w:rsidRDefault="00597036">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2140</w:t>
      </w:r>
    </w:p>
    <w:p w14:paraId="41D6D0FE" w14:textId="77777777" w:rsidR="00597036" w:rsidRDefault="00597036">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2140</w:t>
      </w:r>
    </w:p>
    <w:p w14:paraId="691C80C7" w14:textId="77777777" w:rsidR="00597036" w:rsidRDefault="00597036">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2140</w:t>
      </w:r>
    </w:p>
    <w:p w14:paraId="058550B3"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Test Requirements</w:t>
      </w:r>
      <w:r>
        <w:tab/>
        <w:t>2142</w:t>
      </w:r>
    </w:p>
    <w:p w14:paraId="6675A6E9" w14:textId="77777777" w:rsidR="00597036" w:rsidRDefault="00597036">
      <w:pPr>
        <w:pStyle w:val="TOC3"/>
        <w:rPr>
          <w:rFonts w:asciiTheme="minorHAnsi" w:eastAsiaTheme="minorEastAsia" w:hAnsiTheme="minorHAnsi" w:cstheme="minorBidi"/>
          <w:sz w:val="22"/>
          <w:szCs w:val="22"/>
        </w:rPr>
      </w:pPr>
      <w:r>
        <w:lastRenderedPageBreak/>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2143</w:t>
      </w:r>
    </w:p>
    <w:p w14:paraId="4A912836" w14:textId="77777777" w:rsidR="00597036" w:rsidRDefault="00597036">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2143</w:t>
      </w:r>
    </w:p>
    <w:p w14:paraId="3DC08B37"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3A.2</w:t>
      </w:r>
      <w:r w:rsidRPr="00597036">
        <w:rPr>
          <w:rFonts w:asciiTheme="minorHAnsi" w:eastAsiaTheme="minorEastAsia" w:hAnsiTheme="minorHAnsi" w:cstheme="minorBidi"/>
          <w:sz w:val="22"/>
          <w:szCs w:val="22"/>
        </w:rPr>
        <w:tab/>
      </w:r>
      <w:r w:rsidRPr="00763DEA">
        <w:rPr>
          <w:snapToGrid w:val="0"/>
        </w:rPr>
        <w:t>Test Requirements</w:t>
      </w:r>
      <w:r>
        <w:tab/>
        <w:t>2144</w:t>
      </w:r>
    </w:p>
    <w:p w14:paraId="1EA99087" w14:textId="77777777" w:rsidR="00597036" w:rsidRDefault="00597036">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2145</w:t>
      </w:r>
    </w:p>
    <w:p w14:paraId="6A1A52D2" w14:textId="77777777" w:rsidR="00597036" w:rsidRDefault="00597036">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2145</w:t>
      </w:r>
    </w:p>
    <w:p w14:paraId="0EE842F2"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4.2</w:t>
      </w:r>
      <w:r w:rsidRPr="00597036">
        <w:rPr>
          <w:rFonts w:asciiTheme="minorHAnsi" w:eastAsiaTheme="minorEastAsia" w:hAnsiTheme="minorHAnsi" w:cstheme="minorBidi"/>
          <w:sz w:val="22"/>
          <w:szCs w:val="22"/>
        </w:rPr>
        <w:tab/>
      </w:r>
      <w:r w:rsidRPr="00763DEA">
        <w:rPr>
          <w:snapToGrid w:val="0"/>
        </w:rPr>
        <w:t>Test Requirements</w:t>
      </w:r>
      <w:r>
        <w:tab/>
        <w:t>2146</w:t>
      </w:r>
    </w:p>
    <w:p w14:paraId="7F5CECAA" w14:textId="77777777" w:rsidR="00597036" w:rsidRDefault="00597036">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2147</w:t>
      </w:r>
    </w:p>
    <w:p w14:paraId="2AF04326" w14:textId="77777777" w:rsidR="00597036" w:rsidRDefault="00597036">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2147</w:t>
      </w:r>
    </w:p>
    <w:p w14:paraId="5E4CD95A"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16</w:t>
      </w:r>
      <w:r w:rsidRPr="00597036">
        <w:t>.</w:t>
      </w:r>
      <w:r w:rsidRPr="00597036">
        <w:rPr>
          <w:lang w:eastAsia="zh-CN"/>
        </w:rPr>
        <w:t>4A.2</w:t>
      </w:r>
      <w:r w:rsidRPr="00597036">
        <w:rPr>
          <w:rFonts w:asciiTheme="minorHAnsi" w:eastAsiaTheme="minorEastAsia" w:hAnsiTheme="minorHAnsi" w:cstheme="minorBidi"/>
          <w:sz w:val="22"/>
          <w:szCs w:val="22"/>
        </w:rPr>
        <w:tab/>
      </w:r>
      <w:r w:rsidRPr="00763DEA">
        <w:rPr>
          <w:snapToGrid w:val="0"/>
        </w:rPr>
        <w:t>Test Requirements</w:t>
      </w:r>
      <w:r>
        <w:tab/>
        <w:t>2149</w:t>
      </w:r>
    </w:p>
    <w:p w14:paraId="453B35A6" w14:textId="77777777" w:rsidR="00597036" w:rsidRDefault="00597036">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2150</w:t>
      </w:r>
    </w:p>
    <w:p w14:paraId="0B8606FC" w14:textId="77777777" w:rsidR="00597036" w:rsidRDefault="00597036">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14:paraId="2FC6B7AE" w14:textId="77777777" w:rsidR="00597036" w:rsidRDefault="00597036">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2150</w:t>
      </w:r>
    </w:p>
    <w:p w14:paraId="758168A5" w14:textId="77777777" w:rsidR="00597036" w:rsidRDefault="00597036">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2150</w:t>
      </w:r>
    </w:p>
    <w:p w14:paraId="00988B5D" w14:textId="77777777" w:rsidR="00597036" w:rsidRDefault="00597036">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2150</w:t>
      </w:r>
    </w:p>
    <w:p w14:paraId="7727275A" w14:textId="77777777" w:rsidR="00597036" w:rsidRDefault="00597036">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2151</w:t>
      </w:r>
    </w:p>
    <w:p w14:paraId="341DAD38" w14:textId="77777777" w:rsidR="00597036" w:rsidRDefault="00597036">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2151</w:t>
      </w:r>
    </w:p>
    <w:p w14:paraId="718B1695" w14:textId="77777777" w:rsidR="00597036" w:rsidRDefault="00597036">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2151</w:t>
      </w:r>
    </w:p>
    <w:p w14:paraId="7FEE38C7" w14:textId="77777777" w:rsidR="00597036" w:rsidRDefault="005970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2152</w:t>
      </w:r>
    </w:p>
    <w:p w14:paraId="710524CC" w14:textId="77777777" w:rsidR="00597036" w:rsidRDefault="00597036">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2152</w:t>
      </w:r>
    </w:p>
    <w:p w14:paraId="6D61A5B6" w14:textId="77777777" w:rsidR="00597036" w:rsidRDefault="00597036">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2152</w:t>
      </w:r>
    </w:p>
    <w:p w14:paraId="561F1DD8" w14:textId="77777777" w:rsidR="00597036" w:rsidRDefault="00597036">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2153</w:t>
      </w:r>
    </w:p>
    <w:p w14:paraId="02C8C283" w14:textId="77777777" w:rsidR="00597036" w:rsidRDefault="00597036">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2153</w:t>
      </w:r>
    </w:p>
    <w:p w14:paraId="6ADAC34D" w14:textId="77777777" w:rsidR="00597036" w:rsidRDefault="00597036">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2153</w:t>
      </w:r>
    </w:p>
    <w:p w14:paraId="65834527" w14:textId="77777777" w:rsidR="00597036" w:rsidRDefault="00597036">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2154</w:t>
      </w:r>
    </w:p>
    <w:p w14:paraId="7800D463" w14:textId="77777777" w:rsidR="00597036" w:rsidRDefault="00597036">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2154</w:t>
      </w:r>
    </w:p>
    <w:p w14:paraId="52E0D765" w14:textId="77777777" w:rsidR="00597036" w:rsidRDefault="00597036">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2154</w:t>
      </w:r>
    </w:p>
    <w:p w14:paraId="16B41A3B" w14:textId="77777777" w:rsidR="00597036" w:rsidRDefault="00597036">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2155</w:t>
      </w:r>
    </w:p>
    <w:p w14:paraId="165F096D" w14:textId="77777777" w:rsidR="00597036" w:rsidRDefault="00597036">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2155</w:t>
      </w:r>
    </w:p>
    <w:p w14:paraId="56F952B8" w14:textId="77777777" w:rsidR="00597036" w:rsidRDefault="00597036">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2155</w:t>
      </w:r>
    </w:p>
    <w:p w14:paraId="35E7388F" w14:textId="77777777" w:rsidR="00597036" w:rsidRDefault="00597036">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2156</w:t>
      </w:r>
    </w:p>
    <w:p w14:paraId="02718604" w14:textId="77777777" w:rsidR="00597036" w:rsidRDefault="00597036">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2156</w:t>
      </w:r>
    </w:p>
    <w:p w14:paraId="582F068B" w14:textId="77777777" w:rsidR="00597036" w:rsidRDefault="00597036">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2156</w:t>
      </w:r>
    </w:p>
    <w:p w14:paraId="1F1ADA18" w14:textId="77777777" w:rsidR="00597036" w:rsidRDefault="00597036">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2156</w:t>
      </w:r>
    </w:p>
    <w:p w14:paraId="642D7BCB" w14:textId="77777777" w:rsidR="00597036" w:rsidRDefault="00597036">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2156</w:t>
      </w:r>
    </w:p>
    <w:p w14:paraId="3FF319FA" w14:textId="77777777" w:rsidR="00597036" w:rsidRDefault="00597036">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2156</w:t>
      </w:r>
    </w:p>
    <w:p w14:paraId="6C384FA1" w14:textId="77777777" w:rsidR="00597036" w:rsidRDefault="00597036">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2157</w:t>
      </w:r>
    </w:p>
    <w:p w14:paraId="4753BC17" w14:textId="77777777" w:rsidR="00597036" w:rsidRDefault="00597036">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2157</w:t>
      </w:r>
    </w:p>
    <w:p w14:paraId="726387B5" w14:textId="77777777" w:rsidR="00597036" w:rsidRDefault="00597036">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2157</w:t>
      </w:r>
    </w:p>
    <w:p w14:paraId="6F5A2449" w14:textId="77777777" w:rsidR="00597036" w:rsidRDefault="00597036">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2158</w:t>
      </w:r>
    </w:p>
    <w:p w14:paraId="702EF655" w14:textId="77777777" w:rsidR="00597036" w:rsidRDefault="00597036">
      <w:pPr>
        <w:pStyle w:val="TOC3"/>
        <w:rPr>
          <w:rFonts w:asciiTheme="minorHAnsi" w:eastAsiaTheme="minorEastAsia" w:hAnsiTheme="minorHAnsi" w:cstheme="minorBidi"/>
          <w:sz w:val="22"/>
          <w:szCs w:val="22"/>
        </w:rPr>
      </w:pPr>
      <w:r>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2158</w:t>
      </w:r>
    </w:p>
    <w:p w14:paraId="54AD17C9" w14:textId="77777777" w:rsidR="00597036" w:rsidRDefault="00597036">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2158</w:t>
      </w:r>
    </w:p>
    <w:p w14:paraId="0F764C12" w14:textId="77777777" w:rsidR="00597036" w:rsidRDefault="00597036">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2158</w:t>
      </w:r>
    </w:p>
    <w:p w14:paraId="4850FE0B" w14:textId="77777777" w:rsidR="00597036" w:rsidRDefault="00597036">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2158</w:t>
      </w:r>
    </w:p>
    <w:p w14:paraId="662ECBFA" w14:textId="77777777" w:rsidR="00597036" w:rsidRDefault="00597036">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2158</w:t>
      </w:r>
    </w:p>
    <w:p w14:paraId="2C5429D0" w14:textId="77777777" w:rsidR="00597036" w:rsidRDefault="00597036">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2159</w:t>
      </w:r>
    </w:p>
    <w:p w14:paraId="33D4CAEF" w14:textId="77777777" w:rsidR="00597036" w:rsidRDefault="00597036">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2159</w:t>
      </w:r>
    </w:p>
    <w:p w14:paraId="0579F969" w14:textId="77777777" w:rsidR="00597036" w:rsidRDefault="00597036">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2159</w:t>
      </w:r>
    </w:p>
    <w:p w14:paraId="3361E8AB" w14:textId="77777777" w:rsidR="00597036" w:rsidRDefault="00597036">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2161</w:t>
      </w:r>
    </w:p>
    <w:p w14:paraId="4E27B273" w14:textId="77777777" w:rsidR="00597036" w:rsidRDefault="00597036">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2162</w:t>
      </w:r>
    </w:p>
    <w:p w14:paraId="63F5C6CF" w14:textId="77777777" w:rsidR="00597036" w:rsidRDefault="00597036">
      <w:pPr>
        <w:pStyle w:val="TOC4"/>
        <w:rPr>
          <w:rFonts w:asciiTheme="minorHAnsi" w:eastAsiaTheme="minorEastAsia" w:hAnsiTheme="minorHAnsi" w:cstheme="minorBidi"/>
          <w:sz w:val="22"/>
          <w:szCs w:val="22"/>
        </w:rPr>
      </w:pPr>
      <w:r>
        <w:lastRenderedPageBreak/>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14:paraId="66D8D5A7" w14:textId="77777777" w:rsidR="00597036" w:rsidRDefault="00597036">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2162</w:t>
      </w:r>
    </w:p>
    <w:p w14:paraId="27895B6F" w14:textId="77777777" w:rsidR="00597036" w:rsidRDefault="00597036">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2162</w:t>
      </w:r>
    </w:p>
    <w:p w14:paraId="5B857D26" w14:textId="77777777" w:rsidR="00597036" w:rsidRDefault="00597036">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2162</w:t>
      </w:r>
    </w:p>
    <w:p w14:paraId="2B1F141D" w14:textId="77777777" w:rsidR="00597036" w:rsidRDefault="00597036">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2163</w:t>
      </w:r>
    </w:p>
    <w:p w14:paraId="6253794B" w14:textId="77777777" w:rsidR="00597036" w:rsidRDefault="00597036">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2163</w:t>
      </w:r>
    </w:p>
    <w:p w14:paraId="37612D81" w14:textId="77777777" w:rsidR="00597036" w:rsidRDefault="00597036">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261B7FFD" w14:textId="77777777" w:rsidR="00597036" w:rsidRDefault="00597036">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2163</w:t>
      </w:r>
    </w:p>
    <w:p w14:paraId="0809C363" w14:textId="77777777" w:rsidR="00597036" w:rsidRDefault="00597036">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2163</w:t>
      </w:r>
    </w:p>
    <w:p w14:paraId="79996276" w14:textId="77777777" w:rsidR="00597036" w:rsidRDefault="00597036">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0C633D3C" w14:textId="77777777" w:rsidR="00597036" w:rsidRDefault="00597036">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2165</w:t>
      </w:r>
    </w:p>
    <w:p w14:paraId="5630DDB8" w14:textId="77777777" w:rsidR="00597036" w:rsidRDefault="00597036">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2166</w:t>
      </w:r>
    </w:p>
    <w:p w14:paraId="2BB6BB27" w14:textId="77777777" w:rsidR="00597036" w:rsidRDefault="00597036">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1C36A2CF" w14:textId="77777777" w:rsidR="00597036" w:rsidRDefault="00597036">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2166</w:t>
      </w:r>
    </w:p>
    <w:p w14:paraId="7710984B" w14:textId="77777777" w:rsidR="00597036" w:rsidRDefault="00597036">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2166</w:t>
      </w:r>
    </w:p>
    <w:p w14:paraId="52AF5ED2" w14:textId="77777777" w:rsidR="00597036" w:rsidRDefault="00597036">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2166</w:t>
      </w:r>
    </w:p>
    <w:p w14:paraId="2CD57595" w14:textId="77777777" w:rsidR="00597036" w:rsidRDefault="00597036">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2167</w:t>
      </w:r>
    </w:p>
    <w:p w14:paraId="140CA00F" w14:textId="77777777" w:rsidR="00597036" w:rsidRDefault="00597036">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2167</w:t>
      </w:r>
    </w:p>
    <w:p w14:paraId="43652B80" w14:textId="77777777" w:rsidR="00597036" w:rsidRDefault="00597036">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1B42B55A" w14:textId="77777777" w:rsidR="00597036" w:rsidRDefault="00597036">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2167</w:t>
      </w:r>
    </w:p>
    <w:p w14:paraId="69340E17" w14:textId="77777777" w:rsidR="00597036" w:rsidRDefault="00597036">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2167</w:t>
      </w:r>
    </w:p>
    <w:p w14:paraId="0D0D84BD" w14:textId="77777777" w:rsidR="00597036" w:rsidRDefault="00597036">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2167</w:t>
      </w:r>
    </w:p>
    <w:p w14:paraId="5AAA0E37" w14:textId="77777777" w:rsidR="00597036" w:rsidRDefault="00597036">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2168</w:t>
      </w:r>
    </w:p>
    <w:p w14:paraId="48F03FBA" w14:textId="77777777" w:rsidR="00597036" w:rsidRDefault="00597036">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2168</w:t>
      </w:r>
    </w:p>
    <w:p w14:paraId="43C9A40D" w14:textId="77777777" w:rsidR="00597036" w:rsidRDefault="00597036">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2168</w:t>
      </w:r>
    </w:p>
    <w:p w14:paraId="29A76CA0" w14:textId="77777777" w:rsidR="00597036" w:rsidRDefault="00597036">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2170</w:t>
      </w:r>
    </w:p>
    <w:p w14:paraId="16FF112A" w14:textId="77777777" w:rsidR="00597036" w:rsidRDefault="00597036">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2170</w:t>
      </w:r>
    </w:p>
    <w:p w14:paraId="52424655" w14:textId="77777777" w:rsidR="00597036" w:rsidRDefault="00597036">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2170</w:t>
      </w:r>
    </w:p>
    <w:p w14:paraId="53910F0F" w14:textId="77777777" w:rsidR="00597036" w:rsidRDefault="00597036">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2171</w:t>
      </w:r>
    </w:p>
    <w:p w14:paraId="7EFB86AA" w14:textId="77777777" w:rsidR="00597036" w:rsidRDefault="00597036">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2171</w:t>
      </w:r>
    </w:p>
    <w:p w14:paraId="126A2E42" w14:textId="77777777" w:rsidR="00597036" w:rsidRDefault="00597036">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0E7D4F41" w14:textId="77777777" w:rsidR="00597036" w:rsidRDefault="00597036">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2171</w:t>
      </w:r>
    </w:p>
    <w:p w14:paraId="785629B5" w14:textId="77777777" w:rsidR="00597036" w:rsidRDefault="00597036">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2171</w:t>
      </w:r>
    </w:p>
    <w:p w14:paraId="1C8AEE55" w14:textId="77777777" w:rsidR="00597036" w:rsidRDefault="00597036">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2171</w:t>
      </w:r>
    </w:p>
    <w:p w14:paraId="18E5E3CF" w14:textId="77777777" w:rsidR="00597036" w:rsidRDefault="00597036">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2172</w:t>
      </w:r>
    </w:p>
    <w:p w14:paraId="46614721" w14:textId="77777777" w:rsidR="00597036" w:rsidRDefault="00597036">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2172</w:t>
      </w:r>
    </w:p>
    <w:p w14:paraId="1CF2890B" w14:textId="77777777" w:rsidR="00597036" w:rsidRDefault="00597036">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2172</w:t>
      </w:r>
    </w:p>
    <w:p w14:paraId="1F802C7C" w14:textId="77777777" w:rsidR="00597036" w:rsidRDefault="00597036">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2174</w:t>
      </w:r>
    </w:p>
    <w:p w14:paraId="13376173" w14:textId="77777777" w:rsidR="00597036" w:rsidRDefault="00597036">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2175</w:t>
      </w:r>
    </w:p>
    <w:p w14:paraId="4EA2286E" w14:textId="77777777" w:rsidR="00597036" w:rsidRDefault="00597036">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3DF5F1E2" w14:textId="77777777" w:rsidR="00597036" w:rsidRDefault="00597036">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2175</w:t>
      </w:r>
    </w:p>
    <w:p w14:paraId="1F4D307D" w14:textId="77777777" w:rsidR="00597036" w:rsidRDefault="00597036">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2175</w:t>
      </w:r>
    </w:p>
    <w:p w14:paraId="6F49E687" w14:textId="77777777" w:rsidR="00597036" w:rsidRDefault="00597036">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2175</w:t>
      </w:r>
    </w:p>
    <w:p w14:paraId="011DAEF3" w14:textId="77777777" w:rsidR="00597036" w:rsidRDefault="00597036">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2176</w:t>
      </w:r>
    </w:p>
    <w:p w14:paraId="6ACD54F3" w14:textId="77777777" w:rsidR="00597036" w:rsidRDefault="00597036">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2176</w:t>
      </w:r>
    </w:p>
    <w:p w14:paraId="6240E2B7" w14:textId="77777777" w:rsidR="00597036" w:rsidRDefault="00597036">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6E467632" w14:textId="77777777" w:rsidR="00597036" w:rsidRDefault="00597036">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2176</w:t>
      </w:r>
    </w:p>
    <w:p w14:paraId="203155B3" w14:textId="77777777" w:rsidR="00597036" w:rsidRDefault="00597036">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2176</w:t>
      </w:r>
    </w:p>
    <w:p w14:paraId="1FB17F7C" w14:textId="77777777" w:rsidR="00597036" w:rsidRDefault="00597036">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2176</w:t>
      </w:r>
    </w:p>
    <w:p w14:paraId="77746826" w14:textId="77777777" w:rsidR="00597036" w:rsidRDefault="00597036">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2177</w:t>
      </w:r>
    </w:p>
    <w:p w14:paraId="47CC6B2C" w14:textId="77777777" w:rsidR="00597036" w:rsidRDefault="00597036">
      <w:pPr>
        <w:pStyle w:val="TOC3"/>
        <w:rPr>
          <w:rFonts w:asciiTheme="minorHAnsi" w:eastAsiaTheme="minorEastAsia" w:hAnsiTheme="minorHAnsi" w:cstheme="minorBidi"/>
          <w:sz w:val="22"/>
          <w:szCs w:val="22"/>
        </w:rPr>
      </w:pPr>
      <w:r>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2177</w:t>
      </w:r>
    </w:p>
    <w:p w14:paraId="08384A15" w14:textId="77777777" w:rsidR="00597036" w:rsidRDefault="00597036">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2177</w:t>
      </w:r>
    </w:p>
    <w:p w14:paraId="727ECBF6" w14:textId="77777777" w:rsidR="00597036" w:rsidRDefault="00597036">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2179</w:t>
      </w:r>
    </w:p>
    <w:p w14:paraId="05638F63" w14:textId="77777777" w:rsidR="00597036" w:rsidRDefault="00597036">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2179</w:t>
      </w:r>
    </w:p>
    <w:p w14:paraId="5780758C" w14:textId="77777777" w:rsidR="00597036" w:rsidRDefault="00597036">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2179</w:t>
      </w:r>
    </w:p>
    <w:p w14:paraId="762A589E" w14:textId="77777777" w:rsidR="00597036" w:rsidRDefault="00597036">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2181</w:t>
      </w:r>
    </w:p>
    <w:p w14:paraId="5196A0A8" w14:textId="77777777" w:rsidR="00597036" w:rsidRDefault="00597036">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2181</w:t>
      </w:r>
    </w:p>
    <w:p w14:paraId="1A9E1F3B" w14:textId="77777777" w:rsidR="00597036" w:rsidRDefault="00597036">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2181</w:t>
      </w:r>
    </w:p>
    <w:p w14:paraId="3F20D7E0" w14:textId="77777777" w:rsidR="00597036" w:rsidRDefault="00597036">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2184</w:t>
      </w:r>
    </w:p>
    <w:p w14:paraId="6A06841D" w14:textId="77777777" w:rsidR="00597036" w:rsidRDefault="00597036">
      <w:pPr>
        <w:pStyle w:val="TOC3"/>
        <w:rPr>
          <w:rFonts w:asciiTheme="minorHAnsi" w:eastAsiaTheme="minorEastAsia" w:hAnsiTheme="minorHAnsi" w:cstheme="minorBidi"/>
          <w:sz w:val="22"/>
          <w:szCs w:val="22"/>
        </w:rPr>
      </w:pPr>
      <w:r>
        <w:lastRenderedPageBreak/>
        <w:t>A.8.16.24</w:t>
      </w:r>
      <w:r>
        <w:rPr>
          <w:rFonts w:asciiTheme="minorHAnsi" w:eastAsiaTheme="minorEastAsia" w:hAnsiTheme="minorHAnsi" w:cstheme="minorBidi"/>
          <w:sz w:val="22"/>
          <w:szCs w:val="22"/>
        </w:rPr>
        <w:tab/>
      </w:r>
      <w:r>
        <w:t>E-UTRAN TDD-FDD CA Event Triggered Reporting Under Deactivated SCell in Non-DRX with PCell in TDD</w:t>
      </w:r>
      <w:r>
        <w:tab/>
        <w:t>2184</w:t>
      </w:r>
    </w:p>
    <w:p w14:paraId="17074147" w14:textId="77777777" w:rsidR="00597036" w:rsidRDefault="00597036">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2184</w:t>
      </w:r>
    </w:p>
    <w:p w14:paraId="0C5FF41F" w14:textId="77777777" w:rsidR="00597036" w:rsidRDefault="00597036">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2187</w:t>
      </w:r>
    </w:p>
    <w:p w14:paraId="58250CFF" w14:textId="77777777" w:rsidR="00597036" w:rsidRDefault="00597036">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2187</w:t>
      </w:r>
    </w:p>
    <w:p w14:paraId="20707445" w14:textId="77777777" w:rsidR="00597036" w:rsidRDefault="00597036">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2187</w:t>
      </w:r>
    </w:p>
    <w:p w14:paraId="1529488C" w14:textId="77777777" w:rsidR="00597036" w:rsidRDefault="00597036">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2189</w:t>
      </w:r>
    </w:p>
    <w:p w14:paraId="6BD0CF4A" w14:textId="77777777" w:rsidR="00597036" w:rsidRDefault="00597036">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2189</w:t>
      </w:r>
    </w:p>
    <w:p w14:paraId="44AD3F12" w14:textId="77777777" w:rsidR="00597036" w:rsidRDefault="00597036">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2189</w:t>
      </w:r>
    </w:p>
    <w:p w14:paraId="455972AD" w14:textId="77777777" w:rsidR="00597036" w:rsidRDefault="00597036">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2192</w:t>
      </w:r>
    </w:p>
    <w:p w14:paraId="13912839" w14:textId="77777777" w:rsidR="00597036" w:rsidRDefault="00597036">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2192</w:t>
      </w:r>
    </w:p>
    <w:p w14:paraId="42C0D039" w14:textId="77777777" w:rsidR="00597036" w:rsidRDefault="00597036">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2192</w:t>
      </w:r>
    </w:p>
    <w:p w14:paraId="7A00F96A" w14:textId="77777777" w:rsidR="00597036" w:rsidRDefault="00597036">
      <w:pPr>
        <w:pStyle w:val="TOC4"/>
        <w:rPr>
          <w:rFonts w:asciiTheme="minorHAnsi" w:eastAsiaTheme="minorEastAsia" w:hAnsiTheme="minorHAnsi" w:cstheme="minorBidi"/>
          <w:sz w:val="22"/>
          <w:szCs w:val="22"/>
        </w:rPr>
      </w:pPr>
      <w:r w:rsidRPr="00597036">
        <w:t>A.8.16.27.2</w:t>
      </w:r>
      <w:r w:rsidRPr="00597036">
        <w:rPr>
          <w:rFonts w:asciiTheme="minorHAnsi" w:hAnsiTheme="minorHAnsi" w:cstheme="minorBidi"/>
          <w:sz w:val="22"/>
          <w:szCs w:val="22"/>
        </w:rPr>
        <w:tab/>
      </w:r>
      <w:r w:rsidRPr="00763DEA">
        <w:rPr>
          <w:rFonts w:eastAsia="SimSun"/>
          <w:lang w:eastAsia="zh-CN"/>
        </w:rPr>
        <w:t>Test Requirements</w:t>
      </w:r>
      <w:r>
        <w:tab/>
        <w:t>2196</w:t>
      </w:r>
    </w:p>
    <w:p w14:paraId="126D4821" w14:textId="77777777" w:rsidR="00597036" w:rsidRDefault="00597036">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2196</w:t>
      </w:r>
    </w:p>
    <w:p w14:paraId="0574CDC5" w14:textId="77777777" w:rsidR="00597036" w:rsidRDefault="00597036">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2196</w:t>
      </w:r>
    </w:p>
    <w:p w14:paraId="6D069F62" w14:textId="77777777" w:rsidR="00597036" w:rsidRDefault="00597036">
      <w:pPr>
        <w:pStyle w:val="TOC4"/>
        <w:rPr>
          <w:rFonts w:asciiTheme="minorHAnsi" w:eastAsiaTheme="minorEastAsia" w:hAnsiTheme="minorHAnsi" w:cstheme="minorBidi"/>
          <w:sz w:val="22"/>
          <w:szCs w:val="22"/>
        </w:rPr>
      </w:pPr>
      <w:r w:rsidRPr="00597036">
        <w:t>A.8.16.28.2</w:t>
      </w:r>
      <w:r w:rsidRPr="00597036">
        <w:rPr>
          <w:rFonts w:asciiTheme="minorHAnsi" w:hAnsiTheme="minorHAnsi" w:cstheme="minorBidi"/>
          <w:sz w:val="22"/>
          <w:szCs w:val="22"/>
        </w:rPr>
        <w:tab/>
      </w:r>
      <w:r w:rsidRPr="00763DEA">
        <w:rPr>
          <w:rFonts w:eastAsia="SimSun"/>
          <w:lang w:eastAsia="zh-CN"/>
        </w:rPr>
        <w:t>Test Requirements</w:t>
      </w:r>
      <w:r>
        <w:tab/>
        <w:t>2200</w:t>
      </w:r>
    </w:p>
    <w:p w14:paraId="321D61DF" w14:textId="77777777" w:rsidR="00597036" w:rsidRDefault="00597036">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2200</w:t>
      </w:r>
    </w:p>
    <w:p w14:paraId="2C4077D0" w14:textId="77777777" w:rsidR="00597036" w:rsidRDefault="00597036">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2200</w:t>
      </w:r>
    </w:p>
    <w:p w14:paraId="40412B32" w14:textId="77777777" w:rsidR="00597036" w:rsidRDefault="00597036">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2204</w:t>
      </w:r>
    </w:p>
    <w:p w14:paraId="1F2305B1" w14:textId="77777777" w:rsidR="00597036" w:rsidRDefault="00597036">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2204</w:t>
      </w:r>
    </w:p>
    <w:p w14:paraId="1D9E19B1" w14:textId="77777777" w:rsidR="00597036" w:rsidRDefault="00597036">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2204</w:t>
      </w:r>
    </w:p>
    <w:p w14:paraId="554C4C3A" w14:textId="77777777" w:rsidR="00597036" w:rsidRDefault="00597036">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2208</w:t>
      </w:r>
    </w:p>
    <w:p w14:paraId="6B153E5C" w14:textId="77777777" w:rsidR="00597036" w:rsidRDefault="00597036">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2208</w:t>
      </w:r>
    </w:p>
    <w:p w14:paraId="290641D7" w14:textId="77777777" w:rsidR="00597036" w:rsidRDefault="00597036">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2208</w:t>
      </w:r>
    </w:p>
    <w:p w14:paraId="701896AA" w14:textId="77777777" w:rsidR="00597036" w:rsidRDefault="00597036">
      <w:pPr>
        <w:pStyle w:val="TOC4"/>
        <w:rPr>
          <w:rFonts w:asciiTheme="minorHAnsi" w:eastAsiaTheme="minorEastAsia" w:hAnsiTheme="minorHAnsi" w:cstheme="minorBidi"/>
          <w:sz w:val="22"/>
          <w:szCs w:val="22"/>
        </w:rPr>
      </w:pPr>
      <w:r w:rsidRPr="00597036">
        <w:t>A.8.16.31</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2212</w:t>
      </w:r>
    </w:p>
    <w:p w14:paraId="7A58F57C" w14:textId="77777777" w:rsidR="00597036" w:rsidRDefault="00597036">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2212</w:t>
      </w:r>
    </w:p>
    <w:p w14:paraId="41CE8E75" w14:textId="77777777" w:rsidR="00597036" w:rsidRDefault="00597036">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2212</w:t>
      </w:r>
    </w:p>
    <w:p w14:paraId="2C3BF473" w14:textId="77777777" w:rsidR="00597036" w:rsidRDefault="00597036">
      <w:pPr>
        <w:pStyle w:val="TOC4"/>
        <w:rPr>
          <w:rFonts w:asciiTheme="minorHAnsi" w:eastAsiaTheme="minorEastAsia" w:hAnsiTheme="minorHAnsi" w:cstheme="minorBidi"/>
          <w:sz w:val="22"/>
          <w:szCs w:val="22"/>
        </w:rPr>
      </w:pPr>
      <w:r w:rsidRPr="00597036">
        <w:t>A.8.16.32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2216</w:t>
      </w:r>
    </w:p>
    <w:p w14:paraId="131DA05E" w14:textId="77777777" w:rsidR="00597036" w:rsidRDefault="00597036">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2216</w:t>
      </w:r>
    </w:p>
    <w:p w14:paraId="729DFFA6" w14:textId="77777777" w:rsidR="00597036" w:rsidRDefault="00597036">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2216</w:t>
      </w:r>
    </w:p>
    <w:p w14:paraId="32658AC7" w14:textId="77777777" w:rsidR="00597036" w:rsidRDefault="00597036">
      <w:pPr>
        <w:pStyle w:val="TOC4"/>
        <w:rPr>
          <w:rFonts w:asciiTheme="minorHAnsi" w:eastAsiaTheme="minorEastAsia" w:hAnsiTheme="minorHAnsi" w:cstheme="minorBidi"/>
          <w:sz w:val="22"/>
          <w:szCs w:val="22"/>
        </w:rPr>
      </w:pPr>
      <w:r w:rsidRPr="00597036">
        <w:t>A.8.16.33</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2220</w:t>
      </w:r>
    </w:p>
    <w:p w14:paraId="7C89B75A" w14:textId="77777777" w:rsidR="00597036" w:rsidRDefault="00597036">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2220</w:t>
      </w:r>
    </w:p>
    <w:p w14:paraId="4A4BE757" w14:textId="77777777" w:rsidR="00597036" w:rsidRDefault="00597036">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2220</w:t>
      </w:r>
    </w:p>
    <w:p w14:paraId="5CF6C0F5" w14:textId="77777777" w:rsidR="00597036" w:rsidRDefault="00597036">
      <w:pPr>
        <w:pStyle w:val="TOC4"/>
        <w:rPr>
          <w:rFonts w:asciiTheme="minorHAnsi" w:eastAsiaTheme="minorEastAsia" w:hAnsiTheme="minorHAnsi" w:cstheme="minorBidi"/>
          <w:sz w:val="22"/>
          <w:szCs w:val="22"/>
        </w:rPr>
      </w:pPr>
      <w:r w:rsidRPr="00597036">
        <w:t>A.8.16.34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2224</w:t>
      </w:r>
    </w:p>
    <w:p w14:paraId="0155545E" w14:textId="77777777" w:rsidR="00597036" w:rsidRDefault="00597036">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2224</w:t>
      </w:r>
    </w:p>
    <w:p w14:paraId="41925A10" w14:textId="77777777" w:rsidR="00597036" w:rsidRDefault="00597036">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2224</w:t>
      </w:r>
    </w:p>
    <w:p w14:paraId="2695EF55" w14:textId="77777777" w:rsidR="00597036" w:rsidRDefault="00597036">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2226</w:t>
      </w:r>
    </w:p>
    <w:p w14:paraId="610B54D0" w14:textId="77777777" w:rsidR="00597036" w:rsidRDefault="00597036">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2227</w:t>
      </w:r>
    </w:p>
    <w:p w14:paraId="0AC18D9A" w14:textId="77777777" w:rsidR="00597036" w:rsidRDefault="00597036">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2227</w:t>
      </w:r>
    </w:p>
    <w:p w14:paraId="3E61FED9" w14:textId="77777777" w:rsidR="00597036" w:rsidRDefault="00597036">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2229</w:t>
      </w:r>
    </w:p>
    <w:p w14:paraId="507AA39F" w14:textId="77777777" w:rsidR="00597036" w:rsidRDefault="00597036">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2230</w:t>
      </w:r>
    </w:p>
    <w:p w14:paraId="0BE3EDF8" w14:textId="77777777" w:rsidR="00597036" w:rsidRDefault="00597036">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2230</w:t>
      </w:r>
    </w:p>
    <w:p w14:paraId="422D0974" w14:textId="77777777" w:rsidR="00597036" w:rsidRDefault="00597036">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2232</w:t>
      </w:r>
    </w:p>
    <w:p w14:paraId="54D0701F" w14:textId="77777777" w:rsidR="00597036" w:rsidRDefault="00597036">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2233</w:t>
      </w:r>
    </w:p>
    <w:p w14:paraId="5B6A2BF4" w14:textId="77777777" w:rsidR="00597036" w:rsidRDefault="00597036">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2233</w:t>
      </w:r>
    </w:p>
    <w:p w14:paraId="13250F8D" w14:textId="77777777" w:rsidR="00597036" w:rsidRDefault="00597036">
      <w:pPr>
        <w:pStyle w:val="TOC4"/>
        <w:rPr>
          <w:rFonts w:asciiTheme="minorHAnsi" w:eastAsiaTheme="minorEastAsia" w:hAnsiTheme="minorHAnsi" w:cstheme="minorBidi"/>
          <w:sz w:val="22"/>
          <w:szCs w:val="22"/>
        </w:rPr>
      </w:pPr>
      <w:r>
        <w:t>A.8.16.38.2</w:t>
      </w:r>
      <w:r>
        <w:rPr>
          <w:rFonts w:asciiTheme="minorHAnsi" w:eastAsiaTheme="minorEastAsia" w:hAnsiTheme="minorHAnsi" w:cstheme="minorBidi"/>
          <w:sz w:val="22"/>
          <w:szCs w:val="22"/>
        </w:rPr>
        <w:tab/>
      </w:r>
      <w:r>
        <w:t>Test Requirements</w:t>
      </w:r>
      <w:r>
        <w:tab/>
        <w:t>2235</w:t>
      </w:r>
    </w:p>
    <w:p w14:paraId="0FD25AE2" w14:textId="77777777" w:rsidR="00597036" w:rsidRDefault="00597036">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2236</w:t>
      </w:r>
    </w:p>
    <w:p w14:paraId="13F54E98" w14:textId="77777777" w:rsidR="00597036" w:rsidRDefault="00597036">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2236</w:t>
      </w:r>
    </w:p>
    <w:p w14:paraId="44D4E36D" w14:textId="77777777" w:rsidR="00597036" w:rsidRDefault="00597036">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2239</w:t>
      </w:r>
    </w:p>
    <w:p w14:paraId="3625AE01" w14:textId="77777777" w:rsidR="00597036" w:rsidRDefault="00597036">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2239</w:t>
      </w:r>
    </w:p>
    <w:p w14:paraId="5E913B4C" w14:textId="77777777" w:rsidR="00597036" w:rsidRDefault="00597036">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2239</w:t>
      </w:r>
    </w:p>
    <w:p w14:paraId="049CB1C6" w14:textId="77777777" w:rsidR="00597036" w:rsidRDefault="00597036">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2242</w:t>
      </w:r>
    </w:p>
    <w:p w14:paraId="0A5CA045" w14:textId="77777777" w:rsidR="00597036" w:rsidRDefault="00597036">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2242</w:t>
      </w:r>
    </w:p>
    <w:p w14:paraId="1E7D3868" w14:textId="77777777" w:rsidR="00597036" w:rsidRDefault="00597036">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2242</w:t>
      </w:r>
    </w:p>
    <w:p w14:paraId="44E9B03E" w14:textId="77777777" w:rsidR="00597036" w:rsidRDefault="00597036">
      <w:pPr>
        <w:pStyle w:val="TOC5"/>
        <w:rPr>
          <w:rFonts w:asciiTheme="minorHAnsi" w:eastAsiaTheme="minorEastAsia" w:hAnsiTheme="minorHAnsi" w:cstheme="minorBidi"/>
          <w:sz w:val="22"/>
          <w:szCs w:val="22"/>
        </w:rPr>
      </w:pPr>
      <w:r>
        <w:lastRenderedPageBreak/>
        <w:t>A.8.16.41.2</w:t>
      </w:r>
      <w:r>
        <w:rPr>
          <w:rFonts w:asciiTheme="minorHAnsi" w:eastAsiaTheme="minorEastAsia" w:hAnsiTheme="minorHAnsi" w:cstheme="minorBidi"/>
          <w:sz w:val="22"/>
          <w:szCs w:val="22"/>
        </w:rPr>
        <w:tab/>
      </w:r>
      <w:r>
        <w:t>Test Requirements</w:t>
      </w:r>
      <w:r>
        <w:tab/>
        <w:t>2244</w:t>
      </w:r>
    </w:p>
    <w:p w14:paraId="541B18C8" w14:textId="77777777" w:rsidR="00597036" w:rsidRDefault="00597036">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2245</w:t>
      </w:r>
    </w:p>
    <w:p w14:paraId="2E929DD4" w14:textId="77777777" w:rsidR="00597036" w:rsidRDefault="00597036">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2245</w:t>
      </w:r>
    </w:p>
    <w:p w14:paraId="49BD9A71" w14:textId="77777777" w:rsidR="00597036" w:rsidRDefault="00597036">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2247</w:t>
      </w:r>
    </w:p>
    <w:p w14:paraId="09DAC562" w14:textId="77777777" w:rsidR="00597036" w:rsidRDefault="00597036">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2248</w:t>
      </w:r>
    </w:p>
    <w:p w14:paraId="28D2FC65" w14:textId="77777777" w:rsidR="00597036" w:rsidRDefault="00597036">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2248</w:t>
      </w:r>
    </w:p>
    <w:p w14:paraId="41298695" w14:textId="77777777" w:rsidR="00597036" w:rsidRDefault="00597036">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2251</w:t>
      </w:r>
    </w:p>
    <w:p w14:paraId="711CDE70" w14:textId="77777777" w:rsidR="00597036" w:rsidRDefault="00597036">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2251</w:t>
      </w:r>
    </w:p>
    <w:p w14:paraId="7B8E667F" w14:textId="77777777" w:rsidR="00597036" w:rsidRDefault="00597036">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2251</w:t>
      </w:r>
    </w:p>
    <w:p w14:paraId="20FF0110" w14:textId="77777777" w:rsidR="00597036" w:rsidRDefault="00597036">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2254</w:t>
      </w:r>
    </w:p>
    <w:p w14:paraId="71D87E14" w14:textId="77777777" w:rsidR="00597036" w:rsidRDefault="00597036">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2254</w:t>
      </w:r>
    </w:p>
    <w:p w14:paraId="1969B91C" w14:textId="77777777" w:rsidR="00597036" w:rsidRDefault="00597036">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2254</w:t>
      </w:r>
    </w:p>
    <w:p w14:paraId="07EF13C2" w14:textId="77777777" w:rsidR="00597036" w:rsidRDefault="00597036">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2257</w:t>
      </w:r>
    </w:p>
    <w:p w14:paraId="79D5AFDF" w14:textId="77777777" w:rsidR="00597036" w:rsidRDefault="00597036">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2257</w:t>
      </w:r>
    </w:p>
    <w:p w14:paraId="15C8F946" w14:textId="77777777" w:rsidR="00597036" w:rsidRDefault="00597036">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2257</w:t>
      </w:r>
    </w:p>
    <w:p w14:paraId="5A0F9E43" w14:textId="77777777" w:rsidR="00597036" w:rsidRDefault="00597036">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2259</w:t>
      </w:r>
    </w:p>
    <w:p w14:paraId="24375425" w14:textId="77777777" w:rsidR="00597036" w:rsidRDefault="00597036">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2260</w:t>
      </w:r>
    </w:p>
    <w:p w14:paraId="79A3E72E" w14:textId="77777777" w:rsidR="00597036" w:rsidRDefault="00597036">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2260</w:t>
      </w:r>
    </w:p>
    <w:p w14:paraId="1FE8C474" w14:textId="77777777" w:rsidR="00597036" w:rsidRDefault="00597036">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2262</w:t>
      </w:r>
    </w:p>
    <w:p w14:paraId="3FC5499E" w14:textId="77777777" w:rsidR="00597036" w:rsidRDefault="00597036">
      <w:pPr>
        <w:pStyle w:val="TOC3"/>
        <w:rPr>
          <w:rFonts w:asciiTheme="minorHAnsi" w:eastAsiaTheme="minorEastAsia" w:hAnsiTheme="minorHAnsi" w:cstheme="minorBidi"/>
          <w:sz w:val="22"/>
          <w:szCs w:val="22"/>
        </w:rPr>
      </w:pPr>
      <w:r w:rsidRPr="00597036">
        <w:t>A.8.16.48</w:t>
      </w:r>
      <w:r w:rsidRPr="00597036">
        <w:rPr>
          <w:rFonts w:asciiTheme="minorHAnsi" w:hAnsiTheme="minorHAnsi" w:cstheme="minorBidi"/>
          <w:sz w:val="22"/>
          <w:szCs w:val="22"/>
        </w:rPr>
        <w:tab/>
      </w:r>
      <w:r w:rsidRPr="00763DEA">
        <w:rPr>
          <w:rFonts w:eastAsia="MS Mincho"/>
          <w:lang w:eastAsia="zh-CN"/>
        </w:rPr>
        <w:t>2DL/2UL TDD CA activation and deactivation of known PUCCH SCell without valid TA in non-DRX</w:t>
      </w:r>
      <w:r>
        <w:tab/>
        <w:t>2263</w:t>
      </w:r>
    </w:p>
    <w:p w14:paraId="0EA60413" w14:textId="77777777" w:rsidR="00597036" w:rsidRDefault="00597036">
      <w:pPr>
        <w:pStyle w:val="TOC4"/>
        <w:rPr>
          <w:rFonts w:asciiTheme="minorHAnsi" w:eastAsiaTheme="minorEastAsia" w:hAnsiTheme="minorHAnsi" w:cstheme="minorBidi"/>
          <w:sz w:val="22"/>
          <w:szCs w:val="22"/>
        </w:rPr>
      </w:pPr>
      <w:r w:rsidRPr="00597036">
        <w:t>A.8.16.48</w:t>
      </w:r>
      <w:r w:rsidRPr="00597036">
        <w:rPr>
          <w:lang w:eastAsia="zh-CN"/>
        </w:rPr>
        <w:t>.1</w:t>
      </w:r>
      <w:r w:rsidRPr="00597036">
        <w:rPr>
          <w:rFonts w:asciiTheme="minorHAnsi" w:hAnsiTheme="minorHAnsi" w:cstheme="minorBidi"/>
          <w:sz w:val="22"/>
          <w:szCs w:val="22"/>
        </w:rPr>
        <w:tab/>
      </w:r>
      <w:r w:rsidRPr="00763DEA">
        <w:rPr>
          <w:rFonts w:eastAsia="MS Mincho"/>
        </w:rPr>
        <w:t xml:space="preserve">Test </w:t>
      </w:r>
      <w:r w:rsidRPr="00763DEA">
        <w:rPr>
          <w:rFonts w:eastAsia="MS Mincho"/>
          <w:lang w:eastAsia="zh-CN"/>
        </w:rPr>
        <w:t>Purpose and Environment</w:t>
      </w:r>
      <w:r>
        <w:tab/>
        <w:t>2263</w:t>
      </w:r>
    </w:p>
    <w:p w14:paraId="11F6FFEF" w14:textId="77777777" w:rsidR="00597036" w:rsidRDefault="00597036">
      <w:pPr>
        <w:pStyle w:val="TOC4"/>
        <w:rPr>
          <w:rFonts w:asciiTheme="minorHAnsi" w:eastAsiaTheme="minorEastAsia" w:hAnsiTheme="minorHAnsi" w:cstheme="minorBidi"/>
          <w:sz w:val="22"/>
          <w:szCs w:val="22"/>
        </w:rPr>
      </w:pPr>
      <w:r w:rsidRPr="00597036">
        <w:t>A.8.16.48.2</w:t>
      </w:r>
      <w:r w:rsidRPr="00597036">
        <w:rPr>
          <w:rFonts w:asciiTheme="minorHAnsi" w:hAnsiTheme="minorHAnsi" w:cstheme="minorBidi"/>
          <w:sz w:val="22"/>
          <w:szCs w:val="22"/>
        </w:rPr>
        <w:tab/>
      </w:r>
      <w:r w:rsidRPr="00763DEA">
        <w:rPr>
          <w:rFonts w:eastAsia="MS Mincho"/>
        </w:rPr>
        <w:t>Test Requirements</w:t>
      </w:r>
      <w:r>
        <w:tab/>
        <w:t>2265</w:t>
      </w:r>
    </w:p>
    <w:p w14:paraId="4BC51BB0" w14:textId="77777777" w:rsidR="00597036" w:rsidRDefault="00597036">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763DEA">
        <w:rPr>
          <w:lang w:val="en-US"/>
        </w:rPr>
        <w:t>2DL/2UL TDD-FDD CA (FDD PCell) activation and deactivation of known PUCCH SCell without valid TA in non-DRX</w:t>
      </w:r>
      <w:r>
        <w:tab/>
        <w:t>2266</w:t>
      </w:r>
    </w:p>
    <w:p w14:paraId="63C3FAB0" w14:textId="77777777" w:rsidR="00597036" w:rsidRDefault="00597036">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2266</w:t>
      </w:r>
    </w:p>
    <w:p w14:paraId="70752447" w14:textId="77777777" w:rsidR="00597036" w:rsidRDefault="00597036">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2269</w:t>
      </w:r>
    </w:p>
    <w:p w14:paraId="58FD98AD" w14:textId="77777777" w:rsidR="00597036" w:rsidRDefault="00597036">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2269</w:t>
      </w:r>
    </w:p>
    <w:p w14:paraId="13D6F972" w14:textId="77777777" w:rsidR="00597036" w:rsidRDefault="00597036">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2269</w:t>
      </w:r>
    </w:p>
    <w:p w14:paraId="392C40AA" w14:textId="77777777" w:rsidR="00597036" w:rsidRDefault="00597036">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2271</w:t>
      </w:r>
    </w:p>
    <w:p w14:paraId="71B980B6" w14:textId="77777777" w:rsidR="00597036" w:rsidRDefault="00597036">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2272</w:t>
      </w:r>
    </w:p>
    <w:p w14:paraId="748BC6D7" w14:textId="77777777" w:rsidR="00597036" w:rsidRDefault="00597036">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2272</w:t>
      </w:r>
    </w:p>
    <w:p w14:paraId="315828B5" w14:textId="77777777" w:rsidR="00597036" w:rsidRDefault="00597036">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2276</w:t>
      </w:r>
    </w:p>
    <w:p w14:paraId="1E1E724F" w14:textId="77777777" w:rsidR="00597036" w:rsidRDefault="00597036">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2276</w:t>
      </w:r>
    </w:p>
    <w:p w14:paraId="11141047" w14:textId="77777777" w:rsidR="00597036" w:rsidRDefault="00597036">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2276</w:t>
      </w:r>
    </w:p>
    <w:p w14:paraId="49C12386" w14:textId="77777777" w:rsidR="00597036" w:rsidRDefault="00597036">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2280</w:t>
      </w:r>
    </w:p>
    <w:p w14:paraId="117C9A35" w14:textId="77777777" w:rsidR="00597036" w:rsidRDefault="00597036">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2280</w:t>
      </w:r>
    </w:p>
    <w:p w14:paraId="7434A483" w14:textId="77777777" w:rsidR="00597036" w:rsidRDefault="00597036">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2280</w:t>
      </w:r>
    </w:p>
    <w:p w14:paraId="22983DD0" w14:textId="77777777" w:rsidR="00597036" w:rsidRDefault="00597036">
      <w:pPr>
        <w:pStyle w:val="TOC4"/>
        <w:rPr>
          <w:rFonts w:asciiTheme="minorHAnsi" w:eastAsiaTheme="minorEastAsia" w:hAnsiTheme="minorHAnsi" w:cstheme="minorBidi"/>
          <w:sz w:val="22"/>
          <w:szCs w:val="22"/>
        </w:rPr>
      </w:pPr>
      <w:r w:rsidRPr="00597036">
        <w:t>A.8.16.53.2</w:t>
      </w:r>
      <w:r w:rsidRPr="00597036">
        <w:rPr>
          <w:rFonts w:asciiTheme="minorHAnsi" w:hAnsiTheme="minorHAnsi" w:cstheme="minorBidi"/>
          <w:sz w:val="22"/>
          <w:szCs w:val="22"/>
        </w:rPr>
        <w:tab/>
      </w:r>
      <w:r w:rsidRPr="00763DEA">
        <w:rPr>
          <w:rFonts w:eastAsia="SimSun"/>
          <w:lang w:eastAsia="zh-CN"/>
        </w:rPr>
        <w:t>Test Requirements</w:t>
      </w:r>
      <w:r>
        <w:tab/>
        <w:t>2284</w:t>
      </w:r>
    </w:p>
    <w:p w14:paraId="458810BB" w14:textId="77777777" w:rsidR="00597036" w:rsidRDefault="00597036">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2284</w:t>
      </w:r>
    </w:p>
    <w:p w14:paraId="0FF6AA4E" w14:textId="77777777" w:rsidR="00597036" w:rsidRDefault="00597036">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2284</w:t>
      </w:r>
    </w:p>
    <w:p w14:paraId="04F03A0C" w14:textId="77777777" w:rsidR="00597036" w:rsidRDefault="00597036">
      <w:pPr>
        <w:pStyle w:val="TOC4"/>
        <w:rPr>
          <w:rFonts w:asciiTheme="minorHAnsi" w:eastAsiaTheme="minorEastAsia" w:hAnsiTheme="minorHAnsi" w:cstheme="minorBidi"/>
          <w:sz w:val="22"/>
          <w:szCs w:val="22"/>
        </w:rPr>
      </w:pPr>
      <w:r w:rsidRPr="00597036">
        <w:t>A.8.16.54.2</w:t>
      </w:r>
      <w:r w:rsidRPr="00597036">
        <w:rPr>
          <w:rFonts w:asciiTheme="minorHAnsi" w:hAnsiTheme="minorHAnsi" w:cstheme="minorBidi"/>
          <w:sz w:val="22"/>
          <w:szCs w:val="22"/>
        </w:rPr>
        <w:tab/>
      </w:r>
      <w:r w:rsidRPr="00763DEA">
        <w:rPr>
          <w:rFonts w:eastAsia="SimSun"/>
          <w:lang w:eastAsia="zh-CN"/>
        </w:rPr>
        <w:t>Test Requirements</w:t>
      </w:r>
      <w:r>
        <w:tab/>
        <w:t>2288</w:t>
      </w:r>
    </w:p>
    <w:p w14:paraId="0EEF8B52" w14:textId="77777777" w:rsidR="00597036" w:rsidRDefault="00597036">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2288</w:t>
      </w:r>
    </w:p>
    <w:p w14:paraId="16C07BAB" w14:textId="77777777" w:rsidR="00597036" w:rsidRDefault="00597036">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2288</w:t>
      </w:r>
    </w:p>
    <w:p w14:paraId="71550F68" w14:textId="77777777" w:rsidR="00597036" w:rsidRDefault="00597036">
      <w:pPr>
        <w:pStyle w:val="TOC4"/>
        <w:rPr>
          <w:rFonts w:asciiTheme="minorHAnsi" w:eastAsiaTheme="minorEastAsia" w:hAnsiTheme="minorHAnsi" w:cstheme="minorBidi"/>
          <w:sz w:val="22"/>
          <w:szCs w:val="22"/>
        </w:rPr>
      </w:pPr>
      <w:r w:rsidRPr="00597036">
        <w:t>A.8.16.55</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2293</w:t>
      </w:r>
    </w:p>
    <w:p w14:paraId="673D0323" w14:textId="77777777" w:rsidR="00597036" w:rsidRDefault="00597036">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2293</w:t>
      </w:r>
    </w:p>
    <w:p w14:paraId="2AAE4762" w14:textId="77777777" w:rsidR="00597036" w:rsidRDefault="00597036">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2293</w:t>
      </w:r>
    </w:p>
    <w:p w14:paraId="7AF54321" w14:textId="77777777" w:rsidR="00597036" w:rsidRDefault="00597036">
      <w:pPr>
        <w:pStyle w:val="TOC4"/>
        <w:rPr>
          <w:rFonts w:asciiTheme="minorHAnsi" w:eastAsiaTheme="minorEastAsia" w:hAnsiTheme="minorHAnsi" w:cstheme="minorBidi"/>
          <w:sz w:val="22"/>
          <w:szCs w:val="22"/>
        </w:rPr>
      </w:pPr>
      <w:r w:rsidRPr="00597036">
        <w:t>A.8.16.56</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2298</w:t>
      </w:r>
    </w:p>
    <w:p w14:paraId="2E1D4299" w14:textId="77777777" w:rsidR="00597036" w:rsidRDefault="00597036">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2298</w:t>
      </w:r>
    </w:p>
    <w:p w14:paraId="3390B9EE" w14:textId="77777777" w:rsidR="00597036" w:rsidRDefault="00597036">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2298</w:t>
      </w:r>
    </w:p>
    <w:p w14:paraId="5239AAD7" w14:textId="77777777" w:rsidR="00597036" w:rsidRDefault="00597036">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2300</w:t>
      </w:r>
    </w:p>
    <w:p w14:paraId="095BC99C" w14:textId="77777777" w:rsidR="00597036" w:rsidRDefault="00597036">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2301</w:t>
      </w:r>
    </w:p>
    <w:p w14:paraId="21520E6F" w14:textId="77777777" w:rsidR="00597036" w:rsidRDefault="00597036">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2301</w:t>
      </w:r>
    </w:p>
    <w:p w14:paraId="64008AF8" w14:textId="77777777" w:rsidR="00597036" w:rsidRDefault="00597036">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2303</w:t>
      </w:r>
    </w:p>
    <w:p w14:paraId="03E03359" w14:textId="77777777" w:rsidR="00597036" w:rsidRDefault="00597036">
      <w:pPr>
        <w:pStyle w:val="TOC3"/>
        <w:rPr>
          <w:rFonts w:asciiTheme="minorHAnsi" w:eastAsiaTheme="minorEastAsia" w:hAnsiTheme="minorHAnsi" w:cstheme="minorBidi"/>
          <w:sz w:val="22"/>
          <w:szCs w:val="22"/>
        </w:rPr>
      </w:pPr>
      <w:r>
        <w:lastRenderedPageBreak/>
        <w:t>A.8.16.59</w:t>
      </w:r>
      <w:r>
        <w:rPr>
          <w:rFonts w:asciiTheme="minorHAnsi" w:eastAsiaTheme="minorEastAsia" w:hAnsiTheme="minorHAnsi" w:cstheme="minorBidi"/>
          <w:sz w:val="22"/>
          <w:szCs w:val="22"/>
        </w:rPr>
        <w:tab/>
      </w:r>
      <w:r>
        <w:t>E-UTRAN PCell in FDD FDD-TDD 4 DL CA activation and deactivation of known SCell in non-DRX</w:t>
      </w:r>
      <w:r>
        <w:tab/>
        <w:t>2304</w:t>
      </w:r>
    </w:p>
    <w:p w14:paraId="4B1E9C59" w14:textId="77777777" w:rsidR="00597036" w:rsidRDefault="00597036">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2304</w:t>
      </w:r>
    </w:p>
    <w:p w14:paraId="7060D2F4" w14:textId="77777777" w:rsidR="00597036" w:rsidRDefault="00597036">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2307</w:t>
      </w:r>
    </w:p>
    <w:p w14:paraId="4D89C590" w14:textId="77777777" w:rsidR="00597036" w:rsidRDefault="00597036">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2308</w:t>
      </w:r>
    </w:p>
    <w:p w14:paraId="396D06F2" w14:textId="77777777" w:rsidR="00597036" w:rsidRDefault="00597036">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2308</w:t>
      </w:r>
    </w:p>
    <w:p w14:paraId="26B03F64" w14:textId="77777777" w:rsidR="00597036" w:rsidRDefault="00597036">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2311</w:t>
      </w:r>
    </w:p>
    <w:p w14:paraId="527CB220" w14:textId="77777777" w:rsidR="00597036" w:rsidRDefault="00597036">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2312</w:t>
      </w:r>
    </w:p>
    <w:p w14:paraId="14CA4474" w14:textId="77777777" w:rsidR="00597036" w:rsidRDefault="00597036">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2312</w:t>
      </w:r>
    </w:p>
    <w:p w14:paraId="2EB0CCEA" w14:textId="77777777" w:rsidR="00597036" w:rsidRDefault="00597036">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2315</w:t>
      </w:r>
    </w:p>
    <w:p w14:paraId="4FB1FE61" w14:textId="77777777" w:rsidR="00597036" w:rsidRDefault="00597036">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2315</w:t>
      </w:r>
    </w:p>
    <w:p w14:paraId="7A78B31D" w14:textId="77777777" w:rsidR="00597036" w:rsidRDefault="00597036">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2315</w:t>
      </w:r>
    </w:p>
    <w:p w14:paraId="037C649D" w14:textId="77777777" w:rsidR="00597036" w:rsidRDefault="00597036">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2317</w:t>
      </w:r>
    </w:p>
    <w:p w14:paraId="562C7EED" w14:textId="77777777" w:rsidR="00597036" w:rsidRDefault="00597036">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2318</w:t>
      </w:r>
    </w:p>
    <w:p w14:paraId="040E242A" w14:textId="77777777" w:rsidR="00597036" w:rsidRDefault="00597036">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2318</w:t>
      </w:r>
    </w:p>
    <w:p w14:paraId="2D8E1F79" w14:textId="77777777" w:rsidR="00597036" w:rsidRDefault="00597036">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2321</w:t>
      </w:r>
    </w:p>
    <w:p w14:paraId="405A31FC" w14:textId="77777777" w:rsidR="00597036" w:rsidRDefault="00597036">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2322</w:t>
      </w:r>
    </w:p>
    <w:p w14:paraId="5F3C5FE5" w14:textId="77777777" w:rsidR="00597036" w:rsidRDefault="00597036">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2322</w:t>
      </w:r>
    </w:p>
    <w:p w14:paraId="2A37BBBE" w14:textId="77777777" w:rsidR="00597036" w:rsidRDefault="00597036">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2326</w:t>
      </w:r>
    </w:p>
    <w:p w14:paraId="372A42EA" w14:textId="77777777" w:rsidR="00597036" w:rsidRDefault="00597036">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2326</w:t>
      </w:r>
    </w:p>
    <w:p w14:paraId="6B55CB25" w14:textId="77777777" w:rsidR="00597036" w:rsidRDefault="00597036">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555F36DD" w14:textId="77777777" w:rsidR="00597036" w:rsidRDefault="00597036">
      <w:pPr>
        <w:pStyle w:val="TOC4"/>
        <w:rPr>
          <w:rFonts w:asciiTheme="minorHAnsi" w:eastAsiaTheme="minorEastAsia" w:hAnsiTheme="minorHAnsi" w:cstheme="minorBidi"/>
          <w:sz w:val="22"/>
          <w:szCs w:val="22"/>
        </w:rPr>
      </w:pPr>
      <w:r w:rsidRPr="00597036">
        <w:t>A.8.16.65.2</w:t>
      </w:r>
      <w:r w:rsidRPr="00597036">
        <w:rPr>
          <w:rFonts w:asciiTheme="minorHAnsi" w:hAnsiTheme="minorHAnsi" w:cstheme="minorBidi"/>
          <w:sz w:val="22"/>
          <w:szCs w:val="22"/>
        </w:rPr>
        <w:tab/>
      </w:r>
      <w:r w:rsidRPr="00763DEA">
        <w:rPr>
          <w:rFonts w:eastAsia="SimSun"/>
          <w:lang w:eastAsia="zh-CN"/>
        </w:rPr>
        <w:t>Test Requirements</w:t>
      </w:r>
      <w:r>
        <w:tab/>
        <w:t>2331</w:t>
      </w:r>
    </w:p>
    <w:p w14:paraId="40C88FD5" w14:textId="77777777" w:rsidR="00597036" w:rsidRDefault="00597036">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2331</w:t>
      </w:r>
    </w:p>
    <w:p w14:paraId="6942A628" w14:textId="77777777" w:rsidR="00597036" w:rsidRDefault="00597036">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2331</w:t>
      </w:r>
    </w:p>
    <w:p w14:paraId="3CED4D2F" w14:textId="77777777" w:rsidR="00597036" w:rsidRDefault="00597036">
      <w:pPr>
        <w:pStyle w:val="TOC4"/>
        <w:rPr>
          <w:rFonts w:asciiTheme="minorHAnsi" w:eastAsiaTheme="minorEastAsia" w:hAnsiTheme="minorHAnsi" w:cstheme="minorBidi"/>
          <w:sz w:val="22"/>
          <w:szCs w:val="22"/>
        </w:rPr>
      </w:pPr>
      <w:r w:rsidRPr="00597036">
        <w:t>A.8.16.66.2</w:t>
      </w:r>
      <w:r w:rsidRPr="00597036">
        <w:rPr>
          <w:rFonts w:asciiTheme="minorHAnsi" w:hAnsiTheme="minorHAnsi" w:cstheme="minorBidi"/>
          <w:sz w:val="22"/>
          <w:szCs w:val="22"/>
        </w:rPr>
        <w:tab/>
      </w:r>
      <w:r w:rsidRPr="00763DEA">
        <w:rPr>
          <w:rFonts w:eastAsia="SimSun"/>
          <w:lang w:eastAsia="zh-CN"/>
        </w:rPr>
        <w:t>Test Requirements</w:t>
      </w:r>
      <w:r>
        <w:tab/>
        <w:t>2336</w:t>
      </w:r>
    </w:p>
    <w:p w14:paraId="76B6D931" w14:textId="77777777" w:rsidR="00597036" w:rsidRDefault="00597036">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2336</w:t>
      </w:r>
    </w:p>
    <w:p w14:paraId="5FB713D3" w14:textId="77777777" w:rsidR="00597036" w:rsidRDefault="00597036">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2336</w:t>
      </w:r>
    </w:p>
    <w:p w14:paraId="0D807C91" w14:textId="77777777" w:rsidR="00597036" w:rsidRDefault="00597036">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2341</w:t>
      </w:r>
    </w:p>
    <w:p w14:paraId="15378445" w14:textId="77777777" w:rsidR="00597036" w:rsidRDefault="00597036">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2341</w:t>
      </w:r>
    </w:p>
    <w:p w14:paraId="0DDA0A62" w14:textId="77777777" w:rsidR="00597036" w:rsidRDefault="00597036">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2341</w:t>
      </w:r>
    </w:p>
    <w:p w14:paraId="00CD17BD" w14:textId="77777777" w:rsidR="00597036" w:rsidRDefault="00597036">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2346</w:t>
      </w:r>
    </w:p>
    <w:p w14:paraId="571461BC" w14:textId="77777777" w:rsidR="00597036" w:rsidRDefault="00597036">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2346</w:t>
      </w:r>
    </w:p>
    <w:p w14:paraId="43F64C5A" w14:textId="77777777" w:rsidR="00597036" w:rsidRDefault="00597036">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2346</w:t>
      </w:r>
    </w:p>
    <w:p w14:paraId="5ADC02F1" w14:textId="77777777" w:rsidR="00597036" w:rsidRDefault="00597036">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2349</w:t>
      </w:r>
    </w:p>
    <w:p w14:paraId="4569C71E" w14:textId="77777777" w:rsidR="00597036" w:rsidRDefault="00597036">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2349</w:t>
      </w:r>
    </w:p>
    <w:p w14:paraId="0608B580" w14:textId="77777777" w:rsidR="00597036" w:rsidRDefault="00597036">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2349</w:t>
      </w:r>
    </w:p>
    <w:p w14:paraId="17279CAF" w14:textId="77777777" w:rsidR="00597036" w:rsidRDefault="00597036">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2352</w:t>
      </w:r>
    </w:p>
    <w:p w14:paraId="65B2AD5B" w14:textId="77777777" w:rsidR="00597036" w:rsidRDefault="00597036">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2352</w:t>
      </w:r>
    </w:p>
    <w:p w14:paraId="12B1565A" w14:textId="77777777" w:rsidR="00597036" w:rsidRDefault="00597036">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2352</w:t>
      </w:r>
    </w:p>
    <w:p w14:paraId="384A6974" w14:textId="77777777" w:rsidR="00597036" w:rsidRDefault="00597036">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2356</w:t>
      </w:r>
    </w:p>
    <w:p w14:paraId="19BC47CE" w14:textId="77777777" w:rsidR="00597036" w:rsidRDefault="00597036">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2356</w:t>
      </w:r>
    </w:p>
    <w:p w14:paraId="671B7A4F" w14:textId="77777777" w:rsidR="00597036" w:rsidRDefault="00597036">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2356</w:t>
      </w:r>
    </w:p>
    <w:p w14:paraId="243005B0" w14:textId="77777777" w:rsidR="00597036" w:rsidRDefault="00597036">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2360</w:t>
      </w:r>
    </w:p>
    <w:p w14:paraId="6156F45F" w14:textId="77777777" w:rsidR="00597036" w:rsidRDefault="00597036">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2360</w:t>
      </w:r>
    </w:p>
    <w:p w14:paraId="5FE9CCA2" w14:textId="77777777" w:rsidR="00597036" w:rsidRDefault="00597036">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2360</w:t>
      </w:r>
    </w:p>
    <w:p w14:paraId="275C40D0" w14:textId="77777777" w:rsidR="00597036" w:rsidRDefault="00597036">
      <w:pPr>
        <w:pStyle w:val="TOC4"/>
        <w:rPr>
          <w:rFonts w:asciiTheme="minorHAnsi" w:eastAsiaTheme="minorEastAsia" w:hAnsiTheme="minorHAnsi" w:cstheme="minorBidi"/>
          <w:sz w:val="22"/>
          <w:szCs w:val="22"/>
        </w:rPr>
      </w:pPr>
      <w:r w:rsidRPr="00597036">
        <w:t>A.8.16.73</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2365</w:t>
      </w:r>
    </w:p>
    <w:p w14:paraId="192F3CDD" w14:textId="77777777" w:rsidR="00597036" w:rsidRDefault="00597036">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2365</w:t>
      </w:r>
    </w:p>
    <w:p w14:paraId="443EA0D5" w14:textId="77777777" w:rsidR="00597036" w:rsidRDefault="00597036">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2365</w:t>
      </w:r>
    </w:p>
    <w:p w14:paraId="31ACEE36" w14:textId="77777777" w:rsidR="00597036" w:rsidRDefault="00597036">
      <w:pPr>
        <w:pStyle w:val="TOC4"/>
        <w:rPr>
          <w:rFonts w:asciiTheme="minorHAnsi" w:eastAsiaTheme="minorEastAsia" w:hAnsiTheme="minorHAnsi" w:cstheme="minorBidi"/>
          <w:sz w:val="22"/>
          <w:szCs w:val="22"/>
        </w:rPr>
      </w:pPr>
      <w:r w:rsidRPr="00597036">
        <w:t>A.8.16.74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2370</w:t>
      </w:r>
    </w:p>
    <w:p w14:paraId="523B577F" w14:textId="77777777" w:rsidR="00597036" w:rsidRDefault="00597036">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2370</w:t>
      </w:r>
    </w:p>
    <w:p w14:paraId="499880B9" w14:textId="77777777" w:rsidR="00597036" w:rsidRDefault="00597036">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7A8F0E06" w14:textId="77777777" w:rsidR="00597036" w:rsidRDefault="00597036">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2375</w:t>
      </w:r>
    </w:p>
    <w:p w14:paraId="5D19EDB2" w14:textId="77777777" w:rsidR="00597036" w:rsidRDefault="00597036">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2375</w:t>
      </w:r>
    </w:p>
    <w:p w14:paraId="46C0A6B2" w14:textId="77777777" w:rsidR="00597036" w:rsidRDefault="00597036">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2375</w:t>
      </w:r>
    </w:p>
    <w:p w14:paraId="67C7DD1E" w14:textId="77777777" w:rsidR="00597036" w:rsidRDefault="00597036">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2380</w:t>
      </w:r>
    </w:p>
    <w:p w14:paraId="797ABBA9" w14:textId="77777777" w:rsidR="00597036" w:rsidRDefault="00597036">
      <w:pPr>
        <w:pStyle w:val="TOC3"/>
        <w:rPr>
          <w:rFonts w:asciiTheme="minorHAnsi" w:eastAsiaTheme="minorEastAsia" w:hAnsiTheme="minorHAnsi" w:cstheme="minorBidi"/>
          <w:sz w:val="22"/>
          <w:szCs w:val="22"/>
        </w:rPr>
      </w:pPr>
      <w:r>
        <w:lastRenderedPageBreak/>
        <w:t>A.8.16.77</w:t>
      </w:r>
      <w:r>
        <w:rPr>
          <w:rFonts w:asciiTheme="minorHAnsi" w:eastAsiaTheme="minorEastAsia" w:hAnsiTheme="minorHAnsi" w:cstheme="minorBidi"/>
          <w:sz w:val="22"/>
          <w:szCs w:val="22"/>
        </w:rPr>
        <w:tab/>
      </w:r>
      <w:r>
        <w:rPr>
          <w:lang w:eastAsia="zh-CN"/>
        </w:rPr>
        <w:t>5 DL FDD CA activation and deactivation of know SCell in non-DRX</w:t>
      </w:r>
      <w:r>
        <w:tab/>
        <w:t>2380</w:t>
      </w:r>
    </w:p>
    <w:p w14:paraId="747E3495" w14:textId="77777777" w:rsidR="00597036" w:rsidRDefault="00597036">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2380</w:t>
      </w:r>
    </w:p>
    <w:p w14:paraId="28B43171" w14:textId="77777777" w:rsidR="00597036" w:rsidRDefault="00597036">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2383</w:t>
      </w:r>
    </w:p>
    <w:p w14:paraId="23D97287" w14:textId="77777777" w:rsidR="00597036" w:rsidRDefault="00597036">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2383</w:t>
      </w:r>
    </w:p>
    <w:p w14:paraId="680B5A8A" w14:textId="77777777" w:rsidR="00597036" w:rsidRDefault="00597036">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2383</w:t>
      </w:r>
    </w:p>
    <w:p w14:paraId="169D5480" w14:textId="77777777" w:rsidR="00597036" w:rsidRDefault="00597036">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2386</w:t>
      </w:r>
    </w:p>
    <w:p w14:paraId="2CBF6959" w14:textId="77777777" w:rsidR="00597036" w:rsidRDefault="00597036">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2387</w:t>
      </w:r>
    </w:p>
    <w:p w14:paraId="463953AC" w14:textId="77777777" w:rsidR="00597036" w:rsidRDefault="00597036">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2387</w:t>
      </w:r>
    </w:p>
    <w:p w14:paraId="204BCD3F" w14:textId="77777777" w:rsidR="00597036" w:rsidRDefault="00597036">
      <w:pPr>
        <w:pStyle w:val="TOC4"/>
        <w:rPr>
          <w:rFonts w:asciiTheme="minorHAnsi" w:eastAsiaTheme="minorEastAsia" w:hAnsiTheme="minorHAnsi" w:cstheme="minorBidi"/>
          <w:sz w:val="22"/>
          <w:szCs w:val="22"/>
        </w:rPr>
      </w:pPr>
      <w:r w:rsidRPr="00597036">
        <w:t>A.8.16.79</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2392</w:t>
      </w:r>
    </w:p>
    <w:p w14:paraId="170DA29C" w14:textId="77777777" w:rsidR="00597036" w:rsidRDefault="00597036">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2392</w:t>
      </w:r>
    </w:p>
    <w:p w14:paraId="01240169" w14:textId="77777777" w:rsidR="00597036" w:rsidRDefault="00597036">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2392</w:t>
      </w:r>
    </w:p>
    <w:p w14:paraId="5D56B83D" w14:textId="77777777" w:rsidR="00597036" w:rsidRDefault="00597036">
      <w:pPr>
        <w:pStyle w:val="TOC4"/>
        <w:rPr>
          <w:rFonts w:asciiTheme="minorHAnsi" w:eastAsiaTheme="minorEastAsia" w:hAnsiTheme="minorHAnsi" w:cstheme="minorBidi"/>
          <w:sz w:val="22"/>
          <w:szCs w:val="22"/>
        </w:rPr>
      </w:pPr>
      <w:r w:rsidRPr="00597036">
        <w:t>A.8.16.80</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2397</w:t>
      </w:r>
    </w:p>
    <w:p w14:paraId="62E6E49C" w14:textId="77777777" w:rsidR="00597036" w:rsidRDefault="00597036">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2397</w:t>
      </w:r>
    </w:p>
    <w:p w14:paraId="4EDD21EB" w14:textId="77777777" w:rsidR="00597036" w:rsidRDefault="00597036">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2397</w:t>
      </w:r>
    </w:p>
    <w:p w14:paraId="146B07C5" w14:textId="77777777" w:rsidR="00597036" w:rsidRDefault="00597036">
      <w:pPr>
        <w:pStyle w:val="TOC4"/>
        <w:rPr>
          <w:rFonts w:asciiTheme="minorHAnsi" w:eastAsiaTheme="minorEastAsia" w:hAnsiTheme="minorHAnsi" w:cstheme="minorBidi"/>
          <w:sz w:val="22"/>
          <w:szCs w:val="22"/>
        </w:rPr>
      </w:pPr>
      <w:r w:rsidRPr="00597036">
        <w:t>A.8.16.81</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2402</w:t>
      </w:r>
    </w:p>
    <w:p w14:paraId="6915CA69" w14:textId="77777777" w:rsidR="00597036" w:rsidRDefault="00597036">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2402</w:t>
      </w:r>
    </w:p>
    <w:p w14:paraId="040300AE" w14:textId="77777777" w:rsidR="00597036" w:rsidRDefault="00597036">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2402</w:t>
      </w:r>
    </w:p>
    <w:p w14:paraId="023DC139" w14:textId="77777777" w:rsidR="00597036" w:rsidRDefault="00597036">
      <w:pPr>
        <w:pStyle w:val="TOC4"/>
        <w:rPr>
          <w:rFonts w:asciiTheme="minorHAnsi" w:eastAsiaTheme="minorEastAsia" w:hAnsiTheme="minorHAnsi" w:cstheme="minorBidi"/>
          <w:sz w:val="22"/>
          <w:szCs w:val="22"/>
        </w:rPr>
      </w:pPr>
      <w:r w:rsidRPr="00597036">
        <w:t>A.8.16.82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2407</w:t>
      </w:r>
    </w:p>
    <w:p w14:paraId="162A490E" w14:textId="77777777" w:rsidR="00597036" w:rsidRDefault="00597036">
      <w:pPr>
        <w:pStyle w:val="TOC3"/>
        <w:rPr>
          <w:rFonts w:asciiTheme="minorHAnsi" w:eastAsiaTheme="minorEastAsia" w:hAnsiTheme="minorHAnsi" w:cstheme="minorBidi"/>
          <w:sz w:val="22"/>
          <w:szCs w:val="22"/>
        </w:rPr>
      </w:pPr>
      <w:r>
        <w:t>A.8.16.83</w:t>
      </w:r>
      <w:r>
        <w:rPr>
          <w:rFonts w:asciiTheme="minorHAnsi" w:eastAsiaTheme="minorEastAsia" w:hAnsiTheme="minorHAnsi" w:cstheme="minorBidi"/>
          <w:sz w:val="22"/>
          <w:szCs w:val="22"/>
        </w:rPr>
        <w:tab/>
      </w:r>
      <w:r>
        <w:t>3 DL CA Event Triggered Reporting under Deactivated SCells in Non-DRX with generic duplex modes</w:t>
      </w:r>
      <w:r>
        <w:tab/>
        <w:t>2407</w:t>
      </w:r>
    </w:p>
    <w:p w14:paraId="6F414B0B" w14:textId="77777777" w:rsidR="00597036" w:rsidRDefault="00597036">
      <w:pPr>
        <w:pStyle w:val="TOC4"/>
        <w:rPr>
          <w:rFonts w:asciiTheme="minorHAnsi" w:eastAsiaTheme="minorEastAsia" w:hAnsiTheme="minorHAnsi" w:cstheme="minorBidi"/>
          <w:sz w:val="22"/>
          <w:szCs w:val="22"/>
        </w:rPr>
      </w:pPr>
      <w:r>
        <w:t>A.8.16.83.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2407</w:t>
      </w:r>
    </w:p>
    <w:p w14:paraId="36E8D53D" w14:textId="77777777" w:rsidR="00597036" w:rsidRDefault="00597036">
      <w:pPr>
        <w:pStyle w:val="TOC4"/>
        <w:rPr>
          <w:rFonts w:asciiTheme="minorHAnsi" w:eastAsiaTheme="minorEastAsia" w:hAnsiTheme="minorHAnsi" w:cstheme="minorBidi"/>
          <w:sz w:val="22"/>
          <w:szCs w:val="22"/>
        </w:rPr>
      </w:pPr>
      <w:r w:rsidRPr="00597036">
        <w:t>A.8.16.83.2</w:t>
      </w:r>
      <w:r w:rsidRPr="00597036">
        <w:rPr>
          <w:rFonts w:asciiTheme="minorHAnsi" w:hAnsiTheme="minorHAnsi" w:cstheme="minorBidi"/>
          <w:sz w:val="22"/>
          <w:szCs w:val="22"/>
        </w:rPr>
        <w:tab/>
      </w:r>
      <w:r w:rsidRPr="00763DEA">
        <w:rPr>
          <w:rFonts w:eastAsia="SimSun"/>
          <w:lang w:eastAsia="zh-CN"/>
        </w:rPr>
        <w:t>Test Requirements</w:t>
      </w:r>
      <w:r>
        <w:tab/>
        <w:t>2412</w:t>
      </w:r>
    </w:p>
    <w:p w14:paraId="1D4962E6" w14:textId="77777777" w:rsidR="00597036" w:rsidRDefault="00597036">
      <w:pPr>
        <w:pStyle w:val="TOC3"/>
        <w:rPr>
          <w:rFonts w:asciiTheme="minorHAnsi" w:eastAsiaTheme="minorEastAsia" w:hAnsiTheme="minorHAnsi" w:cstheme="minorBidi"/>
          <w:sz w:val="22"/>
          <w:szCs w:val="22"/>
        </w:rPr>
      </w:pPr>
      <w:r>
        <w:t>A.8.16.84</w:t>
      </w:r>
      <w:r>
        <w:rPr>
          <w:rFonts w:asciiTheme="minorHAnsi" w:eastAsiaTheme="minorEastAsia" w:hAnsiTheme="minorHAnsi" w:cstheme="minorBidi"/>
          <w:sz w:val="22"/>
          <w:szCs w:val="22"/>
        </w:rPr>
        <w:tab/>
      </w:r>
      <w:r>
        <w:rPr>
          <w:lang w:eastAsia="zh-CN"/>
        </w:rPr>
        <w:t>3 DL CA Event Triggered Reporting on Deactivated SCell with PCell and SCell Interruptions in Non-DRX with generic duplex modes</w:t>
      </w:r>
      <w:r>
        <w:tab/>
        <w:t>2412</w:t>
      </w:r>
    </w:p>
    <w:p w14:paraId="2363CDF3" w14:textId="77777777" w:rsidR="00597036" w:rsidRDefault="00597036">
      <w:pPr>
        <w:pStyle w:val="TOC4"/>
        <w:rPr>
          <w:rFonts w:asciiTheme="minorHAnsi" w:eastAsiaTheme="minorEastAsia" w:hAnsiTheme="minorHAnsi" w:cstheme="minorBidi"/>
          <w:sz w:val="22"/>
          <w:szCs w:val="22"/>
        </w:rPr>
      </w:pPr>
      <w:r>
        <w:t>A.8.16.84</w:t>
      </w:r>
      <w:r>
        <w:rPr>
          <w:lang w:eastAsia="zh-CN"/>
        </w:rPr>
        <w:t>.1</w:t>
      </w:r>
      <w:r>
        <w:rPr>
          <w:rFonts w:asciiTheme="minorHAnsi" w:eastAsiaTheme="minorEastAsia" w:hAnsiTheme="minorHAnsi" w:cstheme="minorBidi"/>
          <w:sz w:val="22"/>
          <w:szCs w:val="22"/>
        </w:rPr>
        <w:tab/>
      </w:r>
      <w:r>
        <w:t>Test Purpose and Environment</w:t>
      </w:r>
      <w:r>
        <w:tab/>
        <w:t>2412</w:t>
      </w:r>
    </w:p>
    <w:p w14:paraId="46E0A630" w14:textId="77777777" w:rsidR="00597036" w:rsidRDefault="00597036">
      <w:pPr>
        <w:pStyle w:val="TOC4"/>
        <w:rPr>
          <w:rFonts w:asciiTheme="minorHAnsi" w:eastAsiaTheme="minorEastAsia" w:hAnsiTheme="minorHAnsi" w:cstheme="minorBidi"/>
          <w:sz w:val="22"/>
          <w:szCs w:val="22"/>
        </w:rPr>
      </w:pPr>
      <w:r w:rsidRPr="00597036">
        <w:t>A.8.16.84</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2418</w:t>
      </w:r>
    </w:p>
    <w:p w14:paraId="33546125" w14:textId="77777777" w:rsidR="00597036" w:rsidRDefault="00597036">
      <w:pPr>
        <w:pStyle w:val="TOC3"/>
        <w:rPr>
          <w:rFonts w:asciiTheme="minorHAnsi" w:eastAsiaTheme="minorEastAsia" w:hAnsiTheme="minorHAnsi" w:cstheme="minorBidi"/>
          <w:sz w:val="22"/>
          <w:szCs w:val="22"/>
        </w:rPr>
      </w:pPr>
      <w:r>
        <w:t>A.8.16.85</w:t>
      </w:r>
      <w:r>
        <w:rPr>
          <w:rFonts w:asciiTheme="minorHAnsi" w:eastAsiaTheme="minorEastAsia" w:hAnsiTheme="minorHAnsi" w:cstheme="minorBidi"/>
          <w:sz w:val="22"/>
          <w:szCs w:val="22"/>
        </w:rPr>
        <w:tab/>
      </w:r>
      <w:r>
        <w:t>3 DL CA Activation and Deactivation of Known SCell in Non-DRX with generic duplex modes</w:t>
      </w:r>
      <w:r>
        <w:tab/>
        <w:t>2418</w:t>
      </w:r>
    </w:p>
    <w:p w14:paraId="471F9CE3" w14:textId="77777777" w:rsidR="00597036" w:rsidRDefault="00597036">
      <w:pPr>
        <w:pStyle w:val="TOC4"/>
        <w:rPr>
          <w:rFonts w:asciiTheme="minorHAnsi" w:eastAsiaTheme="minorEastAsia" w:hAnsiTheme="minorHAnsi" w:cstheme="minorBidi"/>
          <w:sz w:val="22"/>
          <w:szCs w:val="22"/>
        </w:rPr>
      </w:pPr>
      <w:r>
        <w:t>A.8.16.85.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2418</w:t>
      </w:r>
    </w:p>
    <w:p w14:paraId="22D27F24" w14:textId="77777777" w:rsidR="00597036" w:rsidRDefault="00597036">
      <w:pPr>
        <w:pStyle w:val="TOC4"/>
        <w:rPr>
          <w:rFonts w:asciiTheme="minorHAnsi" w:eastAsiaTheme="minorEastAsia" w:hAnsiTheme="minorHAnsi" w:cstheme="minorBidi"/>
          <w:sz w:val="22"/>
          <w:szCs w:val="22"/>
        </w:rPr>
      </w:pPr>
      <w:r>
        <w:t>A.8.16.85.2</w:t>
      </w:r>
      <w:r>
        <w:rPr>
          <w:rFonts w:asciiTheme="minorHAnsi" w:eastAsiaTheme="minorEastAsia" w:hAnsiTheme="minorHAnsi" w:cstheme="minorBidi"/>
          <w:sz w:val="22"/>
          <w:szCs w:val="22"/>
        </w:rPr>
        <w:tab/>
      </w:r>
      <w:r>
        <w:t>Test Requirements</w:t>
      </w:r>
      <w:r>
        <w:tab/>
        <w:t>2421</w:t>
      </w:r>
    </w:p>
    <w:p w14:paraId="00645748" w14:textId="77777777" w:rsidR="00597036" w:rsidRDefault="00597036">
      <w:pPr>
        <w:pStyle w:val="TOC3"/>
        <w:rPr>
          <w:rFonts w:asciiTheme="minorHAnsi" w:eastAsiaTheme="minorEastAsia" w:hAnsiTheme="minorHAnsi" w:cstheme="minorBidi"/>
          <w:sz w:val="22"/>
          <w:szCs w:val="22"/>
        </w:rPr>
      </w:pPr>
      <w:r>
        <w:t>A.8.16.86</w:t>
      </w:r>
      <w:r>
        <w:rPr>
          <w:rFonts w:asciiTheme="minorHAnsi" w:eastAsiaTheme="minorEastAsia" w:hAnsiTheme="minorHAnsi" w:cstheme="minorBidi"/>
          <w:sz w:val="22"/>
          <w:szCs w:val="22"/>
        </w:rPr>
        <w:tab/>
      </w:r>
      <w:r>
        <w:t>3 DL CA Activation and Deactivation of Unknown SCell in Non-DRX with generic duplex modes</w:t>
      </w:r>
      <w:r>
        <w:tab/>
        <w:t>2421</w:t>
      </w:r>
    </w:p>
    <w:p w14:paraId="24751869" w14:textId="77777777" w:rsidR="00597036" w:rsidRDefault="00597036">
      <w:pPr>
        <w:pStyle w:val="TOC4"/>
        <w:rPr>
          <w:rFonts w:asciiTheme="minorHAnsi" w:eastAsiaTheme="minorEastAsia" w:hAnsiTheme="minorHAnsi" w:cstheme="minorBidi"/>
          <w:sz w:val="22"/>
          <w:szCs w:val="22"/>
        </w:rPr>
      </w:pPr>
      <w:r>
        <w:t>A.8.16.86.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2421</w:t>
      </w:r>
    </w:p>
    <w:p w14:paraId="3B3630EA" w14:textId="77777777" w:rsidR="00597036" w:rsidRDefault="00597036">
      <w:pPr>
        <w:pStyle w:val="TOC4"/>
        <w:rPr>
          <w:rFonts w:asciiTheme="minorHAnsi" w:eastAsiaTheme="minorEastAsia" w:hAnsiTheme="minorHAnsi" w:cstheme="minorBidi"/>
          <w:sz w:val="22"/>
          <w:szCs w:val="22"/>
        </w:rPr>
      </w:pPr>
      <w:r>
        <w:t>A.8.16.86.2</w:t>
      </w:r>
      <w:r>
        <w:rPr>
          <w:rFonts w:asciiTheme="minorHAnsi" w:eastAsiaTheme="minorEastAsia" w:hAnsiTheme="minorHAnsi" w:cstheme="minorBidi"/>
          <w:sz w:val="22"/>
          <w:szCs w:val="22"/>
        </w:rPr>
        <w:tab/>
      </w:r>
      <w:r>
        <w:t>Test Requirements</w:t>
      </w:r>
      <w:r>
        <w:tab/>
        <w:t>2424</w:t>
      </w:r>
    </w:p>
    <w:p w14:paraId="28FF4EC9" w14:textId="77777777" w:rsidR="00597036" w:rsidRDefault="00597036">
      <w:pPr>
        <w:pStyle w:val="TOC3"/>
        <w:rPr>
          <w:rFonts w:asciiTheme="minorHAnsi" w:eastAsiaTheme="minorEastAsia" w:hAnsiTheme="minorHAnsi" w:cstheme="minorBidi"/>
          <w:sz w:val="22"/>
          <w:szCs w:val="22"/>
        </w:rPr>
      </w:pPr>
      <w:r>
        <w:t>A.8.16.87</w:t>
      </w:r>
      <w:r>
        <w:rPr>
          <w:rFonts w:asciiTheme="minorHAnsi" w:eastAsiaTheme="minorEastAsia" w:hAnsiTheme="minorHAnsi" w:cstheme="minorBidi"/>
          <w:sz w:val="22"/>
          <w:szCs w:val="22"/>
        </w:rPr>
        <w:tab/>
      </w:r>
      <w:r>
        <w:t>4 DL CA Event Triggered Reporting under Deactivated SCells in Non-DRX with generic duplex modes</w:t>
      </w:r>
      <w:r>
        <w:tab/>
        <w:t>2424</w:t>
      </w:r>
    </w:p>
    <w:p w14:paraId="657E3D53" w14:textId="77777777" w:rsidR="00597036" w:rsidRDefault="00597036">
      <w:pPr>
        <w:pStyle w:val="TOC4"/>
        <w:rPr>
          <w:rFonts w:asciiTheme="minorHAnsi" w:eastAsiaTheme="minorEastAsia" w:hAnsiTheme="minorHAnsi" w:cstheme="minorBidi"/>
          <w:sz w:val="22"/>
          <w:szCs w:val="22"/>
        </w:rPr>
      </w:pPr>
      <w:r>
        <w:t>A.8.16.87.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2424</w:t>
      </w:r>
    </w:p>
    <w:p w14:paraId="37037DDB" w14:textId="77777777" w:rsidR="00597036" w:rsidRDefault="00597036">
      <w:pPr>
        <w:pStyle w:val="TOC4"/>
        <w:rPr>
          <w:rFonts w:asciiTheme="minorHAnsi" w:eastAsiaTheme="minorEastAsia" w:hAnsiTheme="minorHAnsi" w:cstheme="minorBidi"/>
          <w:sz w:val="22"/>
          <w:szCs w:val="22"/>
        </w:rPr>
      </w:pPr>
      <w:r w:rsidRPr="00597036">
        <w:t>A.8.16.87.2</w:t>
      </w:r>
      <w:r w:rsidRPr="00597036">
        <w:rPr>
          <w:rFonts w:asciiTheme="minorHAnsi" w:hAnsiTheme="minorHAnsi" w:cstheme="minorBidi"/>
          <w:sz w:val="22"/>
          <w:szCs w:val="22"/>
        </w:rPr>
        <w:tab/>
      </w:r>
      <w:r w:rsidRPr="00763DEA">
        <w:rPr>
          <w:rFonts w:eastAsia="SimSun"/>
          <w:lang w:eastAsia="zh-CN"/>
        </w:rPr>
        <w:t>Test Requirements</w:t>
      </w:r>
      <w:r>
        <w:tab/>
        <w:t>2429</w:t>
      </w:r>
    </w:p>
    <w:p w14:paraId="1C001932" w14:textId="77777777" w:rsidR="00597036" w:rsidRDefault="00597036">
      <w:pPr>
        <w:pStyle w:val="TOC3"/>
        <w:rPr>
          <w:rFonts w:asciiTheme="minorHAnsi" w:eastAsiaTheme="minorEastAsia" w:hAnsiTheme="minorHAnsi" w:cstheme="minorBidi"/>
          <w:sz w:val="22"/>
          <w:szCs w:val="22"/>
        </w:rPr>
      </w:pPr>
      <w:r>
        <w:t>A.8.16.88</w:t>
      </w:r>
      <w:r>
        <w:rPr>
          <w:rFonts w:asciiTheme="minorHAnsi" w:eastAsiaTheme="minorEastAsia" w:hAnsiTheme="minorHAnsi" w:cstheme="minorBidi"/>
          <w:sz w:val="22"/>
          <w:szCs w:val="22"/>
        </w:rPr>
        <w:tab/>
      </w:r>
      <w:r w:rsidRPr="00763DEA">
        <w:rPr>
          <w:rFonts w:cs="Arial"/>
          <w:lang w:eastAsia="ja-JP"/>
        </w:rPr>
        <w:t>4 DL CA Event Triggered Reporting on Deactivated SCell with PCell and SCell Interruptions in Non-DRX with generic duplex modes</w:t>
      </w:r>
      <w:r>
        <w:tab/>
        <w:t>2429</w:t>
      </w:r>
    </w:p>
    <w:p w14:paraId="4AD35673" w14:textId="77777777" w:rsidR="00597036" w:rsidRDefault="00597036">
      <w:pPr>
        <w:pStyle w:val="TOC4"/>
        <w:rPr>
          <w:rFonts w:asciiTheme="minorHAnsi" w:eastAsiaTheme="minorEastAsia" w:hAnsiTheme="minorHAnsi" w:cstheme="minorBidi"/>
          <w:sz w:val="22"/>
          <w:szCs w:val="22"/>
        </w:rPr>
      </w:pPr>
      <w:r>
        <w:t>A.8.16.88</w:t>
      </w:r>
      <w:r>
        <w:rPr>
          <w:lang w:eastAsia="zh-CN"/>
        </w:rPr>
        <w:t>.1</w:t>
      </w:r>
      <w:r>
        <w:rPr>
          <w:rFonts w:asciiTheme="minorHAnsi" w:eastAsiaTheme="minorEastAsia" w:hAnsiTheme="minorHAnsi" w:cstheme="minorBidi"/>
          <w:sz w:val="22"/>
          <w:szCs w:val="22"/>
        </w:rPr>
        <w:tab/>
      </w:r>
      <w:r>
        <w:t>Test Purpose and Environment</w:t>
      </w:r>
      <w:r>
        <w:tab/>
        <w:t>2429</w:t>
      </w:r>
    </w:p>
    <w:p w14:paraId="28A857F7" w14:textId="77777777" w:rsidR="00597036" w:rsidRDefault="00597036">
      <w:pPr>
        <w:pStyle w:val="TOC4"/>
        <w:rPr>
          <w:rFonts w:asciiTheme="minorHAnsi" w:eastAsiaTheme="minorEastAsia" w:hAnsiTheme="minorHAnsi" w:cstheme="minorBidi"/>
          <w:sz w:val="22"/>
          <w:szCs w:val="22"/>
        </w:rPr>
      </w:pPr>
      <w:r w:rsidRPr="00597036">
        <w:t>A.8.16.88</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2437</w:t>
      </w:r>
    </w:p>
    <w:p w14:paraId="5D435E91" w14:textId="77777777" w:rsidR="00597036" w:rsidRDefault="00597036">
      <w:pPr>
        <w:pStyle w:val="TOC3"/>
        <w:rPr>
          <w:rFonts w:asciiTheme="minorHAnsi" w:eastAsiaTheme="minorEastAsia" w:hAnsiTheme="minorHAnsi" w:cstheme="minorBidi"/>
          <w:sz w:val="22"/>
          <w:szCs w:val="22"/>
        </w:rPr>
      </w:pPr>
      <w:r>
        <w:t>A.8.16.89</w:t>
      </w:r>
      <w:r>
        <w:rPr>
          <w:rFonts w:asciiTheme="minorHAnsi" w:eastAsiaTheme="minorEastAsia" w:hAnsiTheme="minorHAnsi" w:cstheme="minorBidi"/>
          <w:sz w:val="22"/>
          <w:szCs w:val="22"/>
        </w:rPr>
        <w:tab/>
      </w:r>
      <w:r>
        <w:t>4 DL CA Activation and Deactivation of Known SCell in Non-DRX with generic duplex modes</w:t>
      </w:r>
      <w:r>
        <w:tab/>
        <w:t>2437</w:t>
      </w:r>
    </w:p>
    <w:p w14:paraId="7C8FD795" w14:textId="77777777" w:rsidR="00597036" w:rsidRDefault="00597036">
      <w:pPr>
        <w:pStyle w:val="TOC4"/>
        <w:rPr>
          <w:rFonts w:asciiTheme="minorHAnsi" w:eastAsiaTheme="minorEastAsia" w:hAnsiTheme="minorHAnsi" w:cstheme="minorBidi"/>
          <w:sz w:val="22"/>
          <w:szCs w:val="22"/>
        </w:rPr>
      </w:pPr>
      <w:r>
        <w:t>A.8.16.89.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2437</w:t>
      </w:r>
    </w:p>
    <w:p w14:paraId="354E7973" w14:textId="77777777" w:rsidR="00597036" w:rsidRDefault="00597036">
      <w:pPr>
        <w:pStyle w:val="TOC4"/>
        <w:rPr>
          <w:rFonts w:asciiTheme="minorHAnsi" w:eastAsiaTheme="minorEastAsia" w:hAnsiTheme="minorHAnsi" w:cstheme="minorBidi"/>
          <w:sz w:val="22"/>
          <w:szCs w:val="22"/>
        </w:rPr>
      </w:pPr>
      <w:r>
        <w:t>A.8.16.89.2</w:t>
      </w:r>
      <w:r>
        <w:rPr>
          <w:rFonts w:asciiTheme="minorHAnsi" w:eastAsiaTheme="minorEastAsia" w:hAnsiTheme="minorHAnsi" w:cstheme="minorBidi"/>
          <w:sz w:val="22"/>
          <w:szCs w:val="22"/>
        </w:rPr>
        <w:tab/>
      </w:r>
      <w:r>
        <w:t>Test Requirements</w:t>
      </w:r>
      <w:r>
        <w:tab/>
        <w:t>2442</w:t>
      </w:r>
    </w:p>
    <w:p w14:paraId="1E95F03E" w14:textId="77777777" w:rsidR="00597036" w:rsidRDefault="00597036">
      <w:pPr>
        <w:pStyle w:val="TOC3"/>
        <w:rPr>
          <w:rFonts w:asciiTheme="minorHAnsi" w:eastAsiaTheme="minorEastAsia" w:hAnsiTheme="minorHAnsi" w:cstheme="minorBidi"/>
          <w:sz w:val="22"/>
          <w:szCs w:val="22"/>
        </w:rPr>
      </w:pPr>
      <w:r>
        <w:t>A.8.16.90</w:t>
      </w:r>
      <w:r>
        <w:rPr>
          <w:rFonts w:asciiTheme="minorHAnsi" w:eastAsiaTheme="minorEastAsia" w:hAnsiTheme="minorHAnsi" w:cstheme="minorBidi"/>
          <w:sz w:val="22"/>
          <w:szCs w:val="22"/>
        </w:rPr>
        <w:tab/>
      </w:r>
      <w:r>
        <w:t>4 DL CA Activation and Deactivation of Unknown SCell in Non-DRX with generic duplex modes</w:t>
      </w:r>
      <w:r>
        <w:tab/>
        <w:t>2442</w:t>
      </w:r>
    </w:p>
    <w:p w14:paraId="792E4E97" w14:textId="77777777" w:rsidR="00597036" w:rsidRDefault="00597036">
      <w:pPr>
        <w:pStyle w:val="TOC4"/>
        <w:rPr>
          <w:rFonts w:asciiTheme="minorHAnsi" w:eastAsiaTheme="minorEastAsia" w:hAnsiTheme="minorHAnsi" w:cstheme="minorBidi"/>
          <w:sz w:val="22"/>
          <w:szCs w:val="22"/>
        </w:rPr>
      </w:pPr>
      <w:r>
        <w:t>A.8.16.90.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2442</w:t>
      </w:r>
    </w:p>
    <w:p w14:paraId="0089EF6B" w14:textId="77777777" w:rsidR="00597036" w:rsidRDefault="00597036">
      <w:pPr>
        <w:pStyle w:val="TOC4"/>
        <w:rPr>
          <w:rFonts w:asciiTheme="minorHAnsi" w:eastAsiaTheme="minorEastAsia" w:hAnsiTheme="minorHAnsi" w:cstheme="minorBidi"/>
          <w:sz w:val="22"/>
          <w:szCs w:val="22"/>
        </w:rPr>
      </w:pPr>
      <w:r>
        <w:t>A.8.16.90.2</w:t>
      </w:r>
      <w:r>
        <w:rPr>
          <w:rFonts w:asciiTheme="minorHAnsi" w:eastAsiaTheme="minorEastAsia" w:hAnsiTheme="minorHAnsi" w:cstheme="minorBidi"/>
          <w:sz w:val="22"/>
          <w:szCs w:val="22"/>
        </w:rPr>
        <w:tab/>
      </w:r>
      <w:r>
        <w:t>Test Requirements</w:t>
      </w:r>
      <w:r>
        <w:tab/>
        <w:t>2447</w:t>
      </w:r>
    </w:p>
    <w:p w14:paraId="46B29963" w14:textId="77777777" w:rsidR="00597036" w:rsidRDefault="00597036">
      <w:pPr>
        <w:pStyle w:val="TOC3"/>
        <w:rPr>
          <w:rFonts w:asciiTheme="minorHAnsi" w:eastAsiaTheme="minorEastAsia" w:hAnsiTheme="minorHAnsi" w:cstheme="minorBidi"/>
          <w:sz w:val="22"/>
          <w:szCs w:val="22"/>
        </w:rPr>
      </w:pPr>
      <w:r>
        <w:t>A.8.16.91</w:t>
      </w:r>
      <w:r>
        <w:rPr>
          <w:rFonts w:asciiTheme="minorHAnsi" w:eastAsiaTheme="minorEastAsia" w:hAnsiTheme="minorHAnsi" w:cstheme="minorBidi"/>
          <w:sz w:val="22"/>
          <w:szCs w:val="22"/>
        </w:rPr>
        <w:tab/>
      </w:r>
      <w:r>
        <w:t>5 DL CA Event Triggered Reporting under Deactivated SCells in Non-DRX with generic duplex modes</w:t>
      </w:r>
      <w:r>
        <w:tab/>
        <w:t>2447</w:t>
      </w:r>
    </w:p>
    <w:p w14:paraId="4CB349AD" w14:textId="77777777" w:rsidR="00597036" w:rsidRDefault="00597036">
      <w:pPr>
        <w:pStyle w:val="TOC4"/>
        <w:rPr>
          <w:rFonts w:asciiTheme="minorHAnsi" w:eastAsiaTheme="minorEastAsia" w:hAnsiTheme="minorHAnsi" w:cstheme="minorBidi"/>
          <w:sz w:val="22"/>
          <w:szCs w:val="22"/>
        </w:rPr>
      </w:pPr>
      <w:r>
        <w:t>A.8.16.91.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2447</w:t>
      </w:r>
    </w:p>
    <w:p w14:paraId="151E4792" w14:textId="77777777" w:rsidR="00597036" w:rsidRDefault="00597036">
      <w:pPr>
        <w:pStyle w:val="TOC4"/>
        <w:rPr>
          <w:rFonts w:asciiTheme="minorHAnsi" w:eastAsiaTheme="minorEastAsia" w:hAnsiTheme="minorHAnsi" w:cstheme="minorBidi"/>
          <w:sz w:val="22"/>
          <w:szCs w:val="22"/>
        </w:rPr>
      </w:pPr>
      <w:r w:rsidRPr="00597036">
        <w:t>A.8.16.91.2</w:t>
      </w:r>
      <w:r w:rsidRPr="00597036">
        <w:rPr>
          <w:rFonts w:asciiTheme="minorHAnsi" w:hAnsiTheme="minorHAnsi" w:cstheme="minorBidi"/>
          <w:sz w:val="22"/>
          <w:szCs w:val="22"/>
        </w:rPr>
        <w:tab/>
      </w:r>
      <w:r w:rsidRPr="00763DEA">
        <w:rPr>
          <w:rFonts w:eastAsia="SimSun"/>
          <w:lang w:eastAsia="zh-CN"/>
        </w:rPr>
        <w:t>Test Requirements</w:t>
      </w:r>
      <w:r>
        <w:tab/>
        <w:t>2453</w:t>
      </w:r>
    </w:p>
    <w:p w14:paraId="45AC57B9" w14:textId="77777777" w:rsidR="00597036" w:rsidRDefault="00597036">
      <w:pPr>
        <w:pStyle w:val="TOC3"/>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rPr>
          <w:lang w:eastAsia="zh-CN"/>
        </w:rPr>
        <w:t>5 DL CA Event Triggered Reporting on Deactivated SCell with PCell and SCell Interruptions in Non-DRX with generic duplex modes</w:t>
      </w:r>
      <w:r>
        <w:tab/>
        <w:t>2453</w:t>
      </w:r>
    </w:p>
    <w:p w14:paraId="7FAE2A12" w14:textId="77777777" w:rsidR="00597036" w:rsidRDefault="00597036">
      <w:pPr>
        <w:pStyle w:val="TOC4"/>
        <w:rPr>
          <w:rFonts w:asciiTheme="minorHAnsi" w:eastAsiaTheme="minorEastAsia" w:hAnsiTheme="minorHAnsi" w:cstheme="minorBidi"/>
          <w:sz w:val="22"/>
          <w:szCs w:val="22"/>
        </w:rPr>
      </w:pPr>
      <w:r>
        <w:t>A.8.16.92</w:t>
      </w:r>
      <w:r>
        <w:rPr>
          <w:lang w:eastAsia="zh-CN"/>
        </w:rPr>
        <w:t>.1</w:t>
      </w:r>
      <w:r>
        <w:rPr>
          <w:rFonts w:asciiTheme="minorHAnsi" w:eastAsiaTheme="minorEastAsia" w:hAnsiTheme="minorHAnsi" w:cstheme="minorBidi"/>
          <w:sz w:val="22"/>
          <w:szCs w:val="22"/>
        </w:rPr>
        <w:tab/>
      </w:r>
      <w:r>
        <w:t>Test Purpose and Environment</w:t>
      </w:r>
      <w:r>
        <w:tab/>
        <w:t>2453</w:t>
      </w:r>
    </w:p>
    <w:p w14:paraId="5790FAE2" w14:textId="77777777" w:rsidR="00597036" w:rsidRDefault="00597036">
      <w:pPr>
        <w:pStyle w:val="TOC4"/>
        <w:rPr>
          <w:rFonts w:asciiTheme="minorHAnsi" w:eastAsiaTheme="minorEastAsia" w:hAnsiTheme="minorHAnsi" w:cstheme="minorBidi"/>
          <w:sz w:val="22"/>
          <w:szCs w:val="22"/>
        </w:rPr>
      </w:pPr>
      <w:r w:rsidRPr="00597036">
        <w:t>A.8.16.92</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2461</w:t>
      </w:r>
    </w:p>
    <w:p w14:paraId="6FF5A42A" w14:textId="77777777" w:rsidR="00597036" w:rsidRDefault="00597036">
      <w:pPr>
        <w:pStyle w:val="TOC3"/>
        <w:rPr>
          <w:rFonts w:asciiTheme="minorHAnsi" w:eastAsiaTheme="minorEastAsia" w:hAnsiTheme="minorHAnsi" w:cstheme="minorBidi"/>
          <w:sz w:val="22"/>
          <w:szCs w:val="22"/>
        </w:rPr>
      </w:pPr>
      <w:r>
        <w:t>A.8.16.93</w:t>
      </w:r>
      <w:r>
        <w:rPr>
          <w:rFonts w:asciiTheme="minorHAnsi" w:eastAsiaTheme="minorEastAsia" w:hAnsiTheme="minorHAnsi" w:cstheme="minorBidi"/>
          <w:sz w:val="22"/>
          <w:szCs w:val="22"/>
        </w:rPr>
        <w:tab/>
      </w:r>
      <w:r>
        <w:t>5 DL CA Activation and Deactivation of Known SCell in Non-DRX with generic duplex modes</w:t>
      </w:r>
      <w:r>
        <w:tab/>
        <w:t>2461</w:t>
      </w:r>
    </w:p>
    <w:p w14:paraId="3DA7C6F6" w14:textId="77777777" w:rsidR="00597036" w:rsidRDefault="00597036">
      <w:pPr>
        <w:pStyle w:val="TOC4"/>
        <w:rPr>
          <w:rFonts w:asciiTheme="minorHAnsi" w:eastAsiaTheme="minorEastAsia" w:hAnsiTheme="minorHAnsi" w:cstheme="minorBidi"/>
          <w:sz w:val="22"/>
          <w:szCs w:val="22"/>
        </w:rPr>
      </w:pPr>
      <w:r>
        <w:t>A.8.16.93.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2461</w:t>
      </w:r>
    </w:p>
    <w:p w14:paraId="68888DD4" w14:textId="77777777" w:rsidR="00597036" w:rsidRDefault="00597036">
      <w:pPr>
        <w:pStyle w:val="TOC4"/>
        <w:rPr>
          <w:rFonts w:asciiTheme="minorHAnsi" w:eastAsiaTheme="minorEastAsia" w:hAnsiTheme="minorHAnsi" w:cstheme="minorBidi"/>
          <w:sz w:val="22"/>
          <w:szCs w:val="22"/>
        </w:rPr>
      </w:pPr>
      <w:r>
        <w:t>A.8.16.93.2</w:t>
      </w:r>
      <w:r>
        <w:rPr>
          <w:rFonts w:asciiTheme="minorHAnsi" w:eastAsiaTheme="minorEastAsia" w:hAnsiTheme="minorHAnsi" w:cstheme="minorBidi"/>
          <w:sz w:val="22"/>
          <w:szCs w:val="22"/>
        </w:rPr>
        <w:tab/>
      </w:r>
      <w:r>
        <w:t>Test Requirements</w:t>
      </w:r>
      <w:r>
        <w:tab/>
        <w:t>2466</w:t>
      </w:r>
    </w:p>
    <w:p w14:paraId="59B5DC46" w14:textId="77777777" w:rsidR="00597036" w:rsidRDefault="00597036">
      <w:pPr>
        <w:pStyle w:val="TOC3"/>
        <w:rPr>
          <w:rFonts w:asciiTheme="minorHAnsi" w:eastAsiaTheme="minorEastAsia" w:hAnsiTheme="minorHAnsi" w:cstheme="minorBidi"/>
          <w:sz w:val="22"/>
          <w:szCs w:val="22"/>
        </w:rPr>
      </w:pPr>
      <w:r>
        <w:t>A.8.16.94</w:t>
      </w:r>
      <w:r>
        <w:rPr>
          <w:rFonts w:asciiTheme="minorHAnsi" w:eastAsiaTheme="minorEastAsia" w:hAnsiTheme="minorHAnsi" w:cstheme="minorBidi"/>
          <w:sz w:val="22"/>
          <w:szCs w:val="22"/>
        </w:rPr>
        <w:tab/>
      </w:r>
      <w:r>
        <w:t>5 DL CA Activation and Deactivation of Unknown SCell in Non-DRX with generic duplex modes</w:t>
      </w:r>
      <w:r>
        <w:tab/>
        <w:t>2466</w:t>
      </w:r>
    </w:p>
    <w:p w14:paraId="30D0569A" w14:textId="77777777" w:rsidR="00597036" w:rsidRDefault="00597036">
      <w:pPr>
        <w:pStyle w:val="TOC4"/>
        <w:rPr>
          <w:rFonts w:asciiTheme="minorHAnsi" w:eastAsiaTheme="minorEastAsia" w:hAnsiTheme="minorHAnsi" w:cstheme="minorBidi"/>
          <w:sz w:val="22"/>
          <w:szCs w:val="22"/>
        </w:rPr>
      </w:pPr>
      <w:r>
        <w:lastRenderedPageBreak/>
        <w:t>A.8.16.94.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2466</w:t>
      </w:r>
    </w:p>
    <w:p w14:paraId="43971E5F" w14:textId="77777777" w:rsidR="00597036" w:rsidRDefault="00597036">
      <w:pPr>
        <w:pStyle w:val="TOC4"/>
        <w:rPr>
          <w:rFonts w:asciiTheme="minorHAnsi" w:eastAsiaTheme="minorEastAsia" w:hAnsiTheme="minorHAnsi" w:cstheme="minorBidi"/>
          <w:sz w:val="22"/>
          <w:szCs w:val="22"/>
        </w:rPr>
      </w:pPr>
      <w:r>
        <w:t>A.8.16.94.2</w:t>
      </w:r>
      <w:r>
        <w:rPr>
          <w:rFonts w:asciiTheme="minorHAnsi" w:eastAsiaTheme="minorEastAsia" w:hAnsiTheme="minorHAnsi" w:cstheme="minorBidi"/>
          <w:sz w:val="22"/>
          <w:szCs w:val="22"/>
        </w:rPr>
        <w:tab/>
      </w:r>
      <w:r>
        <w:t>Test Requirements</w:t>
      </w:r>
      <w:r>
        <w:tab/>
        <w:t>2471</w:t>
      </w:r>
    </w:p>
    <w:p w14:paraId="177506D8" w14:textId="77777777" w:rsidR="00597036" w:rsidRDefault="00597036">
      <w:pPr>
        <w:pStyle w:val="TOC3"/>
        <w:rPr>
          <w:rFonts w:asciiTheme="minorHAnsi" w:eastAsiaTheme="minorEastAsia" w:hAnsiTheme="minorHAnsi" w:cstheme="minorBidi"/>
          <w:sz w:val="22"/>
          <w:szCs w:val="22"/>
        </w:rPr>
      </w:pPr>
      <w:r>
        <w:t>A.8.16.95</w:t>
      </w:r>
      <w:r>
        <w:rPr>
          <w:rFonts w:asciiTheme="minorHAnsi" w:eastAsiaTheme="minorEastAsia" w:hAnsiTheme="minorHAnsi" w:cstheme="minorBidi"/>
          <w:sz w:val="22"/>
          <w:szCs w:val="22"/>
        </w:rPr>
        <w:tab/>
      </w:r>
      <w:r>
        <w:t>6 DL CA Event Triggered Reporting under Deactivated SCells in Non-DRX with generic duplex modes</w:t>
      </w:r>
      <w:r>
        <w:tab/>
        <w:t>2471</w:t>
      </w:r>
    </w:p>
    <w:p w14:paraId="7F944842" w14:textId="77777777" w:rsidR="00597036" w:rsidRDefault="00597036">
      <w:pPr>
        <w:pStyle w:val="TOC4"/>
        <w:rPr>
          <w:rFonts w:asciiTheme="minorHAnsi" w:eastAsiaTheme="minorEastAsia" w:hAnsiTheme="minorHAnsi" w:cstheme="minorBidi"/>
          <w:sz w:val="22"/>
          <w:szCs w:val="22"/>
        </w:rPr>
      </w:pPr>
      <w:r>
        <w:t>A.8.16.95.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2471</w:t>
      </w:r>
    </w:p>
    <w:p w14:paraId="76A50A3A" w14:textId="77777777" w:rsidR="00597036" w:rsidRDefault="00597036">
      <w:pPr>
        <w:pStyle w:val="TOC4"/>
        <w:rPr>
          <w:rFonts w:asciiTheme="minorHAnsi" w:eastAsiaTheme="minorEastAsia" w:hAnsiTheme="minorHAnsi" w:cstheme="minorBidi"/>
          <w:sz w:val="22"/>
          <w:szCs w:val="22"/>
        </w:rPr>
      </w:pPr>
      <w:r>
        <w:t>A.8.16.95.2</w:t>
      </w:r>
      <w:r>
        <w:rPr>
          <w:rFonts w:asciiTheme="minorHAnsi" w:eastAsiaTheme="minorEastAsia" w:hAnsiTheme="minorHAnsi" w:cstheme="minorBidi"/>
          <w:sz w:val="22"/>
          <w:szCs w:val="22"/>
        </w:rPr>
        <w:tab/>
      </w:r>
      <w:r>
        <w:rPr>
          <w:lang w:eastAsia="zh-CN"/>
        </w:rPr>
        <w:t>Test Requirements</w:t>
      </w:r>
      <w:r>
        <w:tab/>
        <w:t>2479</w:t>
      </w:r>
    </w:p>
    <w:p w14:paraId="348655D2" w14:textId="77777777" w:rsidR="00597036" w:rsidRDefault="00597036">
      <w:pPr>
        <w:pStyle w:val="TOC3"/>
        <w:rPr>
          <w:rFonts w:asciiTheme="minorHAnsi" w:eastAsiaTheme="minorEastAsia" w:hAnsiTheme="minorHAnsi" w:cstheme="minorBidi"/>
          <w:sz w:val="22"/>
          <w:szCs w:val="22"/>
        </w:rPr>
      </w:pPr>
      <w:r>
        <w:t>A.8.16.96</w:t>
      </w:r>
      <w:r>
        <w:rPr>
          <w:rFonts w:asciiTheme="minorHAnsi" w:eastAsiaTheme="minorEastAsia" w:hAnsiTheme="minorHAnsi" w:cstheme="minorBidi"/>
          <w:sz w:val="22"/>
          <w:szCs w:val="22"/>
        </w:rPr>
        <w:tab/>
      </w:r>
      <w:r>
        <w:rPr>
          <w:lang w:eastAsia="zh-CN"/>
        </w:rPr>
        <w:t>6 DL CA Event Triggered Reporting on Deactivated SCell with PCell and SCell Interruptions in Non-DRX with generic duplex modes</w:t>
      </w:r>
      <w:r>
        <w:tab/>
        <w:t>2479</w:t>
      </w:r>
    </w:p>
    <w:p w14:paraId="209731C8" w14:textId="77777777" w:rsidR="00597036" w:rsidRDefault="00597036">
      <w:pPr>
        <w:pStyle w:val="TOC4"/>
        <w:rPr>
          <w:rFonts w:asciiTheme="minorHAnsi" w:eastAsiaTheme="minorEastAsia" w:hAnsiTheme="minorHAnsi" w:cstheme="minorBidi"/>
          <w:sz w:val="22"/>
          <w:szCs w:val="22"/>
        </w:rPr>
      </w:pPr>
      <w:r>
        <w:t>A.8.16.96</w:t>
      </w:r>
      <w:r>
        <w:rPr>
          <w:lang w:eastAsia="zh-CN"/>
        </w:rPr>
        <w:t>.1</w:t>
      </w:r>
      <w:r>
        <w:rPr>
          <w:rFonts w:asciiTheme="minorHAnsi" w:eastAsiaTheme="minorEastAsia" w:hAnsiTheme="minorHAnsi" w:cstheme="minorBidi"/>
          <w:sz w:val="22"/>
          <w:szCs w:val="22"/>
        </w:rPr>
        <w:tab/>
      </w:r>
      <w:r>
        <w:t>Test Purpose and Environment</w:t>
      </w:r>
      <w:r>
        <w:tab/>
        <w:t>2479</w:t>
      </w:r>
    </w:p>
    <w:p w14:paraId="635D8CFC" w14:textId="77777777" w:rsidR="00597036" w:rsidRDefault="00597036">
      <w:pPr>
        <w:pStyle w:val="TOC4"/>
        <w:rPr>
          <w:rFonts w:asciiTheme="minorHAnsi" w:eastAsiaTheme="minorEastAsia" w:hAnsiTheme="minorHAnsi" w:cstheme="minorBidi"/>
          <w:sz w:val="22"/>
          <w:szCs w:val="22"/>
        </w:rPr>
      </w:pPr>
      <w:r w:rsidRPr="00597036">
        <w:t>A.8.16.96</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2486</w:t>
      </w:r>
    </w:p>
    <w:p w14:paraId="16F69CC1" w14:textId="77777777" w:rsidR="00597036" w:rsidRDefault="00597036">
      <w:pPr>
        <w:pStyle w:val="TOC3"/>
        <w:rPr>
          <w:rFonts w:asciiTheme="minorHAnsi" w:eastAsiaTheme="minorEastAsia" w:hAnsiTheme="minorHAnsi" w:cstheme="minorBidi"/>
          <w:sz w:val="22"/>
          <w:szCs w:val="22"/>
        </w:rPr>
      </w:pPr>
      <w:r>
        <w:t>A.8.16.97</w:t>
      </w:r>
      <w:r>
        <w:rPr>
          <w:rFonts w:asciiTheme="minorHAnsi" w:eastAsiaTheme="minorEastAsia" w:hAnsiTheme="minorHAnsi" w:cstheme="minorBidi"/>
          <w:sz w:val="22"/>
          <w:szCs w:val="22"/>
        </w:rPr>
        <w:tab/>
      </w:r>
      <w:r>
        <w:t>6 DL CA Activation and Deactivation of Known SCell in Non-DRX with generic duplex modes</w:t>
      </w:r>
      <w:r>
        <w:tab/>
        <w:t>2486</w:t>
      </w:r>
    </w:p>
    <w:p w14:paraId="0DE85F99" w14:textId="77777777" w:rsidR="00597036" w:rsidRDefault="00597036">
      <w:pPr>
        <w:pStyle w:val="TOC4"/>
        <w:rPr>
          <w:rFonts w:asciiTheme="minorHAnsi" w:eastAsiaTheme="minorEastAsia" w:hAnsiTheme="minorHAnsi" w:cstheme="minorBidi"/>
          <w:sz w:val="22"/>
          <w:szCs w:val="22"/>
        </w:rPr>
      </w:pPr>
      <w:r>
        <w:t>A.8.16.97.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2486</w:t>
      </w:r>
    </w:p>
    <w:p w14:paraId="26A82F00" w14:textId="77777777" w:rsidR="00597036" w:rsidRDefault="00597036">
      <w:pPr>
        <w:pStyle w:val="TOC4"/>
        <w:rPr>
          <w:rFonts w:asciiTheme="minorHAnsi" w:eastAsiaTheme="minorEastAsia" w:hAnsiTheme="minorHAnsi" w:cstheme="minorBidi"/>
          <w:sz w:val="22"/>
          <w:szCs w:val="22"/>
        </w:rPr>
      </w:pPr>
      <w:r>
        <w:t>A.8.16.97.2</w:t>
      </w:r>
      <w:r>
        <w:rPr>
          <w:rFonts w:asciiTheme="minorHAnsi" w:eastAsiaTheme="minorEastAsia" w:hAnsiTheme="minorHAnsi" w:cstheme="minorBidi"/>
          <w:sz w:val="22"/>
          <w:szCs w:val="22"/>
        </w:rPr>
        <w:tab/>
      </w:r>
      <w:r>
        <w:t>Test Requirements</w:t>
      </w:r>
      <w:r>
        <w:tab/>
        <w:t>2491</w:t>
      </w:r>
    </w:p>
    <w:p w14:paraId="1D1FD23E" w14:textId="77777777" w:rsidR="00597036" w:rsidRDefault="00597036">
      <w:pPr>
        <w:pStyle w:val="TOC3"/>
        <w:rPr>
          <w:rFonts w:asciiTheme="minorHAnsi" w:eastAsiaTheme="minorEastAsia" w:hAnsiTheme="minorHAnsi" w:cstheme="minorBidi"/>
          <w:sz w:val="22"/>
          <w:szCs w:val="22"/>
        </w:rPr>
      </w:pPr>
      <w:r>
        <w:t>A.8.16.98</w:t>
      </w:r>
      <w:r>
        <w:rPr>
          <w:rFonts w:asciiTheme="minorHAnsi" w:eastAsiaTheme="minorEastAsia" w:hAnsiTheme="minorHAnsi" w:cstheme="minorBidi"/>
          <w:sz w:val="22"/>
          <w:szCs w:val="22"/>
        </w:rPr>
        <w:tab/>
      </w:r>
      <w:r>
        <w:t>6 DL CA Activation and Deactivation of Unknown SCell in Non-DRX with generic duplex modes</w:t>
      </w:r>
      <w:r>
        <w:tab/>
        <w:t>2491</w:t>
      </w:r>
    </w:p>
    <w:p w14:paraId="68D153B0" w14:textId="77777777" w:rsidR="00597036" w:rsidRDefault="00597036">
      <w:pPr>
        <w:pStyle w:val="TOC4"/>
        <w:rPr>
          <w:rFonts w:asciiTheme="minorHAnsi" w:eastAsiaTheme="minorEastAsia" w:hAnsiTheme="minorHAnsi" w:cstheme="minorBidi"/>
          <w:sz w:val="22"/>
          <w:szCs w:val="22"/>
        </w:rPr>
      </w:pPr>
      <w:r>
        <w:t>A.8.16.98.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2491</w:t>
      </w:r>
    </w:p>
    <w:p w14:paraId="4184657F" w14:textId="77777777" w:rsidR="00597036" w:rsidRDefault="00597036">
      <w:pPr>
        <w:pStyle w:val="TOC4"/>
        <w:rPr>
          <w:rFonts w:asciiTheme="minorHAnsi" w:eastAsiaTheme="minorEastAsia" w:hAnsiTheme="minorHAnsi" w:cstheme="minorBidi"/>
          <w:sz w:val="22"/>
          <w:szCs w:val="22"/>
        </w:rPr>
      </w:pPr>
      <w:r>
        <w:t>A.8.16.98.2</w:t>
      </w:r>
      <w:r>
        <w:rPr>
          <w:rFonts w:asciiTheme="minorHAnsi" w:eastAsiaTheme="minorEastAsia" w:hAnsiTheme="minorHAnsi" w:cstheme="minorBidi"/>
          <w:sz w:val="22"/>
          <w:szCs w:val="22"/>
        </w:rPr>
        <w:tab/>
      </w:r>
      <w:r>
        <w:t>Test Requirements</w:t>
      </w:r>
      <w:r>
        <w:tab/>
        <w:t>2497</w:t>
      </w:r>
    </w:p>
    <w:p w14:paraId="0F369BD2" w14:textId="77777777" w:rsidR="00597036" w:rsidRDefault="00597036">
      <w:pPr>
        <w:pStyle w:val="TOC3"/>
        <w:rPr>
          <w:rFonts w:asciiTheme="minorHAnsi" w:eastAsiaTheme="minorEastAsia" w:hAnsiTheme="minorHAnsi" w:cstheme="minorBidi"/>
          <w:sz w:val="22"/>
          <w:szCs w:val="22"/>
        </w:rPr>
      </w:pPr>
      <w:r>
        <w:t>A.8.16.99</w:t>
      </w:r>
      <w:r>
        <w:rPr>
          <w:rFonts w:asciiTheme="minorHAnsi" w:eastAsiaTheme="minorEastAsia" w:hAnsiTheme="minorHAnsi" w:cstheme="minorBidi"/>
          <w:sz w:val="22"/>
          <w:szCs w:val="22"/>
        </w:rPr>
        <w:tab/>
      </w:r>
      <w:r>
        <w:t>7 DL CA Event Triggered Reporting under Deactivated SCells in Non-DRX with generic duplex modes</w:t>
      </w:r>
      <w:r>
        <w:tab/>
        <w:t>2497</w:t>
      </w:r>
    </w:p>
    <w:p w14:paraId="3D04833B" w14:textId="77777777" w:rsidR="00597036" w:rsidRDefault="00597036">
      <w:pPr>
        <w:pStyle w:val="TOC4"/>
        <w:rPr>
          <w:rFonts w:asciiTheme="minorHAnsi" w:eastAsiaTheme="minorEastAsia" w:hAnsiTheme="minorHAnsi" w:cstheme="minorBidi"/>
          <w:sz w:val="22"/>
          <w:szCs w:val="22"/>
        </w:rPr>
      </w:pPr>
      <w:r>
        <w:t>A.8.16.99.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2497</w:t>
      </w:r>
    </w:p>
    <w:p w14:paraId="712B5442" w14:textId="77777777" w:rsidR="00597036" w:rsidRDefault="00597036">
      <w:pPr>
        <w:pStyle w:val="TOC4"/>
        <w:rPr>
          <w:rFonts w:asciiTheme="minorHAnsi" w:eastAsiaTheme="minorEastAsia" w:hAnsiTheme="minorHAnsi" w:cstheme="minorBidi"/>
          <w:sz w:val="22"/>
          <w:szCs w:val="22"/>
        </w:rPr>
      </w:pPr>
      <w:r>
        <w:t>A.8.16.99.2</w:t>
      </w:r>
      <w:r>
        <w:rPr>
          <w:rFonts w:asciiTheme="minorHAnsi" w:eastAsiaTheme="minorEastAsia" w:hAnsiTheme="minorHAnsi" w:cstheme="minorBidi"/>
          <w:sz w:val="22"/>
          <w:szCs w:val="22"/>
        </w:rPr>
        <w:tab/>
      </w:r>
      <w:r>
        <w:rPr>
          <w:lang w:eastAsia="zh-CN"/>
        </w:rPr>
        <w:t>Test Requirements</w:t>
      </w:r>
      <w:r>
        <w:tab/>
        <w:t>2504</w:t>
      </w:r>
    </w:p>
    <w:p w14:paraId="264C6269" w14:textId="77777777" w:rsidR="00597036" w:rsidRDefault="00597036">
      <w:pPr>
        <w:pStyle w:val="TOC3"/>
        <w:rPr>
          <w:rFonts w:asciiTheme="minorHAnsi" w:eastAsiaTheme="minorEastAsia" w:hAnsiTheme="minorHAnsi" w:cstheme="minorBidi"/>
          <w:sz w:val="22"/>
          <w:szCs w:val="22"/>
        </w:rPr>
      </w:pPr>
      <w:r>
        <w:t>A.8.16.100</w:t>
      </w:r>
      <w:r>
        <w:rPr>
          <w:rFonts w:asciiTheme="minorHAnsi" w:eastAsiaTheme="minorEastAsia" w:hAnsiTheme="minorHAnsi" w:cstheme="minorBidi"/>
          <w:sz w:val="22"/>
          <w:szCs w:val="22"/>
        </w:rPr>
        <w:tab/>
      </w:r>
      <w:r>
        <w:rPr>
          <w:lang w:eastAsia="zh-CN"/>
        </w:rPr>
        <w:t>7 DL CA Event Triggered Reporting on Deactivated SCell with PCell and SCell Interruptions in Non-DRX with generic duplex modes</w:t>
      </w:r>
      <w:r>
        <w:tab/>
        <w:t>2504</w:t>
      </w:r>
    </w:p>
    <w:p w14:paraId="5B68287D" w14:textId="77777777" w:rsidR="00597036" w:rsidRDefault="00597036">
      <w:pPr>
        <w:pStyle w:val="TOC4"/>
        <w:rPr>
          <w:rFonts w:asciiTheme="minorHAnsi" w:eastAsiaTheme="minorEastAsia" w:hAnsiTheme="minorHAnsi" w:cstheme="minorBidi"/>
          <w:sz w:val="22"/>
          <w:szCs w:val="22"/>
        </w:rPr>
      </w:pPr>
      <w:r>
        <w:t>A.8.16.100</w:t>
      </w:r>
      <w:r>
        <w:rPr>
          <w:lang w:eastAsia="zh-CN"/>
        </w:rPr>
        <w:t>.1</w:t>
      </w:r>
      <w:r>
        <w:rPr>
          <w:rFonts w:asciiTheme="minorHAnsi" w:eastAsiaTheme="minorEastAsia" w:hAnsiTheme="minorHAnsi" w:cstheme="minorBidi"/>
          <w:sz w:val="22"/>
          <w:szCs w:val="22"/>
        </w:rPr>
        <w:tab/>
      </w:r>
      <w:r>
        <w:t>Test Purpose and Environment</w:t>
      </w:r>
      <w:r>
        <w:tab/>
        <w:t>2504</w:t>
      </w:r>
    </w:p>
    <w:p w14:paraId="45E63527" w14:textId="77777777" w:rsidR="00597036" w:rsidRDefault="00597036">
      <w:pPr>
        <w:pStyle w:val="TOC4"/>
        <w:rPr>
          <w:rFonts w:asciiTheme="minorHAnsi" w:eastAsiaTheme="minorEastAsia" w:hAnsiTheme="minorHAnsi" w:cstheme="minorBidi"/>
          <w:sz w:val="22"/>
          <w:szCs w:val="22"/>
        </w:rPr>
      </w:pPr>
      <w:r w:rsidRPr="00597036">
        <w:t>A.8.16.100</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2512</w:t>
      </w:r>
    </w:p>
    <w:p w14:paraId="2B91E8AB" w14:textId="77777777" w:rsidR="00597036" w:rsidRDefault="00597036">
      <w:pPr>
        <w:pStyle w:val="TOC3"/>
        <w:rPr>
          <w:rFonts w:asciiTheme="minorHAnsi" w:eastAsiaTheme="minorEastAsia" w:hAnsiTheme="minorHAnsi" w:cstheme="minorBidi"/>
          <w:sz w:val="22"/>
          <w:szCs w:val="22"/>
        </w:rPr>
      </w:pPr>
      <w:r>
        <w:t>A.8.16.101</w:t>
      </w:r>
      <w:r>
        <w:rPr>
          <w:rFonts w:asciiTheme="minorHAnsi" w:eastAsiaTheme="minorEastAsia" w:hAnsiTheme="minorHAnsi" w:cstheme="minorBidi"/>
          <w:sz w:val="22"/>
          <w:szCs w:val="22"/>
        </w:rPr>
        <w:tab/>
      </w:r>
      <w:r>
        <w:t>7 DL CA Activation and Deactivation of Known SCell in Non-DRX with generic duplex modes</w:t>
      </w:r>
      <w:r>
        <w:tab/>
        <w:t>2512</w:t>
      </w:r>
    </w:p>
    <w:p w14:paraId="1797B740" w14:textId="77777777" w:rsidR="00597036" w:rsidRDefault="00597036">
      <w:pPr>
        <w:pStyle w:val="TOC4"/>
        <w:rPr>
          <w:rFonts w:asciiTheme="minorHAnsi" w:eastAsiaTheme="minorEastAsia" w:hAnsiTheme="minorHAnsi" w:cstheme="minorBidi"/>
          <w:sz w:val="22"/>
          <w:szCs w:val="22"/>
        </w:rPr>
      </w:pPr>
      <w:r>
        <w:t>A.8.16.101.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2512</w:t>
      </w:r>
    </w:p>
    <w:p w14:paraId="325DBE89" w14:textId="77777777" w:rsidR="00597036" w:rsidRDefault="00597036">
      <w:pPr>
        <w:pStyle w:val="TOC4"/>
        <w:rPr>
          <w:rFonts w:asciiTheme="minorHAnsi" w:eastAsiaTheme="minorEastAsia" w:hAnsiTheme="minorHAnsi" w:cstheme="minorBidi"/>
          <w:sz w:val="22"/>
          <w:szCs w:val="22"/>
        </w:rPr>
      </w:pPr>
      <w:r>
        <w:t>A.8.16.101.2</w:t>
      </w:r>
      <w:r>
        <w:rPr>
          <w:rFonts w:asciiTheme="minorHAnsi" w:eastAsiaTheme="minorEastAsia" w:hAnsiTheme="minorHAnsi" w:cstheme="minorBidi"/>
          <w:sz w:val="22"/>
          <w:szCs w:val="22"/>
        </w:rPr>
        <w:tab/>
      </w:r>
      <w:r>
        <w:t>Test Requirements</w:t>
      </w:r>
      <w:r>
        <w:tab/>
        <w:t>2519</w:t>
      </w:r>
    </w:p>
    <w:p w14:paraId="51634EA8" w14:textId="77777777" w:rsidR="00597036" w:rsidRDefault="00597036">
      <w:pPr>
        <w:pStyle w:val="TOC3"/>
        <w:rPr>
          <w:rFonts w:asciiTheme="minorHAnsi" w:eastAsiaTheme="minorEastAsia" w:hAnsiTheme="minorHAnsi" w:cstheme="minorBidi"/>
          <w:sz w:val="22"/>
          <w:szCs w:val="22"/>
        </w:rPr>
      </w:pPr>
      <w:r>
        <w:t>A.8.16.102</w:t>
      </w:r>
      <w:r>
        <w:rPr>
          <w:rFonts w:asciiTheme="minorHAnsi" w:eastAsiaTheme="minorEastAsia" w:hAnsiTheme="minorHAnsi" w:cstheme="minorBidi"/>
          <w:sz w:val="22"/>
          <w:szCs w:val="22"/>
        </w:rPr>
        <w:tab/>
      </w:r>
      <w:r>
        <w:t>7 DL CA Activation and Deactivation of Unknown SCell in Non-DRX with generic duplex modes</w:t>
      </w:r>
      <w:r>
        <w:tab/>
        <w:t>2519</w:t>
      </w:r>
    </w:p>
    <w:p w14:paraId="69CD6868" w14:textId="77777777" w:rsidR="00597036" w:rsidRDefault="00597036">
      <w:pPr>
        <w:pStyle w:val="TOC4"/>
        <w:rPr>
          <w:rFonts w:asciiTheme="minorHAnsi" w:eastAsiaTheme="minorEastAsia" w:hAnsiTheme="minorHAnsi" w:cstheme="minorBidi"/>
          <w:sz w:val="22"/>
          <w:szCs w:val="22"/>
        </w:rPr>
      </w:pPr>
      <w:r>
        <w:t>A.8.16.102.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2519</w:t>
      </w:r>
    </w:p>
    <w:p w14:paraId="082B54C5" w14:textId="77777777" w:rsidR="00597036" w:rsidRDefault="00597036">
      <w:pPr>
        <w:pStyle w:val="TOC4"/>
        <w:rPr>
          <w:rFonts w:asciiTheme="minorHAnsi" w:eastAsiaTheme="minorEastAsia" w:hAnsiTheme="minorHAnsi" w:cstheme="minorBidi"/>
          <w:sz w:val="22"/>
          <w:szCs w:val="22"/>
        </w:rPr>
      </w:pPr>
      <w:r>
        <w:t>A.8.16.102.2</w:t>
      </w:r>
      <w:r>
        <w:rPr>
          <w:rFonts w:asciiTheme="minorHAnsi" w:eastAsiaTheme="minorEastAsia" w:hAnsiTheme="minorHAnsi" w:cstheme="minorBidi"/>
          <w:sz w:val="22"/>
          <w:szCs w:val="22"/>
        </w:rPr>
        <w:tab/>
      </w:r>
      <w:r>
        <w:t>Test Requirements</w:t>
      </w:r>
      <w:r>
        <w:tab/>
        <w:t>2527</w:t>
      </w:r>
    </w:p>
    <w:p w14:paraId="015FCE21" w14:textId="77777777" w:rsidR="00597036" w:rsidRDefault="00597036">
      <w:pPr>
        <w:pStyle w:val="TOC3"/>
        <w:rPr>
          <w:rFonts w:asciiTheme="minorHAnsi" w:eastAsiaTheme="minorEastAsia" w:hAnsiTheme="minorHAnsi" w:cstheme="minorBidi"/>
          <w:sz w:val="22"/>
          <w:szCs w:val="22"/>
        </w:rPr>
      </w:pPr>
      <w:r>
        <w:t>A.8.16.103</w:t>
      </w:r>
      <w:r>
        <w:rPr>
          <w:rFonts w:asciiTheme="minorHAnsi" w:eastAsiaTheme="minorEastAsia" w:hAnsiTheme="minorHAnsi" w:cstheme="minorBidi"/>
          <w:sz w:val="22"/>
          <w:szCs w:val="22"/>
        </w:rPr>
        <w:tab/>
      </w:r>
      <w:r>
        <w:t>Hibernation and Activation of Known SCell in Non-DRX with generic duplex modes</w:t>
      </w:r>
      <w:r>
        <w:tab/>
        <w:t>2527</w:t>
      </w:r>
    </w:p>
    <w:p w14:paraId="5373832E" w14:textId="77777777" w:rsidR="00597036" w:rsidRDefault="00597036">
      <w:pPr>
        <w:pStyle w:val="TOC4"/>
        <w:rPr>
          <w:rFonts w:asciiTheme="minorHAnsi" w:eastAsiaTheme="minorEastAsia" w:hAnsiTheme="minorHAnsi" w:cstheme="minorBidi"/>
          <w:sz w:val="22"/>
          <w:szCs w:val="22"/>
        </w:rPr>
      </w:pPr>
      <w:r>
        <w:t>A.8.16.103.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2527</w:t>
      </w:r>
    </w:p>
    <w:p w14:paraId="117C6896" w14:textId="77777777" w:rsidR="00597036" w:rsidRDefault="00597036">
      <w:pPr>
        <w:pStyle w:val="TOC4"/>
        <w:rPr>
          <w:rFonts w:asciiTheme="minorHAnsi" w:eastAsiaTheme="minorEastAsia" w:hAnsiTheme="minorHAnsi" w:cstheme="minorBidi"/>
          <w:sz w:val="22"/>
          <w:szCs w:val="22"/>
        </w:rPr>
      </w:pPr>
      <w:r>
        <w:t>A.8.16.103.2</w:t>
      </w:r>
      <w:r>
        <w:rPr>
          <w:rFonts w:asciiTheme="minorHAnsi" w:eastAsiaTheme="minorEastAsia" w:hAnsiTheme="minorHAnsi" w:cstheme="minorBidi"/>
          <w:sz w:val="22"/>
          <w:szCs w:val="22"/>
        </w:rPr>
        <w:tab/>
      </w:r>
      <w:r>
        <w:t>Test Requirements</w:t>
      </w:r>
      <w:r>
        <w:tab/>
        <w:t>2531</w:t>
      </w:r>
    </w:p>
    <w:p w14:paraId="6CC4FE82" w14:textId="77777777" w:rsidR="00597036" w:rsidRDefault="00597036">
      <w:pPr>
        <w:pStyle w:val="TOC3"/>
        <w:rPr>
          <w:rFonts w:asciiTheme="minorHAnsi" w:eastAsiaTheme="minorEastAsia" w:hAnsiTheme="minorHAnsi" w:cstheme="minorBidi"/>
          <w:sz w:val="22"/>
          <w:szCs w:val="22"/>
        </w:rPr>
      </w:pPr>
      <w:r>
        <w:t>A.8.16.104</w:t>
      </w:r>
      <w:r>
        <w:rPr>
          <w:rFonts w:asciiTheme="minorHAnsi" w:eastAsiaTheme="minorEastAsia" w:hAnsiTheme="minorHAnsi" w:cstheme="minorBidi"/>
          <w:sz w:val="22"/>
          <w:szCs w:val="22"/>
        </w:rPr>
        <w:tab/>
      </w:r>
      <w:r>
        <w:t>Hibernation and Activation of Unknown SCell in Non-DRX with generic duplex modes</w:t>
      </w:r>
      <w:r>
        <w:tab/>
        <w:t>2532</w:t>
      </w:r>
    </w:p>
    <w:p w14:paraId="5C64AE05" w14:textId="77777777" w:rsidR="00597036" w:rsidRDefault="00597036">
      <w:pPr>
        <w:pStyle w:val="TOC4"/>
        <w:rPr>
          <w:rFonts w:asciiTheme="minorHAnsi" w:eastAsiaTheme="minorEastAsia" w:hAnsiTheme="minorHAnsi" w:cstheme="minorBidi"/>
          <w:sz w:val="22"/>
          <w:szCs w:val="22"/>
        </w:rPr>
      </w:pPr>
      <w:r>
        <w:t>A.8.16.104.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2532</w:t>
      </w:r>
    </w:p>
    <w:p w14:paraId="1D74EC21" w14:textId="77777777" w:rsidR="00597036" w:rsidRDefault="00597036">
      <w:pPr>
        <w:pStyle w:val="TOC4"/>
        <w:rPr>
          <w:rFonts w:asciiTheme="minorHAnsi" w:eastAsiaTheme="minorEastAsia" w:hAnsiTheme="minorHAnsi" w:cstheme="minorBidi"/>
          <w:sz w:val="22"/>
          <w:szCs w:val="22"/>
        </w:rPr>
      </w:pPr>
      <w:r>
        <w:t>A.8.16.104.2</w:t>
      </w:r>
      <w:r>
        <w:rPr>
          <w:rFonts w:asciiTheme="minorHAnsi" w:eastAsiaTheme="minorEastAsia" w:hAnsiTheme="minorHAnsi" w:cstheme="minorBidi"/>
          <w:sz w:val="22"/>
          <w:szCs w:val="22"/>
        </w:rPr>
        <w:tab/>
      </w:r>
      <w:r>
        <w:t>Test Requirements</w:t>
      </w:r>
      <w:r>
        <w:tab/>
        <w:t>2535</w:t>
      </w:r>
    </w:p>
    <w:p w14:paraId="29938090" w14:textId="77777777" w:rsidR="00597036" w:rsidRDefault="00597036">
      <w:pPr>
        <w:pStyle w:val="TOC3"/>
        <w:rPr>
          <w:rFonts w:asciiTheme="minorHAnsi" w:eastAsiaTheme="minorEastAsia" w:hAnsiTheme="minorHAnsi" w:cstheme="minorBidi"/>
          <w:sz w:val="22"/>
          <w:szCs w:val="22"/>
        </w:rPr>
      </w:pPr>
      <w:r w:rsidRPr="00597036">
        <w:t>A.8.16.105</w:t>
      </w:r>
      <w:r w:rsidRPr="00597036">
        <w:rPr>
          <w:rFonts w:asciiTheme="minorHAnsi" w:hAnsiTheme="minorHAnsi" w:cstheme="minorBidi"/>
          <w:sz w:val="22"/>
          <w:szCs w:val="22"/>
        </w:rPr>
        <w:tab/>
      </w:r>
      <w:r w:rsidRPr="00763DEA">
        <w:rPr>
          <w:rFonts w:eastAsia="MS Mincho"/>
        </w:rPr>
        <w:t>Idle Mode measurements of inter-frequency CA candidate cells for early reporting</w:t>
      </w:r>
      <w:r>
        <w:tab/>
        <w:t>2536</w:t>
      </w:r>
    </w:p>
    <w:p w14:paraId="1AB7CE3C" w14:textId="77777777" w:rsidR="00597036" w:rsidRDefault="00597036">
      <w:pPr>
        <w:pStyle w:val="TOC4"/>
        <w:rPr>
          <w:rFonts w:asciiTheme="minorHAnsi" w:eastAsiaTheme="minorEastAsia" w:hAnsiTheme="minorHAnsi" w:cstheme="minorBidi"/>
          <w:sz w:val="22"/>
          <w:szCs w:val="22"/>
        </w:rPr>
      </w:pPr>
      <w:r w:rsidRPr="00597036">
        <w:t>A.8.16.105.1</w:t>
      </w:r>
      <w:r w:rsidRPr="00597036">
        <w:rPr>
          <w:rFonts w:asciiTheme="minorHAnsi" w:eastAsiaTheme="minorEastAsia" w:hAnsiTheme="minorHAnsi" w:cstheme="minorBidi"/>
          <w:sz w:val="22"/>
          <w:szCs w:val="22"/>
        </w:rPr>
        <w:tab/>
      </w:r>
      <w:r w:rsidRPr="00763DEA">
        <w:rPr>
          <w:snapToGrid w:val="0"/>
          <w:lang w:eastAsia="zh-CN"/>
        </w:rPr>
        <w:t>Test Purpose and Environment</w:t>
      </w:r>
      <w:r>
        <w:tab/>
        <w:t>2536</w:t>
      </w:r>
    </w:p>
    <w:p w14:paraId="186F96EF" w14:textId="77777777" w:rsidR="00597036" w:rsidRDefault="00597036">
      <w:pPr>
        <w:pStyle w:val="TOC4"/>
        <w:rPr>
          <w:rFonts w:asciiTheme="minorHAnsi" w:eastAsiaTheme="minorEastAsia" w:hAnsiTheme="minorHAnsi" w:cstheme="minorBidi"/>
          <w:sz w:val="22"/>
          <w:szCs w:val="22"/>
        </w:rPr>
      </w:pPr>
      <w:r w:rsidRPr="00597036">
        <w:t>A.8.16.105.2</w:t>
      </w:r>
      <w:r w:rsidRPr="00597036">
        <w:rPr>
          <w:rFonts w:asciiTheme="minorHAnsi" w:eastAsiaTheme="minorEastAsia" w:hAnsiTheme="minorHAnsi" w:cstheme="minorBidi"/>
          <w:sz w:val="22"/>
          <w:szCs w:val="22"/>
        </w:rPr>
        <w:tab/>
      </w:r>
      <w:r w:rsidRPr="00763DEA">
        <w:rPr>
          <w:snapToGrid w:val="0"/>
        </w:rPr>
        <w:t>Test Requirements</w:t>
      </w:r>
      <w:r>
        <w:tab/>
        <w:t>2540</w:t>
      </w:r>
    </w:p>
    <w:p w14:paraId="0BFE1F13" w14:textId="77777777" w:rsidR="00597036" w:rsidRDefault="00597036">
      <w:pPr>
        <w:pStyle w:val="TOC3"/>
        <w:rPr>
          <w:rFonts w:asciiTheme="minorHAnsi" w:eastAsiaTheme="minorEastAsia" w:hAnsiTheme="minorHAnsi" w:cstheme="minorBidi"/>
          <w:sz w:val="22"/>
          <w:szCs w:val="22"/>
        </w:rPr>
      </w:pPr>
      <w:r>
        <w:t>A.8.16.106</w:t>
      </w:r>
      <w:r>
        <w:rPr>
          <w:rFonts w:asciiTheme="minorHAnsi" w:eastAsiaTheme="minorEastAsia" w:hAnsiTheme="minorHAnsi" w:cstheme="minorBidi"/>
          <w:sz w:val="22"/>
          <w:szCs w:val="22"/>
        </w:rPr>
        <w:tab/>
      </w:r>
      <w:r>
        <w:t>Direct Activation of Known SCell in Non-DRX with generic duplex modes</w:t>
      </w:r>
      <w:r>
        <w:tab/>
        <w:t>2541</w:t>
      </w:r>
    </w:p>
    <w:p w14:paraId="2EFAE3FC" w14:textId="77777777" w:rsidR="00597036" w:rsidRDefault="00597036">
      <w:pPr>
        <w:pStyle w:val="TOC4"/>
        <w:rPr>
          <w:rFonts w:asciiTheme="minorHAnsi" w:eastAsiaTheme="minorEastAsia" w:hAnsiTheme="minorHAnsi" w:cstheme="minorBidi"/>
          <w:sz w:val="22"/>
          <w:szCs w:val="22"/>
        </w:rPr>
      </w:pPr>
      <w:r>
        <w:t>A.8.16.106.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2541</w:t>
      </w:r>
    </w:p>
    <w:p w14:paraId="6A090A58" w14:textId="77777777" w:rsidR="00597036" w:rsidRDefault="00597036">
      <w:pPr>
        <w:pStyle w:val="TOC4"/>
        <w:rPr>
          <w:rFonts w:asciiTheme="minorHAnsi" w:eastAsiaTheme="minorEastAsia" w:hAnsiTheme="minorHAnsi" w:cstheme="minorBidi"/>
          <w:sz w:val="22"/>
          <w:szCs w:val="22"/>
        </w:rPr>
      </w:pPr>
      <w:r>
        <w:t>A.8.16.106.2</w:t>
      </w:r>
      <w:r>
        <w:rPr>
          <w:rFonts w:asciiTheme="minorHAnsi" w:eastAsiaTheme="minorEastAsia" w:hAnsiTheme="minorHAnsi" w:cstheme="minorBidi"/>
          <w:sz w:val="22"/>
          <w:szCs w:val="22"/>
        </w:rPr>
        <w:tab/>
      </w:r>
      <w:r>
        <w:t>Test Requirements</w:t>
      </w:r>
      <w:r>
        <w:tab/>
        <w:t>2544</w:t>
      </w:r>
    </w:p>
    <w:p w14:paraId="77DEBCF7" w14:textId="77777777" w:rsidR="00597036" w:rsidRDefault="00597036">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2544</w:t>
      </w:r>
    </w:p>
    <w:p w14:paraId="37043842" w14:textId="77777777" w:rsidR="00597036" w:rsidRDefault="00597036">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2544</w:t>
      </w:r>
    </w:p>
    <w:p w14:paraId="37EEFE70" w14:textId="77777777" w:rsidR="00597036" w:rsidRDefault="00597036">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2544</w:t>
      </w:r>
    </w:p>
    <w:p w14:paraId="66A3ECF2" w14:textId="77777777" w:rsidR="00597036" w:rsidRDefault="00597036">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2550</w:t>
      </w:r>
    </w:p>
    <w:p w14:paraId="39C5ED16" w14:textId="77777777" w:rsidR="00597036" w:rsidRDefault="00597036">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2550</w:t>
      </w:r>
    </w:p>
    <w:p w14:paraId="7925316A" w14:textId="77777777" w:rsidR="00597036" w:rsidRDefault="00597036">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2550</w:t>
      </w:r>
    </w:p>
    <w:p w14:paraId="22E5BA34" w14:textId="77777777" w:rsidR="00597036" w:rsidRDefault="00597036">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2556</w:t>
      </w:r>
    </w:p>
    <w:p w14:paraId="622518C2" w14:textId="77777777" w:rsidR="00597036" w:rsidRDefault="00597036">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2556</w:t>
      </w:r>
    </w:p>
    <w:p w14:paraId="4433A956" w14:textId="77777777" w:rsidR="00597036" w:rsidRDefault="00597036">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2556</w:t>
      </w:r>
    </w:p>
    <w:p w14:paraId="0CF42070" w14:textId="77777777" w:rsidR="00597036" w:rsidRDefault="00597036">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2557</w:t>
      </w:r>
    </w:p>
    <w:p w14:paraId="0C8D1426" w14:textId="77777777" w:rsidR="00597036" w:rsidRDefault="00597036">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2557</w:t>
      </w:r>
    </w:p>
    <w:p w14:paraId="1B4AB6C5" w14:textId="77777777" w:rsidR="00597036" w:rsidRDefault="00597036">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2557</w:t>
      </w:r>
    </w:p>
    <w:p w14:paraId="1C52698D" w14:textId="77777777" w:rsidR="00597036" w:rsidRDefault="00597036">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2558</w:t>
      </w:r>
    </w:p>
    <w:p w14:paraId="20A812BA" w14:textId="77777777" w:rsidR="00597036" w:rsidRDefault="00597036">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2558</w:t>
      </w:r>
    </w:p>
    <w:p w14:paraId="6AE32E81" w14:textId="77777777" w:rsidR="00597036" w:rsidRDefault="00597036">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2558</w:t>
      </w:r>
    </w:p>
    <w:p w14:paraId="287BE8E6" w14:textId="77777777" w:rsidR="00597036" w:rsidRDefault="00597036">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2559</w:t>
      </w:r>
    </w:p>
    <w:p w14:paraId="34A297E5" w14:textId="77777777" w:rsidR="00597036" w:rsidRDefault="00597036">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2559</w:t>
      </w:r>
    </w:p>
    <w:p w14:paraId="5CAA0BF3" w14:textId="77777777" w:rsidR="00597036" w:rsidRDefault="00597036">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2559</w:t>
      </w:r>
    </w:p>
    <w:p w14:paraId="0299485E" w14:textId="77777777" w:rsidR="00597036" w:rsidRDefault="00597036">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2560</w:t>
      </w:r>
    </w:p>
    <w:p w14:paraId="4D79DE84" w14:textId="77777777" w:rsidR="00597036" w:rsidRDefault="00597036">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2561</w:t>
      </w:r>
    </w:p>
    <w:p w14:paraId="575A59C7" w14:textId="77777777" w:rsidR="00597036" w:rsidRDefault="00597036">
      <w:pPr>
        <w:pStyle w:val="TOC4"/>
        <w:rPr>
          <w:rFonts w:asciiTheme="minorHAnsi" w:eastAsiaTheme="minorEastAsia" w:hAnsiTheme="minorHAnsi" w:cstheme="minorBidi"/>
          <w:sz w:val="22"/>
          <w:szCs w:val="22"/>
        </w:rPr>
      </w:pPr>
      <w:r>
        <w:lastRenderedPageBreak/>
        <w:t>A.8.17.7</w:t>
      </w:r>
      <w:r>
        <w:rPr>
          <w:lang w:eastAsia="zh-CN"/>
        </w:rPr>
        <w:t>.1</w:t>
      </w:r>
      <w:r>
        <w:rPr>
          <w:rFonts w:asciiTheme="minorHAnsi" w:eastAsiaTheme="minorEastAsia" w:hAnsiTheme="minorHAnsi" w:cstheme="minorBidi"/>
          <w:sz w:val="22"/>
          <w:szCs w:val="22"/>
        </w:rPr>
        <w:tab/>
      </w:r>
      <w:r>
        <w:t>Test Purpose and Environment</w:t>
      </w:r>
      <w:r>
        <w:tab/>
        <w:t>2561</w:t>
      </w:r>
    </w:p>
    <w:p w14:paraId="40330062" w14:textId="77777777" w:rsidR="00597036" w:rsidRDefault="00597036">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2561</w:t>
      </w:r>
    </w:p>
    <w:p w14:paraId="7FA28850" w14:textId="77777777" w:rsidR="00597036" w:rsidRDefault="00597036">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2562</w:t>
      </w:r>
    </w:p>
    <w:p w14:paraId="195467AA" w14:textId="77777777" w:rsidR="00597036" w:rsidRDefault="00597036">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2562</w:t>
      </w:r>
    </w:p>
    <w:p w14:paraId="5619AF4F" w14:textId="77777777" w:rsidR="00597036" w:rsidRDefault="00597036">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2562</w:t>
      </w:r>
    </w:p>
    <w:p w14:paraId="32675FA3" w14:textId="77777777" w:rsidR="00597036" w:rsidRDefault="00597036">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2563</w:t>
      </w:r>
    </w:p>
    <w:p w14:paraId="42CCC64F" w14:textId="77777777" w:rsidR="00597036" w:rsidRDefault="00597036">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2563</w:t>
      </w:r>
    </w:p>
    <w:p w14:paraId="44E09339" w14:textId="77777777" w:rsidR="00597036" w:rsidRDefault="00597036">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2564</w:t>
      </w:r>
    </w:p>
    <w:p w14:paraId="767CD954" w14:textId="77777777" w:rsidR="00597036" w:rsidRDefault="00597036">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2564</w:t>
      </w:r>
    </w:p>
    <w:p w14:paraId="2EAA73BD" w14:textId="77777777" w:rsidR="00597036" w:rsidRDefault="00597036">
      <w:pPr>
        <w:pStyle w:val="TOC4"/>
        <w:rPr>
          <w:rFonts w:asciiTheme="minorHAnsi" w:eastAsiaTheme="minorEastAsia" w:hAnsiTheme="minorHAnsi" w:cstheme="minorBidi"/>
          <w:sz w:val="22"/>
          <w:szCs w:val="22"/>
        </w:rPr>
      </w:pPr>
      <w:r>
        <w:t>A.8.17.10</w:t>
      </w:r>
      <w:r>
        <w:rPr>
          <w:lang w:eastAsia="zh-CN"/>
        </w:rPr>
        <w:t>.1</w:t>
      </w:r>
      <w:r>
        <w:rPr>
          <w:rFonts w:asciiTheme="minorHAnsi" w:eastAsiaTheme="minorEastAsia" w:hAnsiTheme="minorHAnsi" w:cstheme="minorBidi"/>
          <w:sz w:val="22"/>
          <w:szCs w:val="22"/>
        </w:rPr>
        <w:tab/>
      </w:r>
      <w:r>
        <w:t>Test Purpose and Environment</w:t>
      </w:r>
      <w:r>
        <w:tab/>
        <w:t>2564</w:t>
      </w:r>
    </w:p>
    <w:p w14:paraId="5C26D5D4" w14:textId="77777777" w:rsidR="00597036" w:rsidRDefault="00597036">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2569</w:t>
      </w:r>
    </w:p>
    <w:p w14:paraId="58E5FA62" w14:textId="77777777" w:rsidR="00597036" w:rsidRDefault="00597036">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2570</w:t>
      </w:r>
    </w:p>
    <w:p w14:paraId="09C36FAD" w14:textId="77777777" w:rsidR="00597036" w:rsidRDefault="00597036">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2570</w:t>
      </w:r>
    </w:p>
    <w:p w14:paraId="299FECCE" w14:textId="77777777" w:rsidR="00597036" w:rsidRDefault="00597036">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2576</w:t>
      </w:r>
    </w:p>
    <w:p w14:paraId="774C7413" w14:textId="77777777" w:rsidR="00597036" w:rsidRDefault="00597036">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2577</w:t>
      </w:r>
    </w:p>
    <w:p w14:paraId="4B0DE38E" w14:textId="77777777" w:rsidR="00597036" w:rsidRDefault="00597036">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2577</w:t>
      </w:r>
    </w:p>
    <w:p w14:paraId="6EDF92BA" w14:textId="77777777" w:rsidR="00597036" w:rsidRDefault="00597036">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2577</w:t>
      </w:r>
    </w:p>
    <w:p w14:paraId="120CE91A" w14:textId="77777777" w:rsidR="00597036" w:rsidRDefault="00597036">
      <w:pPr>
        <w:pStyle w:val="TOC4"/>
        <w:rPr>
          <w:rFonts w:asciiTheme="minorHAnsi" w:eastAsiaTheme="minorEastAsia" w:hAnsiTheme="minorHAnsi" w:cstheme="minorBidi"/>
          <w:sz w:val="22"/>
          <w:szCs w:val="22"/>
        </w:rPr>
      </w:pPr>
      <w:r w:rsidRPr="00597036">
        <w:t>A.8.18.1.2</w:t>
      </w:r>
      <w:r w:rsidRPr="00597036">
        <w:rPr>
          <w:rFonts w:asciiTheme="minorHAnsi" w:eastAsiaTheme="minorEastAsia" w:hAnsiTheme="minorHAnsi" w:cstheme="minorBidi"/>
          <w:sz w:val="22"/>
          <w:szCs w:val="22"/>
        </w:rPr>
        <w:tab/>
      </w:r>
      <w:r w:rsidRPr="00763DEA">
        <w:rPr>
          <w:snapToGrid w:val="0"/>
        </w:rPr>
        <w:t>Test Requirements</w:t>
      </w:r>
      <w:r>
        <w:tab/>
        <w:t>2579</w:t>
      </w:r>
    </w:p>
    <w:p w14:paraId="145743EB" w14:textId="77777777" w:rsidR="00597036" w:rsidRDefault="00597036">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2579</w:t>
      </w:r>
    </w:p>
    <w:p w14:paraId="72D54E0F" w14:textId="77777777" w:rsidR="00597036" w:rsidRDefault="00597036">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2579</w:t>
      </w:r>
    </w:p>
    <w:p w14:paraId="7C207E6C" w14:textId="77777777" w:rsidR="00597036" w:rsidRDefault="00597036">
      <w:pPr>
        <w:pStyle w:val="TOC4"/>
        <w:rPr>
          <w:rFonts w:asciiTheme="minorHAnsi" w:eastAsiaTheme="minorEastAsia" w:hAnsiTheme="minorHAnsi" w:cstheme="minorBidi"/>
          <w:sz w:val="22"/>
          <w:szCs w:val="22"/>
        </w:rPr>
      </w:pPr>
      <w:r w:rsidRPr="00597036">
        <w:t>A.8.19.1.1</w:t>
      </w:r>
      <w:r w:rsidRPr="00597036">
        <w:rPr>
          <w:rFonts w:asciiTheme="minorHAnsi" w:eastAsiaTheme="minorEastAsia" w:hAnsiTheme="minorHAnsi" w:cstheme="minorBidi"/>
          <w:sz w:val="22"/>
          <w:szCs w:val="22"/>
        </w:rPr>
        <w:tab/>
      </w:r>
      <w:r w:rsidRPr="00763DEA">
        <w:rPr>
          <w:snapToGrid w:val="0"/>
        </w:rPr>
        <w:t>Test Purpose and Environment</w:t>
      </w:r>
      <w:r>
        <w:tab/>
        <w:t>2579</w:t>
      </w:r>
    </w:p>
    <w:p w14:paraId="059EE182" w14:textId="77777777" w:rsidR="00597036" w:rsidRDefault="00597036">
      <w:pPr>
        <w:pStyle w:val="TOC4"/>
        <w:rPr>
          <w:rFonts w:asciiTheme="minorHAnsi" w:eastAsiaTheme="minorEastAsia" w:hAnsiTheme="minorHAnsi" w:cstheme="minorBidi"/>
          <w:sz w:val="22"/>
          <w:szCs w:val="22"/>
        </w:rPr>
      </w:pPr>
      <w:r w:rsidRPr="00597036">
        <w:t>A.8.19.1.2</w:t>
      </w:r>
      <w:r w:rsidRPr="00597036">
        <w:rPr>
          <w:rFonts w:asciiTheme="minorHAnsi" w:eastAsiaTheme="minorEastAsia" w:hAnsiTheme="minorHAnsi" w:cstheme="minorBidi"/>
          <w:sz w:val="22"/>
          <w:szCs w:val="22"/>
        </w:rPr>
        <w:tab/>
      </w:r>
      <w:r w:rsidRPr="00763DEA">
        <w:rPr>
          <w:snapToGrid w:val="0"/>
        </w:rPr>
        <w:t>Test Requirements</w:t>
      </w:r>
      <w:r>
        <w:tab/>
        <w:t>2580</w:t>
      </w:r>
    </w:p>
    <w:p w14:paraId="3B3DFDD6" w14:textId="77777777" w:rsidR="00597036" w:rsidRDefault="00597036">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2581</w:t>
      </w:r>
    </w:p>
    <w:p w14:paraId="543FCAC4" w14:textId="77777777" w:rsidR="00597036" w:rsidRDefault="00597036">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2581</w:t>
      </w:r>
    </w:p>
    <w:p w14:paraId="2E529ABE" w14:textId="77777777" w:rsidR="00597036" w:rsidRDefault="00597036">
      <w:pPr>
        <w:pStyle w:val="TOC4"/>
        <w:rPr>
          <w:rFonts w:asciiTheme="minorHAnsi" w:eastAsiaTheme="minorEastAsia" w:hAnsiTheme="minorHAnsi" w:cstheme="minorBidi"/>
          <w:sz w:val="22"/>
          <w:szCs w:val="22"/>
        </w:rPr>
      </w:pPr>
      <w:r w:rsidRPr="00597036">
        <w:t>A.8.20.1.1</w:t>
      </w:r>
      <w:r w:rsidRPr="00597036">
        <w:rPr>
          <w:rFonts w:asciiTheme="minorHAnsi" w:eastAsiaTheme="minorEastAsia" w:hAnsiTheme="minorHAnsi" w:cstheme="minorBidi"/>
          <w:sz w:val="22"/>
          <w:szCs w:val="22"/>
        </w:rPr>
        <w:tab/>
      </w:r>
      <w:r w:rsidRPr="00763DEA">
        <w:rPr>
          <w:snapToGrid w:val="0"/>
        </w:rPr>
        <w:t>Test Purpose and Environment</w:t>
      </w:r>
      <w:r>
        <w:tab/>
        <w:t>2581</w:t>
      </w:r>
    </w:p>
    <w:p w14:paraId="32074730" w14:textId="77777777" w:rsidR="00597036" w:rsidRDefault="00597036">
      <w:pPr>
        <w:pStyle w:val="TOC4"/>
        <w:rPr>
          <w:rFonts w:asciiTheme="minorHAnsi" w:eastAsiaTheme="minorEastAsia" w:hAnsiTheme="minorHAnsi" w:cstheme="minorBidi"/>
          <w:sz w:val="22"/>
          <w:szCs w:val="22"/>
        </w:rPr>
      </w:pPr>
      <w:r w:rsidRPr="00597036">
        <w:t>A.8.20.1.2</w:t>
      </w:r>
      <w:r w:rsidRPr="00597036">
        <w:rPr>
          <w:rFonts w:asciiTheme="minorHAnsi" w:eastAsiaTheme="minorEastAsia" w:hAnsiTheme="minorHAnsi" w:cstheme="minorBidi"/>
          <w:sz w:val="22"/>
          <w:szCs w:val="22"/>
        </w:rPr>
        <w:tab/>
      </w:r>
      <w:r w:rsidRPr="00763DEA">
        <w:rPr>
          <w:snapToGrid w:val="0"/>
        </w:rPr>
        <w:t>Test Requirements</w:t>
      </w:r>
      <w:r>
        <w:tab/>
        <w:t>2582</w:t>
      </w:r>
    </w:p>
    <w:p w14:paraId="5C42BFF2" w14:textId="77777777" w:rsidR="00597036" w:rsidRDefault="00597036">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2582</w:t>
      </w:r>
    </w:p>
    <w:p w14:paraId="07CA9A02" w14:textId="77777777" w:rsidR="00597036" w:rsidRDefault="00597036">
      <w:pPr>
        <w:pStyle w:val="TOC4"/>
        <w:rPr>
          <w:rFonts w:asciiTheme="minorHAnsi" w:eastAsiaTheme="minorEastAsia" w:hAnsiTheme="minorHAnsi" w:cstheme="minorBidi"/>
          <w:sz w:val="22"/>
          <w:szCs w:val="22"/>
        </w:rPr>
      </w:pPr>
      <w:r w:rsidRPr="00597036">
        <w:t>A.8.20.2.1</w:t>
      </w:r>
      <w:r w:rsidRPr="00597036">
        <w:rPr>
          <w:rFonts w:asciiTheme="minorHAnsi" w:eastAsiaTheme="minorEastAsia" w:hAnsiTheme="minorHAnsi" w:cstheme="minorBidi"/>
          <w:sz w:val="22"/>
          <w:szCs w:val="22"/>
        </w:rPr>
        <w:tab/>
      </w:r>
      <w:r w:rsidRPr="00763DEA">
        <w:rPr>
          <w:snapToGrid w:val="0"/>
        </w:rPr>
        <w:t>Test Purpose and Environment</w:t>
      </w:r>
      <w:r>
        <w:tab/>
        <w:t>2583</w:t>
      </w:r>
    </w:p>
    <w:p w14:paraId="0282F235" w14:textId="77777777" w:rsidR="00597036" w:rsidRDefault="00597036">
      <w:pPr>
        <w:pStyle w:val="TOC4"/>
        <w:rPr>
          <w:rFonts w:asciiTheme="minorHAnsi" w:eastAsiaTheme="minorEastAsia" w:hAnsiTheme="minorHAnsi" w:cstheme="minorBidi"/>
          <w:sz w:val="22"/>
          <w:szCs w:val="22"/>
        </w:rPr>
      </w:pPr>
      <w:r w:rsidRPr="00597036">
        <w:t>A.8.20.2.2</w:t>
      </w:r>
      <w:r w:rsidRPr="00597036">
        <w:rPr>
          <w:rFonts w:asciiTheme="minorHAnsi" w:eastAsiaTheme="minorEastAsia" w:hAnsiTheme="minorHAnsi" w:cstheme="minorBidi"/>
          <w:sz w:val="22"/>
          <w:szCs w:val="22"/>
        </w:rPr>
        <w:tab/>
      </w:r>
      <w:r w:rsidRPr="00763DEA">
        <w:rPr>
          <w:snapToGrid w:val="0"/>
        </w:rPr>
        <w:t>Test Requirements</w:t>
      </w:r>
      <w:r>
        <w:tab/>
        <w:t>2584</w:t>
      </w:r>
    </w:p>
    <w:p w14:paraId="7492868F" w14:textId="77777777" w:rsidR="00597036" w:rsidRDefault="00597036">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2585</w:t>
      </w:r>
    </w:p>
    <w:p w14:paraId="34411BB5" w14:textId="77777777" w:rsidR="00597036" w:rsidRDefault="00597036">
      <w:pPr>
        <w:pStyle w:val="TOC4"/>
        <w:rPr>
          <w:rFonts w:asciiTheme="minorHAnsi" w:eastAsiaTheme="minorEastAsia" w:hAnsiTheme="minorHAnsi" w:cstheme="minorBidi"/>
          <w:sz w:val="22"/>
          <w:szCs w:val="22"/>
        </w:rPr>
      </w:pPr>
      <w:r w:rsidRPr="00597036">
        <w:t>A.8.20.</w:t>
      </w:r>
      <w:r w:rsidRPr="00597036">
        <w:rPr>
          <w:lang w:eastAsia="zh-CN"/>
        </w:rPr>
        <w:t>2A</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2585</w:t>
      </w:r>
    </w:p>
    <w:p w14:paraId="40D0AD9E" w14:textId="77777777" w:rsidR="00597036" w:rsidRDefault="00597036">
      <w:pPr>
        <w:pStyle w:val="TOC4"/>
        <w:rPr>
          <w:rFonts w:asciiTheme="minorHAnsi" w:eastAsiaTheme="minorEastAsia" w:hAnsiTheme="minorHAnsi" w:cstheme="minorBidi"/>
          <w:sz w:val="22"/>
          <w:szCs w:val="22"/>
        </w:rPr>
      </w:pPr>
      <w:r w:rsidRPr="00597036">
        <w:t>A.8.20.2</w:t>
      </w:r>
      <w:r w:rsidRPr="00597036">
        <w:rPr>
          <w:lang w:eastAsia="zh-CN"/>
        </w:rPr>
        <w:t>A</w:t>
      </w:r>
      <w:r w:rsidRPr="00597036">
        <w:t>.2</w:t>
      </w:r>
      <w:r w:rsidRPr="00597036">
        <w:rPr>
          <w:rFonts w:asciiTheme="minorHAnsi" w:eastAsiaTheme="minorEastAsia" w:hAnsiTheme="minorHAnsi" w:cstheme="minorBidi"/>
          <w:sz w:val="22"/>
          <w:szCs w:val="22"/>
        </w:rPr>
        <w:tab/>
      </w:r>
      <w:r w:rsidRPr="00763DEA">
        <w:rPr>
          <w:snapToGrid w:val="0"/>
        </w:rPr>
        <w:t>Test Requirements</w:t>
      </w:r>
      <w:r>
        <w:tab/>
        <w:t>2585</w:t>
      </w:r>
    </w:p>
    <w:p w14:paraId="20A16F73" w14:textId="77777777" w:rsidR="00597036" w:rsidRDefault="00597036">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2585</w:t>
      </w:r>
    </w:p>
    <w:p w14:paraId="6C3D5B94" w14:textId="77777777" w:rsidR="00597036" w:rsidRDefault="00597036">
      <w:pPr>
        <w:pStyle w:val="TOC4"/>
        <w:rPr>
          <w:rFonts w:asciiTheme="minorHAnsi" w:eastAsiaTheme="minorEastAsia" w:hAnsiTheme="minorHAnsi" w:cstheme="minorBidi"/>
          <w:sz w:val="22"/>
          <w:szCs w:val="22"/>
        </w:rPr>
      </w:pPr>
      <w:r w:rsidRPr="00597036">
        <w:t>A.8.20.</w:t>
      </w:r>
      <w:r w:rsidRPr="00597036">
        <w:rPr>
          <w:lang w:eastAsia="zh-CN"/>
        </w:rPr>
        <w:t>2B</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2585</w:t>
      </w:r>
    </w:p>
    <w:p w14:paraId="08EF1D94" w14:textId="77777777" w:rsidR="00597036" w:rsidRDefault="00597036">
      <w:pPr>
        <w:pStyle w:val="TOC4"/>
        <w:rPr>
          <w:rFonts w:asciiTheme="minorHAnsi" w:eastAsiaTheme="minorEastAsia" w:hAnsiTheme="minorHAnsi" w:cstheme="minorBidi"/>
          <w:sz w:val="22"/>
          <w:szCs w:val="22"/>
        </w:rPr>
      </w:pPr>
      <w:r w:rsidRPr="00597036">
        <w:t>A.8.20.2</w:t>
      </w:r>
      <w:r w:rsidRPr="00597036">
        <w:rPr>
          <w:lang w:eastAsia="zh-CN"/>
        </w:rPr>
        <w:t>B</w:t>
      </w:r>
      <w:r w:rsidRPr="00597036">
        <w:t>.2</w:t>
      </w:r>
      <w:r w:rsidRPr="00597036">
        <w:rPr>
          <w:rFonts w:asciiTheme="minorHAnsi" w:eastAsiaTheme="minorEastAsia" w:hAnsiTheme="minorHAnsi" w:cstheme="minorBidi"/>
          <w:sz w:val="22"/>
          <w:szCs w:val="22"/>
        </w:rPr>
        <w:tab/>
      </w:r>
      <w:r w:rsidRPr="00763DEA">
        <w:rPr>
          <w:snapToGrid w:val="0"/>
        </w:rPr>
        <w:t>Test Requirements</w:t>
      </w:r>
      <w:r>
        <w:tab/>
        <w:t>2588</w:t>
      </w:r>
    </w:p>
    <w:p w14:paraId="584E5DF4" w14:textId="77777777" w:rsidR="00597036" w:rsidRDefault="00597036">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2588</w:t>
      </w:r>
    </w:p>
    <w:p w14:paraId="51773367" w14:textId="77777777" w:rsidR="00597036" w:rsidRDefault="00597036">
      <w:pPr>
        <w:pStyle w:val="TOC4"/>
        <w:rPr>
          <w:rFonts w:asciiTheme="minorHAnsi" w:eastAsiaTheme="minorEastAsia" w:hAnsiTheme="minorHAnsi" w:cstheme="minorBidi"/>
          <w:sz w:val="22"/>
          <w:szCs w:val="22"/>
        </w:rPr>
      </w:pPr>
      <w:r w:rsidRPr="00597036">
        <w:t>A.8.20.3.1</w:t>
      </w:r>
      <w:r w:rsidRPr="00597036">
        <w:rPr>
          <w:rFonts w:asciiTheme="minorHAnsi" w:eastAsiaTheme="minorEastAsia" w:hAnsiTheme="minorHAnsi" w:cstheme="minorBidi"/>
          <w:sz w:val="22"/>
          <w:szCs w:val="22"/>
        </w:rPr>
        <w:tab/>
      </w:r>
      <w:r w:rsidRPr="00763DEA">
        <w:rPr>
          <w:snapToGrid w:val="0"/>
        </w:rPr>
        <w:t>Test Purpose and Environment</w:t>
      </w:r>
      <w:r>
        <w:tab/>
        <w:t>2588</w:t>
      </w:r>
    </w:p>
    <w:p w14:paraId="64FBE77C" w14:textId="77777777" w:rsidR="00597036" w:rsidRDefault="00597036">
      <w:pPr>
        <w:pStyle w:val="TOC4"/>
        <w:rPr>
          <w:rFonts w:asciiTheme="minorHAnsi" w:eastAsiaTheme="minorEastAsia" w:hAnsiTheme="minorHAnsi" w:cstheme="minorBidi"/>
          <w:sz w:val="22"/>
          <w:szCs w:val="22"/>
        </w:rPr>
      </w:pPr>
      <w:r w:rsidRPr="00597036">
        <w:t>A.8.20.3.2</w:t>
      </w:r>
      <w:r w:rsidRPr="00597036">
        <w:rPr>
          <w:rFonts w:asciiTheme="minorHAnsi" w:eastAsiaTheme="minorEastAsia" w:hAnsiTheme="minorHAnsi" w:cstheme="minorBidi"/>
          <w:sz w:val="22"/>
          <w:szCs w:val="22"/>
        </w:rPr>
        <w:tab/>
      </w:r>
      <w:r w:rsidRPr="00763DEA">
        <w:rPr>
          <w:snapToGrid w:val="0"/>
        </w:rPr>
        <w:t>Test Requirements</w:t>
      </w:r>
      <w:r>
        <w:tab/>
        <w:t>2590</w:t>
      </w:r>
    </w:p>
    <w:p w14:paraId="2EEC5D8F" w14:textId="77777777" w:rsidR="00597036" w:rsidRDefault="00597036">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2590</w:t>
      </w:r>
    </w:p>
    <w:p w14:paraId="3CCE04CD" w14:textId="77777777" w:rsidR="00597036" w:rsidRDefault="00597036">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2590</w:t>
      </w:r>
    </w:p>
    <w:p w14:paraId="469AFBBF" w14:textId="77777777" w:rsidR="00597036" w:rsidRDefault="00597036">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2590</w:t>
      </w:r>
    </w:p>
    <w:p w14:paraId="42B8AEF8" w14:textId="77777777" w:rsidR="00597036" w:rsidRDefault="00597036">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2592</w:t>
      </w:r>
    </w:p>
    <w:p w14:paraId="421D3F1A" w14:textId="77777777" w:rsidR="00597036" w:rsidRDefault="00597036">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2592</w:t>
      </w:r>
    </w:p>
    <w:p w14:paraId="770AAE92" w14:textId="77777777" w:rsidR="00597036" w:rsidRDefault="00597036">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2592</w:t>
      </w:r>
    </w:p>
    <w:p w14:paraId="6FD806FB" w14:textId="77777777" w:rsidR="00597036" w:rsidRDefault="00597036">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2592</w:t>
      </w:r>
    </w:p>
    <w:p w14:paraId="4D90B369" w14:textId="77777777" w:rsidR="00597036" w:rsidRDefault="00597036">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2592</w:t>
      </w:r>
    </w:p>
    <w:p w14:paraId="433F9019" w14:textId="77777777" w:rsidR="00597036" w:rsidRDefault="00597036">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2592</w:t>
      </w:r>
    </w:p>
    <w:p w14:paraId="7887D776" w14:textId="77777777" w:rsidR="00597036" w:rsidRDefault="00597036">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2592</w:t>
      </w:r>
    </w:p>
    <w:p w14:paraId="0E61B58B" w14:textId="77777777" w:rsidR="00597036" w:rsidRDefault="00597036">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2593</w:t>
      </w:r>
    </w:p>
    <w:p w14:paraId="557E49B8" w14:textId="77777777" w:rsidR="00597036" w:rsidRDefault="00597036">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2593</w:t>
      </w:r>
    </w:p>
    <w:p w14:paraId="68DF08D5" w14:textId="77777777" w:rsidR="00597036" w:rsidRDefault="00597036">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2593</w:t>
      </w:r>
    </w:p>
    <w:p w14:paraId="4F62D049" w14:textId="77777777" w:rsidR="00597036" w:rsidRDefault="00597036">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2595</w:t>
      </w:r>
    </w:p>
    <w:p w14:paraId="1CDD527E" w14:textId="77777777" w:rsidR="00597036" w:rsidRDefault="00597036">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2595</w:t>
      </w:r>
    </w:p>
    <w:p w14:paraId="71B27AAC" w14:textId="77777777" w:rsidR="00597036" w:rsidRDefault="00597036">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2595</w:t>
      </w:r>
    </w:p>
    <w:p w14:paraId="6718FC96" w14:textId="77777777" w:rsidR="00597036" w:rsidRDefault="00597036">
      <w:pPr>
        <w:pStyle w:val="TOC4"/>
        <w:rPr>
          <w:rFonts w:asciiTheme="minorHAnsi" w:eastAsiaTheme="minorEastAsia" w:hAnsiTheme="minorHAnsi" w:cstheme="minorBidi"/>
          <w:sz w:val="22"/>
          <w:szCs w:val="22"/>
        </w:rPr>
      </w:pPr>
      <w:r w:rsidRPr="00597036">
        <w:t>A.8.21.1</w:t>
      </w:r>
      <w:r w:rsidRPr="00597036">
        <w:rPr>
          <w:rFonts w:asciiTheme="minorHAnsi" w:eastAsiaTheme="minorEastAsia" w:hAnsiTheme="minorHAnsi"/>
          <w:sz w:val="22"/>
          <w:szCs w:val="22"/>
        </w:rPr>
        <w:tab/>
      </w:r>
      <w:r w:rsidRPr="00763DEA">
        <w:rPr>
          <w:rFonts w:cs="v4.2.0"/>
        </w:rPr>
        <w:t>Test Purpose and Environment</w:t>
      </w:r>
      <w:r>
        <w:tab/>
        <w:t>2595</w:t>
      </w:r>
    </w:p>
    <w:p w14:paraId="449EFA1B" w14:textId="77777777" w:rsidR="00597036" w:rsidRDefault="00597036">
      <w:pPr>
        <w:pStyle w:val="TOC3"/>
        <w:rPr>
          <w:rFonts w:asciiTheme="minorHAnsi" w:eastAsiaTheme="minorEastAsia" w:hAnsiTheme="minorHAnsi" w:cstheme="minorBidi"/>
          <w:sz w:val="22"/>
          <w:szCs w:val="22"/>
        </w:rPr>
      </w:pPr>
      <w:r>
        <w:t>A.8.21.2 Test Requirements</w:t>
      </w:r>
      <w:r>
        <w:tab/>
        <w:t>2599</w:t>
      </w:r>
    </w:p>
    <w:p w14:paraId="21EDC211" w14:textId="77777777" w:rsidR="00597036" w:rsidRDefault="00597036">
      <w:pPr>
        <w:pStyle w:val="TOC2"/>
        <w:rPr>
          <w:rFonts w:asciiTheme="minorHAnsi" w:eastAsiaTheme="minorEastAsia" w:hAnsiTheme="minorHAnsi" w:cstheme="minorBidi"/>
          <w:sz w:val="22"/>
          <w:szCs w:val="22"/>
        </w:rPr>
      </w:pPr>
      <w:r>
        <w:lastRenderedPageBreak/>
        <w:t>A.8.22</w:t>
      </w:r>
      <w:r>
        <w:rPr>
          <w:rFonts w:asciiTheme="minorHAnsi" w:eastAsiaTheme="minorEastAsia" w:hAnsiTheme="minorHAnsi" w:cstheme="minorBidi"/>
          <w:sz w:val="22"/>
          <w:szCs w:val="22"/>
        </w:rPr>
        <w:tab/>
      </w:r>
      <w:r>
        <w:t>E-UTRAN Discovery Signal Measurements</w:t>
      </w:r>
      <w:r>
        <w:tab/>
        <w:t>2599</w:t>
      </w:r>
    </w:p>
    <w:p w14:paraId="393ABB00" w14:textId="77777777" w:rsidR="00597036" w:rsidRDefault="00597036">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2599</w:t>
      </w:r>
    </w:p>
    <w:p w14:paraId="1D24CB04" w14:textId="77777777" w:rsidR="00597036" w:rsidRDefault="00597036">
      <w:pPr>
        <w:pStyle w:val="TOC4"/>
        <w:rPr>
          <w:rFonts w:asciiTheme="minorHAnsi" w:eastAsiaTheme="minorEastAsia" w:hAnsiTheme="minorHAnsi" w:cstheme="minorBidi"/>
          <w:sz w:val="22"/>
          <w:szCs w:val="22"/>
        </w:rPr>
      </w:pPr>
      <w:r w:rsidRPr="00597036">
        <w:t>A.8.22.1.</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2599</w:t>
      </w:r>
    </w:p>
    <w:p w14:paraId="278D0E07" w14:textId="77777777" w:rsidR="00597036" w:rsidRDefault="00597036">
      <w:pPr>
        <w:pStyle w:val="TOC4"/>
        <w:rPr>
          <w:rFonts w:asciiTheme="minorHAnsi" w:eastAsiaTheme="minorEastAsia" w:hAnsiTheme="minorHAnsi" w:cstheme="minorBidi"/>
          <w:sz w:val="22"/>
          <w:szCs w:val="22"/>
        </w:rPr>
      </w:pPr>
      <w:r w:rsidRPr="00597036">
        <w:t>A.8.22.1.2</w:t>
      </w:r>
      <w:r w:rsidRPr="00597036">
        <w:rPr>
          <w:rFonts w:asciiTheme="minorHAnsi" w:eastAsiaTheme="minorEastAsia" w:hAnsiTheme="minorHAnsi" w:cstheme="minorBidi"/>
          <w:sz w:val="22"/>
          <w:szCs w:val="22"/>
        </w:rPr>
        <w:tab/>
      </w:r>
      <w:r w:rsidRPr="00763DEA">
        <w:rPr>
          <w:snapToGrid w:val="0"/>
        </w:rPr>
        <w:t>Test Requirements</w:t>
      </w:r>
      <w:r>
        <w:tab/>
        <w:t>2602</w:t>
      </w:r>
    </w:p>
    <w:p w14:paraId="695FF782" w14:textId="77777777" w:rsidR="00597036" w:rsidRDefault="00597036">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2602</w:t>
      </w:r>
    </w:p>
    <w:p w14:paraId="21A735AF" w14:textId="77777777" w:rsidR="00597036" w:rsidRDefault="00597036">
      <w:pPr>
        <w:pStyle w:val="TOC4"/>
        <w:rPr>
          <w:rFonts w:asciiTheme="minorHAnsi" w:eastAsiaTheme="minorEastAsia" w:hAnsiTheme="minorHAnsi" w:cstheme="minorBidi"/>
          <w:sz w:val="22"/>
          <w:szCs w:val="22"/>
        </w:rPr>
      </w:pPr>
      <w:r w:rsidRPr="00597036">
        <w:t>A.8.22.2.</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2602</w:t>
      </w:r>
    </w:p>
    <w:p w14:paraId="26C32CEE" w14:textId="77777777" w:rsidR="00597036" w:rsidRDefault="00597036">
      <w:pPr>
        <w:pStyle w:val="TOC4"/>
        <w:rPr>
          <w:rFonts w:asciiTheme="minorHAnsi" w:eastAsiaTheme="minorEastAsia" w:hAnsiTheme="minorHAnsi" w:cstheme="minorBidi"/>
          <w:sz w:val="22"/>
          <w:szCs w:val="22"/>
        </w:rPr>
      </w:pPr>
      <w:r w:rsidRPr="00597036">
        <w:t>A.8.22.2.2</w:t>
      </w:r>
      <w:r w:rsidRPr="00597036">
        <w:rPr>
          <w:rFonts w:asciiTheme="minorHAnsi" w:eastAsiaTheme="minorEastAsia" w:hAnsiTheme="minorHAnsi" w:cstheme="minorBidi"/>
          <w:sz w:val="22"/>
          <w:szCs w:val="22"/>
        </w:rPr>
        <w:tab/>
      </w:r>
      <w:r w:rsidRPr="00763DEA">
        <w:rPr>
          <w:snapToGrid w:val="0"/>
        </w:rPr>
        <w:t>Test Requirements</w:t>
      </w:r>
      <w:r>
        <w:tab/>
        <w:t>2605</w:t>
      </w:r>
    </w:p>
    <w:p w14:paraId="289F5C56" w14:textId="77777777" w:rsidR="00597036" w:rsidRDefault="00597036">
      <w:pPr>
        <w:pStyle w:val="TOC3"/>
        <w:rPr>
          <w:rFonts w:asciiTheme="minorHAnsi" w:eastAsiaTheme="minorEastAsia" w:hAnsiTheme="minorHAnsi" w:cstheme="minorBidi"/>
          <w:sz w:val="22"/>
          <w:szCs w:val="22"/>
        </w:rPr>
      </w:pPr>
      <w:r>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2605</w:t>
      </w:r>
    </w:p>
    <w:p w14:paraId="04A619BA"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3</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2605</w:t>
      </w:r>
    </w:p>
    <w:p w14:paraId="733596CF"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Test Requirements</w:t>
      </w:r>
      <w:r>
        <w:tab/>
        <w:t>2608</w:t>
      </w:r>
    </w:p>
    <w:p w14:paraId="69E783C6" w14:textId="77777777" w:rsidR="00597036" w:rsidRDefault="00597036">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2608</w:t>
      </w:r>
    </w:p>
    <w:p w14:paraId="71B73771"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4</w:t>
      </w:r>
      <w:r w:rsidRPr="00597036">
        <w:t>.</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2608</w:t>
      </w:r>
    </w:p>
    <w:p w14:paraId="1CD6D533" w14:textId="77777777" w:rsidR="00597036" w:rsidRDefault="00597036">
      <w:pPr>
        <w:pStyle w:val="TOC4"/>
        <w:rPr>
          <w:rFonts w:asciiTheme="minorHAnsi" w:eastAsiaTheme="minorEastAsia" w:hAnsiTheme="minorHAnsi" w:cstheme="minorBidi"/>
          <w:sz w:val="22"/>
          <w:szCs w:val="22"/>
        </w:rPr>
      </w:pPr>
      <w:r w:rsidRPr="00597036">
        <w:t>A.8.22.</w:t>
      </w:r>
      <w:r w:rsidRPr="00597036">
        <w:rPr>
          <w:lang w:eastAsia="zh-CN"/>
        </w:rPr>
        <w:t>4</w:t>
      </w:r>
      <w:r w:rsidRPr="00597036">
        <w:t>.2</w:t>
      </w:r>
      <w:r w:rsidRPr="00597036">
        <w:rPr>
          <w:rFonts w:asciiTheme="minorHAnsi" w:eastAsiaTheme="minorEastAsia" w:hAnsiTheme="minorHAnsi" w:cstheme="minorBidi"/>
          <w:sz w:val="22"/>
          <w:szCs w:val="22"/>
        </w:rPr>
        <w:tab/>
      </w:r>
      <w:r w:rsidRPr="00763DEA">
        <w:rPr>
          <w:snapToGrid w:val="0"/>
        </w:rPr>
        <w:t>Test Requirements</w:t>
      </w:r>
      <w:r>
        <w:tab/>
        <w:t>2611</w:t>
      </w:r>
    </w:p>
    <w:p w14:paraId="78BDD5C6" w14:textId="77777777" w:rsidR="00597036" w:rsidRDefault="00597036">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763DEA">
        <w:rPr>
          <w:rFonts w:cs="v4.2.0"/>
        </w:rPr>
        <w:t>in DRX based on</w:t>
      </w:r>
      <w:r>
        <w:t xml:space="preserve"> CSI-RS based discovery signal</w:t>
      </w:r>
      <w:r>
        <w:tab/>
        <w:t>2611</w:t>
      </w:r>
    </w:p>
    <w:p w14:paraId="25BEFB60" w14:textId="77777777" w:rsidR="00597036" w:rsidRDefault="00597036">
      <w:pPr>
        <w:pStyle w:val="TOC4"/>
        <w:rPr>
          <w:rFonts w:asciiTheme="minorHAnsi" w:eastAsiaTheme="minorEastAsia" w:hAnsiTheme="minorHAnsi" w:cstheme="minorBidi"/>
          <w:sz w:val="22"/>
          <w:szCs w:val="22"/>
        </w:rPr>
      </w:pPr>
      <w:r w:rsidRPr="00597036">
        <w:t>A.8.22.5.1</w:t>
      </w:r>
      <w:r w:rsidRPr="00597036">
        <w:rPr>
          <w:rFonts w:asciiTheme="minorHAnsi" w:eastAsiaTheme="minorEastAsia" w:hAnsiTheme="minorHAnsi" w:cstheme="minorBidi"/>
          <w:sz w:val="22"/>
          <w:szCs w:val="22"/>
        </w:rPr>
        <w:tab/>
      </w:r>
      <w:r w:rsidRPr="00763DEA">
        <w:rPr>
          <w:snapToGrid w:val="0"/>
        </w:rPr>
        <w:t>Test Purpose and Environment</w:t>
      </w:r>
      <w:r>
        <w:tab/>
        <w:t>2611</w:t>
      </w:r>
    </w:p>
    <w:p w14:paraId="2ABE61D3" w14:textId="77777777" w:rsidR="00597036" w:rsidRDefault="00597036">
      <w:pPr>
        <w:pStyle w:val="TOC4"/>
        <w:rPr>
          <w:rFonts w:asciiTheme="minorHAnsi" w:eastAsiaTheme="minorEastAsia" w:hAnsiTheme="minorHAnsi" w:cstheme="minorBidi"/>
          <w:sz w:val="22"/>
          <w:szCs w:val="22"/>
        </w:rPr>
      </w:pPr>
      <w:r w:rsidRPr="00597036">
        <w:t>A.8.22.5.2</w:t>
      </w:r>
      <w:r w:rsidRPr="00597036">
        <w:rPr>
          <w:rFonts w:asciiTheme="minorHAnsi" w:eastAsiaTheme="minorEastAsia" w:hAnsiTheme="minorHAnsi" w:cstheme="minorBidi"/>
          <w:sz w:val="22"/>
          <w:szCs w:val="22"/>
        </w:rPr>
        <w:tab/>
      </w:r>
      <w:r w:rsidRPr="00763DEA">
        <w:rPr>
          <w:snapToGrid w:val="0"/>
        </w:rPr>
        <w:t>Test Requirements</w:t>
      </w:r>
      <w:r>
        <w:tab/>
        <w:t>2614</w:t>
      </w:r>
    </w:p>
    <w:p w14:paraId="64BBAE39" w14:textId="77777777" w:rsidR="00597036" w:rsidRDefault="00597036">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763DEA">
        <w:rPr>
          <w:rFonts w:cs="v4.2.0"/>
        </w:rPr>
        <w:t>in DRX based on</w:t>
      </w:r>
      <w:r>
        <w:t xml:space="preserve"> CSI-RS based discovery signal</w:t>
      </w:r>
      <w:r>
        <w:tab/>
        <w:t>2614</w:t>
      </w:r>
    </w:p>
    <w:p w14:paraId="0F17A0FE" w14:textId="77777777" w:rsidR="00597036" w:rsidRDefault="00597036">
      <w:pPr>
        <w:pStyle w:val="TOC4"/>
        <w:rPr>
          <w:rFonts w:asciiTheme="minorHAnsi" w:eastAsiaTheme="minorEastAsia" w:hAnsiTheme="minorHAnsi" w:cstheme="minorBidi"/>
          <w:sz w:val="22"/>
          <w:szCs w:val="22"/>
        </w:rPr>
      </w:pPr>
      <w:r w:rsidRPr="00597036">
        <w:t>A.8.22.6.1</w:t>
      </w:r>
      <w:r w:rsidRPr="00597036">
        <w:rPr>
          <w:rFonts w:asciiTheme="minorHAnsi" w:eastAsiaTheme="minorEastAsia" w:hAnsiTheme="minorHAnsi" w:cstheme="minorBidi"/>
          <w:sz w:val="22"/>
          <w:szCs w:val="22"/>
        </w:rPr>
        <w:tab/>
      </w:r>
      <w:r w:rsidRPr="00763DEA">
        <w:rPr>
          <w:snapToGrid w:val="0"/>
        </w:rPr>
        <w:t>Test Purpose and Environment</w:t>
      </w:r>
      <w:r>
        <w:tab/>
        <w:t>2614</w:t>
      </w:r>
    </w:p>
    <w:p w14:paraId="1887F369" w14:textId="77777777" w:rsidR="00597036" w:rsidRDefault="00597036">
      <w:pPr>
        <w:pStyle w:val="TOC4"/>
        <w:rPr>
          <w:rFonts w:asciiTheme="minorHAnsi" w:eastAsiaTheme="minorEastAsia" w:hAnsiTheme="minorHAnsi" w:cstheme="minorBidi"/>
          <w:sz w:val="22"/>
          <w:szCs w:val="22"/>
        </w:rPr>
      </w:pPr>
      <w:r w:rsidRPr="00597036">
        <w:t>A.8.22.6.2</w:t>
      </w:r>
      <w:r w:rsidRPr="00597036">
        <w:rPr>
          <w:rFonts w:asciiTheme="minorHAnsi" w:eastAsiaTheme="minorEastAsia" w:hAnsiTheme="minorHAnsi"/>
          <w:sz w:val="22"/>
          <w:szCs w:val="22"/>
        </w:rPr>
        <w:tab/>
      </w:r>
      <w:r w:rsidRPr="00763DEA">
        <w:rPr>
          <w:rFonts w:cs="v4.2.0"/>
          <w:snapToGrid w:val="0"/>
        </w:rPr>
        <w:t>Test Requirements</w:t>
      </w:r>
      <w:r>
        <w:tab/>
        <w:t>2617</w:t>
      </w:r>
    </w:p>
    <w:p w14:paraId="3291D365" w14:textId="77777777" w:rsidR="00597036" w:rsidRDefault="00597036">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763DEA">
        <w:rPr>
          <w:bCs/>
        </w:rPr>
        <w:t xml:space="preserve"> CSI-RS based discovery signal</w:t>
      </w:r>
      <w:r>
        <w:tab/>
        <w:t>2617</w:t>
      </w:r>
    </w:p>
    <w:p w14:paraId="1F6791C6" w14:textId="77777777" w:rsidR="00597036" w:rsidRDefault="00597036">
      <w:pPr>
        <w:pStyle w:val="TOC4"/>
        <w:rPr>
          <w:rFonts w:asciiTheme="minorHAnsi" w:eastAsiaTheme="minorEastAsia" w:hAnsiTheme="minorHAnsi" w:cstheme="minorBidi"/>
          <w:sz w:val="22"/>
          <w:szCs w:val="22"/>
        </w:rPr>
      </w:pPr>
      <w:r w:rsidRPr="00597036">
        <w:t>A.8.22.7.1</w:t>
      </w:r>
      <w:r w:rsidRPr="00597036">
        <w:rPr>
          <w:rFonts w:asciiTheme="minorHAnsi" w:eastAsiaTheme="minorEastAsia" w:hAnsiTheme="minorHAnsi" w:cstheme="minorBidi"/>
          <w:sz w:val="22"/>
          <w:szCs w:val="22"/>
        </w:rPr>
        <w:tab/>
      </w:r>
      <w:r w:rsidRPr="00763DEA">
        <w:rPr>
          <w:snapToGrid w:val="0"/>
        </w:rPr>
        <w:t>Test Purpose and Environment</w:t>
      </w:r>
      <w:r>
        <w:tab/>
        <w:t>2617</w:t>
      </w:r>
    </w:p>
    <w:p w14:paraId="635028BA" w14:textId="77777777" w:rsidR="00597036" w:rsidRDefault="00597036">
      <w:pPr>
        <w:pStyle w:val="TOC4"/>
        <w:rPr>
          <w:rFonts w:asciiTheme="minorHAnsi" w:eastAsiaTheme="minorEastAsia" w:hAnsiTheme="minorHAnsi" w:cstheme="minorBidi"/>
          <w:sz w:val="22"/>
          <w:szCs w:val="22"/>
        </w:rPr>
      </w:pPr>
      <w:r w:rsidRPr="00597036">
        <w:t>A.8.22.7.2</w:t>
      </w:r>
      <w:r w:rsidRPr="00597036">
        <w:rPr>
          <w:rFonts w:asciiTheme="minorHAnsi" w:eastAsiaTheme="minorEastAsia" w:hAnsiTheme="minorHAnsi" w:cstheme="minorBidi"/>
          <w:sz w:val="22"/>
          <w:szCs w:val="22"/>
        </w:rPr>
        <w:tab/>
      </w:r>
      <w:r w:rsidRPr="00763DEA">
        <w:rPr>
          <w:snapToGrid w:val="0"/>
        </w:rPr>
        <w:t>Test Requirements</w:t>
      </w:r>
      <w:r>
        <w:tab/>
        <w:t>2620</w:t>
      </w:r>
    </w:p>
    <w:p w14:paraId="15375292" w14:textId="77777777" w:rsidR="00597036" w:rsidRDefault="00597036">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763DEA">
        <w:rPr>
          <w:bCs/>
        </w:rPr>
        <w:t>E-UTRAN TDD-TDD inter-frequency event triggered reporting under fading propagation condition in DRX based on CSI-RS based discovery signal</w:t>
      </w:r>
      <w:r>
        <w:tab/>
        <w:t>2620</w:t>
      </w:r>
    </w:p>
    <w:p w14:paraId="06676D34" w14:textId="77777777" w:rsidR="00597036" w:rsidRDefault="00597036">
      <w:pPr>
        <w:pStyle w:val="TOC4"/>
        <w:rPr>
          <w:rFonts w:asciiTheme="minorHAnsi" w:eastAsiaTheme="minorEastAsia" w:hAnsiTheme="minorHAnsi" w:cstheme="minorBidi"/>
          <w:sz w:val="22"/>
          <w:szCs w:val="22"/>
        </w:rPr>
      </w:pPr>
      <w:r w:rsidRPr="00597036">
        <w:t>A.8.22.8.1</w:t>
      </w:r>
      <w:r w:rsidRPr="00597036">
        <w:rPr>
          <w:rFonts w:asciiTheme="minorHAnsi" w:eastAsiaTheme="minorEastAsia" w:hAnsiTheme="minorHAnsi"/>
          <w:sz w:val="22"/>
          <w:szCs w:val="22"/>
        </w:rPr>
        <w:tab/>
      </w:r>
      <w:r w:rsidRPr="00763DEA">
        <w:rPr>
          <w:rFonts w:cs="v4.2.0"/>
          <w:snapToGrid w:val="0"/>
        </w:rPr>
        <w:t>Test Purpose and Environment</w:t>
      </w:r>
      <w:r>
        <w:tab/>
        <w:t>2620</w:t>
      </w:r>
    </w:p>
    <w:p w14:paraId="48D52647" w14:textId="77777777" w:rsidR="00597036" w:rsidRDefault="00597036">
      <w:pPr>
        <w:pStyle w:val="TOC4"/>
        <w:rPr>
          <w:rFonts w:asciiTheme="minorHAnsi" w:eastAsiaTheme="minorEastAsia" w:hAnsiTheme="minorHAnsi" w:cstheme="minorBidi"/>
          <w:sz w:val="22"/>
          <w:szCs w:val="22"/>
        </w:rPr>
      </w:pPr>
      <w:r w:rsidRPr="00597036">
        <w:t>A.8.22.8.2</w:t>
      </w:r>
      <w:r w:rsidRPr="00597036">
        <w:rPr>
          <w:rFonts w:asciiTheme="minorHAnsi" w:eastAsiaTheme="minorEastAsia" w:hAnsiTheme="minorHAnsi" w:cstheme="minorBidi"/>
          <w:sz w:val="22"/>
          <w:szCs w:val="22"/>
        </w:rPr>
        <w:tab/>
      </w:r>
      <w:r w:rsidRPr="00763DEA">
        <w:rPr>
          <w:snapToGrid w:val="0"/>
        </w:rPr>
        <w:t>Test Requirements</w:t>
      </w:r>
      <w:r>
        <w:tab/>
        <w:t>2623</w:t>
      </w:r>
    </w:p>
    <w:p w14:paraId="342A4916" w14:textId="77777777" w:rsidR="00597036" w:rsidRDefault="00597036">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2623</w:t>
      </w:r>
    </w:p>
    <w:p w14:paraId="55429BEB"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2623</w:t>
      </w:r>
    </w:p>
    <w:p w14:paraId="776478C9"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2625</w:t>
      </w:r>
    </w:p>
    <w:p w14:paraId="647A9EDE" w14:textId="77777777" w:rsidR="00597036" w:rsidRDefault="00597036">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2626</w:t>
      </w:r>
    </w:p>
    <w:p w14:paraId="4F2DA18F"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2626</w:t>
      </w:r>
    </w:p>
    <w:p w14:paraId="249BCEE8" w14:textId="77777777" w:rsidR="00597036" w:rsidRDefault="00597036">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2628</w:t>
      </w:r>
    </w:p>
    <w:p w14:paraId="085D5999" w14:textId="77777777" w:rsidR="00597036" w:rsidRDefault="00597036">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763DEA">
        <w:rPr>
          <w:bCs/>
        </w:rPr>
        <w:t>E-UTRAN FDD event triggered reporting under deactivated SCell in non-DRX based on CSI-RS based discovery signal</w:t>
      </w:r>
      <w:r>
        <w:tab/>
        <w:t>2629</w:t>
      </w:r>
    </w:p>
    <w:p w14:paraId="004308B8" w14:textId="77777777" w:rsidR="00597036" w:rsidRDefault="00597036">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2629</w:t>
      </w:r>
    </w:p>
    <w:p w14:paraId="26B22EEC" w14:textId="77777777" w:rsidR="00597036" w:rsidRDefault="00597036">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2631</w:t>
      </w:r>
    </w:p>
    <w:p w14:paraId="1CBED06E" w14:textId="77777777" w:rsidR="00597036" w:rsidRDefault="00597036">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763DEA">
        <w:rPr>
          <w:bCs/>
        </w:rPr>
        <w:t>E-UTRAN TDD event triggered reporting under deactivated SCell in non-DRX based on CSI-RS based discovery signal</w:t>
      </w:r>
      <w:r>
        <w:tab/>
        <w:t>2631</w:t>
      </w:r>
    </w:p>
    <w:p w14:paraId="5F4ED2C4" w14:textId="77777777" w:rsidR="00597036" w:rsidRDefault="00597036">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2631</w:t>
      </w:r>
    </w:p>
    <w:p w14:paraId="6DF89BFE" w14:textId="77777777" w:rsidR="00597036" w:rsidRDefault="00597036">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2634</w:t>
      </w:r>
    </w:p>
    <w:p w14:paraId="75854399" w14:textId="77777777" w:rsidR="00597036" w:rsidRDefault="00597036">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2634</w:t>
      </w:r>
    </w:p>
    <w:p w14:paraId="147F4D2E" w14:textId="77777777" w:rsidR="00597036" w:rsidRDefault="00597036">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2634</w:t>
      </w:r>
    </w:p>
    <w:p w14:paraId="72C09647" w14:textId="77777777" w:rsidR="00597036" w:rsidRDefault="00597036">
      <w:pPr>
        <w:pStyle w:val="TOC4"/>
        <w:rPr>
          <w:rFonts w:asciiTheme="minorHAnsi" w:eastAsiaTheme="minorEastAsia" w:hAnsiTheme="minorHAnsi" w:cstheme="minorBidi"/>
          <w:sz w:val="22"/>
          <w:szCs w:val="22"/>
        </w:rPr>
      </w:pPr>
      <w:r w:rsidRPr="00597036">
        <w:t>A.8.23.1.1</w:t>
      </w:r>
      <w:r w:rsidRPr="00597036">
        <w:rPr>
          <w:rFonts w:asciiTheme="minorHAnsi" w:eastAsiaTheme="minorEastAsia" w:hAnsiTheme="minorHAnsi" w:cstheme="minorBidi"/>
          <w:sz w:val="22"/>
          <w:szCs w:val="22"/>
        </w:rPr>
        <w:tab/>
      </w:r>
      <w:r w:rsidRPr="00763DEA">
        <w:rPr>
          <w:snapToGrid w:val="0"/>
        </w:rPr>
        <w:t>Test Purpose and Environment</w:t>
      </w:r>
      <w:r>
        <w:tab/>
        <w:t>2634</w:t>
      </w:r>
    </w:p>
    <w:p w14:paraId="61522750" w14:textId="77777777" w:rsidR="00597036" w:rsidRDefault="00597036">
      <w:pPr>
        <w:pStyle w:val="TOC4"/>
        <w:rPr>
          <w:rFonts w:asciiTheme="minorHAnsi" w:eastAsiaTheme="minorEastAsia" w:hAnsiTheme="minorHAnsi" w:cstheme="minorBidi"/>
          <w:sz w:val="22"/>
          <w:szCs w:val="22"/>
        </w:rPr>
      </w:pPr>
      <w:r w:rsidRPr="00597036">
        <w:t>A.8.23.1.2</w:t>
      </w:r>
      <w:r w:rsidRPr="00597036">
        <w:rPr>
          <w:rFonts w:asciiTheme="minorHAnsi" w:eastAsiaTheme="minorEastAsia" w:hAnsiTheme="minorHAnsi" w:cstheme="minorBidi"/>
          <w:sz w:val="22"/>
          <w:szCs w:val="22"/>
        </w:rPr>
        <w:tab/>
      </w:r>
      <w:r w:rsidRPr="00763DEA">
        <w:rPr>
          <w:snapToGrid w:val="0"/>
        </w:rPr>
        <w:t>Test Requirements</w:t>
      </w:r>
      <w:r>
        <w:tab/>
        <w:t>2637</w:t>
      </w:r>
    </w:p>
    <w:p w14:paraId="27BB1C47" w14:textId="77777777" w:rsidR="00597036" w:rsidRDefault="00597036">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2637</w:t>
      </w:r>
    </w:p>
    <w:p w14:paraId="50389F11" w14:textId="77777777" w:rsidR="00597036" w:rsidRDefault="00597036">
      <w:pPr>
        <w:pStyle w:val="TOC4"/>
        <w:rPr>
          <w:rFonts w:asciiTheme="minorHAnsi" w:eastAsiaTheme="minorEastAsia" w:hAnsiTheme="minorHAnsi" w:cstheme="minorBidi"/>
          <w:sz w:val="22"/>
          <w:szCs w:val="22"/>
        </w:rPr>
      </w:pPr>
      <w:r w:rsidRPr="00597036">
        <w:t>A.8.23.2.1</w:t>
      </w:r>
      <w:r w:rsidRPr="00597036">
        <w:rPr>
          <w:rFonts w:asciiTheme="minorHAnsi" w:eastAsiaTheme="minorEastAsia" w:hAnsiTheme="minorHAnsi" w:cstheme="minorBidi"/>
          <w:sz w:val="22"/>
          <w:szCs w:val="22"/>
        </w:rPr>
        <w:tab/>
      </w:r>
      <w:r w:rsidRPr="00763DEA">
        <w:rPr>
          <w:snapToGrid w:val="0"/>
        </w:rPr>
        <w:t>Test Purpose and Environment</w:t>
      </w:r>
      <w:r>
        <w:tab/>
        <w:t>2637</w:t>
      </w:r>
    </w:p>
    <w:p w14:paraId="273B2FC3" w14:textId="77777777" w:rsidR="00597036" w:rsidRDefault="00597036">
      <w:pPr>
        <w:pStyle w:val="TOC4"/>
        <w:rPr>
          <w:rFonts w:asciiTheme="minorHAnsi" w:eastAsiaTheme="minorEastAsia" w:hAnsiTheme="minorHAnsi" w:cstheme="minorBidi"/>
          <w:sz w:val="22"/>
          <w:szCs w:val="22"/>
        </w:rPr>
      </w:pPr>
      <w:r w:rsidRPr="00597036">
        <w:t>A.8.23.2.2</w:t>
      </w:r>
      <w:r w:rsidRPr="00597036">
        <w:rPr>
          <w:rFonts w:asciiTheme="minorHAnsi" w:eastAsiaTheme="minorEastAsia" w:hAnsiTheme="minorHAnsi" w:cstheme="minorBidi"/>
          <w:sz w:val="22"/>
          <w:szCs w:val="22"/>
        </w:rPr>
        <w:tab/>
      </w:r>
      <w:r w:rsidRPr="00763DEA">
        <w:rPr>
          <w:snapToGrid w:val="0"/>
        </w:rPr>
        <w:t>Test Requirements</w:t>
      </w:r>
      <w:r>
        <w:tab/>
        <w:t>2640</w:t>
      </w:r>
    </w:p>
    <w:p w14:paraId="24A4047D" w14:textId="77777777" w:rsidR="00597036" w:rsidRDefault="00597036">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2640</w:t>
      </w:r>
    </w:p>
    <w:p w14:paraId="434CEF2D" w14:textId="77777777" w:rsidR="00597036" w:rsidRDefault="00597036">
      <w:pPr>
        <w:pStyle w:val="TOC4"/>
        <w:rPr>
          <w:rFonts w:asciiTheme="minorHAnsi" w:eastAsiaTheme="minorEastAsia" w:hAnsiTheme="minorHAnsi" w:cstheme="minorBidi"/>
          <w:sz w:val="22"/>
          <w:szCs w:val="22"/>
        </w:rPr>
      </w:pPr>
      <w:r w:rsidRPr="00597036">
        <w:t>A.8.23.3.1</w:t>
      </w:r>
      <w:r w:rsidRPr="00597036">
        <w:rPr>
          <w:rFonts w:asciiTheme="minorHAnsi" w:eastAsiaTheme="minorEastAsia" w:hAnsiTheme="minorHAnsi" w:cstheme="minorBidi"/>
          <w:sz w:val="22"/>
          <w:szCs w:val="22"/>
        </w:rPr>
        <w:tab/>
      </w:r>
      <w:r w:rsidRPr="00763DEA">
        <w:rPr>
          <w:snapToGrid w:val="0"/>
        </w:rPr>
        <w:t>Test Purpose and Environment</w:t>
      </w:r>
      <w:r>
        <w:tab/>
        <w:t>2640</w:t>
      </w:r>
    </w:p>
    <w:p w14:paraId="79805AED" w14:textId="77777777" w:rsidR="00597036" w:rsidRDefault="00597036">
      <w:pPr>
        <w:pStyle w:val="TOC4"/>
        <w:rPr>
          <w:rFonts w:asciiTheme="minorHAnsi" w:eastAsiaTheme="minorEastAsia" w:hAnsiTheme="minorHAnsi" w:cstheme="minorBidi"/>
          <w:sz w:val="22"/>
          <w:szCs w:val="22"/>
        </w:rPr>
      </w:pPr>
      <w:r w:rsidRPr="00597036">
        <w:t>A.8.23.3.2</w:t>
      </w:r>
      <w:r w:rsidRPr="00597036">
        <w:rPr>
          <w:rFonts w:asciiTheme="minorHAnsi" w:eastAsiaTheme="minorEastAsia" w:hAnsiTheme="minorHAnsi" w:cstheme="minorBidi"/>
          <w:sz w:val="22"/>
          <w:szCs w:val="22"/>
        </w:rPr>
        <w:tab/>
      </w:r>
      <w:r w:rsidRPr="00763DEA">
        <w:rPr>
          <w:snapToGrid w:val="0"/>
        </w:rPr>
        <w:t>Test Requirements</w:t>
      </w:r>
      <w:r>
        <w:tab/>
        <w:t>2643</w:t>
      </w:r>
    </w:p>
    <w:p w14:paraId="4C2D1E2C" w14:textId="77777777" w:rsidR="00597036" w:rsidRDefault="00597036">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2643</w:t>
      </w:r>
    </w:p>
    <w:p w14:paraId="79EB635C" w14:textId="77777777" w:rsidR="00597036" w:rsidRDefault="00597036">
      <w:pPr>
        <w:pStyle w:val="TOC4"/>
        <w:rPr>
          <w:rFonts w:asciiTheme="minorHAnsi" w:eastAsiaTheme="minorEastAsia" w:hAnsiTheme="minorHAnsi" w:cstheme="minorBidi"/>
          <w:sz w:val="22"/>
          <w:szCs w:val="22"/>
        </w:rPr>
      </w:pPr>
      <w:r w:rsidRPr="00597036">
        <w:t>A.8.23.4.1</w:t>
      </w:r>
      <w:r w:rsidRPr="00597036">
        <w:rPr>
          <w:rFonts w:asciiTheme="minorHAnsi" w:eastAsiaTheme="minorEastAsia" w:hAnsiTheme="minorHAnsi" w:cstheme="minorBidi"/>
          <w:sz w:val="22"/>
          <w:szCs w:val="22"/>
        </w:rPr>
        <w:tab/>
      </w:r>
      <w:r w:rsidRPr="00763DEA">
        <w:rPr>
          <w:snapToGrid w:val="0"/>
        </w:rPr>
        <w:t>Test Purpose and Environment</w:t>
      </w:r>
      <w:r>
        <w:tab/>
        <w:t>2643</w:t>
      </w:r>
    </w:p>
    <w:p w14:paraId="564FB768" w14:textId="77777777" w:rsidR="00597036" w:rsidRDefault="00597036">
      <w:pPr>
        <w:pStyle w:val="TOC4"/>
        <w:rPr>
          <w:rFonts w:asciiTheme="minorHAnsi" w:eastAsiaTheme="minorEastAsia" w:hAnsiTheme="minorHAnsi" w:cstheme="minorBidi"/>
          <w:sz w:val="22"/>
          <w:szCs w:val="22"/>
        </w:rPr>
      </w:pPr>
      <w:r w:rsidRPr="00597036">
        <w:t>A.8.23.4.2</w:t>
      </w:r>
      <w:r w:rsidRPr="00597036">
        <w:rPr>
          <w:rFonts w:asciiTheme="minorHAnsi" w:eastAsiaTheme="minorEastAsia" w:hAnsiTheme="minorHAnsi" w:cstheme="minorBidi"/>
          <w:sz w:val="22"/>
          <w:szCs w:val="22"/>
        </w:rPr>
        <w:tab/>
      </w:r>
      <w:r w:rsidRPr="00763DEA">
        <w:rPr>
          <w:snapToGrid w:val="0"/>
        </w:rPr>
        <w:t>Test Requirements</w:t>
      </w:r>
      <w:r>
        <w:tab/>
        <w:t>2646</w:t>
      </w:r>
    </w:p>
    <w:p w14:paraId="4B3BFBB4" w14:textId="77777777" w:rsidR="00597036" w:rsidRDefault="00597036">
      <w:pPr>
        <w:pStyle w:val="TOC3"/>
        <w:rPr>
          <w:rFonts w:asciiTheme="minorHAnsi" w:eastAsiaTheme="minorEastAsia" w:hAnsiTheme="minorHAnsi" w:cstheme="minorBidi"/>
          <w:sz w:val="22"/>
          <w:szCs w:val="22"/>
        </w:rPr>
      </w:pPr>
      <w:r>
        <w:lastRenderedPageBreak/>
        <w:t>A.8.23.5</w:t>
      </w:r>
      <w:r>
        <w:rPr>
          <w:rFonts w:asciiTheme="minorHAnsi" w:eastAsiaTheme="minorEastAsia" w:hAnsiTheme="minorHAnsi" w:cstheme="minorBidi"/>
          <w:sz w:val="22"/>
          <w:szCs w:val="22"/>
        </w:rPr>
        <w:tab/>
      </w:r>
      <w:r>
        <w:t>E-UTRAN FDD-FDD DC inter-frequency event triggered reporting with DRX in asynchronous DC</w:t>
      </w:r>
      <w:r>
        <w:tab/>
        <w:t>2646</w:t>
      </w:r>
    </w:p>
    <w:p w14:paraId="573409F2" w14:textId="77777777" w:rsidR="00597036" w:rsidRDefault="00597036">
      <w:pPr>
        <w:pStyle w:val="TOC4"/>
        <w:rPr>
          <w:rFonts w:asciiTheme="minorHAnsi" w:eastAsiaTheme="minorEastAsia" w:hAnsiTheme="minorHAnsi" w:cstheme="minorBidi"/>
          <w:sz w:val="22"/>
          <w:szCs w:val="22"/>
        </w:rPr>
      </w:pPr>
      <w:r w:rsidRPr="00597036">
        <w:t>A.8.23.5.1</w:t>
      </w:r>
      <w:r w:rsidRPr="00597036">
        <w:rPr>
          <w:rFonts w:asciiTheme="minorHAnsi" w:eastAsiaTheme="minorEastAsia" w:hAnsiTheme="minorHAnsi" w:cstheme="minorBidi"/>
          <w:sz w:val="22"/>
          <w:szCs w:val="22"/>
        </w:rPr>
        <w:tab/>
      </w:r>
      <w:r w:rsidRPr="00763DEA">
        <w:rPr>
          <w:snapToGrid w:val="0"/>
        </w:rPr>
        <w:t>Test Purpose and Environment</w:t>
      </w:r>
      <w:r>
        <w:tab/>
        <w:t>2646</w:t>
      </w:r>
    </w:p>
    <w:p w14:paraId="026E75CA" w14:textId="77777777" w:rsidR="00597036" w:rsidRDefault="00597036">
      <w:pPr>
        <w:pStyle w:val="TOC4"/>
        <w:rPr>
          <w:rFonts w:asciiTheme="minorHAnsi" w:eastAsiaTheme="minorEastAsia" w:hAnsiTheme="minorHAnsi" w:cstheme="minorBidi"/>
          <w:sz w:val="22"/>
          <w:szCs w:val="22"/>
        </w:rPr>
      </w:pPr>
      <w:r w:rsidRPr="00597036">
        <w:t>A.8.23.5.2</w:t>
      </w:r>
      <w:r w:rsidRPr="00597036">
        <w:rPr>
          <w:rFonts w:asciiTheme="minorHAnsi" w:eastAsiaTheme="minorEastAsia" w:hAnsiTheme="minorHAnsi" w:cstheme="minorBidi"/>
          <w:sz w:val="22"/>
          <w:szCs w:val="22"/>
        </w:rPr>
        <w:tab/>
      </w:r>
      <w:r w:rsidRPr="00763DEA">
        <w:rPr>
          <w:snapToGrid w:val="0"/>
        </w:rPr>
        <w:t>Test Requirements</w:t>
      </w:r>
      <w:r>
        <w:tab/>
        <w:t>2649</w:t>
      </w:r>
    </w:p>
    <w:p w14:paraId="62A976EF" w14:textId="77777777" w:rsidR="00597036" w:rsidRDefault="00597036">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2649</w:t>
      </w:r>
    </w:p>
    <w:p w14:paraId="1A44A3A4" w14:textId="77777777" w:rsidR="00597036" w:rsidRDefault="00597036">
      <w:pPr>
        <w:pStyle w:val="TOC4"/>
        <w:rPr>
          <w:rFonts w:asciiTheme="minorHAnsi" w:eastAsiaTheme="minorEastAsia" w:hAnsiTheme="minorHAnsi" w:cstheme="minorBidi"/>
          <w:sz w:val="22"/>
          <w:szCs w:val="22"/>
        </w:rPr>
      </w:pPr>
      <w:r w:rsidRPr="00597036">
        <w:t>A.8.23.6.1</w:t>
      </w:r>
      <w:r w:rsidRPr="00597036">
        <w:rPr>
          <w:rFonts w:asciiTheme="minorHAnsi" w:eastAsiaTheme="minorEastAsia" w:hAnsiTheme="minorHAnsi" w:cstheme="minorBidi"/>
          <w:sz w:val="22"/>
          <w:szCs w:val="22"/>
        </w:rPr>
        <w:tab/>
      </w:r>
      <w:r w:rsidRPr="00763DEA">
        <w:rPr>
          <w:snapToGrid w:val="0"/>
        </w:rPr>
        <w:t>Test Purpose and Environment</w:t>
      </w:r>
      <w:r>
        <w:tab/>
        <w:t>2649</w:t>
      </w:r>
    </w:p>
    <w:p w14:paraId="56469BE0" w14:textId="77777777" w:rsidR="00597036" w:rsidRDefault="00597036">
      <w:pPr>
        <w:pStyle w:val="TOC4"/>
        <w:rPr>
          <w:rFonts w:asciiTheme="minorHAnsi" w:eastAsiaTheme="minorEastAsia" w:hAnsiTheme="minorHAnsi" w:cstheme="minorBidi"/>
          <w:sz w:val="22"/>
          <w:szCs w:val="22"/>
        </w:rPr>
      </w:pPr>
      <w:r w:rsidRPr="00597036">
        <w:t>A.8.23.6.2</w:t>
      </w:r>
      <w:r w:rsidRPr="00597036">
        <w:rPr>
          <w:rFonts w:asciiTheme="minorHAnsi" w:eastAsiaTheme="minorEastAsia" w:hAnsiTheme="minorHAnsi" w:cstheme="minorBidi"/>
          <w:sz w:val="22"/>
          <w:szCs w:val="22"/>
        </w:rPr>
        <w:tab/>
      </w:r>
      <w:r w:rsidRPr="00763DEA">
        <w:rPr>
          <w:snapToGrid w:val="0"/>
        </w:rPr>
        <w:t>Test Requirements</w:t>
      </w:r>
      <w:r>
        <w:tab/>
        <w:t>2652</w:t>
      </w:r>
    </w:p>
    <w:p w14:paraId="6DD6BD49" w14:textId="77777777" w:rsidR="00597036" w:rsidRDefault="00597036">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2652</w:t>
      </w:r>
    </w:p>
    <w:p w14:paraId="62287C59" w14:textId="77777777" w:rsidR="00597036" w:rsidRDefault="00597036">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2652</w:t>
      </w:r>
    </w:p>
    <w:p w14:paraId="463752A6" w14:textId="77777777" w:rsidR="00597036" w:rsidRDefault="00597036">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2654</w:t>
      </w:r>
    </w:p>
    <w:p w14:paraId="536A8EDC" w14:textId="77777777" w:rsidR="00597036" w:rsidRDefault="00597036">
      <w:pPr>
        <w:pStyle w:val="TOC3"/>
        <w:rPr>
          <w:rFonts w:asciiTheme="minorHAnsi" w:eastAsiaTheme="minorEastAsia" w:hAnsiTheme="minorHAnsi" w:cstheme="minorBidi"/>
          <w:sz w:val="22"/>
          <w:szCs w:val="22"/>
        </w:rPr>
      </w:pPr>
      <w:r>
        <w:t>A.8.23.8</w:t>
      </w:r>
      <w:r>
        <w:rPr>
          <w:rFonts w:asciiTheme="minorHAnsi" w:eastAsiaTheme="minorEastAsia" w:hAnsiTheme="minorHAnsi" w:cstheme="minorBidi"/>
          <w:sz w:val="22"/>
          <w:szCs w:val="22"/>
        </w:rPr>
        <w:tab/>
      </w:r>
      <w:r>
        <w:t>E-UTRAN FDD-FDD Addition and Release Delay of known PSCell in Asynchronous DC</w:t>
      </w:r>
      <w:r>
        <w:tab/>
        <w:t>2655</w:t>
      </w:r>
    </w:p>
    <w:p w14:paraId="39F75E9F" w14:textId="77777777" w:rsidR="00597036" w:rsidRDefault="00597036">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2655</w:t>
      </w:r>
    </w:p>
    <w:p w14:paraId="61F5C54A" w14:textId="77777777" w:rsidR="00597036" w:rsidRDefault="00597036">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2657</w:t>
      </w:r>
    </w:p>
    <w:p w14:paraId="2C9E8552" w14:textId="77777777" w:rsidR="00597036" w:rsidRDefault="00597036">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2658</w:t>
      </w:r>
    </w:p>
    <w:p w14:paraId="586D61AC" w14:textId="77777777" w:rsidR="00597036" w:rsidRDefault="00597036">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2658</w:t>
      </w:r>
    </w:p>
    <w:p w14:paraId="7748D6E0" w14:textId="77777777" w:rsidR="00597036" w:rsidRDefault="00597036">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2661</w:t>
      </w:r>
    </w:p>
    <w:p w14:paraId="406855F2" w14:textId="77777777" w:rsidR="00597036" w:rsidRDefault="00597036">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2661</w:t>
      </w:r>
    </w:p>
    <w:p w14:paraId="7DB60771" w14:textId="77777777" w:rsidR="00597036" w:rsidRDefault="00597036">
      <w:pPr>
        <w:pStyle w:val="TOC4"/>
        <w:rPr>
          <w:rFonts w:asciiTheme="minorHAnsi" w:eastAsiaTheme="minorEastAsia" w:hAnsiTheme="minorHAnsi" w:cstheme="minorBidi"/>
          <w:sz w:val="22"/>
          <w:szCs w:val="22"/>
        </w:rPr>
      </w:pPr>
      <w:r w:rsidRPr="00597036">
        <w:t>A.8.23.10.1</w:t>
      </w:r>
      <w:r w:rsidRPr="00597036">
        <w:rPr>
          <w:rFonts w:asciiTheme="minorHAnsi" w:eastAsiaTheme="minorEastAsia" w:hAnsiTheme="minorHAnsi" w:cstheme="minorBidi"/>
          <w:sz w:val="22"/>
          <w:szCs w:val="22"/>
        </w:rPr>
        <w:tab/>
      </w:r>
      <w:r w:rsidRPr="00763DEA">
        <w:rPr>
          <w:snapToGrid w:val="0"/>
        </w:rPr>
        <w:t>Test Purpose and Environment</w:t>
      </w:r>
      <w:r>
        <w:tab/>
        <w:t>2661</w:t>
      </w:r>
    </w:p>
    <w:p w14:paraId="4B4874C8" w14:textId="77777777" w:rsidR="00597036" w:rsidRDefault="00597036">
      <w:pPr>
        <w:pStyle w:val="TOC4"/>
        <w:rPr>
          <w:rFonts w:asciiTheme="minorHAnsi" w:eastAsiaTheme="minorEastAsia" w:hAnsiTheme="minorHAnsi" w:cstheme="minorBidi"/>
          <w:sz w:val="22"/>
          <w:szCs w:val="22"/>
        </w:rPr>
      </w:pPr>
      <w:r w:rsidRPr="00597036">
        <w:t>A.8.23.10.2</w:t>
      </w:r>
      <w:r w:rsidRPr="00597036">
        <w:rPr>
          <w:rFonts w:asciiTheme="minorHAnsi" w:eastAsiaTheme="minorEastAsia" w:hAnsiTheme="minorHAnsi" w:cstheme="minorBidi"/>
          <w:sz w:val="22"/>
          <w:szCs w:val="22"/>
        </w:rPr>
        <w:tab/>
      </w:r>
      <w:r w:rsidRPr="00763DEA">
        <w:rPr>
          <w:snapToGrid w:val="0"/>
        </w:rPr>
        <w:t>Test Requirements</w:t>
      </w:r>
      <w:r>
        <w:tab/>
        <w:t>2664</w:t>
      </w:r>
    </w:p>
    <w:p w14:paraId="35B50AE0" w14:textId="77777777" w:rsidR="00597036" w:rsidRDefault="00597036">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2664</w:t>
      </w:r>
    </w:p>
    <w:p w14:paraId="7D6F14A1" w14:textId="77777777" w:rsidR="00597036" w:rsidRDefault="00597036">
      <w:pPr>
        <w:pStyle w:val="TOC4"/>
        <w:rPr>
          <w:rFonts w:asciiTheme="minorHAnsi" w:eastAsiaTheme="minorEastAsia" w:hAnsiTheme="minorHAnsi" w:cstheme="minorBidi"/>
          <w:sz w:val="22"/>
          <w:szCs w:val="22"/>
        </w:rPr>
      </w:pPr>
      <w:r w:rsidRPr="00597036">
        <w:t>A.8.23.11.1</w:t>
      </w:r>
      <w:r w:rsidRPr="00597036">
        <w:rPr>
          <w:rFonts w:asciiTheme="minorHAnsi" w:eastAsiaTheme="minorEastAsia" w:hAnsiTheme="minorHAnsi" w:cstheme="minorBidi"/>
          <w:sz w:val="22"/>
          <w:szCs w:val="22"/>
        </w:rPr>
        <w:tab/>
      </w:r>
      <w:r w:rsidRPr="00763DEA">
        <w:rPr>
          <w:snapToGrid w:val="0"/>
        </w:rPr>
        <w:t>Test Purpose and Environment</w:t>
      </w:r>
      <w:r>
        <w:tab/>
        <w:t>2664</w:t>
      </w:r>
    </w:p>
    <w:p w14:paraId="29775BDA" w14:textId="77777777" w:rsidR="00597036" w:rsidRDefault="00597036">
      <w:pPr>
        <w:pStyle w:val="TOC4"/>
        <w:rPr>
          <w:rFonts w:asciiTheme="minorHAnsi" w:eastAsiaTheme="minorEastAsia" w:hAnsiTheme="minorHAnsi" w:cstheme="minorBidi"/>
          <w:sz w:val="22"/>
          <w:szCs w:val="22"/>
        </w:rPr>
      </w:pPr>
      <w:r w:rsidRPr="00597036">
        <w:t>A.8.23.11.2</w:t>
      </w:r>
      <w:r w:rsidRPr="00597036">
        <w:rPr>
          <w:rFonts w:asciiTheme="minorHAnsi" w:eastAsiaTheme="minorEastAsia" w:hAnsiTheme="minorHAnsi" w:cstheme="minorBidi"/>
          <w:sz w:val="22"/>
          <w:szCs w:val="22"/>
        </w:rPr>
        <w:tab/>
      </w:r>
      <w:r w:rsidRPr="00763DEA">
        <w:rPr>
          <w:snapToGrid w:val="0"/>
        </w:rPr>
        <w:t>Test Requirements</w:t>
      </w:r>
      <w:r>
        <w:tab/>
        <w:t>2667</w:t>
      </w:r>
    </w:p>
    <w:p w14:paraId="630B7B4E" w14:textId="77777777" w:rsidR="00597036" w:rsidRDefault="00597036">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2667</w:t>
      </w:r>
    </w:p>
    <w:p w14:paraId="4A86599E" w14:textId="77777777" w:rsidR="00597036" w:rsidRDefault="00597036">
      <w:pPr>
        <w:pStyle w:val="TOC4"/>
        <w:rPr>
          <w:rFonts w:asciiTheme="minorHAnsi" w:eastAsiaTheme="minorEastAsia" w:hAnsiTheme="minorHAnsi" w:cstheme="minorBidi"/>
          <w:sz w:val="22"/>
          <w:szCs w:val="22"/>
        </w:rPr>
      </w:pPr>
      <w:r w:rsidRPr="00597036">
        <w:t>A.8.23.12.1</w:t>
      </w:r>
      <w:r w:rsidRPr="00597036">
        <w:rPr>
          <w:rFonts w:asciiTheme="minorHAnsi" w:eastAsiaTheme="minorEastAsia" w:hAnsiTheme="minorHAnsi" w:cstheme="minorBidi"/>
          <w:sz w:val="22"/>
          <w:szCs w:val="22"/>
        </w:rPr>
        <w:tab/>
      </w:r>
      <w:r w:rsidRPr="00763DEA">
        <w:rPr>
          <w:snapToGrid w:val="0"/>
        </w:rPr>
        <w:t>Test Purpose and Environment</w:t>
      </w:r>
      <w:r>
        <w:tab/>
        <w:t>2667</w:t>
      </w:r>
    </w:p>
    <w:p w14:paraId="1F28ED06" w14:textId="77777777" w:rsidR="00597036" w:rsidRDefault="00597036">
      <w:pPr>
        <w:pStyle w:val="TOC4"/>
        <w:rPr>
          <w:rFonts w:asciiTheme="minorHAnsi" w:eastAsiaTheme="minorEastAsia" w:hAnsiTheme="minorHAnsi" w:cstheme="minorBidi"/>
          <w:sz w:val="22"/>
          <w:szCs w:val="22"/>
        </w:rPr>
      </w:pPr>
      <w:r w:rsidRPr="00597036">
        <w:t>A.8.23.12.2</w:t>
      </w:r>
      <w:r w:rsidRPr="00597036">
        <w:rPr>
          <w:rFonts w:asciiTheme="minorHAnsi" w:eastAsiaTheme="minorEastAsia" w:hAnsiTheme="minorHAnsi" w:cstheme="minorBidi"/>
          <w:sz w:val="22"/>
          <w:szCs w:val="22"/>
        </w:rPr>
        <w:tab/>
      </w:r>
      <w:r w:rsidRPr="00763DEA">
        <w:rPr>
          <w:snapToGrid w:val="0"/>
        </w:rPr>
        <w:t>Test Requirements</w:t>
      </w:r>
      <w:r>
        <w:tab/>
        <w:t>2670</w:t>
      </w:r>
    </w:p>
    <w:p w14:paraId="0019C4DE" w14:textId="77777777" w:rsidR="00597036" w:rsidRDefault="00597036">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2670</w:t>
      </w:r>
    </w:p>
    <w:p w14:paraId="77A22946" w14:textId="77777777" w:rsidR="00597036" w:rsidRDefault="00597036">
      <w:pPr>
        <w:pStyle w:val="TOC4"/>
        <w:rPr>
          <w:rFonts w:asciiTheme="minorHAnsi" w:eastAsiaTheme="minorEastAsia" w:hAnsiTheme="minorHAnsi" w:cstheme="minorBidi"/>
          <w:sz w:val="22"/>
          <w:szCs w:val="22"/>
        </w:rPr>
      </w:pPr>
      <w:r w:rsidRPr="00597036">
        <w:t>A.8.23.13.1</w:t>
      </w:r>
      <w:r w:rsidRPr="00597036">
        <w:rPr>
          <w:rFonts w:asciiTheme="minorHAnsi" w:eastAsiaTheme="minorEastAsia" w:hAnsiTheme="minorHAnsi" w:cstheme="minorBidi"/>
          <w:sz w:val="22"/>
          <w:szCs w:val="22"/>
        </w:rPr>
        <w:tab/>
      </w:r>
      <w:r w:rsidRPr="00763DEA">
        <w:rPr>
          <w:snapToGrid w:val="0"/>
        </w:rPr>
        <w:t>Test Purpose and Environment</w:t>
      </w:r>
      <w:r>
        <w:tab/>
        <w:t>2670</w:t>
      </w:r>
    </w:p>
    <w:p w14:paraId="23165E37" w14:textId="77777777" w:rsidR="00597036" w:rsidRDefault="00597036">
      <w:pPr>
        <w:pStyle w:val="TOC4"/>
        <w:rPr>
          <w:rFonts w:asciiTheme="minorHAnsi" w:eastAsiaTheme="minorEastAsia" w:hAnsiTheme="minorHAnsi" w:cstheme="minorBidi"/>
          <w:sz w:val="22"/>
          <w:szCs w:val="22"/>
        </w:rPr>
      </w:pPr>
      <w:r w:rsidRPr="00597036">
        <w:t>A.8.23.13.2</w:t>
      </w:r>
      <w:r w:rsidRPr="00597036">
        <w:rPr>
          <w:rFonts w:asciiTheme="minorHAnsi" w:eastAsiaTheme="minorEastAsia" w:hAnsiTheme="minorHAnsi" w:cstheme="minorBidi"/>
          <w:sz w:val="22"/>
          <w:szCs w:val="22"/>
        </w:rPr>
        <w:tab/>
      </w:r>
      <w:r w:rsidRPr="00763DEA">
        <w:rPr>
          <w:snapToGrid w:val="0"/>
        </w:rPr>
        <w:t>Test Requirements</w:t>
      </w:r>
      <w:r>
        <w:tab/>
        <w:t>2673</w:t>
      </w:r>
    </w:p>
    <w:p w14:paraId="2C2927F1" w14:textId="77777777" w:rsidR="00597036" w:rsidRDefault="00597036">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2673</w:t>
      </w:r>
    </w:p>
    <w:p w14:paraId="41EE18B9" w14:textId="77777777" w:rsidR="00597036" w:rsidRDefault="00597036">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2673</w:t>
      </w:r>
    </w:p>
    <w:p w14:paraId="663758AE" w14:textId="77777777" w:rsidR="00597036" w:rsidRDefault="00597036">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2676</w:t>
      </w:r>
    </w:p>
    <w:p w14:paraId="7452057E" w14:textId="77777777" w:rsidR="00597036" w:rsidRDefault="00597036">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2676</w:t>
      </w:r>
    </w:p>
    <w:p w14:paraId="09A99D66" w14:textId="77777777" w:rsidR="00597036" w:rsidRDefault="00597036">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2676</w:t>
      </w:r>
    </w:p>
    <w:p w14:paraId="4B0817D0" w14:textId="77777777" w:rsidR="00597036" w:rsidRDefault="00597036">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2679</w:t>
      </w:r>
    </w:p>
    <w:p w14:paraId="10866487" w14:textId="77777777" w:rsidR="00597036" w:rsidRDefault="00597036">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2679</w:t>
      </w:r>
    </w:p>
    <w:p w14:paraId="0ECB39FB" w14:textId="77777777" w:rsidR="00597036" w:rsidRDefault="00597036">
      <w:pPr>
        <w:pStyle w:val="TOC4"/>
        <w:rPr>
          <w:rFonts w:asciiTheme="minorHAnsi" w:eastAsiaTheme="minorEastAsia" w:hAnsiTheme="minorHAnsi" w:cstheme="minorBidi"/>
          <w:sz w:val="22"/>
          <w:szCs w:val="22"/>
        </w:rPr>
      </w:pPr>
      <w:r w:rsidRPr="00597036">
        <w:t>A.8.23.16.1</w:t>
      </w:r>
      <w:r w:rsidRPr="00597036">
        <w:rPr>
          <w:rFonts w:asciiTheme="minorHAnsi" w:eastAsiaTheme="minorEastAsia" w:hAnsiTheme="minorHAnsi" w:cstheme="minorBidi"/>
          <w:sz w:val="22"/>
          <w:szCs w:val="22"/>
        </w:rPr>
        <w:tab/>
      </w:r>
      <w:r w:rsidRPr="00763DEA">
        <w:rPr>
          <w:snapToGrid w:val="0"/>
        </w:rPr>
        <w:t>Test Purpose and Environment</w:t>
      </w:r>
      <w:r>
        <w:tab/>
        <w:t>2679</w:t>
      </w:r>
    </w:p>
    <w:p w14:paraId="257C08BC" w14:textId="77777777" w:rsidR="00597036" w:rsidRDefault="00597036">
      <w:pPr>
        <w:pStyle w:val="TOC4"/>
        <w:rPr>
          <w:rFonts w:asciiTheme="minorHAnsi" w:eastAsiaTheme="minorEastAsia" w:hAnsiTheme="minorHAnsi" w:cstheme="minorBidi"/>
          <w:sz w:val="22"/>
          <w:szCs w:val="22"/>
        </w:rPr>
      </w:pPr>
      <w:r w:rsidRPr="00597036">
        <w:t>A.8.23.16.2</w:t>
      </w:r>
      <w:r w:rsidRPr="00597036">
        <w:rPr>
          <w:rFonts w:asciiTheme="minorHAnsi" w:eastAsiaTheme="minorEastAsia" w:hAnsiTheme="minorHAnsi" w:cstheme="minorBidi"/>
          <w:sz w:val="22"/>
          <w:szCs w:val="22"/>
        </w:rPr>
        <w:tab/>
      </w:r>
      <w:r w:rsidRPr="00763DEA">
        <w:rPr>
          <w:snapToGrid w:val="0"/>
        </w:rPr>
        <w:t>Test Requirements</w:t>
      </w:r>
      <w:r>
        <w:tab/>
        <w:t>2680</w:t>
      </w:r>
    </w:p>
    <w:p w14:paraId="2267D0C4" w14:textId="77777777" w:rsidR="00597036" w:rsidRDefault="00597036">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2681</w:t>
      </w:r>
    </w:p>
    <w:p w14:paraId="03C0B916" w14:textId="77777777" w:rsidR="00597036" w:rsidRDefault="00597036">
      <w:pPr>
        <w:pStyle w:val="TOC4"/>
        <w:rPr>
          <w:rFonts w:asciiTheme="minorHAnsi" w:eastAsiaTheme="minorEastAsia" w:hAnsiTheme="minorHAnsi" w:cstheme="minorBidi"/>
          <w:sz w:val="22"/>
          <w:szCs w:val="22"/>
        </w:rPr>
      </w:pPr>
      <w:r w:rsidRPr="00597036">
        <w:t>A.8.23.17.1</w:t>
      </w:r>
      <w:r w:rsidRPr="00597036">
        <w:rPr>
          <w:rFonts w:asciiTheme="minorHAnsi" w:eastAsiaTheme="minorEastAsia" w:hAnsiTheme="minorHAnsi" w:cstheme="minorBidi"/>
          <w:sz w:val="22"/>
          <w:szCs w:val="22"/>
        </w:rPr>
        <w:tab/>
      </w:r>
      <w:r w:rsidRPr="00763DEA">
        <w:rPr>
          <w:snapToGrid w:val="0"/>
        </w:rPr>
        <w:t>Test Purpose and Environment</w:t>
      </w:r>
      <w:r>
        <w:tab/>
        <w:t>2681</w:t>
      </w:r>
    </w:p>
    <w:p w14:paraId="13893838" w14:textId="77777777" w:rsidR="00597036" w:rsidRDefault="00597036">
      <w:pPr>
        <w:pStyle w:val="TOC4"/>
        <w:rPr>
          <w:rFonts w:asciiTheme="minorHAnsi" w:eastAsiaTheme="minorEastAsia" w:hAnsiTheme="minorHAnsi" w:cstheme="minorBidi"/>
          <w:sz w:val="22"/>
          <w:szCs w:val="22"/>
        </w:rPr>
      </w:pPr>
      <w:r w:rsidRPr="00597036">
        <w:t>A.8.23.17.2</w:t>
      </w:r>
      <w:r w:rsidRPr="00597036">
        <w:rPr>
          <w:rFonts w:asciiTheme="minorHAnsi" w:eastAsiaTheme="minorEastAsia" w:hAnsiTheme="minorHAnsi" w:cstheme="minorBidi"/>
          <w:sz w:val="22"/>
          <w:szCs w:val="22"/>
        </w:rPr>
        <w:tab/>
      </w:r>
      <w:r w:rsidRPr="00763DEA">
        <w:rPr>
          <w:snapToGrid w:val="0"/>
        </w:rPr>
        <w:t>Test Requirements</w:t>
      </w:r>
      <w:r>
        <w:tab/>
        <w:t>2683</w:t>
      </w:r>
    </w:p>
    <w:p w14:paraId="123E6ACD" w14:textId="77777777" w:rsidR="00597036" w:rsidRDefault="00597036">
      <w:pPr>
        <w:pStyle w:val="TOC3"/>
        <w:rPr>
          <w:rFonts w:asciiTheme="minorHAnsi" w:eastAsiaTheme="minorEastAsia" w:hAnsiTheme="minorHAnsi" w:cstheme="minorBidi"/>
          <w:sz w:val="22"/>
          <w:szCs w:val="22"/>
        </w:rPr>
      </w:pPr>
      <w:r w:rsidRPr="00597036">
        <w:t>A.8.23.18</w:t>
      </w:r>
      <w:r w:rsidRPr="005970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2683</w:t>
      </w:r>
    </w:p>
    <w:p w14:paraId="7F94059F" w14:textId="77777777" w:rsidR="00597036" w:rsidRDefault="00597036">
      <w:pPr>
        <w:pStyle w:val="TOC4"/>
        <w:rPr>
          <w:rFonts w:asciiTheme="minorHAnsi" w:eastAsiaTheme="minorEastAsia" w:hAnsiTheme="minorHAnsi" w:cstheme="minorBidi"/>
          <w:sz w:val="22"/>
          <w:szCs w:val="22"/>
        </w:rPr>
      </w:pPr>
      <w:r w:rsidRPr="00597036">
        <w:t>A.8.23.18.1</w:t>
      </w:r>
      <w:r w:rsidRPr="00597036">
        <w:rPr>
          <w:rFonts w:asciiTheme="minorHAnsi" w:eastAsiaTheme="minorEastAsia" w:hAnsiTheme="minorHAnsi" w:cstheme="minorBidi"/>
          <w:sz w:val="22"/>
          <w:szCs w:val="22"/>
        </w:rPr>
        <w:tab/>
      </w:r>
      <w:r w:rsidRPr="00763DEA">
        <w:rPr>
          <w:snapToGrid w:val="0"/>
        </w:rPr>
        <w:t>Test Purpose and Environment</w:t>
      </w:r>
      <w:r>
        <w:tab/>
        <w:t>2683</w:t>
      </w:r>
    </w:p>
    <w:p w14:paraId="6CA8AC14" w14:textId="77777777" w:rsidR="00597036" w:rsidRDefault="00597036">
      <w:pPr>
        <w:pStyle w:val="TOC4"/>
        <w:rPr>
          <w:rFonts w:asciiTheme="minorHAnsi" w:eastAsiaTheme="minorEastAsia" w:hAnsiTheme="minorHAnsi" w:cstheme="minorBidi"/>
          <w:sz w:val="22"/>
          <w:szCs w:val="22"/>
        </w:rPr>
      </w:pPr>
      <w:r w:rsidRPr="00597036">
        <w:t>A.8.23.18.2</w:t>
      </w:r>
      <w:r w:rsidRPr="00597036">
        <w:rPr>
          <w:rFonts w:asciiTheme="minorHAnsi" w:eastAsiaTheme="minorEastAsia" w:hAnsiTheme="minorHAnsi" w:cstheme="minorBidi"/>
          <w:sz w:val="22"/>
          <w:szCs w:val="22"/>
        </w:rPr>
        <w:tab/>
      </w:r>
      <w:r w:rsidRPr="00763DEA">
        <w:rPr>
          <w:snapToGrid w:val="0"/>
        </w:rPr>
        <w:t>Test Requirements</w:t>
      </w:r>
      <w:r>
        <w:tab/>
        <w:t>2684</w:t>
      </w:r>
    </w:p>
    <w:p w14:paraId="1DDE7D45" w14:textId="77777777" w:rsidR="00597036" w:rsidRDefault="00597036">
      <w:pPr>
        <w:pStyle w:val="TOC3"/>
        <w:rPr>
          <w:rFonts w:asciiTheme="minorHAnsi" w:eastAsiaTheme="minorEastAsia" w:hAnsiTheme="minorHAnsi" w:cstheme="minorBidi"/>
          <w:sz w:val="22"/>
          <w:szCs w:val="22"/>
        </w:rPr>
      </w:pPr>
      <w:r w:rsidRPr="00597036">
        <w:t>A.8.23.19</w:t>
      </w:r>
      <w:r w:rsidRPr="00597036">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2685</w:t>
      </w:r>
    </w:p>
    <w:p w14:paraId="7B78793C" w14:textId="77777777" w:rsidR="00597036" w:rsidRDefault="00597036">
      <w:pPr>
        <w:pStyle w:val="TOC4"/>
        <w:rPr>
          <w:rFonts w:asciiTheme="minorHAnsi" w:eastAsiaTheme="minorEastAsia" w:hAnsiTheme="minorHAnsi" w:cstheme="minorBidi"/>
          <w:sz w:val="22"/>
          <w:szCs w:val="22"/>
        </w:rPr>
      </w:pPr>
      <w:r w:rsidRPr="00597036">
        <w:t>A.8.23.19.1</w:t>
      </w:r>
      <w:r w:rsidRPr="00597036">
        <w:rPr>
          <w:rFonts w:asciiTheme="minorHAnsi" w:eastAsiaTheme="minorEastAsia" w:hAnsiTheme="minorHAnsi" w:cstheme="minorBidi"/>
          <w:sz w:val="22"/>
          <w:szCs w:val="22"/>
        </w:rPr>
        <w:tab/>
      </w:r>
      <w:r w:rsidRPr="00763DEA">
        <w:rPr>
          <w:snapToGrid w:val="0"/>
        </w:rPr>
        <w:t>Test Purpose and Environment</w:t>
      </w:r>
      <w:r>
        <w:tab/>
        <w:t>2685</w:t>
      </w:r>
    </w:p>
    <w:p w14:paraId="57CFE357" w14:textId="77777777" w:rsidR="00597036" w:rsidRDefault="00597036">
      <w:pPr>
        <w:pStyle w:val="TOC4"/>
        <w:rPr>
          <w:rFonts w:asciiTheme="minorHAnsi" w:eastAsiaTheme="minorEastAsia" w:hAnsiTheme="minorHAnsi" w:cstheme="minorBidi"/>
          <w:sz w:val="22"/>
          <w:szCs w:val="22"/>
        </w:rPr>
      </w:pPr>
      <w:r w:rsidRPr="00597036">
        <w:t>A.8.23.19.2</w:t>
      </w:r>
      <w:r w:rsidRPr="00597036">
        <w:rPr>
          <w:rFonts w:asciiTheme="minorHAnsi" w:eastAsiaTheme="minorEastAsia" w:hAnsiTheme="minorHAnsi" w:cstheme="minorBidi"/>
          <w:sz w:val="22"/>
          <w:szCs w:val="22"/>
        </w:rPr>
        <w:tab/>
      </w:r>
      <w:r w:rsidRPr="00763DEA">
        <w:rPr>
          <w:snapToGrid w:val="0"/>
        </w:rPr>
        <w:t>Test Requirements</w:t>
      </w:r>
      <w:r>
        <w:tab/>
        <w:t>2686</w:t>
      </w:r>
    </w:p>
    <w:p w14:paraId="5D5153D9" w14:textId="77777777" w:rsidR="00597036" w:rsidRDefault="00597036">
      <w:pPr>
        <w:pStyle w:val="TOC3"/>
        <w:rPr>
          <w:rFonts w:asciiTheme="minorHAnsi" w:eastAsiaTheme="minorEastAsia" w:hAnsiTheme="minorHAnsi" w:cstheme="minorBidi"/>
          <w:sz w:val="22"/>
          <w:szCs w:val="22"/>
        </w:rPr>
      </w:pPr>
      <w:r w:rsidRPr="00597036">
        <w:t>A.8.23.20</w:t>
      </w:r>
      <w:r w:rsidRPr="00597036">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2687</w:t>
      </w:r>
    </w:p>
    <w:p w14:paraId="140AA478" w14:textId="77777777" w:rsidR="00597036" w:rsidRDefault="00597036">
      <w:pPr>
        <w:pStyle w:val="TOC4"/>
        <w:rPr>
          <w:rFonts w:asciiTheme="minorHAnsi" w:eastAsiaTheme="minorEastAsia" w:hAnsiTheme="minorHAnsi" w:cstheme="minorBidi"/>
          <w:sz w:val="22"/>
          <w:szCs w:val="22"/>
        </w:rPr>
      </w:pPr>
      <w:r w:rsidRPr="00597036">
        <w:t>A.8.23.20.1</w:t>
      </w:r>
      <w:r w:rsidRPr="00597036">
        <w:rPr>
          <w:rFonts w:asciiTheme="minorHAnsi" w:eastAsiaTheme="minorEastAsia" w:hAnsiTheme="minorHAnsi" w:cstheme="minorBidi"/>
          <w:sz w:val="22"/>
          <w:szCs w:val="22"/>
        </w:rPr>
        <w:tab/>
      </w:r>
      <w:r w:rsidRPr="00763DEA">
        <w:rPr>
          <w:snapToGrid w:val="0"/>
        </w:rPr>
        <w:t>Test Purpose and Environment</w:t>
      </w:r>
      <w:r>
        <w:tab/>
        <w:t>2687</w:t>
      </w:r>
    </w:p>
    <w:p w14:paraId="77545400" w14:textId="77777777" w:rsidR="00597036" w:rsidRDefault="00597036">
      <w:pPr>
        <w:pStyle w:val="TOC4"/>
        <w:rPr>
          <w:rFonts w:asciiTheme="minorHAnsi" w:eastAsiaTheme="minorEastAsia" w:hAnsiTheme="minorHAnsi" w:cstheme="minorBidi"/>
          <w:sz w:val="22"/>
          <w:szCs w:val="22"/>
        </w:rPr>
      </w:pPr>
      <w:r w:rsidRPr="00597036">
        <w:t>A.8.23.20.2</w:t>
      </w:r>
      <w:r w:rsidRPr="00597036">
        <w:rPr>
          <w:rFonts w:asciiTheme="minorHAnsi" w:eastAsiaTheme="minorEastAsia" w:hAnsiTheme="minorHAnsi" w:cstheme="minorBidi"/>
          <w:sz w:val="22"/>
          <w:szCs w:val="22"/>
        </w:rPr>
        <w:tab/>
      </w:r>
      <w:r w:rsidRPr="00763DEA">
        <w:rPr>
          <w:snapToGrid w:val="0"/>
        </w:rPr>
        <w:t>Test Requirements</w:t>
      </w:r>
      <w:r>
        <w:tab/>
        <w:t>2688</w:t>
      </w:r>
    </w:p>
    <w:p w14:paraId="79277DFB" w14:textId="77777777" w:rsidR="00597036" w:rsidRDefault="00597036">
      <w:pPr>
        <w:pStyle w:val="TOC3"/>
        <w:rPr>
          <w:rFonts w:asciiTheme="minorHAnsi" w:eastAsiaTheme="minorEastAsia" w:hAnsiTheme="minorHAnsi" w:cstheme="minorBidi"/>
          <w:sz w:val="22"/>
          <w:szCs w:val="22"/>
        </w:rPr>
      </w:pPr>
      <w:r w:rsidRPr="00597036">
        <w:t>A.8.23.21</w:t>
      </w:r>
      <w:r w:rsidRPr="00597036">
        <w:rPr>
          <w:rFonts w:asciiTheme="minorHAnsi" w:eastAsiaTheme="minorEastAsia" w:hAnsiTheme="minorHAnsi" w:cstheme="minorBidi"/>
          <w:sz w:val="22"/>
          <w:szCs w:val="22"/>
        </w:rPr>
        <w:tab/>
      </w:r>
      <w:r>
        <w:t>E-UTRAN FDD - FDD DC Inter-frequency identification of a new CGI of E-UTRA cell using autonomous gaps in synchronous DC</w:t>
      </w:r>
      <w:r>
        <w:tab/>
        <w:t>2689</w:t>
      </w:r>
    </w:p>
    <w:p w14:paraId="7B18FB4B" w14:textId="77777777" w:rsidR="00597036" w:rsidRDefault="00597036">
      <w:pPr>
        <w:pStyle w:val="TOC4"/>
        <w:rPr>
          <w:rFonts w:asciiTheme="minorHAnsi" w:eastAsiaTheme="minorEastAsia" w:hAnsiTheme="minorHAnsi" w:cstheme="minorBidi"/>
          <w:sz w:val="22"/>
          <w:szCs w:val="22"/>
        </w:rPr>
      </w:pPr>
      <w:r w:rsidRPr="00597036">
        <w:t>A.8.23.21.1</w:t>
      </w:r>
      <w:r w:rsidRPr="00597036">
        <w:rPr>
          <w:rFonts w:asciiTheme="minorHAnsi" w:eastAsiaTheme="minorEastAsia" w:hAnsiTheme="minorHAnsi" w:cstheme="minorBidi"/>
          <w:sz w:val="22"/>
          <w:szCs w:val="22"/>
        </w:rPr>
        <w:tab/>
      </w:r>
      <w:r w:rsidRPr="00763DEA">
        <w:rPr>
          <w:snapToGrid w:val="0"/>
        </w:rPr>
        <w:t>Test Purpose and Environment</w:t>
      </w:r>
      <w:r>
        <w:tab/>
        <w:t>2689</w:t>
      </w:r>
    </w:p>
    <w:p w14:paraId="086D68DB" w14:textId="77777777" w:rsidR="00597036" w:rsidRDefault="00597036">
      <w:pPr>
        <w:pStyle w:val="TOC4"/>
        <w:rPr>
          <w:rFonts w:asciiTheme="minorHAnsi" w:eastAsiaTheme="minorEastAsia" w:hAnsiTheme="minorHAnsi" w:cstheme="minorBidi"/>
          <w:sz w:val="22"/>
          <w:szCs w:val="22"/>
        </w:rPr>
      </w:pPr>
      <w:r w:rsidRPr="00597036">
        <w:t>A.8.23.21</w:t>
      </w:r>
      <w:r w:rsidRPr="00597036">
        <w:rPr>
          <w:snapToGrid w:val="0"/>
        </w:rPr>
        <w:t>.2</w:t>
      </w:r>
      <w:r w:rsidRPr="00597036">
        <w:rPr>
          <w:rFonts w:asciiTheme="minorHAnsi" w:eastAsiaTheme="minorEastAsia" w:hAnsiTheme="minorHAnsi"/>
          <w:sz w:val="22"/>
          <w:szCs w:val="22"/>
        </w:rPr>
        <w:tab/>
      </w:r>
      <w:r w:rsidRPr="00763DEA">
        <w:rPr>
          <w:snapToGrid w:val="0"/>
        </w:rPr>
        <w:t>Test Requirements</w:t>
      </w:r>
      <w:r>
        <w:tab/>
        <w:t>2690</w:t>
      </w:r>
    </w:p>
    <w:p w14:paraId="685C4FBB" w14:textId="77777777" w:rsidR="00597036" w:rsidRDefault="00597036">
      <w:pPr>
        <w:pStyle w:val="TOC3"/>
        <w:rPr>
          <w:rFonts w:asciiTheme="minorHAnsi" w:eastAsiaTheme="minorEastAsia" w:hAnsiTheme="minorHAnsi" w:cstheme="minorBidi"/>
          <w:sz w:val="22"/>
          <w:szCs w:val="22"/>
        </w:rPr>
      </w:pPr>
      <w:r w:rsidRPr="00597036">
        <w:lastRenderedPageBreak/>
        <w:t>A.8.23.22</w:t>
      </w:r>
      <w:r w:rsidRPr="00597036">
        <w:rPr>
          <w:rFonts w:asciiTheme="minorHAnsi" w:eastAsiaTheme="minorEastAsia" w:hAnsiTheme="minorHAnsi" w:cstheme="minorBidi"/>
          <w:sz w:val="22"/>
          <w:szCs w:val="22"/>
        </w:rPr>
        <w:tab/>
      </w:r>
      <w:r>
        <w:t>E-UTRAN FDD - FDD DC Inter-frequency identification of a new CGI of E-UTRA cell using autonomous gaps in asynchronous DC</w:t>
      </w:r>
      <w:r>
        <w:tab/>
        <w:t>2691</w:t>
      </w:r>
    </w:p>
    <w:p w14:paraId="386B9F49" w14:textId="77777777" w:rsidR="00597036" w:rsidRDefault="00597036">
      <w:pPr>
        <w:pStyle w:val="TOC4"/>
        <w:rPr>
          <w:rFonts w:asciiTheme="minorHAnsi" w:eastAsiaTheme="minorEastAsia" w:hAnsiTheme="minorHAnsi" w:cstheme="minorBidi"/>
          <w:sz w:val="22"/>
          <w:szCs w:val="22"/>
        </w:rPr>
      </w:pPr>
      <w:r w:rsidRPr="00597036">
        <w:t>A.8.23.22.1</w:t>
      </w:r>
      <w:r w:rsidRPr="00597036">
        <w:rPr>
          <w:rFonts w:asciiTheme="minorHAnsi" w:eastAsiaTheme="minorEastAsia" w:hAnsiTheme="minorHAnsi" w:cstheme="minorBidi"/>
          <w:sz w:val="22"/>
          <w:szCs w:val="22"/>
        </w:rPr>
        <w:tab/>
      </w:r>
      <w:r w:rsidRPr="00763DEA">
        <w:rPr>
          <w:snapToGrid w:val="0"/>
        </w:rPr>
        <w:t>Test Purpose and Environment</w:t>
      </w:r>
      <w:r>
        <w:tab/>
        <w:t>2691</w:t>
      </w:r>
    </w:p>
    <w:p w14:paraId="13CA9202" w14:textId="77777777" w:rsidR="00597036" w:rsidRDefault="00597036">
      <w:pPr>
        <w:pStyle w:val="TOC4"/>
        <w:rPr>
          <w:rFonts w:asciiTheme="minorHAnsi" w:eastAsiaTheme="minorEastAsia" w:hAnsiTheme="minorHAnsi" w:cstheme="minorBidi"/>
          <w:sz w:val="22"/>
          <w:szCs w:val="22"/>
        </w:rPr>
      </w:pPr>
      <w:r w:rsidRPr="00597036">
        <w:t>A.8.23.22</w:t>
      </w:r>
      <w:r w:rsidRPr="00597036">
        <w:rPr>
          <w:snapToGrid w:val="0"/>
        </w:rPr>
        <w:t>.2</w:t>
      </w:r>
      <w:r w:rsidRPr="00597036">
        <w:rPr>
          <w:rFonts w:asciiTheme="minorHAnsi" w:eastAsiaTheme="minorEastAsia" w:hAnsiTheme="minorHAnsi"/>
          <w:sz w:val="22"/>
          <w:szCs w:val="22"/>
        </w:rPr>
        <w:tab/>
      </w:r>
      <w:r w:rsidRPr="00763DEA">
        <w:rPr>
          <w:snapToGrid w:val="0"/>
        </w:rPr>
        <w:t>Test Requirements</w:t>
      </w:r>
      <w:r>
        <w:tab/>
        <w:t>2692</w:t>
      </w:r>
    </w:p>
    <w:p w14:paraId="5D500C13" w14:textId="77777777" w:rsidR="00597036" w:rsidRDefault="00597036">
      <w:pPr>
        <w:pStyle w:val="TOC3"/>
        <w:rPr>
          <w:rFonts w:asciiTheme="minorHAnsi" w:eastAsiaTheme="minorEastAsia" w:hAnsiTheme="minorHAnsi" w:cstheme="minorBidi"/>
          <w:sz w:val="22"/>
          <w:szCs w:val="22"/>
        </w:rPr>
      </w:pPr>
      <w:r w:rsidRPr="00597036">
        <w:t>A.8.23.23</w:t>
      </w:r>
      <w:r w:rsidRPr="00597036">
        <w:rPr>
          <w:rFonts w:asciiTheme="minorHAnsi" w:eastAsiaTheme="minorEastAsia" w:hAnsiTheme="minorHAnsi" w:cstheme="minorBidi"/>
          <w:sz w:val="22"/>
          <w:szCs w:val="22"/>
        </w:rPr>
        <w:tab/>
      </w:r>
      <w:r>
        <w:t>E-UTRAN TDD - TDD DC Inter-frequency identification of a new CGI of E-UTRA cell using autonomous gaps in synchronous DC</w:t>
      </w:r>
      <w:r>
        <w:tab/>
        <w:t>2693</w:t>
      </w:r>
    </w:p>
    <w:p w14:paraId="62EC1B54" w14:textId="77777777" w:rsidR="00597036" w:rsidRDefault="00597036">
      <w:pPr>
        <w:pStyle w:val="TOC4"/>
        <w:rPr>
          <w:rFonts w:asciiTheme="minorHAnsi" w:eastAsiaTheme="minorEastAsia" w:hAnsiTheme="minorHAnsi" w:cstheme="minorBidi"/>
          <w:sz w:val="22"/>
          <w:szCs w:val="22"/>
        </w:rPr>
      </w:pPr>
      <w:r w:rsidRPr="00597036">
        <w:t>A.8.23.23.1</w:t>
      </w:r>
      <w:r w:rsidRPr="00597036">
        <w:rPr>
          <w:rFonts w:asciiTheme="minorHAnsi" w:eastAsiaTheme="minorEastAsia" w:hAnsiTheme="minorHAnsi" w:cstheme="minorBidi"/>
          <w:sz w:val="22"/>
          <w:szCs w:val="22"/>
        </w:rPr>
        <w:tab/>
      </w:r>
      <w:r w:rsidRPr="00763DEA">
        <w:rPr>
          <w:snapToGrid w:val="0"/>
        </w:rPr>
        <w:t>Test Purpose and Environment</w:t>
      </w:r>
      <w:r>
        <w:tab/>
        <w:t>2693</w:t>
      </w:r>
    </w:p>
    <w:p w14:paraId="16E14AF9" w14:textId="77777777" w:rsidR="00597036" w:rsidRDefault="00597036">
      <w:pPr>
        <w:pStyle w:val="TOC4"/>
        <w:rPr>
          <w:rFonts w:asciiTheme="minorHAnsi" w:eastAsiaTheme="minorEastAsia" w:hAnsiTheme="minorHAnsi" w:cstheme="minorBidi"/>
          <w:sz w:val="22"/>
          <w:szCs w:val="22"/>
        </w:rPr>
      </w:pPr>
      <w:r w:rsidRPr="00597036">
        <w:t>A.8.23.23.2</w:t>
      </w:r>
      <w:r w:rsidRPr="00597036">
        <w:rPr>
          <w:rFonts w:asciiTheme="minorHAnsi" w:eastAsiaTheme="minorEastAsia" w:hAnsiTheme="minorHAnsi" w:cstheme="minorBidi"/>
          <w:sz w:val="22"/>
          <w:szCs w:val="22"/>
        </w:rPr>
        <w:tab/>
      </w:r>
      <w:r w:rsidRPr="00763DEA">
        <w:rPr>
          <w:snapToGrid w:val="0"/>
        </w:rPr>
        <w:t>Test Requirements</w:t>
      </w:r>
      <w:r>
        <w:tab/>
        <w:t>2694</w:t>
      </w:r>
    </w:p>
    <w:p w14:paraId="5C05E3AF" w14:textId="77777777" w:rsidR="00597036" w:rsidRDefault="00597036">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2695</w:t>
      </w:r>
    </w:p>
    <w:p w14:paraId="68FC9760" w14:textId="77777777" w:rsidR="00597036" w:rsidRDefault="00597036">
      <w:pPr>
        <w:pStyle w:val="TOC4"/>
        <w:rPr>
          <w:rFonts w:asciiTheme="minorHAnsi" w:eastAsiaTheme="minorEastAsia" w:hAnsiTheme="minorHAnsi" w:cstheme="minorBidi"/>
          <w:sz w:val="22"/>
          <w:szCs w:val="22"/>
        </w:rPr>
      </w:pPr>
      <w:r>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2695</w:t>
      </w:r>
    </w:p>
    <w:p w14:paraId="3D481FCF" w14:textId="77777777" w:rsidR="00597036" w:rsidRDefault="00597036">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2697</w:t>
      </w:r>
    </w:p>
    <w:p w14:paraId="12F90B30" w14:textId="77777777" w:rsidR="00597036" w:rsidRDefault="00597036">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2698</w:t>
      </w:r>
    </w:p>
    <w:p w14:paraId="772EF2BF" w14:textId="77777777" w:rsidR="00597036" w:rsidRDefault="00597036">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2698</w:t>
      </w:r>
    </w:p>
    <w:p w14:paraId="5F238012" w14:textId="77777777" w:rsidR="00597036" w:rsidRDefault="00597036">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2700</w:t>
      </w:r>
    </w:p>
    <w:p w14:paraId="6FF527F3" w14:textId="77777777" w:rsidR="00597036" w:rsidRDefault="00597036">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2701</w:t>
      </w:r>
    </w:p>
    <w:p w14:paraId="2B0A8752" w14:textId="77777777" w:rsidR="00597036" w:rsidRDefault="00597036">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2701</w:t>
      </w:r>
    </w:p>
    <w:p w14:paraId="4DF619F3" w14:textId="77777777" w:rsidR="00597036" w:rsidRDefault="00597036">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2703</w:t>
      </w:r>
    </w:p>
    <w:p w14:paraId="754E4BDA" w14:textId="77777777" w:rsidR="00597036" w:rsidRDefault="00597036">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2704</w:t>
      </w:r>
    </w:p>
    <w:p w14:paraId="57C0DC76" w14:textId="77777777" w:rsidR="00597036" w:rsidRDefault="00597036">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2704</w:t>
      </w:r>
    </w:p>
    <w:p w14:paraId="1CD674DC" w14:textId="77777777" w:rsidR="00597036" w:rsidRDefault="00597036">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2707</w:t>
      </w:r>
    </w:p>
    <w:p w14:paraId="6A4DD52A" w14:textId="77777777" w:rsidR="00597036" w:rsidRDefault="00597036">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2707</w:t>
      </w:r>
    </w:p>
    <w:p w14:paraId="46F7A3C5" w14:textId="77777777" w:rsidR="00597036" w:rsidRDefault="00597036">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2707</w:t>
      </w:r>
    </w:p>
    <w:p w14:paraId="25528B8B" w14:textId="77777777" w:rsidR="00597036" w:rsidRDefault="00597036">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2710</w:t>
      </w:r>
    </w:p>
    <w:p w14:paraId="6AC01834" w14:textId="77777777" w:rsidR="00597036" w:rsidRDefault="00597036">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2710</w:t>
      </w:r>
    </w:p>
    <w:p w14:paraId="666D7262" w14:textId="77777777" w:rsidR="00597036" w:rsidRDefault="00597036">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2710</w:t>
      </w:r>
    </w:p>
    <w:p w14:paraId="0FC9FE3C" w14:textId="77777777" w:rsidR="00597036" w:rsidRDefault="00597036">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2713</w:t>
      </w:r>
    </w:p>
    <w:p w14:paraId="532AF519" w14:textId="77777777" w:rsidR="00597036" w:rsidRDefault="00597036">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2713</w:t>
      </w:r>
    </w:p>
    <w:p w14:paraId="3209ADDA" w14:textId="77777777" w:rsidR="00597036" w:rsidRDefault="00597036">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2713</w:t>
      </w:r>
    </w:p>
    <w:p w14:paraId="385F6202" w14:textId="77777777" w:rsidR="00597036" w:rsidRDefault="00597036">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2713</w:t>
      </w:r>
    </w:p>
    <w:p w14:paraId="3E3FAA16" w14:textId="77777777" w:rsidR="00597036" w:rsidRDefault="00597036">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2714</w:t>
      </w:r>
    </w:p>
    <w:p w14:paraId="2B6CF326" w14:textId="77777777" w:rsidR="00597036" w:rsidRDefault="00597036">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2715</w:t>
      </w:r>
    </w:p>
    <w:p w14:paraId="0DB8B487" w14:textId="77777777" w:rsidR="00597036" w:rsidRDefault="00597036">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2715</w:t>
      </w:r>
    </w:p>
    <w:p w14:paraId="01F2499B" w14:textId="77777777" w:rsidR="00597036" w:rsidRDefault="00597036">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2716</w:t>
      </w:r>
    </w:p>
    <w:p w14:paraId="46FE7961" w14:textId="77777777" w:rsidR="00597036" w:rsidRDefault="00597036">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2716</w:t>
      </w:r>
    </w:p>
    <w:p w14:paraId="2B834F51" w14:textId="77777777" w:rsidR="00597036" w:rsidRDefault="00597036">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2717</w:t>
      </w:r>
    </w:p>
    <w:p w14:paraId="67868F12" w14:textId="77777777" w:rsidR="00597036" w:rsidRDefault="00597036">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2718</w:t>
      </w:r>
    </w:p>
    <w:p w14:paraId="302B8BAB" w14:textId="77777777" w:rsidR="00597036" w:rsidRDefault="00597036">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2719</w:t>
      </w:r>
    </w:p>
    <w:p w14:paraId="1199E8B4" w14:textId="77777777" w:rsidR="00597036" w:rsidRDefault="00597036">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2719</w:t>
      </w:r>
    </w:p>
    <w:p w14:paraId="5881031A" w14:textId="77777777" w:rsidR="00597036" w:rsidRDefault="00597036">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2719</w:t>
      </w:r>
    </w:p>
    <w:p w14:paraId="6860E1BF" w14:textId="77777777" w:rsidR="00597036" w:rsidRDefault="00597036">
      <w:pPr>
        <w:pStyle w:val="TOC4"/>
        <w:rPr>
          <w:rFonts w:asciiTheme="minorHAnsi" w:eastAsiaTheme="minorEastAsia" w:hAnsiTheme="minorHAnsi" w:cstheme="minorBidi"/>
          <w:sz w:val="22"/>
          <w:szCs w:val="22"/>
        </w:rPr>
      </w:pPr>
      <w:r w:rsidRPr="00597036">
        <w:t>A.8.25.1.2</w:t>
      </w:r>
      <w:r w:rsidRPr="00597036">
        <w:rPr>
          <w:rFonts w:asciiTheme="minorHAnsi" w:hAnsiTheme="minorHAnsi" w:cstheme="minorBidi"/>
          <w:sz w:val="22"/>
          <w:szCs w:val="22"/>
        </w:rPr>
        <w:tab/>
      </w:r>
      <w:r w:rsidRPr="00763DEA">
        <w:rPr>
          <w:rFonts w:eastAsia="SimSun"/>
          <w:lang w:eastAsia="zh-CN"/>
        </w:rPr>
        <w:t>Test Requirements</w:t>
      </w:r>
      <w:r>
        <w:tab/>
        <w:t>2721</w:t>
      </w:r>
    </w:p>
    <w:p w14:paraId="67C14C67" w14:textId="77777777" w:rsidR="00597036" w:rsidRDefault="00597036">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2721</w:t>
      </w:r>
    </w:p>
    <w:p w14:paraId="7D9CFA75" w14:textId="77777777" w:rsidR="00597036" w:rsidRDefault="00597036">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2721</w:t>
      </w:r>
    </w:p>
    <w:p w14:paraId="0A41620E" w14:textId="77777777" w:rsidR="00597036" w:rsidRDefault="00597036">
      <w:pPr>
        <w:pStyle w:val="TOC4"/>
        <w:rPr>
          <w:rFonts w:asciiTheme="minorHAnsi" w:eastAsiaTheme="minorEastAsia" w:hAnsiTheme="minorHAnsi" w:cstheme="minorBidi"/>
          <w:sz w:val="22"/>
          <w:szCs w:val="22"/>
        </w:rPr>
      </w:pPr>
      <w:r w:rsidRPr="00597036">
        <w:t>A.8.25.2.2</w:t>
      </w:r>
      <w:r w:rsidRPr="00597036">
        <w:rPr>
          <w:rFonts w:asciiTheme="minorHAnsi" w:hAnsiTheme="minorHAnsi" w:cstheme="minorBidi"/>
          <w:sz w:val="22"/>
          <w:szCs w:val="22"/>
        </w:rPr>
        <w:tab/>
      </w:r>
      <w:r w:rsidRPr="00763DEA">
        <w:rPr>
          <w:rFonts w:eastAsia="SimSun"/>
          <w:lang w:eastAsia="zh-CN"/>
        </w:rPr>
        <w:t>Test Requirements</w:t>
      </w:r>
      <w:r>
        <w:tab/>
        <w:t>2723</w:t>
      </w:r>
    </w:p>
    <w:p w14:paraId="095B56D5" w14:textId="77777777" w:rsidR="00597036" w:rsidRDefault="00597036">
      <w:pPr>
        <w:pStyle w:val="TOC2"/>
        <w:rPr>
          <w:rFonts w:asciiTheme="minorHAnsi" w:eastAsiaTheme="minorEastAsia" w:hAnsiTheme="minorHAnsi" w:cstheme="minorBidi"/>
          <w:sz w:val="22"/>
          <w:szCs w:val="22"/>
        </w:rPr>
      </w:pPr>
      <w:r>
        <w:t>A.8.</w:t>
      </w:r>
      <w:r>
        <w:rPr>
          <w:lang w:eastAsia="zh-CN"/>
        </w:rPr>
        <w:t>26 Frame Structure 3 (FS3)</w:t>
      </w:r>
      <w:r>
        <w:tab/>
        <w:t>2723</w:t>
      </w:r>
    </w:p>
    <w:p w14:paraId="101ECF25" w14:textId="77777777" w:rsidR="00597036" w:rsidRDefault="00597036">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2723</w:t>
      </w:r>
    </w:p>
    <w:p w14:paraId="08FD86E7" w14:textId="77777777" w:rsidR="00597036" w:rsidRDefault="00597036">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2723</w:t>
      </w:r>
    </w:p>
    <w:p w14:paraId="012CF1D6"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2725</w:t>
      </w:r>
    </w:p>
    <w:p w14:paraId="34464EC6" w14:textId="77777777" w:rsidR="00597036" w:rsidRDefault="00597036">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2726</w:t>
      </w:r>
    </w:p>
    <w:p w14:paraId="0848C5F8"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2726</w:t>
      </w:r>
    </w:p>
    <w:p w14:paraId="6ADF775F" w14:textId="77777777" w:rsidR="00597036" w:rsidRDefault="00597036">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2728</w:t>
      </w:r>
    </w:p>
    <w:p w14:paraId="19F36985" w14:textId="77777777" w:rsidR="00597036" w:rsidRDefault="00597036">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2729</w:t>
      </w:r>
    </w:p>
    <w:p w14:paraId="2A23C1B3" w14:textId="77777777" w:rsidR="00597036" w:rsidRDefault="00597036">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2729</w:t>
      </w:r>
    </w:p>
    <w:p w14:paraId="38CAB436"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26</w:t>
      </w:r>
      <w:r w:rsidRPr="00597036">
        <w:t>.</w:t>
      </w:r>
      <w:r w:rsidRPr="00597036">
        <w:rPr>
          <w:lang w:eastAsia="zh-CN"/>
        </w:rPr>
        <w:t>3.2</w:t>
      </w:r>
      <w:r w:rsidRPr="00597036">
        <w:rPr>
          <w:rFonts w:asciiTheme="minorHAnsi" w:eastAsiaTheme="minorEastAsia" w:hAnsiTheme="minorHAnsi" w:cstheme="minorBidi"/>
          <w:sz w:val="22"/>
          <w:szCs w:val="22"/>
        </w:rPr>
        <w:tab/>
      </w:r>
      <w:r w:rsidRPr="00763DEA">
        <w:rPr>
          <w:snapToGrid w:val="0"/>
        </w:rPr>
        <w:t>Test Requirements</w:t>
      </w:r>
      <w:r>
        <w:tab/>
        <w:t>2732</w:t>
      </w:r>
    </w:p>
    <w:p w14:paraId="537060B2" w14:textId="77777777" w:rsidR="00597036" w:rsidRDefault="00597036">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2732</w:t>
      </w:r>
    </w:p>
    <w:p w14:paraId="193A67C8" w14:textId="77777777" w:rsidR="00597036" w:rsidRDefault="00597036">
      <w:pPr>
        <w:pStyle w:val="TOC4"/>
        <w:rPr>
          <w:rFonts w:asciiTheme="minorHAnsi" w:eastAsiaTheme="minorEastAsia" w:hAnsiTheme="minorHAnsi" w:cstheme="minorBidi"/>
          <w:sz w:val="22"/>
          <w:szCs w:val="22"/>
        </w:rPr>
      </w:pPr>
      <w:r>
        <w:lastRenderedPageBreak/>
        <w:t>A.8.26.3A</w:t>
      </w:r>
      <w:r>
        <w:rPr>
          <w:lang w:eastAsia="zh-CN"/>
        </w:rPr>
        <w:t>.1</w:t>
      </w:r>
      <w:r>
        <w:rPr>
          <w:rFonts w:asciiTheme="minorHAnsi" w:eastAsiaTheme="minorEastAsia" w:hAnsiTheme="minorHAnsi" w:cstheme="minorBidi"/>
          <w:sz w:val="22"/>
          <w:szCs w:val="22"/>
        </w:rPr>
        <w:tab/>
      </w:r>
      <w:r>
        <w:t>Test Purpose and Environment</w:t>
      </w:r>
      <w:r>
        <w:tab/>
        <w:t>2732</w:t>
      </w:r>
    </w:p>
    <w:p w14:paraId="70AC1255" w14:textId="77777777" w:rsidR="00597036" w:rsidRDefault="00597036">
      <w:pPr>
        <w:pStyle w:val="TOC4"/>
        <w:rPr>
          <w:rFonts w:asciiTheme="minorHAnsi" w:eastAsiaTheme="minorEastAsia" w:hAnsiTheme="minorHAnsi" w:cstheme="minorBidi"/>
          <w:sz w:val="22"/>
          <w:szCs w:val="22"/>
        </w:rPr>
      </w:pPr>
      <w:r w:rsidRPr="00597036">
        <w:t>A.8.26.3A</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2735</w:t>
      </w:r>
    </w:p>
    <w:p w14:paraId="14484D4E" w14:textId="77777777" w:rsidR="00597036" w:rsidRDefault="00597036">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2735</w:t>
      </w:r>
    </w:p>
    <w:p w14:paraId="34CA57B8" w14:textId="77777777" w:rsidR="00597036" w:rsidRDefault="00597036">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2735</w:t>
      </w:r>
    </w:p>
    <w:p w14:paraId="5193F207" w14:textId="77777777" w:rsidR="00597036" w:rsidRDefault="00597036">
      <w:pPr>
        <w:pStyle w:val="TOC4"/>
        <w:rPr>
          <w:rFonts w:asciiTheme="minorHAnsi" w:eastAsiaTheme="minorEastAsia" w:hAnsiTheme="minorHAnsi" w:cstheme="minorBidi"/>
          <w:sz w:val="22"/>
          <w:szCs w:val="22"/>
        </w:rPr>
      </w:pPr>
      <w:r w:rsidRPr="00597036">
        <w:t>A.8.</w:t>
      </w:r>
      <w:r w:rsidRPr="00597036">
        <w:rPr>
          <w:lang w:eastAsia="zh-CN"/>
        </w:rPr>
        <w:t>26</w:t>
      </w:r>
      <w:r w:rsidRPr="00597036">
        <w:t>.</w:t>
      </w:r>
      <w:r w:rsidRPr="00597036">
        <w:rPr>
          <w:lang w:eastAsia="zh-CN"/>
        </w:rPr>
        <w:t>4.2</w:t>
      </w:r>
      <w:r w:rsidRPr="00597036">
        <w:rPr>
          <w:rFonts w:asciiTheme="minorHAnsi" w:eastAsiaTheme="minorEastAsia" w:hAnsiTheme="minorHAnsi" w:cstheme="minorBidi"/>
          <w:sz w:val="22"/>
          <w:szCs w:val="22"/>
        </w:rPr>
        <w:tab/>
      </w:r>
      <w:r w:rsidRPr="00763DEA">
        <w:rPr>
          <w:snapToGrid w:val="0"/>
        </w:rPr>
        <w:t>Test Requirements</w:t>
      </w:r>
      <w:r>
        <w:tab/>
        <w:t>2738</w:t>
      </w:r>
    </w:p>
    <w:p w14:paraId="33B8DB9F" w14:textId="77777777" w:rsidR="00597036" w:rsidRDefault="00597036">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2738</w:t>
      </w:r>
    </w:p>
    <w:p w14:paraId="55CE3DE0" w14:textId="77777777" w:rsidR="00597036" w:rsidRDefault="00597036">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2738</w:t>
      </w:r>
    </w:p>
    <w:p w14:paraId="64288F6B" w14:textId="77777777" w:rsidR="00597036" w:rsidRDefault="00597036">
      <w:pPr>
        <w:pStyle w:val="TOC4"/>
        <w:rPr>
          <w:rFonts w:asciiTheme="minorHAnsi" w:eastAsiaTheme="minorEastAsia" w:hAnsiTheme="minorHAnsi" w:cstheme="minorBidi"/>
          <w:sz w:val="22"/>
          <w:szCs w:val="22"/>
        </w:rPr>
      </w:pPr>
      <w:r w:rsidRPr="00597036">
        <w:t>A.8.26.4A</w:t>
      </w:r>
      <w:r w:rsidRPr="00597036">
        <w:rPr>
          <w:lang w:eastAsia="zh-CN"/>
        </w:rPr>
        <w:t>.2</w:t>
      </w:r>
      <w:r w:rsidRPr="00597036">
        <w:rPr>
          <w:rFonts w:asciiTheme="minorHAnsi" w:eastAsiaTheme="minorEastAsia" w:hAnsiTheme="minorHAnsi" w:cstheme="minorBidi"/>
          <w:sz w:val="22"/>
          <w:szCs w:val="22"/>
        </w:rPr>
        <w:tab/>
      </w:r>
      <w:r w:rsidRPr="00763DEA">
        <w:rPr>
          <w:snapToGrid w:val="0"/>
        </w:rPr>
        <w:t>Test Requirements</w:t>
      </w:r>
      <w:r>
        <w:tab/>
        <w:t>2741</w:t>
      </w:r>
    </w:p>
    <w:p w14:paraId="0312DBEF" w14:textId="77777777" w:rsidR="00597036" w:rsidRDefault="00597036">
      <w:pPr>
        <w:pStyle w:val="TOC3"/>
        <w:rPr>
          <w:rFonts w:asciiTheme="minorHAnsi" w:eastAsiaTheme="minorEastAsia" w:hAnsiTheme="minorHAnsi" w:cstheme="minorBidi"/>
          <w:sz w:val="22"/>
          <w:szCs w:val="22"/>
        </w:rPr>
      </w:pPr>
      <w:r>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2741</w:t>
      </w:r>
    </w:p>
    <w:p w14:paraId="058C0E0F" w14:textId="77777777" w:rsidR="00597036" w:rsidRDefault="00597036">
      <w:pPr>
        <w:pStyle w:val="TOC4"/>
        <w:rPr>
          <w:rFonts w:asciiTheme="minorHAnsi" w:eastAsiaTheme="minorEastAsia" w:hAnsiTheme="minorHAnsi" w:cstheme="minorBidi"/>
          <w:sz w:val="22"/>
          <w:szCs w:val="22"/>
        </w:rPr>
      </w:pPr>
      <w:r w:rsidRPr="00597036">
        <w:t>A.8.26.5.</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2741</w:t>
      </w:r>
    </w:p>
    <w:p w14:paraId="69040BB3" w14:textId="77777777" w:rsidR="00597036" w:rsidRDefault="00597036">
      <w:pPr>
        <w:pStyle w:val="TOC4"/>
        <w:rPr>
          <w:rFonts w:asciiTheme="minorHAnsi" w:eastAsiaTheme="minorEastAsia" w:hAnsiTheme="minorHAnsi" w:cstheme="minorBidi"/>
          <w:sz w:val="22"/>
          <w:szCs w:val="22"/>
        </w:rPr>
      </w:pPr>
      <w:r w:rsidRPr="00597036">
        <w:t>A.8.26.5.2</w:t>
      </w:r>
      <w:r w:rsidRPr="00597036">
        <w:rPr>
          <w:rFonts w:asciiTheme="minorHAnsi" w:eastAsiaTheme="minorEastAsia" w:hAnsiTheme="minorHAnsi" w:cstheme="minorBidi"/>
          <w:sz w:val="22"/>
          <w:szCs w:val="22"/>
        </w:rPr>
        <w:tab/>
      </w:r>
      <w:r w:rsidRPr="00763DEA">
        <w:rPr>
          <w:snapToGrid w:val="0"/>
        </w:rPr>
        <w:t>Test Requirements</w:t>
      </w:r>
      <w:r>
        <w:tab/>
        <w:t>2744</w:t>
      </w:r>
    </w:p>
    <w:p w14:paraId="5B41AFFA" w14:textId="77777777" w:rsidR="00597036" w:rsidRDefault="00597036">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2744</w:t>
      </w:r>
    </w:p>
    <w:p w14:paraId="0208F233" w14:textId="77777777" w:rsidR="00597036" w:rsidRDefault="00597036">
      <w:pPr>
        <w:pStyle w:val="TOC4"/>
        <w:rPr>
          <w:rFonts w:asciiTheme="minorHAnsi" w:eastAsiaTheme="minorEastAsia" w:hAnsiTheme="minorHAnsi" w:cstheme="minorBidi"/>
          <w:sz w:val="22"/>
          <w:szCs w:val="22"/>
        </w:rPr>
      </w:pPr>
      <w:r w:rsidRPr="00597036">
        <w:t>A.8.26.5A.</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2744</w:t>
      </w:r>
    </w:p>
    <w:p w14:paraId="2C4042FB" w14:textId="77777777" w:rsidR="00597036" w:rsidRDefault="00597036">
      <w:pPr>
        <w:pStyle w:val="TOC4"/>
        <w:rPr>
          <w:rFonts w:asciiTheme="minorHAnsi" w:eastAsiaTheme="minorEastAsia" w:hAnsiTheme="minorHAnsi" w:cstheme="minorBidi"/>
          <w:sz w:val="22"/>
          <w:szCs w:val="22"/>
        </w:rPr>
      </w:pPr>
      <w:r w:rsidRPr="00597036">
        <w:t>A.8.26.5A.2</w:t>
      </w:r>
      <w:r w:rsidRPr="00597036">
        <w:rPr>
          <w:rFonts w:asciiTheme="minorHAnsi" w:eastAsiaTheme="minorEastAsia" w:hAnsiTheme="minorHAnsi" w:cstheme="minorBidi"/>
          <w:sz w:val="22"/>
          <w:szCs w:val="22"/>
        </w:rPr>
        <w:tab/>
      </w:r>
      <w:r w:rsidRPr="00763DEA">
        <w:rPr>
          <w:snapToGrid w:val="0"/>
        </w:rPr>
        <w:t>Test Requirements</w:t>
      </w:r>
      <w:r>
        <w:tab/>
        <w:t>2747</w:t>
      </w:r>
    </w:p>
    <w:p w14:paraId="3856505B" w14:textId="77777777" w:rsidR="00597036" w:rsidRDefault="00597036">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2747</w:t>
      </w:r>
    </w:p>
    <w:p w14:paraId="6255943D" w14:textId="77777777" w:rsidR="00597036" w:rsidRDefault="00597036">
      <w:pPr>
        <w:pStyle w:val="TOC4"/>
        <w:rPr>
          <w:rFonts w:asciiTheme="minorHAnsi" w:eastAsiaTheme="minorEastAsia" w:hAnsiTheme="minorHAnsi" w:cstheme="minorBidi"/>
          <w:sz w:val="22"/>
          <w:szCs w:val="22"/>
        </w:rPr>
      </w:pPr>
      <w:r w:rsidRPr="00597036">
        <w:t>A.8.26.6.</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2747</w:t>
      </w:r>
    </w:p>
    <w:p w14:paraId="0824D88E" w14:textId="77777777" w:rsidR="00597036" w:rsidRDefault="00597036">
      <w:pPr>
        <w:pStyle w:val="TOC4"/>
        <w:rPr>
          <w:rFonts w:asciiTheme="minorHAnsi" w:eastAsiaTheme="minorEastAsia" w:hAnsiTheme="minorHAnsi" w:cstheme="minorBidi"/>
          <w:sz w:val="22"/>
          <w:szCs w:val="22"/>
        </w:rPr>
      </w:pPr>
      <w:r w:rsidRPr="00597036">
        <w:t>A.8.26.6.2</w:t>
      </w:r>
      <w:r w:rsidRPr="00597036">
        <w:rPr>
          <w:rFonts w:asciiTheme="minorHAnsi" w:eastAsiaTheme="minorEastAsia" w:hAnsiTheme="minorHAnsi" w:cstheme="minorBidi"/>
          <w:sz w:val="22"/>
          <w:szCs w:val="22"/>
        </w:rPr>
        <w:tab/>
      </w:r>
      <w:r w:rsidRPr="00763DEA">
        <w:rPr>
          <w:snapToGrid w:val="0"/>
        </w:rPr>
        <w:t>Test Requirements</w:t>
      </w:r>
      <w:r>
        <w:tab/>
        <w:t>2750</w:t>
      </w:r>
    </w:p>
    <w:p w14:paraId="089484C0" w14:textId="77777777" w:rsidR="00597036" w:rsidRDefault="00597036">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2750</w:t>
      </w:r>
    </w:p>
    <w:p w14:paraId="44B55FF7" w14:textId="77777777" w:rsidR="00597036" w:rsidRDefault="00597036">
      <w:pPr>
        <w:pStyle w:val="TOC4"/>
        <w:rPr>
          <w:rFonts w:asciiTheme="minorHAnsi" w:eastAsiaTheme="minorEastAsia" w:hAnsiTheme="minorHAnsi" w:cstheme="minorBidi"/>
          <w:sz w:val="22"/>
          <w:szCs w:val="22"/>
        </w:rPr>
      </w:pPr>
      <w:r w:rsidRPr="00597036">
        <w:t>A.8.26.6A.</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2750</w:t>
      </w:r>
    </w:p>
    <w:p w14:paraId="7D2F52A1" w14:textId="77777777" w:rsidR="00597036" w:rsidRDefault="00597036">
      <w:pPr>
        <w:pStyle w:val="TOC4"/>
        <w:rPr>
          <w:rFonts w:asciiTheme="minorHAnsi" w:eastAsiaTheme="minorEastAsia" w:hAnsiTheme="minorHAnsi" w:cstheme="minorBidi"/>
          <w:sz w:val="22"/>
          <w:szCs w:val="22"/>
        </w:rPr>
      </w:pPr>
      <w:r w:rsidRPr="00597036">
        <w:t>A.8.26.6A.2</w:t>
      </w:r>
      <w:r w:rsidRPr="00597036">
        <w:rPr>
          <w:rFonts w:asciiTheme="minorHAnsi" w:eastAsiaTheme="minorEastAsia" w:hAnsiTheme="minorHAnsi" w:cstheme="minorBidi"/>
          <w:sz w:val="22"/>
          <w:szCs w:val="22"/>
        </w:rPr>
        <w:tab/>
      </w:r>
      <w:r w:rsidRPr="00763DEA">
        <w:rPr>
          <w:snapToGrid w:val="0"/>
        </w:rPr>
        <w:t>Test Requirements</w:t>
      </w:r>
      <w:r>
        <w:tab/>
        <w:t>2753</w:t>
      </w:r>
    </w:p>
    <w:p w14:paraId="1B81EAC5" w14:textId="77777777" w:rsidR="00597036" w:rsidRDefault="00597036">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2753</w:t>
      </w:r>
    </w:p>
    <w:p w14:paraId="621839D7" w14:textId="77777777" w:rsidR="00597036" w:rsidRDefault="00597036">
      <w:pPr>
        <w:pStyle w:val="TOC4"/>
        <w:rPr>
          <w:rFonts w:asciiTheme="minorHAnsi" w:eastAsiaTheme="minorEastAsia" w:hAnsiTheme="minorHAnsi" w:cstheme="minorBidi"/>
          <w:sz w:val="22"/>
          <w:szCs w:val="22"/>
        </w:rPr>
      </w:pPr>
      <w:r w:rsidRPr="00597036">
        <w:t>A.8.26.7.</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2753</w:t>
      </w:r>
    </w:p>
    <w:p w14:paraId="566FE8BC" w14:textId="77777777" w:rsidR="00597036" w:rsidRDefault="00597036">
      <w:pPr>
        <w:pStyle w:val="TOC4"/>
        <w:rPr>
          <w:rFonts w:asciiTheme="minorHAnsi" w:eastAsiaTheme="minorEastAsia" w:hAnsiTheme="minorHAnsi" w:cstheme="minorBidi"/>
          <w:sz w:val="22"/>
          <w:szCs w:val="22"/>
        </w:rPr>
      </w:pPr>
      <w:r w:rsidRPr="00597036">
        <w:t>A.8.26.7.2</w:t>
      </w:r>
      <w:r w:rsidRPr="00597036">
        <w:rPr>
          <w:rFonts w:asciiTheme="minorHAnsi" w:eastAsiaTheme="minorEastAsia" w:hAnsiTheme="minorHAnsi" w:cstheme="minorBidi"/>
          <w:sz w:val="22"/>
          <w:szCs w:val="22"/>
        </w:rPr>
        <w:tab/>
      </w:r>
      <w:r w:rsidRPr="00763DEA">
        <w:rPr>
          <w:snapToGrid w:val="0"/>
        </w:rPr>
        <w:t>Test Requirements</w:t>
      </w:r>
      <w:r>
        <w:tab/>
        <w:t>2756</w:t>
      </w:r>
    </w:p>
    <w:p w14:paraId="1E406943" w14:textId="77777777" w:rsidR="00597036" w:rsidRDefault="00597036">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2756</w:t>
      </w:r>
    </w:p>
    <w:p w14:paraId="2812F793" w14:textId="77777777" w:rsidR="00597036" w:rsidRDefault="00597036">
      <w:pPr>
        <w:pStyle w:val="TOC4"/>
        <w:rPr>
          <w:rFonts w:asciiTheme="minorHAnsi" w:eastAsiaTheme="minorEastAsia" w:hAnsiTheme="minorHAnsi" w:cstheme="minorBidi"/>
          <w:sz w:val="22"/>
          <w:szCs w:val="22"/>
        </w:rPr>
      </w:pPr>
      <w:r w:rsidRPr="00597036">
        <w:t>A.8.26.8.</w:t>
      </w:r>
      <w:r w:rsidRPr="00597036">
        <w:rPr>
          <w:lang w:eastAsia="zh-CN"/>
        </w:rPr>
        <w:t>1</w:t>
      </w:r>
      <w:r w:rsidRPr="00597036">
        <w:rPr>
          <w:rFonts w:asciiTheme="minorHAnsi" w:eastAsiaTheme="minorEastAsia" w:hAnsiTheme="minorHAnsi" w:cstheme="minorBidi"/>
          <w:sz w:val="22"/>
          <w:szCs w:val="22"/>
        </w:rPr>
        <w:tab/>
      </w:r>
      <w:r w:rsidRPr="00763DEA">
        <w:rPr>
          <w:snapToGrid w:val="0"/>
        </w:rPr>
        <w:t>Test Purpose and Environment</w:t>
      </w:r>
      <w:r>
        <w:tab/>
        <w:t>2756</w:t>
      </w:r>
    </w:p>
    <w:p w14:paraId="7AB079C5" w14:textId="77777777" w:rsidR="00597036" w:rsidRDefault="00597036">
      <w:pPr>
        <w:pStyle w:val="TOC4"/>
        <w:rPr>
          <w:rFonts w:asciiTheme="minorHAnsi" w:eastAsiaTheme="minorEastAsia" w:hAnsiTheme="minorHAnsi" w:cstheme="minorBidi"/>
          <w:sz w:val="22"/>
          <w:szCs w:val="22"/>
        </w:rPr>
      </w:pPr>
      <w:r w:rsidRPr="00597036">
        <w:t>A.8.26.8.2</w:t>
      </w:r>
      <w:r w:rsidRPr="00597036">
        <w:rPr>
          <w:rFonts w:asciiTheme="minorHAnsi" w:eastAsiaTheme="minorEastAsia" w:hAnsiTheme="minorHAnsi" w:cstheme="minorBidi"/>
          <w:sz w:val="22"/>
          <w:szCs w:val="22"/>
        </w:rPr>
        <w:tab/>
      </w:r>
      <w:r w:rsidRPr="00763DEA">
        <w:rPr>
          <w:snapToGrid w:val="0"/>
        </w:rPr>
        <w:t>Test Requirements</w:t>
      </w:r>
      <w:r>
        <w:tab/>
        <w:t>2759</w:t>
      </w:r>
    </w:p>
    <w:p w14:paraId="5F3C83AF" w14:textId="77777777" w:rsidR="00597036" w:rsidRDefault="00597036">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2759</w:t>
      </w:r>
    </w:p>
    <w:p w14:paraId="2F94BA00" w14:textId="77777777" w:rsidR="00597036" w:rsidRDefault="00597036">
      <w:pPr>
        <w:pStyle w:val="TOC4"/>
        <w:rPr>
          <w:rFonts w:asciiTheme="minorHAnsi" w:eastAsiaTheme="minorEastAsia" w:hAnsiTheme="minorHAnsi" w:cstheme="minorBidi"/>
          <w:sz w:val="22"/>
          <w:szCs w:val="22"/>
        </w:rPr>
      </w:pPr>
      <w:r w:rsidRPr="00597036">
        <w:t>A.8.26.9.1</w:t>
      </w:r>
      <w:r w:rsidRPr="00597036">
        <w:rPr>
          <w:rFonts w:asciiTheme="minorHAnsi" w:eastAsiaTheme="minorEastAsia" w:hAnsiTheme="minorHAnsi"/>
          <w:sz w:val="22"/>
          <w:szCs w:val="22"/>
        </w:rPr>
        <w:tab/>
      </w:r>
      <w:r w:rsidRPr="00763DEA">
        <w:rPr>
          <w:rFonts w:cs="v4.2.0"/>
          <w:snapToGrid w:val="0"/>
        </w:rPr>
        <w:t>Test Purpose and Environment</w:t>
      </w:r>
      <w:r>
        <w:tab/>
        <w:t>2759</w:t>
      </w:r>
    </w:p>
    <w:p w14:paraId="77B05B47" w14:textId="77777777" w:rsidR="00597036" w:rsidRDefault="00597036">
      <w:pPr>
        <w:pStyle w:val="TOC4"/>
        <w:rPr>
          <w:rFonts w:asciiTheme="minorHAnsi" w:eastAsiaTheme="minorEastAsia" w:hAnsiTheme="minorHAnsi" w:cstheme="minorBidi"/>
          <w:sz w:val="22"/>
          <w:szCs w:val="22"/>
        </w:rPr>
      </w:pPr>
      <w:r w:rsidRPr="00597036">
        <w:t>A.8.26.9.2</w:t>
      </w:r>
      <w:r w:rsidRPr="00597036">
        <w:rPr>
          <w:rFonts w:asciiTheme="minorHAnsi" w:eastAsiaTheme="minorEastAsia" w:hAnsiTheme="minorHAnsi"/>
          <w:sz w:val="22"/>
          <w:szCs w:val="22"/>
        </w:rPr>
        <w:tab/>
      </w:r>
      <w:r w:rsidRPr="00763DEA">
        <w:rPr>
          <w:rFonts w:cs="v4.2.0"/>
          <w:snapToGrid w:val="0"/>
        </w:rPr>
        <w:t>Test Requirements</w:t>
      </w:r>
      <w:r>
        <w:tab/>
        <w:t>2762</w:t>
      </w:r>
    </w:p>
    <w:p w14:paraId="43AAA55C" w14:textId="77777777" w:rsidR="00597036" w:rsidRDefault="00597036">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2762</w:t>
      </w:r>
    </w:p>
    <w:p w14:paraId="049689ED" w14:textId="77777777" w:rsidR="00597036" w:rsidRDefault="00597036">
      <w:pPr>
        <w:pStyle w:val="TOC4"/>
        <w:rPr>
          <w:rFonts w:asciiTheme="minorHAnsi" w:eastAsiaTheme="minorEastAsia" w:hAnsiTheme="minorHAnsi" w:cstheme="minorBidi"/>
          <w:sz w:val="22"/>
          <w:szCs w:val="22"/>
        </w:rPr>
      </w:pPr>
      <w:r w:rsidRPr="00597036">
        <w:t>A.8.26.10.1</w:t>
      </w:r>
      <w:r w:rsidRPr="00597036">
        <w:rPr>
          <w:rFonts w:asciiTheme="minorHAnsi" w:eastAsiaTheme="minorEastAsia" w:hAnsiTheme="minorHAnsi" w:cstheme="minorBidi"/>
          <w:sz w:val="22"/>
          <w:szCs w:val="22"/>
        </w:rPr>
        <w:tab/>
      </w:r>
      <w:r w:rsidRPr="00763DEA">
        <w:rPr>
          <w:snapToGrid w:val="0"/>
        </w:rPr>
        <w:t>Test Purpose and Environment</w:t>
      </w:r>
      <w:r>
        <w:tab/>
        <w:t>2762</w:t>
      </w:r>
    </w:p>
    <w:p w14:paraId="1E35F1DC" w14:textId="77777777" w:rsidR="00597036" w:rsidRDefault="00597036">
      <w:pPr>
        <w:pStyle w:val="TOC4"/>
        <w:rPr>
          <w:rFonts w:asciiTheme="minorHAnsi" w:eastAsiaTheme="minorEastAsia" w:hAnsiTheme="minorHAnsi" w:cstheme="minorBidi"/>
          <w:sz w:val="22"/>
          <w:szCs w:val="22"/>
        </w:rPr>
      </w:pPr>
      <w:r w:rsidRPr="00597036">
        <w:t>A.8.26.10.2</w:t>
      </w:r>
      <w:r w:rsidRPr="00597036">
        <w:rPr>
          <w:rFonts w:asciiTheme="minorHAnsi" w:eastAsiaTheme="minorEastAsia" w:hAnsiTheme="minorHAnsi"/>
          <w:sz w:val="22"/>
          <w:szCs w:val="22"/>
        </w:rPr>
        <w:tab/>
      </w:r>
      <w:r w:rsidRPr="00763DEA">
        <w:rPr>
          <w:rFonts w:cs="v4.2.0"/>
          <w:snapToGrid w:val="0"/>
        </w:rPr>
        <w:t>Test Requirements</w:t>
      </w:r>
      <w:r>
        <w:tab/>
        <w:t>2764</w:t>
      </w:r>
    </w:p>
    <w:p w14:paraId="168C5792" w14:textId="580F54F3" w:rsidR="00597036" w:rsidRDefault="00597036">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2767</w:t>
      </w:r>
    </w:p>
    <w:p w14:paraId="21083CEE" w14:textId="77777777" w:rsidR="00597036" w:rsidRDefault="00597036">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2767</w:t>
      </w:r>
    </w:p>
    <w:p w14:paraId="5416357A" w14:textId="77777777" w:rsidR="00597036" w:rsidRDefault="00597036">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2767</w:t>
      </w:r>
    </w:p>
    <w:p w14:paraId="730E59F1" w14:textId="77777777" w:rsidR="00597036" w:rsidRDefault="00597036">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2767</w:t>
      </w:r>
    </w:p>
    <w:p w14:paraId="089D5D7A" w14:textId="77777777" w:rsidR="00597036" w:rsidRDefault="00597036">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2767</w:t>
      </w:r>
    </w:p>
    <w:p w14:paraId="1817CC97" w14:textId="77777777" w:rsidR="00597036" w:rsidRDefault="00597036">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2770</w:t>
      </w:r>
    </w:p>
    <w:p w14:paraId="64108A54" w14:textId="77777777" w:rsidR="00597036" w:rsidRDefault="00597036">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2770</w:t>
      </w:r>
    </w:p>
    <w:p w14:paraId="6997B1AC" w14:textId="77777777" w:rsidR="00597036" w:rsidRDefault="00597036">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2770</w:t>
      </w:r>
    </w:p>
    <w:p w14:paraId="7B8808AB" w14:textId="77777777" w:rsidR="00597036" w:rsidRDefault="00597036">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2770</w:t>
      </w:r>
    </w:p>
    <w:p w14:paraId="2CC18B9F" w14:textId="77777777" w:rsidR="00597036" w:rsidRDefault="00597036">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2771</w:t>
      </w:r>
    </w:p>
    <w:p w14:paraId="18162436" w14:textId="77777777" w:rsidR="00597036" w:rsidRDefault="00597036">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2772</w:t>
      </w:r>
    </w:p>
    <w:p w14:paraId="2477F01B" w14:textId="77777777" w:rsidR="00597036" w:rsidRDefault="00597036">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2772</w:t>
      </w:r>
    </w:p>
    <w:p w14:paraId="2842F009" w14:textId="77777777" w:rsidR="00597036" w:rsidRDefault="00597036">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2772</w:t>
      </w:r>
    </w:p>
    <w:p w14:paraId="2AFF53E6" w14:textId="77777777" w:rsidR="00597036" w:rsidRDefault="00597036">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2775</w:t>
      </w:r>
    </w:p>
    <w:p w14:paraId="20427519" w14:textId="77777777" w:rsidR="00597036" w:rsidRDefault="00597036">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2775</w:t>
      </w:r>
    </w:p>
    <w:p w14:paraId="3093120E" w14:textId="77777777" w:rsidR="00597036" w:rsidRDefault="00597036">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2775</w:t>
      </w:r>
    </w:p>
    <w:p w14:paraId="152871FD" w14:textId="77777777" w:rsidR="00597036" w:rsidRDefault="00597036">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2775</w:t>
      </w:r>
    </w:p>
    <w:p w14:paraId="4BA9B4A7" w14:textId="77777777" w:rsidR="00597036" w:rsidRDefault="00597036">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2777</w:t>
      </w:r>
    </w:p>
    <w:p w14:paraId="488437EB" w14:textId="77777777" w:rsidR="00597036" w:rsidRDefault="00597036">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2778</w:t>
      </w:r>
    </w:p>
    <w:p w14:paraId="136216A1" w14:textId="77777777" w:rsidR="00597036" w:rsidRDefault="00597036">
      <w:pPr>
        <w:pStyle w:val="TOC4"/>
        <w:rPr>
          <w:rFonts w:asciiTheme="minorHAnsi" w:eastAsiaTheme="minorEastAsia" w:hAnsiTheme="minorHAnsi" w:cstheme="minorBidi"/>
          <w:sz w:val="22"/>
          <w:szCs w:val="22"/>
        </w:rPr>
      </w:pPr>
      <w:r>
        <w:lastRenderedPageBreak/>
        <w:t>A.9.1.</w:t>
      </w:r>
      <w:r>
        <w:rPr>
          <w:lang w:eastAsia="zh-CN"/>
        </w:rPr>
        <w:t>5</w:t>
      </w:r>
      <w:r>
        <w:t>.1</w:t>
      </w:r>
      <w:r>
        <w:rPr>
          <w:rFonts w:asciiTheme="minorHAnsi" w:eastAsiaTheme="minorEastAsia" w:hAnsiTheme="minorHAnsi" w:cstheme="minorBidi"/>
          <w:sz w:val="22"/>
          <w:szCs w:val="22"/>
        </w:rPr>
        <w:tab/>
      </w:r>
      <w:r>
        <w:t>Test Purpose and Environment</w:t>
      </w:r>
      <w:r>
        <w:tab/>
        <w:t>2778</w:t>
      </w:r>
    </w:p>
    <w:p w14:paraId="350AD350" w14:textId="77777777" w:rsidR="00597036" w:rsidRDefault="00597036">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2778</w:t>
      </w:r>
    </w:p>
    <w:p w14:paraId="7B598012" w14:textId="77777777" w:rsidR="00597036" w:rsidRDefault="00597036">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2779</w:t>
      </w:r>
    </w:p>
    <w:p w14:paraId="339334D7" w14:textId="77777777" w:rsidR="00597036" w:rsidRDefault="00597036">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2780</w:t>
      </w:r>
    </w:p>
    <w:p w14:paraId="315EF126" w14:textId="77777777" w:rsidR="00597036" w:rsidRDefault="00597036">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2780</w:t>
      </w:r>
    </w:p>
    <w:p w14:paraId="22561EDD" w14:textId="77777777" w:rsidR="00597036" w:rsidRDefault="00597036">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2780</w:t>
      </w:r>
    </w:p>
    <w:p w14:paraId="5CEAD8E1" w14:textId="77777777" w:rsidR="00597036" w:rsidRDefault="00597036">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2783</w:t>
      </w:r>
    </w:p>
    <w:p w14:paraId="388F0C5A" w14:textId="77777777" w:rsidR="00597036" w:rsidRDefault="00597036">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2783</w:t>
      </w:r>
    </w:p>
    <w:p w14:paraId="62D99FA7" w14:textId="77777777" w:rsidR="00597036" w:rsidRDefault="00597036">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2783</w:t>
      </w:r>
    </w:p>
    <w:p w14:paraId="51CEA408" w14:textId="77777777" w:rsidR="00597036" w:rsidRDefault="00597036">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2783</w:t>
      </w:r>
    </w:p>
    <w:p w14:paraId="7F77A2FD" w14:textId="77777777" w:rsidR="00597036" w:rsidRDefault="00597036">
      <w:pPr>
        <w:pStyle w:val="TOC4"/>
        <w:rPr>
          <w:rFonts w:asciiTheme="minorHAnsi" w:eastAsiaTheme="minorEastAsia" w:hAnsiTheme="minorHAnsi" w:cstheme="minorBidi"/>
          <w:sz w:val="22"/>
          <w:szCs w:val="22"/>
        </w:rPr>
      </w:pPr>
      <w:r>
        <w:t>A.9.1.7.</w:t>
      </w:r>
      <w:r>
        <w:rPr>
          <w:lang w:eastAsia="zh-CN"/>
        </w:rPr>
        <w:t>3</w:t>
      </w:r>
      <w:r>
        <w:rPr>
          <w:rFonts w:asciiTheme="minorHAnsi" w:eastAsiaTheme="minorEastAsia" w:hAnsiTheme="minorHAnsi" w:cstheme="minorBidi"/>
          <w:sz w:val="22"/>
          <w:szCs w:val="22"/>
        </w:rPr>
        <w:tab/>
      </w:r>
      <w:r>
        <w:t>Test Requirements</w:t>
      </w:r>
      <w:r>
        <w:tab/>
        <w:t>2786</w:t>
      </w:r>
    </w:p>
    <w:p w14:paraId="2BB4CD2E" w14:textId="77777777" w:rsidR="00597036" w:rsidRDefault="00597036">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2786</w:t>
      </w:r>
    </w:p>
    <w:p w14:paraId="52302E8F" w14:textId="77777777" w:rsidR="00597036" w:rsidRDefault="00597036">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2786</w:t>
      </w:r>
    </w:p>
    <w:p w14:paraId="1D76FD6B" w14:textId="77777777" w:rsidR="00597036" w:rsidRDefault="00597036">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2786</w:t>
      </w:r>
    </w:p>
    <w:p w14:paraId="78E4A0B3" w14:textId="77777777" w:rsidR="00597036" w:rsidRDefault="00597036">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2790</w:t>
      </w:r>
    </w:p>
    <w:p w14:paraId="75F5E105" w14:textId="77777777" w:rsidR="00597036" w:rsidRDefault="00597036">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2790</w:t>
      </w:r>
    </w:p>
    <w:p w14:paraId="74C66F87" w14:textId="77777777" w:rsidR="00597036" w:rsidRDefault="00597036">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2790</w:t>
      </w:r>
    </w:p>
    <w:p w14:paraId="7BB191D7" w14:textId="77777777" w:rsidR="00597036" w:rsidRDefault="00597036">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2790</w:t>
      </w:r>
    </w:p>
    <w:p w14:paraId="6634D26D" w14:textId="77777777" w:rsidR="00597036" w:rsidRDefault="00597036">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2792</w:t>
      </w:r>
    </w:p>
    <w:p w14:paraId="13797A0A" w14:textId="77777777" w:rsidR="00597036" w:rsidRDefault="00597036">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2793</w:t>
      </w:r>
    </w:p>
    <w:p w14:paraId="364B8E53" w14:textId="77777777" w:rsidR="00597036" w:rsidRDefault="00597036">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2793</w:t>
      </w:r>
    </w:p>
    <w:p w14:paraId="0B9FE4F1" w14:textId="77777777" w:rsidR="00597036" w:rsidRDefault="00597036">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2793</w:t>
      </w:r>
    </w:p>
    <w:p w14:paraId="101E9C6A" w14:textId="77777777" w:rsidR="00597036" w:rsidRDefault="00597036">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2796</w:t>
      </w:r>
    </w:p>
    <w:p w14:paraId="01633E17" w14:textId="77777777" w:rsidR="00597036" w:rsidRDefault="005970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2796</w:t>
      </w:r>
    </w:p>
    <w:p w14:paraId="5751B8F1" w14:textId="77777777" w:rsidR="00597036" w:rsidRDefault="005970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2796</w:t>
      </w:r>
    </w:p>
    <w:p w14:paraId="7530E56B" w14:textId="77777777" w:rsidR="00597036" w:rsidRDefault="005970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2796</w:t>
      </w:r>
    </w:p>
    <w:p w14:paraId="6FDE2671" w14:textId="77777777" w:rsidR="00597036" w:rsidRDefault="005970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2800</w:t>
      </w:r>
    </w:p>
    <w:p w14:paraId="38759E89" w14:textId="77777777" w:rsidR="00597036" w:rsidRDefault="005970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2800</w:t>
      </w:r>
    </w:p>
    <w:p w14:paraId="134FAD63" w14:textId="77777777" w:rsidR="00597036" w:rsidRDefault="005970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2800</w:t>
      </w:r>
    </w:p>
    <w:p w14:paraId="72BB6A9B" w14:textId="77777777" w:rsidR="00597036" w:rsidRDefault="005970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2800</w:t>
      </w:r>
    </w:p>
    <w:p w14:paraId="1AF5ACA1" w14:textId="77777777" w:rsidR="00597036" w:rsidRDefault="00597036">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2801</w:t>
      </w:r>
    </w:p>
    <w:p w14:paraId="5DEC5AC1" w14:textId="77777777" w:rsidR="00597036" w:rsidRDefault="00597036">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2801</w:t>
      </w:r>
    </w:p>
    <w:p w14:paraId="4F6275C7" w14:textId="77777777" w:rsidR="00597036" w:rsidRDefault="00597036">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2801</w:t>
      </w:r>
    </w:p>
    <w:p w14:paraId="0F4D4111" w14:textId="77777777" w:rsidR="00597036" w:rsidRDefault="00597036">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2801</w:t>
      </w:r>
    </w:p>
    <w:p w14:paraId="21C5E0A0" w14:textId="77777777" w:rsidR="00597036" w:rsidRDefault="00597036">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2802</w:t>
      </w:r>
    </w:p>
    <w:p w14:paraId="3F471D7C" w14:textId="77777777" w:rsidR="00597036" w:rsidRDefault="00597036">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2802</w:t>
      </w:r>
    </w:p>
    <w:p w14:paraId="26430334" w14:textId="77777777" w:rsidR="00597036" w:rsidRDefault="00597036">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2802</w:t>
      </w:r>
    </w:p>
    <w:p w14:paraId="73DE9D9B" w14:textId="77777777" w:rsidR="00597036" w:rsidRDefault="00597036">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2802</w:t>
      </w:r>
    </w:p>
    <w:p w14:paraId="3E513A98" w14:textId="77777777" w:rsidR="00597036" w:rsidRDefault="00597036">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2806</w:t>
      </w:r>
    </w:p>
    <w:p w14:paraId="4D41B9A7" w14:textId="77777777" w:rsidR="00597036" w:rsidRDefault="00597036">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2806</w:t>
      </w:r>
    </w:p>
    <w:p w14:paraId="6D7C0CBD" w14:textId="77777777" w:rsidR="00597036" w:rsidRDefault="00597036">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2806</w:t>
      </w:r>
    </w:p>
    <w:p w14:paraId="4B019D07" w14:textId="77777777" w:rsidR="00597036" w:rsidRDefault="00597036">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2806</w:t>
      </w:r>
    </w:p>
    <w:p w14:paraId="17F204D0" w14:textId="77777777" w:rsidR="00597036" w:rsidRDefault="00597036">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2808</w:t>
      </w:r>
    </w:p>
    <w:p w14:paraId="3AAF6F49" w14:textId="77777777" w:rsidR="00597036" w:rsidRDefault="00597036">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2809</w:t>
      </w:r>
    </w:p>
    <w:p w14:paraId="774D278C" w14:textId="77777777" w:rsidR="00597036" w:rsidRDefault="00597036">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2809</w:t>
      </w:r>
    </w:p>
    <w:p w14:paraId="65F31281" w14:textId="77777777" w:rsidR="00597036" w:rsidRDefault="00597036">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2809</w:t>
      </w:r>
    </w:p>
    <w:p w14:paraId="3919C764" w14:textId="77777777" w:rsidR="00597036" w:rsidRDefault="00597036">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2810</w:t>
      </w:r>
    </w:p>
    <w:p w14:paraId="2D0309B7" w14:textId="77777777" w:rsidR="00597036" w:rsidRDefault="00597036">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2810</w:t>
      </w:r>
    </w:p>
    <w:p w14:paraId="689888C5" w14:textId="77777777" w:rsidR="00597036" w:rsidRDefault="00597036">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2810</w:t>
      </w:r>
    </w:p>
    <w:p w14:paraId="3EC3DEDC" w14:textId="77777777" w:rsidR="00597036" w:rsidRDefault="00597036">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2811</w:t>
      </w:r>
    </w:p>
    <w:p w14:paraId="7B4969F9" w14:textId="77777777" w:rsidR="00597036" w:rsidRDefault="00597036">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2812</w:t>
      </w:r>
    </w:p>
    <w:p w14:paraId="4A735D4F" w14:textId="77777777" w:rsidR="00597036" w:rsidRDefault="00597036">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2812</w:t>
      </w:r>
    </w:p>
    <w:p w14:paraId="46CF703F" w14:textId="77777777" w:rsidR="00597036" w:rsidRDefault="00597036">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2812</w:t>
      </w:r>
    </w:p>
    <w:p w14:paraId="1F1204D8" w14:textId="77777777" w:rsidR="00597036" w:rsidRDefault="00597036">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2812</w:t>
      </w:r>
    </w:p>
    <w:p w14:paraId="115091C9" w14:textId="77777777" w:rsidR="00597036" w:rsidRDefault="00597036">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2813</w:t>
      </w:r>
    </w:p>
    <w:p w14:paraId="5AF59227" w14:textId="77777777" w:rsidR="00597036" w:rsidRDefault="00597036">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2814</w:t>
      </w:r>
    </w:p>
    <w:p w14:paraId="19F4BC9C" w14:textId="77777777" w:rsidR="00597036" w:rsidRDefault="00597036">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2814</w:t>
      </w:r>
    </w:p>
    <w:p w14:paraId="5CF4695D" w14:textId="77777777" w:rsidR="00597036" w:rsidRDefault="00597036">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2814</w:t>
      </w:r>
    </w:p>
    <w:p w14:paraId="277AF392" w14:textId="77777777" w:rsidR="00597036" w:rsidRDefault="00597036">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2814</w:t>
      </w:r>
    </w:p>
    <w:p w14:paraId="32DEF943" w14:textId="77777777" w:rsidR="00597036" w:rsidRDefault="00597036">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2814</w:t>
      </w:r>
    </w:p>
    <w:p w14:paraId="2F0D5549" w14:textId="77777777" w:rsidR="00597036" w:rsidRDefault="00597036">
      <w:pPr>
        <w:pStyle w:val="TOC4"/>
        <w:rPr>
          <w:rFonts w:asciiTheme="minorHAnsi" w:eastAsiaTheme="minorEastAsia" w:hAnsiTheme="minorHAnsi" w:cstheme="minorBidi"/>
          <w:sz w:val="22"/>
          <w:szCs w:val="22"/>
        </w:rPr>
      </w:pPr>
      <w:r>
        <w:lastRenderedPageBreak/>
        <w:t>A.9.1.20.1</w:t>
      </w:r>
      <w:r>
        <w:rPr>
          <w:rFonts w:asciiTheme="minorHAnsi" w:eastAsiaTheme="minorEastAsia" w:hAnsiTheme="minorHAnsi" w:cstheme="minorBidi"/>
          <w:sz w:val="22"/>
          <w:szCs w:val="22"/>
        </w:rPr>
        <w:tab/>
      </w:r>
      <w:r>
        <w:t>Test Purpose and Environment</w:t>
      </w:r>
      <w:r>
        <w:tab/>
        <w:t>2814</w:t>
      </w:r>
    </w:p>
    <w:p w14:paraId="2D8D921C" w14:textId="77777777" w:rsidR="00597036" w:rsidRDefault="00597036">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2814</w:t>
      </w:r>
    </w:p>
    <w:p w14:paraId="2B2B05AE" w14:textId="77777777" w:rsidR="00597036" w:rsidRDefault="00597036">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2816</w:t>
      </w:r>
    </w:p>
    <w:p w14:paraId="2C859EF5" w14:textId="77777777" w:rsidR="00597036" w:rsidRDefault="005970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2816</w:t>
      </w:r>
    </w:p>
    <w:p w14:paraId="1D2FE011" w14:textId="77777777" w:rsidR="00597036" w:rsidRDefault="005970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2816</w:t>
      </w:r>
    </w:p>
    <w:p w14:paraId="50B3B574" w14:textId="77777777" w:rsidR="00597036" w:rsidRDefault="00597036">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2816</w:t>
      </w:r>
    </w:p>
    <w:p w14:paraId="194515B5" w14:textId="77777777" w:rsidR="00597036" w:rsidRDefault="00597036">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2816</w:t>
      </w:r>
    </w:p>
    <w:p w14:paraId="0A5E902E" w14:textId="77777777" w:rsidR="00597036" w:rsidRDefault="005970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2816</w:t>
      </w:r>
    </w:p>
    <w:p w14:paraId="68CDFCDD" w14:textId="77777777" w:rsidR="00597036" w:rsidRDefault="005970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2816</w:t>
      </w:r>
    </w:p>
    <w:p w14:paraId="416AA76A" w14:textId="77777777" w:rsidR="00597036" w:rsidRDefault="005970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2817</w:t>
      </w:r>
    </w:p>
    <w:p w14:paraId="33A57463" w14:textId="77777777" w:rsidR="00597036" w:rsidRDefault="005970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2821</w:t>
      </w:r>
    </w:p>
    <w:p w14:paraId="6D6EBC80" w14:textId="77777777" w:rsidR="00597036" w:rsidRDefault="00597036">
      <w:pPr>
        <w:pStyle w:val="TOC3"/>
        <w:rPr>
          <w:rFonts w:asciiTheme="minorHAnsi" w:eastAsiaTheme="minorEastAsia" w:hAnsiTheme="minorHAnsi" w:cstheme="minorBidi"/>
          <w:sz w:val="22"/>
          <w:szCs w:val="22"/>
        </w:rPr>
      </w:pPr>
      <w:r>
        <w:t>A.9.1.23 RSRP for E-UTRAN TDD-FDD Carrier Aggregation with PCell in TDD</w:t>
      </w:r>
      <w:r>
        <w:tab/>
        <w:t>2821</w:t>
      </w:r>
    </w:p>
    <w:p w14:paraId="4C425FBA" w14:textId="77777777" w:rsidR="00597036" w:rsidRDefault="00597036">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2821</w:t>
      </w:r>
    </w:p>
    <w:p w14:paraId="295F4BB2" w14:textId="77777777" w:rsidR="00597036" w:rsidRDefault="00597036">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2821</w:t>
      </w:r>
    </w:p>
    <w:p w14:paraId="47E7BF6F" w14:textId="77777777" w:rsidR="00597036" w:rsidRDefault="00597036">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2825</w:t>
      </w:r>
    </w:p>
    <w:p w14:paraId="20A7E203" w14:textId="77777777" w:rsidR="00597036" w:rsidRDefault="00597036">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2825</w:t>
      </w:r>
    </w:p>
    <w:p w14:paraId="63965B03" w14:textId="77777777" w:rsidR="00597036" w:rsidRDefault="00597036">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2825</w:t>
      </w:r>
    </w:p>
    <w:p w14:paraId="1A2E7EB3" w14:textId="77777777" w:rsidR="00597036" w:rsidRDefault="00597036">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2825</w:t>
      </w:r>
    </w:p>
    <w:p w14:paraId="04BF4F21" w14:textId="77777777" w:rsidR="00597036" w:rsidRDefault="00597036">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2826</w:t>
      </w:r>
    </w:p>
    <w:p w14:paraId="3A4B5E02" w14:textId="77777777" w:rsidR="00597036" w:rsidRDefault="00597036">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2826</w:t>
      </w:r>
    </w:p>
    <w:p w14:paraId="78625554" w14:textId="77777777" w:rsidR="00597036" w:rsidRDefault="00597036">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2826</w:t>
      </w:r>
    </w:p>
    <w:p w14:paraId="6F707937" w14:textId="77777777" w:rsidR="00597036" w:rsidRDefault="00597036">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2826</w:t>
      </w:r>
    </w:p>
    <w:p w14:paraId="48E71D01" w14:textId="77777777" w:rsidR="00597036" w:rsidRDefault="00597036">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2829</w:t>
      </w:r>
    </w:p>
    <w:p w14:paraId="65508A19" w14:textId="77777777" w:rsidR="00597036" w:rsidRDefault="00597036">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2829</w:t>
      </w:r>
    </w:p>
    <w:p w14:paraId="5DCEE002" w14:textId="77777777" w:rsidR="00597036" w:rsidRDefault="00597036">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2829</w:t>
      </w:r>
    </w:p>
    <w:p w14:paraId="6474A163" w14:textId="77777777" w:rsidR="00597036" w:rsidRDefault="00597036">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2829</w:t>
      </w:r>
    </w:p>
    <w:p w14:paraId="69604C0C" w14:textId="77777777" w:rsidR="00597036" w:rsidRDefault="00597036">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2832</w:t>
      </w:r>
    </w:p>
    <w:p w14:paraId="2E525695" w14:textId="77777777" w:rsidR="00597036" w:rsidRDefault="00597036">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2832</w:t>
      </w:r>
    </w:p>
    <w:p w14:paraId="27D04D06" w14:textId="77777777" w:rsidR="00597036" w:rsidRDefault="00597036">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2832</w:t>
      </w:r>
    </w:p>
    <w:p w14:paraId="7D27B02C" w14:textId="77777777" w:rsidR="00597036" w:rsidRDefault="00597036">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2832</w:t>
      </w:r>
    </w:p>
    <w:p w14:paraId="769E95BF" w14:textId="77777777" w:rsidR="00597036" w:rsidRDefault="00597036">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2835</w:t>
      </w:r>
    </w:p>
    <w:p w14:paraId="3CE3B3B4" w14:textId="77777777" w:rsidR="00597036" w:rsidRDefault="00597036">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2835</w:t>
      </w:r>
    </w:p>
    <w:p w14:paraId="0671C8DA" w14:textId="77777777" w:rsidR="00597036" w:rsidRDefault="00597036">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2835</w:t>
      </w:r>
    </w:p>
    <w:p w14:paraId="5632F91C" w14:textId="77777777" w:rsidR="00597036" w:rsidRDefault="00597036">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2835</w:t>
      </w:r>
    </w:p>
    <w:p w14:paraId="7C8B7D90" w14:textId="77777777" w:rsidR="00597036" w:rsidRDefault="00597036">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2838</w:t>
      </w:r>
    </w:p>
    <w:p w14:paraId="0E5CE7B7" w14:textId="77777777" w:rsidR="00597036" w:rsidRDefault="00597036">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2838</w:t>
      </w:r>
    </w:p>
    <w:p w14:paraId="1D320843" w14:textId="77777777" w:rsidR="00597036" w:rsidRDefault="00597036">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2838</w:t>
      </w:r>
    </w:p>
    <w:p w14:paraId="2373AF55" w14:textId="77777777" w:rsidR="00597036" w:rsidRDefault="00597036">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2838</w:t>
      </w:r>
    </w:p>
    <w:p w14:paraId="281A242D" w14:textId="77777777" w:rsidR="00597036" w:rsidRDefault="00597036">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2841</w:t>
      </w:r>
    </w:p>
    <w:p w14:paraId="0DEA9317" w14:textId="77777777" w:rsidR="00597036" w:rsidRDefault="00597036">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2841</w:t>
      </w:r>
    </w:p>
    <w:p w14:paraId="7B198A6E" w14:textId="77777777" w:rsidR="00597036" w:rsidRDefault="00597036">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2841</w:t>
      </w:r>
    </w:p>
    <w:p w14:paraId="1DE09D31" w14:textId="77777777" w:rsidR="00597036" w:rsidRDefault="00597036">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2842</w:t>
      </w:r>
    </w:p>
    <w:p w14:paraId="4CFB24C3" w14:textId="77777777" w:rsidR="00597036" w:rsidRDefault="00597036">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2845</w:t>
      </w:r>
    </w:p>
    <w:p w14:paraId="59BE1D03" w14:textId="77777777" w:rsidR="00597036" w:rsidRDefault="005970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2845</w:t>
      </w:r>
    </w:p>
    <w:p w14:paraId="6D6BE390" w14:textId="77777777" w:rsidR="00597036" w:rsidRDefault="005970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2845</w:t>
      </w:r>
    </w:p>
    <w:p w14:paraId="5F060598" w14:textId="77777777" w:rsidR="00597036" w:rsidRDefault="005970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2845</w:t>
      </w:r>
    </w:p>
    <w:p w14:paraId="051182D8" w14:textId="77777777" w:rsidR="00597036" w:rsidRDefault="005970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2848</w:t>
      </w:r>
    </w:p>
    <w:p w14:paraId="0BD55E28" w14:textId="77777777" w:rsidR="00597036" w:rsidRDefault="005970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2848</w:t>
      </w:r>
    </w:p>
    <w:p w14:paraId="1389D52A" w14:textId="77777777" w:rsidR="00597036" w:rsidRDefault="005970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2848</w:t>
      </w:r>
    </w:p>
    <w:p w14:paraId="29C35B51" w14:textId="77777777" w:rsidR="00597036" w:rsidRDefault="005970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2849</w:t>
      </w:r>
    </w:p>
    <w:p w14:paraId="4692E899" w14:textId="77777777" w:rsidR="00597036" w:rsidRDefault="005970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2852</w:t>
      </w:r>
    </w:p>
    <w:p w14:paraId="0CF21BF0" w14:textId="77777777" w:rsidR="00597036" w:rsidRDefault="005970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2852</w:t>
      </w:r>
    </w:p>
    <w:p w14:paraId="3F267E4F" w14:textId="77777777" w:rsidR="00597036" w:rsidRDefault="005970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2852</w:t>
      </w:r>
    </w:p>
    <w:p w14:paraId="42C87869" w14:textId="77777777" w:rsidR="00597036" w:rsidRDefault="005970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2852</w:t>
      </w:r>
    </w:p>
    <w:p w14:paraId="1FC03A93" w14:textId="77777777" w:rsidR="00597036" w:rsidRDefault="005970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2855</w:t>
      </w:r>
    </w:p>
    <w:p w14:paraId="2C93D87E" w14:textId="77777777" w:rsidR="00597036" w:rsidRDefault="005970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2855</w:t>
      </w:r>
    </w:p>
    <w:p w14:paraId="3EE5315D" w14:textId="77777777" w:rsidR="00597036" w:rsidRDefault="005970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2855</w:t>
      </w:r>
    </w:p>
    <w:p w14:paraId="79A3A395" w14:textId="77777777" w:rsidR="00597036" w:rsidRDefault="00597036">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2855</w:t>
      </w:r>
    </w:p>
    <w:p w14:paraId="15C7936D" w14:textId="77777777" w:rsidR="00597036" w:rsidRDefault="00597036">
      <w:pPr>
        <w:pStyle w:val="TOC4"/>
        <w:rPr>
          <w:rFonts w:asciiTheme="minorHAnsi" w:eastAsiaTheme="minorEastAsia" w:hAnsiTheme="minorHAnsi" w:cstheme="minorBidi"/>
          <w:sz w:val="22"/>
          <w:szCs w:val="22"/>
        </w:rPr>
      </w:pPr>
      <w:r>
        <w:lastRenderedPageBreak/>
        <w:t>A.9.1.34.</w:t>
      </w:r>
      <w:r>
        <w:rPr>
          <w:lang w:eastAsia="zh-CN"/>
        </w:rPr>
        <w:t>3</w:t>
      </w:r>
      <w:r>
        <w:rPr>
          <w:rFonts w:asciiTheme="minorHAnsi" w:eastAsiaTheme="minorEastAsia" w:hAnsiTheme="minorHAnsi" w:cstheme="minorBidi"/>
          <w:sz w:val="22"/>
          <w:szCs w:val="22"/>
        </w:rPr>
        <w:tab/>
      </w:r>
      <w:r>
        <w:t>Test Requirements</w:t>
      </w:r>
      <w:r>
        <w:tab/>
        <w:t>2858</w:t>
      </w:r>
    </w:p>
    <w:p w14:paraId="246F7FA9" w14:textId="77777777" w:rsidR="00597036" w:rsidRDefault="00597036">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2858</w:t>
      </w:r>
    </w:p>
    <w:p w14:paraId="64813FAC" w14:textId="77777777" w:rsidR="00597036" w:rsidRDefault="00597036">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2858</w:t>
      </w:r>
    </w:p>
    <w:p w14:paraId="4D749C0D" w14:textId="77777777" w:rsidR="00597036" w:rsidRDefault="00597036">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2858</w:t>
      </w:r>
    </w:p>
    <w:p w14:paraId="0D936E26" w14:textId="77777777" w:rsidR="00597036" w:rsidRDefault="00597036">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2861</w:t>
      </w:r>
    </w:p>
    <w:p w14:paraId="6BF56FF5" w14:textId="77777777" w:rsidR="00597036" w:rsidRDefault="005970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2862</w:t>
      </w:r>
    </w:p>
    <w:p w14:paraId="41D50722" w14:textId="77777777" w:rsidR="00597036" w:rsidRDefault="005970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2862</w:t>
      </w:r>
    </w:p>
    <w:p w14:paraId="247F8A61" w14:textId="77777777" w:rsidR="00597036" w:rsidRDefault="005970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2862</w:t>
      </w:r>
    </w:p>
    <w:p w14:paraId="4BEC7BB6" w14:textId="77777777" w:rsidR="00597036" w:rsidRDefault="005970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2865</w:t>
      </w:r>
    </w:p>
    <w:p w14:paraId="4A52D21A" w14:textId="77777777" w:rsidR="00597036" w:rsidRDefault="00597036">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2865</w:t>
      </w:r>
    </w:p>
    <w:p w14:paraId="6653193E" w14:textId="77777777" w:rsidR="00597036" w:rsidRDefault="00597036">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2865</w:t>
      </w:r>
    </w:p>
    <w:p w14:paraId="1CFC4BA6" w14:textId="77777777" w:rsidR="00597036" w:rsidRDefault="00597036">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2865</w:t>
      </w:r>
    </w:p>
    <w:p w14:paraId="15EED6E8" w14:textId="77777777" w:rsidR="00597036" w:rsidRDefault="00597036">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2868</w:t>
      </w:r>
    </w:p>
    <w:p w14:paraId="06B72D38" w14:textId="77777777" w:rsidR="00597036" w:rsidRDefault="00597036">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2869</w:t>
      </w:r>
    </w:p>
    <w:p w14:paraId="3C4E73E4" w14:textId="77777777" w:rsidR="00597036" w:rsidRDefault="00597036">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2869</w:t>
      </w:r>
    </w:p>
    <w:p w14:paraId="28C0D4A9" w14:textId="77777777" w:rsidR="00597036" w:rsidRDefault="00597036">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2869</w:t>
      </w:r>
    </w:p>
    <w:p w14:paraId="08AB2147" w14:textId="77777777" w:rsidR="00597036" w:rsidRDefault="00597036">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2872</w:t>
      </w:r>
    </w:p>
    <w:p w14:paraId="28285804" w14:textId="77777777" w:rsidR="00597036" w:rsidRDefault="00597036">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2873</w:t>
      </w:r>
    </w:p>
    <w:p w14:paraId="2EC56646" w14:textId="77777777" w:rsidR="00597036" w:rsidRDefault="00597036">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2873</w:t>
      </w:r>
    </w:p>
    <w:p w14:paraId="65F15695" w14:textId="77777777" w:rsidR="00597036" w:rsidRDefault="00597036">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2873</w:t>
      </w:r>
    </w:p>
    <w:p w14:paraId="76937315" w14:textId="77777777" w:rsidR="00597036" w:rsidRDefault="00597036">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2879</w:t>
      </w:r>
    </w:p>
    <w:p w14:paraId="11B2EE7C" w14:textId="77777777" w:rsidR="00597036" w:rsidRDefault="00597036">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2879</w:t>
      </w:r>
    </w:p>
    <w:p w14:paraId="1873B649" w14:textId="77777777" w:rsidR="00597036" w:rsidRDefault="00597036">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2879</w:t>
      </w:r>
    </w:p>
    <w:p w14:paraId="2A24BA94" w14:textId="77777777" w:rsidR="00597036" w:rsidRDefault="00597036">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2880</w:t>
      </w:r>
    </w:p>
    <w:p w14:paraId="5E16921C" w14:textId="77777777" w:rsidR="00597036" w:rsidRDefault="00597036">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2886</w:t>
      </w:r>
    </w:p>
    <w:p w14:paraId="22F02DEA" w14:textId="77777777" w:rsidR="00597036" w:rsidRDefault="005970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2886</w:t>
      </w:r>
    </w:p>
    <w:p w14:paraId="731E3981" w14:textId="77777777" w:rsidR="00597036" w:rsidRDefault="005970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2886</w:t>
      </w:r>
    </w:p>
    <w:p w14:paraId="6990FF59" w14:textId="77777777" w:rsidR="00597036" w:rsidRDefault="005970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2886</w:t>
      </w:r>
    </w:p>
    <w:p w14:paraId="7AA0F257" w14:textId="77777777" w:rsidR="00597036" w:rsidRDefault="005970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2889</w:t>
      </w:r>
    </w:p>
    <w:p w14:paraId="0B7DDADC" w14:textId="77777777" w:rsidR="00597036" w:rsidRDefault="005970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2889</w:t>
      </w:r>
    </w:p>
    <w:p w14:paraId="7641E915" w14:textId="77777777" w:rsidR="00597036" w:rsidRDefault="005970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2889</w:t>
      </w:r>
    </w:p>
    <w:p w14:paraId="5997CF8D" w14:textId="77777777" w:rsidR="00597036" w:rsidRDefault="005970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2889</w:t>
      </w:r>
    </w:p>
    <w:p w14:paraId="3002370E" w14:textId="77777777" w:rsidR="00597036" w:rsidRDefault="005970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2892</w:t>
      </w:r>
    </w:p>
    <w:p w14:paraId="6006DDF7" w14:textId="77777777" w:rsidR="00597036" w:rsidRDefault="00597036">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2892</w:t>
      </w:r>
    </w:p>
    <w:p w14:paraId="027E2A52" w14:textId="77777777" w:rsidR="00597036" w:rsidRDefault="00597036">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2892</w:t>
      </w:r>
    </w:p>
    <w:p w14:paraId="3D2A3A3F" w14:textId="77777777" w:rsidR="00597036" w:rsidRDefault="00597036">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2892</w:t>
      </w:r>
    </w:p>
    <w:p w14:paraId="18094E0B" w14:textId="77777777" w:rsidR="00597036" w:rsidRDefault="00597036">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2893</w:t>
      </w:r>
    </w:p>
    <w:p w14:paraId="3803CD98" w14:textId="77777777" w:rsidR="00597036" w:rsidRDefault="00597036">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2894</w:t>
      </w:r>
    </w:p>
    <w:p w14:paraId="04F312A5" w14:textId="77777777" w:rsidR="00597036" w:rsidRDefault="00597036">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2894</w:t>
      </w:r>
    </w:p>
    <w:p w14:paraId="7C1EEFEC" w14:textId="77777777" w:rsidR="00597036" w:rsidRDefault="00597036">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2894</w:t>
      </w:r>
    </w:p>
    <w:p w14:paraId="49E7227A" w14:textId="77777777" w:rsidR="00597036" w:rsidRDefault="00597036">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2899</w:t>
      </w:r>
    </w:p>
    <w:p w14:paraId="432271F8" w14:textId="77777777" w:rsidR="00597036" w:rsidRDefault="00597036">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2899</w:t>
      </w:r>
    </w:p>
    <w:p w14:paraId="1B7B1428" w14:textId="77777777" w:rsidR="00597036" w:rsidRDefault="00597036">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2899</w:t>
      </w:r>
    </w:p>
    <w:p w14:paraId="5BC10CEF" w14:textId="77777777" w:rsidR="00597036" w:rsidRDefault="00597036">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2899</w:t>
      </w:r>
    </w:p>
    <w:p w14:paraId="181A14D4" w14:textId="77777777" w:rsidR="00597036" w:rsidRDefault="00597036">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2416</w:t>
      </w:r>
    </w:p>
    <w:p w14:paraId="3B9DC0FD" w14:textId="77777777" w:rsidR="00597036" w:rsidRDefault="00597036">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2416</w:t>
      </w:r>
    </w:p>
    <w:p w14:paraId="2E0177B0" w14:textId="77777777" w:rsidR="00597036" w:rsidRDefault="00597036">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2416</w:t>
      </w:r>
    </w:p>
    <w:p w14:paraId="0959633F" w14:textId="77777777" w:rsidR="00597036" w:rsidRDefault="00597036">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2416</w:t>
      </w:r>
    </w:p>
    <w:p w14:paraId="4541263A" w14:textId="77777777" w:rsidR="00597036" w:rsidRDefault="00597036">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2425</w:t>
      </w:r>
    </w:p>
    <w:p w14:paraId="6F645DB4" w14:textId="77777777" w:rsidR="00597036" w:rsidRDefault="00597036">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2426</w:t>
      </w:r>
    </w:p>
    <w:p w14:paraId="786BAC09" w14:textId="77777777" w:rsidR="00597036" w:rsidRDefault="00597036">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2426</w:t>
      </w:r>
    </w:p>
    <w:p w14:paraId="55B3D9F7" w14:textId="77777777" w:rsidR="00597036" w:rsidRDefault="00597036">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2426</w:t>
      </w:r>
    </w:p>
    <w:p w14:paraId="6FBDCCF1" w14:textId="77777777" w:rsidR="00597036" w:rsidRDefault="00597036">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2435</w:t>
      </w:r>
    </w:p>
    <w:p w14:paraId="5F6C2F30" w14:textId="77777777" w:rsidR="00597036" w:rsidRDefault="00597036">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2435</w:t>
      </w:r>
    </w:p>
    <w:p w14:paraId="545B252B" w14:textId="77777777" w:rsidR="00597036" w:rsidRDefault="00597036">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2435</w:t>
      </w:r>
    </w:p>
    <w:p w14:paraId="47ADCF91" w14:textId="77777777" w:rsidR="00597036" w:rsidRDefault="00597036">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2436</w:t>
      </w:r>
    </w:p>
    <w:p w14:paraId="7200CB8F" w14:textId="77777777" w:rsidR="00597036" w:rsidRDefault="00597036">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2446</w:t>
      </w:r>
    </w:p>
    <w:p w14:paraId="238E1DA5" w14:textId="77777777" w:rsidR="00597036" w:rsidRDefault="00597036">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2447</w:t>
      </w:r>
    </w:p>
    <w:p w14:paraId="1E13FD9D" w14:textId="77777777" w:rsidR="00597036" w:rsidRDefault="00597036">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2447</w:t>
      </w:r>
    </w:p>
    <w:p w14:paraId="7FF52C20" w14:textId="77777777" w:rsidR="00597036" w:rsidRDefault="00597036">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2447</w:t>
      </w:r>
    </w:p>
    <w:p w14:paraId="7BAABB63" w14:textId="77777777" w:rsidR="00597036" w:rsidRDefault="00597036">
      <w:pPr>
        <w:pStyle w:val="TOC4"/>
        <w:rPr>
          <w:rFonts w:asciiTheme="minorHAnsi" w:eastAsiaTheme="minorEastAsia" w:hAnsiTheme="minorHAnsi" w:cstheme="minorBidi"/>
          <w:sz w:val="22"/>
          <w:szCs w:val="22"/>
        </w:rPr>
      </w:pPr>
      <w:r>
        <w:lastRenderedPageBreak/>
        <w:t>A.9.1.49.3</w:t>
      </w:r>
      <w:r>
        <w:rPr>
          <w:rFonts w:asciiTheme="minorHAnsi" w:eastAsiaTheme="minorEastAsia" w:hAnsiTheme="minorHAnsi" w:cstheme="minorBidi"/>
          <w:sz w:val="22"/>
          <w:szCs w:val="22"/>
        </w:rPr>
        <w:tab/>
      </w:r>
      <w:r>
        <w:t>Test Requirements</w:t>
      </w:r>
      <w:r>
        <w:tab/>
        <w:t>2457</w:t>
      </w:r>
    </w:p>
    <w:p w14:paraId="5FE3B73B" w14:textId="77777777" w:rsidR="00597036" w:rsidRDefault="00597036">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2458</w:t>
      </w:r>
    </w:p>
    <w:p w14:paraId="3DF92C6C" w14:textId="77777777" w:rsidR="00597036" w:rsidRDefault="00597036">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2458</w:t>
      </w:r>
    </w:p>
    <w:p w14:paraId="1B2A0AD8" w14:textId="77777777" w:rsidR="00597036" w:rsidRDefault="00597036">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2458</w:t>
      </w:r>
    </w:p>
    <w:p w14:paraId="36EED19E" w14:textId="77777777" w:rsidR="00597036" w:rsidRDefault="00597036">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2465</w:t>
      </w:r>
    </w:p>
    <w:p w14:paraId="02EC6960" w14:textId="77777777" w:rsidR="00597036" w:rsidRDefault="00597036">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2466</w:t>
      </w:r>
    </w:p>
    <w:p w14:paraId="42934C96" w14:textId="77777777" w:rsidR="00597036" w:rsidRDefault="00597036">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2466</w:t>
      </w:r>
    </w:p>
    <w:p w14:paraId="27EDDFA0" w14:textId="77777777" w:rsidR="00597036" w:rsidRDefault="00597036">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2466</w:t>
      </w:r>
    </w:p>
    <w:p w14:paraId="6BA8D264" w14:textId="77777777" w:rsidR="00597036" w:rsidRDefault="00597036">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2472</w:t>
      </w:r>
    </w:p>
    <w:p w14:paraId="469C3B4B" w14:textId="77777777" w:rsidR="00597036" w:rsidRDefault="00597036">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2473</w:t>
      </w:r>
    </w:p>
    <w:p w14:paraId="729B748D" w14:textId="77777777" w:rsidR="00597036" w:rsidRDefault="00597036">
      <w:pPr>
        <w:pStyle w:val="TOC4"/>
        <w:rPr>
          <w:rFonts w:asciiTheme="minorHAnsi" w:eastAsiaTheme="minorEastAsia" w:hAnsiTheme="minorHAnsi" w:cstheme="minorBidi"/>
          <w:sz w:val="22"/>
          <w:szCs w:val="22"/>
        </w:rPr>
      </w:pPr>
      <w:r>
        <w:t>A.9.1.52.1</w:t>
      </w:r>
      <w:r>
        <w:rPr>
          <w:rFonts w:asciiTheme="minorHAnsi" w:eastAsiaTheme="minorEastAsia" w:hAnsiTheme="minorHAnsi" w:cstheme="minorBidi"/>
          <w:sz w:val="22"/>
          <w:szCs w:val="22"/>
        </w:rPr>
        <w:tab/>
      </w:r>
      <w:r>
        <w:t>Test Purpose and Environment</w:t>
      </w:r>
      <w:r>
        <w:tab/>
        <w:t>2473</w:t>
      </w:r>
    </w:p>
    <w:p w14:paraId="50D329ED" w14:textId="77777777" w:rsidR="00597036" w:rsidRDefault="00597036">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2473</w:t>
      </w:r>
    </w:p>
    <w:p w14:paraId="4FFC47BB" w14:textId="77777777" w:rsidR="00597036" w:rsidRDefault="00597036">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2476</w:t>
      </w:r>
    </w:p>
    <w:p w14:paraId="1C58BA96" w14:textId="77777777" w:rsidR="00597036" w:rsidRDefault="00597036">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2476</w:t>
      </w:r>
    </w:p>
    <w:p w14:paraId="12FAC451" w14:textId="77777777" w:rsidR="00597036" w:rsidRDefault="00597036">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2476</w:t>
      </w:r>
    </w:p>
    <w:p w14:paraId="394A1744" w14:textId="77777777" w:rsidR="00597036" w:rsidRDefault="00597036">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2476</w:t>
      </w:r>
    </w:p>
    <w:p w14:paraId="6A6B5C40" w14:textId="77777777" w:rsidR="00597036" w:rsidRDefault="00597036">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2477</w:t>
      </w:r>
    </w:p>
    <w:p w14:paraId="33BEE735" w14:textId="77777777" w:rsidR="00597036" w:rsidRDefault="00597036">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2477</w:t>
      </w:r>
    </w:p>
    <w:p w14:paraId="3DB89B92" w14:textId="77777777" w:rsidR="00597036" w:rsidRDefault="005970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2477</w:t>
      </w:r>
    </w:p>
    <w:p w14:paraId="6E34F62B" w14:textId="77777777" w:rsidR="00597036" w:rsidRDefault="005970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2478</w:t>
      </w:r>
    </w:p>
    <w:p w14:paraId="00D4D06D" w14:textId="77777777" w:rsidR="00597036" w:rsidRDefault="00597036">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2481</w:t>
      </w:r>
    </w:p>
    <w:p w14:paraId="7F4CA25C" w14:textId="77777777" w:rsidR="00597036" w:rsidRDefault="00597036">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2481</w:t>
      </w:r>
    </w:p>
    <w:p w14:paraId="39FDAF8A" w14:textId="77777777" w:rsidR="00597036" w:rsidRDefault="00597036">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2481</w:t>
      </w:r>
    </w:p>
    <w:p w14:paraId="544419C6" w14:textId="77777777" w:rsidR="00597036" w:rsidRDefault="00597036">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2481</w:t>
      </w:r>
    </w:p>
    <w:p w14:paraId="539D9632" w14:textId="77777777" w:rsidR="00597036" w:rsidRDefault="00597036">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2482</w:t>
      </w:r>
    </w:p>
    <w:p w14:paraId="5F97F120" w14:textId="77777777" w:rsidR="00597036" w:rsidRDefault="00597036">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2482</w:t>
      </w:r>
    </w:p>
    <w:p w14:paraId="630A4738" w14:textId="77777777" w:rsidR="00597036" w:rsidRDefault="00597036">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2482</w:t>
      </w:r>
    </w:p>
    <w:p w14:paraId="1C5B0D15" w14:textId="77777777" w:rsidR="00597036" w:rsidRDefault="00597036">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2483</w:t>
      </w:r>
    </w:p>
    <w:p w14:paraId="6C119B05" w14:textId="77777777" w:rsidR="00597036" w:rsidRDefault="00597036">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2485</w:t>
      </w:r>
    </w:p>
    <w:p w14:paraId="7A74F816" w14:textId="77777777" w:rsidR="00597036" w:rsidRDefault="00597036">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2485</w:t>
      </w:r>
    </w:p>
    <w:p w14:paraId="745E6C22" w14:textId="77777777" w:rsidR="00597036" w:rsidRDefault="00597036">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2485</w:t>
      </w:r>
    </w:p>
    <w:p w14:paraId="65675633" w14:textId="77777777" w:rsidR="00597036" w:rsidRDefault="00597036">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2485</w:t>
      </w:r>
    </w:p>
    <w:p w14:paraId="4862DA7D" w14:textId="77777777" w:rsidR="00597036" w:rsidRDefault="00597036">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2489</w:t>
      </w:r>
    </w:p>
    <w:p w14:paraId="1364BFD6" w14:textId="77777777" w:rsidR="00597036" w:rsidRDefault="00597036">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2489</w:t>
      </w:r>
    </w:p>
    <w:p w14:paraId="1B2020BA" w14:textId="77777777" w:rsidR="00597036" w:rsidRDefault="00597036">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2489</w:t>
      </w:r>
    </w:p>
    <w:p w14:paraId="3A944AF3" w14:textId="77777777" w:rsidR="00597036" w:rsidRDefault="00597036">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2489</w:t>
      </w:r>
    </w:p>
    <w:p w14:paraId="660C1BC6" w14:textId="77777777" w:rsidR="00597036" w:rsidRDefault="00597036">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2492</w:t>
      </w:r>
    </w:p>
    <w:p w14:paraId="7992706A" w14:textId="77777777" w:rsidR="00597036" w:rsidRDefault="00597036">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2493</w:t>
      </w:r>
    </w:p>
    <w:p w14:paraId="01EF8B85" w14:textId="77777777" w:rsidR="00597036" w:rsidRDefault="00597036">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2493</w:t>
      </w:r>
    </w:p>
    <w:p w14:paraId="5DC82E47" w14:textId="77777777" w:rsidR="00597036" w:rsidRDefault="00597036">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2493</w:t>
      </w:r>
    </w:p>
    <w:p w14:paraId="63A44624" w14:textId="77777777" w:rsidR="00597036" w:rsidRDefault="00597036">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2496</w:t>
      </w:r>
    </w:p>
    <w:p w14:paraId="3023B696" w14:textId="77777777" w:rsidR="00597036" w:rsidRDefault="00597036">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2496</w:t>
      </w:r>
    </w:p>
    <w:p w14:paraId="6520545C" w14:textId="77777777" w:rsidR="00597036" w:rsidRDefault="00597036">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2496</w:t>
      </w:r>
    </w:p>
    <w:p w14:paraId="24512C48" w14:textId="77777777" w:rsidR="00597036" w:rsidRDefault="00597036">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2496</w:t>
      </w:r>
    </w:p>
    <w:p w14:paraId="591C9E58" w14:textId="77777777" w:rsidR="00597036" w:rsidRDefault="00597036">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2497</w:t>
      </w:r>
    </w:p>
    <w:p w14:paraId="39F38E28" w14:textId="77777777" w:rsidR="00597036" w:rsidRDefault="00597036">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2497</w:t>
      </w:r>
    </w:p>
    <w:p w14:paraId="4FA1557E" w14:textId="77777777" w:rsidR="00597036" w:rsidRDefault="00597036">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2497</w:t>
      </w:r>
    </w:p>
    <w:p w14:paraId="7B59AF1E" w14:textId="77777777" w:rsidR="00597036" w:rsidRDefault="00597036">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2498</w:t>
      </w:r>
    </w:p>
    <w:p w14:paraId="3AA004C4" w14:textId="77777777" w:rsidR="00597036" w:rsidRDefault="00597036">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2501</w:t>
      </w:r>
    </w:p>
    <w:p w14:paraId="27E39837" w14:textId="77777777" w:rsidR="00597036" w:rsidRDefault="00597036">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2501</w:t>
      </w:r>
    </w:p>
    <w:p w14:paraId="6153349E" w14:textId="77777777" w:rsidR="00597036" w:rsidRDefault="00597036">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2501</w:t>
      </w:r>
    </w:p>
    <w:p w14:paraId="50168BE8" w14:textId="77777777" w:rsidR="00597036" w:rsidRDefault="00597036">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2501</w:t>
      </w:r>
    </w:p>
    <w:p w14:paraId="0C021C73" w14:textId="77777777" w:rsidR="00597036" w:rsidRDefault="00597036">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2502</w:t>
      </w:r>
    </w:p>
    <w:p w14:paraId="480A2119" w14:textId="77777777" w:rsidR="00597036" w:rsidRDefault="00597036">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2502</w:t>
      </w:r>
    </w:p>
    <w:p w14:paraId="47A49433" w14:textId="77777777" w:rsidR="00597036" w:rsidRDefault="00597036">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2502</w:t>
      </w:r>
    </w:p>
    <w:p w14:paraId="0FD63362" w14:textId="77777777" w:rsidR="00597036" w:rsidRDefault="00597036">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2503</w:t>
      </w:r>
    </w:p>
    <w:p w14:paraId="277DFBB0" w14:textId="77777777" w:rsidR="00597036" w:rsidRDefault="00597036">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2505</w:t>
      </w:r>
    </w:p>
    <w:p w14:paraId="272D548C" w14:textId="77777777" w:rsidR="00597036" w:rsidRDefault="00597036">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2505</w:t>
      </w:r>
    </w:p>
    <w:p w14:paraId="11114EE3" w14:textId="77777777" w:rsidR="00597036" w:rsidRDefault="00597036">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2505</w:t>
      </w:r>
    </w:p>
    <w:p w14:paraId="600C0DA4" w14:textId="77777777" w:rsidR="00597036" w:rsidRDefault="00597036">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2505</w:t>
      </w:r>
    </w:p>
    <w:p w14:paraId="497428BD" w14:textId="77777777" w:rsidR="00597036" w:rsidRDefault="00597036">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2508</w:t>
      </w:r>
    </w:p>
    <w:p w14:paraId="084BC48A" w14:textId="77777777" w:rsidR="00597036" w:rsidRDefault="00597036">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2509</w:t>
      </w:r>
    </w:p>
    <w:p w14:paraId="5DBF887F" w14:textId="77777777" w:rsidR="00597036" w:rsidRDefault="00597036">
      <w:pPr>
        <w:pStyle w:val="TOC4"/>
        <w:rPr>
          <w:rFonts w:asciiTheme="minorHAnsi" w:eastAsiaTheme="minorEastAsia" w:hAnsiTheme="minorHAnsi" w:cstheme="minorBidi"/>
          <w:sz w:val="22"/>
          <w:szCs w:val="22"/>
        </w:rPr>
      </w:pPr>
      <w:r>
        <w:lastRenderedPageBreak/>
        <w:t>A.9.1.61.1</w:t>
      </w:r>
      <w:r>
        <w:rPr>
          <w:rFonts w:asciiTheme="minorHAnsi" w:eastAsiaTheme="minorEastAsia" w:hAnsiTheme="minorHAnsi" w:cstheme="minorBidi"/>
          <w:sz w:val="22"/>
          <w:szCs w:val="22"/>
        </w:rPr>
        <w:tab/>
      </w:r>
      <w:r>
        <w:t>Test Purpose and Environment</w:t>
      </w:r>
      <w:r>
        <w:tab/>
        <w:t>2509</w:t>
      </w:r>
    </w:p>
    <w:p w14:paraId="17E449FA" w14:textId="77777777" w:rsidR="00597036" w:rsidRDefault="00597036">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2509</w:t>
      </w:r>
    </w:p>
    <w:p w14:paraId="2BF6CD7E" w14:textId="77777777" w:rsidR="00597036" w:rsidRDefault="00597036">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2512</w:t>
      </w:r>
    </w:p>
    <w:p w14:paraId="3636342A" w14:textId="77777777" w:rsidR="00597036" w:rsidRDefault="00597036">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2512</w:t>
      </w:r>
    </w:p>
    <w:p w14:paraId="587BFD7B" w14:textId="77777777" w:rsidR="00597036" w:rsidRDefault="00597036">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2512</w:t>
      </w:r>
    </w:p>
    <w:p w14:paraId="27B849CD" w14:textId="77777777" w:rsidR="00597036" w:rsidRDefault="00597036">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2512</w:t>
      </w:r>
    </w:p>
    <w:p w14:paraId="63F40973" w14:textId="77777777" w:rsidR="00597036" w:rsidRDefault="00597036">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2515</w:t>
      </w:r>
    </w:p>
    <w:p w14:paraId="241B61A9" w14:textId="77777777" w:rsidR="00597036" w:rsidRDefault="00597036">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2515</w:t>
      </w:r>
    </w:p>
    <w:p w14:paraId="497E64EA" w14:textId="77777777" w:rsidR="00597036" w:rsidRDefault="00597036">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2515</w:t>
      </w:r>
    </w:p>
    <w:p w14:paraId="10F23AA7" w14:textId="77777777" w:rsidR="00597036" w:rsidRDefault="00597036">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2515</w:t>
      </w:r>
    </w:p>
    <w:p w14:paraId="37C0E3BF" w14:textId="77777777" w:rsidR="00597036" w:rsidRDefault="00597036">
      <w:pPr>
        <w:pStyle w:val="TOC4"/>
        <w:rPr>
          <w:rFonts w:asciiTheme="minorHAnsi" w:eastAsiaTheme="minorEastAsia" w:hAnsiTheme="minorHAnsi" w:cstheme="minorBidi"/>
          <w:sz w:val="22"/>
          <w:szCs w:val="22"/>
        </w:rPr>
      </w:pPr>
      <w:r>
        <w:t>A.9.1.63.3</w:t>
      </w:r>
      <w:r>
        <w:rPr>
          <w:rFonts w:asciiTheme="minorHAnsi" w:eastAsiaTheme="minorEastAsia" w:hAnsiTheme="minorHAnsi" w:cstheme="minorBidi"/>
          <w:sz w:val="22"/>
          <w:szCs w:val="22"/>
        </w:rPr>
        <w:tab/>
      </w:r>
      <w:r>
        <w:t>Test Requirements</w:t>
      </w:r>
      <w:r>
        <w:tab/>
        <w:t>2518</w:t>
      </w:r>
    </w:p>
    <w:p w14:paraId="7DEDF05F" w14:textId="77777777" w:rsidR="00597036" w:rsidRDefault="00597036">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2518</w:t>
      </w:r>
    </w:p>
    <w:p w14:paraId="2C2B727C" w14:textId="77777777" w:rsidR="00597036" w:rsidRDefault="00597036">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2518</w:t>
      </w:r>
    </w:p>
    <w:p w14:paraId="19D3D032" w14:textId="77777777" w:rsidR="00597036" w:rsidRDefault="00597036">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2518</w:t>
      </w:r>
    </w:p>
    <w:p w14:paraId="6DE6DD23" w14:textId="77777777" w:rsidR="00597036" w:rsidRDefault="00597036">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2519</w:t>
      </w:r>
    </w:p>
    <w:p w14:paraId="4CBE72C9" w14:textId="77777777" w:rsidR="00597036" w:rsidRDefault="00597036">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2520</w:t>
      </w:r>
    </w:p>
    <w:p w14:paraId="41467897" w14:textId="77777777" w:rsidR="00597036" w:rsidRDefault="00597036">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2520</w:t>
      </w:r>
    </w:p>
    <w:p w14:paraId="478CFE17" w14:textId="77777777" w:rsidR="00597036" w:rsidRDefault="00597036">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2520</w:t>
      </w:r>
    </w:p>
    <w:p w14:paraId="06FC8BE8" w14:textId="77777777" w:rsidR="00597036" w:rsidRDefault="00597036">
      <w:pPr>
        <w:pStyle w:val="TOC4"/>
        <w:rPr>
          <w:rFonts w:asciiTheme="minorHAnsi" w:eastAsiaTheme="minorEastAsia" w:hAnsiTheme="minorHAnsi" w:cstheme="minorBidi"/>
          <w:sz w:val="22"/>
          <w:szCs w:val="22"/>
        </w:rPr>
      </w:pPr>
      <w:r>
        <w:t>A.9.1.65.3</w:t>
      </w:r>
      <w:r>
        <w:rPr>
          <w:rFonts w:asciiTheme="minorHAnsi" w:eastAsiaTheme="minorEastAsia" w:hAnsiTheme="minorHAnsi" w:cstheme="minorBidi"/>
          <w:sz w:val="22"/>
          <w:szCs w:val="22"/>
        </w:rPr>
        <w:tab/>
      </w:r>
      <w:r>
        <w:t>Test Requirements</w:t>
      </w:r>
      <w:r>
        <w:tab/>
        <w:t>2526</w:t>
      </w:r>
    </w:p>
    <w:p w14:paraId="218FE4B4" w14:textId="77777777" w:rsidR="00597036" w:rsidRDefault="00597036">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2526</w:t>
      </w:r>
    </w:p>
    <w:p w14:paraId="28458151" w14:textId="77777777" w:rsidR="00597036" w:rsidRDefault="00597036">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2526</w:t>
      </w:r>
    </w:p>
    <w:p w14:paraId="0D7ED58C" w14:textId="77777777" w:rsidR="00597036" w:rsidRDefault="00597036">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2526</w:t>
      </w:r>
    </w:p>
    <w:p w14:paraId="55D31C86" w14:textId="77777777" w:rsidR="00597036" w:rsidRDefault="00597036">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2532</w:t>
      </w:r>
    </w:p>
    <w:p w14:paraId="1EFA1128" w14:textId="77777777" w:rsidR="00597036" w:rsidRDefault="00597036">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2532</w:t>
      </w:r>
    </w:p>
    <w:p w14:paraId="7A70E227" w14:textId="77777777" w:rsidR="00597036" w:rsidRDefault="00597036">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2532</w:t>
      </w:r>
    </w:p>
    <w:p w14:paraId="57A0DBF7" w14:textId="77777777" w:rsidR="00597036" w:rsidRDefault="00597036">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2532</w:t>
      </w:r>
    </w:p>
    <w:p w14:paraId="51237EDA" w14:textId="77777777" w:rsidR="00597036" w:rsidRDefault="00597036">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2533</w:t>
      </w:r>
    </w:p>
    <w:p w14:paraId="59C64F27" w14:textId="77777777" w:rsidR="00597036" w:rsidRDefault="00597036">
      <w:pPr>
        <w:pStyle w:val="TOC3"/>
        <w:rPr>
          <w:rFonts w:asciiTheme="minorHAnsi" w:eastAsiaTheme="minorEastAsia" w:hAnsiTheme="minorHAnsi" w:cstheme="minorBidi"/>
          <w:sz w:val="22"/>
          <w:szCs w:val="22"/>
        </w:rPr>
      </w:pPr>
      <w:r>
        <w:t>A.9.1.68</w:t>
      </w:r>
      <w:r>
        <w:rPr>
          <w:rFonts w:asciiTheme="minorHAnsi" w:eastAsiaTheme="minorEastAsia" w:hAnsiTheme="minorHAnsi" w:cstheme="minorBidi"/>
          <w:sz w:val="22"/>
          <w:szCs w:val="22"/>
        </w:rPr>
        <w:tab/>
      </w:r>
      <w:r>
        <w:t>3 DL RSRP for E-UTRAN in Carrier Aggregation with generic duplex modes</w:t>
      </w:r>
      <w:r>
        <w:tab/>
        <w:t>2534</w:t>
      </w:r>
    </w:p>
    <w:p w14:paraId="27D782D5" w14:textId="77777777" w:rsidR="00597036" w:rsidRDefault="00597036">
      <w:pPr>
        <w:pStyle w:val="TOC4"/>
        <w:rPr>
          <w:rFonts w:asciiTheme="minorHAnsi" w:eastAsiaTheme="minorEastAsia" w:hAnsiTheme="minorHAnsi" w:cstheme="minorBidi"/>
          <w:sz w:val="22"/>
          <w:szCs w:val="22"/>
        </w:rPr>
      </w:pPr>
      <w:r>
        <w:t>A.9.1.68.1</w:t>
      </w:r>
      <w:r>
        <w:rPr>
          <w:rFonts w:asciiTheme="minorHAnsi" w:eastAsiaTheme="minorEastAsia" w:hAnsiTheme="minorHAnsi" w:cstheme="minorBidi"/>
          <w:sz w:val="22"/>
          <w:szCs w:val="22"/>
        </w:rPr>
        <w:tab/>
      </w:r>
      <w:r>
        <w:t>Test Purpose and Environment</w:t>
      </w:r>
      <w:r>
        <w:tab/>
        <w:t>2534</w:t>
      </w:r>
    </w:p>
    <w:p w14:paraId="11C2DBEE" w14:textId="77777777" w:rsidR="00597036" w:rsidRDefault="00597036">
      <w:pPr>
        <w:pStyle w:val="TOC4"/>
        <w:rPr>
          <w:rFonts w:asciiTheme="minorHAnsi" w:eastAsiaTheme="minorEastAsia" w:hAnsiTheme="minorHAnsi" w:cstheme="minorBidi"/>
          <w:sz w:val="22"/>
          <w:szCs w:val="22"/>
        </w:rPr>
      </w:pPr>
      <w:r>
        <w:t>A.9.1.68.2</w:t>
      </w:r>
      <w:r>
        <w:rPr>
          <w:rFonts w:asciiTheme="minorHAnsi" w:eastAsiaTheme="minorEastAsia" w:hAnsiTheme="minorHAnsi" w:cstheme="minorBidi"/>
          <w:sz w:val="22"/>
          <w:szCs w:val="22"/>
        </w:rPr>
        <w:tab/>
      </w:r>
      <w:r>
        <w:t>Test parameters</w:t>
      </w:r>
      <w:r>
        <w:tab/>
        <w:t>2534</w:t>
      </w:r>
    </w:p>
    <w:p w14:paraId="7B7BF5ED" w14:textId="77777777" w:rsidR="00597036" w:rsidRDefault="00597036">
      <w:pPr>
        <w:pStyle w:val="TOC4"/>
        <w:rPr>
          <w:rFonts w:asciiTheme="minorHAnsi" w:eastAsiaTheme="minorEastAsia" w:hAnsiTheme="minorHAnsi" w:cstheme="minorBidi"/>
          <w:sz w:val="22"/>
          <w:szCs w:val="22"/>
        </w:rPr>
      </w:pPr>
      <w:r>
        <w:t>A.9.1.68.3</w:t>
      </w:r>
      <w:r>
        <w:rPr>
          <w:rFonts w:asciiTheme="minorHAnsi" w:eastAsiaTheme="minorEastAsia" w:hAnsiTheme="minorHAnsi" w:cstheme="minorBidi"/>
          <w:sz w:val="22"/>
          <w:szCs w:val="22"/>
        </w:rPr>
        <w:tab/>
      </w:r>
      <w:r>
        <w:t>Test Requirements</w:t>
      </w:r>
      <w:r>
        <w:tab/>
        <w:t>2538</w:t>
      </w:r>
    </w:p>
    <w:p w14:paraId="5D967557" w14:textId="77777777" w:rsidR="00597036" w:rsidRDefault="00597036">
      <w:pPr>
        <w:pStyle w:val="TOC3"/>
        <w:rPr>
          <w:rFonts w:asciiTheme="minorHAnsi" w:eastAsiaTheme="minorEastAsia" w:hAnsiTheme="minorHAnsi" w:cstheme="minorBidi"/>
          <w:sz w:val="22"/>
          <w:szCs w:val="22"/>
        </w:rPr>
      </w:pPr>
      <w:r>
        <w:t>A.9.1.69</w:t>
      </w:r>
      <w:r>
        <w:rPr>
          <w:rFonts w:asciiTheme="minorHAnsi" w:eastAsiaTheme="minorEastAsia" w:hAnsiTheme="minorHAnsi" w:cstheme="minorBidi"/>
          <w:sz w:val="22"/>
          <w:szCs w:val="22"/>
        </w:rPr>
        <w:tab/>
      </w:r>
      <w:r>
        <w:rPr>
          <w:lang w:eastAsia="zh-CN"/>
        </w:rPr>
        <w:t>4 DL RSRP for E-UTRAN in Carrier Aggregation</w:t>
      </w:r>
      <w:r>
        <w:t xml:space="preserve"> </w:t>
      </w:r>
      <w:r>
        <w:rPr>
          <w:lang w:eastAsia="zh-CN"/>
        </w:rPr>
        <w:t>with generic duplex modes</w:t>
      </w:r>
      <w:r>
        <w:tab/>
        <w:t>2538</w:t>
      </w:r>
    </w:p>
    <w:p w14:paraId="70206857" w14:textId="77777777" w:rsidR="00597036" w:rsidRDefault="00597036">
      <w:pPr>
        <w:pStyle w:val="TOC4"/>
        <w:rPr>
          <w:rFonts w:asciiTheme="minorHAnsi" w:eastAsiaTheme="minorEastAsia" w:hAnsiTheme="minorHAnsi" w:cstheme="minorBidi"/>
          <w:sz w:val="22"/>
          <w:szCs w:val="22"/>
        </w:rPr>
      </w:pPr>
      <w:r>
        <w:t>A.9.1.69.1</w:t>
      </w:r>
      <w:r>
        <w:rPr>
          <w:rFonts w:asciiTheme="minorHAnsi" w:eastAsiaTheme="minorEastAsia" w:hAnsiTheme="minorHAnsi" w:cstheme="minorBidi"/>
          <w:sz w:val="22"/>
          <w:szCs w:val="22"/>
        </w:rPr>
        <w:tab/>
      </w:r>
      <w:r>
        <w:t>Test Purpose and Environment</w:t>
      </w:r>
      <w:r>
        <w:tab/>
        <w:t>2538</w:t>
      </w:r>
    </w:p>
    <w:p w14:paraId="264FB45D" w14:textId="77777777" w:rsidR="00597036" w:rsidRDefault="00597036">
      <w:pPr>
        <w:pStyle w:val="TOC4"/>
        <w:rPr>
          <w:rFonts w:asciiTheme="minorHAnsi" w:eastAsiaTheme="minorEastAsia" w:hAnsiTheme="minorHAnsi" w:cstheme="minorBidi"/>
          <w:sz w:val="22"/>
          <w:szCs w:val="22"/>
        </w:rPr>
      </w:pPr>
      <w:r>
        <w:t>A.9.1.69.2</w:t>
      </w:r>
      <w:r>
        <w:rPr>
          <w:rFonts w:asciiTheme="minorHAnsi" w:eastAsiaTheme="minorEastAsia" w:hAnsiTheme="minorHAnsi" w:cstheme="minorBidi"/>
          <w:sz w:val="22"/>
          <w:szCs w:val="22"/>
        </w:rPr>
        <w:tab/>
      </w:r>
      <w:r>
        <w:t>Test parameters</w:t>
      </w:r>
      <w:r>
        <w:tab/>
        <w:t>2538</w:t>
      </w:r>
    </w:p>
    <w:p w14:paraId="5AC716D8" w14:textId="77777777" w:rsidR="00597036" w:rsidRDefault="00597036">
      <w:pPr>
        <w:pStyle w:val="TOC4"/>
        <w:rPr>
          <w:rFonts w:asciiTheme="minorHAnsi" w:eastAsiaTheme="minorEastAsia" w:hAnsiTheme="minorHAnsi" w:cstheme="minorBidi"/>
          <w:sz w:val="22"/>
          <w:szCs w:val="22"/>
        </w:rPr>
      </w:pPr>
      <w:r>
        <w:t>A.9.1.69.3</w:t>
      </w:r>
      <w:r>
        <w:rPr>
          <w:rFonts w:asciiTheme="minorHAnsi" w:eastAsiaTheme="minorEastAsia" w:hAnsiTheme="minorHAnsi" w:cstheme="minorBidi"/>
          <w:sz w:val="22"/>
          <w:szCs w:val="22"/>
        </w:rPr>
        <w:tab/>
      </w:r>
      <w:r>
        <w:t>Test Requirements</w:t>
      </w:r>
      <w:r>
        <w:tab/>
        <w:t>2542</w:t>
      </w:r>
    </w:p>
    <w:p w14:paraId="22C44C1D" w14:textId="77777777" w:rsidR="00597036" w:rsidRDefault="00597036">
      <w:pPr>
        <w:pStyle w:val="TOC3"/>
        <w:rPr>
          <w:rFonts w:asciiTheme="minorHAnsi" w:eastAsiaTheme="minorEastAsia" w:hAnsiTheme="minorHAnsi" w:cstheme="minorBidi"/>
          <w:sz w:val="22"/>
          <w:szCs w:val="22"/>
        </w:rPr>
      </w:pPr>
      <w:r>
        <w:t>A.9.1.70</w:t>
      </w:r>
      <w:r>
        <w:rPr>
          <w:rFonts w:asciiTheme="minorHAnsi" w:eastAsiaTheme="minorEastAsia" w:hAnsiTheme="minorHAnsi" w:cstheme="minorBidi"/>
          <w:sz w:val="22"/>
          <w:szCs w:val="22"/>
        </w:rPr>
        <w:tab/>
      </w:r>
      <w:r>
        <w:t>5 DL RSRP for E-UTRAN in Carrier Aggregation with generic duplex modes</w:t>
      </w:r>
      <w:r>
        <w:tab/>
        <w:t>2543</w:t>
      </w:r>
    </w:p>
    <w:p w14:paraId="5FA8C0BC" w14:textId="77777777" w:rsidR="00597036" w:rsidRDefault="00597036">
      <w:pPr>
        <w:pStyle w:val="TOC4"/>
        <w:rPr>
          <w:rFonts w:asciiTheme="minorHAnsi" w:eastAsiaTheme="minorEastAsia" w:hAnsiTheme="minorHAnsi" w:cstheme="minorBidi"/>
          <w:sz w:val="22"/>
          <w:szCs w:val="22"/>
        </w:rPr>
      </w:pPr>
      <w:r>
        <w:t>A.9.1.70.1</w:t>
      </w:r>
      <w:r>
        <w:rPr>
          <w:rFonts w:asciiTheme="minorHAnsi" w:eastAsiaTheme="minorEastAsia" w:hAnsiTheme="minorHAnsi" w:cstheme="minorBidi"/>
          <w:sz w:val="22"/>
          <w:szCs w:val="22"/>
        </w:rPr>
        <w:tab/>
      </w:r>
      <w:r>
        <w:t>Test Purpose and Environment</w:t>
      </w:r>
      <w:r>
        <w:tab/>
        <w:t>2543</w:t>
      </w:r>
    </w:p>
    <w:p w14:paraId="67F6E215" w14:textId="77777777" w:rsidR="00597036" w:rsidRDefault="00597036">
      <w:pPr>
        <w:pStyle w:val="TOC4"/>
        <w:rPr>
          <w:rFonts w:asciiTheme="minorHAnsi" w:eastAsiaTheme="minorEastAsia" w:hAnsiTheme="minorHAnsi" w:cstheme="minorBidi"/>
          <w:sz w:val="22"/>
          <w:szCs w:val="22"/>
        </w:rPr>
      </w:pPr>
      <w:r>
        <w:t>A.9.1.70.2</w:t>
      </w:r>
      <w:r>
        <w:rPr>
          <w:rFonts w:asciiTheme="minorHAnsi" w:eastAsiaTheme="minorEastAsia" w:hAnsiTheme="minorHAnsi" w:cstheme="minorBidi"/>
          <w:sz w:val="22"/>
          <w:szCs w:val="22"/>
        </w:rPr>
        <w:tab/>
      </w:r>
      <w:r>
        <w:t>Test parameters</w:t>
      </w:r>
      <w:r>
        <w:tab/>
        <w:t>2543</w:t>
      </w:r>
    </w:p>
    <w:p w14:paraId="054C2E27" w14:textId="77777777" w:rsidR="00597036" w:rsidRDefault="00597036">
      <w:pPr>
        <w:pStyle w:val="TOC4"/>
        <w:rPr>
          <w:rFonts w:asciiTheme="minorHAnsi" w:eastAsiaTheme="minorEastAsia" w:hAnsiTheme="minorHAnsi" w:cstheme="minorBidi"/>
          <w:sz w:val="22"/>
          <w:szCs w:val="22"/>
        </w:rPr>
      </w:pPr>
      <w:r>
        <w:t>A.9.1.70.3</w:t>
      </w:r>
      <w:r>
        <w:rPr>
          <w:rFonts w:asciiTheme="minorHAnsi" w:eastAsiaTheme="minorEastAsia" w:hAnsiTheme="minorHAnsi" w:cstheme="minorBidi"/>
          <w:sz w:val="22"/>
          <w:szCs w:val="22"/>
        </w:rPr>
        <w:tab/>
      </w:r>
      <w:r>
        <w:t>Test Requirements</w:t>
      </w:r>
      <w:r>
        <w:tab/>
        <w:t>2555</w:t>
      </w:r>
    </w:p>
    <w:p w14:paraId="56933E92" w14:textId="77777777" w:rsidR="00597036" w:rsidRDefault="00597036">
      <w:pPr>
        <w:pStyle w:val="TOC3"/>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6 DL RSRP for E-UTRAN in Carrier Aggregation with generic duplex modes</w:t>
      </w:r>
      <w:r>
        <w:tab/>
        <w:t>2556</w:t>
      </w:r>
    </w:p>
    <w:p w14:paraId="69D44DEA" w14:textId="77777777" w:rsidR="00597036" w:rsidRDefault="00597036">
      <w:pPr>
        <w:pStyle w:val="TOC4"/>
        <w:rPr>
          <w:rFonts w:asciiTheme="minorHAnsi" w:eastAsiaTheme="minorEastAsia" w:hAnsiTheme="minorHAnsi" w:cstheme="minorBidi"/>
          <w:sz w:val="22"/>
          <w:szCs w:val="22"/>
        </w:rPr>
      </w:pPr>
      <w:r>
        <w:t>A.9.1.71.1</w:t>
      </w:r>
      <w:r>
        <w:rPr>
          <w:rFonts w:asciiTheme="minorHAnsi" w:eastAsiaTheme="minorEastAsia" w:hAnsiTheme="minorHAnsi" w:cstheme="minorBidi"/>
          <w:sz w:val="22"/>
          <w:szCs w:val="22"/>
        </w:rPr>
        <w:tab/>
      </w:r>
      <w:r>
        <w:t>Test Purpose and Environment</w:t>
      </w:r>
      <w:r>
        <w:tab/>
        <w:t>2556</w:t>
      </w:r>
    </w:p>
    <w:p w14:paraId="10BDF2E9" w14:textId="77777777" w:rsidR="00597036" w:rsidRDefault="00597036">
      <w:pPr>
        <w:pStyle w:val="TOC4"/>
        <w:rPr>
          <w:rFonts w:asciiTheme="minorHAnsi" w:eastAsiaTheme="minorEastAsia" w:hAnsiTheme="minorHAnsi" w:cstheme="minorBidi"/>
          <w:sz w:val="22"/>
          <w:szCs w:val="22"/>
        </w:rPr>
      </w:pPr>
      <w:r>
        <w:t>A.9.1.71.2</w:t>
      </w:r>
      <w:r>
        <w:rPr>
          <w:rFonts w:asciiTheme="minorHAnsi" w:eastAsiaTheme="minorEastAsia" w:hAnsiTheme="minorHAnsi" w:cstheme="minorBidi"/>
          <w:sz w:val="22"/>
          <w:szCs w:val="22"/>
        </w:rPr>
        <w:tab/>
      </w:r>
      <w:r>
        <w:t>Test parameters</w:t>
      </w:r>
      <w:r>
        <w:tab/>
        <w:t>2556</w:t>
      </w:r>
    </w:p>
    <w:p w14:paraId="621C9382" w14:textId="77777777" w:rsidR="00597036" w:rsidRDefault="00597036">
      <w:pPr>
        <w:pStyle w:val="TOC4"/>
        <w:rPr>
          <w:rFonts w:asciiTheme="minorHAnsi" w:eastAsiaTheme="minorEastAsia" w:hAnsiTheme="minorHAnsi" w:cstheme="minorBidi"/>
          <w:sz w:val="22"/>
          <w:szCs w:val="22"/>
        </w:rPr>
      </w:pPr>
      <w:r>
        <w:t>A.9.1.71.3</w:t>
      </w:r>
      <w:r>
        <w:rPr>
          <w:rFonts w:asciiTheme="minorHAnsi" w:eastAsiaTheme="minorEastAsia" w:hAnsiTheme="minorHAnsi" w:cstheme="minorBidi"/>
          <w:sz w:val="22"/>
          <w:szCs w:val="22"/>
        </w:rPr>
        <w:tab/>
      </w:r>
      <w:r>
        <w:t>Test Requirements</w:t>
      </w:r>
      <w:r>
        <w:tab/>
        <w:t>2568</w:t>
      </w:r>
    </w:p>
    <w:p w14:paraId="7D53CB46" w14:textId="77777777" w:rsidR="00597036" w:rsidRDefault="00597036">
      <w:pPr>
        <w:pStyle w:val="TOC3"/>
        <w:rPr>
          <w:rFonts w:asciiTheme="minorHAnsi" w:eastAsiaTheme="minorEastAsia" w:hAnsiTheme="minorHAnsi" w:cstheme="minorBidi"/>
          <w:sz w:val="22"/>
          <w:szCs w:val="22"/>
        </w:rPr>
      </w:pPr>
      <w:r>
        <w:t>A.9.1.72</w:t>
      </w:r>
      <w:r>
        <w:rPr>
          <w:rFonts w:asciiTheme="minorHAnsi" w:eastAsiaTheme="minorEastAsia" w:hAnsiTheme="minorHAnsi" w:cstheme="minorBidi"/>
          <w:sz w:val="22"/>
          <w:szCs w:val="22"/>
        </w:rPr>
        <w:tab/>
      </w:r>
      <w:r>
        <w:t>7 DL RSRP for E-UTRAN in Carrier Aggregation with generic duplex modes</w:t>
      </w:r>
      <w:r>
        <w:tab/>
        <w:t>2569</w:t>
      </w:r>
    </w:p>
    <w:p w14:paraId="12AA2F99" w14:textId="77777777" w:rsidR="00597036" w:rsidRDefault="00597036">
      <w:pPr>
        <w:pStyle w:val="TOC4"/>
        <w:rPr>
          <w:rFonts w:asciiTheme="minorHAnsi" w:eastAsiaTheme="minorEastAsia" w:hAnsiTheme="minorHAnsi" w:cstheme="minorBidi"/>
          <w:sz w:val="22"/>
          <w:szCs w:val="22"/>
        </w:rPr>
      </w:pPr>
      <w:r>
        <w:t>A.9.1.72.1</w:t>
      </w:r>
      <w:r>
        <w:rPr>
          <w:rFonts w:asciiTheme="minorHAnsi" w:eastAsiaTheme="minorEastAsia" w:hAnsiTheme="minorHAnsi" w:cstheme="minorBidi"/>
          <w:sz w:val="22"/>
          <w:szCs w:val="22"/>
        </w:rPr>
        <w:tab/>
      </w:r>
      <w:r>
        <w:t>Test Purpose and Environment</w:t>
      </w:r>
      <w:r>
        <w:tab/>
        <w:t>2569</w:t>
      </w:r>
    </w:p>
    <w:p w14:paraId="25F0BB1A" w14:textId="77777777" w:rsidR="00597036" w:rsidRDefault="00597036">
      <w:pPr>
        <w:pStyle w:val="TOC4"/>
        <w:rPr>
          <w:rFonts w:asciiTheme="minorHAnsi" w:eastAsiaTheme="minorEastAsia" w:hAnsiTheme="minorHAnsi" w:cstheme="minorBidi"/>
          <w:sz w:val="22"/>
          <w:szCs w:val="22"/>
        </w:rPr>
      </w:pPr>
      <w:r>
        <w:t>A.9.1.72.2</w:t>
      </w:r>
      <w:r>
        <w:rPr>
          <w:rFonts w:asciiTheme="minorHAnsi" w:eastAsiaTheme="minorEastAsia" w:hAnsiTheme="minorHAnsi" w:cstheme="minorBidi"/>
          <w:sz w:val="22"/>
          <w:szCs w:val="22"/>
        </w:rPr>
        <w:tab/>
      </w:r>
      <w:r>
        <w:t>Test parameters</w:t>
      </w:r>
      <w:r>
        <w:tab/>
        <w:t>2569</w:t>
      </w:r>
    </w:p>
    <w:p w14:paraId="1F46A8F7" w14:textId="77777777" w:rsidR="00597036" w:rsidRDefault="00597036">
      <w:pPr>
        <w:pStyle w:val="TOC4"/>
        <w:rPr>
          <w:rFonts w:asciiTheme="minorHAnsi" w:eastAsiaTheme="minorEastAsia" w:hAnsiTheme="minorHAnsi" w:cstheme="minorBidi"/>
          <w:sz w:val="22"/>
          <w:szCs w:val="22"/>
        </w:rPr>
      </w:pPr>
      <w:r>
        <w:t>A.9.1.72.3</w:t>
      </w:r>
      <w:r>
        <w:rPr>
          <w:rFonts w:asciiTheme="minorHAnsi" w:eastAsiaTheme="minorEastAsia" w:hAnsiTheme="minorHAnsi" w:cstheme="minorBidi"/>
          <w:sz w:val="22"/>
          <w:szCs w:val="22"/>
        </w:rPr>
        <w:tab/>
      </w:r>
      <w:r>
        <w:t>Test Requirements</w:t>
      </w:r>
      <w:r>
        <w:tab/>
        <w:t>2581</w:t>
      </w:r>
    </w:p>
    <w:p w14:paraId="74CCE15F" w14:textId="77777777" w:rsidR="00597036" w:rsidRDefault="00597036">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2582</w:t>
      </w:r>
    </w:p>
    <w:p w14:paraId="72EEEAF3" w14:textId="77777777" w:rsidR="00597036" w:rsidRDefault="00597036">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2582</w:t>
      </w:r>
    </w:p>
    <w:p w14:paraId="52B86CC7" w14:textId="77777777" w:rsidR="00597036" w:rsidRDefault="00597036">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2582</w:t>
      </w:r>
    </w:p>
    <w:p w14:paraId="0831FBEB" w14:textId="77777777" w:rsidR="00597036" w:rsidRDefault="00597036">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2582</w:t>
      </w:r>
    </w:p>
    <w:p w14:paraId="009A0FE3" w14:textId="77777777" w:rsidR="00597036" w:rsidRDefault="00597036">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2585</w:t>
      </w:r>
    </w:p>
    <w:p w14:paraId="31601CB5" w14:textId="77777777" w:rsidR="00597036" w:rsidRDefault="00597036">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2585</w:t>
      </w:r>
    </w:p>
    <w:p w14:paraId="4F3A09CC" w14:textId="77777777" w:rsidR="00597036" w:rsidRDefault="00597036">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2585</w:t>
      </w:r>
    </w:p>
    <w:p w14:paraId="0096A560" w14:textId="77777777" w:rsidR="00597036" w:rsidRDefault="00597036">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2585</w:t>
      </w:r>
    </w:p>
    <w:p w14:paraId="2E530FF8" w14:textId="77777777" w:rsidR="00597036" w:rsidRDefault="00597036">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2587</w:t>
      </w:r>
    </w:p>
    <w:p w14:paraId="43986A7F" w14:textId="77777777" w:rsidR="00597036" w:rsidRDefault="00597036">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2587</w:t>
      </w:r>
    </w:p>
    <w:p w14:paraId="493A6177" w14:textId="77777777" w:rsidR="00597036" w:rsidRDefault="00597036">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2587</w:t>
      </w:r>
    </w:p>
    <w:p w14:paraId="5FB9F3C9" w14:textId="77777777" w:rsidR="00597036" w:rsidRDefault="00597036">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2587</w:t>
      </w:r>
    </w:p>
    <w:p w14:paraId="7BCA52E3" w14:textId="77777777" w:rsidR="00597036" w:rsidRDefault="00597036">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2590</w:t>
      </w:r>
    </w:p>
    <w:p w14:paraId="1BDACBBF" w14:textId="77777777" w:rsidR="00597036" w:rsidRDefault="00597036">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2590</w:t>
      </w:r>
    </w:p>
    <w:p w14:paraId="33C72CD6" w14:textId="77777777" w:rsidR="00597036" w:rsidRDefault="00597036">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2590</w:t>
      </w:r>
    </w:p>
    <w:p w14:paraId="7B0FEE65" w14:textId="77777777" w:rsidR="00597036" w:rsidRDefault="00597036">
      <w:pPr>
        <w:pStyle w:val="TOC4"/>
        <w:rPr>
          <w:rFonts w:asciiTheme="minorHAnsi" w:eastAsiaTheme="minorEastAsia" w:hAnsiTheme="minorHAnsi" w:cstheme="minorBidi"/>
          <w:sz w:val="22"/>
          <w:szCs w:val="22"/>
        </w:rPr>
      </w:pPr>
      <w:r>
        <w:lastRenderedPageBreak/>
        <w:t>A.9.2.4.2</w:t>
      </w:r>
      <w:r>
        <w:rPr>
          <w:rFonts w:asciiTheme="minorHAnsi" w:eastAsiaTheme="minorEastAsia" w:hAnsiTheme="minorHAnsi" w:cstheme="minorBidi"/>
          <w:sz w:val="22"/>
          <w:szCs w:val="22"/>
        </w:rPr>
        <w:tab/>
      </w:r>
      <w:r>
        <w:t>Test parameters</w:t>
      </w:r>
      <w:r>
        <w:tab/>
        <w:t>2590</w:t>
      </w:r>
    </w:p>
    <w:p w14:paraId="2D39A509" w14:textId="77777777" w:rsidR="00597036" w:rsidRDefault="00597036">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2592</w:t>
      </w:r>
    </w:p>
    <w:p w14:paraId="177D05FD" w14:textId="77777777" w:rsidR="00597036" w:rsidRDefault="00597036">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2593</w:t>
      </w:r>
    </w:p>
    <w:p w14:paraId="325B8BD5" w14:textId="77777777" w:rsidR="00597036" w:rsidRDefault="00597036">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2593</w:t>
      </w:r>
    </w:p>
    <w:p w14:paraId="7D104ACF" w14:textId="77777777" w:rsidR="00597036" w:rsidRDefault="00597036">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2593</w:t>
      </w:r>
    </w:p>
    <w:p w14:paraId="7512DEA2" w14:textId="77777777" w:rsidR="00597036" w:rsidRDefault="00597036">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2595</w:t>
      </w:r>
    </w:p>
    <w:p w14:paraId="6FF3DB5E" w14:textId="77777777" w:rsidR="00597036" w:rsidRDefault="00597036">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2595</w:t>
      </w:r>
    </w:p>
    <w:p w14:paraId="7933A25A" w14:textId="77777777" w:rsidR="00597036" w:rsidRDefault="00597036">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2595</w:t>
      </w:r>
    </w:p>
    <w:p w14:paraId="4CE8449D" w14:textId="77777777" w:rsidR="00597036" w:rsidRDefault="00597036">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2596</w:t>
      </w:r>
    </w:p>
    <w:p w14:paraId="059D26DC" w14:textId="77777777" w:rsidR="00597036" w:rsidRDefault="00597036">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2599</w:t>
      </w:r>
    </w:p>
    <w:p w14:paraId="78E88801" w14:textId="77777777" w:rsidR="00597036" w:rsidRDefault="00597036">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2599</w:t>
      </w:r>
    </w:p>
    <w:p w14:paraId="0BB69683" w14:textId="77777777" w:rsidR="00597036" w:rsidRDefault="00597036">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2599</w:t>
      </w:r>
    </w:p>
    <w:p w14:paraId="76B8D4B6" w14:textId="77777777" w:rsidR="00597036" w:rsidRDefault="00597036">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2599</w:t>
      </w:r>
    </w:p>
    <w:p w14:paraId="2BC54201" w14:textId="77777777" w:rsidR="00597036" w:rsidRDefault="00597036">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2602</w:t>
      </w:r>
    </w:p>
    <w:p w14:paraId="4981EBD1" w14:textId="77777777" w:rsidR="00597036" w:rsidRDefault="00597036">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2602</w:t>
      </w:r>
    </w:p>
    <w:p w14:paraId="18408765" w14:textId="77777777" w:rsidR="00597036" w:rsidRDefault="00597036">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2602</w:t>
      </w:r>
    </w:p>
    <w:p w14:paraId="7E96F8B1" w14:textId="77777777" w:rsidR="00597036" w:rsidRDefault="00597036">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2602</w:t>
      </w:r>
    </w:p>
    <w:p w14:paraId="00CF97B0" w14:textId="77777777" w:rsidR="00597036" w:rsidRDefault="00597036">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2606</w:t>
      </w:r>
    </w:p>
    <w:p w14:paraId="36FAF84E" w14:textId="77777777" w:rsidR="00597036" w:rsidRDefault="00597036">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2606</w:t>
      </w:r>
    </w:p>
    <w:p w14:paraId="5514991C" w14:textId="77777777" w:rsidR="00597036" w:rsidRDefault="00597036">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2606</w:t>
      </w:r>
    </w:p>
    <w:p w14:paraId="1242A523" w14:textId="77777777" w:rsidR="00597036" w:rsidRDefault="00597036">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2606</w:t>
      </w:r>
    </w:p>
    <w:p w14:paraId="21C5DAA7" w14:textId="77777777" w:rsidR="00597036" w:rsidRDefault="00597036">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2609</w:t>
      </w:r>
    </w:p>
    <w:p w14:paraId="3E61EF37" w14:textId="77777777" w:rsidR="00597036" w:rsidRDefault="00597036">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2609</w:t>
      </w:r>
    </w:p>
    <w:p w14:paraId="4E22F3CF" w14:textId="77777777" w:rsidR="00597036" w:rsidRDefault="00597036">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2609</w:t>
      </w:r>
    </w:p>
    <w:p w14:paraId="2DF03C71" w14:textId="77777777" w:rsidR="00597036" w:rsidRDefault="00597036">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2609</w:t>
      </w:r>
    </w:p>
    <w:p w14:paraId="744B98A2" w14:textId="77777777" w:rsidR="00597036" w:rsidRDefault="00597036">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2613</w:t>
      </w:r>
    </w:p>
    <w:p w14:paraId="132B7A09" w14:textId="77777777" w:rsidR="00597036" w:rsidRDefault="00597036">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2613</w:t>
      </w:r>
    </w:p>
    <w:p w14:paraId="05F5766D" w14:textId="77777777" w:rsidR="00597036" w:rsidRDefault="00597036">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2613</w:t>
      </w:r>
    </w:p>
    <w:p w14:paraId="34CCEE31" w14:textId="77777777" w:rsidR="00597036" w:rsidRDefault="00597036">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2613</w:t>
      </w:r>
    </w:p>
    <w:p w14:paraId="34DAA94A" w14:textId="77777777" w:rsidR="00597036" w:rsidRDefault="00597036">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2617</w:t>
      </w:r>
    </w:p>
    <w:p w14:paraId="439D4D68" w14:textId="77777777" w:rsidR="00597036" w:rsidRDefault="00597036">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2617</w:t>
      </w:r>
    </w:p>
    <w:p w14:paraId="04AF5A3D" w14:textId="77777777" w:rsidR="00597036" w:rsidRDefault="00597036">
      <w:pPr>
        <w:pStyle w:val="TOC4"/>
        <w:rPr>
          <w:rFonts w:asciiTheme="minorHAnsi" w:eastAsiaTheme="minorEastAsia" w:hAnsiTheme="minorHAnsi" w:cstheme="minorBidi"/>
          <w:sz w:val="22"/>
          <w:szCs w:val="22"/>
        </w:rPr>
      </w:pPr>
      <w:r>
        <w:t>A.9.2.11.1</w:t>
      </w:r>
      <w:r>
        <w:rPr>
          <w:rFonts w:asciiTheme="minorHAnsi" w:eastAsiaTheme="minorEastAsia" w:hAnsiTheme="minorHAnsi" w:cstheme="minorBidi"/>
          <w:sz w:val="22"/>
          <w:szCs w:val="22"/>
        </w:rPr>
        <w:tab/>
      </w:r>
      <w:r>
        <w:t>Test Purpose and Environment</w:t>
      </w:r>
      <w:r>
        <w:tab/>
        <w:t>2617</w:t>
      </w:r>
    </w:p>
    <w:p w14:paraId="56258643" w14:textId="77777777" w:rsidR="00597036" w:rsidRDefault="00597036">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2617</w:t>
      </w:r>
    </w:p>
    <w:p w14:paraId="789CA9B4" w14:textId="77777777" w:rsidR="00597036" w:rsidRDefault="00597036">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2618</w:t>
      </w:r>
    </w:p>
    <w:p w14:paraId="2D2757C7" w14:textId="77777777" w:rsidR="00597036" w:rsidRDefault="00597036">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2618</w:t>
      </w:r>
    </w:p>
    <w:p w14:paraId="595F2AA8" w14:textId="77777777" w:rsidR="00597036" w:rsidRDefault="00597036">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2618</w:t>
      </w:r>
    </w:p>
    <w:p w14:paraId="32F4662B" w14:textId="77777777" w:rsidR="00597036" w:rsidRDefault="00597036">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2619</w:t>
      </w:r>
    </w:p>
    <w:p w14:paraId="6500521D" w14:textId="77777777" w:rsidR="00597036" w:rsidRDefault="00597036">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2619</w:t>
      </w:r>
    </w:p>
    <w:p w14:paraId="585B2236" w14:textId="77777777" w:rsidR="00597036" w:rsidRDefault="00597036">
      <w:pPr>
        <w:pStyle w:val="TOC3"/>
        <w:rPr>
          <w:rFonts w:asciiTheme="minorHAnsi" w:eastAsiaTheme="minorEastAsia" w:hAnsiTheme="minorHAnsi" w:cstheme="minorBidi"/>
          <w:sz w:val="22"/>
          <w:szCs w:val="22"/>
        </w:rPr>
      </w:pPr>
      <w:r w:rsidRPr="00597036">
        <w:t>A.9.2.13</w:t>
      </w:r>
      <w:r w:rsidRPr="00597036">
        <w:rPr>
          <w:rFonts w:asciiTheme="minorHAnsi" w:eastAsiaTheme="minorEastAsia" w:hAnsiTheme="minorHAnsi" w:cstheme="minorBidi"/>
          <w:sz w:val="22"/>
          <w:szCs w:val="22"/>
        </w:rPr>
        <w:tab/>
      </w:r>
      <w:r w:rsidRPr="00763DEA">
        <w:rPr>
          <w:lang w:val="fi-FI"/>
        </w:rPr>
        <w:t>Void</w:t>
      </w:r>
      <w:r>
        <w:tab/>
        <w:t>2620</w:t>
      </w:r>
    </w:p>
    <w:p w14:paraId="3B3C5F3D" w14:textId="77777777" w:rsidR="00597036" w:rsidRDefault="00597036">
      <w:pPr>
        <w:pStyle w:val="TOC4"/>
        <w:rPr>
          <w:rFonts w:asciiTheme="minorHAnsi" w:eastAsiaTheme="minorEastAsia" w:hAnsiTheme="minorHAnsi" w:cstheme="minorBidi"/>
          <w:sz w:val="22"/>
          <w:szCs w:val="22"/>
        </w:rPr>
      </w:pPr>
      <w:r w:rsidRPr="00597036">
        <w:t>A.9.2.13.1</w:t>
      </w:r>
      <w:r w:rsidRPr="00597036">
        <w:rPr>
          <w:rFonts w:asciiTheme="minorHAnsi" w:eastAsiaTheme="minorEastAsia" w:hAnsiTheme="minorHAnsi" w:cstheme="minorBidi"/>
          <w:sz w:val="22"/>
          <w:szCs w:val="22"/>
        </w:rPr>
        <w:tab/>
      </w:r>
      <w:r w:rsidRPr="00763DEA">
        <w:rPr>
          <w:lang w:val="fi-FI"/>
        </w:rPr>
        <w:t>Void</w:t>
      </w:r>
      <w:r>
        <w:tab/>
        <w:t>2620</w:t>
      </w:r>
    </w:p>
    <w:p w14:paraId="161E7709" w14:textId="77777777" w:rsidR="00597036" w:rsidRDefault="00597036">
      <w:pPr>
        <w:pStyle w:val="TOC4"/>
        <w:rPr>
          <w:rFonts w:asciiTheme="minorHAnsi" w:eastAsiaTheme="minorEastAsia" w:hAnsiTheme="minorHAnsi" w:cstheme="minorBidi"/>
          <w:sz w:val="22"/>
          <w:szCs w:val="22"/>
        </w:rPr>
      </w:pPr>
      <w:r w:rsidRPr="00597036">
        <w:t>A.9.2.13.2</w:t>
      </w:r>
      <w:r w:rsidRPr="00597036">
        <w:rPr>
          <w:rFonts w:asciiTheme="minorHAnsi" w:eastAsiaTheme="minorEastAsia" w:hAnsiTheme="minorHAnsi" w:cstheme="minorBidi"/>
          <w:sz w:val="22"/>
          <w:szCs w:val="22"/>
        </w:rPr>
        <w:tab/>
      </w:r>
      <w:r w:rsidRPr="00763DEA">
        <w:rPr>
          <w:lang w:val="fi-FI"/>
        </w:rPr>
        <w:t>Void</w:t>
      </w:r>
      <w:r>
        <w:tab/>
        <w:t>2620</w:t>
      </w:r>
    </w:p>
    <w:p w14:paraId="29C95FE0" w14:textId="77777777" w:rsidR="00597036" w:rsidRDefault="00597036">
      <w:pPr>
        <w:pStyle w:val="TOC4"/>
        <w:rPr>
          <w:rFonts w:asciiTheme="minorHAnsi" w:eastAsiaTheme="minorEastAsia" w:hAnsiTheme="minorHAnsi" w:cstheme="minorBidi"/>
          <w:sz w:val="22"/>
          <w:szCs w:val="22"/>
        </w:rPr>
      </w:pPr>
      <w:r w:rsidRPr="00597036">
        <w:t>A.9.2.13.3</w:t>
      </w:r>
      <w:r w:rsidRPr="00597036">
        <w:rPr>
          <w:rFonts w:asciiTheme="minorHAnsi" w:eastAsiaTheme="minorEastAsia" w:hAnsiTheme="minorHAnsi" w:cstheme="minorBidi"/>
          <w:sz w:val="22"/>
          <w:szCs w:val="22"/>
        </w:rPr>
        <w:tab/>
      </w:r>
      <w:r w:rsidRPr="00763DEA">
        <w:rPr>
          <w:lang w:val="fi-FI"/>
        </w:rPr>
        <w:t>Void</w:t>
      </w:r>
      <w:r>
        <w:tab/>
        <w:t>2620</w:t>
      </w:r>
    </w:p>
    <w:p w14:paraId="2D6FD26B" w14:textId="77777777" w:rsidR="00597036" w:rsidRDefault="00597036">
      <w:pPr>
        <w:pStyle w:val="TOC3"/>
        <w:rPr>
          <w:rFonts w:asciiTheme="minorHAnsi" w:eastAsiaTheme="minorEastAsia" w:hAnsiTheme="minorHAnsi" w:cstheme="minorBidi"/>
          <w:sz w:val="22"/>
          <w:szCs w:val="22"/>
        </w:rPr>
      </w:pPr>
      <w:r w:rsidRPr="00597036">
        <w:t>A.9.2.14</w:t>
      </w:r>
      <w:r w:rsidRPr="00597036">
        <w:rPr>
          <w:rFonts w:asciiTheme="minorHAnsi" w:eastAsiaTheme="minorEastAsia" w:hAnsiTheme="minorHAnsi" w:cstheme="minorBidi"/>
          <w:sz w:val="22"/>
          <w:szCs w:val="22"/>
        </w:rPr>
        <w:tab/>
      </w:r>
      <w:r w:rsidRPr="00763DEA">
        <w:rPr>
          <w:lang w:val="fi-FI"/>
        </w:rPr>
        <w:t>Void</w:t>
      </w:r>
      <w:r>
        <w:tab/>
        <w:t>2620</w:t>
      </w:r>
    </w:p>
    <w:p w14:paraId="35E815A2" w14:textId="77777777" w:rsidR="00597036" w:rsidRDefault="00597036">
      <w:pPr>
        <w:pStyle w:val="TOC4"/>
        <w:rPr>
          <w:rFonts w:asciiTheme="minorHAnsi" w:eastAsiaTheme="minorEastAsia" w:hAnsiTheme="minorHAnsi" w:cstheme="minorBidi"/>
          <w:sz w:val="22"/>
          <w:szCs w:val="22"/>
        </w:rPr>
      </w:pPr>
      <w:r w:rsidRPr="00597036">
        <w:t>A.9.2.14.1</w:t>
      </w:r>
      <w:r w:rsidRPr="00597036">
        <w:rPr>
          <w:rFonts w:asciiTheme="minorHAnsi" w:eastAsiaTheme="minorEastAsia" w:hAnsiTheme="minorHAnsi" w:cstheme="minorBidi"/>
          <w:sz w:val="22"/>
          <w:szCs w:val="22"/>
        </w:rPr>
        <w:tab/>
      </w:r>
      <w:r w:rsidRPr="00763DEA">
        <w:rPr>
          <w:lang w:val="fi-FI"/>
        </w:rPr>
        <w:t>Void</w:t>
      </w:r>
      <w:r>
        <w:tab/>
        <w:t>2620</w:t>
      </w:r>
    </w:p>
    <w:p w14:paraId="2392BBA0" w14:textId="77777777" w:rsidR="00597036" w:rsidRDefault="00597036">
      <w:pPr>
        <w:pStyle w:val="TOC4"/>
        <w:rPr>
          <w:rFonts w:asciiTheme="minorHAnsi" w:eastAsiaTheme="minorEastAsia" w:hAnsiTheme="minorHAnsi" w:cstheme="minorBidi"/>
          <w:sz w:val="22"/>
          <w:szCs w:val="22"/>
        </w:rPr>
      </w:pPr>
      <w:r w:rsidRPr="00597036">
        <w:t>A.9.2.14.2</w:t>
      </w:r>
      <w:r w:rsidRPr="00597036">
        <w:rPr>
          <w:rFonts w:asciiTheme="minorHAnsi" w:eastAsiaTheme="minorEastAsia" w:hAnsiTheme="minorHAnsi" w:cstheme="minorBidi"/>
          <w:sz w:val="22"/>
          <w:szCs w:val="22"/>
        </w:rPr>
        <w:tab/>
      </w:r>
      <w:r w:rsidRPr="00763DEA">
        <w:rPr>
          <w:lang w:val="fi-FI"/>
        </w:rPr>
        <w:t>Void</w:t>
      </w:r>
      <w:r>
        <w:tab/>
        <w:t>2620</w:t>
      </w:r>
    </w:p>
    <w:p w14:paraId="4F349F73" w14:textId="77777777" w:rsidR="00597036" w:rsidRDefault="00597036">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2620</w:t>
      </w:r>
    </w:p>
    <w:p w14:paraId="30D5CCB4" w14:textId="77777777" w:rsidR="00597036" w:rsidRDefault="00597036">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2620</w:t>
      </w:r>
    </w:p>
    <w:p w14:paraId="151AEBA3" w14:textId="77777777" w:rsidR="00597036" w:rsidRDefault="00597036">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2620</w:t>
      </w:r>
    </w:p>
    <w:p w14:paraId="44CE8250" w14:textId="77777777" w:rsidR="00597036" w:rsidRDefault="00597036">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2620</w:t>
      </w:r>
    </w:p>
    <w:p w14:paraId="416A1672" w14:textId="77777777" w:rsidR="00597036" w:rsidRDefault="00597036">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2624</w:t>
      </w:r>
    </w:p>
    <w:p w14:paraId="1DEBF606" w14:textId="77777777" w:rsidR="00597036" w:rsidRDefault="00597036">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2624</w:t>
      </w:r>
    </w:p>
    <w:p w14:paraId="0049F929" w14:textId="77777777" w:rsidR="00597036" w:rsidRDefault="00597036">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2624</w:t>
      </w:r>
    </w:p>
    <w:p w14:paraId="30E8371E" w14:textId="77777777" w:rsidR="00597036" w:rsidRDefault="00597036">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2624</w:t>
      </w:r>
    </w:p>
    <w:p w14:paraId="57974D98" w14:textId="77777777" w:rsidR="00597036" w:rsidRDefault="00597036">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2629</w:t>
      </w:r>
    </w:p>
    <w:p w14:paraId="6288A452" w14:textId="77777777" w:rsidR="00597036" w:rsidRDefault="00597036">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2629</w:t>
      </w:r>
    </w:p>
    <w:p w14:paraId="2F14D168" w14:textId="77777777" w:rsidR="00597036" w:rsidRDefault="00597036">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2629</w:t>
      </w:r>
    </w:p>
    <w:p w14:paraId="4CB240AC" w14:textId="77777777" w:rsidR="00597036" w:rsidRDefault="00597036">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2629</w:t>
      </w:r>
    </w:p>
    <w:p w14:paraId="6D67E1AB" w14:textId="77777777" w:rsidR="00597036" w:rsidRDefault="00597036">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2631</w:t>
      </w:r>
    </w:p>
    <w:p w14:paraId="45495F7F" w14:textId="77777777" w:rsidR="00597036" w:rsidRDefault="00597036">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2631</w:t>
      </w:r>
    </w:p>
    <w:p w14:paraId="2AE16713" w14:textId="77777777" w:rsidR="00597036" w:rsidRDefault="00597036">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2631</w:t>
      </w:r>
    </w:p>
    <w:p w14:paraId="243C18E0" w14:textId="77777777" w:rsidR="00597036" w:rsidRDefault="00597036">
      <w:pPr>
        <w:pStyle w:val="TOC4"/>
        <w:rPr>
          <w:rFonts w:asciiTheme="minorHAnsi" w:eastAsiaTheme="minorEastAsia" w:hAnsiTheme="minorHAnsi" w:cstheme="minorBidi"/>
          <w:sz w:val="22"/>
          <w:szCs w:val="22"/>
        </w:rPr>
      </w:pPr>
      <w:r>
        <w:lastRenderedPageBreak/>
        <w:t>A.9.2.18.2</w:t>
      </w:r>
      <w:r>
        <w:rPr>
          <w:rFonts w:asciiTheme="minorHAnsi" w:eastAsiaTheme="minorEastAsia" w:hAnsiTheme="minorHAnsi" w:cstheme="minorBidi"/>
          <w:sz w:val="22"/>
          <w:szCs w:val="22"/>
        </w:rPr>
        <w:tab/>
      </w:r>
      <w:r>
        <w:t>Test parameters</w:t>
      </w:r>
      <w:r>
        <w:tab/>
        <w:t>2631</w:t>
      </w:r>
    </w:p>
    <w:p w14:paraId="3092FC1A" w14:textId="77777777" w:rsidR="00597036" w:rsidRDefault="00597036">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2634</w:t>
      </w:r>
    </w:p>
    <w:p w14:paraId="11DE4A2A" w14:textId="77777777" w:rsidR="00597036" w:rsidRDefault="00597036">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2634</w:t>
      </w:r>
    </w:p>
    <w:p w14:paraId="17CFE322" w14:textId="77777777" w:rsidR="00597036" w:rsidRDefault="00597036">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2634</w:t>
      </w:r>
    </w:p>
    <w:p w14:paraId="1D4959D5" w14:textId="77777777" w:rsidR="00597036" w:rsidRDefault="00597036">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2634</w:t>
      </w:r>
    </w:p>
    <w:p w14:paraId="220808FD" w14:textId="77777777" w:rsidR="00597036" w:rsidRDefault="00597036">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2636</w:t>
      </w:r>
    </w:p>
    <w:p w14:paraId="294D85C3" w14:textId="77777777" w:rsidR="00597036" w:rsidRDefault="00597036">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2636</w:t>
      </w:r>
    </w:p>
    <w:p w14:paraId="1E1157FE" w14:textId="77777777" w:rsidR="00597036" w:rsidRDefault="00597036">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2636</w:t>
      </w:r>
    </w:p>
    <w:p w14:paraId="1A69700F" w14:textId="77777777" w:rsidR="00597036" w:rsidRDefault="00597036">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2636</w:t>
      </w:r>
    </w:p>
    <w:p w14:paraId="59FCBF8C" w14:textId="77777777" w:rsidR="00597036" w:rsidRDefault="00597036">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2639</w:t>
      </w:r>
    </w:p>
    <w:p w14:paraId="504D3E5E" w14:textId="77777777" w:rsidR="00597036" w:rsidRDefault="00597036">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2639</w:t>
      </w:r>
    </w:p>
    <w:p w14:paraId="3E5E7431" w14:textId="77777777" w:rsidR="00597036" w:rsidRDefault="00597036">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2639</w:t>
      </w:r>
    </w:p>
    <w:p w14:paraId="489C3FB0" w14:textId="77777777" w:rsidR="00597036" w:rsidRDefault="00597036">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2639</w:t>
      </w:r>
    </w:p>
    <w:p w14:paraId="2D440C25" w14:textId="77777777" w:rsidR="00597036" w:rsidRDefault="00597036">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2642</w:t>
      </w:r>
    </w:p>
    <w:p w14:paraId="2692ACAD" w14:textId="77777777" w:rsidR="00597036" w:rsidRDefault="00597036">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2642</w:t>
      </w:r>
    </w:p>
    <w:p w14:paraId="63F73C64" w14:textId="77777777" w:rsidR="00597036" w:rsidRDefault="00597036">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2643</w:t>
      </w:r>
    </w:p>
    <w:p w14:paraId="1ED4B67A" w14:textId="77777777" w:rsidR="00597036" w:rsidRDefault="00597036">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2643</w:t>
      </w:r>
    </w:p>
    <w:p w14:paraId="61691A3E" w14:textId="77777777" w:rsidR="00597036" w:rsidRDefault="00597036">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2643</w:t>
      </w:r>
    </w:p>
    <w:p w14:paraId="1820B802" w14:textId="77777777" w:rsidR="00597036" w:rsidRDefault="00597036">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2643</w:t>
      </w:r>
    </w:p>
    <w:p w14:paraId="3A3FE564" w14:textId="77777777" w:rsidR="00597036" w:rsidRDefault="00597036">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2643</w:t>
      </w:r>
    </w:p>
    <w:p w14:paraId="404FFDCD" w14:textId="77777777" w:rsidR="00597036" w:rsidRDefault="00597036">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2643</w:t>
      </w:r>
    </w:p>
    <w:p w14:paraId="57C87E75" w14:textId="77777777" w:rsidR="00597036" w:rsidRDefault="00597036">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2646</w:t>
      </w:r>
    </w:p>
    <w:p w14:paraId="41A8384E" w14:textId="77777777" w:rsidR="00597036" w:rsidRDefault="00597036">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2646</w:t>
      </w:r>
    </w:p>
    <w:p w14:paraId="6D84CE17" w14:textId="77777777" w:rsidR="00597036" w:rsidRDefault="00597036">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2646</w:t>
      </w:r>
    </w:p>
    <w:p w14:paraId="1AE34CAE" w14:textId="77777777" w:rsidR="00597036" w:rsidRDefault="00597036">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2646</w:t>
      </w:r>
    </w:p>
    <w:p w14:paraId="1D0180A9" w14:textId="77777777" w:rsidR="00597036" w:rsidRDefault="00597036">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2647</w:t>
      </w:r>
    </w:p>
    <w:p w14:paraId="5DB197E1" w14:textId="77777777" w:rsidR="00597036" w:rsidRDefault="00597036">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2647</w:t>
      </w:r>
    </w:p>
    <w:p w14:paraId="011C6D55" w14:textId="77777777" w:rsidR="00597036" w:rsidRDefault="00597036">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2647</w:t>
      </w:r>
    </w:p>
    <w:p w14:paraId="3A9AFA25" w14:textId="77777777" w:rsidR="00597036" w:rsidRDefault="00597036">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2647</w:t>
      </w:r>
    </w:p>
    <w:p w14:paraId="667B33FC" w14:textId="77777777" w:rsidR="00597036" w:rsidRDefault="00597036">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2652</w:t>
      </w:r>
    </w:p>
    <w:p w14:paraId="1F8627FC" w14:textId="77777777" w:rsidR="00597036" w:rsidRDefault="00597036">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2652</w:t>
      </w:r>
    </w:p>
    <w:p w14:paraId="78B8B56D" w14:textId="77777777" w:rsidR="00597036" w:rsidRDefault="00597036">
      <w:pPr>
        <w:pStyle w:val="TOC4"/>
        <w:rPr>
          <w:rFonts w:asciiTheme="minorHAnsi" w:eastAsiaTheme="minorEastAsia" w:hAnsiTheme="minorHAnsi" w:cstheme="minorBidi"/>
          <w:sz w:val="22"/>
          <w:szCs w:val="22"/>
        </w:rPr>
      </w:pPr>
      <w:r>
        <w:t>A.9.2.26.1</w:t>
      </w:r>
      <w:r>
        <w:rPr>
          <w:rFonts w:asciiTheme="minorHAnsi" w:eastAsiaTheme="minorEastAsia" w:hAnsiTheme="minorHAnsi" w:cstheme="minorBidi"/>
          <w:sz w:val="22"/>
          <w:szCs w:val="22"/>
        </w:rPr>
        <w:tab/>
      </w:r>
      <w:r>
        <w:t>Test Purpose and Environment</w:t>
      </w:r>
      <w:r>
        <w:tab/>
        <w:t>2652</w:t>
      </w:r>
    </w:p>
    <w:p w14:paraId="6115105B" w14:textId="77777777" w:rsidR="00597036" w:rsidRDefault="00597036">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2652</w:t>
      </w:r>
    </w:p>
    <w:p w14:paraId="00215358" w14:textId="77777777" w:rsidR="00597036" w:rsidRDefault="00597036">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2656</w:t>
      </w:r>
    </w:p>
    <w:p w14:paraId="19871A1B" w14:textId="77777777" w:rsidR="00597036" w:rsidRDefault="00597036">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2656</w:t>
      </w:r>
    </w:p>
    <w:p w14:paraId="6F014E0E" w14:textId="77777777" w:rsidR="00597036" w:rsidRDefault="00597036">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2656</w:t>
      </w:r>
    </w:p>
    <w:p w14:paraId="201C6BE6" w14:textId="77777777" w:rsidR="00597036" w:rsidRDefault="00597036">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2656</w:t>
      </w:r>
    </w:p>
    <w:p w14:paraId="7D64297F" w14:textId="77777777" w:rsidR="00597036" w:rsidRDefault="00597036">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2657</w:t>
      </w:r>
    </w:p>
    <w:p w14:paraId="0698F044" w14:textId="77777777" w:rsidR="00597036" w:rsidRDefault="00597036">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2657</w:t>
      </w:r>
    </w:p>
    <w:p w14:paraId="34460F62" w14:textId="77777777" w:rsidR="00597036" w:rsidRDefault="00597036">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2657</w:t>
      </w:r>
    </w:p>
    <w:p w14:paraId="7EC902A8" w14:textId="77777777" w:rsidR="00597036" w:rsidRDefault="00597036">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2657</w:t>
      </w:r>
    </w:p>
    <w:p w14:paraId="0077E1FE" w14:textId="77777777" w:rsidR="00597036" w:rsidRDefault="00597036">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2660</w:t>
      </w:r>
    </w:p>
    <w:p w14:paraId="12258399" w14:textId="77777777" w:rsidR="00597036" w:rsidRDefault="00597036">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2660</w:t>
      </w:r>
    </w:p>
    <w:p w14:paraId="44365282" w14:textId="77777777" w:rsidR="00597036" w:rsidRDefault="00597036">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2660</w:t>
      </w:r>
    </w:p>
    <w:p w14:paraId="730826F8" w14:textId="77777777" w:rsidR="00597036" w:rsidRDefault="00597036">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2660</w:t>
      </w:r>
    </w:p>
    <w:p w14:paraId="1ACBE33E" w14:textId="77777777" w:rsidR="00597036" w:rsidRDefault="00597036">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2663</w:t>
      </w:r>
    </w:p>
    <w:p w14:paraId="1AD991C6" w14:textId="77777777" w:rsidR="00597036" w:rsidRDefault="00597036">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2663</w:t>
      </w:r>
    </w:p>
    <w:p w14:paraId="27BA2103" w14:textId="77777777" w:rsidR="00597036" w:rsidRDefault="00597036">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2663</w:t>
      </w:r>
    </w:p>
    <w:p w14:paraId="2A913FE4" w14:textId="77777777" w:rsidR="00597036" w:rsidRDefault="00597036">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2663</w:t>
      </w:r>
    </w:p>
    <w:p w14:paraId="214CD277" w14:textId="77777777" w:rsidR="00597036" w:rsidRDefault="00597036">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2666</w:t>
      </w:r>
    </w:p>
    <w:p w14:paraId="1B32E165" w14:textId="77777777" w:rsidR="00597036" w:rsidRDefault="00597036">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2666</w:t>
      </w:r>
    </w:p>
    <w:p w14:paraId="09FDA215" w14:textId="77777777" w:rsidR="00597036" w:rsidRDefault="00597036">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2666</w:t>
      </w:r>
    </w:p>
    <w:p w14:paraId="623FB08E" w14:textId="77777777" w:rsidR="00597036" w:rsidRDefault="00597036">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2666</w:t>
      </w:r>
    </w:p>
    <w:p w14:paraId="406528E1" w14:textId="77777777" w:rsidR="00597036" w:rsidRDefault="00597036">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2669</w:t>
      </w:r>
    </w:p>
    <w:p w14:paraId="03DE0BCB" w14:textId="77777777" w:rsidR="00597036" w:rsidRDefault="00597036">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2669</w:t>
      </w:r>
    </w:p>
    <w:p w14:paraId="78772C3B" w14:textId="77777777" w:rsidR="00597036" w:rsidRDefault="00597036">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2669</w:t>
      </w:r>
    </w:p>
    <w:p w14:paraId="0EE8CA33" w14:textId="77777777" w:rsidR="00597036" w:rsidRDefault="00597036">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2669</w:t>
      </w:r>
    </w:p>
    <w:p w14:paraId="13A1B642" w14:textId="77777777" w:rsidR="00597036" w:rsidRDefault="00597036">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2672</w:t>
      </w:r>
    </w:p>
    <w:p w14:paraId="3DD9D080" w14:textId="77777777" w:rsidR="00597036" w:rsidRDefault="00597036">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2672</w:t>
      </w:r>
    </w:p>
    <w:p w14:paraId="6820A620" w14:textId="77777777" w:rsidR="00597036" w:rsidRDefault="00597036">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2672</w:t>
      </w:r>
    </w:p>
    <w:p w14:paraId="4791FB7B" w14:textId="77777777" w:rsidR="00597036" w:rsidRDefault="00597036">
      <w:pPr>
        <w:pStyle w:val="TOC4"/>
        <w:rPr>
          <w:rFonts w:asciiTheme="minorHAnsi" w:eastAsiaTheme="minorEastAsia" w:hAnsiTheme="minorHAnsi" w:cstheme="minorBidi"/>
          <w:sz w:val="22"/>
          <w:szCs w:val="22"/>
        </w:rPr>
      </w:pPr>
      <w:r>
        <w:lastRenderedPageBreak/>
        <w:t>A.9.2.33.2</w:t>
      </w:r>
      <w:r>
        <w:rPr>
          <w:rFonts w:asciiTheme="minorHAnsi" w:eastAsiaTheme="minorEastAsia" w:hAnsiTheme="minorHAnsi" w:cstheme="minorBidi"/>
          <w:sz w:val="22"/>
          <w:szCs w:val="22"/>
        </w:rPr>
        <w:tab/>
      </w:r>
      <w:r>
        <w:t>Test parameters</w:t>
      </w:r>
      <w:r>
        <w:tab/>
        <w:t>2672</w:t>
      </w:r>
    </w:p>
    <w:p w14:paraId="46698010" w14:textId="77777777" w:rsidR="00597036" w:rsidRDefault="00597036">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2676</w:t>
      </w:r>
    </w:p>
    <w:p w14:paraId="5862D29B" w14:textId="77777777" w:rsidR="00597036" w:rsidRDefault="00597036">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2676</w:t>
      </w:r>
    </w:p>
    <w:p w14:paraId="62367A9E" w14:textId="77777777" w:rsidR="00597036" w:rsidRDefault="00597036">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2676</w:t>
      </w:r>
    </w:p>
    <w:p w14:paraId="5F0AF855" w14:textId="77777777" w:rsidR="00597036" w:rsidRDefault="00597036">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2676</w:t>
      </w:r>
    </w:p>
    <w:p w14:paraId="42E5B529" w14:textId="77777777" w:rsidR="00597036" w:rsidRDefault="00597036">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2679</w:t>
      </w:r>
    </w:p>
    <w:p w14:paraId="0163CF66" w14:textId="77777777" w:rsidR="00597036" w:rsidRDefault="00597036">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2679</w:t>
      </w:r>
    </w:p>
    <w:p w14:paraId="6D1825F0" w14:textId="77777777" w:rsidR="00597036" w:rsidRDefault="00597036">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2679</w:t>
      </w:r>
    </w:p>
    <w:p w14:paraId="527456A2" w14:textId="77777777" w:rsidR="00597036" w:rsidRDefault="00597036">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2679</w:t>
      </w:r>
    </w:p>
    <w:p w14:paraId="542C6030" w14:textId="77777777" w:rsidR="00597036" w:rsidRDefault="00597036">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2682</w:t>
      </w:r>
    </w:p>
    <w:p w14:paraId="4572FB63" w14:textId="77777777" w:rsidR="00597036" w:rsidRDefault="00597036">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2682</w:t>
      </w:r>
    </w:p>
    <w:p w14:paraId="6722D8A8" w14:textId="77777777" w:rsidR="00597036" w:rsidRDefault="00597036">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2682</w:t>
      </w:r>
    </w:p>
    <w:p w14:paraId="3EDEA11D" w14:textId="77777777" w:rsidR="00597036" w:rsidRDefault="00597036">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2682</w:t>
      </w:r>
    </w:p>
    <w:p w14:paraId="7DD7A794" w14:textId="77777777" w:rsidR="00597036" w:rsidRDefault="00597036">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2683</w:t>
      </w:r>
    </w:p>
    <w:p w14:paraId="5544D4FF" w14:textId="77777777" w:rsidR="00597036" w:rsidRDefault="00597036">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2684</w:t>
      </w:r>
    </w:p>
    <w:p w14:paraId="4CAC1AC5" w14:textId="77777777" w:rsidR="00597036" w:rsidRDefault="00597036">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2684</w:t>
      </w:r>
    </w:p>
    <w:p w14:paraId="018BD322" w14:textId="77777777" w:rsidR="00597036" w:rsidRDefault="00597036">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2684</w:t>
      </w:r>
    </w:p>
    <w:p w14:paraId="6C2F717A" w14:textId="77777777" w:rsidR="00597036" w:rsidRDefault="00597036">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2685</w:t>
      </w:r>
    </w:p>
    <w:p w14:paraId="73214304" w14:textId="77777777" w:rsidR="00597036" w:rsidRDefault="00597036">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2686</w:t>
      </w:r>
    </w:p>
    <w:p w14:paraId="5E14D2D5" w14:textId="77777777" w:rsidR="00597036" w:rsidRDefault="00597036">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2686</w:t>
      </w:r>
    </w:p>
    <w:p w14:paraId="5FE92240" w14:textId="77777777" w:rsidR="00597036" w:rsidRDefault="00597036">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2686</w:t>
      </w:r>
    </w:p>
    <w:p w14:paraId="0DD3C82C" w14:textId="77777777" w:rsidR="00597036" w:rsidRDefault="00597036">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2690</w:t>
      </w:r>
    </w:p>
    <w:p w14:paraId="10B2E813" w14:textId="77777777" w:rsidR="00597036" w:rsidRDefault="00597036">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2690</w:t>
      </w:r>
    </w:p>
    <w:p w14:paraId="3A7DDB32" w14:textId="77777777" w:rsidR="00597036" w:rsidRDefault="00597036">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2690</w:t>
      </w:r>
    </w:p>
    <w:p w14:paraId="094EF325" w14:textId="77777777" w:rsidR="00597036" w:rsidRDefault="00597036">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2690</w:t>
      </w:r>
    </w:p>
    <w:p w14:paraId="34D28E16" w14:textId="77777777" w:rsidR="00597036" w:rsidRDefault="00597036">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2694</w:t>
      </w:r>
    </w:p>
    <w:p w14:paraId="0CA1ABF3" w14:textId="77777777" w:rsidR="00597036" w:rsidRDefault="00597036">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2694</w:t>
      </w:r>
    </w:p>
    <w:p w14:paraId="314E4778" w14:textId="77777777" w:rsidR="00597036" w:rsidRDefault="00597036">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2694</w:t>
      </w:r>
    </w:p>
    <w:p w14:paraId="2318974B" w14:textId="77777777" w:rsidR="00597036" w:rsidRDefault="00597036">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2694</w:t>
      </w:r>
    </w:p>
    <w:p w14:paraId="0170E3C7" w14:textId="77777777" w:rsidR="00597036" w:rsidRDefault="00597036">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2697</w:t>
      </w:r>
    </w:p>
    <w:p w14:paraId="62DF005D" w14:textId="77777777" w:rsidR="00597036" w:rsidRDefault="00597036">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2698</w:t>
      </w:r>
    </w:p>
    <w:p w14:paraId="201DDD09" w14:textId="77777777" w:rsidR="00597036" w:rsidRDefault="00597036">
      <w:pPr>
        <w:pStyle w:val="TOC4"/>
        <w:rPr>
          <w:rFonts w:asciiTheme="minorHAnsi" w:eastAsiaTheme="minorEastAsia" w:hAnsiTheme="minorHAnsi" w:cstheme="minorBidi"/>
          <w:sz w:val="22"/>
          <w:szCs w:val="22"/>
        </w:rPr>
      </w:pPr>
      <w:r>
        <w:t>A.9.2.41.1</w:t>
      </w:r>
      <w:r>
        <w:rPr>
          <w:rFonts w:asciiTheme="minorHAnsi" w:eastAsiaTheme="minorEastAsia" w:hAnsiTheme="minorHAnsi" w:cstheme="minorBidi"/>
          <w:sz w:val="22"/>
          <w:szCs w:val="22"/>
        </w:rPr>
        <w:tab/>
      </w:r>
      <w:r>
        <w:t>Test Purpose and Environment</w:t>
      </w:r>
      <w:r>
        <w:tab/>
        <w:t>2698</w:t>
      </w:r>
    </w:p>
    <w:p w14:paraId="34B55AC4" w14:textId="77777777" w:rsidR="00597036" w:rsidRDefault="00597036">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2698</w:t>
      </w:r>
    </w:p>
    <w:p w14:paraId="2C67E965" w14:textId="77777777" w:rsidR="00597036" w:rsidRDefault="00597036">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2701</w:t>
      </w:r>
    </w:p>
    <w:p w14:paraId="29719984" w14:textId="77777777" w:rsidR="00597036" w:rsidRDefault="00597036">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2701</w:t>
      </w:r>
    </w:p>
    <w:p w14:paraId="061B1DEB" w14:textId="77777777" w:rsidR="00597036" w:rsidRDefault="00597036">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2701</w:t>
      </w:r>
    </w:p>
    <w:p w14:paraId="5957865A" w14:textId="77777777" w:rsidR="00597036" w:rsidRDefault="00597036">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2701</w:t>
      </w:r>
    </w:p>
    <w:p w14:paraId="0DCA1D90" w14:textId="77777777" w:rsidR="00597036" w:rsidRDefault="00597036">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2704</w:t>
      </w:r>
    </w:p>
    <w:p w14:paraId="1DDCE240" w14:textId="77777777" w:rsidR="00597036" w:rsidRDefault="00597036">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2704</w:t>
      </w:r>
    </w:p>
    <w:p w14:paraId="3DE068EC" w14:textId="77777777" w:rsidR="00597036" w:rsidRDefault="00597036">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2704</w:t>
      </w:r>
    </w:p>
    <w:p w14:paraId="6525FDFF" w14:textId="77777777" w:rsidR="00597036" w:rsidRDefault="00597036">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2704</w:t>
      </w:r>
    </w:p>
    <w:p w14:paraId="7D8E1EC9" w14:textId="77777777" w:rsidR="00597036" w:rsidRDefault="00597036">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2707</w:t>
      </w:r>
    </w:p>
    <w:p w14:paraId="50400E96" w14:textId="77777777" w:rsidR="00597036" w:rsidRDefault="00597036">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2707</w:t>
      </w:r>
    </w:p>
    <w:p w14:paraId="447C7D37" w14:textId="77777777" w:rsidR="00597036" w:rsidRDefault="00597036">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2707</w:t>
      </w:r>
    </w:p>
    <w:p w14:paraId="76DC6FF5" w14:textId="77777777" w:rsidR="00597036" w:rsidRDefault="00597036">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2707</w:t>
      </w:r>
    </w:p>
    <w:p w14:paraId="01C00710" w14:textId="77777777" w:rsidR="00597036" w:rsidRDefault="00597036">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2709</w:t>
      </w:r>
    </w:p>
    <w:p w14:paraId="3EDBAA6F" w14:textId="77777777" w:rsidR="00597036" w:rsidRDefault="00597036">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2709</w:t>
      </w:r>
    </w:p>
    <w:p w14:paraId="0C2631F5" w14:textId="77777777" w:rsidR="00597036" w:rsidRDefault="00597036">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2709</w:t>
      </w:r>
    </w:p>
    <w:p w14:paraId="30572F04" w14:textId="77777777" w:rsidR="00597036" w:rsidRDefault="00597036">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2709</w:t>
      </w:r>
    </w:p>
    <w:p w14:paraId="1BB369F9" w14:textId="77777777" w:rsidR="00597036" w:rsidRDefault="00597036">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2713</w:t>
      </w:r>
    </w:p>
    <w:p w14:paraId="4CF52DCD" w14:textId="77777777" w:rsidR="00597036" w:rsidRDefault="00597036">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2714</w:t>
      </w:r>
    </w:p>
    <w:p w14:paraId="74EB0216" w14:textId="77777777" w:rsidR="00597036" w:rsidRDefault="00597036">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2714</w:t>
      </w:r>
    </w:p>
    <w:p w14:paraId="76BC066B" w14:textId="77777777" w:rsidR="00597036" w:rsidRDefault="00597036">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2714</w:t>
      </w:r>
    </w:p>
    <w:p w14:paraId="264F1D9A" w14:textId="77777777" w:rsidR="00597036" w:rsidRDefault="00597036">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2718</w:t>
      </w:r>
    </w:p>
    <w:p w14:paraId="442F519F" w14:textId="77777777" w:rsidR="00597036" w:rsidRDefault="00597036">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2719</w:t>
      </w:r>
    </w:p>
    <w:p w14:paraId="665B0ED6" w14:textId="77777777" w:rsidR="00597036" w:rsidRDefault="00597036">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2719</w:t>
      </w:r>
    </w:p>
    <w:p w14:paraId="4E550BEC" w14:textId="77777777" w:rsidR="00597036" w:rsidRDefault="00597036">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2719</w:t>
      </w:r>
    </w:p>
    <w:p w14:paraId="2FB730F5" w14:textId="77777777" w:rsidR="00597036" w:rsidRDefault="00597036">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2723</w:t>
      </w:r>
    </w:p>
    <w:p w14:paraId="21DDE0C7" w14:textId="77777777" w:rsidR="00597036" w:rsidRDefault="00597036">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2723</w:t>
      </w:r>
    </w:p>
    <w:p w14:paraId="5804E77E" w14:textId="77777777" w:rsidR="00597036" w:rsidRDefault="00597036">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2723</w:t>
      </w:r>
    </w:p>
    <w:p w14:paraId="4F31A543" w14:textId="77777777" w:rsidR="00597036" w:rsidRDefault="00597036">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2724</w:t>
      </w:r>
    </w:p>
    <w:p w14:paraId="3E9DE909" w14:textId="77777777" w:rsidR="00597036" w:rsidRDefault="00597036">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2728</w:t>
      </w:r>
    </w:p>
    <w:p w14:paraId="4B01D51C" w14:textId="77777777" w:rsidR="00597036" w:rsidRDefault="00597036">
      <w:pPr>
        <w:pStyle w:val="TOC3"/>
        <w:rPr>
          <w:rFonts w:asciiTheme="minorHAnsi" w:eastAsiaTheme="minorEastAsia" w:hAnsiTheme="minorHAnsi" w:cstheme="minorBidi"/>
          <w:sz w:val="22"/>
          <w:szCs w:val="22"/>
        </w:rPr>
      </w:pPr>
      <w:r>
        <w:lastRenderedPageBreak/>
        <w:t>A.9.2.49</w:t>
      </w:r>
      <w:r>
        <w:rPr>
          <w:rFonts w:asciiTheme="minorHAnsi" w:eastAsiaTheme="minorEastAsia" w:hAnsiTheme="minorHAnsi" w:cstheme="minorBidi"/>
          <w:sz w:val="22"/>
          <w:szCs w:val="22"/>
        </w:rPr>
        <w:tab/>
      </w:r>
      <w:r>
        <w:t>5 DL FDD RSRQ for E-UTRAN in Carrier Aggregation</w:t>
      </w:r>
      <w:r>
        <w:tab/>
        <w:t>2729</w:t>
      </w:r>
    </w:p>
    <w:p w14:paraId="20598105" w14:textId="77777777" w:rsidR="00597036" w:rsidRDefault="00597036">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2729</w:t>
      </w:r>
    </w:p>
    <w:p w14:paraId="24B75B3C" w14:textId="77777777" w:rsidR="00597036" w:rsidRDefault="00597036">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2729</w:t>
      </w:r>
    </w:p>
    <w:p w14:paraId="2933CC0A" w14:textId="77777777" w:rsidR="00597036" w:rsidRDefault="00597036">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2735</w:t>
      </w:r>
    </w:p>
    <w:p w14:paraId="43275ACC" w14:textId="77777777" w:rsidR="00597036" w:rsidRDefault="00597036">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2736</w:t>
      </w:r>
    </w:p>
    <w:p w14:paraId="57D322AB" w14:textId="77777777" w:rsidR="00597036" w:rsidRDefault="00597036">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2736</w:t>
      </w:r>
    </w:p>
    <w:p w14:paraId="59E5DCCD" w14:textId="77777777" w:rsidR="00597036" w:rsidRDefault="00597036">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2736</w:t>
      </w:r>
    </w:p>
    <w:p w14:paraId="625486C7" w14:textId="77777777" w:rsidR="00597036" w:rsidRDefault="00597036">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2742</w:t>
      </w:r>
    </w:p>
    <w:p w14:paraId="5FC3661E" w14:textId="77777777" w:rsidR="00597036" w:rsidRDefault="00597036">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2742</w:t>
      </w:r>
    </w:p>
    <w:p w14:paraId="66318754" w14:textId="77777777" w:rsidR="00597036" w:rsidRDefault="00597036">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2742</w:t>
      </w:r>
    </w:p>
    <w:p w14:paraId="15219A14" w14:textId="77777777" w:rsidR="00597036" w:rsidRDefault="00597036">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2743</w:t>
      </w:r>
    </w:p>
    <w:p w14:paraId="4520AEB5" w14:textId="77777777" w:rsidR="00597036" w:rsidRDefault="00597036">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2747</w:t>
      </w:r>
    </w:p>
    <w:p w14:paraId="11DB2D80" w14:textId="77777777" w:rsidR="00597036" w:rsidRDefault="00597036">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2747</w:t>
      </w:r>
    </w:p>
    <w:p w14:paraId="206D2F84" w14:textId="77777777" w:rsidR="00597036" w:rsidRDefault="00597036">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2747</w:t>
      </w:r>
    </w:p>
    <w:p w14:paraId="17C48E48" w14:textId="77777777" w:rsidR="00597036" w:rsidRDefault="00597036">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2747</w:t>
      </w:r>
    </w:p>
    <w:p w14:paraId="6A9323E4" w14:textId="77777777" w:rsidR="00597036" w:rsidRDefault="00597036">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2750</w:t>
      </w:r>
    </w:p>
    <w:p w14:paraId="29D4C376" w14:textId="77777777" w:rsidR="00597036" w:rsidRDefault="00597036">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2751</w:t>
      </w:r>
    </w:p>
    <w:p w14:paraId="625B5357" w14:textId="77777777" w:rsidR="00597036" w:rsidRDefault="00597036">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2751</w:t>
      </w:r>
    </w:p>
    <w:p w14:paraId="649929C3" w14:textId="77777777" w:rsidR="00597036" w:rsidRDefault="00597036">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2751</w:t>
      </w:r>
    </w:p>
    <w:p w14:paraId="62E41307" w14:textId="77777777" w:rsidR="00597036" w:rsidRDefault="00597036">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2757</w:t>
      </w:r>
    </w:p>
    <w:p w14:paraId="62BAD0AD" w14:textId="77777777" w:rsidR="00597036" w:rsidRDefault="00597036">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2758</w:t>
      </w:r>
    </w:p>
    <w:p w14:paraId="33E47496" w14:textId="77777777" w:rsidR="00597036" w:rsidRDefault="00597036">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2758</w:t>
      </w:r>
    </w:p>
    <w:p w14:paraId="5E595C02" w14:textId="77777777" w:rsidR="00597036" w:rsidRDefault="00597036">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2758</w:t>
      </w:r>
    </w:p>
    <w:p w14:paraId="252B9770" w14:textId="77777777" w:rsidR="00597036" w:rsidRDefault="00597036">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2764</w:t>
      </w:r>
    </w:p>
    <w:p w14:paraId="145D6DF2" w14:textId="77777777" w:rsidR="00597036" w:rsidRDefault="00597036">
      <w:pPr>
        <w:pStyle w:val="TOC3"/>
        <w:rPr>
          <w:rFonts w:asciiTheme="minorHAnsi" w:eastAsiaTheme="minorEastAsia" w:hAnsiTheme="minorHAnsi" w:cstheme="minorBidi"/>
          <w:sz w:val="22"/>
          <w:szCs w:val="22"/>
        </w:rPr>
      </w:pPr>
      <w:r>
        <w:t>A.9.2.55</w:t>
      </w:r>
      <w:r>
        <w:rPr>
          <w:rFonts w:asciiTheme="minorHAnsi" w:eastAsiaTheme="minorEastAsia" w:hAnsiTheme="minorHAnsi" w:cstheme="minorBidi"/>
          <w:sz w:val="22"/>
          <w:szCs w:val="22"/>
        </w:rPr>
        <w:tab/>
      </w:r>
      <w:r>
        <w:rPr>
          <w:lang w:eastAsia="zh-CN"/>
        </w:rPr>
        <w:t>3 DL RSRQ for E-UTRAN in Carrier Aggregation with generic duplex modes</w:t>
      </w:r>
      <w:r>
        <w:tab/>
        <w:t>2764</w:t>
      </w:r>
    </w:p>
    <w:p w14:paraId="5F4F909D" w14:textId="77777777" w:rsidR="00597036" w:rsidRDefault="00597036">
      <w:pPr>
        <w:pStyle w:val="TOC4"/>
        <w:rPr>
          <w:rFonts w:asciiTheme="minorHAnsi" w:eastAsiaTheme="minorEastAsia" w:hAnsiTheme="minorHAnsi" w:cstheme="minorBidi"/>
          <w:sz w:val="22"/>
          <w:szCs w:val="22"/>
        </w:rPr>
      </w:pPr>
      <w:r>
        <w:t>A.9.2.55.1</w:t>
      </w:r>
      <w:r>
        <w:rPr>
          <w:rFonts w:asciiTheme="minorHAnsi" w:eastAsiaTheme="minorEastAsia" w:hAnsiTheme="minorHAnsi" w:cstheme="minorBidi"/>
          <w:sz w:val="22"/>
          <w:szCs w:val="22"/>
        </w:rPr>
        <w:tab/>
      </w:r>
      <w:r>
        <w:t>Test Purpose and Environment</w:t>
      </w:r>
      <w:r>
        <w:tab/>
        <w:t>2764</w:t>
      </w:r>
    </w:p>
    <w:p w14:paraId="0A6BBD9E" w14:textId="77777777" w:rsidR="00597036" w:rsidRDefault="00597036">
      <w:pPr>
        <w:pStyle w:val="TOC4"/>
        <w:rPr>
          <w:rFonts w:asciiTheme="minorHAnsi" w:eastAsiaTheme="minorEastAsia" w:hAnsiTheme="minorHAnsi" w:cstheme="minorBidi"/>
          <w:sz w:val="22"/>
          <w:szCs w:val="22"/>
        </w:rPr>
      </w:pPr>
      <w:r>
        <w:t>A.9.2.55.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2765</w:t>
      </w:r>
    </w:p>
    <w:p w14:paraId="6255FD0F" w14:textId="77777777" w:rsidR="00597036" w:rsidRDefault="00597036">
      <w:pPr>
        <w:pStyle w:val="TOC4"/>
        <w:rPr>
          <w:rFonts w:asciiTheme="minorHAnsi" w:eastAsiaTheme="minorEastAsia" w:hAnsiTheme="minorHAnsi" w:cstheme="minorBidi"/>
          <w:sz w:val="22"/>
          <w:szCs w:val="22"/>
        </w:rPr>
      </w:pPr>
      <w:r>
        <w:t>A.9.2.55.</w:t>
      </w:r>
      <w:r>
        <w:rPr>
          <w:lang w:eastAsia="zh-CN"/>
        </w:rPr>
        <w:t>3</w:t>
      </w:r>
      <w:r>
        <w:rPr>
          <w:rFonts w:asciiTheme="minorHAnsi" w:eastAsiaTheme="minorEastAsia" w:hAnsiTheme="minorHAnsi" w:cstheme="minorBidi"/>
          <w:sz w:val="22"/>
          <w:szCs w:val="22"/>
        </w:rPr>
        <w:tab/>
      </w:r>
      <w:r>
        <w:t>Test Requirements</w:t>
      </w:r>
      <w:r>
        <w:tab/>
        <w:t>2770</w:t>
      </w:r>
    </w:p>
    <w:p w14:paraId="17DA1E2A" w14:textId="77777777" w:rsidR="00597036" w:rsidRDefault="00597036">
      <w:pPr>
        <w:pStyle w:val="TOC3"/>
        <w:rPr>
          <w:rFonts w:asciiTheme="minorHAnsi" w:eastAsiaTheme="minorEastAsia" w:hAnsiTheme="minorHAnsi" w:cstheme="minorBidi"/>
          <w:sz w:val="22"/>
          <w:szCs w:val="22"/>
        </w:rPr>
      </w:pPr>
      <w:r>
        <w:t>A.9.2.56</w:t>
      </w:r>
      <w:r>
        <w:rPr>
          <w:rFonts w:asciiTheme="minorHAnsi" w:eastAsiaTheme="minorEastAsia" w:hAnsiTheme="minorHAnsi" w:cstheme="minorBidi"/>
          <w:sz w:val="22"/>
          <w:szCs w:val="22"/>
        </w:rPr>
        <w:tab/>
      </w:r>
      <w:r>
        <w:rPr>
          <w:lang w:eastAsia="zh-CN"/>
        </w:rPr>
        <w:t>4 DL RSRQ for E-UTRAN in Carrier Aggregation with generic duplex modes</w:t>
      </w:r>
      <w:r>
        <w:tab/>
        <w:t>2770</w:t>
      </w:r>
    </w:p>
    <w:p w14:paraId="25C3F273" w14:textId="77777777" w:rsidR="00597036" w:rsidRDefault="00597036">
      <w:pPr>
        <w:pStyle w:val="TOC4"/>
        <w:rPr>
          <w:rFonts w:asciiTheme="minorHAnsi" w:eastAsiaTheme="minorEastAsia" w:hAnsiTheme="minorHAnsi" w:cstheme="minorBidi"/>
          <w:sz w:val="22"/>
          <w:szCs w:val="22"/>
        </w:rPr>
      </w:pPr>
      <w:r>
        <w:t>A.9.2.56.1</w:t>
      </w:r>
      <w:r>
        <w:rPr>
          <w:rFonts w:asciiTheme="minorHAnsi" w:eastAsiaTheme="minorEastAsia" w:hAnsiTheme="minorHAnsi" w:cstheme="minorBidi"/>
          <w:sz w:val="22"/>
          <w:szCs w:val="22"/>
        </w:rPr>
        <w:tab/>
      </w:r>
      <w:r>
        <w:t>Test Purpose and Environment</w:t>
      </w:r>
      <w:r>
        <w:tab/>
        <w:t>2770</w:t>
      </w:r>
    </w:p>
    <w:p w14:paraId="6938DA4D" w14:textId="77777777" w:rsidR="00597036" w:rsidRDefault="00597036">
      <w:pPr>
        <w:pStyle w:val="TOC4"/>
        <w:rPr>
          <w:rFonts w:asciiTheme="minorHAnsi" w:eastAsiaTheme="minorEastAsia" w:hAnsiTheme="minorHAnsi" w:cstheme="minorBidi"/>
          <w:sz w:val="22"/>
          <w:szCs w:val="22"/>
        </w:rPr>
      </w:pPr>
      <w:r>
        <w:t>A.9.2.56.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2770</w:t>
      </w:r>
    </w:p>
    <w:p w14:paraId="451BA279" w14:textId="77777777" w:rsidR="00597036" w:rsidRDefault="00597036">
      <w:pPr>
        <w:pStyle w:val="TOC4"/>
        <w:rPr>
          <w:rFonts w:asciiTheme="minorHAnsi" w:eastAsiaTheme="minorEastAsia" w:hAnsiTheme="minorHAnsi" w:cstheme="minorBidi"/>
          <w:sz w:val="22"/>
          <w:szCs w:val="22"/>
        </w:rPr>
      </w:pPr>
      <w:r>
        <w:t>A.9.2.56.</w:t>
      </w:r>
      <w:r>
        <w:rPr>
          <w:lang w:eastAsia="zh-CN"/>
        </w:rPr>
        <w:t>3</w:t>
      </w:r>
      <w:r>
        <w:rPr>
          <w:rFonts w:asciiTheme="minorHAnsi" w:eastAsiaTheme="minorEastAsia" w:hAnsiTheme="minorHAnsi" w:cstheme="minorBidi"/>
          <w:sz w:val="22"/>
          <w:szCs w:val="22"/>
        </w:rPr>
        <w:tab/>
      </w:r>
      <w:r>
        <w:t>Test Requirements</w:t>
      </w:r>
      <w:r>
        <w:tab/>
        <w:t>2775</w:t>
      </w:r>
    </w:p>
    <w:p w14:paraId="5034E861" w14:textId="77777777" w:rsidR="00597036" w:rsidRDefault="00597036">
      <w:pPr>
        <w:pStyle w:val="TOC3"/>
        <w:rPr>
          <w:rFonts w:asciiTheme="minorHAnsi" w:eastAsiaTheme="minorEastAsia" w:hAnsiTheme="minorHAnsi" w:cstheme="minorBidi"/>
          <w:sz w:val="22"/>
          <w:szCs w:val="22"/>
        </w:rPr>
      </w:pPr>
      <w:r>
        <w:t>A.9.2.57</w:t>
      </w:r>
      <w:r>
        <w:rPr>
          <w:rFonts w:asciiTheme="minorHAnsi" w:eastAsiaTheme="minorEastAsia" w:hAnsiTheme="minorHAnsi" w:cstheme="minorBidi"/>
          <w:sz w:val="22"/>
          <w:szCs w:val="22"/>
        </w:rPr>
        <w:tab/>
      </w:r>
      <w:r>
        <w:rPr>
          <w:lang w:eastAsia="zh-CN"/>
        </w:rPr>
        <w:t>5 DL RSRQ for E-UTRAN</w:t>
      </w:r>
      <w:r>
        <w:t xml:space="preserve"> </w:t>
      </w:r>
      <w:r>
        <w:rPr>
          <w:lang w:eastAsia="zh-CN"/>
        </w:rPr>
        <w:t>in Carrier Aggregation with generic duplex modes</w:t>
      </w:r>
      <w:r>
        <w:tab/>
        <w:t>2775</w:t>
      </w:r>
    </w:p>
    <w:p w14:paraId="18C3A4B6" w14:textId="77777777" w:rsidR="00597036" w:rsidRDefault="00597036">
      <w:pPr>
        <w:pStyle w:val="TOC4"/>
        <w:rPr>
          <w:rFonts w:asciiTheme="minorHAnsi" w:eastAsiaTheme="minorEastAsia" w:hAnsiTheme="minorHAnsi" w:cstheme="minorBidi"/>
          <w:sz w:val="22"/>
          <w:szCs w:val="22"/>
        </w:rPr>
      </w:pPr>
      <w:r>
        <w:t>A.9.2.57.1</w:t>
      </w:r>
      <w:r>
        <w:rPr>
          <w:rFonts w:asciiTheme="minorHAnsi" w:eastAsiaTheme="minorEastAsia" w:hAnsiTheme="minorHAnsi" w:cstheme="minorBidi"/>
          <w:sz w:val="22"/>
          <w:szCs w:val="22"/>
        </w:rPr>
        <w:tab/>
      </w:r>
      <w:r>
        <w:t>Test Purpose and Environment</w:t>
      </w:r>
      <w:r>
        <w:tab/>
        <w:t>2775</w:t>
      </w:r>
    </w:p>
    <w:p w14:paraId="24929AEF" w14:textId="77777777" w:rsidR="00597036" w:rsidRDefault="00597036">
      <w:pPr>
        <w:pStyle w:val="TOC4"/>
        <w:rPr>
          <w:rFonts w:asciiTheme="minorHAnsi" w:eastAsiaTheme="minorEastAsia" w:hAnsiTheme="minorHAnsi" w:cstheme="minorBidi"/>
          <w:sz w:val="22"/>
          <w:szCs w:val="22"/>
        </w:rPr>
      </w:pPr>
      <w:r>
        <w:t>A.9.2.57.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2776</w:t>
      </w:r>
    </w:p>
    <w:p w14:paraId="274E7ADF" w14:textId="77777777" w:rsidR="00597036" w:rsidRDefault="00597036">
      <w:pPr>
        <w:pStyle w:val="TOC4"/>
        <w:rPr>
          <w:rFonts w:asciiTheme="minorHAnsi" w:eastAsiaTheme="minorEastAsia" w:hAnsiTheme="minorHAnsi" w:cstheme="minorBidi"/>
          <w:sz w:val="22"/>
          <w:szCs w:val="22"/>
        </w:rPr>
      </w:pPr>
      <w:r>
        <w:t>A.9.2.57.</w:t>
      </w:r>
      <w:r>
        <w:rPr>
          <w:lang w:eastAsia="zh-CN"/>
        </w:rPr>
        <w:t>3</w:t>
      </w:r>
      <w:r>
        <w:rPr>
          <w:rFonts w:asciiTheme="minorHAnsi" w:eastAsiaTheme="minorEastAsia" w:hAnsiTheme="minorHAnsi" w:cstheme="minorBidi"/>
          <w:sz w:val="22"/>
          <w:szCs w:val="22"/>
        </w:rPr>
        <w:tab/>
      </w:r>
      <w:r>
        <w:t>Test Requirements</w:t>
      </w:r>
      <w:r>
        <w:tab/>
        <w:t>2780</w:t>
      </w:r>
    </w:p>
    <w:p w14:paraId="08CC91C2" w14:textId="77777777" w:rsidR="00597036" w:rsidRDefault="00597036">
      <w:pPr>
        <w:pStyle w:val="TOC3"/>
        <w:rPr>
          <w:rFonts w:asciiTheme="minorHAnsi" w:eastAsiaTheme="minorEastAsia" w:hAnsiTheme="minorHAnsi" w:cstheme="minorBidi"/>
          <w:sz w:val="22"/>
          <w:szCs w:val="22"/>
        </w:rPr>
      </w:pPr>
      <w:r>
        <w:t>A.9.2.58</w:t>
      </w:r>
      <w:r>
        <w:rPr>
          <w:rFonts w:asciiTheme="minorHAnsi" w:eastAsiaTheme="minorEastAsia" w:hAnsiTheme="minorHAnsi" w:cstheme="minorBidi"/>
          <w:sz w:val="22"/>
          <w:szCs w:val="22"/>
        </w:rPr>
        <w:tab/>
      </w:r>
      <w:r>
        <w:rPr>
          <w:lang w:eastAsia="zh-CN"/>
        </w:rPr>
        <w:t>6 DL RSRQ for E-UTRAN</w:t>
      </w:r>
      <w:r>
        <w:t xml:space="preserve"> </w:t>
      </w:r>
      <w:r>
        <w:rPr>
          <w:lang w:eastAsia="zh-CN"/>
        </w:rPr>
        <w:t>in Carrier Aggregation with generic duplex modes</w:t>
      </w:r>
      <w:r>
        <w:tab/>
        <w:t>2781</w:t>
      </w:r>
    </w:p>
    <w:p w14:paraId="2B0083AA" w14:textId="77777777" w:rsidR="00597036" w:rsidRDefault="00597036">
      <w:pPr>
        <w:pStyle w:val="TOC4"/>
        <w:rPr>
          <w:rFonts w:asciiTheme="minorHAnsi" w:eastAsiaTheme="minorEastAsia" w:hAnsiTheme="minorHAnsi" w:cstheme="minorBidi"/>
          <w:sz w:val="22"/>
          <w:szCs w:val="22"/>
        </w:rPr>
      </w:pPr>
      <w:r>
        <w:t>A.9.2.58.1</w:t>
      </w:r>
      <w:r>
        <w:rPr>
          <w:rFonts w:asciiTheme="minorHAnsi" w:eastAsiaTheme="minorEastAsia" w:hAnsiTheme="minorHAnsi" w:cstheme="minorBidi"/>
          <w:sz w:val="22"/>
          <w:szCs w:val="22"/>
        </w:rPr>
        <w:tab/>
      </w:r>
      <w:r>
        <w:t>Test Purpose and Environment</w:t>
      </w:r>
      <w:r>
        <w:tab/>
        <w:t>2781</w:t>
      </w:r>
    </w:p>
    <w:p w14:paraId="4DC7CF79" w14:textId="77777777" w:rsidR="00597036" w:rsidRDefault="00597036">
      <w:pPr>
        <w:pStyle w:val="TOC4"/>
        <w:rPr>
          <w:rFonts w:asciiTheme="minorHAnsi" w:eastAsiaTheme="minorEastAsia" w:hAnsiTheme="minorHAnsi" w:cstheme="minorBidi"/>
          <w:sz w:val="22"/>
          <w:szCs w:val="22"/>
        </w:rPr>
      </w:pPr>
      <w:r>
        <w:t>A.9.2.58.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2781</w:t>
      </w:r>
    </w:p>
    <w:p w14:paraId="056F3013" w14:textId="77777777" w:rsidR="00597036" w:rsidRDefault="00597036">
      <w:pPr>
        <w:pStyle w:val="TOC4"/>
        <w:rPr>
          <w:rFonts w:asciiTheme="minorHAnsi" w:eastAsiaTheme="minorEastAsia" w:hAnsiTheme="minorHAnsi" w:cstheme="minorBidi"/>
          <w:sz w:val="22"/>
          <w:szCs w:val="22"/>
        </w:rPr>
      </w:pPr>
      <w:r>
        <w:t>A.9.2.58.</w:t>
      </w:r>
      <w:r>
        <w:rPr>
          <w:lang w:eastAsia="zh-CN"/>
        </w:rPr>
        <w:t>3</w:t>
      </w:r>
      <w:r>
        <w:rPr>
          <w:rFonts w:asciiTheme="minorHAnsi" w:eastAsiaTheme="minorEastAsia" w:hAnsiTheme="minorHAnsi" w:cstheme="minorBidi"/>
          <w:sz w:val="22"/>
          <w:szCs w:val="22"/>
        </w:rPr>
        <w:tab/>
      </w:r>
      <w:r>
        <w:t>Test Requirements</w:t>
      </w:r>
      <w:r>
        <w:tab/>
        <w:t>2785</w:t>
      </w:r>
    </w:p>
    <w:p w14:paraId="1593F796" w14:textId="77777777" w:rsidR="00597036" w:rsidRDefault="00597036">
      <w:pPr>
        <w:pStyle w:val="TOC3"/>
        <w:rPr>
          <w:rFonts w:asciiTheme="minorHAnsi" w:eastAsiaTheme="minorEastAsia" w:hAnsiTheme="minorHAnsi" w:cstheme="minorBidi"/>
          <w:sz w:val="22"/>
          <w:szCs w:val="22"/>
        </w:rPr>
      </w:pPr>
      <w:r>
        <w:t>A.9.2.59</w:t>
      </w:r>
      <w:r>
        <w:rPr>
          <w:rFonts w:asciiTheme="minorHAnsi" w:eastAsiaTheme="minorEastAsia" w:hAnsiTheme="minorHAnsi" w:cstheme="minorBidi"/>
          <w:sz w:val="22"/>
          <w:szCs w:val="22"/>
        </w:rPr>
        <w:tab/>
      </w:r>
      <w:r>
        <w:rPr>
          <w:lang w:eastAsia="zh-CN"/>
        </w:rPr>
        <w:t>7 DL RSRQ for E-UTRAN</w:t>
      </w:r>
      <w:r>
        <w:t xml:space="preserve"> </w:t>
      </w:r>
      <w:r>
        <w:rPr>
          <w:lang w:eastAsia="zh-CN"/>
        </w:rPr>
        <w:t>in Carrier Aggregation with generic duplex modes</w:t>
      </w:r>
      <w:r>
        <w:tab/>
        <w:t>2786</w:t>
      </w:r>
    </w:p>
    <w:p w14:paraId="688DEF2F" w14:textId="77777777" w:rsidR="00597036" w:rsidRDefault="00597036">
      <w:pPr>
        <w:pStyle w:val="TOC4"/>
        <w:rPr>
          <w:rFonts w:asciiTheme="minorHAnsi" w:eastAsiaTheme="minorEastAsia" w:hAnsiTheme="minorHAnsi" w:cstheme="minorBidi"/>
          <w:sz w:val="22"/>
          <w:szCs w:val="22"/>
        </w:rPr>
      </w:pPr>
      <w:r>
        <w:t>A.9.2.59.1</w:t>
      </w:r>
      <w:r>
        <w:rPr>
          <w:rFonts w:asciiTheme="minorHAnsi" w:eastAsiaTheme="minorEastAsia" w:hAnsiTheme="minorHAnsi" w:cstheme="minorBidi"/>
          <w:sz w:val="22"/>
          <w:szCs w:val="22"/>
        </w:rPr>
        <w:tab/>
      </w:r>
      <w:r>
        <w:t>Test Purpose and Environment</w:t>
      </w:r>
      <w:r>
        <w:tab/>
        <w:t>2786</w:t>
      </w:r>
    </w:p>
    <w:p w14:paraId="281DD909" w14:textId="77777777" w:rsidR="00597036" w:rsidRDefault="00597036">
      <w:pPr>
        <w:pStyle w:val="TOC4"/>
        <w:rPr>
          <w:rFonts w:asciiTheme="minorHAnsi" w:eastAsiaTheme="minorEastAsia" w:hAnsiTheme="minorHAnsi" w:cstheme="minorBidi"/>
          <w:sz w:val="22"/>
          <w:szCs w:val="22"/>
        </w:rPr>
      </w:pPr>
      <w:r>
        <w:t>A.9.2.59.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2786</w:t>
      </w:r>
    </w:p>
    <w:p w14:paraId="1C1BE485" w14:textId="77777777" w:rsidR="00597036" w:rsidRDefault="00597036">
      <w:pPr>
        <w:pStyle w:val="TOC4"/>
        <w:rPr>
          <w:rFonts w:asciiTheme="minorHAnsi" w:eastAsiaTheme="minorEastAsia" w:hAnsiTheme="minorHAnsi" w:cstheme="minorBidi"/>
          <w:sz w:val="22"/>
          <w:szCs w:val="22"/>
        </w:rPr>
      </w:pPr>
      <w:r>
        <w:t>A.9.2.59.</w:t>
      </w:r>
      <w:r>
        <w:rPr>
          <w:lang w:eastAsia="zh-CN"/>
        </w:rPr>
        <w:t>3</w:t>
      </w:r>
      <w:r>
        <w:rPr>
          <w:rFonts w:asciiTheme="minorHAnsi" w:eastAsiaTheme="minorEastAsia" w:hAnsiTheme="minorHAnsi" w:cstheme="minorBidi"/>
          <w:sz w:val="22"/>
          <w:szCs w:val="22"/>
        </w:rPr>
        <w:tab/>
      </w:r>
      <w:r>
        <w:t>Test Requirements</w:t>
      </w:r>
      <w:r>
        <w:tab/>
        <w:t>2791</w:t>
      </w:r>
    </w:p>
    <w:p w14:paraId="751A8945" w14:textId="77777777" w:rsidR="00597036" w:rsidRDefault="00597036">
      <w:pPr>
        <w:pStyle w:val="TOC2"/>
        <w:rPr>
          <w:rFonts w:asciiTheme="minorHAnsi" w:eastAsiaTheme="minorEastAsia" w:hAnsiTheme="minorHAnsi" w:cstheme="minorBidi"/>
          <w:sz w:val="22"/>
          <w:szCs w:val="22"/>
        </w:rPr>
      </w:pPr>
      <w:r w:rsidRPr="00597036">
        <w:t>A.9.3</w:t>
      </w:r>
      <w:r w:rsidRPr="00597036">
        <w:rPr>
          <w:rFonts w:asciiTheme="minorHAnsi" w:hAnsiTheme="minorHAnsi" w:cstheme="minorBidi"/>
          <w:sz w:val="22"/>
          <w:szCs w:val="22"/>
        </w:rPr>
        <w:tab/>
      </w:r>
      <w:r w:rsidRPr="00763DEA">
        <w:rPr>
          <w:rFonts w:eastAsia="SimSun"/>
          <w:lang w:val="sv-SE" w:eastAsia="zh-CN"/>
        </w:rPr>
        <w:t>UTRAN FDD CPICH RSCP</w:t>
      </w:r>
      <w:r>
        <w:tab/>
        <w:t>2792</w:t>
      </w:r>
    </w:p>
    <w:p w14:paraId="16111CCC" w14:textId="77777777" w:rsidR="00597036" w:rsidRDefault="00597036">
      <w:pPr>
        <w:pStyle w:val="TOC3"/>
        <w:rPr>
          <w:rFonts w:asciiTheme="minorHAnsi" w:eastAsiaTheme="minorEastAsia" w:hAnsiTheme="minorHAnsi" w:cstheme="minorBidi"/>
          <w:sz w:val="22"/>
          <w:szCs w:val="22"/>
        </w:rPr>
      </w:pPr>
      <w:r w:rsidRPr="00597036">
        <w:t>A.9.3.1</w:t>
      </w:r>
      <w:r w:rsidRPr="00597036">
        <w:rPr>
          <w:rFonts w:asciiTheme="minorHAnsi" w:eastAsiaTheme="minorEastAsia" w:hAnsiTheme="minorHAnsi" w:cstheme="minorBidi"/>
          <w:sz w:val="22"/>
          <w:szCs w:val="22"/>
        </w:rPr>
        <w:tab/>
      </w:r>
      <w:r w:rsidRPr="00763DEA">
        <w:rPr>
          <w:bCs/>
          <w:lang w:val="sv-SE"/>
        </w:rPr>
        <w:t>E-UTRAN FDD</w:t>
      </w:r>
      <w:r>
        <w:tab/>
        <w:t>2792</w:t>
      </w:r>
    </w:p>
    <w:p w14:paraId="298A73FC" w14:textId="77777777" w:rsidR="00597036" w:rsidRDefault="00597036">
      <w:pPr>
        <w:pStyle w:val="TOC4"/>
        <w:rPr>
          <w:rFonts w:asciiTheme="minorHAnsi" w:eastAsiaTheme="minorEastAsia" w:hAnsiTheme="minorHAnsi" w:cstheme="minorBidi"/>
          <w:sz w:val="22"/>
          <w:szCs w:val="22"/>
        </w:rPr>
      </w:pPr>
      <w:r w:rsidRPr="00597036">
        <w:t>A.9.3.1.1</w:t>
      </w:r>
      <w:r w:rsidRPr="00597036">
        <w:rPr>
          <w:rFonts w:asciiTheme="minorHAnsi" w:eastAsiaTheme="minorEastAsia" w:hAnsiTheme="minorHAnsi"/>
          <w:sz w:val="22"/>
          <w:szCs w:val="22"/>
        </w:rPr>
        <w:tab/>
      </w:r>
      <w:r w:rsidRPr="00763DEA">
        <w:rPr>
          <w:rFonts w:cs="v4.2.0"/>
          <w:snapToGrid w:val="0"/>
        </w:rPr>
        <w:t>Test Purpose and Environment</w:t>
      </w:r>
      <w:r>
        <w:tab/>
        <w:t>2792</w:t>
      </w:r>
    </w:p>
    <w:p w14:paraId="3F905507" w14:textId="77777777" w:rsidR="00597036" w:rsidRDefault="00597036">
      <w:pPr>
        <w:pStyle w:val="TOC4"/>
        <w:rPr>
          <w:rFonts w:asciiTheme="minorHAnsi" w:eastAsiaTheme="minorEastAsia" w:hAnsiTheme="minorHAnsi" w:cstheme="minorBidi"/>
          <w:sz w:val="22"/>
          <w:szCs w:val="22"/>
        </w:rPr>
      </w:pPr>
      <w:r w:rsidRPr="00597036">
        <w:t>A.9.3.1.2</w:t>
      </w:r>
      <w:r w:rsidRPr="00597036">
        <w:rPr>
          <w:rFonts w:asciiTheme="minorHAnsi" w:eastAsiaTheme="minorEastAsia" w:hAnsiTheme="minorHAnsi" w:cstheme="minorBidi"/>
          <w:sz w:val="22"/>
          <w:szCs w:val="22"/>
        </w:rPr>
        <w:tab/>
      </w:r>
      <w:r w:rsidRPr="00763DEA">
        <w:rPr>
          <w:snapToGrid w:val="0"/>
        </w:rPr>
        <w:t>Parameters</w:t>
      </w:r>
      <w:r>
        <w:tab/>
        <w:t>2792</w:t>
      </w:r>
    </w:p>
    <w:p w14:paraId="1F1AB627" w14:textId="77777777" w:rsidR="00597036" w:rsidRDefault="00597036">
      <w:pPr>
        <w:pStyle w:val="TOC4"/>
        <w:rPr>
          <w:rFonts w:asciiTheme="minorHAnsi" w:eastAsiaTheme="minorEastAsia" w:hAnsiTheme="minorHAnsi" w:cstheme="minorBidi"/>
          <w:sz w:val="22"/>
          <w:szCs w:val="22"/>
        </w:rPr>
      </w:pPr>
      <w:r w:rsidRPr="00597036">
        <w:t>A.9.3.1.3</w:t>
      </w:r>
      <w:r w:rsidRPr="00597036">
        <w:rPr>
          <w:rFonts w:asciiTheme="minorHAnsi" w:eastAsiaTheme="minorEastAsia" w:hAnsiTheme="minorHAnsi"/>
          <w:sz w:val="22"/>
          <w:szCs w:val="22"/>
        </w:rPr>
        <w:tab/>
      </w:r>
      <w:r w:rsidRPr="00763DEA">
        <w:rPr>
          <w:rFonts w:cs="v4.2.0"/>
          <w:snapToGrid w:val="0"/>
        </w:rPr>
        <w:t>Test Requirements</w:t>
      </w:r>
      <w:r>
        <w:tab/>
        <w:t>2794</w:t>
      </w:r>
    </w:p>
    <w:p w14:paraId="5ECAAA04" w14:textId="77777777" w:rsidR="00597036" w:rsidRDefault="00597036">
      <w:pPr>
        <w:pStyle w:val="TOC4"/>
        <w:rPr>
          <w:rFonts w:asciiTheme="minorHAnsi" w:eastAsiaTheme="minorEastAsia" w:hAnsiTheme="minorHAnsi" w:cstheme="minorBidi"/>
          <w:sz w:val="22"/>
          <w:szCs w:val="22"/>
        </w:rPr>
      </w:pPr>
      <w:r>
        <w:t xml:space="preserve">A.9.3.2 </w:t>
      </w:r>
      <w:r w:rsidRPr="00763DEA">
        <w:rPr>
          <w:bCs/>
        </w:rPr>
        <w:t>E-UTRAN TDD</w:t>
      </w:r>
      <w:r>
        <w:tab/>
        <w:t>2794</w:t>
      </w:r>
    </w:p>
    <w:p w14:paraId="1FE94FF8" w14:textId="77777777" w:rsidR="00597036" w:rsidRDefault="00597036">
      <w:pPr>
        <w:pStyle w:val="TOC4"/>
        <w:rPr>
          <w:rFonts w:asciiTheme="minorHAnsi" w:eastAsiaTheme="minorEastAsia" w:hAnsiTheme="minorHAnsi" w:cstheme="minorBidi"/>
          <w:sz w:val="22"/>
          <w:szCs w:val="22"/>
        </w:rPr>
      </w:pPr>
      <w:r w:rsidRPr="00597036">
        <w:t>A.9.3.2.1</w:t>
      </w:r>
      <w:r w:rsidRPr="00597036">
        <w:rPr>
          <w:rFonts w:asciiTheme="minorHAnsi" w:eastAsiaTheme="minorEastAsia" w:hAnsiTheme="minorHAnsi"/>
          <w:sz w:val="22"/>
          <w:szCs w:val="22"/>
        </w:rPr>
        <w:tab/>
      </w:r>
      <w:r w:rsidRPr="00763DEA">
        <w:rPr>
          <w:rFonts w:cs="v4.2.0"/>
          <w:snapToGrid w:val="0"/>
        </w:rPr>
        <w:t>Test Purpose and Environment</w:t>
      </w:r>
      <w:r>
        <w:tab/>
        <w:t>2794</w:t>
      </w:r>
    </w:p>
    <w:p w14:paraId="54ADA1E1" w14:textId="77777777" w:rsidR="00597036" w:rsidRDefault="00597036">
      <w:pPr>
        <w:pStyle w:val="TOC4"/>
        <w:rPr>
          <w:rFonts w:asciiTheme="minorHAnsi" w:eastAsiaTheme="minorEastAsia" w:hAnsiTheme="minorHAnsi" w:cstheme="minorBidi"/>
          <w:sz w:val="22"/>
          <w:szCs w:val="22"/>
        </w:rPr>
      </w:pPr>
      <w:r w:rsidRPr="00597036">
        <w:t>A.9.3.2.2</w:t>
      </w:r>
      <w:r w:rsidRPr="00597036">
        <w:rPr>
          <w:rFonts w:asciiTheme="minorHAnsi" w:eastAsiaTheme="minorEastAsia" w:hAnsiTheme="minorHAnsi" w:cstheme="minorBidi"/>
          <w:sz w:val="22"/>
          <w:szCs w:val="22"/>
        </w:rPr>
        <w:tab/>
      </w:r>
      <w:r w:rsidRPr="00763DEA">
        <w:rPr>
          <w:snapToGrid w:val="0"/>
        </w:rPr>
        <w:t>Parameters</w:t>
      </w:r>
      <w:r>
        <w:tab/>
        <w:t>2794</w:t>
      </w:r>
    </w:p>
    <w:p w14:paraId="242804D7" w14:textId="77777777" w:rsidR="00597036" w:rsidRDefault="00597036">
      <w:pPr>
        <w:pStyle w:val="TOC4"/>
        <w:rPr>
          <w:rFonts w:asciiTheme="minorHAnsi" w:eastAsiaTheme="minorEastAsia" w:hAnsiTheme="minorHAnsi" w:cstheme="minorBidi"/>
          <w:sz w:val="22"/>
          <w:szCs w:val="22"/>
        </w:rPr>
      </w:pPr>
      <w:r w:rsidRPr="00597036">
        <w:t>A.9.3.2.3</w:t>
      </w:r>
      <w:r w:rsidRPr="00597036">
        <w:rPr>
          <w:rFonts w:asciiTheme="minorHAnsi" w:eastAsiaTheme="minorEastAsia" w:hAnsiTheme="minorHAnsi"/>
          <w:sz w:val="22"/>
          <w:szCs w:val="22"/>
        </w:rPr>
        <w:tab/>
      </w:r>
      <w:r w:rsidRPr="00763DEA">
        <w:rPr>
          <w:rFonts w:cs="v4.2.0"/>
          <w:snapToGrid w:val="0"/>
        </w:rPr>
        <w:t>Test Requirements</w:t>
      </w:r>
      <w:r>
        <w:tab/>
        <w:t>2797</w:t>
      </w:r>
    </w:p>
    <w:p w14:paraId="2E4E6640" w14:textId="77777777" w:rsidR="00597036" w:rsidRDefault="00597036">
      <w:pPr>
        <w:pStyle w:val="TOC3"/>
        <w:rPr>
          <w:rFonts w:asciiTheme="minorHAnsi" w:eastAsiaTheme="minorEastAsia" w:hAnsiTheme="minorHAnsi" w:cstheme="minorBidi"/>
          <w:sz w:val="22"/>
          <w:szCs w:val="22"/>
        </w:rPr>
      </w:pPr>
      <w:r w:rsidRPr="00597036">
        <w:t>A.9.3.</w:t>
      </w:r>
      <w:r w:rsidRPr="00597036">
        <w:rPr>
          <w:lang w:eastAsia="zh-CN"/>
        </w:rPr>
        <w:t>3</w:t>
      </w:r>
      <w:r w:rsidRPr="00597036">
        <w:rPr>
          <w:rFonts w:asciiTheme="minorHAnsi" w:eastAsiaTheme="minorEastAsia" w:hAnsiTheme="minorHAnsi" w:cstheme="minorBidi"/>
          <w:sz w:val="22"/>
          <w:szCs w:val="22"/>
        </w:rPr>
        <w:tab/>
      </w:r>
      <w:r w:rsidRPr="00763DEA">
        <w:rPr>
          <w:lang w:val="de-DE"/>
        </w:rPr>
        <w:t>E-UTRAN FDD</w:t>
      </w:r>
      <w:r w:rsidRPr="00763DEA">
        <w:rPr>
          <w:lang w:val="de-DE" w:eastAsia="zh-CN"/>
        </w:rPr>
        <w:t xml:space="preserve"> for 5MHz Bandwidth</w:t>
      </w:r>
      <w:r>
        <w:tab/>
        <w:t>2797</w:t>
      </w:r>
    </w:p>
    <w:p w14:paraId="10B57D4B"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2797</w:t>
      </w:r>
    </w:p>
    <w:p w14:paraId="1D946A22"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Parameters</w:t>
      </w:r>
      <w:r>
        <w:tab/>
        <w:t>2797</w:t>
      </w:r>
    </w:p>
    <w:p w14:paraId="61B8638E" w14:textId="77777777" w:rsidR="00597036" w:rsidRDefault="00597036">
      <w:pPr>
        <w:pStyle w:val="TOC4"/>
        <w:rPr>
          <w:rFonts w:asciiTheme="minorHAnsi" w:eastAsiaTheme="minorEastAsia" w:hAnsiTheme="minorHAnsi" w:cstheme="minorBidi"/>
          <w:sz w:val="22"/>
          <w:szCs w:val="22"/>
        </w:rPr>
      </w:pPr>
      <w:r w:rsidRPr="00597036">
        <w:t>A.9.3.</w:t>
      </w:r>
      <w:r w:rsidRPr="00597036">
        <w:rPr>
          <w:lang w:eastAsia="zh-CN"/>
        </w:rPr>
        <w:t>3</w:t>
      </w:r>
      <w:r w:rsidRPr="00597036">
        <w:t>.3</w:t>
      </w:r>
      <w:r w:rsidRPr="00597036">
        <w:rPr>
          <w:rFonts w:asciiTheme="minorHAnsi" w:eastAsiaTheme="minorEastAsia" w:hAnsiTheme="minorHAnsi" w:cstheme="minorBidi"/>
          <w:sz w:val="22"/>
          <w:szCs w:val="22"/>
        </w:rPr>
        <w:tab/>
      </w:r>
      <w:r w:rsidRPr="00763DEA">
        <w:rPr>
          <w:snapToGrid w:val="0"/>
        </w:rPr>
        <w:t>Test Requirements</w:t>
      </w:r>
      <w:r>
        <w:tab/>
        <w:t>2798</w:t>
      </w:r>
    </w:p>
    <w:p w14:paraId="79D02A2E" w14:textId="77777777" w:rsidR="00597036" w:rsidRDefault="00597036">
      <w:pPr>
        <w:pStyle w:val="TOC2"/>
        <w:rPr>
          <w:rFonts w:asciiTheme="minorHAnsi" w:eastAsiaTheme="minorEastAsia" w:hAnsiTheme="minorHAnsi" w:cstheme="minorBidi"/>
          <w:sz w:val="22"/>
          <w:szCs w:val="22"/>
        </w:rPr>
      </w:pPr>
      <w:r w:rsidRPr="00597036">
        <w:t>A.9.4</w:t>
      </w:r>
      <w:r w:rsidRPr="00597036">
        <w:rPr>
          <w:rFonts w:asciiTheme="minorHAnsi" w:hAnsiTheme="minorHAnsi" w:cstheme="minorBidi"/>
          <w:sz w:val="22"/>
          <w:szCs w:val="22"/>
        </w:rPr>
        <w:tab/>
      </w:r>
      <w:r w:rsidRPr="00763DEA">
        <w:rPr>
          <w:rFonts w:eastAsia="SimSun"/>
        </w:rPr>
        <w:t>UTRAN FDD CPICH Ec/No</w:t>
      </w:r>
      <w:r>
        <w:tab/>
        <w:t>2799</w:t>
      </w:r>
    </w:p>
    <w:p w14:paraId="41EF209F" w14:textId="77777777" w:rsidR="00597036" w:rsidRDefault="00597036">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2799</w:t>
      </w:r>
    </w:p>
    <w:p w14:paraId="0DC33B9F" w14:textId="77777777" w:rsidR="00597036" w:rsidRDefault="00597036">
      <w:pPr>
        <w:pStyle w:val="TOC4"/>
        <w:rPr>
          <w:rFonts w:asciiTheme="minorHAnsi" w:eastAsiaTheme="minorEastAsia" w:hAnsiTheme="minorHAnsi" w:cstheme="minorBidi"/>
          <w:sz w:val="22"/>
          <w:szCs w:val="22"/>
        </w:rPr>
      </w:pPr>
      <w:r w:rsidRPr="00597036">
        <w:t>A.9.4.1.1</w:t>
      </w:r>
      <w:r w:rsidRPr="00597036">
        <w:rPr>
          <w:rFonts w:asciiTheme="minorHAnsi" w:eastAsiaTheme="minorEastAsia" w:hAnsiTheme="minorHAnsi"/>
          <w:sz w:val="22"/>
          <w:szCs w:val="22"/>
        </w:rPr>
        <w:tab/>
      </w:r>
      <w:r w:rsidRPr="00763DEA">
        <w:rPr>
          <w:rFonts w:cs="v4.2.0"/>
          <w:snapToGrid w:val="0"/>
        </w:rPr>
        <w:t>Test Purpose and Environment</w:t>
      </w:r>
      <w:r>
        <w:tab/>
        <w:t>2799</w:t>
      </w:r>
    </w:p>
    <w:p w14:paraId="15D2FDA9" w14:textId="77777777" w:rsidR="00597036" w:rsidRDefault="00597036">
      <w:pPr>
        <w:pStyle w:val="TOC4"/>
        <w:rPr>
          <w:rFonts w:asciiTheme="minorHAnsi" w:eastAsiaTheme="minorEastAsia" w:hAnsiTheme="minorHAnsi" w:cstheme="minorBidi"/>
          <w:sz w:val="22"/>
          <w:szCs w:val="22"/>
        </w:rPr>
      </w:pPr>
      <w:r w:rsidRPr="00597036">
        <w:t>A.9.4.1.2</w:t>
      </w:r>
      <w:r w:rsidRPr="00597036">
        <w:rPr>
          <w:rFonts w:asciiTheme="minorHAnsi" w:eastAsiaTheme="minorEastAsia" w:hAnsiTheme="minorHAnsi" w:cstheme="minorBidi"/>
          <w:sz w:val="22"/>
          <w:szCs w:val="22"/>
        </w:rPr>
        <w:tab/>
      </w:r>
      <w:r w:rsidRPr="00763DEA">
        <w:rPr>
          <w:snapToGrid w:val="0"/>
        </w:rPr>
        <w:t>Parameters</w:t>
      </w:r>
      <w:r>
        <w:tab/>
        <w:t>2799</w:t>
      </w:r>
    </w:p>
    <w:p w14:paraId="5A59E707" w14:textId="77777777" w:rsidR="00597036" w:rsidRDefault="00597036">
      <w:pPr>
        <w:pStyle w:val="TOC4"/>
        <w:rPr>
          <w:rFonts w:asciiTheme="minorHAnsi" w:eastAsiaTheme="minorEastAsia" w:hAnsiTheme="minorHAnsi" w:cstheme="minorBidi"/>
          <w:sz w:val="22"/>
          <w:szCs w:val="22"/>
        </w:rPr>
      </w:pPr>
      <w:r w:rsidRPr="00597036">
        <w:t>A.9.4.1.3</w:t>
      </w:r>
      <w:r w:rsidRPr="00597036">
        <w:rPr>
          <w:rFonts w:asciiTheme="minorHAnsi" w:eastAsiaTheme="minorEastAsia" w:hAnsiTheme="minorHAnsi"/>
          <w:sz w:val="22"/>
          <w:szCs w:val="22"/>
        </w:rPr>
        <w:tab/>
      </w:r>
      <w:r w:rsidRPr="00763DEA">
        <w:rPr>
          <w:rFonts w:cs="v4.2.0"/>
          <w:snapToGrid w:val="0"/>
        </w:rPr>
        <w:t>Test Requirements</w:t>
      </w:r>
      <w:r>
        <w:tab/>
        <w:t>2801</w:t>
      </w:r>
    </w:p>
    <w:p w14:paraId="4600DEF2" w14:textId="77777777" w:rsidR="00597036" w:rsidRDefault="00597036">
      <w:pPr>
        <w:pStyle w:val="TOC3"/>
        <w:rPr>
          <w:rFonts w:asciiTheme="minorHAnsi" w:eastAsiaTheme="minorEastAsia" w:hAnsiTheme="minorHAnsi" w:cstheme="minorBidi"/>
          <w:sz w:val="22"/>
          <w:szCs w:val="22"/>
        </w:rPr>
      </w:pPr>
      <w:r>
        <w:lastRenderedPageBreak/>
        <w:t>A.9.4.2</w:t>
      </w:r>
      <w:r>
        <w:rPr>
          <w:rFonts w:asciiTheme="minorHAnsi" w:eastAsiaTheme="minorEastAsia" w:hAnsiTheme="minorHAnsi" w:cstheme="minorBidi"/>
          <w:sz w:val="22"/>
          <w:szCs w:val="22"/>
        </w:rPr>
        <w:tab/>
      </w:r>
      <w:r>
        <w:t>E-UTRAN TDD</w:t>
      </w:r>
      <w:r>
        <w:tab/>
        <w:t>2802</w:t>
      </w:r>
    </w:p>
    <w:p w14:paraId="2A75B6DE" w14:textId="77777777" w:rsidR="00597036" w:rsidRDefault="00597036">
      <w:pPr>
        <w:pStyle w:val="TOC4"/>
        <w:rPr>
          <w:rFonts w:asciiTheme="minorHAnsi" w:eastAsiaTheme="minorEastAsia" w:hAnsiTheme="minorHAnsi" w:cstheme="minorBidi"/>
          <w:sz w:val="22"/>
          <w:szCs w:val="22"/>
        </w:rPr>
      </w:pPr>
      <w:r w:rsidRPr="00597036">
        <w:t>A.9.4.2.1</w:t>
      </w:r>
      <w:r w:rsidRPr="00597036">
        <w:rPr>
          <w:rFonts w:asciiTheme="minorHAnsi" w:eastAsiaTheme="minorEastAsia" w:hAnsiTheme="minorHAnsi"/>
          <w:sz w:val="22"/>
          <w:szCs w:val="22"/>
        </w:rPr>
        <w:tab/>
      </w:r>
      <w:r w:rsidRPr="00763DEA">
        <w:rPr>
          <w:rFonts w:cs="v4.2.0"/>
          <w:snapToGrid w:val="0"/>
        </w:rPr>
        <w:t>Test Purpose and Environment</w:t>
      </w:r>
      <w:r>
        <w:tab/>
        <w:t>2802</w:t>
      </w:r>
    </w:p>
    <w:p w14:paraId="00F52B09" w14:textId="77777777" w:rsidR="00597036" w:rsidRDefault="00597036">
      <w:pPr>
        <w:pStyle w:val="TOC4"/>
        <w:rPr>
          <w:rFonts w:asciiTheme="minorHAnsi" w:eastAsiaTheme="minorEastAsia" w:hAnsiTheme="minorHAnsi" w:cstheme="minorBidi"/>
          <w:sz w:val="22"/>
          <w:szCs w:val="22"/>
        </w:rPr>
      </w:pPr>
      <w:r w:rsidRPr="00597036">
        <w:t>A.9.4.2.2</w:t>
      </w:r>
      <w:r w:rsidRPr="00597036">
        <w:rPr>
          <w:rFonts w:asciiTheme="minorHAnsi" w:eastAsiaTheme="minorEastAsia" w:hAnsiTheme="minorHAnsi" w:cstheme="minorBidi"/>
          <w:sz w:val="22"/>
          <w:szCs w:val="22"/>
        </w:rPr>
        <w:tab/>
      </w:r>
      <w:r w:rsidRPr="00763DEA">
        <w:rPr>
          <w:snapToGrid w:val="0"/>
        </w:rPr>
        <w:t>Parameters</w:t>
      </w:r>
      <w:r>
        <w:tab/>
        <w:t>2802</w:t>
      </w:r>
    </w:p>
    <w:p w14:paraId="58809737" w14:textId="77777777" w:rsidR="00597036" w:rsidRDefault="00597036">
      <w:pPr>
        <w:pStyle w:val="TOC4"/>
        <w:rPr>
          <w:rFonts w:asciiTheme="minorHAnsi" w:eastAsiaTheme="minorEastAsia" w:hAnsiTheme="minorHAnsi" w:cstheme="minorBidi"/>
          <w:sz w:val="22"/>
          <w:szCs w:val="22"/>
        </w:rPr>
      </w:pPr>
      <w:r w:rsidRPr="00597036">
        <w:t>A.9.4.2.3</w:t>
      </w:r>
      <w:r w:rsidRPr="00597036">
        <w:rPr>
          <w:rFonts w:asciiTheme="minorHAnsi" w:eastAsiaTheme="minorEastAsia" w:hAnsiTheme="minorHAnsi"/>
          <w:sz w:val="22"/>
          <w:szCs w:val="22"/>
        </w:rPr>
        <w:tab/>
      </w:r>
      <w:r w:rsidRPr="00763DEA">
        <w:rPr>
          <w:rFonts w:cs="v4.2.0"/>
          <w:snapToGrid w:val="0"/>
        </w:rPr>
        <w:t>Test Requirements</w:t>
      </w:r>
      <w:r>
        <w:tab/>
        <w:t>2804</w:t>
      </w:r>
    </w:p>
    <w:p w14:paraId="5835F37E"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de-DE"/>
        </w:rPr>
        <w:t>E-UTRAN FDD</w:t>
      </w:r>
      <w:r w:rsidRPr="00763DEA">
        <w:rPr>
          <w:lang w:val="de-DE" w:eastAsia="zh-CN"/>
        </w:rPr>
        <w:t xml:space="preserve"> for 5MHz Bandwidth</w:t>
      </w:r>
      <w:r>
        <w:tab/>
        <w:t>2805</w:t>
      </w:r>
    </w:p>
    <w:p w14:paraId="28CB1E43"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.1</w:t>
      </w:r>
      <w:r w:rsidRPr="00597036">
        <w:rPr>
          <w:rFonts w:asciiTheme="minorHAnsi" w:eastAsiaTheme="minorEastAsia" w:hAnsiTheme="minorHAnsi" w:cstheme="minorBidi"/>
          <w:sz w:val="22"/>
          <w:szCs w:val="22"/>
        </w:rPr>
        <w:tab/>
      </w:r>
      <w:r w:rsidRPr="00763DEA">
        <w:rPr>
          <w:snapToGrid w:val="0"/>
        </w:rPr>
        <w:t>Test Purpose and Environment</w:t>
      </w:r>
      <w:r>
        <w:tab/>
        <w:t>2805</w:t>
      </w:r>
    </w:p>
    <w:p w14:paraId="1354C2FD"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.2</w:t>
      </w:r>
      <w:r w:rsidRPr="00597036">
        <w:rPr>
          <w:rFonts w:asciiTheme="minorHAnsi" w:eastAsiaTheme="minorEastAsia" w:hAnsiTheme="minorHAnsi" w:cstheme="minorBidi"/>
          <w:sz w:val="22"/>
          <w:szCs w:val="22"/>
        </w:rPr>
        <w:tab/>
      </w:r>
      <w:r w:rsidRPr="00763DEA">
        <w:rPr>
          <w:snapToGrid w:val="0"/>
        </w:rPr>
        <w:t>Parameters</w:t>
      </w:r>
      <w:r>
        <w:tab/>
        <w:t>2805</w:t>
      </w:r>
    </w:p>
    <w:p w14:paraId="35C924CD" w14:textId="77777777" w:rsidR="00597036" w:rsidRDefault="00597036">
      <w:pPr>
        <w:pStyle w:val="TOC4"/>
        <w:rPr>
          <w:rFonts w:asciiTheme="minorHAnsi" w:eastAsiaTheme="minorEastAsia" w:hAnsiTheme="minorHAnsi" w:cstheme="minorBidi"/>
          <w:sz w:val="22"/>
          <w:szCs w:val="22"/>
        </w:rPr>
      </w:pPr>
      <w:r w:rsidRPr="00597036">
        <w:t>A.9.</w:t>
      </w:r>
      <w:r w:rsidRPr="00597036">
        <w:rPr>
          <w:lang w:eastAsia="zh-CN"/>
        </w:rPr>
        <w:t>4</w:t>
      </w:r>
      <w:r w:rsidRPr="00597036">
        <w:t>.</w:t>
      </w:r>
      <w:r w:rsidRPr="00597036">
        <w:rPr>
          <w:lang w:eastAsia="zh-CN"/>
        </w:rPr>
        <w:t>3</w:t>
      </w:r>
      <w:r w:rsidRPr="00597036">
        <w:t>.3</w:t>
      </w:r>
      <w:r w:rsidRPr="00597036">
        <w:rPr>
          <w:rFonts w:asciiTheme="minorHAnsi" w:eastAsiaTheme="minorEastAsia" w:hAnsiTheme="minorHAnsi" w:cstheme="minorBidi"/>
          <w:sz w:val="22"/>
          <w:szCs w:val="22"/>
        </w:rPr>
        <w:tab/>
      </w:r>
      <w:r w:rsidRPr="00763DEA">
        <w:rPr>
          <w:snapToGrid w:val="0"/>
        </w:rPr>
        <w:t>Test Requirements</w:t>
      </w:r>
      <w:r>
        <w:tab/>
        <w:t>2806</w:t>
      </w:r>
    </w:p>
    <w:p w14:paraId="00958B7E" w14:textId="77777777" w:rsidR="00597036" w:rsidRDefault="00597036">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2806</w:t>
      </w:r>
    </w:p>
    <w:p w14:paraId="04150B09" w14:textId="77777777" w:rsidR="00597036" w:rsidRDefault="00597036">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2806</w:t>
      </w:r>
    </w:p>
    <w:p w14:paraId="36551CD5" w14:textId="77777777" w:rsidR="00597036" w:rsidRDefault="00597036">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2806</w:t>
      </w:r>
    </w:p>
    <w:p w14:paraId="7A3FDE11" w14:textId="77777777" w:rsidR="00597036" w:rsidRDefault="00597036">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2806</w:t>
      </w:r>
    </w:p>
    <w:p w14:paraId="7F372616" w14:textId="77777777" w:rsidR="00597036" w:rsidRDefault="00597036">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2808</w:t>
      </w:r>
    </w:p>
    <w:p w14:paraId="01BD1A33" w14:textId="77777777" w:rsidR="00597036" w:rsidRDefault="00597036">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2808</w:t>
      </w:r>
    </w:p>
    <w:p w14:paraId="4EA2C1E9" w14:textId="77777777" w:rsidR="00597036" w:rsidRDefault="00597036">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2808</w:t>
      </w:r>
    </w:p>
    <w:p w14:paraId="54F5E801" w14:textId="77777777" w:rsidR="00597036" w:rsidRDefault="00597036">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2808</w:t>
      </w:r>
    </w:p>
    <w:p w14:paraId="78D24F78" w14:textId="77777777" w:rsidR="00597036" w:rsidRDefault="00597036">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2810</w:t>
      </w:r>
    </w:p>
    <w:p w14:paraId="373F9805" w14:textId="77777777" w:rsidR="00597036" w:rsidRDefault="00597036">
      <w:pPr>
        <w:pStyle w:val="TOC2"/>
        <w:rPr>
          <w:rFonts w:asciiTheme="minorHAnsi" w:eastAsiaTheme="minorEastAsia" w:hAnsiTheme="minorHAnsi" w:cstheme="minorBidi"/>
          <w:sz w:val="22"/>
          <w:szCs w:val="22"/>
        </w:rPr>
      </w:pPr>
      <w:r w:rsidRPr="00597036">
        <w:t>A.9.6</w:t>
      </w:r>
      <w:r w:rsidRPr="00597036">
        <w:rPr>
          <w:rFonts w:asciiTheme="minorHAnsi" w:eastAsiaTheme="minorEastAsia" w:hAnsiTheme="minorHAnsi" w:cstheme="minorBidi"/>
          <w:sz w:val="22"/>
          <w:szCs w:val="22"/>
        </w:rPr>
        <w:tab/>
      </w:r>
      <w:r w:rsidRPr="00763DEA">
        <w:rPr>
          <w:lang w:val="it-IT"/>
        </w:rPr>
        <w:t>GSM Carrier RSSI</w:t>
      </w:r>
      <w:r>
        <w:tab/>
        <w:t>2811</w:t>
      </w:r>
    </w:p>
    <w:p w14:paraId="1DB7C12C" w14:textId="77777777" w:rsidR="00597036" w:rsidRDefault="00597036">
      <w:pPr>
        <w:pStyle w:val="TOC3"/>
        <w:rPr>
          <w:rFonts w:asciiTheme="minorHAnsi" w:eastAsiaTheme="minorEastAsia" w:hAnsiTheme="minorHAnsi" w:cstheme="minorBidi"/>
          <w:sz w:val="22"/>
          <w:szCs w:val="22"/>
        </w:rPr>
      </w:pPr>
      <w:r w:rsidRPr="00597036">
        <w:t>A.9.6.1</w:t>
      </w:r>
      <w:r w:rsidRPr="00597036">
        <w:rPr>
          <w:rFonts w:asciiTheme="minorHAnsi" w:eastAsiaTheme="minorEastAsia" w:hAnsiTheme="minorHAnsi" w:cstheme="minorBidi"/>
          <w:sz w:val="22"/>
          <w:szCs w:val="22"/>
        </w:rPr>
        <w:tab/>
      </w:r>
      <w:r w:rsidRPr="00763DEA">
        <w:rPr>
          <w:bCs/>
          <w:lang w:val="it-IT"/>
        </w:rPr>
        <w:t>E-UTRAN FDD</w:t>
      </w:r>
      <w:r>
        <w:tab/>
        <w:t>2811</w:t>
      </w:r>
    </w:p>
    <w:p w14:paraId="2D7A8828" w14:textId="77777777" w:rsidR="00597036" w:rsidRDefault="00597036">
      <w:pPr>
        <w:pStyle w:val="TOC4"/>
        <w:rPr>
          <w:rFonts w:asciiTheme="minorHAnsi" w:eastAsiaTheme="minorEastAsia" w:hAnsiTheme="minorHAnsi" w:cstheme="minorBidi"/>
          <w:sz w:val="22"/>
          <w:szCs w:val="22"/>
        </w:rPr>
      </w:pPr>
      <w:r w:rsidRPr="00597036">
        <w:t>A.9.6.1.1</w:t>
      </w:r>
      <w:r w:rsidRPr="00597036">
        <w:rPr>
          <w:rFonts w:asciiTheme="minorHAnsi" w:eastAsiaTheme="minorEastAsia" w:hAnsiTheme="minorHAnsi" w:cstheme="minorBidi"/>
          <w:sz w:val="22"/>
          <w:szCs w:val="22"/>
        </w:rPr>
        <w:tab/>
      </w:r>
      <w:r w:rsidRPr="00763DEA">
        <w:rPr>
          <w:bCs/>
        </w:rPr>
        <w:t>Test Purpose and Environment</w:t>
      </w:r>
      <w:r>
        <w:tab/>
        <w:t>2811</w:t>
      </w:r>
    </w:p>
    <w:p w14:paraId="50C631D5" w14:textId="77777777" w:rsidR="00597036" w:rsidRDefault="00597036">
      <w:pPr>
        <w:pStyle w:val="TOC4"/>
        <w:rPr>
          <w:rFonts w:asciiTheme="minorHAnsi" w:eastAsiaTheme="minorEastAsia" w:hAnsiTheme="minorHAnsi" w:cstheme="minorBidi"/>
          <w:sz w:val="22"/>
          <w:szCs w:val="22"/>
        </w:rPr>
      </w:pPr>
      <w:r w:rsidRPr="00597036">
        <w:t>A.9.6.1.2</w:t>
      </w:r>
      <w:r w:rsidRPr="00597036">
        <w:rPr>
          <w:rFonts w:asciiTheme="minorHAnsi" w:eastAsiaTheme="minorEastAsia" w:hAnsiTheme="minorHAnsi" w:cstheme="minorBidi"/>
          <w:sz w:val="22"/>
          <w:szCs w:val="22"/>
        </w:rPr>
        <w:tab/>
      </w:r>
      <w:r w:rsidRPr="00763DEA">
        <w:rPr>
          <w:bCs/>
        </w:rPr>
        <w:t>Test Requirements</w:t>
      </w:r>
      <w:r>
        <w:tab/>
        <w:t>2812</w:t>
      </w:r>
    </w:p>
    <w:p w14:paraId="5E72A745" w14:textId="77777777" w:rsidR="00597036" w:rsidRDefault="00597036">
      <w:pPr>
        <w:pStyle w:val="TOC3"/>
        <w:rPr>
          <w:rFonts w:asciiTheme="minorHAnsi" w:eastAsiaTheme="minorEastAsia" w:hAnsiTheme="minorHAnsi" w:cstheme="minorBidi"/>
          <w:sz w:val="22"/>
          <w:szCs w:val="22"/>
        </w:rPr>
      </w:pPr>
      <w:r w:rsidRPr="00597036">
        <w:t>A.9.6.2</w:t>
      </w:r>
      <w:r w:rsidRPr="00597036">
        <w:rPr>
          <w:rFonts w:asciiTheme="minorHAnsi" w:eastAsiaTheme="minorEastAsia" w:hAnsiTheme="minorHAnsi" w:cstheme="minorBidi"/>
          <w:sz w:val="22"/>
          <w:szCs w:val="22"/>
        </w:rPr>
        <w:tab/>
      </w:r>
      <w:r w:rsidRPr="00763DEA">
        <w:rPr>
          <w:bCs/>
        </w:rPr>
        <w:t>E-UTRAN TDD</w:t>
      </w:r>
      <w:r>
        <w:tab/>
        <w:t>2812</w:t>
      </w:r>
    </w:p>
    <w:p w14:paraId="6F87FBAC" w14:textId="77777777" w:rsidR="00597036" w:rsidRDefault="00597036">
      <w:pPr>
        <w:pStyle w:val="TOC4"/>
        <w:rPr>
          <w:rFonts w:asciiTheme="minorHAnsi" w:eastAsiaTheme="minorEastAsia" w:hAnsiTheme="minorHAnsi" w:cstheme="minorBidi"/>
          <w:sz w:val="22"/>
          <w:szCs w:val="22"/>
        </w:rPr>
      </w:pPr>
      <w:r w:rsidRPr="00597036">
        <w:t>A.9.6.2.1</w:t>
      </w:r>
      <w:r w:rsidRPr="00597036">
        <w:rPr>
          <w:rFonts w:asciiTheme="minorHAnsi" w:eastAsiaTheme="minorEastAsia" w:hAnsiTheme="minorHAnsi" w:cstheme="minorBidi"/>
          <w:sz w:val="22"/>
          <w:szCs w:val="22"/>
        </w:rPr>
        <w:tab/>
      </w:r>
      <w:r w:rsidRPr="00763DEA">
        <w:rPr>
          <w:bCs/>
        </w:rPr>
        <w:t>Test Purpose and Environment</w:t>
      </w:r>
      <w:r>
        <w:tab/>
        <w:t>2812</w:t>
      </w:r>
    </w:p>
    <w:p w14:paraId="4ECEEE1E" w14:textId="77777777" w:rsidR="00597036" w:rsidRDefault="00597036">
      <w:pPr>
        <w:pStyle w:val="TOC4"/>
        <w:rPr>
          <w:rFonts w:asciiTheme="minorHAnsi" w:eastAsiaTheme="minorEastAsia" w:hAnsiTheme="minorHAnsi" w:cstheme="minorBidi"/>
          <w:sz w:val="22"/>
          <w:szCs w:val="22"/>
        </w:rPr>
      </w:pPr>
      <w:r w:rsidRPr="00597036">
        <w:t>A.9.6.2.2</w:t>
      </w:r>
      <w:r w:rsidRPr="00597036">
        <w:rPr>
          <w:rFonts w:asciiTheme="minorHAnsi" w:eastAsiaTheme="minorEastAsia" w:hAnsiTheme="minorHAnsi" w:cstheme="minorBidi"/>
          <w:sz w:val="22"/>
          <w:szCs w:val="22"/>
        </w:rPr>
        <w:tab/>
      </w:r>
      <w:r w:rsidRPr="00763DEA">
        <w:rPr>
          <w:bCs/>
        </w:rPr>
        <w:t>Test Requirements</w:t>
      </w:r>
      <w:r>
        <w:tab/>
        <w:t>2814</w:t>
      </w:r>
    </w:p>
    <w:p w14:paraId="7391DFD1" w14:textId="77777777" w:rsidR="00597036" w:rsidRDefault="00597036">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763DEA">
        <w:rPr>
          <w:b/>
        </w:rPr>
        <w:t>–</w:t>
      </w:r>
      <w:r w:rsidRPr="00763DEA">
        <w:rPr>
          <w:b/>
          <w:lang w:eastAsia="zh-CN"/>
        </w:rPr>
        <w:t xml:space="preserve"> </w:t>
      </w:r>
      <w:r>
        <w:rPr>
          <w:lang w:eastAsia="zh-CN"/>
        </w:rPr>
        <w:t>Tx Time Difference</w:t>
      </w:r>
      <w:r>
        <w:tab/>
        <w:t>2815</w:t>
      </w:r>
    </w:p>
    <w:p w14:paraId="3E445CD9" w14:textId="77777777" w:rsidR="00597036" w:rsidRDefault="00597036">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763DEA">
        <w:rPr>
          <w:b/>
        </w:rPr>
        <w:t>–</w:t>
      </w:r>
      <w:r w:rsidRPr="00763DEA">
        <w:rPr>
          <w:b/>
          <w:lang w:eastAsia="zh-CN"/>
        </w:rPr>
        <w:t xml:space="preserve"> </w:t>
      </w:r>
      <w:r>
        <w:rPr>
          <w:lang w:eastAsia="zh-CN"/>
        </w:rPr>
        <w:t>Tx time difference</w:t>
      </w:r>
      <w:r>
        <w:t xml:space="preserve"> case</w:t>
      </w:r>
      <w:r>
        <w:tab/>
        <w:t>2815</w:t>
      </w:r>
    </w:p>
    <w:p w14:paraId="5FAAB77D" w14:textId="77777777" w:rsidR="00597036" w:rsidRDefault="00597036">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2815</w:t>
      </w:r>
    </w:p>
    <w:p w14:paraId="334E1B44" w14:textId="77777777" w:rsidR="00597036" w:rsidRDefault="00597036">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2815</w:t>
      </w:r>
    </w:p>
    <w:p w14:paraId="5678C5E9" w14:textId="77777777" w:rsidR="00597036" w:rsidRDefault="00597036">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2816</w:t>
      </w:r>
    </w:p>
    <w:p w14:paraId="724D5D0C" w14:textId="77777777" w:rsidR="00597036" w:rsidRDefault="00597036">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763DEA">
        <w:rPr>
          <w:b/>
        </w:rPr>
        <w:t>–</w:t>
      </w:r>
      <w:r w:rsidRPr="00763DEA">
        <w:rPr>
          <w:b/>
          <w:lang w:eastAsia="zh-CN"/>
        </w:rPr>
        <w:t xml:space="preserve"> </w:t>
      </w:r>
      <w:r>
        <w:rPr>
          <w:lang w:eastAsia="zh-CN"/>
        </w:rPr>
        <w:t>Tx time difference</w:t>
      </w:r>
      <w:r>
        <w:t xml:space="preserve"> case</w:t>
      </w:r>
      <w:r>
        <w:tab/>
        <w:t>2816</w:t>
      </w:r>
    </w:p>
    <w:p w14:paraId="1CF79AA9" w14:textId="77777777" w:rsidR="00597036" w:rsidRDefault="00597036">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2816</w:t>
      </w:r>
    </w:p>
    <w:p w14:paraId="61F4FE43" w14:textId="77777777" w:rsidR="00597036" w:rsidRDefault="00597036">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2816</w:t>
      </w:r>
    </w:p>
    <w:p w14:paraId="0ECB4B60" w14:textId="77777777" w:rsidR="00597036" w:rsidRDefault="00597036">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2818</w:t>
      </w:r>
    </w:p>
    <w:p w14:paraId="28175F18" w14:textId="77777777" w:rsidR="00597036" w:rsidRDefault="00597036">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2818</w:t>
      </w:r>
    </w:p>
    <w:p w14:paraId="23A7DE8F" w14:textId="77777777" w:rsidR="00597036" w:rsidRDefault="00597036">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2818</w:t>
      </w:r>
    </w:p>
    <w:p w14:paraId="7A11C852" w14:textId="77777777" w:rsidR="00597036" w:rsidRDefault="00597036">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2818</w:t>
      </w:r>
    </w:p>
    <w:p w14:paraId="173EF0B8" w14:textId="77777777" w:rsidR="00597036" w:rsidRDefault="00597036">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2821</w:t>
      </w:r>
    </w:p>
    <w:p w14:paraId="64A5914B"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2821</w:t>
      </w:r>
    </w:p>
    <w:p w14:paraId="3EC3CAE7"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2821</w:t>
      </w:r>
    </w:p>
    <w:p w14:paraId="784BE5E4"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2821</w:t>
      </w:r>
    </w:p>
    <w:p w14:paraId="12BF6433"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2824</w:t>
      </w:r>
    </w:p>
    <w:p w14:paraId="5373C27B"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763DEA">
        <w:rPr>
          <w:b/>
        </w:rPr>
        <w:t>–</w:t>
      </w:r>
      <w:r>
        <w:rPr>
          <w:lang w:eastAsia="zh-CN"/>
        </w:rPr>
        <w:t>Tx time difference</w:t>
      </w:r>
      <w:r>
        <w:t xml:space="preserve"> under Time Domain Measurement Resource Restriction with CRS Assistance Information and Non-MBSFN ABS</w:t>
      </w:r>
      <w:r>
        <w:tab/>
        <w:t>2824</w:t>
      </w:r>
    </w:p>
    <w:p w14:paraId="1AF8CD3D"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2824</w:t>
      </w:r>
    </w:p>
    <w:p w14:paraId="55E66DDB"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2824</w:t>
      </w:r>
    </w:p>
    <w:p w14:paraId="04115C74"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2827</w:t>
      </w:r>
    </w:p>
    <w:p w14:paraId="29148537" w14:textId="77777777" w:rsidR="00597036" w:rsidRDefault="00597036">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2827</w:t>
      </w:r>
    </w:p>
    <w:p w14:paraId="134755DE"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2827</w:t>
      </w:r>
    </w:p>
    <w:p w14:paraId="32B5D2AE"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2827</w:t>
      </w:r>
    </w:p>
    <w:p w14:paraId="04603D6C" w14:textId="77777777" w:rsidR="00597036" w:rsidRDefault="00597036">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2830</w:t>
      </w:r>
    </w:p>
    <w:p w14:paraId="7B211466" w14:textId="77777777" w:rsidR="00597036" w:rsidRDefault="00597036">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2830</w:t>
      </w:r>
    </w:p>
    <w:p w14:paraId="3F1887CA" w14:textId="77777777" w:rsidR="00597036" w:rsidRDefault="00597036">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2830</w:t>
      </w:r>
    </w:p>
    <w:p w14:paraId="2B1E183E" w14:textId="77777777" w:rsidR="00597036" w:rsidRDefault="00597036">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2830</w:t>
      </w:r>
    </w:p>
    <w:p w14:paraId="3C94BD6B" w14:textId="77777777" w:rsidR="00597036" w:rsidRDefault="00597036">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2831</w:t>
      </w:r>
    </w:p>
    <w:p w14:paraId="313382DF" w14:textId="77777777" w:rsidR="00597036" w:rsidRDefault="00597036">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2832</w:t>
      </w:r>
    </w:p>
    <w:p w14:paraId="2030660D" w14:textId="77777777" w:rsidR="00597036" w:rsidRDefault="00597036">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2832</w:t>
      </w:r>
    </w:p>
    <w:p w14:paraId="7BC7CDAC" w14:textId="77777777" w:rsidR="00597036" w:rsidRDefault="00597036">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2832</w:t>
      </w:r>
    </w:p>
    <w:p w14:paraId="3B2A2E3B" w14:textId="77777777" w:rsidR="00597036" w:rsidRDefault="00597036">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2833</w:t>
      </w:r>
    </w:p>
    <w:p w14:paraId="5C3C52E4" w14:textId="77777777" w:rsidR="00597036" w:rsidRDefault="00597036">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2833</w:t>
      </w:r>
    </w:p>
    <w:p w14:paraId="1144DD48" w14:textId="77777777" w:rsidR="00597036" w:rsidRDefault="00597036">
      <w:pPr>
        <w:pStyle w:val="TOC4"/>
        <w:rPr>
          <w:rFonts w:asciiTheme="minorHAnsi" w:eastAsiaTheme="minorEastAsia" w:hAnsiTheme="minorHAnsi" w:cstheme="minorBidi"/>
          <w:sz w:val="22"/>
          <w:szCs w:val="22"/>
        </w:rPr>
      </w:pPr>
      <w:r>
        <w:lastRenderedPageBreak/>
        <w:t>A.9.</w:t>
      </w:r>
      <w:r>
        <w:rPr>
          <w:lang w:eastAsia="zh-CN"/>
        </w:rPr>
        <w:t>7</w:t>
      </w:r>
      <w:r>
        <w:t>.9.1</w:t>
      </w:r>
      <w:r>
        <w:rPr>
          <w:rFonts w:asciiTheme="minorHAnsi" w:eastAsiaTheme="minorEastAsia" w:hAnsiTheme="minorHAnsi" w:cstheme="minorBidi"/>
          <w:sz w:val="22"/>
          <w:szCs w:val="22"/>
        </w:rPr>
        <w:tab/>
      </w:r>
      <w:r>
        <w:t>Test Purpose and Environment</w:t>
      </w:r>
      <w:r>
        <w:tab/>
        <w:t>2833</w:t>
      </w:r>
    </w:p>
    <w:p w14:paraId="19E9CE94" w14:textId="77777777" w:rsidR="00597036" w:rsidRDefault="00597036">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2833</w:t>
      </w:r>
    </w:p>
    <w:p w14:paraId="39A6B8D1" w14:textId="77777777" w:rsidR="00597036" w:rsidRDefault="00597036">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2834</w:t>
      </w:r>
    </w:p>
    <w:p w14:paraId="4C0CF47B" w14:textId="77777777" w:rsidR="00597036" w:rsidRDefault="00597036">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2835</w:t>
      </w:r>
    </w:p>
    <w:p w14:paraId="280BE242" w14:textId="77777777" w:rsidR="00597036" w:rsidRDefault="00597036">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2835</w:t>
      </w:r>
    </w:p>
    <w:p w14:paraId="6AF3D41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2835</w:t>
      </w:r>
    </w:p>
    <w:p w14:paraId="271B851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5CC9E7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2837</w:t>
      </w:r>
    </w:p>
    <w:p w14:paraId="75E7108A" w14:textId="77777777" w:rsidR="00597036" w:rsidRDefault="00597036">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2838</w:t>
      </w:r>
    </w:p>
    <w:p w14:paraId="3C7286E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2838</w:t>
      </w:r>
    </w:p>
    <w:p w14:paraId="10AD2C4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2841</w:t>
      </w:r>
    </w:p>
    <w:p w14:paraId="5E8743C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2841</w:t>
      </w:r>
    </w:p>
    <w:p w14:paraId="0641044A"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3</w:t>
      </w:r>
      <w:r w:rsidRPr="00597036">
        <w:rPr>
          <w:rFonts w:asciiTheme="minorHAnsi" w:eastAsiaTheme="minorEastAsia" w:hAnsiTheme="minorHAnsi" w:cstheme="minorBidi"/>
          <w:sz w:val="22"/>
          <w:szCs w:val="22"/>
        </w:rPr>
        <w:tab/>
      </w:r>
      <w:r w:rsidRPr="00763DEA">
        <w:rPr>
          <w:lang w:val="en-US" w:eastAsia="zh-CN"/>
        </w:rPr>
        <w:t>E-UTRAN FDD-FDD RSTD inter frequency case</w:t>
      </w:r>
      <w:r>
        <w:tab/>
        <w:t>2842</w:t>
      </w:r>
    </w:p>
    <w:p w14:paraId="074E452E"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2842</w:t>
      </w:r>
    </w:p>
    <w:p w14:paraId="60C0B553"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5BF91328"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2844</w:t>
      </w:r>
    </w:p>
    <w:p w14:paraId="7D60D5D8"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4</w:t>
      </w:r>
      <w:r w:rsidRPr="00597036">
        <w:rPr>
          <w:rFonts w:asciiTheme="minorHAnsi" w:eastAsiaTheme="minorEastAsia" w:hAnsiTheme="minorHAnsi" w:cstheme="minorBidi"/>
          <w:sz w:val="22"/>
          <w:szCs w:val="22"/>
        </w:rPr>
        <w:tab/>
      </w:r>
      <w:r w:rsidRPr="00763DEA">
        <w:rPr>
          <w:lang w:val="en-US" w:eastAsia="zh-CN"/>
        </w:rPr>
        <w:t>E-UTRAN TDD-TDD RSTD inter frequency case</w:t>
      </w:r>
      <w:r>
        <w:tab/>
        <w:t>2845</w:t>
      </w:r>
    </w:p>
    <w:p w14:paraId="06F8CA6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2845</w:t>
      </w:r>
    </w:p>
    <w:p w14:paraId="117908D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2847</w:t>
      </w:r>
    </w:p>
    <w:p w14:paraId="6B53ED06"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2847</w:t>
      </w:r>
    </w:p>
    <w:p w14:paraId="0DB8FABD"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5</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w:t>
      </w:r>
      <w:r>
        <w:tab/>
        <w:t>2848</w:t>
      </w:r>
    </w:p>
    <w:p w14:paraId="0C77EC5F"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2848</w:t>
      </w:r>
    </w:p>
    <w:p w14:paraId="6FB3A577"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2850</w:t>
      </w:r>
    </w:p>
    <w:p w14:paraId="59DFC5D5"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6</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w:t>
      </w:r>
      <w:r>
        <w:tab/>
        <w:t>2850</w:t>
      </w:r>
    </w:p>
    <w:p w14:paraId="78B5631A"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2850</w:t>
      </w:r>
    </w:p>
    <w:p w14:paraId="61A7DDC5"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2853</w:t>
      </w:r>
    </w:p>
    <w:p w14:paraId="7FF3BC2F"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7</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20MHz bandwidth</w:t>
      </w:r>
      <w:r>
        <w:tab/>
        <w:t>2853</w:t>
      </w:r>
    </w:p>
    <w:p w14:paraId="44874D50"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2853</w:t>
      </w:r>
    </w:p>
    <w:p w14:paraId="15ADC1D1"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45F13AE7"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8</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20MHz bandwidth</w:t>
      </w:r>
      <w:r>
        <w:tab/>
        <w:t>2854</w:t>
      </w:r>
    </w:p>
    <w:p w14:paraId="526D90C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2854</w:t>
      </w:r>
    </w:p>
    <w:p w14:paraId="5058DCFE"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2855</w:t>
      </w:r>
    </w:p>
    <w:p w14:paraId="7C22D1EA"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9</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10MHz+5MHz</w:t>
      </w:r>
      <w:r>
        <w:tab/>
        <w:t>2855</w:t>
      </w:r>
    </w:p>
    <w:p w14:paraId="5EDBEF73"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2855</w:t>
      </w:r>
    </w:p>
    <w:p w14:paraId="367DE8EB"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2856</w:t>
      </w:r>
    </w:p>
    <w:p w14:paraId="175D468E" w14:textId="77777777" w:rsidR="00597036" w:rsidRDefault="00597036">
      <w:pPr>
        <w:pStyle w:val="TOC3"/>
        <w:rPr>
          <w:rFonts w:asciiTheme="minorHAnsi" w:eastAsiaTheme="minorEastAsia" w:hAnsiTheme="minorHAnsi" w:cstheme="minorBidi"/>
          <w:sz w:val="22"/>
          <w:szCs w:val="22"/>
        </w:rPr>
      </w:pPr>
      <w:r w:rsidRPr="00597036">
        <w:t>A.9.</w:t>
      </w:r>
      <w:r w:rsidRPr="00597036">
        <w:rPr>
          <w:lang w:eastAsia="zh-CN"/>
        </w:rPr>
        <w:t>8</w:t>
      </w:r>
      <w:r w:rsidRPr="00597036">
        <w:t>.</w:t>
      </w:r>
      <w:r w:rsidRPr="00597036">
        <w:rPr>
          <w:lang w:eastAsia="zh-CN"/>
        </w:rPr>
        <w:t>10</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10MHz+5MHz</w:t>
      </w:r>
      <w:r>
        <w:tab/>
        <w:t>2856</w:t>
      </w:r>
    </w:p>
    <w:p w14:paraId="70687E7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2856</w:t>
      </w:r>
    </w:p>
    <w:p w14:paraId="73C9777F"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12FA272B" w14:textId="77777777" w:rsidR="00597036" w:rsidRDefault="00597036">
      <w:pPr>
        <w:pStyle w:val="TOC3"/>
        <w:rPr>
          <w:rFonts w:asciiTheme="minorHAnsi" w:eastAsiaTheme="minorEastAsia" w:hAnsiTheme="minorHAnsi" w:cstheme="minorBidi"/>
          <w:sz w:val="22"/>
          <w:szCs w:val="22"/>
        </w:rPr>
      </w:pPr>
      <w:r w:rsidRPr="00597036">
        <w:t>A.9.8.11</w:t>
      </w:r>
      <w:r w:rsidRPr="00597036">
        <w:rPr>
          <w:rFonts w:asciiTheme="minorHAnsi" w:eastAsiaTheme="minorEastAsia" w:hAnsiTheme="minorHAnsi" w:cstheme="minorBidi"/>
          <w:sz w:val="22"/>
          <w:szCs w:val="22"/>
        </w:rPr>
        <w:tab/>
      </w:r>
      <w:r w:rsidRPr="00763DEA">
        <w:rPr>
          <w:lang w:val="en-US" w:eastAsia="zh-CN"/>
        </w:rPr>
        <w:t>E-UTRAN FDD RSTD Measurement Accuracy in Carrier Aggregation for 5 + 5MHz bandwidth</w:t>
      </w:r>
      <w:r>
        <w:tab/>
        <w:t>2857</w:t>
      </w:r>
    </w:p>
    <w:p w14:paraId="21BD62FB" w14:textId="77777777" w:rsidR="00597036" w:rsidRDefault="00597036">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2857</w:t>
      </w:r>
    </w:p>
    <w:p w14:paraId="798B0029" w14:textId="77777777" w:rsidR="00597036" w:rsidRDefault="00597036">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2858</w:t>
      </w:r>
    </w:p>
    <w:p w14:paraId="649221F3" w14:textId="77777777" w:rsidR="00597036" w:rsidRDefault="00597036">
      <w:pPr>
        <w:pStyle w:val="TOC3"/>
        <w:rPr>
          <w:rFonts w:asciiTheme="minorHAnsi" w:eastAsiaTheme="minorEastAsia" w:hAnsiTheme="minorHAnsi" w:cstheme="minorBidi"/>
          <w:sz w:val="22"/>
          <w:szCs w:val="22"/>
        </w:rPr>
      </w:pPr>
      <w:r w:rsidRPr="00597036">
        <w:t>A.9.8.12</w:t>
      </w:r>
      <w:r w:rsidRPr="00597036">
        <w:rPr>
          <w:rFonts w:asciiTheme="minorHAnsi" w:eastAsiaTheme="minorEastAsia" w:hAnsiTheme="minorHAnsi" w:cstheme="minorBidi"/>
          <w:sz w:val="22"/>
          <w:szCs w:val="22"/>
        </w:rPr>
        <w:tab/>
      </w:r>
      <w:r w:rsidRPr="00763DEA">
        <w:rPr>
          <w:lang w:val="en-US" w:eastAsia="zh-CN"/>
        </w:rPr>
        <w:t>E-UTRAN TDD RSTD Measurement Accuracy in Carrier Aggregation for 5+5MHz bandwidth</w:t>
      </w:r>
      <w:r>
        <w:tab/>
        <w:t>2858</w:t>
      </w:r>
    </w:p>
    <w:p w14:paraId="552D4742" w14:textId="77777777" w:rsidR="00597036" w:rsidRDefault="00597036">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2858</w:t>
      </w:r>
    </w:p>
    <w:p w14:paraId="4513A2F7" w14:textId="77777777" w:rsidR="00597036" w:rsidRDefault="00597036">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2859</w:t>
      </w:r>
    </w:p>
    <w:p w14:paraId="1D5FBE77" w14:textId="77777777" w:rsidR="00597036" w:rsidRDefault="00597036">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2859</w:t>
      </w:r>
    </w:p>
    <w:p w14:paraId="7D1AA1CF" w14:textId="77777777" w:rsidR="00597036" w:rsidRDefault="00597036">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2859</w:t>
      </w:r>
    </w:p>
    <w:p w14:paraId="01BE8674" w14:textId="77777777" w:rsidR="00597036" w:rsidRDefault="00597036">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0538B42F" w14:textId="77777777" w:rsidR="00597036" w:rsidRDefault="00597036">
      <w:pPr>
        <w:pStyle w:val="TOC3"/>
        <w:rPr>
          <w:rFonts w:asciiTheme="minorHAnsi" w:eastAsiaTheme="minorEastAsia" w:hAnsiTheme="minorHAnsi" w:cstheme="minorBidi"/>
          <w:sz w:val="22"/>
          <w:szCs w:val="22"/>
        </w:rPr>
      </w:pPr>
      <w:r w:rsidRPr="00597036">
        <w:t>A.9.8.14</w:t>
      </w:r>
      <w:r w:rsidRPr="00597036">
        <w:rPr>
          <w:rFonts w:asciiTheme="minorHAnsi" w:eastAsiaTheme="minorEastAsia" w:hAnsiTheme="minorHAnsi" w:cstheme="minorBidi"/>
          <w:sz w:val="22"/>
          <w:szCs w:val="22"/>
        </w:rPr>
        <w:tab/>
      </w:r>
      <w:r w:rsidRPr="00763DEA">
        <w:rPr>
          <w:lang w:val="en-US" w:eastAsia="zh-CN"/>
        </w:rPr>
        <w:t>E-UTRAN FDD RSTD Measurement Accuracy in 3DL Carrier Aggregation</w:t>
      </w:r>
      <w:r>
        <w:tab/>
        <w:t>2860</w:t>
      </w:r>
    </w:p>
    <w:p w14:paraId="6B6530B6" w14:textId="77777777" w:rsidR="00597036" w:rsidRDefault="00597036">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2860</w:t>
      </w:r>
    </w:p>
    <w:p w14:paraId="240AAB73" w14:textId="77777777" w:rsidR="00597036" w:rsidRDefault="00597036">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2867</w:t>
      </w:r>
    </w:p>
    <w:p w14:paraId="4860105A" w14:textId="77777777" w:rsidR="00597036" w:rsidRDefault="00597036">
      <w:pPr>
        <w:pStyle w:val="TOC3"/>
        <w:rPr>
          <w:rFonts w:asciiTheme="minorHAnsi" w:eastAsiaTheme="minorEastAsia" w:hAnsiTheme="minorHAnsi" w:cstheme="minorBidi"/>
          <w:sz w:val="22"/>
          <w:szCs w:val="22"/>
        </w:rPr>
      </w:pPr>
      <w:r w:rsidRPr="00597036">
        <w:t>A.9.8.15</w:t>
      </w:r>
      <w:r w:rsidRPr="00597036">
        <w:rPr>
          <w:rFonts w:asciiTheme="minorHAnsi" w:eastAsiaTheme="minorEastAsia" w:hAnsiTheme="minorHAnsi" w:cstheme="minorBidi"/>
          <w:sz w:val="22"/>
          <w:szCs w:val="22"/>
        </w:rPr>
        <w:tab/>
      </w:r>
      <w:r w:rsidRPr="00763DEA">
        <w:rPr>
          <w:lang w:val="en-US" w:eastAsia="zh-CN"/>
        </w:rPr>
        <w:t>E-UTRAN TDD RSTD Measurement Accuracy in 3DL Carrier Aggregation</w:t>
      </w:r>
      <w:r>
        <w:tab/>
        <w:t>2867</w:t>
      </w:r>
    </w:p>
    <w:p w14:paraId="286021AA" w14:textId="77777777" w:rsidR="00597036" w:rsidRDefault="00597036">
      <w:pPr>
        <w:pStyle w:val="TOC4"/>
        <w:rPr>
          <w:rFonts w:asciiTheme="minorHAnsi" w:eastAsiaTheme="minorEastAsia" w:hAnsiTheme="minorHAnsi" w:cstheme="minorBidi"/>
          <w:sz w:val="22"/>
          <w:szCs w:val="22"/>
        </w:rPr>
      </w:pPr>
      <w:r>
        <w:t>A.9.8.15.</w:t>
      </w:r>
      <w:r>
        <w:rPr>
          <w:lang w:eastAsia="zh-CN"/>
        </w:rPr>
        <w:t>1</w:t>
      </w:r>
      <w:r>
        <w:rPr>
          <w:rFonts w:asciiTheme="minorHAnsi" w:eastAsiaTheme="minorEastAsia" w:hAnsiTheme="minorHAnsi" w:cstheme="minorBidi"/>
          <w:sz w:val="22"/>
          <w:szCs w:val="22"/>
        </w:rPr>
        <w:tab/>
      </w:r>
      <w:r>
        <w:t>Test Purpose and Environment</w:t>
      </w:r>
      <w:r>
        <w:tab/>
        <w:t>2867</w:t>
      </w:r>
    </w:p>
    <w:p w14:paraId="0AF84FDA" w14:textId="77777777" w:rsidR="00597036" w:rsidRDefault="00597036">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2873</w:t>
      </w:r>
    </w:p>
    <w:p w14:paraId="731C108B" w14:textId="77777777" w:rsidR="00597036" w:rsidRDefault="00597036">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2873</w:t>
      </w:r>
    </w:p>
    <w:p w14:paraId="16B3A719" w14:textId="77777777" w:rsidR="00597036" w:rsidRDefault="00597036">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2873</w:t>
      </w:r>
    </w:p>
    <w:p w14:paraId="051E34A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2876</w:t>
      </w:r>
    </w:p>
    <w:p w14:paraId="72D620C9" w14:textId="77777777" w:rsidR="00597036" w:rsidRDefault="00597036">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2876</w:t>
      </w:r>
    </w:p>
    <w:p w14:paraId="1BB4BB7A" w14:textId="77777777" w:rsidR="00597036" w:rsidRDefault="00597036">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2876</w:t>
      </w:r>
    </w:p>
    <w:p w14:paraId="7F8905EB"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2879</w:t>
      </w:r>
    </w:p>
    <w:p w14:paraId="46B4F6F7" w14:textId="77777777" w:rsidR="00597036" w:rsidRDefault="00597036">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2879</w:t>
      </w:r>
    </w:p>
    <w:p w14:paraId="27733F78" w14:textId="77777777" w:rsidR="00597036" w:rsidRDefault="00597036">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2879</w:t>
      </w:r>
    </w:p>
    <w:p w14:paraId="0B569AFD"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2882</w:t>
      </w:r>
    </w:p>
    <w:p w14:paraId="14849ED3" w14:textId="77777777" w:rsidR="00597036" w:rsidRDefault="00597036">
      <w:pPr>
        <w:pStyle w:val="TOC3"/>
        <w:rPr>
          <w:rFonts w:asciiTheme="minorHAnsi" w:eastAsiaTheme="minorEastAsia" w:hAnsiTheme="minorHAnsi" w:cstheme="minorBidi"/>
          <w:sz w:val="22"/>
          <w:szCs w:val="22"/>
        </w:rPr>
      </w:pPr>
      <w:r>
        <w:lastRenderedPageBreak/>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2882</w:t>
      </w:r>
    </w:p>
    <w:p w14:paraId="3ECDBFFF" w14:textId="77777777" w:rsidR="00597036" w:rsidRDefault="00597036">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2882</w:t>
      </w:r>
    </w:p>
    <w:p w14:paraId="764B6E14" w14:textId="77777777" w:rsidR="00597036" w:rsidRDefault="00597036">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2885</w:t>
      </w:r>
    </w:p>
    <w:p w14:paraId="46CAEA4E" w14:textId="77777777" w:rsidR="00597036" w:rsidRDefault="00597036">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2885</w:t>
      </w:r>
    </w:p>
    <w:p w14:paraId="718B81AF" w14:textId="77777777" w:rsidR="00597036" w:rsidRDefault="00597036">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2885</w:t>
      </w:r>
    </w:p>
    <w:p w14:paraId="0FFAFE21" w14:textId="77777777" w:rsidR="00597036" w:rsidRDefault="00597036">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2888</w:t>
      </w:r>
    </w:p>
    <w:p w14:paraId="2AF3ECAA" w14:textId="77777777" w:rsidR="00597036" w:rsidRDefault="00597036">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2889</w:t>
      </w:r>
    </w:p>
    <w:p w14:paraId="6ACB03D5" w14:textId="77777777" w:rsidR="00597036" w:rsidRDefault="00597036">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2889</w:t>
      </w:r>
    </w:p>
    <w:p w14:paraId="095EE690" w14:textId="77777777" w:rsidR="00597036" w:rsidRDefault="00597036">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2892</w:t>
      </w:r>
    </w:p>
    <w:p w14:paraId="18BFD03F" w14:textId="77777777" w:rsidR="00597036" w:rsidRDefault="00597036">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2893</w:t>
      </w:r>
    </w:p>
    <w:p w14:paraId="11A4C1A1" w14:textId="77777777" w:rsidR="00597036" w:rsidRDefault="00597036">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2893</w:t>
      </w:r>
    </w:p>
    <w:p w14:paraId="78A4EE90" w14:textId="77777777" w:rsidR="00597036" w:rsidRDefault="00597036">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2896</w:t>
      </w:r>
    </w:p>
    <w:p w14:paraId="6A61098A" w14:textId="77777777" w:rsidR="00597036" w:rsidRDefault="00597036">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2897</w:t>
      </w:r>
    </w:p>
    <w:p w14:paraId="27B7DD75" w14:textId="77777777" w:rsidR="00597036" w:rsidRDefault="00597036">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2897</w:t>
      </w:r>
    </w:p>
    <w:p w14:paraId="53B7A1AD" w14:textId="77777777" w:rsidR="00597036" w:rsidRDefault="00597036">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2900</w:t>
      </w:r>
    </w:p>
    <w:p w14:paraId="46C25153" w14:textId="77777777" w:rsidR="00597036" w:rsidRDefault="00597036">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2900</w:t>
      </w:r>
    </w:p>
    <w:p w14:paraId="27B6B113" w14:textId="77777777" w:rsidR="00597036" w:rsidRDefault="00597036">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2900</w:t>
      </w:r>
    </w:p>
    <w:p w14:paraId="26B3EA2A" w14:textId="77777777" w:rsidR="00597036" w:rsidRDefault="00597036">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2904</w:t>
      </w:r>
    </w:p>
    <w:p w14:paraId="5F2B12F1" w14:textId="77777777" w:rsidR="00597036" w:rsidRDefault="00597036">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2905</w:t>
      </w:r>
    </w:p>
    <w:p w14:paraId="12827E8C" w14:textId="77777777" w:rsidR="00597036" w:rsidRDefault="00597036">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2905</w:t>
      </w:r>
    </w:p>
    <w:p w14:paraId="333D6FEA" w14:textId="77777777" w:rsidR="00597036" w:rsidRDefault="00597036">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2908</w:t>
      </w:r>
    </w:p>
    <w:p w14:paraId="56FB408B" w14:textId="77777777" w:rsidR="00597036" w:rsidRDefault="00597036">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2909</w:t>
      </w:r>
    </w:p>
    <w:p w14:paraId="7FE7FAD8" w14:textId="77777777" w:rsidR="00597036" w:rsidRDefault="00597036">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2909</w:t>
      </w:r>
    </w:p>
    <w:p w14:paraId="018F3552" w14:textId="77777777" w:rsidR="00597036" w:rsidRDefault="00597036">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2911</w:t>
      </w:r>
    </w:p>
    <w:p w14:paraId="6DFD4036" w14:textId="77777777" w:rsidR="00597036" w:rsidRDefault="00597036">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2911</w:t>
      </w:r>
    </w:p>
    <w:p w14:paraId="27954504" w14:textId="77777777" w:rsidR="00597036" w:rsidRDefault="00597036">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2911</w:t>
      </w:r>
    </w:p>
    <w:p w14:paraId="248570F6" w14:textId="77777777" w:rsidR="00597036" w:rsidRDefault="00597036">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2914</w:t>
      </w:r>
    </w:p>
    <w:p w14:paraId="2E4B6449" w14:textId="77777777" w:rsidR="00597036" w:rsidRDefault="00597036">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2914</w:t>
      </w:r>
    </w:p>
    <w:p w14:paraId="1D5312F9" w14:textId="77777777" w:rsidR="00597036" w:rsidRDefault="00597036">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2914</w:t>
      </w:r>
    </w:p>
    <w:p w14:paraId="170B94C1" w14:textId="77777777" w:rsidR="00597036" w:rsidRDefault="00597036">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2917</w:t>
      </w:r>
    </w:p>
    <w:p w14:paraId="32566FBB" w14:textId="77777777" w:rsidR="00597036" w:rsidRDefault="00597036">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2917</w:t>
      </w:r>
    </w:p>
    <w:p w14:paraId="39091494" w14:textId="77777777" w:rsidR="00597036" w:rsidRDefault="00597036">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2917</w:t>
      </w:r>
    </w:p>
    <w:p w14:paraId="2C673BB9" w14:textId="77777777" w:rsidR="00597036" w:rsidRDefault="00597036">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2921</w:t>
      </w:r>
    </w:p>
    <w:p w14:paraId="0F6AE667" w14:textId="77777777" w:rsidR="00597036" w:rsidRDefault="00597036">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2922</w:t>
      </w:r>
    </w:p>
    <w:p w14:paraId="1315A7C1" w14:textId="77777777" w:rsidR="00597036" w:rsidRDefault="00597036">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2922</w:t>
      </w:r>
    </w:p>
    <w:p w14:paraId="40D162A4" w14:textId="77777777" w:rsidR="00597036" w:rsidRDefault="00597036">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2925</w:t>
      </w:r>
    </w:p>
    <w:p w14:paraId="3BC20B04" w14:textId="77777777" w:rsidR="00597036" w:rsidRDefault="00597036">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2926</w:t>
      </w:r>
    </w:p>
    <w:p w14:paraId="1E2D5F56" w14:textId="77777777" w:rsidR="00597036" w:rsidRDefault="00597036">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2926</w:t>
      </w:r>
    </w:p>
    <w:p w14:paraId="4DAF39A3" w14:textId="77777777" w:rsidR="00597036" w:rsidRDefault="00597036">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2930</w:t>
      </w:r>
    </w:p>
    <w:p w14:paraId="5643026C" w14:textId="77777777" w:rsidR="00597036" w:rsidRDefault="00597036">
      <w:pPr>
        <w:pStyle w:val="TOC3"/>
        <w:rPr>
          <w:rFonts w:asciiTheme="minorHAnsi" w:eastAsiaTheme="minorEastAsia" w:hAnsiTheme="minorHAnsi" w:cstheme="minorBidi"/>
          <w:sz w:val="22"/>
          <w:szCs w:val="22"/>
        </w:rPr>
      </w:pPr>
      <w:r>
        <w:t>A.9.8.32</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normal coverage</w:t>
      </w:r>
      <w:r>
        <w:tab/>
        <w:t>2930</w:t>
      </w:r>
    </w:p>
    <w:p w14:paraId="63C0CBC3" w14:textId="77777777" w:rsidR="00597036" w:rsidRDefault="00597036">
      <w:pPr>
        <w:pStyle w:val="TOC4"/>
        <w:rPr>
          <w:rFonts w:asciiTheme="minorHAnsi" w:eastAsiaTheme="minorEastAsia" w:hAnsiTheme="minorHAnsi" w:cstheme="minorBidi"/>
          <w:sz w:val="22"/>
          <w:szCs w:val="22"/>
        </w:rPr>
      </w:pPr>
      <w:r>
        <w:t>A.9.8.32.1</w:t>
      </w:r>
      <w:r>
        <w:rPr>
          <w:rFonts w:asciiTheme="minorHAnsi" w:eastAsiaTheme="minorEastAsia" w:hAnsiTheme="minorHAnsi" w:cstheme="minorBidi"/>
          <w:sz w:val="22"/>
          <w:szCs w:val="22"/>
        </w:rPr>
        <w:tab/>
      </w:r>
      <w:r>
        <w:t>Test Purpose and Environment</w:t>
      </w:r>
      <w:r>
        <w:tab/>
        <w:t>2930</w:t>
      </w:r>
    </w:p>
    <w:p w14:paraId="7655F292" w14:textId="77777777" w:rsidR="00597036" w:rsidRDefault="00597036">
      <w:pPr>
        <w:pStyle w:val="TOC4"/>
        <w:rPr>
          <w:rFonts w:asciiTheme="minorHAnsi" w:eastAsiaTheme="minorEastAsia" w:hAnsiTheme="minorHAnsi" w:cstheme="minorBidi"/>
          <w:sz w:val="22"/>
          <w:szCs w:val="22"/>
        </w:rPr>
      </w:pPr>
      <w:r>
        <w:t>A.9.8.32.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2933</w:t>
      </w:r>
    </w:p>
    <w:p w14:paraId="5A47B91C" w14:textId="77777777" w:rsidR="00597036" w:rsidRDefault="00597036">
      <w:pPr>
        <w:pStyle w:val="TOC3"/>
        <w:rPr>
          <w:rFonts w:asciiTheme="minorHAnsi" w:eastAsiaTheme="minorEastAsia" w:hAnsiTheme="minorHAnsi" w:cstheme="minorBidi"/>
          <w:sz w:val="22"/>
          <w:szCs w:val="22"/>
        </w:rPr>
      </w:pPr>
      <w:r>
        <w:t>A.9.8.33</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normal coverage</w:t>
      </w:r>
      <w:r>
        <w:tab/>
        <w:t>2933</w:t>
      </w:r>
    </w:p>
    <w:p w14:paraId="0C953A92" w14:textId="77777777" w:rsidR="00597036" w:rsidRDefault="00597036">
      <w:pPr>
        <w:pStyle w:val="TOC4"/>
        <w:rPr>
          <w:rFonts w:asciiTheme="minorHAnsi" w:eastAsiaTheme="minorEastAsia" w:hAnsiTheme="minorHAnsi" w:cstheme="minorBidi"/>
          <w:sz w:val="22"/>
          <w:szCs w:val="22"/>
        </w:rPr>
      </w:pPr>
      <w:r>
        <w:t>A.9.8.33.1</w:t>
      </w:r>
      <w:r>
        <w:rPr>
          <w:rFonts w:asciiTheme="minorHAnsi" w:eastAsiaTheme="minorEastAsia" w:hAnsiTheme="minorHAnsi" w:cstheme="minorBidi"/>
          <w:sz w:val="22"/>
          <w:szCs w:val="22"/>
        </w:rPr>
        <w:tab/>
      </w:r>
      <w:r>
        <w:t>Test Purpose and Environment</w:t>
      </w:r>
      <w:r>
        <w:tab/>
        <w:t>2933</w:t>
      </w:r>
    </w:p>
    <w:p w14:paraId="53F4ACE2" w14:textId="77777777" w:rsidR="00597036" w:rsidRDefault="00597036">
      <w:pPr>
        <w:pStyle w:val="TOC4"/>
        <w:rPr>
          <w:rFonts w:asciiTheme="minorHAnsi" w:eastAsiaTheme="minorEastAsia" w:hAnsiTheme="minorHAnsi" w:cstheme="minorBidi"/>
          <w:sz w:val="22"/>
          <w:szCs w:val="22"/>
        </w:rPr>
      </w:pPr>
      <w:r>
        <w:t>A.9.8.33.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2936</w:t>
      </w:r>
    </w:p>
    <w:p w14:paraId="6C993CA1" w14:textId="77777777" w:rsidR="00597036" w:rsidRDefault="00597036">
      <w:pPr>
        <w:pStyle w:val="TOC3"/>
        <w:rPr>
          <w:rFonts w:asciiTheme="minorHAnsi" w:eastAsiaTheme="minorEastAsia" w:hAnsiTheme="minorHAnsi" w:cstheme="minorBidi"/>
          <w:sz w:val="22"/>
          <w:szCs w:val="22"/>
        </w:rPr>
      </w:pPr>
      <w:r>
        <w:t>A.9.8.34</w:t>
      </w:r>
      <w:r>
        <w:rPr>
          <w:rFonts w:asciiTheme="minorHAnsi" w:eastAsiaTheme="minorEastAsia" w:hAnsiTheme="minorHAnsi" w:cstheme="minorBidi"/>
          <w:sz w:val="22"/>
          <w:szCs w:val="22"/>
        </w:rPr>
        <w:tab/>
      </w:r>
      <w:r>
        <w:t>TDD Intr</w:t>
      </w:r>
      <w:r>
        <w:rPr>
          <w:lang w:eastAsia="zh-CN"/>
        </w:rPr>
        <w:t>a</w:t>
      </w:r>
      <w:r>
        <w:t xml:space="preserve"> frequency case for UE Category NB1 </w:t>
      </w:r>
      <w:r>
        <w:rPr>
          <w:lang w:eastAsia="zh-CN"/>
        </w:rPr>
        <w:t>inband mode</w:t>
      </w:r>
      <w:r>
        <w:t xml:space="preserve"> in enhanced coverage</w:t>
      </w:r>
      <w:r>
        <w:tab/>
        <w:t>2936</w:t>
      </w:r>
    </w:p>
    <w:p w14:paraId="4DB7E738" w14:textId="77777777" w:rsidR="00597036" w:rsidRDefault="00597036">
      <w:pPr>
        <w:pStyle w:val="TOC4"/>
        <w:rPr>
          <w:rFonts w:asciiTheme="minorHAnsi" w:eastAsiaTheme="minorEastAsia" w:hAnsiTheme="minorHAnsi" w:cstheme="minorBidi"/>
          <w:sz w:val="22"/>
          <w:szCs w:val="22"/>
        </w:rPr>
      </w:pPr>
      <w:r>
        <w:t>A.9.8.34.1</w:t>
      </w:r>
      <w:r>
        <w:rPr>
          <w:rFonts w:asciiTheme="minorHAnsi" w:eastAsiaTheme="minorEastAsia" w:hAnsiTheme="minorHAnsi" w:cstheme="minorBidi"/>
          <w:sz w:val="22"/>
          <w:szCs w:val="22"/>
        </w:rPr>
        <w:tab/>
      </w:r>
      <w:r>
        <w:t>Test Purpose and Environment</w:t>
      </w:r>
      <w:r>
        <w:tab/>
        <w:t>2936</w:t>
      </w:r>
    </w:p>
    <w:p w14:paraId="232E3D91" w14:textId="77777777" w:rsidR="00597036" w:rsidRDefault="00597036">
      <w:pPr>
        <w:pStyle w:val="TOC4"/>
        <w:rPr>
          <w:rFonts w:asciiTheme="minorHAnsi" w:eastAsiaTheme="minorEastAsia" w:hAnsiTheme="minorHAnsi" w:cstheme="minorBidi"/>
          <w:sz w:val="22"/>
          <w:szCs w:val="22"/>
        </w:rPr>
      </w:pPr>
      <w:r>
        <w:t>A.9.8.34.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2939</w:t>
      </w:r>
    </w:p>
    <w:p w14:paraId="3FFC9E92" w14:textId="77777777" w:rsidR="00597036" w:rsidRDefault="00597036">
      <w:pPr>
        <w:pStyle w:val="TOC3"/>
        <w:rPr>
          <w:rFonts w:asciiTheme="minorHAnsi" w:eastAsiaTheme="minorEastAsia" w:hAnsiTheme="minorHAnsi" w:cstheme="minorBidi"/>
          <w:sz w:val="22"/>
          <w:szCs w:val="22"/>
        </w:rPr>
      </w:pPr>
      <w:r>
        <w:t>A.9.8.35</w:t>
      </w:r>
      <w:r>
        <w:rPr>
          <w:rFonts w:asciiTheme="minorHAnsi" w:eastAsiaTheme="minorEastAsia" w:hAnsiTheme="minorHAnsi" w:cstheme="minorBidi"/>
          <w:sz w:val="22"/>
          <w:szCs w:val="22"/>
        </w:rPr>
        <w:tab/>
      </w:r>
      <w:r>
        <w:t xml:space="preserve">TDD Inter frequency case for UE Category NB1 </w:t>
      </w:r>
      <w:r>
        <w:rPr>
          <w:lang w:eastAsia="zh-CN"/>
        </w:rPr>
        <w:t>inband mode</w:t>
      </w:r>
      <w:r>
        <w:t xml:space="preserve"> in enhanced coverage</w:t>
      </w:r>
      <w:r>
        <w:tab/>
        <w:t>2939</w:t>
      </w:r>
    </w:p>
    <w:p w14:paraId="595C1809" w14:textId="77777777" w:rsidR="00597036" w:rsidRDefault="00597036">
      <w:pPr>
        <w:pStyle w:val="TOC4"/>
        <w:rPr>
          <w:rFonts w:asciiTheme="minorHAnsi" w:eastAsiaTheme="minorEastAsia" w:hAnsiTheme="minorHAnsi" w:cstheme="minorBidi"/>
          <w:sz w:val="22"/>
          <w:szCs w:val="22"/>
        </w:rPr>
      </w:pPr>
      <w:r>
        <w:t>A.9.8.35.1</w:t>
      </w:r>
      <w:r>
        <w:rPr>
          <w:rFonts w:asciiTheme="minorHAnsi" w:eastAsiaTheme="minorEastAsia" w:hAnsiTheme="minorHAnsi" w:cstheme="minorBidi"/>
          <w:sz w:val="22"/>
          <w:szCs w:val="22"/>
        </w:rPr>
        <w:tab/>
      </w:r>
      <w:r>
        <w:t>Test Purpose and Environment</w:t>
      </w:r>
      <w:r>
        <w:tab/>
        <w:t>2939</w:t>
      </w:r>
    </w:p>
    <w:p w14:paraId="3D12F8AC" w14:textId="77777777" w:rsidR="00597036" w:rsidRDefault="00597036">
      <w:pPr>
        <w:pStyle w:val="TOC4"/>
        <w:rPr>
          <w:rFonts w:asciiTheme="minorHAnsi" w:eastAsiaTheme="minorEastAsia" w:hAnsiTheme="minorHAnsi" w:cstheme="minorBidi"/>
          <w:sz w:val="22"/>
          <w:szCs w:val="22"/>
        </w:rPr>
      </w:pPr>
      <w:r>
        <w:t>A.9.8.35.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2942</w:t>
      </w:r>
    </w:p>
    <w:p w14:paraId="1BDAAB70" w14:textId="77777777" w:rsidR="00597036" w:rsidRDefault="00597036">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2942</w:t>
      </w:r>
    </w:p>
    <w:p w14:paraId="2EEFB012" w14:textId="77777777" w:rsidR="00597036" w:rsidRDefault="00597036">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2942</w:t>
      </w:r>
    </w:p>
    <w:p w14:paraId="3C4267D9" w14:textId="77777777" w:rsidR="00597036" w:rsidRDefault="00597036">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2942</w:t>
      </w:r>
    </w:p>
    <w:p w14:paraId="5A96CA58" w14:textId="77777777" w:rsidR="00597036" w:rsidRDefault="00597036">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2942</w:t>
      </w:r>
    </w:p>
    <w:p w14:paraId="65DD7BFE" w14:textId="77777777" w:rsidR="00597036" w:rsidRDefault="00597036">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2945</w:t>
      </w:r>
    </w:p>
    <w:p w14:paraId="7CEA99EF" w14:textId="77777777" w:rsidR="00597036" w:rsidRDefault="00597036">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2945</w:t>
      </w:r>
    </w:p>
    <w:p w14:paraId="4F205DC9" w14:textId="77777777" w:rsidR="00597036" w:rsidRDefault="00597036">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2945</w:t>
      </w:r>
    </w:p>
    <w:p w14:paraId="27BABA84" w14:textId="77777777" w:rsidR="00597036" w:rsidRDefault="00597036">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2945</w:t>
      </w:r>
    </w:p>
    <w:p w14:paraId="41923345" w14:textId="77777777" w:rsidR="00597036" w:rsidRDefault="00597036">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2947</w:t>
      </w:r>
    </w:p>
    <w:p w14:paraId="20C5A553" w14:textId="77777777" w:rsidR="00597036" w:rsidRDefault="00597036">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2947</w:t>
      </w:r>
    </w:p>
    <w:p w14:paraId="59643106" w14:textId="77777777" w:rsidR="00597036" w:rsidRDefault="00597036">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2947</w:t>
      </w:r>
    </w:p>
    <w:p w14:paraId="73B9A525" w14:textId="77777777" w:rsidR="00597036" w:rsidRDefault="00597036">
      <w:pPr>
        <w:pStyle w:val="TOC4"/>
        <w:rPr>
          <w:rFonts w:asciiTheme="minorHAnsi" w:eastAsiaTheme="minorEastAsia" w:hAnsiTheme="minorHAnsi" w:cstheme="minorBidi"/>
          <w:sz w:val="22"/>
          <w:szCs w:val="22"/>
        </w:rPr>
      </w:pPr>
      <w:r>
        <w:lastRenderedPageBreak/>
        <w:t>A.9.10.1.1</w:t>
      </w:r>
      <w:r>
        <w:rPr>
          <w:rFonts w:asciiTheme="minorHAnsi" w:eastAsiaTheme="minorEastAsia" w:hAnsiTheme="minorHAnsi" w:cstheme="minorBidi"/>
          <w:sz w:val="22"/>
          <w:szCs w:val="22"/>
        </w:rPr>
        <w:tab/>
      </w:r>
      <w:r>
        <w:t>Test Purpose and Environment</w:t>
      </w:r>
      <w:r>
        <w:tab/>
        <w:t>2947</w:t>
      </w:r>
    </w:p>
    <w:p w14:paraId="340160D9" w14:textId="77777777" w:rsidR="00597036" w:rsidRDefault="00597036">
      <w:pPr>
        <w:pStyle w:val="TOC4"/>
        <w:rPr>
          <w:rFonts w:asciiTheme="minorHAnsi" w:eastAsiaTheme="minorEastAsia" w:hAnsiTheme="minorHAnsi" w:cstheme="minorBidi"/>
          <w:sz w:val="22"/>
          <w:szCs w:val="22"/>
        </w:rPr>
      </w:pPr>
      <w:r>
        <w:t>A.9.10.1.2</w:t>
      </w:r>
      <w:r>
        <w:rPr>
          <w:rFonts w:asciiTheme="minorHAnsi" w:eastAsiaTheme="minorEastAsia" w:hAnsiTheme="minorHAnsi" w:cstheme="minorBidi"/>
          <w:sz w:val="22"/>
          <w:szCs w:val="22"/>
        </w:rPr>
        <w:tab/>
      </w:r>
      <w:r>
        <w:t>Test parameters</w:t>
      </w:r>
      <w:r>
        <w:tab/>
        <w:t>2947</w:t>
      </w:r>
    </w:p>
    <w:p w14:paraId="33ED2798" w14:textId="77777777" w:rsidR="00597036" w:rsidRDefault="00597036">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763DEA">
        <w:rPr>
          <w:snapToGrid w:val="0"/>
        </w:rPr>
        <w:t>Test Requirements</w:t>
      </w:r>
      <w:r>
        <w:tab/>
        <w:t>2949</w:t>
      </w:r>
    </w:p>
    <w:p w14:paraId="2C14C5FD" w14:textId="77777777" w:rsidR="00597036" w:rsidRDefault="00597036">
      <w:pPr>
        <w:pStyle w:val="TOC3"/>
        <w:rPr>
          <w:rFonts w:asciiTheme="minorHAnsi" w:eastAsiaTheme="minorEastAsia" w:hAnsiTheme="minorHAnsi" w:cstheme="minorBidi"/>
          <w:sz w:val="22"/>
          <w:szCs w:val="22"/>
        </w:rPr>
      </w:pPr>
      <w:r w:rsidRPr="00597036">
        <w:t>A.9.10.2</w:t>
      </w:r>
      <w:r w:rsidRPr="00597036">
        <w:rPr>
          <w:rFonts w:asciiTheme="minorHAnsi" w:eastAsiaTheme="minorEastAsia" w:hAnsiTheme="minorHAnsi" w:cstheme="minorBidi"/>
          <w:sz w:val="22"/>
          <w:szCs w:val="22"/>
        </w:rPr>
        <w:tab/>
      </w:r>
      <w:r w:rsidRPr="00763DEA">
        <w:rPr>
          <w:lang w:val="fi-FI"/>
        </w:rPr>
        <w:t>Void</w:t>
      </w:r>
      <w:r>
        <w:tab/>
        <w:t>2949</w:t>
      </w:r>
    </w:p>
    <w:p w14:paraId="33FC5799" w14:textId="77777777" w:rsidR="00597036" w:rsidRDefault="00597036">
      <w:pPr>
        <w:pStyle w:val="TOC3"/>
        <w:rPr>
          <w:rFonts w:asciiTheme="minorHAnsi" w:eastAsiaTheme="minorEastAsia" w:hAnsiTheme="minorHAnsi" w:cstheme="minorBidi"/>
          <w:sz w:val="22"/>
          <w:szCs w:val="22"/>
        </w:rPr>
      </w:pPr>
      <w:r w:rsidRPr="00597036">
        <w:t>A.9.10.3</w:t>
      </w:r>
      <w:r w:rsidRPr="00597036">
        <w:rPr>
          <w:rFonts w:asciiTheme="minorHAnsi" w:eastAsiaTheme="minorEastAsia" w:hAnsiTheme="minorHAnsi" w:cstheme="minorBidi"/>
          <w:sz w:val="22"/>
          <w:szCs w:val="22"/>
        </w:rPr>
        <w:tab/>
      </w:r>
      <w:r w:rsidRPr="00763DEA">
        <w:rPr>
          <w:lang w:val="fi-FI"/>
        </w:rPr>
        <w:t>Void</w:t>
      </w:r>
      <w:r>
        <w:tab/>
        <w:t>2949</w:t>
      </w:r>
    </w:p>
    <w:p w14:paraId="72B95681" w14:textId="77777777" w:rsidR="00597036" w:rsidRDefault="00597036">
      <w:pPr>
        <w:pStyle w:val="TOC3"/>
        <w:rPr>
          <w:rFonts w:asciiTheme="minorHAnsi" w:eastAsiaTheme="minorEastAsia" w:hAnsiTheme="minorHAnsi" w:cstheme="minorBidi"/>
          <w:sz w:val="22"/>
          <w:szCs w:val="22"/>
        </w:rPr>
      </w:pPr>
      <w:r w:rsidRPr="00597036">
        <w:t>A.9.10.4</w:t>
      </w:r>
      <w:r w:rsidRPr="00597036">
        <w:rPr>
          <w:rFonts w:asciiTheme="minorHAnsi" w:eastAsiaTheme="minorEastAsia" w:hAnsiTheme="minorHAnsi" w:cstheme="minorBidi"/>
          <w:sz w:val="22"/>
          <w:szCs w:val="22"/>
        </w:rPr>
        <w:tab/>
      </w:r>
      <w:r w:rsidRPr="00763DEA">
        <w:rPr>
          <w:lang w:val="fi-FI"/>
        </w:rPr>
        <w:t>Void</w:t>
      </w:r>
      <w:r>
        <w:tab/>
        <w:t>2949</w:t>
      </w:r>
    </w:p>
    <w:p w14:paraId="4B388F78" w14:textId="77777777" w:rsidR="00597036" w:rsidRDefault="00597036">
      <w:pPr>
        <w:pStyle w:val="TOC2"/>
        <w:rPr>
          <w:rFonts w:asciiTheme="minorHAnsi" w:eastAsiaTheme="minorEastAsia" w:hAnsiTheme="minorHAnsi" w:cstheme="minorBidi"/>
          <w:sz w:val="22"/>
          <w:szCs w:val="22"/>
        </w:rPr>
      </w:pPr>
      <w:r>
        <w:t>A.9.11 RSSI</w:t>
      </w:r>
      <w:r>
        <w:tab/>
        <w:t>2949</w:t>
      </w:r>
    </w:p>
    <w:p w14:paraId="53E4CB21" w14:textId="77777777" w:rsidR="00597036" w:rsidRDefault="00597036">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2949</w:t>
      </w:r>
    </w:p>
    <w:p w14:paraId="0B519758" w14:textId="77777777" w:rsidR="00597036" w:rsidRDefault="00597036">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2949</w:t>
      </w:r>
    </w:p>
    <w:p w14:paraId="5427C317" w14:textId="77777777" w:rsidR="00597036" w:rsidRDefault="00597036">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2949</w:t>
      </w:r>
    </w:p>
    <w:p w14:paraId="14742512" w14:textId="77777777" w:rsidR="00597036" w:rsidRDefault="00597036">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2952</w:t>
      </w:r>
    </w:p>
    <w:p w14:paraId="46BEE39A" w14:textId="77777777" w:rsidR="00597036" w:rsidRDefault="00597036">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2952</w:t>
      </w:r>
    </w:p>
    <w:p w14:paraId="242E7066" w14:textId="77777777" w:rsidR="00597036" w:rsidRDefault="00597036">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2952</w:t>
      </w:r>
    </w:p>
    <w:p w14:paraId="249AD0A6" w14:textId="77777777" w:rsidR="00597036" w:rsidRDefault="00597036">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2952</w:t>
      </w:r>
    </w:p>
    <w:p w14:paraId="624330BE" w14:textId="77777777" w:rsidR="00597036" w:rsidRDefault="00597036">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2955</w:t>
      </w:r>
    </w:p>
    <w:p w14:paraId="46B1CAF4" w14:textId="77777777" w:rsidR="00597036" w:rsidRDefault="00597036">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2955</w:t>
      </w:r>
    </w:p>
    <w:p w14:paraId="2DC3DBFE" w14:textId="77777777" w:rsidR="00597036" w:rsidRDefault="00597036">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2955</w:t>
      </w:r>
    </w:p>
    <w:p w14:paraId="4DDB6196" w14:textId="77777777" w:rsidR="00597036" w:rsidRDefault="00597036">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2955</w:t>
      </w:r>
    </w:p>
    <w:p w14:paraId="743B87D0" w14:textId="77777777" w:rsidR="00597036" w:rsidRDefault="00597036">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2958</w:t>
      </w:r>
    </w:p>
    <w:p w14:paraId="2AD62BFA" w14:textId="77777777" w:rsidR="00597036" w:rsidRDefault="00597036">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2958</w:t>
      </w:r>
    </w:p>
    <w:p w14:paraId="7561E192" w14:textId="77777777" w:rsidR="00597036" w:rsidRDefault="00597036">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2958</w:t>
      </w:r>
    </w:p>
    <w:p w14:paraId="47179061" w14:textId="77777777" w:rsidR="00597036" w:rsidRDefault="00597036">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2958</w:t>
      </w:r>
    </w:p>
    <w:p w14:paraId="6E0ABA45" w14:textId="77777777" w:rsidR="00597036" w:rsidRDefault="00597036">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2961</w:t>
      </w:r>
    </w:p>
    <w:p w14:paraId="2C98CB86" w14:textId="77777777" w:rsidR="00597036" w:rsidRDefault="00597036">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2961</w:t>
      </w:r>
    </w:p>
    <w:p w14:paraId="7CC4A13A" w14:textId="77777777" w:rsidR="00597036" w:rsidRDefault="00597036">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2961</w:t>
      </w:r>
    </w:p>
    <w:p w14:paraId="1E6A2E33" w14:textId="77777777" w:rsidR="00597036" w:rsidRDefault="00597036">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2961</w:t>
      </w:r>
    </w:p>
    <w:p w14:paraId="6A7B2561" w14:textId="77777777" w:rsidR="00597036" w:rsidRDefault="00597036">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2961</w:t>
      </w:r>
    </w:p>
    <w:p w14:paraId="1155E5B0" w14:textId="77777777" w:rsidR="00597036" w:rsidRDefault="00597036">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2964</w:t>
      </w:r>
    </w:p>
    <w:p w14:paraId="2759568C" w14:textId="77777777" w:rsidR="00597036" w:rsidRDefault="00597036">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2964</w:t>
      </w:r>
    </w:p>
    <w:p w14:paraId="295A08E2" w14:textId="77777777" w:rsidR="00597036" w:rsidRDefault="00597036">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2964</w:t>
      </w:r>
    </w:p>
    <w:p w14:paraId="7E139FA3" w14:textId="77777777" w:rsidR="00597036" w:rsidRDefault="00597036">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2964</w:t>
      </w:r>
    </w:p>
    <w:p w14:paraId="51E032BD" w14:textId="77777777" w:rsidR="00597036" w:rsidRDefault="00597036">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2967</w:t>
      </w:r>
    </w:p>
    <w:p w14:paraId="210766B0" w14:textId="77777777" w:rsidR="00597036" w:rsidRDefault="00597036">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2967</w:t>
      </w:r>
    </w:p>
    <w:p w14:paraId="33FB223D" w14:textId="77777777" w:rsidR="00597036" w:rsidRDefault="00597036">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2967</w:t>
      </w:r>
    </w:p>
    <w:p w14:paraId="445D4FC2" w14:textId="77777777" w:rsidR="00597036" w:rsidRDefault="00597036">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2967</w:t>
      </w:r>
    </w:p>
    <w:p w14:paraId="4AC997E6" w14:textId="77777777" w:rsidR="00597036" w:rsidRDefault="00597036">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2970</w:t>
      </w:r>
    </w:p>
    <w:p w14:paraId="32D524E7" w14:textId="77777777" w:rsidR="00597036" w:rsidRDefault="00597036">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2970</w:t>
      </w:r>
    </w:p>
    <w:p w14:paraId="35F57D4C" w14:textId="77777777" w:rsidR="00597036" w:rsidRDefault="00597036">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2970</w:t>
      </w:r>
    </w:p>
    <w:p w14:paraId="25D49C1C" w14:textId="77777777" w:rsidR="00597036" w:rsidRDefault="00597036">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2970</w:t>
      </w:r>
    </w:p>
    <w:p w14:paraId="6875AD4B" w14:textId="77777777" w:rsidR="00597036" w:rsidRDefault="00597036">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2974</w:t>
      </w:r>
    </w:p>
    <w:p w14:paraId="05860F42" w14:textId="77777777" w:rsidR="00597036" w:rsidRDefault="00597036">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2975</w:t>
      </w:r>
    </w:p>
    <w:p w14:paraId="030417DE" w14:textId="77777777" w:rsidR="00597036" w:rsidRDefault="00597036">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2975</w:t>
      </w:r>
    </w:p>
    <w:p w14:paraId="4F145EAA" w14:textId="77777777" w:rsidR="00597036" w:rsidRDefault="00597036">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2975</w:t>
      </w:r>
    </w:p>
    <w:p w14:paraId="5B807062" w14:textId="77777777" w:rsidR="00597036" w:rsidRDefault="00597036">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2981</w:t>
      </w:r>
    </w:p>
    <w:p w14:paraId="69643B29" w14:textId="77777777" w:rsidR="00597036" w:rsidRDefault="00597036">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2981</w:t>
      </w:r>
    </w:p>
    <w:p w14:paraId="453E92C0" w14:textId="77777777" w:rsidR="00597036" w:rsidRDefault="00597036">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2981</w:t>
      </w:r>
    </w:p>
    <w:p w14:paraId="0C909716" w14:textId="77777777" w:rsidR="00597036" w:rsidRDefault="00597036">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2981</w:t>
      </w:r>
    </w:p>
    <w:p w14:paraId="2200D779" w14:textId="77777777" w:rsidR="00597036" w:rsidRDefault="00597036">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2985</w:t>
      </w:r>
    </w:p>
    <w:p w14:paraId="15570471" w14:textId="77777777" w:rsidR="00597036" w:rsidRDefault="00597036">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2985</w:t>
      </w:r>
    </w:p>
    <w:p w14:paraId="46522177" w14:textId="77777777" w:rsidR="00597036" w:rsidRDefault="00597036">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2985</w:t>
      </w:r>
    </w:p>
    <w:p w14:paraId="57DAB7D5" w14:textId="77777777" w:rsidR="00597036" w:rsidRDefault="00597036">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2985</w:t>
      </w:r>
    </w:p>
    <w:p w14:paraId="7CCB4BE7" w14:textId="77777777" w:rsidR="00597036" w:rsidRDefault="00597036">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2986</w:t>
      </w:r>
    </w:p>
    <w:p w14:paraId="1E2BE1D8" w14:textId="77777777" w:rsidR="00597036" w:rsidRDefault="00597036">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2986</w:t>
      </w:r>
    </w:p>
    <w:p w14:paraId="1483D7F0" w14:textId="77777777" w:rsidR="00597036" w:rsidRDefault="00597036">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2987</w:t>
      </w:r>
    </w:p>
    <w:p w14:paraId="20FFDC12" w14:textId="77777777" w:rsidR="00597036" w:rsidRDefault="00597036">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2987</w:t>
      </w:r>
    </w:p>
    <w:p w14:paraId="12AA55C4" w14:textId="77777777" w:rsidR="00597036" w:rsidRDefault="00597036">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2987</w:t>
      </w:r>
    </w:p>
    <w:p w14:paraId="2BA8EEA9" w14:textId="77777777" w:rsidR="00597036" w:rsidRDefault="00597036">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2988</w:t>
      </w:r>
    </w:p>
    <w:p w14:paraId="0AD8948D" w14:textId="3AAA535B" w:rsidR="00597036" w:rsidRDefault="00597036">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2988</w:t>
      </w:r>
    </w:p>
    <w:p w14:paraId="31C79FD1" w14:textId="77777777" w:rsidR="00597036" w:rsidRDefault="00597036">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2988</w:t>
      </w:r>
    </w:p>
    <w:p w14:paraId="524AF06A" w14:textId="77777777" w:rsidR="00597036" w:rsidRDefault="00597036">
      <w:pPr>
        <w:pStyle w:val="TOC3"/>
        <w:rPr>
          <w:rFonts w:asciiTheme="minorHAnsi" w:eastAsiaTheme="minorEastAsia" w:hAnsiTheme="minorHAnsi" w:cstheme="minorBidi"/>
          <w:sz w:val="22"/>
          <w:szCs w:val="22"/>
        </w:rPr>
      </w:pPr>
      <w:r>
        <w:lastRenderedPageBreak/>
        <w:t>A.10.1.1</w:t>
      </w:r>
      <w:r>
        <w:rPr>
          <w:rFonts w:asciiTheme="minorHAnsi" w:eastAsiaTheme="minorEastAsia" w:hAnsiTheme="minorHAnsi" w:cstheme="minorBidi"/>
          <w:sz w:val="22"/>
          <w:szCs w:val="22"/>
        </w:rPr>
        <w:tab/>
      </w:r>
      <w:r>
        <w:t>Test Purpose and Environment</w:t>
      </w:r>
      <w:r>
        <w:tab/>
        <w:t>2988</w:t>
      </w:r>
    </w:p>
    <w:p w14:paraId="1FF5E408" w14:textId="77777777" w:rsidR="00597036" w:rsidRDefault="00597036">
      <w:pPr>
        <w:pStyle w:val="TOC3"/>
        <w:rPr>
          <w:rFonts w:asciiTheme="minorHAnsi" w:eastAsiaTheme="minorEastAsia" w:hAnsiTheme="minorHAnsi" w:cstheme="minorBidi"/>
          <w:sz w:val="22"/>
          <w:szCs w:val="22"/>
        </w:rPr>
      </w:pPr>
      <w:r>
        <w:t>A.10.1.2</w:t>
      </w:r>
      <w:r>
        <w:rPr>
          <w:rFonts w:asciiTheme="minorHAnsi" w:eastAsiaTheme="minorEastAsia" w:hAnsiTheme="minorHAnsi" w:cstheme="minorBidi"/>
          <w:sz w:val="22"/>
          <w:szCs w:val="22"/>
        </w:rPr>
        <w:tab/>
      </w:r>
      <w:r>
        <w:t>Test Requirements</w:t>
      </w:r>
      <w:r>
        <w:tab/>
        <w:t>2989</w:t>
      </w:r>
    </w:p>
    <w:p w14:paraId="3739D25C" w14:textId="77777777" w:rsidR="00597036" w:rsidRDefault="00597036">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2990</w:t>
      </w:r>
    </w:p>
    <w:p w14:paraId="4047E9E4" w14:textId="77777777" w:rsidR="00597036" w:rsidRDefault="00597036">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2990</w:t>
      </w:r>
    </w:p>
    <w:p w14:paraId="21E49AD5" w14:textId="77777777" w:rsidR="00597036" w:rsidRDefault="00597036">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2991</w:t>
      </w:r>
    </w:p>
    <w:p w14:paraId="5A14B066" w14:textId="77777777" w:rsidR="00597036" w:rsidRDefault="00597036">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2991</w:t>
      </w:r>
    </w:p>
    <w:p w14:paraId="66C01CC8" w14:textId="77777777" w:rsidR="00597036" w:rsidRDefault="00597036">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2991</w:t>
      </w:r>
    </w:p>
    <w:p w14:paraId="731D1BCA" w14:textId="77777777" w:rsidR="00597036" w:rsidRDefault="00597036">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2993</w:t>
      </w:r>
    </w:p>
    <w:p w14:paraId="3EC00D3E" w14:textId="77777777" w:rsidR="00597036" w:rsidRDefault="00597036">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2994</w:t>
      </w:r>
    </w:p>
    <w:p w14:paraId="68C8DCE9" w14:textId="77777777" w:rsidR="00597036" w:rsidRDefault="00597036">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2994</w:t>
      </w:r>
    </w:p>
    <w:p w14:paraId="7CCFCB3B" w14:textId="77777777" w:rsidR="00597036" w:rsidRDefault="00597036">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2996</w:t>
      </w:r>
    </w:p>
    <w:p w14:paraId="4AB4888D" w14:textId="562BF51D" w:rsidR="00597036" w:rsidRDefault="00597036">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2996</w:t>
      </w:r>
    </w:p>
    <w:p w14:paraId="0AE75547" w14:textId="77777777" w:rsidR="00597036" w:rsidRDefault="00597036">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2996</w:t>
      </w:r>
    </w:p>
    <w:p w14:paraId="67BF4647" w14:textId="77777777" w:rsidR="00597036" w:rsidRDefault="00597036">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2996</w:t>
      </w:r>
    </w:p>
    <w:p w14:paraId="2FF8088E" w14:textId="77777777" w:rsidR="00597036" w:rsidRDefault="00597036">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2997</w:t>
      </w:r>
    </w:p>
    <w:p w14:paraId="596D059A" w14:textId="77777777" w:rsidR="00597036" w:rsidRDefault="00597036">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763DEA">
        <w:rPr>
          <w:lang w:val="en-US"/>
        </w:rPr>
        <w:t>Interruptions due to V2V sidelink communication</w:t>
      </w:r>
      <w:r>
        <w:tab/>
        <w:t>2997</w:t>
      </w:r>
    </w:p>
    <w:p w14:paraId="467CD2DD" w14:textId="77777777" w:rsidR="00597036" w:rsidRDefault="00597036">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2997</w:t>
      </w:r>
    </w:p>
    <w:p w14:paraId="3DB25408" w14:textId="77777777" w:rsidR="00597036" w:rsidRDefault="00597036">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2999</w:t>
      </w:r>
    </w:p>
    <w:p w14:paraId="7D4E9862" w14:textId="739768EE" w:rsidR="00597036" w:rsidRDefault="00597036">
      <w:pPr>
        <w:pStyle w:val="TOC1"/>
        <w:rPr>
          <w:rFonts w:asciiTheme="minorHAnsi" w:eastAsiaTheme="minorEastAsia" w:hAnsiTheme="minorHAnsi" w:cstheme="minorBidi"/>
          <w:szCs w:val="22"/>
        </w:rPr>
      </w:pPr>
      <w:r>
        <w:t>A.12</w:t>
      </w:r>
      <w:r>
        <w:tab/>
        <w:t>2999</w:t>
      </w:r>
    </w:p>
    <w:p w14:paraId="4B38F3DE" w14:textId="77777777" w:rsidR="00597036" w:rsidRDefault="00597036">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2999</w:t>
      </w:r>
    </w:p>
    <w:p w14:paraId="62F066AF" w14:textId="77777777" w:rsidR="00597036" w:rsidRDefault="00597036">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2999</w:t>
      </w:r>
    </w:p>
    <w:p w14:paraId="3BA03C03" w14:textId="77777777" w:rsidR="00597036" w:rsidRDefault="00597036">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2999</w:t>
      </w:r>
    </w:p>
    <w:p w14:paraId="0D2B2346" w14:textId="77777777" w:rsidR="00597036" w:rsidRDefault="00597036">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3000</w:t>
      </w:r>
    </w:p>
    <w:p w14:paraId="4AF4E249" w14:textId="77777777" w:rsidR="00597036" w:rsidRDefault="00597036">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3001</w:t>
      </w:r>
    </w:p>
    <w:p w14:paraId="2F99EAA7" w14:textId="77777777" w:rsidR="00597036" w:rsidRDefault="00597036">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3001</w:t>
      </w:r>
    </w:p>
    <w:p w14:paraId="3ECBE43B" w14:textId="77777777" w:rsidR="00597036" w:rsidRDefault="00597036">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3001</w:t>
      </w:r>
    </w:p>
    <w:p w14:paraId="2EFF83ED" w14:textId="77777777" w:rsidR="00597036" w:rsidRDefault="00597036">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3002</w:t>
      </w:r>
    </w:p>
    <w:p w14:paraId="1B74E26F" w14:textId="77777777" w:rsidR="00597036" w:rsidRDefault="00597036">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3002</w:t>
      </w:r>
    </w:p>
    <w:p w14:paraId="6E1F6CCD" w14:textId="77777777" w:rsidR="00597036" w:rsidRDefault="00597036">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3002</w:t>
      </w:r>
    </w:p>
    <w:p w14:paraId="469DE251" w14:textId="77777777" w:rsidR="00597036" w:rsidRDefault="00597036">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3003</w:t>
      </w:r>
    </w:p>
    <w:p w14:paraId="3200225B" w14:textId="77777777" w:rsidR="00597036" w:rsidRDefault="00597036">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3004</w:t>
      </w:r>
    </w:p>
    <w:p w14:paraId="4A32CA3C" w14:textId="77777777" w:rsidR="00597036" w:rsidRDefault="00597036">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3004</w:t>
      </w:r>
    </w:p>
    <w:p w14:paraId="19853D16" w14:textId="77777777" w:rsidR="00597036" w:rsidRDefault="00597036">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3005</w:t>
      </w:r>
    </w:p>
    <w:p w14:paraId="27852DF1" w14:textId="77777777" w:rsidR="00597036" w:rsidRDefault="00597036">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3005</w:t>
      </w:r>
    </w:p>
    <w:p w14:paraId="3B402BD3" w14:textId="77777777" w:rsidR="00597036" w:rsidRDefault="00597036">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3005</w:t>
      </w:r>
    </w:p>
    <w:p w14:paraId="27DE1D1D" w14:textId="77777777" w:rsidR="00597036" w:rsidRDefault="00597036">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3005</w:t>
      </w:r>
    </w:p>
    <w:p w14:paraId="0F0FA4C0" w14:textId="77777777" w:rsidR="00597036" w:rsidRDefault="005970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3008</w:t>
      </w:r>
    </w:p>
    <w:p w14:paraId="66300A9A" w14:textId="77777777" w:rsidR="00597036" w:rsidRDefault="00597036">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3009</w:t>
      </w:r>
    </w:p>
    <w:p w14:paraId="5C13A044" w14:textId="77777777" w:rsidR="00597036" w:rsidRDefault="00597036">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3009</w:t>
      </w:r>
    </w:p>
    <w:p w14:paraId="77F8473D" w14:textId="77777777" w:rsidR="00597036" w:rsidRDefault="00597036">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3011</w:t>
      </w:r>
    </w:p>
    <w:p w14:paraId="0AD1D6A4" w14:textId="77777777" w:rsidR="00597036" w:rsidRDefault="00597036">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3011</w:t>
      </w:r>
    </w:p>
    <w:p w14:paraId="2F23FF36" w14:textId="77777777" w:rsidR="00597036" w:rsidRDefault="00597036">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3011</w:t>
      </w:r>
    </w:p>
    <w:p w14:paraId="130285D9" w14:textId="77777777" w:rsidR="00597036" w:rsidRDefault="00597036">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3013</w:t>
      </w:r>
    </w:p>
    <w:p w14:paraId="62D59764" w14:textId="77777777" w:rsidR="00597036" w:rsidRDefault="00597036">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3013</w:t>
      </w:r>
    </w:p>
    <w:p w14:paraId="371DD50F" w14:textId="77777777" w:rsidR="00597036" w:rsidRDefault="00597036">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3013</w:t>
      </w:r>
    </w:p>
    <w:p w14:paraId="0E837259" w14:textId="77777777" w:rsidR="00597036" w:rsidRDefault="00597036">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3015</w:t>
      </w:r>
    </w:p>
    <w:p w14:paraId="63C68843" w14:textId="77777777" w:rsidR="00597036" w:rsidRDefault="00597036">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3015</w:t>
      </w:r>
    </w:p>
    <w:p w14:paraId="52665A90" w14:textId="77777777" w:rsidR="00597036" w:rsidRDefault="00597036">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3015</w:t>
      </w:r>
    </w:p>
    <w:p w14:paraId="3BAD398E" w14:textId="77777777" w:rsidR="00597036" w:rsidRDefault="00597036">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3015</w:t>
      </w:r>
    </w:p>
    <w:p w14:paraId="7F85BDFF" w14:textId="77777777" w:rsidR="00597036" w:rsidRDefault="005970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3017</w:t>
      </w:r>
    </w:p>
    <w:p w14:paraId="48D6CF6E" w14:textId="77777777" w:rsidR="00597036" w:rsidRDefault="00597036">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3017</w:t>
      </w:r>
    </w:p>
    <w:p w14:paraId="73E08919" w14:textId="77777777" w:rsidR="00597036" w:rsidRDefault="00597036">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3017</w:t>
      </w:r>
    </w:p>
    <w:p w14:paraId="07F871A2" w14:textId="77777777" w:rsidR="00597036" w:rsidRDefault="00597036">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3019</w:t>
      </w:r>
    </w:p>
    <w:p w14:paraId="612BF68B" w14:textId="77777777" w:rsidR="00597036" w:rsidRDefault="00597036">
      <w:pPr>
        <w:pStyle w:val="TOC2"/>
        <w:rPr>
          <w:rFonts w:asciiTheme="minorHAnsi" w:eastAsiaTheme="minorEastAsia" w:hAnsiTheme="minorHAnsi" w:cstheme="minorBidi"/>
          <w:sz w:val="22"/>
          <w:szCs w:val="22"/>
        </w:rPr>
      </w:pPr>
      <w:r>
        <w:t>A.12.7</w:t>
      </w:r>
      <w:r>
        <w:rPr>
          <w:rFonts w:asciiTheme="minorHAnsi" w:eastAsiaTheme="minorEastAsia" w:hAnsiTheme="minorHAnsi" w:cstheme="minorBidi"/>
          <w:sz w:val="22"/>
          <w:szCs w:val="22"/>
        </w:rPr>
        <w:tab/>
      </w:r>
      <w:r>
        <w:t>V2X Synchronization Reference Selection/Reselection Tests for V2X Carrier Aggregation</w:t>
      </w:r>
      <w:r>
        <w:tab/>
        <w:t>3019</w:t>
      </w:r>
    </w:p>
    <w:p w14:paraId="6E9E1027" w14:textId="77777777" w:rsidR="00597036" w:rsidRDefault="00597036">
      <w:pPr>
        <w:pStyle w:val="TOC3"/>
        <w:rPr>
          <w:rFonts w:asciiTheme="minorHAnsi" w:eastAsiaTheme="minorEastAsia" w:hAnsiTheme="minorHAnsi" w:cstheme="minorBidi"/>
          <w:sz w:val="22"/>
          <w:szCs w:val="22"/>
        </w:rPr>
      </w:pPr>
      <w:r>
        <w:t>A.12.7.1</w:t>
      </w:r>
      <w:r>
        <w:rPr>
          <w:rFonts w:asciiTheme="minorHAnsi" w:eastAsiaTheme="minorEastAsia" w:hAnsiTheme="minorHAnsi" w:cstheme="minorBidi"/>
          <w:sz w:val="22"/>
          <w:szCs w:val="22"/>
        </w:rPr>
        <w:tab/>
      </w:r>
      <w:r>
        <w:t>Test Purpose and Environment</w:t>
      </w:r>
      <w:r>
        <w:tab/>
        <w:t>3019</w:t>
      </w:r>
    </w:p>
    <w:p w14:paraId="40DEAA52" w14:textId="77777777" w:rsidR="00597036" w:rsidRDefault="00597036">
      <w:pPr>
        <w:pStyle w:val="TOC3"/>
        <w:rPr>
          <w:rFonts w:asciiTheme="minorHAnsi" w:eastAsiaTheme="minorEastAsia" w:hAnsiTheme="minorHAnsi" w:cstheme="minorBidi"/>
          <w:sz w:val="22"/>
          <w:szCs w:val="22"/>
        </w:rPr>
      </w:pPr>
      <w:r>
        <w:lastRenderedPageBreak/>
        <w:t>A.12.7.2</w:t>
      </w:r>
      <w:r>
        <w:rPr>
          <w:rFonts w:asciiTheme="minorHAnsi" w:eastAsiaTheme="minorEastAsia" w:hAnsiTheme="minorHAnsi" w:cstheme="minorBidi"/>
          <w:sz w:val="22"/>
          <w:szCs w:val="22"/>
        </w:rPr>
        <w:tab/>
      </w:r>
      <w:r>
        <w:t>Test Requirements</w:t>
      </w:r>
      <w:r>
        <w:tab/>
        <w:t>3022</w:t>
      </w:r>
    </w:p>
    <w:p w14:paraId="3938D2E6" w14:textId="77777777" w:rsidR="00597036" w:rsidRDefault="00597036">
      <w:pPr>
        <w:pStyle w:val="TOC2"/>
        <w:rPr>
          <w:rFonts w:asciiTheme="minorHAnsi" w:eastAsiaTheme="minorEastAsia" w:hAnsiTheme="minorHAnsi" w:cstheme="minorBidi"/>
          <w:sz w:val="22"/>
          <w:szCs w:val="22"/>
        </w:rPr>
      </w:pPr>
      <w:r>
        <w:t>A.12.8</w:t>
      </w:r>
      <w:r>
        <w:rPr>
          <w:rFonts w:asciiTheme="minorHAnsi" w:eastAsiaTheme="minorEastAsia" w:hAnsiTheme="minorHAnsi" w:cstheme="minorBidi"/>
          <w:sz w:val="22"/>
          <w:szCs w:val="22"/>
        </w:rPr>
        <w:tab/>
      </w:r>
      <w:r>
        <w:t>Interruptions due to V2X Carrier Aggregation</w:t>
      </w:r>
      <w:r>
        <w:tab/>
        <w:t>3023</w:t>
      </w:r>
    </w:p>
    <w:p w14:paraId="53FF837E" w14:textId="77777777" w:rsidR="00597036" w:rsidRDefault="00597036">
      <w:pPr>
        <w:pStyle w:val="TOC3"/>
        <w:rPr>
          <w:rFonts w:asciiTheme="minorHAnsi" w:eastAsiaTheme="minorEastAsia" w:hAnsiTheme="minorHAnsi" w:cstheme="minorBidi"/>
          <w:sz w:val="22"/>
          <w:szCs w:val="22"/>
        </w:rPr>
      </w:pPr>
      <w:r>
        <w:t>A.12.8.1</w:t>
      </w:r>
      <w:r>
        <w:rPr>
          <w:rFonts w:asciiTheme="minorHAnsi" w:eastAsiaTheme="minorEastAsia" w:hAnsiTheme="minorHAnsi" w:cstheme="minorBidi"/>
          <w:sz w:val="22"/>
          <w:szCs w:val="22"/>
        </w:rPr>
        <w:tab/>
      </w:r>
      <w:r>
        <w:t>Interruptions on a FDD PCell</w:t>
      </w:r>
      <w:r>
        <w:tab/>
        <w:t>3023</w:t>
      </w:r>
    </w:p>
    <w:p w14:paraId="0C644C9F" w14:textId="77777777" w:rsidR="00597036" w:rsidRDefault="00597036">
      <w:pPr>
        <w:pStyle w:val="TOC4"/>
        <w:rPr>
          <w:rFonts w:asciiTheme="minorHAnsi" w:eastAsiaTheme="minorEastAsia" w:hAnsiTheme="minorHAnsi" w:cstheme="minorBidi"/>
          <w:sz w:val="22"/>
          <w:szCs w:val="22"/>
        </w:rPr>
      </w:pPr>
      <w:r>
        <w:t>A.12.8.1.1</w:t>
      </w:r>
      <w:r>
        <w:rPr>
          <w:rFonts w:asciiTheme="minorHAnsi" w:eastAsiaTheme="minorEastAsia" w:hAnsiTheme="minorHAnsi" w:cstheme="minorBidi"/>
          <w:sz w:val="22"/>
          <w:szCs w:val="22"/>
        </w:rPr>
        <w:tab/>
      </w:r>
      <w:r>
        <w:t>Test Purpose and Environment</w:t>
      </w:r>
      <w:r>
        <w:tab/>
        <w:t>3023</w:t>
      </w:r>
    </w:p>
    <w:p w14:paraId="7EDC2D0D" w14:textId="77777777" w:rsidR="00597036" w:rsidRDefault="00597036">
      <w:pPr>
        <w:pStyle w:val="TOC4"/>
        <w:rPr>
          <w:rFonts w:asciiTheme="minorHAnsi" w:eastAsiaTheme="minorEastAsia" w:hAnsiTheme="minorHAnsi" w:cstheme="minorBidi"/>
          <w:sz w:val="22"/>
          <w:szCs w:val="22"/>
        </w:rPr>
      </w:pPr>
      <w:r>
        <w:t>A.12.8.1.2</w:t>
      </w:r>
      <w:r>
        <w:rPr>
          <w:rFonts w:asciiTheme="minorHAnsi" w:eastAsiaTheme="minorEastAsia" w:hAnsiTheme="minorHAnsi" w:cstheme="minorBidi"/>
          <w:sz w:val="22"/>
          <w:szCs w:val="22"/>
        </w:rPr>
        <w:tab/>
      </w:r>
      <w:r>
        <w:t>Test Requirements</w:t>
      </w:r>
      <w:r>
        <w:tab/>
        <w:t>3024</w:t>
      </w:r>
    </w:p>
    <w:p w14:paraId="5FB93BE4" w14:textId="77777777" w:rsidR="00597036" w:rsidRDefault="00597036">
      <w:pPr>
        <w:pStyle w:val="TOC3"/>
        <w:rPr>
          <w:rFonts w:asciiTheme="minorHAnsi" w:eastAsiaTheme="minorEastAsia" w:hAnsiTheme="minorHAnsi" w:cstheme="minorBidi"/>
          <w:sz w:val="22"/>
          <w:szCs w:val="22"/>
        </w:rPr>
      </w:pPr>
      <w:r>
        <w:t>A.12.8.2</w:t>
      </w:r>
      <w:r>
        <w:rPr>
          <w:rFonts w:asciiTheme="minorHAnsi" w:eastAsiaTheme="minorEastAsia" w:hAnsiTheme="minorHAnsi" w:cstheme="minorBidi"/>
          <w:sz w:val="22"/>
          <w:szCs w:val="22"/>
        </w:rPr>
        <w:tab/>
      </w:r>
      <w:r>
        <w:t>Interruptions on a TDD PCell</w:t>
      </w:r>
      <w:r>
        <w:tab/>
        <w:t>3024</w:t>
      </w:r>
    </w:p>
    <w:p w14:paraId="603B7085" w14:textId="77777777" w:rsidR="00597036" w:rsidRDefault="00597036">
      <w:pPr>
        <w:pStyle w:val="TOC4"/>
        <w:rPr>
          <w:rFonts w:asciiTheme="minorHAnsi" w:eastAsiaTheme="minorEastAsia" w:hAnsiTheme="minorHAnsi" w:cstheme="minorBidi"/>
          <w:sz w:val="22"/>
          <w:szCs w:val="22"/>
        </w:rPr>
      </w:pPr>
      <w:r>
        <w:t>A.12.8.2.1</w:t>
      </w:r>
      <w:r>
        <w:rPr>
          <w:rFonts w:asciiTheme="minorHAnsi" w:eastAsiaTheme="minorEastAsia" w:hAnsiTheme="minorHAnsi" w:cstheme="minorBidi"/>
          <w:sz w:val="22"/>
          <w:szCs w:val="22"/>
        </w:rPr>
        <w:tab/>
      </w:r>
      <w:r>
        <w:t>Test Purpose and Environment</w:t>
      </w:r>
      <w:r>
        <w:tab/>
        <w:t>3024</w:t>
      </w:r>
    </w:p>
    <w:p w14:paraId="63587E39" w14:textId="77777777" w:rsidR="00597036" w:rsidRDefault="00597036">
      <w:pPr>
        <w:pStyle w:val="TOC4"/>
        <w:rPr>
          <w:rFonts w:asciiTheme="minorHAnsi" w:eastAsiaTheme="minorEastAsia" w:hAnsiTheme="minorHAnsi" w:cstheme="minorBidi"/>
          <w:sz w:val="22"/>
          <w:szCs w:val="22"/>
        </w:rPr>
      </w:pPr>
      <w:r>
        <w:t>A.12.8.2.2</w:t>
      </w:r>
      <w:r>
        <w:rPr>
          <w:rFonts w:asciiTheme="minorHAnsi" w:eastAsiaTheme="minorEastAsia" w:hAnsiTheme="minorHAnsi" w:cstheme="minorBidi"/>
          <w:sz w:val="22"/>
          <w:szCs w:val="22"/>
        </w:rPr>
        <w:tab/>
      </w:r>
      <w:r>
        <w:t>Test Requirements</w:t>
      </w:r>
      <w:r>
        <w:tab/>
        <w:t>3026</w:t>
      </w:r>
    </w:p>
    <w:p w14:paraId="54EF3DBA" w14:textId="4184903B" w:rsidR="00597036" w:rsidRDefault="00597036" w:rsidP="00597036">
      <w:pPr>
        <w:pStyle w:val="TOC8"/>
        <w:tabs>
          <w:tab w:val="right" w:leader="dot" w:pos="9639"/>
        </w:tabs>
        <w:rPr>
          <w:rFonts w:asciiTheme="minorHAnsi" w:eastAsiaTheme="minorEastAsia" w:hAnsiTheme="minorHAnsi" w:cstheme="minorBidi"/>
          <w:b w:val="0"/>
          <w:szCs w:val="22"/>
        </w:rPr>
      </w:pPr>
      <w:r>
        <w:t>Annex B (normative):</w:t>
      </w:r>
      <w:r>
        <w:tab/>
        <w:t>Conditions for RRM requirements applicability for operating bands</w:t>
      </w:r>
      <w:r>
        <w:tab/>
        <w:t>3027</w:t>
      </w:r>
    </w:p>
    <w:p w14:paraId="791FED6C" w14:textId="6A4405A8" w:rsidR="00597036" w:rsidRDefault="00597036">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3027</w:t>
      </w:r>
    </w:p>
    <w:p w14:paraId="58E434CE" w14:textId="77777777" w:rsidR="00597036" w:rsidRDefault="00597036">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3027</w:t>
      </w:r>
    </w:p>
    <w:p w14:paraId="45CAA451" w14:textId="77777777" w:rsidR="00597036" w:rsidRDefault="00597036">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3027</w:t>
      </w:r>
    </w:p>
    <w:p w14:paraId="0A0E9D55" w14:textId="77777777" w:rsidR="00597036" w:rsidRDefault="00597036">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3027</w:t>
      </w:r>
    </w:p>
    <w:p w14:paraId="6DB67A8D" w14:textId="77777777" w:rsidR="00597036" w:rsidRDefault="00597036">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3029</w:t>
      </w:r>
    </w:p>
    <w:p w14:paraId="0C8867AA" w14:textId="77777777" w:rsidR="00597036" w:rsidRDefault="00597036">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3030</w:t>
      </w:r>
    </w:p>
    <w:p w14:paraId="67FDA2B9" w14:textId="77777777" w:rsidR="00597036" w:rsidRDefault="00597036">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3030</w:t>
      </w:r>
    </w:p>
    <w:p w14:paraId="0858755E" w14:textId="77777777" w:rsidR="00597036" w:rsidRDefault="00597036">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3030</w:t>
      </w:r>
    </w:p>
    <w:p w14:paraId="449B48AD" w14:textId="77777777" w:rsidR="00597036" w:rsidRDefault="00597036">
      <w:pPr>
        <w:pStyle w:val="TOC3"/>
        <w:rPr>
          <w:rFonts w:asciiTheme="minorHAnsi" w:eastAsiaTheme="minorEastAsia" w:hAnsiTheme="minorHAnsi" w:cstheme="minorBidi"/>
          <w:sz w:val="22"/>
          <w:szCs w:val="22"/>
        </w:rPr>
      </w:pPr>
      <w:r>
        <w:t>B.1.7.1</w:t>
      </w:r>
      <w:r>
        <w:rPr>
          <w:rFonts w:asciiTheme="minorHAnsi" w:eastAsiaTheme="minorEastAsia" w:hAnsiTheme="minorHAnsi" w:cstheme="minorBidi"/>
          <w:sz w:val="22"/>
          <w:szCs w:val="22"/>
        </w:rPr>
        <w:tab/>
      </w:r>
      <w:r>
        <w:rPr>
          <w:lang w:eastAsia="zh-CN"/>
        </w:rPr>
        <w:t>Conditions for measurements of intra-frequence E-UTRAN cells for cell selection</w:t>
      </w:r>
      <w:r>
        <w:tab/>
        <w:t>3030</w:t>
      </w:r>
    </w:p>
    <w:p w14:paraId="143FF12A" w14:textId="77777777" w:rsidR="00597036" w:rsidRDefault="00597036">
      <w:pPr>
        <w:pStyle w:val="TOC3"/>
        <w:rPr>
          <w:rFonts w:asciiTheme="minorHAnsi" w:eastAsiaTheme="minorEastAsia" w:hAnsiTheme="minorHAnsi" w:cstheme="minorBidi"/>
          <w:sz w:val="22"/>
          <w:szCs w:val="22"/>
        </w:rPr>
      </w:pPr>
      <w:r>
        <w:t>B.1.7.2</w:t>
      </w:r>
      <w:r>
        <w:rPr>
          <w:rFonts w:asciiTheme="minorHAnsi" w:eastAsiaTheme="minorEastAsia" w:hAnsiTheme="minorHAnsi" w:cstheme="minorBidi"/>
          <w:sz w:val="22"/>
          <w:szCs w:val="22"/>
        </w:rPr>
        <w:tab/>
      </w:r>
      <w:r>
        <w:rPr>
          <w:lang w:eastAsia="zh-CN"/>
        </w:rPr>
        <w:t>Condition for measurements of inter-frequence E-UTRAN cells for cell selection</w:t>
      </w:r>
      <w:r>
        <w:tab/>
        <w:t>3032</w:t>
      </w:r>
    </w:p>
    <w:p w14:paraId="74138357" w14:textId="77777777" w:rsidR="00597036" w:rsidRDefault="00597036">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3033</w:t>
      </w:r>
    </w:p>
    <w:p w14:paraId="2BA28B74" w14:textId="4F2837BE" w:rsidR="00597036" w:rsidRDefault="00597036">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3033</w:t>
      </w:r>
    </w:p>
    <w:p w14:paraId="15CCBBE2" w14:textId="77777777" w:rsidR="00597036" w:rsidRDefault="00597036">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3033</w:t>
      </w:r>
    </w:p>
    <w:p w14:paraId="6A507F4D" w14:textId="77777777" w:rsidR="00597036" w:rsidRDefault="00597036">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3034</w:t>
      </w:r>
    </w:p>
    <w:p w14:paraId="2D30A1A3" w14:textId="77777777" w:rsidR="00597036" w:rsidRDefault="00597036">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3034</w:t>
      </w:r>
    </w:p>
    <w:p w14:paraId="3DB5BCF0" w14:textId="77777777" w:rsidR="00597036" w:rsidRDefault="00597036">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3035</w:t>
      </w:r>
    </w:p>
    <w:p w14:paraId="001E0B0C" w14:textId="77777777" w:rsidR="00597036" w:rsidRDefault="00597036">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3035</w:t>
      </w:r>
    </w:p>
    <w:p w14:paraId="1B9A8641" w14:textId="77777777" w:rsidR="00597036" w:rsidRDefault="00597036">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3035</w:t>
      </w:r>
    </w:p>
    <w:p w14:paraId="121D3C9E" w14:textId="77777777" w:rsidR="00597036" w:rsidRDefault="00597036">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3036</w:t>
      </w:r>
    </w:p>
    <w:p w14:paraId="06AB2277" w14:textId="77777777" w:rsidR="00597036" w:rsidRDefault="00597036">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3036</w:t>
      </w:r>
    </w:p>
    <w:p w14:paraId="6E55D105" w14:textId="77777777" w:rsidR="00597036" w:rsidRDefault="00597036">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3037</w:t>
      </w:r>
    </w:p>
    <w:p w14:paraId="6D40A9F2" w14:textId="77777777" w:rsidR="00597036" w:rsidRDefault="00597036">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3037</w:t>
      </w:r>
    </w:p>
    <w:p w14:paraId="64C48FF0" w14:textId="77777777" w:rsidR="00597036" w:rsidRDefault="00597036">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3037</w:t>
      </w:r>
    </w:p>
    <w:p w14:paraId="63D2E119" w14:textId="77777777" w:rsidR="00597036" w:rsidRDefault="00597036">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3037</w:t>
      </w:r>
    </w:p>
    <w:p w14:paraId="2C12600A" w14:textId="77777777" w:rsidR="00597036" w:rsidRDefault="00597036">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3038</w:t>
      </w:r>
    </w:p>
    <w:p w14:paraId="57FB1EF2" w14:textId="77777777" w:rsidR="00597036" w:rsidRDefault="00597036">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3038</w:t>
      </w:r>
    </w:p>
    <w:p w14:paraId="57DF1669" w14:textId="77777777" w:rsidR="00597036" w:rsidRDefault="00597036">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3038</w:t>
      </w:r>
    </w:p>
    <w:p w14:paraId="246B9496" w14:textId="77777777" w:rsidR="00597036" w:rsidRDefault="00597036">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3039</w:t>
      </w:r>
    </w:p>
    <w:p w14:paraId="4E2FFB2F" w14:textId="77777777" w:rsidR="00597036" w:rsidRDefault="00597036">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3039</w:t>
      </w:r>
    </w:p>
    <w:p w14:paraId="21C418DC" w14:textId="77777777" w:rsidR="00597036" w:rsidRDefault="00597036">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3039</w:t>
      </w:r>
    </w:p>
    <w:p w14:paraId="7AFA8124" w14:textId="77777777" w:rsidR="00597036" w:rsidRDefault="00597036">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3040</w:t>
      </w:r>
    </w:p>
    <w:p w14:paraId="77393E62" w14:textId="77777777" w:rsidR="00597036" w:rsidRDefault="00597036">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3040</w:t>
      </w:r>
    </w:p>
    <w:p w14:paraId="6A1B1CA0" w14:textId="77777777" w:rsidR="00597036" w:rsidRDefault="00597036">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3041</w:t>
      </w:r>
    </w:p>
    <w:p w14:paraId="2D261D0A" w14:textId="77777777" w:rsidR="00597036" w:rsidRDefault="00597036">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3042</w:t>
      </w:r>
    </w:p>
    <w:p w14:paraId="2A34C63A" w14:textId="77777777" w:rsidR="00597036" w:rsidRDefault="00597036">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3043</w:t>
      </w:r>
    </w:p>
    <w:p w14:paraId="45A55E62" w14:textId="77777777" w:rsidR="00597036" w:rsidRDefault="00597036">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3044</w:t>
      </w:r>
    </w:p>
    <w:p w14:paraId="7422C218" w14:textId="77777777" w:rsidR="00597036" w:rsidRDefault="00597036">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3045</w:t>
      </w:r>
    </w:p>
    <w:p w14:paraId="747D1385" w14:textId="77777777" w:rsidR="00597036" w:rsidRDefault="00597036">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3045</w:t>
      </w:r>
    </w:p>
    <w:p w14:paraId="7D62B871" w14:textId="77777777" w:rsidR="00597036" w:rsidRDefault="00597036">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3045</w:t>
      </w:r>
    </w:p>
    <w:p w14:paraId="4F4AD33E" w14:textId="77777777" w:rsidR="00597036" w:rsidRDefault="00597036">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3045</w:t>
      </w:r>
    </w:p>
    <w:p w14:paraId="0496C5AC" w14:textId="77777777" w:rsidR="00597036" w:rsidRDefault="00597036">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3046</w:t>
      </w:r>
    </w:p>
    <w:p w14:paraId="272A0A4A" w14:textId="77777777" w:rsidR="00597036" w:rsidRDefault="00597036">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3046</w:t>
      </w:r>
    </w:p>
    <w:p w14:paraId="12D97235" w14:textId="77777777" w:rsidR="00597036" w:rsidRDefault="00597036">
      <w:pPr>
        <w:pStyle w:val="TOC2"/>
        <w:rPr>
          <w:rFonts w:asciiTheme="minorHAnsi" w:eastAsiaTheme="minorEastAsia" w:hAnsiTheme="minorHAnsi" w:cstheme="minorBidi"/>
          <w:sz w:val="22"/>
          <w:szCs w:val="22"/>
        </w:rPr>
      </w:pPr>
      <w:r>
        <w:lastRenderedPageBreak/>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3048</w:t>
      </w:r>
    </w:p>
    <w:p w14:paraId="3AFF0D02" w14:textId="6B17CCE9" w:rsidR="00597036" w:rsidRDefault="00597036">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3048</w:t>
      </w:r>
    </w:p>
    <w:p w14:paraId="65A2D094" w14:textId="77777777" w:rsidR="00597036" w:rsidRDefault="00597036">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3048</w:t>
      </w:r>
    </w:p>
    <w:p w14:paraId="3228A937" w14:textId="77777777" w:rsidR="00597036" w:rsidRDefault="00597036">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3048</w:t>
      </w:r>
    </w:p>
    <w:p w14:paraId="5CF06896" w14:textId="77777777" w:rsidR="00597036" w:rsidRDefault="00597036">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3048</w:t>
      </w:r>
    </w:p>
    <w:p w14:paraId="0DE938E2" w14:textId="77777777" w:rsidR="00597036" w:rsidRDefault="00597036">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3048</w:t>
      </w:r>
    </w:p>
    <w:p w14:paraId="4737E947" w14:textId="77777777" w:rsidR="00597036" w:rsidRDefault="00597036">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3048</w:t>
      </w:r>
    </w:p>
    <w:p w14:paraId="46FD24F4" w14:textId="77777777" w:rsidR="00597036" w:rsidRDefault="00597036">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3049</w:t>
      </w:r>
    </w:p>
    <w:p w14:paraId="787F8E83" w14:textId="77777777" w:rsidR="00597036" w:rsidRDefault="00597036">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Conditions for inter-frequency RSTD measurements</w:t>
      </w:r>
      <w:r>
        <w:tab/>
        <w:t>3049</w:t>
      </w:r>
    </w:p>
    <w:p w14:paraId="508B2AAE" w14:textId="77777777" w:rsidR="00597036" w:rsidRDefault="00597036">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3049</w:t>
      </w:r>
    </w:p>
    <w:p w14:paraId="05F12F0E" w14:textId="77777777" w:rsidR="00597036" w:rsidRDefault="00597036">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3049</w:t>
      </w:r>
    </w:p>
    <w:p w14:paraId="10A6D766" w14:textId="77777777" w:rsidR="00597036" w:rsidRDefault="00597036">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3049</w:t>
      </w:r>
    </w:p>
    <w:p w14:paraId="6BA21714" w14:textId="77777777" w:rsidR="00597036" w:rsidRDefault="00597036">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3050</w:t>
      </w:r>
    </w:p>
    <w:p w14:paraId="445C4EDB" w14:textId="77777777" w:rsidR="00597036" w:rsidRDefault="00597036">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3050</w:t>
      </w:r>
    </w:p>
    <w:p w14:paraId="2449F350" w14:textId="77777777" w:rsidR="00597036" w:rsidRDefault="00597036">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3050</w:t>
      </w:r>
    </w:p>
    <w:p w14:paraId="4408100A" w14:textId="77777777" w:rsidR="00597036" w:rsidRDefault="00597036">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3050</w:t>
      </w:r>
    </w:p>
    <w:p w14:paraId="045C308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3050</w:t>
      </w:r>
    </w:p>
    <w:p w14:paraId="5FBE0C78"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3050</w:t>
      </w:r>
    </w:p>
    <w:p w14:paraId="18F1539A" w14:textId="77777777" w:rsidR="00597036" w:rsidRDefault="00597036">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3051</w:t>
      </w:r>
    </w:p>
    <w:p w14:paraId="7D21060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3051</w:t>
      </w:r>
    </w:p>
    <w:p w14:paraId="76F0EE2A"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3051</w:t>
      </w:r>
    </w:p>
    <w:p w14:paraId="13EDC74F" w14:textId="77777777" w:rsidR="00597036" w:rsidRDefault="00597036">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3052</w:t>
      </w:r>
    </w:p>
    <w:p w14:paraId="2403D387"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41D6B3DD"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64BF0C9C" w14:textId="77777777" w:rsidR="00597036" w:rsidRDefault="00597036">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3052</w:t>
      </w:r>
    </w:p>
    <w:p w14:paraId="1053A905"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3052</w:t>
      </w:r>
    </w:p>
    <w:p w14:paraId="7487F151" w14:textId="77777777" w:rsidR="00597036" w:rsidRDefault="00597036">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3052</w:t>
      </w:r>
    </w:p>
    <w:p w14:paraId="1E419BBA" w14:textId="77777777" w:rsidR="00597036" w:rsidRDefault="00597036">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3052</w:t>
      </w:r>
    </w:p>
    <w:p w14:paraId="55FFE63E" w14:textId="77777777" w:rsidR="00597036" w:rsidRDefault="00597036">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3052</w:t>
      </w:r>
    </w:p>
    <w:p w14:paraId="5530B0CA" w14:textId="77777777" w:rsidR="00597036" w:rsidRDefault="00597036">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3052</w:t>
      </w:r>
    </w:p>
    <w:p w14:paraId="47FB0E2C" w14:textId="77777777" w:rsidR="00597036" w:rsidRDefault="00597036">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3053</w:t>
      </w:r>
    </w:p>
    <w:p w14:paraId="055B9131" w14:textId="77777777" w:rsidR="00597036" w:rsidRDefault="00597036">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24DDCB29" w14:textId="77777777" w:rsidR="00597036" w:rsidRDefault="00597036">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3053</w:t>
      </w:r>
    </w:p>
    <w:p w14:paraId="6BC7ACDF" w14:textId="77777777" w:rsidR="00597036" w:rsidRDefault="00597036">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3053</w:t>
      </w:r>
    </w:p>
    <w:p w14:paraId="663FE411" w14:textId="77777777" w:rsidR="00597036" w:rsidRDefault="00597036">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3053</w:t>
      </w:r>
    </w:p>
    <w:p w14:paraId="3C1D4029" w14:textId="77777777" w:rsidR="00597036" w:rsidRDefault="00597036">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3053</w:t>
      </w:r>
    </w:p>
    <w:p w14:paraId="49333285" w14:textId="77777777" w:rsidR="00597036" w:rsidRDefault="00597036">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3054</w:t>
      </w:r>
    </w:p>
    <w:p w14:paraId="4C25F90C" w14:textId="77777777" w:rsidR="00597036" w:rsidRDefault="00597036">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67D02E4E" w14:textId="77777777" w:rsidR="00597036" w:rsidRDefault="00597036">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3054</w:t>
      </w:r>
    </w:p>
    <w:p w14:paraId="388D4439" w14:textId="77777777" w:rsidR="00597036" w:rsidRDefault="00597036">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3054</w:t>
      </w:r>
    </w:p>
    <w:p w14:paraId="1E7F090A" w14:textId="77777777" w:rsidR="00597036" w:rsidRDefault="00597036">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3054</w:t>
      </w:r>
    </w:p>
    <w:p w14:paraId="0A8A7F4E" w14:textId="77777777" w:rsidR="00597036" w:rsidRDefault="00597036">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3054</w:t>
      </w:r>
    </w:p>
    <w:p w14:paraId="7E428F6D" w14:textId="77777777" w:rsidR="00597036" w:rsidRDefault="00597036">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3055</w:t>
      </w:r>
    </w:p>
    <w:p w14:paraId="5A853C5C" w14:textId="77777777" w:rsidR="00597036" w:rsidRDefault="00597036">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3055</w:t>
      </w:r>
    </w:p>
    <w:p w14:paraId="446987B0" w14:textId="77777777" w:rsidR="00597036" w:rsidRDefault="00597036">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3055</w:t>
      </w:r>
    </w:p>
    <w:p w14:paraId="1F8744DB" w14:textId="77777777" w:rsidR="00597036" w:rsidRDefault="00597036">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3055</w:t>
      </w:r>
    </w:p>
    <w:p w14:paraId="236937D6" w14:textId="77777777" w:rsidR="00597036" w:rsidRDefault="00597036">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3055</w:t>
      </w:r>
    </w:p>
    <w:p w14:paraId="168FE203" w14:textId="77777777" w:rsidR="00597036" w:rsidRDefault="00597036">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3055</w:t>
      </w:r>
    </w:p>
    <w:p w14:paraId="28DE5BB1" w14:textId="77777777" w:rsidR="00597036" w:rsidRDefault="00597036">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3055</w:t>
      </w:r>
    </w:p>
    <w:p w14:paraId="75705D87" w14:textId="77777777" w:rsidR="00597036" w:rsidRDefault="00597036">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3056</w:t>
      </w:r>
    </w:p>
    <w:p w14:paraId="72C10824" w14:textId="77777777" w:rsidR="00597036" w:rsidRDefault="00597036">
      <w:pPr>
        <w:pStyle w:val="TOC2"/>
        <w:rPr>
          <w:rFonts w:asciiTheme="minorHAnsi" w:eastAsiaTheme="minorEastAsia" w:hAnsiTheme="minorHAnsi" w:cstheme="minorBidi"/>
          <w:sz w:val="22"/>
          <w:szCs w:val="22"/>
        </w:rPr>
      </w:pPr>
      <w:r>
        <w:lastRenderedPageBreak/>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3056</w:t>
      </w:r>
    </w:p>
    <w:p w14:paraId="72622FE8" w14:textId="77777777" w:rsidR="00597036" w:rsidRDefault="00597036">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3056</w:t>
      </w:r>
    </w:p>
    <w:p w14:paraId="3BD4C799" w14:textId="77777777" w:rsidR="00597036" w:rsidRDefault="00597036">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3056</w:t>
      </w:r>
    </w:p>
    <w:p w14:paraId="6CFA1D35" w14:textId="77777777" w:rsidR="00597036" w:rsidRDefault="00597036">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3056</w:t>
      </w:r>
    </w:p>
    <w:p w14:paraId="523F7848" w14:textId="77777777" w:rsidR="00597036" w:rsidRDefault="00597036">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3057</w:t>
      </w:r>
    </w:p>
    <w:p w14:paraId="67F65013" w14:textId="77777777" w:rsidR="00597036" w:rsidRDefault="00597036">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3057</w:t>
      </w:r>
    </w:p>
    <w:p w14:paraId="6F6AD4A6" w14:textId="12153316" w:rsidR="00597036" w:rsidRDefault="00597036">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3057</w:t>
      </w:r>
    </w:p>
    <w:p w14:paraId="706CC5C9" w14:textId="77777777" w:rsidR="00597036" w:rsidRDefault="00597036">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3057</w:t>
      </w:r>
    </w:p>
    <w:p w14:paraId="17EC9600" w14:textId="77777777" w:rsidR="00597036" w:rsidRDefault="00597036">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Receiver sensitivity relaxation for UE supporting CA</w:t>
      </w:r>
      <w:r>
        <w:tab/>
        <w:t>3057</w:t>
      </w:r>
    </w:p>
    <w:p w14:paraId="6A4339B7" w14:textId="77777777" w:rsidR="00597036" w:rsidRDefault="00597036">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3057</w:t>
      </w:r>
    </w:p>
    <w:p w14:paraId="300A18C5" w14:textId="77777777" w:rsidR="00597036" w:rsidRDefault="00597036">
      <w:pPr>
        <w:pStyle w:val="TOC3"/>
        <w:rPr>
          <w:rFonts w:asciiTheme="minorHAnsi" w:eastAsiaTheme="minorEastAsia" w:hAnsiTheme="minorHAnsi" w:cstheme="minorBidi"/>
          <w:sz w:val="22"/>
          <w:szCs w:val="22"/>
        </w:rPr>
      </w:pPr>
      <w:r w:rsidRPr="00597036">
        <w:t>B.4.3.1</w:t>
      </w:r>
      <w:r w:rsidRPr="00597036">
        <w:rPr>
          <w:rFonts w:asciiTheme="minorHAnsi" w:hAnsiTheme="minorHAnsi" w:cstheme="minorBidi"/>
          <w:sz w:val="22"/>
          <w:szCs w:val="22"/>
        </w:rPr>
        <w:tab/>
      </w:r>
      <w:r w:rsidRPr="00763DEA">
        <w:rPr>
          <w:rFonts w:eastAsia="MS Mincho"/>
        </w:rPr>
        <w:t>Inter-band carrier aggregation</w:t>
      </w:r>
      <w:r>
        <w:tab/>
        <w:t>3057</w:t>
      </w:r>
    </w:p>
    <w:p w14:paraId="0E64F7A4" w14:textId="77777777" w:rsidR="00597036" w:rsidRDefault="00597036">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3057</w:t>
      </w:r>
    </w:p>
    <w:p w14:paraId="527CF949" w14:textId="77777777" w:rsidR="00597036" w:rsidRDefault="00597036">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3058</w:t>
      </w:r>
    </w:p>
    <w:p w14:paraId="1F7453E4" w14:textId="094A8D3A" w:rsidR="00597036" w:rsidRDefault="00597036">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3058</w:t>
      </w:r>
    </w:p>
    <w:p w14:paraId="4CC31AA8" w14:textId="77777777" w:rsidR="00597036" w:rsidRDefault="00597036">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3058</w:t>
      </w:r>
    </w:p>
    <w:p w14:paraId="73E28E26" w14:textId="77777777" w:rsidR="00597036" w:rsidRDefault="00597036">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3058</w:t>
      </w:r>
    </w:p>
    <w:p w14:paraId="55742FF4" w14:textId="77777777" w:rsidR="00597036" w:rsidRDefault="00597036">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3059</w:t>
      </w:r>
    </w:p>
    <w:p w14:paraId="6560900F" w14:textId="77777777" w:rsidR="00597036" w:rsidRDefault="00597036">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3059</w:t>
      </w:r>
    </w:p>
    <w:p w14:paraId="44838948" w14:textId="77777777" w:rsidR="00597036" w:rsidRDefault="00597036">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3060</w:t>
      </w:r>
    </w:p>
    <w:p w14:paraId="05367656" w14:textId="650F3598" w:rsidR="00597036" w:rsidRDefault="00597036">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3060</w:t>
      </w:r>
    </w:p>
    <w:p w14:paraId="1566794B" w14:textId="77777777" w:rsidR="00597036" w:rsidRDefault="00597036">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3060</w:t>
      </w:r>
    </w:p>
    <w:p w14:paraId="1747E0A1" w14:textId="77777777" w:rsidR="00597036" w:rsidRDefault="00597036">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3060</w:t>
      </w:r>
    </w:p>
    <w:p w14:paraId="3B8144AC" w14:textId="77777777" w:rsidR="00597036" w:rsidRDefault="00597036">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3060</w:t>
      </w:r>
    </w:p>
    <w:p w14:paraId="69345F8F" w14:textId="77777777" w:rsidR="00597036" w:rsidRDefault="00597036">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3061</w:t>
      </w:r>
    </w:p>
    <w:p w14:paraId="1942F26E" w14:textId="77777777" w:rsidR="00597036" w:rsidRDefault="00597036">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3061</w:t>
      </w:r>
    </w:p>
    <w:p w14:paraId="385B14A4" w14:textId="794A1012" w:rsidR="00597036" w:rsidRDefault="00597036">
      <w:pPr>
        <w:pStyle w:val="TOC1"/>
        <w:rPr>
          <w:rFonts w:asciiTheme="minorHAnsi" w:eastAsiaTheme="minorEastAsia" w:hAnsiTheme="minorHAnsi" w:cstheme="minorBidi"/>
          <w:szCs w:val="22"/>
        </w:rPr>
      </w:pPr>
      <w:r>
        <w:t>B.7</w:t>
      </w:r>
      <w:r>
        <w:rPr>
          <w:rFonts w:asciiTheme="minorHAnsi" w:eastAsiaTheme="minorEastAsia" w:hAnsiTheme="minorHAnsi" w:cstheme="minorBidi"/>
          <w:szCs w:val="22"/>
        </w:rPr>
        <w:tab/>
      </w:r>
      <w:r>
        <w:t>Conditions for sTTI and 1ms-TTI with 3 Subframe HARQ Processing</w:t>
      </w:r>
      <w:r>
        <w:tab/>
        <w:t>3061</w:t>
      </w:r>
    </w:p>
    <w:p w14:paraId="1933B7A4" w14:textId="77777777" w:rsidR="00597036" w:rsidRDefault="00597036">
      <w:pPr>
        <w:pStyle w:val="TOC2"/>
        <w:rPr>
          <w:rFonts w:asciiTheme="minorHAnsi" w:eastAsiaTheme="minorEastAsia" w:hAnsiTheme="minorHAnsi" w:cstheme="minorBidi"/>
          <w:sz w:val="22"/>
          <w:szCs w:val="22"/>
        </w:rPr>
      </w:pPr>
      <w:r>
        <w:t>B.7.1</w:t>
      </w:r>
      <w:r>
        <w:rPr>
          <w:rFonts w:asciiTheme="minorHAnsi" w:eastAsiaTheme="minorEastAsia" w:hAnsiTheme="minorHAnsi" w:cstheme="minorBidi"/>
          <w:sz w:val="22"/>
          <w:szCs w:val="22"/>
        </w:rPr>
        <w:tab/>
      </w:r>
      <w:r>
        <w:t>Conditions for Maximum Timing Difference Between Uplink and Downlink Carriers in Carrier Aggregation</w:t>
      </w:r>
      <w:r>
        <w:tab/>
        <w:t>3061</w:t>
      </w:r>
    </w:p>
    <w:p w14:paraId="7018BCCE" w14:textId="4B72EDD7" w:rsidR="00597036" w:rsidRDefault="00597036" w:rsidP="00597036">
      <w:pPr>
        <w:pStyle w:val="TOC8"/>
        <w:tabs>
          <w:tab w:val="right" w:leader="dot" w:pos="9639"/>
        </w:tabs>
        <w:rPr>
          <w:rFonts w:asciiTheme="minorHAnsi" w:eastAsiaTheme="minorEastAsia" w:hAnsiTheme="minorHAnsi" w:cstheme="minorBidi"/>
          <w:b w:val="0"/>
          <w:szCs w:val="22"/>
        </w:rPr>
      </w:pPr>
      <w:r>
        <w:t>Annex C (informative):</w:t>
      </w:r>
      <w:r>
        <w:tab/>
        <w:t>Change history:</w:t>
      </w:r>
      <w:r>
        <w:tab/>
        <w:t>3063</w:t>
      </w:r>
    </w:p>
    <w:p w14:paraId="7496C960" w14:textId="786FB768" w:rsidR="004D51F6" w:rsidRPr="000E1ADA" w:rsidRDefault="00597036" w:rsidP="005F6A6A">
      <w:pPr>
        <w:rPr>
          <w:rFonts w:cs="v4.2.0"/>
          <w:noProof/>
          <w:sz w:val="22"/>
          <w:szCs w:val="22"/>
          <w:lang w:val="en-US"/>
        </w:rPr>
      </w:pPr>
      <w:r>
        <w:rPr>
          <w:rFonts w:cs="v4.2.0"/>
          <w:noProof/>
          <w:color w:val="FF0000"/>
          <w:sz w:val="22"/>
        </w:rPr>
        <w:fldChar w:fldCharType="end"/>
      </w:r>
      <w:bookmarkEnd w:id="3"/>
    </w:p>
    <w:p w14:paraId="57B870EB" w14:textId="5C982707"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03292">
        <w:rPr>
          <w:rFonts w:eastAsiaTheme="minorEastAsia"/>
          <w:noProof/>
        </w:rPr>
        <w:instrText>9</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03292">
        <w:rPr>
          <w:rFonts w:eastAsiaTheme="minorEastAsia"/>
          <w:noProof/>
        </w:rPr>
        <w:instrText>9</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03292">
        <w:rPr>
          <w:rFonts w:eastAsiaTheme="minorEastAsia"/>
          <w:noProof/>
        </w:rPr>
        <w:instrText>9</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103292">
        <w:rPr>
          <w:rFonts w:eastAsiaTheme="minorEastAsia"/>
          <w:noProof/>
        </w:rPr>
        <w:instrText>9</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2F94F3" w14:textId="77777777" w:rsidR="000B3557" w:rsidRDefault="000B3557">
      <w:r>
        <w:separator/>
      </w:r>
    </w:p>
  </w:endnote>
  <w:endnote w:type="continuationSeparator" w:id="0">
    <w:p w14:paraId="05C4B502" w14:textId="77777777" w:rsidR="000B3557" w:rsidRDefault="000B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A7C8B" w14:textId="77777777"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BAD33" w14:textId="77777777" w:rsidR="000B3557" w:rsidRDefault="000B3557">
      <w:r>
        <w:separator/>
      </w:r>
    </w:p>
  </w:footnote>
  <w:footnote w:type="continuationSeparator" w:id="0">
    <w:p w14:paraId="739DF194" w14:textId="77777777" w:rsidR="000B3557" w:rsidRDefault="000B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8B78C" w14:textId="77777777"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0E8C5" w14:textId="77777777"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36DEADDA" w14:textId="28C48D90" w:rsidR="006232C3" w:rsidRDefault="006232C3" w:rsidP="00C334F6">
    <w:pPr>
      <w:framePr w:wrap="auto" w:vAnchor="text" w:hAnchor="page" w:x="1162" w:y="51"/>
    </w:pPr>
    <w:r>
      <w:fldChar w:fldCharType="begin"/>
    </w:r>
    <w:r>
      <w:instrText xml:space="preserve"> styleref ZGSM </w:instrText>
    </w:r>
    <w:r>
      <w:fldChar w:fldCharType="separate"/>
    </w:r>
    <w:r w:rsidR="00597036">
      <w:rPr>
        <w:noProof/>
      </w:rPr>
      <w:t>Release 15</w:t>
    </w:r>
    <w:r>
      <w:rPr>
        <w:noProof/>
      </w:rPr>
      <w:fldChar w:fldCharType="end"/>
    </w:r>
  </w:p>
  <w:p w14:paraId="17C04769" w14:textId="6209EF38" w:rsidR="006232C3" w:rsidRDefault="006232C3">
    <w:pPr>
      <w:framePr w:wrap="auto" w:vAnchor="text" w:hAnchor="margin" w:xAlign="right" w:y="1"/>
    </w:pPr>
    <w:r>
      <w:fldChar w:fldCharType="begin"/>
    </w:r>
    <w:r>
      <w:instrText xml:space="preserve"> STYLEREF ZA </w:instrText>
    </w:r>
    <w:r>
      <w:fldChar w:fldCharType="separate"/>
    </w:r>
    <w:r w:rsidR="00597036">
      <w:rPr>
        <w:noProof/>
      </w:rPr>
      <w:t>3GPP TS 36.133 V15.9.0 (2019-12)</w:t>
    </w:r>
    <w:r>
      <w:rPr>
        <w:noProof/>
      </w:rPr>
      <w:fldChar w:fldCharType="end"/>
    </w:r>
  </w:p>
  <w:p w14:paraId="468037FF" w14:textId="77777777"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FCB197" w14:textId="77777777"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B3557"/>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292"/>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036"/>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170F"/>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1A42"/>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703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5970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597036"/>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59703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97036"/>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597036"/>
    <w:pPr>
      <w:ind w:left="1701" w:hanging="1701"/>
      <w:outlineLvl w:val="4"/>
    </w:pPr>
    <w:rPr>
      <w:sz w:val="22"/>
    </w:rPr>
  </w:style>
  <w:style w:type="paragraph" w:styleId="Heading6">
    <w:name w:val="heading 6"/>
    <w:aliases w:val="T1,Header 6"/>
    <w:basedOn w:val="H6"/>
    <w:next w:val="Normal"/>
    <w:link w:val="Heading6Char"/>
    <w:qFormat/>
    <w:rsid w:val="00597036"/>
    <w:pPr>
      <w:outlineLvl w:val="5"/>
    </w:pPr>
  </w:style>
  <w:style w:type="paragraph" w:styleId="Heading7">
    <w:name w:val="heading 7"/>
    <w:basedOn w:val="H6"/>
    <w:next w:val="Normal"/>
    <w:link w:val="Heading7Char"/>
    <w:qFormat/>
    <w:rsid w:val="00597036"/>
    <w:pPr>
      <w:outlineLvl w:val="6"/>
    </w:pPr>
  </w:style>
  <w:style w:type="paragraph" w:styleId="Heading8">
    <w:name w:val="heading 8"/>
    <w:basedOn w:val="Heading1"/>
    <w:next w:val="Normal"/>
    <w:link w:val="Heading8Char"/>
    <w:qFormat/>
    <w:rsid w:val="00597036"/>
    <w:pPr>
      <w:ind w:left="0" w:firstLine="0"/>
      <w:outlineLvl w:val="7"/>
    </w:pPr>
  </w:style>
  <w:style w:type="paragraph" w:styleId="Heading9">
    <w:name w:val="heading 9"/>
    <w:aliases w:val="Figure Heading,FH"/>
    <w:basedOn w:val="Heading8"/>
    <w:next w:val="Normal"/>
    <w:link w:val="Heading9Char"/>
    <w:qFormat/>
    <w:rsid w:val="00597036"/>
    <w:pPr>
      <w:outlineLvl w:val="8"/>
    </w:pPr>
  </w:style>
  <w:style w:type="character" w:default="1" w:styleId="DefaultParagraphFont">
    <w:name w:val="Default Paragraph Font"/>
    <w:semiHidden/>
    <w:rsid w:val="005970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7036"/>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597036"/>
    <w:pPr>
      <w:ind w:left="1985" w:hanging="1985"/>
      <w:outlineLvl w:val="9"/>
    </w:pPr>
    <w:rPr>
      <w:sz w:val="20"/>
    </w:rPr>
  </w:style>
  <w:style w:type="paragraph" w:customStyle="1" w:styleId="B1">
    <w:name w:val="B1"/>
    <w:basedOn w:val="List"/>
    <w:link w:val="B1Char"/>
    <w:rsid w:val="00597036"/>
  </w:style>
  <w:style w:type="paragraph" w:styleId="List">
    <w:name w:val="List"/>
    <w:basedOn w:val="Normal"/>
    <w:rsid w:val="00597036"/>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597036"/>
  </w:style>
  <w:style w:type="paragraph" w:customStyle="1" w:styleId="ZA">
    <w:name w:val="ZA"/>
    <w:rsid w:val="005970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970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970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970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97036"/>
    <w:pPr>
      <w:framePr w:wrap="notBeside" w:y="16161"/>
    </w:pPr>
  </w:style>
  <w:style w:type="paragraph" w:customStyle="1" w:styleId="FP">
    <w:name w:val="FP"/>
    <w:basedOn w:val="Normal"/>
    <w:rsid w:val="00597036"/>
    <w:pPr>
      <w:spacing w:after="0"/>
    </w:pPr>
  </w:style>
  <w:style w:type="paragraph" w:customStyle="1" w:styleId="TT">
    <w:name w:val="TT"/>
    <w:basedOn w:val="Heading1"/>
    <w:next w:val="Normal"/>
    <w:rsid w:val="00597036"/>
    <w:pPr>
      <w:outlineLvl w:val="9"/>
    </w:pPr>
  </w:style>
  <w:style w:type="paragraph" w:styleId="TOC1">
    <w:name w:val="toc 1"/>
    <w:uiPriority w:val="39"/>
    <w:rsid w:val="005970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uiPriority w:val="39"/>
    <w:rsid w:val="00597036"/>
    <w:pPr>
      <w:keepNext w:val="0"/>
      <w:spacing w:before="0"/>
      <w:ind w:left="851" w:hanging="851"/>
    </w:pPr>
    <w:rPr>
      <w:sz w:val="20"/>
    </w:rPr>
  </w:style>
  <w:style w:type="paragraph" w:styleId="TOC3">
    <w:name w:val="toc 3"/>
    <w:basedOn w:val="TOC2"/>
    <w:uiPriority w:val="39"/>
    <w:rsid w:val="00597036"/>
    <w:pPr>
      <w:ind w:left="1134" w:hanging="1134"/>
    </w:pPr>
  </w:style>
  <w:style w:type="paragraph" w:styleId="TOC4">
    <w:name w:val="toc 4"/>
    <w:basedOn w:val="TOC3"/>
    <w:uiPriority w:val="39"/>
    <w:rsid w:val="00597036"/>
    <w:pPr>
      <w:ind w:left="1418" w:hanging="1418"/>
    </w:pPr>
  </w:style>
  <w:style w:type="paragraph" w:customStyle="1" w:styleId="B2">
    <w:name w:val="B2"/>
    <w:basedOn w:val="List2"/>
    <w:link w:val="B2Char"/>
    <w:rsid w:val="00597036"/>
  </w:style>
  <w:style w:type="paragraph" w:styleId="List2">
    <w:name w:val="List 2"/>
    <w:basedOn w:val="List"/>
    <w:rsid w:val="00597036"/>
    <w:pPr>
      <w:ind w:left="851"/>
    </w:pPr>
  </w:style>
  <w:style w:type="paragraph" w:customStyle="1" w:styleId="B3">
    <w:name w:val="B3"/>
    <w:basedOn w:val="List3"/>
    <w:link w:val="B3Char"/>
    <w:rsid w:val="00597036"/>
  </w:style>
  <w:style w:type="paragraph" w:styleId="List3">
    <w:name w:val="List 3"/>
    <w:basedOn w:val="List2"/>
    <w:rsid w:val="00597036"/>
    <w:pPr>
      <w:ind w:left="1135"/>
    </w:pPr>
  </w:style>
  <w:style w:type="paragraph" w:customStyle="1" w:styleId="NO">
    <w:name w:val="NO"/>
    <w:basedOn w:val="Normal"/>
    <w:link w:val="NOChar"/>
    <w:rsid w:val="00597036"/>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597036"/>
    <w:pPr>
      <w:ind w:left="1418"/>
    </w:pPr>
  </w:style>
  <w:style w:type="paragraph" w:styleId="List5">
    <w:name w:val="List 5"/>
    <w:basedOn w:val="List4"/>
    <w:rsid w:val="00597036"/>
    <w:pPr>
      <w:ind w:left="1702"/>
    </w:pPr>
  </w:style>
  <w:style w:type="paragraph" w:customStyle="1" w:styleId="EX">
    <w:name w:val="EX"/>
    <w:basedOn w:val="Normal"/>
    <w:rsid w:val="00597036"/>
    <w:pPr>
      <w:keepLines/>
      <w:ind w:left="1702" w:hanging="1418"/>
    </w:pPr>
  </w:style>
  <w:style w:type="paragraph" w:customStyle="1" w:styleId="EW">
    <w:name w:val="EW"/>
    <w:basedOn w:val="EX"/>
    <w:rsid w:val="00597036"/>
    <w:pPr>
      <w:spacing w:after="0"/>
    </w:pPr>
  </w:style>
  <w:style w:type="paragraph" w:customStyle="1" w:styleId="TAC">
    <w:name w:val="TAC"/>
    <w:basedOn w:val="TAL"/>
    <w:link w:val="TACChar"/>
    <w:rsid w:val="00597036"/>
    <w:pPr>
      <w:jc w:val="center"/>
    </w:pPr>
  </w:style>
  <w:style w:type="paragraph" w:customStyle="1" w:styleId="TAL">
    <w:name w:val="TAL"/>
    <w:basedOn w:val="Normal"/>
    <w:link w:val="TALCar"/>
    <w:rsid w:val="00597036"/>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597036"/>
    <w:rPr>
      <w:color w:val="FF0000"/>
    </w:rPr>
  </w:style>
  <w:style w:type="paragraph" w:customStyle="1" w:styleId="EQ">
    <w:name w:val="EQ"/>
    <w:basedOn w:val="Normal"/>
    <w:next w:val="Normal"/>
    <w:rsid w:val="00597036"/>
    <w:pPr>
      <w:keepLines/>
      <w:tabs>
        <w:tab w:val="center" w:pos="4536"/>
        <w:tab w:val="right" w:pos="9072"/>
      </w:tabs>
    </w:pPr>
    <w:rPr>
      <w:noProof/>
    </w:rPr>
  </w:style>
  <w:style w:type="paragraph" w:customStyle="1" w:styleId="TF">
    <w:name w:val="TF"/>
    <w:basedOn w:val="TH"/>
    <w:link w:val="TFChar"/>
    <w:rsid w:val="00597036"/>
    <w:pPr>
      <w:keepNext w:val="0"/>
      <w:spacing w:before="0" w:after="240"/>
    </w:pPr>
  </w:style>
  <w:style w:type="paragraph" w:customStyle="1" w:styleId="TH">
    <w:name w:val="TH"/>
    <w:basedOn w:val="Normal"/>
    <w:link w:val="THChar"/>
    <w:rsid w:val="00597036"/>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uiPriority w:val="39"/>
    <w:rsid w:val="00597036"/>
    <w:pPr>
      <w:spacing w:before="180"/>
      <w:ind w:left="2693" w:hanging="2693"/>
    </w:pPr>
    <w:rPr>
      <w:b/>
    </w:rPr>
  </w:style>
  <w:style w:type="paragraph" w:styleId="TOC5">
    <w:name w:val="toc 5"/>
    <w:basedOn w:val="TOC4"/>
    <w:uiPriority w:val="39"/>
    <w:rsid w:val="00597036"/>
    <w:pPr>
      <w:ind w:left="1701" w:hanging="1701"/>
    </w:pPr>
  </w:style>
  <w:style w:type="paragraph" w:customStyle="1" w:styleId="ZH">
    <w:name w:val="ZH"/>
    <w:rsid w:val="005970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uiPriority w:val="39"/>
    <w:rsid w:val="00597036"/>
    <w:pPr>
      <w:ind w:left="1418" w:hanging="1418"/>
    </w:pPr>
  </w:style>
  <w:style w:type="paragraph" w:customStyle="1" w:styleId="LD">
    <w:name w:val="LD"/>
    <w:rsid w:val="0059703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97036"/>
    <w:pPr>
      <w:spacing w:after="0"/>
    </w:pPr>
  </w:style>
  <w:style w:type="paragraph" w:styleId="TOC6">
    <w:name w:val="toc 6"/>
    <w:basedOn w:val="TOC5"/>
    <w:next w:val="Normal"/>
    <w:uiPriority w:val="39"/>
    <w:rsid w:val="00597036"/>
    <w:pPr>
      <w:ind w:left="1985" w:hanging="1985"/>
    </w:pPr>
  </w:style>
  <w:style w:type="paragraph" w:styleId="TOC7">
    <w:name w:val="toc 7"/>
    <w:basedOn w:val="TOC6"/>
    <w:next w:val="Normal"/>
    <w:uiPriority w:val="39"/>
    <w:rsid w:val="00597036"/>
    <w:pPr>
      <w:ind w:left="2268" w:hanging="2268"/>
    </w:pPr>
  </w:style>
  <w:style w:type="paragraph" w:customStyle="1" w:styleId="NF">
    <w:name w:val="NF"/>
    <w:basedOn w:val="NO"/>
    <w:rsid w:val="00597036"/>
    <w:pPr>
      <w:keepNext/>
      <w:spacing w:after="0"/>
    </w:pPr>
    <w:rPr>
      <w:rFonts w:ascii="Arial" w:hAnsi="Arial"/>
      <w:sz w:val="18"/>
    </w:rPr>
  </w:style>
  <w:style w:type="paragraph" w:customStyle="1" w:styleId="PL">
    <w:name w:val="PL"/>
    <w:link w:val="PLChar"/>
    <w:rsid w:val="005970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97036"/>
    <w:pPr>
      <w:jc w:val="right"/>
    </w:pPr>
  </w:style>
  <w:style w:type="paragraph" w:customStyle="1" w:styleId="ZD">
    <w:name w:val="ZD"/>
    <w:rsid w:val="005970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5970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597036"/>
  </w:style>
  <w:style w:type="paragraph" w:customStyle="1" w:styleId="B5">
    <w:name w:val="B5"/>
    <w:basedOn w:val="List5"/>
    <w:rsid w:val="00597036"/>
  </w:style>
  <w:style w:type="paragraph" w:customStyle="1" w:styleId="ZTD">
    <w:name w:val="ZTD"/>
    <w:basedOn w:val="ZB"/>
    <w:rsid w:val="00597036"/>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597036"/>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597036"/>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597036"/>
    <w:rPr>
      <w:b/>
      <w:position w:val="6"/>
      <w:sz w:val="16"/>
    </w:rPr>
  </w:style>
  <w:style w:type="paragraph" w:styleId="Footer">
    <w:name w:val="footer"/>
    <w:basedOn w:val="Header"/>
    <w:link w:val="FooterChar"/>
    <w:rsid w:val="00597036"/>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97036"/>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597036"/>
  </w:style>
  <w:style w:type="paragraph" w:styleId="Index2">
    <w:name w:val="index 2"/>
    <w:basedOn w:val="Index1"/>
    <w:semiHidden/>
    <w:rsid w:val="00597036"/>
    <w:pPr>
      <w:ind w:left="284"/>
    </w:pPr>
  </w:style>
  <w:style w:type="paragraph" w:styleId="Index1">
    <w:name w:val="index 1"/>
    <w:basedOn w:val="Normal"/>
    <w:semiHidden/>
    <w:rsid w:val="00597036"/>
    <w:pPr>
      <w:keepLines/>
      <w:spacing w:after="0"/>
    </w:pPr>
  </w:style>
  <w:style w:type="paragraph" w:styleId="ListNumber2">
    <w:name w:val="List Number 2"/>
    <w:basedOn w:val="ListNumber"/>
    <w:rsid w:val="00597036"/>
    <w:pPr>
      <w:ind w:left="851"/>
    </w:pPr>
  </w:style>
  <w:style w:type="paragraph" w:styleId="ListNumber">
    <w:name w:val="List Number"/>
    <w:basedOn w:val="List"/>
    <w:rsid w:val="00597036"/>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7036"/>
    <w:pPr>
      <w:keepLines/>
      <w:spacing w:after="0"/>
      <w:ind w:left="454" w:hanging="454"/>
    </w:pPr>
    <w:rPr>
      <w:sz w:val="16"/>
    </w:rPr>
  </w:style>
  <w:style w:type="paragraph" w:styleId="ListBullet2">
    <w:name w:val="List Bullet 2"/>
    <w:basedOn w:val="ListBullet"/>
    <w:rsid w:val="00597036"/>
    <w:pPr>
      <w:ind w:left="851"/>
    </w:pPr>
  </w:style>
  <w:style w:type="paragraph" w:styleId="ListBullet3">
    <w:name w:val="List Bullet 3"/>
    <w:basedOn w:val="ListBullet2"/>
    <w:rsid w:val="00597036"/>
    <w:pPr>
      <w:ind w:left="1135"/>
    </w:pPr>
  </w:style>
  <w:style w:type="paragraph" w:styleId="ListBullet4">
    <w:name w:val="List Bullet 4"/>
    <w:basedOn w:val="ListBullet3"/>
    <w:rsid w:val="00597036"/>
    <w:pPr>
      <w:ind w:left="1418"/>
    </w:pPr>
  </w:style>
  <w:style w:type="paragraph" w:styleId="ListBullet5">
    <w:name w:val="List Bullet 5"/>
    <w:basedOn w:val="ListBullet4"/>
    <w:rsid w:val="00597036"/>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465</TotalTime>
  <Pages>86</Pages>
  <Words>40235</Words>
  <Characters>229343</Characters>
  <Application>Microsoft Office Word</Application>
  <DocSecurity>0</DocSecurity>
  <Lines>1911</Lines>
  <Paragraphs>538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269040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MCC</cp:lastModifiedBy>
  <cp:revision>29</cp:revision>
  <dcterms:created xsi:type="dcterms:W3CDTF">2018-06-19T09:40:00Z</dcterms:created>
  <dcterms:modified xsi:type="dcterms:W3CDTF">2020-01-12T19:10:00Z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